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4907" w14:textId="3FCE392E" w:rsidR="006971B8" w:rsidRPr="00633BBC"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00F46B29" w:rsidRPr="00F46B29">
        <w:rPr>
          <w:rFonts w:ascii="Browallia New" w:hAnsi="Browallia New" w:cs="Browallia New" w:hint="cs"/>
          <w:b/>
          <w:bCs/>
          <w:sz w:val="28"/>
          <w:szCs w:val="28"/>
          <w:lang w:val="en-US"/>
        </w:rPr>
        <w:t xml:space="preserve"> </w:t>
      </w:r>
      <w:proofErr w:type="spellStart"/>
      <w:r w:rsidRPr="00633BBC">
        <w:rPr>
          <w:rFonts w:ascii="Browallia New" w:hAnsi="Browallia New" w:cs="Browallia New" w:hint="cs"/>
          <w:b/>
          <w:bCs/>
          <w:spacing w:val="-4"/>
          <w:sz w:val="28"/>
          <w:szCs w:val="28"/>
          <w:cs/>
        </w:rPr>
        <w:t>ไมด้า</w:t>
      </w:r>
      <w:proofErr w:type="spellEnd"/>
      <w:r w:rsidR="00F46B29"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w:t>
      </w:r>
      <w:proofErr w:type="spellStart"/>
      <w:r w:rsidRPr="00633BBC">
        <w:rPr>
          <w:rFonts w:ascii="Browallia New" w:hAnsi="Browallia New" w:cs="Browallia New" w:hint="cs"/>
          <w:b/>
          <w:bCs/>
          <w:spacing w:val="-4"/>
          <w:sz w:val="28"/>
          <w:szCs w:val="28"/>
          <w:cs/>
        </w:rPr>
        <w:t>็ท</w:t>
      </w:r>
      <w:proofErr w:type="spellEnd"/>
      <w:r w:rsidR="00F46B29"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04175B5A" w14:textId="77777777" w:rsidR="00DF552F" w:rsidRPr="00633BBC"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p>
    <w:p w14:paraId="0F183BF4" w14:textId="7F6917AE" w:rsidR="00DF552F" w:rsidRPr="00633BBC" w:rsidRDefault="00BD0144"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Pr>
          <w:rFonts w:ascii="Browallia New" w:hAnsi="Browallia New" w:cs="Browallia New" w:hint="cs"/>
          <w:b/>
          <w:bCs/>
          <w:sz w:val="28"/>
          <w:szCs w:val="28"/>
          <w:cs/>
        </w:rPr>
        <w:t>สำหรับปีสิ้นสุด</w:t>
      </w:r>
      <w:r w:rsidR="00DF552F" w:rsidRPr="00633BBC">
        <w:rPr>
          <w:rFonts w:ascii="Browallia New" w:hAnsi="Browallia New" w:cs="Browallia New" w:hint="cs"/>
          <w:b/>
          <w:bCs/>
          <w:sz w:val="28"/>
          <w:szCs w:val="28"/>
          <w:cs/>
        </w:rPr>
        <w:t>วันที่</w:t>
      </w:r>
      <w:r w:rsidR="00F46B29" w:rsidRPr="00F46B29">
        <w:rPr>
          <w:rFonts w:ascii="Browallia New" w:hAnsi="Browallia New" w:cs="Browallia New" w:hint="cs"/>
          <w:b/>
          <w:bCs/>
          <w:sz w:val="28"/>
          <w:szCs w:val="28"/>
        </w:rPr>
        <w:t xml:space="preserve"> </w:t>
      </w:r>
      <w:r w:rsidR="00DF552F" w:rsidRPr="00633BBC">
        <w:rPr>
          <w:rFonts w:ascii="Browallia New" w:hAnsi="Browallia New" w:cs="Browallia New" w:hint="cs"/>
          <w:b/>
          <w:bCs/>
          <w:sz w:val="28"/>
          <w:szCs w:val="28"/>
        </w:rPr>
        <w:t>31</w:t>
      </w:r>
      <w:r w:rsidR="00F46B29" w:rsidRPr="00F46B29">
        <w:rPr>
          <w:rFonts w:ascii="Browallia New" w:hAnsi="Browallia New" w:cs="Browallia New" w:hint="cs"/>
          <w:b/>
          <w:bCs/>
          <w:sz w:val="28"/>
          <w:szCs w:val="28"/>
        </w:rPr>
        <w:t xml:space="preserve"> </w:t>
      </w:r>
      <w:r w:rsidR="00DF552F" w:rsidRPr="00633BBC">
        <w:rPr>
          <w:rFonts w:ascii="Browallia New" w:hAnsi="Browallia New" w:cs="Browallia New" w:hint="cs"/>
          <w:b/>
          <w:bCs/>
          <w:sz w:val="28"/>
          <w:szCs w:val="28"/>
          <w:cs/>
          <w:lang w:val="en-GB"/>
        </w:rPr>
        <w:t>ธันวาคม</w:t>
      </w:r>
      <w:r w:rsidR="00F46B29" w:rsidRPr="00F46B29">
        <w:rPr>
          <w:rFonts w:ascii="Browallia New" w:hAnsi="Browallia New" w:cs="Browallia New" w:hint="cs"/>
          <w:b/>
          <w:bCs/>
          <w:sz w:val="28"/>
          <w:szCs w:val="28"/>
        </w:rPr>
        <w:t xml:space="preserve"> </w:t>
      </w:r>
      <w:r w:rsidR="00DF552F" w:rsidRPr="00633BBC">
        <w:rPr>
          <w:rFonts w:ascii="Browallia New" w:hAnsi="Browallia New" w:cs="Browallia New" w:hint="cs"/>
          <w:b/>
          <w:bCs/>
          <w:sz w:val="28"/>
          <w:szCs w:val="28"/>
          <w:lang w:val="en-GB"/>
        </w:rPr>
        <w:t>25</w:t>
      </w:r>
      <w:r w:rsidR="007B7D93" w:rsidRPr="00633BBC">
        <w:rPr>
          <w:rFonts w:ascii="Browallia New" w:hAnsi="Browallia New" w:cs="Browallia New" w:hint="cs"/>
          <w:b/>
          <w:bCs/>
          <w:sz w:val="28"/>
          <w:szCs w:val="28"/>
          <w:lang w:val="en-GB"/>
        </w:rPr>
        <w:t>6</w:t>
      </w:r>
      <w:r w:rsidR="006E166A">
        <w:rPr>
          <w:rFonts w:ascii="Browallia New" w:hAnsi="Browallia New" w:cs="Browallia New"/>
          <w:b/>
          <w:bCs/>
          <w:sz w:val="28"/>
          <w:szCs w:val="28"/>
          <w:lang w:val="en-GB"/>
        </w:rPr>
        <w:t>5</w:t>
      </w:r>
    </w:p>
    <w:p w14:paraId="2FC0B238" w14:textId="33EF34BD" w:rsidR="00DF552F" w:rsidRPr="00172FF6"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4"/>
          <w:szCs w:val="24"/>
          <w:lang w:val="en-GB"/>
        </w:rPr>
      </w:pPr>
      <w:r w:rsidRPr="00931D7F">
        <w:rPr>
          <w:rFonts w:ascii="Browallia New" w:hAnsi="Browallia New" w:cs="Browallia New" w:hint="cs"/>
          <w:sz w:val="25"/>
          <w:szCs w:val="25"/>
          <w:cs/>
          <w:lang w:val="en-GB"/>
        </w:rPr>
        <w:tab/>
      </w:r>
    </w:p>
    <w:p w14:paraId="408B50BE" w14:textId="0E364890" w:rsidR="00DF552F" w:rsidRPr="009C16C1"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16C1">
        <w:rPr>
          <w:rFonts w:ascii="Browallia New" w:hAnsi="Browallia New" w:cs="Browallia New" w:hint="cs"/>
          <w:b/>
          <w:bCs/>
          <w:sz w:val="28"/>
          <w:szCs w:val="28"/>
          <w:cs/>
          <w:lang w:val="en-GB"/>
        </w:rPr>
        <w:t>ข้อมูลทั่วไป</w:t>
      </w:r>
    </w:p>
    <w:p w14:paraId="7A1DFECA" w14:textId="77777777" w:rsidR="00DF552F" w:rsidRPr="00EF4D42"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360"/>
        <w:rPr>
          <w:rFonts w:ascii="Browallia New" w:hAnsi="Browallia New" w:cs="Browallia New"/>
          <w:b/>
          <w:bCs/>
          <w:sz w:val="24"/>
          <w:szCs w:val="24"/>
          <w:cs/>
        </w:rPr>
      </w:pPr>
    </w:p>
    <w:p w14:paraId="375D0AD3" w14:textId="6B0C6CA7" w:rsidR="00DF552F" w:rsidRPr="00931D7F" w:rsidRDefault="00DF552F"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proofErr w:type="spellStart"/>
      <w:r w:rsidRPr="00633BBC">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w:t>
      </w:r>
      <w:proofErr w:type="spellStart"/>
      <w:r w:rsidRPr="00633BBC">
        <w:rPr>
          <w:rFonts w:ascii="Browallia New" w:hAnsi="Browallia New" w:cs="Browallia New" w:hint="cs"/>
          <w:sz w:val="28"/>
          <w:szCs w:val="28"/>
          <w:cs/>
        </w:rPr>
        <w:t>็ท</w:t>
      </w:r>
      <w:proofErr w:type="spellEnd"/>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(มหาชน)</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003641D0" w:rsidRPr="003641D0">
        <w:rPr>
          <w:rFonts w:ascii="Browallia New" w:hAnsi="Browallia New" w:cs="Browallia New"/>
          <w:sz w:val="28"/>
          <w:szCs w:val="28"/>
          <w:cs/>
        </w:rPr>
        <w:t>จดทะเบียนเป็นบริษัทมหาชน ซึ่งจัดตั้งขึ้นและดำเนินกิจการในประเทศไทย และเป็นบริษัทจดทะเบียนในตลาดหลักทรัพย์แห่งประเทศไทย โดยมีสำ</w:t>
      </w:r>
      <w:proofErr w:type="spellStart"/>
      <w:r w:rsidR="003641D0" w:rsidRPr="003641D0">
        <w:rPr>
          <w:rFonts w:ascii="Browallia New" w:hAnsi="Browallia New" w:cs="Browallia New"/>
          <w:sz w:val="28"/>
          <w:szCs w:val="28"/>
          <w:cs/>
        </w:rPr>
        <w:t>นั</w:t>
      </w:r>
      <w:proofErr w:type="spellEnd"/>
      <w:r w:rsidR="00FE30AD">
        <w:rPr>
          <w:rFonts w:ascii="Browallia New" w:hAnsi="Browallia New" w:cs="Browallia New" w:hint="cs"/>
          <w:sz w:val="28"/>
          <w:szCs w:val="28"/>
          <w:cs/>
        </w:rPr>
        <w:t xml:space="preserve"> </w:t>
      </w:r>
      <w:r w:rsidR="003641D0" w:rsidRPr="003641D0">
        <w:rPr>
          <w:rFonts w:ascii="Browallia New" w:hAnsi="Browallia New" w:cs="Browallia New"/>
          <w:sz w:val="28"/>
          <w:szCs w:val="28"/>
          <w:cs/>
        </w:rPr>
        <w:t xml:space="preserve">กงานใหญ่ ตั้งอยู่เลขที่ </w:t>
      </w:r>
      <w:r w:rsidRPr="00633BBC">
        <w:rPr>
          <w:rFonts w:ascii="Browallia New" w:hAnsi="Browallia New" w:cs="Browallia New" w:hint="cs"/>
          <w:spacing w:val="-6"/>
          <w:sz w:val="28"/>
          <w:szCs w:val="28"/>
        </w:rPr>
        <w:t xml:space="preserve">267 </w:t>
      </w:r>
      <w:r w:rsidRPr="00633BBC">
        <w:rPr>
          <w:rFonts w:ascii="Browallia New" w:hAnsi="Browallia New" w:cs="Browallia New" w:hint="cs"/>
          <w:spacing w:val="-6"/>
          <w:sz w:val="28"/>
          <w:szCs w:val="28"/>
          <w:cs/>
        </w:rPr>
        <w:t>ถนนจรัญสนิทวงศ์</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แขวงบางอ้อ</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เขตบางพลัด</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กรุงเทพมหานคร</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และมีสาขาในกรุงเทพมหานคร</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z w:val="28"/>
          <w:szCs w:val="28"/>
          <w:cs/>
        </w:rPr>
        <w:t>และต่างจังหวัดรวม</w:t>
      </w:r>
      <w:r w:rsidR="00F46B29" w:rsidRPr="00F46B29">
        <w:rPr>
          <w:rFonts w:ascii="Browallia New" w:hAnsi="Browallia New" w:cs="Browallia New" w:hint="cs"/>
          <w:sz w:val="28"/>
          <w:szCs w:val="28"/>
        </w:rPr>
        <w:t xml:space="preserve"> </w:t>
      </w:r>
      <w:r w:rsidR="0000412B" w:rsidRPr="00F66847">
        <w:rPr>
          <w:rFonts w:ascii="Browallia New" w:hAnsi="Browallia New" w:cs="Browallia New"/>
          <w:sz w:val="28"/>
          <w:szCs w:val="28"/>
        </w:rPr>
        <w:t>12</w:t>
      </w:r>
      <w:r w:rsidR="00623AD2" w:rsidRPr="00F66847">
        <w:rPr>
          <w:rFonts w:ascii="Browallia New" w:hAnsi="Browallia New" w:cs="Browallia New"/>
          <w:sz w:val="28"/>
          <w:szCs w:val="28"/>
        </w:rPr>
        <w:t>5</w:t>
      </w:r>
      <w:r w:rsidR="00F67A0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สาขา</w:t>
      </w:r>
      <w:r w:rsidR="00F46B29" w:rsidRPr="00F46B29">
        <w:rPr>
          <w:rFonts w:ascii="Browallia New" w:hAnsi="Browallia New" w:cs="Browallia New" w:hint="cs"/>
          <w:sz w:val="28"/>
          <w:szCs w:val="28"/>
        </w:rPr>
        <w:t xml:space="preserve"> </w:t>
      </w:r>
      <w:r w:rsidR="009C38DC" w:rsidRPr="00633BBC">
        <w:rPr>
          <w:rFonts w:ascii="Browallia New" w:hAnsi="Browallia New" w:cs="Browallia New" w:hint="cs"/>
          <w:sz w:val="28"/>
          <w:szCs w:val="28"/>
          <w:cs/>
        </w:rPr>
        <w:t>(</w:t>
      </w:r>
      <w:r w:rsidR="009C38DC" w:rsidRPr="00633BBC">
        <w:rPr>
          <w:rFonts w:ascii="Browallia New" w:hAnsi="Browallia New" w:cs="Browallia New" w:hint="cs"/>
          <w:sz w:val="28"/>
          <w:szCs w:val="28"/>
        </w:rPr>
        <w:t>25</w:t>
      </w:r>
      <w:r w:rsidR="00BA3160" w:rsidRPr="00633BBC">
        <w:rPr>
          <w:rFonts w:ascii="Browallia New" w:hAnsi="Browallia New" w:cs="Browallia New" w:hint="cs"/>
          <w:sz w:val="28"/>
          <w:szCs w:val="28"/>
        </w:rPr>
        <w:t>6</w:t>
      </w:r>
      <w:r w:rsidR="00F67A09">
        <w:rPr>
          <w:rFonts w:ascii="Browallia New" w:hAnsi="Browallia New" w:cs="Browallia New"/>
          <w:sz w:val="28"/>
          <w:szCs w:val="28"/>
        </w:rPr>
        <w:t>4</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จำนวน</w:t>
      </w:r>
      <w:r w:rsidR="00F46B29" w:rsidRPr="00F46B29">
        <w:rPr>
          <w:rFonts w:ascii="Browallia New" w:hAnsi="Browallia New" w:cs="Browallia New" w:hint="cs"/>
          <w:sz w:val="28"/>
          <w:szCs w:val="28"/>
        </w:rPr>
        <w:t xml:space="preserve"> </w:t>
      </w:r>
      <w:r w:rsidR="00F67A09" w:rsidRPr="004B1CA3">
        <w:rPr>
          <w:rFonts w:ascii="Browallia New" w:hAnsi="Browallia New" w:cs="Browallia New"/>
          <w:sz w:val="28"/>
          <w:szCs w:val="28"/>
        </w:rPr>
        <w:t>125</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สาขา)</w:t>
      </w:r>
    </w:p>
    <w:p w14:paraId="7ED1BAEF" w14:textId="77777777" w:rsidR="00DF552F" w:rsidRPr="005D24E9"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112CD564" w14:textId="77777777" w:rsidR="0080450B"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proofErr w:type="spellStart"/>
      <w:r w:rsidRPr="00633BBC">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w:t>
      </w:r>
      <w:proofErr w:type="spellStart"/>
      <w:r w:rsidRPr="00633BBC">
        <w:rPr>
          <w:rFonts w:ascii="Browallia New" w:hAnsi="Browallia New" w:cs="Browallia New" w:hint="cs"/>
          <w:sz w:val="28"/>
          <w:szCs w:val="28"/>
          <w:cs/>
        </w:rPr>
        <w:t>็ท</w:t>
      </w:r>
      <w:proofErr w:type="spellEnd"/>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(มหาชน)</w:t>
      </w:r>
      <w:r w:rsidRPr="00633BBC">
        <w:rPr>
          <w:rFonts w:ascii="Browallia New" w:hAnsi="Browallia New" w:cs="Browallia New" w:hint="cs"/>
          <w:sz w:val="28"/>
          <w:szCs w:val="28"/>
        </w:rPr>
        <w:t xml:space="preserve"> </w:t>
      </w:r>
      <w:r w:rsidRPr="00633BBC">
        <w:rPr>
          <w:rFonts w:ascii="Browallia New" w:hAnsi="Browallia New" w:cs="Browallia New" w:hint="cs"/>
          <w:sz w:val="28"/>
          <w:szCs w:val="28"/>
          <w:cs/>
        </w:rPr>
        <w:t>(</w:t>
      </w:r>
      <w:r w:rsidRPr="00633BBC">
        <w:rPr>
          <w:rFonts w:ascii="Browallia New" w:hAnsi="Browallia New" w:cs="Browallia New" w:hint="cs"/>
          <w:sz w:val="28"/>
          <w:szCs w:val="28"/>
        </w:rPr>
        <w:t>“</w:t>
      </w:r>
      <w:r w:rsidRPr="00633BBC">
        <w:rPr>
          <w:rFonts w:ascii="Browallia New" w:hAnsi="Browallia New" w:cs="Browallia New" w:hint="cs"/>
          <w:sz w:val="28"/>
          <w:szCs w:val="28"/>
          <w:cs/>
        </w:rPr>
        <w:t>บริษัท</w:t>
      </w:r>
      <w:r w:rsidRPr="00633BBC">
        <w:rPr>
          <w:rFonts w:ascii="Browallia New" w:hAnsi="Browallia New" w:cs="Browallia New" w:hint="cs"/>
          <w:sz w:val="28"/>
          <w:szCs w:val="28"/>
        </w:rPr>
        <w:t>”</w:t>
      </w:r>
      <w:r w:rsidRPr="00633BBC">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ดำเนินกิจการในประเทศไทยโดยทำธุรกิจหลักในการขายและให้บริการเช่าซื้อเครื่องใช้ไฟฟ้า</w:t>
      </w:r>
      <w:r w:rsidR="00C82451" w:rsidRPr="00633BBC">
        <w:rPr>
          <w:rFonts w:ascii="Browallia New" w:hAnsi="Browallia New" w:cs="Browallia New" w:hint="cs"/>
          <w:sz w:val="28"/>
          <w:szCs w:val="28"/>
          <w:cs/>
        </w:rPr>
        <w:t>ภายในบ้าน</w:t>
      </w:r>
      <w:r w:rsidRPr="00633BBC">
        <w:rPr>
          <w:rFonts w:ascii="Browallia New" w:hAnsi="Browallia New" w:cs="Browallia New" w:hint="cs"/>
          <w:sz w:val="28"/>
          <w:szCs w:val="28"/>
          <w:cs/>
        </w:rPr>
        <w:t>และรถจักรยานยนต์</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ธุรกิจโรงแรม</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และธุรกิจพัฒนาอสังหาริมทรัพย์</w:t>
      </w:r>
      <w:r w:rsidR="005D24E9">
        <w:rPr>
          <w:rFonts w:ascii="Browallia New" w:hAnsi="Browallia New" w:cs="Browallia New"/>
          <w:sz w:val="28"/>
          <w:szCs w:val="28"/>
        </w:rPr>
        <w:t xml:space="preserve">       </w:t>
      </w:r>
      <w:r w:rsidRPr="00633BBC">
        <w:rPr>
          <w:rFonts w:ascii="Browallia New" w:hAnsi="Browallia New" w:cs="Browallia New" w:hint="cs"/>
          <w:sz w:val="28"/>
          <w:szCs w:val="28"/>
          <w:cs/>
        </w:rPr>
        <w:t>เพื่อขาย</w:t>
      </w:r>
      <w:r w:rsidR="00F46B29" w:rsidRPr="00F46B29">
        <w:rPr>
          <w:rFonts w:ascii="Browallia New" w:hAnsi="Browallia New" w:cs="Browallia New" w:hint="cs"/>
          <w:sz w:val="28"/>
          <w:szCs w:val="28"/>
        </w:rPr>
        <w:t xml:space="preserve"> </w:t>
      </w:r>
    </w:p>
    <w:p w14:paraId="111B7B57" w14:textId="77777777" w:rsidR="0080450B" w:rsidRDefault="0080450B"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114158F" w14:textId="77777777" w:rsidR="0080450B"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บริษัทมีบริษัทย่อยดำเนินธุรกิจประเภทต่างๆ</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บริการให้สินเชื่อเช่าซื้อรถยนต์ที่ผ่านการใช้งานแล้ว</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ธุรกิจพัฒนาอสังหาริมทรัพย์</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ธุรกิจบริการบริหารโรงแรม</w:t>
      </w:r>
      <w:r w:rsidR="00162DD4" w:rsidRPr="00633BBC">
        <w:rPr>
          <w:rFonts w:ascii="Browallia New" w:hAnsi="Browallia New" w:cs="Browallia New" w:hint="cs"/>
          <w:sz w:val="28"/>
          <w:szCs w:val="28"/>
          <w:cs/>
        </w:rPr>
        <w:t>และ</w:t>
      </w:r>
      <w:r w:rsidR="007646D1" w:rsidRPr="00633BBC">
        <w:rPr>
          <w:rFonts w:ascii="Browallia New" w:hAnsi="Browallia New" w:cs="Browallia New" w:hint="cs"/>
          <w:sz w:val="28"/>
          <w:szCs w:val="28"/>
          <w:cs/>
        </w:rPr>
        <w:t>บริหารคอนโดมิเนียม</w:t>
      </w:r>
      <w:r w:rsidR="00801A97" w:rsidRPr="00633BBC">
        <w:rPr>
          <w:rFonts w:ascii="Browallia New" w:hAnsi="Browallia New" w:cs="Browallia New" w:hint="cs"/>
          <w:sz w:val="28"/>
          <w:szCs w:val="28"/>
          <w:cs/>
        </w:rPr>
        <w:t>เพื่อให้เช่า</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ธุรกิจให้เช่าสนามกอล์ฟ</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ธุรกิจตัวแทนขายอสังหาริมทรัพย์</w:t>
      </w:r>
      <w:r w:rsidR="00B11A3B">
        <w:rPr>
          <w:rFonts w:ascii="Browallia New" w:hAnsi="Browallia New" w:cs="Browallia New"/>
          <w:sz w:val="28"/>
          <w:szCs w:val="28"/>
        </w:rPr>
        <w:t xml:space="preserve"> </w:t>
      </w:r>
      <w:r w:rsidR="00B11A3B" w:rsidRPr="00B11A3B">
        <w:rPr>
          <w:rFonts w:ascii="Browallia New" w:hAnsi="Browallia New" w:cs="Browallia New"/>
          <w:sz w:val="28"/>
          <w:szCs w:val="28"/>
          <w:cs/>
        </w:rPr>
        <w:t>จำหน่ายสินค้าทางพาณิชย์อิเล็กทรอนิกส์</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ธุรกิจบริการจัดทำโฆษณาประชาสัมพันธ์</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ให้บริการสินเชื่อ</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การบริหารสินทรัพย์ด้อยคุณภาพ</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และธุรกิจให้บริการรักษาความปลอดภัย</w:t>
      </w:r>
      <w:r w:rsidR="00C5510F">
        <w:rPr>
          <w:rFonts w:ascii="Browallia New" w:hAnsi="Browallia New" w:cs="Browallia New"/>
          <w:sz w:val="28"/>
          <w:szCs w:val="28"/>
        </w:rPr>
        <w:t xml:space="preserve"> </w:t>
      </w:r>
    </w:p>
    <w:p w14:paraId="244900BD" w14:textId="77777777" w:rsidR="0080450B" w:rsidRDefault="0080450B"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BEDF93E" w14:textId="3A8BE7D1" w:rsidR="002255E7" w:rsidRPr="00633BBC" w:rsidRDefault="00C5510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08261F">
        <w:rPr>
          <w:rFonts w:ascii="Browallia New" w:hAnsi="Browallia New" w:cs="Browallia New"/>
          <w:sz w:val="28"/>
          <w:szCs w:val="28"/>
          <w:cs/>
        </w:rPr>
        <w:t>บริษัทและบริษัทย่อยรวมเรียกว่า “กลุ่มบริษัท”</w:t>
      </w:r>
    </w:p>
    <w:p w14:paraId="108DE1F4" w14:textId="77777777" w:rsidR="0094392A" w:rsidRPr="005D24E9" w:rsidRDefault="0094392A"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42CF0055" w14:textId="297EC9BE" w:rsidR="00A96255" w:rsidRPr="00633BBC"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บริษัทยังมีเงินลงทุนในบริษัทย่อยซึ่ง</w:t>
      </w:r>
      <w:r w:rsidR="00966FC3" w:rsidRPr="00633BBC">
        <w:rPr>
          <w:rFonts w:ascii="Browallia New" w:hAnsi="Browallia New" w:cs="Browallia New" w:hint="cs"/>
          <w:sz w:val="28"/>
          <w:szCs w:val="28"/>
          <w:cs/>
        </w:rPr>
        <w:t>ดำเนินธุรกิจที่แตกต่างกันตามที่</w:t>
      </w:r>
      <w:r w:rsidR="009373AD" w:rsidRPr="00633BBC">
        <w:rPr>
          <w:rFonts w:ascii="Browallia New" w:hAnsi="Browallia New" w:cs="Browallia New" w:hint="cs"/>
          <w:sz w:val="28"/>
          <w:szCs w:val="28"/>
          <w:cs/>
        </w:rPr>
        <w:t>อธิบายในหมาย</w:t>
      </w:r>
      <w:r w:rsidR="00A42A1E" w:rsidRPr="00633BBC">
        <w:rPr>
          <w:rFonts w:ascii="Browallia New" w:hAnsi="Browallia New" w:cs="Browallia New" w:hint="cs"/>
          <w:sz w:val="28"/>
          <w:szCs w:val="28"/>
          <w:cs/>
        </w:rPr>
        <w:t>เห</w:t>
      </w:r>
      <w:r w:rsidR="009373AD" w:rsidRPr="00633BBC">
        <w:rPr>
          <w:rFonts w:ascii="Browallia New" w:hAnsi="Browallia New" w:cs="Browallia New" w:hint="cs"/>
          <w:sz w:val="28"/>
          <w:szCs w:val="28"/>
          <w:cs/>
        </w:rPr>
        <w:t>ตุประกอบงบการเงิน</w:t>
      </w:r>
      <w:r w:rsidR="00BA3160" w:rsidRPr="00633BBC">
        <w:rPr>
          <w:rFonts w:ascii="Browallia New" w:hAnsi="Browallia New" w:cs="Browallia New" w:hint="cs"/>
          <w:sz w:val="28"/>
          <w:szCs w:val="28"/>
        </w:rPr>
        <w:t xml:space="preserve"> </w:t>
      </w:r>
      <w:r w:rsidR="004A6905" w:rsidRPr="00633BBC">
        <w:rPr>
          <w:rFonts w:ascii="Browallia New" w:hAnsi="Browallia New" w:cs="Browallia New" w:hint="cs"/>
          <w:sz w:val="28"/>
          <w:szCs w:val="28"/>
          <w:lang w:val="en-GB"/>
        </w:rPr>
        <w:t>2</w:t>
      </w:r>
      <w:r w:rsidR="004E738F" w:rsidRPr="00633BBC">
        <w:rPr>
          <w:rFonts w:ascii="Browallia New" w:hAnsi="Browallia New" w:cs="Browallia New" w:hint="cs"/>
          <w:sz w:val="28"/>
          <w:szCs w:val="28"/>
          <w:cs/>
          <w:lang w:val="en-GB"/>
        </w:rPr>
        <w:t>.</w:t>
      </w:r>
      <w:r w:rsidR="00BC34A6">
        <w:rPr>
          <w:rFonts w:ascii="Browallia New" w:hAnsi="Browallia New" w:cs="Browallia New"/>
          <w:sz w:val="28"/>
          <w:szCs w:val="28"/>
          <w:lang w:val="en-GB"/>
        </w:rPr>
        <w:t>2</w:t>
      </w:r>
    </w:p>
    <w:p w14:paraId="62FB190B" w14:textId="77777777" w:rsidR="00A96255" w:rsidRPr="005D24E9" w:rsidRDefault="00A96255"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4CE740F4" w14:textId="3A9EAF4A" w:rsidR="00DF552F" w:rsidRPr="00633BBC"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รายชื่อผู้ถือหุ้นรายใหญ่</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มีดังนี้</w:t>
      </w:r>
    </w:p>
    <w:p w14:paraId="5EB3B63E" w14:textId="77777777" w:rsidR="00DF552F" w:rsidRPr="000A1F64" w:rsidRDefault="00DF552F" w:rsidP="000A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p>
    <w:tbl>
      <w:tblPr>
        <w:tblW w:w="9000" w:type="dxa"/>
        <w:tblInd w:w="360" w:type="dxa"/>
        <w:tblLook w:val="01E0" w:firstRow="1" w:lastRow="1" w:firstColumn="1" w:lastColumn="1" w:noHBand="0" w:noVBand="0"/>
      </w:tblPr>
      <w:tblGrid>
        <w:gridCol w:w="6120"/>
        <w:gridCol w:w="1316"/>
        <w:gridCol w:w="236"/>
        <w:gridCol w:w="1328"/>
      </w:tblGrid>
      <w:tr w:rsidR="00DF552F" w:rsidRPr="00633BBC" w14:paraId="5A0DD7D6" w14:textId="77777777" w:rsidTr="00AD0671">
        <w:tc>
          <w:tcPr>
            <w:tcW w:w="6120" w:type="dxa"/>
          </w:tcPr>
          <w:p w14:paraId="2F634E0D" w14:textId="77777777" w:rsidR="00DF552F" w:rsidRPr="00633BBC" w:rsidRDefault="00DF552F" w:rsidP="001B4041">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0FB62749" w14:textId="77777777" w:rsidR="00DF552F" w:rsidRPr="00633BBC" w:rsidRDefault="00DF552F" w:rsidP="001B4041">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cs/>
              </w:rPr>
              <w:t>ร้อยละ</w:t>
            </w:r>
          </w:p>
        </w:tc>
      </w:tr>
      <w:tr w:rsidR="00824126" w:rsidRPr="00633BBC" w14:paraId="2FA271DB" w14:textId="77777777" w:rsidTr="00AD0671">
        <w:tc>
          <w:tcPr>
            <w:tcW w:w="6120" w:type="dxa"/>
          </w:tcPr>
          <w:p w14:paraId="601E0F0C" w14:textId="77777777" w:rsidR="00824126" w:rsidRPr="00633BBC" w:rsidRDefault="00824126" w:rsidP="00824126">
            <w:pPr>
              <w:spacing w:line="240" w:lineRule="auto"/>
              <w:rPr>
                <w:rFonts w:ascii="Browallia New" w:hAnsi="Browallia New" w:cs="Browallia New"/>
                <w:sz w:val="28"/>
                <w:szCs w:val="28"/>
                <w:u w:val="single"/>
                <w:cs/>
              </w:rPr>
            </w:pPr>
            <w:r w:rsidRPr="00633BBC">
              <w:rPr>
                <w:rFonts w:ascii="Browallia New" w:hAnsi="Browallia New" w:cs="Browallia New" w:hint="cs"/>
                <w:sz w:val="28"/>
                <w:szCs w:val="28"/>
                <w:u w:val="single"/>
                <w:cs/>
              </w:rPr>
              <w:t>รายชื่อ</w:t>
            </w:r>
          </w:p>
        </w:tc>
        <w:tc>
          <w:tcPr>
            <w:tcW w:w="1316" w:type="dxa"/>
            <w:tcBorders>
              <w:top w:val="single" w:sz="4" w:space="0" w:color="auto"/>
              <w:bottom w:val="single" w:sz="4" w:space="0" w:color="auto"/>
            </w:tcBorders>
          </w:tcPr>
          <w:p w14:paraId="7C34252F" w14:textId="33E21579" w:rsidR="00824126" w:rsidRPr="00633BBC" w:rsidRDefault="00824126" w:rsidP="00824126">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rPr>
              <w:t>256</w:t>
            </w:r>
            <w:r w:rsidR="00F67A09">
              <w:rPr>
                <w:rFonts w:ascii="Browallia New" w:hAnsi="Browallia New" w:cs="Browallia New"/>
                <w:sz w:val="28"/>
                <w:szCs w:val="28"/>
              </w:rPr>
              <w:t>5</w:t>
            </w:r>
          </w:p>
        </w:tc>
        <w:tc>
          <w:tcPr>
            <w:tcW w:w="236" w:type="dxa"/>
          </w:tcPr>
          <w:p w14:paraId="77837681" w14:textId="77777777" w:rsidR="00824126" w:rsidRPr="00633BBC" w:rsidRDefault="00824126" w:rsidP="00824126">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9662B94" w14:textId="035E8D84" w:rsidR="00824126" w:rsidRPr="00633BBC" w:rsidRDefault="00824126" w:rsidP="00824126">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rPr>
              <w:t>256</w:t>
            </w:r>
            <w:r w:rsidR="00F67A09">
              <w:rPr>
                <w:rFonts w:ascii="Browallia New" w:hAnsi="Browallia New" w:cs="Browallia New"/>
                <w:sz w:val="28"/>
                <w:szCs w:val="28"/>
              </w:rPr>
              <w:t>4</w:t>
            </w:r>
          </w:p>
        </w:tc>
      </w:tr>
      <w:tr w:rsidR="00824126" w:rsidRPr="00A37D83" w14:paraId="686C085D" w14:textId="77777777" w:rsidTr="005D24E9">
        <w:trPr>
          <w:trHeight w:hRule="exact" w:val="216"/>
        </w:trPr>
        <w:tc>
          <w:tcPr>
            <w:tcW w:w="6120" w:type="dxa"/>
          </w:tcPr>
          <w:p w14:paraId="05F6B508" w14:textId="01B70C53" w:rsidR="00824126" w:rsidRPr="00931D7F" w:rsidRDefault="00824126" w:rsidP="00824126">
            <w:pPr>
              <w:tabs>
                <w:tab w:val="clear" w:pos="907"/>
                <w:tab w:val="left" w:pos="360"/>
                <w:tab w:val="left" w:pos="900"/>
              </w:tabs>
              <w:spacing w:line="240" w:lineRule="auto"/>
              <w:jc w:val="thaiDistribute"/>
              <w:rPr>
                <w:rFonts w:ascii="Browallia New" w:hAnsi="Browallia New" w:cs="Browallia New"/>
                <w:sz w:val="28"/>
                <w:szCs w:val="28"/>
                <w:cs/>
                <w:lang w:val="en-GB"/>
              </w:rPr>
            </w:pPr>
          </w:p>
        </w:tc>
        <w:tc>
          <w:tcPr>
            <w:tcW w:w="1316" w:type="dxa"/>
            <w:tcBorders>
              <w:top w:val="single" w:sz="4" w:space="0" w:color="auto"/>
            </w:tcBorders>
          </w:tcPr>
          <w:p w14:paraId="648B988B"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5A6805E1"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63B66C77"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r>
      <w:tr w:rsidR="00F67A09" w:rsidRPr="00633BBC" w14:paraId="3651FD17" w14:textId="77777777" w:rsidTr="00AD0671">
        <w:tc>
          <w:tcPr>
            <w:tcW w:w="6120" w:type="dxa"/>
          </w:tcPr>
          <w:p w14:paraId="1389D0A6" w14:textId="6F632EBC" w:rsidR="00F67A09" w:rsidRPr="00633BBC" w:rsidRDefault="00F67A09" w:rsidP="00F67A09">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Pr="00633BBC">
              <w:rPr>
                <w:rFonts w:ascii="Browallia New" w:hAnsi="Browallia New" w:cs="Browallia New" w:hint="cs"/>
                <w:sz w:val="28"/>
                <w:szCs w:val="28"/>
                <w:cs/>
                <w:lang w:val="en-GB"/>
              </w:rPr>
              <w:t>เอี้ยว</w:t>
            </w:r>
            <w:proofErr w:type="spellStart"/>
            <w:r w:rsidRPr="00633BBC">
              <w:rPr>
                <w:rFonts w:ascii="Browallia New" w:hAnsi="Browallia New" w:cs="Browallia New" w:hint="cs"/>
                <w:sz w:val="28"/>
                <w:szCs w:val="28"/>
                <w:cs/>
                <w:lang w:val="en-GB"/>
              </w:rPr>
              <w:t>ศิ</w:t>
            </w:r>
            <w:proofErr w:type="spellEnd"/>
            <w:r w:rsidRPr="00633BBC">
              <w:rPr>
                <w:rFonts w:ascii="Browallia New" w:hAnsi="Browallia New" w:cs="Browallia New" w:hint="cs"/>
                <w:sz w:val="28"/>
                <w:szCs w:val="28"/>
                <w:cs/>
                <w:lang w:val="en-GB"/>
              </w:rPr>
              <w:t>วิกูล</w:t>
            </w:r>
          </w:p>
        </w:tc>
        <w:tc>
          <w:tcPr>
            <w:tcW w:w="1316" w:type="dxa"/>
            <w:shd w:val="clear" w:color="auto" w:fill="auto"/>
          </w:tcPr>
          <w:p w14:paraId="29162342" w14:textId="274A79E2" w:rsidR="00F67A09" w:rsidRPr="00EF4D42" w:rsidRDefault="008658BF" w:rsidP="00F67A09">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38.30</w:t>
            </w:r>
          </w:p>
        </w:tc>
        <w:tc>
          <w:tcPr>
            <w:tcW w:w="236" w:type="dxa"/>
          </w:tcPr>
          <w:p w14:paraId="5153623C" w14:textId="77777777" w:rsidR="00F67A09" w:rsidRPr="008D5B81" w:rsidRDefault="00F67A09" w:rsidP="00F67A09">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06EC67AD" w14:textId="48FCC5F8" w:rsidR="00F67A09" w:rsidRPr="008D5B81" w:rsidRDefault="00F67A09" w:rsidP="00F67A09">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33.09</w:t>
            </w:r>
          </w:p>
        </w:tc>
      </w:tr>
      <w:tr w:rsidR="00F67A09" w:rsidRPr="00633BBC" w14:paraId="1C421EA6" w14:textId="77777777" w:rsidTr="00AD0671">
        <w:tc>
          <w:tcPr>
            <w:tcW w:w="6120" w:type="dxa"/>
          </w:tcPr>
          <w:p w14:paraId="08073FBB" w14:textId="0FE705E2" w:rsidR="00F67A09" w:rsidRDefault="00F67A09" w:rsidP="00F67A09">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Pr="00633BBC">
              <w:rPr>
                <w:rFonts w:ascii="Browallia New" w:hAnsi="Browallia New" w:cs="Browallia New" w:hint="cs"/>
                <w:sz w:val="28"/>
                <w:szCs w:val="28"/>
                <w:cs/>
                <w:lang w:val="en-GB"/>
              </w:rPr>
              <w:t>ดิลกศักยวิทูร</w:t>
            </w:r>
          </w:p>
        </w:tc>
        <w:tc>
          <w:tcPr>
            <w:tcW w:w="1316" w:type="dxa"/>
            <w:shd w:val="clear" w:color="auto" w:fill="auto"/>
          </w:tcPr>
          <w:p w14:paraId="1924A720" w14:textId="1C700144" w:rsidR="00F67A09" w:rsidRPr="00EF4D42" w:rsidRDefault="008658BF" w:rsidP="00F67A09">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12.28</w:t>
            </w:r>
          </w:p>
        </w:tc>
        <w:tc>
          <w:tcPr>
            <w:tcW w:w="236" w:type="dxa"/>
          </w:tcPr>
          <w:p w14:paraId="2E2C4753" w14:textId="77777777" w:rsidR="00F67A09" w:rsidRPr="008D5B81" w:rsidRDefault="00F67A09" w:rsidP="00F67A09">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73B906AD" w14:textId="3108B22B" w:rsidR="00F67A09" w:rsidRPr="004844D2" w:rsidRDefault="00F67A09" w:rsidP="00F67A09">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12.18</w:t>
            </w:r>
          </w:p>
        </w:tc>
      </w:tr>
      <w:tr w:rsidR="00F67A09" w:rsidRPr="00633BBC" w14:paraId="21673611" w14:textId="77777777" w:rsidTr="00AD0671">
        <w:tc>
          <w:tcPr>
            <w:tcW w:w="6120" w:type="dxa"/>
          </w:tcPr>
          <w:p w14:paraId="56EADCBC" w14:textId="568DCC46" w:rsidR="00F67A09" w:rsidRPr="00633BBC" w:rsidRDefault="00F67A09" w:rsidP="00F67A09">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Pr="00633BBC">
              <w:rPr>
                <w:rFonts w:ascii="Browallia New" w:hAnsi="Browallia New" w:cs="Browallia New" w:hint="cs"/>
                <w:sz w:val="28"/>
                <w:szCs w:val="28"/>
                <w:cs/>
                <w:lang w:val="en-GB"/>
              </w:rPr>
              <w:t>ปัญญา</w:t>
            </w:r>
            <w:proofErr w:type="spellStart"/>
            <w:r w:rsidRPr="00633BBC">
              <w:rPr>
                <w:rFonts w:ascii="Browallia New" w:hAnsi="Browallia New" w:cs="Browallia New" w:hint="cs"/>
                <w:sz w:val="28"/>
                <w:szCs w:val="28"/>
                <w:cs/>
                <w:lang w:val="en-GB"/>
              </w:rPr>
              <w:t>จิร</w:t>
            </w:r>
            <w:proofErr w:type="spellEnd"/>
            <w:r w:rsidRPr="00633BBC">
              <w:rPr>
                <w:rFonts w:ascii="Browallia New" w:hAnsi="Browallia New" w:cs="Browallia New" w:hint="cs"/>
                <w:sz w:val="28"/>
                <w:szCs w:val="28"/>
                <w:cs/>
                <w:lang w:val="en-GB"/>
              </w:rPr>
              <w:t>วุฒิ</w:t>
            </w:r>
          </w:p>
        </w:tc>
        <w:tc>
          <w:tcPr>
            <w:tcW w:w="1316" w:type="dxa"/>
            <w:shd w:val="clear" w:color="auto" w:fill="auto"/>
          </w:tcPr>
          <w:p w14:paraId="0B230CAA" w14:textId="0E330648" w:rsidR="00F67A09" w:rsidRPr="00EF4D42" w:rsidRDefault="008658BF" w:rsidP="00F67A09">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5.47</w:t>
            </w:r>
          </w:p>
        </w:tc>
        <w:tc>
          <w:tcPr>
            <w:tcW w:w="236" w:type="dxa"/>
          </w:tcPr>
          <w:p w14:paraId="5AA98C9B" w14:textId="77777777" w:rsidR="00F67A09" w:rsidRPr="008D5B81" w:rsidRDefault="00F67A09" w:rsidP="00F67A09">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3583EEA6" w14:textId="55FF1624" w:rsidR="00F67A09" w:rsidRPr="004844D2" w:rsidRDefault="00F67A09" w:rsidP="00F67A09">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8.97</w:t>
            </w:r>
          </w:p>
        </w:tc>
      </w:tr>
      <w:tr w:rsidR="00F67A09" w:rsidRPr="00633BBC" w14:paraId="568CA4C3" w14:textId="77777777" w:rsidTr="00AD0671">
        <w:tc>
          <w:tcPr>
            <w:tcW w:w="6120" w:type="dxa"/>
          </w:tcPr>
          <w:p w14:paraId="600A81DC" w14:textId="34ED5E5D" w:rsidR="00F67A09" w:rsidRPr="00633BBC" w:rsidRDefault="00F67A09" w:rsidP="00F67A09">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Pr="00633BBC">
              <w:rPr>
                <w:rFonts w:ascii="Browallia New" w:hAnsi="Browallia New" w:cs="Browallia New" w:hint="cs"/>
                <w:sz w:val="28"/>
                <w:szCs w:val="28"/>
                <w:cs/>
                <w:lang w:val="en-GB"/>
              </w:rPr>
              <w:t>ณัฐวุฒิ</w:t>
            </w:r>
          </w:p>
        </w:tc>
        <w:tc>
          <w:tcPr>
            <w:tcW w:w="1316" w:type="dxa"/>
            <w:shd w:val="clear" w:color="auto" w:fill="auto"/>
          </w:tcPr>
          <w:p w14:paraId="0E24D188" w14:textId="071121C5" w:rsidR="00F67A09" w:rsidRPr="00EF4D42" w:rsidRDefault="00BB291D" w:rsidP="00F67A09">
            <w:pPr>
              <w:tabs>
                <w:tab w:val="left" w:pos="360"/>
              </w:tabs>
              <w:spacing w:line="240" w:lineRule="auto"/>
              <w:jc w:val="right"/>
              <w:rPr>
                <w:rFonts w:ascii="Browallia New" w:hAnsi="Browallia New" w:cs="Browallia New"/>
                <w:sz w:val="28"/>
                <w:szCs w:val="28"/>
              </w:rPr>
            </w:pPr>
            <w:r w:rsidRPr="00EF4D42">
              <w:rPr>
                <w:rFonts w:ascii="Browallia New" w:hAnsi="Browallia New" w:cs="Browallia New"/>
                <w:sz w:val="28"/>
                <w:szCs w:val="28"/>
              </w:rPr>
              <w:t>8.</w:t>
            </w:r>
            <w:r w:rsidR="008658BF">
              <w:rPr>
                <w:rFonts w:ascii="Browallia New" w:hAnsi="Browallia New" w:cs="Browallia New"/>
                <w:sz w:val="28"/>
                <w:szCs w:val="28"/>
              </w:rPr>
              <w:t>65</w:t>
            </w:r>
          </w:p>
        </w:tc>
        <w:tc>
          <w:tcPr>
            <w:tcW w:w="236" w:type="dxa"/>
          </w:tcPr>
          <w:p w14:paraId="35870FF8" w14:textId="77777777" w:rsidR="00F67A09" w:rsidRPr="008D5B81" w:rsidRDefault="00F67A09" w:rsidP="00F67A09">
            <w:pPr>
              <w:tabs>
                <w:tab w:val="clear" w:pos="907"/>
                <w:tab w:val="left" w:pos="360"/>
                <w:tab w:val="left" w:pos="900"/>
              </w:tabs>
              <w:spacing w:line="240" w:lineRule="auto"/>
              <w:jc w:val="right"/>
              <w:rPr>
                <w:rFonts w:ascii="Browallia New" w:hAnsi="Browallia New" w:cs="Browallia New"/>
                <w:sz w:val="28"/>
                <w:szCs w:val="28"/>
              </w:rPr>
            </w:pPr>
          </w:p>
        </w:tc>
        <w:tc>
          <w:tcPr>
            <w:tcW w:w="1328" w:type="dxa"/>
          </w:tcPr>
          <w:p w14:paraId="197C7476" w14:textId="1787E494" w:rsidR="00F67A09" w:rsidRPr="008D5B81" w:rsidRDefault="00F67A09" w:rsidP="00F67A09">
            <w:pPr>
              <w:tabs>
                <w:tab w:val="left" w:pos="360"/>
              </w:tabs>
              <w:spacing w:line="240" w:lineRule="auto"/>
              <w:jc w:val="right"/>
              <w:rPr>
                <w:rFonts w:ascii="Browallia New" w:hAnsi="Browallia New" w:cs="Browallia New"/>
                <w:sz w:val="28"/>
                <w:szCs w:val="28"/>
              </w:rPr>
            </w:pPr>
            <w:r w:rsidRPr="008D5B81">
              <w:rPr>
                <w:rFonts w:ascii="Browallia New" w:hAnsi="Browallia New" w:cs="Browallia New"/>
                <w:sz w:val="28"/>
                <w:szCs w:val="28"/>
              </w:rPr>
              <w:t>8.74</w:t>
            </w:r>
          </w:p>
        </w:tc>
      </w:tr>
    </w:tbl>
    <w:p w14:paraId="27900EBC" w14:textId="77777777" w:rsidR="00DF552F" w:rsidRPr="00894143" w:rsidRDefault="00DF552F"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5C9217DD" w14:textId="77777777" w:rsidR="00DF552F" w:rsidRPr="00503897"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03897">
        <w:rPr>
          <w:rFonts w:ascii="Browallia New" w:hAnsi="Browallia New" w:cs="Browallia New" w:hint="cs"/>
          <w:b/>
          <w:bCs/>
          <w:sz w:val="28"/>
          <w:szCs w:val="28"/>
          <w:cs/>
          <w:lang w:val="en-GB"/>
        </w:rPr>
        <w:t>เกณฑ์ในการจัดทำงบการเงิน</w:t>
      </w:r>
    </w:p>
    <w:p w14:paraId="6BAA63C2" w14:textId="77777777" w:rsidR="0030296B" w:rsidRPr="005D24E9" w:rsidRDefault="0030296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74A282D5" w14:textId="25ED5841" w:rsidR="0043496F" w:rsidRPr="00633BBC" w:rsidRDefault="0043496F" w:rsidP="00DB310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633BBC">
        <w:rPr>
          <w:rFonts w:ascii="Browallia New" w:hAnsi="Browallia New" w:cs="Browallia New" w:hint="cs"/>
          <w:spacing w:val="-4"/>
          <w:sz w:val="28"/>
          <w:szCs w:val="28"/>
          <w:cs/>
        </w:rPr>
        <w:t>เกณฑ์การถือปฏิบัติ</w:t>
      </w:r>
    </w:p>
    <w:p w14:paraId="1982297B" w14:textId="77777777" w:rsidR="0043496F" w:rsidRPr="005D24E9" w:rsidRDefault="0043496F" w:rsidP="0043496F">
      <w:pPr>
        <w:pStyle w:val="CordiaNew"/>
        <w:tabs>
          <w:tab w:val="clear" w:pos="4153"/>
          <w:tab w:val="left" w:pos="426"/>
        </w:tabs>
        <w:ind w:left="360"/>
        <w:rPr>
          <w:rFonts w:ascii="Browallia New" w:hAnsi="Browallia New" w:cs="Browallia New"/>
          <w:color w:val="auto"/>
          <w:spacing w:val="-4"/>
          <w:lang w:eastAsia="en-US"/>
        </w:rPr>
      </w:pPr>
    </w:p>
    <w:p w14:paraId="26DBC06D" w14:textId="77777777" w:rsidR="0018081C" w:rsidRPr="00423A4E" w:rsidRDefault="0018081C" w:rsidP="001808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423A4E">
        <w:rPr>
          <w:rFonts w:ascii="Browallia New" w:hAnsi="Browallia New" w:cs="Browallia New"/>
          <w:sz w:val="28"/>
          <w:szCs w:val="28"/>
          <w:cs/>
        </w:rPr>
        <w:t>งบการเงินนี้ได้จัดทำขึ้นตาม</w:t>
      </w:r>
      <w:r w:rsidRPr="00423A4E">
        <w:rPr>
          <w:rFonts w:ascii="Browallia New" w:hAnsi="Browallia New" w:cs="Browallia New" w:hint="cs"/>
          <w:sz w:val="28"/>
          <w:szCs w:val="28"/>
          <w:cs/>
        </w:rPr>
        <w:t>มาตรฐานการรายงานทางการเงิน รวมถึงแนวปฏิบัติทางการบัญชีที่ประกาศใช้โดยสภาวิชาชีพบัญชีฯ</w:t>
      </w:r>
      <w:r w:rsidRPr="00423A4E">
        <w:rPr>
          <w:rFonts w:ascii="Browallia New" w:hAnsi="Browallia New" w:cs="Browallia New"/>
          <w:sz w:val="28"/>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3EEFFEB1" w14:textId="3993CFCF" w:rsidR="00BD6A3A" w:rsidRDefault="009C26FD"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423A4E">
        <w:rPr>
          <w:rFonts w:ascii="Browallia New" w:hAnsi="Browallia New" w:cs="Browallia New"/>
          <w:sz w:val="28"/>
          <w:szCs w:val="28"/>
          <w:cs/>
        </w:rPr>
        <w:lastRenderedPageBreak/>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76980A05" w14:textId="77777777" w:rsidR="00E016CC" w:rsidRPr="00947179" w:rsidRDefault="00E016CC"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2"/>
        </w:rPr>
      </w:pPr>
    </w:p>
    <w:p w14:paraId="3310D0A0" w14:textId="1E0A1FAE" w:rsidR="00263A49" w:rsidRDefault="00423A4E"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r w:rsidRPr="006861E1">
        <w:rPr>
          <w:rFonts w:ascii="Browallia New" w:hAnsi="Browallia New" w:cs="Browallia New"/>
          <w:spacing w:val="-4"/>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E224E5">
        <w:rPr>
          <w:rFonts w:ascii="Browallia New" w:hAnsi="Browallia New" w:cs="Browallia New" w:hint="cs"/>
          <w:spacing w:val="-4"/>
          <w:sz w:val="28"/>
          <w:szCs w:val="28"/>
          <w:cs/>
        </w:rPr>
        <w:t>บริษัท</w:t>
      </w:r>
      <w:r w:rsidRPr="006861E1">
        <w:rPr>
          <w:rFonts w:ascii="Browallia New" w:hAnsi="Browallia New" w:cs="Browallia New"/>
          <w:spacing w:val="-4"/>
          <w:sz w:val="28"/>
          <w:szCs w:val="28"/>
          <w:cs/>
        </w:rPr>
        <w:t>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w:t>
      </w:r>
      <w:r w:rsidR="00A76DB3">
        <w:rPr>
          <w:rFonts w:ascii="Browallia New" w:hAnsi="Browallia New" w:cs="Browallia New"/>
          <w:spacing w:val="-4"/>
          <w:sz w:val="28"/>
          <w:szCs w:val="28"/>
        </w:rPr>
        <w:t xml:space="preserve"> </w:t>
      </w:r>
      <w:r w:rsidR="000F5427">
        <w:rPr>
          <w:rFonts w:ascii="Browallia New" w:hAnsi="Browallia New" w:cs="Browallia New"/>
          <w:spacing w:val="-4"/>
          <w:sz w:val="28"/>
          <w:szCs w:val="28"/>
        </w:rPr>
        <w:t>4</w:t>
      </w:r>
    </w:p>
    <w:p w14:paraId="5C3339A0" w14:textId="343688AA" w:rsidR="00A1181A" w:rsidRDefault="00A1181A"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p>
    <w:p w14:paraId="2B25BDEC" w14:textId="0B6EC397" w:rsidR="00A1181A" w:rsidRDefault="00436743" w:rsidP="00DB310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436743">
        <w:rPr>
          <w:rFonts w:ascii="Browallia New" w:hAnsi="Browallia New" w:cs="Browallia New"/>
          <w:spacing w:val="-4"/>
          <w:sz w:val="28"/>
          <w:szCs w:val="28"/>
          <w:cs/>
        </w:rPr>
        <w:t>เกณฑ์ในการจัดทำงบการเงินรวม</w:t>
      </w:r>
    </w:p>
    <w:p w14:paraId="3352330D" w14:textId="737D403A" w:rsidR="00231118" w:rsidRPr="00947179"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2"/>
        </w:rPr>
      </w:pPr>
    </w:p>
    <w:p w14:paraId="2715EE5A" w14:textId="3123A918" w:rsidR="00231118"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231118">
        <w:rPr>
          <w:rFonts w:ascii="Browallia New" w:hAnsi="Browallia New" w:cs="Browallia New"/>
          <w:sz w:val="28"/>
          <w:szCs w:val="28"/>
          <w:cs/>
        </w:rPr>
        <w:t xml:space="preserve">งบการเงินรวมนี้ประกอบด้วยงบการเงินของบริษัท </w:t>
      </w:r>
      <w:proofErr w:type="spellStart"/>
      <w:r w:rsidRPr="00633BBC">
        <w:rPr>
          <w:rFonts w:ascii="Browallia New" w:hAnsi="Browallia New" w:cs="Browallia New" w:hint="cs"/>
          <w:sz w:val="28"/>
          <w:szCs w:val="28"/>
          <w:cs/>
        </w:rPr>
        <w:t>ไมด้า</w:t>
      </w:r>
      <w:proofErr w:type="spellEnd"/>
      <w:r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w:t>
      </w:r>
      <w:proofErr w:type="spellStart"/>
      <w:r w:rsidRPr="00633BBC">
        <w:rPr>
          <w:rFonts w:ascii="Browallia New" w:hAnsi="Browallia New" w:cs="Browallia New" w:hint="cs"/>
          <w:sz w:val="28"/>
          <w:szCs w:val="28"/>
          <w:cs/>
        </w:rPr>
        <w:t>็ท</w:t>
      </w:r>
      <w:proofErr w:type="spellEnd"/>
      <w:r w:rsidRPr="00F46B29">
        <w:rPr>
          <w:rFonts w:ascii="Browallia New" w:hAnsi="Browallia New" w:cs="Browallia New" w:hint="cs"/>
          <w:sz w:val="28"/>
          <w:szCs w:val="28"/>
        </w:rPr>
        <w:t xml:space="preserve"> </w:t>
      </w:r>
      <w:r w:rsidRPr="00231118">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231118">
        <w:rPr>
          <w:rFonts w:ascii="Browallia New" w:hAnsi="Browallia New" w:cs="Browallia New"/>
          <w:sz w:val="28"/>
          <w:szCs w:val="28"/>
        </w:rPr>
        <w:t xml:space="preserve">50 </w:t>
      </w:r>
      <w:r w:rsidRPr="00231118">
        <w:rPr>
          <w:rFonts w:ascii="Browallia New" w:hAnsi="Browallia New" w:cs="Browallia New"/>
          <w:sz w:val="28"/>
          <w:szCs w:val="28"/>
          <w:cs/>
        </w:rPr>
        <w:t>ของหุ้นที่มีสิทธิออกเสียง ดังต่อไปนี้</w:t>
      </w:r>
    </w:p>
    <w:p w14:paraId="401ACD85" w14:textId="65967975" w:rsidR="00C16499" w:rsidRDefault="00C16499"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tbl>
      <w:tblPr>
        <w:tblW w:w="8685" w:type="dxa"/>
        <w:tblInd w:w="810" w:type="dxa"/>
        <w:tblLayout w:type="fixed"/>
        <w:tblCellMar>
          <w:left w:w="0" w:type="dxa"/>
          <w:right w:w="0" w:type="dxa"/>
        </w:tblCellMar>
        <w:tblLook w:val="01E0" w:firstRow="1" w:lastRow="1" w:firstColumn="1" w:lastColumn="1" w:noHBand="0" w:noVBand="0"/>
      </w:tblPr>
      <w:tblGrid>
        <w:gridCol w:w="3159"/>
        <w:gridCol w:w="2904"/>
        <w:gridCol w:w="546"/>
        <w:gridCol w:w="519"/>
        <w:gridCol w:w="762"/>
        <w:gridCol w:w="795"/>
      </w:tblGrid>
      <w:tr w:rsidR="00C0510F" w:rsidRPr="00EA71EC" w14:paraId="79AE9ECF" w14:textId="77777777" w:rsidTr="0029051B">
        <w:trPr>
          <w:tblHeader/>
        </w:trPr>
        <w:tc>
          <w:tcPr>
            <w:tcW w:w="3159" w:type="dxa"/>
          </w:tcPr>
          <w:p w14:paraId="1E4861AC" w14:textId="77777777" w:rsidR="00C0510F" w:rsidRPr="001B4041" w:rsidRDefault="00C0510F" w:rsidP="00BF5FC1">
            <w:pPr>
              <w:tabs>
                <w:tab w:val="clear" w:pos="2580"/>
              </w:tabs>
              <w:spacing w:line="240" w:lineRule="auto"/>
              <w:ind w:right="141"/>
              <w:jc w:val="center"/>
              <w:rPr>
                <w:rFonts w:ascii="Browallia New" w:hAnsi="Browallia New" w:cs="Browallia New"/>
                <w:sz w:val="22"/>
                <w:szCs w:val="22"/>
              </w:rPr>
            </w:pPr>
          </w:p>
        </w:tc>
        <w:tc>
          <w:tcPr>
            <w:tcW w:w="2904" w:type="dxa"/>
          </w:tcPr>
          <w:p w14:paraId="59D7B71C" w14:textId="77777777" w:rsidR="00C0510F" w:rsidRPr="001B4041" w:rsidRDefault="00C0510F" w:rsidP="00BF5FC1">
            <w:pPr>
              <w:tabs>
                <w:tab w:val="clear" w:pos="2580"/>
              </w:tabs>
              <w:spacing w:line="240" w:lineRule="auto"/>
              <w:ind w:right="141"/>
              <w:jc w:val="center"/>
              <w:rPr>
                <w:rFonts w:ascii="Browallia New" w:hAnsi="Browallia New" w:cs="Browallia New"/>
                <w:sz w:val="22"/>
                <w:szCs w:val="22"/>
              </w:rPr>
            </w:pPr>
          </w:p>
        </w:tc>
        <w:tc>
          <w:tcPr>
            <w:tcW w:w="1065" w:type="dxa"/>
            <w:gridSpan w:val="2"/>
          </w:tcPr>
          <w:p w14:paraId="43988CC8" w14:textId="77777777" w:rsidR="00C0510F" w:rsidRPr="00EA71EC" w:rsidRDefault="00C0510F" w:rsidP="00C0510F">
            <w:pPr>
              <w:tabs>
                <w:tab w:val="clear" w:pos="2580"/>
              </w:tabs>
              <w:spacing w:line="240" w:lineRule="auto"/>
              <w:ind w:left="227" w:right="141"/>
              <w:jc w:val="center"/>
              <w:rPr>
                <w:rFonts w:ascii="Browallia New" w:hAnsi="Browallia New" w:cs="Browallia New"/>
                <w:sz w:val="21"/>
                <w:szCs w:val="21"/>
                <w:cs/>
              </w:rPr>
            </w:pPr>
            <w:r w:rsidRPr="00EA71EC">
              <w:rPr>
                <w:rFonts w:ascii="Browallia New" w:hAnsi="Browallia New" w:cs="Browallia New"/>
                <w:sz w:val="21"/>
                <w:szCs w:val="21"/>
                <w:cs/>
              </w:rPr>
              <w:t>สัดส่วนในการถือหุ้น</w:t>
            </w:r>
          </w:p>
        </w:tc>
        <w:tc>
          <w:tcPr>
            <w:tcW w:w="1557" w:type="dxa"/>
            <w:gridSpan w:val="2"/>
          </w:tcPr>
          <w:p w14:paraId="3975EE0A" w14:textId="77777777" w:rsidR="00DA4248" w:rsidRPr="00EA71EC" w:rsidRDefault="00DA4248" w:rsidP="00BF5FC1">
            <w:pPr>
              <w:tabs>
                <w:tab w:val="clear" w:pos="1644"/>
                <w:tab w:val="clear" w:pos="1871"/>
                <w:tab w:val="clear" w:pos="2580"/>
              </w:tabs>
              <w:spacing w:line="240" w:lineRule="auto"/>
              <w:ind w:right="85"/>
              <w:jc w:val="center"/>
              <w:rPr>
                <w:rFonts w:ascii="Browallia New" w:hAnsi="Browallia New" w:cs="Browallia New"/>
                <w:sz w:val="22"/>
                <w:szCs w:val="22"/>
              </w:rPr>
            </w:pPr>
          </w:p>
          <w:p w14:paraId="4E5DA5CE" w14:textId="52DE692E" w:rsidR="00C0510F" w:rsidRPr="00EA71EC" w:rsidRDefault="00C0510F" w:rsidP="00BF5FC1">
            <w:pPr>
              <w:tabs>
                <w:tab w:val="clear" w:pos="1644"/>
                <w:tab w:val="clear" w:pos="1871"/>
                <w:tab w:val="clear" w:pos="2580"/>
              </w:tabs>
              <w:spacing w:line="240" w:lineRule="auto"/>
              <w:ind w:right="85"/>
              <w:jc w:val="center"/>
              <w:rPr>
                <w:rFonts w:ascii="Browallia New" w:hAnsi="Browallia New" w:cs="Browallia New"/>
                <w:sz w:val="22"/>
                <w:szCs w:val="22"/>
                <w:cs/>
                <w:lang w:val="en-GB"/>
              </w:rPr>
            </w:pPr>
            <w:r w:rsidRPr="00EA71EC">
              <w:rPr>
                <w:rFonts w:ascii="Browallia New" w:hAnsi="Browallia New" w:cs="Browallia New"/>
                <w:sz w:val="22"/>
                <w:szCs w:val="22"/>
                <w:cs/>
              </w:rPr>
              <w:t>ทุนเรียกชำระแล้ว</w:t>
            </w:r>
          </w:p>
        </w:tc>
      </w:tr>
      <w:tr w:rsidR="00C0510F" w:rsidRPr="00EA71EC" w14:paraId="0AA080F0" w14:textId="77777777" w:rsidTr="0029051B">
        <w:trPr>
          <w:tblHeader/>
        </w:trPr>
        <w:tc>
          <w:tcPr>
            <w:tcW w:w="3159" w:type="dxa"/>
          </w:tcPr>
          <w:p w14:paraId="3B0F5646" w14:textId="77777777" w:rsidR="00C0510F" w:rsidRPr="00EA71EC" w:rsidRDefault="00C0510F" w:rsidP="00BF5FC1">
            <w:pPr>
              <w:tabs>
                <w:tab w:val="clear" w:pos="2580"/>
              </w:tabs>
              <w:spacing w:line="240" w:lineRule="auto"/>
              <w:ind w:right="112"/>
              <w:jc w:val="center"/>
              <w:rPr>
                <w:rFonts w:ascii="Browallia New" w:hAnsi="Browallia New" w:cs="Browallia New"/>
                <w:sz w:val="22"/>
                <w:szCs w:val="22"/>
              </w:rPr>
            </w:pPr>
          </w:p>
        </w:tc>
        <w:tc>
          <w:tcPr>
            <w:tcW w:w="2904" w:type="dxa"/>
          </w:tcPr>
          <w:p w14:paraId="566D84A2" w14:textId="77777777" w:rsidR="00C0510F" w:rsidRPr="00EA71EC" w:rsidRDefault="00C0510F" w:rsidP="00BF5FC1">
            <w:pPr>
              <w:tabs>
                <w:tab w:val="clear" w:pos="2580"/>
              </w:tabs>
              <w:spacing w:line="240" w:lineRule="auto"/>
              <w:ind w:right="112"/>
              <w:jc w:val="center"/>
              <w:rPr>
                <w:rFonts w:ascii="Browallia New" w:hAnsi="Browallia New" w:cs="Browallia New"/>
                <w:sz w:val="22"/>
                <w:szCs w:val="22"/>
              </w:rPr>
            </w:pPr>
          </w:p>
        </w:tc>
        <w:tc>
          <w:tcPr>
            <w:tcW w:w="1065" w:type="dxa"/>
            <w:gridSpan w:val="2"/>
          </w:tcPr>
          <w:p w14:paraId="42862673" w14:textId="77777777" w:rsidR="00C0510F" w:rsidRPr="00EA71EC" w:rsidRDefault="00C0510F" w:rsidP="00FB696D">
            <w:pPr>
              <w:pBdr>
                <w:bottom w:val="single" w:sz="4" w:space="1" w:color="auto"/>
              </w:pBdr>
              <w:tabs>
                <w:tab w:val="clear" w:pos="907"/>
                <w:tab w:val="clear" w:pos="2580"/>
                <w:tab w:val="left" w:pos="637"/>
              </w:tabs>
              <w:spacing w:line="240" w:lineRule="auto"/>
              <w:ind w:left="70" w:right="135"/>
              <w:jc w:val="center"/>
              <w:rPr>
                <w:rFonts w:ascii="Browallia New" w:hAnsi="Browallia New" w:cs="Browallia New"/>
                <w:sz w:val="22"/>
                <w:szCs w:val="22"/>
              </w:rPr>
            </w:pPr>
            <w:r w:rsidRPr="00EA71EC">
              <w:rPr>
                <w:rFonts w:ascii="Browallia New" w:hAnsi="Browallia New" w:cs="Browallia New"/>
                <w:sz w:val="22"/>
                <w:szCs w:val="22"/>
                <w:cs/>
              </w:rPr>
              <w:t>(ร้อยละ)</w:t>
            </w:r>
          </w:p>
        </w:tc>
        <w:tc>
          <w:tcPr>
            <w:tcW w:w="1557" w:type="dxa"/>
            <w:gridSpan w:val="2"/>
          </w:tcPr>
          <w:p w14:paraId="2F7DDD53" w14:textId="77777777" w:rsidR="00C0510F" w:rsidRPr="00EA71EC"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cs/>
              </w:rPr>
              <w:t>(หน่วย</w:t>
            </w:r>
            <w:r w:rsidRPr="00EA71EC">
              <w:rPr>
                <w:rFonts w:ascii="Browallia New" w:hAnsi="Browallia New" w:cs="Browallia New"/>
                <w:sz w:val="22"/>
                <w:szCs w:val="22"/>
              </w:rPr>
              <w:t xml:space="preserve"> </w:t>
            </w:r>
            <w:r w:rsidRPr="00EA71EC">
              <w:rPr>
                <w:rFonts w:ascii="Browallia New" w:hAnsi="Browallia New" w:cs="Browallia New"/>
                <w:sz w:val="22"/>
                <w:szCs w:val="22"/>
                <w:cs/>
                <w:lang w:val="en-GB"/>
              </w:rPr>
              <w:t>:</w:t>
            </w:r>
            <w:r w:rsidRPr="00EA71EC">
              <w:rPr>
                <w:rFonts w:ascii="Browallia New" w:hAnsi="Browallia New" w:cs="Browallia New"/>
                <w:sz w:val="22"/>
                <w:szCs w:val="22"/>
              </w:rPr>
              <w:t xml:space="preserve"> </w:t>
            </w:r>
            <w:r w:rsidRPr="00EA71EC">
              <w:rPr>
                <w:rFonts w:ascii="Browallia New" w:hAnsi="Browallia New" w:cs="Browallia New"/>
                <w:sz w:val="22"/>
                <w:szCs w:val="22"/>
                <w:cs/>
                <w:lang w:val="en-GB"/>
              </w:rPr>
              <w:t>พันบาท)</w:t>
            </w:r>
          </w:p>
        </w:tc>
      </w:tr>
      <w:tr w:rsidR="0043612C" w:rsidRPr="00EA71EC" w14:paraId="2643A78F" w14:textId="77777777" w:rsidTr="0029051B">
        <w:trPr>
          <w:tblHeader/>
        </w:trPr>
        <w:tc>
          <w:tcPr>
            <w:tcW w:w="3159" w:type="dxa"/>
            <w:vAlign w:val="bottom"/>
          </w:tcPr>
          <w:p w14:paraId="4A7F2B1D" w14:textId="77777777" w:rsidR="0043612C" w:rsidRPr="00EA71EC" w:rsidRDefault="0043612C" w:rsidP="0043612C">
            <w:pPr>
              <w:pBdr>
                <w:bottom w:val="single" w:sz="4" w:space="1" w:color="auto"/>
              </w:pBdr>
              <w:tabs>
                <w:tab w:val="clear" w:pos="2580"/>
              </w:tabs>
              <w:spacing w:line="240" w:lineRule="auto"/>
              <w:ind w:right="112"/>
              <w:jc w:val="center"/>
              <w:rPr>
                <w:rFonts w:ascii="Browallia New" w:hAnsi="Browallia New" w:cs="Browallia New"/>
                <w:sz w:val="22"/>
                <w:szCs w:val="22"/>
                <w:cs/>
              </w:rPr>
            </w:pPr>
            <w:r w:rsidRPr="00EA71EC">
              <w:rPr>
                <w:rFonts w:ascii="Browallia New" w:hAnsi="Browallia New" w:cs="Browallia New"/>
                <w:sz w:val="22"/>
                <w:szCs w:val="22"/>
                <w:cs/>
              </w:rPr>
              <w:t>บริษัท</w:t>
            </w:r>
          </w:p>
        </w:tc>
        <w:tc>
          <w:tcPr>
            <w:tcW w:w="2904" w:type="dxa"/>
            <w:vAlign w:val="bottom"/>
          </w:tcPr>
          <w:p w14:paraId="0BA5CCA8" w14:textId="77777777" w:rsidR="0043612C" w:rsidRPr="00EA71EC" w:rsidRDefault="0043612C" w:rsidP="0043612C">
            <w:pPr>
              <w:pBdr>
                <w:bottom w:val="single" w:sz="4" w:space="1" w:color="auto"/>
              </w:pBdr>
              <w:tabs>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cs/>
              </w:rPr>
              <w:t>ลักษณะธุรกิจ</w:t>
            </w:r>
          </w:p>
        </w:tc>
        <w:tc>
          <w:tcPr>
            <w:tcW w:w="546" w:type="dxa"/>
            <w:vAlign w:val="bottom"/>
          </w:tcPr>
          <w:p w14:paraId="72A909B1" w14:textId="5358D024" w:rsidR="0043612C" w:rsidRPr="00EA71EC" w:rsidRDefault="0043612C" w:rsidP="0043612C">
            <w:pPr>
              <w:pBdr>
                <w:bottom w:val="single" w:sz="4" w:space="1" w:color="auto"/>
              </w:pBdr>
              <w:tabs>
                <w:tab w:val="clear" w:pos="227"/>
                <w:tab w:val="clear" w:pos="680"/>
                <w:tab w:val="clear" w:pos="907"/>
                <w:tab w:val="clear" w:pos="2580"/>
                <w:tab w:val="left" w:pos="216"/>
              </w:tabs>
              <w:spacing w:line="240" w:lineRule="auto"/>
              <w:ind w:left="44" w:right="112"/>
              <w:jc w:val="center"/>
              <w:rPr>
                <w:rFonts w:ascii="Browallia New" w:hAnsi="Browallia New" w:cs="Browallia New"/>
                <w:sz w:val="22"/>
                <w:szCs w:val="22"/>
              </w:rPr>
            </w:pPr>
            <w:r w:rsidRPr="00EA71EC">
              <w:rPr>
                <w:rFonts w:ascii="Browallia New" w:hAnsi="Browallia New" w:cs="Browallia New"/>
                <w:sz w:val="22"/>
                <w:szCs w:val="22"/>
              </w:rPr>
              <w:t>256</w:t>
            </w:r>
            <w:r>
              <w:rPr>
                <w:rFonts w:ascii="Browallia New" w:hAnsi="Browallia New" w:cs="Browallia New"/>
                <w:sz w:val="22"/>
                <w:szCs w:val="22"/>
              </w:rPr>
              <w:t>5</w:t>
            </w:r>
          </w:p>
        </w:tc>
        <w:tc>
          <w:tcPr>
            <w:tcW w:w="519" w:type="dxa"/>
            <w:vAlign w:val="bottom"/>
          </w:tcPr>
          <w:p w14:paraId="59E5C223" w14:textId="1135CEC5" w:rsidR="0043612C" w:rsidRPr="00EA71EC" w:rsidRDefault="0043612C" w:rsidP="0043612C">
            <w:pPr>
              <w:pBdr>
                <w:bottom w:val="single" w:sz="4" w:space="1" w:color="auto"/>
              </w:pBdr>
              <w:tabs>
                <w:tab w:val="clear" w:pos="2580"/>
              </w:tabs>
              <w:spacing w:line="240" w:lineRule="auto"/>
              <w:ind w:left="44" w:right="112"/>
              <w:jc w:val="center"/>
              <w:rPr>
                <w:rFonts w:ascii="Browallia New" w:hAnsi="Browallia New" w:cs="Browallia New"/>
                <w:sz w:val="22"/>
                <w:szCs w:val="22"/>
              </w:rPr>
            </w:pPr>
            <w:r w:rsidRPr="00EA71EC">
              <w:rPr>
                <w:rFonts w:ascii="Browallia New" w:hAnsi="Browallia New" w:cs="Browallia New"/>
                <w:sz w:val="22"/>
                <w:szCs w:val="22"/>
              </w:rPr>
              <w:t>256</w:t>
            </w:r>
            <w:r>
              <w:rPr>
                <w:rFonts w:ascii="Browallia New" w:hAnsi="Browallia New" w:cs="Browallia New"/>
                <w:sz w:val="22"/>
                <w:szCs w:val="22"/>
              </w:rPr>
              <w:t>4</w:t>
            </w:r>
          </w:p>
        </w:tc>
        <w:tc>
          <w:tcPr>
            <w:tcW w:w="762" w:type="dxa"/>
            <w:vAlign w:val="bottom"/>
          </w:tcPr>
          <w:p w14:paraId="5E5595D9" w14:textId="584A1F4D" w:rsidR="0043612C" w:rsidRPr="00EA71EC" w:rsidRDefault="0043612C" w:rsidP="0043612C">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rPr>
              <w:t>256</w:t>
            </w:r>
            <w:r>
              <w:rPr>
                <w:rFonts w:ascii="Browallia New" w:hAnsi="Browallia New" w:cs="Browallia New"/>
                <w:sz w:val="22"/>
                <w:szCs w:val="22"/>
              </w:rPr>
              <w:t>5</w:t>
            </w:r>
          </w:p>
        </w:tc>
        <w:tc>
          <w:tcPr>
            <w:tcW w:w="795" w:type="dxa"/>
            <w:vAlign w:val="bottom"/>
          </w:tcPr>
          <w:p w14:paraId="14629D92" w14:textId="2E9FAE9B" w:rsidR="0043612C" w:rsidRPr="00EA71EC" w:rsidRDefault="0043612C" w:rsidP="0043612C">
            <w:pPr>
              <w:pBdr>
                <w:bottom w:val="single" w:sz="4" w:space="1" w:color="auto"/>
              </w:pBdr>
              <w:tabs>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rPr>
              <w:t>256</w:t>
            </w:r>
            <w:r>
              <w:rPr>
                <w:rFonts w:ascii="Browallia New" w:hAnsi="Browallia New" w:cs="Browallia New"/>
                <w:sz w:val="22"/>
                <w:szCs w:val="22"/>
              </w:rPr>
              <w:t>4</w:t>
            </w:r>
          </w:p>
        </w:tc>
      </w:tr>
      <w:tr w:rsidR="0043612C" w:rsidRPr="00EA71EC" w14:paraId="0B4C5902" w14:textId="77777777" w:rsidTr="0029051B">
        <w:tc>
          <w:tcPr>
            <w:tcW w:w="3159" w:type="dxa"/>
          </w:tcPr>
          <w:p w14:paraId="0C7FD14C" w14:textId="2FD0C24F" w:rsidR="0043612C" w:rsidRPr="00EA71EC" w:rsidRDefault="0043612C" w:rsidP="0043612C">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Pr>
                <w:rFonts w:ascii="Browallia New" w:hAnsi="Browallia New" w:cs="Browallia New" w:hint="cs"/>
                <w:b/>
                <w:bCs/>
                <w:sz w:val="22"/>
                <w:szCs w:val="22"/>
                <w:u w:val="single"/>
                <w:cs/>
              </w:rPr>
              <w:t>บริษัทย่อย</w:t>
            </w:r>
            <w:r w:rsidRPr="00EA71EC">
              <w:rPr>
                <w:rFonts w:ascii="Browallia New" w:hAnsi="Browallia New" w:cs="Browallia New"/>
                <w:b/>
                <w:bCs/>
                <w:sz w:val="22"/>
                <w:szCs w:val="22"/>
                <w:u w:val="single"/>
                <w:cs/>
              </w:rPr>
              <w:t>ทางตรง</w:t>
            </w:r>
          </w:p>
        </w:tc>
        <w:tc>
          <w:tcPr>
            <w:tcW w:w="2904" w:type="dxa"/>
          </w:tcPr>
          <w:p w14:paraId="1E8D1ADE" w14:textId="77777777" w:rsidR="0043612C" w:rsidRPr="00EA71EC" w:rsidRDefault="0043612C" w:rsidP="0043612C">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546" w:type="dxa"/>
            <w:vAlign w:val="bottom"/>
          </w:tcPr>
          <w:p w14:paraId="264C6A5A" w14:textId="77777777" w:rsidR="0043612C" w:rsidRPr="00EA71EC" w:rsidRDefault="0043612C"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519" w:type="dxa"/>
            <w:vAlign w:val="bottom"/>
          </w:tcPr>
          <w:p w14:paraId="5C98BEE8" w14:textId="77777777" w:rsidR="0043612C" w:rsidRPr="00EA71EC" w:rsidRDefault="0043612C"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62" w:type="dxa"/>
            <w:vAlign w:val="bottom"/>
          </w:tcPr>
          <w:p w14:paraId="6AE0BDAB" w14:textId="77777777" w:rsidR="0043612C" w:rsidRPr="00EA71EC" w:rsidRDefault="0043612C"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4AD93ED5" w14:textId="77777777" w:rsidR="0043612C" w:rsidRPr="00EA71EC" w:rsidRDefault="0043612C"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4D6DF4" w:rsidRPr="00EA71EC" w14:paraId="78E5691A" w14:textId="77777777" w:rsidTr="0029051B">
        <w:tc>
          <w:tcPr>
            <w:tcW w:w="3159" w:type="dxa"/>
          </w:tcPr>
          <w:p w14:paraId="0AFF5D39"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ลิสซิ่ง</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(มหาชน)</w:t>
            </w:r>
          </w:p>
        </w:tc>
        <w:tc>
          <w:tcPr>
            <w:tcW w:w="2904" w:type="dxa"/>
          </w:tcPr>
          <w:p w14:paraId="01A80FBB"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ให้บริการ</w:t>
            </w:r>
            <w:r w:rsidRPr="00EA71EC">
              <w:rPr>
                <w:rFonts w:ascii="Browallia New" w:hAnsi="Browallia New" w:cs="Browallia New" w:hint="cs"/>
                <w:sz w:val="22"/>
                <w:szCs w:val="22"/>
                <w:cs/>
              </w:rPr>
              <w:t>สินเชื่อ</w:t>
            </w:r>
            <w:r w:rsidRPr="00EA71EC">
              <w:rPr>
                <w:rFonts w:ascii="Browallia New" w:hAnsi="Browallia New" w:cs="Browallia New"/>
                <w:sz w:val="22"/>
                <w:szCs w:val="22"/>
                <w:cs/>
              </w:rPr>
              <w:t>เช่าซื้อรถยนต์</w:t>
            </w:r>
            <w:r w:rsidRPr="00EA71EC">
              <w:rPr>
                <w:rFonts w:ascii="Browallia New" w:hAnsi="Browallia New" w:cs="Browallia New" w:hint="cs"/>
                <w:sz w:val="22"/>
                <w:szCs w:val="22"/>
                <w:cs/>
              </w:rPr>
              <w:t>ที่ใช้แล้วและบริหารสินทรัพย์</w:t>
            </w:r>
            <w:r w:rsidRPr="00EA71EC">
              <w:rPr>
                <w:rFonts w:ascii="Browallia New" w:hAnsi="Browallia New" w:cs="Browallia New"/>
                <w:sz w:val="22"/>
                <w:szCs w:val="22"/>
                <w:cs/>
              </w:rPr>
              <w:t>ด้อยคุณภาพ</w:t>
            </w:r>
          </w:p>
        </w:tc>
        <w:tc>
          <w:tcPr>
            <w:tcW w:w="546" w:type="dxa"/>
            <w:vAlign w:val="bottom"/>
          </w:tcPr>
          <w:p w14:paraId="27701901" w14:textId="5B6DD70A"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46</w:t>
            </w:r>
            <w:r w:rsidRPr="00EA71EC">
              <w:rPr>
                <w:rFonts w:ascii="Browallia New" w:hAnsi="Browallia New" w:cs="Browallia New"/>
                <w:sz w:val="22"/>
                <w:szCs w:val="22"/>
                <w:cs/>
              </w:rPr>
              <w:t>.</w:t>
            </w:r>
            <w:r w:rsidRPr="00EA71EC">
              <w:rPr>
                <w:rFonts w:ascii="Browallia New" w:hAnsi="Browallia New" w:cs="Browallia New"/>
                <w:sz w:val="22"/>
                <w:szCs w:val="22"/>
              </w:rPr>
              <w:t>98</w:t>
            </w:r>
          </w:p>
        </w:tc>
        <w:tc>
          <w:tcPr>
            <w:tcW w:w="519" w:type="dxa"/>
            <w:vAlign w:val="bottom"/>
          </w:tcPr>
          <w:p w14:paraId="127C0B51" w14:textId="68E8255C"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46</w:t>
            </w:r>
            <w:r w:rsidRPr="00EA71EC">
              <w:rPr>
                <w:rFonts w:ascii="Browallia New" w:hAnsi="Browallia New" w:cs="Browallia New"/>
                <w:sz w:val="22"/>
                <w:szCs w:val="22"/>
                <w:cs/>
              </w:rPr>
              <w:t>.</w:t>
            </w:r>
            <w:r w:rsidRPr="00EA71EC">
              <w:rPr>
                <w:rFonts w:ascii="Browallia New" w:hAnsi="Browallia New" w:cs="Browallia New"/>
                <w:sz w:val="22"/>
                <w:szCs w:val="22"/>
              </w:rPr>
              <w:t>98</w:t>
            </w:r>
          </w:p>
        </w:tc>
        <w:tc>
          <w:tcPr>
            <w:tcW w:w="762" w:type="dxa"/>
            <w:vAlign w:val="bottom"/>
          </w:tcPr>
          <w:p w14:paraId="3BCADA23" w14:textId="15168859"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532,399</w:t>
            </w:r>
          </w:p>
        </w:tc>
        <w:tc>
          <w:tcPr>
            <w:tcW w:w="795" w:type="dxa"/>
            <w:vAlign w:val="bottom"/>
          </w:tcPr>
          <w:p w14:paraId="701F3948" w14:textId="21211AD1"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532,399</w:t>
            </w:r>
          </w:p>
        </w:tc>
      </w:tr>
      <w:tr w:rsidR="004D6DF4" w:rsidRPr="00EA71EC" w14:paraId="2A712902" w14:textId="77777777" w:rsidTr="0029051B">
        <w:tc>
          <w:tcPr>
            <w:tcW w:w="3159" w:type="dxa"/>
          </w:tcPr>
          <w:p w14:paraId="13FE04A8"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พร</w:t>
            </w:r>
            <w:proofErr w:type="spellStart"/>
            <w:r w:rsidRPr="00EA71EC">
              <w:rPr>
                <w:rFonts w:ascii="Browallia New" w:hAnsi="Browallia New" w:cs="Browallia New"/>
                <w:sz w:val="22"/>
                <w:szCs w:val="22"/>
                <w:cs/>
              </w:rPr>
              <w:t>็อพ</w:t>
            </w:r>
            <w:proofErr w:type="spellEnd"/>
            <w:r w:rsidRPr="00EA71EC">
              <w:rPr>
                <w:rFonts w:ascii="Browallia New" w:hAnsi="Browallia New" w:cs="Browallia New"/>
                <w:sz w:val="22"/>
                <w:szCs w:val="22"/>
                <w:cs/>
              </w:rPr>
              <w:t>เพอร์ตี้</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p>
        </w:tc>
        <w:tc>
          <w:tcPr>
            <w:tcW w:w="2904" w:type="dxa"/>
          </w:tcPr>
          <w:p w14:paraId="13055E67"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พัฒนาอสังหาริมทรัพย์</w:t>
            </w:r>
          </w:p>
        </w:tc>
        <w:tc>
          <w:tcPr>
            <w:tcW w:w="546" w:type="dxa"/>
            <w:vAlign w:val="bottom"/>
          </w:tcPr>
          <w:p w14:paraId="50033FD4" w14:textId="1FDF894E"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27B47A83" w14:textId="2A3E1EF6"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51CCCCE7" w14:textId="1C798DC2"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1,000,000</w:t>
            </w:r>
          </w:p>
        </w:tc>
        <w:tc>
          <w:tcPr>
            <w:tcW w:w="795" w:type="dxa"/>
            <w:vAlign w:val="bottom"/>
          </w:tcPr>
          <w:p w14:paraId="38DDA78A" w14:textId="6020ACE2"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1,000,000</w:t>
            </w:r>
          </w:p>
        </w:tc>
      </w:tr>
      <w:tr w:rsidR="004D6DF4" w:rsidRPr="00EA71EC" w14:paraId="224F5C10" w14:textId="77777777" w:rsidTr="0029051B">
        <w:tc>
          <w:tcPr>
            <w:tcW w:w="3159" w:type="dxa"/>
          </w:tcPr>
          <w:p w14:paraId="523EFD54"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ท็</w:t>
            </w:r>
            <w:proofErr w:type="spellEnd"/>
            <w:r w:rsidRPr="00EA71EC">
              <w:rPr>
                <w:rFonts w:ascii="Browallia New" w:hAnsi="Browallia New" w:cs="Browallia New"/>
                <w:sz w:val="22"/>
                <w:szCs w:val="22"/>
                <w:cs/>
              </w:rPr>
              <w:t>อป</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เอ</w:t>
            </w:r>
            <w:proofErr w:type="spellStart"/>
            <w:r w:rsidRPr="00EA71EC">
              <w:rPr>
                <w:rFonts w:ascii="Browallia New" w:hAnsi="Browallia New" w:cs="Browallia New"/>
                <w:sz w:val="22"/>
                <w:szCs w:val="22"/>
                <w:cs/>
              </w:rPr>
              <w:t>ลลิ</w:t>
            </w:r>
            <w:proofErr w:type="spellEnd"/>
            <w:r w:rsidRPr="00EA71EC">
              <w:rPr>
                <w:rFonts w:ascii="Browallia New" w:hAnsi="Browallia New" w:cs="Browallia New"/>
                <w:sz w:val="22"/>
                <w:szCs w:val="22"/>
                <w:cs/>
              </w:rPr>
              <w:t>เม็นทส</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58963EB"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ธุรกิจโรงแรม</w:t>
            </w:r>
          </w:p>
        </w:tc>
        <w:tc>
          <w:tcPr>
            <w:tcW w:w="546" w:type="dxa"/>
            <w:vAlign w:val="bottom"/>
          </w:tcPr>
          <w:p w14:paraId="12CB1780" w14:textId="5DA333AD"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145136E9" w14:textId="380DB958"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0AB43EF9" w14:textId="7E4013A1"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150,000</w:t>
            </w:r>
          </w:p>
        </w:tc>
        <w:tc>
          <w:tcPr>
            <w:tcW w:w="795" w:type="dxa"/>
            <w:vAlign w:val="bottom"/>
          </w:tcPr>
          <w:p w14:paraId="3FE07E05" w14:textId="5B71629F"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150,000</w:t>
            </w:r>
          </w:p>
        </w:tc>
      </w:tr>
      <w:tr w:rsidR="004D6DF4" w:rsidRPr="00EA71EC" w14:paraId="520771E1" w14:textId="77777777" w:rsidTr="0029051B">
        <w:tc>
          <w:tcPr>
            <w:tcW w:w="3159" w:type="dxa"/>
          </w:tcPr>
          <w:p w14:paraId="598B87E9"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แอด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p>
        </w:tc>
        <w:tc>
          <w:tcPr>
            <w:tcW w:w="2904" w:type="dxa"/>
          </w:tcPr>
          <w:p w14:paraId="58E9D507" w14:textId="406D72A3"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ให้บริการเช่าสื่อโฆษณา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รับ</w:t>
            </w:r>
            <w:proofErr w:type="spellStart"/>
            <w:r w:rsidRPr="00EA71EC">
              <w:rPr>
                <w:rFonts w:ascii="Browallia New" w:hAnsi="Browallia New" w:cs="Browallia New"/>
                <w:sz w:val="22"/>
                <w:szCs w:val="22"/>
                <w:cs/>
              </w:rPr>
              <w:t>ทํา</w:t>
            </w:r>
            <w:proofErr w:type="spellEnd"/>
            <w:r w:rsidRPr="00EA71EC">
              <w:rPr>
                <w:rFonts w:ascii="Browallia New" w:hAnsi="Browallia New" w:cs="Browallia New"/>
                <w:sz w:val="22"/>
                <w:szCs w:val="22"/>
                <w:cs/>
              </w:rPr>
              <w:t>ป้ายสื่อโฆษณาครบวงจร</w:t>
            </w:r>
            <w:r w:rsidRPr="00EA71EC">
              <w:rPr>
                <w:rFonts w:ascii="Browallia New" w:hAnsi="Browallia New" w:cs="Browallia New"/>
                <w:sz w:val="22"/>
                <w:szCs w:val="22"/>
              </w:rPr>
              <w:t xml:space="preserve"> </w:t>
            </w:r>
            <w:r w:rsidRPr="00EA71EC">
              <w:rPr>
                <w:rFonts w:ascii="Browallia New" w:hAnsi="Browallia New" w:cs="Browallia New"/>
                <w:sz w:val="22"/>
                <w:szCs w:val="22"/>
                <w:cs/>
              </w:rPr>
              <w:t>ขายสื่อโฆษณา</w:t>
            </w:r>
            <w:r w:rsidRPr="00EA71EC">
              <w:rPr>
                <w:rFonts w:ascii="Browallia New" w:hAnsi="Browallia New" w:cs="Browallia New"/>
                <w:sz w:val="22"/>
                <w:szCs w:val="22"/>
              </w:rPr>
              <w:t xml:space="preserve"> </w:t>
            </w:r>
          </w:p>
        </w:tc>
        <w:tc>
          <w:tcPr>
            <w:tcW w:w="546" w:type="dxa"/>
            <w:vAlign w:val="bottom"/>
          </w:tcPr>
          <w:p w14:paraId="1D9E5027" w14:textId="5902527B"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5D759D24" w14:textId="10A750EE"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041A5808" w14:textId="7B3E049E"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175,000</w:t>
            </w:r>
          </w:p>
        </w:tc>
        <w:tc>
          <w:tcPr>
            <w:tcW w:w="795" w:type="dxa"/>
            <w:vAlign w:val="bottom"/>
          </w:tcPr>
          <w:p w14:paraId="01AFD83E" w14:textId="093F8837"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175,000</w:t>
            </w:r>
          </w:p>
        </w:tc>
      </w:tr>
      <w:tr w:rsidR="004D6DF4" w:rsidRPr="00EA71EC" w14:paraId="08BF1F2A" w14:textId="77777777" w:rsidTr="0029051B">
        <w:tc>
          <w:tcPr>
            <w:tcW w:w="3159" w:type="dxa"/>
          </w:tcPr>
          <w:p w14:paraId="02A896CB" w14:textId="39C047FA"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โฮ</w:t>
            </w:r>
            <w:proofErr w:type="spellStart"/>
            <w:r w:rsidRPr="00EA71EC">
              <w:rPr>
                <w:rFonts w:ascii="Browallia New" w:hAnsi="Browallia New" w:cs="Browallia New"/>
                <w:sz w:val="22"/>
                <w:szCs w:val="22"/>
                <w:cs/>
              </w:rPr>
              <w:t>เทล</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แอนด์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รีสอร</w:t>
            </w:r>
            <w:proofErr w:type="spellStart"/>
            <w:r w:rsidRPr="00EA71EC">
              <w:rPr>
                <w:rFonts w:ascii="Browallia New" w:hAnsi="Browallia New" w:cs="Browallia New"/>
                <w:sz w:val="22"/>
                <w:szCs w:val="22"/>
                <w:cs/>
              </w:rPr>
              <w:t>์ท</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009A08E0">
              <w:rPr>
                <w:rFonts w:ascii="Browallia New" w:hAnsi="Browallia New" w:cs="Browallia New"/>
                <w:sz w:val="22"/>
                <w:szCs w:val="22"/>
              </w:rPr>
              <w:t xml:space="preserve"> </w:t>
            </w:r>
            <w:r w:rsidR="008F7574">
              <w:rPr>
                <w:rFonts w:ascii="Browallia New" w:hAnsi="Browallia New" w:cs="Browallia New" w:hint="cs"/>
                <w:sz w:val="22"/>
                <w:szCs w:val="22"/>
                <w:cs/>
              </w:rPr>
              <w:t xml:space="preserve">   </w:t>
            </w:r>
            <w:r w:rsidR="009A08E0">
              <w:rPr>
                <w:rFonts w:ascii="Browallia New" w:hAnsi="Browallia New" w:cs="Browallia New" w:hint="cs"/>
                <w:sz w:val="22"/>
                <w:szCs w:val="22"/>
                <w:cs/>
              </w:rPr>
              <w:t>(หมายเหตุ</w:t>
            </w:r>
            <w:r w:rsidR="009A08E0">
              <w:rPr>
                <w:rFonts w:ascii="Browallia New" w:hAnsi="Browallia New" w:cs="Browallia New"/>
                <w:sz w:val="22"/>
                <w:szCs w:val="22"/>
              </w:rPr>
              <w:t>14</w:t>
            </w:r>
            <w:r w:rsidR="009A08E0">
              <w:rPr>
                <w:rFonts w:ascii="Browallia New" w:hAnsi="Browallia New" w:cs="Browallia New" w:hint="cs"/>
                <w:sz w:val="22"/>
                <w:szCs w:val="22"/>
                <w:cs/>
              </w:rPr>
              <w:t>)</w:t>
            </w:r>
          </w:p>
        </w:tc>
        <w:tc>
          <w:tcPr>
            <w:tcW w:w="2904" w:type="dxa"/>
          </w:tcPr>
          <w:p w14:paraId="18AD89E5" w14:textId="77777777"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ธุรกิจสนามกอล์ฟ</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ให้เช่า</w:t>
            </w:r>
            <w:r w:rsidRPr="00EA71EC">
              <w:rPr>
                <w:rFonts w:ascii="Browallia New" w:hAnsi="Browallia New" w:cs="Browallia New"/>
                <w:sz w:val="22"/>
                <w:szCs w:val="22"/>
                <w:cs/>
              </w:rPr>
              <w:t>สนามกอล์ฟ</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และ</w:t>
            </w:r>
            <w:r w:rsidRPr="00EA71EC">
              <w:rPr>
                <w:rFonts w:ascii="Browallia New" w:hAnsi="Browallia New" w:cs="Browallia New"/>
                <w:sz w:val="22"/>
                <w:szCs w:val="22"/>
                <w:cs/>
              </w:rPr>
              <w:t>พัฒนาอสังหาริมทรัพย์</w:t>
            </w:r>
          </w:p>
        </w:tc>
        <w:tc>
          <w:tcPr>
            <w:tcW w:w="546" w:type="dxa"/>
            <w:vAlign w:val="bottom"/>
          </w:tcPr>
          <w:p w14:paraId="548FC6BF" w14:textId="49232255"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2AC872D7" w14:textId="43A64287"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66EA79B2" w14:textId="2E41033F"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F270FA">
              <w:rPr>
                <w:rFonts w:ascii="Browallia New" w:hAnsi="Browallia New" w:cs="Browallia New"/>
                <w:sz w:val="22"/>
                <w:szCs w:val="22"/>
              </w:rPr>
              <w:t>2</w:t>
            </w:r>
            <w:r w:rsidR="00EF45DA" w:rsidRPr="00F270FA">
              <w:rPr>
                <w:rFonts w:ascii="Browallia New" w:hAnsi="Browallia New" w:cs="Browallia New"/>
                <w:sz w:val="22"/>
                <w:szCs w:val="22"/>
              </w:rPr>
              <w:t>11</w:t>
            </w:r>
            <w:r w:rsidRPr="00F270FA">
              <w:rPr>
                <w:rFonts w:ascii="Browallia New" w:hAnsi="Browallia New" w:cs="Browallia New"/>
                <w:sz w:val="22"/>
                <w:szCs w:val="22"/>
              </w:rPr>
              <w:t>,</w:t>
            </w:r>
            <w:r w:rsidR="00EF45DA" w:rsidRPr="00F270FA">
              <w:rPr>
                <w:rFonts w:ascii="Browallia New" w:hAnsi="Browallia New" w:cs="Browallia New"/>
                <w:sz w:val="22"/>
                <w:szCs w:val="22"/>
              </w:rPr>
              <w:t>2</w:t>
            </w:r>
            <w:r w:rsidRPr="00F270FA">
              <w:rPr>
                <w:rFonts w:ascii="Browallia New" w:hAnsi="Browallia New" w:cs="Browallia New"/>
                <w:sz w:val="22"/>
                <w:szCs w:val="22"/>
              </w:rPr>
              <w:t>00</w:t>
            </w:r>
          </w:p>
        </w:tc>
        <w:tc>
          <w:tcPr>
            <w:tcW w:w="795" w:type="dxa"/>
            <w:vAlign w:val="bottom"/>
          </w:tcPr>
          <w:p w14:paraId="4C4B8877" w14:textId="2FD24ECA"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240,000</w:t>
            </w:r>
          </w:p>
        </w:tc>
      </w:tr>
      <w:tr w:rsidR="004D6DF4" w:rsidRPr="00EA71EC" w14:paraId="1F589394" w14:textId="77777777" w:rsidTr="0029051B">
        <w:tc>
          <w:tcPr>
            <w:tcW w:w="3159" w:type="dxa"/>
          </w:tcPr>
          <w:p w14:paraId="271B513F"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เดอะ</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รีทรีท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หัวหิน</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E08A032" w14:textId="77777777"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พัฒนาอสังหาริมทรัพย์</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และธุรกิจโรงแรม</w:t>
            </w:r>
          </w:p>
        </w:tc>
        <w:tc>
          <w:tcPr>
            <w:tcW w:w="546" w:type="dxa"/>
            <w:vAlign w:val="bottom"/>
          </w:tcPr>
          <w:p w14:paraId="0BF694DB" w14:textId="63E8F510"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0DB93E40" w14:textId="530E3D50"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1695C291" w14:textId="6E040E25"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850,000</w:t>
            </w:r>
          </w:p>
        </w:tc>
        <w:tc>
          <w:tcPr>
            <w:tcW w:w="795" w:type="dxa"/>
            <w:vAlign w:val="bottom"/>
          </w:tcPr>
          <w:p w14:paraId="0A55F9B0" w14:textId="6023537E"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EA71EC">
              <w:rPr>
                <w:rFonts w:ascii="Browallia New" w:hAnsi="Browallia New" w:cs="Browallia New"/>
                <w:sz w:val="22"/>
                <w:szCs w:val="22"/>
              </w:rPr>
              <w:t>850,000</w:t>
            </w:r>
          </w:p>
        </w:tc>
      </w:tr>
      <w:tr w:rsidR="004D6DF4" w:rsidRPr="00EA71EC" w14:paraId="1D6BB9A5" w14:textId="77777777" w:rsidTr="0029051B">
        <w:tc>
          <w:tcPr>
            <w:tcW w:w="3159" w:type="dxa"/>
          </w:tcPr>
          <w:p w14:paraId="242268EA"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(ลาว)</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เช่าสินเชื่อ</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71F8BCF" w14:textId="77777777"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บริการสินเชื่อเช่าซื้อ</w:t>
            </w:r>
          </w:p>
        </w:tc>
        <w:tc>
          <w:tcPr>
            <w:tcW w:w="546" w:type="dxa"/>
            <w:vAlign w:val="bottom"/>
          </w:tcPr>
          <w:p w14:paraId="704363E1" w14:textId="7B0E4D03"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60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519" w:type="dxa"/>
            <w:vAlign w:val="bottom"/>
          </w:tcPr>
          <w:p w14:paraId="645BAD37" w14:textId="4F8AC933"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60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2C110833" w14:textId="2C9F8566"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53</w:t>
            </w:r>
            <w:r w:rsidRPr="00EA71EC">
              <w:rPr>
                <w:rFonts w:ascii="Browallia New" w:hAnsi="Browallia New" w:cs="Browallia New"/>
                <w:sz w:val="22"/>
                <w:szCs w:val="22"/>
                <w:cs/>
              </w:rPr>
              <w:t>,</w:t>
            </w:r>
            <w:r w:rsidRPr="00EA71EC">
              <w:rPr>
                <w:rFonts w:ascii="Browallia New" w:hAnsi="Browallia New" w:cs="Browallia New"/>
                <w:sz w:val="22"/>
                <w:szCs w:val="22"/>
              </w:rPr>
              <w:t>678</w:t>
            </w:r>
          </w:p>
        </w:tc>
        <w:tc>
          <w:tcPr>
            <w:tcW w:w="795" w:type="dxa"/>
            <w:vAlign w:val="bottom"/>
          </w:tcPr>
          <w:p w14:paraId="2474519D" w14:textId="2036E03C"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EA71EC">
              <w:rPr>
                <w:rFonts w:ascii="Browallia New" w:hAnsi="Browallia New" w:cs="Browallia New"/>
                <w:sz w:val="22"/>
                <w:szCs w:val="22"/>
              </w:rPr>
              <w:t>53</w:t>
            </w:r>
            <w:r w:rsidRPr="00EA71EC">
              <w:rPr>
                <w:rFonts w:ascii="Browallia New" w:hAnsi="Browallia New" w:cs="Browallia New"/>
                <w:sz w:val="22"/>
                <w:szCs w:val="22"/>
                <w:cs/>
              </w:rPr>
              <w:t>,</w:t>
            </w:r>
            <w:r w:rsidRPr="00EA71EC">
              <w:rPr>
                <w:rFonts w:ascii="Browallia New" w:hAnsi="Browallia New" w:cs="Browallia New"/>
                <w:sz w:val="22"/>
                <w:szCs w:val="22"/>
              </w:rPr>
              <w:t>678</w:t>
            </w:r>
          </w:p>
        </w:tc>
      </w:tr>
      <w:tr w:rsidR="004D6DF4" w:rsidRPr="00EA71EC" w14:paraId="2DC7CF8B" w14:textId="77777777" w:rsidTr="0029051B">
        <w:tc>
          <w:tcPr>
            <w:tcW w:w="3159" w:type="dxa"/>
          </w:tcPr>
          <w:p w14:paraId="48BDBEF7"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ดิเวลล</w:t>
            </w:r>
            <w:proofErr w:type="spellEnd"/>
            <w:r w:rsidRPr="00EA71EC">
              <w:rPr>
                <w:rFonts w:ascii="Browallia New" w:hAnsi="Browallia New" w:cs="Browallia New"/>
                <w:sz w:val="22"/>
                <w:szCs w:val="22"/>
                <w:cs/>
              </w:rPr>
              <w:t>อปเม้นท์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3253E345" w14:textId="77777777"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พัฒนาอสังหาริมทรัพย์</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และให้บริการห้องพัก</w:t>
            </w:r>
          </w:p>
        </w:tc>
        <w:tc>
          <w:tcPr>
            <w:tcW w:w="546" w:type="dxa"/>
            <w:vAlign w:val="bottom"/>
          </w:tcPr>
          <w:p w14:paraId="5742AA3A" w14:textId="6EAD6300"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80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519" w:type="dxa"/>
            <w:vAlign w:val="bottom"/>
          </w:tcPr>
          <w:p w14:paraId="33895CF2" w14:textId="327FA1DD"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80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37BF7CA4" w14:textId="7ECD5984"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210,000</w:t>
            </w:r>
          </w:p>
        </w:tc>
        <w:tc>
          <w:tcPr>
            <w:tcW w:w="795" w:type="dxa"/>
            <w:vAlign w:val="bottom"/>
          </w:tcPr>
          <w:p w14:paraId="481D796B" w14:textId="1963D437"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210,000</w:t>
            </w:r>
          </w:p>
        </w:tc>
      </w:tr>
      <w:tr w:rsidR="004D6DF4" w:rsidRPr="00EA71EC" w14:paraId="523C4897" w14:textId="77777777" w:rsidTr="0029051B">
        <w:tc>
          <w:tcPr>
            <w:tcW w:w="3159" w:type="dxa"/>
          </w:tcPr>
          <w:p w14:paraId="6571E0E2"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แมก</w:t>
            </w:r>
            <w:proofErr w:type="spellStart"/>
            <w:r w:rsidRPr="00EA71EC">
              <w:rPr>
                <w:rFonts w:ascii="Browallia New" w:hAnsi="Browallia New" w:cs="Browallia New"/>
                <w:sz w:val="22"/>
                <w:szCs w:val="22"/>
                <w:cs/>
              </w:rPr>
              <w:t>ซ์</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โฮ</w:t>
            </w:r>
            <w:proofErr w:type="spellStart"/>
            <w:r w:rsidRPr="00EA71EC">
              <w:rPr>
                <w:rFonts w:ascii="Browallia New" w:hAnsi="Browallia New" w:cs="Browallia New"/>
                <w:sz w:val="22"/>
                <w:szCs w:val="22"/>
                <w:cs/>
              </w:rPr>
              <w:t>เทล</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CCD32B0" w14:textId="77777777"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ธุรกิจโรงแรม</w:t>
            </w:r>
          </w:p>
        </w:tc>
        <w:tc>
          <w:tcPr>
            <w:tcW w:w="546" w:type="dxa"/>
            <w:vAlign w:val="bottom"/>
          </w:tcPr>
          <w:p w14:paraId="471E7C0E" w14:textId="0CBBDB08"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7789F10F" w14:textId="5853C9A4"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01F1D3B3" w14:textId="26F01763"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145</w:t>
            </w:r>
            <w:r w:rsidRPr="00EA71EC">
              <w:rPr>
                <w:rFonts w:ascii="Browallia New" w:hAnsi="Browallia New" w:cs="Browallia New"/>
                <w:sz w:val="22"/>
                <w:szCs w:val="22"/>
                <w:cs/>
              </w:rPr>
              <w:t>,</w:t>
            </w:r>
            <w:r w:rsidRPr="00EA71EC">
              <w:rPr>
                <w:rFonts w:ascii="Browallia New" w:hAnsi="Browallia New" w:cs="Browallia New"/>
                <w:sz w:val="22"/>
                <w:szCs w:val="22"/>
              </w:rPr>
              <w:t>000</w:t>
            </w:r>
          </w:p>
        </w:tc>
        <w:tc>
          <w:tcPr>
            <w:tcW w:w="795" w:type="dxa"/>
            <w:vAlign w:val="bottom"/>
          </w:tcPr>
          <w:p w14:paraId="35532842" w14:textId="3811A95E"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EA71EC">
              <w:rPr>
                <w:rFonts w:ascii="Browallia New" w:hAnsi="Browallia New" w:cs="Browallia New"/>
                <w:sz w:val="22"/>
                <w:szCs w:val="22"/>
              </w:rPr>
              <w:t>145</w:t>
            </w:r>
            <w:r w:rsidRPr="00EA71EC">
              <w:rPr>
                <w:rFonts w:ascii="Browallia New" w:hAnsi="Browallia New" w:cs="Browallia New"/>
                <w:sz w:val="22"/>
                <w:szCs w:val="22"/>
                <w:cs/>
              </w:rPr>
              <w:t>,</w:t>
            </w:r>
            <w:r w:rsidRPr="00EA71EC">
              <w:rPr>
                <w:rFonts w:ascii="Browallia New" w:hAnsi="Browallia New" w:cs="Browallia New"/>
                <w:sz w:val="22"/>
                <w:szCs w:val="22"/>
              </w:rPr>
              <w:t>000</w:t>
            </w:r>
          </w:p>
        </w:tc>
      </w:tr>
      <w:tr w:rsidR="004D6DF4" w:rsidRPr="00EA71EC" w14:paraId="0DB4AB7F" w14:textId="77777777" w:rsidTr="0029051B">
        <w:tc>
          <w:tcPr>
            <w:tcW w:w="3159" w:type="dxa"/>
          </w:tcPr>
          <w:p w14:paraId="6DB9A6D0" w14:textId="77777777" w:rsidR="004D6DF4" w:rsidRPr="00EA71EC" w:rsidRDefault="004D6DF4" w:rsidP="004D6DF4">
            <w:pPr>
              <w:tabs>
                <w:tab w:val="clear" w:pos="227"/>
                <w:tab w:val="clear" w:pos="454"/>
                <w:tab w:val="clear" w:pos="2580"/>
              </w:tabs>
              <w:spacing w:line="240" w:lineRule="auto"/>
              <w:ind w:left="283" w:right="-36"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เอเจนซี่</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แอนด์</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ดิเวลล</w:t>
            </w:r>
            <w:proofErr w:type="spellEnd"/>
            <w:r w:rsidRPr="00EA71EC">
              <w:rPr>
                <w:rFonts w:ascii="Browallia New" w:hAnsi="Browallia New" w:cs="Browallia New"/>
                <w:sz w:val="22"/>
                <w:szCs w:val="22"/>
                <w:cs/>
              </w:rPr>
              <w:t>อปเม้นท์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0641713A" w14:textId="77777777"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ตัวแทนขายอสังหาริมทรัพย์</w:t>
            </w:r>
          </w:p>
        </w:tc>
        <w:tc>
          <w:tcPr>
            <w:tcW w:w="546" w:type="dxa"/>
            <w:vAlign w:val="bottom"/>
          </w:tcPr>
          <w:p w14:paraId="17A174B2" w14:textId="1DCE8844"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70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519" w:type="dxa"/>
            <w:vAlign w:val="bottom"/>
          </w:tcPr>
          <w:p w14:paraId="2806941A" w14:textId="2E7D1B28"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70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1F6C6F35" w14:textId="63BE034F"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c>
          <w:tcPr>
            <w:tcW w:w="795" w:type="dxa"/>
            <w:vAlign w:val="bottom"/>
          </w:tcPr>
          <w:p w14:paraId="1DF2FBDA" w14:textId="39E5D004"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r>
      <w:tr w:rsidR="004D6DF4" w:rsidRPr="00EA71EC" w14:paraId="45D6B7E9" w14:textId="77777777" w:rsidTr="0029051B">
        <w:tc>
          <w:tcPr>
            <w:tcW w:w="3159" w:type="dxa"/>
          </w:tcPr>
          <w:p w14:paraId="36954BD6"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 อิเล็กทริคแมน จำกัด</w:t>
            </w:r>
            <w:r w:rsidRPr="00EA71EC">
              <w:rPr>
                <w:rFonts w:ascii="Browallia New" w:hAnsi="Browallia New" w:cs="Browallia New"/>
                <w:sz w:val="22"/>
                <w:szCs w:val="22"/>
              </w:rPr>
              <w:t xml:space="preserve"> </w:t>
            </w:r>
          </w:p>
          <w:p w14:paraId="6723DDAF" w14:textId="3957072F"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 xml:space="preserve">     (เดิมชื่อ บริษัท เอ็มดี </w:t>
            </w:r>
            <w:proofErr w:type="spellStart"/>
            <w:r w:rsidRPr="00EA71EC">
              <w:rPr>
                <w:rFonts w:ascii="Browallia New" w:hAnsi="Browallia New" w:cs="Browallia New"/>
                <w:sz w:val="22"/>
                <w:szCs w:val="22"/>
                <w:cs/>
              </w:rPr>
              <w:t>อะ</w:t>
            </w:r>
            <w:proofErr w:type="spellEnd"/>
            <w:r w:rsidRPr="00EA71EC">
              <w:rPr>
                <w:rFonts w:ascii="Browallia New" w:hAnsi="Browallia New" w:cs="Browallia New"/>
                <w:sz w:val="22"/>
                <w:szCs w:val="22"/>
                <w:cs/>
              </w:rPr>
              <w:t>ดรีนาลีน (ประเทศไทย) จำกัด)</w:t>
            </w:r>
          </w:p>
        </w:tc>
        <w:tc>
          <w:tcPr>
            <w:tcW w:w="2904" w:type="dxa"/>
          </w:tcPr>
          <w:p w14:paraId="65FC6567" w14:textId="66D64685"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sidRPr="00EA71EC">
              <w:rPr>
                <w:rFonts w:ascii="Browallia New" w:hAnsi="Browallia New" w:cs="Browallia New" w:hint="cs"/>
                <w:sz w:val="22"/>
                <w:szCs w:val="22"/>
                <w:cs/>
              </w:rPr>
              <w:t>จำหน่ายสินค้าทางพาณิชย์อิเล็กทรอนิกส์</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เดิม</w:t>
            </w:r>
            <w:r w:rsidRPr="00EA71EC">
              <w:rPr>
                <w:rFonts w:ascii="Browallia New" w:hAnsi="Browallia New" w:cs="Browallia New"/>
                <w:sz w:val="22"/>
                <w:szCs w:val="22"/>
                <w:cs/>
              </w:rPr>
              <w:t>ให้บริการจัดทำโฆษณาประชาสัมพันธ์และจัดงานกิจกรรม</w:t>
            </w:r>
            <w:r w:rsidRPr="00EA71EC">
              <w:rPr>
                <w:rFonts w:ascii="Browallia New" w:hAnsi="Browallia New" w:cs="Browallia New"/>
                <w:sz w:val="22"/>
                <w:szCs w:val="22"/>
              </w:rPr>
              <w:t>)</w:t>
            </w:r>
          </w:p>
        </w:tc>
        <w:tc>
          <w:tcPr>
            <w:tcW w:w="546" w:type="dxa"/>
            <w:vAlign w:val="bottom"/>
          </w:tcPr>
          <w:p w14:paraId="1ECB10AA" w14:textId="174E61B0"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6F4B00FA" w14:textId="522319A3"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2B717201" w14:textId="0B91DF72"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10,000</w:t>
            </w:r>
          </w:p>
        </w:tc>
        <w:tc>
          <w:tcPr>
            <w:tcW w:w="795" w:type="dxa"/>
            <w:vAlign w:val="bottom"/>
          </w:tcPr>
          <w:p w14:paraId="3A2F5B84" w14:textId="3C389B00"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10,000</w:t>
            </w:r>
          </w:p>
        </w:tc>
      </w:tr>
      <w:tr w:rsidR="004D6DF4" w:rsidRPr="00EA71EC" w14:paraId="1BB8E5F6" w14:textId="77777777" w:rsidTr="0029051B">
        <w:tc>
          <w:tcPr>
            <w:tcW w:w="3159" w:type="dxa"/>
          </w:tcPr>
          <w:p w14:paraId="595A4121"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บริหารสินทรัพย์</w:t>
            </w:r>
            <w:r w:rsidRPr="00EA71EC">
              <w:rPr>
                <w:rFonts w:ascii="Browallia New" w:hAnsi="Browallia New" w:cs="Browallia New"/>
                <w:sz w:val="22"/>
                <w:szCs w:val="22"/>
              </w:rPr>
              <w:t xml:space="preserve"> </w:t>
            </w:r>
            <w:r w:rsidRPr="00EA71EC">
              <w:rPr>
                <w:rFonts w:ascii="Browallia New" w:hAnsi="Browallia New" w:cs="Browallia New"/>
                <w:sz w:val="22"/>
                <w:szCs w:val="22"/>
                <w:cs/>
              </w:rPr>
              <w:t>กรุงเทพจรัญ</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768186DF" w14:textId="77777777"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บริหารจัดการทรัพย์สินที่ได้รับโอนสินทรัพย์ด้อยคุณภาพของสถาบันการเงิน</w:t>
            </w:r>
          </w:p>
        </w:tc>
        <w:tc>
          <w:tcPr>
            <w:tcW w:w="546" w:type="dxa"/>
            <w:vAlign w:val="bottom"/>
          </w:tcPr>
          <w:p w14:paraId="62200AD3" w14:textId="35064D44"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024C3D90" w14:textId="738F8E67"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41E268EC" w14:textId="7635C18C"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25,000</w:t>
            </w:r>
          </w:p>
        </w:tc>
        <w:tc>
          <w:tcPr>
            <w:tcW w:w="795" w:type="dxa"/>
            <w:vAlign w:val="bottom"/>
          </w:tcPr>
          <w:p w14:paraId="25DFF4A3" w14:textId="0C0BD304"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25,000</w:t>
            </w:r>
          </w:p>
        </w:tc>
      </w:tr>
      <w:tr w:rsidR="004D6DF4" w:rsidRPr="00EA71EC" w14:paraId="54DB5DFA" w14:textId="77777777" w:rsidTr="0029051B">
        <w:tc>
          <w:tcPr>
            <w:tcW w:w="3159" w:type="dxa"/>
            <w:vAlign w:val="center"/>
          </w:tcPr>
          <w:p w14:paraId="1F5AD28E"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hint="cs"/>
                <w:sz w:val="22"/>
                <w:szCs w:val="22"/>
                <w:cs/>
              </w:rPr>
              <w:t>บริษัท</w:t>
            </w:r>
            <w:r w:rsidRPr="00EA71EC">
              <w:rPr>
                <w:rFonts w:ascii="Browallia New" w:hAnsi="Browallia New" w:cs="Browallia New" w:hint="cs"/>
                <w:sz w:val="22"/>
                <w:szCs w:val="22"/>
              </w:rPr>
              <w:t xml:space="preserve"> </w:t>
            </w:r>
            <w:proofErr w:type="spellStart"/>
            <w:r w:rsidRPr="00EA71EC">
              <w:rPr>
                <w:rFonts w:ascii="Browallia New" w:hAnsi="Browallia New" w:cs="Browallia New" w:hint="cs"/>
                <w:sz w:val="22"/>
                <w:szCs w:val="22"/>
                <w:cs/>
              </w:rPr>
              <w:t>ไมด้า</w:t>
            </w:r>
            <w:proofErr w:type="spellEnd"/>
            <w:r w:rsidRPr="00EA71EC">
              <w:rPr>
                <w:rFonts w:ascii="Browallia New" w:hAnsi="Browallia New" w:cs="Browallia New" w:hint="cs"/>
                <w:sz w:val="22"/>
                <w:szCs w:val="22"/>
              </w:rPr>
              <w:t xml:space="preserve"> </w:t>
            </w:r>
            <w:proofErr w:type="spellStart"/>
            <w:r w:rsidRPr="00EA71EC">
              <w:rPr>
                <w:rFonts w:ascii="Browallia New" w:hAnsi="Browallia New" w:cs="Browallia New" w:hint="cs"/>
                <w:sz w:val="22"/>
                <w:szCs w:val="22"/>
                <w:cs/>
              </w:rPr>
              <w:t>ฮอสพิ</w:t>
            </w:r>
            <w:proofErr w:type="spellEnd"/>
            <w:r w:rsidRPr="00EA71EC">
              <w:rPr>
                <w:rFonts w:ascii="Browallia New" w:hAnsi="Browallia New" w:cs="Browallia New" w:hint="cs"/>
                <w:sz w:val="22"/>
                <w:szCs w:val="22"/>
                <w:cs/>
              </w:rPr>
              <w:t>ทาลิตี้</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กรุ๊ป</w:t>
            </w:r>
            <w:r w:rsidRPr="00EA71EC">
              <w:rPr>
                <w:rFonts w:ascii="Browallia New" w:hAnsi="Browallia New" w:cs="Browallia New" w:hint="cs"/>
                <w:sz w:val="22"/>
                <w:szCs w:val="22"/>
              </w:rPr>
              <w:t xml:space="preserve"> </w:t>
            </w:r>
            <w:r w:rsidRPr="00EA71EC">
              <w:rPr>
                <w:rFonts w:ascii="Browallia New" w:hAnsi="Browallia New" w:cs="Browallia New"/>
                <w:sz w:val="22"/>
                <w:szCs w:val="22"/>
                <w:cs/>
              </w:rPr>
              <w:t>จำกัด</w:t>
            </w:r>
          </w:p>
          <w:p w14:paraId="7A4C504C" w14:textId="77777777" w:rsidR="004D6DF4" w:rsidRPr="00EA71EC" w:rsidRDefault="004D6DF4" w:rsidP="004D6DF4">
            <w:pPr>
              <w:tabs>
                <w:tab w:val="clear" w:pos="227"/>
                <w:tab w:val="clear" w:pos="454"/>
                <w:tab w:val="clear" w:pos="2580"/>
              </w:tabs>
              <w:spacing w:line="240" w:lineRule="auto"/>
              <w:ind w:right="141"/>
              <w:rPr>
                <w:rFonts w:ascii="Browallia New" w:hAnsi="Browallia New" w:cs="Browallia New"/>
                <w:sz w:val="22"/>
                <w:szCs w:val="22"/>
                <w:cs/>
              </w:rPr>
            </w:pPr>
          </w:p>
        </w:tc>
        <w:tc>
          <w:tcPr>
            <w:tcW w:w="2904" w:type="dxa"/>
          </w:tcPr>
          <w:p w14:paraId="5CB17516" w14:textId="77777777"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บริหารโรงแรม</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รีสอร</w:t>
            </w:r>
            <w:proofErr w:type="spellStart"/>
            <w:r w:rsidRPr="00EA71EC">
              <w:rPr>
                <w:rFonts w:ascii="Browallia New" w:hAnsi="Browallia New" w:cs="Browallia New"/>
                <w:sz w:val="22"/>
                <w:szCs w:val="22"/>
                <w:cs/>
              </w:rPr>
              <w:t>์ท</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อาคารพาณิชย์</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และ</w:t>
            </w:r>
            <w:r w:rsidRPr="00EA71EC">
              <w:rPr>
                <w:rFonts w:ascii="Browallia New" w:hAnsi="Browallia New" w:cs="Browallia New"/>
                <w:sz w:val="22"/>
                <w:szCs w:val="22"/>
                <w:cs/>
              </w:rPr>
              <w:t>คอนโดมิเนียม</w:t>
            </w:r>
          </w:p>
        </w:tc>
        <w:tc>
          <w:tcPr>
            <w:tcW w:w="546" w:type="dxa"/>
            <w:vAlign w:val="bottom"/>
          </w:tcPr>
          <w:p w14:paraId="1EE5A20A" w14:textId="4DCF099C"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6A861353" w14:textId="57DC45D4"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34A0521C" w14:textId="074F0D5A"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c>
          <w:tcPr>
            <w:tcW w:w="795" w:type="dxa"/>
            <w:vAlign w:val="bottom"/>
          </w:tcPr>
          <w:p w14:paraId="057AD8CA" w14:textId="0E5C46CF"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r>
      <w:tr w:rsidR="004D6DF4" w:rsidRPr="00EA71EC" w14:paraId="7A211809" w14:textId="77777777">
        <w:tc>
          <w:tcPr>
            <w:tcW w:w="3159" w:type="dxa"/>
          </w:tcPr>
          <w:p w14:paraId="058B360D" w14:textId="20E06EFB" w:rsidR="004D6DF4" w:rsidRPr="00E80A10" w:rsidRDefault="004D6DF4" w:rsidP="004D6DF4">
            <w:pPr>
              <w:tabs>
                <w:tab w:val="clear" w:pos="227"/>
                <w:tab w:val="clear" w:pos="454"/>
                <w:tab w:val="clear" w:pos="2580"/>
              </w:tabs>
              <w:spacing w:line="240" w:lineRule="auto"/>
              <w:ind w:left="283" w:right="-103" w:hanging="252"/>
              <w:rPr>
                <w:rFonts w:ascii="Browallia New" w:hAnsi="Browallia New" w:cs="Browallia New"/>
                <w:sz w:val="22"/>
                <w:szCs w:val="22"/>
                <w:cs/>
              </w:rPr>
            </w:pPr>
            <w:r w:rsidRPr="00E80A10">
              <w:rPr>
                <w:rFonts w:ascii="Browallia New" w:hAnsi="Browallia New" w:cs="Browallia New"/>
                <w:sz w:val="22"/>
                <w:szCs w:val="22"/>
                <w:cs/>
              </w:rPr>
              <w:t>บริษัท</w:t>
            </w:r>
            <w:r w:rsidRPr="00E80A10">
              <w:rPr>
                <w:rFonts w:ascii="Browallia New" w:hAnsi="Browallia New" w:cs="Browallia New"/>
                <w:sz w:val="22"/>
                <w:szCs w:val="22"/>
              </w:rPr>
              <w:t xml:space="preserve"> </w:t>
            </w:r>
            <w:r w:rsidRPr="00E80A10">
              <w:rPr>
                <w:rFonts w:ascii="Browallia New" w:hAnsi="Browallia New" w:cs="Browallia New"/>
                <w:sz w:val="22"/>
                <w:szCs w:val="22"/>
                <w:cs/>
              </w:rPr>
              <w:t>เอ็มดี</w:t>
            </w:r>
            <w:r w:rsidRPr="00E80A10">
              <w:rPr>
                <w:rFonts w:ascii="Browallia New" w:hAnsi="Browallia New" w:cs="Browallia New"/>
                <w:sz w:val="22"/>
                <w:szCs w:val="22"/>
              </w:rPr>
              <w:t xml:space="preserve"> </w:t>
            </w:r>
            <w:r w:rsidRPr="00E80A10">
              <w:rPr>
                <w:rFonts w:ascii="Browallia New" w:hAnsi="Browallia New" w:cs="Browallia New"/>
                <w:sz w:val="22"/>
                <w:szCs w:val="22"/>
                <w:cs/>
              </w:rPr>
              <w:t>รีสอร</w:t>
            </w:r>
            <w:proofErr w:type="spellStart"/>
            <w:r w:rsidRPr="00E80A10">
              <w:rPr>
                <w:rFonts w:ascii="Browallia New" w:hAnsi="Browallia New" w:cs="Browallia New"/>
                <w:sz w:val="22"/>
                <w:szCs w:val="22"/>
                <w:cs/>
              </w:rPr>
              <w:t>์ท</w:t>
            </w:r>
            <w:proofErr w:type="spellEnd"/>
            <w:r w:rsidRPr="00E80A10">
              <w:rPr>
                <w:rFonts w:ascii="Browallia New" w:hAnsi="Browallia New" w:cs="Browallia New"/>
                <w:sz w:val="22"/>
                <w:szCs w:val="22"/>
              </w:rPr>
              <w:t xml:space="preserve"> </w:t>
            </w:r>
            <w:r w:rsidRPr="00E80A10">
              <w:rPr>
                <w:rFonts w:ascii="Browallia New" w:hAnsi="Browallia New" w:cs="Browallia New"/>
                <w:sz w:val="22"/>
                <w:szCs w:val="22"/>
                <w:cs/>
              </w:rPr>
              <w:t>จำกัด</w:t>
            </w:r>
            <w:r w:rsidRPr="00E80A10">
              <w:rPr>
                <w:rFonts w:ascii="Browallia New" w:hAnsi="Browallia New" w:cs="Browallia New" w:hint="cs"/>
                <w:sz w:val="22"/>
                <w:szCs w:val="22"/>
              </w:rPr>
              <w:t xml:space="preserve">    </w:t>
            </w:r>
          </w:p>
        </w:tc>
        <w:tc>
          <w:tcPr>
            <w:tcW w:w="2904" w:type="dxa"/>
          </w:tcPr>
          <w:p w14:paraId="48A54133" w14:textId="52F0AB82" w:rsidR="004D6DF4" w:rsidRPr="00E80A10"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80A10">
              <w:rPr>
                <w:rFonts w:ascii="Browallia New" w:hAnsi="Browallia New" w:cs="Browallia New"/>
                <w:sz w:val="22"/>
                <w:szCs w:val="22"/>
                <w:cs/>
              </w:rPr>
              <w:t>บริหารคอนโดมิเนียม</w:t>
            </w:r>
            <w:r w:rsidRPr="00E80A10">
              <w:rPr>
                <w:rFonts w:ascii="Browallia New" w:hAnsi="Browallia New" w:cs="Browallia New" w:hint="cs"/>
                <w:sz w:val="22"/>
                <w:szCs w:val="22"/>
                <w:cs/>
              </w:rPr>
              <w:t>เพื่อให้เช่า</w:t>
            </w:r>
          </w:p>
        </w:tc>
        <w:tc>
          <w:tcPr>
            <w:tcW w:w="546" w:type="dxa"/>
            <w:vAlign w:val="bottom"/>
          </w:tcPr>
          <w:p w14:paraId="06C32F60" w14:textId="580D3DCB" w:rsidR="004D6DF4" w:rsidRPr="00E80A10" w:rsidRDefault="005B1B08" w:rsidP="00F270FA">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80A10">
              <w:rPr>
                <w:rFonts w:ascii="Browallia New" w:hAnsi="Browallia New" w:cs="Browallia New"/>
                <w:sz w:val="22"/>
                <w:szCs w:val="22"/>
              </w:rPr>
              <w:t>99.99</w:t>
            </w:r>
          </w:p>
        </w:tc>
        <w:tc>
          <w:tcPr>
            <w:tcW w:w="519" w:type="dxa"/>
            <w:vAlign w:val="bottom"/>
          </w:tcPr>
          <w:p w14:paraId="08FD344B" w14:textId="40391E9B" w:rsidR="004D6DF4" w:rsidRPr="00E80A10" w:rsidRDefault="00310498"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80A10">
              <w:rPr>
                <w:rFonts w:ascii="Browallia New" w:hAnsi="Browallia New" w:cs="Browallia New"/>
                <w:sz w:val="22"/>
                <w:szCs w:val="22"/>
              </w:rPr>
              <w:t>-</w:t>
            </w:r>
          </w:p>
        </w:tc>
        <w:tc>
          <w:tcPr>
            <w:tcW w:w="762" w:type="dxa"/>
            <w:vAlign w:val="bottom"/>
          </w:tcPr>
          <w:p w14:paraId="74CBE07C" w14:textId="604CC2DE" w:rsidR="004D6DF4" w:rsidRPr="00E80A10" w:rsidRDefault="00D87F78"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80A10">
              <w:rPr>
                <w:rFonts w:ascii="Browallia New" w:hAnsi="Browallia New" w:cs="Browallia New"/>
                <w:sz w:val="22"/>
                <w:szCs w:val="22"/>
              </w:rPr>
              <w:t>75</w:t>
            </w:r>
            <w:r w:rsidR="004D6DF4" w:rsidRPr="00E80A10">
              <w:rPr>
                <w:rFonts w:ascii="Browallia New" w:hAnsi="Browallia New" w:cs="Browallia New"/>
                <w:sz w:val="22"/>
                <w:szCs w:val="22"/>
              </w:rPr>
              <w:t>,</w:t>
            </w:r>
            <w:r w:rsidRPr="00E80A10">
              <w:rPr>
                <w:rFonts w:ascii="Browallia New" w:hAnsi="Browallia New" w:cs="Browallia New"/>
                <w:sz w:val="22"/>
                <w:szCs w:val="22"/>
              </w:rPr>
              <w:t>0</w:t>
            </w:r>
            <w:r w:rsidR="004D6DF4" w:rsidRPr="00E80A10">
              <w:rPr>
                <w:rFonts w:ascii="Browallia New" w:hAnsi="Browallia New" w:cs="Browallia New"/>
                <w:sz w:val="22"/>
                <w:szCs w:val="22"/>
              </w:rPr>
              <w:t>00</w:t>
            </w:r>
          </w:p>
        </w:tc>
        <w:tc>
          <w:tcPr>
            <w:tcW w:w="795" w:type="dxa"/>
            <w:vAlign w:val="bottom"/>
          </w:tcPr>
          <w:p w14:paraId="4C6FDA93" w14:textId="56449982" w:rsidR="004D6DF4" w:rsidRPr="00E80A10" w:rsidRDefault="00310498"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80A10">
              <w:rPr>
                <w:rFonts w:ascii="Browallia New" w:hAnsi="Browallia New" w:cs="Browallia New"/>
                <w:sz w:val="22"/>
                <w:szCs w:val="22"/>
              </w:rPr>
              <w:t>-</w:t>
            </w:r>
          </w:p>
        </w:tc>
      </w:tr>
      <w:tr w:rsidR="004A1613" w:rsidRPr="00EA71EC" w14:paraId="58434267" w14:textId="77777777" w:rsidTr="0029051B">
        <w:tc>
          <w:tcPr>
            <w:tcW w:w="3159" w:type="dxa"/>
          </w:tcPr>
          <w:p w14:paraId="7EB11A2E" w14:textId="77777777" w:rsidR="004A1613" w:rsidRPr="00EA71EC" w:rsidRDefault="004A1613" w:rsidP="004A1613">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p>
        </w:tc>
        <w:tc>
          <w:tcPr>
            <w:tcW w:w="2904" w:type="dxa"/>
          </w:tcPr>
          <w:p w14:paraId="6B465929" w14:textId="77777777" w:rsidR="004A1613" w:rsidRPr="00EA71EC" w:rsidRDefault="004A1613" w:rsidP="004A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46" w:type="dxa"/>
            <w:vAlign w:val="bottom"/>
          </w:tcPr>
          <w:p w14:paraId="04D75CE1" w14:textId="77777777" w:rsidR="004A1613" w:rsidRPr="00EA71EC" w:rsidRDefault="004A1613"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19" w:type="dxa"/>
            <w:vAlign w:val="bottom"/>
          </w:tcPr>
          <w:p w14:paraId="5512D544" w14:textId="77777777" w:rsidR="004A1613" w:rsidRPr="00EA71EC" w:rsidRDefault="004A1613"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762" w:type="dxa"/>
            <w:vAlign w:val="bottom"/>
          </w:tcPr>
          <w:p w14:paraId="4E8C6E04" w14:textId="77777777" w:rsidR="004A1613" w:rsidRPr="00EA71EC" w:rsidRDefault="004A1613"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7C6560E6" w14:textId="77777777" w:rsidR="004A1613" w:rsidRPr="00EA71EC" w:rsidRDefault="004A1613"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4A1613" w:rsidRPr="00EA71EC" w14:paraId="38441B6A" w14:textId="77777777" w:rsidTr="0029051B">
        <w:tc>
          <w:tcPr>
            <w:tcW w:w="3159" w:type="dxa"/>
          </w:tcPr>
          <w:p w14:paraId="27574428" w14:textId="3BC70758" w:rsidR="004A1613" w:rsidRPr="00EA71EC" w:rsidRDefault="004A1613" w:rsidP="004A1613">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Pr>
                <w:rFonts w:ascii="Browallia New" w:hAnsi="Browallia New" w:cs="Browallia New" w:hint="cs"/>
                <w:b/>
                <w:bCs/>
                <w:sz w:val="22"/>
                <w:szCs w:val="22"/>
                <w:u w:val="single"/>
                <w:cs/>
              </w:rPr>
              <w:t>บริษัทย่อย</w:t>
            </w:r>
            <w:r w:rsidRPr="00EA71EC">
              <w:rPr>
                <w:rFonts w:ascii="Browallia New" w:hAnsi="Browallia New" w:cs="Browallia New"/>
                <w:b/>
                <w:bCs/>
                <w:sz w:val="22"/>
                <w:szCs w:val="22"/>
                <w:u w:val="single"/>
                <w:cs/>
              </w:rPr>
              <w:t>ทางอ้อม</w:t>
            </w:r>
          </w:p>
        </w:tc>
        <w:tc>
          <w:tcPr>
            <w:tcW w:w="2904" w:type="dxa"/>
          </w:tcPr>
          <w:p w14:paraId="59DE8B18" w14:textId="77777777" w:rsidR="004A1613" w:rsidRPr="00EA71EC" w:rsidRDefault="004A1613" w:rsidP="004A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46" w:type="dxa"/>
            <w:vAlign w:val="bottom"/>
          </w:tcPr>
          <w:p w14:paraId="498B0C62" w14:textId="77777777" w:rsidR="004A1613" w:rsidRPr="00EA71EC" w:rsidRDefault="004A1613"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19" w:type="dxa"/>
            <w:vAlign w:val="bottom"/>
          </w:tcPr>
          <w:p w14:paraId="7666DE52" w14:textId="77777777" w:rsidR="004A1613" w:rsidRPr="00EA71EC" w:rsidRDefault="004A1613"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762" w:type="dxa"/>
            <w:vAlign w:val="bottom"/>
          </w:tcPr>
          <w:p w14:paraId="636BDE02" w14:textId="77777777" w:rsidR="004A1613" w:rsidRPr="00EA71EC" w:rsidRDefault="004A1613"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3C30D40F" w14:textId="77777777" w:rsidR="004A1613" w:rsidRPr="00EA71EC" w:rsidRDefault="004A1613"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4D6DF4" w:rsidRPr="00EA71EC" w14:paraId="681BB29C" w14:textId="77777777" w:rsidTr="0029051B">
        <w:tc>
          <w:tcPr>
            <w:tcW w:w="3159" w:type="dxa"/>
          </w:tcPr>
          <w:p w14:paraId="1F1960DA"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รักษาความปลอดภัย</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p w14:paraId="2BA53C6D"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hint="cs"/>
                <w:sz w:val="22"/>
                <w:szCs w:val="22"/>
              </w:rPr>
              <w:t xml:space="preserve">    </w:t>
            </w:r>
            <w:r w:rsidRPr="00EA71EC">
              <w:rPr>
                <w:rFonts w:ascii="Browallia New" w:hAnsi="Browallia New" w:cs="Browallia New"/>
                <w:sz w:val="22"/>
                <w:szCs w:val="22"/>
                <w:cs/>
              </w:rPr>
              <w:t>(</w:t>
            </w:r>
            <w:r w:rsidRPr="00EA71EC">
              <w:rPr>
                <w:rFonts w:ascii="Browallia New" w:hAnsi="Browallia New" w:cs="Browallia New" w:hint="cs"/>
                <w:sz w:val="22"/>
                <w:szCs w:val="22"/>
                <w:cs/>
              </w:rPr>
              <w:t>ถือโดย</w:t>
            </w: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พร</w:t>
            </w:r>
            <w:proofErr w:type="spellStart"/>
            <w:r w:rsidRPr="00EA71EC">
              <w:rPr>
                <w:rFonts w:ascii="Browallia New" w:hAnsi="Browallia New" w:cs="Browallia New"/>
                <w:sz w:val="22"/>
                <w:szCs w:val="22"/>
                <w:cs/>
              </w:rPr>
              <w:t>็อพ</w:t>
            </w:r>
            <w:proofErr w:type="spellEnd"/>
            <w:r w:rsidRPr="00EA71EC">
              <w:rPr>
                <w:rFonts w:ascii="Browallia New" w:hAnsi="Browallia New" w:cs="Browallia New"/>
                <w:sz w:val="22"/>
                <w:szCs w:val="22"/>
                <w:cs/>
              </w:rPr>
              <w:t>เพอร์ตี้</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จำกัด</w:t>
            </w:r>
            <w:r w:rsidRPr="00EA71EC">
              <w:rPr>
                <w:rFonts w:ascii="Browallia New" w:hAnsi="Browallia New" w:cs="Browallia New"/>
                <w:sz w:val="22"/>
                <w:szCs w:val="22"/>
                <w:cs/>
              </w:rPr>
              <w:t>)</w:t>
            </w:r>
          </w:p>
        </w:tc>
        <w:tc>
          <w:tcPr>
            <w:tcW w:w="2904" w:type="dxa"/>
          </w:tcPr>
          <w:p w14:paraId="7D0BE208" w14:textId="77777777" w:rsidR="004D6DF4" w:rsidRPr="00EA71EC" w:rsidRDefault="004D6DF4" w:rsidP="004D6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ให้บริการรักษาความปลอดภัย</w:t>
            </w:r>
          </w:p>
        </w:tc>
        <w:tc>
          <w:tcPr>
            <w:tcW w:w="546" w:type="dxa"/>
            <w:vAlign w:val="bottom"/>
          </w:tcPr>
          <w:p w14:paraId="4BEB5533" w14:textId="41D23F32" w:rsidR="004D6DF4" w:rsidRPr="00F270FA"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519" w:type="dxa"/>
            <w:vAlign w:val="bottom"/>
          </w:tcPr>
          <w:p w14:paraId="1E306EF4" w14:textId="5E1A46E7" w:rsidR="004D6DF4" w:rsidRPr="00F270FA"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431D4FEC" w14:textId="0EECD0B9" w:rsidR="004D6DF4" w:rsidRPr="00EA71EC" w:rsidRDefault="004D6DF4" w:rsidP="004D6DF4">
            <w:pPr>
              <w:tabs>
                <w:tab w:val="clear" w:pos="227"/>
                <w:tab w:val="clear" w:pos="454"/>
                <w:tab w:val="clear" w:pos="680"/>
                <w:tab w:val="clear" w:pos="907"/>
              </w:tabs>
              <w:spacing w:line="240" w:lineRule="auto"/>
              <w:ind w:left="20" w:right="84" w:hanging="242"/>
              <w:jc w:val="right"/>
              <w:rPr>
                <w:rFonts w:ascii="Browallia New" w:hAnsi="Browallia New" w:cs="Browallia New"/>
                <w:sz w:val="22"/>
                <w:szCs w:val="22"/>
              </w:rPr>
            </w:pPr>
            <w:r w:rsidRPr="00EA71EC">
              <w:rPr>
                <w:rFonts w:ascii="Browallia New" w:hAnsi="Browallia New" w:cs="Browallia New"/>
                <w:sz w:val="22"/>
                <w:szCs w:val="22"/>
              </w:rPr>
              <w:t xml:space="preserve">       1,000  </w:t>
            </w:r>
          </w:p>
        </w:tc>
        <w:tc>
          <w:tcPr>
            <w:tcW w:w="795" w:type="dxa"/>
            <w:vAlign w:val="bottom"/>
          </w:tcPr>
          <w:p w14:paraId="568FDCEF" w14:textId="73055CE2" w:rsidR="004D6DF4" w:rsidRPr="00EA71EC"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 xml:space="preserve">       1,000  </w:t>
            </w:r>
          </w:p>
        </w:tc>
      </w:tr>
      <w:tr w:rsidR="004D6DF4" w:rsidRPr="001B4041" w14:paraId="133F31D2" w14:textId="77777777" w:rsidTr="0029051B">
        <w:tc>
          <w:tcPr>
            <w:tcW w:w="3159" w:type="dxa"/>
          </w:tcPr>
          <w:p w14:paraId="099FF932"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บริหารสินทรัพย์</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p w14:paraId="5927A391"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lang w:val="en-GB"/>
              </w:rPr>
            </w:pPr>
            <w:r w:rsidRPr="00EA71EC">
              <w:rPr>
                <w:rFonts w:ascii="Browallia New" w:hAnsi="Browallia New" w:cs="Browallia New" w:hint="cs"/>
                <w:sz w:val="22"/>
                <w:szCs w:val="22"/>
              </w:rPr>
              <w:t xml:space="preserve">    </w:t>
            </w:r>
            <w:r w:rsidRPr="00EA71EC">
              <w:rPr>
                <w:rFonts w:ascii="Browallia New" w:hAnsi="Browallia New" w:cs="Browallia New"/>
                <w:sz w:val="22"/>
                <w:szCs w:val="22"/>
                <w:cs/>
              </w:rPr>
              <w:t>(</w:t>
            </w:r>
            <w:r w:rsidRPr="00EA71EC">
              <w:rPr>
                <w:rFonts w:ascii="Browallia New" w:hAnsi="Browallia New" w:cs="Browallia New" w:hint="cs"/>
                <w:sz w:val="22"/>
                <w:szCs w:val="22"/>
                <w:cs/>
              </w:rPr>
              <w:t>ถือโดย</w:t>
            </w: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proofErr w:type="spellStart"/>
            <w:r w:rsidRPr="00EA71EC">
              <w:rPr>
                <w:rFonts w:ascii="Browallia New" w:hAnsi="Browallia New" w:cs="Browallia New"/>
                <w:sz w:val="22"/>
                <w:szCs w:val="22"/>
                <w:cs/>
              </w:rPr>
              <w:t>ไมด้า</w:t>
            </w:r>
            <w:proofErr w:type="spellEnd"/>
            <w:r w:rsidRPr="00EA71EC">
              <w:rPr>
                <w:rFonts w:ascii="Browallia New" w:hAnsi="Browallia New" w:cs="Browallia New"/>
                <w:sz w:val="22"/>
                <w:szCs w:val="22"/>
              </w:rPr>
              <w:t xml:space="preserve"> </w:t>
            </w:r>
            <w:r w:rsidRPr="00EA71EC">
              <w:rPr>
                <w:rFonts w:ascii="Browallia New" w:hAnsi="Browallia New" w:cs="Browallia New"/>
                <w:sz w:val="22"/>
                <w:szCs w:val="22"/>
                <w:cs/>
              </w:rPr>
              <w:t>ลิสซิ่ง</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(มหาชน)</w:t>
            </w:r>
            <w:r w:rsidRPr="00EA71EC">
              <w:rPr>
                <w:rFonts w:ascii="Browallia New" w:hAnsi="Browallia New" w:cs="Browallia New" w:hint="cs"/>
                <w:sz w:val="22"/>
                <w:szCs w:val="22"/>
                <w:cs/>
              </w:rPr>
              <w:t>)</w:t>
            </w:r>
          </w:p>
        </w:tc>
        <w:tc>
          <w:tcPr>
            <w:tcW w:w="2904" w:type="dxa"/>
          </w:tcPr>
          <w:p w14:paraId="60BAD88D" w14:textId="77777777" w:rsidR="004D6DF4" w:rsidRPr="00EA71EC" w:rsidRDefault="004D6DF4" w:rsidP="004D6DF4">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บริหารจัด</w:t>
            </w:r>
            <w:r w:rsidRPr="00EA71EC">
              <w:rPr>
                <w:rFonts w:ascii="Browallia New" w:hAnsi="Browallia New" w:cs="Browallia New" w:hint="cs"/>
                <w:sz w:val="22"/>
                <w:szCs w:val="22"/>
                <w:cs/>
              </w:rPr>
              <w:t>การสินทรัพย์</w:t>
            </w:r>
            <w:r w:rsidRPr="00EA71EC">
              <w:rPr>
                <w:rFonts w:ascii="Browallia New" w:hAnsi="Browallia New" w:cs="Browallia New"/>
                <w:sz w:val="22"/>
                <w:szCs w:val="22"/>
                <w:cs/>
              </w:rPr>
              <w:t>ด้อยคุณภาพ</w:t>
            </w:r>
          </w:p>
        </w:tc>
        <w:tc>
          <w:tcPr>
            <w:tcW w:w="546" w:type="dxa"/>
            <w:vAlign w:val="bottom"/>
          </w:tcPr>
          <w:p w14:paraId="7B12821E" w14:textId="50D4A762" w:rsidR="004D6DF4" w:rsidRPr="00F270FA" w:rsidRDefault="001114B9"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F270FA">
              <w:rPr>
                <w:rFonts w:ascii="Browallia New" w:hAnsi="Browallia New" w:cs="Browallia New"/>
                <w:sz w:val="22"/>
                <w:szCs w:val="22"/>
              </w:rPr>
              <w:t>46</w:t>
            </w:r>
            <w:r w:rsidRPr="00F270FA">
              <w:rPr>
                <w:rFonts w:ascii="Browallia New" w:hAnsi="Browallia New" w:cs="Browallia New"/>
                <w:sz w:val="22"/>
                <w:szCs w:val="22"/>
                <w:cs/>
              </w:rPr>
              <w:t>.</w:t>
            </w:r>
            <w:r w:rsidRPr="00F270FA">
              <w:rPr>
                <w:rFonts w:ascii="Browallia New" w:hAnsi="Browallia New" w:cs="Browallia New"/>
                <w:sz w:val="22"/>
                <w:szCs w:val="22"/>
              </w:rPr>
              <w:t>98</w:t>
            </w:r>
          </w:p>
        </w:tc>
        <w:tc>
          <w:tcPr>
            <w:tcW w:w="519" w:type="dxa"/>
            <w:vAlign w:val="bottom"/>
          </w:tcPr>
          <w:p w14:paraId="1016C47E" w14:textId="18DF0E6D" w:rsidR="004D6DF4" w:rsidRPr="00F270FA" w:rsidRDefault="001114B9"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F270FA">
              <w:rPr>
                <w:rFonts w:ascii="Browallia New" w:hAnsi="Browallia New" w:cs="Browallia New"/>
                <w:sz w:val="22"/>
                <w:szCs w:val="22"/>
              </w:rPr>
              <w:t>46</w:t>
            </w:r>
            <w:r w:rsidRPr="00F270FA">
              <w:rPr>
                <w:rFonts w:ascii="Browallia New" w:hAnsi="Browallia New" w:cs="Browallia New"/>
                <w:sz w:val="22"/>
                <w:szCs w:val="22"/>
                <w:cs/>
              </w:rPr>
              <w:t>.</w:t>
            </w:r>
            <w:r w:rsidRPr="00F270FA">
              <w:rPr>
                <w:rFonts w:ascii="Browallia New" w:hAnsi="Browallia New" w:cs="Browallia New"/>
                <w:sz w:val="22"/>
                <w:szCs w:val="22"/>
              </w:rPr>
              <w:t>98</w:t>
            </w:r>
          </w:p>
        </w:tc>
        <w:tc>
          <w:tcPr>
            <w:tcW w:w="762" w:type="dxa"/>
            <w:vAlign w:val="bottom"/>
          </w:tcPr>
          <w:p w14:paraId="547CD889" w14:textId="2E0FEFDF" w:rsidR="004D6DF4" w:rsidRPr="00EA71EC" w:rsidRDefault="004D6DF4" w:rsidP="004D6DF4">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EA71EC">
              <w:rPr>
                <w:rFonts w:ascii="Browallia New" w:hAnsi="Browallia New" w:cs="Browallia New"/>
                <w:sz w:val="22"/>
                <w:szCs w:val="22"/>
              </w:rPr>
              <w:t>100,000</w:t>
            </w:r>
          </w:p>
        </w:tc>
        <w:tc>
          <w:tcPr>
            <w:tcW w:w="795" w:type="dxa"/>
            <w:vAlign w:val="bottom"/>
          </w:tcPr>
          <w:p w14:paraId="548BD38A" w14:textId="5884E076" w:rsidR="004D6DF4" w:rsidRPr="001B4041" w:rsidRDefault="004D6DF4" w:rsidP="004D6DF4">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100,000</w:t>
            </w:r>
          </w:p>
        </w:tc>
      </w:tr>
      <w:tr w:rsidR="00156B64" w:rsidRPr="001B4041" w14:paraId="1C755CB2" w14:textId="77777777" w:rsidTr="0029051B">
        <w:tc>
          <w:tcPr>
            <w:tcW w:w="3159" w:type="dxa"/>
          </w:tcPr>
          <w:p w14:paraId="5BBBD029" w14:textId="77777777" w:rsidR="00156B64" w:rsidRPr="00FF4797" w:rsidRDefault="005768CD" w:rsidP="004A1613">
            <w:pPr>
              <w:tabs>
                <w:tab w:val="clear" w:pos="227"/>
                <w:tab w:val="clear" w:pos="454"/>
                <w:tab w:val="clear" w:pos="2580"/>
              </w:tabs>
              <w:spacing w:line="240" w:lineRule="auto"/>
              <w:ind w:left="283" w:right="141" w:hanging="252"/>
              <w:rPr>
                <w:rFonts w:ascii="Browallia New" w:hAnsi="Browallia New" w:cs="Browallia New"/>
                <w:sz w:val="22"/>
                <w:szCs w:val="22"/>
              </w:rPr>
            </w:pPr>
            <w:r w:rsidRPr="00FF4797">
              <w:rPr>
                <w:rFonts w:ascii="Browallia New" w:hAnsi="Browallia New" w:cs="Browallia New"/>
                <w:sz w:val="22"/>
                <w:szCs w:val="22"/>
                <w:cs/>
              </w:rPr>
              <w:t xml:space="preserve">บริษัท </w:t>
            </w:r>
            <w:proofErr w:type="spellStart"/>
            <w:r w:rsidRPr="00FF4797">
              <w:rPr>
                <w:rFonts w:ascii="Browallia New" w:hAnsi="Browallia New" w:cs="Browallia New"/>
                <w:sz w:val="22"/>
                <w:szCs w:val="22"/>
                <w:cs/>
              </w:rPr>
              <w:t>ไมด้า</w:t>
            </w:r>
            <w:proofErr w:type="spellEnd"/>
            <w:r w:rsidRPr="00FF4797">
              <w:rPr>
                <w:rFonts w:ascii="Browallia New" w:hAnsi="Browallia New" w:cs="Browallia New"/>
                <w:sz w:val="22"/>
                <w:szCs w:val="22"/>
                <w:cs/>
              </w:rPr>
              <w:t xml:space="preserve"> มันนี่ จำกัด</w:t>
            </w:r>
          </w:p>
          <w:p w14:paraId="39B1579E" w14:textId="4F2DA390" w:rsidR="005768CD" w:rsidRPr="00554A7A" w:rsidRDefault="005768CD" w:rsidP="004A1613">
            <w:pPr>
              <w:tabs>
                <w:tab w:val="clear" w:pos="227"/>
                <w:tab w:val="clear" w:pos="454"/>
                <w:tab w:val="clear" w:pos="2580"/>
              </w:tabs>
              <w:spacing w:line="240" w:lineRule="auto"/>
              <w:ind w:left="283" w:right="141" w:hanging="252"/>
              <w:rPr>
                <w:rFonts w:ascii="Browallia New" w:hAnsi="Browallia New" w:cs="Browallia New"/>
                <w:sz w:val="22"/>
                <w:szCs w:val="22"/>
                <w:highlight w:val="yellow"/>
                <w:cs/>
              </w:rPr>
            </w:pPr>
            <w:r w:rsidRPr="00FF4797">
              <w:rPr>
                <w:rFonts w:ascii="Browallia New" w:hAnsi="Browallia New" w:cs="Browallia New" w:hint="cs"/>
                <w:sz w:val="22"/>
                <w:szCs w:val="22"/>
              </w:rPr>
              <w:t xml:space="preserve">    </w:t>
            </w:r>
            <w:r w:rsidRPr="00FF4797">
              <w:rPr>
                <w:rFonts w:ascii="Browallia New" w:hAnsi="Browallia New" w:cs="Browallia New"/>
                <w:sz w:val="22"/>
                <w:szCs w:val="22"/>
                <w:cs/>
              </w:rPr>
              <w:t>(</w:t>
            </w:r>
            <w:r w:rsidRPr="00FF4797">
              <w:rPr>
                <w:rFonts w:ascii="Browallia New" w:hAnsi="Browallia New" w:cs="Browallia New" w:hint="cs"/>
                <w:sz w:val="22"/>
                <w:szCs w:val="22"/>
                <w:cs/>
              </w:rPr>
              <w:t>ถือโดย</w:t>
            </w:r>
            <w:r w:rsidRPr="00FF4797">
              <w:rPr>
                <w:rFonts w:ascii="Browallia New" w:hAnsi="Browallia New" w:cs="Browallia New"/>
                <w:sz w:val="22"/>
                <w:szCs w:val="22"/>
                <w:cs/>
              </w:rPr>
              <w:t>บริษัท</w:t>
            </w:r>
            <w:r w:rsidRPr="00FF4797">
              <w:rPr>
                <w:rFonts w:ascii="Browallia New" w:hAnsi="Browallia New" w:cs="Browallia New"/>
                <w:sz w:val="22"/>
                <w:szCs w:val="22"/>
              </w:rPr>
              <w:t xml:space="preserve"> </w:t>
            </w:r>
            <w:proofErr w:type="spellStart"/>
            <w:r w:rsidRPr="00FF4797">
              <w:rPr>
                <w:rFonts w:ascii="Browallia New" w:hAnsi="Browallia New" w:cs="Browallia New"/>
                <w:sz w:val="22"/>
                <w:szCs w:val="22"/>
                <w:cs/>
              </w:rPr>
              <w:t>ไมด้า</w:t>
            </w:r>
            <w:proofErr w:type="spellEnd"/>
            <w:r w:rsidRPr="00FF4797">
              <w:rPr>
                <w:rFonts w:ascii="Browallia New" w:hAnsi="Browallia New" w:cs="Browallia New"/>
                <w:sz w:val="22"/>
                <w:szCs w:val="22"/>
              </w:rPr>
              <w:t xml:space="preserve"> </w:t>
            </w:r>
            <w:r w:rsidRPr="00FF4797">
              <w:rPr>
                <w:rFonts w:ascii="Browallia New" w:hAnsi="Browallia New" w:cs="Browallia New"/>
                <w:sz w:val="22"/>
                <w:szCs w:val="22"/>
                <w:cs/>
              </w:rPr>
              <w:t>ลิสซิ่ง</w:t>
            </w:r>
            <w:r w:rsidRPr="00FF4797">
              <w:rPr>
                <w:rFonts w:ascii="Browallia New" w:hAnsi="Browallia New" w:cs="Browallia New"/>
                <w:sz w:val="22"/>
                <w:szCs w:val="22"/>
              </w:rPr>
              <w:t xml:space="preserve"> </w:t>
            </w:r>
            <w:r w:rsidRPr="00FF4797">
              <w:rPr>
                <w:rFonts w:ascii="Browallia New" w:hAnsi="Browallia New" w:cs="Browallia New"/>
                <w:sz w:val="22"/>
                <w:szCs w:val="22"/>
                <w:cs/>
              </w:rPr>
              <w:t>จำกัด</w:t>
            </w:r>
            <w:r w:rsidRPr="00FF4797">
              <w:rPr>
                <w:rFonts w:ascii="Browallia New" w:hAnsi="Browallia New" w:cs="Browallia New"/>
                <w:sz w:val="22"/>
                <w:szCs w:val="22"/>
              </w:rPr>
              <w:t xml:space="preserve"> </w:t>
            </w:r>
            <w:r w:rsidRPr="00FF4797">
              <w:rPr>
                <w:rFonts w:ascii="Browallia New" w:hAnsi="Browallia New" w:cs="Browallia New"/>
                <w:sz w:val="22"/>
                <w:szCs w:val="22"/>
                <w:cs/>
              </w:rPr>
              <w:t>(มหาชน)</w:t>
            </w:r>
            <w:r w:rsidRPr="00FF4797">
              <w:rPr>
                <w:rFonts w:ascii="Browallia New" w:hAnsi="Browallia New" w:cs="Browallia New" w:hint="cs"/>
                <w:sz w:val="22"/>
                <w:szCs w:val="22"/>
                <w:cs/>
              </w:rPr>
              <w:t>)</w:t>
            </w:r>
          </w:p>
        </w:tc>
        <w:tc>
          <w:tcPr>
            <w:tcW w:w="2904" w:type="dxa"/>
          </w:tcPr>
          <w:p w14:paraId="14839EA6" w14:textId="77777777" w:rsidR="00654B16" w:rsidRPr="00F270FA" w:rsidRDefault="00654B16" w:rsidP="00654B16">
            <w:pPr>
              <w:tabs>
                <w:tab w:val="clear" w:pos="227"/>
                <w:tab w:val="clear" w:pos="454"/>
                <w:tab w:val="clear" w:pos="2580"/>
              </w:tabs>
              <w:spacing w:line="240" w:lineRule="auto"/>
              <w:ind w:left="283" w:right="141" w:hanging="252"/>
              <w:rPr>
                <w:rFonts w:ascii="Browallia New" w:hAnsi="Browallia New" w:cs="Browallia New"/>
                <w:sz w:val="22"/>
                <w:szCs w:val="22"/>
              </w:rPr>
            </w:pPr>
            <w:r w:rsidRPr="00F270FA">
              <w:rPr>
                <w:rFonts w:ascii="Browallia New" w:hAnsi="Browallia New" w:cs="Browallia New"/>
                <w:sz w:val="22"/>
                <w:szCs w:val="22"/>
                <w:cs/>
              </w:rPr>
              <w:t>ประกอบกิจการโรงรับจำนำ</w:t>
            </w:r>
          </w:p>
          <w:p w14:paraId="637B1473" w14:textId="1869F48A" w:rsidR="00156B64" w:rsidRPr="00F270FA" w:rsidRDefault="00654B16" w:rsidP="00654B16">
            <w:pPr>
              <w:tabs>
                <w:tab w:val="clear" w:pos="227"/>
                <w:tab w:val="clear" w:pos="454"/>
                <w:tab w:val="clear" w:pos="2580"/>
              </w:tabs>
              <w:spacing w:line="240" w:lineRule="auto"/>
              <w:ind w:left="283" w:right="141" w:hanging="252"/>
              <w:rPr>
                <w:rFonts w:ascii="Browallia New" w:hAnsi="Browallia New" w:cs="Browallia New"/>
                <w:sz w:val="22"/>
                <w:szCs w:val="22"/>
                <w:cs/>
              </w:rPr>
            </w:pPr>
            <w:r w:rsidRPr="00F270FA">
              <w:rPr>
                <w:rFonts w:ascii="Browallia New" w:hAnsi="Browallia New" w:cs="Browallia New"/>
                <w:sz w:val="22"/>
                <w:szCs w:val="22"/>
              </w:rPr>
              <w:t xml:space="preserve">      - </w:t>
            </w:r>
            <w:r w:rsidRPr="00F270FA">
              <w:rPr>
                <w:rFonts w:ascii="Browallia New" w:hAnsi="Browallia New" w:cs="Browallia New"/>
                <w:sz w:val="22"/>
                <w:szCs w:val="22"/>
                <w:cs/>
              </w:rPr>
              <w:t>ยังไม่ได้เริ่มดำเนินงาน</w:t>
            </w:r>
          </w:p>
        </w:tc>
        <w:tc>
          <w:tcPr>
            <w:tcW w:w="546" w:type="dxa"/>
            <w:vAlign w:val="bottom"/>
          </w:tcPr>
          <w:p w14:paraId="03CC67A2" w14:textId="48BE1328" w:rsidR="00156B64" w:rsidRPr="00F270FA" w:rsidRDefault="00415C18"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F270FA">
              <w:rPr>
                <w:rFonts w:ascii="Browallia New" w:hAnsi="Browallia New" w:cs="Browallia New"/>
                <w:sz w:val="22"/>
                <w:szCs w:val="22"/>
              </w:rPr>
              <w:t>46</w:t>
            </w:r>
            <w:r w:rsidRPr="00F270FA">
              <w:rPr>
                <w:rFonts w:ascii="Browallia New" w:hAnsi="Browallia New" w:cs="Browallia New"/>
                <w:sz w:val="22"/>
                <w:szCs w:val="22"/>
                <w:cs/>
              </w:rPr>
              <w:t>.</w:t>
            </w:r>
            <w:r w:rsidRPr="00F270FA">
              <w:rPr>
                <w:rFonts w:ascii="Browallia New" w:hAnsi="Browallia New" w:cs="Browallia New"/>
                <w:sz w:val="22"/>
                <w:szCs w:val="22"/>
              </w:rPr>
              <w:t>98</w:t>
            </w:r>
          </w:p>
        </w:tc>
        <w:tc>
          <w:tcPr>
            <w:tcW w:w="519" w:type="dxa"/>
            <w:vAlign w:val="bottom"/>
          </w:tcPr>
          <w:p w14:paraId="53B05BE3" w14:textId="315F0313" w:rsidR="00156B64" w:rsidRPr="00F270FA" w:rsidRDefault="000538A5"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504711">
              <w:rPr>
                <w:rFonts w:ascii="Browallia New" w:hAnsi="Browallia New" w:cs="Browallia New"/>
                <w:sz w:val="22"/>
                <w:szCs w:val="22"/>
              </w:rPr>
              <w:t>-</w:t>
            </w:r>
          </w:p>
        </w:tc>
        <w:tc>
          <w:tcPr>
            <w:tcW w:w="762" w:type="dxa"/>
            <w:vAlign w:val="bottom"/>
          </w:tcPr>
          <w:p w14:paraId="2FC1E97C" w14:textId="6B86BA70" w:rsidR="00156B64" w:rsidRPr="00F270FA" w:rsidRDefault="00064DF7" w:rsidP="004A1613">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F270FA">
              <w:rPr>
                <w:rFonts w:ascii="Browallia New" w:hAnsi="Browallia New" w:cs="Browallia New"/>
                <w:sz w:val="22"/>
                <w:szCs w:val="22"/>
              </w:rPr>
              <w:t>5,000</w:t>
            </w:r>
          </w:p>
        </w:tc>
        <w:tc>
          <w:tcPr>
            <w:tcW w:w="795" w:type="dxa"/>
            <w:vAlign w:val="bottom"/>
          </w:tcPr>
          <w:p w14:paraId="3D27019B" w14:textId="3DABEF51" w:rsidR="00156B64" w:rsidRPr="00F270FA" w:rsidRDefault="00064DF7"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504711">
              <w:rPr>
                <w:rFonts w:ascii="Browallia New" w:hAnsi="Browallia New" w:cs="Browallia New"/>
                <w:sz w:val="22"/>
                <w:szCs w:val="22"/>
              </w:rPr>
              <w:t>-</w:t>
            </w:r>
          </w:p>
        </w:tc>
      </w:tr>
      <w:tr w:rsidR="00E2704C" w:rsidRPr="001B4041" w14:paraId="02069FE2" w14:textId="77777777" w:rsidTr="0029051B">
        <w:tc>
          <w:tcPr>
            <w:tcW w:w="3159" w:type="dxa"/>
          </w:tcPr>
          <w:p w14:paraId="199BC8A8" w14:textId="41B802B7" w:rsidR="00E2704C" w:rsidRPr="00FF4797" w:rsidRDefault="00E2704C" w:rsidP="004A1613">
            <w:pPr>
              <w:tabs>
                <w:tab w:val="clear" w:pos="227"/>
                <w:tab w:val="clear" w:pos="454"/>
                <w:tab w:val="clear" w:pos="2580"/>
              </w:tabs>
              <w:spacing w:line="240" w:lineRule="auto"/>
              <w:ind w:left="283" w:right="141" w:hanging="252"/>
              <w:rPr>
                <w:rFonts w:ascii="Browallia New" w:hAnsi="Browallia New" w:cs="Browallia New"/>
                <w:sz w:val="22"/>
                <w:szCs w:val="22"/>
                <w:cs/>
              </w:rPr>
            </w:pPr>
            <w:r w:rsidRPr="00E2704C">
              <w:rPr>
                <w:rFonts w:ascii="Browallia New" w:hAnsi="Browallia New" w:cs="Browallia New"/>
                <w:sz w:val="22"/>
                <w:szCs w:val="22"/>
                <w:cs/>
              </w:rPr>
              <w:t>บริษัท เอ็มดี รีสอร</w:t>
            </w:r>
            <w:proofErr w:type="spellStart"/>
            <w:r w:rsidRPr="00E2704C">
              <w:rPr>
                <w:rFonts w:ascii="Browallia New" w:hAnsi="Browallia New" w:cs="Browallia New"/>
                <w:sz w:val="22"/>
                <w:szCs w:val="22"/>
                <w:cs/>
              </w:rPr>
              <w:t>์ท</w:t>
            </w:r>
            <w:proofErr w:type="spellEnd"/>
            <w:r w:rsidRPr="00E2704C">
              <w:rPr>
                <w:rFonts w:ascii="Browallia New" w:hAnsi="Browallia New" w:cs="Browallia New"/>
                <w:sz w:val="22"/>
                <w:szCs w:val="22"/>
                <w:cs/>
              </w:rPr>
              <w:t xml:space="preserve"> จำกัด </w:t>
            </w:r>
            <w:r w:rsidR="008E4A2E">
              <w:rPr>
                <w:rFonts w:ascii="Browallia New" w:hAnsi="Browallia New" w:cs="Browallia New" w:hint="cs"/>
                <w:sz w:val="22"/>
                <w:szCs w:val="22"/>
                <w:cs/>
              </w:rPr>
              <w:t>(</w:t>
            </w:r>
            <w:r w:rsidR="00A911A1">
              <w:rPr>
                <w:rFonts w:ascii="Browallia New" w:hAnsi="Browallia New" w:cs="Browallia New" w:hint="cs"/>
                <w:sz w:val="22"/>
                <w:szCs w:val="22"/>
                <w:cs/>
              </w:rPr>
              <w:t>ถือโดย</w:t>
            </w:r>
            <w:r w:rsidR="00A82FDA">
              <w:rPr>
                <w:rFonts w:ascii="Browallia New" w:hAnsi="Browallia New" w:cs="Browallia New" w:hint="cs"/>
                <w:sz w:val="22"/>
                <w:szCs w:val="22"/>
                <w:cs/>
              </w:rPr>
              <w:t xml:space="preserve">บริษัท </w:t>
            </w:r>
            <w:proofErr w:type="spellStart"/>
            <w:r w:rsidR="005D7BDA">
              <w:rPr>
                <w:rFonts w:ascii="Browallia New" w:hAnsi="Browallia New" w:cs="Browallia New" w:hint="cs"/>
                <w:sz w:val="22"/>
                <w:szCs w:val="22"/>
                <w:cs/>
              </w:rPr>
              <w:t>ไม</w:t>
            </w:r>
            <w:r w:rsidR="00D426F6">
              <w:rPr>
                <w:rFonts w:ascii="Browallia New" w:hAnsi="Browallia New" w:cs="Browallia New" w:hint="cs"/>
                <w:sz w:val="22"/>
                <w:szCs w:val="22"/>
                <w:cs/>
              </w:rPr>
              <w:t>ด้า</w:t>
            </w:r>
            <w:proofErr w:type="spellEnd"/>
            <w:r w:rsidR="0064406C">
              <w:rPr>
                <w:rFonts w:ascii="Browallia New" w:hAnsi="Browallia New" w:cs="Browallia New" w:hint="cs"/>
                <w:sz w:val="22"/>
                <w:szCs w:val="22"/>
                <w:cs/>
              </w:rPr>
              <w:t xml:space="preserve"> แอด จำกัด</w:t>
            </w:r>
            <w:r w:rsidR="008E4A2E">
              <w:rPr>
                <w:rFonts w:ascii="Browallia New" w:hAnsi="Browallia New" w:cs="Browallia New" w:hint="cs"/>
                <w:sz w:val="22"/>
                <w:szCs w:val="22"/>
                <w:cs/>
              </w:rPr>
              <w:t>)</w:t>
            </w:r>
            <w:r w:rsidR="00F02664">
              <w:rPr>
                <w:rFonts w:ascii="Browallia New" w:hAnsi="Browallia New" w:cs="Browallia New" w:hint="cs"/>
                <w:sz w:val="22"/>
                <w:szCs w:val="22"/>
                <w:cs/>
              </w:rPr>
              <w:t xml:space="preserve"> (</w:t>
            </w:r>
            <w:r w:rsidR="001A08A7">
              <w:rPr>
                <w:rFonts w:ascii="Browallia New" w:hAnsi="Browallia New" w:cs="Browallia New" w:hint="cs"/>
                <w:sz w:val="22"/>
                <w:szCs w:val="22"/>
                <w:cs/>
              </w:rPr>
              <w:t>หมายเหตุ</w:t>
            </w:r>
            <w:r w:rsidR="00250904">
              <w:rPr>
                <w:rFonts w:ascii="Browallia New" w:hAnsi="Browallia New" w:cs="Browallia New"/>
                <w:sz w:val="22"/>
                <w:szCs w:val="22"/>
              </w:rPr>
              <w:t>14</w:t>
            </w:r>
            <w:r w:rsidR="00F02664">
              <w:rPr>
                <w:rFonts w:ascii="Browallia New" w:hAnsi="Browallia New" w:cs="Browallia New" w:hint="cs"/>
                <w:sz w:val="22"/>
                <w:szCs w:val="22"/>
                <w:cs/>
              </w:rPr>
              <w:t>)</w:t>
            </w:r>
          </w:p>
        </w:tc>
        <w:tc>
          <w:tcPr>
            <w:tcW w:w="2904" w:type="dxa"/>
          </w:tcPr>
          <w:p w14:paraId="086D8B35" w14:textId="13426E0E" w:rsidR="00E2704C" w:rsidRPr="00F270FA" w:rsidRDefault="00BB007C" w:rsidP="00654B16">
            <w:pPr>
              <w:tabs>
                <w:tab w:val="clear" w:pos="227"/>
                <w:tab w:val="clear" w:pos="454"/>
                <w:tab w:val="clear" w:pos="2580"/>
              </w:tabs>
              <w:spacing w:line="240" w:lineRule="auto"/>
              <w:ind w:left="283" w:right="141" w:hanging="252"/>
              <w:rPr>
                <w:rFonts w:ascii="Browallia New" w:hAnsi="Browallia New" w:cs="Browallia New"/>
                <w:sz w:val="22"/>
                <w:szCs w:val="22"/>
                <w:cs/>
              </w:rPr>
            </w:pPr>
            <w:r w:rsidRPr="00BB007C">
              <w:rPr>
                <w:rFonts w:ascii="Browallia New" w:hAnsi="Browallia New" w:cs="Browallia New"/>
                <w:sz w:val="22"/>
                <w:szCs w:val="22"/>
                <w:cs/>
              </w:rPr>
              <w:t>บริหารคอนโดมิเนียมเพื่อให้เช่า</w:t>
            </w:r>
          </w:p>
        </w:tc>
        <w:tc>
          <w:tcPr>
            <w:tcW w:w="546" w:type="dxa"/>
            <w:vAlign w:val="bottom"/>
          </w:tcPr>
          <w:p w14:paraId="6D82303D" w14:textId="7684BAC4" w:rsidR="00E2704C" w:rsidRPr="00BB007C" w:rsidRDefault="00BB007C"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BB007C">
              <w:rPr>
                <w:rFonts w:ascii="Browallia New" w:hAnsi="Browallia New" w:cs="Browallia New"/>
                <w:sz w:val="22"/>
                <w:szCs w:val="22"/>
              </w:rPr>
              <w:t>-</w:t>
            </w:r>
          </w:p>
        </w:tc>
        <w:tc>
          <w:tcPr>
            <w:tcW w:w="519" w:type="dxa"/>
            <w:vAlign w:val="bottom"/>
          </w:tcPr>
          <w:p w14:paraId="36819902" w14:textId="0175EB7E" w:rsidR="00E2704C" w:rsidRPr="00504711" w:rsidRDefault="00BB007C"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BB007C">
              <w:rPr>
                <w:rFonts w:ascii="Browallia New" w:hAnsi="Browallia New" w:cs="Browallia New"/>
                <w:sz w:val="22"/>
                <w:szCs w:val="22"/>
              </w:rPr>
              <w:t>9</w:t>
            </w:r>
            <w:r w:rsidR="00E06F6B">
              <w:rPr>
                <w:rFonts w:ascii="Browallia New" w:hAnsi="Browallia New" w:cs="Browallia New"/>
                <w:sz w:val="22"/>
                <w:szCs w:val="22"/>
              </w:rPr>
              <w:t>9.95</w:t>
            </w:r>
          </w:p>
        </w:tc>
        <w:tc>
          <w:tcPr>
            <w:tcW w:w="762" w:type="dxa"/>
            <w:vAlign w:val="bottom"/>
          </w:tcPr>
          <w:p w14:paraId="24D7BD84" w14:textId="5CFDED6F" w:rsidR="00E2704C" w:rsidRPr="00BB007C" w:rsidRDefault="00BB007C" w:rsidP="004A1613">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BB007C">
              <w:rPr>
                <w:rFonts w:ascii="Browallia New" w:hAnsi="Browallia New" w:cs="Browallia New"/>
                <w:sz w:val="22"/>
                <w:szCs w:val="22"/>
              </w:rPr>
              <w:t>-</w:t>
            </w:r>
          </w:p>
        </w:tc>
        <w:tc>
          <w:tcPr>
            <w:tcW w:w="795" w:type="dxa"/>
            <w:vAlign w:val="bottom"/>
          </w:tcPr>
          <w:p w14:paraId="038E37FD" w14:textId="0FC1A7C1" w:rsidR="00E2704C" w:rsidRPr="00504711" w:rsidRDefault="00BB007C" w:rsidP="004A161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BB007C">
              <w:rPr>
                <w:rFonts w:ascii="Browallia New" w:hAnsi="Browallia New" w:cs="Browallia New"/>
                <w:sz w:val="22"/>
                <w:szCs w:val="22"/>
              </w:rPr>
              <w:t>28,200</w:t>
            </w:r>
          </w:p>
        </w:tc>
      </w:tr>
    </w:tbl>
    <w:p w14:paraId="07F96328" w14:textId="241D9A64" w:rsidR="00D13D20" w:rsidRPr="002B0971" w:rsidRDefault="00D13D20" w:rsidP="00DD3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2B0971">
        <w:rPr>
          <w:rFonts w:ascii="Browallia New" w:hAnsi="Browallia New" w:cs="Browallia New"/>
          <w:sz w:val="28"/>
          <w:szCs w:val="28"/>
          <w:cs/>
        </w:rPr>
        <w:lastRenderedPageBreak/>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ของบริษัท</w:t>
      </w:r>
    </w:p>
    <w:p w14:paraId="65BC6847" w14:textId="77777777" w:rsidR="00D13D20" w:rsidRDefault="00D13D20"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787B93B4" w14:textId="77777777" w:rsidR="00D13D20" w:rsidRDefault="00D13D20" w:rsidP="00D13D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1337C8">
        <w:rPr>
          <w:rFonts w:ascii="Browallia New" w:hAnsi="Browallia New" w:cs="Browallia New"/>
          <w:sz w:val="28"/>
          <w:szCs w:val="28"/>
          <w:cs/>
        </w:rPr>
        <w:t>บริษัทย่อยดังกล่าวข้างต้นดำเนินกิจการในประเทศไทย</w:t>
      </w:r>
      <w:r w:rsidRPr="00F46B29">
        <w:rPr>
          <w:rFonts w:ascii="Browallia New" w:hAnsi="Browallia New" w:cs="Browallia New"/>
          <w:sz w:val="28"/>
          <w:szCs w:val="28"/>
        </w:rPr>
        <w:t xml:space="preserve"> </w:t>
      </w:r>
      <w:r w:rsidRPr="001337C8">
        <w:rPr>
          <w:rFonts w:ascii="Browallia New" w:hAnsi="Browallia New" w:cs="Browallia New"/>
          <w:sz w:val="28"/>
          <w:szCs w:val="28"/>
          <w:cs/>
        </w:rPr>
        <w:t>ยกเว้นบริษัท</w:t>
      </w:r>
      <w:r w:rsidRPr="00F46B29">
        <w:rPr>
          <w:rFonts w:ascii="Browallia New" w:hAnsi="Browallia New" w:cs="Browallia New"/>
          <w:sz w:val="28"/>
          <w:szCs w:val="28"/>
        </w:rPr>
        <w:t xml:space="preserve"> </w:t>
      </w:r>
      <w:proofErr w:type="spellStart"/>
      <w:r w:rsidRPr="001337C8">
        <w:rPr>
          <w:rFonts w:ascii="Browallia New" w:hAnsi="Browallia New" w:cs="Browallia New"/>
          <w:sz w:val="28"/>
          <w:szCs w:val="28"/>
          <w:cs/>
        </w:rPr>
        <w:t>ไมด้า</w:t>
      </w:r>
      <w:proofErr w:type="spellEnd"/>
      <w:r w:rsidRPr="00F46B29">
        <w:rPr>
          <w:rFonts w:ascii="Browallia New" w:hAnsi="Browallia New" w:cs="Browallia New"/>
          <w:sz w:val="28"/>
          <w:szCs w:val="28"/>
        </w:rPr>
        <w:t xml:space="preserve"> </w:t>
      </w:r>
      <w:r w:rsidRPr="001337C8">
        <w:rPr>
          <w:rFonts w:ascii="Browallia New" w:hAnsi="Browallia New" w:cs="Browallia New"/>
          <w:sz w:val="28"/>
          <w:szCs w:val="28"/>
          <w:cs/>
        </w:rPr>
        <w:t>(ลาว)</w:t>
      </w:r>
      <w:r w:rsidRPr="00F46B29">
        <w:rPr>
          <w:rFonts w:ascii="Browallia New" w:hAnsi="Browallia New" w:cs="Browallia New"/>
          <w:sz w:val="28"/>
          <w:szCs w:val="28"/>
        </w:rPr>
        <w:t xml:space="preserve"> </w:t>
      </w:r>
      <w:r w:rsidRPr="001337C8">
        <w:rPr>
          <w:rFonts w:ascii="Browallia New" w:hAnsi="Browallia New" w:cs="Browallia New"/>
          <w:sz w:val="28"/>
          <w:szCs w:val="28"/>
          <w:cs/>
        </w:rPr>
        <w:t>เช่าสินเชื่อ</w:t>
      </w:r>
      <w:r w:rsidRPr="00F46B29">
        <w:rPr>
          <w:rFonts w:ascii="Browallia New" w:hAnsi="Browallia New" w:cs="Browallia New"/>
          <w:sz w:val="28"/>
          <w:szCs w:val="28"/>
        </w:rPr>
        <w:t xml:space="preserve"> </w:t>
      </w:r>
      <w:r w:rsidRPr="001337C8">
        <w:rPr>
          <w:rFonts w:ascii="Browallia New" w:hAnsi="Browallia New" w:cs="Browallia New"/>
          <w:sz w:val="28"/>
          <w:szCs w:val="28"/>
          <w:cs/>
        </w:rPr>
        <w:t>จำกัด</w:t>
      </w:r>
      <w:r w:rsidRPr="00F46B29">
        <w:rPr>
          <w:rFonts w:ascii="Browallia New" w:hAnsi="Browallia New" w:cs="Browallia New"/>
          <w:sz w:val="28"/>
          <w:szCs w:val="28"/>
        </w:rPr>
        <w:t xml:space="preserve"> </w:t>
      </w:r>
      <w:r w:rsidRPr="001337C8">
        <w:rPr>
          <w:rFonts w:ascii="Browallia New" w:hAnsi="Browallia New" w:cs="Browallia New"/>
          <w:sz w:val="28"/>
          <w:szCs w:val="28"/>
          <w:cs/>
        </w:rPr>
        <w:t>ดำเนินกิจการในประเทศสาธารณรัฐประชาธิปไตยประชาชนลาว</w:t>
      </w:r>
    </w:p>
    <w:p w14:paraId="268EA810" w14:textId="77777777" w:rsidR="00F040F6" w:rsidRPr="00F040F6" w:rsidRDefault="00F040F6"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4"/>
          <w:szCs w:val="24"/>
        </w:rPr>
      </w:pPr>
    </w:p>
    <w:p w14:paraId="1E3EBE1C" w14:textId="52BFF8B7" w:rsidR="00E805EF" w:rsidRPr="00945F78" w:rsidRDefault="00375DB2" w:rsidP="00DB310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945F78">
        <w:rPr>
          <w:rFonts w:ascii="Browallia New" w:hAnsi="Browallia New" w:cs="Browallia New"/>
          <w:sz w:val="28"/>
          <w:szCs w:val="28"/>
          <w:cs/>
        </w:rPr>
        <w:t>เ</w:t>
      </w:r>
      <w:r w:rsidRPr="00945F78">
        <w:rPr>
          <w:rFonts w:ascii="Browallia New" w:hAnsi="Browallia New" w:cs="Browallia New" w:hint="cs"/>
          <w:sz w:val="28"/>
          <w:szCs w:val="28"/>
          <w:cs/>
        </w:rPr>
        <w:t>หตุการณ์สำคัญระหว่างปีที่รายงาน</w:t>
      </w:r>
    </w:p>
    <w:p w14:paraId="48E93C32" w14:textId="77777777" w:rsidR="00E805EF" w:rsidRPr="00945F78" w:rsidRDefault="00E805EF" w:rsidP="00BF0D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lang w:val="en-GB"/>
        </w:rPr>
      </w:pPr>
    </w:p>
    <w:p w14:paraId="63A1F3E0" w14:textId="6C28930D" w:rsidR="00CB0B18" w:rsidRPr="00945F78" w:rsidRDefault="00E6683D" w:rsidP="00D6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contextualSpacing/>
        <w:jc w:val="thaiDistribute"/>
        <w:rPr>
          <w:rFonts w:ascii="Browallia New" w:hAnsi="Browallia New" w:cs="Browallia New"/>
          <w:sz w:val="28"/>
          <w:szCs w:val="28"/>
        </w:rPr>
      </w:pPr>
      <w:r w:rsidRPr="00945F78">
        <w:rPr>
          <w:rFonts w:ascii="Browallia New" w:hAnsi="Browallia New" w:cs="Browallia New"/>
          <w:sz w:val="28"/>
          <w:szCs w:val="28"/>
          <w:cs/>
        </w:rPr>
        <w:t>จากการระบาดของเชื้อไวรัสโค</w:t>
      </w:r>
      <w:proofErr w:type="spellStart"/>
      <w:r w:rsidRPr="00945F78">
        <w:rPr>
          <w:rFonts w:ascii="Browallia New" w:hAnsi="Browallia New" w:cs="Browallia New"/>
          <w:sz w:val="28"/>
          <w:szCs w:val="28"/>
          <w:cs/>
        </w:rPr>
        <w:t>โร</w:t>
      </w:r>
      <w:proofErr w:type="spellEnd"/>
      <w:r w:rsidRPr="00945F78">
        <w:rPr>
          <w:rFonts w:ascii="Browallia New" w:hAnsi="Browallia New" w:cs="Browallia New"/>
          <w:sz w:val="28"/>
          <w:szCs w:val="28"/>
          <w:cs/>
        </w:rPr>
        <w:t xml:space="preserve">น่า </w:t>
      </w:r>
      <w:r w:rsidR="00C16F34" w:rsidRPr="00C16F34">
        <w:rPr>
          <w:rFonts w:ascii="Browallia New" w:hAnsi="Browallia New" w:cs="Browallia New"/>
          <w:sz w:val="28"/>
          <w:szCs w:val="28"/>
        </w:rPr>
        <w:t>2019</w:t>
      </w:r>
      <w:r w:rsidRPr="00945F78">
        <w:rPr>
          <w:rFonts w:ascii="Browallia New" w:hAnsi="Browallia New" w:cs="Browallia New"/>
          <w:sz w:val="28"/>
          <w:szCs w:val="28"/>
          <w:cs/>
        </w:rPr>
        <w:t xml:space="preserve"> (</w:t>
      </w:r>
      <w:r w:rsidRPr="00945F78">
        <w:rPr>
          <w:rFonts w:ascii="Browallia New" w:hAnsi="Browallia New" w:cs="Browallia New"/>
          <w:sz w:val="28"/>
          <w:szCs w:val="28"/>
        </w:rPr>
        <w:t>Covid-</w:t>
      </w:r>
      <w:r w:rsidR="00C16F34" w:rsidRPr="00C16F34">
        <w:rPr>
          <w:rFonts w:ascii="Browallia New" w:hAnsi="Browallia New" w:cs="Browallia New"/>
          <w:sz w:val="28"/>
          <w:szCs w:val="28"/>
        </w:rPr>
        <w:t>19</w:t>
      </w:r>
      <w:r w:rsidRPr="00945F78">
        <w:rPr>
          <w:rFonts w:ascii="Browallia New" w:hAnsi="Browallia New" w:cs="Browallia New"/>
          <w:sz w:val="28"/>
          <w:szCs w:val="28"/>
          <w:cs/>
        </w:rPr>
        <w:t>) ซึ่งส่งผลกระทบต่อ</w:t>
      </w:r>
      <w:r w:rsidR="009F466C" w:rsidRPr="00945F78">
        <w:rPr>
          <w:rFonts w:ascii="Browallia New" w:hAnsi="Browallia New" w:cs="Browallia New"/>
          <w:sz w:val="28"/>
          <w:szCs w:val="28"/>
          <w:cs/>
        </w:rPr>
        <w:t xml:space="preserve">ธุรกิจบริการบริหารโรงแรมและบริหารคอนโดมิเนียมเพื่อให้เช่า </w:t>
      </w:r>
      <w:r w:rsidR="00C170F1" w:rsidRPr="00945F78">
        <w:rPr>
          <w:rFonts w:ascii="Browallia New" w:hAnsi="Browallia New" w:cs="Browallia New"/>
          <w:sz w:val="28"/>
          <w:szCs w:val="28"/>
          <w:cs/>
        </w:rPr>
        <w:t>เนื่องจาก องค์กรอนามัยโลกประกาศว่าการระบาดของโรคติดเชื้อไวรัสโค</w:t>
      </w:r>
      <w:proofErr w:type="spellStart"/>
      <w:r w:rsidR="00C170F1" w:rsidRPr="00945F78">
        <w:rPr>
          <w:rFonts w:ascii="Browallia New" w:hAnsi="Browallia New" w:cs="Browallia New"/>
          <w:sz w:val="28"/>
          <w:szCs w:val="28"/>
          <w:cs/>
        </w:rPr>
        <w:t>โร</w:t>
      </w:r>
      <w:proofErr w:type="spellEnd"/>
      <w:r w:rsidR="00C170F1" w:rsidRPr="00945F78">
        <w:rPr>
          <w:rFonts w:ascii="Browallia New" w:hAnsi="Browallia New" w:cs="Browallia New"/>
          <w:sz w:val="28"/>
          <w:szCs w:val="28"/>
          <w:cs/>
        </w:rPr>
        <w:t xml:space="preserve">น่า </w:t>
      </w:r>
      <w:r w:rsidR="00C16F34" w:rsidRPr="00C16F34">
        <w:rPr>
          <w:rFonts w:ascii="Browallia New" w:hAnsi="Browallia New" w:cs="Browallia New"/>
          <w:sz w:val="28"/>
          <w:szCs w:val="28"/>
        </w:rPr>
        <w:t>2019</w:t>
      </w:r>
      <w:r w:rsidR="00C170F1" w:rsidRPr="00945F78">
        <w:rPr>
          <w:rFonts w:ascii="Browallia New" w:hAnsi="Browallia New" w:cs="Browallia New"/>
          <w:sz w:val="28"/>
          <w:szCs w:val="28"/>
          <w:cs/>
        </w:rPr>
        <w:t xml:space="preserve"> (โควิด-</w:t>
      </w:r>
      <w:r w:rsidR="00C16F34" w:rsidRPr="00C16F34">
        <w:rPr>
          <w:rFonts w:ascii="Browallia New" w:hAnsi="Browallia New" w:cs="Browallia New"/>
          <w:sz w:val="28"/>
          <w:szCs w:val="28"/>
        </w:rPr>
        <w:t>19</w:t>
      </w:r>
      <w:r w:rsidR="00C170F1" w:rsidRPr="00945F78">
        <w:rPr>
          <w:rFonts w:ascii="Browallia New" w:hAnsi="Browallia New" w:cs="Browallia New"/>
          <w:sz w:val="28"/>
          <w:szCs w:val="28"/>
          <w:cs/>
        </w:rPr>
        <w:t>) เป็นโรคระบาดซึ่งยังคงแพร่กระจายไปทั่วโลก ผลที่ตามมาของการแพร่กระจายโควิด-</w:t>
      </w:r>
      <w:r w:rsidR="00C170F1" w:rsidRPr="00945F78">
        <w:rPr>
          <w:rFonts w:ascii="Browallia New" w:hAnsi="Browallia New" w:cs="Browallia New"/>
          <w:sz w:val="28"/>
          <w:szCs w:val="28"/>
        </w:rPr>
        <w:t xml:space="preserve">19 </w:t>
      </w:r>
      <w:r w:rsidR="00C170F1" w:rsidRPr="00945F78">
        <w:rPr>
          <w:rFonts w:ascii="Browallia New" w:hAnsi="Browallia New" w:cs="Browallia New"/>
          <w:sz w:val="28"/>
          <w:szCs w:val="28"/>
          <w:cs/>
        </w:rPr>
        <w:t>ส่งผลต่อรายได้รวมและผลการดำเนินงานของ</w:t>
      </w:r>
      <w:r w:rsidR="00C170F1" w:rsidRPr="00945F78">
        <w:rPr>
          <w:rFonts w:ascii="Browallia New" w:hAnsi="Browallia New" w:cs="Browallia New" w:hint="cs"/>
          <w:sz w:val="28"/>
          <w:szCs w:val="28"/>
          <w:cs/>
        </w:rPr>
        <w:t>ธุรกิจโรงแรม</w:t>
      </w:r>
      <w:r w:rsidR="00C170F1" w:rsidRPr="00945F78">
        <w:rPr>
          <w:rFonts w:ascii="Browallia New" w:hAnsi="Browallia New" w:cs="Browallia New"/>
          <w:sz w:val="28"/>
          <w:szCs w:val="28"/>
          <w:cs/>
        </w:rPr>
        <w:t xml:space="preserve"> โดย</w:t>
      </w:r>
      <w:r w:rsidR="00C170F1" w:rsidRPr="00945F78">
        <w:rPr>
          <w:rFonts w:ascii="Browallia New" w:hAnsi="Browallia New" w:cs="Browallia New" w:hint="cs"/>
          <w:sz w:val="28"/>
          <w:szCs w:val="28"/>
          <w:cs/>
        </w:rPr>
        <w:t>กลุ่มบริษัท</w:t>
      </w:r>
      <w:r w:rsidR="00C170F1" w:rsidRPr="00945F78">
        <w:rPr>
          <w:rFonts w:ascii="Browallia New" w:hAnsi="Browallia New" w:cs="Browallia New"/>
          <w:sz w:val="28"/>
          <w:szCs w:val="28"/>
          <w:cs/>
        </w:rPr>
        <w:t>ได้รับการผ่อนผันการจ่ายชำระคืนเงินกู้ยืมระยะยาวจากสถาบันการเงิน</w:t>
      </w:r>
      <w:r w:rsidR="00C170F1" w:rsidRPr="00945F78">
        <w:rPr>
          <w:rFonts w:ascii="Browallia New" w:hAnsi="Browallia New" w:cs="Browallia New" w:hint="cs"/>
          <w:sz w:val="28"/>
          <w:szCs w:val="28"/>
          <w:cs/>
        </w:rPr>
        <w:t xml:space="preserve"> </w:t>
      </w:r>
    </w:p>
    <w:p w14:paraId="15686694" w14:textId="77777777" w:rsidR="00551B6B" w:rsidRPr="00945F78" w:rsidRDefault="00551B6B" w:rsidP="00CF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contextualSpacing/>
        <w:jc w:val="thaiDistribute"/>
        <w:rPr>
          <w:rFonts w:ascii="Browallia New" w:hAnsi="Browallia New" w:cs="Browallia New"/>
          <w:sz w:val="28"/>
          <w:szCs w:val="28"/>
        </w:rPr>
      </w:pPr>
    </w:p>
    <w:p w14:paraId="5B006E88" w14:textId="4961629C" w:rsidR="00C170F1" w:rsidRPr="00945F78" w:rsidRDefault="00945F78" w:rsidP="00CF3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contextualSpacing/>
        <w:jc w:val="thaiDistribute"/>
        <w:rPr>
          <w:rFonts w:ascii="Browallia New" w:hAnsi="Browallia New" w:cs="Browallia New"/>
          <w:sz w:val="28"/>
          <w:szCs w:val="28"/>
          <w:lang w:val="en-GB"/>
        </w:rPr>
      </w:pPr>
      <w:r w:rsidRPr="00945F78">
        <w:rPr>
          <w:rFonts w:ascii="Browallia New" w:hAnsi="Browallia New" w:cs="Browallia New" w:hint="cs"/>
          <w:sz w:val="28"/>
          <w:szCs w:val="28"/>
          <w:cs/>
        </w:rPr>
        <w:t>ในระหว่างปี</w:t>
      </w:r>
      <w:r w:rsidR="00C170F1" w:rsidRPr="00945F78">
        <w:rPr>
          <w:rFonts w:ascii="Browallia New" w:hAnsi="Browallia New" w:cs="Browallia New"/>
          <w:sz w:val="28"/>
          <w:szCs w:val="28"/>
          <w:cs/>
        </w:rPr>
        <w:t xml:space="preserve"> </w:t>
      </w:r>
      <w:r w:rsidR="00C170F1" w:rsidRPr="00945F78">
        <w:rPr>
          <w:rFonts w:ascii="Browallia New" w:hAnsi="Browallia New" w:cs="Browallia New"/>
          <w:sz w:val="28"/>
          <w:szCs w:val="28"/>
        </w:rPr>
        <w:t xml:space="preserve">2565 </w:t>
      </w:r>
      <w:r w:rsidR="00C170F1" w:rsidRPr="00945F78">
        <w:rPr>
          <w:rFonts w:ascii="Browallia New" w:hAnsi="Browallia New" w:cs="Browallia New"/>
          <w:sz w:val="28"/>
          <w:szCs w:val="28"/>
          <w:cs/>
        </w:rPr>
        <w:t>อัตราการแจกจ่ายวัคซีนในประเทศเพิ่มสูงขึ้น และรัฐบาลได้มีการผ่อนคลายมาตรการเพื่อลดการแพร่ระบาดของโรค รวมถึงการดำเนินนโยบายเปิดประเทศรับนักท่องเที่ยวจากนานาชาติ ส่งผลให้สถานการณ์ของธุรกิจการท่องเที่ยวและโรงแรมในประเทศปรับตัวดีขึ้น ผู้บริหารของกลุ่มบริษัทยังคงติดตามสถานการณ์อย่างใกล้ชิดและวางแผนการดำเนินการอย่างต่อเนื่องเพื่อลดผลกระทบของสถานการณ์ต่อการดำเนินงานของกลุ่มบริษัท</w:t>
      </w:r>
    </w:p>
    <w:p w14:paraId="5379C994" w14:textId="77777777" w:rsidR="009F466C" w:rsidRDefault="009F466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1"/>
        <w:jc w:val="thaiDistribute"/>
        <w:rPr>
          <w:rFonts w:ascii="Browallia New" w:hAnsi="Browallia New" w:cs="Browallia New"/>
          <w:sz w:val="28"/>
          <w:szCs w:val="28"/>
        </w:rPr>
      </w:pPr>
    </w:p>
    <w:p w14:paraId="424E7572" w14:textId="3C67E38D" w:rsidR="006B6FA2" w:rsidRPr="00B72183" w:rsidRDefault="006B6FA2" w:rsidP="00DB310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B72183">
        <w:rPr>
          <w:rFonts w:ascii="Browallia New" w:hAnsi="Browallia New" w:cs="Browallia New"/>
          <w:spacing w:val="-4"/>
          <w:sz w:val="28"/>
          <w:szCs w:val="28"/>
          <w:cs/>
        </w:rPr>
        <w:t>มาตรฐานการรายงานทางการเงินที่มีการเปลี่ยนแปลง</w:t>
      </w:r>
    </w:p>
    <w:p w14:paraId="554E2571" w14:textId="77777777" w:rsidR="00900C1F" w:rsidRPr="00A76FBA" w:rsidRDefault="00900C1F" w:rsidP="00900C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bookmarkStart w:id="0" w:name="_Hlk31464707"/>
    </w:p>
    <w:p w14:paraId="4C6FE710" w14:textId="77777777" w:rsidR="0012308B" w:rsidRPr="0012308B" w:rsidRDefault="0012308B" w:rsidP="00DB3104">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eastAsia="Arial Unicode MS" w:hAnsi="Browallia New" w:cs="Browallia New"/>
          <w:vanish/>
          <w:color w:val="000000"/>
          <w:sz w:val="28"/>
          <w:szCs w:val="28"/>
          <w:u w:val="single"/>
          <w:cs/>
          <w:lang w:eastAsia="th-TH"/>
        </w:rPr>
      </w:pPr>
      <w:bookmarkStart w:id="1" w:name="_Hlk31464340"/>
    </w:p>
    <w:p w14:paraId="2E401108" w14:textId="77777777" w:rsidR="0012308B" w:rsidRPr="0012308B" w:rsidRDefault="0012308B" w:rsidP="00DB3104">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eastAsia="Arial Unicode MS" w:hAnsi="Browallia New" w:cs="Browallia New"/>
          <w:vanish/>
          <w:color w:val="000000"/>
          <w:sz w:val="28"/>
          <w:szCs w:val="28"/>
          <w:u w:val="single"/>
          <w:cs/>
          <w:lang w:eastAsia="th-TH"/>
        </w:rPr>
      </w:pPr>
    </w:p>
    <w:p w14:paraId="4CA1D734" w14:textId="77777777" w:rsidR="0012308B" w:rsidRPr="0012308B" w:rsidRDefault="0012308B" w:rsidP="00DB3104">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eastAsia="Arial Unicode MS" w:hAnsi="Browallia New" w:cs="Browallia New"/>
          <w:vanish/>
          <w:color w:val="000000"/>
          <w:sz w:val="28"/>
          <w:szCs w:val="28"/>
          <w:u w:val="single"/>
          <w:cs/>
          <w:lang w:eastAsia="th-TH"/>
        </w:rPr>
      </w:pPr>
    </w:p>
    <w:p w14:paraId="10B94706" w14:textId="77777777" w:rsidR="0012308B" w:rsidRPr="0012308B" w:rsidRDefault="0012308B" w:rsidP="00DB3104">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306"/>
        </w:tabs>
        <w:spacing w:line="240" w:lineRule="auto"/>
        <w:jc w:val="thaiDistribute"/>
        <w:rPr>
          <w:rFonts w:ascii="Browallia New" w:eastAsia="Arial Unicode MS" w:hAnsi="Browallia New" w:cs="Browallia New"/>
          <w:vanish/>
          <w:color w:val="000000"/>
          <w:sz w:val="28"/>
          <w:szCs w:val="28"/>
          <w:u w:val="single"/>
          <w:cs/>
          <w:lang w:eastAsia="th-TH"/>
        </w:rPr>
      </w:pPr>
    </w:p>
    <w:bookmarkEnd w:id="0"/>
    <w:bookmarkEnd w:id="1"/>
    <w:p w14:paraId="14CF987F" w14:textId="4B7CCE13" w:rsidR="00A06F72" w:rsidRPr="00A06F72" w:rsidRDefault="00A06F72" w:rsidP="00A5756F">
      <w:pPr>
        <w:pStyle w:val="ListParagraph"/>
        <w:numPr>
          <w:ilvl w:val="2"/>
          <w:numId w:val="19"/>
        </w:numPr>
        <w:ind w:left="1350" w:hanging="540"/>
        <w:rPr>
          <w:rFonts w:ascii="Browallia New" w:eastAsia="Arial Unicode MS" w:hAnsi="Browallia New" w:cs="Browallia New"/>
          <w:color w:val="000000"/>
          <w:sz w:val="28"/>
          <w:szCs w:val="28"/>
          <w:lang w:eastAsia="th-TH"/>
        </w:rPr>
      </w:pPr>
      <w:r w:rsidRPr="00A06F72">
        <w:rPr>
          <w:rFonts w:ascii="Browallia New" w:eastAsia="Arial Unicode MS" w:hAnsi="Browallia New" w:cs="Browallia New"/>
          <w:color w:val="000000"/>
          <w:sz w:val="28"/>
          <w:szCs w:val="28"/>
          <w:cs/>
          <w:lang w:eastAsia="th-TH"/>
        </w:rPr>
        <w:t xml:space="preserve">มาตรฐานการรายงานทางการเงิน และแนวปฏิบัติทางบัญชีที่มีการเปลี่ยนแปลงและมีผลบังคับใช้สำหรับรอบระยะเวลาบัญชีที่เริ่มในหรือหลังวันที่ </w:t>
      </w:r>
      <w:r w:rsidR="00C16F34" w:rsidRPr="00C16F34">
        <w:rPr>
          <w:rFonts w:ascii="Browallia New" w:eastAsia="Arial Unicode MS" w:hAnsi="Browallia New" w:cs="Browallia New"/>
          <w:color w:val="000000"/>
          <w:sz w:val="28"/>
          <w:szCs w:val="28"/>
          <w:lang w:eastAsia="th-TH"/>
        </w:rPr>
        <w:t>1</w:t>
      </w:r>
      <w:r w:rsidRPr="00A06F72">
        <w:rPr>
          <w:rFonts w:ascii="Browallia New" w:eastAsia="Arial Unicode MS" w:hAnsi="Browallia New" w:cs="Browallia New"/>
          <w:color w:val="000000"/>
          <w:sz w:val="28"/>
          <w:szCs w:val="28"/>
          <w:cs/>
          <w:lang w:eastAsia="th-TH"/>
        </w:rPr>
        <w:t xml:space="preserve"> มกราคม </w:t>
      </w:r>
      <w:r w:rsidR="00C16F34" w:rsidRPr="00C16F34">
        <w:rPr>
          <w:rFonts w:ascii="Browallia New" w:eastAsia="Arial Unicode MS" w:hAnsi="Browallia New" w:cs="Browallia New"/>
          <w:color w:val="000000"/>
          <w:sz w:val="28"/>
          <w:szCs w:val="28"/>
          <w:lang w:eastAsia="th-TH"/>
        </w:rPr>
        <w:t>2565</w:t>
      </w:r>
    </w:p>
    <w:p w14:paraId="5DD4DA5C" w14:textId="538EF1C9" w:rsidR="001F7BBB" w:rsidRDefault="00BF5F94" w:rsidP="001F7BBB">
      <w:pPr>
        <w:pStyle w:val="CordiaNew"/>
        <w:tabs>
          <w:tab w:val="clear" w:pos="4153"/>
          <w:tab w:val="left" w:pos="426"/>
          <w:tab w:val="left" w:pos="1620"/>
        </w:tabs>
        <w:jc w:val="thaiDistribute"/>
        <w:rPr>
          <w:rFonts w:ascii="Browallia New" w:hAnsi="Browallia New" w:cs="Browallia New"/>
          <w:sz w:val="28"/>
          <w:szCs w:val="28"/>
        </w:rPr>
      </w:pPr>
      <w:r w:rsidRPr="00BF5F94">
        <w:rPr>
          <w:rFonts w:ascii="Browallia New" w:hAnsi="Browallia New" w:cs="Browallia New"/>
          <w:sz w:val="28"/>
          <w:szCs w:val="28"/>
          <w:cs/>
        </w:rPr>
        <w:t xml:space="preserve"> </w:t>
      </w:r>
    </w:p>
    <w:p w14:paraId="5D634AA2" w14:textId="575DF7EE" w:rsidR="00252E11" w:rsidRPr="00AD51C5" w:rsidRDefault="00252E11" w:rsidP="00A5756F">
      <w:pPr>
        <w:pStyle w:val="CordiaNew"/>
        <w:numPr>
          <w:ilvl w:val="3"/>
          <w:numId w:val="18"/>
        </w:numPr>
        <w:tabs>
          <w:tab w:val="clear" w:pos="4153"/>
          <w:tab w:val="left" w:pos="426"/>
          <w:tab w:val="left" w:pos="1620"/>
        </w:tabs>
        <w:ind w:hanging="648"/>
        <w:jc w:val="thaiDistribute"/>
        <w:rPr>
          <w:rFonts w:ascii="Browallia New" w:hAnsi="Browallia New" w:cs="Browallia New"/>
          <w:color w:val="auto"/>
          <w:sz w:val="28"/>
          <w:szCs w:val="28"/>
          <w:cs/>
        </w:rPr>
      </w:pPr>
      <w:r w:rsidRPr="00DC020A">
        <w:rPr>
          <w:rFonts w:ascii="Browallia New" w:hAnsi="Browallia New" w:cs="Browallia New" w:hint="cs"/>
          <w:spacing w:val="-4"/>
          <w:sz w:val="28"/>
          <w:szCs w:val="28"/>
          <w:cs/>
          <w:lang w:val="th-TH"/>
        </w:rPr>
        <w:t>การปรับปรุงมาตรฐานการรายงานทาง</w:t>
      </w:r>
      <w:r w:rsidR="00FC0F7E" w:rsidRPr="00DC020A">
        <w:rPr>
          <w:rFonts w:ascii="Browallia New" w:hAnsi="Browallia New" w:cs="Browallia New" w:hint="cs"/>
          <w:spacing w:val="-4"/>
          <w:sz w:val="28"/>
          <w:szCs w:val="28"/>
          <w:cs/>
          <w:lang w:val="th-TH"/>
        </w:rPr>
        <w:t>การ</w:t>
      </w:r>
      <w:r w:rsidRPr="00DC020A">
        <w:rPr>
          <w:rFonts w:ascii="Browallia New" w:hAnsi="Browallia New" w:cs="Browallia New" w:hint="cs"/>
          <w:spacing w:val="-4"/>
          <w:sz w:val="28"/>
          <w:szCs w:val="28"/>
          <w:cs/>
          <w:lang w:val="th-TH"/>
        </w:rPr>
        <w:t xml:space="preserve">เงิน เนื่องจากการปฏิรูปอัตราดอกเบี้ยอ้างอิง-ระยะที่ </w:t>
      </w:r>
      <w:r w:rsidR="00C16F34" w:rsidRPr="00DC020A">
        <w:rPr>
          <w:rFonts w:ascii="Browallia New" w:hAnsi="Browallia New" w:cs="Browallia New"/>
          <w:spacing w:val="-4"/>
          <w:sz w:val="28"/>
          <w:szCs w:val="28"/>
        </w:rPr>
        <w:t>2</w:t>
      </w:r>
      <w:r w:rsidRPr="00065549">
        <w:rPr>
          <w:rFonts w:ascii="Browallia New" w:hAnsi="Browallia New" w:cs="Browallia New"/>
          <w:sz w:val="28"/>
          <w:szCs w:val="28"/>
          <w:cs/>
          <w:lang w:val="th-TH"/>
        </w:rPr>
        <w:t xml:space="preserve"> </w:t>
      </w:r>
      <w:r w:rsidRPr="00065549">
        <w:rPr>
          <w:rFonts w:ascii="Browallia New" w:hAnsi="Browallia New" w:cs="Browallia New" w:hint="cs"/>
          <w:sz w:val="28"/>
          <w:szCs w:val="28"/>
          <w:cs/>
          <w:lang w:val="th-TH"/>
        </w:rPr>
        <w:t xml:space="preserve">ดังนี้ </w:t>
      </w:r>
    </w:p>
    <w:p w14:paraId="5F5724C4" w14:textId="77777777" w:rsidR="006E6D3C" w:rsidRPr="00AD51C5" w:rsidRDefault="006E6D3C" w:rsidP="006E6D3C">
      <w:pPr>
        <w:pStyle w:val="CordiaNew"/>
        <w:tabs>
          <w:tab w:val="clear" w:pos="4153"/>
          <w:tab w:val="left" w:pos="426"/>
          <w:tab w:val="left" w:pos="1620"/>
        </w:tabs>
        <w:ind w:left="1998"/>
        <w:jc w:val="thaiDistribute"/>
        <w:rPr>
          <w:rFonts w:ascii="Browallia New" w:hAnsi="Browallia New" w:cs="Browallia New"/>
          <w:color w:val="auto"/>
          <w:sz w:val="28"/>
          <w:szCs w:val="28"/>
          <w:cs/>
        </w:rPr>
      </w:pPr>
    </w:p>
    <w:p w14:paraId="4532FECB" w14:textId="30C23AC0" w:rsidR="00252E11" w:rsidRPr="00065549" w:rsidRDefault="00252E11" w:rsidP="00A5756F">
      <w:pPr>
        <w:pStyle w:val="ListParagraph"/>
        <w:numPr>
          <w:ilvl w:val="0"/>
          <w:numId w:val="31"/>
        </w:numPr>
        <w:tabs>
          <w:tab w:val="left" w:pos="851"/>
        </w:tabs>
        <w:ind w:left="2430"/>
        <w:jc w:val="thaiDistribute"/>
        <w:rPr>
          <w:rFonts w:ascii="Browallia New" w:hAnsi="Browallia New" w:cs="Browallia New"/>
          <w:sz w:val="28"/>
          <w:szCs w:val="28"/>
          <w:lang w:eastAsia="th-TH"/>
        </w:rPr>
      </w:pPr>
      <w:r w:rsidRPr="00065549">
        <w:rPr>
          <w:rFonts w:ascii="Browallia New" w:hAnsi="Browallia New" w:cs="Browallia New" w:hint="cs"/>
          <w:sz w:val="28"/>
          <w:szCs w:val="28"/>
          <w:cs/>
          <w:lang w:eastAsia="th-TH"/>
        </w:rPr>
        <w:t xml:space="preserve">มาตรฐานการรายงานทางการเงิน ฉบับที่ </w:t>
      </w:r>
      <w:r w:rsidR="00C16F34" w:rsidRPr="00C16F34">
        <w:rPr>
          <w:rFonts w:ascii="Browallia New" w:hAnsi="Browallia New" w:cs="Browallia New"/>
          <w:sz w:val="28"/>
          <w:szCs w:val="28"/>
          <w:lang w:eastAsia="th-TH"/>
        </w:rPr>
        <w:t>9</w:t>
      </w:r>
      <w:r w:rsidRPr="00065549">
        <w:rPr>
          <w:rFonts w:ascii="Browallia New" w:hAnsi="Browallia New" w:cs="Browallia New"/>
          <w:sz w:val="28"/>
          <w:szCs w:val="28"/>
          <w:cs/>
          <w:lang w:eastAsia="th-TH"/>
        </w:rPr>
        <w:t xml:space="preserve"> เรื่อง เครื่องมือทางการเงิน </w:t>
      </w:r>
    </w:p>
    <w:p w14:paraId="506598B2" w14:textId="3B0BF433" w:rsidR="00252E11" w:rsidRPr="00065549" w:rsidRDefault="00252E11" w:rsidP="00A5756F">
      <w:pPr>
        <w:pStyle w:val="ListParagraph"/>
        <w:numPr>
          <w:ilvl w:val="0"/>
          <w:numId w:val="31"/>
        </w:numPr>
        <w:tabs>
          <w:tab w:val="left" w:pos="851"/>
        </w:tabs>
        <w:ind w:left="2430"/>
        <w:jc w:val="thaiDistribute"/>
        <w:rPr>
          <w:rFonts w:ascii="Browallia New" w:hAnsi="Browallia New" w:cs="Browallia New"/>
          <w:sz w:val="28"/>
          <w:szCs w:val="28"/>
          <w:lang w:eastAsia="th-TH"/>
        </w:rPr>
      </w:pPr>
      <w:r w:rsidRPr="00065549">
        <w:rPr>
          <w:rFonts w:ascii="Browallia New" w:hAnsi="Browallia New" w:cs="Browallia New"/>
          <w:sz w:val="28"/>
          <w:szCs w:val="28"/>
          <w:cs/>
          <w:lang w:eastAsia="th-TH"/>
        </w:rPr>
        <w:t xml:space="preserve">มาตรฐานการรายงานทางการเงิน ฉบับที่ </w:t>
      </w:r>
      <w:r w:rsidR="00C16F34" w:rsidRPr="00C16F34">
        <w:rPr>
          <w:rFonts w:ascii="Browallia New" w:hAnsi="Browallia New" w:cs="Browallia New"/>
          <w:sz w:val="28"/>
          <w:szCs w:val="28"/>
          <w:lang w:eastAsia="th-TH"/>
        </w:rPr>
        <w:t>7</w:t>
      </w:r>
      <w:r w:rsidRPr="00065549">
        <w:rPr>
          <w:rFonts w:ascii="Browallia New" w:hAnsi="Browallia New" w:cs="Browallia New"/>
          <w:sz w:val="28"/>
          <w:szCs w:val="28"/>
          <w:cs/>
          <w:lang w:eastAsia="th-TH"/>
        </w:rPr>
        <w:t xml:space="preserve"> เรื่อง การเปิดเผยข้อมูลเครื่องมือทางการเงิน</w:t>
      </w:r>
      <w:r w:rsidRPr="00065549">
        <w:rPr>
          <w:rFonts w:ascii="Browallia New" w:hAnsi="Browallia New" w:cs="Browallia New" w:hint="cs"/>
          <w:sz w:val="28"/>
          <w:szCs w:val="28"/>
          <w:cs/>
          <w:lang w:eastAsia="th-TH"/>
        </w:rPr>
        <w:t xml:space="preserve"> </w:t>
      </w:r>
    </w:p>
    <w:p w14:paraId="649FD488" w14:textId="608A9C1E" w:rsidR="00252E11" w:rsidRPr="00065549" w:rsidRDefault="00252E11" w:rsidP="00A5756F">
      <w:pPr>
        <w:pStyle w:val="ListParagraph"/>
        <w:numPr>
          <w:ilvl w:val="0"/>
          <w:numId w:val="31"/>
        </w:numPr>
        <w:tabs>
          <w:tab w:val="left" w:pos="851"/>
        </w:tabs>
        <w:ind w:left="2430"/>
        <w:jc w:val="thaiDistribute"/>
        <w:rPr>
          <w:rFonts w:ascii="Browallia New" w:hAnsi="Browallia New" w:cs="Browallia New"/>
          <w:sz w:val="28"/>
          <w:szCs w:val="28"/>
          <w:lang w:eastAsia="th-TH"/>
        </w:rPr>
      </w:pPr>
      <w:r w:rsidRPr="00065549">
        <w:rPr>
          <w:rFonts w:ascii="Browallia New" w:hAnsi="Browallia New" w:cs="Browallia New" w:hint="cs"/>
          <w:sz w:val="28"/>
          <w:szCs w:val="28"/>
          <w:cs/>
          <w:lang w:eastAsia="th-TH"/>
        </w:rPr>
        <w:t xml:space="preserve">มาตรฐานการรายงานทางการเงิน ฉบับที่ </w:t>
      </w:r>
      <w:r w:rsidR="00C16F34" w:rsidRPr="00C16F34">
        <w:rPr>
          <w:rFonts w:ascii="Browallia New" w:hAnsi="Browallia New" w:cs="Browallia New"/>
          <w:sz w:val="28"/>
          <w:szCs w:val="28"/>
          <w:lang w:eastAsia="th-TH"/>
        </w:rPr>
        <w:t>16</w:t>
      </w:r>
      <w:r w:rsidRPr="00065549">
        <w:rPr>
          <w:rFonts w:ascii="Browallia New" w:hAnsi="Browallia New" w:cs="Browallia New"/>
          <w:sz w:val="28"/>
          <w:szCs w:val="28"/>
          <w:cs/>
          <w:lang w:eastAsia="th-TH"/>
        </w:rPr>
        <w:t xml:space="preserve"> </w:t>
      </w:r>
      <w:r w:rsidRPr="00065549">
        <w:rPr>
          <w:rFonts w:ascii="Browallia New" w:hAnsi="Browallia New" w:cs="Browallia New" w:hint="cs"/>
          <w:sz w:val="28"/>
          <w:szCs w:val="28"/>
          <w:cs/>
          <w:lang w:eastAsia="th-TH"/>
        </w:rPr>
        <w:t xml:space="preserve">เรื่อง สัญญาเช่า </w:t>
      </w:r>
    </w:p>
    <w:p w14:paraId="62A94683" w14:textId="355EF7ED" w:rsidR="00252E11" w:rsidRPr="00065549" w:rsidRDefault="00252E11" w:rsidP="00A5756F">
      <w:pPr>
        <w:pStyle w:val="ListParagraph"/>
        <w:numPr>
          <w:ilvl w:val="0"/>
          <w:numId w:val="31"/>
        </w:numPr>
        <w:tabs>
          <w:tab w:val="left" w:pos="851"/>
        </w:tabs>
        <w:ind w:left="2430"/>
        <w:jc w:val="thaiDistribute"/>
        <w:rPr>
          <w:rFonts w:ascii="Browallia New" w:hAnsi="Browallia New" w:cs="Browallia New"/>
          <w:sz w:val="28"/>
          <w:szCs w:val="28"/>
          <w:lang w:eastAsia="th-TH"/>
        </w:rPr>
      </w:pPr>
      <w:r w:rsidRPr="00065549">
        <w:rPr>
          <w:rFonts w:ascii="Browallia New" w:hAnsi="Browallia New" w:cs="Browallia New" w:hint="cs"/>
          <w:sz w:val="28"/>
          <w:szCs w:val="28"/>
          <w:cs/>
          <w:lang w:eastAsia="th-TH"/>
        </w:rPr>
        <w:t xml:space="preserve">มาตรฐานการรายงานทางการเงิน ฉบับที่ </w:t>
      </w:r>
      <w:r w:rsidR="00C16F34" w:rsidRPr="00C16F34">
        <w:rPr>
          <w:rFonts w:ascii="Browallia New" w:hAnsi="Browallia New" w:cs="Browallia New"/>
          <w:sz w:val="28"/>
          <w:szCs w:val="28"/>
          <w:lang w:eastAsia="th-TH"/>
        </w:rPr>
        <w:t>4</w:t>
      </w:r>
      <w:r w:rsidRPr="00065549">
        <w:rPr>
          <w:rFonts w:ascii="Browallia New" w:hAnsi="Browallia New" w:cs="Browallia New"/>
          <w:sz w:val="28"/>
          <w:szCs w:val="28"/>
          <w:cs/>
          <w:lang w:eastAsia="th-TH"/>
        </w:rPr>
        <w:t xml:space="preserve"> </w:t>
      </w:r>
      <w:r w:rsidRPr="00065549">
        <w:rPr>
          <w:rFonts w:ascii="Browallia New" w:hAnsi="Browallia New" w:cs="Browallia New" w:hint="cs"/>
          <w:sz w:val="28"/>
          <w:szCs w:val="28"/>
          <w:cs/>
          <w:lang w:eastAsia="th-TH"/>
        </w:rPr>
        <w:t>เรื่อง</w:t>
      </w:r>
      <w:r w:rsidR="00A21610">
        <w:rPr>
          <w:rFonts w:ascii="Browallia New" w:hAnsi="Browallia New" w:cs="Browallia New" w:hint="cs"/>
          <w:sz w:val="28"/>
          <w:szCs w:val="28"/>
          <w:cs/>
          <w:lang w:eastAsia="th-TH"/>
        </w:rPr>
        <w:t xml:space="preserve"> </w:t>
      </w:r>
      <w:r w:rsidRPr="00065549">
        <w:rPr>
          <w:rFonts w:ascii="Browallia New" w:hAnsi="Browallia New" w:cs="Browallia New" w:hint="cs"/>
          <w:sz w:val="28"/>
          <w:szCs w:val="28"/>
          <w:cs/>
          <w:lang w:eastAsia="th-TH"/>
        </w:rPr>
        <w:t>สัญญาประกันภัย</w:t>
      </w:r>
      <w:r w:rsidR="002C433E" w:rsidRPr="00065549">
        <w:rPr>
          <w:rFonts w:ascii="Browallia New" w:hAnsi="Browallia New" w:cs="Browallia New" w:hint="cs"/>
          <w:sz w:val="28"/>
          <w:szCs w:val="28"/>
          <w:cs/>
          <w:lang w:eastAsia="th-TH"/>
        </w:rPr>
        <w:t xml:space="preserve"> </w:t>
      </w:r>
    </w:p>
    <w:p w14:paraId="1302F904" w14:textId="77777777" w:rsidR="00252E11" w:rsidRPr="00065549" w:rsidRDefault="00252E11" w:rsidP="00A5756F">
      <w:pPr>
        <w:pStyle w:val="ListParagraph"/>
        <w:numPr>
          <w:ilvl w:val="0"/>
          <w:numId w:val="31"/>
        </w:numPr>
        <w:tabs>
          <w:tab w:val="left" w:pos="851"/>
        </w:tabs>
        <w:ind w:left="2430"/>
        <w:jc w:val="thaiDistribute"/>
        <w:rPr>
          <w:rFonts w:ascii="Browallia New" w:hAnsi="Browallia New" w:cs="Browallia New"/>
          <w:sz w:val="28"/>
          <w:szCs w:val="28"/>
          <w:lang w:eastAsia="th-TH"/>
        </w:rPr>
      </w:pPr>
      <w:r w:rsidRPr="00065549">
        <w:rPr>
          <w:rFonts w:ascii="Browallia New" w:hAnsi="Browallia New" w:cs="Browallia New"/>
          <w:sz w:val="28"/>
          <w:szCs w:val="28"/>
          <w:cs/>
          <w:lang w:eastAsia="th-TH"/>
        </w:rPr>
        <w:t>แนวปฏิบัติทางการบัญชีเรื่อง เครื่องมือทางการเงินและการเปิดเผยข้อมูลสำหรับธุรกิจประกันภัย</w:t>
      </w:r>
    </w:p>
    <w:p w14:paraId="4665E106" w14:textId="77777777" w:rsidR="003D448D" w:rsidRDefault="003D448D" w:rsidP="003D448D">
      <w:pPr>
        <w:pStyle w:val="ListParagraph"/>
        <w:ind w:left="1998"/>
        <w:jc w:val="thaiDistribute"/>
        <w:rPr>
          <w:rFonts w:ascii="Browallia New" w:hAnsi="Browallia New" w:cs="Browallia New"/>
          <w:sz w:val="28"/>
          <w:szCs w:val="28"/>
          <w:lang w:val="th-TH" w:eastAsia="th-TH"/>
        </w:rPr>
      </w:pPr>
    </w:p>
    <w:p w14:paraId="52938F8C" w14:textId="0EED731D" w:rsidR="00252E11" w:rsidRPr="00D65EAC" w:rsidRDefault="00252E11" w:rsidP="00D65EAC">
      <w:pPr>
        <w:pStyle w:val="ListParagraph"/>
        <w:ind w:left="1998"/>
        <w:jc w:val="thaiDistribute"/>
        <w:rPr>
          <w:rFonts w:ascii="Browallia New" w:hAnsi="Browallia New" w:cs="Browallia New"/>
          <w:sz w:val="28"/>
          <w:szCs w:val="28"/>
          <w:lang w:val="th-TH" w:eastAsia="th-TH"/>
        </w:rPr>
      </w:pPr>
      <w:r w:rsidRPr="00D65EAC">
        <w:rPr>
          <w:rFonts w:ascii="Browallia New" w:hAnsi="Browallia New" w:cs="Browallia New"/>
          <w:sz w:val="28"/>
          <w:szCs w:val="28"/>
          <w:cs/>
          <w:lang w:val="th-TH" w:eastAsia="th-TH"/>
        </w:rPr>
        <w:t>การปฏิรูปอัตราดอกเบี้ยอ้างอิง</w:t>
      </w:r>
      <w:r w:rsidRPr="00D65EAC">
        <w:rPr>
          <w:rFonts w:ascii="Browallia New" w:hAnsi="Browallia New" w:cs="Browallia New"/>
          <w:sz w:val="28"/>
          <w:szCs w:val="28"/>
          <w:lang w:val="th-TH" w:eastAsia="th-TH"/>
        </w:rPr>
        <w:t>-</w:t>
      </w:r>
      <w:r w:rsidRPr="00D65EAC">
        <w:rPr>
          <w:rFonts w:ascii="Browallia New" w:hAnsi="Browallia New" w:cs="Browallia New"/>
          <w:sz w:val="28"/>
          <w:szCs w:val="28"/>
          <w:cs/>
          <w:lang w:val="th-TH" w:eastAsia="th-TH"/>
        </w:rPr>
        <w:t xml:space="preserve">ระยะที่ </w:t>
      </w:r>
      <w:r w:rsidRPr="00D65EAC">
        <w:rPr>
          <w:rFonts w:ascii="Browallia New" w:hAnsi="Browallia New" w:cs="Browallia New"/>
          <w:sz w:val="28"/>
          <w:szCs w:val="28"/>
          <w:lang w:val="th-TH" w:eastAsia="th-TH"/>
        </w:rPr>
        <w:t>2 (</w:t>
      </w:r>
      <w:r w:rsidRPr="00D65EAC">
        <w:rPr>
          <w:rFonts w:ascii="Browallia New" w:hAnsi="Browallia New" w:cs="Browallia New"/>
          <w:sz w:val="28"/>
          <w:szCs w:val="28"/>
          <w:cs/>
          <w:lang w:val="th-TH" w:eastAsia="th-TH"/>
        </w:rPr>
        <w:t xml:space="preserve">การปรับปรุงระยะที่ </w:t>
      </w:r>
      <w:r w:rsidRPr="00D65EAC">
        <w:rPr>
          <w:rFonts w:ascii="Browallia New" w:hAnsi="Browallia New" w:cs="Browallia New"/>
          <w:sz w:val="28"/>
          <w:szCs w:val="28"/>
          <w:lang w:val="th-TH" w:eastAsia="th-TH"/>
        </w:rPr>
        <w:t xml:space="preserve">2) </w:t>
      </w:r>
      <w:r w:rsidRPr="00D65EAC">
        <w:rPr>
          <w:rFonts w:ascii="Browallia New" w:hAnsi="Browallia New" w:cs="Browallia New"/>
          <w:sz w:val="28"/>
          <w:szCs w:val="28"/>
          <w:cs/>
          <w:lang w:val="th-TH" w:eastAsia="th-TH"/>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D65EAC">
        <w:rPr>
          <w:rFonts w:ascii="Browallia New" w:hAnsi="Browallia New" w:cs="Browallia New" w:hint="cs"/>
          <w:sz w:val="28"/>
          <w:szCs w:val="28"/>
          <w:cs/>
          <w:lang w:val="th-TH" w:eastAsia="th-TH"/>
        </w:rPr>
        <w:t>ม</w:t>
      </w:r>
      <w:r w:rsidRPr="00D65EAC">
        <w:rPr>
          <w:rFonts w:ascii="Browallia New" w:hAnsi="Browallia New" w:cs="Browallia New"/>
          <w:sz w:val="28"/>
          <w:szCs w:val="28"/>
          <w:cs/>
          <w:lang w:val="th-TH" w:eastAsia="th-TH"/>
        </w:rPr>
        <w:t>สัมพันธ์ของการป้องกันความเสี่ยงที่อาจจะเกิดขึ้นจากการเปลี่ยนอัตราดอกเบี้ยอ้างอิงไปใช้อัตราดอกเบี้ยอ้างอิงอื่นแทน</w:t>
      </w:r>
    </w:p>
    <w:p w14:paraId="01F6D6FD" w14:textId="77777777" w:rsidR="00252E11" w:rsidRPr="00D65EAC" w:rsidRDefault="00252E11" w:rsidP="00D65EAC">
      <w:pPr>
        <w:pStyle w:val="ListParagraph"/>
        <w:ind w:left="1998"/>
        <w:jc w:val="thaiDistribute"/>
        <w:rPr>
          <w:rFonts w:ascii="Browallia New" w:hAnsi="Browallia New" w:cs="Browallia New"/>
          <w:sz w:val="28"/>
          <w:szCs w:val="28"/>
          <w:lang w:val="th-TH" w:eastAsia="th-TH"/>
        </w:rPr>
      </w:pPr>
    </w:p>
    <w:p w14:paraId="2AE208CC" w14:textId="68863911" w:rsidR="00842ED1" w:rsidRDefault="00252E11" w:rsidP="001A2994">
      <w:pPr>
        <w:pStyle w:val="ListParagraph"/>
        <w:ind w:left="1998"/>
        <w:jc w:val="thaiDistribute"/>
        <w:rPr>
          <w:rFonts w:ascii="Browallia New" w:eastAsia="Arial Unicode MS" w:hAnsi="Browallia New" w:cs="Browallia New"/>
          <w:sz w:val="28"/>
          <w:szCs w:val="28"/>
          <w:lang w:val="th-TH" w:eastAsia="th-TH"/>
        </w:rPr>
      </w:pPr>
      <w:r w:rsidRPr="00D65EAC">
        <w:rPr>
          <w:rFonts w:ascii="Browallia New" w:hAnsi="Browallia New" w:cs="Browallia New"/>
          <w:sz w:val="28"/>
          <w:szCs w:val="28"/>
          <w:cs/>
          <w:lang w:val="th-TH" w:eastAsia="th-TH"/>
        </w:rPr>
        <w:lastRenderedPageBreak/>
        <w:t>อย่างไรก็ตาม การเปลี่ยนแปลงดังกล่าวไม่มีผลกระทบอย่างเป็นสาระสำคัญต่องบการเงินของกลุ่มบริษัท</w:t>
      </w:r>
    </w:p>
    <w:p w14:paraId="42C4A35F" w14:textId="77777777" w:rsidR="001A2994" w:rsidRPr="00890905" w:rsidRDefault="001A2994" w:rsidP="001A2994">
      <w:pPr>
        <w:pStyle w:val="ListParagraph"/>
        <w:ind w:left="1998"/>
        <w:jc w:val="thaiDistribute"/>
        <w:rPr>
          <w:rFonts w:ascii="Browallia New" w:eastAsia="Arial Unicode MS" w:hAnsi="Browallia New" w:cs="Browallia New"/>
          <w:color w:val="000000"/>
          <w:sz w:val="24"/>
          <w:szCs w:val="24"/>
          <w:lang w:eastAsia="th-TH"/>
        </w:rPr>
      </w:pPr>
    </w:p>
    <w:p w14:paraId="20FE7E31" w14:textId="1F88C992" w:rsidR="00017B68" w:rsidRPr="00A5756F" w:rsidRDefault="00017B68" w:rsidP="00A5756F">
      <w:pPr>
        <w:pStyle w:val="CordiaNew"/>
        <w:numPr>
          <w:ilvl w:val="3"/>
          <w:numId w:val="18"/>
        </w:numPr>
        <w:tabs>
          <w:tab w:val="clear" w:pos="4153"/>
          <w:tab w:val="left" w:pos="426"/>
          <w:tab w:val="left" w:pos="1620"/>
        </w:tabs>
        <w:ind w:hanging="648"/>
        <w:jc w:val="thaiDistribute"/>
        <w:rPr>
          <w:rFonts w:ascii="Browallia New" w:eastAsia="Arial Unicode MS" w:hAnsi="Browallia New" w:cs="Browallia New"/>
          <w:sz w:val="28"/>
          <w:szCs w:val="28"/>
          <w:lang w:val="th-TH"/>
        </w:rPr>
      </w:pPr>
      <w:r w:rsidRPr="00A5756F">
        <w:rPr>
          <w:rFonts w:ascii="Browallia New" w:eastAsia="Arial Unicode MS" w:hAnsi="Browallia New" w:cs="Browallia New"/>
          <w:sz w:val="28"/>
          <w:szCs w:val="28"/>
          <w:cs/>
          <w:lang w:val="th-TH"/>
        </w:rPr>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A5756F">
        <w:rPr>
          <w:rFonts w:ascii="Browallia New" w:eastAsia="Arial Unicode MS" w:hAnsi="Browallia New" w:cs="Browallia New"/>
          <w:sz w:val="28"/>
          <w:szCs w:val="28"/>
          <w:lang w:val="th-TH"/>
        </w:rPr>
        <w:t>1</w:t>
      </w:r>
      <w:r w:rsidRPr="00A5756F">
        <w:rPr>
          <w:rFonts w:ascii="Browallia New" w:eastAsia="Arial Unicode MS" w:hAnsi="Browallia New" w:cs="Browallia New"/>
          <w:sz w:val="28"/>
          <w:szCs w:val="28"/>
          <w:cs/>
          <w:lang w:val="th-TH"/>
        </w:rPr>
        <w:t xml:space="preserve"> มกราคม </w:t>
      </w:r>
      <w:r w:rsidRPr="00A5756F">
        <w:rPr>
          <w:rFonts w:ascii="Browallia New" w:eastAsia="Arial Unicode MS" w:hAnsi="Browallia New" w:cs="Browallia New"/>
          <w:sz w:val="28"/>
          <w:szCs w:val="28"/>
          <w:lang w:val="th-TH"/>
        </w:rPr>
        <w:t>2566</w:t>
      </w:r>
      <w:r w:rsidRPr="00A5756F">
        <w:rPr>
          <w:rFonts w:ascii="Browallia New" w:eastAsia="Arial Unicode MS" w:hAnsi="Browallia New" w:cs="Browallia New"/>
          <w:sz w:val="28"/>
          <w:szCs w:val="28"/>
          <w:cs/>
          <w:lang w:val="th-TH"/>
        </w:rPr>
        <w:t xml:space="preserve"> มีดังนี้</w:t>
      </w:r>
    </w:p>
    <w:p w14:paraId="110DF1BC" w14:textId="77777777" w:rsidR="00A717A6" w:rsidRPr="009F42DD" w:rsidRDefault="00A717A6" w:rsidP="00F3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th-TH"/>
        </w:rPr>
      </w:pPr>
    </w:p>
    <w:p w14:paraId="2066F28D" w14:textId="0C3E390A" w:rsidR="00A717A6" w:rsidRPr="00DB3104" w:rsidRDefault="00053117" w:rsidP="00A53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980"/>
        <w:jc w:val="thaiDistribute"/>
        <w:rPr>
          <w:rFonts w:ascii="Browallia New" w:eastAsia="Arial Unicode MS" w:hAnsi="Browallia New" w:cs="Browallia New"/>
          <w:b/>
          <w:i/>
          <w:sz w:val="28"/>
          <w:szCs w:val="28"/>
          <w:u w:val="single"/>
          <w:lang w:val="en-GB"/>
        </w:rPr>
      </w:pPr>
      <w:r w:rsidRPr="00DB3104">
        <w:rPr>
          <w:rFonts w:ascii="Browallia New" w:eastAsia="Arial Unicode MS" w:hAnsi="Browallia New" w:cs="Browallia New"/>
          <w:b/>
          <w:i/>
          <w:sz w:val="28"/>
          <w:szCs w:val="28"/>
          <w:u w:val="single"/>
          <w:cs/>
          <w:lang w:val="en-GB"/>
        </w:rPr>
        <w:t>มาตรฐานการบัญชีฉบับที่</w:t>
      </w:r>
      <w:r>
        <w:rPr>
          <w:rFonts w:ascii="Browallia New" w:eastAsia="Arial Unicode MS" w:hAnsi="Browallia New" w:cs="Browallia New"/>
          <w:bCs/>
          <w:iCs/>
          <w:sz w:val="28"/>
          <w:szCs w:val="28"/>
          <w:u w:val="single"/>
          <w:cs/>
          <w:lang w:val="en-GB"/>
        </w:rPr>
        <w:t xml:space="preserve"> </w:t>
      </w:r>
      <w:r w:rsidR="00C16F34" w:rsidRPr="00DC020A">
        <w:rPr>
          <w:rFonts w:ascii="Browallia New" w:eastAsia="Arial Unicode MS" w:hAnsi="Browallia New" w:cs="Browallia New"/>
          <w:bCs/>
          <w:iCs/>
          <w:sz w:val="28"/>
          <w:szCs w:val="28"/>
          <w:u w:val="single"/>
        </w:rPr>
        <w:t>16</w:t>
      </w:r>
      <w:r w:rsidRPr="00DB3104">
        <w:rPr>
          <w:rFonts w:ascii="Browallia New" w:eastAsia="Arial Unicode MS" w:hAnsi="Browallia New" w:cs="Browallia New"/>
          <w:bCs/>
          <w:iCs/>
          <w:sz w:val="28"/>
          <w:szCs w:val="28"/>
          <w:u w:val="single"/>
          <w:cs/>
          <w:lang w:val="en-GB"/>
        </w:rPr>
        <w:t xml:space="preserve"> </w:t>
      </w:r>
      <w:r w:rsidRPr="00DB3104">
        <w:rPr>
          <w:rFonts w:ascii="Browallia New" w:eastAsia="Arial Unicode MS" w:hAnsi="Browallia New" w:cs="Browallia New"/>
          <w:b/>
          <w:i/>
          <w:sz w:val="28"/>
          <w:szCs w:val="28"/>
          <w:u w:val="single"/>
          <w:cs/>
          <w:lang w:val="en-GB"/>
        </w:rPr>
        <w:t>เรื่อง ที่ดิน อาคารและอุปกรณ์</w:t>
      </w:r>
      <w:r w:rsidR="00F46B29" w:rsidRPr="00DB3104">
        <w:rPr>
          <w:rFonts w:ascii="Browallia New" w:eastAsia="Arial Unicode MS" w:hAnsi="Browallia New" w:cs="Browallia New"/>
          <w:b/>
          <w:i/>
          <w:sz w:val="28"/>
          <w:szCs w:val="28"/>
          <w:u w:val="single"/>
          <w:cs/>
          <w:lang w:val="en-GB"/>
        </w:rPr>
        <w:t xml:space="preserve"> </w:t>
      </w:r>
    </w:p>
    <w:p w14:paraId="42E2AA4B" w14:textId="0A56B9FE" w:rsidR="00546D48" w:rsidRPr="00546D48" w:rsidRDefault="00546D48" w:rsidP="00D02397">
      <w:pPr>
        <w:pStyle w:val="ListParagraph"/>
        <w:tabs>
          <w:tab w:val="clear" w:pos="454"/>
          <w:tab w:val="clear" w:pos="680"/>
          <w:tab w:val="clear" w:pos="1644"/>
          <w:tab w:val="clear" w:pos="1871"/>
          <w:tab w:val="left" w:pos="1985"/>
          <w:tab w:val="left" w:pos="2268"/>
        </w:tabs>
        <w:ind w:left="1980"/>
        <w:jc w:val="thaiDistribute"/>
        <w:rPr>
          <w:rFonts w:ascii="Browallia New" w:eastAsia="Arial Unicode MS" w:hAnsi="Browallia New" w:cs="Browallia New"/>
          <w:sz w:val="28"/>
          <w:szCs w:val="28"/>
          <w:lang w:val="en-GB"/>
        </w:rPr>
      </w:pPr>
      <w:r w:rsidRPr="00546D48">
        <w:rPr>
          <w:rFonts w:ascii="Browallia New" w:eastAsia="Arial Unicode MS" w:hAnsi="Browallia New" w:cs="Browallia New" w:hint="cs"/>
          <w:sz w:val="28"/>
          <w:szCs w:val="28"/>
          <w:cs/>
          <w:lang w:val="en-GB"/>
        </w:rPr>
        <w:t>การปรับปรุง</w:t>
      </w:r>
      <w:r w:rsidRPr="00546D48">
        <w:rPr>
          <w:rFonts w:ascii="Browallia New" w:eastAsia="Arial Unicode MS" w:hAnsi="Browallia New" w:cs="Browallia New"/>
          <w:sz w:val="28"/>
          <w:szCs w:val="28"/>
          <w:cs/>
          <w:lang w:val="en-GB"/>
        </w:rPr>
        <w:t>กำหนดให้รับรู้มูลค่าของสิ่งตอบแทนที่ได้รับจากการขายรายการต่างๆ ที่ผลิตได้ในช่วงการเตรียมความพร้อมของสินทรัพย์</w:t>
      </w:r>
      <w:r w:rsidRPr="00546D48">
        <w:rPr>
          <w:rFonts w:ascii="Browallia New" w:eastAsia="Arial Unicode MS" w:hAnsi="Browallia New" w:cs="Browallia New" w:hint="cs"/>
          <w:sz w:val="28"/>
          <w:szCs w:val="28"/>
          <w:cs/>
          <w:lang w:val="en-GB"/>
        </w:rPr>
        <w:t>ให้</w:t>
      </w:r>
      <w:r w:rsidRPr="00546D48">
        <w:rPr>
          <w:rFonts w:ascii="Browallia New" w:eastAsia="Arial Unicode MS" w:hAnsi="Browallia New" w:cs="Browallia New"/>
          <w:sz w:val="28"/>
          <w:szCs w:val="28"/>
          <w:cs/>
          <w:lang w:val="en-GB"/>
        </w:rPr>
        <w:t>อยู่ในสภาพพร้อมใช้งานตาม</w:t>
      </w:r>
      <w:r w:rsidRPr="00546D48">
        <w:rPr>
          <w:rFonts w:ascii="Browallia New" w:eastAsia="Arial Unicode MS" w:hAnsi="Browallia New" w:cs="Browallia New" w:hint="cs"/>
          <w:sz w:val="28"/>
          <w:szCs w:val="28"/>
          <w:cs/>
          <w:lang w:val="en-GB"/>
        </w:rPr>
        <w:t>ความ</w:t>
      </w:r>
      <w:r w:rsidRPr="00546D48">
        <w:rPr>
          <w:rFonts w:ascii="Browallia New" w:eastAsia="Arial Unicode MS" w:hAnsi="Browallia New" w:cs="Browallia New"/>
          <w:sz w:val="28"/>
          <w:szCs w:val="28"/>
          <w:cs/>
          <w:lang w:val="en-GB"/>
        </w:rPr>
        <w:t>ประสงค์ของ</w:t>
      </w:r>
      <w:r w:rsidR="006D6F24">
        <w:rPr>
          <w:rFonts w:ascii="Browallia New" w:eastAsia="Arial Unicode MS" w:hAnsi="Browallia New" w:cs="Browallia New"/>
          <w:sz w:val="28"/>
          <w:szCs w:val="28"/>
          <w:lang w:val="en-GB"/>
        </w:rPr>
        <w:br/>
      </w:r>
      <w:r w:rsidRPr="00546D48">
        <w:rPr>
          <w:rFonts w:ascii="Browallia New" w:eastAsia="Arial Unicode MS" w:hAnsi="Browallia New" w:cs="Browallia New"/>
          <w:sz w:val="28"/>
          <w:szCs w:val="28"/>
          <w:cs/>
          <w:lang w:val="en-GB"/>
        </w:rPr>
        <w:t>ฝ่ายบริหาร เป็นรายได้แทนการนำไปห</w:t>
      </w:r>
      <w:r w:rsidRPr="00546D48">
        <w:rPr>
          <w:rFonts w:ascii="Browallia New" w:eastAsia="Arial Unicode MS" w:hAnsi="Browallia New" w:cs="Browallia New" w:hint="cs"/>
          <w:sz w:val="28"/>
          <w:szCs w:val="28"/>
          <w:cs/>
          <w:lang w:val="en-GB"/>
        </w:rPr>
        <w:t>ั</w:t>
      </w:r>
      <w:r w:rsidRPr="00546D48">
        <w:rPr>
          <w:rFonts w:ascii="Browallia New" w:eastAsia="Arial Unicode MS" w:hAnsi="Browallia New" w:cs="Browallia New"/>
          <w:sz w:val="28"/>
          <w:szCs w:val="28"/>
          <w:cs/>
          <w:lang w:val="en-GB"/>
        </w:rPr>
        <w:t>กออกจากต้นทุนของที่ดิน อาคารและอุปกรณ์นั้น</w:t>
      </w:r>
    </w:p>
    <w:p w14:paraId="162CE8BA" w14:textId="77777777" w:rsidR="00432717" w:rsidRPr="009F42DD" w:rsidRDefault="00432717" w:rsidP="00432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th-TH"/>
        </w:rPr>
      </w:pPr>
    </w:p>
    <w:p w14:paraId="46FFE6F9" w14:textId="38655AB5" w:rsidR="00024283" w:rsidRPr="00DB3104" w:rsidRDefault="00432717" w:rsidP="00D0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980"/>
        <w:jc w:val="thaiDistribute"/>
        <w:rPr>
          <w:rFonts w:ascii="Browallia New" w:eastAsia="Arial Unicode MS" w:hAnsi="Browallia New" w:cs="Browallia New"/>
          <w:b/>
          <w:i/>
          <w:sz w:val="28"/>
          <w:szCs w:val="28"/>
          <w:u w:val="single"/>
          <w:lang w:val="en-GB"/>
        </w:rPr>
      </w:pPr>
      <w:r w:rsidRPr="00DB3104">
        <w:rPr>
          <w:rFonts w:ascii="Browallia New" w:eastAsia="Arial Unicode MS" w:hAnsi="Browallia New" w:cs="Browallia New"/>
          <w:b/>
          <w:i/>
          <w:sz w:val="28"/>
          <w:szCs w:val="28"/>
          <w:u w:val="single"/>
          <w:cs/>
          <w:lang w:val="en-GB"/>
        </w:rPr>
        <w:t xml:space="preserve">มาตรฐานการบัญชีฉบับที่ </w:t>
      </w:r>
      <w:r w:rsidR="00C16F34" w:rsidRPr="00DC020A">
        <w:rPr>
          <w:rFonts w:ascii="Browallia New" w:eastAsia="Arial Unicode MS" w:hAnsi="Browallia New" w:cs="Browallia New"/>
          <w:bCs/>
          <w:iCs/>
          <w:sz w:val="28"/>
          <w:szCs w:val="28"/>
          <w:u w:val="single"/>
        </w:rPr>
        <w:t>37</w:t>
      </w:r>
      <w:r w:rsidRPr="00DC38A2">
        <w:rPr>
          <w:rFonts w:ascii="Browallia New" w:eastAsia="Arial Unicode MS" w:hAnsi="Browallia New" w:cs="Browallia New"/>
          <w:b/>
          <w:i/>
          <w:sz w:val="28"/>
          <w:szCs w:val="28"/>
          <w:u w:val="single"/>
          <w:cs/>
          <w:lang w:val="en-GB"/>
        </w:rPr>
        <w:t xml:space="preserve"> </w:t>
      </w:r>
      <w:r w:rsidRPr="00DB3104">
        <w:rPr>
          <w:rFonts w:ascii="Browallia New" w:eastAsia="Arial Unicode MS" w:hAnsi="Browallia New" w:cs="Browallia New"/>
          <w:b/>
          <w:i/>
          <w:sz w:val="28"/>
          <w:szCs w:val="28"/>
          <w:u w:val="single"/>
          <w:cs/>
          <w:lang w:val="en-GB"/>
        </w:rPr>
        <w:t>เรื่อง ประมาณการหนี้สิน หนี้สินที่อาจเกิดขึ้น</w:t>
      </w:r>
      <w:r w:rsidRPr="00DB3104">
        <w:rPr>
          <w:rFonts w:ascii="Browallia New" w:eastAsia="Arial Unicode MS" w:hAnsi="Browallia New" w:cs="Browallia New" w:hint="cs"/>
          <w:b/>
          <w:i/>
          <w:sz w:val="28"/>
          <w:szCs w:val="28"/>
          <w:u w:val="single"/>
          <w:cs/>
          <w:lang w:val="en-GB"/>
        </w:rPr>
        <w:t xml:space="preserve"> </w:t>
      </w:r>
      <w:r w:rsidRPr="00DB3104">
        <w:rPr>
          <w:rFonts w:ascii="Browallia New" w:eastAsia="Arial Unicode MS" w:hAnsi="Browallia New" w:cs="Browallia New"/>
          <w:b/>
          <w:i/>
          <w:sz w:val="28"/>
          <w:szCs w:val="28"/>
          <w:u w:val="single"/>
          <w:cs/>
          <w:lang w:val="en-GB"/>
        </w:rPr>
        <w:t>และสินทรัพย์ที่อาจเกิดขึ้น</w:t>
      </w:r>
      <w:r w:rsidRPr="00DB3104">
        <w:rPr>
          <w:rFonts w:ascii="Browallia New" w:eastAsia="Arial Unicode MS" w:hAnsi="Browallia New" w:cs="Browallia New" w:hint="cs"/>
          <w:b/>
          <w:i/>
          <w:sz w:val="28"/>
          <w:szCs w:val="28"/>
          <w:u w:val="single"/>
          <w:cs/>
          <w:lang w:val="en-GB"/>
        </w:rPr>
        <w:t xml:space="preserve"> </w:t>
      </w:r>
    </w:p>
    <w:p w14:paraId="30B13901" w14:textId="77777777" w:rsidR="00432717" w:rsidRPr="00432717" w:rsidRDefault="00432717" w:rsidP="00D02397">
      <w:pPr>
        <w:pStyle w:val="ListParagraph"/>
        <w:tabs>
          <w:tab w:val="clear" w:pos="454"/>
          <w:tab w:val="clear" w:pos="680"/>
          <w:tab w:val="clear" w:pos="1644"/>
          <w:tab w:val="clear" w:pos="1871"/>
          <w:tab w:val="left" w:pos="1985"/>
          <w:tab w:val="left" w:pos="2268"/>
        </w:tabs>
        <w:ind w:left="1980"/>
        <w:jc w:val="thaiDistribute"/>
        <w:rPr>
          <w:rFonts w:ascii="Browallia New" w:eastAsia="Arial Unicode MS" w:hAnsi="Browallia New" w:cs="Browallia New"/>
          <w:sz w:val="28"/>
          <w:szCs w:val="28"/>
          <w:cs/>
          <w:lang w:val="en-GB"/>
        </w:rPr>
      </w:pPr>
      <w:r w:rsidRPr="00432717">
        <w:rPr>
          <w:rFonts w:ascii="Browallia New" w:eastAsia="Arial Unicode MS" w:hAnsi="Browallia New" w:cs="Browallia New" w:hint="cs"/>
          <w:sz w:val="28"/>
          <w:szCs w:val="28"/>
          <w:cs/>
          <w:lang w:val="en-GB"/>
        </w:rPr>
        <w:t>การปรับปรุง</w:t>
      </w:r>
      <w:r w:rsidRPr="00432717">
        <w:rPr>
          <w:rFonts w:ascii="Browallia New" w:eastAsia="Arial Unicode MS" w:hAnsi="Browallia New" w:cs="Browallia New"/>
          <w:sz w:val="28"/>
          <w:szCs w:val="28"/>
          <w:cs/>
          <w:lang w:val="en-GB"/>
        </w:rPr>
        <w:t>อธิบายเพิ่มเติมในส่วนของต้นทุน</w:t>
      </w:r>
      <w:r w:rsidRPr="00432717">
        <w:rPr>
          <w:rFonts w:ascii="Browallia New" w:eastAsia="Arial Unicode MS" w:hAnsi="Browallia New" w:cs="Browallia New" w:hint="cs"/>
          <w:sz w:val="28"/>
          <w:szCs w:val="28"/>
          <w:cs/>
          <w:lang w:val="en-GB"/>
        </w:rPr>
        <w:t xml:space="preserve">ส่วนเพิ่มที่ต้องจ่ายเพื่อปฏิบัติตามสัญญาและการปันส่วนต้นทุนอื่นที่เกี่ยวข้องโดยตรง </w:t>
      </w:r>
      <w:r w:rsidRPr="00432717">
        <w:rPr>
          <w:rFonts w:ascii="Browallia New" w:eastAsia="Arial Unicode MS" w:hAnsi="Browallia New" w:cs="Browallia New"/>
          <w:sz w:val="28"/>
          <w:szCs w:val="28"/>
          <w:cs/>
          <w:lang w:val="en-GB"/>
        </w:rPr>
        <w:t>ที่ต้องนำมาพิจารณาว่าสัญญานั้นเป็นสัญญาที่สร้างภาระหรือไม่</w:t>
      </w:r>
    </w:p>
    <w:p w14:paraId="19E4A4B9" w14:textId="77777777" w:rsidR="00432717" w:rsidRPr="009F42DD" w:rsidRDefault="00432717" w:rsidP="00432717">
      <w:pPr>
        <w:rPr>
          <w:rFonts w:ascii="Browallia New" w:hAnsi="Browallia New" w:cs="Browallia New"/>
          <w:sz w:val="24"/>
          <w:szCs w:val="24"/>
          <w:lang w:val="th-TH" w:eastAsia="th-TH"/>
        </w:rPr>
      </w:pPr>
    </w:p>
    <w:p w14:paraId="738FFA03" w14:textId="086E6DED" w:rsidR="00432717" w:rsidRPr="00D02397" w:rsidRDefault="00432717" w:rsidP="00D0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980"/>
        <w:jc w:val="thaiDistribute"/>
        <w:rPr>
          <w:rFonts w:ascii="Browallia New" w:eastAsia="Arial Unicode MS" w:hAnsi="Browallia New" w:cs="Browallia New"/>
          <w:b/>
          <w:i/>
          <w:sz w:val="28"/>
          <w:szCs w:val="28"/>
          <w:u w:val="single"/>
          <w:cs/>
          <w:lang w:val="en-GB"/>
        </w:rPr>
      </w:pPr>
      <w:r w:rsidRPr="00D02397">
        <w:rPr>
          <w:rFonts w:ascii="Browallia New" w:eastAsia="Arial Unicode MS" w:hAnsi="Browallia New" w:cs="Browallia New"/>
          <w:b/>
          <w:i/>
          <w:sz w:val="28"/>
          <w:szCs w:val="28"/>
          <w:u w:val="single"/>
          <w:cs/>
          <w:lang w:val="en-GB"/>
        </w:rPr>
        <w:t xml:space="preserve">มาตรฐานการบัญชีฉบับที่ </w:t>
      </w:r>
      <w:r w:rsidRPr="00D02397">
        <w:rPr>
          <w:rFonts w:ascii="Browallia New" w:eastAsia="Arial Unicode MS" w:hAnsi="Browallia New" w:cs="Browallia New"/>
          <w:bCs/>
          <w:iCs/>
          <w:sz w:val="28"/>
          <w:szCs w:val="28"/>
          <w:u w:val="single"/>
          <w:lang w:val="en-GB"/>
        </w:rPr>
        <w:t>41</w:t>
      </w:r>
      <w:r w:rsidRPr="00D02397">
        <w:rPr>
          <w:rFonts w:ascii="Browallia New" w:eastAsia="Arial Unicode MS" w:hAnsi="Browallia New" w:cs="Browallia New"/>
          <w:b/>
          <w:i/>
          <w:sz w:val="28"/>
          <w:szCs w:val="28"/>
          <w:u w:val="single"/>
          <w:cs/>
          <w:lang w:val="en-GB"/>
        </w:rPr>
        <w:t xml:space="preserve"> เรื่อง เกษตรกรรม</w:t>
      </w:r>
    </w:p>
    <w:p w14:paraId="797C7914" w14:textId="77777777" w:rsidR="00432717" w:rsidRPr="00432717" w:rsidRDefault="00432717" w:rsidP="00D02397">
      <w:pPr>
        <w:pStyle w:val="ListParagraph"/>
        <w:tabs>
          <w:tab w:val="clear" w:pos="454"/>
          <w:tab w:val="clear" w:pos="680"/>
          <w:tab w:val="clear" w:pos="1644"/>
          <w:tab w:val="clear" w:pos="1871"/>
          <w:tab w:val="left" w:pos="1985"/>
          <w:tab w:val="left" w:pos="2268"/>
        </w:tabs>
        <w:ind w:left="1980"/>
        <w:jc w:val="thaiDistribute"/>
        <w:rPr>
          <w:rFonts w:ascii="Browallia New" w:eastAsia="Arial Unicode MS" w:hAnsi="Browallia New" w:cs="Browallia New"/>
          <w:sz w:val="28"/>
          <w:szCs w:val="28"/>
          <w:lang w:val="en-GB"/>
        </w:rPr>
      </w:pPr>
      <w:r w:rsidRPr="00432717">
        <w:rPr>
          <w:rFonts w:ascii="Browallia New" w:eastAsia="Arial Unicode MS" w:hAnsi="Browallia New" w:cs="Browallia New"/>
          <w:sz w:val="28"/>
          <w:szCs w:val="28"/>
          <w:cs/>
          <w:lang w:val="en-GB"/>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373DF4EB" w14:textId="77777777" w:rsidR="00432717" w:rsidRPr="009F42DD" w:rsidRDefault="00432717" w:rsidP="00432717">
      <w:pPr>
        <w:rPr>
          <w:rFonts w:ascii="Browallia New" w:hAnsi="Browallia New" w:cs="Browallia New"/>
          <w:sz w:val="24"/>
          <w:szCs w:val="24"/>
          <w:lang w:val="th-TH" w:eastAsia="th-TH"/>
        </w:rPr>
      </w:pPr>
    </w:p>
    <w:p w14:paraId="5EE9B090" w14:textId="602BFDE2" w:rsidR="00432717" w:rsidRPr="00D02397" w:rsidRDefault="00432717" w:rsidP="00D0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980"/>
        <w:jc w:val="thaiDistribute"/>
        <w:rPr>
          <w:rFonts w:ascii="Browallia New" w:eastAsia="Arial Unicode MS" w:hAnsi="Browallia New" w:cs="Browallia New"/>
          <w:b/>
          <w:i/>
          <w:sz w:val="28"/>
          <w:szCs w:val="28"/>
          <w:u w:val="single"/>
          <w:lang w:val="en-GB"/>
        </w:rPr>
      </w:pPr>
      <w:r w:rsidRPr="00D02397">
        <w:rPr>
          <w:rFonts w:ascii="Browallia New" w:eastAsia="Arial Unicode MS" w:hAnsi="Browallia New" w:cs="Browallia New"/>
          <w:b/>
          <w:i/>
          <w:sz w:val="28"/>
          <w:szCs w:val="28"/>
          <w:u w:val="single"/>
          <w:cs/>
          <w:lang w:val="en-GB"/>
        </w:rPr>
        <w:t xml:space="preserve">มาตรฐานการรายงานทางการเงินฉบับที่ </w:t>
      </w:r>
      <w:r w:rsidRPr="00D02397">
        <w:rPr>
          <w:rFonts w:ascii="Browallia New" w:eastAsia="Arial Unicode MS" w:hAnsi="Browallia New" w:cs="Browallia New"/>
          <w:bCs/>
          <w:iCs/>
          <w:sz w:val="28"/>
          <w:szCs w:val="28"/>
          <w:u w:val="single"/>
          <w:lang w:val="en-GB"/>
        </w:rPr>
        <w:t>1</w:t>
      </w:r>
      <w:r w:rsidRPr="00D02397">
        <w:rPr>
          <w:rFonts w:ascii="Browallia New" w:eastAsia="Arial Unicode MS" w:hAnsi="Browallia New" w:cs="Browallia New"/>
          <w:b/>
          <w:i/>
          <w:sz w:val="28"/>
          <w:szCs w:val="28"/>
          <w:u w:val="single"/>
          <w:cs/>
          <w:lang w:val="en-GB"/>
        </w:rPr>
        <w:t xml:space="preserve"> เรื่อง การนำมาตรฐานการรายงานทางการเงินมาใช้เป็นครั้งแรก</w:t>
      </w:r>
    </w:p>
    <w:p w14:paraId="72590D0C" w14:textId="77777777" w:rsidR="00432717" w:rsidRPr="00432717" w:rsidRDefault="00432717" w:rsidP="00D02397">
      <w:pPr>
        <w:pStyle w:val="ListParagraph"/>
        <w:tabs>
          <w:tab w:val="clear" w:pos="454"/>
          <w:tab w:val="clear" w:pos="680"/>
          <w:tab w:val="clear" w:pos="1644"/>
          <w:tab w:val="clear" w:pos="1871"/>
          <w:tab w:val="left" w:pos="1985"/>
          <w:tab w:val="left" w:pos="2268"/>
        </w:tabs>
        <w:ind w:left="1980"/>
        <w:jc w:val="thaiDistribute"/>
        <w:rPr>
          <w:rFonts w:ascii="Browallia New" w:eastAsia="Arial Unicode MS" w:hAnsi="Browallia New" w:cs="Browallia New"/>
          <w:sz w:val="28"/>
          <w:szCs w:val="28"/>
          <w:lang w:val="en-GB"/>
        </w:rPr>
      </w:pPr>
      <w:r w:rsidRPr="00432717">
        <w:rPr>
          <w:rFonts w:ascii="Browallia New" w:eastAsia="Arial Unicode MS" w:hAnsi="Browallia New" w:cs="Browallia New" w:hint="cs"/>
          <w:sz w:val="28"/>
          <w:szCs w:val="28"/>
          <w:cs/>
          <w:lang w:val="en-GB"/>
        </w:rPr>
        <w:t>การ</w:t>
      </w:r>
      <w:r w:rsidRPr="00432717">
        <w:rPr>
          <w:rFonts w:ascii="Browallia New" w:eastAsia="Arial Unicode MS" w:hAnsi="Browallia New" w:cs="Browallia New"/>
          <w:sz w:val="28"/>
          <w:szCs w:val="28"/>
          <w:cs/>
          <w:lang w:val="en-GB"/>
        </w:rPr>
        <w:t>ปรับปรุงให้ทางเลือกแก่บริษัทย่อยที่นำมาตรฐานกา</w:t>
      </w:r>
      <w:r w:rsidRPr="00432717">
        <w:rPr>
          <w:rFonts w:ascii="Browallia New" w:eastAsia="Arial Unicode MS" w:hAnsi="Browallia New" w:cs="Browallia New" w:hint="cs"/>
          <w:sz w:val="28"/>
          <w:szCs w:val="28"/>
          <w:cs/>
          <w:lang w:val="en-GB"/>
        </w:rPr>
        <w:t>ร</w:t>
      </w:r>
      <w:r w:rsidRPr="00432717">
        <w:rPr>
          <w:rFonts w:ascii="Browallia New" w:eastAsia="Arial Unicode MS" w:hAnsi="Browallia New" w:cs="Browallia New"/>
          <w:sz w:val="28"/>
          <w:szCs w:val="28"/>
          <w:cs/>
          <w:lang w:val="en-GB"/>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5BD5D10E" w14:textId="666605D4" w:rsidR="00432717" w:rsidRPr="009F42DD" w:rsidRDefault="00432717" w:rsidP="00432717">
      <w:pPr>
        <w:rPr>
          <w:rFonts w:ascii="Browallia New" w:eastAsia="Arial Unicode MS" w:hAnsi="Browallia New" w:cs="Browallia New"/>
          <w:sz w:val="24"/>
          <w:szCs w:val="24"/>
          <w:u w:val="single"/>
          <w:cs/>
          <w:lang w:eastAsia="th-TH"/>
        </w:rPr>
      </w:pPr>
    </w:p>
    <w:p w14:paraId="34C1EB8A" w14:textId="77777777" w:rsidR="00432717" w:rsidRPr="00D02397" w:rsidRDefault="00432717" w:rsidP="00D0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980"/>
        <w:jc w:val="thaiDistribute"/>
        <w:rPr>
          <w:rFonts w:ascii="Browallia New" w:eastAsia="Arial Unicode MS" w:hAnsi="Browallia New" w:cs="Browallia New"/>
          <w:b/>
          <w:i/>
          <w:sz w:val="28"/>
          <w:szCs w:val="28"/>
          <w:u w:val="single"/>
          <w:lang w:val="en-GB"/>
        </w:rPr>
      </w:pPr>
      <w:r w:rsidRPr="00D02397">
        <w:rPr>
          <w:rFonts w:ascii="Browallia New" w:eastAsia="Arial Unicode MS" w:hAnsi="Browallia New" w:cs="Browallia New" w:hint="cs"/>
          <w:b/>
          <w:i/>
          <w:sz w:val="28"/>
          <w:szCs w:val="28"/>
          <w:u w:val="single"/>
          <w:cs/>
          <w:lang w:val="en-GB"/>
        </w:rPr>
        <w:t xml:space="preserve">มาตรฐานการรายงานทางการเงินฉบับที่ </w:t>
      </w:r>
      <w:r w:rsidRPr="0051007F">
        <w:rPr>
          <w:rFonts w:ascii="Browallia New" w:eastAsia="Arial Unicode MS" w:hAnsi="Browallia New" w:cs="Browallia New"/>
          <w:bCs/>
          <w:iCs/>
          <w:sz w:val="28"/>
          <w:szCs w:val="28"/>
          <w:u w:val="single"/>
          <w:lang w:val="en-GB"/>
        </w:rPr>
        <w:t>3</w:t>
      </w:r>
      <w:r w:rsidRPr="00D02397">
        <w:rPr>
          <w:rFonts w:ascii="Browallia New" w:eastAsia="Arial Unicode MS" w:hAnsi="Browallia New" w:cs="Browallia New"/>
          <w:b/>
          <w:i/>
          <w:sz w:val="28"/>
          <w:szCs w:val="28"/>
          <w:u w:val="single"/>
          <w:lang w:val="en-GB"/>
        </w:rPr>
        <w:t xml:space="preserve"> </w:t>
      </w:r>
      <w:r w:rsidRPr="00D02397">
        <w:rPr>
          <w:rFonts w:ascii="Browallia New" w:eastAsia="Arial Unicode MS" w:hAnsi="Browallia New" w:cs="Browallia New" w:hint="cs"/>
          <w:b/>
          <w:i/>
          <w:sz w:val="28"/>
          <w:szCs w:val="28"/>
          <w:u w:val="single"/>
          <w:cs/>
          <w:lang w:val="en-GB"/>
        </w:rPr>
        <w:t>เรื่อง การรวมธุรกิจ</w:t>
      </w:r>
    </w:p>
    <w:p w14:paraId="5BD47402" w14:textId="77777777" w:rsidR="00432717" w:rsidRPr="00432717" w:rsidRDefault="00432717" w:rsidP="00D02397">
      <w:pPr>
        <w:pStyle w:val="ListParagraph"/>
        <w:tabs>
          <w:tab w:val="clear" w:pos="454"/>
          <w:tab w:val="clear" w:pos="680"/>
          <w:tab w:val="clear" w:pos="1644"/>
          <w:tab w:val="clear" w:pos="1871"/>
          <w:tab w:val="left" w:pos="1985"/>
          <w:tab w:val="left" w:pos="2268"/>
        </w:tabs>
        <w:ind w:left="1980"/>
        <w:jc w:val="thaiDistribute"/>
        <w:rPr>
          <w:rFonts w:ascii="Browallia New" w:eastAsia="Arial Unicode MS" w:hAnsi="Browallia New" w:cs="Browallia New"/>
          <w:sz w:val="28"/>
          <w:szCs w:val="28"/>
          <w:cs/>
          <w:lang w:val="en-GB"/>
        </w:rPr>
      </w:pPr>
      <w:r w:rsidRPr="00432717">
        <w:rPr>
          <w:rFonts w:ascii="Browallia New" w:eastAsia="Arial Unicode MS" w:hAnsi="Browallia New" w:cs="Browallia New"/>
          <w:sz w:val="28"/>
          <w:szCs w:val="28"/>
          <w:cs/>
          <w:lang w:val="en-GB"/>
        </w:rPr>
        <w:t>ปรับปรุงการอ้างอิงกรอบแนวคิด</w:t>
      </w:r>
      <w:r w:rsidRPr="00432717">
        <w:rPr>
          <w:rFonts w:ascii="Browallia New" w:eastAsia="Arial Unicode MS" w:hAnsi="Browallia New" w:cs="Browallia New" w:hint="cs"/>
          <w:sz w:val="28"/>
          <w:szCs w:val="28"/>
          <w:cs/>
          <w:lang w:val="en-GB"/>
        </w:rPr>
        <w:t>สำหรับการ</w:t>
      </w:r>
      <w:r w:rsidRPr="00432717">
        <w:rPr>
          <w:rFonts w:ascii="Browallia New" w:eastAsia="Arial Unicode MS" w:hAnsi="Browallia New" w:cs="Browallia New"/>
          <w:sz w:val="28"/>
          <w:szCs w:val="28"/>
          <w:cs/>
          <w:lang w:val="en-GB"/>
        </w:rPr>
        <w:t>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w:t>
      </w:r>
      <w:r w:rsidRPr="00432717">
        <w:rPr>
          <w:rFonts w:ascii="Browallia New" w:eastAsia="Arial Unicode MS" w:hAnsi="Browallia New" w:cs="Browallia New" w:hint="cs"/>
          <w:sz w:val="28"/>
          <w:szCs w:val="28"/>
          <w:cs/>
          <w:lang w:val="en-GB"/>
        </w:rPr>
        <w:t>ที่</w:t>
      </w:r>
      <w:r w:rsidRPr="00432717">
        <w:rPr>
          <w:rFonts w:ascii="Browallia New" w:eastAsia="Arial Unicode MS" w:hAnsi="Browallia New" w:cs="Browallia New"/>
          <w:sz w:val="28"/>
          <w:szCs w:val="28"/>
          <w:cs/>
          <w:lang w:val="en-GB"/>
        </w:rPr>
        <w:t>ไม่สามารถรับรู้รายการได้</w:t>
      </w:r>
    </w:p>
    <w:p w14:paraId="7621E62D" w14:textId="77777777" w:rsidR="00432717" w:rsidRPr="009F42DD" w:rsidRDefault="00432717" w:rsidP="00D02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th-TH" w:eastAsia="th-TH"/>
        </w:rPr>
      </w:pPr>
    </w:p>
    <w:p w14:paraId="6336E061" w14:textId="7BF160F7" w:rsidR="00432717" w:rsidRPr="0051007F" w:rsidRDefault="00432717" w:rsidP="00510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1980"/>
        <w:jc w:val="thaiDistribute"/>
        <w:rPr>
          <w:rFonts w:ascii="Browallia New" w:eastAsia="Arial Unicode MS" w:hAnsi="Browallia New" w:cs="Browallia New"/>
          <w:b/>
          <w:i/>
          <w:sz w:val="28"/>
          <w:szCs w:val="28"/>
          <w:u w:val="single"/>
          <w:lang w:val="en-GB"/>
        </w:rPr>
      </w:pPr>
      <w:r w:rsidRPr="0051007F">
        <w:rPr>
          <w:rFonts w:ascii="Browallia New" w:eastAsia="Arial Unicode MS" w:hAnsi="Browallia New" w:cs="Browallia New"/>
          <w:b/>
          <w:i/>
          <w:sz w:val="28"/>
          <w:szCs w:val="28"/>
          <w:u w:val="single"/>
          <w:cs/>
          <w:lang w:val="en-GB"/>
        </w:rPr>
        <w:t xml:space="preserve">มาตรฐานการรายงานทางการเงินฉบับที่ </w:t>
      </w:r>
      <w:r w:rsidRPr="0051007F">
        <w:rPr>
          <w:rFonts w:ascii="Browallia New" w:eastAsia="Arial Unicode MS" w:hAnsi="Browallia New" w:cs="Browallia New"/>
          <w:bCs/>
          <w:iCs/>
          <w:sz w:val="28"/>
          <w:szCs w:val="28"/>
          <w:u w:val="single"/>
          <w:lang w:val="en-GB"/>
        </w:rPr>
        <w:t>9</w:t>
      </w:r>
      <w:r w:rsidRPr="0051007F">
        <w:rPr>
          <w:rFonts w:ascii="Browallia New" w:eastAsia="Arial Unicode MS" w:hAnsi="Browallia New" w:cs="Browallia New"/>
          <w:bCs/>
          <w:iCs/>
          <w:sz w:val="28"/>
          <w:szCs w:val="28"/>
          <w:u w:val="single"/>
          <w:cs/>
          <w:lang w:val="en-GB"/>
        </w:rPr>
        <w:t xml:space="preserve"> </w:t>
      </w:r>
      <w:r w:rsidRPr="0051007F">
        <w:rPr>
          <w:rFonts w:ascii="Browallia New" w:eastAsia="Arial Unicode MS" w:hAnsi="Browallia New" w:cs="Browallia New"/>
          <w:b/>
          <w:i/>
          <w:sz w:val="28"/>
          <w:szCs w:val="28"/>
          <w:u w:val="single"/>
          <w:cs/>
          <w:lang w:val="en-GB"/>
        </w:rPr>
        <w:t>เรื่อง เครื่องมือทางการเงิน</w:t>
      </w:r>
    </w:p>
    <w:p w14:paraId="1063D9CC" w14:textId="77777777" w:rsidR="00432717" w:rsidRPr="00432717" w:rsidRDefault="00432717" w:rsidP="0051007F">
      <w:pPr>
        <w:pStyle w:val="ListParagraph"/>
        <w:tabs>
          <w:tab w:val="clear" w:pos="454"/>
          <w:tab w:val="clear" w:pos="680"/>
          <w:tab w:val="clear" w:pos="1644"/>
          <w:tab w:val="clear" w:pos="1871"/>
          <w:tab w:val="left" w:pos="1985"/>
          <w:tab w:val="left" w:pos="2268"/>
        </w:tabs>
        <w:ind w:left="1980"/>
        <w:jc w:val="thaiDistribute"/>
        <w:rPr>
          <w:rFonts w:ascii="Browallia New" w:eastAsia="Arial Unicode MS" w:hAnsi="Browallia New" w:cs="Browallia New"/>
          <w:sz w:val="28"/>
          <w:szCs w:val="28"/>
          <w:lang w:val="en-GB"/>
        </w:rPr>
      </w:pPr>
      <w:r w:rsidRPr="00432717">
        <w:rPr>
          <w:rFonts w:ascii="Browallia New" w:eastAsia="Arial Unicode MS" w:hAnsi="Browallia New" w:cs="Browallia New"/>
          <w:sz w:val="28"/>
          <w:szCs w:val="28"/>
          <w:cs/>
          <w:lang w:val="en-GB"/>
        </w:rPr>
        <w:t xml:space="preserve">การปรับปรุงอธิบายเพิ่มเติมเกี่ยวกับค่าธรรมเนียมในการพิจารณาตัดรายการหนี้สินทางการเงินด้วยวิธีร้อยละ </w:t>
      </w:r>
      <w:r w:rsidRPr="00432717">
        <w:rPr>
          <w:rFonts w:ascii="Browallia New" w:eastAsia="Arial Unicode MS" w:hAnsi="Browallia New" w:cs="Browallia New"/>
          <w:sz w:val="28"/>
          <w:szCs w:val="28"/>
          <w:lang w:val="en-GB"/>
        </w:rPr>
        <w:t>10</w:t>
      </w:r>
      <w:r w:rsidRPr="00432717">
        <w:rPr>
          <w:rFonts w:ascii="Browallia New" w:eastAsia="Arial Unicode MS" w:hAnsi="Browallia New" w:cs="Browallia New"/>
          <w:sz w:val="28"/>
          <w:szCs w:val="28"/>
          <w:cs/>
          <w:lang w:val="en-GB"/>
        </w:rPr>
        <w:t xml:space="preserve"> </w:t>
      </w:r>
      <w:r w:rsidRPr="00432717">
        <w:rPr>
          <w:rFonts w:ascii="Browallia New" w:eastAsia="Arial Unicode MS" w:hAnsi="Browallia New" w:cs="Browallia New" w:hint="cs"/>
          <w:sz w:val="28"/>
          <w:szCs w:val="28"/>
          <w:cs/>
          <w:lang w:val="en-GB"/>
        </w:rPr>
        <w:t>โดย</w:t>
      </w:r>
      <w:r w:rsidRPr="00432717">
        <w:rPr>
          <w:rFonts w:ascii="Browallia New" w:eastAsia="Arial Unicode MS" w:hAnsi="Browallia New" w:cs="Browallia New"/>
          <w:sz w:val="28"/>
          <w:szCs w:val="28"/>
          <w:cs/>
          <w:lang w:val="en-GB"/>
        </w:rPr>
        <w:t>ต้องมีการนำค่าธรรมเนียมจ่ายสุทธิ</w:t>
      </w:r>
      <w:r w:rsidRPr="00432717">
        <w:rPr>
          <w:rFonts w:ascii="Browallia New" w:eastAsia="Arial Unicode MS" w:hAnsi="Browallia New" w:cs="Browallia New" w:hint="cs"/>
          <w:sz w:val="28"/>
          <w:szCs w:val="28"/>
          <w:cs/>
          <w:lang w:val="en-GB"/>
        </w:rPr>
        <w:t>ด้วย</w:t>
      </w:r>
      <w:r w:rsidRPr="00432717">
        <w:rPr>
          <w:rFonts w:ascii="Browallia New" w:eastAsia="Arial Unicode MS" w:hAnsi="Browallia New" w:cs="Browallia New"/>
          <w:sz w:val="28"/>
          <w:szCs w:val="28"/>
          <w:cs/>
          <w:lang w:val="en-GB"/>
        </w:rPr>
        <w:t xml:space="preserve">ค่าธรรมเนียมรับมาคำนวณ </w:t>
      </w:r>
      <w:r w:rsidRPr="00432717">
        <w:rPr>
          <w:rFonts w:ascii="Browallia New" w:eastAsia="Arial Unicode MS" w:hAnsi="Browallia New" w:cs="Browallia New"/>
          <w:sz w:val="28"/>
          <w:szCs w:val="28"/>
          <w:lang w:val="en-GB"/>
        </w:rPr>
        <w:t>(</w:t>
      </w:r>
      <w:r w:rsidRPr="00432717">
        <w:rPr>
          <w:rFonts w:ascii="Browallia New" w:eastAsia="Arial Unicode MS" w:hAnsi="Browallia New" w:cs="Browallia New"/>
          <w:sz w:val="28"/>
          <w:szCs w:val="28"/>
          <w:cs/>
          <w:lang w:val="en-GB"/>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432717">
        <w:rPr>
          <w:rFonts w:ascii="Browallia New" w:eastAsia="Arial Unicode MS" w:hAnsi="Browallia New" w:cs="Browallia New" w:hint="cs"/>
          <w:sz w:val="28"/>
          <w:szCs w:val="28"/>
          <w:cs/>
          <w:lang w:val="en-GB"/>
        </w:rPr>
        <w:t>น</w:t>
      </w:r>
      <w:r w:rsidRPr="00432717">
        <w:rPr>
          <w:rFonts w:ascii="Browallia New" w:eastAsia="Arial Unicode MS" w:hAnsi="Browallia New" w:cs="Browallia New"/>
          <w:sz w:val="28"/>
          <w:szCs w:val="28"/>
          <w:lang w:val="en-GB"/>
        </w:rPr>
        <w:t>)</w:t>
      </w:r>
    </w:p>
    <w:p w14:paraId="61A72E24" w14:textId="77777777" w:rsidR="00432717" w:rsidRPr="00890905" w:rsidRDefault="00432717" w:rsidP="00432717">
      <w:pPr>
        <w:pStyle w:val="CordiaNew"/>
        <w:tabs>
          <w:tab w:val="clear" w:pos="4153"/>
          <w:tab w:val="left" w:pos="1620"/>
        </w:tabs>
        <w:ind w:left="2268"/>
        <w:jc w:val="thaiDistribute"/>
        <w:rPr>
          <w:rFonts w:ascii="Browallia New" w:eastAsia="Arial Unicode MS" w:hAnsi="Browallia New" w:cs="Browallia New"/>
          <w:color w:val="auto"/>
          <w:rtl/>
        </w:rPr>
      </w:pPr>
    </w:p>
    <w:p w14:paraId="65A1FC68" w14:textId="77777777" w:rsidR="00432717" w:rsidRPr="00ED2619" w:rsidRDefault="00432717" w:rsidP="0051007F">
      <w:pPr>
        <w:pStyle w:val="ListParagraph"/>
        <w:ind w:left="1080"/>
        <w:jc w:val="thaiDistribute"/>
        <w:rPr>
          <w:rFonts w:ascii="Browallia New" w:hAnsi="Browallia New" w:cs="Browallia New"/>
          <w:sz w:val="28"/>
          <w:szCs w:val="28"/>
          <w:cs/>
          <w:lang w:val="th-TH" w:eastAsia="th-TH"/>
        </w:rPr>
      </w:pPr>
      <w:r w:rsidRPr="00ED2619">
        <w:rPr>
          <w:rFonts w:ascii="Browallia New" w:hAnsi="Browallia New" w:cs="Browallia New" w:hint="cs"/>
          <w:sz w:val="28"/>
          <w:szCs w:val="28"/>
          <w:cs/>
          <w:lang w:val="th-TH" w:eastAsia="th-TH"/>
        </w:rPr>
        <w:t>อย่างไรก็ตาม กลุ่มบริษัทไม่ได้นำมาตรฐานการรายงานทางการเงินที่มีการปรับปรุงใหม่มาถือปฏิบัติก่อนวันบังคับใช้ และผู้บริหารเชื่อว่าจะไม่มีผลกระทบอย่างเป็นสาระสำคัญต่องบการเงินของกลุ่มบริษัท เมื่อนำมาตรฐานมาบังคับใช้</w:t>
      </w:r>
    </w:p>
    <w:p w14:paraId="5F197391" w14:textId="59EF73DC" w:rsidR="00AB345D" w:rsidRPr="00F403FA" w:rsidRDefault="00AB345D" w:rsidP="003018F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F403FA">
        <w:rPr>
          <w:rFonts w:ascii="Browallia New" w:hAnsi="Browallia New" w:cs="Browallia New"/>
          <w:b/>
          <w:bCs/>
          <w:sz w:val="28"/>
          <w:szCs w:val="28"/>
          <w:cs/>
          <w:lang w:val="en-GB"/>
        </w:rPr>
        <w:lastRenderedPageBreak/>
        <w:t>นโยบายการบัญชีที่สำคัญ</w:t>
      </w:r>
    </w:p>
    <w:p w14:paraId="6E73616E" w14:textId="77777777" w:rsidR="004C2FA1" w:rsidRPr="003018FC"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B6DBE68" w14:textId="23E77E96" w:rsidR="0047167C" w:rsidRPr="003018FC"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31CF5">
        <w:rPr>
          <w:rFonts w:ascii="Browallia New" w:hAnsi="Browallia New" w:cs="Browallia New"/>
          <w:i/>
          <w:sz w:val="28"/>
          <w:szCs w:val="28"/>
          <w:cs/>
        </w:rPr>
        <w:t>นโยบายการบัญชีที่นำเสนอดังต่อไปนี้ได้ถือปฏิบัติโดยสม่ำเสมอสำหรับงบการเงินทุกรอบระยะเวลาที่</w:t>
      </w:r>
      <w:r w:rsidR="0047167C" w:rsidRPr="00731CF5">
        <w:rPr>
          <w:rFonts w:ascii="Browallia New" w:hAnsi="Browallia New" w:cs="Browallia New"/>
          <w:i/>
          <w:sz w:val="28"/>
          <w:szCs w:val="28"/>
          <w:cs/>
        </w:rPr>
        <w:t>รายงาน</w:t>
      </w:r>
    </w:p>
    <w:p w14:paraId="1C2E88F4" w14:textId="77777777" w:rsidR="002F467A" w:rsidRPr="003018FC" w:rsidRDefault="002F467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34E1EF9" w14:textId="0939F7F7" w:rsidR="00041DDF" w:rsidRPr="003018FC" w:rsidRDefault="009D5DD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3018FC">
        <w:rPr>
          <w:rFonts w:ascii="Browallia New" w:hAnsi="Browallia New" w:cs="Browallia New"/>
          <w:i/>
          <w:sz w:val="28"/>
          <w:szCs w:val="28"/>
          <w:u w:val="single"/>
          <w:cs/>
        </w:rPr>
        <w:t>การรับรู้</w:t>
      </w:r>
      <w:r w:rsidR="003C32CA" w:rsidRPr="003018FC">
        <w:rPr>
          <w:rFonts w:ascii="Browallia New" w:hAnsi="Browallia New" w:cs="Browallia New"/>
          <w:i/>
          <w:sz w:val="28"/>
          <w:szCs w:val="28"/>
          <w:u w:val="single"/>
          <w:cs/>
        </w:rPr>
        <w:t>รายได้</w:t>
      </w:r>
    </w:p>
    <w:p w14:paraId="646EFBE7" w14:textId="133224F7" w:rsidR="00E0612C" w:rsidRPr="00731CF5" w:rsidRDefault="00E0612C"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31CF5">
        <w:rPr>
          <w:rFonts w:ascii="Browallia New" w:hAnsi="Browallia New" w:cs="Browallia New"/>
          <w:i/>
          <w:sz w:val="28"/>
          <w:szCs w:val="28"/>
          <w:cs/>
        </w:rPr>
        <w:t>รายได้รับรู้เมื่อลูกค้ามีอำนาจควบคุมในสินค้าหรือบริการด้วยจำนวนเงินที่สะท้อนถึงสิ่งตอบแทนที่</w:t>
      </w:r>
      <w:r w:rsidR="00CC1761" w:rsidRPr="00731CF5">
        <w:rPr>
          <w:rFonts w:ascii="Browallia New" w:hAnsi="Browallia New" w:cs="Browallia New"/>
          <w:i/>
          <w:sz w:val="28"/>
          <w:szCs w:val="28"/>
          <w:cs/>
        </w:rPr>
        <w:t>กลุ่ม</w:t>
      </w:r>
      <w:r w:rsidRPr="00731CF5">
        <w:rPr>
          <w:rFonts w:ascii="Browallia New" w:hAnsi="Browallia New" w:cs="Browallia New"/>
          <w:i/>
          <w:sz w:val="28"/>
          <w:szCs w:val="28"/>
          <w:cs/>
        </w:rPr>
        <w:t>บริษัท</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คาดว่าจะมีสิทธิได้รับ</w:t>
      </w:r>
      <w:r w:rsidRPr="00731CF5">
        <w:rPr>
          <w:rFonts w:ascii="Browallia New" w:hAnsi="Browallia New" w:cs="Browallia New"/>
          <w:i/>
          <w:sz w:val="28"/>
          <w:szCs w:val="28"/>
        </w:rPr>
        <w:t xml:space="preserve"> </w:t>
      </w:r>
      <w:r w:rsidRPr="00731CF5">
        <w:rPr>
          <w:rFonts w:ascii="Browallia New" w:hAnsi="Browallia New" w:cs="Browallia New"/>
          <w:i/>
          <w:sz w:val="28"/>
          <w:szCs w:val="28"/>
          <w:cs/>
        </w:rPr>
        <w:t>ซึ่งไม่รวมจำนวนเงินที่เก็บแทนบุคคลที่สาม</w:t>
      </w:r>
      <w:r w:rsidRPr="00731CF5">
        <w:rPr>
          <w:rFonts w:ascii="Browallia New" w:hAnsi="Browallia New" w:cs="Browallia New"/>
          <w:i/>
          <w:sz w:val="28"/>
          <w:szCs w:val="28"/>
        </w:rPr>
        <w:t xml:space="preserve"> </w:t>
      </w:r>
      <w:r w:rsidRPr="00731CF5">
        <w:rPr>
          <w:rFonts w:ascii="Browallia New" w:hAnsi="Browallia New" w:cs="Browallia New"/>
          <w:i/>
          <w:sz w:val="28"/>
          <w:szCs w:val="28"/>
          <w:cs/>
        </w:rPr>
        <w:t>ภาษีมูลค่าเพิ่ม</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โดยแสดงสุทธิจากส่วนลดการค้า</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และส่วนลดตามปริมาณ</w:t>
      </w:r>
      <w:r w:rsidR="00F46B29" w:rsidRPr="00F46B29">
        <w:rPr>
          <w:rFonts w:ascii="Browallia New" w:hAnsi="Browallia New" w:cs="Browallia New"/>
          <w:i/>
          <w:sz w:val="28"/>
          <w:szCs w:val="28"/>
        </w:rPr>
        <w:t xml:space="preserve"> </w:t>
      </w:r>
    </w:p>
    <w:p w14:paraId="67EF9404" w14:textId="77777777" w:rsidR="00AB345D" w:rsidRPr="00731CF5"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2166B4C" w14:textId="08F6CBA8" w:rsidR="00647E5E" w:rsidRPr="00E01055" w:rsidRDefault="00647E5E"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E01055">
        <w:rPr>
          <w:rFonts w:ascii="Browallia New" w:hAnsi="Browallia New" w:cs="Browallia New"/>
          <w:iCs/>
          <w:sz w:val="28"/>
          <w:szCs w:val="28"/>
          <w:cs/>
        </w:rPr>
        <w:t>รายได้จากการขายสินค้า</w:t>
      </w:r>
      <w:r w:rsidR="00E01055" w:rsidRPr="00E01055">
        <w:rPr>
          <w:rFonts w:ascii="Browallia New" w:hAnsi="Browallia New" w:cs="Browallia New" w:hint="cs"/>
          <w:iCs/>
          <w:sz w:val="28"/>
          <w:szCs w:val="28"/>
          <w:cs/>
        </w:rPr>
        <w:t>และบริการ</w:t>
      </w:r>
    </w:p>
    <w:p w14:paraId="45701DCD" w14:textId="10218C77" w:rsidR="00A306A9" w:rsidRPr="00E01055"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E01055">
        <w:rPr>
          <w:rFonts w:ascii="Browallia New" w:hAnsi="Browallia New" w:cs="Browallia New"/>
          <w:i/>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ในกรณีที่สัญญาที่ให้สิทธิลูกค้าในการคืนสินค้า</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ดังนั้น</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รายได้ที่รับรู้จะปรับปรุงด้วยประมาณการรับคืนสินค้าซึ่งประมาณการจากข้อมูลในอดีต</w:t>
      </w:r>
      <w:r w:rsidR="00F46B29" w:rsidRPr="00E01055">
        <w:rPr>
          <w:rFonts w:ascii="Browallia New" w:hAnsi="Browallia New" w:cs="Browallia New"/>
          <w:i/>
          <w:sz w:val="28"/>
          <w:szCs w:val="28"/>
        </w:rPr>
        <w:t xml:space="preserve"> </w:t>
      </w:r>
    </w:p>
    <w:p w14:paraId="79340A26" w14:textId="77777777" w:rsidR="00A306A9" w:rsidRPr="00E01055"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CB5EF5A" w14:textId="22BFD4EC" w:rsidR="00B9032F" w:rsidRPr="003018FC"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E01055">
        <w:rPr>
          <w:rFonts w:ascii="Browallia New" w:hAnsi="Browallia New" w:cs="Browallia New"/>
          <w:i/>
          <w:sz w:val="28"/>
          <w:szCs w:val="28"/>
          <w:cs/>
        </w:rPr>
        <w:t>รายได้จากการให้บริการรับรู้ตลอดช่วงเวลาหนึ่ง</w:t>
      </w:r>
      <w:r w:rsidR="00DE625E" w:rsidRPr="00E01055">
        <w:rPr>
          <w:rFonts w:ascii="Browallia New" w:hAnsi="Browallia New" w:cs="Browallia New"/>
          <w:i/>
          <w:sz w:val="28"/>
          <w:szCs w:val="28"/>
        </w:rPr>
        <w:t xml:space="preserve"> </w:t>
      </w:r>
      <w:r w:rsidRPr="00E01055">
        <w:rPr>
          <w:rFonts w:ascii="Browallia New" w:hAnsi="Browallia New" w:cs="Browallia New"/>
          <w:i/>
          <w:sz w:val="28"/>
          <w:szCs w:val="28"/>
          <w:cs/>
        </w:rPr>
        <w:t>ต้นทุนที่เกี่ยวข้องรับรู้ในกำไรหรือขาดทุนเมื่อเกิดขึ้น</w:t>
      </w:r>
      <w:r w:rsidR="00A37FC8"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สำหรับสัญญาที่มีการรวมการขายสินค้าและบริการเข้าด้วยกัน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กลุ่มบริษัทบันทึกสินค้าและบริการแยกจากกัน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หากสินค้าและบริการดังกล่าวแตกต่างกัน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หรือ</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มีการให้บริการหลายๆ</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ประเภทในรอบระยะเวลารายงานที่แตกต่างกัน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สิ่งตอบแทนที่ได้รับจะถูกปันส่วนให้กับสินค้าและบริการตามสัดส่วนของราคาขายที่เป็นเอกเทศของสินค้าและบริการนั้นๆ</w:t>
      </w:r>
      <w:r w:rsidR="00B9032F"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ซึ่งได้ระบุไว้ในรายงานการกำหนดราคาสินค้า</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หรือบริการที่</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กลุ่มบริษัทขายสินค้าและบริการเป็นเอกเทศแยกต่างหาก</w:t>
      </w:r>
      <w:r w:rsidR="00F46B29" w:rsidRPr="003018FC">
        <w:rPr>
          <w:rFonts w:ascii="Browallia New" w:hAnsi="Browallia New" w:cs="Browallia New"/>
          <w:i/>
          <w:sz w:val="28"/>
          <w:szCs w:val="28"/>
        </w:rPr>
        <w:t xml:space="preserve"> </w:t>
      </w:r>
    </w:p>
    <w:p w14:paraId="594192C5" w14:textId="77777777" w:rsidR="00844381" w:rsidRPr="003018FC" w:rsidRDefault="0084438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563D3E0B" w14:textId="77777777" w:rsidR="00AB345D" w:rsidRPr="003018FC"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3018FC">
        <w:rPr>
          <w:rFonts w:ascii="Browallia New" w:hAnsi="Browallia New" w:cs="Browallia New"/>
          <w:iCs/>
          <w:sz w:val="28"/>
          <w:szCs w:val="28"/>
          <w:cs/>
        </w:rPr>
        <w:t>รายได้ดอกผลจากสัญญาเช่าซื้อ</w:t>
      </w:r>
    </w:p>
    <w:p w14:paraId="06820983" w14:textId="3954A7E4" w:rsidR="002A681A" w:rsidRPr="003018FC" w:rsidRDefault="00CB7503"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018FC">
        <w:rPr>
          <w:rFonts w:ascii="Browallia New" w:hAnsi="Browallia New" w:cs="Browallia New" w:hint="cs"/>
          <w:i/>
          <w:sz w:val="28"/>
          <w:szCs w:val="28"/>
          <w:cs/>
        </w:rPr>
        <w:t>กลุ่ม</w:t>
      </w:r>
      <w:r w:rsidR="009D5DDA" w:rsidRPr="003018FC">
        <w:rPr>
          <w:rFonts w:ascii="Browallia New" w:hAnsi="Browallia New" w:cs="Browallia New"/>
          <w:i/>
          <w:sz w:val="28"/>
          <w:szCs w:val="28"/>
          <w:cs/>
        </w:rPr>
        <w:t>บริษัท</w:t>
      </w:r>
      <w:r w:rsidR="00D2767B" w:rsidRPr="003018FC">
        <w:rPr>
          <w:rFonts w:ascii="Browallia New" w:hAnsi="Browallia New" w:cs="Browallia New"/>
          <w:i/>
          <w:sz w:val="28"/>
          <w:szCs w:val="28"/>
          <w:cs/>
        </w:rPr>
        <w:t>บันทึกรายได้ดอกผลจากการให้บริการทางการเงินกิจการ</w:t>
      </w:r>
      <w:r w:rsidR="009D5DDA" w:rsidRPr="003018FC">
        <w:rPr>
          <w:rFonts w:ascii="Browallia New" w:hAnsi="Browallia New" w:cs="Browallia New"/>
          <w:i/>
          <w:sz w:val="28"/>
          <w:szCs w:val="28"/>
          <w:cs/>
        </w:rPr>
        <w:t>เช่าซื้อเป็นดอกผลที่ยังไม่ถือเป็นรายได้</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ณ</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วันที่เกิดรายการ</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และรับรู้รายได้ตามจำนวนงวดการผ่อนชำระโดยวิธีอัตราดอกเบี้ยที่แท้จริง</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การบันทึกรายได้จากการผ่อนชำระแต่ละงวดใช้ตามเกณฑ์คงค้าง</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(บันทึกในวันที่ครบกำหนดชำระค่างวดโดยไม่คำนึงว่าจะเก็บเงินได้หรือไม่)</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0013675F" w:rsidRPr="003018FC">
        <w:rPr>
          <w:rFonts w:ascii="Browallia New" w:hAnsi="Browallia New" w:cs="Browallia New" w:hint="cs"/>
          <w:i/>
          <w:sz w:val="28"/>
          <w:szCs w:val="28"/>
          <w:cs/>
        </w:rPr>
        <w:t>กลุ่ม</w:t>
      </w:r>
      <w:r w:rsidR="009D5DDA" w:rsidRPr="003018FC">
        <w:rPr>
          <w:rFonts w:ascii="Browallia New" w:hAnsi="Browallia New" w:cs="Browallia New"/>
          <w:i/>
          <w:sz w:val="28"/>
          <w:szCs w:val="28"/>
          <w:cs/>
        </w:rPr>
        <w:t>บริษัทหยุดรับรู้รายได้เมื่อลูกหนี้</w:t>
      </w:r>
      <w:r w:rsidR="00D2767B" w:rsidRPr="003018FC">
        <w:rPr>
          <w:rFonts w:ascii="Browallia New" w:hAnsi="Browallia New" w:cs="Browallia New"/>
          <w:i/>
          <w:sz w:val="28"/>
          <w:szCs w:val="28"/>
          <w:cs/>
        </w:rPr>
        <w:t>ผิดนัด</w:t>
      </w:r>
      <w:r w:rsidR="00963D0C" w:rsidRPr="003018FC">
        <w:rPr>
          <w:rFonts w:ascii="Browallia New" w:hAnsi="Browallia New" w:cs="Browallia New"/>
          <w:i/>
          <w:sz w:val="28"/>
          <w:szCs w:val="28"/>
          <w:cs/>
        </w:rPr>
        <w:t>ชำระค่างวดติดต่อกันเกินกว่า</w:t>
      </w:r>
      <w:r w:rsidR="00F46B29" w:rsidRPr="00F46B29">
        <w:rPr>
          <w:rFonts w:ascii="Browallia New" w:hAnsi="Browallia New" w:cs="Browallia New"/>
          <w:sz w:val="28"/>
          <w:szCs w:val="28"/>
        </w:rPr>
        <w:t xml:space="preserve"> </w:t>
      </w:r>
      <w:r w:rsidR="00963D0C" w:rsidRPr="00CB40BF">
        <w:rPr>
          <w:rFonts w:ascii="Browallia New" w:hAnsi="Browallia New" w:cs="Browallia New"/>
          <w:iCs/>
          <w:sz w:val="28"/>
          <w:szCs w:val="28"/>
        </w:rPr>
        <w:t>4</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งวดขึ้นไป</w:t>
      </w:r>
      <w:r w:rsidR="00F46B29" w:rsidRPr="00F46B29">
        <w:rPr>
          <w:rFonts w:ascii="Browallia New" w:hAnsi="Browallia New" w:cs="Browallia New" w:hint="cs"/>
          <w:sz w:val="28"/>
          <w:szCs w:val="28"/>
        </w:rPr>
        <w:t xml:space="preserve"> </w:t>
      </w:r>
      <w:r w:rsidR="009D5DDA" w:rsidRPr="003018FC">
        <w:rPr>
          <w:rFonts w:ascii="Browallia New" w:hAnsi="Browallia New" w:cs="Browallia New"/>
          <w:i/>
          <w:sz w:val="28"/>
          <w:szCs w:val="28"/>
          <w:cs/>
        </w:rPr>
        <w:t>นับแต่วันครบกำหนดชำระตามสัญญา</w:t>
      </w:r>
      <w:r w:rsidR="00F46B29" w:rsidRPr="00F46B29">
        <w:rPr>
          <w:rFonts w:ascii="Browallia New" w:hAnsi="Browallia New" w:cs="Browallia New"/>
          <w:sz w:val="28"/>
          <w:szCs w:val="28"/>
        </w:rPr>
        <w:t xml:space="preserve"> </w:t>
      </w:r>
      <w:r w:rsidR="00D2767B" w:rsidRPr="003018FC">
        <w:rPr>
          <w:rFonts w:ascii="Browallia New" w:hAnsi="Browallia New" w:cs="Browallia New"/>
          <w:i/>
          <w:sz w:val="28"/>
          <w:szCs w:val="28"/>
          <w:cs/>
        </w:rPr>
        <w:t>แต่ถ้า</w:t>
      </w:r>
      <w:r w:rsidR="009D5DDA" w:rsidRPr="003018FC">
        <w:rPr>
          <w:rFonts w:ascii="Browallia New" w:hAnsi="Browallia New" w:cs="Browallia New"/>
          <w:i/>
          <w:sz w:val="28"/>
          <w:szCs w:val="28"/>
          <w:cs/>
        </w:rPr>
        <w:t>มีข้อบ่งชี้ว่าลูกหนี้อาจจะไม่สามารถจ่ายชำระหนี้ได้</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บริษัทจะหยุดการรับรู้รายได้ทันที</w:t>
      </w:r>
    </w:p>
    <w:p w14:paraId="616D48C7" w14:textId="77777777" w:rsidR="008657B0" w:rsidRDefault="008657B0"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5D3CBAFE" w14:textId="388DE97D" w:rsidR="00AA4039" w:rsidRDefault="00AA4039"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AA4039">
        <w:rPr>
          <w:rFonts w:ascii="Browallia New" w:hAnsi="Browallia New" w:cs="Browallia New"/>
          <w:iCs/>
          <w:sz w:val="28"/>
          <w:szCs w:val="28"/>
          <w:cs/>
        </w:rPr>
        <w:t>รายได้จาก</w:t>
      </w:r>
      <w:r w:rsidR="00A95A8E">
        <w:rPr>
          <w:rFonts w:ascii="Browallia New" w:hAnsi="Browallia New" w:cs="Browallia New" w:hint="cs"/>
          <w:iCs/>
          <w:sz w:val="28"/>
          <w:szCs w:val="28"/>
          <w:cs/>
        </w:rPr>
        <w:t>การ</w:t>
      </w:r>
      <w:r w:rsidRPr="00AA4039">
        <w:rPr>
          <w:rFonts w:ascii="Browallia New" w:hAnsi="Browallia New" w:cs="Browallia New"/>
          <w:iCs/>
          <w:sz w:val="28"/>
          <w:szCs w:val="28"/>
          <w:cs/>
        </w:rPr>
        <w:t>ขายอสังหาริมทรัพย์</w:t>
      </w:r>
    </w:p>
    <w:p w14:paraId="63468A7E" w14:textId="740A9A55" w:rsidR="007D0269" w:rsidRDefault="0082537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025AC">
        <w:rPr>
          <w:rFonts w:ascii="Browallia New" w:hAnsi="Browallia New" w:cs="Browallia New"/>
          <w:i/>
          <w:sz w:val="28"/>
          <w:szCs w:val="28"/>
          <w:cs/>
        </w:rPr>
        <w:t>กลุ่มบริษัท</w:t>
      </w:r>
      <w:r w:rsidR="00AB345D" w:rsidRPr="00C025AC">
        <w:rPr>
          <w:rFonts w:ascii="Browallia New" w:hAnsi="Browallia New" w:cs="Browallia New"/>
          <w:i/>
          <w:sz w:val="28"/>
          <w:szCs w:val="28"/>
          <w:cs/>
        </w:rPr>
        <w:t>รับรู้รายได้จากการขายที่ดิน</w:t>
      </w:r>
      <w:r w:rsidR="00F46B29" w:rsidRPr="00F46B29">
        <w:rPr>
          <w:rFonts w:ascii="Browallia New" w:hAnsi="Browallia New" w:cs="Browallia New"/>
          <w:sz w:val="28"/>
          <w:szCs w:val="28"/>
        </w:rPr>
        <w:t xml:space="preserve"> </w:t>
      </w:r>
      <w:r w:rsidR="00AB345D" w:rsidRPr="00C025AC">
        <w:rPr>
          <w:rFonts w:ascii="Browallia New" w:hAnsi="Browallia New" w:cs="Browallia New"/>
          <w:i/>
          <w:sz w:val="28"/>
          <w:szCs w:val="28"/>
          <w:cs/>
        </w:rPr>
        <w:t>บ้านพร้อมที่ดินและรายได้จากการขายหน่วยในอาคารชุดพักอาศัยเมื่องานก่อสร้างเสร็จตามสัญญาและได้มีการโอนกรรมสิทธิ์ให้ผู้ซื้อหลังจากได้รับชำระจากผู้ซื้อครบถ้วนแล้ว</w:t>
      </w:r>
    </w:p>
    <w:p w14:paraId="2467216B" w14:textId="77777777" w:rsidR="004B6661" w:rsidRPr="00C025AC" w:rsidRDefault="004B6661"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F05B208" w14:textId="6D6ED7AA" w:rsidR="00A11A94" w:rsidRDefault="00A11A9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7812CB">
        <w:rPr>
          <w:rFonts w:ascii="Browallia New" w:hAnsi="Browallia New" w:cs="Browallia New"/>
          <w:iCs/>
          <w:sz w:val="28"/>
          <w:szCs w:val="28"/>
          <w:cs/>
        </w:rPr>
        <w:t>รายได้จากการให้เช่า</w:t>
      </w:r>
    </w:p>
    <w:p w14:paraId="61FFF9CA" w14:textId="0008A2EE" w:rsidR="00A11A94" w:rsidRPr="007812CB" w:rsidRDefault="007812CB"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812CB">
        <w:rPr>
          <w:rFonts w:ascii="Browallia New" w:hAnsi="Browallia New" w:cs="Browallia New"/>
          <w:i/>
          <w:sz w:val="28"/>
          <w:szCs w:val="28"/>
          <w:cs/>
        </w:rPr>
        <w:t>บริษัทรับรู้รายได้ค่าเช่าด้วยวิธีเส้นตรงตลอดช่วงเวลาการให้เช่า</w:t>
      </w:r>
    </w:p>
    <w:p w14:paraId="6EA9BB95" w14:textId="77777777" w:rsidR="007812CB" w:rsidRDefault="007812CB"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55EAFC1A" w14:textId="388BB087"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รายได้จากกิจการโรงแรม</w:t>
      </w:r>
    </w:p>
    <w:p w14:paraId="32D66177" w14:textId="2EE18304"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C025AC">
        <w:rPr>
          <w:rFonts w:ascii="Browallia New" w:hAnsi="Browallia New" w:cs="Browallia New"/>
          <w:i/>
          <w:sz w:val="28"/>
          <w:szCs w:val="28"/>
          <w:cs/>
        </w:rPr>
        <w:t>รายได้จากกิจการโรงแรมส่วนใหญ่ประกอบด้วยรายได้ค่าห้องพัก</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ค่าขายอาหารและเครื่องดื่ม</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และบริการที่เกี่ยวข้องอื่นซึ่งจะบันทึกเป็นรายได้ตามราคาในใบกำกับภาษี</w:t>
      </w:r>
      <w:r w:rsidR="00F46B29" w:rsidRPr="00F46B29">
        <w:rPr>
          <w:rFonts w:ascii="Browallia New" w:hAnsi="Browallia New" w:cs="Browallia New"/>
          <w:sz w:val="28"/>
          <w:szCs w:val="28"/>
        </w:rPr>
        <w:t xml:space="preserve"> </w:t>
      </w:r>
      <w:r w:rsidR="0016410A" w:rsidRPr="00C025AC">
        <w:rPr>
          <w:rFonts w:ascii="Browallia New" w:hAnsi="Browallia New" w:cs="Browallia New" w:hint="cs"/>
          <w:i/>
          <w:sz w:val="28"/>
          <w:szCs w:val="28"/>
          <w:cs/>
        </w:rPr>
        <w:t>(</w:t>
      </w:r>
      <w:r w:rsidRPr="00C025AC">
        <w:rPr>
          <w:rFonts w:ascii="Browallia New" w:hAnsi="Browallia New" w:cs="Browallia New"/>
          <w:i/>
          <w:sz w:val="28"/>
          <w:szCs w:val="28"/>
          <w:cs/>
        </w:rPr>
        <w:t>โดยไม่รวมภาษีมูลค่าเพิ่ม</w:t>
      </w:r>
      <w:r w:rsidR="0016410A" w:rsidRPr="00C025AC">
        <w:rPr>
          <w:rFonts w:ascii="Browallia New" w:hAnsi="Browallia New" w:cs="Browallia New" w:hint="cs"/>
          <w:i/>
          <w:sz w:val="28"/>
          <w:szCs w:val="28"/>
          <w:cs/>
        </w:rPr>
        <w:t>)</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สำหรับค่าสินค้าที่ได้ขายและค่าบริการที่ได้ให้บริการแล้วหลังจากหักส่วนลด</w:t>
      </w:r>
    </w:p>
    <w:p w14:paraId="34D50B20" w14:textId="1283D81A" w:rsidR="008D577D" w:rsidRDefault="008D577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279D670" w14:textId="77777777" w:rsidR="00B21799" w:rsidRDefault="00B2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r>
        <w:rPr>
          <w:rFonts w:ascii="Browallia New" w:hAnsi="Browallia New" w:cs="Browallia New"/>
          <w:iCs/>
          <w:sz w:val="28"/>
          <w:szCs w:val="28"/>
          <w:cs/>
        </w:rPr>
        <w:br w:type="page"/>
      </w:r>
    </w:p>
    <w:p w14:paraId="7DC4EA7C" w14:textId="2B50861B" w:rsidR="007812CB" w:rsidRPr="00D518E8" w:rsidRDefault="00D518E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D518E8">
        <w:rPr>
          <w:rFonts w:ascii="Browallia New" w:hAnsi="Browallia New" w:cs="Browallia New"/>
          <w:iCs/>
          <w:sz w:val="28"/>
          <w:szCs w:val="28"/>
          <w:cs/>
        </w:rPr>
        <w:lastRenderedPageBreak/>
        <w:t>รายได้ค่านายหน้าและบริการอื่น</w:t>
      </w:r>
    </w:p>
    <w:p w14:paraId="51D6FC84" w14:textId="6E739D8F" w:rsidR="00940906" w:rsidRPr="00C025AC" w:rsidRDefault="00510170" w:rsidP="0051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510170">
        <w:rPr>
          <w:rFonts w:ascii="Browallia New" w:hAnsi="Browallia New" w:cs="Browallia New"/>
          <w:i/>
          <w:sz w:val="28"/>
          <w:szCs w:val="28"/>
          <w:cs/>
        </w:rPr>
        <w:t>รายได้</w:t>
      </w:r>
      <w:r w:rsidR="00D518E8" w:rsidRPr="00510170">
        <w:rPr>
          <w:rFonts w:ascii="Browallia New" w:hAnsi="Browallia New" w:cs="Browallia New"/>
          <w:i/>
          <w:sz w:val="28"/>
          <w:szCs w:val="28"/>
          <w:cs/>
        </w:rPr>
        <w:t>ค่านายหน้า</w:t>
      </w:r>
      <w:r w:rsidR="00940906" w:rsidRPr="00D518E8">
        <w:rPr>
          <w:rFonts w:ascii="Browallia New" w:hAnsi="Browallia New" w:cs="Browallia New"/>
          <w:i/>
          <w:sz w:val="28"/>
          <w:szCs w:val="28"/>
          <w:cs/>
        </w:rPr>
        <w:t>สำหรับสัญญาที่</w:t>
      </w:r>
      <w:r w:rsidR="00A77180" w:rsidRPr="00D518E8">
        <w:rPr>
          <w:rFonts w:ascii="Browallia New" w:hAnsi="Browallia New" w:cs="Browallia New"/>
          <w:i/>
          <w:sz w:val="28"/>
          <w:szCs w:val="28"/>
          <w:cs/>
        </w:rPr>
        <w:t>กลุ่ม</w:t>
      </w:r>
      <w:r w:rsidR="00940906" w:rsidRPr="00D518E8">
        <w:rPr>
          <w:rFonts w:ascii="Browallia New" w:hAnsi="Browallia New" w:cs="Browallia New"/>
          <w:i/>
          <w:sz w:val="28"/>
          <w:szCs w:val="28"/>
          <w:cs/>
        </w:rPr>
        <w:t>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00F46B29" w:rsidRPr="00D518E8">
        <w:rPr>
          <w:rFonts w:ascii="Browallia New" w:hAnsi="Browallia New" w:cs="Browallia New"/>
          <w:sz w:val="28"/>
          <w:szCs w:val="28"/>
        </w:rPr>
        <w:t xml:space="preserve"> </w:t>
      </w:r>
      <w:r w:rsidR="00A77180" w:rsidRPr="00D518E8">
        <w:rPr>
          <w:rFonts w:ascii="Browallia New" w:hAnsi="Browallia New" w:cs="Browallia New"/>
          <w:i/>
          <w:sz w:val="28"/>
          <w:szCs w:val="28"/>
          <w:cs/>
        </w:rPr>
        <w:t>กลุ่มบริษัท</w:t>
      </w:r>
      <w:r w:rsidR="00940906" w:rsidRPr="00D518E8">
        <w:rPr>
          <w:rFonts w:ascii="Browallia New" w:hAnsi="Browallia New" w:cs="Browallia New"/>
          <w:i/>
          <w:sz w:val="28"/>
          <w:szCs w:val="28"/>
          <w:cs/>
        </w:rPr>
        <w:t>ดำเนินการในลักษณะ</w:t>
      </w:r>
      <w:r w:rsidR="000F1DA7" w:rsidRPr="00D518E8">
        <w:rPr>
          <w:rFonts w:ascii="Browallia New" w:hAnsi="Browallia New" w:cs="Browallia New" w:hint="cs"/>
          <w:i/>
          <w:sz w:val="28"/>
          <w:szCs w:val="28"/>
          <w:cs/>
        </w:rPr>
        <w:t xml:space="preserve"> </w:t>
      </w:r>
      <w:r w:rsidR="00940906" w:rsidRPr="00D518E8">
        <w:rPr>
          <w:rFonts w:ascii="Browallia New" w:hAnsi="Browallia New" w:cs="Browallia New"/>
          <w:i/>
          <w:sz w:val="28"/>
          <w:szCs w:val="28"/>
          <w:cs/>
        </w:rPr>
        <w:t>การเป็นตัวแทนและรับรู้ผลตอบแทนสุทธิของสัญญาดังกล่าวเป็นรายได้จากค่านายหน้า</w:t>
      </w:r>
      <w:r w:rsidR="00F46B29" w:rsidRPr="00F46B29">
        <w:rPr>
          <w:rFonts w:ascii="Browallia New" w:hAnsi="Browallia New" w:cs="Browallia New"/>
          <w:sz w:val="28"/>
          <w:szCs w:val="28"/>
        </w:rPr>
        <w:t xml:space="preserve">  </w:t>
      </w:r>
    </w:p>
    <w:p w14:paraId="4B1C1DB5" w14:textId="77777777" w:rsidR="00015ED0"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55F158B" w14:textId="3E9D4A94" w:rsidR="00510170" w:rsidRDefault="00D70184"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D70184">
        <w:rPr>
          <w:rFonts w:ascii="Browallia New" w:hAnsi="Browallia New" w:cs="Browallia New"/>
          <w:i/>
          <w:sz w:val="28"/>
          <w:szCs w:val="28"/>
          <w:cs/>
        </w:rPr>
        <w:t>รายได้บริการ</w:t>
      </w:r>
      <w:r>
        <w:rPr>
          <w:rFonts w:ascii="Browallia New" w:hAnsi="Browallia New" w:cs="Browallia New" w:hint="cs"/>
          <w:i/>
          <w:sz w:val="28"/>
          <w:szCs w:val="28"/>
          <w:cs/>
        </w:rPr>
        <w:t>อื่น</w:t>
      </w:r>
      <w:r w:rsidRPr="00D70184">
        <w:rPr>
          <w:rFonts w:ascii="Browallia New" w:hAnsi="Browallia New" w:cs="Browallia New"/>
          <w:i/>
          <w:sz w:val="28"/>
          <w:szCs w:val="28"/>
          <w:cs/>
        </w:rPr>
        <w:t>รับรู้ตลอดช่วงเวลา ต้นทุนบริการรับรู้ในกำไรหรือขาดทุนเมื่อเกิดขึ้น</w:t>
      </w:r>
    </w:p>
    <w:p w14:paraId="48CBA503" w14:textId="77777777" w:rsidR="00510170" w:rsidRPr="00C025AC" w:rsidRDefault="0051017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10AC8C69" w14:textId="77777777" w:rsidR="00015ED0" w:rsidRPr="00C025AC"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ดอกเบี้ย</w:t>
      </w:r>
      <w:r w:rsidRPr="00C025AC">
        <w:rPr>
          <w:rFonts w:ascii="Browallia New" w:hAnsi="Browallia New" w:cs="Browallia New" w:hint="cs"/>
          <w:iCs/>
          <w:sz w:val="28"/>
          <w:szCs w:val="28"/>
          <w:cs/>
        </w:rPr>
        <w:t>รับ</w:t>
      </w:r>
      <w:r w:rsidRPr="00C025AC">
        <w:rPr>
          <w:rFonts w:ascii="Browallia New" w:hAnsi="Browallia New" w:cs="Browallia New"/>
          <w:iCs/>
          <w:sz w:val="28"/>
          <w:szCs w:val="28"/>
          <w:cs/>
        </w:rPr>
        <w:t>และเงินปันผลรับ</w:t>
      </w:r>
    </w:p>
    <w:p w14:paraId="469361F3" w14:textId="77777777" w:rsidR="00015ED0" w:rsidRPr="00C025AC"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A7CBC">
        <w:rPr>
          <w:rFonts w:ascii="Browallia New" w:hAnsi="Browallia New" w:cs="Browallia New"/>
          <w:i/>
          <w:sz w:val="28"/>
          <w:szCs w:val="28"/>
          <w:cs/>
        </w:rPr>
        <w:t>ดอกเบี้ยรับบันทึกในงบกำไรขาดทุนตามเกณฑ์คงค้าง</w:t>
      </w:r>
      <w:r w:rsidRPr="00F46B29">
        <w:rPr>
          <w:rFonts w:ascii="Browallia New" w:hAnsi="Browallia New" w:cs="Browallia New"/>
          <w:i/>
          <w:sz w:val="28"/>
          <w:szCs w:val="28"/>
        </w:rPr>
        <w:t xml:space="preserve"> </w:t>
      </w:r>
      <w:r w:rsidRPr="00FA7CBC">
        <w:rPr>
          <w:rFonts w:ascii="Browallia New" w:hAnsi="Browallia New" w:cs="Browallia New"/>
          <w:i/>
          <w:sz w:val="28"/>
          <w:szCs w:val="28"/>
          <w:cs/>
        </w:rPr>
        <w:t>เงินปันผลรับบันทึกในงบกำไรขาดทุนในวันที่</w:t>
      </w:r>
      <w:r w:rsidRPr="00C025AC">
        <w:rPr>
          <w:rFonts w:ascii="Browallia New" w:hAnsi="Browallia New" w:cs="Browallia New"/>
          <w:i/>
          <w:sz w:val="28"/>
          <w:szCs w:val="28"/>
          <w:cs/>
        </w:rPr>
        <w:t>กลุ่มบริษัท</w:t>
      </w:r>
      <w:r w:rsidRPr="00FA7CBC">
        <w:rPr>
          <w:rFonts w:ascii="Browallia New" w:hAnsi="Browallia New" w:cs="Browallia New"/>
          <w:i/>
          <w:sz w:val="28"/>
          <w:szCs w:val="28"/>
          <w:cs/>
        </w:rPr>
        <w:t>มีสิทธิได้รับเงินปันผล</w:t>
      </w:r>
      <w:r w:rsidRPr="00F46B29">
        <w:rPr>
          <w:rFonts w:ascii="Browallia New" w:hAnsi="Browallia New" w:cs="Browallia New"/>
          <w:i/>
          <w:sz w:val="28"/>
          <w:szCs w:val="28"/>
        </w:rPr>
        <w:t xml:space="preserve"> </w:t>
      </w:r>
      <w:r w:rsidRPr="00FA7CBC">
        <w:rPr>
          <w:rFonts w:ascii="Browallia New" w:hAnsi="Browallia New" w:cs="Browallia New"/>
          <w:i/>
          <w:sz w:val="28"/>
          <w:szCs w:val="28"/>
          <w:cs/>
        </w:rPr>
        <w:t>ซึ่งตามปกติในกรณีเงินปันผลที่จะได้รับจากหลักทรัพย์ในความต้องการของตลาดจะพิจารณาจากวันที่มีการประกาศสิทธิการรับเงินปันผล</w:t>
      </w:r>
    </w:p>
    <w:p w14:paraId="7A2ED643" w14:textId="77777777" w:rsidR="001A7FE7" w:rsidRDefault="001A7FE7"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3D531B94" w14:textId="36DDE88A" w:rsidR="008C33BC" w:rsidRPr="00C9434B" w:rsidRDefault="001A7FE7"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9434B">
        <w:rPr>
          <w:rFonts w:ascii="Browallia New" w:hAnsi="Browallia New" w:cs="Browallia New"/>
          <w:iCs/>
          <w:sz w:val="28"/>
          <w:szCs w:val="28"/>
          <w:cs/>
        </w:rPr>
        <w:t>รายได้อื่น</w:t>
      </w:r>
    </w:p>
    <w:p w14:paraId="39007847" w14:textId="2E65B70F" w:rsidR="00F15B7C" w:rsidRDefault="007A003E"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9434B">
        <w:rPr>
          <w:rFonts w:ascii="Browallia New" w:hAnsi="Browallia New" w:cs="Browallia New"/>
          <w:i/>
          <w:sz w:val="28"/>
          <w:szCs w:val="28"/>
          <w:cs/>
        </w:rPr>
        <w:t>รายได้อื่น</w:t>
      </w:r>
      <w:r w:rsidR="00620BFC" w:rsidRPr="00C9434B">
        <w:rPr>
          <w:rFonts w:ascii="Browallia New" w:hAnsi="Browallia New" w:cs="Browallia New" w:hint="cs"/>
          <w:i/>
          <w:sz w:val="28"/>
          <w:szCs w:val="28"/>
          <w:cs/>
        </w:rPr>
        <w:t>ส่วนใหญ่</w:t>
      </w:r>
      <w:r w:rsidRPr="00C9434B">
        <w:rPr>
          <w:rFonts w:ascii="Browallia New" w:hAnsi="Browallia New" w:cs="Browallia New" w:hint="cs"/>
          <w:i/>
          <w:sz w:val="28"/>
          <w:szCs w:val="28"/>
          <w:cs/>
        </w:rPr>
        <w:t>ประกอบด้วย</w:t>
      </w:r>
      <w:r w:rsidR="00AB345D" w:rsidRPr="00C9434B">
        <w:rPr>
          <w:rFonts w:ascii="Browallia New" w:hAnsi="Browallia New" w:cs="Browallia New"/>
          <w:i/>
          <w:sz w:val="28"/>
          <w:szCs w:val="28"/>
          <w:cs/>
        </w:rPr>
        <w:t>ค่าธรรมเนียมที่เกี่ยวข้องกับสัญญาเช่าซื้อ</w:t>
      </w:r>
      <w:r w:rsidR="00AF176B">
        <w:rPr>
          <w:rFonts w:ascii="Browallia New" w:hAnsi="Browallia New" w:cs="Browallia New" w:hint="cs"/>
          <w:i/>
          <w:sz w:val="28"/>
          <w:szCs w:val="28"/>
          <w:cs/>
        </w:rPr>
        <w:t xml:space="preserve"> </w:t>
      </w:r>
      <w:r w:rsidR="00AF176B" w:rsidRPr="00AF176B">
        <w:rPr>
          <w:rFonts w:ascii="Browallia New" w:hAnsi="Browallia New" w:cs="Browallia New"/>
          <w:i/>
          <w:sz w:val="28"/>
          <w:szCs w:val="28"/>
          <w:cs/>
        </w:rPr>
        <w:t>รายได้จากเงินลงทุนในลูกหนี้</w:t>
      </w:r>
      <w:r w:rsidR="00620BFC" w:rsidRPr="00C9434B">
        <w:rPr>
          <w:rFonts w:ascii="Browallia New" w:hAnsi="Browallia New" w:cs="Browallia New" w:hint="cs"/>
          <w:i/>
          <w:sz w:val="28"/>
          <w:szCs w:val="28"/>
          <w:cs/>
        </w:rPr>
        <w:t xml:space="preserve"> และรายได้อื่น</w:t>
      </w:r>
      <w:r w:rsidR="00AB345D" w:rsidRPr="00C9434B">
        <w:rPr>
          <w:rFonts w:ascii="Browallia New" w:hAnsi="Browallia New" w:cs="Browallia New"/>
          <w:i/>
          <w:sz w:val="28"/>
          <w:szCs w:val="28"/>
          <w:cs/>
        </w:rPr>
        <w:t>รับรู้เป็นรายได้ตามเกณฑ์คงค้าง</w:t>
      </w:r>
      <w:r w:rsidR="00620BFC">
        <w:rPr>
          <w:rFonts w:ascii="Browallia New" w:hAnsi="Browallia New" w:cs="Browallia New" w:hint="cs"/>
          <w:i/>
          <w:sz w:val="28"/>
          <w:szCs w:val="28"/>
          <w:cs/>
        </w:rPr>
        <w:t xml:space="preserve"> </w:t>
      </w:r>
    </w:p>
    <w:p w14:paraId="7DD42805" w14:textId="77777777" w:rsidR="00F15B7C" w:rsidRDefault="00F15B7C"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7788AB1B" w14:textId="77777777" w:rsidR="00F15B7C" w:rsidRPr="00C07995" w:rsidRDefault="0056355D"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C07995">
        <w:rPr>
          <w:rFonts w:ascii="Browallia New" w:hAnsi="Browallia New" w:cs="Browallia New"/>
          <w:iCs/>
          <w:sz w:val="28"/>
          <w:szCs w:val="28"/>
          <w:cs/>
        </w:rPr>
        <w:t>รายได้จากเงินลงทุนในลูกหนี้</w:t>
      </w:r>
    </w:p>
    <w:p w14:paraId="4F7001B6" w14:textId="612C320B" w:rsidR="009A1A51" w:rsidRPr="00962615" w:rsidRDefault="009A1A51"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A1A51">
        <w:rPr>
          <w:rFonts w:ascii="Browallia New" w:hAnsi="Browallia New" w:cs="Browallia New"/>
          <w:i/>
          <w:sz w:val="28"/>
          <w:szCs w:val="28"/>
          <w:cs/>
        </w:rPr>
        <w:t>กลุ่มบริษัทรับรู้รายได้จากเงินลงทุนในลูกหนี้ ตามอัตราดอกเบี้ยที่แท้จริง (อัตราผลตอบแทนในการเก็บหนี้ที่คาดว่าจะได้รับ) คูณกับยอดเงินลงทุนในลูกหนี้คงเหลือ หากเงินสดที่ได้รับจริงสูงกว่ารายได้ที่คำนวณได้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กลุ่มบริษัทจะรับรู้กระแสเงินสดรับที่ได้รับจากการเก็บหนี้ดังกล่าวเป็นรายได้ทั้งจำนวน 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3DE60E3D" w14:textId="77777777" w:rsidR="0056355D" w:rsidRPr="007A003E" w:rsidRDefault="0056355D"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p>
    <w:p w14:paraId="5B1A1ADD" w14:textId="77777777" w:rsidR="00506012" w:rsidRDefault="00506012"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506012">
        <w:rPr>
          <w:rFonts w:ascii="Browallia New" w:hAnsi="Browallia New" w:cs="Browallia New"/>
          <w:i/>
          <w:sz w:val="28"/>
          <w:szCs w:val="28"/>
          <w:u w:val="single"/>
          <w:cs/>
        </w:rPr>
        <w:t>การแปลงค่าเงินตราต่างประเทศ</w:t>
      </w:r>
    </w:p>
    <w:p w14:paraId="39BB5D25" w14:textId="5447A1E1" w:rsidR="00FB3B15" w:rsidRPr="00FB3B15"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FB3B15">
        <w:rPr>
          <w:rFonts w:ascii="Browallia New" w:hAnsi="Browallia New" w:cs="Browallia New"/>
          <w:iCs/>
          <w:sz w:val="28"/>
          <w:szCs w:val="28"/>
          <w:cs/>
        </w:rPr>
        <w:t>สกุลเงินที่ใช้ในการดำเนินงานและสกุลเงินที่ใช้นำเสนองบการเงิน</w:t>
      </w:r>
    </w:p>
    <w:p w14:paraId="6C94004D" w14:textId="32338632" w:rsidR="00FB3B15"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A5786B">
        <w:rPr>
          <w:rFonts w:ascii="Browallia New" w:hAnsi="Browallia New" w:cs="Browallia New"/>
          <w:i/>
          <w:sz w:val="28"/>
          <w:szCs w:val="28"/>
          <w:cs/>
        </w:rPr>
        <w:t>งบการเงินแสดงในสกุลเงินบาท ซึ่งเป็นสกุลเงินที่ใช้ในการดำเนินงานของ</w:t>
      </w:r>
      <w:r w:rsidR="00CE182E" w:rsidRPr="00C025AC">
        <w:rPr>
          <w:rFonts w:ascii="Browallia New" w:hAnsi="Browallia New" w:cs="Browallia New"/>
          <w:i/>
          <w:sz w:val="28"/>
          <w:szCs w:val="28"/>
          <w:cs/>
        </w:rPr>
        <w:t>กลุ่มบริษัท</w:t>
      </w:r>
      <w:r w:rsidRPr="00A5786B">
        <w:rPr>
          <w:rFonts w:ascii="Browallia New" w:hAnsi="Browallia New" w:cs="Browallia New"/>
          <w:i/>
          <w:sz w:val="28"/>
          <w:szCs w:val="28"/>
          <w:cs/>
        </w:rPr>
        <w:t>และเป็นสกุลเงินที่ใช้นำเสนองบการเงินของ</w:t>
      </w:r>
      <w:r w:rsidR="00CE182E" w:rsidRPr="00C025AC">
        <w:rPr>
          <w:rFonts w:ascii="Browallia New" w:hAnsi="Browallia New" w:cs="Browallia New"/>
          <w:i/>
          <w:sz w:val="28"/>
          <w:szCs w:val="28"/>
          <w:cs/>
        </w:rPr>
        <w:t>กลุ่มบริษัท</w:t>
      </w:r>
    </w:p>
    <w:p w14:paraId="020993C4" w14:textId="77777777" w:rsidR="007033A5" w:rsidRDefault="007033A5"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p>
    <w:p w14:paraId="7CE4CFF7" w14:textId="77777777" w:rsidR="00FB3B15" w:rsidRPr="00F23801"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F23801">
        <w:rPr>
          <w:rFonts w:ascii="Browallia New" w:hAnsi="Browallia New" w:cs="Browallia New"/>
          <w:iCs/>
          <w:sz w:val="28"/>
          <w:szCs w:val="28"/>
          <w:cs/>
        </w:rPr>
        <w:t>รายการและยอดคงเหลือ</w:t>
      </w:r>
    </w:p>
    <w:p w14:paraId="0DC68DFE" w14:textId="3500DB2B" w:rsidR="00355333" w:rsidRPr="00FB3B15" w:rsidRDefault="00355333"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355333">
        <w:rPr>
          <w:rFonts w:ascii="Browallia New" w:hAnsi="Browallia New" w:cs="Browallia New"/>
          <w:i/>
          <w:sz w:val="28"/>
          <w:szCs w:val="28"/>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15420272" w14:textId="77777777" w:rsidR="00355333" w:rsidRP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E652F50" w14:textId="0AEC561D" w:rsidR="00355333" w:rsidRP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55333">
        <w:rPr>
          <w:rFonts w:ascii="Browallia New" w:hAnsi="Browallia New" w:cs="Browallia New"/>
          <w:i/>
          <w:sz w:val="28"/>
          <w:szCs w:val="28"/>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1AD4FAC3" w14:textId="77777777" w:rsidR="00355333" w:rsidRP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850C800" w14:textId="77777777" w:rsidR="00616D74" w:rsidRDefault="00355333"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55333">
        <w:rPr>
          <w:rFonts w:ascii="Browallia New" w:hAnsi="Browallia New" w:cs="Browallia New"/>
          <w:i/>
          <w:sz w:val="28"/>
          <w:szCs w:val="28"/>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68D295E8" w14:textId="77777777" w:rsid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61C2FC9" w14:textId="77777777" w:rsidR="008F0782" w:rsidRDefault="008F0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r>
        <w:rPr>
          <w:rFonts w:ascii="Browallia New" w:hAnsi="Browallia New" w:cs="Browallia New"/>
          <w:iCs/>
          <w:sz w:val="28"/>
          <w:szCs w:val="28"/>
          <w:cs/>
        </w:rPr>
        <w:br w:type="page"/>
      </w:r>
    </w:p>
    <w:p w14:paraId="3FE57950" w14:textId="7135C039" w:rsid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616D74">
        <w:rPr>
          <w:rFonts w:ascii="Browallia New" w:hAnsi="Browallia New" w:cs="Browallia New"/>
          <w:iCs/>
          <w:sz w:val="28"/>
          <w:szCs w:val="28"/>
          <w:cs/>
        </w:rPr>
        <w:lastRenderedPageBreak/>
        <w:t>กลุ่มกิจการ</w:t>
      </w:r>
    </w:p>
    <w:p w14:paraId="1EF6F899" w14:textId="6DDEC781" w:rsidR="00616D74" w:rsidRP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616D74">
        <w:rPr>
          <w:rFonts w:ascii="Browallia New" w:hAnsi="Browallia New" w:cs="Browallia New"/>
          <w:i/>
          <w:sz w:val="28"/>
          <w:szCs w:val="28"/>
          <w:cs/>
        </w:rPr>
        <w:t>การแปลงค่าผลการดำเนินงานและฐานะการเงินของแต่ละบริษัทในกลุ่มกิจการ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 ได้ถูกแปลงค่าเป็นสกุลเงินที่ใช้นำเสนองบการเงินดังนี้</w:t>
      </w:r>
    </w:p>
    <w:p w14:paraId="03ABC619" w14:textId="77777777" w:rsidR="00616D74" w:rsidRP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A2CAE6D" w14:textId="77777777" w:rsidR="00112934" w:rsidRDefault="00616D74" w:rsidP="00DB310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r w:rsidRPr="00112934">
        <w:rPr>
          <w:rFonts w:ascii="Browallia New" w:hAnsi="Browallia New" w:cs="Browallia New"/>
          <w:i/>
          <w:sz w:val="28"/>
          <w:szCs w:val="28"/>
          <w:cs/>
        </w:rPr>
        <w:t>สินทรัพย์และหนี้สินที่แสดงอยู่ในงบแสดงฐานะการเงินแต่ละงวดแปลงค่าด้วยอัตราปิด ณ วันที่ของแต่ละงบแสดงฐานะการเงิน</w:t>
      </w:r>
    </w:p>
    <w:p w14:paraId="2647750E" w14:textId="77777777" w:rsidR="00112934" w:rsidRDefault="00616D74" w:rsidP="00DB310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r w:rsidRPr="00112934">
        <w:rPr>
          <w:rFonts w:ascii="Browallia New" w:hAnsi="Browallia New" w:cs="Browallia New"/>
          <w:i/>
          <w:sz w:val="28"/>
          <w:szCs w:val="28"/>
          <w:cs/>
        </w:rPr>
        <w:t xml:space="preserve">รายได้และค่าใช้จ่ายในงบกำไรขาดทุนเบ็ดเสร็จแปลงค่าด้วยอัตราถัวเฉลี่ย </w:t>
      </w:r>
    </w:p>
    <w:p w14:paraId="1A372F81" w14:textId="75CBCB69" w:rsidR="00616D74" w:rsidRPr="00112934" w:rsidRDefault="00616D74" w:rsidP="00DB310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r w:rsidRPr="00112934">
        <w:rPr>
          <w:rFonts w:ascii="Browallia New" w:hAnsi="Browallia New" w:cs="Browallia New"/>
          <w:i/>
          <w:sz w:val="28"/>
          <w:szCs w:val="28"/>
          <w:cs/>
        </w:rPr>
        <w:t>ผลต่างของอัตราแลกเปลี่ยนทั้งหมดรับรู้ในกำไรขาดทุนเบ็ดเสร็จอื่น</w:t>
      </w:r>
    </w:p>
    <w:p w14:paraId="522635CA" w14:textId="77777777" w:rsidR="00616D74" w:rsidRP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1703C6E" w14:textId="2A20A4F3" w:rsidR="0047167C" w:rsidRPr="004F6C3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hint="cs"/>
          <w:i/>
          <w:sz w:val="28"/>
          <w:szCs w:val="28"/>
          <w:u w:val="single"/>
          <w:cs/>
        </w:rPr>
        <w:t>เงินสดและรายการเทียบเท่าเงินสด</w:t>
      </w:r>
    </w:p>
    <w:p w14:paraId="7389530D" w14:textId="77777777" w:rsidR="00A94E89" w:rsidRPr="00A94E89" w:rsidRDefault="00A94E89" w:rsidP="00A9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94E89">
        <w:rPr>
          <w:rFonts w:ascii="Browallia New" w:hAnsi="Browallia New" w:cs="Browallia New"/>
          <w:i/>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w:t>
      </w:r>
      <w:r w:rsidRPr="00A94E89">
        <w:rPr>
          <w:rFonts w:ascii="Browallia New" w:hAnsi="Browallia New" w:cs="Browallia New" w:hint="cs"/>
          <w:i/>
          <w:sz w:val="28"/>
          <w:szCs w:val="28"/>
          <w:cs/>
        </w:rPr>
        <w:t xml:space="preserve"> </w:t>
      </w:r>
      <w:r w:rsidRPr="00A94E89">
        <w:rPr>
          <w:rFonts w:ascii="Browallia New" w:hAnsi="Browallia New" w:cs="Browallia New"/>
          <w:i/>
          <w:sz w:val="28"/>
          <w:szCs w:val="28"/>
          <w:cs/>
        </w:rPr>
        <w:t>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25BCC696" w14:textId="14E42470" w:rsidR="00CC1D05" w:rsidRDefault="00CC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30F866EC" w14:textId="734B2AFB" w:rsidR="00EB272C" w:rsidRPr="004F6C3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hint="cs"/>
          <w:i/>
          <w:sz w:val="28"/>
          <w:szCs w:val="28"/>
          <w:u w:val="single"/>
          <w:cs/>
        </w:rPr>
        <w:t>ลูกหนี้การค้า</w:t>
      </w:r>
      <w:r w:rsidRPr="004F6C3E">
        <w:rPr>
          <w:rFonts w:ascii="Browallia New" w:hAnsi="Browallia New" w:cs="Browallia New" w:hint="cs"/>
          <w:i/>
          <w:sz w:val="28"/>
          <w:szCs w:val="28"/>
          <w:u w:val="single"/>
        </w:rPr>
        <w:t xml:space="preserve"> </w:t>
      </w:r>
      <w:r w:rsidRPr="004F6C3E">
        <w:rPr>
          <w:rFonts w:ascii="Browallia New" w:hAnsi="Browallia New" w:cs="Browallia New" w:hint="cs"/>
          <w:i/>
          <w:sz w:val="28"/>
          <w:szCs w:val="28"/>
          <w:u w:val="single"/>
          <w:cs/>
        </w:rPr>
        <w:t>ลูกหนี้อื่น</w:t>
      </w:r>
      <w:r w:rsidRPr="004F6C3E">
        <w:rPr>
          <w:rFonts w:ascii="Browallia New" w:hAnsi="Browallia New" w:cs="Browallia New" w:hint="cs"/>
          <w:i/>
          <w:sz w:val="28"/>
          <w:szCs w:val="28"/>
          <w:u w:val="single"/>
        </w:rPr>
        <w:t xml:space="preserve"> </w:t>
      </w:r>
      <w:r w:rsidRPr="004F6C3E">
        <w:rPr>
          <w:rFonts w:ascii="Browallia New" w:hAnsi="Browallia New" w:cs="Browallia New" w:hint="cs"/>
          <w:i/>
          <w:sz w:val="28"/>
          <w:szCs w:val="28"/>
          <w:u w:val="single"/>
          <w:cs/>
        </w:rPr>
        <w:t>และทรัพย์สินที่เกิดจากสัญญา</w:t>
      </w:r>
    </w:p>
    <w:p w14:paraId="299A8356" w14:textId="4644962A" w:rsidR="00D946A2" w:rsidRPr="004F6C3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hint="cs"/>
          <w:i/>
          <w:sz w:val="28"/>
          <w:szCs w:val="28"/>
          <w:cs/>
        </w:rPr>
        <w:t>ลูกหนี้รับรู้เมื่อกลุ่มบริษัทมีสิทธิที่ได้รับจำนวนเงินของสิ่งตอบแทนตามสัญญาโดยไม่มีเงื่อนไข</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หากกลุ่มบริษัท</w:t>
      </w:r>
      <w:r w:rsidR="00EC6405" w:rsidRPr="004F6C3E">
        <w:rPr>
          <w:rFonts w:ascii="Browallia New" w:hAnsi="Browallia New" w:cs="Browallia New" w:hint="cs"/>
          <w:i/>
          <w:sz w:val="28"/>
          <w:szCs w:val="28"/>
          <w:cs/>
        </w:rPr>
        <w:t>รับ</w:t>
      </w:r>
      <w:r w:rsidRPr="004F6C3E">
        <w:rPr>
          <w:rFonts w:ascii="Browallia New" w:hAnsi="Browallia New" w:cs="Browallia New" w:hint="cs"/>
          <w:i/>
          <w:sz w:val="28"/>
          <w:szCs w:val="28"/>
          <w:cs/>
        </w:rPr>
        <w:t>รู้รายได้ก่อนที่จะมีสิทธิได้รับจำนวนเงินของสิ่งตอบแทน</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จำนวนสิ่งตอบแทนนั้นจะรับรู้เป็นสินทรัพย์ที่เกิดจากสัญญา</w:t>
      </w:r>
      <w:r w:rsidR="00F46B29" w:rsidRPr="004F6C3E">
        <w:rPr>
          <w:rFonts w:ascii="Browallia New" w:hAnsi="Browallia New" w:cs="Browallia New" w:hint="cs"/>
          <w:i/>
          <w:sz w:val="28"/>
          <w:szCs w:val="28"/>
        </w:rPr>
        <w:t xml:space="preserve"> </w:t>
      </w:r>
    </w:p>
    <w:p w14:paraId="6BD8CB83" w14:textId="77777777" w:rsidR="000E53F9" w:rsidRPr="004F6C3E" w:rsidRDefault="000E53F9"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8FEFD28" w14:textId="31C86154" w:rsidR="00D946A2" w:rsidRPr="004F6C3E" w:rsidRDefault="00AB38E7"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i/>
          <w:sz w:val="28"/>
          <w:szCs w:val="28"/>
          <w:cs/>
        </w:rPr>
        <w:t>กลุ่มบริษัทใช้วิธีอย่างง่าย (</w:t>
      </w:r>
      <w:r w:rsidRPr="00C055BE">
        <w:rPr>
          <w:rFonts w:ascii="Browallia New" w:hAnsi="Browallia New" w:cs="Browallia New"/>
          <w:iCs/>
          <w:sz w:val="28"/>
          <w:szCs w:val="28"/>
        </w:rPr>
        <w:t xml:space="preserve">Simplified </w:t>
      </w:r>
      <w:r w:rsidR="003423B7">
        <w:rPr>
          <w:rFonts w:ascii="Browallia New" w:hAnsi="Browallia New" w:cs="Browallia New"/>
          <w:iCs/>
          <w:sz w:val="28"/>
          <w:szCs w:val="28"/>
        </w:rPr>
        <w:t>a</w:t>
      </w:r>
      <w:r w:rsidRPr="00C055BE">
        <w:rPr>
          <w:rFonts w:ascii="Browallia New" w:hAnsi="Browallia New" w:cs="Browallia New"/>
          <w:iCs/>
          <w:sz w:val="28"/>
          <w:szCs w:val="28"/>
        </w:rPr>
        <w:t>pproach</w:t>
      </w:r>
      <w:r w:rsidRPr="004F6C3E">
        <w:rPr>
          <w:rFonts w:ascii="Browallia New" w:hAnsi="Browallia New" w:cs="Browallia New"/>
          <w:i/>
          <w:sz w:val="28"/>
          <w:szCs w:val="28"/>
        </w:rPr>
        <w:t xml:space="preserve">) </w:t>
      </w:r>
      <w:r w:rsidRPr="004F6C3E">
        <w:rPr>
          <w:rFonts w:ascii="Browallia New" w:hAnsi="Browallia New" w:cs="Browallia New"/>
          <w:i/>
          <w:sz w:val="28"/>
          <w:szCs w:val="28"/>
          <w:cs/>
        </w:rPr>
        <w:t xml:space="preserve">ตามมาตรฐานการรายงานทางการเงินฉบับที่ </w:t>
      </w:r>
      <w:r w:rsidRPr="001C5F71">
        <w:rPr>
          <w:rFonts w:ascii="Browallia New" w:hAnsi="Browallia New" w:cs="Browallia New"/>
          <w:iCs/>
          <w:sz w:val="28"/>
          <w:szCs w:val="28"/>
        </w:rPr>
        <w:t>9</w:t>
      </w:r>
      <w:r w:rsidRPr="004F6C3E">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w:t>
      </w:r>
      <w:r w:rsidR="0083083A" w:rsidRPr="004F6C3E">
        <w:rPr>
          <w:rFonts w:ascii="Browallia New" w:hAnsi="Browallia New" w:cs="Browallia New"/>
          <w:i/>
          <w:sz w:val="28"/>
          <w:szCs w:val="28"/>
          <w:cs/>
        </w:rPr>
        <w:t>ผลขาดทุนด้านเครดิต</w:t>
      </w:r>
      <w:r w:rsidRPr="004F6C3E">
        <w:rPr>
          <w:rFonts w:ascii="Browallia New" w:hAnsi="Browallia New" w:cs="Browallia New"/>
          <w:i/>
          <w:sz w:val="28"/>
          <w:szCs w:val="28"/>
          <w:cs/>
        </w:rPr>
        <w:t>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3847713A" w14:textId="75F4A619" w:rsidR="00CB7165" w:rsidRDefault="00CB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503F84FF" w14:textId="6CD1661E" w:rsidR="00AB345D" w:rsidRPr="004F6C3E" w:rsidRDefault="00AB345D" w:rsidP="00813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i/>
          <w:sz w:val="28"/>
          <w:szCs w:val="28"/>
          <w:u w:val="single"/>
          <w:cs/>
        </w:rPr>
        <w:t>ลูกหนี้ตามสัญญาเช่าซื้อ</w:t>
      </w:r>
      <w:r w:rsidR="00C41D22" w:rsidRPr="004F6C3E">
        <w:rPr>
          <w:rFonts w:ascii="Browallia New" w:hAnsi="Browallia New" w:cs="Browallia New"/>
          <w:i/>
          <w:sz w:val="28"/>
          <w:szCs w:val="28"/>
          <w:u w:val="single"/>
          <w:cs/>
        </w:rPr>
        <w:t>และ</w:t>
      </w:r>
      <w:r w:rsidR="0081356B" w:rsidRPr="0081356B">
        <w:rPr>
          <w:rFonts w:ascii="Browallia New" w:hAnsi="Browallia New" w:cs="Browallia New"/>
          <w:i/>
          <w:sz w:val="28"/>
          <w:szCs w:val="28"/>
          <w:u w:val="single"/>
          <w:cs/>
        </w:rPr>
        <w:t>ค่าเผื่อผลขาดทุนด้านเครดิตที่คาดว่าจะเกิดขึ้น</w:t>
      </w:r>
    </w:p>
    <w:p w14:paraId="743F609A" w14:textId="7A1E2974" w:rsidR="00574326" w:rsidRPr="004F6C3E" w:rsidRDefault="00AB345D" w:rsidP="00813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i/>
          <w:sz w:val="28"/>
          <w:szCs w:val="28"/>
          <w:cs/>
        </w:rPr>
        <w:t>ลูกหนี้ตามสัญญาเช่าซื้อแสดงตามมูลค่าสุทธิที่จะได้รับ</w:t>
      </w:r>
      <w:r w:rsidR="00F46B29" w:rsidRPr="00B676A6">
        <w:rPr>
          <w:rFonts w:ascii="Browallia New" w:hAnsi="Browallia New" w:cs="Browallia New"/>
          <w:sz w:val="28"/>
          <w:szCs w:val="28"/>
        </w:rPr>
        <w:t xml:space="preserve"> </w:t>
      </w:r>
      <w:r w:rsidRPr="004F6C3E">
        <w:rPr>
          <w:rFonts w:ascii="Browallia New" w:hAnsi="Browallia New" w:cs="Browallia New"/>
          <w:i/>
          <w:sz w:val="28"/>
          <w:szCs w:val="28"/>
          <w:cs/>
        </w:rPr>
        <w:t>โดยแสดงด้วยจำนวนหนี้ตามสัญญาหักด้วยดอกผลเช่าซื้อรอตัดบัญชีและ</w:t>
      </w:r>
      <w:r w:rsidR="0081356B" w:rsidRPr="0081356B">
        <w:rPr>
          <w:rFonts w:ascii="Browallia New" w:hAnsi="Browallia New" w:cs="Browallia New"/>
          <w:i/>
          <w:sz w:val="28"/>
          <w:szCs w:val="28"/>
          <w:cs/>
        </w:rPr>
        <w:t>ค่าเผื่อผลขาดทุนด้านเครดิตที่คาดว่าจะเกิดขึ้น</w:t>
      </w:r>
      <w:r w:rsidR="00F46B29" w:rsidRPr="00B676A6">
        <w:rPr>
          <w:rFonts w:ascii="Browallia New" w:hAnsi="Browallia New" w:cs="Browallia New"/>
          <w:sz w:val="28"/>
          <w:szCs w:val="28"/>
        </w:rPr>
        <w:t xml:space="preserve"> </w:t>
      </w:r>
      <w:r w:rsidR="0013675F" w:rsidRPr="004F6C3E">
        <w:rPr>
          <w:rFonts w:ascii="Browallia New" w:hAnsi="Browallia New" w:cs="Browallia New"/>
          <w:i/>
          <w:sz w:val="28"/>
          <w:szCs w:val="28"/>
          <w:cs/>
        </w:rPr>
        <w:t>กลุ่ม</w:t>
      </w:r>
      <w:r w:rsidR="00430A1C" w:rsidRPr="004F6C3E">
        <w:rPr>
          <w:rFonts w:ascii="Browallia New" w:hAnsi="Browallia New" w:cs="Browallia New"/>
          <w:i/>
          <w:sz w:val="28"/>
          <w:szCs w:val="28"/>
          <w:cs/>
        </w:rPr>
        <w:t>บริษัท</w:t>
      </w:r>
      <w:r w:rsidRPr="004F6C3E">
        <w:rPr>
          <w:rFonts w:ascii="Browallia New" w:hAnsi="Browallia New" w:cs="Browallia New"/>
          <w:i/>
          <w:sz w:val="28"/>
          <w:szCs w:val="28"/>
          <w:cs/>
        </w:rPr>
        <w:t>ตั้ง</w:t>
      </w:r>
      <w:r w:rsidR="0081356B" w:rsidRPr="0081356B">
        <w:rPr>
          <w:rFonts w:ascii="Browallia New" w:hAnsi="Browallia New" w:cs="Browallia New"/>
          <w:i/>
          <w:sz w:val="28"/>
          <w:szCs w:val="28"/>
          <w:cs/>
        </w:rPr>
        <w:t>ค่าเผื่อผลขาดทุนด้านเครดิตที่คาดว่าจะเกิดขึ้น</w:t>
      </w:r>
      <w:r w:rsidR="0064108D" w:rsidRPr="004F6C3E">
        <w:rPr>
          <w:rFonts w:ascii="Browallia New" w:hAnsi="Browallia New" w:cs="Browallia New"/>
          <w:i/>
          <w:sz w:val="28"/>
          <w:szCs w:val="28"/>
          <w:cs/>
        </w:rPr>
        <w:t>จากการ</w:t>
      </w:r>
      <w:r w:rsidR="00ED047B" w:rsidRPr="004F6C3E">
        <w:rPr>
          <w:rFonts w:ascii="Browallia New" w:hAnsi="Browallia New" w:cs="Browallia New"/>
          <w:i/>
          <w:sz w:val="28"/>
          <w:szCs w:val="28"/>
          <w:cs/>
        </w:rPr>
        <w:t>ปฏิบัติตามวิธีอย่างง่าย (</w:t>
      </w:r>
      <w:r w:rsidR="00ED047B" w:rsidRPr="00C055BE">
        <w:rPr>
          <w:rFonts w:ascii="Browallia New" w:hAnsi="Browallia New" w:cs="Browallia New"/>
          <w:iCs/>
          <w:sz w:val="28"/>
          <w:szCs w:val="28"/>
        </w:rPr>
        <w:t>Simplified</w:t>
      </w:r>
      <w:r w:rsidR="00ED047B" w:rsidRPr="004F6C3E">
        <w:rPr>
          <w:rFonts w:ascii="Browallia New" w:hAnsi="Browallia New" w:cs="Browallia New"/>
          <w:i/>
          <w:sz w:val="28"/>
          <w:szCs w:val="28"/>
          <w:cs/>
        </w:rPr>
        <w:t xml:space="preserve"> </w:t>
      </w:r>
      <w:r w:rsidR="00ED047B" w:rsidRPr="00C055BE">
        <w:rPr>
          <w:rFonts w:ascii="Browallia New" w:hAnsi="Browallia New" w:cs="Browallia New"/>
          <w:iCs/>
          <w:sz w:val="28"/>
          <w:szCs w:val="28"/>
        </w:rPr>
        <w:t>approach</w:t>
      </w:r>
      <w:r w:rsidR="00ED047B" w:rsidRPr="004F6C3E">
        <w:rPr>
          <w:rFonts w:ascii="Browallia New" w:hAnsi="Browallia New" w:cs="Browallia New"/>
          <w:i/>
          <w:sz w:val="28"/>
          <w:szCs w:val="28"/>
          <w:cs/>
        </w:rPr>
        <w:t>) ในการวัดมูลค่าของผลขาดทุนด้านเครดิตที</w:t>
      </w:r>
      <w:r w:rsidR="00A6720E">
        <w:rPr>
          <w:rFonts w:ascii="Browallia New" w:hAnsi="Browallia New" w:cs="Browallia New" w:hint="cs"/>
          <w:i/>
          <w:sz w:val="28"/>
          <w:szCs w:val="28"/>
          <w:cs/>
        </w:rPr>
        <w:t>่</w:t>
      </w:r>
      <w:r w:rsidR="00ED047B" w:rsidRPr="004F6C3E">
        <w:rPr>
          <w:rFonts w:ascii="Browallia New" w:hAnsi="Browallia New" w:cs="Browallia New"/>
          <w:i/>
          <w:sz w:val="28"/>
          <w:szCs w:val="28"/>
          <w:cs/>
        </w:rPr>
        <w:t>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และใช้ความน่าจะเป็นถ่วงน้ำหนักเป็นเกณฑ์ ซึ่งในการประมาณการจำเป็นต้องใช้ดุลยพินิจในการประมาณการผลขาดทุนจากเหตุการณ์ในอดีตจนถึงปัจจุบัน</w:t>
      </w:r>
    </w:p>
    <w:p w14:paraId="68A49CFF" w14:textId="2FA43F6D" w:rsidR="000055E0" w:rsidRDefault="0000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highlight w:val="red"/>
          <w:cs/>
        </w:rPr>
      </w:pPr>
    </w:p>
    <w:p w14:paraId="29340FE0" w14:textId="77777777" w:rsidR="003E4956" w:rsidRDefault="003E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r>
        <w:rPr>
          <w:rFonts w:ascii="Browallia New" w:hAnsi="Browallia New" w:cs="Browallia New"/>
          <w:i/>
          <w:sz w:val="28"/>
          <w:szCs w:val="28"/>
          <w:u w:val="single"/>
          <w:cs/>
        </w:rPr>
        <w:br w:type="page"/>
      </w:r>
    </w:p>
    <w:p w14:paraId="07B72BBB" w14:textId="306EE42B" w:rsidR="00DF271D" w:rsidRPr="00770575" w:rsidRDefault="008D3BB4" w:rsidP="0077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770575">
        <w:rPr>
          <w:rFonts w:ascii="Browallia New" w:hAnsi="Browallia New" w:cs="Browallia New" w:hint="cs"/>
          <w:i/>
          <w:sz w:val="28"/>
          <w:szCs w:val="28"/>
          <w:u w:val="single"/>
          <w:cs/>
        </w:rPr>
        <w:lastRenderedPageBreak/>
        <w:t>เงินให้กู้ยืมแก่กิจการอื่น</w:t>
      </w:r>
    </w:p>
    <w:p w14:paraId="78F1D83C" w14:textId="7470CC24" w:rsidR="00DF271D" w:rsidRDefault="008D3BB4"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70575">
        <w:rPr>
          <w:rFonts w:ascii="Browallia New" w:hAnsi="Browallia New" w:cs="Browallia New"/>
          <w:i/>
          <w:sz w:val="28"/>
          <w:szCs w:val="28"/>
          <w:cs/>
        </w:rPr>
        <w:t>เงิน</w:t>
      </w:r>
      <w:r w:rsidRPr="003B5A5A">
        <w:rPr>
          <w:rFonts w:ascii="Browallia New" w:hAnsi="Browallia New" w:cs="Browallia New"/>
          <w:i/>
          <w:sz w:val="28"/>
          <w:szCs w:val="28"/>
          <w:cs/>
        </w:rPr>
        <w:t>ให้กู้ยืมแก่กิจการอื่น</w:t>
      </w:r>
      <w:r w:rsidRPr="003B5A5A">
        <w:rPr>
          <w:rFonts w:ascii="Browallia New" w:hAnsi="Browallia New" w:cs="Browallia New"/>
          <w:i/>
          <w:sz w:val="28"/>
          <w:szCs w:val="28"/>
        </w:rPr>
        <w:t xml:space="preserve"> </w:t>
      </w:r>
      <w:r w:rsidRPr="003B5A5A">
        <w:rPr>
          <w:rFonts w:ascii="Browallia New" w:hAnsi="Browallia New" w:cs="Browallia New" w:hint="cs"/>
          <w:i/>
          <w:sz w:val="28"/>
          <w:szCs w:val="28"/>
          <w:cs/>
        </w:rPr>
        <w:t>รับรู้เริ่มแรกด้วยจำนวนที่เท่ากับเงินลงทุนสุทธิในสัญญา</w:t>
      </w:r>
      <w:r w:rsidR="00E75625" w:rsidRPr="003B5A5A">
        <w:rPr>
          <w:rFonts w:ascii="Browallia New" w:hAnsi="Browallia New" w:cs="Browallia New"/>
          <w:i/>
          <w:sz w:val="28"/>
          <w:szCs w:val="28"/>
        </w:rPr>
        <w:t xml:space="preserve"> </w:t>
      </w:r>
      <w:r w:rsidRPr="003B5A5A">
        <w:rPr>
          <w:rFonts w:ascii="Browallia New" w:hAnsi="Browallia New" w:cs="Browallia New"/>
          <w:i/>
          <w:sz w:val="28"/>
          <w:szCs w:val="28"/>
          <w:cs/>
        </w:rPr>
        <w:t xml:space="preserve">กลุ่มบริษัทใช้วิธีการทั่วไป </w:t>
      </w:r>
      <w:r w:rsidRPr="003B5A5A">
        <w:rPr>
          <w:rFonts w:ascii="Browallia New" w:hAnsi="Browallia New" w:cs="Browallia New"/>
          <w:iCs/>
          <w:sz w:val="28"/>
          <w:szCs w:val="28"/>
        </w:rPr>
        <w:t>(General approach)</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ตามมาตรฐานการรายงานทางการเงิน</w:t>
      </w:r>
      <w:r w:rsidR="00221E23" w:rsidRPr="003B5A5A">
        <w:rPr>
          <w:rFonts w:ascii="Browallia New" w:hAnsi="Browallia New" w:cs="Browallia New"/>
          <w:i/>
          <w:sz w:val="28"/>
          <w:szCs w:val="28"/>
        </w:rPr>
        <w:t xml:space="preserve"> </w:t>
      </w:r>
      <w:r w:rsidRPr="003B5A5A">
        <w:rPr>
          <w:rFonts w:ascii="Browallia New" w:hAnsi="Browallia New" w:cs="Browallia New"/>
          <w:i/>
          <w:sz w:val="28"/>
          <w:szCs w:val="28"/>
          <w:cs/>
        </w:rPr>
        <w:t xml:space="preserve">ฉบับที่ </w:t>
      </w:r>
      <w:r w:rsidRPr="003B5A5A">
        <w:rPr>
          <w:rFonts w:ascii="Browallia New" w:hAnsi="Browallia New" w:cs="Browallia New"/>
          <w:iCs/>
          <w:sz w:val="28"/>
          <w:szCs w:val="28"/>
        </w:rPr>
        <w:t>9</w:t>
      </w:r>
      <w:r w:rsidRPr="003B5A5A">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3B5A5A">
        <w:rPr>
          <w:rFonts w:ascii="Browallia New" w:hAnsi="Browallia New" w:cs="Browallia New"/>
          <w:iCs/>
          <w:sz w:val="28"/>
          <w:szCs w:val="28"/>
        </w:rPr>
        <w:t>12</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ในการวัดมูลค่าของผลขาดทุนด้านเครดิตที</w:t>
      </w:r>
      <w:r w:rsidR="00A6720E" w:rsidRPr="003B5A5A">
        <w:rPr>
          <w:rFonts w:ascii="Browallia New" w:hAnsi="Browallia New" w:cs="Browallia New" w:hint="cs"/>
          <w:i/>
          <w:sz w:val="28"/>
          <w:szCs w:val="28"/>
          <w:cs/>
        </w:rPr>
        <w:t>่</w:t>
      </w:r>
      <w:r w:rsidRPr="003B5A5A">
        <w:rPr>
          <w:rFonts w:ascii="Browallia New" w:hAnsi="Browallia New" w:cs="Browallia New"/>
          <w:i/>
          <w:sz w:val="28"/>
          <w:szCs w:val="28"/>
          <w:cs/>
        </w:rPr>
        <w:t>คาดว่าจะเกิดขึ้น</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เงินให้กู้ยืม</w:t>
      </w:r>
      <w:r w:rsidRPr="003B5A5A">
        <w:rPr>
          <w:rFonts w:ascii="Browallia New" w:hAnsi="Browallia New" w:cs="Browallia New" w:hint="cs"/>
          <w:i/>
          <w:sz w:val="28"/>
          <w:szCs w:val="28"/>
          <w:cs/>
        </w:rPr>
        <w:t>แต่ละรายจะถูกจัดกลุ่ม</w:t>
      </w:r>
      <w:r w:rsidRPr="003B5A5A">
        <w:rPr>
          <w:rFonts w:ascii="Browallia New" w:hAnsi="Browallia New" w:cs="Browallia New"/>
          <w:i/>
          <w:sz w:val="28"/>
          <w:szCs w:val="28"/>
          <w:cs/>
        </w:rPr>
        <w:t>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w:t>
      </w:r>
      <w:r w:rsidR="00DF271D" w:rsidRPr="003B5A5A">
        <w:rPr>
          <w:rFonts w:ascii="Browallia New" w:hAnsi="Browallia New" w:cs="Browallia New" w:hint="cs"/>
          <w:i/>
          <w:sz w:val="28"/>
          <w:szCs w:val="28"/>
          <w:cs/>
        </w:rPr>
        <w:t>น</w:t>
      </w:r>
    </w:p>
    <w:p w14:paraId="636FF64C" w14:textId="77777777" w:rsidR="006615D9" w:rsidRPr="00E75625" w:rsidRDefault="006615D9"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C1C1ACB" w14:textId="3B570CA7" w:rsidR="00AB345D" w:rsidRPr="008B6DD9"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8B6DD9">
        <w:rPr>
          <w:rFonts w:ascii="Browallia New" w:hAnsi="Browallia New" w:cs="Browallia New"/>
          <w:i/>
          <w:sz w:val="28"/>
          <w:szCs w:val="28"/>
          <w:u w:val="single"/>
          <w:cs/>
        </w:rPr>
        <w:t>สินค้าคงเหลือ</w:t>
      </w:r>
    </w:p>
    <w:p w14:paraId="78C8DDD6" w14:textId="37FE917F" w:rsidR="007D719F" w:rsidRDefault="00AB345D"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B6DD9">
        <w:rPr>
          <w:rFonts w:ascii="Browallia New" w:hAnsi="Browallia New" w:cs="Browallia New"/>
          <w:i/>
          <w:sz w:val="28"/>
          <w:szCs w:val="28"/>
          <w:cs/>
        </w:rPr>
        <w:t>สินค้าคงเหลือ</w:t>
      </w:r>
      <w:r w:rsidR="0084226C" w:rsidRPr="008B6DD9">
        <w:rPr>
          <w:rFonts w:ascii="Browallia New" w:hAnsi="Browallia New" w:cs="Browallia New" w:hint="cs"/>
          <w:i/>
          <w:sz w:val="28"/>
          <w:szCs w:val="28"/>
          <w:cs/>
        </w:rPr>
        <w:t>ของ</w:t>
      </w:r>
      <w:r w:rsidR="0084226C" w:rsidRPr="008B6DD9">
        <w:rPr>
          <w:rFonts w:ascii="Browallia New" w:hAnsi="Browallia New" w:cs="Browallia New"/>
          <w:i/>
          <w:sz w:val="28"/>
          <w:szCs w:val="28"/>
          <w:cs/>
        </w:rPr>
        <w:t>ธุรกิจบริการขายและให้บริการเช่าซื้อเครื่องใช้ไฟฟ้าภายในบ้าน</w:t>
      </w:r>
      <w:r w:rsidR="00033B71" w:rsidRPr="008B6DD9">
        <w:rPr>
          <w:rFonts w:ascii="Browallia New" w:hAnsi="Browallia New" w:cs="Browallia New" w:hint="cs"/>
          <w:i/>
          <w:sz w:val="28"/>
          <w:szCs w:val="28"/>
          <w:cs/>
        </w:rPr>
        <w:t>ที่มีไว้เพื่อขาย</w:t>
      </w:r>
      <w:r w:rsidRPr="008B6DD9">
        <w:rPr>
          <w:rFonts w:ascii="Browallia New" w:hAnsi="Browallia New" w:cs="Browallia New"/>
          <w:i/>
          <w:sz w:val="28"/>
          <w:szCs w:val="28"/>
          <w:cs/>
        </w:rPr>
        <w:t>แสดงมูลค่าตาม</w:t>
      </w:r>
      <w:r w:rsidR="00274895">
        <w:rPr>
          <w:rFonts w:ascii="Browallia New" w:hAnsi="Browallia New" w:cs="Browallia New"/>
          <w:i/>
          <w:sz w:val="28"/>
          <w:szCs w:val="28"/>
        </w:rPr>
        <w:br/>
      </w:r>
      <w:r w:rsidRPr="008B6DD9">
        <w:rPr>
          <w:rFonts w:ascii="Browallia New" w:hAnsi="Browallia New" w:cs="Browallia New"/>
          <w:i/>
          <w:sz w:val="28"/>
          <w:szCs w:val="28"/>
          <w:cs/>
        </w:rPr>
        <w:t>ราคาทุน</w:t>
      </w:r>
      <w:r w:rsidR="00F46B29" w:rsidRPr="008B6DD9">
        <w:rPr>
          <w:rFonts w:ascii="Browallia New" w:hAnsi="Browallia New" w:cs="Browallia New"/>
          <w:sz w:val="28"/>
          <w:szCs w:val="28"/>
        </w:rPr>
        <w:t xml:space="preserve"> </w:t>
      </w:r>
      <w:r w:rsidRPr="008B6DD9">
        <w:rPr>
          <w:rFonts w:ascii="Browallia New" w:hAnsi="Browallia New" w:cs="Browallia New"/>
          <w:i/>
          <w:sz w:val="28"/>
          <w:szCs w:val="28"/>
          <w:cs/>
        </w:rPr>
        <w:t>(วิธีเข้าก่อน-ออกก่อน)</w:t>
      </w:r>
      <w:r w:rsidR="00F46B29" w:rsidRPr="008B6DD9">
        <w:rPr>
          <w:rFonts w:ascii="Browallia New" w:hAnsi="Browallia New" w:cs="Browallia New"/>
          <w:sz w:val="28"/>
          <w:szCs w:val="28"/>
        </w:rPr>
        <w:t xml:space="preserve"> </w:t>
      </w:r>
      <w:r w:rsidRPr="008B6DD9">
        <w:rPr>
          <w:rFonts w:ascii="Browallia New" w:hAnsi="Browallia New" w:cs="Browallia New"/>
          <w:i/>
          <w:sz w:val="28"/>
          <w:szCs w:val="28"/>
          <w:cs/>
        </w:rPr>
        <w:t>หรือมูลค่าสุทธิที่จะได้รับแล้วแต่อย่างใดจะต่ำกว่า</w:t>
      </w:r>
      <w:r w:rsidR="00F46B29" w:rsidRPr="008B6DD9">
        <w:rPr>
          <w:rFonts w:ascii="Browallia New" w:hAnsi="Browallia New" w:cs="Browallia New"/>
          <w:sz w:val="28"/>
          <w:szCs w:val="28"/>
        </w:rPr>
        <w:t xml:space="preserve"> </w:t>
      </w:r>
    </w:p>
    <w:p w14:paraId="30AF73BF" w14:textId="77777777" w:rsidR="007D719F"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220AB6F" w14:textId="4CF3667C" w:rsidR="007D719F" w:rsidRPr="00F41A54"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B6DD9">
        <w:rPr>
          <w:rFonts w:ascii="Browallia New" w:hAnsi="Browallia New" w:cs="Browallia New"/>
          <w:i/>
          <w:sz w:val="28"/>
          <w:szCs w:val="28"/>
          <w:cs/>
        </w:rPr>
        <w:t>สินค้าคงเหลือ</w:t>
      </w:r>
      <w:r w:rsidRPr="008B6DD9">
        <w:rPr>
          <w:rFonts w:ascii="Browallia New" w:hAnsi="Browallia New" w:cs="Browallia New" w:hint="cs"/>
          <w:i/>
          <w:sz w:val="28"/>
          <w:szCs w:val="28"/>
          <w:cs/>
        </w:rPr>
        <w:t>ของ</w:t>
      </w:r>
      <w:r w:rsidRPr="008B6DD9">
        <w:rPr>
          <w:rFonts w:ascii="Browallia New" w:hAnsi="Browallia New" w:cs="Browallia New"/>
          <w:i/>
          <w:sz w:val="28"/>
          <w:szCs w:val="28"/>
          <w:cs/>
        </w:rPr>
        <w:t>ธุรกิจบริการโรงแรม</w:t>
      </w:r>
      <w:r w:rsidRPr="008B6DD9">
        <w:rPr>
          <w:rFonts w:ascii="Browallia New" w:hAnsi="Browallia New" w:cs="Browallia New" w:hint="cs"/>
          <w:i/>
          <w:sz w:val="28"/>
          <w:szCs w:val="28"/>
          <w:cs/>
        </w:rPr>
        <w:t>ที่มีไว้เพื่อขาย</w:t>
      </w:r>
      <w:r w:rsidRPr="008B6DD9">
        <w:rPr>
          <w:rFonts w:ascii="Browallia New" w:hAnsi="Browallia New" w:cs="Browallia New"/>
          <w:i/>
          <w:sz w:val="28"/>
          <w:szCs w:val="28"/>
          <w:cs/>
        </w:rPr>
        <w:t>แสดงมูลค่าตามราคาทุน</w:t>
      </w:r>
      <w:r w:rsidRPr="008B6DD9">
        <w:rPr>
          <w:rFonts w:ascii="Browallia New" w:hAnsi="Browallia New" w:cs="Browallia New"/>
          <w:sz w:val="28"/>
          <w:szCs w:val="28"/>
        </w:rPr>
        <w:t xml:space="preserve"> </w:t>
      </w:r>
      <w:r w:rsidRPr="008B6DD9">
        <w:rPr>
          <w:rFonts w:ascii="Browallia New" w:hAnsi="Browallia New" w:cs="Browallia New"/>
          <w:i/>
          <w:sz w:val="28"/>
          <w:szCs w:val="28"/>
          <w:cs/>
        </w:rPr>
        <w:t>(วิธีถัวเฉลี่ยถ่วงน้ำหนัก)</w:t>
      </w:r>
      <w:r w:rsidRPr="008B6DD9">
        <w:rPr>
          <w:rFonts w:ascii="Browallia New" w:hAnsi="Browallia New" w:cs="Browallia New"/>
          <w:sz w:val="28"/>
          <w:szCs w:val="28"/>
        </w:rPr>
        <w:t xml:space="preserve"> </w:t>
      </w:r>
      <w:r w:rsidRPr="008B6DD9">
        <w:rPr>
          <w:rFonts w:ascii="Browallia New" w:hAnsi="Browallia New" w:cs="Browallia New"/>
          <w:i/>
          <w:sz w:val="28"/>
          <w:szCs w:val="28"/>
          <w:cs/>
        </w:rPr>
        <w:t>หรือมูลค่าสุทธิที่จะได้รับแล้วแต่อย่างใดจะต่ำกว่า</w:t>
      </w:r>
      <w:r w:rsidRPr="00F41A54">
        <w:rPr>
          <w:rFonts w:ascii="Browallia New" w:hAnsi="Browallia New" w:cs="Browallia New"/>
          <w:sz w:val="28"/>
          <w:szCs w:val="28"/>
        </w:rPr>
        <w:t xml:space="preserve"> </w:t>
      </w:r>
    </w:p>
    <w:p w14:paraId="36C87F6B" w14:textId="77777777" w:rsidR="007D719F" w:rsidRDefault="007D719F"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EBE2B1B" w14:textId="3C208576" w:rsidR="007A28EF" w:rsidRDefault="007D719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D719F">
        <w:rPr>
          <w:rFonts w:ascii="Browallia New" w:hAnsi="Browallia New" w:cs="Browallia New"/>
          <w:sz w:val="28"/>
          <w:szCs w:val="28"/>
          <w:cs/>
        </w:rPr>
        <w:t>ต้นทุนของการซื้อประกอบด้วยราคาซื้อ และค่าใช้จ่ายที่เกี่ยวข้องโดยตรงกับการซื้อสินค้านั้น เช่น ค่าขนส่ง หักด้วยส่วนลดที่เกี่ยวข้องทั้งหมด ส่วนยอมให้หรือเงินที่ได้รับคืน</w:t>
      </w:r>
      <w:r w:rsidR="006E0D87">
        <w:rPr>
          <w:rFonts w:ascii="Browallia New" w:hAnsi="Browallia New" w:cs="Browallia New"/>
          <w:sz w:val="28"/>
          <w:szCs w:val="28"/>
        </w:rPr>
        <w:t xml:space="preserve"> </w:t>
      </w:r>
      <w:r w:rsidR="00E07254" w:rsidRPr="00E07254">
        <w:rPr>
          <w:rFonts w:ascii="Browallia New" w:hAnsi="Browallia New" w:cs="Browallia New"/>
          <w:i/>
          <w:sz w:val="28"/>
          <w:szCs w:val="28"/>
          <w:cs/>
        </w:rPr>
        <w:t>แต่ไม่รวมต้นทุนการกู้ยืม 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 กลุ่มกิจการบันทึกบัญชี</w:t>
      </w:r>
      <w:r w:rsidR="00703B0D" w:rsidRPr="00703B0D">
        <w:rPr>
          <w:rFonts w:ascii="Browallia New" w:hAnsi="Browallia New" w:cs="Browallia New"/>
          <w:i/>
          <w:sz w:val="28"/>
          <w:szCs w:val="28"/>
          <w:cs/>
        </w:rPr>
        <w:t xml:space="preserve">ค่าเผื่อการลดมูลค่าสำหรับสินค้า (ถ้ามี) โดยพิจารณาจากสภาพปัจจุบันของสินค้า </w:t>
      </w:r>
      <w:r w:rsidR="00274895">
        <w:rPr>
          <w:rFonts w:ascii="Browallia New" w:hAnsi="Browallia New" w:cs="Browallia New"/>
          <w:i/>
          <w:sz w:val="28"/>
          <w:szCs w:val="28"/>
        </w:rPr>
        <w:br/>
      </w:r>
      <w:r w:rsidR="00703B0D" w:rsidRPr="00703B0D">
        <w:rPr>
          <w:rFonts w:ascii="Browallia New" w:hAnsi="Browallia New" w:cs="Browallia New"/>
          <w:i/>
          <w:sz w:val="28"/>
          <w:szCs w:val="28"/>
          <w:cs/>
        </w:rPr>
        <w:t>เมื่อสินค้าเคลื่อนไหวช้า หรือเมื่อเสื่อมคุณภาพเท่าที่จำเป็น</w:t>
      </w:r>
    </w:p>
    <w:p w14:paraId="659F8936" w14:textId="77777777"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26EB04" w14:textId="77777777" w:rsidR="007A28EF" w:rsidRP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7A28EF">
        <w:rPr>
          <w:rFonts w:ascii="Browallia New" w:hAnsi="Browallia New" w:cs="Browallia New" w:hint="cs"/>
          <w:i/>
          <w:sz w:val="28"/>
          <w:szCs w:val="28"/>
          <w:u w:val="single"/>
          <w:cs/>
        </w:rPr>
        <w:t>สินทรัพย์รอการขาย</w:t>
      </w:r>
    </w:p>
    <w:p w14:paraId="3B968327" w14:textId="46ACCEEB"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A28EF">
        <w:rPr>
          <w:rFonts w:ascii="Browallia New" w:hAnsi="Browallia New" w:cs="Browallia New" w:hint="cs"/>
          <w:i/>
          <w:sz w:val="28"/>
          <w:szCs w:val="28"/>
          <w:cs/>
        </w:rPr>
        <w:t>สินทรัพย์รอการขายเป็นสินทรัพย์ซึ่งได้ยึดมาจากลูกหนี้ตามสัญญาเช่าซื้อซึ่งได้แสดงไว้ในราคาทุน หรือมูลค่าสุทธิที่คาดว่าจะได้รับแล้วแต่ราคาใดจะต่ำกว่า ซึ่งมูลค่าที่คาดว่าจะได้รับคืนอ้างอิงตามราคาขายของสินทรัพย์โดยเฉลี่ยที่</w:t>
      </w:r>
      <w:r w:rsidR="00274895">
        <w:rPr>
          <w:rFonts w:ascii="Browallia New" w:hAnsi="Browallia New" w:cs="Browallia New"/>
          <w:i/>
          <w:sz w:val="28"/>
          <w:szCs w:val="28"/>
        </w:rPr>
        <w:br/>
      </w:r>
      <w:r w:rsidRPr="007A28EF">
        <w:rPr>
          <w:rFonts w:ascii="Browallia New" w:hAnsi="Browallia New" w:cs="Browallia New" w:hint="cs"/>
          <w:i/>
          <w:sz w:val="28"/>
          <w:szCs w:val="28"/>
          <w:cs/>
        </w:rPr>
        <w:t>ยึดมาจากลูกหนี้เช่าซื้อ</w:t>
      </w:r>
    </w:p>
    <w:p w14:paraId="5CABDD73" w14:textId="77777777"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4FD7BB" w14:textId="0F01E134" w:rsidR="007A28EF" w:rsidRP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A28EF">
        <w:rPr>
          <w:rFonts w:ascii="Browallia New" w:hAnsi="Browallia New" w:cs="Browallia New" w:hint="cs"/>
          <w:i/>
          <w:sz w:val="28"/>
          <w:szCs w:val="28"/>
          <w:cs/>
        </w:rPr>
        <w:t>กำไรจากการจำหน่าย</w:t>
      </w:r>
      <w:r w:rsidR="00EC3133">
        <w:rPr>
          <w:rFonts w:ascii="Browallia New" w:hAnsi="Browallia New" w:cs="Browallia New" w:hint="cs"/>
          <w:i/>
          <w:sz w:val="28"/>
          <w:szCs w:val="28"/>
          <w:cs/>
        </w:rPr>
        <w:t>ทรัพย์</w:t>
      </w:r>
      <w:r w:rsidR="00177C59">
        <w:rPr>
          <w:rFonts w:ascii="Browallia New" w:hAnsi="Browallia New" w:cs="Browallia New" w:hint="cs"/>
          <w:i/>
          <w:sz w:val="28"/>
          <w:szCs w:val="28"/>
          <w:cs/>
        </w:rPr>
        <w:t>สิน</w:t>
      </w:r>
      <w:r w:rsidRPr="007A28EF">
        <w:rPr>
          <w:rFonts w:ascii="Browallia New" w:hAnsi="Browallia New" w:cs="Browallia New" w:hint="cs"/>
          <w:i/>
          <w:sz w:val="28"/>
          <w:szCs w:val="28"/>
          <w:cs/>
        </w:rPr>
        <w:t>รอการขายจะรับรู้เป็นรายได้ในส่วนของกำไรหรือขาดทุนในงบกำไรขาดทุนเบ็ดเสร็จเมื่อมีการจำหน่าย</w:t>
      </w:r>
    </w:p>
    <w:p w14:paraId="554309A0" w14:textId="537658FA" w:rsidR="007A28EF" w:rsidRDefault="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4AE676DD" w14:textId="1EE86A4F" w:rsidR="00636709" w:rsidRDefault="00E824C3"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E824C3">
        <w:rPr>
          <w:rFonts w:ascii="Browallia New" w:hAnsi="Browallia New" w:cs="Browallia New"/>
          <w:i/>
          <w:sz w:val="28"/>
          <w:szCs w:val="28"/>
          <w:u w:val="single"/>
          <w:cs/>
        </w:rPr>
        <w:t>สินทรัพย์ทางการเงิน</w:t>
      </w:r>
    </w:p>
    <w:p w14:paraId="73FF8897" w14:textId="72E438DB" w:rsidR="00636709" w:rsidRP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636709">
        <w:rPr>
          <w:rFonts w:ascii="Browallia New" w:hAnsi="Browallia New" w:cs="Browallia New" w:hint="cs"/>
          <w:i/>
          <w:sz w:val="28"/>
          <w:szCs w:val="28"/>
          <w:cs/>
        </w:rPr>
        <w:t xml:space="preserve">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D71605">
        <w:rPr>
          <w:rFonts w:ascii="Browallia New" w:hAnsi="Browallia New" w:cs="Browallia New" w:hint="cs"/>
          <w:iCs/>
          <w:sz w:val="28"/>
          <w:szCs w:val="28"/>
        </w:rPr>
        <w:t>(SPPI)</w:t>
      </w:r>
      <w:r w:rsidRPr="00636709">
        <w:rPr>
          <w:rFonts w:ascii="Browallia New" w:hAnsi="Browallia New" w:cs="Browallia New" w:hint="cs"/>
          <w:i/>
          <w:sz w:val="28"/>
          <w:szCs w:val="28"/>
        </w:rPr>
        <w:t xml:space="preserve"> </w:t>
      </w:r>
      <w:r w:rsidRPr="00636709">
        <w:rPr>
          <w:rFonts w:ascii="Browallia New" w:hAnsi="Browallia New" w:cs="Browallia New" w:hint="cs"/>
          <w:i/>
          <w:sz w:val="28"/>
          <w:szCs w:val="28"/>
          <w:cs/>
        </w:rPr>
        <w:t>หรือไม่ ดังนี้</w:t>
      </w:r>
    </w:p>
    <w:p w14:paraId="2D280D68" w14:textId="77777777" w:rsidR="00636709" w:rsidRPr="00636709" w:rsidRDefault="00636709" w:rsidP="00636709">
      <w:pPr>
        <w:spacing w:line="240" w:lineRule="auto"/>
        <w:ind w:left="540"/>
        <w:jc w:val="thaiDistribute"/>
        <w:rPr>
          <w:rFonts w:ascii="Browallia New" w:hAnsi="Browallia New" w:cs="Browallia New"/>
          <w:i/>
          <w:sz w:val="28"/>
          <w:szCs w:val="28"/>
        </w:rPr>
      </w:pPr>
    </w:p>
    <w:p w14:paraId="74970EB1" w14:textId="52A839BF" w:rsidR="00636709" w:rsidRPr="00636709" w:rsidRDefault="00636709" w:rsidP="00DB3104">
      <w:pPr>
        <w:pStyle w:val="Style1"/>
        <w:numPr>
          <w:ilvl w:val="0"/>
          <w:numId w:val="27"/>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636709">
        <w:rPr>
          <w:rFonts w:ascii="Browallia New" w:eastAsia="Times New Roman" w:hAnsi="Browallia New" w:cs="Browallia New" w:hint="cs"/>
          <w:i/>
          <w:sz w:val="28"/>
          <w:szCs w:val="28"/>
          <w:cs/>
          <w:lang w:val="en-US"/>
        </w:rPr>
        <w:t xml:space="preserve">รายการที่วัดมูลค่าภายหลังด้วยมูลค่ายุติธรรมผ่านกำไรขาดทุนเบ็ดเสร็จอื่น </w:t>
      </w:r>
      <w:r w:rsidR="00E76B39">
        <w:rPr>
          <w:rFonts w:ascii="Browallia New" w:eastAsia="Times New Roman" w:hAnsi="Browallia New" w:cs="Browallia New"/>
          <w:iCs/>
          <w:sz w:val="28"/>
          <w:szCs w:val="28"/>
          <w:lang w:val="en-US"/>
        </w:rPr>
        <w:t>(</w:t>
      </w:r>
      <w:r w:rsidRPr="00D71605">
        <w:rPr>
          <w:rFonts w:ascii="Browallia New" w:eastAsia="Times New Roman" w:hAnsi="Browallia New" w:cs="Browallia New" w:hint="cs"/>
          <w:iCs/>
          <w:sz w:val="28"/>
          <w:szCs w:val="28"/>
          <w:lang w:val="en-US"/>
        </w:rPr>
        <w:t>FVOCI)</w:t>
      </w:r>
      <w:r w:rsidRPr="00636709">
        <w:rPr>
          <w:rFonts w:ascii="Browallia New" w:eastAsia="Times New Roman" w:hAnsi="Browallia New" w:cs="Browallia New" w:hint="cs"/>
          <w:i/>
          <w:sz w:val="28"/>
          <w:szCs w:val="28"/>
          <w:lang w:val="en-US"/>
        </w:rPr>
        <w:t xml:space="preserve"> </w:t>
      </w:r>
      <w:r w:rsidRPr="00636709">
        <w:rPr>
          <w:rFonts w:ascii="Browallia New" w:eastAsia="Times New Roman" w:hAnsi="Browallia New" w:cs="Browallia New" w:hint="cs"/>
          <w:i/>
          <w:sz w:val="28"/>
          <w:szCs w:val="28"/>
          <w:cs/>
          <w:lang w:val="en-US"/>
        </w:rPr>
        <w:t xml:space="preserve">หรือ มูลค่ายุติธรรมผ่านกำไรหรือขาดทุน </w:t>
      </w:r>
      <w:r w:rsidR="00E76B39">
        <w:rPr>
          <w:rFonts w:ascii="Browallia New" w:eastAsia="Times New Roman" w:hAnsi="Browallia New" w:cs="Browallia New"/>
          <w:iCs/>
          <w:sz w:val="28"/>
          <w:szCs w:val="28"/>
          <w:lang w:val="en-US"/>
        </w:rPr>
        <w:t>(</w:t>
      </w:r>
      <w:r w:rsidRPr="00D71605">
        <w:rPr>
          <w:rFonts w:ascii="Browallia New" w:eastAsia="Times New Roman" w:hAnsi="Browallia New" w:cs="Browallia New" w:hint="cs"/>
          <w:iCs/>
          <w:sz w:val="28"/>
          <w:szCs w:val="28"/>
          <w:lang w:val="en-US"/>
        </w:rPr>
        <w:t>FV</w:t>
      </w:r>
      <w:r w:rsidR="00E36AE4">
        <w:rPr>
          <w:rFonts w:ascii="Browallia New" w:eastAsia="Times New Roman" w:hAnsi="Browallia New" w:cs="Browallia New"/>
          <w:iCs/>
          <w:sz w:val="28"/>
          <w:szCs w:val="28"/>
          <w:lang w:val="en-US"/>
        </w:rPr>
        <w:t>T</w:t>
      </w:r>
      <w:r w:rsidRPr="00D71605">
        <w:rPr>
          <w:rFonts w:ascii="Browallia New" w:eastAsia="Times New Roman" w:hAnsi="Browallia New" w:cs="Browallia New" w:hint="cs"/>
          <w:iCs/>
          <w:sz w:val="28"/>
          <w:szCs w:val="28"/>
          <w:lang w:val="en-US"/>
        </w:rPr>
        <w:t>PL)</w:t>
      </w:r>
    </w:p>
    <w:p w14:paraId="621B9A2E" w14:textId="77777777" w:rsidR="00636709" w:rsidRPr="00636709" w:rsidRDefault="00636709" w:rsidP="00DB3104">
      <w:pPr>
        <w:pStyle w:val="Style1"/>
        <w:numPr>
          <w:ilvl w:val="0"/>
          <w:numId w:val="27"/>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636709">
        <w:rPr>
          <w:rFonts w:ascii="Browallia New" w:eastAsia="Times New Roman" w:hAnsi="Browallia New" w:cs="Browallia New" w:hint="cs"/>
          <w:i/>
          <w:sz w:val="28"/>
          <w:szCs w:val="28"/>
          <w:cs/>
          <w:lang w:val="en-US"/>
        </w:rPr>
        <w:t xml:space="preserve">รายการที่วัดมูลค่าด้วยราคาทุนตัดจำหน่าย </w:t>
      </w:r>
      <w:r w:rsidRPr="00D71605">
        <w:rPr>
          <w:rFonts w:ascii="Browallia New" w:eastAsia="Times New Roman" w:hAnsi="Browallia New" w:cs="Browallia New" w:hint="cs"/>
          <w:iCs/>
          <w:sz w:val="28"/>
          <w:szCs w:val="28"/>
          <w:lang w:val="en-US"/>
        </w:rPr>
        <w:t>(</w:t>
      </w:r>
      <w:proofErr w:type="spellStart"/>
      <w:r w:rsidRPr="00D71605">
        <w:rPr>
          <w:rFonts w:ascii="Browallia New" w:eastAsia="Times New Roman" w:hAnsi="Browallia New" w:cs="Browallia New" w:hint="cs"/>
          <w:iCs/>
          <w:sz w:val="28"/>
          <w:szCs w:val="28"/>
          <w:lang w:val="en-US"/>
        </w:rPr>
        <w:t>Amortised</w:t>
      </w:r>
      <w:proofErr w:type="spellEnd"/>
      <w:r w:rsidRPr="00D71605">
        <w:rPr>
          <w:rFonts w:ascii="Browallia New" w:eastAsia="Times New Roman" w:hAnsi="Browallia New" w:cs="Browallia New" w:hint="cs"/>
          <w:iCs/>
          <w:sz w:val="28"/>
          <w:szCs w:val="28"/>
          <w:lang w:val="en-US"/>
        </w:rPr>
        <w:t xml:space="preserve"> cost)</w:t>
      </w:r>
    </w:p>
    <w:p w14:paraId="57F6B68B" w14:textId="04BD8745" w:rsidR="00636709" w:rsidRDefault="00636709" w:rsidP="00636709">
      <w:pPr>
        <w:spacing w:line="240" w:lineRule="auto"/>
        <w:ind w:left="540"/>
        <w:rPr>
          <w:rFonts w:ascii="Browallia New" w:hAnsi="Browallia New" w:cs="Browallia New"/>
          <w:i/>
          <w:sz w:val="28"/>
          <w:szCs w:val="28"/>
        </w:rPr>
      </w:pPr>
    </w:p>
    <w:p w14:paraId="1F6DD709" w14:textId="77777777" w:rsid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636709">
        <w:rPr>
          <w:rFonts w:ascii="Browallia New" w:hAnsi="Browallia New" w:cs="Browallia New" w:hint="cs"/>
          <w:i/>
          <w:sz w:val="28"/>
          <w:szCs w:val="28"/>
          <w:cs/>
        </w:rPr>
        <w:lastRenderedPageBreak/>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6436DB0" w14:textId="77777777" w:rsid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p>
    <w:p w14:paraId="6FFCE693" w14:textId="1ABC6872" w:rsid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636709">
        <w:rPr>
          <w:rFonts w:ascii="Browallia New" w:hAnsi="Browallia New" w:cs="Browallia New" w:hint="cs"/>
          <w:i/>
          <w:sz w:val="28"/>
          <w:szCs w:val="28"/>
          <w:cs/>
        </w:rPr>
        <w:t>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w:t>
      </w:r>
      <w:r w:rsidRPr="008D2337">
        <w:rPr>
          <w:rFonts w:ascii="Browallia New" w:hAnsi="Browallia New" w:cs="Browallia New" w:hint="cs"/>
          <w:i/>
          <w:sz w:val="28"/>
          <w:szCs w:val="28"/>
          <w:cs/>
        </w:rPr>
        <w:t>ด้วย</w:t>
      </w:r>
      <w:r w:rsidRPr="00DC6FAE">
        <w:rPr>
          <w:rFonts w:ascii="Browallia New" w:hAnsi="Browallia New" w:cs="Browallia New" w:hint="cs"/>
          <w:iCs/>
          <w:sz w:val="28"/>
          <w:szCs w:val="28"/>
          <w:cs/>
        </w:rPr>
        <w:t xml:space="preserve"> </w:t>
      </w:r>
      <w:r w:rsidRPr="00DC6FAE">
        <w:rPr>
          <w:rFonts w:ascii="Browallia New" w:hAnsi="Browallia New" w:cs="Browallia New" w:hint="cs"/>
          <w:iCs/>
          <w:sz w:val="28"/>
          <w:szCs w:val="28"/>
        </w:rPr>
        <w:t>FV</w:t>
      </w:r>
      <w:r w:rsidR="00510302">
        <w:rPr>
          <w:rFonts w:ascii="Browallia New" w:hAnsi="Browallia New" w:cs="Browallia New"/>
          <w:iCs/>
          <w:sz w:val="28"/>
          <w:szCs w:val="28"/>
        </w:rPr>
        <w:t>T</w:t>
      </w:r>
      <w:r w:rsidRPr="00DC6FAE">
        <w:rPr>
          <w:rFonts w:ascii="Browallia New" w:hAnsi="Browallia New" w:cs="Browallia New" w:hint="cs"/>
          <w:iCs/>
          <w:sz w:val="28"/>
          <w:szCs w:val="28"/>
        </w:rPr>
        <w:t xml:space="preserve">PL </w:t>
      </w:r>
      <w:r w:rsidRPr="00636709">
        <w:rPr>
          <w:rFonts w:ascii="Browallia New" w:hAnsi="Browallia New" w:cs="Browallia New" w:hint="cs"/>
          <w:i/>
          <w:sz w:val="28"/>
          <w:szCs w:val="28"/>
          <w:cs/>
        </w:rPr>
        <w:t xml:space="preserve">หรือ </w:t>
      </w:r>
      <w:r w:rsidRPr="00DC6FAE">
        <w:rPr>
          <w:rFonts w:ascii="Browallia New" w:hAnsi="Browallia New" w:cs="Browallia New" w:hint="cs"/>
          <w:iCs/>
          <w:sz w:val="28"/>
          <w:szCs w:val="28"/>
        </w:rPr>
        <w:t>FVOCI</w:t>
      </w:r>
      <w:r w:rsidRPr="00636709">
        <w:rPr>
          <w:rFonts w:ascii="Browallia New" w:hAnsi="Browallia New" w:cs="Browallia New" w:hint="cs"/>
          <w:i/>
          <w:sz w:val="28"/>
          <w:szCs w:val="28"/>
        </w:rPr>
        <w:t xml:space="preserve"> </w:t>
      </w:r>
      <w:r w:rsidRPr="00636709">
        <w:rPr>
          <w:rFonts w:ascii="Browallia New" w:hAnsi="Browallia New" w:cs="Browallia New" w:hint="cs"/>
          <w:i/>
          <w:sz w:val="28"/>
          <w:szCs w:val="28"/>
          <w:cs/>
        </w:rPr>
        <w:t xml:space="preserve">ยกเว้นเงินลงทุนในตราสารทุนที่ถือไว้เพื่อค้าจะวัดมูลค่าด้วย </w:t>
      </w:r>
      <w:r w:rsidRPr="00DC6FAE">
        <w:rPr>
          <w:rFonts w:ascii="Browallia New" w:hAnsi="Browallia New" w:cs="Browallia New" w:hint="cs"/>
          <w:iCs/>
          <w:sz w:val="28"/>
          <w:szCs w:val="28"/>
        </w:rPr>
        <w:t>FV</w:t>
      </w:r>
      <w:r w:rsidR="00510302">
        <w:rPr>
          <w:rFonts w:ascii="Browallia New" w:hAnsi="Browallia New" w:cs="Browallia New"/>
          <w:iCs/>
          <w:sz w:val="28"/>
          <w:szCs w:val="28"/>
        </w:rPr>
        <w:t>T</w:t>
      </w:r>
      <w:r w:rsidRPr="00DC6FAE">
        <w:rPr>
          <w:rFonts w:ascii="Browallia New" w:hAnsi="Browallia New" w:cs="Browallia New" w:hint="cs"/>
          <w:iCs/>
          <w:sz w:val="28"/>
          <w:szCs w:val="28"/>
        </w:rPr>
        <w:t>PL</w:t>
      </w:r>
      <w:r w:rsidRPr="00636709">
        <w:rPr>
          <w:rFonts w:ascii="Browallia New" w:hAnsi="Browallia New" w:cs="Browallia New" w:hint="cs"/>
          <w:i/>
          <w:sz w:val="28"/>
          <w:szCs w:val="28"/>
        </w:rPr>
        <w:t xml:space="preserve"> </w:t>
      </w:r>
      <w:r w:rsidRPr="00636709">
        <w:rPr>
          <w:rFonts w:ascii="Browallia New" w:hAnsi="Browallia New" w:cs="Browallia New" w:hint="cs"/>
          <w:i/>
          <w:sz w:val="28"/>
          <w:szCs w:val="28"/>
          <w:cs/>
        </w:rPr>
        <w:t>เท่านั้น</w:t>
      </w:r>
    </w:p>
    <w:p w14:paraId="3BCC2742" w14:textId="77777777" w:rsidR="00E32CDF" w:rsidRDefault="00E32CDF"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44803B0" w14:textId="5F81281C"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8E05CF">
        <w:rPr>
          <w:rFonts w:ascii="Browallia New" w:hAnsi="Browallia New" w:cs="Browallia New"/>
          <w:iCs/>
          <w:sz w:val="28"/>
          <w:szCs w:val="28"/>
          <w:cs/>
        </w:rPr>
        <w:t>การรับรู้รายการและการตัดรายการ</w:t>
      </w:r>
    </w:p>
    <w:p w14:paraId="05DCBB62" w14:textId="571C8E6A" w:rsidR="008E05CF" w:rsidRPr="008E05CF" w:rsidRDefault="008E05CF" w:rsidP="00B9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8E05CF">
        <w:rPr>
          <w:rFonts w:ascii="Browallia New" w:hAnsi="Browallia New" w:cs="Browallia New"/>
          <w:i/>
          <w:sz w:val="28"/>
          <w:szCs w:val="28"/>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000D45F1" w14:textId="77777777"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840EFE4" w14:textId="1C07D85C"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8E05CF">
        <w:rPr>
          <w:rFonts w:ascii="Browallia New" w:hAnsi="Browallia New" w:cs="Browallia New"/>
          <w:iCs/>
          <w:sz w:val="28"/>
          <w:szCs w:val="28"/>
          <w:cs/>
        </w:rPr>
        <w:t>การวัดมูลค่า</w:t>
      </w:r>
    </w:p>
    <w:p w14:paraId="03FDF3AF" w14:textId="5FB58CBB"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8E05CF">
        <w:rPr>
          <w:rFonts w:ascii="Browallia New" w:hAnsi="Browallia New" w:cs="Browallia New"/>
          <w:i/>
          <w:sz w:val="28"/>
          <w:szCs w:val="28"/>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DC6FAE">
        <w:rPr>
          <w:rFonts w:ascii="Browallia New" w:hAnsi="Browallia New" w:cs="Browallia New"/>
          <w:iCs/>
          <w:sz w:val="28"/>
          <w:szCs w:val="28"/>
        </w:rPr>
        <w:t>FVPL</w:t>
      </w:r>
      <w:r w:rsidR="00274895">
        <w:rPr>
          <w:rFonts w:ascii="Browallia New" w:hAnsi="Browallia New" w:cs="Browallia New"/>
          <w:iCs/>
          <w:sz w:val="28"/>
          <w:szCs w:val="28"/>
        </w:rPr>
        <w:br/>
      </w:r>
      <w:r w:rsidRPr="008E05CF">
        <w:rPr>
          <w:rFonts w:ascii="Browallia New" w:hAnsi="Browallia New" w:cs="Browallia New"/>
          <w:i/>
          <w:sz w:val="28"/>
          <w:szCs w:val="28"/>
          <w:cs/>
        </w:rPr>
        <w:t>กลุ่มกิจการจะรับรู้ต้นทุนการทำรายการที่เกี่ยวข้องเป็นค่าใช้จ่ายในกำไรหรือขาดทุน</w:t>
      </w:r>
    </w:p>
    <w:p w14:paraId="407A2D3B" w14:textId="77777777"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4267A54" w14:textId="33A43477" w:rsidR="00636709" w:rsidRDefault="008E05CF"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8E05CF">
        <w:rPr>
          <w:rFonts w:ascii="Browallia New" w:hAnsi="Browallia New" w:cs="Browallia New"/>
          <w:i/>
          <w:sz w:val="28"/>
          <w:szCs w:val="28"/>
          <w:cs/>
        </w:rPr>
        <w:t>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DC6FAE">
        <w:rPr>
          <w:rFonts w:ascii="Browallia New" w:hAnsi="Browallia New" w:cs="Browallia New"/>
          <w:iCs/>
          <w:sz w:val="28"/>
          <w:szCs w:val="28"/>
        </w:rPr>
        <w:t>SPPI</w:t>
      </w:r>
      <w:r w:rsidRPr="008E05CF">
        <w:rPr>
          <w:rFonts w:ascii="Browallia New" w:hAnsi="Browallia New" w:cs="Browallia New"/>
          <w:i/>
          <w:sz w:val="28"/>
          <w:szCs w:val="28"/>
        </w:rPr>
        <w:t xml:space="preserve">) </w:t>
      </w:r>
      <w:r w:rsidRPr="008E05CF">
        <w:rPr>
          <w:rFonts w:ascii="Browallia New" w:hAnsi="Browallia New" w:cs="Browallia New"/>
          <w:i/>
          <w:sz w:val="28"/>
          <w:szCs w:val="28"/>
          <w:cs/>
        </w:rPr>
        <w:t>หรือไม่</w:t>
      </w:r>
    </w:p>
    <w:p w14:paraId="3D7D83A2" w14:textId="132FC5DB" w:rsid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D5CE0FD" w14:textId="77777777"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B265DE">
        <w:rPr>
          <w:rFonts w:ascii="Browallia New" w:hAnsi="Browallia New" w:cs="Browallia New"/>
          <w:iCs/>
          <w:sz w:val="28"/>
          <w:szCs w:val="28"/>
          <w:cs/>
        </w:rPr>
        <w:t>ตราสารทุน</w:t>
      </w:r>
    </w:p>
    <w:p w14:paraId="176CAB69" w14:textId="0384C05E"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265DE">
        <w:rPr>
          <w:rFonts w:ascii="Browallia New" w:hAnsi="Browallia New" w:cs="Browallia New"/>
          <w:i/>
          <w:sz w:val="28"/>
          <w:szCs w:val="28"/>
          <w:cs/>
        </w:rPr>
        <w:t xml:space="preserve">กลุ่มกิจการวัดมูลค่าตราสารทุนด้วยมูลค่ายุติธรรม ในกรณีที่กลุ่มกิจการเลือกรับรู้กำไร (ขาดทุน) จากมูลค่ายุติธรรมในกำไรขาดทุนเบ็ดเสร็จอื่น </w:t>
      </w:r>
      <w:r w:rsidR="00E76B39">
        <w:rPr>
          <w:rFonts w:ascii="Browallia New" w:hAnsi="Browallia New" w:cs="Browallia New"/>
          <w:iCs/>
          <w:sz w:val="28"/>
          <w:szCs w:val="28"/>
        </w:rPr>
        <w:t>(</w:t>
      </w:r>
      <w:r w:rsidRPr="00DC6FAE">
        <w:rPr>
          <w:rFonts w:ascii="Browallia New" w:hAnsi="Browallia New" w:cs="Browallia New"/>
          <w:iCs/>
          <w:sz w:val="28"/>
          <w:szCs w:val="28"/>
        </w:rPr>
        <w:t xml:space="preserve">FVOCI) </w:t>
      </w:r>
      <w:r w:rsidRPr="00B265DE">
        <w:rPr>
          <w:rFonts w:ascii="Browallia New" w:hAnsi="Browallia New" w:cs="Browallia New"/>
          <w:i/>
          <w:sz w:val="28"/>
          <w:szCs w:val="28"/>
          <w:cs/>
        </w:rPr>
        <w:t>กลุ่มกิจการ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และแสดงในรายการเงินปันผลรับเมื่อกลุ่มกิจการมีสิทธิได้รับเงินปันผลนั้น</w:t>
      </w:r>
    </w:p>
    <w:p w14:paraId="3A133930" w14:textId="173F2899" w:rsidR="00E80100" w:rsidRDefault="00E8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1C51B779" w14:textId="3A4EAF35"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265DE">
        <w:rPr>
          <w:rFonts w:ascii="Browallia New" w:hAnsi="Browallia New" w:cs="Browallia New"/>
          <w:i/>
          <w:sz w:val="28"/>
          <w:szCs w:val="28"/>
          <w:cs/>
        </w:rPr>
        <w:t xml:space="preserve">การเปลี่ยนแปลงในมูลค่ายุติธรรมของเงินลงทุนในตราสารทุนที่วัดมูลค่าด้วย </w:t>
      </w:r>
      <w:r w:rsidRPr="008E3BDE">
        <w:rPr>
          <w:rFonts w:ascii="Browallia New" w:hAnsi="Browallia New" w:cs="Browallia New"/>
          <w:iCs/>
          <w:sz w:val="28"/>
          <w:szCs w:val="28"/>
        </w:rPr>
        <w:t>FV</w:t>
      </w:r>
      <w:r w:rsidR="00BF3394" w:rsidRPr="008E3BDE">
        <w:rPr>
          <w:rFonts w:ascii="Browallia New" w:hAnsi="Browallia New" w:cs="Browallia New"/>
          <w:iCs/>
          <w:sz w:val="28"/>
          <w:szCs w:val="28"/>
        </w:rPr>
        <w:t>T</w:t>
      </w:r>
      <w:r w:rsidRPr="008E3BDE">
        <w:rPr>
          <w:rFonts w:ascii="Browallia New" w:hAnsi="Browallia New" w:cs="Browallia New"/>
          <w:iCs/>
          <w:sz w:val="28"/>
          <w:szCs w:val="28"/>
        </w:rPr>
        <w:t>PL</w:t>
      </w:r>
      <w:r w:rsidRPr="00B265DE">
        <w:rPr>
          <w:rFonts w:ascii="Browallia New" w:hAnsi="Browallia New" w:cs="Browallia New"/>
          <w:i/>
          <w:sz w:val="28"/>
          <w:szCs w:val="28"/>
        </w:rPr>
        <w:t xml:space="preserve"> </w:t>
      </w:r>
      <w:r w:rsidRPr="00B265DE">
        <w:rPr>
          <w:rFonts w:ascii="Browallia New" w:hAnsi="Browallia New" w:cs="Browallia New"/>
          <w:i/>
          <w:sz w:val="28"/>
          <w:szCs w:val="28"/>
          <w:cs/>
        </w:rPr>
        <w:t xml:space="preserve">จะรับรู้ในรายการกำไร (ขาดทุน) จากการวัดมูลค่าเครื่องมือทางการเงินในกำไรหรือขาดทุน </w:t>
      </w:r>
    </w:p>
    <w:p w14:paraId="05F86065" w14:textId="77777777" w:rsidR="00B265DE" w:rsidRPr="00C07995"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24C5B936" w14:textId="77777777" w:rsidR="003147C3" w:rsidRDefault="00B265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265DE">
        <w:rPr>
          <w:rFonts w:ascii="Browallia New" w:hAnsi="Browallia New" w:cs="Browallia New"/>
          <w:i/>
          <w:sz w:val="28"/>
          <w:szCs w:val="28"/>
          <w:cs/>
        </w:rPr>
        <w:t>ขาดทุนและการกลับรายการขาดทุนจากการด้อยค่าจะแสดงรวมอยู่ในการเปลี่ยนแปลงในมูลค่ายุติธรรม</w:t>
      </w:r>
    </w:p>
    <w:p w14:paraId="6A8D281E" w14:textId="77777777" w:rsidR="003147C3" w:rsidRPr="00C07995" w:rsidRDefault="003147C3"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4A207385" w14:textId="77777777" w:rsidR="003147C3" w:rsidRPr="003147C3"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i/>
          <w:iCs/>
          <w:sz w:val="28"/>
          <w:szCs w:val="28"/>
        </w:rPr>
      </w:pPr>
      <w:r w:rsidRPr="003147C3">
        <w:rPr>
          <w:rFonts w:ascii="Browallia New" w:eastAsia="Calibri" w:hAnsi="Browallia New" w:cs="Browallia New"/>
          <w:i/>
          <w:iCs/>
          <w:sz w:val="28"/>
          <w:szCs w:val="28"/>
          <w:cs/>
        </w:rPr>
        <w:t>การ</w:t>
      </w:r>
      <w:r w:rsidRPr="003147C3">
        <w:rPr>
          <w:rFonts w:ascii="Browallia New" w:eastAsia="Calibri" w:hAnsi="Browallia New" w:cs="Browallia New" w:hint="cs"/>
          <w:i/>
          <w:iCs/>
          <w:sz w:val="28"/>
          <w:szCs w:val="28"/>
          <w:cs/>
        </w:rPr>
        <w:t>ด้อย</w:t>
      </w:r>
      <w:r w:rsidRPr="003147C3">
        <w:rPr>
          <w:rFonts w:ascii="Browallia New" w:eastAsia="Calibri" w:hAnsi="Browallia New" w:cs="Browallia New"/>
          <w:i/>
          <w:iCs/>
          <w:sz w:val="28"/>
          <w:szCs w:val="28"/>
          <w:cs/>
        </w:rPr>
        <w:t>ค่าของสินทรัพย์ทางการเงินและสินทรัพย์ที่เกิดจากสัญญา</w:t>
      </w:r>
    </w:p>
    <w:p w14:paraId="6A6AFB80" w14:textId="10C0D5C1" w:rsidR="003147C3"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r w:rsidRPr="00764385">
        <w:rPr>
          <w:rFonts w:ascii="Browallia New" w:eastAsia="Calibri" w:hAnsi="Browallia New" w:cs="Browallia New"/>
          <w:sz w:val="28"/>
          <w:szCs w:val="28"/>
          <w:cs/>
        </w:rPr>
        <w:t>กลุ่มบริษัท</w:t>
      </w:r>
      <w:r w:rsidRPr="00AD3D3F">
        <w:rPr>
          <w:rFonts w:ascii="Browallia New" w:eastAsia="Calibri" w:hAnsi="Browallia New" w:cs="Browallia New"/>
          <w:sz w:val="28"/>
          <w:szCs w:val="28"/>
          <w:cs/>
        </w:rPr>
        <w:t>ต้องประเมินการด้อยค่าของสินทรัพย์ทางการเงินและสินทรัพย์ที่เกิดจากสัญญา</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โดยพิจารณาผลขาดทุนด้านเครดิตที่คาดว่าจะเกิดขึ้นตลอดอายุของเครื่องมือทางการเงิน</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โดยไม่จำเป็นต้องรอให้มีข้อบ่งชี้หรือเกิดเหตุการณ์ด้านเครดิตขึ้นก่อน</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และกำหนดให้ใช้</w:t>
      </w:r>
      <w:r w:rsidRPr="00AD3D3F">
        <w:rPr>
          <w:rFonts w:ascii="Browallia New" w:eastAsia="Calibri" w:hAnsi="Browallia New" w:cs="Browallia New" w:hint="cs"/>
          <w:sz w:val="28"/>
          <w:szCs w:val="28"/>
          <w:cs/>
        </w:rPr>
        <w:t>ดุลยพินิจ</w:t>
      </w:r>
      <w:r w:rsidRPr="00AD3D3F">
        <w:rPr>
          <w:rFonts w:ascii="Browallia New" w:eastAsia="Calibri" w:hAnsi="Browallia New" w:cs="Browallia New"/>
          <w:sz w:val="28"/>
          <w:szCs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และใช้ความน่าจะเป็นถ่วงน้ำหนักเป็นเกณฑ์</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อย่างไร</w:t>
      </w:r>
      <w:r w:rsidR="00274895">
        <w:rPr>
          <w:rFonts w:ascii="Browallia New" w:eastAsia="Calibri" w:hAnsi="Browallia New" w:cs="Browallia New"/>
          <w:sz w:val="28"/>
          <w:szCs w:val="28"/>
        </w:rPr>
        <w:br/>
      </w:r>
      <w:r w:rsidRPr="00AD3D3F">
        <w:rPr>
          <w:rFonts w:ascii="Browallia New" w:eastAsia="Calibri" w:hAnsi="Browallia New" w:cs="Browallia New"/>
          <w:sz w:val="28"/>
          <w:szCs w:val="28"/>
          <w:cs/>
        </w:rPr>
        <w:t>ก็ตาม</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การประเมินรูปแบบใหม่นี้ถือปฏิบัติเฉพาะกับสินทรัพย์ทางการเงินที่วัดมูลค่าด้วยวิธีราคาทุนตัดจำหน่าย</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และมูลค่ายุติธรรมผ่านกำไรขาดทุนเบ็ดเสร็จอื่นเท่านั้น</w:t>
      </w:r>
    </w:p>
    <w:p w14:paraId="090C2A4F" w14:textId="77777777" w:rsidR="003147C3" w:rsidRPr="00C07995" w:rsidRDefault="003147C3"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4"/>
          <w:szCs w:val="24"/>
        </w:rPr>
      </w:pPr>
    </w:p>
    <w:p w14:paraId="545E0368" w14:textId="77777777" w:rsidR="00AB39DE" w:rsidRDefault="00AB39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4"/>
          <w:szCs w:val="24"/>
        </w:rPr>
      </w:pPr>
    </w:p>
    <w:p w14:paraId="1028515E" w14:textId="77777777" w:rsidR="00AB39DE" w:rsidRPr="00C07995" w:rsidRDefault="00AB39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4"/>
          <w:szCs w:val="24"/>
        </w:rPr>
      </w:pPr>
    </w:p>
    <w:p w14:paraId="42B1DEF4" w14:textId="253F50D1" w:rsidR="00F63647" w:rsidRPr="003147C3"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568F5">
        <w:rPr>
          <w:rFonts w:ascii="Browallia New" w:eastAsia="Calibri" w:hAnsi="Browallia New" w:cs="Browallia New"/>
          <w:spacing w:val="-4"/>
          <w:sz w:val="28"/>
          <w:szCs w:val="28"/>
          <w:cs/>
        </w:rPr>
        <w:lastRenderedPageBreak/>
        <w:t>กลุ่มบริษัท</w:t>
      </w:r>
      <w:r w:rsidRPr="007568F5">
        <w:rPr>
          <w:rFonts w:ascii="Browallia New" w:eastAsia="Calibri" w:hAnsi="Browallia New" w:cs="Browallia New" w:hint="cs"/>
          <w:spacing w:val="-4"/>
          <w:sz w:val="28"/>
          <w:szCs w:val="28"/>
          <w:cs/>
        </w:rPr>
        <w:t>ได้</w:t>
      </w:r>
      <w:r w:rsidRPr="007568F5">
        <w:rPr>
          <w:rFonts w:ascii="Browallia New" w:hAnsi="Browallia New" w:cs="Browallia New"/>
          <w:spacing w:val="-4"/>
          <w:sz w:val="28"/>
          <w:szCs w:val="28"/>
          <w:cs/>
        </w:rPr>
        <w:t>ประเมิน</w:t>
      </w:r>
      <w:r w:rsidRPr="007568F5">
        <w:rPr>
          <w:rFonts w:ascii="Browallia New" w:hAnsi="Browallia New" w:cs="Browallia New" w:hint="cs"/>
          <w:spacing w:val="-4"/>
          <w:sz w:val="28"/>
          <w:szCs w:val="28"/>
          <w:cs/>
        </w:rPr>
        <w:t>การด้อยค่าตาม</w:t>
      </w:r>
      <w:r w:rsidRPr="007568F5">
        <w:rPr>
          <w:rFonts w:ascii="Browallia New" w:hAnsi="Browallia New" w:cs="Browallia New"/>
          <w:spacing w:val="-4"/>
          <w:sz w:val="28"/>
          <w:szCs w:val="28"/>
          <w:cs/>
        </w:rPr>
        <w:t>มาตรฐานการรายงานทางการเงิน</w:t>
      </w:r>
      <w:r w:rsidRPr="007568F5">
        <w:rPr>
          <w:rFonts w:ascii="Browallia New" w:hAnsi="Browallia New" w:cs="Browallia New"/>
          <w:spacing w:val="-4"/>
          <w:sz w:val="28"/>
          <w:szCs w:val="28"/>
        </w:rPr>
        <w:t xml:space="preserve"> </w:t>
      </w:r>
      <w:r w:rsidRPr="007568F5">
        <w:rPr>
          <w:rFonts w:ascii="Browallia New" w:hAnsi="Browallia New" w:cs="Browallia New"/>
          <w:spacing w:val="-4"/>
          <w:sz w:val="28"/>
          <w:szCs w:val="28"/>
          <w:cs/>
        </w:rPr>
        <w:t>ฉบับที</w:t>
      </w:r>
      <w:r w:rsidRPr="007568F5">
        <w:rPr>
          <w:rFonts w:ascii="Browallia New" w:hAnsi="Browallia New" w:cs="Browallia New" w:hint="cs"/>
          <w:spacing w:val="-4"/>
          <w:sz w:val="28"/>
          <w:szCs w:val="28"/>
          <w:cs/>
        </w:rPr>
        <w:t>่</w:t>
      </w:r>
      <w:r w:rsidRPr="007568F5">
        <w:rPr>
          <w:rFonts w:ascii="Browallia New" w:hAnsi="Browallia New" w:cs="Browallia New" w:hint="cs"/>
          <w:spacing w:val="-4"/>
          <w:sz w:val="28"/>
          <w:szCs w:val="28"/>
        </w:rPr>
        <w:t xml:space="preserve"> </w:t>
      </w:r>
      <w:r w:rsidRPr="007568F5">
        <w:rPr>
          <w:rFonts w:ascii="Browallia New" w:hAnsi="Browallia New" w:cs="Browallia New"/>
          <w:spacing w:val="-4"/>
          <w:sz w:val="28"/>
          <w:szCs w:val="28"/>
        </w:rPr>
        <w:t xml:space="preserve">9 </w:t>
      </w:r>
      <w:r w:rsidRPr="007568F5">
        <w:rPr>
          <w:rFonts w:ascii="Browallia New" w:hAnsi="Browallia New" w:cs="Browallia New" w:hint="cs"/>
          <w:spacing w:val="-4"/>
          <w:sz w:val="28"/>
          <w:szCs w:val="28"/>
          <w:cs/>
        </w:rPr>
        <w:t>โดยพิจารณาตามรายละเอียดดังนี้</w:t>
      </w:r>
    </w:p>
    <w:p w14:paraId="3CC30205" w14:textId="77777777" w:rsidR="00F63647" w:rsidRPr="00C07995" w:rsidRDefault="00F63647" w:rsidP="00F63647">
      <w:pPr>
        <w:pStyle w:val="CordiaNew"/>
        <w:tabs>
          <w:tab w:val="clear" w:pos="4153"/>
          <w:tab w:val="left" w:pos="426"/>
          <w:tab w:val="left" w:pos="1620"/>
        </w:tabs>
        <w:ind w:left="801"/>
        <w:jc w:val="thaiDistribute"/>
        <w:rPr>
          <w:rFonts w:ascii="Browallia New" w:hAnsi="Browallia New" w:cs="Browallia New"/>
          <w:sz w:val="20"/>
          <w:szCs w:val="20"/>
        </w:rPr>
      </w:pPr>
    </w:p>
    <w:p w14:paraId="343144B4" w14:textId="41E3AFA3" w:rsidR="003147C3" w:rsidRDefault="00F63647" w:rsidP="00DB3104">
      <w:pPr>
        <w:pStyle w:val="CordiaNew"/>
        <w:numPr>
          <w:ilvl w:val="0"/>
          <w:numId w:val="22"/>
        </w:numPr>
        <w:tabs>
          <w:tab w:val="clear" w:pos="4153"/>
        </w:tabs>
        <w:ind w:left="851"/>
        <w:jc w:val="thaiDistribute"/>
        <w:rPr>
          <w:rFonts w:ascii="Browallia New" w:eastAsia="Calibri" w:hAnsi="Browallia New" w:cs="Browallia New"/>
          <w:sz w:val="28"/>
          <w:szCs w:val="28"/>
        </w:rPr>
      </w:pPr>
      <w:r w:rsidRPr="00F13B0A">
        <w:rPr>
          <w:rFonts w:ascii="Browallia New" w:eastAsia="Calibri" w:hAnsi="Browallia New" w:cs="Browallia New"/>
          <w:sz w:val="28"/>
          <w:szCs w:val="28"/>
          <w:cs/>
        </w:rPr>
        <w:t>ลูกหนี้ตามสัญญาเช่าซื้อ</w:t>
      </w:r>
      <w:r w:rsidR="0091338B">
        <w:rPr>
          <w:rFonts w:ascii="Browallia New" w:eastAsia="Calibri" w:hAnsi="Browallia New" w:cs="Browallia New"/>
          <w:sz w:val="28"/>
          <w:szCs w:val="28"/>
        </w:rPr>
        <w:t xml:space="preserve"> </w:t>
      </w:r>
      <w:r w:rsidR="0091338B" w:rsidRPr="0091338B">
        <w:rPr>
          <w:rFonts w:ascii="Browallia New" w:eastAsia="Calibri" w:hAnsi="Browallia New" w:cs="Browallia New"/>
          <w:sz w:val="28"/>
          <w:szCs w:val="28"/>
          <w:cs/>
        </w:rPr>
        <w:t>ลูกหนี้การค้า</w:t>
      </w:r>
      <w:r w:rsidRPr="00F13B0A">
        <w:rPr>
          <w:rFonts w:ascii="Browallia New" w:eastAsia="Calibri" w:hAnsi="Browallia New" w:cs="Browallia New"/>
          <w:sz w:val="28"/>
          <w:szCs w:val="28"/>
          <w:cs/>
        </w:rPr>
        <w:t>และลูกหนี้อื่น</w:t>
      </w:r>
      <w:r w:rsidRPr="00EB5C9C">
        <w:rPr>
          <w:rFonts w:ascii="Browallia New" w:eastAsia="Calibri" w:hAnsi="Browallia New" w:cs="Browallia New"/>
          <w:sz w:val="28"/>
          <w:szCs w:val="28"/>
        </w:rPr>
        <w:t xml:space="preserve"> </w:t>
      </w:r>
      <w:r w:rsidRPr="00EB5C9C">
        <w:rPr>
          <w:rFonts w:ascii="Browallia New" w:eastAsia="Calibri" w:hAnsi="Browallia New" w:cs="Browallia New"/>
          <w:sz w:val="28"/>
          <w:szCs w:val="28"/>
          <w:cs/>
        </w:rPr>
        <w:t>ได้ปฏิบัติตามวิธีอย่างง่าย</w:t>
      </w:r>
      <w:r w:rsidRPr="00EB5C9C">
        <w:rPr>
          <w:rFonts w:ascii="Browallia New" w:eastAsia="Calibri" w:hAnsi="Browallia New" w:cs="Browallia New"/>
          <w:sz w:val="28"/>
          <w:szCs w:val="28"/>
        </w:rPr>
        <w:t xml:space="preserve"> (Simplified approach) </w:t>
      </w:r>
      <w:r w:rsidRPr="00EB5C9C">
        <w:rPr>
          <w:rFonts w:ascii="Browallia New" w:eastAsia="Calibri" w:hAnsi="Browallia New" w:cs="Browallia New"/>
          <w:sz w:val="28"/>
          <w:szCs w:val="28"/>
          <w:cs/>
        </w:rPr>
        <w:t>ในการวัดมูลค่าของผลขาดทุนด้านเครดิตที</w:t>
      </w:r>
      <w:r>
        <w:rPr>
          <w:rFonts w:ascii="Browallia New" w:eastAsia="Calibri" w:hAnsi="Browallia New" w:cs="Browallia New" w:hint="cs"/>
          <w:sz w:val="28"/>
          <w:szCs w:val="28"/>
          <w:cs/>
        </w:rPr>
        <w:t>่</w:t>
      </w:r>
      <w:r w:rsidRPr="00EB5C9C">
        <w:rPr>
          <w:rFonts w:ascii="Browallia New" w:eastAsia="Calibri" w:hAnsi="Browallia New" w:cs="Browallia New"/>
          <w:sz w:val="28"/>
          <w:szCs w:val="28"/>
          <w:cs/>
        </w:rPr>
        <w:t>คาดว่าจะเกิดขึ้นตลอดอายุสำหรับลูกหนี้ทั้งหมด</w:t>
      </w:r>
    </w:p>
    <w:p w14:paraId="74EA74D2" w14:textId="77777777" w:rsidR="003147C3" w:rsidRPr="00C07995" w:rsidRDefault="003147C3" w:rsidP="003147C3">
      <w:pPr>
        <w:pStyle w:val="CordiaNew"/>
        <w:tabs>
          <w:tab w:val="clear" w:pos="4153"/>
        </w:tabs>
        <w:ind w:left="851"/>
        <w:jc w:val="thaiDistribute"/>
        <w:rPr>
          <w:rFonts w:ascii="Browallia New" w:eastAsia="Calibri" w:hAnsi="Browallia New" w:cs="Browallia New"/>
          <w:sz w:val="16"/>
          <w:szCs w:val="16"/>
        </w:rPr>
      </w:pPr>
    </w:p>
    <w:p w14:paraId="2B67794E" w14:textId="052D5D27" w:rsidR="00B063F4" w:rsidRDefault="00F63647" w:rsidP="00DB3104">
      <w:pPr>
        <w:pStyle w:val="CordiaNew"/>
        <w:numPr>
          <w:ilvl w:val="0"/>
          <w:numId w:val="22"/>
        </w:numPr>
        <w:tabs>
          <w:tab w:val="clear" w:pos="4153"/>
        </w:tabs>
        <w:ind w:left="851"/>
        <w:jc w:val="thaiDistribute"/>
        <w:rPr>
          <w:rFonts w:ascii="Browallia New" w:eastAsia="Calibri" w:hAnsi="Browallia New" w:cs="Browallia New"/>
          <w:sz w:val="28"/>
          <w:szCs w:val="28"/>
        </w:rPr>
      </w:pPr>
      <w:r w:rsidRPr="003147C3">
        <w:rPr>
          <w:rFonts w:ascii="Browallia New" w:eastAsia="Calibri" w:hAnsi="Browallia New" w:cs="Browallia New"/>
          <w:sz w:val="28"/>
          <w:szCs w:val="28"/>
          <w:cs/>
        </w:rPr>
        <w:t>เงินให้กู้ยืมแก่กิจการอื่น</w:t>
      </w:r>
      <w:r w:rsidR="00ED5463">
        <w:rPr>
          <w:rFonts w:ascii="Browallia New" w:eastAsia="Calibri" w:hAnsi="Browallia New" w:cs="Browallia New"/>
          <w:sz w:val="28"/>
          <w:szCs w:val="28"/>
        </w:rPr>
        <w:t xml:space="preserve"> </w:t>
      </w:r>
      <w:r w:rsidR="00ED5463" w:rsidRPr="003147C3">
        <w:rPr>
          <w:rFonts w:ascii="Browallia New" w:eastAsia="Calibri" w:hAnsi="Browallia New" w:cs="Browallia New"/>
          <w:sz w:val="28"/>
          <w:szCs w:val="28"/>
          <w:cs/>
        </w:rPr>
        <w:t>เงินให้กู้ยืมแก่กิจกา</w:t>
      </w:r>
      <w:r w:rsidR="00ED5463">
        <w:rPr>
          <w:rFonts w:ascii="Browallia New" w:eastAsia="Calibri" w:hAnsi="Browallia New" w:cs="Browallia New" w:hint="cs"/>
          <w:sz w:val="28"/>
          <w:szCs w:val="28"/>
          <w:cs/>
        </w:rPr>
        <w:t>รที่เกี่ยวข้อง</w:t>
      </w:r>
      <w:r w:rsidRPr="003147C3">
        <w:rPr>
          <w:rFonts w:ascii="Browallia New" w:eastAsia="Calibri" w:hAnsi="Browallia New" w:cs="Browallia New"/>
          <w:sz w:val="28"/>
          <w:szCs w:val="28"/>
          <w:cs/>
        </w:rPr>
        <w:t>และเงินลงทุนในลูกหนี้</w:t>
      </w:r>
      <w:r w:rsidRPr="003147C3">
        <w:rPr>
          <w:rFonts w:ascii="Browallia New" w:eastAsia="Calibri" w:hAnsi="Browallia New" w:cs="Browallia New"/>
          <w:sz w:val="28"/>
          <w:szCs w:val="28"/>
        </w:rPr>
        <w:t xml:space="preserve"> </w:t>
      </w:r>
      <w:r w:rsidRPr="003147C3">
        <w:rPr>
          <w:rFonts w:ascii="Browallia New" w:eastAsia="Calibri" w:hAnsi="Browallia New" w:cs="Browallia New"/>
          <w:sz w:val="28"/>
          <w:szCs w:val="28"/>
          <w:cs/>
        </w:rPr>
        <w:t>ได้ปฏิบัติตามวิธีทั่วไป</w:t>
      </w:r>
      <w:r w:rsidRPr="003147C3">
        <w:rPr>
          <w:rFonts w:ascii="Browallia New" w:eastAsia="Calibri" w:hAnsi="Browallia New" w:cs="Browallia New"/>
          <w:sz w:val="28"/>
          <w:szCs w:val="28"/>
        </w:rPr>
        <w:t xml:space="preserve"> </w:t>
      </w:r>
      <w:r w:rsidRPr="003147C3">
        <w:rPr>
          <w:rFonts w:ascii="Browallia New" w:eastAsia="Calibri" w:hAnsi="Browallia New" w:cs="Browallia New"/>
          <w:sz w:val="28"/>
          <w:szCs w:val="28"/>
          <w:cs/>
        </w:rPr>
        <w:t>(</w:t>
      </w:r>
      <w:r w:rsidRPr="003147C3">
        <w:rPr>
          <w:rFonts w:ascii="Browallia New" w:eastAsia="Calibri" w:hAnsi="Browallia New" w:cs="Browallia New"/>
          <w:sz w:val="28"/>
          <w:szCs w:val="28"/>
        </w:rPr>
        <w:t xml:space="preserve">General approach) </w:t>
      </w:r>
      <w:r w:rsidRPr="003147C3">
        <w:rPr>
          <w:rFonts w:ascii="Browallia New" w:eastAsia="Calibri" w:hAnsi="Browallia New" w:cs="Browallia New"/>
          <w:sz w:val="28"/>
          <w:szCs w:val="28"/>
          <w:cs/>
        </w:rPr>
        <w:t>โดยค่าเผื่อผลขาดทุนถูกจำกัดที่ผลขาดทุนด้านเครดิตที่คาดว่าจะเกิดขึ้น</w:t>
      </w:r>
      <w:r w:rsidRPr="003147C3">
        <w:rPr>
          <w:rFonts w:ascii="Browallia New" w:eastAsia="Calibri" w:hAnsi="Browallia New" w:cs="Browallia New" w:hint="cs"/>
          <w:sz w:val="28"/>
          <w:szCs w:val="28"/>
        </w:rPr>
        <w:t xml:space="preserve"> </w:t>
      </w:r>
      <w:r w:rsidRPr="003147C3">
        <w:rPr>
          <w:rFonts w:ascii="Browallia New" w:eastAsia="Calibri" w:hAnsi="Browallia New" w:cs="Browallia New"/>
          <w:sz w:val="28"/>
          <w:szCs w:val="28"/>
        </w:rPr>
        <w:t xml:space="preserve">12 </w:t>
      </w:r>
      <w:r w:rsidRPr="003147C3">
        <w:rPr>
          <w:rFonts w:ascii="Browallia New" w:eastAsia="Calibri" w:hAnsi="Browallia New" w:cs="Browallia New"/>
          <w:sz w:val="28"/>
          <w:szCs w:val="28"/>
          <w:cs/>
        </w:rPr>
        <w:t>เดือนข้างหน้า/ตลอดอายุ</w:t>
      </w:r>
    </w:p>
    <w:p w14:paraId="2D83BF5B" w14:textId="656CA2AB" w:rsidR="00B063F4" w:rsidRDefault="00B0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sz w:val="28"/>
          <w:szCs w:val="28"/>
          <w:u w:val="single"/>
        </w:rPr>
      </w:pPr>
    </w:p>
    <w:p w14:paraId="44577E6F" w14:textId="0AA315B0" w:rsidR="00AB345D" w:rsidRPr="005771A9" w:rsidRDefault="00AB345D" w:rsidP="00577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292252">
        <w:rPr>
          <w:rFonts w:ascii="Browallia New" w:hAnsi="Browallia New" w:cs="Browallia New"/>
          <w:i/>
          <w:sz w:val="28"/>
          <w:szCs w:val="28"/>
          <w:u w:val="single"/>
          <w:cs/>
        </w:rPr>
        <w:t>เงินลงทุน</w:t>
      </w:r>
      <w:r w:rsidR="00F46B29" w:rsidRPr="00292252">
        <w:rPr>
          <w:rFonts w:ascii="Browallia New" w:hAnsi="Browallia New" w:cs="Browallia New"/>
          <w:i/>
          <w:sz w:val="28"/>
          <w:szCs w:val="28"/>
          <w:u w:val="single"/>
        </w:rPr>
        <w:t xml:space="preserve"> </w:t>
      </w:r>
    </w:p>
    <w:p w14:paraId="6B9A4D53" w14:textId="77777777" w:rsidR="00684854" w:rsidRPr="00292252" w:rsidRDefault="0068485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292252">
        <w:rPr>
          <w:rFonts w:ascii="Browallia New" w:hAnsi="Browallia New" w:cs="Browallia New"/>
          <w:iCs/>
          <w:sz w:val="28"/>
          <w:szCs w:val="28"/>
          <w:cs/>
        </w:rPr>
        <w:t>เงินลงทุนในลูกหนี้</w:t>
      </w:r>
    </w:p>
    <w:p w14:paraId="237FFD88" w14:textId="0BA15EE0" w:rsidR="001907B7" w:rsidRPr="00292252" w:rsidRDefault="0068485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292252">
        <w:rPr>
          <w:rFonts w:ascii="Browallia New" w:hAnsi="Browallia New" w:cs="Browallia New"/>
          <w:i/>
          <w:sz w:val="28"/>
          <w:szCs w:val="28"/>
          <w:cs/>
        </w:rPr>
        <w:t>เงินลงทุนในลูกหนี้</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เป็นเงินลงทุนซึ่ง</w:t>
      </w:r>
      <w:r w:rsidR="004A732B"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บริษัทรับซื้อลดลูกหนี้ด้อยคุณภาพจากสถาบันการเงินและบริษัทให้บริการสินเชื่อ</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โดยการประมูลซื้อเพื่อดำเนินการติดตามเรียกเก็บหนี้</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ซึ่งตามสัญญาซื้อลดลูกหนี้ด้อยคุณภาพดังกล่าว</w:t>
      </w:r>
      <w:r w:rsidR="00F46B29" w:rsidRPr="00292252">
        <w:rPr>
          <w:rFonts w:ascii="Browallia New" w:hAnsi="Browallia New" w:cs="Browallia New"/>
          <w:i/>
          <w:sz w:val="28"/>
          <w:szCs w:val="28"/>
        </w:rPr>
        <w:t xml:space="preserve"> </w:t>
      </w:r>
      <w:r w:rsidR="004D7CD8" w:rsidRPr="00292252">
        <w:rPr>
          <w:rFonts w:ascii="Browallia New" w:hAnsi="Browallia New" w:cs="Browallia New"/>
          <w:i/>
          <w:sz w:val="28"/>
          <w:szCs w:val="28"/>
        </w:rPr>
        <w:t xml:space="preserve">           </w:t>
      </w:r>
      <w:r w:rsidR="000F4CA3"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บริษัทไม่มีสิทธิไล่เบี้ยจากผู้ขายหนี้ในกรณีที่</w:t>
      </w:r>
      <w:r w:rsidR="000F4CA3"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บริษัทเรียกเก็บเงินไม่ได้</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เงินลงทุนในลูกหนี้ดังกล่าว</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แสดงในราคาทุนที่จ่ายซื้อสุทธิจากจำนวนที่ตัดเป็นต้นทุนและค่าเผื่อการด้อยค่า</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(ถ้ามี)</w:t>
      </w:r>
      <w:r w:rsidR="00F46B29" w:rsidRPr="00292252">
        <w:rPr>
          <w:rFonts w:ascii="Browallia New" w:hAnsi="Browallia New" w:cs="Browallia New"/>
          <w:i/>
          <w:sz w:val="28"/>
          <w:szCs w:val="28"/>
        </w:rPr>
        <w:t xml:space="preserve"> </w:t>
      </w:r>
      <w:r w:rsidR="000F4CA3" w:rsidRPr="00292252">
        <w:rPr>
          <w:rFonts w:ascii="Browallia New" w:hAnsi="Browallia New" w:cs="Browallia New" w:hint="cs"/>
          <w:i/>
          <w:sz w:val="28"/>
          <w:szCs w:val="28"/>
          <w:cs/>
        </w:rPr>
        <w:t>กลุ่ม</w:t>
      </w:r>
      <w:r w:rsidRPr="00292252">
        <w:rPr>
          <w:rFonts w:ascii="Browallia New" w:hAnsi="Browallia New" w:cs="Browallia New"/>
          <w:i/>
          <w:sz w:val="28"/>
          <w:szCs w:val="28"/>
          <w:cs/>
        </w:rPr>
        <w:t>บริษัทจะบันทึกค่าเผื่อการด้อยค่าของเงินลงทุนในลูกหนี้เมื่อพบว่า</w:t>
      </w:r>
      <w:r w:rsidR="00F46B29" w:rsidRPr="00292252">
        <w:rPr>
          <w:rFonts w:ascii="Browallia New" w:hAnsi="Browallia New" w:cs="Browallia New"/>
          <w:i/>
          <w:sz w:val="28"/>
          <w:szCs w:val="28"/>
        </w:rPr>
        <w:t xml:space="preserve"> </w:t>
      </w:r>
      <w:r w:rsidRPr="00292252">
        <w:rPr>
          <w:rFonts w:ascii="Browallia New" w:hAnsi="Browallia New" w:cs="Browallia New"/>
          <w:i/>
          <w:sz w:val="28"/>
          <w:szCs w:val="28"/>
          <w:cs/>
        </w:rPr>
        <w:t>ประมาณการกระแสเงินสดในอนาคตที่คาดว่าจะได้รับเมื่อคำนวณคิดลดเป็นมูลค่าปัจจุบันต่ำกว่ามูลค่าตามบัญชี</w:t>
      </w:r>
    </w:p>
    <w:p w14:paraId="0FD116F5" w14:textId="5496584B" w:rsidR="00A36B45" w:rsidRPr="00C07995" w:rsidRDefault="00A3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4"/>
          <w:szCs w:val="24"/>
          <w:cs/>
        </w:rPr>
      </w:pPr>
    </w:p>
    <w:p w14:paraId="5FECE480" w14:textId="13110A9E" w:rsidR="00AB345D" w:rsidRPr="00292252"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292252">
        <w:rPr>
          <w:rFonts w:ascii="Browallia New" w:hAnsi="Browallia New" w:cs="Browallia New"/>
          <w:iCs/>
          <w:sz w:val="28"/>
          <w:szCs w:val="28"/>
          <w:cs/>
        </w:rPr>
        <w:t>เงินลงทุนในบริษัทย่อย</w:t>
      </w:r>
    </w:p>
    <w:p w14:paraId="4AEC152C" w14:textId="77777777" w:rsidR="00147928" w:rsidRDefault="00F91CBF" w:rsidP="0013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1822A2">
        <w:rPr>
          <w:rFonts w:ascii="Browallia New" w:hAnsi="Browallia New" w:cs="Browallia New"/>
          <w:i/>
          <w:sz w:val="28"/>
          <w:szCs w:val="28"/>
          <w:cs/>
        </w:rPr>
        <w:t>บริษัทย่อย หมายถึง 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งบการเงินรวมตั้งแต่วันที่กลุ่มกิจการมีอำนาจในการควบคุมบริษัทย่อย กลุ่มกิจการจะไม่นำงบการเงินของบริษัทย่อยมารวมไว้ในงบการเงินรวม นับจากวันที่กลุ่มกิจการสูญเสียอำนาจควบคุม</w:t>
      </w:r>
      <w:r w:rsidR="00147928">
        <w:rPr>
          <w:rFonts w:ascii="Browallia New" w:hAnsi="Browallia New" w:cs="Browallia New"/>
          <w:i/>
          <w:sz w:val="28"/>
          <w:szCs w:val="28"/>
        </w:rPr>
        <w:t xml:space="preserve"> </w:t>
      </w:r>
    </w:p>
    <w:p w14:paraId="20F396E4" w14:textId="77777777" w:rsidR="00147928" w:rsidRPr="00C07995" w:rsidRDefault="00147928" w:rsidP="0013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6021ABEA" w14:textId="518A842F" w:rsidR="00960422" w:rsidRDefault="00960422" w:rsidP="0096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1822A2">
        <w:rPr>
          <w:rFonts w:ascii="Browallia New" w:hAnsi="Browallia New" w:cs="Browallia New"/>
          <w:i/>
          <w:sz w:val="28"/>
          <w:szCs w:val="28"/>
          <w:cs/>
        </w:rPr>
        <w:t>ในงบการเงินเฉพาะของบริษัท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49FDE799" w14:textId="77777777" w:rsidR="00C716FB" w:rsidRDefault="00C716FB" w:rsidP="0096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CFDDDA3" w14:textId="77777777" w:rsidR="00AE4CE0" w:rsidRDefault="003624F7" w:rsidP="00DB310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08601D">
        <w:rPr>
          <w:rFonts w:ascii="Browallia New" w:hAnsi="Browallia New" w:cs="Browallia New"/>
          <w:i/>
          <w:sz w:val="28"/>
          <w:szCs w:val="28"/>
          <w:cs/>
        </w:rPr>
        <w:t>รายการระหว่างกันในงบการเงินรวม</w:t>
      </w:r>
    </w:p>
    <w:p w14:paraId="748860A2" w14:textId="76F8353C" w:rsidR="00F91CBF" w:rsidRPr="00AE4CE0" w:rsidRDefault="00F91CBF"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AE4CE0">
        <w:rPr>
          <w:rFonts w:ascii="Browallia New" w:hAnsi="Browallia New" w:cs="Browallia New"/>
          <w:i/>
          <w:sz w:val="28"/>
          <w:szCs w:val="28"/>
          <w:cs/>
        </w:rPr>
        <w:t>กิจการจะตัดรายการบัญชีระหว่างกัน ยอดคงเหลือ กำไรและขาดทุนที่ยังไม่ได้เกิดขึ้นจริงระหว่างกันในกลุ่มกิจการ นโยบายการบัญชีของบริษัทย่อยได้ถูกปรับปรุงเพื่อให้สอดคล้องกับนโยบายการบัญชีของกลุ่มกิจการ</w:t>
      </w:r>
    </w:p>
    <w:p w14:paraId="33040987" w14:textId="451E5919" w:rsidR="00B60E19" w:rsidRDefault="00B60E19" w:rsidP="00C05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i/>
          <w:sz w:val="28"/>
          <w:szCs w:val="28"/>
          <w:cs/>
        </w:rPr>
      </w:pPr>
    </w:p>
    <w:p w14:paraId="25D92351" w14:textId="01ABB323" w:rsidR="00AE4CE0" w:rsidRDefault="003A61C8" w:rsidP="00DB310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AE4CE0">
        <w:rPr>
          <w:rFonts w:ascii="Browallia New" w:hAnsi="Browallia New" w:cs="Browallia New"/>
          <w:i/>
          <w:sz w:val="28"/>
          <w:szCs w:val="28"/>
          <w:cs/>
        </w:rPr>
        <w:t>การเปลี่ยนแปลงสัดส่วนการถือครองกิจการ</w:t>
      </w:r>
    </w:p>
    <w:p w14:paraId="49CE0515" w14:textId="50D5011D" w:rsidR="00EA735D"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AE4CE0">
        <w:rPr>
          <w:rFonts w:ascii="Browallia New" w:hAnsi="Browallia New" w:cs="Browallia New"/>
          <w:sz w:val="28"/>
          <w:szCs w:val="28"/>
          <w:cs/>
        </w:rPr>
        <w:t>กำไร</w:t>
      </w:r>
      <w:r w:rsidRPr="00AE4CE0">
        <w:rPr>
          <w:rFonts w:ascii="Browallia New" w:hAnsi="Browallia New" w:cs="Browallia New"/>
          <w:sz w:val="28"/>
          <w:szCs w:val="28"/>
        </w:rPr>
        <w:t xml:space="preserve"> </w:t>
      </w:r>
      <w:r w:rsidRPr="00AE4CE0">
        <w:rPr>
          <w:rFonts w:ascii="Browallia New" w:hAnsi="Browallia New" w:cs="Browallia New"/>
          <w:sz w:val="28"/>
          <w:szCs w:val="28"/>
          <w:cs/>
        </w:rPr>
        <w:t>(ขาดทุน)</w:t>
      </w:r>
      <w:r w:rsidRPr="00AE4CE0">
        <w:rPr>
          <w:rFonts w:ascii="Browallia New" w:hAnsi="Browallia New" w:cs="Browallia New"/>
          <w:sz w:val="28"/>
          <w:szCs w:val="28"/>
        </w:rPr>
        <w:t xml:space="preserve"> </w:t>
      </w:r>
      <w:r w:rsidRPr="00AE4CE0">
        <w:rPr>
          <w:rFonts w:ascii="Browallia New" w:hAnsi="Browallia New" w:cs="Browallia New"/>
          <w:sz w:val="28"/>
          <w:szCs w:val="28"/>
          <w:cs/>
        </w:rPr>
        <w:t>จากการลดสัดส่วนเงินลงทุนในบริษัทย่อยที่ขายหุ้นให้แก่บุคคลภายนอก</w:t>
      </w:r>
      <w:r w:rsidRPr="00AE4CE0">
        <w:rPr>
          <w:rFonts w:ascii="Browallia New" w:hAnsi="Browallia New" w:cs="Browallia New"/>
          <w:sz w:val="28"/>
          <w:szCs w:val="28"/>
        </w:rPr>
        <w:t xml:space="preserve"> </w:t>
      </w:r>
      <w:r w:rsidRPr="00AE4CE0">
        <w:rPr>
          <w:rFonts w:ascii="Browallia New" w:hAnsi="Browallia New" w:cs="Browallia New"/>
          <w:sz w:val="28"/>
          <w:szCs w:val="28"/>
          <w:cs/>
        </w:rPr>
        <w:t>จะถูกบันทึกเป็นส่วนเกิน</w:t>
      </w:r>
      <w:r w:rsidRPr="00AE4CE0">
        <w:rPr>
          <w:rFonts w:ascii="Browallia New" w:hAnsi="Browallia New" w:cs="Browallia New"/>
          <w:sz w:val="28"/>
          <w:szCs w:val="28"/>
        </w:rPr>
        <w:t xml:space="preserve"> (</w:t>
      </w:r>
      <w:r w:rsidRPr="00AE4CE0">
        <w:rPr>
          <w:rFonts w:ascii="Browallia New" w:hAnsi="Browallia New" w:cs="Browallia New"/>
          <w:sz w:val="28"/>
          <w:szCs w:val="28"/>
          <w:cs/>
        </w:rPr>
        <w:t>ส่วนต่ำ</w:t>
      </w:r>
      <w:r w:rsidRPr="00AE4CE0">
        <w:rPr>
          <w:rFonts w:ascii="Browallia New" w:hAnsi="Browallia New" w:cs="Browallia New"/>
          <w:sz w:val="28"/>
          <w:szCs w:val="28"/>
        </w:rPr>
        <w:t xml:space="preserve">) </w:t>
      </w:r>
      <w:r w:rsidRPr="00AE4CE0">
        <w:rPr>
          <w:rFonts w:ascii="Browallia New" w:hAnsi="Browallia New" w:cs="Browallia New"/>
          <w:sz w:val="28"/>
          <w:szCs w:val="28"/>
          <w:cs/>
        </w:rPr>
        <w:t>จากการเปลี่ยนแปลงสัดส่วนเงินลงทุนในบริษัทย่อย</w:t>
      </w:r>
      <w:r w:rsidRPr="00AE4CE0">
        <w:rPr>
          <w:rFonts w:ascii="Browallia New" w:hAnsi="Browallia New" w:cs="Browallia New"/>
          <w:sz w:val="28"/>
          <w:szCs w:val="28"/>
        </w:rPr>
        <w:t xml:space="preserve"> </w:t>
      </w:r>
      <w:r w:rsidRPr="00AE4CE0">
        <w:rPr>
          <w:rFonts w:ascii="Browallia New" w:hAnsi="Browallia New" w:cs="Browallia New"/>
          <w:sz w:val="28"/>
          <w:szCs w:val="28"/>
          <w:cs/>
        </w:rPr>
        <w:t>ซึ่งแสดงในส่วนของผู้ถือหุ้นใน</w:t>
      </w:r>
      <w:r w:rsidRPr="00AE4CE0">
        <w:rPr>
          <w:rFonts w:ascii="Browallia New" w:hAnsi="Browallia New" w:cs="Browallia New"/>
          <w:sz w:val="28"/>
          <w:szCs w:val="28"/>
        </w:rPr>
        <w:t xml:space="preserve"> </w:t>
      </w:r>
      <w:r w:rsidR="00274895">
        <w:rPr>
          <w:rFonts w:ascii="Browallia New" w:hAnsi="Browallia New" w:cs="Browallia New"/>
          <w:sz w:val="28"/>
          <w:szCs w:val="28"/>
        </w:rPr>
        <w:br/>
      </w:r>
      <w:r w:rsidRPr="00AE4CE0">
        <w:rPr>
          <w:rFonts w:ascii="Browallia New" w:hAnsi="Browallia New" w:cs="Browallia New"/>
          <w:sz w:val="28"/>
          <w:szCs w:val="28"/>
          <w:cs/>
        </w:rPr>
        <w:t>งบการเงินรวม</w:t>
      </w:r>
    </w:p>
    <w:p w14:paraId="1843D15F" w14:textId="77777777" w:rsidR="00EA735D" w:rsidRDefault="00EA735D"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4D861DDF" w14:textId="169891A0" w:rsidR="00EA735D"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F0D66">
        <w:rPr>
          <w:rFonts w:ascii="Browallia New" w:hAnsi="Browallia New" w:cs="Browallia New"/>
          <w:sz w:val="28"/>
          <w:szCs w:val="28"/>
          <w:cs/>
        </w:rPr>
        <w:t>ส่วนได้เสียที่ไม่อยู่ในอำนาจควบคุม</w:t>
      </w:r>
      <w:r w:rsidRPr="00BF0D66">
        <w:rPr>
          <w:rFonts w:ascii="Browallia New" w:hAnsi="Browallia New" w:cs="Browallia New"/>
          <w:sz w:val="28"/>
          <w:szCs w:val="28"/>
        </w:rPr>
        <w:t xml:space="preserve"> </w:t>
      </w:r>
      <w:r w:rsidRPr="00BF0D66">
        <w:rPr>
          <w:rFonts w:ascii="Browallia New" w:hAnsi="Browallia New" w:cs="Browallia New"/>
          <w:sz w:val="28"/>
          <w:szCs w:val="28"/>
          <w:cs/>
        </w:rPr>
        <w:t>แสดงด้วยจำนวนกำไรหรือขาดทุน</w:t>
      </w:r>
      <w:r w:rsidRPr="00BF0D66">
        <w:rPr>
          <w:rFonts w:ascii="Browallia New" w:hAnsi="Browallia New" w:cs="Browallia New"/>
          <w:sz w:val="28"/>
          <w:szCs w:val="28"/>
        </w:rPr>
        <w:t xml:space="preserve"> </w:t>
      </w:r>
      <w:r w:rsidRPr="00BF0D66">
        <w:rPr>
          <w:rFonts w:ascii="Browallia New" w:hAnsi="Browallia New" w:cs="Browallia New"/>
          <w:sz w:val="28"/>
          <w:szCs w:val="28"/>
          <w:cs/>
        </w:rPr>
        <w:t>และสินทรัพย์สุทธิของบริษัทย่อย</w:t>
      </w:r>
      <w:r w:rsidR="0073318C">
        <w:rPr>
          <w:rFonts w:ascii="Browallia New" w:hAnsi="Browallia New" w:cs="Browallia New"/>
          <w:sz w:val="28"/>
          <w:szCs w:val="28"/>
        </w:rPr>
        <w:t xml:space="preserve"> </w:t>
      </w:r>
      <w:r w:rsidR="00274895">
        <w:rPr>
          <w:rFonts w:ascii="Browallia New" w:hAnsi="Browallia New" w:cs="Browallia New"/>
          <w:sz w:val="28"/>
          <w:szCs w:val="28"/>
        </w:rPr>
        <w:br/>
      </w:r>
      <w:r w:rsidRPr="00BF0D66">
        <w:rPr>
          <w:rFonts w:ascii="Browallia New" w:hAnsi="Browallia New" w:cs="Browallia New"/>
          <w:sz w:val="28"/>
          <w:szCs w:val="28"/>
          <w:cs/>
        </w:rPr>
        <w:t>ในส่วนที่ไม่ได้ถือโดยบริษัท</w:t>
      </w:r>
    </w:p>
    <w:p w14:paraId="5EF4E86A" w14:textId="77777777" w:rsidR="00EA735D" w:rsidRDefault="00EA735D"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A93A277" w14:textId="77777777" w:rsidR="00BA2C27" w:rsidRDefault="00BA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A4ED402" w14:textId="761763AA" w:rsidR="004B72F7"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F0D66">
        <w:rPr>
          <w:rFonts w:ascii="Browallia New" w:hAnsi="Browallia New" w:cs="Browallia New"/>
          <w:sz w:val="28"/>
          <w:szCs w:val="28"/>
          <w:cs/>
        </w:rPr>
        <w:lastRenderedPageBreak/>
        <w:t>บริษัทย่อยเป็นกิจการที่อยู่ภายใต้การควบคุมของกลุ่มบริษัท</w:t>
      </w:r>
      <w:r w:rsidRPr="00BF0D66">
        <w:rPr>
          <w:rFonts w:ascii="Browallia New" w:hAnsi="Browallia New" w:cs="Browallia New"/>
          <w:sz w:val="28"/>
          <w:szCs w:val="28"/>
        </w:rPr>
        <w:t xml:space="preserve"> </w:t>
      </w:r>
      <w:r w:rsidRPr="00BF0D66">
        <w:rPr>
          <w:rFonts w:ascii="Browallia New" w:hAnsi="Browallia New" w:cs="Browallia New"/>
          <w:sz w:val="28"/>
          <w:szCs w:val="28"/>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w:t>
      </w:r>
      <w:r w:rsidRPr="00BF0D66">
        <w:rPr>
          <w:rFonts w:ascii="Browallia New" w:hAnsi="Browallia New" w:cs="Browallia New"/>
          <w:sz w:val="28"/>
          <w:szCs w:val="28"/>
        </w:rPr>
        <w:t xml:space="preserve"> </w:t>
      </w:r>
      <w:r w:rsidRPr="00BF0D66">
        <w:rPr>
          <w:rFonts w:ascii="Browallia New" w:hAnsi="Browallia New" w:cs="Browallia New"/>
          <w:sz w:val="28"/>
          <w:szCs w:val="28"/>
          <w:cs/>
        </w:rPr>
        <w:t>งบการเงินของบริษัทย่อยได้รวมอยู่ใน</w:t>
      </w:r>
      <w:r w:rsidR="00274895">
        <w:rPr>
          <w:rFonts w:ascii="Browallia New" w:hAnsi="Browallia New" w:cs="Browallia New"/>
          <w:sz w:val="28"/>
          <w:szCs w:val="28"/>
        </w:rPr>
        <w:br/>
      </w:r>
      <w:r w:rsidRPr="00BF0D66">
        <w:rPr>
          <w:rFonts w:ascii="Browallia New" w:hAnsi="Browallia New" w:cs="Browallia New"/>
          <w:sz w:val="28"/>
          <w:szCs w:val="28"/>
          <w:cs/>
        </w:rPr>
        <w:t>งบการเงินรวม</w:t>
      </w:r>
      <w:r w:rsidRPr="00BF0D66">
        <w:rPr>
          <w:rFonts w:ascii="Browallia New" w:hAnsi="Browallia New" w:cs="Browallia New"/>
          <w:sz w:val="28"/>
          <w:szCs w:val="28"/>
        </w:rPr>
        <w:t xml:space="preserve"> </w:t>
      </w:r>
      <w:r w:rsidRPr="00BF0D66">
        <w:rPr>
          <w:rFonts w:ascii="Browallia New" w:hAnsi="Browallia New" w:cs="Browallia New"/>
          <w:sz w:val="28"/>
          <w:szCs w:val="28"/>
          <w:cs/>
        </w:rPr>
        <w:t>นับแต่วันที่มีการควบคุมจนถึงวันที่การควบคุมสิ้นสุดลง</w:t>
      </w:r>
    </w:p>
    <w:p w14:paraId="536E782A" w14:textId="728332C7" w:rsidR="00980CC7" w:rsidRPr="00274895" w:rsidRDefault="00980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4"/>
          <w:szCs w:val="24"/>
          <w:u w:val="single"/>
          <w:cs/>
        </w:rPr>
      </w:pPr>
    </w:p>
    <w:p w14:paraId="34FE82C2" w14:textId="58E139AD" w:rsidR="00AB345D"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F25C21">
        <w:rPr>
          <w:rFonts w:ascii="Browallia New" w:hAnsi="Browallia New" w:cs="Browallia New" w:hint="cs"/>
          <w:i/>
          <w:sz w:val="28"/>
          <w:szCs w:val="28"/>
          <w:u w:val="single"/>
          <w:cs/>
        </w:rPr>
        <w:t>ต้นทุนการพัฒนาอสังหาริมทรัพย์</w:t>
      </w:r>
    </w:p>
    <w:p w14:paraId="728A4449" w14:textId="77777777" w:rsidR="00B73294"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ต้นทุนการพัฒนาอสังหาริมทรัพย์แสดงมูลค่าตามราคาทุนหรือมูลค่าสุทธิที่จะได้รับแล้วแต่อย่างใดจะต่ำกว่า</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ต้นทุนดังกล่าวประกอบด้วยต้นทุนที่ดิน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ค่าออกแบบ</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ค่าสาธารณูปโภค</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ค่าก่อสร้างและต้นทุนการกู้ยืมที่เกี่ยวข้อง</w:t>
      </w:r>
      <w:r w:rsidR="00BB3AB9">
        <w:rPr>
          <w:rFonts w:ascii="Browallia New" w:hAnsi="Browallia New" w:cs="Browallia New"/>
          <w:i/>
          <w:sz w:val="28"/>
          <w:szCs w:val="28"/>
        </w:rPr>
        <w:t xml:space="preserve"> </w:t>
      </w:r>
    </w:p>
    <w:p w14:paraId="255981FF" w14:textId="77777777" w:rsidR="00B73294" w:rsidRPr="00274895" w:rsidRDefault="00B73294"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2F0AF55B" w14:textId="7CF3859B" w:rsidR="00AB345D" w:rsidRPr="00F25C21" w:rsidRDefault="00684854"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กลุ่มบริษัท</w:t>
      </w:r>
      <w:r w:rsidR="00AB345D" w:rsidRPr="00F25C21">
        <w:rPr>
          <w:rFonts w:ascii="Browallia New" w:hAnsi="Browallia New" w:cs="Browallia New" w:hint="cs"/>
          <w:i/>
          <w:sz w:val="28"/>
          <w:szCs w:val="28"/>
          <w:cs/>
        </w:rPr>
        <w:t>บันทึกต้นทุนการพัฒนาอสังหาริมทรัพย์เป็นต้นทุนขายเมื่อมีการโอนกรรมสิทธิ์ให้กับผู้ซื้อแล้ว</w:t>
      </w:r>
    </w:p>
    <w:p w14:paraId="52735F7A" w14:textId="77777777" w:rsidR="00AB345D" w:rsidRPr="00274895"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cs/>
        </w:rPr>
      </w:pPr>
    </w:p>
    <w:p w14:paraId="2F22A6BC" w14:textId="2F9E47E1" w:rsidR="00507346"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เงินค่างวดที่ชำระตามสัญญาจะแสดงไว้เป็น</w:t>
      </w:r>
      <w:r w:rsidR="00F46B29" w:rsidRPr="00F46B29">
        <w:rPr>
          <w:rFonts w:ascii="Browallia New" w:hAnsi="Browallia New" w:cs="Browallia New" w:hint="cs"/>
          <w:sz w:val="28"/>
          <w:szCs w:val="28"/>
        </w:rPr>
        <w:t xml:space="preserve"> </w:t>
      </w:r>
      <w:r w:rsidRPr="00F25C21">
        <w:rPr>
          <w:rFonts w:ascii="Browallia New" w:hAnsi="Browallia New" w:cs="Browallia New" w:hint="cs"/>
          <w:i/>
          <w:sz w:val="28"/>
          <w:szCs w:val="28"/>
          <w:cs/>
        </w:rPr>
        <w:t>“เงินรับล่วงหน้าตามสัญญาจะซื้อจะขาย”</w:t>
      </w:r>
    </w:p>
    <w:p w14:paraId="3B39DD2A" w14:textId="3B31FE46" w:rsidR="00B1659D" w:rsidRPr="00274895" w:rsidRDefault="00B1659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cs/>
        </w:rPr>
      </w:pPr>
    </w:p>
    <w:p w14:paraId="5F6344D9" w14:textId="2DAB1CA6" w:rsidR="004018B9"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F25C21">
        <w:rPr>
          <w:rFonts w:ascii="Browallia New" w:hAnsi="Browallia New" w:cs="Browallia New" w:hint="cs"/>
          <w:i/>
          <w:sz w:val="28"/>
          <w:szCs w:val="28"/>
          <w:u w:val="single"/>
          <w:cs/>
        </w:rPr>
        <w:t>ที่ดิน</w:t>
      </w:r>
      <w:r w:rsidR="00F46B29" w:rsidRPr="00F46B29">
        <w:rPr>
          <w:rFonts w:ascii="Browallia New" w:hAnsi="Browallia New" w:cs="Browallia New" w:hint="cs"/>
          <w:sz w:val="28"/>
          <w:szCs w:val="28"/>
          <w:u w:val="single"/>
        </w:rPr>
        <w:t xml:space="preserve"> </w:t>
      </w:r>
      <w:r w:rsidRPr="00F25C21">
        <w:rPr>
          <w:rFonts w:ascii="Browallia New" w:hAnsi="Browallia New" w:cs="Browallia New" w:hint="cs"/>
          <w:i/>
          <w:sz w:val="28"/>
          <w:szCs w:val="28"/>
          <w:u w:val="single"/>
          <w:cs/>
        </w:rPr>
        <w:t>อาคาร</w:t>
      </w:r>
      <w:r w:rsidR="00F46B29" w:rsidRPr="00F46B29">
        <w:rPr>
          <w:rFonts w:ascii="Browallia New" w:hAnsi="Browallia New" w:cs="Browallia New" w:hint="cs"/>
          <w:sz w:val="28"/>
          <w:szCs w:val="28"/>
          <w:u w:val="single"/>
        </w:rPr>
        <w:t xml:space="preserve"> </w:t>
      </w:r>
      <w:r w:rsidRPr="00F25C21">
        <w:rPr>
          <w:rFonts w:ascii="Browallia New" w:hAnsi="Browallia New" w:cs="Browallia New" w:hint="cs"/>
          <w:i/>
          <w:sz w:val="28"/>
          <w:szCs w:val="28"/>
          <w:u w:val="single"/>
          <w:cs/>
        </w:rPr>
        <w:t>อุปกรณ์และค่าเสื่อมราคา</w:t>
      </w:r>
    </w:p>
    <w:p w14:paraId="7E552EC4" w14:textId="7AAE5A08"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F25C21">
        <w:rPr>
          <w:rFonts w:ascii="Browallia New" w:hAnsi="Browallia New" w:cs="Browallia New" w:hint="cs"/>
          <w:iCs/>
          <w:sz w:val="28"/>
          <w:szCs w:val="28"/>
          <w:cs/>
        </w:rPr>
        <w:t>การรับรู้และการวัดมูลค่า</w:t>
      </w:r>
    </w:p>
    <w:p w14:paraId="24F011A9" w14:textId="77777777" w:rsidR="004018B9" w:rsidRPr="00274895"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28E24EFF" w14:textId="77777777"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F25C21">
        <w:rPr>
          <w:rFonts w:ascii="Browallia New" w:hAnsi="Browallia New" w:cs="Browallia New" w:hint="cs"/>
          <w:iCs/>
          <w:sz w:val="28"/>
          <w:szCs w:val="28"/>
          <w:cs/>
        </w:rPr>
        <w:t>สินทรัพย์ที่เป็นกรรมสิทธิ์ของกิจการ</w:t>
      </w:r>
    </w:p>
    <w:p w14:paraId="5F5752E2" w14:textId="3318CBF1" w:rsidR="00B71884"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และอุปกรณ์แสดงด้วยราคาทุนหักค่าเสื่อมราคาสะสมและขาดทุนจากการด้อยค่า</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(ถ้ามี)</w:t>
      </w:r>
    </w:p>
    <w:p w14:paraId="0481B425" w14:textId="42CA242A" w:rsidR="00D85917" w:rsidRPr="00274895" w:rsidRDefault="00D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4"/>
          <w:szCs w:val="24"/>
          <w:cs/>
        </w:rPr>
      </w:pPr>
    </w:p>
    <w:p w14:paraId="39D4E05C" w14:textId="10E035EE"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ราคาทุนรวมถึงต้นทุนทางตรงที่เกี่ยวข้องกับการได้มาของสินทรัพย์</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ต้นทุนของการก่อสร้างสินทรัพย์ที่กิจการ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ก่อสร้างเอง</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รวมถึงต้นทุนของวัสดุ</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แรงงานทางตรง</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และต้นทุนทางตรงอื่นๆ</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ที่เกี่ยวข้องกับการจัดหาสินทรัพย์เพื่อให้สินทรัพย์นั้นอยู่ในสภาพที่พร้อมจะใช้งานได้ตามความประสงค์</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ต้นทุนในการรื้อถอน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การขนย้าย</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การบูรณะสถานที่ตั้งของสินทรัพย์และต้นทุนการกู้ยืม</w:t>
      </w:r>
      <w:r w:rsidR="00F46B29" w:rsidRPr="00F25C21">
        <w:rPr>
          <w:rFonts w:ascii="Browallia New" w:hAnsi="Browallia New" w:cs="Browallia New" w:hint="cs"/>
          <w:i/>
          <w:sz w:val="28"/>
          <w:szCs w:val="28"/>
        </w:rPr>
        <w:t xml:space="preserve"> </w:t>
      </w:r>
      <w:r w:rsidR="00F94F03" w:rsidRPr="00F25C21">
        <w:rPr>
          <w:rFonts w:ascii="Browallia New" w:hAnsi="Browallia New" w:cs="Browallia New" w:hint="cs"/>
          <w:i/>
          <w:sz w:val="28"/>
          <w:szCs w:val="28"/>
          <w:cs/>
        </w:rPr>
        <w:t>ทั้งนี้</w:t>
      </w:r>
      <w:r w:rsidR="00F46B29" w:rsidRPr="00F25C21">
        <w:rPr>
          <w:rFonts w:ascii="Browallia New" w:hAnsi="Browallia New" w:cs="Browallia New" w:hint="cs"/>
          <w:i/>
          <w:sz w:val="28"/>
          <w:szCs w:val="28"/>
        </w:rPr>
        <w:t xml:space="preserve"> </w:t>
      </w:r>
      <w:r w:rsidR="00F94F03" w:rsidRPr="00F25C21">
        <w:rPr>
          <w:rFonts w:ascii="Browallia New" w:hAnsi="Browallia New" w:cs="Browallia New" w:hint="cs"/>
          <w:i/>
          <w:sz w:val="28"/>
          <w:szCs w:val="28"/>
          <w:cs/>
        </w:rPr>
        <w:t>การซื้อ</w:t>
      </w:r>
      <w:proofErr w:type="spellStart"/>
      <w:r w:rsidRPr="00F25C21">
        <w:rPr>
          <w:rFonts w:ascii="Browallia New" w:hAnsi="Browallia New" w:cs="Browallia New" w:hint="cs"/>
          <w:i/>
          <w:sz w:val="28"/>
          <w:szCs w:val="28"/>
          <w:cs/>
        </w:rPr>
        <w:t>ซอฟแวร์</w:t>
      </w:r>
      <w:proofErr w:type="spellEnd"/>
      <w:r w:rsidR="00F94F03" w:rsidRPr="00F25C21">
        <w:rPr>
          <w:rFonts w:ascii="Browallia New" w:hAnsi="Browallia New" w:cs="Browallia New" w:hint="cs"/>
          <w:i/>
          <w:sz w:val="28"/>
          <w:szCs w:val="28"/>
          <w:cs/>
        </w:rPr>
        <w:t>ที่เป็นส่วนควบของอุปกรณ์</w:t>
      </w:r>
      <w:r w:rsidRPr="00F25C21">
        <w:rPr>
          <w:rFonts w:ascii="Browallia New" w:hAnsi="Browallia New" w:cs="Browallia New" w:hint="cs"/>
          <w:i/>
          <w:sz w:val="28"/>
          <w:szCs w:val="28"/>
          <w:cs/>
        </w:rPr>
        <w:t>ซึ่งไม่สามารถทำงานได้โดยปราศจาก</w:t>
      </w:r>
      <w:proofErr w:type="spellStart"/>
      <w:r w:rsidRPr="00F25C21">
        <w:rPr>
          <w:rFonts w:ascii="Browallia New" w:hAnsi="Browallia New" w:cs="Browallia New" w:hint="cs"/>
          <w:i/>
          <w:sz w:val="28"/>
          <w:szCs w:val="28"/>
          <w:cs/>
        </w:rPr>
        <w:t>ซอฟแวร์</w:t>
      </w:r>
      <w:proofErr w:type="spellEnd"/>
      <w:r w:rsidRPr="00F25C21">
        <w:rPr>
          <w:rFonts w:ascii="Browallia New" w:hAnsi="Browallia New" w:cs="Browallia New" w:hint="cs"/>
          <w:i/>
          <w:sz w:val="28"/>
          <w:szCs w:val="28"/>
          <w:cs/>
        </w:rPr>
        <w:t>นั้นให้ถือว่า</w:t>
      </w:r>
      <w:r w:rsidR="00F46B29" w:rsidRPr="00F25C21">
        <w:rPr>
          <w:rFonts w:ascii="Browallia New" w:hAnsi="Browallia New" w:cs="Browallia New" w:hint="cs"/>
          <w:i/>
          <w:sz w:val="28"/>
          <w:szCs w:val="28"/>
        </w:rPr>
        <w:t xml:space="preserve"> </w:t>
      </w:r>
      <w:proofErr w:type="spellStart"/>
      <w:r w:rsidRPr="00F25C21">
        <w:rPr>
          <w:rFonts w:ascii="Browallia New" w:hAnsi="Browallia New" w:cs="Browallia New" w:hint="cs"/>
          <w:i/>
          <w:sz w:val="28"/>
          <w:szCs w:val="28"/>
          <w:cs/>
        </w:rPr>
        <w:t>ซอฟแวร์</w:t>
      </w:r>
      <w:proofErr w:type="spellEnd"/>
      <w:r w:rsidRPr="00F25C21">
        <w:rPr>
          <w:rFonts w:ascii="Browallia New" w:hAnsi="Browallia New" w:cs="Browallia New" w:hint="cs"/>
          <w:i/>
          <w:sz w:val="28"/>
          <w:szCs w:val="28"/>
          <w:cs/>
        </w:rPr>
        <w:t>ดังกล่าวเป็นส่วนหนึ่งของ</w:t>
      </w:r>
      <w:r w:rsidR="00F94F03" w:rsidRPr="00F25C21">
        <w:rPr>
          <w:rFonts w:ascii="Browallia New" w:hAnsi="Browallia New" w:cs="Browallia New" w:hint="cs"/>
          <w:i/>
          <w:sz w:val="28"/>
          <w:szCs w:val="28"/>
          <w:cs/>
        </w:rPr>
        <w:t>ต้นทุน</w:t>
      </w:r>
      <w:r w:rsidRPr="00F25C21">
        <w:rPr>
          <w:rFonts w:ascii="Browallia New" w:hAnsi="Browallia New" w:cs="Browallia New" w:hint="cs"/>
          <w:i/>
          <w:sz w:val="28"/>
          <w:szCs w:val="28"/>
          <w:cs/>
        </w:rPr>
        <w:t>อุปกรณ์</w:t>
      </w:r>
    </w:p>
    <w:p w14:paraId="32F8FC64" w14:textId="5921770A" w:rsidR="00FA5591" w:rsidRPr="00274895" w:rsidRDefault="00FA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4"/>
          <w:szCs w:val="24"/>
          <w:cs/>
        </w:rPr>
      </w:pPr>
    </w:p>
    <w:p w14:paraId="16101A54" w14:textId="241ACB61" w:rsidR="004018B9" w:rsidRPr="00F25C21" w:rsidRDefault="00684854"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ส่วนประกอบของรายการที่ดิน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และอุปกรณ์แต่ละรายการที่มี</w:t>
      </w:r>
      <w:r w:rsidR="00841E0D" w:rsidRPr="00F25C21">
        <w:rPr>
          <w:rFonts w:ascii="Browallia New" w:hAnsi="Browallia New" w:cs="Browallia New" w:hint="cs"/>
          <w:i/>
          <w:sz w:val="28"/>
          <w:szCs w:val="28"/>
          <w:cs/>
        </w:rPr>
        <w:t>สาระสำคัญและมี</w:t>
      </w:r>
      <w:r w:rsidRPr="00F25C21">
        <w:rPr>
          <w:rFonts w:ascii="Browallia New" w:hAnsi="Browallia New" w:cs="Browallia New" w:hint="cs"/>
          <w:i/>
          <w:sz w:val="28"/>
          <w:szCs w:val="28"/>
          <w:cs/>
        </w:rPr>
        <w:t>อายุการให้ประโยชน์ไม่เท่ากัน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บันทึก</w:t>
      </w:r>
      <w:r w:rsidR="00841E0D" w:rsidRPr="00F25C21">
        <w:rPr>
          <w:rFonts w:ascii="Browallia New" w:hAnsi="Browallia New" w:cs="Browallia New" w:hint="cs"/>
          <w:i/>
          <w:sz w:val="28"/>
          <w:szCs w:val="28"/>
          <w:cs/>
        </w:rPr>
        <w:t>บัญชีแยกจากกันแต่ละส่วนประกอบ</w:t>
      </w:r>
    </w:p>
    <w:p w14:paraId="7947355D" w14:textId="5004C6B0" w:rsidR="005A2CE8" w:rsidRPr="00274895" w:rsidRDefault="005A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4"/>
          <w:szCs w:val="24"/>
          <w:cs/>
        </w:rPr>
      </w:pPr>
    </w:p>
    <w:p w14:paraId="53C36644" w14:textId="308BABB6"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กำไรหรือขาดทุนจากการจำหน่ายที่ดิน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00841E0D" w:rsidRPr="00F25C21">
        <w:rPr>
          <w:rFonts w:ascii="Browallia New" w:hAnsi="Browallia New" w:cs="Browallia New" w:hint="cs"/>
          <w:i/>
          <w:sz w:val="28"/>
          <w:szCs w:val="28"/>
          <w:cs/>
        </w:rPr>
        <w:t>ที่เกิดจากผ</w:t>
      </w:r>
      <w:r w:rsidRPr="00F25C21">
        <w:rPr>
          <w:rFonts w:ascii="Browallia New" w:hAnsi="Browallia New" w:cs="Browallia New" w:hint="cs"/>
          <w:i/>
          <w:sz w:val="28"/>
          <w:szCs w:val="28"/>
          <w:cs/>
        </w:rPr>
        <w:t>ลต่างระหว่างสิ่งตอบแทนสุทธิที่ได้รับจากการจำหน่ายกับมูลค่าตามบัญ</w:t>
      </w:r>
      <w:r w:rsidR="00684854" w:rsidRPr="00F25C21">
        <w:rPr>
          <w:rFonts w:ascii="Browallia New" w:hAnsi="Browallia New" w:cs="Browallia New" w:hint="cs"/>
          <w:i/>
          <w:sz w:val="28"/>
          <w:szCs w:val="28"/>
          <w:cs/>
        </w:rPr>
        <w:t>ชีของที่ดิน</w:t>
      </w:r>
      <w:r w:rsidR="00F46B29" w:rsidRPr="00F25C21">
        <w:rPr>
          <w:rFonts w:ascii="Browallia New" w:hAnsi="Browallia New" w:cs="Browallia New" w:hint="cs"/>
          <w:i/>
          <w:sz w:val="28"/>
          <w:szCs w:val="28"/>
        </w:rPr>
        <w:t xml:space="preserve"> </w:t>
      </w:r>
      <w:r w:rsidR="00684854"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00684854"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รับรู้สุทธิเป็นรายได้อื่นในกำไรหรือขาดทุน</w:t>
      </w:r>
      <w:r w:rsidR="00F46B29" w:rsidRPr="00F25C21">
        <w:rPr>
          <w:rFonts w:ascii="Browallia New" w:hAnsi="Browallia New" w:cs="Browallia New" w:hint="cs"/>
          <w:i/>
          <w:sz w:val="28"/>
          <w:szCs w:val="28"/>
        </w:rPr>
        <w:t xml:space="preserve"> </w:t>
      </w:r>
    </w:p>
    <w:p w14:paraId="28687E71" w14:textId="77777777" w:rsidR="00B60806" w:rsidRPr="00274895" w:rsidRDefault="00B60806"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4"/>
          <w:szCs w:val="24"/>
        </w:rPr>
      </w:pPr>
    </w:p>
    <w:p w14:paraId="01CED17B" w14:textId="6A465CF1"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F25C21">
        <w:rPr>
          <w:rFonts w:ascii="Browallia New" w:hAnsi="Browallia New" w:cs="Browallia New" w:hint="cs"/>
          <w:iCs/>
          <w:sz w:val="28"/>
          <w:szCs w:val="28"/>
          <w:cs/>
        </w:rPr>
        <w:t>ต้นทุนที่เกิดขึ้นในภายหลัง</w:t>
      </w:r>
    </w:p>
    <w:p w14:paraId="76471321" w14:textId="788A55DA"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ต้นทุนในการเปลี่ยนแทนส่วนประกอบจะรับรู้เป็นส่วนหนึ่งของมูลค่าตามบัญชีของรายการที่ดิน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ถ้ามีความเป็นไปได้ค่อนข้างแน่</w:t>
      </w:r>
      <w:r w:rsidR="00841E0D" w:rsidRPr="00F25C21">
        <w:rPr>
          <w:rFonts w:ascii="Browallia New" w:hAnsi="Browallia New" w:cs="Browallia New" w:hint="cs"/>
          <w:i/>
          <w:sz w:val="28"/>
          <w:szCs w:val="28"/>
          <w:cs/>
        </w:rPr>
        <w:t>นอน</w:t>
      </w:r>
      <w:r w:rsidRPr="00F25C21">
        <w:rPr>
          <w:rFonts w:ascii="Browallia New" w:hAnsi="Browallia New" w:cs="Browallia New" w:hint="cs"/>
          <w:i/>
          <w:sz w:val="28"/>
          <w:szCs w:val="28"/>
          <w:cs/>
        </w:rPr>
        <w:t>ที่กลุ่มบริษัทจะได้รับประโยชน์เชิงเศรษฐกิจในอนาคตจากรายการนั้น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และสามารถวัดมูลค่าต้นทุนของรายการนั้นได้อย่างน่าเชื่อถือ</w:t>
      </w:r>
      <w:r w:rsidR="00F46B29" w:rsidRPr="00F25C21">
        <w:rPr>
          <w:rFonts w:ascii="Browallia New" w:hAnsi="Browallia New" w:cs="Browallia New" w:hint="cs"/>
          <w:i/>
          <w:sz w:val="28"/>
          <w:szCs w:val="28"/>
        </w:rPr>
        <w:t xml:space="preserve">  </w:t>
      </w:r>
      <w:r w:rsidR="00841E0D" w:rsidRPr="00F25C21">
        <w:rPr>
          <w:rFonts w:ascii="Browallia New" w:hAnsi="Browallia New" w:cs="Browallia New" w:hint="cs"/>
          <w:i/>
          <w:sz w:val="28"/>
          <w:szCs w:val="28"/>
          <w:cs/>
        </w:rPr>
        <w:t>จะถือเป็นค่าใช้จ่ายลงทุนและ</w:t>
      </w:r>
      <w:r w:rsidRPr="00F25C21">
        <w:rPr>
          <w:rFonts w:ascii="Browallia New" w:hAnsi="Browallia New" w:cs="Browallia New" w:hint="cs"/>
          <w:i/>
          <w:sz w:val="28"/>
          <w:szCs w:val="28"/>
          <w:cs/>
        </w:rPr>
        <w:t>จะถูกตัดจำหน่ายตามมูลค่าตามบัญชี</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ต้นทุนที่เกิดขึ้นในการซ่อมบำรุงที่ดิน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อาคารและอุปกรณ์ที่เกิดขึ้นเป็นประจำจะรับรู้ในกำไรหรือขาดทุน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เมื่อเกิดขึ้น</w:t>
      </w:r>
    </w:p>
    <w:p w14:paraId="5264DBB0" w14:textId="41D9CB2E" w:rsidR="00D778A8" w:rsidRPr="00274895" w:rsidRDefault="00D7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4"/>
          <w:szCs w:val="24"/>
          <w:cs/>
        </w:rPr>
      </w:pPr>
    </w:p>
    <w:p w14:paraId="1AFBBC47" w14:textId="04DAA126"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F25C21">
        <w:rPr>
          <w:rFonts w:ascii="Browallia New" w:hAnsi="Browallia New" w:cs="Browallia New" w:hint="cs"/>
          <w:iCs/>
          <w:sz w:val="28"/>
          <w:szCs w:val="28"/>
          <w:cs/>
        </w:rPr>
        <w:t>ค่าเสื่อมราคา</w:t>
      </w:r>
    </w:p>
    <w:p w14:paraId="4672A272" w14:textId="14D409EC"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ค่าเสื่อมราคาคำนวณจากมูลค่าเสื่อมสภาพของรายการอาคารและอุปกรณ์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ซึ่งประกอบด้วยราคาทุนของสินทรัพย์หรือต้นทุนในการเปลี่ยนแทนอื่น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หักด้วยมูลค่าคงเหลือของสินทรัพย์</w:t>
      </w:r>
      <w:r w:rsidR="00F46B29" w:rsidRPr="00F25C21">
        <w:rPr>
          <w:rFonts w:ascii="Browallia New" w:hAnsi="Browallia New" w:cs="Browallia New" w:hint="cs"/>
          <w:i/>
          <w:sz w:val="28"/>
          <w:szCs w:val="28"/>
        </w:rPr>
        <w:t xml:space="preserve"> </w:t>
      </w:r>
    </w:p>
    <w:p w14:paraId="34D52241" w14:textId="62472933" w:rsidR="004018B9"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lastRenderedPageBreak/>
        <w:t>ค่าเสื่อมราคาบันท</w:t>
      </w:r>
      <w:r w:rsidR="0024685B" w:rsidRPr="00A10285">
        <w:rPr>
          <w:rFonts w:ascii="Browallia New" w:hAnsi="Browallia New" w:cs="Browallia New"/>
          <w:i/>
          <w:sz w:val="28"/>
          <w:szCs w:val="28"/>
          <w:cs/>
        </w:rPr>
        <w:t>ึกเป็นค่าใช้จ่าย</w:t>
      </w:r>
      <w:r w:rsidR="00AA5545">
        <w:rPr>
          <w:rFonts w:ascii="Browallia New" w:hAnsi="Browallia New" w:cs="Browallia New" w:hint="cs"/>
          <w:i/>
          <w:sz w:val="28"/>
          <w:szCs w:val="28"/>
          <w:cs/>
        </w:rPr>
        <w:t>งบ</w:t>
      </w:r>
      <w:r w:rsidR="0024685B" w:rsidRPr="00A10285">
        <w:rPr>
          <w:rFonts w:ascii="Browallia New" w:hAnsi="Browallia New" w:cs="Browallia New"/>
          <w:i/>
          <w:sz w:val="28"/>
          <w:szCs w:val="28"/>
          <w:cs/>
        </w:rPr>
        <w:t>กำไร</w:t>
      </w:r>
      <w:r w:rsidRPr="00A10285">
        <w:rPr>
          <w:rFonts w:ascii="Browallia New" w:hAnsi="Browallia New" w:cs="Browallia New"/>
          <w:i/>
          <w:sz w:val="28"/>
          <w:szCs w:val="28"/>
          <w:cs/>
        </w:rPr>
        <w:t>ขาด</w:t>
      </w:r>
      <w:r w:rsidR="0022112B">
        <w:rPr>
          <w:rFonts w:ascii="Browallia New" w:hAnsi="Browallia New" w:cs="Browallia New" w:hint="cs"/>
          <w:i/>
          <w:sz w:val="28"/>
          <w:szCs w:val="28"/>
          <w:cs/>
        </w:rPr>
        <w:t>หรือ</w:t>
      </w:r>
      <w:r w:rsidRPr="00A10285">
        <w:rPr>
          <w:rFonts w:ascii="Browallia New" w:hAnsi="Browallia New" w:cs="Browallia New"/>
          <w:i/>
          <w:sz w:val="28"/>
          <w:szCs w:val="28"/>
          <w:cs/>
        </w:rPr>
        <w:t>ทุน</w:t>
      </w:r>
      <w:r w:rsidR="00F46B29" w:rsidRPr="00A10285">
        <w:rPr>
          <w:rFonts w:ascii="Browallia New" w:hAnsi="Browallia New" w:cs="Browallia New"/>
          <w:i/>
          <w:sz w:val="28"/>
          <w:szCs w:val="28"/>
        </w:rPr>
        <w:t xml:space="preserve"> </w:t>
      </w:r>
      <w:r w:rsidRPr="00A10285">
        <w:rPr>
          <w:rFonts w:ascii="Browallia New" w:hAnsi="Browallia New" w:cs="Browallia New"/>
          <w:i/>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00F46B29" w:rsidRPr="00A10285">
        <w:rPr>
          <w:rFonts w:ascii="Browallia New" w:hAnsi="Browallia New" w:cs="Browallia New"/>
          <w:i/>
          <w:sz w:val="28"/>
          <w:szCs w:val="28"/>
        </w:rPr>
        <w:t xml:space="preserve"> </w:t>
      </w:r>
      <w:r w:rsidRPr="00A10285">
        <w:rPr>
          <w:rFonts w:ascii="Browallia New" w:hAnsi="Browallia New" w:cs="Browallia New"/>
          <w:i/>
          <w:sz w:val="28"/>
          <w:szCs w:val="28"/>
          <w:cs/>
        </w:rPr>
        <w:t>ประมาณการอายุการให้ประโยชน์ของสินทรัพย์แสดงได้ดังนี้</w:t>
      </w:r>
      <w:r w:rsidR="00F46B29" w:rsidRPr="00A10285">
        <w:rPr>
          <w:rFonts w:ascii="Browallia New" w:hAnsi="Browallia New" w:cs="Browallia New"/>
          <w:i/>
          <w:sz w:val="28"/>
          <w:szCs w:val="28"/>
        </w:rPr>
        <w:t xml:space="preserve"> </w:t>
      </w:r>
    </w:p>
    <w:p w14:paraId="559CF907" w14:textId="178D842D" w:rsidR="00336266" w:rsidRDefault="0033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rPr>
      </w:pPr>
    </w:p>
    <w:tbl>
      <w:tblPr>
        <w:tblW w:w="6755" w:type="dxa"/>
        <w:tblInd w:w="1384" w:type="dxa"/>
        <w:tblLook w:val="04A0" w:firstRow="1" w:lastRow="0" w:firstColumn="1" w:lastColumn="0" w:noHBand="0" w:noVBand="1"/>
      </w:tblPr>
      <w:tblGrid>
        <w:gridCol w:w="4476"/>
        <w:gridCol w:w="1439"/>
        <w:gridCol w:w="840"/>
      </w:tblGrid>
      <w:tr w:rsidR="00AB345D" w:rsidRPr="00EE5369" w14:paraId="77904EC8" w14:textId="77777777" w:rsidTr="00397302">
        <w:tc>
          <w:tcPr>
            <w:tcW w:w="4476" w:type="dxa"/>
            <w:shd w:val="clear" w:color="auto" w:fill="auto"/>
          </w:tcPr>
          <w:p w14:paraId="7DD31BF8" w14:textId="0611B510" w:rsidR="00AB345D" w:rsidRPr="00EE5369" w:rsidRDefault="00E528CA" w:rsidP="00FA3473">
            <w:pPr>
              <w:pStyle w:val="BodyText2"/>
              <w:tabs>
                <w:tab w:val="left" w:pos="450"/>
              </w:tabs>
              <w:spacing w:line="240" w:lineRule="auto"/>
              <w:ind w:left="450" w:right="47"/>
              <w:jc w:val="thaiDistribute"/>
              <w:rPr>
                <w:rFonts w:ascii="Browallia New" w:hAnsi="Browallia New" w:cs="Browallia New"/>
                <w:sz w:val="28"/>
                <w:szCs w:val="28"/>
                <w:cs/>
              </w:rPr>
            </w:pPr>
            <w:r>
              <w:rPr>
                <w:rFonts w:ascii="Arial" w:hAnsi="Arial" w:cs="Angsana New"/>
                <w:sz w:val="18"/>
                <w:szCs w:val="18"/>
                <w:lang w:val="en-US"/>
              </w:rPr>
              <w:br w:type="page"/>
            </w:r>
            <w:r w:rsidR="00AB345D" w:rsidRPr="00EE5369">
              <w:rPr>
                <w:rFonts w:ascii="Browallia New" w:hAnsi="Browallia New" w:cs="Browallia New"/>
                <w:sz w:val="28"/>
                <w:szCs w:val="28"/>
                <w:cs/>
              </w:rPr>
              <w:t>อาคาร</w:t>
            </w:r>
          </w:p>
        </w:tc>
        <w:tc>
          <w:tcPr>
            <w:tcW w:w="1439" w:type="dxa"/>
            <w:shd w:val="clear" w:color="auto" w:fill="auto"/>
          </w:tcPr>
          <w:p w14:paraId="26E4E7EA" w14:textId="5720E5B7" w:rsidR="00AB345D" w:rsidRPr="00EE5369" w:rsidRDefault="00747C42" w:rsidP="00FA3473">
            <w:pPr>
              <w:pStyle w:val="BodyText2"/>
              <w:tabs>
                <w:tab w:val="clear" w:pos="540"/>
                <w:tab w:val="left" w:pos="450"/>
              </w:tabs>
              <w:spacing w:line="240" w:lineRule="auto"/>
              <w:ind w:left="450" w:right="-38"/>
              <w:jc w:val="right"/>
              <w:rPr>
                <w:rFonts w:ascii="Browallia New" w:hAnsi="Browallia New" w:cs="Browallia New"/>
                <w:sz w:val="28"/>
                <w:szCs w:val="28"/>
                <w:lang w:val="en-GB"/>
              </w:rPr>
            </w:pPr>
            <w:r w:rsidRPr="00EE5369">
              <w:rPr>
                <w:rFonts w:ascii="Browallia New" w:hAnsi="Browallia New" w:cs="Browallia New"/>
                <w:sz w:val="28"/>
                <w:szCs w:val="28"/>
                <w:lang w:val="en-US"/>
              </w:rPr>
              <w:t>20</w:t>
            </w:r>
            <w:r w:rsidR="00F46B29" w:rsidRPr="00F46B29">
              <w:rPr>
                <w:rFonts w:ascii="Browallia New" w:hAnsi="Browallia New" w:cs="Browallia New"/>
                <w:sz w:val="28"/>
                <w:szCs w:val="28"/>
                <w:lang w:val="en-US"/>
              </w:rPr>
              <w:t xml:space="preserve"> </w:t>
            </w:r>
            <w:r w:rsidRPr="00EE5369">
              <w:rPr>
                <w:rFonts w:ascii="Browallia New" w:hAnsi="Browallia New" w:cs="Browallia New" w:hint="cs"/>
                <w:sz w:val="28"/>
                <w:szCs w:val="28"/>
                <w:cs/>
              </w:rPr>
              <w:t>-</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lang w:val="en-US"/>
              </w:rPr>
              <w:t>5</w:t>
            </w:r>
            <w:r w:rsidRPr="00EE5369">
              <w:rPr>
                <w:rFonts w:ascii="Browallia New" w:hAnsi="Browallia New" w:cs="Browallia New"/>
                <w:sz w:val="28"/>
                <w:szCs w:val="28"/>
                <w:lang w:val="en-GB"/>
              </w:rPr>
              <w:t>0</w:t>
            </w:r>
          </w:p>
        </w:tc>
        <w:tc>
          <w:tcPr>
            <w:tcW w:w="840" w:type="dxa"/>
            <w:shd w:val="clear" w:color="auto" w:fill="auto"/>
          </w:tcPr>
          <w:p w14:paraId="36A1C85C"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431A8994" w14:textId="77777777" w:rsidTr="00397302">
        <w:tc>
          <w:tcPr>
            <w:tcW w:w="4476" w:type="dxa"/>
            <w:shd w:val="clear" w:color="auto" w:fill="auto"/>
          </w:tcPr>
          <w:p w14:paraId="762B34EE"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ส่วนปรับปรุงอาคาร</w:t>
            </w:r>
          </w:p>
        </w:tc>
        <w:tc>
          <w:tcPr>
            <w:tcW w:w="1439" w:type="dxa"/>
            <w:shd w:val="clear" w:color="auto" w:fill="auto"/>
          </w:tcPr>
          <w:p w14:paraId="729A8C6A" w14:textId="13E9974E" w:rsidR="00AB345D" w:rsidRPr="00EE5369"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EE5369">
              <w:rPr>
                <w:rFonts w:ascii="Browallia New" w:hAnsi="Browallia New" w:cs="Browallia New"/>
                <w:sz w:val="28"/>
                <w:szCs w:val="28"/>
                <w:lang w:val="en-US"/>
              </w:rPr>
              <w:t>5</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w:t>
            </w:r>
            <w:r w:rsidR="00F46B29" w:rsidRPr="00F46B29">
              <w:rPr>
                <w:rFonts w:ascii="Browallia New" w:hAnsi="Browallia New" w:cs="Browallia New"/>
                <w:sz w:val="28"/>
                <w:szCs w:val="28"/>
                <w:lang w:val="en-US"/>
              </w:rPr>
              <w:t xml:space="preserve"> </w:t>
            </w:r>
            <w:r w:rsidR="00CA3700" w:rsidRPr="00EE5369">
              <w:rPr>
                <w:rFonts w:ascii="Browallia New" w:hAnsi="Browallia New" w:cs="Browallia New"/>
                <w:sz w:val="28"/>
                <w:szCs w:val="28"/>
                <w:lang w:val="en-US"/>
              </w:rPr>
              <w:t>5</w:t>
            </w:r>
            <w:r w:rsidRPr="00EE5369">
              <w:rPr>
                <w:rFonts w:ascii="Browallia New" w:hAnsi="Browallia New" w:cs="Browallia New"/>
                <w:sz w:val="28"/>
                <w:szCs w:val="28"/>
                <w:lang w:val="en-US"/>
              </w:rPr>
              <w:t>0</w:t>
            </w:r>
          </w:p>
        </w:tc>
        <w:tc>
          <w:tcPr>
            <w:tcW w:w="840" w:type="dxa"/>
            <w:shd w:val="clear" w:color="auto" w:fill="auto"/>
          </w:tcPr>
          <w:p w14:paraId="2E09A563"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69C28C5B" w14:textId="77777777" w:rsidTr="00397302">
        <w:tc>
          <w:tcPr>
            <w:tcW w:w="4476" w:type="dxa"/>
            <w:shd w:val="clear" w:color="auto" w:fill="auto"/>
          </w:tcPr>
          <w:p w14:paraId="6C1CB899" w14:textId="506EB0D0"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เครื่องตกแต่ง</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ติดตั้งและอุปกรณ์สำนักงาน</w:t>
            </w:r>
          </w:p>
        </w:tc>
        <w:tc>
          <w:tcPr>
            <w:tcW w:w="1439" w:type="dxa"/>
            <w:shd w:val="clear" w:color="auto" w:fill="auto"/>
          </w:tcPr>
          <w:p w14:paraId="24E2AA83" w14:textId="012B6A65" w:rsidR="00AB345D" w:rsidRPr="00EE5369" w:rsidRDefault="00AB345D" w:rsidP="00175950">
            <w:pPr>
              <w:pStyle w:val="BodyText2"/>
              <w:tabs>
                <w:tab w:val="clear" w:pos="540"/>
                <w:tab w:val="left" w:pos="450"/>
              </w:tabs>
              <w:spacing w:line="240" w:lineRule="auto"/>
              <w:ind w:left="450" w:right="-38"/>
              <w:jc w:val="right"/>
              <w:rPr>
                <w:rFonts w:ascii="Browallia New" w:hAnsi="Browallia New" w:cs="Browallia New"/>
                <w:sz w:val="28"/>
                <w:szCs w:val="28"/>
                <w:cs/>
              </w:rPr>
            </w:pPr>
            <w:r w:rsidRPr="00EE5369">
              <w:rPr>
                <w:rFonts w:ascii="Browallia New" w:hAnsi="Browallia New" w:cs="Browallia New"/>
                <w:sz w:val="28"/>
                <w:szCs w:val="28"/>
                <w:lang w:val="en-US"/>
              </w:rPr>
              <w:t>5</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w:t>
            </w:r>
            <w:r w:rsidR="00F46B29" w:rsidRPr="00F46B29">
              <w:rPr>
                <w:rFonts w:ascii="Browallia New" w:hAnsi="Browallia New" w:cs="Browallia New"/>
                <w:sz w:val="28"/>
                <w:szCs w:val="28"/>
                <w:lang w:val="en-US"/>
              </w:rPr>
              <w:t xml:space="preserve"> </w:t>
            </w:r>
            <w:r w:rsidR="00175950" w:rsidRPr="00EE5369">
              <w:rPr>
                <w:rFonts w:ascii="Browallia New" w:hAnsi="Browallia New" w:cs="Browallia New"/>
                <w:sz w:val="28"/>
                <w:szCs w:val="28"/>
                <w:lang w:val="en-GB"/>
              </w:rPr>
              <w:t>2</w:t>
            </w:r>
            <w:r w:rsidRPr="00EE5369">
              <w:rPr>
                <w:rFonts w:ascii="Browallia New" w:hAnsi="Browallia New" w:cs="Browallia New"/>
                <w:sz w:val="28"/>
                <w:szCs w:val="28"/>
                <w:lang w:val="en-US"/>
              </w:rPr>
              <w:t>0</w:t>
            </w:r>
          </w:p>
        </w:tc>
        <w:tc>
          <w:tcPr>
            <w:tcW w:w="840" w:type="dxa"/>
            <w:shd w:val="clear" w:color="auto" w:fill="auto"/>
          </w:tcPr>
          <w:p w14:paraId="26B430D8"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3AFDB38F" w14:textId="77777777" w:rsidTr="00397302">
        <w:tc>
          <w:tcPr>
            <w:tcW w:w="4476" w:type="dxa"/>
            <w:shd w:val="clear" w:color="auto" w:fill="auto"/>
          </w:tcPr>
          <w:p w14:paraId="678F809C"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ยาน</w:t>
            </w:r>
            <w:r w:rsidRPr="00EE5369">
              <w:rPr>
                <w:rFonts w:ascii="Browallia New" w:hAnsi="Browallia New" w:cs="Browallia New"/>
                <w:sz w:val="28"/>
                <w:szCs w:val="28"/>
                <w:shd w:val="clear" w:color="auto" w:fill="FFFFFF"/>
                <w:cs/>
              </w:rPr>
              <w:t>พาหนะ</w:t>
            </w:r>
          </w:p>
        </w:tc>
        <w:tc>
          <w:tcPr>
            <w:tcW w:w="1439" w:type="dxa"/>
            <w:shd w:val="clear" w:color="auto" w:fill="auto"/>
          </w:tcPr>
          <w:p w14:paraId="0745BCB0" w14:textId="12C17CBA" w:rsidR="00AB345D" w:rsidRPr="00EE5369" w:rsidRDefault="00F46B29"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F46B29">
              <w:rPr>
                <w:rFonts w:ascii="Browallia New" w:hAnsi="Browallia New" w:cs="Browallia New"/>
                <w:sz w:val="28"/>
                <w:szCs w:val="28"/>
                <w:lang w:val="en-US"/>
              </w:rPr>
              <w:t xml:space="preserve">        </w:t>
            </w:r>
            <w:r w:rsidR="00AB345D" w:rsidRPr="00EE5369">
              <w:rPr>
                <w:rFonts w:ascii="Browallia New" w:hAnsi="Browallia New" w:cs="Browallia New"/>
                <w:sz w:val="28"/>
                <w:szCs w:val="28"/>
                <w:lang w:val="en-US"/>
              </w:rPr>
              <w:t>5</w:t>
            </w:r>
          </w:p>
        </w:tc>
        <w:tc>
          <w:tcPr>
            <w:tcW w:w="840" w:type="dxa"/>
            <w:shd w:val="clear" w:color="auto" w:fill="auto"/>
          </w:tcPr>
          <w:p w14:paraId="19646184"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bl>
    <w:p w14:paraId="40F7CA1A" w14:textId="77777777" w:rsidR="003619B5" w:rsidRPr="004B1CA3" w:rsidRDefault="003619B5"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864AE59" w14:textId="7265A855" w:rsidR="004018B9" w:rsidRPr="00A10285" w:rsidRDefault="009B38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A10285">
        <w:rPr>
          <w:rFonts w:ascii="Browallia New" w:hAnsi="Browallia New" w:cs="Browallia New" w:hint="cs"/>
          <w:i/>
          <w:sz w:val="28"/>
          <w:szCs w:val="28"/>
          <w:cs/>
        </w:rPr>
        <w:t>กลุ่มบริษัท</w:t>
      </w:r>
      <w:r w:rsidR="004018B9" w:rsidRPr="00A10285">
        <w:rPr>
          <w:rFonts w:ascii="Browallia New" w:hAnsi="Browallia New" w:cs="Browallia New"/>
          <w:i/>
          <w:sz w:val="28"/>
          <w:szCs w:val="28"/>
          <w:cs/>
        </w:rPr>
        <w:t>ไม่คิดค่าเสื่อมราคาสำหรับที่ดินและสินทรัพย์ที่อยู่ระหว่างการก่อสร้าง</w:t>
      </w:r>
    </w:p>
    <w:p w14:paraId="09816893" w14:textId="77777777" w:rsidR="004018B9" w:rsidRPr="004D1990"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cs/>
        </w:rPr>
      </w:pPr>
    </w:p>
    <w:p w14:paraId="44957385" w14:textId="03C8859A" w:rsidR="004018B9" w:rsidRPr="003C3CC9"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วิธีการคิดค่าเสื่อมราคา</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อายุการให้ประโยชน์ของสินทรัพย์</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และมูลค่าคงเหลือ</w:t>
      </w:r>
      <w:r w:rsidR="00F46B29" w:rsidRPr="00F46B29">
        <w:rPr>
          <w:rFonts w:ascii="Browallia New" w:hAnsi="Browallia New" w:cs="Browallia New"/>
          <w:sz w:val="28"/>
          <w:szCs w:val="28"/>
        </w:rPr>
        <w:t xml:space="preserve"> </w:t>
      </w:r>
      <w:r w:rsidR="00633EC4" w:rsidRPr="00A10285">
        <w:rPr>
          <w:rFonts w:ascii="Browallia New" w:hAnsi="Browallia New" w:cs="Browallia New" w:hint="cs"/>
          <w:i/>
          <w:sz w:val="28"/>
          <w:szCs w:val="28"/>
          <w:cs/>
        </w:rPr>
        <w:t>จะ</w:t>
      </w:r>
      <w:r w:rsidRPr="00A10285">
        <w:rPr>
          <w:rFonts w:ascii="Browallia New" w:hAnsi="Browallia New" w:cs="Browallia New"/>
          <w:i/>
          <w:sz w:val="28"/>
          <w:szCs w:val="28"/>
          <w:cs/>
        </w:rPr>
        <w:t>ถูกทบทวนอย่างน้อยทุกสิ้นรอบปี</w:t>
      </w:r>
      <w:r w:rsidRPr="003C3CC9">
        <w:rPr>
          <w:rFonts w:ascii="Browallia New" w:hAnsi="Browallia New" w:cs="Browallia New"/>
          <w:i/>
          <w:sz w:val="28"/>
          <w:szCs w:val="28"/>
          <w:cs/>
        </w:rPr>
        <w:t>บัญชี</w:t>
      </w:r>
      <w:r w:rsidR="00F46B29" w:rsidRPr="003C3CC9">
        <w:rPr>
          <w:rFonts w:ascii="Browallia New" w:hAnsi="Browallia New" w:cs="Browallia New"/>
          <w:sz w:val="28"/>
          <w:szCs w:val="28"/>
        </w:rPr>
        <w:t xml:space="preserve"> </w:t>
      </w:r>
      <w:r w:rsidRPr="003C3CC9">
        <w:rPr>
          <w:rFonts w:ascii="Browallia New" w:hAnsi="Browallia New" w:cs="Browallia New"/>
          <w:i/>
          <w:sz w:val="28"/>
          <w:szCs w:val="28"/>
          <w:cs/>
        </w:rPr>
        <w:t>และปรับปรุงตามความเหมาะสม</w:t>
      </w:r>
    </w:p>
    <w:p w14:paraId="58073F19" w14:textId="77777777" w:rsidR="0073053F" w:rsidRPr="004D1990" w:rsidRDefault="0073053F"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rPr>
      </w:pPr>
    </w:p>
    <w:p w14:paraId="01798D8A" w14:textId="59B37550" w:rsidR="001203AE" w:rsidRPr="003C3CC9" w:rsidRDefault="001203AE" w:rsidP="0012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3C3CC9">
        <w:rPr>
          <w:rFonts w:ascii="Browallia New" w:hAnsi="Browallia New" w:cs="Browallia New"/>
          <w:iCs/>
          <w:sz w:val="28"/>
          <w:szCs w:val="28"/>
          <w:cs/>
        </w:rPr>
        <w:t>ต้นทุนการกู้ยืม</w:t>
      </w:r>
    </w:p>
    <w:p w14:paraId="33BF4944" w14:textId="77777777" w:rsidR="001203AE" w:rsidRPr="00A10285" w:rsidRDefault="001203AE" w:rsidP="00120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C3CC9">
        <w:rPr>
          <w:rFonts w:ascii="Browallia New" w:hAnsi="Browallia New" w:cs="Browallia New"/>
          <w:i/>
          <w:sz w:val="28"/>
          <w:szCs w:val="28"/>
          <w:cs/>
        </w:rPr>
        <w:t>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w:t>
      </w:r>
      <w:r w:rsidRPr="003C3CC9">
        <w:rPr>
          <w:rFonts w:ascii="Browallia New" w:hAnsi="Browallia New" w:cs="Browallia New" w:hint="cs"/>
          <w:i/>
          <w:sz w:val="28"/>
          <w:szCs w:val="28"/>
          <w:cs/>
        </w:rPr>
        <w:t xml:space="preserve"> </w:t>
      </w:r>
      <w:r w:rsidRPr="003C3CC9">
        <w:rPr>
          <w:rFonts w:ascii="Browallia New" w:hAnsi="Browallia New" w:cs="Browallia New"/>
          <w:i/>
          <w:sz w:val="28"/>
          <w:szCs w:val="28"/>
          <w:cs/>
        </w:rPr>
        <w:t>ส่วนต้นทุนการกู้ยืมอื่นนอกเหนือจากที่กล่าวข้างต้นจะบันทึกเป็นค่าใช้จ่ายในกำไรหรือขาดทุน</w:t>
      </w:r>
    </w:p>
    <w:p w14:paraId="76A5472E" w14:textId="77777777" w:rsidR="00265670" w:rsidRPr="004D1990" w:rsidRDefault="00265670"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0"/>
          <w:szCs w:val="20"/>
        </w:rPr>
      </w:pPr>
    </w:p>
    <w:p w14:paraId="42AF586D" w14:textId="7D8BC8DA" w:rsidR="004018B9"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A10285">
        <w:rPr>
          <w:rFonts w:ascii="Browallia New" w:hAnsi="Browallia New" w:cs="Browallia New"/>
          <w:iCs/>
          <w:sz w:val="28"/>
          <w:szCs w:val="28"/>
          <w:cs/>
        </w:rPr>
        <w:t>การด้อยค่า</w:t>
      </w:r>
    </w:p>
    <w:p w14:paraId="5BE038BE" w14:textId="0AECD4B3" w:rsidR="004018B9" w:rsidRPr="00A10285"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A10285">
        <w:rPr>
          <w:rFonts w:ascii="Browallia New" w:hAnsi="Browallia New" w:cs="Browallia New"/>
          <w:i/>
          <w:sz w:val="28"/>
          <w:szCs w:val="28"/>
          <w:cs/>
        </w:rPr>
        <w:t>สินทรัพย์ตามบัญชีของกลุ่มบริษัท</w:t>
      </w:r>
      <w:r w:rsidR="00F46B29" w:rsidRPr="00F46B29">
        <w:rPr>
          <w:rFonts w:ascii="Browallia New" w:hAnsi="Browallia New" w:cs="Browallia New" w:hint="cs"/>
          <w:sz w:val="28"/>
          <w:szCs w:val="28"/>
        </w:rPr>
        <w:t xml:space="preserve"> </w:t>
      </w:r>
      <w:r w:rsidR="00633EC4" w:rsidRPr="00A10285">
        <w:rPr>
          <w:rFonts w:ascii="Browallia New" w:hAnsi="Browallia New" w:cs="Browallia New" w:hint="cs"/>
          <w:i/>
          <w:sz w:val="28"/>
          <w:szCs w:val="28"/>
          <w:cs/>
        </w:rPr>
        <w:t>จะสอบทาน</w:t>
      </w:r>
      <w:r w:rsidRPr="00A10285">
        <w:rPr>
          <w:rFonts w:ascii="Browallia New" w:hAnsi="Browallia New" w:cs="Browallia New"/>
          <w:i/>
          <w:sz w:val="28"/>
          <w:szCs w:val="28"/>
          <w:cs/>
        </w:rPr>
        <w:t>ทุกวันที่รายงานว่ามีข้อบ่งชี้เรื่องการด้อยค่าหรือไม่</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ในกรณีที่มีข้อบ่งชี้</w:t>
      </w:r>
      <w:r w:rsidR="00633EC4" w:rsidRPr="00A10285">
        <w:rPr>
          <w:rFonts w:ascii="Browallia New" w:hAnsi="Browallia New" w:cs="Browallia New" w:hint="cs"/>
          <w:i/>
          <w:sz w:val="28"/>
          <w:szCs w:val="28"/>
          <w:cs/>
        </w:rPr>
        <w:t>ว่ามีการด้อยค่า</w:t>
      </w:r>
      <w:r w:rsidR="00F46B29" w:rsidRPr="00F46B29">
        <w:rPr>
          <w:rFonts w:ascii="Browallia New" w:hAnsi="Browallia New" w:cs="Browallia New" w:hint="cs"/>
          <w:sz w:val="28"/>
          <w:szCs w:val="28"/>
        </w:rPr>
        <w:t xml:space="preserve"> </w:t>
      </w:r>
      <w:r w:rsidR="00633EC4" w:rsidRPr="00A10285">
        <w:rPr>
          <w:rFonts w:ascii="Browallia New" w:hAnsi="Browallia New" w:cs="Browallia New" w:hint="cs"/>
          <w:i/>
          <w:sz w:val="28"/>
          <w:szCs w:val="28"/>
          <w:cs/>
        </w:rPr>
        <w:t>ผู้บริหาร</w:t>
      </w:r>
      <w:r w:rsidRPr="00A10285">
        <w:rPr>
          <w:rFonts w:ascii="Browallia New" w:hAnsi="Browallia New" w:cs="Browallia New"/>
          <w:i/>
          <w:sz w:val="28"/>
          <w:szCs w:val="28"/>
          <w:cs/>
        </w:rPr>
        <w:t>จะ</w:t>
      </w:r>
      <w:r w:rsidR="00633EC4" w:rsidRPr="00A10285">
        <w:rPr>
          <w:rFonts w:ascii="Browallia New" w:hAnsi="Browallia New" w:cs="Browallia New" w:hint="cs"/>
          <w:i/>
          <w:sz w:val="28"/>
          <w:szCs w:val="28"/>
          <w:cs/>
        </w:rPr>
        <w:t>จัดให้มี</w:t>
      </w:r>
      <w:r w:rsidR="00430A1C" w:rsidRPr="00A10285">
        <w:rPr>
          <w:rFonts w:ascii="Browallia New" w:hAnsi="Browallia New" w:cs="Browallia New" w:hint="cs"/>
          <w:i/>
          <w:sz w:val="28"/>
          <w:szCs w:val="28"/>
          <w:cs/>
        </w:rPr>
        <w:t>ก</w:t>
      </w:r>
      <w:r w:rsidRPr="00A10285">
        <w:rPr>
          <w:rFonts w:ascii="Browallia New" w:hAnsi="Browallia New" w:cs="Browallia New"/>
          <w:i/>
          <w:sz w:val="28"/>
          <w:szCs w:val="28"/>
          <w:cs/>
        </w:rPr>
        <w:t>ารประมาณมูลค</w:t>
      </w:r>
      <w:r w:rsidR="00633EC4" w:rsidRPr="00A10285">
        <w:rPr>
          <w:rFonts w:ascii="Browallia New" w:hAnsi="Browallia New" w:cs="Browallia New"/>
          <w:i/>
          <w:sz w:val="28"/>
          <w:szCs w:val="28"/>
          <w:cs/>
        </w:rPr>
        <w:t>่าสินทรัพย์ที่คาดว่าจะได้รับคืน</w:t>
      </w:r>
      <w:r w:rsidR="00633EC4" w:rsidRPr="00A10285">
        <w:rPr>
          <w:rFonts w:ascii="Browallia New" w:hAnsi="Browallia New" w:cs="Browallia New" w:hint="cs"/>
          <w:i/>
          <w:sz w:val="28"/>
          <w:szCs w:val="28"/>
          <w:cs/>
        </w:rPr>
        <w:t>ขึ้นใหม่</w:t>
      </w:r>
    </w:p>
    <w:p w14:paraId="43EDC77C" w14:textId="77777777" w:rsidR="004018B9" w:rsidRPr="004D1990"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cs/>
        </w:rPr>
      </w:pPr>
    </w:p>
    <w:p w14:paraId="140AC08F" w14:textId="283B9570" w:rsidR="001A67A3"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10285">
        <w:rPr>
          <w:rFonts w:ascii="Browallia New" w:hAnsi="Browallia New" w:cs="Browallia New"/>
          <w:i/>
          <w:sz w:val="28"/>
          <w:szCs w:val="28"/>
          <w:cs/>
        </w:rPr>
        <w:t>ขาดทุนจากการด้อยค่ารับรู้เมื่อมูลค่าตามบัญชีของสินทรัพย์สูงกว่ามูลค่าที่จะได้รับคืน</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ขาดทุนจากการด้อยค่าบันทึกในกำไรหรือขาดทุน</w:t>
      </w:r>
      <w:r w:rsidR="00F46B29" w:rsidRPr="00F46B29">
        <w:rPr>
          <w:rFonts w:ascii="Browallia New" w:hAnsi="Browallia New" w:cs="Browallia New"/>
          <w:sz w:val="28"/>
          <w:szCs w:val="28"/>
        </w:rPr>
        <w:t xml:space="preserve"> </w:t>
      </w:r>
    </w:p>
    <w:p w14:paraId="6C1028C7" w14:textId="459BEB68" w:rsidR="00E80296" w:rsidRPr="00274895" w:rsidRDefault="00E80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4"/>
          <w:szCs w:val="24"/>
          <w:u w:val="single"/>
          <w:cs/>
        </w:rPr>
      </w:pPr>
    </w:p>
    <w:p w14:paraId="546CC650" w14:textId="27511144" w:rsidR="005A44A8" w:rsidRPr="009C0A75" w:rsidRDefault="005A44A8"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9C0A75">
        <w:rPr>
          <w:rFonts w:ascii="Browallia New" w:hAnsi="Browallia New" w:cs="Browallia New"/>
          <w:i/>
          <w:sz w:val="28"/>
          <w:szCs w:val="28"/>
          <w:u w:val="single"/>
          <w:cs/>
        </w:rPr>
        <w:t>สินทรัพย์สิทธิการใช้</w:t>
      </w:r>
    </w:p>
    <w:p w14:paraId="197488A6" w14:textId="1CDF241E" w:rsidR="00C56C7E" w:rsidRPr="009C0A7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0A75">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377959C8" w14:textId="77777777" w:rsidR="00256C73" w:rsidRPr="00274895" w:rsidRDefault="00256C73"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0C894B4B" w14:textId="77777777" w:rsidR="00C56C7E" w:rsidRPr="009C0A7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0A75">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0A1A25FC" w14:textId="77777777" w:rsidR="00C56C7E" w:rsidRPr="0027489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282FEEB1" w14:textId="77777777" w:rsidR="00C56C7E" w:rsidRPr="009C0A7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0A75">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1E4D457" w14:textId="77777777" w:rsidR="00C56C7E" w:rsidRPr="0027489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1AE2102D" w14:textId="77777777" w:rsidR="00C56C7E" w:rsidRPr="009C0A75"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0A75">
        <w:rPr>
          <w:rFonts w:ascii="Browallia New" w:hAnsi="Browallia New" w:cs="Browallia New"/>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17760571" w14:textId="4ADDF79C" w:rsidR="00C56C7E" w:rsidRPr="009C0A75"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0A75">
        <w:rPr>
          <w:rFonts w:ascii="Browallia New" w:hAnsi="Browallia New" w:cs="Browallia New"/>
          <w:sz w:val="28"/>
          <w:szCs w:val="28"/>
          <w:cs/>
        </w:rPr>
        <w:lastRenderedPageBreak/>
        <w:t xml:space="preserve">ภายหลังการวัดมูลค่าเริ่มแรก หนี้สินตามสัญญาเช่าจะลดลงจากการจ่ายชำระ และเพิ่มขึ้นจากดอกเบี้ยจ่าย </w:t>
      </w:r>
      <w:r w:rsidR="00274895">
        <w:rPr>
          <w:rFonts w:ascii="Browallia New" w:hAnsi="Browallia New" w:cs="Browallia New"/>
          <w:sz w:val="28"/>
          <w:szCs w:val="28"/>
          <w:cs/>
        </w:rPr>
        <w:br/>
      </w:r>
      <w:r w:rsidRPr="009C0A75">
        <w:rPr>
          <w:rFonts w:ascii="Browallia New" w:hAnsi="Browallia New" w:cs="Browallia New"/>
          <w:sz w:val="28"/>
          <w:szCs w:val="28"/>
          <w:cs/>
        </w:rPr>
        <w:t xml:space="preserve">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734B4260" w14:textId="77777777" w:rsidR="00E80296" w:rsidRPr="009C0A75" w:rsidRDefault="00E80296" w:rsidP="00E84329">
      <w:pPr>
        <w:pStyle w:val="BodyText2"/>
        <w:tabs>
          <w:tab w:val="clear" w:pos="540"/>
        </w:tabs>
        <w:spacing w:line="240" w:lineRule="auto"/>
        <w:ind w:left="450" w:right="47"/>
        <w:jc w:val="thaiDistribute"/>
        <w:rPr>
          <w:rFonts w:ascii="Browallia New" w:hAnsi="Browallia New" w:cs="Browallia New"/>
          <w:sz w:val="28"/>
          <w:szCs w:val="28"/>
          <w:cs/>
        </w:rPr>
      </w:pPr>
    </w:p>
    <w:p w14:paraId="225A5E95" w14:textId="71CB2F1F" w:rsidR="00C56C7E" w:rsidRPr="009C0A75"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0A75">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w:t>
      </w:r>
      <w:r w:rsidR="009C0A75">
        <w:rPr>
          <w:rFonts w:ascii="Browallia New" w:hAnsi="Browallia New" w:cs="Browallia New"/>
          <w:sz w:val="28"/>
          <w:szCs w:val="28"/>
          <w:cs/>
        </w:rPr>
        <w:br/>
      </w:r>
      <w:r w:rsidRPr="009C0A75">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00C16F34" w:rsidRPr="00C16F34">
        <w:rPr>
          <w:rFonts w:ascii="Browallia New" w:hAnsi="Browallia New" w:cs="Browallia New"/>
          <w:sz w:val="28"/>
          <w:szCs w:val="28"/>
          <w:lang w:val="en-US"/>
        </w:rPr>
        <w:t>12</w:t>
      </w:r>
      <w:r w:rsidR="00AB3D1F" w:rsidRPr="009C0A75">
        <w:rPr>
          <w:rFonts w:ascii="Browallia New" w:hAnsi="Browallia New" w:cs="Browallia New"/>
          <w:sz w:val="28"/>
          <w:szCs w:val="28"/>
          <w:cs/>
        </w:rPr>
        <w:t xml:space="preserve"> </w:t>
      </w:r>
      <w:r w:rsidRPr="009C0A75">
        <w:rPr>
          <w:rFonts w:ascii="Browallia New" w:hAnsi="Browallia New" w:cs="Browallia New"/>
          <w:sz w:val="28"/>
          <w:szCs w:val="28"/>
          <w:cs/>
        </w:rPr>
        <w:t>เดือน สินทรัพย์ที่มีมูลค่าต่ำประกอบด้วย สัญญา</w:t>
      </w:r>
      <w:r w:rsidR="00E46292" w:rsidRPr="009C0A75">
        <w:rPr>
          <w:rFonts w:ascii="Browallia New" w:hAnsi="Browallia New" w:cs="Browallia New"/>
          <w:sz w:val="28"/>
          <w:szCs w:val="28"/>
          <w:cs/>
        </w:rPr>
        <w:t>เ</w:t>
      </w:r>
      <w:r w:rsidR="0088301C" w:rsidRPr="009C0A75">
        <w:rPr>
          <w:rFonts w:ascii="Browallia New" w:hAnsi="Browallia New" w:cs="Browallia New"/>
          <w:sz w:val="28"/>
          <w:szCs w:val="28"/>
          <w:cs/>
        </w:rPr>
        <w:t>ช่า</w:t>
      </w:r>
      <w:r w:rsidRPr="009C0A75">
        <w:rPr>
          <w:rFonts w:ascii="Browallia New" w:hAnsi="Browallia New" w:cs="Browallia New"/>
          <w:sz w:val="28"/>
          <w:szCs w:val="28"/>
          <w:cs/>
        </w:rPr>
        <w:t>อุปกรณ์สำนักงานขนาดเล็ก</w:t>
      </w:r>
    </w:p>
    <w:p w14:paraId="7FEB2E0D" w14:textId="33519F05" w:rsidR="00C56C7E" w:rsidRPr="00C07995"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p>
    <w:p w14:paraId="1F208EEB" w14:textId="77777777" w:rsidR="00023A58" w:rsidRPr="009C0A7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0A75">
        <w:rPr>
          <w:rFonts w:ascii="Browallia New" w:hAnsi="Browallia New" w:cs="Browallia New"/>
          <w:i/>
          <w:sz w:val="28"/>
          <w:szCs w:val="28"/>
          <w:u w:val="single"/>
          <w:cs/>
        </w:rPr>
        <w:t xml:space="preserve">สัญญาเช่า </w:t>
      </w:r>
      <w:r w:rsidRPr="009C0A75">
        <w:rPr>
          <w:rFonts w:ascii="Browallia New" w:hAnsi="Browallia New" w:cs="Browallia New"/>
          <w:i/>
          <w:sz w:val="28"/>
          <w:szCs w:val="28"/>
          <w:u w:val="single"/>
        </w:rPr>
        <w:t>-</w:t>
      </w:r>
      <w:r w:rsidRPr="009C0A75">
        <w:rPr>
          <w:rFonts w:ascii="Browallia New" w:hAnsi="Browallia New" w:cs="Browallia New"/>
          <w:i/>
          <w:sz w:val="28"/>
          <w:szCs w:val="28"/>
          <w:u w:val="single"/>
          <w:cs/>
        </w:rPr>
        <w:t xml:space="preserve"> กรณีที่กลุ่มบริษัทเป็นผู้เช่า</w:t>
      </w:r>
    </w:p>
    <w:p w14:paraId="3F178365" w14:textId="77777777" w:rsidR="00023A58" w:rsidRPr="009C0A7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0A75">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418921C" w14:textId="77777777" w:rsidR="00023A58" w:rsidRPr="00C0799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DA9FC89" w14:textId="77777777" w:rsidR="00023A58" w:rsidRPr="009C0A7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0A75">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3D49EEBC" w14:textId="77777777" w:rsidR="00023A58" w:rsidRPr="00C0799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8586967" w14:textId="77777777" w:rsidR="00023A58" w:rsidRPr="009C0A7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0A75">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2D07CB8" w14:textId="369A2863" w:rsidR="00023A58" w:rsidRPr="00C0799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34D72B1" w14:textId="77777777" w:rsidR="00023A58" w:rsidRPr="00F13B0A"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6D35AD97" w14:textId="77777777" w:rsidR="00023A58" w:rsidRPr="00BF0D66" w:rsidRDefault="00023A58" w:rsidP="00023A58">
      <w:pPr>
        <w:pStyle w:val="BodyText2"/>
        <w:tabs>
          <w:tab w:val="clear" w:pos="540"/>
        </w:tabs>
        <w:spacing w:line="240" w:lineRule="auto"/>
        <w:ind w:left="450" w:right="47"/>
        <w:jc w:val="thaiDistribute"/>
        <w:rPr>
          <w:rFonts w:ascii="Browallia New" w:hAnsi="Browallia New" w:cs="Browallia New"/>
          <w:sz w:val="20"/>
        </w:rPr>
      </w:pPr>
    </w:p>
    <w:p w14:paraId="3F516A06" w14:textId="77777777" w:rsidR="00023A58" w:rsidRPr="00C716FB"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315D3EDF" w14:textId="77777777" w:rsidR="00023A58" w:rsidRPr="00C07995"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p>
    <w:p w14:paraId="6141D0EB" w14:textId="4070F98F" w:rsidR="00023A58" w:rsidRPr="00C716FB"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w:t>
      </w:r>
      <w:r w:rsidR="00274895">
        <w:rPr>
          <w:rFonts w:ascii="Browallia New" w:hAnsi="Browallia New" w:cs="Browallia New"/>
          <w:sz w:val="28"/>
          <w:szCs w:val="28"/>
          <w:cs/>
        </w:rPr>
        <w:br/>
      </w:r>
      <w:r w:rsidRPr="00C716FB">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Pr="00C716FB">
        <w:rPr>
          <w:rFonts w:ascii="Browallia New" w:hAnsi="Browallia New" w:cs="Browallia New"/>
          <w:sz w:val="28"/>
          <w:szCs w:val="28"/>
        </w:rPr>
        <w:t xml:space="preserve">12 </w:t>
      </w:r>
      <w:r w:rsidRPr="00C716FB">
        <w:rPr>
          <w:rFonts w:ascii="Browallia New" w:hAnsi="Browallia New" w:cs="Browallia New"/>
          <w:sz w:val="28"/>
          <w:szCs w:val="28"/>
          <w:cs/>
        </w:rPr>
        <w:t>เดือน สินทรัพย์ที่มีมูลค่าต่ำประกอบด้วย สัญญาเช่าอุปกรณ์สำนักงานขนาดเล็ก</w:t>
      </w:r>
    </w:p>
    <w:p w14:paraId="52737B64" w14:textId="77777777" w:rsidR="00023A58" w:rsidRPr="00C07995" w:rsidRDefault="00023A58" w:rsidP="00E84329">
      <w:pPr>
        <w:pStyle w:val="BodyText2"/>
        <w:tabs>
          <w:tab w:val="clear" w:pos="540"/>
        </w:tabs>
        <w:spacing w:line="240" w:lineRule="auto"/>
        <w:ind w:left="450" w:right="47"/>
        <w:jc w:val="thaiDistribute"/>
        <w:rPr>
          <w:rFonts w:ascii="Browallia New" w:hAnsi="Browallia New" w:cs="Browallia New"/>
          <w:sz w:val="28"/>
          <w:szCs w:val="28"/>
          <w:lang w:val="en-US"/>
        </w:rPr>
      </w:pPr>
    </w:p>
    <w:p w14:paraId="693D0696" w14:textId="77777777" w:rsidR="00606BA3" w:rsidRDefault="0060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r>
        <w:rPr>
          <w:rFonts w:ascii="Browallia New" w:hAnsi="Browallia New" w:cs="Browallia New"/>
          <w:sz w:val="28"/>
          <w:szCs w:val="28"/>
          <w:u w:val="single"/>
          <w:cs/>
        </w:rPr>
        <w:br w:type="page"/>
      </w:r>
    </w:p>
    <w:p w14:paraId="7C52A433" w14:textId="5B3DB45C" w:rsidR="00C56C7E" w:rsidRPr="00C716FB" w:rsidRDefault="00C56C7E" w:rsidP="00E84329">
      <w:pPr>
        <w:pStyle w:val="BodyText2"/>
        <w:tabs>
          <w:tab w:val="clear" w:pos="540"/>
        </w:tabs>
        <w:spacing w:line="240" w:lineRule="auto"/>
        <w:ind w:left="450" w:right="47"/>
        <w:jc w:val="thaiDistribute"/>
        <w:rPr>
          <w:rFonts w:ascii="Browallia New" w:hAnsi="Browallia New" w:cs="Browallia New"/>
          <w:sz w:val="28"/>
          <w:szCs w:val="28"/>
          <w:u w:val="single"/>
        </w:rPr>
      </w:pPr>
      <w:r w:rsidRPr="00C716FB">
        <w:rPr>
          <w:rFonts w:ascii="Browallia New" w:hAnsi="Browallia New" w:cs="Browallia New"/>
          <w:sz w:val="28"/>
          <w:szCs w:val="28"/>
          <w:u w:val="single"/>
          <w:cs/>
        </w:rPr>
        <w:lastRenderedPageBreak/>
        <w:t xml:space="preserve">สัญญาเช่า </w:t>
      </w:r>
      <w:r w:rsidR="008E4E90" w:rsidRPr="00C716FB">
        <w:rPr>
          <w:rFonts w:ascii="Browallia New" w:hAnsi="Browallia New" w:cs="Browallia New"/>
          <w:sz w:val="28"/>
          <w:szCs w:val="28"/>
          <w:u w:val="single"/>
        </w:rPr>
        <w:t>-</w:t>
      </w:r>
      <w:r w:rsidRPr="00C716FB">
        <w:rPr>
          <w:rFonts w:ascii="Browallia New" w:hAnsi="Browallia New" w:cs="Browallia New"/>
          <w:sz w:val="28"/>
          <w:szCs w:val="28"/>
          <w:u w:val="single"/>
          <w:cs/>
        </w:rPr>
        <w:t xml:space="preserve"> กรณีที่กลุ่มบริษัทเป็นผู้ให้เช่า</w:t>
      </w:r>
    </w:p>
    <w:p w14:paraId="7A98FCFA" w14:textId="1675149A" w:rsidR="00C56C7E" w:rsidRPr="00C716FB"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กลุ่มบริษัทเป็นผู้ให้เช่ากลุ่มบริษัท จะพิจารณา ณ วันเริ่มต้นของสัญญาเช่าว่าได้โอน</w:t>
      </w:r>
      <w:r w:rsidR="002151D5" w:rsidRPr="00C716FB">
        <w:rPr>
          <w:rFonts w:ascii="Browallia New" w:hAnsi="Browallia New" w:cs="Browallia New"/>
          <w:sz w:val="28"/>
          <w:szCs w:val="28"/>
          <w:cs/>
        </w:rPr>
        <w:t>อำนาจควบคุม</w:t>
      </w:r>
      <w:r w:rsidR="00FC3C61" w:rsidRPr="00C716FB">
        <w:rPr>
          <w:rFonts w:ascii="Browallia New" w:hAnsi="Browallia New" w:cs="Browallia New"/>
          <w:sz w:val="28"/>
          <w:szCs w:val="28"/>
          <w:cs/>
        </w:rPr>
        <w:t>ในสินทรัพย์</w:t>
      </w:r>
      <w:r w:rsidRPr="00C716FB">
        <w:rPr>
          <w:rFonts w:ascii="Browallia New" w:hAnsi="Browallia New" w:cs="Browallia New"/>
          <w:sz w:val="28"/>
          <w:szCs w:val="28"/>
          <w:cs/>
        </w:rPr>
        <w:t>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14:paraId="5D7162E8" w14:textId="77777777" w:rsidR="00046063" w:rsidRPr="00E10B84" w:rsidRDefault="00046063" w:rsidP="00E84329">
      <w:pPr>
        <w:pStyle w:val="BodyText2"/>
        <w:tabs>
          <w:tab w:val="clear" w:pos="540"/>
        </w:tabs>
        <w:spacing w:line="240" w:lineRule="auto"/>
        <w:ind w:left="450" w:right="47"/>
        <w:jc w:val="thaiDistribute"/>
        <w:rPr>
          <w:rFonts w:ascii="Browallia New" w:hAnsi="Browallia New" w:cs="Browallia New"/>
          <w:sz w:val="24"/>
          <w:szCs w:val="24"/>
        </w:rPr>
      </w:pPr>
    </w:p>
    <w:p w14:paraId="315978F6" w14:textId="2301DC8B" w:rsidR="00C56C7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w:t>
      </w:r>
      <w:r w:rsidR="003B63ED" w:rsidRPr="00C716FB">
        <w:rPr>
          <w:rFonts w:ascii="Browallia New" w:hAnsi="Browallia New" w:cs="Browallia New" w:hint="cs"/>
          <w:sz w:val="28"/>
          <w:szCs w:val="28"/>
          <w:cs/>
        </w:rPr>
        <w:t>น</w:t>
      </w:r>
      <w:r w:rsidRPr="00C716FB">
        <w:rPr>
          <w:rFonts w:ascii="Browallia New" w:hAnsi="Browallia New" w:cs="Browallia New"/>
          <w:sz w:val="28"/>
          <w:szCs w:val="28"/>
          <w:cs/>
        </w:rPr>
        <w:t>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1976917F" w14:textId="77777777" w:rsidR="00C716FB" w:rsidRPr="00E10B84" w:rsidRDefault="00C716FB" w:rsidP="00E84329">
      <w:pPr>
        <w:pStyle w:val="BodyText2"/>
        <w:tabs>
          <w:tab w:val="clear" w:pos="540"/>
        </w:tabs>
        <w:spacing w:line="240" w:lineRule="auto"/>
        <w:ind w:left="450" w:right="47"/>
        <w:jc w:val="thaiDistribute"/>
        <w:rPr>
          <w:rFonts w:ascii="Browallia New" w:hAnsi="Browallia New" w:cs="Browallia New"/>
          <w:sz w:val="24"/>
          <w:szCs w:val="24"/>
        </w:rPr>
      </w:pPr>
    </w:p>
    <w:p w14:paraId="2547AC32" w14:textId="6A270FCD" w:rsidR="00CF5E8B" w:rsidRPr="00C716FB"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กลุ่มบริษัทรับรู้ค่าเช่าที่ได้รับจากสัญญาเช่าดำเนินงานเป็นรายได้ค่าเช่าด้วยวิธีเส้นตรงตลอดอายุสัญญาเช่า 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w:t>
      </w:r>
      <w:r w:rsidR="00C25010" w:rsidRPr="00C716FB">
        <w:rPr>
          <w:rFonts w:ascii="Browallia New" w:hAnsi="Browallia New" w:cs="Browallia New" w:hint="cs"/>
          <w:sz w:val="28"/>
          <w:szCs w:val="28"/>
          <w:cs/>
        </w:rPr>
        <w:t>หรือ</w:t>
      </w:r>
      <w:r w:rsidR="00516BC2" w:rsidRPr="00C716FB">
        <w:rPr>
          <w:rFonts w:ascii="Browallia New" w:hAnsi="Browallia New" w:cs="Browallia New"/>
          <w:sz w:val="28"/>
          <w:szCs w:val="28"/>
          <w:cs/>
        </w:rPr>
        <w:t>อสังหาริมทรัพย์เพื่อการลงทุน</w:t>
      </w:r>
      <w:r w:rsidRPr="00C716FB">
        <w:rPr>
          <w:rFonts w:ascii="Browallia New" w:hAnsi="Browallia New" w:cs="Browallia New"/>
          <w:sz w:val="28"/>
          <w:szCs w:val="28"/>
          <w:cs/>
        </w:rPr>
        <w:t xml:space="preserve">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5796E6E4" w14:textId="678FFF49" w:rsidR="00CD37F0" w:rsidRPr="00E10B84" w:rsidRDefault="00CD37F0" w:rsidP="00FF5B8B">
      <w:pPr>
        <w:pStyle w:val="BodyText2"/>
        <w:tabs>
          <w:tab w:val="clear" w:pos="540"/>
        </w:tabs>
        <w:spacing w:line="240" w:lineRule="auto"/>
        <w:ind w:left="450" w:right="47"/>
        <w:jc w:val="thaiDistribute"/>
        <w:rPr>
          <w:rFonts w:ascii="Browallia New" w:hAnsi="Browallia New" w:cs="Browallia New"/>
          <w:sz w:val="24"/>
          <w:szCs w:val="24"/>
          <w:lang w:val="en-US"/>
        </w:rPr>
      </w:pPr>
    </w:p>
    <w:p w14:paraId="7354E75F" w14:textId="6E2F9359" w:rsidR="00D70910" w:rsidRPr="00C716FB" w:rsidRDefault="00711043" w:rsidP="00FF5B8B">
      <w:pPr>
        <w:pStyle w:val="BodyText2"/>
        <w:tabs>
          <w:tab w:val="clear" w:pos="540"/>
        </w:tabs>
        <w:spacing w:line="240" w:lineRule="auto"/>
        <w:ind w:left="450" w:right="47"/>
        <w:jc w:val="thaiDistribute"/>
        <w:rPr>
          <w:rFonts w:ascii="Browallia New" w:hAnsi="Browallia New" w:cs="Browallia New"/>
          <w:sz w:val="28"/>
          <w:szCs w:val="28"/>
          <w:u w:val="single"/>
        </w:rPr>
      </w:pPr>
      <w:r w:rsidRPr="00C716FB">
        <w:rPr>
          <w:rFonts w:ascii="Browallia New" w:hAnsi="Browallia New" w:cs="Browallia New"/>
          <w:sz w:val="28"/>
          <w:szCs w:val="28"/>
          <w:u w:val="single"/>
          <w:cs/>
        </w:rPr>
        <w:t>สินทรัพย์ไม่มีตัวตน</w:t>
      </w:r>
    </w:p>
    <w:p w14:paraId="1B3D173B" w14:textId="77777777" w:rsidR="00F73474" w:rsidRPr="00C716FB" w:rsidRDefault="00F73474" w:rsidP="00FF5B8B">
      <w:pPr>
        <w:pStyle w:val="BodyText2"/>
        <w:tabs>
          <w:tab w:val="clear" w:pos="540"/>
        </w:tabs>
        <w:spacing w:line="240" w:lineRule="auto"/>
        <w:ind w:left="450" w:right="47"/>
        <w:jc w:val="thaiDistribute"/>
        <w:rPr>
          <w:rFonts w:ascii="Browallia New" w:hAnsi="Browallia New" w:cs="Browallia New"/>
          <w:i/>
          <w:iCs/>
          <w:sz w:val="28"/>
          <w:szCs w:val="28"/>
        </w:rPr>
      </w:pPr>
      <w:bookmarkStart w:id="2" w:name="OLE_LINK7"/>
      <w:bookmarkStart w:id="3" w:name="OLE_LINK8"/>
      <w:r w:rsidRPr="00C716FB">
        <w:rPr>
          <w:rFonts w:ascii="Browallia New" w:hAnsi="Browallia New" w:cs="Browallia New"/>
          <w:i/>
          <w:iCs/>
          <w:sz w:val="28"/>
          <w:szCs w:val="28"/>
          <w:cs/>
        </w:rPr>
        <w:t>ค่าความนิยม</w:t>
      </w:r>
    </w:p>
    <w:p w14:paraId="11B105AF" w14:textId="29DC8E35" w:rsidR="00F73474" w:rsidRPr="00C716FB" w:rsidRDefault="00F73474" w:rsidP="00FF5B8B">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ค่าความนิยมจากการรวมธุรกิจ</w:t>
      </w:r>
      <w:r w:rsidR="00F46B29" w:rsidRPr="00C716FB">
        <w:rPr>
          <w:rFonts w:ascii="Browallia New" w:hAnsi="Browallia New" w:cs="Browallia New"/>
          <w:sz w:val="28"/>
          <w:szCs w:val="28"/>
        </w:rPr>
        <w:t xml:space="preserve"> </w:t>
      </w:r>
      <w:r w:rsidRPr="00C716FB">
        <w:rPr>
          <w:rFonts w:ascii="Browallia New" w:hAnsi="Browallia New" w:cs="Browallia New"/>
          <w:sz w:val="28"/>
          <w:szCs w:val="28"/>
          <w:cs/>
        </w:rPr>
        <w:t>ได้แก่ต้นทุนการได้มาซึ่งเงินลงทุนที่สูงกว่ามูลค่ายุติธรรมของสินทรัพย์สุทธิของหุ้นที่ซื้อโดยบริษัท</w:t>
      </w:r>
      <w:r w:rsidR="004E449D" w:rsidRPr="00C716FB">
        <w:rPr>
          <w:rFonts w:ascii="Browallia New" w:hAnsi="Browallia New" w:cs="Browallia New" w:hint="cs"/>
          <w:sz w:val="28"/>
          <w:szCs w:val="28"/>
          <w:cs/>
        </w:rPr>
        <w:t>ย่อย</w:t>
      </w:r>
      <w:r w:rsidR="00F46B29" w:rsidRPr="00C716FB">
        <w:rPr>
          <w:rFonts w:ascii="Browallia New" w:hAnsi="Browallia New" w:cs="Browallia New"/>
          <w:sz w:val="28"/>
          <w:szCs w:val="28"/>
        </w:rPr>
        <w:t xml:space="preserve"> </w:t>
      </w:r>
      <w:r w:rsidRPr="00C716FB">
        <w:rPr>
          <w:rFonts w:ascii="Browallia New" w:hAnsi="Browallia New" w:cs="Browallia New"/>
          <w:sz w:val="28"/>
          <w:szCs w:val="28"/>
          <w:cs/>
        </w:rPr>
        <w:t>ค่าความนิยม</w:t>
      </w:r>
      <w:r w:rsidR="00F46B29" w:rsidRPr="00C716FB">
        <w:rPr>
          <w:rFonts w:ascii="Browallia New" w:hAnsi="Browallia New" w:cs="Browallia New"/>
          <w:sz w:val="28"/>
          <w:szCs w:val="28"/>
        </w:rPr>
        <w:t xml:space="preserve"> </w:t>
      </w:r>
      <w:r w:rsidRPr="00C716FB">
        <w:rPr>
          <w:rFonts w:ascii="Browallia New" w:hAnsi="Browallia New" w:cs="Browallia New"/>
          <w:sz w:val="28"/>
          <w:szCs w:val="28"/>
          <w:cs/>
        </w:rPr>
        <w:t>แสดงด้วยราคาทุนหักค่าเผื่อการด้อยค่า</w:t>
      </w:r>
      <w:r w:rsidR="00F46B29" w:rsidRPr="00C716FB">
        <w:rPr>
          <w:rFonts w:ascii="Browallia New" w:hAnsi="Browallia New" w:cs="Browallia New"/>
          <w:sz w:val="28"/>
          <w:szCs w:val="28"/>
        </w:rPr>
        <w:t xml:space="preserve"> </w:t>
      </w:r>
      <w:r w:rsidRPr="00C716FB">
        <w:rPr>
          <w:rFonts w:ascii="Browallia New" w:hAnsi="Browallia New" w:cs="Browallia New"/>
          <w:sz w:val="28"/>
          <w:szCs w:val="28"/>
          <w:cs/>
        </w:rPr>
        <w:t>บริษัท</w:t>
      </w:r>
      <w:r w:rsidR="004E449D" w:rsidRPr="00C716FB">
        <w:rPr>
          <w:rFonts w:ascii="Browallia New" w:hAnsi="Browallia New" w:cs="Browallia New" w:hint="cs"/>
          <w:sz w:val="28"/>
          <w:szCs w:val="28"/>
          <w:cs/>
        </w:rPr>
        <w:t>ย่อย</w:t>
      </w:r>
      <w:r w:rsidRPr="00C716FB">
        <w:rPr>
          <w:rFonts w:ascii="Browallia New" w:hAnsi="Browallia New" w:cs="Browallia New"/>
          <w:sz w:val="28"/>
          <w:szCs w:val="28"/>
          <w:cs/>
        </w:rPr>
        <w:t>ทดสอบการด้อยค่าของค่าความนิยมทุกปี</w:t>
      </w:r>
      <w:r w:rsidR="00F46B29" w:rsidRPr="00C716FB">
        <w:rPr>
          <w:rFonts w:ascii="Browallia New" w:hAnsi="Browallia New" w:cs="Browallia New"/>
          <w:sz w:val="28"/>
          <w:szCs w:val="28"/>
        </w:rPr>
        <w:t xml:space="preserve"> </w:t>
      </w:r>
      <w:r w:rsidRPr="00C716FB">
        <w:rPr>
          <w:rFonts w:ascii="Browallia New" w:hAnsi="Browallia New" w:cs="Browallia New"/>
          <w:sz w:val="28"/>
          <w:szCs w:val="28"/>
          <w:cs/>
        </w:rPr>
        <w:t>และเมื่อใดก็ตามที่มีข้อบ่งชี้ของการด้อยค่าเกิดขึ้น</w:t>
      </w:r>
    </w:p>
    <w:p w14:paraId="71680EEE" w14:textId="77777777" w:rsidR="009856D5" w:rsidRPr="00C716FB" w:rsidRDefault="00985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7DB4BA0A" w14:textId="38706B29" w:rsidR="004D2539" w:rsidRPr="00C716FB" w:rsidRDefault="002A4BA2" w:rsidP="00FF5B8B">
      <w:pPr>
        <w:pStyle w:val="BodyText2"/>
        <w:tabs>
          <w:tab w:val="clear" w:pos="540"/>
        </w:tabs>
        <w:spacing w:line="240" w:lineRule="auto"/>
        <w:ind w:left="450" w:right="47"/>
        <w:jc w:val="thaiDistribute"/>
        <w:rPr>
          <w:rFonts w:ascii="Browallia New" w:hAnsi="Browallia New" w:cs="Browallia New"/>
          <w:i/>
          <w:iCs/>
          <w:sz w:val="28"/>
          <w:szCs w:val="28"/>
        </w:rPr>
      </w:pPr>
      <w:r w:rsidRPr="00C716FB">
        <w:rPr>
          <w:rFonts w:ascii="Browallia New" w:hAnsi="Browallia New" w:cs="Browallia New" w:hint="cs"/>
          <w:i/>
          <w:iCs/>
          <w:sz w:val="28"/>
          <w:szCs w:val="28"/>
          <w:cs/>
        </w:rPr>
        <w:t>รายชื่อลูกค้า</w:t>
      </w:r>
    </w:p>
    <w:p w14:paraId="7F94573E" w14:textId="226458F6" w:rsidR="003C52D6" w:rsidRPr="00EE5369" w:rsidRDefault="002A4BA2" w:rsidP="003C52D6">
      <w:pPr>
        <w:pStyle w:val="BodyText2"/>
        <w:tabs>
          <w:tab w:val="clear" w:pos="540"/>
        </w:tabs>
        <w:spacing w:line="240" w:lineRule="auto"/>
        <w:ind w:left="450" w:right="47"/>
        <w:jc w:val="thaiDistribute"/>
        <w:rPr>
          <w:rFonts w:ascii="Browallia New" w:hAnsi="Browallia New" w:cs="Browallia New"/>
          <w:sz w:val="28"/>
          <w:szCs w:val="28"/>
          <w:cs/>
        </w:rPr>
      </w:pPr>
      <w:r w:rsidRPr="00C716FB">
        <w:rPr>
          <w:rFonts w:ascii="Browallia New" w:hAnsi="Browallia New" w:cs="Browallia New"/>
          <w:sz w:val="28"/>
          <w:szCs w:val="28"/>
          <w:cs/>
        </w:rPr>
        <w:t>รายชื่อลูกค้า</w:t>
      </w:r>
      <w:r w:rsidR="004D2539" w:rsidRPr="00C716FB">
        <w:rPr>
          <w:rFonts w:ascii="Browallia New" w:hAnsi="Browallia New" w:cs="Browallia New"/>
          <w:sz w:val="28"/>
          <w:szCs w:val="28"/>
          <w:cs/>
        </w:rPr>
        <w:t>เป็นค่าสิทธิที่บริษัทย่อยจ่ายป้ายโฆษณาและลงโฆษณาตามระยะเวลาที่กำหนดในสัญญา</w:t>
      </w:r>
      <w:r w:rsidR="00F46B29" w:rsidRPr="00C716FB">
        <w:rPr>
          <w:rFonts w:ascii="Browallia New" w:hAnsi="Browallia New" w:cs="Browallia New"/>
          <w:sz w:val="28"/>
          <w:szCs w:val="28"/>
        </w:rPr>
        <w:t xml:space="preserve"> </w:t>
      </w:r>
      <w:r w:rsidR="00735472" w:rsidRPr="00C716FB">
        <w:rPr>
          <w:rFonts w:ascii="Browallia New" w:hAnsi="Browallia New" w:cs="Browallia New" w:hint="cs"/>
          <w:sz w:val="28"/>
          <w:szCs w:val="28"/>
          <w:cs/>
        </w:rPr>
        <w:t>ซึ่ง</w:t>
      </w:r>
      <w:r w:rsidR="003C52D6" w:rsidRPr="00C716FB">
        <w:rPr>
          <w:rFonts w:ascii="Browallia New" w:hAnsi="Browallia New" w:cs="Browallia New"/>
          <w:sz w:val="28"/>
          <w:szCs w:val="28"/>
          <w:cs/>
        </w:rPr>
        <w:t>แสดงในราคาทุ</w:t>
      </w:r>
      <w:r w:rsidR="003C52D6" w:rsidRPr="00EE5369">
        <w:rPr>
          <w:rFonts w:ascii="Browallia New" w:hAnsi="Browallia New" w:cs="Browallia New"/>
          <w:sz w:val="28"/>
          <w:szCs w:val="28"/>
          <w:cs/>
        </w:rPr>
        <w:t>น</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หักค่าตัดจำหน่ายสะสมและขาดทุนจากการด้อยค่า</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(ถ้ามี)</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ค่าตัดจำหน่ายบันทึกเป็นค่าใช้จ่ายในงบกำไรขาดทุน</w:t>
      </w:r>
      <w:r w:rsidR="003C52D6" w:rsidRPr="00F46B29">
        <w:rPr>
          <w:rFonts w:ascii="Browallia New" w:hAnsi="Browallia New" w:cs="Browallia New"/>
          <w:sz w:val="28"/>
          <w:szCs w:val="28"/>
        </w:rPr>
        <w:t xml:space="preserve"> </w:t>
      </w:r>
      <w:r w:rsidR="003C52D6" w:rsidRPr="00EE5369">
        <w:rPr>
          <w:rFonts w:ascii="Browallia New" w:hAnsi="Browallia New" w:cs="Browallia New"/>
          <w:sz w:val="28"/>
          <w:szCs w:val="28"/>
          <w:cs/>
        </w:rPr>
        <w:t>โดยจะถูกตัดจำหน่ายเป็นค่าใช้จ่ายตามอายุสัญญาเป็นเวลา</w:t>
      </w:r>
      <w:r w:rsidR="003C52D6">
        <w:rPr>
          <w:rFonts w:ascii="Browallia New" w:hAnsi="Browallia New" w:cs="Browallia New" w:hint="cs"/>
          <w:sz w:val="28"/>
          <w:szCs w:val="28"/>
          <w:cs/>
        </w:rPr>
        <w:t xml:space="preserve"> </w:t>
      </w:r>
      <w:r w:rsidR="003C52D6" w:rsidRPr="00FF5B8B">
        <w:rPr>
          <w:rFonts w:ascii="Browallia New" w:hAnsi="Browallia New" w:cs="Browallia New"/>
          <w:sz w:val="28"/>
          <w:szCs w:val="28"/>
        </w:rPr>
        <w:t xml:space="preserve">10 </w:t>
      </w:r>
      <w:r w:rsidR="003C52D6" w:rsidRPr="00EE5369">
        <w:rPr>
          <w:rFonts w:ascii="Browallia New" w:hAnsi="Browallia New" w:cs="Browallia New"/>
          <w:sz w:val="28"/>
          <w:szCs w:val="28"/>
          <w:cs/>
        </w:rPr>
        <w:t>ปี</w:t>
      </w:r>
    </w:p>
    <w:p w14:paraId="40CE2724" w14:textId="644EB1B2" w:rsidR="00781DB0" w:rsidRPr="00E10B84" w:rsidRDefault="0078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cs/>
          <w:lang w:val="th-TH"/>
        </w:rPr>
      </w:pPr>
    </w:p>
    <w:p w14:paraId="67FEFCBD" w14:textId="7D37B936" w:rsidR="000A248E" w:rsidRPr="00EE5369" w:rsidRDefault="000A248E"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i/>
          <w:iCs/>
          <w:sz w:val="28"/>
          <w:szCs w:val="28"/>
        </w:rPr>
      </w:pPr>
      <w:r w:rsidRPr="00EE5369">
        <w:rPr>
          <w:rFonts w:ascii="Browallia New" w:hAnsi="Browallia New" w:cs="Browallia New"/>
          <w:i/>
          <w:iCs/>
          <w:sz w:val="28"/>
          <w:szCs w:val="28"/>
          <w:cs/>
        </w:rPr>
        <w:t>โปรแกรมคอมพิวเตอร์</w:t>
      </w:r>
    </w:p>
    <w:p w14:paraId="2A3B4D71" w14:textId="4922AD47" w:rsidR="000A248E" w:rsidRPr="00EE5369" w:rsidRDefault="000A248E" w:rsidP="00FF5B8B">
      <w:pPr>
        <w:pStyle w:val="BodyText2"/>
        <w:tabs>
          <w:tab w:val="clear" w:pos="540"/>
        </w:tabs>
        <w:spacing w:line="240" w:lineRule="auto"/>
        <w:ind w:left="450" w:right="47"/>
        <w:jc w:val="thaiDistribute"/>
        <w:rPr>
          <w:rFonts w:ascii="Browallia New" w:hAnsi="Browallia New" w:cs="Browallia New"/>
          <w:sz w:val="28"/>
          <w:szCs w:val="28"/>
        </w:rPr>
      </w:pPr>
      <w:r w:rsidRPr="00EE5369">
        <w:rPr>
          <w:rFonts w:ascii="Browallia New" w:hAnsi="Browallia New" w:cs="Browallia New"/>
          <w:sz w:val="28"/>
          <w:szCs w:val="28"/>
          <w:cs/>
        </w:rPr>
        <w:t>โปรแกรมคอมพิวเตอร์ซึ่งมีอายุการใช้งานจำกัด</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แสดงในราคาทุน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หักค่าตัดจำหน่ายสะสมและขาดทุนจากการ</w:t>
      </w:r>
      <w:r w:rsidR="00274895">
        <w:rPr>
          <w:rFonts w:ascii="Browallia New" w:hAnsi="Browallia New" w:cs="Browallia New"/>
          <w:sz w:val="28"/>
          <w:szCs w:val="28"/>
          <w:cs/>
        </w:rPr>
        <w:br/>
      </w:r>
      <w:r w:rsidRPr="00EE5369">
        <w:rPr>
          <w:rFonts w:ascii="Browallia New" w:hAnsi="Browallia New" w:cs="Browallia New"/>
          <w:sz w:val="28"/>
          <w:szCs w:val="28"/>
          <w:cs/>
        </w:rPr>
        <w:t>ด้อยค่า</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(ถ้ามี)</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ค่าตัดจำหน่ายบันทึกเป็นค่าใช้จ่ายในงบกำไรขาดทุน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คำนวณโดยวิธีเส้นตรงตามเกณฑ์ระยะเวลาที่คาดว่าจะได้รับประโยชน์เชิงเศรษฐกิจเป็นเวลา</w:t>
      </w:r>
      <w:r w:rsidR="00F46B29" w:rsidRPr="00F46B29">
        <w:rPr>
          <w:rFonts w:ascii="Browallia New" w:hAnsi="Browallia New" w:cs="Browallia New"/>
          <w:sz w:val="28"/>
          <w:szCs w:val="28"/>
        </w:rPr>
        <w:t xml:space="preserve"> </w:t>
      </w:r>
      <w:r w:rsidR="005E11A7" w:rsidRPr="00EE5369">
        <w:rPr>
          <w:rFonts w:ascii="Browallia New" w:hAnsi="Browallia New" w:cs="Browallia New"/>
          <w:sz w:val="28"/>
          <w:szCs w:val="28"/>
        </w:rPr>
        <w:t>10</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ปี</w:t>
      </w:r>
    </w:p>
    <w:p w14:paraId="6FC90893" w14:textId="22F09274" w:rsidR="00AE13EF" w:rsidRPr="00E10B84" w:rsidRDefault="00AE1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lang w:val="th-TH"/>
        </w:rPr>
      </w:pPr>
    </w:p>
    <w:p w14:paraId="4F286E1C" w14:textId="65079AC3" w:rsidR="00CF09D7" w:rsidRPr="00EE5369" w:rsidRDefault="00CF09D7" w:rsidP="00FF5B8B">
      <w:pPr>
        <w:pStyle w:val="BodyText2"/>
        <w:tabs>
          <w:tab w:val="clear" w:pos="540"/>
        </w:tabs>
        <w:spacing w:line="240" w:lineRule="auto"/>
        <w:ind w:left="450" w:right="47"/>
        <w:jc w:val="thaiDistribute"/>
        <w:rPr>
          <w:rFonts w:ascii="Browallia New" w:hAnsi="Browallia New" w:cs="Browallia New"/>
          <w:sz w:val="28"/>
          <w:szCs w:val="28"/>
          <w:u w:val="single"/>
        </w:rPr>
      </w:pPr>
      <w:r w:rsidRPr="00EE5369">
        <w:rPr>
          <w:rFonts w:ascii="Browallia New" w:hAnsi="Browallia New" w:cs="Browallia New" w:hint="cs"/>
          <w:sz w:val="28"/>
          <w:szCs w:val="28"/>
          <w:u w:val="single"/>
          <w:cs/>
        </w:rPr>
        <w:t>อสังหาริม</w:t>
      </w:r>
      <w:r w:rsidRPr="00EE5369">
        <w:rPr>
          <w:rFonts w:ascii="Browallia New" w:hAnsi="Browallia New" w:cs="Browallia New"/>
          <w:sz w:val="28"/>
          <w:szCs w:val="28"/>
          <w:u w:val="single"/>
          <w:cs/>
        </w:rPr>
        <w:t>ทรัพย์</w:t>
      </w:r>
      <w:r w:rsidRPr="00EE5369">
        <w:rPr>
          <w:rFonts w:ascii="Browallia New" w:hAnsi="Browallia New" w:cs="Browallia New" w:hint="cs"/>
          <w:sz w:val="28"/>
          <w:szCs w:val="28"/>
          <w:u w:val="single"/>
          <w:cs/>
        </w:rPr>
        <w:t>เพื่อการลงทุน</w:t>
      </w:r>
    </w:p>
    <w:p w14:paraId="3CB067AB" w14:textId="13B28877" w:rsidR="00E54A8D" w:rsidRPr="00E54A8D" w:rsidRDefault="00903C5C" w:rsidP="00E54A8D">
      <w:pPr>
        <w:pStyle w:val="BodyText2"/>
        <w:tabs>
          <w:tab w:val="clear" w:pos="540"/>
        </w:tabs>
        <w:spacing w:line="240" w:lineRule="auto"/>
        <w:ind w:left="450" w:right="47"/>
        <w:jc w:val="thaiDistribute"/>
        <w:rPr>
          <w:rFonts w:ascii="Browallia New" w:hAnsi="Browallia New" w:cs="Browallia New"/>
          <w:sz w:val="28"/>
          <w:szCs w:val="28"/>
        </w:rPr>
      </w:pPr>
      <w:r>
        <w:rPr>
          <w:rFonts w:ascii="Browallia New" w:hAnsi="Browallia New" w:cs="Browallia New" w:hint="cs"/>
          <w:sz w:val="28"/>
          <w:szCs w:val="28"/>
          <w:cs/>
        </w:rPr>
        <w:t>อสังหาริมทรัพย์เพื่อการลงทุนวัดมูลค่า</w:t>
      </w:r>
      <w:r w:rsidR="001C77FE">
        <w:rPr>
          <w:rFonts w:ascii="Browallia New" w:hAnsi="Browallia New" w:cs="Browallia New" w:hint="cs"/>
          <w:sz w:val="28"/>
          <w:szCs w:val="28"/>
          <w:cs/>
        </w:rPr>
        <w:t>เริ่มแรกด้วยราคาทุน ซ</w:t>
      </w:r>
      <w:r w:rsidR="00C834CA">
        <w:rPr>
          <w:rFonts w:ascii="Browallia New" w:hAnsi="Browallia New" w:cs="Browallia New" w:hint="cs"/>
          <w:sz w:val="28"/>
          <w:szCs w:val="28"/>
          <w:cs/>
        </w:rPr>
        <w:t>ึ่</w:t>
      </w:r>
      <w:r w:rsidR="001C77FE">
        <w:rPr>
          <w:rFonts w:ascii="Browallia New" w:hAnsi="Browallia New" w:cs="Browallia New" w:hint="cs"/>
          <w:sz w:val="28"/>
          <w:szCs w:val="28"/>
          <w:cs/>
        </w:rPr>
        <w:t>งรวมถึงต้นทุนในการทำรายการและแสดงมูลค่าตามราคาทุนหักค่าเสื่อมราคาสะสมและค่าเผื่อการด้อยค่า (ถ้ามี) ค่าเสื่อมราคาของอสังหาริมทรัพย์</w:t>
      </w:r>
      <w:r w:rsidR="00473FAE">
        <w:rPr>
          <w:rFonts w:ascii="Browallia New" w:hAnsi="Browallia New" w:cs="Browallia New" w:hint="cs"/>
          <w:sz w:val="28"/>
          <w:szCs w:val="28"/>
          <w:cs/>
        </w:rPr>
        <w:t xml:space="preserve"> คำนวณโดยวิธีเส้นตรง</w:t>
      </w:r>
      <w:r w:rsidR="00A86468">
        <w:rPr>
          <w:rFonts w:ascii="Browallia New" w:hAnsi="Browallia New" w:cs="Browallia New" w:hint="cs"/>
          <w:sz w:val="28"/>
          <w:szCs w:val="28"/>
          <w:cs/>
        </w:rPr>
        <w:t>ตามเกณฑ์อายุการให้ประโยชน์</w:t>
      </w:r>
      <w:r w:rsidR="00E54A8D">
        <w:rPr>
          <w:rFonts w:ascii="Browallia New" w:hAnsi="Browallia New" w:cs="Browallia New" w:hint="cs"/>
          <w:sz w:val="28"/>
          <w:szCs w:val="28"/>
          <w:cs/>
        </w:rPr>
        <w:t xml:space="preserve">โดยประมาณ </w:t>
      </w:r>
      <w:r w:rsidR="00E54A8D" w:rsidRPr="00CB43B0">
        <w:rPr>
          <w:rFonts w:ascii="Browallia New" w:hAnsi="Browallia New" w:cs="Browallia New"/>
          <w:sz w:val="28"/>
          <w:szCs w:val="28"/>
          <w:lang w:val="en-US"/>
        </w:rPr>
        <w:t xml:space="preserve">20 - 50 </w:t>
      </w:r>
      <w:r w:rsidR="00E54A8D" w:rsidRPr="00CB43B0">
        <w:rPr>
          <w:rFonts w:ascii="Browallia New" w:hAnsi="Browallia New" w:cs="Browallia New"/>
          <w:sz w:val="28"/>
          <w:szCs w:val="28"/>
          <w:cs/>
          <w:lang w:val="en-US"/>
        </w:rPr>
        <w:t>ปี</w:t>
      </w:r>
      <w:r w:rsidR="008B1597">
        <w:rPr>
          <w:rFonts w:ascii="Browallia New" w:hAnsi="Browallia New" w:cs="Browallia New" w:hint="cs"/>
          <w:sz w:val="28"/>
          <w:szCs w:val="28"/>
          <w:cs/>
        </w:rPr>
        <w:t xml:space="preserve"> </w:t>
      </w:r>
      <w:r w:rsidR="00E54A8D">
        <w:rPr>
          <w:rFonts w:ascii="Browallia New" w:hAnsi="Browallia New" w:cs="Browallia New" w:hint="cs"/>
          <w:sz w:val="28"/>
          <w:szCs w:val="28"/>
          <w:cs/>
        </w:rPr>
        <w:t>กลุ่มกิจการไม่มีคิดค่าเสื่อมราคาสำหรับ</w:t>
      </w:r>
      <w:r w:rsidR="00E54A8D" w:rsidRPr="00DF46FF">
        <w:rPr>
          <w:rFonts w:ascii="Browallia New" w:hAnsi="Browallia New" w:cs="Browallia New"/>
          <w:sz w:val="28"/>
          <w:szCs w:val="28"/>
          <w:cs/>
          <w:lang w:val="en-US"/>
        </w:rPr>
        <w:t>ที่ดิน</w:t>
      </w:r>
    </w:p>
    <w:p w14:paraId="2EB1DECC" w14:textId="77777777" w:rsidR="008B1597" w:rsidRDefault="008B1597" w:rsidP="00C32164">
      <w:pPr>
        <w:pStyle w:val="BodyText2"/>
        <w:tabs>
          <w:tab w:val="clear" w:pos="540"/>
        </w:tabs>
        <w:spacing w:line="240" w:lineRule="auto"/>
        <w:ind w:right="47"/>
        <w:jc w:val="thaiDistribute"/>
        <w:rPr>
          <w:rFonts w:ascii="Browallia New" w:hAnsi="Browallia New" w:cs="Browallia New"/>
          <w:sz w:val="28"/>
          <w:szCs w:val="28"/>
        </w:rPr>
      </w:pPr>
    </w:p>
    <w:p w14:paraId="7A1761D9" w14:textId="77777777" w:rsidR="006718C4" w:rsidRDefault="0067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szCs w:val="28"/>
          <w:cs/>
        </w:rPr>
        <w:br w:type="page"/>
      </w:r>
    </w:p>
    <w:p w14:paraId="5D1502E9" w14:textId="2301F9E0" w:rsidR="00CF09D7" w:rsidRDefault="00CF09D7" w:rsidP="00FF5B8B">
      <w:pPr>
        <w:pStyle w:val="BodyText2"/>
        <w:tabs>
          <w:tab w:val="clear" w:pos="540"/>
        </w:tabs>
        <w:spacing w:line="240" w:lineRule="auto"/>
        <w:ind w:left="450" w:right="47"/>
        <w:jc w:val="thaiDistribute"/>
        <w:rPr>
          <w:rFonts w:ascii="Browallia New" w:hAnsi="Browallia New" w:cs="Browallia New"/>
          <w:sz w:val="28"/>
          <w:szCs w:val="28"/>
        </w:rPr>
      </w:pPr>
      <w:r w:rsidRPr="00EE5369">
        <w:rPr>
          <w:rFonts w:ascii="Browallia New" w:hAnsi="Browallia New" w:cs="Browallia New"/>
          <w:sz w:val="28"/>
          <w:szCs w:val="28"/>
          <w:cs/>
        </w:rPr>
        <w:lastRenderedPageBreak/>
        <w:t>ณ</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วัน</w:t>
      </w:r>
      <w:r w:rsidR="0091112E" w:rsidRPr="00EE5369">
        <w:rPr>
          <w:rFonts w:ascii="Browallia New" w:hAnsi="Browallia New" w:cs="Browallia New" w:hint="cs"/>
          <w:sz w:val="28"/>
          <w:szCs w:val="28"/>
          <w:cs/>
        </w:rPr>
        <w:t>สิ้นปี</w:t>
      </w:r>
      <w:r w:rsidR="00F46B29" w:rsidRPr="00F46B29">
        <w:rPr>
          <w:rFonts w:ascii="Browallia New" w:hAnsi="Browallia New" w:cs="Browallia New"/>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จะประเมินว่ามีข้อบ่งชี้ของสินทรัพย์ว่ามีการด้อยค่าหรือไม่</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หากมีข้อบ่งชี้ว่ามีการด้อยค่า</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จะประมาณมูลค่าที่คาดว่าจะได้รับคืนของสินทรัพย์</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หาก</w:t>
      </w:r>
      <w:r w:rsidR="00B5183E" w:rsidRPr="00EE5369">
        <w:rPr>
          <w:rFonts w:ascii="Browallia New" w:hAnsi="Browallia New" w:cs="Browallia New" w:hint="cs"/>
          <w:sz w:val="28"/>
          <w:szCs w:val="28"/>
          <w:cs/>
        </w:rPr>
        <w:t>มูลค่า</w:t>
      </w:r>
      <w:r w:rsidRPr="00EE5369">
        <w:rPr>
          <w:rFonts w:ascii="Browallia New" w:hAnsi="Browallia New" w:cs="Browallia New"/>
          <w:sz w:val="28"/>
          <w:szCs w:val="28"/>
          <w:cs/>
        </w:rPr>
        <w:t>ตามบัญชีของสินทรัพย์สูงกว่ามูลค่าที่</w:t>
      </w:r>
      <w:r w:rsidR="00274895">
        <w:rPr>
          <w:rFonts w:ascii="Browallia New" w:hAnsi="Browallia New" w:cs="Browallia New"/>
          <w:sz w:val="28"/>
          <w:szCs w:val="28"/>
          <w:cs/>
        </w:rPr>
        <w:br/>
      </w:r>
      <w:r w:rsidRPr="00EE5369">
        <w:rPr>
          <w:rFonts w:ascii="Browallia New" w:hAnsi="Browallia New" w:cs="Browallia New"/>
          <w:sz w:val="28"/>
          <w:szCs w:val="28"/>
          <w:cs/>
        </w:rPr>
        <w:t>คาดว่าจะได้รับคืน</w:t>
      </w:r>
      <w:r w:rsidR="00F46B29" w:rsidRPr="00F46B29">
        <w:rPr>
          <w:rFonts w:ascii="Browallia New" w:hAnsi="Browallia New" w:cs="Browallia New"/>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จะปรับปรุงลดมูลค่าของสินทรัพย์นั้นลดลงให้เท่ากับมูลค่าที่คาดว่าจะได้รับคืน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และรับรู้ผลขาดทุนจากการด้อยค่าของสินทรัพย์ในงบกำไรขาดทุน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มูลค่าที่คาดว่าจะได้รับคืนของสินทรัพย์</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หมายถึงราคาขายสุทธิหรือมูลค่าจากการใช้ของสินทรัพย์นั้นแล้วแต่จำนวนใดจะสูงกว่า</w:t>
      </w:r>
    </w:p>
    <w:p w14:paraId="31DDFD1C" w14:textId="77777777" w:rsidR="009157BB" w:rsidRPr="00DF46FF" w:rsidRDefault="009157BB" w:rsidP="00FF5B8B">
      <w:pPr>
        <w:pStyle w:val="BodyText2"/>
        <w:tabs>
          <w:tab w:val="clear" w:pos="540"/>
        </w:tabs>
        <w:spacing w:line="240" w:lineRule="auto"/>
        <w:ind w:left="450" w:right="47"/>
        <w:jc w:val="thaiDistribute"/>
        <w:rPr>
          <w:rFonts w:ascii="Browallia New" w:hAnsi="Browallia New" w:cs="Browallia New"/>
          <w:sz w:val="28"/>
          <w:szCs w:val="28"/>
          <w:lang w:val="en-US"/>
        </w:rPr>
      </w:pPr>
    </w:p>
    <w:bookmarkEnd w:id="2"/>
    <w:bookmarkEnd w:id="3"/>
    <w:p w14:paraId="28594EEB" w14:textId="77777777"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u w:val="single"/>
          <w:cs/>
        </w:rPr>
      </w:pPr>
      <w:r w:rsidRPr="00894E03">
        <w:rPr>
          <w:rFonts w:ascii="Browallia New" w:hAnsi="Browallia New" w:cs="Browallia New" w:hint="cs"/>
          <w:sz w:val="28"/>
          <w:szCs w:val="28"/>
          <w:u w:val="single"/>
          <w:cs/>
        </w:rPr>
        <w:t>ต้นทุนการขายอสังหาริมทรัพย์</w:t>
      </w:r>
    </w:p>
    <w:p w14:paraId="05356019" w14:textId="7F6B6C01" w:rsidR="00AB345D" w:rsidRPr="00FF5B8B"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FF5B8B">
        <w:rPr>
          <w:rFonts w:ascii="Browallia New" w:hAnsi="Browallia New" w:cs="Browallia New" w:hint="cs"/>
          <w:sz w:val="28"/>
          <w:szCs w:val="28"/>
          <w:cs/>
        </w:rPr>
        <w:t>ต้นทุนการขายอสังหาริมทรัพย์ประกอบด้วยต้นทุนที่ดิน</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ค่าถมดิน</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ค่าออกแบบ</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ค่าสาธารณูปโภค</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ค่าก่อสร้าง</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ต้นทุนการกู้ยืมและค่าใช้จ่ายอื่นที่เกี่ยวข้อง</w:t>
      </w:r>
    </w:p>
    <w:p w14:paraId="6BB44093" w14:textId="77777777"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p>
    <w:p w14:paraId="7D1E28A8" w14:textId="4752CBB2"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FF5B8B">
        <w:rPr>
          <w:rFonts w:ascii="Browallia New" w:hAnsi="Browallia New" w:cs="Browallia New" w:hint="cs"/>
          <w:sz w:val="28"/>
          <w:szCs w:val="28"/>
          <w:cs/>
        </w:rPr>
        <w:t>ในการคำนวณหาต้นทุนขายบ้านพร้อมที่ดินและหน่วยในอา</w:t>
      </w:r>
      <w:r w:rsidR="00BA158C" w:rsidRPr="00FF5B8B">
        <w:rPr>
          <w:rFonts w:ascii="Browallia New" w:hAnsi="Browallia New" w:cs="Browallia New" w:hint="cs"/>
          <w:sz w:val="28"/>
          <w:szCs w:val="28"/>
          <w:cs/>
        </w:rPr>
        <w:t>คารชุดพักอาศัย</w:t>
      </w:r>
      <w:r w:rsidR="00F46B29" w:rsidRPr="00FF5B8B">
        <w:rPr>
          <w:rFonts w:ascii="Browallia New" w:hAnsi="Browallia New" w:cs="Browallia New" w:hint="cs"/>
          <w:sz w:val="28"/>
          <w:szCs w:val="28"/>
        </w:rPr>
        <w:t xml:space="preserve"> </w:t>
      </w:r>
      <w:r w:rsidR="00BA158C" w:rsidRPr="00FF5B8B">
        <w:rPr>
          <w:rFonts w:ascii="Browallia New" w:hAnsi="Browallia New" w:cs="Browallia New" w:hint="cs"/>
          <w:sz w:val="28"/>
          <w:szCs w:val="28"/>
          <w:cs/>
        </w:rPr>
        <w:t>กลุ่มบริษัท</w:t>
      </w:r>
      <w:r w:rsidRPr="00FF5B8B">
        <w:rPr>
          <w:rFonts w:ascii="Browallia New" w:hAnsi="Browallia New" w:cs="Browallia New" w:hint="cs"/>
          <w:sz w:val="28"/>
          <w:szCs w:val="28"/>
          <w:cs/>
        </w:rPr>
        <w:t>ได้ทำการแบ่งสรรต้นทุนการพัฒนา</w:t>
      </w:r>
      <w:r w:rsidRPr="00894E03">
        <w:rPr>
          <w:rFonts w:ascii="Browallia New" w:hAnsi="Browallia New" w:cs="Browallia New" w:hint="cs"/>
          <w:sz w:val="28"/>
          <w:szCs w:val="28"/>
          <w:cs/>
        </w:rPr>
        <w:t>ทั้งหมดที่คาดว่าจะเกิดขึ้น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(โดยคำนึงถึงต้นทุนที่เกิดขึ้นจริงด้วย)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ตามเกณฑ์พื้นที่ที่ขาย</w:t>
      </w:r>
    </w:p>
    <w:p w14:paraId="10AAF86C" w14:textId="1848E2BF" w:rsidR="002F4104" w:rsidRDefault="002F4104" w:rsidP="00FF5B8B">
      <w:pPr>
        <w:pStyle w:val="BodyText2"/>
        <w:tabs>
          <w:tab w:val="clear" w:pos="540"/>
        </w:tabs>
        <w:spacing w:line="240" w:lineRule="auto"/>
        <w:ind w:left="450" w:right="47"/>
        <w:jc w:val="thaiDistribute"/>
        <w:rPr>
          <w:rFonts w:ascii="Browallia New" w:hAnsi="Browallia New" w:cs="Browallia New"/>
          <w:sz w:val="28"/>
          <w:szCs w:val="28"/>
          <w:cs/>
        </w:rPr>
      </w:pPr>
    </w:p>
    <w:p w14:paraId="5D7C8B14" w14:textId="77777777" w:rsidR="0081000F" w:rsidRDefault="00AB345D" w:rsidP="0081000F">
      <w:pPr>
        <w:pStyle w:val="BodyText2"/>
        <w:tabs>
          <w:tab w:val="clear" w:pos="540"/>
        </w:tabs>
        <w:spacing w:line="240" w:lineRule="auto"/>
        <w:ind w:left="450" w:right="47"/>
        <w:jc w:val="thaiDistribute"/>
        <w:rPr>
          <w:rFonts w:ascii="Browallia New" w:hAnsi="Browallia New" w:cs="Browallia New"/>
          <w:sz w:val="28"/>
          <w:szCs w:val="28"/>
        </w:rPr>
      </w:pPr>
      <w:r w:rsidRPr="00894E03">
        <w:rPr>
          <w:rFonts w:ascii="Browallia New" w:hAnsi="Browallia New" w:cs="Browallia New" w:hint="cs"/>
          <w:sz w:val="28"/>
          <w:szCs w:val="28"/>
          <w:cs/>
        </w:rPr>
        <w:t>ค่าใช้จ่ายที่เกี่ยวข้องกับการขาย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ค่าภาษีธุรกิจเฉพาะ</w:t>
      </w:r>
      <w:r w:rsidR="00F46B29" w:rsidRPr="00F46B29">
        <w:rPr>
          <w:rFonts w:ascii="Browallia New" w:hAnsi="Browallia New" w:cs="Browallia New" w:hint="cs"/>
          <w:sz w:val="28"/>
          <w:szCs w:val="28"/>
        </w:rPr>
        <w:t xml:space="preserve"> </w:t>
      </w:r>
      <w:r w:rsidR="00430A1C" w:rsidRPr="00894E03">
        <w:rPr>
          <w:rFonts w:ascii="Browallia New" w:hAnsi="Browallia New" w:cs="Browallia New" w:hint="cs"/>
          <w:sz w:val="28"/>
          <w:szCs w:val="28"/>
          <w:cs/>
        </w:rPr>
        <w:t>และ</w:t>
      </w:r>
      <w:r w:rsidRPr="00894E03">
        <w:rPr>
          <w:rFonts w:ascii="Browallia New" w:hAnsi="Browallia New" w:cs="Browallia New" w:hint="cs"/>
          <w:sz w:val="28"/>
          <w:szCs w:val="28"/>
          <w:cs/>
        </w:rPr>
        <w:t>ค่าธรรมเนียมการโอนกรรมสิทธิ์</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บันทึกเป็นค่าใช้จ่ายเมื่อมีการขาย</w:t>
      </w:r>
    </w:p>
    <w:p w14:paraId="26952586" w14:textId="77777777" w:rsidR="006109C7" w:rsidRDefault="006109C7" w:rsidP="0081000F">
      <w:pPr>
        <w:pStyle w:val="BodyText2"/>
        <w:tabs>
          <w:tab w:val="clear" w:pos="540"/>
        </w:tabs>
        <w:spacing w:line="240" w:lineRule="auto"/>
        <w:ind w:left="450" w:right="47"/>
        <w:jc w:val="thaiDistribute"/>
        <w:rPr>
          <w:rFonts w:ascii="Browallia New" w:hAnsi="Browallia New" w:cs="Browallia New"/>
          <w:sz w:val="28"/>
          <w:szCs w:val="28"/>
          <w:cs/>
        </w:rPr>
      </w:pPr>
    </w:p>
    <w:p w14:paraId="462DD17E" w14:textId="77777777" w:rsidR="0081000F" w:rsidRDefault="0081000F" w:rsidP="0081000F">
      <w:pPr>
        <w:pStyle w:val="BodyText2"/>
        <w:tabs>
          <w:tab w:val="clear" w:pos="540"/>
        </w:tabs>
        <w:spacing w:line="240" w:lineRule="auto"/>
        <w:ind w:left="450" w:right="47"/>
        <w:jc w:val="thaiDistribute"/>
        <w:rPr>
          <w:rFonts w:ascii="Browallia New" w:hAnsi="Browallia New" w:cs="Browallia New"/>
          <w:sz w:val="28"/>
          <w:szCs w:val="28"/>
          <w:u w:val="single"/>
        </w:rPr>
      </w:pPr>
      <w:r w:rsidRPr="0081000F">
        <w:rPr>
          <w:rFonts w:ascii="Browallia New" w:hAnsi="Browallia New" w:cs="Browallia New" w:hint="cs"/>
          <w:sz w:val="28"/>
          <w:szCs w:val="28"/>
          <w:u w:val="single"/>
          <w:cs/>
        </w:rPr>
        <w:t>การด้อยค่าของสินทรัพย์</w:t>
      </w:r>
    </w:p>
    <w:p w14:paraId="27DDEED5" w14:textId="77777777" w:rsidR="0081000F" w:rsidRDefault="0081000F" w:rsidP="0081000F">
      <w:pPr>
        <w:pStyle w:val="BodyText2"/>
        <w:tabs>
          <w:tab w:val="clear" w:pos="540"/>
        </w:tabs>
        <w:spacing w:line="240" w:lineRule="auto"/>
        <w:ind w:left="450" w:right="47"/>
        <w:jc w:val="thaiDistribute"/>
        <w:rPr>
          <w:rFonts w:ascii="Browallia New" w:hAnsi="Browallia New" w:cs="Browallia New"/>
          <w:sz w:val="28"/>
          <w:szCs w:val="28"/>
        </w:rPr>
      </w:pPr>
      <w:r w:rsidRPr="0081000F">
        <w:rPr>
          <w:rFonts w:ascii="Browallia New" w:hAnsi="Browallia New" w:cs="Browallia New" w:hint="cs"/>
          <w:sz w:val="28"/>
          <w:szCs w:val="28"/>
          <w:cs/>
        </w:rPr>
        <w:t xml:space="preserve">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5531002C" w14:textId="77777777" w:rsidR="0081000F" w:rsidRDefault="0081000F" w:rsidP="0081000F">
      <w:pPr>
        <w:pStyle w:val="BodyText2"/>
        <w:tabs>
          <w:tab w:val="clear" w:pos="540"/>
        </w:tabs>
        <w:spacing w:line="240" w:lineRule="auto"/>
        <w:ind w:left="450" w:right="47"/>
        <w:jc w:val="thaiDistribute"/>
        <w:rPr>
          <w:rFonts w:ascii="Browallia New" w:hAnsi="Browallia New" w:cs="Browallia New"/>
          <w:sz w:val="28"/>
          <w:szCs w:val="28"/>
        </w:rPr>
      </w:pPr>
    </w:p>
    <w:p w14:paraId="37AC1FB1" w14:textId="6E98C471" w:rsidR="00FF6D14" w:rsidRDefault="0081000F" w:rsidP="005536AB">
      <w:pPr>
        <w:pStyle w:val="BodyText2"/>
        <w:tabs>
          <w:tab w:val="clear" w:pos="540"/>
        </w:tabs>
        <w:spacing w:line="240" w:lineRule="auto"/>
        <w:ind w:left="450" w:right="47"/>
        <w:jc w:val="thaiDistribute"/>
        <w:rPr>
          <w:rFonts w:ascii="Browallia New" w:hAnsi="Browallia New" w:cs="Browallia New"/>
          <w:sz w:val="28"/>
          <w:szCs w:val="28"/>
        </w:rPr>
      </w:pPr>
      <w:r w:rsidRPr="0081000F">
        <w:rPr>
          <w:rFonts w:ascii="Browallia New" w:hAnsi="Browallia New" w:cs="Browallia New" w:hint="cs"/>
          <w:sz w:val="28"/>
          <w:szCs w:val="28"/>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กลุ่มกิจการจะกลับรายการขาดทุนจากด้อยค่าสำหรับสินทรัพย์อื่นๆ ที่ไม่ใช่ค่าความนิยม</w:t>
      </w:r>
    </w:p>
    <w:p w14:paraId="5BA8450E" w14:textId="3A5CAF43" w:rsidR="006109C7" w:rsidRDefault="0061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p>
    <w:p w14:paraId="6D4323EC" w14:textId="42CD5E52" w:rsidR="00FF6D14" w:rsidRDefault="00FF6D14" w:rsidP="00FF6D14">
      <w:pPr>
        <w:pStyle w:val="BodyText2"/>
        <w:tabs>
          <w:tab w:val="clear" w:pos="540"/>
        </w:tabs>
        <w:spacing w:line="240" w:lineRule="auto"/>
        <w:ind w:left="450" w:right="47"/>
        <w:jc w:val="thaiDistribute"/>
        <w:rPr>
          <w:rFonts w:ascii="Browallia New" w:hAnsi="Browallia New" w:cs="Browallia New"/>
          <w:sz w:val="28"/>
          <w:szCs w:val="28"/>
          <w:u w:val="single"/>
        </w:rPr>
      </w:pPr>
      <w:r w:rsidRPr="00BA6BDC">
        <w:rPr>
          <w:rFonts w:ascii="Browallia New" w:hAnsi="Browallia New" w:cs="Browallia New"/>
          <w:sz w:val="28"/>
          <w:szCs w:val="28"/>
          <w:u w:val="single"/>
          <w:cs/>
        </w:rPr>
        <w:t>หนี้สินทางการเงิน</w:t>
      </w:r>
    </w:p>
    <w:p w14:paraId="499CDBC3" w14:textId="2496A481" w:rsidR="00B64B57" w:rsidRPr="00173353" w:rsidRDefault="00B64B57" w:rsidP="00B64B57">
      <w:pPr>
        <w:pStyle w:val="BodyText2"/>
        <w:spacing w:line="240" w:lineRule="auto"/>
        <w:ind w:left="450" w:right="47"/>
        <w:jc w:val="thaiDistribute"/>
        <w:rPr>
          <w:rFonts w:ascii="Browallia New" w:hAnsi="Browallia New" w:cs="Browallia New"/>
          <w:i/>
          <w:iCs/>
          <w:sz w:val="28"/>
          <w:szCs w:val="28"/>
        </w:rPr>
      </w:pPr>
      <w:r w:rsidRPr="00173353">
        <w:rPr>
          <w:rFonts w:ascii="Browallia New" w:hAnsi="Browallia New" w:cs="Browallia New"/>
          <w:i/>
          <w:iCs/>
          <w:sz w:val="28"/>
          <w:szCs w:val="28"/>
          <w:cs/>
        </w:rPr>
        <w:t>การจัดประเภท</w:t>
      </w:r>
    </w:p>
    <w:p w14:paraId="0BD63A77" w14:textId="77777777" w:rsidR="00173353" w:rsidRDefault="00B64B57" w:rsidP="00173353">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7AD7EF64" w14:textId="77777777" w:rsidR="000F44AF" w:rsidRDefault="000F44AF" w:rsidP="00173353">
      <w:pPr>
        <w:pStyle w:val="BodyText2"/>
        <w:spacing w:line="240" w:lineRule="auto"/>
        <w:ind w:left="450" w:right="47"/>
        <w:jc w:val="thaiDistribute"/>
        <w:rPr>
          <w:rFonts w:ascii="Browallia New" w:hAnsi="Browallia New" w:cs="Browallia New"/>
          <w:sz w:val="28"/>
          <w:szCs w:val="28"/>
          <w:cs/>
        </w:rPr>
      </w:pPr>
    </w:p>
    <w:p w14:paraId="1913030F" w14:textId="21217A6E" w:rsidR="005F7076" w:rsidRDefault="00B64B57" w:rsidP="00DB3104">
      <w:pPr>
        <w:pStyle w:val="BodyText2"/>
        <w:numPr>
          <w:ilvl w:val="0"/>
          <w:numId w:val="28"/>
        </w:numPr>
        <w:spacing w:line="240" w:lineRule="auto"/>
        <w:ind w:left="851" w:right="47"/>
        <w:jc w:val="thaiDistribute"/>
        <w:rPr>
          <w:rFonts w:ascii="Browallia New" w:hAnsi="Browallia New" w:cs="Browallia New"/>
          <w:sz w:val="28"/>
          <w:szCs w:val="28"/>
        </w:rPr>
      </w:pPr>
      <w:r w:rsidRPr="00B64B57">
        <w:rPr>
          <w:rFonts w:ascii="Browallia New" w:hAnsi="Browallia New" w:cs="Browallia New"/>
          <w:sz w:val="28"/>
          <w:szCs w:val="28"/>
          <w:cs/>
        </w:rPr>
        <w:t>หากกลุ่มกิจการ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w:t>
      </w:r>
      <w:r w:rsidRPr="005F7076">
        <w:rPr>
          <w:rFonts w:ascii="Browallia New" w:hAnsi="Browallia New" w:cs="Browallia New"/>
          <w:sz w:val="28"/>
          <w:szCs w:val="28"/>
          <w:cs/>
        </w:rPr>
        <w:t>ทางการเงิน เว้นแต่ว่าการชำระนั้นสามารถชำระโดยการออกตราสารทุนของกลุ่มกิจการเองด้วยจำนวนตราสารทุนที่คงที่ เพื่อแลกเปลี่ยนกับจำนวนเงินที่คงที่</w:t>
      </w:r>
    </w:p>
    <w:p w14:paraId="6E394D92" w14:textId="1C62A40E" w:rsidR="00B64B57" w:rsidRPr="005F7076" w:rsidRDefault="00B64B57" w:rsidP="00DB3104">
      <w:pPr>
        <w:pStyle w:val="BodyText2"/>
        <w:numPr>
          <w:ilvl w:val="0"/>
          <w:numId w:val="28"/>
        </w:numPr>
        <w:spacing w:line="240" w:lineRule="auto"/>
        <w:ind w:left="851" w:right="47"/>
        <w:jc w:val="thaiDistribute"/>
        <w:rPr>
          <w:rFonts w:ascii="Browallia New" w:hAnsi="Browallia New" w:cs="Browallia New"/>
          <w:sz w:val="28"/>
          <w:szCs w:val="28"/>
        </w:rPr>
      </w:pPr>
      <w:r w:rsidRPr="005F7076">
        <w:rPr>
          <w:rFonts w:ascii="Browallia New" w:hAnsi="Browallia New" w:cs="Browallia New"/>
          <w:sz w:val="28"/>
          <w:szCs w:val="28"/>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4816AFBE" w14:textId="77777777" w:rsidR="000F44AF" w:rsidRPr="005F7076" w:rsidRDefault="000F44AF" w:rsidP="000F44AF">
      <w:pPr>
        <w:pStyle w:val="BodyText2"/>
        <w:spacing w:line="240" w:lineRule="auto"/>
        <w:ind w:left="851" w:right="47"/>
        <w:jc w:val="thaiDistribute"/>
        <w:rPr>
          <w:rFonts w:ascii="Browallia New" w:hAnsi="Browallia New" w:cs="Browallia New"/>
          <w:sz w:val="28"/>
          <w:szCs w:val="28"/>
        </w:rPr>
      </w:pPr>
    </w:p>
    <w:p w14:paraId="33F0147A" w14:textId="797E117C" w:rsidR="00B64B57" w:rsidRPr="00B64B57" w:rsidRDefault="00B64B57" w:rsidP="005F7076">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5F7076">
        <w:rPr>
          <w:rFonts w:ascii="Browallia New" w:hAnsi="Browallia New" w:cs="Browallia New"/>
          <w:sz w:val="28"/>
          <w:szCs w:val="28"/>
          <w:lang w:val="en-US"/>
        </w:rPr>
        <w:t>12</w:t>
      </w:r>
      <w:r w:rsidRPr="00B64B57">
        <w:rPr>
          <w:rFonts w:ascii="Browallia New" w:hAnsi="Browallia New" w:cs="Browallia New"/>
          <w:sz w:val="28"/>
          <w:szCs w:val="28"/>
          <w:cs/>
        </w:rPr>
        <w:t xml:space="preserve"> เดือน นับจากวันสิ้นรอบระยะเวลารายงาน</w:t>
      </w:r>
    </w:p>
    <w:p w14:paraId="1C4E5F45"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p>
    <w:p w14:paraId="68A06060" w14:textId="77777777" w:rsidR="005F7076" w:rsidRPr="005F7076" w:rsidRDefault="00B64B57" w:rsidP="005F7076">
      <w:pPr>
        <w:pStyle w:val="BodyText2"/>
        <w:spacing w:line="240" w:lineRule="auto"/>
        <w:ind w:left="450" w:right="47"/>
        <w:jc w:val="thaiDistribute"/>
        <w:rPr>
          <w:rFonts w:ascii="Browallia New" w:hAnsi="Browallia New" w:cs="Browallia New"/>
          <w:i/>
          <w:iCs/>
          <w:sz w:val="28"/>
          <w:szCs w:val="28"/>
        </w:rPr>
      </w:pPr>
      <w:r w:rsidRPr="005F7076">
        <w:rPr>
          <w:rFonts w:ascii="Browallia New" w:hAnsi="Browallia New" w:cs="Browallia New"/>
          <w:i/>
          <w:iCs/>
          <w:sz w:val="28"/>
          <w:szCs w:val="28"/>
          <w:cs/>
        </w:rPr>
        <w:lastRenderedPageBreak/>
        <w:t>การวัดมูลค่า</w:t>
      </w:r>
    </w:p>
    <w:p w14:paraId="56AEADA3" w14:textId="77777777" w:rsidR="005F7076" w:rsidRDefault="00B64B57" w:rsidP="005F7076">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3B059CBD" w14:textId="77777777" w:rsidR="006718C4" w:rsidRDefault="006718C4" w:rsidP="005F7076">
      <w:pPr>
        <w:pStyle w:val="BodyText2"/>
        <w:spacing w:line="240" w:lineRule="auto"/>
        <w:ind w:left="450" w:right="47"/>
        <w:jc w:val="thaiDistribute"/>
        <w:rPr>
          <w:rFonts w:ascii="Browallia New" w:hAnsi="Browallia New" w:cs="Browallia New"/>
          <w:sz w:val="28"/>
          <w:szCs w:val="28"/>
          <w:cs/>
        </w:rPr>
      </w:pPr>
    </w:p>
    <w:p w14:paraId="09B6E229" w14:textId="77777777" w:rsidR="005F7076" w:rsidRDefault="00B64B57" w:rsidP="005F7076">
      <w:pPr>
        <w:pStyle w:val="BodyText2"/>
        <w:spacing w:line="240" w:lineRule="auto"/>
        <w:ind w:left="450" w:right="47"/>
        <w:jc w:val="thaiDistribute"/>
        <w:rPr>
          <w:rFonts w:ascii="Browallia New" w:hAnsi="Browallia New" w:cs="Browallia New"/>
          <w:sz w:val="28"/>
          <w:szCs w:val="28"/>
        </w:rPr>
      </w:pPr>
      <w:r w:rsidRPr="005F7076">
        <w:rPr>
          <w:rFonts w:ascii="Browallia New" w:hAnsi="Browallia New" w:cs="Browallia New"/>
          <w:i/>
          <w:iCs/>
          <w:sz w:val="28"/>
          <w:szCs w:val="28"/>
          <w:cs/>
        </w:rPr>
        <w:t>การตัดรายการและการเปลี่ยนแปลงเงื่อนไขของสัญญา</w:t>
      </w:r>
    </w:p>
    <w:p w14:paraId="3BDA7CD9" w14:textId="04845F55" w:rsidR="00B64B57" w:rsidRPr="00B64B57" w:rsidRDefault="00B64B57" w:rsidP="005F7076">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7F4704A"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p>
    <w:p w14:paraId="0784B076"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08724FB9"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p>
    <w:p w14:paraId="166597A0" w14:textId="7089BACE" w:rsidR="00601270" w:rsidRDefault="00B64B57" w:rsidP="000861FA">
      <w:pPr>
        <w:pStyle w:val="BodyText2"/>
        <w:tabs>
          <w:tab w:val="clear" w:pos="540"/>
        </w:tabs>
        <w:spacing w:line="240" w:lineRule="auto"/>
        <w:ind w:left="450" w:right="47"/>
        <w:jc w:val="thaiDistribute"/>
        <w:rPr>
          <w:rFonts w:ascii="Browallia New" w:hAnsi="Browallia New" w:cs="Browallia New"/>
          <w:sz w:val="28"/>
          <w:szCs w:val="28"/>
          <w:u w:val="single"/>
          <w:cs/>
        </w:rPr>
      </w:pPr>
      <w:r w:rsidRPr="00B64B57">
        <w:rPr>
          <w:rFonts w:ascii="Browallia New" w:hAnsi="Browallia New" w:cs="Browallia New"/>
          <w:sz w:val="28"/>
          <w:szCs w:val="28"/>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proofErr w:type="spellStart"/>
      <w:r w:rsidRPr="00B64B57">
        <w:rPr>
          <w:rFonts w:ascii="Browallia New" w:hAnsi="Browallia New" w:cs="Browallia New"/>
          <w:sz w:val="28"/>
          <w:szCs w:val="28"/>
        </w:rPr>
        <w:t>Original</w:t>
      </w:r>
      <w:proofErr w:type="spellEnd"/>
      <w:r w:rsidRPr="00B64B57">
        <w:rPr>
          <w:rFonts w:ascii="Browallia New" w:hAnsi="Browallia New" w:cs="Browallia New"/>
          <w:sz w:val="28"/>
          <w:szCs w:val="28"/>
        </w:rPr>
        <w:t xml:space="preserve"> </w:t>
      </w:r>
      <w:proofErr w:type="spellStart"/>
      <w:r w:rsidRPr="00B64B57">
        <w:rPr>
          <w:rFonts w:ascii="Browallia New" w:hAnsi="Browallia New" w:cs="Browallia New"/>
          <w:sz w:val="28"/>
          <w:szCs w:val="28"/>
        </w:rPr>
        <w:t>effective</w:t>
      </w:r>
      <w:proofErr w:type="spellEnd"/>
      <w:r w:rsidRPr="00B64B57">
        <w:rPr>
          <w:rFonts w:ascii="Browallia New" w:hAnsi="Browallia New" w:cs="Browallia New"/>
          <w:sz w:val="28"/>
          <w:szCs w:val="28"/>
        </w:rPr>
        <w:t xml:space="preserve"> </w:t>
      </w:r>
      <w:proofErr w:type="spellStart"/>
      <w:r w:rsidRPr="00B64B57">
        <w:rPr>
          <w:rFonts w:ascii="Browallia New" w:hAnsi="Browallia New" w:cs="Browallia New"/>
          <w:sz w:val="28"/>
          <w:szCs w:val="28"/>
        </w:rPr>
        <w:t>interest</w:t>
      </w:r>
      <w:proofErr w:type="spellEnd"/>
      <w:r w:rsidRPr="00B64B57">
        <w:rPr>
          <w:rFonts w:ascii="Browallia New" w:hAnsi="Browallia New" w:cs="Browallia New"/>
          <w:sz w:val="28"/>
          <w:szCs w:val="28"/>
        </w:rPr>
        <w:t xml:space="preserve"> </w:t>
      </w:r>
      <w:proofErr w:type="spellStart"/>
      <w:r w:rsidRPr="00B64B57">
        <w:rPr>
          <w:rFonts w:ascii="Browallia New" w:hAnsi="Browallia New" w:cs="Browallia New"/>
          <w:sz w:val="28"/>
          <w:szCs w:val="28"/>
        </w:rPr>
        <w:t>rate</w:t>
      </w:r>
      <w:proofErr w:type="spellEnd"/>
      <w:r w:rsidRPr="00B64B57">
        <w:rPr>
          <w:rFonts w:ascii="Browallia New" w:hAnsi="Browallia New" w:cs="Browallia New"/>
          <w:sz w:val="28"/>
          <w:szCs w:val="28"/>
        </w:rPr>
        <w:t xml:space="preserve">) </w:t>
      </w:r>
      <w:r w:rsidRPr="00B64B57">
        <w:rPr>
          <w:rFonts w:ascii="Browallia New" w:hAnsi="Browallia New" w:cs="Browallia New"/>
          <w:sz w:val="28"/>
          <w:szCs w:val="28"/>
          <w:cs/>
        </w:rPr>
        <w:t>ของหนี้สินทางการเงินนั้น และรับรู้ส่วนต่างในรายการกำไร (ขาดทุน) อื่นในกำไรหรือขาดทุน</w:t>
      </w:r>
    </w:p>
    <w:p w14:paraId="101F748B" w14:textId="0F3C7B9D" w:rsidR="000861FA" w:rsidRDefault="00086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p>
    <w:p w14:paraId="62840181" w14:textId="30570B9F" w:rsidR="004B6C51" w:rsidRPr="005F7076" w:rsidRDefault="004B6C51"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5F7076">
        <w:rPr>
          <w:rFonts w:ascii="Browallia New" w:hAnsi="Browallia New" w:cs="Browallia New" w:hint="cs"/>
          <w:sz w:val="28"/>
          <w:szCs w:val="28"/>
          <w:u w:val="single"/>
          <w:cs/>
        </w:rPr>
        <w:t>หุ้นกู้</w:t>
      </w:r>
    </w:p>
    <w:p w14:paraId="7D3AA6AC" w14:textId="18F9EE53" w:rsidR="004B6C51" w:rsidRPr="00C301C8" w:rsidRDefault="00A26642" w:rsidP="00C301C8">
      <w:pPr>
        <w:pStyle w:val="BodyText2"/>
        <w:tabs>
          <w:tab w:val="clear" w:pos="540"/>
        </w:tabs>
        <w:spacing w:line="240" w:lineRule="auto"/>
        <w:ind w:left="450" w:right="47"/>
        <w:jc w:val="thaiDistribute"/>
        <w:rPr>
          <w:rFonts w:ascii="Browallia New" w:hAnsi="Browallia New" w:cs="Browallia New"/>
          <w:sz w:val="28"/>
          <w:szCs w:val="28"/>
        </w:rPr>
      </w:pPr>
      <w:r w:rsidRPr="00894E03">
        <w:rPr>
          <w:rFonts w:ascii="Browallia New" w:hAnsi="Browallia New" w:cs="Browallia New" w:hint="cs"/>
          <w:sz w:val="28"/>
          <w:szCs w:val="28"/>
          <w:cs/>
        </w:rPr>
        <w:t>หุ้นกู้บันทึกเริ่มแรกในมูลค่ายุติธรรมหักด้วยค่าใช้จ่ายที่เกี่ยวข้อง</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ภายหลังจากการบันทึกหุ้นกู้ที่มีภาระดอกเบี้ยจะบันทึกต่อมาโดยวิธีราคาทุนตัดจำหน่าย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ผลต่างระหว่างยอดหนี้เริ่มแรกและยอดหนี้เมื่อครบกำหนดไถ่ถอน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จะบันทึกในงบกำไรขาดทุนตลอดอายุการกู้ยืมโดยใช้วิธีอัตราดอกเบี้ยที่แท้จริง</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กำไร</w:t>
      </w:r>
      <w:r w:rsidR="009F7158">
        <w:rPr>
          <w:rFonts w:ascii="Browallia New" w:hAnsi="Browallia New" w:cs="Browallia New" w:hint="cs"/>
          <w:sz w:val="28"/>
          <w:szCs w:val="28"/>
          <w:cs/>
        </w:rPr>
        <w:t>หรือ</w:t>
      </w:r>
      <w:r w:rsidRPr="00894E03">
        <w:rPr>
          <w:rFonts w:ascii="Browallia New" w:hAnsi="Browallia New" w:cs="Browallia New" w:hint="cs"/>
          <w:sz w:val="28"/>
          <w:szCs w:val="28"/>
          <w:cs/>
        </w:rPr>
        <w:t>ขาดทุนจากการไถ่ถอนก่อนกำหนดรับรู้ในงบกำไรขาดทุนเมื่อมีการไถ่ถอน</w:t>
      </w:r>
    </w:p>
    <w:p w14:paraId="57BEF0B1" w14:textId="77777777" w:rsidR="00343C5B" w:rsidRDefault="00343C5B" w:rsidP="00C301C8">
      <w:pPr>
        <w:pStyle w:val="BodyText2"/>
        <w:tabs>
          <w:tab w:val="clear" w:pos="540"/>
        </w:tabs>
        <w:spacing w:line="240" w:lineRule="auto"/>
        <w:ind w:left="450" w:right="47"/>
        <w:jc w:val="thaiDistribute"/>
        <w:rPr>
          <w:rFonts w:ascii="Browallia New" w:hAnsi="Browallia New" w:cs="Browallia New"/>
          <w:sz w:val="28"/>
          <w:szCs w:val="28"/>
          <w:u w:val="single"/>
        </w:rPr>
      </w:pPr>
    </w:p>
    <w:p w14:paraId="344109FE" w14:textId="1355A59B"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1B343E">
        <w:rPr>
          <w:rFonts w:ascii="Browallia New" w:hAnsi="Browallia New" w:cs="Browallia New" w:hint="cs"/>
          <w:sz w:val="28"/>
          <w:szCs w:val="28"/>
          <w:u w:val="single"/>
          <w:cs/>
        </w:rPr>
        <w:t>ผลประโยชน์พนักงาน</w:t>
      </w:r>
    </w:p>
    <w:p w14:paraId="4A917945" w14:textId="77777777"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ผลประโยชน์ระยะสั้นของพนักงาน</w:t>
      </w:r>
    </w:p>
    <w:p w14:paraId="1F00D32B" w14:textId="4738A3D1"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เงินเดือน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ค่าจ้าง</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โบนัส</w:t>
      </w:r>
      <w:r w:rsidR="00F46B29" w:rsidRPr="00F46B29">
        <w:rPr>
          <w:rFonts w:ascii="Browallia New" w:hAnsi="Browallia New" w:cs="Browallia New" w:hint="cs"/>
          <w:sz w:val="28"/>
          <w:szCs w:val="28"/>
        </w:rPr>
        <w:t xml:space="preserve"> </w:t>
      </w:r>
      <w:r w:rsidR="00AF607C">
        <w:rPr>
          <w:rFonts w:ascii="Browallia New" w:hAnsi="Browallia New" w:cs="Browallia New" w:hint="cs"/>
          <w:sz w:val="28"/>
          <w:szCs w:val="28"/>
          <w:cs/>
        </w:rPr>
        <w:t>และ</w:t>
      </w:r>
      <w:r w:rsidRPr="001B343E">
        <w:rPr>
          <w:rFonts w:ascii="Browallia New" w:hAnsi="Browallia New" w:cs="Browallia New" w:hint="cs"/>
          <w:sz w:val="28"/>
          <w:szCs w:val="28"/>
          <w:cs/>
        </w:rPr>
        <w:t>เงินสมทบกองทุนประกันสังคมเป็นค่าใช้จ่ายเมื่อเกิดรายการตามเกณฑ์คงค้าง</w:t>
      </w:r>
    </w:p>
    <w:p w14:paraId="7DB1E14C" w14:textId="7E471C46" w:rsidR="002B1144" w:rsidRPr="0029051B"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p>
    <w:p w14:paraId="2C1D2828" w14:textId="30A10D02"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ผลประโยชน์หลังออกจากงานของพนักงาน</w:t>
      </w:r>
      <w:r w:rsidR="00F46B29" w:rsidRPr="00F46B29">
        <w:rPr>
          <w:rFonts w:ascii="Browallia New" w:hAnsi="Browallia New" w:cs="Browallia New" w:hint="cs"/>
          <w:i/>
          <w:iCs/>
          <w:sz w:val="28"/>
          <w:szCs w:val="28"/>
        </w:rPr>
        <w:t xml:space="preserve"> </w:t>
      </w:r>
      <w:r w:rsidRPr="001B343E">
        <w:rPr>
          <w:rFonts w:ascii="Browallia New" w:hAnsi="Browallia New" w:cs="Browallia New" w:hint="cs"/>
          <w:i/>
          <w:iCs/>
          <w:sz w:val="28"/>
          <w:szCs w:val="28"/>
          <w:cs/>
        </w:rPr>
        <w:t>(โครงการสมทบเงิน)</w:t>
      </w:r>
    </w:p>
    <w:p w14:paraId="759A50A2" w14:textId="4B7033BE" w:rsidR="002B1144" w:rsidRDefault="00F03F06"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บริษัทและพนักงานของ</w:t>
      </w: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บริษัทได้ร่วมกันจัดตั้งกองทุนสำรองเลี้ยงชีพ</w:t>
      </w:r>
      <w:r w:rsidR="00F46B29" w:rsidRPr="00F46B29">
        <w:rPr>
          <w:rFonts w:ascii="Browallia New" w:hAnsi="Browallia New" w:cs="Browallia New" w:hint="cs"/>
          <w:sz w:val="28"/>
          <w:szCs w:val="28"/>
        </w:rPr>
        <w:t xml:space="preserve"> </w:t>
      </w:r>
      <w:r w:rsidR="002B1144" w:rsidRPr="001B343E">
        <w:rPr>
          <w:rFonts w:ascii="Browallia New" w:hAnsi="Browallia New" w:cs="Browallia New" w:hint="cs"/>
          <w:sz w:val="28"/>
          <w:szCs w:val="28"/>
          <w:cs/>
        </w:rPr>
        <w:t>ซึ่งประกอบด้วยเงินที่พนักงานจ่ายสะสมและเงินที่</w:t>
      </w:r>
      <w:r w:rsidR="00430A1C"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บริษัทจ่ายสมทบให้เป็นรายเดือน</w:t>
      </w:r>
      <w:r w:rsidR="00F46B29" w:rsidRPr="00F46B29">
        <w:rPr>
          <w:rFonts w:ascii="Browallia New" w:hAnsi="Browallia New" w:cs="Browallia New" w:hint="cs"/>
          <w:sz w:val="28"/>
          <w:szCs w:val="28"/>
        </w:rPr>
        <w:t xml:space="preserve"> </w:t>
      </w:r>
      <w:r w:rsidR="002B1144" w:rsidRPr="001B343E">
        <w:rPr>
          <w:rFonts w:ascii="Browallia New" w:hAnsi="Browallia New" w:cs="Browallia New" w:hint="cs"/>
          <w:sz w:val="28"/>
          <w:szCs w:val="28"/>
          <w:cs/>
        </w:rPr>
        <w:t>สินทรัพย์ของกองทุนสำรองเลี้ยงชีพได้แยกออกจากสินทรัพย์ของ</w:t>
      </w:r>
      <w:r w:rsidR="00FE0254"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002B1144" w:rsidRPr="001B343E">
        <w:rPr>
          <w:rFonts w:ascii="Browallia New" w:hAnsi="Browallia New" w:cs="Browallia New" w:hint="cs"/>
          <w:sz w:val="28"/>
          <w:szCs w:val="28"/>
          <w:cs/>
        </w:rPr>
        <w:t>เงินที่</w:t>
      </w:r>
      <w:r w:rsidR="00430A1C"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บริษัทจ่ายสมทบกองทุนสำรองเลี้ยงชีพบันทึกเป็นค่าใช้จ่ายในปีที่เกิดรายการ</w:t>
      </w:r>
    </w:p>
    <w:p w14:paraId="731AD98E" w14:textId="24563443" w:rsidR="007E5CEA" w:rsidRDefault="007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714E7D6C" w14:textId="66F228FA"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ผลประโยชน์หลังออกจากงานของพนักงาน</w:t>
      </w:r>
      <w:r w:rsidR="00F46B29" w:rsidRPr="00F46B29">
        <w:rPr>
          <w:rFonts w:ascii="Browallia New" w:hAnsi="Browallia New" w:cs="Browallia New" w:hint="cs"/>
          <w:i/>
          <w:iCs/>
          <w:sz w:val="28"/>
          <w:szCs w:val="28"/>
        </w:rPr>
        <w:t xml:space="preserve"> </w:t>
      </w:r>
      <w:r w:rsidRPr="001B343E">
        <w:rPr>
          <w:rFonts w:ascii="Browallia New" w:hAnsi="Browallia New" w:cs="Browallia New" w:hint="cs"/>
          <w:i/>
          <w:iCs/>
          <w:sz w:val="28"/>
          <w:szCs w:val="28"/>
          <w:cs/>
        </w:rPr>
        <w:t>(โครงการผลประโยชน์)</w:t>
      </w:r>
      <w:r w:rsidR="00F46B29" w:rsidRPr="00F46B29">
        <w:rPr>
          <w:rFonts w:ascii="Browallia New" w:hAnsi="Browallia New" w:cs="Browallia New" w:hint="cs"/>
          <w:i/>
          <w:iCs/>
          <w:sz w:val="28"/>
          <w:szCs w:val="28"/>
        </w:rPr>
        <w:t xml:space="preserve"> </w:t>
      </w:r>
    </w:p>
    <w:p w14:paraId="6B2E8ADF" w14:textId="13F47B10" w:rsidR="002B1144" w:rsidRPr="00C301C8" w:rsidRDefault="00FE025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บริษัทมีภาระสำหรับเงินชดเชยที่ต้องจ่ายให้แก่พนักงานเมื่อออกจากงานตามกฎหมายแรงงาน</w:t>
      </w:r>
      <w:r w:rsidR="00F46B29" w:rsidRPr="00F46B29">
        <w:rPr>
          <w:rFonts w:ascii="Browallia New" w:hAnsi="Browallia New" w:cs="Browallia New" w:hint="cs"/>
          <w:sz w:val="28"/>
          <w:szCs w:val="28"/>
        </w:rPr>
        <w:t xml:space="preserve"> </w:t>
      </w:r>
    </w:p>
    <w:p w14:paraId="5300541D" w14:textId="77777777" w:rsidR="00DC5B03" w:rsidRPr="00A14C6A" w:rsidRDefault="00DC5B03" w:rsidP="00C301C8">
      <w:pPr>
        <w:pStyle w:val="BodyText2"/>
        <w:tabs>
          <w:tab w:val="clear" w:pos="540"/>
        </w:tabs>
        <w:spacing w:line="240" w:lineRule="auto"/>
        <w:ind w:left="450" w:right="47"/>
        <w:jc w:val="thaiDistribute"/>
        <w:rPr>
          <w:rFonts w:ascii="Browallia New" w:hAnsi="Browallia New" w:cs="Browallia New"/>
          <w:sz w:val="24"/>
          <w:szCs w:val="24"/>
        </w:rPr>
      </w:pPr>
    </w:p>
    <w:p w14:paraId="57C1CE6B" w14:textId="50970301" w:rsidR="002B1144" w:rsidRPr="00844381"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w:t>
      </w:r>
      <w:proofErr w:type="spellStart"/>
      <w:r w:rsidRPr="00844381">
        <w:rPr>
          <w:rFonts w:ascii="Browallia New" w:hAnsi="Browallia New" w:cs="Browallia New" w:hint="cs"/>
          <w:sz w:val="28"/>
          <w:szCs w:val="28"/>
          <w:cs/>
        </w:rPr>
        <w:t>Projected</w:t>
      </w:r>
      <w:proofErr w:type="spellEnd"/>
      <w:r w:rsidR="00F46B29" w:rsidRPr="00844381">
        <w:rPr>
          <w:rFonts w:ascii="Browallia New" w:hAnsi="Browallia New" w:cs="Browallia New" w:hint="cs"/>
          <w:sz w:val="28"/>
          <w:szCs w:val="28"/>
        </w:rPr>
        <w:t xml:space="preserve"> </w:t>
      </w:r>
      <w:proofErr w:type="spellStart"/>
      <w:r w:rsidRPr="00844381">
        <w:rPr>
          <w:rFonts w:ascii="Browallia New" w:hAnsi="Browallia New" w:cs="Browallia New" w:hint="cs"/>
          <w:sz w:val="28"/>
          <w:szCs w:val="28"/>
          <w:cs/>
        </w:rPr>
        <w:t>Unit</w:t>
      </w:r>
      <w:proofErr w:type="spellEnd"/>
      <w:r w:rsidR="00F46B29" w:rsidRPr="00844381">
        <w:rPr>
          <w:rFonts w:ascii="Browallia New" w:hAnsi="Browallia New" w:cs="Browallia New" w:hint="cs"/>
          <w:sz w:val="28"/>
          <w:szCs w:val="28"/>
        </w:rPr>
        <w:t xml:space="preserve"> </w:t>
      </w:r>
      <w:proofErr w:type="spellStart"/>
      <w:r w:rsidRPr="00844381">
        <w:rPr>
          <w:rFonts w:ascii="Browallia New" w:hAnsi="Browallia New" w:cs="Browallia New" w:hint="cs"/>
          <w:sz w:val="28"/>
          <w:szCs w:val="28"/>
          <w:cs/>
        </w:rPr>
        <w:t>Credit</w:t>
      </w:r>
      <w:proofErr w:type="spellEnd"/>
      <w:r w:rsidR="00F46B29" w:rsidRPr="00844381">
        <w:rPr>
          <w:rFonts w:ascii="Browallia New" w:hAnsi="Browallia New" w:cs="Browallia New" w:hint="cs"/>
          <w:sz w:val="28"/>
          <w:szCs w:val="28"/>
        </w:rPr>
        <w:t xml:space="preserve"> </w:t>
      </w:r>
      <w:proofErr w:type="spellStart"/>
      <w:r w:rsidRPr="00844381">
        <w:rPr>
          <w:rFonts w:ascii="Browallia New" w:hAnsi="Browallia New" w:cs="Browallia New" w:hint="cs"/>
          <w:sz w:val="28"/>
          <w:szCs w:val="28"/>
          <w:cs/>
        </w:rPr>
        <w:t>Method</w:t>
      </w:r>
      <w:proofErr w:type="spellEnd"/>
      <w:r w:rsidRPr="00844381">
        <w:rPr>
          <w:rFonts w:ascii="Browallia New" w:hAnsi="Browallia New" w:cs="Browallia New" w:hint="cs"/>
          <w:sz w:val="28"/>
          <w:szCs w:val="28"/>
          <w:cs/>
        </w:rPr>
        <w:t>)</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โดยผู้เชี่ยวชาญอิสระตามหลักคณิตศาสตร์ประกันภัย</w:t>
      </w:r>
    </w:p>
    <w:p w14:paraId="123DB877" w14:textId="77777777" w:rsidR="00604302" w:rsidRPr="0029051B" w:rsidRDefault="00604302" w:rsidP="00C301C8">
      <w:pPr>
        <w:pStyle w:val="BodyText2"/>
        <w:tabs>
          <w:tab w:val="clear" w:pos="540"/>
        </w:tabs>
        <w:spacing w:line="240" w:lineRule="auto"/>
        <w:ind w:left="450" w:right="47"/>
        <w:jc w:val="thaiDistribute"/>
        <w:rPr>
          <w:rFonts w:ascii="Browallia New" w:hAnsi="Browallia New" w:cs="Browallia New"/>
          <w:sz w:val="28"/>
          <w:szCs w:val="28"/>
        </w:rPr>
      </w:pPr>
    </w:p>
    <w:p w14:paraId="699EF9D1" w14:textId="1DDBBD3A" w:rsidR="00033B32"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กำไรหรือขาดทุนจากการประมาณการตามหลักคณิตศาสตร์ประกันภัย</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w:t>
      </w:r>
      <w:proofErr w:type="spellStart"/>
      <w:r w:rsidRPr="00844381">
        <w:rPr>
          <w:rFonts w:ascii="Browallia New" w:hAnsi="Browallia New" w:cs="Browallia New" w:hint="cs"/>
          <w:sz w:val="28"/>
          <w:szCs w:val="28"/>
          <w:cs/>
        </w:rPr>
        <w:t>Actuarial</w:t>
      </w:r>
      <w:proofErr w:type="spellEnd"/>
      <w:r w:rsidR="00F46B29" w:rsidRPr="00844381">
        <w:rPr>
          <w:rFonts w:ascii="Browallia New" w:hAnsi="Browallia New" w:cs="Browallia New" w:hint="cs"/>
          <w:sz w:val="28"/>
          <w:szCs w:val="28"/>
        </w:rPr>
        <w:t xml:space="preserve"> </w:t>
      </w:r>
      <w:proofErr w:type="spellStart"/>
      <w:r w:rsidRPr="00844381">
        <w:rPr>
          <w:rFonts w:ascii="Browallia New" w:hAnsi="Browallia New" w:cs="Browallia New" w:hint="cs"/>
          <w:sz w:val="28"/>
          <w:szCs w:val="28"/>
          <w:cs/>
        </w:rPr>
        <w:t>gains</w:t>
      </w:r>
      <w:proofErr w:type="spellEnd"/>
      <w:r w:rsidR="00F46B29" w:rsidRPr="00844381">
        <w:rPr>
          <w:rFonts w:ascii="Browallia New" w:hAnsi="Browallia New" w:cs="Browallia New" w:hint="cs"/>
          <w:sz w:val="28"/>
          <w:szCs w:val="28"/>
        </w:rPr>
        <w:t xml:space="preserve"> </w:t>
      </w:r>
      <w:proofErr w:type="spellStart"/>
      <w:r w:rsidRPr="00844381">
        <w:rPr>
          <w:rFonts w:ascii="Browallia New" w:hAnsi="Browallia New" w:cs="Browallia New" w:hint="cs"/>
          <w:sz w:val="28"/>
          <w:szCs w:val="28"/>
          <w:cs/>
        </w:rPr>
        <w:t>or</w:t>
      </w:r>
      <w:proofErr w:type="spellEnd"/>
      <w:r w:rsidR="00F46B29" w:rsidRPr="00844381">
        <w:rPr>
          <w:rFonts w:ascii="Browallia New" w:hAnsi="Browallia New" w:cs="Browallia New" w:hint="cs"/>
          <w:sz w:val="28"/>
          <w:szCs w:val="28"/>
        </w:rPr>
        <w:t xml:space="preserve"> </w:t>
      </w:r>
      <w:proofErr w:type="spellStart"/>
      <w:r w:rsidRPr="00844381">
        <w:rPr>
          <w:rFonts w:ascii="Browallia New" w:hAnsi="Browallia New" w:cs="Browallia New" w:hint="cs"/>
          <w:sz w:val="28"/>
          <w:szCs w:val="28"/>
          <w:cs/>
        </w:rPr>
        <w:t>losses</w:t>
      </w:r>
      <w:proofErr w:type="spellEnd"/>
      <w:r w:rsidRPr="00844381">
        <w:rPr>
          <w:rFonts w:ascii="Browallia New" w:hAnsi="Browallia New" w:cs="Browallia New" w:hint="cs"/>
          <w:sz w:val="28"/>
          <w:szCs w:val="28"/>
          <w:cs/>
        </w:rPr>
        <w:t>)</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ในการคำนวณผลประโยชน์หลังออกจากงานของพนักงานแสดงไว้</w:t>
      </w:r>
      <w:r w:rsidR="001E56FA" w:rsidRPr="00844381">
        <w:rPr>
          <w:rFonts w:ascii="Browallia New" w:hAnsi="Browallia New" w:cs="Browallia New" w:hint="cs"/>
          <w:sz w:val="28"/>
          <w:szCs w:val="28"/>
          <w:cs/>
        </w:rPr>
        <w:t>ภายใต้กำไรขาดทุนเบ็ดเสร็จอื่น</w:t>
      </w:r>
    </w:p>
    <w:p w14:paraId="11F70C0D" w14:textId="77777777" w:rsidR="00274895" w:rsidRPr="00844381" w:rsidRDefault="00274895" w:rsidP="00C301C8">
      <w:pPr>
        <w:pStyle w:val="BodyText2"/>
        <w:tabs>
          <w:tab w:val="clear" w:pos="540"/>
        </w:tabs>
        <w:spacing w:line="240" w:lineRule="auto"/>
        <w:ind w:left="450" w:right="47"/>
        <w:jc w:val="thaiDistribute"/>
        <w:rPr>
          <w:rFonts w:ascii="Browallia New" w:hAnsi="Browallia New" w:cs="Browallia New" w:hint="cs"/>
          <w:sz w:val="28"/>
          <w:szCs w:val="28"/>
          <w:cs/>
        </w:rPr>
      </w:pPr>
    </w:p>
    <w:p w14:paraId="0678BCB1" w14:textId="4F9E0F79" w:rsidR="00FE0254" w:rsidRPr="00844381" w:rsidRDefault="00FE025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844381">
        <w:rPr>
          <w:rFonts w:ascii="Browallia New" w:hAnsi="Browallia New" w:cs="Browallia New" w:hint="cs"/>
          <w:sz w:val="28"/>
          <w:szCs w:val="28"/>
          <w:u w:val="single"/>
          <w:cs/>
        </w:rPr>
        <w:t>การวัดมูลค่ายุติธรรม</w:t>
      </w:r>
    </w:p>
    <w:p w14:paraId="47C4E7B3" w14:textId="61778E25" w:rsidR="00B15D51" w:rsidRPr="00844381"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lastRenderedPageBreak/>
        <w:t>นโยบายการบัญชีและการเปิดเผยข้อมูลของบริษัทในหลายหัวข้อ</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กำหนดให้มีการวัดมูลค่ายุติธรรม</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ทั้งสินทรัพย์และหนี้สินทางการเงินและที่ไม่ใช่ทางการเงิน</w:t>
      </w:r>
    </w:p>
    <w:p w14:paraId="6F17C7A5" w14:textId="648301AA" w:rsidR="00024491" w:rsidRPr="004053BC" w:rsidRDefault="00024491" w:rsidP="00C301C8">
      <w:pPr>
        <w:pStyle w:val="BodyText2"/>
        <w:tabs>
          <w:tab w:val="clear" w:pos="540"/>
        </w:tabs>
        <w:spacing w:line="240" w:lineRule="auto"/>
        <w:ind w:left="450" w:right="47"/>
        <w:jc w:val="thaiDistribute"/>
        <w:rPr>
          <w:rFonts w:ascii="Browallia New" w:hAnsi="Browallia New" w:cs="Browallia New"/>
          <w:sz w:val="24"/>
          <w:szCs w:val="24"/>
          <w:cs/>
        </w:rPr>
      </w:pPr>
    </w:p>
    <w:p w14:paraId="1A6935B5" w14:textId="345B33C2" w:rsidR="00711043" w:rsidRPr="001B343E"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ในการวัดมูลค่ายุติธรรมของสินทรัพย์หรือหนี้สิน</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บริษัทได้ใช้ข้อมูลที่สามารถอ้างอิงได้ให้มากที่สุดเท่าที่จะทำได้</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มูลค่ายุติธรรม</w:t>
      </w:r>
      <w:r w:rsidRPr="001B343E">
        <w:rPr>
          <w:rFonts w:ascii="Browallia New" w:hAnsi="Browallia New" w:cs="Browallia New" w:hint="cs"/>
          <w:sz w:val="28"/>
          <w:szCs w:val="28"/>
          <w:cs/>
        </w:rPr>
        <w:t>เหล่านี้ถูกจัดประเภทในแต่ละลำดับชั้นของมูลค่ายุติธรรมตามข้อมูลที่ใช้ในการประเมินมูลค่า</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ดังนี้</w:t>
      </w:r>
    </w:p>
    <w:p w14:paraId="5E1030B3" w14:textId="61F7E26E" w:rsidR="00C2026B" w:rsidRDefault="00C2026B" w:rsidP="004053BC">
      <w:pPr>
        <w:pStyle w:val="BodyText2"/>
        <w:tabs>
          <w:tab w:val="clear" w:pos="540"/>
        </w:tabs>
        <w:spacing w:line="240" w:lineRule="auto"/>
        <w:ind w:left="450" w:right="47"/>
        <w:jc w:val="thaiDistribute"/>
      </w:pPr>
    </w:p>
    <w:tbl>
      <w:tblPr>
        <w:tblW w:w="9034" w:type="dxa"/>
        <w:tblInd w:w="322" w:type="dxa"/>
        <w:tblLook w:val="04A0" w:firstRow="1" w:lastRow="0" w:firstColumn="1" w:lastColumn="0" w:noHBand="0" w:noVBand="1"/>
      </w:tblPr>
      <w:tblGrid>
        <w:gridCol w:w="1663"/>
        <w:gridCol w:w="7371"/>
      </w:tblGrid>
      <w:tr w:rsidR="0013356F" w:rsidRPr="001B343E" w14:paraId="469ADA19" w14:textId="77777777" w:rsidTr="00C301C8">
        <w:tc>
          <w:tcPr>
            <w:tcW w:w="1663" w:type="dxa"/>
            <w:shd w:val="clear" w:color="auto" w:fill="auto"/>
          </w:tcPr>
          <w:p w14:paraId="49C348A2" w14:textId="7A06484A" w:rsidR="0013356F" w:rsidRPr="001B343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1</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 xml:space="preserve"> </w:t>
            </w:r>
          </w:p>
        </w:tc>
        <w:tc>
          <w:tcPr>
            <w:tcW w:w="7371" w:type="dxa"/>
            <w:shd w:val="clear" w:color="auto" w:fill="auto"/>
          </w:tcPr>
          <w:p w14:paraId="63C6398E" w14:textId="52788994"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เป็นราคาเสนอซื้อขาย</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w:t>
            </w:r>
            <w:r w:rsidRPr="001B343E">
              <w:rPr>
                <w:rFonts w:ascii="Browallia New" w:hAnsi="Browallia New" w:cs="Browallia New" w:hint="cs"/>
                <w:sz w:val="28"/>
                <w:szCs w:val="28"/>
                <w:cs/>
              </w:rPr>
              <w:t>ไม่ต้องปรับปรุง</w:t>
            </w:r>
            <w:r w:rsidRPr="001B343E">
              <w:rPr>
                <w:rFonts w:ascii="Browallia New" w:hAnsi="Browallia New" w:cs="Browallia New" w:hint="cs"/>
                <w:sz w:val="28"/>
                <w:szCs w:val="28"/>
              </w:rPr>
              <w:t xml:space="preserve">) </w:t>
            </w:r>
            <w:r w:rsidRPr="001B343E">
              <w:rPr>
                <w:rFonts w:ascii="Browallia New" w:hAnsi="Browallia New" w:cs="Browallia New" w:hint="cs"/>
                <w:sz w:val="28"/>
                <w:szCs w:val="28"/>
                <w:cs/>
              </w:rPr>
              <w:t>ในตลาดที่มีสภาพคล่องสำหรับสินทรัพย์หรือหนี้สินอย่างเดียวกัน</w:t>
            </w:r>
          </w:p>
        </w:tc>
      </w:tr>
      <w:tr w:rsidR="0013356F" w:rsidRPr="001B343E" w14:paraId="282AEDAB" w14:textId="77777777" w:rsidTr="00C301C8">
        <w:tc>
          <w:tcPr>
            <w:tcW w:w="1663" w:type="dxa"/>
            <w:shd w:val="clear" w:color="auto" w:fill="auto"/>
          </w:tcPr>
          <w:p w14:paraId="3DADBEEF" w14:textId="1EF694C7" w:rsidR="0013356F" w:rsidRPr="001B343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2</w:t>
            </w:r>
          </w:p>
        </w:tc>
        <w:tc>
          <w:tcPr>
            <w:tcW w:w="7371" w:type="dxa"/>
            <w:shd w:val="clear" w:color="auto" w:fill="auto"/>
          </w:tcPr>
          <w:p w14:paraId="4D82A619" w14:textId="6D719904"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เป็นข้อมูลอื่นที่ใช้อ้างอิงได้โดยตรง</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ราคาขาย)</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หรือโดยอ้อม</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ได้มาจากราคาอื่น)</w:t>
            </w:r>
            <w:r w:rsidRPr="001B343E">
              <w:rPr>
                <w:rFonts w:ascii="Browallia New" w:hAnsi="Browallia New" w:cs="Browallia New" w:hint="cs"/>
                <w:sz w:val="28"/>
                <w:szCs w:val="28"/>
              </w:rPr>
              <w:t xml:space="preserve"> </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สำหรับสินทรัพย์นั้นหรือหนี้สินนั้นนอกเหนือจากราคาเสนอซื้อขายซึ่งรวมอยู่ในข้อมูลระดับ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1</w:t>
            </w:r>
          </w:p>
        </w:tc>
      </w:tr>
      <w:tr w:rsidR="0013356F" w:rsidRPr="001B343E" w14:paraId="30C45076" w14:textId="77777777" w:rsidTr="00C301C8">
        <w:tc>
          <w:tcPr>
            <w:tcW w:w="1663" w:type="dxa"/>
            <w:shd w:val="clear" w:color="auto" w:fill="auto"/>
          </w:tcPr>
          <w:p w14:paraId="11EC71C5" w14:textId="77777777" w:rsidR="0013356F" w:rsidRPr="001B343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Pr="001B343E">
              <w:rPr>
                <w:rFonts w:ascii="Browallia New" w:hAnsi="Browallia New" w:cs="Browallia New" w:hint="cs"/>
                <w:sz w:val="28"/>
                <w:szCs w:val="28"/>
              </w:rPr>
              <w:t xml:space="preserve"> 3</w:t>
            </w:r>
          </w:p>
        </w:tc>
        <w:tc>
          <w:tcPr>
            <w:tcW w:w="7371" w:type="dxa"/>
            <w:shd w:val="clear" w:color="auto" w:fill="auto"/>
          </w:tcPr>
          <w:p w14:paraId="36D55255" w14:textId="65D061EA"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เป็นข้อมูลสำหรับสินทรัพย์หรือหนี้สินที่ไม่ได้มาจากข้อมูลในตลาดที่ใช้อ้างอิงได้</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(ข้อมูลที่ไม่สามารถอ้างอิงได้)</w:t>
            </w:r>
          </w:p>
        </w:tc>
      </w:tr>
    </w:tbl>
    <w:p w14:paraId="5C01C214" w14:textId="6408017B" w:rsidR="00745482" w:rsidRPr="004053BC" w:rsidRDefault="0074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7259D4F8" w14:textId="0C1D52E5" w:rsid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FB76F9">
        <w:rPr>
          <w:rFonts w:ascii="Browallia New" w:hAnsi="Browallia New" w:cs="Browallia New"/>
          <w:sz w:val="28"/>
          <w:szCs w:val="28"/>
          <w:u w:val="single"/>
          <w:cs/>
        </w:rPr>
        <w:t>สัญญาค้ำประกันทางการเงิน</w:t>
      </w:r>
    </w:p>
    <w:p w14:paraId="6000A37A" w14:textId="1D481BA9" w:rsidR="00FB76F9" w:rsidRP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FB76F9">
        <w:rPr>
          <w:rFonts w:ascii="Browallia New" w:hAnsi="Browallia New" w:cs="Browallia New"/>
          <w:sz w:val="28"/>
          <w:szCs w:val="28"/>
          <w:cs/>
        </w:rPr>
        <w:t>กลุ่มกิจการรับรู้หนี้สินทางการเงินจากสัญญาค้ำประกันเมื่อกลุ่มกิจการให้การค้ำประกันทางการเงินที่มูลค่ายุติธรรม ณ วันที่รับรู้เริ่มแรก และรับรู้มูลค่าในภายหลังด้วยจำนวนที่สูงกว่าระหว่าง</w:t>
      </w:r>
    </w:p>
    <w:p w14:paraId="5F315D94" w14:textId="6A54C34D" w:rsidR="00D74C75" w:rsidRDefault="00FB76F9" w:rsidP="00DB3104">
      <w:pPr>
        <w:pStyle w:val="ListParagraph"/>
        <w:numPr>
          <w:ilvl w:val="0"/>
          <w:numId w:val="21"/>
        </w:numPr>
        <w:tabs>
          <w:tab w:val="clear" w:pos="227"/>
          <w:tab w:val="clear" w:pos="454"/>
          <w:tab w:val="clear" w:pos="680"/>
          <w:tab w:val="clear" w:pos="907"/>
        </w:tabs>
        <w:spacing w:line="240" w:lineRule="auto"/>
        <w:ind w:left="993" w:hanging="491"/>
        <w:jc w:val="thaiDistribute"/>
        <w:rPr>
          <w:rFonts w:ascii="Browallia New" w:hAnsi="Browallia New" w:cs="Browallia New"/>
          <w:sz w:val="28"/>
          <w:szCs w:val="28"/>
        </w:rPr>
      </w:pPr>
      <w:r w:rsidRPr="00FB76F9">
        <w:rPr>
          <w:rFonts w:ascii="Browallia New" w:hAnsi="Browallia New" w:cs="Browallia New"/>
          <w:sz w:val="28"/>
          <w:szCs w:val="28"/>
          <w:cs/>
        </w:rPr>
        <w:t xml:space="preserve">จำนวนผลขาดทุนด้านเครดิตที่คาดว่าจะเกิดขึ้นที่คำนวณตามข้อกำหนดของมาตรฐานการรายงานทางการเงินฉบับที่ </w:t>
      </w:r>
      <w:r w:rsidRPr="00FB76F9">
        <w:rPr>
          <w:rFonts w:ascii="Browallia New" w:hAnsi="Browallia New" w:cs="Browallia New"/>
          <w:sz w:val="28"/>
          <w:szCs w:val="28"/>
        </w:rPr>
        <w:t xml:space="preserve">9 </w:t>
      </w:r>
      <w:r w:rsidRPr="00FB76F9">
        <w:rPr>
          <w:rFonts w:ascii="Browallia New" w:hAnsi="Browallia New" w:cs="Browallia New"/>
          <w:sz w:val="28"/>
          <w:szCs w:val="28"/>
          <w:cs/>
        </w:rPr>
        <w:t>เรื่องเครื่องมือทางการเงิน</w:t>
      </w:r>
    </w:p>
    <w:p w14:paraId="2FBCCF3A" w14:textId="5EDCFF0C" w:rsidR="00FB76F9" w:rsidRPr="00D74C75" w:rsidRDefault="00FB76F9" w:rsidP="00DB3104">
      <w:pPr>
        <w:pStyle w:val="ListParagraph"/>
        <w:numPr>
          <w:ilvl w:val="0"/>
          <w:numId w:val="21"/>
        </w:numPr>
        <w:tabs>
          <w:tab w:val="clear" w:pos="227"/>
          <w:tab w:val="clear" w:pos="454"/>
          <w:tab w:val="clear" w:pos="680"/>
          <w:tab w:val="clear" w:pos="907"/>
        </w:tabs>
        <w:spacing w:line="240" w:lineRule="auto"/>
        <w:ind w:left="993" w:hanging="491"/>
        <w:jc w:val="thaiDistribute"/>
        <w:rPr>
          <w:rFonts w:ascii="Browallia New" w:hAnsi="Browallia New" w:cs="Browallia New"/>
          <w:sz w:val="28"/>
          <w:szCs w:val="28"/>
        </w:rPr>
      </w:pPr>
      <w:r w:rsidRPr="00D74C75">
        <w:rPr>
          <w:rFonts w:ascii="Browallia New" w:hAnsi="Browallia New" w:cs="Browallia New"/>
          <w:sz w:val="28"/>
          <w:szCs w:val="28"/>
          <w:cs/>
        </w:rPr>
        <w:t xml:space="preserve">จำนวนที่รับรู้เริ่มแรกหักด้วยรายได้ที่รับรู้ตามการรับรู้รายได้ภายใต้มาตรฐานการรายงานทางการเงินฉบับที่ </w:t>
      </w:r>
      <w:r w:rsidRPr="00D74C75">
        <w:rPr>
          <w:rFonts w:ascii="Browallia New" w:hAnsi="Browallia New" w:cs="Browallia New"/>
          <w:sz w:val="28"/>
          <w:szCs w:val="28"/>
        </w:rPr>
        <w:t>15</w:t>
      </w:r>
      <w:r w:rsidRPr="00D74C75">
        <w:rPr>
          <w:rFonts w:ascii="Browallia New" w:hAnsi="Browallia New" w:cs="Browallia New"/>
          <w:sz w:val="28"/>
          <w:szCs w:val="28"/>
          <w:cs/>
        </w:rPr>
        <w:t xml:space="preserve"> เรื่อง รายได้จากสัญญาที่ทำกับลูกค้า</w:t>
      </w:r>
    </w:p>
    <w:p w14:paraId="7966B9B6" w14:textId="77777777" w:rsidR="00FB76F9" w:rsidRPr="004053BC"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74EF6C8E" w14:textId="77777777" w:rsidR="00FB76F9" w:rsidRP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B76F9">
        <w:rPr>
          <w:rFonts w:ascii="Browallia New" w:hAnsi="Browallia New" w:cs="Browallia New"/>
          <w:sz w:val="28"/>
          <w:szCs w:val="28"/>
          <w:cs/>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20248417" w14:textId="77777777" w:rsidR="00FB76F9" w:rsidRPr="004053BC"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20C4B530" w14:textId="33EC2D9D" w:rsidR="00FB76F9" w:rsidRP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FB76F9">
        <w:rPr>
          <w:rFonts w:ascii="Browallia New" w:hAnsi="Browallia New" w:cs="Browallia New"/>
          <w:sz w:val="28"/>
          <w:szCs w:val="28"/>
          <w:cs/>
        </w:rPr>
        <w:t>สัญญาค้ำประกันที่เกี่ยวข้องกับเงินกู้ยืมหรือค่าใช้จ่ายค้างจ่ายอื่น ๆ ที่ไม่ได้รับผลตอบแทน มูลค่ายุติธรรมจะแสดงรวมเป็นส่วนหนึ่งของต้นทุนของเงินลงทุน</w:t>
      </w:r>
    </w:p>
    <w:p w14:paraId="0DA5C1F6" w14:textId="58AABA60" w:rsidR="00060539" w:rsidRPr="004053BC" w:rsidRDefault="0006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07D5B82C" w14:textId="0647DAE9" w:rsidR="006F6345" w:rsidRPr="001B343E"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รายงานทางการเงินจำแนกตามส่วนงาน</w:t>
      </w:r>
    </w:p>
    <w:p w14:paraId="6AB4B940" w14:textId="4B18B79C" w:rsidR="00466844"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1B343E">
        <w:rPr>
          <w:rFonts w:ascii="Browallia New" w:hAnsi="Browallia New" w:cs="Browallia New"/>
          <w:sz w:val="28"/>
          <w:szCs w:val="28"/>
          <w:cs/>
        </w:rPr>
        <w:t>ผลการดำเนินงานของส่วนงานที่รายงานต่อคณะกรรมการบริหารของบริษัท</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(ผู้มีอำนาจตัดสินใจสูงสุดด้านการดำเนินงาน)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16EABBC1" w14:textId="77777777" w:rsidR="00466844" w:rsidRPr="004053BC" w:rsidRDefault="00466844" w:rsidP="008C4546">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5E2802DA" w14:textId="77777777" w:rsidR="00466844" w:rsidRDefault="00466844" w:rsidP="00466844">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C07995">
        <w:rPr>
          <w:rFonts w:ascii="Browallia New" w:hAnsi="Browallia New" w:cs="Browallia New"/>
          <w:szCs w:val="28"/>
          <w:u w:val="single"/>
          <w:cs/>
          <w:lang w:val="en-GB"/>
        </w:rPr>
        <w:t>ทุนเรือนหุ้น</w:t>
      </w:r>
    </w:p>
    <w:p w14:paraId="119D6718" w14:textId="3BB1F252" w:rsidR="00466844" w:rsidRPr="00C07995" w:rsidRDefault="00466844" w:rsidP="00C07995">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C07995">
        <w:rPr>
          <w:rFonts w:ascii="Browallia New" w:hAnsi="Browallia New" w:cs="Browallia New"/>
          <w:sz w:val="28"/>
          <w:szCs w:val="28"/>
          <w:cs/>
        </w:rPr>
        <w:t>หุ้นสามัญจัดประเภทไว้เป็นส่วนของเจ้าของ</w:t>
      </w:r>
      <w:r w:rsidR="00F41B18" w:rsidRPr="00C07995">
        <w:rPr>
          <w:rFonts w:ascii="Browallia New" w:hAnsi="Browallia New" w:cs="Browallia New"/>
          <w:szCs w:val="28"/>
          <w:lang w:val="en-GB"/>
        </w:rPr>
        <w:t xml:space="preserve"> </w:t>
      </w:r>
      <w:r w:rsidRPr="00C07995">
        <w:rPr>
          <w:rFonts w:ascii="Browallia New" w:hAnsi="Browallia New" w:cs="Browallia New"/>
          <w:sz w:val="28"/>
          <w:szCs w:val="28"/>
          <w:cs/>
        </w:rPr>
        <w:t>ต้นทุนที่เพิ่มขึ้นเกี่ยวกับการออกหุ้นใหม่หรือสิทธิในการซื้อขายหุ้นที่จ่ายออกไปโดยแสดงรายการดังกล่าวด้วยจำนวนเงินสุทธิจากภาษีไว้เป็นรายการหักในส่วนของเจ้าของ โดยนำไปหักจากสิ่งตอบแทนที่ได้รับจากการออกหุ้น</w:t>
      </w:r>
    </w:p>
    <w:p w14:paraId="7673C121" w14:textId="66390121" w:rsidR="00C25482" w:rsidRPr="004053BC" w:rsidRDefault="00C2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4C0F9D32" w14:textId="49E1CC9F" w:rsidR="00747C42" w:rsidRPr="001B343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ส่วนเกินมูลค่าหุ้น</w:t>
      </w:r>
    </w:p>
    <w:p w14:paraId="0E0E643A" w14:textId="3F7C9F50" w:rsidR="00747C42" w:rsidRPr="001B343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1B343E">
        <w:rPr>
          <w:rFonts w:ascii="Browallia New" w:hAnsi="Browallia New" w:cs="Browallia New"/>
          <w:sz w:val="28"/>
          <w:szCs w:val="28"/>
          <w:cs/>
        </w:rPr>
        <w:t>บริษัทจะบันทึกเงินรับที่เกินกว่ามูลค่าที่จดทะเบียนไว้เป็นส่วนเกินมูลค่าหุ้นในงบแสดงฐานะการเงิน</w:t>
      </w:r>
      <w:r w:rsidR="00F46B29" w:rsidRPr="00F46B29">
        <w:rPr>
          <w:rFonts w:ascii="Browallia New" w:hAnsi="Browallia New" w:cs="Browallia New"/>
          <w:sz w:val="28"/>
          <w:szCs w:val="28"/>
        </w:rPr>
        <w:t xml:space="preserve"> </w:t>
      </w:r>
      <w:r w:rsidRPr="001B343E">
        <w:rPr>
          <w:rFonts w:ascii="Browallia New" w:hAnsi="Browallia New" w:cs="Browallia New" w:hint="cs"/>
          <w:sz w:val="28"/>
          <w:szCs w:val="28"/>
          <w:cs/>
        </w:rPr>
        <w:t>หัก</w:t>
      </w:r>
      <w:r w:rsidRPr="001B343E">
        <w:rPr>
          <w:rFonts w:ascii="Browallia New" w:hAnsi="Browallia New" w:cs="Browallia New"/>
          <w:sz w:val="28"/>
          <w:szCs w:val="28"/>
          <w:cs/>
        </w:rPr>
        <w:t>ด้วยต้นทุนในการออกหุ้นและผลประโยชน์ทางภาษีที่เกี่ยวข้อง</w:t>
      </w:r>
      <w:r w:rsidR="00F46B29" w:rsidRPr="00F46B29">
        <w:rPr>
          <w:rFonts w:ascii="Browallia New" w:hAnsi="Browallia New" w:cs="Browallia New"/>
          <w:sz w:val="28"/>
          <w:szCs w:val="28"/>
        </w:rPr>
        <w:t xml:space="preserve"> </w:t>
      </w:r>
    </w:p>
    <w:p w14:paraId="0D2AC24C" w14:textId="169C1688" w:rsidR="004B6C51" w:rsidRPr="001B343E" w:rsidRDefault="004B6C5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8C4546">
        <w:rPr>
          <w:rFonts w:ascii="Browallia New" w:hAnsi="Browallia New" w:cs="Browallia New"/>
          <w:sz w:val="28"/>
          <w:szCs w:val="28"/>
          <w:u w:val="single"/>
          <w:cs/>
        </w:rPr>
        <w:t>การจ่ายเงินปันผล</w:t>
      </w:r>
    </w:p>
    <w:p w14:paraId="521099CE" w14:textId="26013E75" w:rsidR="00F112DC" w:rsidRDefault="002A78A0" w:rsidP="002A78A0">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2A78A0">
        <w:rPr>
          <w:rFonts w:ascii="Browallia New" w:hAnsi="Browallia New" w:cs="Browallia New"/>
          <w:sz w:val="28"/>
          <w:szCs w:val="28"/>
          <w:cs/>
        </w:rPr>
        <w:lastRenderedPageBreak/>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16740991" w14:textId="33384DE2" w:rsidR="00383C59" w:rsidRPr="003277C4" w:rsidRDefault="0038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cs/>
        </w:rPr>
      </w:pPr>
    </w:p>
    <w:p w14:paraId="6834B9C6" w14:textId="5F3F3228" w:rsidR="00C41173" w:rsidRPr="008C4546" w:rsidRDefault="00AB345D"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ภาษีเงินได้</w:t>
      </w:r>
    </w:p>
    <w:p w14:paraId="7E07F4DB" w14:textId="260790B6" w:rsidR="004410E9" w:rsidRPr="001B343E" w:rsidRDefault="0066198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ค่าใช้จ่ายภาษีเงินได้สำหรับปี</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ประกอบด้วย</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ภาษีเงินได้ปัจจุบันและภาษีเงินได้รอการตัดบัญชี</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ภาษีเงินได้ปัจจุบันและภาษีเงินได้รอการตัดบัญชีถูกรับรู้ในกำไรหรือขาดทุน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เว้นแต่ในส่วนที่เกี่ยวกับรายการที่รับรู้โดยตรงในส่วนของ</w:t>
      </w:r>
      <w:r w:rsidR="00BE2C4F" w:rsidRPr="001B343E">
        <w:rPr>
          <w:rFonts w:ascii="Browallia New" w:hAnsi="Browallia New" w:cs="Browallia New"/>
          <w:sz w:val="28"/>
          <w:szCs w:val="28"/>
        </w:rPr>
        <w:t xml:space="preserve">          </w:t>
      </w:r>
      <w:r w:rsidRPr="001B343E">
        <w:rPr>
          <w:rFonts w:ascii="Browallia New" w:hAnsi="Browallia New" w:cs="Browallia New"/>
          <w:sz w:val="28"/>
          <w:szCs w:val="28"/>
          <w:cs/>
        </w:rPr>
        <w:t>ผู้ถือหุ้นหรือกำไรขาดทุนเบ็ดเสร็จอื่น</w:t>
      </w:r>
    </w:p>
    <w:p w14:paraId="144C7A42" w14:textId="60EFFDE1" w:rsidR="004E41E6" w:rsidRDefault="004E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24E99CA5" w14:textId="11A22404"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1B343E">
        <w:rPr>
          <w:rFonts w:ascii="Browallia New" w:hAnsi="Browallia New" w:cs="Browallia New"/>
          <w:i/>
          <w:iCs/>
          <w:sz w:val="28"/>
          <w:szCs w:val="28"/>
          <w:cs/>
        </w:rPr>
        <w:t>ภาษีเงินได้ปัจจุบัน</w:t>
      </w:r>
    </w:p>
    <w:p w14:paraId="312B2375" w14:textId="57232605" w:rsidR="000B22DB" w:rsidRPr="001B343E"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ภาษีเงินได้ปัจจุบัน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ได้แก่</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ภาษีที่คาดว่าจะจ่ายชำระ</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โดยคำนวณจากกำไรประจำปีที่ต้องเสียภาษี</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โดยใช้อัตราภาษีที่ประกาศใช้หรือที่คาดว่ามีผลบังคับใช้</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วันสิ้นรอบระยะเวลารายงาน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และรวมรายการปรับปรุงทางภาษีที่เกี่ยวกับรายการในปีก่อนๆ</w:t>
      </w:r>
    </w:p>
    <w:p w14:paraId="64C5E65A" w14:textId="54ACC058" w:rsidR="00A51B8F" w:rsidRPr="00274895" w:rsidRDefault="00A51B8F"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091FEE3D" w14:textId="6791F08B"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1B343E">
        <w:rPr>
          <w:rFonts w:ascii="Browallia New" w:hAnsi="Browallia New" w:cs="Browallia New"/>
          <w:i/>
          <w:iCs/>
          <w:sz w:val="28"/>
          <w:szCs w:val="28"/>
          <w:cs/>
        </w:rPr>
        <w:t>ภาษีเงินได้รอการตัดบัญชี</w:t>
      </w:r>
    </w:p>
    <w:p w14:paraId="29034DDD" w14:textId="5E48C8E7" w:rsidR="00C41173" w:rsidRPr="008C45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ภาษีเงินได้รอการตัดบัญชีวัดมูลค่าโดยการคูณอัตราภาษีกับผลแตกต่างชั่วคราวที่คาดว่าจะมีการกลับรายการในอนาคต</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โดยใช้อัตราภาษีที่ประกาศใช้หรือที่คาดว่ามีผลบังคับใช้</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Pr="001B343E">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วันสิ้นรอบระยะเวลารายงาน</w:t>
      </w:r>
    </w:p>
    <w:p w14:paraId="48842821" w14:textId="77777777" w:rsidR="003F6B88" w:rsidRDefault="003F6B88"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602E1686" w14:textId="7E597255" w:rsidR="00C41173" w:rsidRPr="00DC744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DC7446">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สินทรัพย์ภาษีเงินได้รอการตัดบัญชีจะถูกทบทวน</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ณ</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ทุกวันสิ้นรอบระยะเวลารายงานและจะถูกปรับลดลงเท่าที่ประโยชน์ทางภาษีจะมีโอกาสถูกใช้จริง</w:t>
      </w:r>
    </w:p>
    <w:p w14:paraId="7E05E23D" w14:textId="198137B9" w:rsidR="00CB4B64" w:rsidRPr="00DC7446" w:rsidRDefault="00CB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205CBE1" w14:textId="738630AA" w:rsidR="006F7CB4" w:rsidRPr="00DC7446" w:rsidRDefault="00B618B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DC7446">
        <w:rPr>
          <w:rFonts w:ascii="Browallia New" w:hAnsi="Browallia New" w:cs="Browallia New"/>
          <w:sz w:val="28"/>
          <w:szCs w:val="28"/>
          <w:u w:val="single"/>
          <w:cs/>
        </w:rPr>
        <w:t>กำไรต่อหุ้นขั้นพื้นฐาน</w:t>
      </w:r>
    </w:p>
    <w:p w14:paraId="28F7F1CB" w14:textId="1E06E48E" w:rsidR="00D06D8D" w:rsidRPr="00DC7446" w:rsidRDefault="001F0AB9"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DC7446">
        <w:rPr>
          <w:rFonts w:ascii="Browallia New" w:hAnsi="Browallia New" w:cs="Browallia New"/>
          <w:sz w:val="28"/>
          <w:szCs w:val="28"/>
          <w:cs/>
        </w:rPr>
        <w:t>บริษัทแสดงกำไรต่</w:t>
      </w:r>
      <w:r w:rsidR="00352AA4" w:rsidRPr="00DC7446">
        <w:rPr>
          <w:rFonts w:ascii="Browallia New" w:hAnsi="Browallia New" w:cs="Browallia New"/>
          <w:sz w:val="28"/>
          <w:szCs w:val="28"/>
          <w:cs/>
        </w:rPr>
        <w:t>อหุ้นขั้นพื้นฐานสำหรับหุ้นสามัญ</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กำไรต่อหุ้นขั้นพื้นฐานคำนวณโดยการหารกำไรหรือขาดทุนของผู้ถือหุ้นสามัญของบริษัท</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ด้วยจำนวนหุ้นสามัญถัวเฉลี่ยถ่วงน้ำหนักที่ออกจำหน่ายระหว่างปี</w:t>
      </w:r>
      <w:r w:rsidR="00F46B29" w:rsidRPr="00DC7446">
        <w:rPr>
          <w:rFonts w:ascii="Browallia New" w:hAnsi="Browallia New" w:cs="Browallia New"/>
          <w:sz w:val="28"/>
          <w:szCs w:val="28"/>
        </w:rPr>
        <w:t xml:space="preserve"> </w:t>
      </w:r>
    </w:p>
    <w:p w14:paraId="5A801936" w14:textId="0580A52E" w:rsidR="008320BE" w:rsidRPr="00DC7446" w:rsidRDefault="0083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42A360D1" w14:textId="474FC688" w:rsidR="00446137" w:rsidRPr="00DC7446"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DC7446">
        <w:rPr>
          <w:rFonts w:ascii="Browallia New" w:hAnsi="Browallia New" w:cs="Browallia New"/>
          <w:sz w:val="28"/>
          <w:szCs w:val="28"/>
          <w:u w:val="single"/>
          <w:cs/>
        </w:rPr>
        <w:t>การใช้ประมาณการทางบัญชี</w:t>
      </w:r>
    </w:p>
    <w:p w14:paraId="316F2B99" w14:textId="16058E8B" w:rsidR="00446137" w:rsidRPr="00DC7446"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DC7446">
        <w:rPr>
          <w:rFonts w:ascii="Browallia New" w:hAnsi="Browallia New" w:cs="Browallia New"/>
          <w:sz w:val="28"/>
          <w:szCs w:val="28"/>
          <w:cs/>
        </w:rPr>
        <w:t>ในการจัดทำงบการเงินเพื่อให้เป็นไปตามมาตรฐานรายงานทางการเงิน</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ผู้บริหารต้องใช้การประมาณการและ</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ข้อสมมติฐานหลายประการ</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ซึ่งมีผลกระทบต่อจำนวนเงินที่เกี่ยวกับรายได้</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ค่าใช้จ่าย</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สินทรัพย์</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หนี้สิน</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และการเปิดเผยข้อมูลเกี่ยวกับสินทรัพย์และหนี้สินที่อาจจะเกิดขึ้น</w:t>
      </w:r>
      <w:r w:rsidR="00F46B29" w:rsidRPr="00DC7446">
        <w:rPr>
          <w:rFonts w:ascii="Browallia New" w:hAnsi="Browallia New" w:cs="Browallia New"/>
          <w:sz w:val="28"/>
          <w:szCs w:val="28"/>
        </w:rPr>
        <w:t xml:space="preserve"> </w:t>
      </w:r>
      <w:r w:rsidRPr="00DC7446">
        <w:rPr>
          <w:rFonts w:ascii="Browallia New" w:hAnsi="Browallia New" w:cs="Browallia New"/>
          <w:sz w:val="28"/>
          <w:szCs w:val="28"/>
          <w:cs/>
        </w:rPr>
        <w:t>ซึ่งผลที่เกิดขึ้นจริงอาจแตกต่างจากจำนวนที่ได้ประมาณการไว้</w:t>
      </w:r>
    </w:p>
    <w:p w14:paraId="19F25CBF" w14:textId="56B69F62" w:rsidR="005E3EE8" w:rsidRPr="00274895" w:rsidRDefault="005E3EE8"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1CD7CE4F" w14:textId="21938C83" w:rsidR="00446137" w:rsidRPr="008C4546"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7662F4">
        <w:rPr>
          <w:rFonts w:ascii="Browallia New" w:hAnsi="Browallia New" w:cs="Browallia New"/>
          <w:sz w:val="28"/>
          <w:szCs w:val="28"/>
          <w:u w:val="single"/>
          <w:cs/>
        </w:rPr>
        <w:t>ประมาณการหนี้สินและค่าใช้จ่าย</w:t>
      </w:r>
      <w:r w:rsidR="00F46B29" w:rsidRPr="00F46B29">
        <w:rPr>
          <w:rFonts w:ascii="Browallia New" w:hAnsi="Browallia New" w:cs="Browallia New"/>
          <w:sz w:val="28"/>
          <w:szCs w:val="28"/>
          <w:u w:val="single"/>
        </w:rPr>
        <w:t xml:space="preserve"> </w:t>
      </w:r>
      <w:r w:rsidRPr="007662F4">
        <w:rPr>
          <w:rFonts w:ascii="Browallia New" w:hAnsi="Browallia New" w:cs="Browallia New"/>
          <w:sz w:val="28"/>
          <w:szCs w:val="28"/>
          <w:u w:val="single"/>
          <w:cs/>
        </w:rPr>
        <w:t>และสินทรัพย์ที่อาจจะเกิดขึ้น</w:t>
      </w:r>
    </w:p>
    <w:p w14:paraId="71A86AB0" w14:textId="2AC24E5D" w:rsidR="002B48E1" w:rsidRPr="007662F4" w:rsidRDefault="007E007E"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7662F4">
        <w:rPr>
          <w:rFonts w:ascii="Browallia New" w:hAnsi="Browallia New" w:cs="Browallia New" w:hint="cs"/>
          <w:sz w:val="28"/>
          <w:szCs w:val="28"/>
          <w:cs/>
        </w:rPr>
        <w:t>กลุ่ม</w:t>
      </w:r>
      <w:r w:rsidRPr="007662F4">
        <w:rPr>
          <w:rFonts w:ascii="Browallia New" w:hAnsi="Browallia New" w:cs="Browallia New"/>
          <w:sz w:val="28"/>
          <w:szCs w:val="28"/>
          <w:cs/>
        </w:rPr>
        <w:t>บริษัท</w:t>
      </w:r>
      <w:r w:rsidR="00446137" w:rsidRPr="007662F4">
        <w:rPr>
          <w:rFonts w:ascii="Browallia New" w:hAnsi="Browallia New" w:cs="Browallia New"/>
          <w:sz w:val="28"/>
          <w:szCs w:val="28"/>
          <w:cs/>
        </w:rPr>
        <w:t>บันทึกประมาณการหนี้สินและค่าใช้จ่ายไว้ในงบการเงิน</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เมื่อ</w:t>
      </w:r>
      <w:r w:rsidR="00F743FF" w:rsidRPr="007662F4">
        <w:rPr>
          <w:rFonts w:ascii="Browallia New" w:hAnsi="Browallia New" w:cs="Browallia New" w:hint="cs"/>
          <w:sz w:val="28"/>
          <w:szCs w:val="28"/>
          <w:cs/>
        </w:rPr>
        <w:t>กลุ่ม</w:t>
      </w:r>
      <w:r w:rsidR="00F743FF" w:rsidRPr="007662F4">
        <w:rPr>
          <w:rFonts w:ascii="Browallia New" w:hAnsi="Browallia New" w:cs="Browallia New"/>
          <w:sz w:val="28"/>
          <w:szCs w:val="28"/>
          <w:cs/>
        </w:rPr>
        <w:t>บริษัท</w:t>
      </w:r>
      <w:r w:rsidR="00446137" w:rsidRPr="007662F4">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และจำนวนที่ต้องชดใช้ดังกล่าวสามารถประมาณได้อย่างสมเหตุสมผล</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สินทรัพย์ที่อาจเกิดขึ้น</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จะถูกรับรู้เป็นสินทรัพย์แยกต่างหาก</w:t>
      </w:r>
      <w:r w:rsidR="00F46B29" w:rsidRPr="00F46B29">
        <w:rPr>
          <w:rFonts w:ascii="Browallia New" w:hAnsi="Browallia New" w:cs="Browallia New"/>
          <w:sz w:val="28"/>
          <w:szCs w:val="28"/>
        </w:rPr>
        <w:t xml:space="preserve"> </w:t>
      </w:r>
      <w:r w:rsidR="00446137" w:rsidRPr="007662F4">
        <w:rPr>
          <w:rFonts w:ascii="Browallia New" w:hAnsi="Browallia New" w:cs="Browallia New"/>
          <w:sz w:val="28"/>
          <w:szCs w:val="28"/>
          <w:cs/>
        </w:rPr>
        <w:t>เมื่อมีปัจจัยสนับสนุนว่าจะได้รับคืนแน่นอน</w:t>
      </w:r>
    </w:p>
    <w:p w14:paraId="289A2691" w14:textId="3A530153" w:rsidR="00D456E3" w:rsidRDefault="00D45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606F281" w14:textId="77777777" w:rsidR="00FF74A3" w:rsidRDefault="00FF7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367499C" w14:textId="6ED03ED2" w:rsidR="0067169F" w:rsidRPr="00D077A8" w:rsidRDefault="0067169F" w:rsidP="0067169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48"/>
        <w:rPr>
          <w:rFonts w:ascii="Browallia New" w:hAnsi="Browallia New" w:cs="Browallia New"/>
          <w:b/>
          <w:bCs/>
          <w:sz w:val="28"/>
          <w:szCs w:val="28"/>
        </w:rPr>
      </w:pPr>
      <w:r w:rsidRPr="00D077A8">
        <w:rPr>
          <w:rFonts w:ascii="Browallia New" w:hAnsi="Browallia New" w:cs="Browallia New"/>
          <w:b/>
          <w:bCs/>
          <w:sz w:val="28"/>
          <w:szCs w:val="28"/>
          <w:cs/>
          <w:lang w:val="en-GB"/>
        </w:rPr>
        <w:lastRenderedPageBreak/>
        <w:t>ประมาณการทางบัญชีที่สำคัญ</w:t>
      </w:r>
      <w:r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ข้อสมมติฐาน</w:t>
      </w:r>
      <w:r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การใช้ดุลยพินิจ</w:t>
      </w:r>
      <w:r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และ</w:t>
      </w:r>
      <w:r w:rsidR="002A5E3F" w:rsidRPr="002A5E3F">
        <w:rPr>
          <w:rFonts w:ascii="Browallia New" w:hAnsi="Browallia New" w:cs="Browallia New"/>
          <w:b/>
          <w:bCs/>
          <w:sz w:val="28"/>
          <w:szCs w:val="28"/>
          <w:cs/>
          <w:lang w:val="en-GB"/>
        </w:rPr>
        <w:t>การจัดการความเสี่ยงทางการเงิน</w:t>
      </w:r>
    </w:p>
    <w:p w14:paraId="3C7FC7C1" w14:textId="77777777" w:rsidR="0067169F" w:rsidRPr="00274895" w:rsidRDefault="0067169F" w:rsidP="0067169F">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0D1F080A" w14:textId="77777777" w:rsidR="0067169F" w:rsidRPr="0029051B" w:rsidRDefault="0067169F"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29051B">
        <w:rPr>
          <w:rFonts w:ascii="Browallia New" w:hAnsi="Browallia New" w:cs="Browallia New"/>
          <w:sz w:val="28"/>
          <w:szCs w:val="28"/>
          <w:cs/>
          <w:lang w:val="en-GB"/>
        </w:rPr>
        <w:t>ประมาณการทางบัญชีที่สำคัญ</w:t>
      </w:r>
      <w:r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ข้อสมมติฐาน</w:t>
      </w:r>
      <w:r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และการใช้ดุลยพินิจ</w:t>
      </w:r>
    </w:p>
    <w:p w14:paraId="7A8421B3" w14:textId="77777777" w:rsidR="0067169F" w:rsidRPr="00C07995" w:rsidRDefault="0067169F" w:rsidP="0067169F">
      <w:pPr>
        <w:tabs>
          <w:tab w:val="left" w:pos="360"/>
        </w:tabs>
        <w:spacing w:line="240" w:lineRule="auto"/>
        <w:rPr>
          <w:rFonts w:ascii="Browallia New" w:hAnsi="Browallia New" w:cs="Browallia New"/>
          <w:sz w:val="28"/>
          <w:szCs w:val="28"/>
          <w:lang w:val="en-GB"/>
        </w:rPr>
      </w:pPr>
    </w:p>
    <w:p w14:paraId="40593E19" w14:textId="75C6D5AA" w:rsidR="0067169F" w:rsidRPr="00C07995"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C07995">
        <w:rPr>
          <w:rFonts w:ascii="Browallia New" w:hAnsi="Browallia New" w:cs="Browallia New"/>
          <w:sz w:val="28"/>
          <w:szCs w:val="28"/>
          <w:cs/>
          <w:lang w:val="en-GB"/>
        </w:rPr>
        <w:t xml:space="preserve">ผลขาดทุนจากการด้อยค่าของลูกหนี้การค้าและสินทรัพย์ที่เกิดจากสัญญา </w:t>
      </w:r>
    </w:p>
    <w:p w14:paraId="3AB02A50" w14:textId="77777777" w:rsidR="0067169F" w:rsidRPr="00C522F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715C478E" w14:textId="78F8191D" w:rsidR="00C716FB" w:rsidRPr="00C522F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C522F9">
        <w:rPr>
          <w:rFonts w:ascii="Browallia New" w:hAnsi="Browallia New" w:cs="Browallia New"/>
          <w:sz w:val="28"/>
          <w:szCs w:val="28"/>
          <w:cs/>
          <w:lang w:val="en-GB"/>
        </w:rPr>
        <w:t xml:space="preserve">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w:t>
      </w:r>
      <w:r w:rsidRPr="00B676A6">
        <w:rPr>
          <w:rFonts w:ascii="Browallia New" w:hAnsi="Browallia New" w:cs="Browallia New"/>
          <w:sz w:val="28"/>
          <w:szCs w:val="28"/>
          <w:cs/>
        </w:rPr>
        <w:t>ค่าเผื่อ</w:t>
      </w:r>
      <w:r>
        <w:rPr>
          <w:rFonts w:ascii="Browallia New" w:hAnsi="Browallia New" w:cs="Browallia New" w:hint="cs"/>
          <w:sz w:val="28"/>
          <w:szCs w:val="28"/>
          <w:cs/>
        </w:rPr>
        <w:t>ผลขาดทุนจากการด้อยค่า</w:t>
      </w:r>
      <w:r w:rsidRPr="00C522F9">
        <w:rPr>
          <w:rFonts w:ascii="Browallia New" w:hAnsi="Browallia New" w:cs="Browallia New"/>
          <w:sz w:val="28"/>
          <w:szCs w:val="28"/>
          <w:cs/>
          <w:lang w:val="en-GB"/>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Pr>
          <w:rFonts w:ascii="Browallia New" w:hAnsi="Browallia New" w:cs="Browallia New"/>
          <w:sz w:val="28"/>
          <w:szCs w:val="28"/>
          <w:lang w:val="en-GB"/>
        </w:rPr>
        <w:t xml:space="preserve">              </w:t>
      </w:r>
      <w:r w:rsidRPr="00C522F9">
        <w:rPr>
          <w:rFonts w:ascii="Browallia New" w:hAnsi="Browallia New" w:cs="Browallia New"/>
          <w:sz w:val="28"/>
          <w:szCs w:val="28"/>
          <w:cs/>
          <w:lang w:val="en-GB"/>
        </w:rPr>
        <w:t>ซึ่งพิจารณา ณ ทุกสิ้นรอบระยะเวลารายงาน</w:t>
      </w:r>
    </w:p>
    <w:p w14:paraId="66351614" w14:textId="5E02F45C" w:rsidR="00C716FB" w:rsidRDefault="00C716FB" w:rsidP="00C71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rPr>
      </w:pPr>
    </w:p>
    <w:p w14:paraId="1A1B50A4" w14:textId="644B7F6F" w:rsidR="00C716FB" w:rsidRPr="00C07995" w:rsidRDefault="00C716FB"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pacing w:val="-4"/>
          <w:sz w:val="28"/>
          <w:szCs w:val="28"/>
          <w:cs/>
        </w:rPr>
      </w:pPr>
      <w:r w:rsidRPr="00C716FB">
        <w:rPr>
          <w:rFonts w:ascii="Browallia New" w:hAnsi="Browallia New" w:cs="Browallia New"/>
          <w:spacing w:val="-4"/>
          <w:sz w:val="28"/>
          <w:szCs w:val="28"/>
          <w:cs/>
        </w:rPr>
        <w:t>ประมาณการกระแสเงินสดรับจากเงินลงทุนในลูกหนี้</w:t>
      </w:r>
    </w:p>
    <w:p w14:paraId="691FE58C" w14:textId="77777777" w:rsidR="0067169F" w:rsidRPr="00B62BD8"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p>
    <w:p w14:paraId="07B6210D" w14:textId="103DBDB4" w:rsidR="0067169F"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r w:rsidRPr="007662F4">
        <w:rPr>
          <w:rFonts w:ascii="Browallia New" w:hAnsi="Browallia New" w:cs="Browallia New"/>
          <w:sz w:val="28"/>
          <w:szCs w:val="28"/>
          <w:cs/>
        </w:rPr>
        <w:t>กลุ่มบริษัทประมาณการกระแสเงินสดที่คาดว่าจะได้รับในอนาคตสำหรับเงินลงทุนในลูกหนี้ขึ้นอยู่กับคุณภาพ</w:t>
      </w:r>
      <w:r w:rsidRPr="00F46B29">
        <w:rPr>
          <w:rFonts w:ascii="Browallia New" w:hAnsi="Browallia New" w:cs="Browallia New"/>
          <w:sz w:val="28"/>
          <w:szCs w:val="28"/>
        </w:rPr>
        <w:t xml:space="preserve"> </w:t>
      </w:r>
      <w:r w:rsidRPr="007662F4">
        <w:rPr>
          <w:rFonts w:ascii="Browallia New" w:hAnsi="Browallia New" w:cs="Browallia New"/>
          <w:sz w:val="28"/>
          <w:szCs w:val="28"/>
          <w:cs/>
        </w:rPr>
        <w:t>ชนิด</w:t>
      </w:r>
      <w:r w:rsidRPr="00F46B29">
        <w:rPr>
          <w:rFonts w:ascii="Browallia New" w:hAnsi="Browallia New" w:cs="Browallia New"/>
          <w:sz w:val="28"/>
          <w:szCs w:val="28"/>
        </w:rPr>
        <w:t xml:space="preserve"> </w:t>
      </w:r>
      <w:r w:rsidRPr="007662F4">
        <w:rPr>
          <w:rFonts w:ascii="Browallia New" w:hAnsi="Browallia New" w:cs="Browallia New"/>
          <w:sz w:val="28"/>
          <w:szCs w:val="28"/>
          <w:cs/>
        </w:rPr>
        <w:t>และอายุของหนี้</w:t>
      </w:r>
      <w:r w:rsidRPr="00F46B29">
        <w:rPr>
          <w:rFonts w:ascii="Browallia New" w:hAnsi="Browallia New" w:cs="Browallia New"/>
          <w:sz w:val="28"/>
          <w:szCs w:val="28"/>
        </w:rPr>
        <w:t xml:space="preserve"> </w:t>
      </w:r>
      <w:r w:rsidRPr="007662F4">
        <w:rPr>
          <w:rFonts w:ascii="Browallia New" w:hAnsi="Browallia New" w:cs="Browallia New"/>
          <w:sz w:val="28"/>
          <w:szCs w:val="28"/>
          <w:cs/>
        </w:rPr>
        <w:t>และอ้างอิงกับสถิติการเก็บหนี้ในอดีตทั้งหมด</w:t>
      </w:r>
      <w:r w:rsidRPr="00F46B29">
        <w:rPr>
          <w:rFonts w:ascii="Browallia New" w:hAnsi="Browallia New" w:cs="Browallia New"/>
          <w:sz w:val="28"/>
          <w:szCs w:val="28"/>
        </w:rPr>
        <w:t xml:space="preserve"> </w:t>
      </w:r>
      <w:r w:rsidRPr="007662F4">
        <w:rPr>
          <w:rFonts w:ascii="Browallia New" w:hAnsi="Browallia New" w:cs="Browallia New"/>
          <w:sz w:val="28"/>
          <w:szCs w:val="28"/>
          <w:cs/>
        </w:rPr>
        <w:t>โดยยอดรวมของประมาณการกระแสเงินสดที่คาดว่าจะได้รับในอนาคตทั้งหมดจะต้องไม่เกินกว่าการประมาณการกระแสเงินสดที่ผู้บริหารได้คาดคะเนไว้ตั้งแต่ประมูลซื้อโครงการมา</w:t>
      </w:r>
      <w:r w:rsidRPr="00F46B29">
        <w:rPr>
          <w:rFonts w:ascii="Browallia New" w:hAnsi="Browallia New" w:cs="Browallia New"/>
          <w:sz w:val="28"/>
          <w:szCs w:val="28"/>
        </w:rPr>
        <w:t xml:space="preserve"> </w:t>
      </w:r>
      <w:r w:rsidRPr="007662F4">
        <w:rPr>
          <w:rFonts w:ascii="Browallia New" w:hAnsi="Browallia New" w:cs="Browallia New"/>
          <w:sz w:val="28"/>
          <w:szCs w:val="28"/>
          <w:cs/>
        </w:rPr>
        <w:t>โดยคาดว่าจะเรียกเก็บหนี้ได้ในระยะเวลา</w:t>
      </w:r>
      <w:r w:rsidRPr="00F46B29">
        <w:rPr>
          <w:rFonts w:ascii="Browallia New" w:hAnsi="Browallia New" w:cs="Browallia New"/>
          <w:sz w:val="28"/>
          <w:szCs w:val="28"/>
        </w:rPr>
        <w:t xml:space="preserve"> </w:t>
      </w:r>
      <w:r w:rsidRPr="007662F4">
        <w:rPr>
          <w:rFonts w:ascii="Browallia New" w:hAnsi="Browallia New" w:cs="Browallia New"/>
          <w:sz w:val="28"/>
          <w:szCs w:val="28"/>
        </w:rPr>
        <w:t>4 -</w:t>
      </w:r>
      <w:r w:rsidRPr="00F46B29">
        <w:rPr>
          <w:rFonts w:ascii="Browallia New" w:hAnsi="Browallia New" w:cs="Browallia New"/>
          <w:sz w:val="28"/>
          <w:szCs w:val="28"/>
        </w:rPr>
        <w:t xml:space="preserve"> </w:t>
      </w:r>
      <w:r w:rsidRPr="007662F4">
        <w:rPr>
          <w:rFonts w:ascii="Browallia New" w:hAnsi="Browallia New" w:cs="Browallia New"/>
          <w:sz w:val="28"/>
          <w:szCs w:val="28"/>
        </w:rPr>
        <w:t xml:space="preserve">5 </w:t>
      </w:r>
      <w:r w:rsidRPr="007662F4">
        <w:rPr>
          <w:rFonts w:ascii="Browallia New" w:hAnsi="Browallia New" w:cs="Browallia New"/>
          <w:sz w:val="28"/>
          <w:szCs w:val="28"/>
          <w:cs/>
        </w:rPr>
        <w:t>ปี</w:t>
      </w:r>
    </w:p>
    <w:p w14:paraId="75D44928" w14:textId="32D727CA" w:rsidR="004E4382" w:rsidRDefault="004E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3FE62782" w14:textId="0FBA36C8" w:rsidR="0067169F" w:rsidRPr="004D23E4"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ค่าเผื่อลดมูลค่าสำหรับบ้านและอาคารชุดเคลื่อนไหวช้า</w:t>
      </w:r>
      <w:r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และเสื่อมคุณภาพ</w:t>
      </w:r>
    </w:p>
    <w:p w14:paraId="7B868A41"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7372CC42"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2"/>
        <w:jc w:val="thaiDistribute"/>
        <w:rPr>
          <w:rFonts w:ascii="Browallia New" w:hAnsi="Browallia New" w:cs="Browallia New"/>
          <w:sz w:val="28"/>
          <w:szCs w:val="28"/>
          <w:lang w:val="en-GB"/>
        </w:rPr>
      </w:pPr>
      <w:r w:rsidRPr="004D23E4">
        <w:rPr>
          <w:rFonts w:ascii="Browallia New" w:hAnsi="Browallia New" w:cs="Browallia New" w:hint="cs"/>
          <w:sz w:val="28"/>
          <w:szCs w:val="28"/>
          <w:cs/>
          <w:lang w:val="en-GB"/>
        </w:rPr>
        <w:t>กลุ่มบริษัทได้ประมาณการค่าเผื่อลดมูลค่าสำหรับบ้านและอาคารชุดเคลื่อนไหวช้า</w:t>
      </w:r>
      <w:r w:rsidRPr="004D23E4">
        <w:rPr>
          <w:rFonts w:ascii="Browallia New" w:hAnsi="Browallia New" w:cs="Browallia New" w:hint="cs"/>
          <w:sz w:val="28"/>
          <w:szCs w:val="28"/>
          <w:lang w:val="en-GB"/>
        </w:rPr>
        <w:t xml:space="preserve"> </w:t>
      </w:r>
      <w:r w:rsidRPr="004D23E4">
        <w:rPr>
          <w:rFonts w:ascii="Browallia New" w:hAnsi="Browallia New" w:cs="Browallia New" w:hint="cs"/>
          <w:sz w:val="28"/>
          <w:szCs w:val="28"/>
          <w:cs/>
          <w:lang w:val="en-GB"/>
        </w:rPr>
        <w:t>และเสื่อมคุณภาพเพื่อให้สะท้อนถึงการด้อยค่าลงของบ้านและอาคารชุด</w:t>
      </w:r>
      <w:r w:rsidRPr="00B62BD8">
        <w:rPr>
          <w:rFonts w:ascii="Browallia New" w:hAnsi="Browallia New" w:cs="Browallia New" w:hint="cs"/>
          <w:sz w:val="28"/>
          <w:szCs w:val="28"/>
          <w:lang w:val="en-GB"/>
        </w:rPr>
        <w:t xml:space="preserve"> </w:t>
      </w:r>
    </w:p>
    <w:p w14:paraId="1612E881"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6E6E5F52" w14:textId="77777777" w:rsidR="0067169F" w:rsidRPr="004D23E4"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อาคาร</w:t>
      </w:r>
      <w:r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และอุปกรณ์</w:t>
      </w:r>
      <w:r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และสินทรัพย์ไม่มีตัวตน</w:t>
      </w:r>
    </w:p>
    <w:p w14:paraId="1B4BD16A"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46AD9677" w14:textId="551A8053" w:rsidR="0067169F"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31"/>
        <w:jc w:val="thaiDistribute"/>
        <w:rPr>
          <w:rFonts w:ascii="Browallia New" w:hAnsi="Browallia New" w:cs="Browallia New"/>
          <w:sz w:val="28"/>
          <w:szCs w:val="28"/>
          <w:lang w:val="en-GB"/>
        </w:rPr>
      </w:pPr>
      <w:r w:rsidRPr="00B62BD8">
        <w:rPr>
          <w:rFonts w:ascii="Browallia New" w:hAnsi="Browallia New" w:cs="Browallia New" w:hint="cs"/>
          <w:sz w:val="28"/>
          <w:szCs w:val="28"/>
          <w:cs/>
          <w:lang w:val="en-GB"/>
        </w:rPr>
        <w:t>ฝ่ายบริหารเป็นผู้ประมาณการของอายุการให้ประโยชน์และมูลค่าคงเหลือของอาคารและอุปกรณ์</w:t>
      </w:r>
      <w:r w:rsidRPr="00B62BD8">
        <w:rPr>
          <w:rFonts w:ascii="Browallia New" w:hAnsi="Browallia New" w:cs="Browallia New" w:hint="cs"/>
          <w:sz w:val="28"/>
          <w:szCs w:val="28"/>
          <w:lang w:val="en-GB"/>
        </w:rPr>
        <w:t xml:space="preserve"> </w:t>
      </w:r>
      <w:r w:rsidRPr="00B62BD8">
        <w:rPr>
          <w:rFonts w:ascii="Browallia New" w:hAnsi="Browallia New" w:cs="Browallia New" w:hint="cs"/>
          <w:sz w:val="28"/>
          <w:szCs w:val="28"/>
          <w:cs/>
          <w:lang w:val="en-GB"/>
        </w:rPr>
        <w:t>และสินทรัพย์ไม่มีตัวตนของ</w:t>
      </w:r>
      <w:r w:rsidRPr="004D23E4">
        <w:rPr>
          <w:rFonts w:ascii="Browallia New" w:hAnsi="Browallia New" w:cs="Browallia New" w:hint="cs"/>
          <w:sz w:val="28"/>
          <w:szCs w:val="28"/>
          <w:cs/>
          <w:lang w:val="en-GB"/>
        </w:rPr>
        <w:t>กลุ่มบริษัท</w:t>
      </w:r>
      <w:r w:rsidRPr="00B62BD8">
        <w:rPr>
          <w:rFonts w:ascii="Browallia New" w:hAnsi="Browallia New" w:cs="Browallia New" w:hint="cs"/>
          <w:sz w:val="28"/>
          <w:szCs w:val="28"/>
          <w:cs/>
          <w:lang w:val="en-GB"/>
        </w:rPr>
        <w:t>โดยจะทบทวนค่าเสื่อมราคาและค่าตัดจำหน่ายเมื่ออายุการให้ประโยชน์และมูลค่าคงเหลือมีความแตกต่างไปจากการประมาณการในงวดก่อน</w:t>
      </w:r>
      <w:r w:rsidRPr="00B62BD8">
        <w:rPr>
          <w:rFonts w:ascii="Browallia New" w:hAnsi="Browallia New" w:cs="Browallia New" w:hint="cs"/>
          <w:sz w:val="28"/>
          <w:szCs w:val="28"/>
          <w:lang w:val="en-GB"/>
        </w:rPr>
        <w:t xml:space="preserve"> </w:t>
      </w:r>
      <w:r w:rsidRPr="00B62BD8">
        <w:rPr>
          <w:rFonts w:ascii="Browallia New" w:hAnsi="Browallia New" w:cs="Browallia New" w:hint="cs"/>
          <w:sz w:val="28"/>
          <w:szCs w:val="28"/>
          <w:cs/>
          <w:lang w:val="en-GB"/>
        </w:rPr>
        <w:t>หรือมีการตัดจำหน่ายสินทรัพย์ที่เสื่อมสภาพหรือไม่ได้ใช้งานอีกต่อไป</w:t>
      </w:r>
    </w:p>
    <w:p w14:paraId="74B9CEEF" w14:textId="77777777" w:rsidR="00D01351" w:rsidRPr="00B62BD8" w:rsidRDefault="00D01351"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31"/>
        <w:jc w:val="thaiDistribute"/>
        <w:rPr>
          <w:rFonts w:ascii="Browallia New" w:hAnsi="Browallia New" w:cs="Browallia New"/>
          <w:sz w:val="28"/>
          <w:szCs w:val="28"/>
          <w:lang w:val="en-GB"/>
        </w:rPr>
      </w:pPr>
    </w:p>
    <w:p w14:paraId="134BFC4F" w14:textId="58B2F5CE" w:rsidR="0067169F" w:rsidRPr="004D23E4"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ค่าเผื่อการด้อยค่าของ</w:t>
      </w:r>
      <w:r w:rsidR="001C3121">
        <w:rPr>
          <w:rFonts w:ascii="Browallia New" w:hAnsi="Browallia New" w:cs="Browallia New" w:hint="cs"/>
          <w:sz w:val="28"/>
          <w:szCs w:val="28"/>
          <w:cs/>
          <w:lang w:val="en-GB"/>
        </w:rPr>
        <w:t>สินทรัพย์ทางการเงิน</w:t>
      </w:r>
    </w:p>
    <w:p w14:paraId="651B1F3D"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03FFEC6E" w14:textId="2981438C" w:rsidR="00775D14" w:rsidRDefault="00487F52"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487F52">
        <w:rPr>
          <w:rFonts w:ascii="Browallia New" w:hAnsi="Browallia New" w:cs="Browallia New"/>
          <w:sz w:val="28"/>
          <w:szCs w:val="28"/>
          <w:cs/>
          <w:lang w:val="en-GB"/>
        </w:rPr>
        <w:t xml:space="preserve">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w:t>
      </w:r>
      <w:r w:rsidRPr="004D23E4">
        <w:rPr>
          <w:rFonts w:ascii="Browallia New" w:hAnsi="Browallia New" w:cs="Browallia New" w:hint="cs"/>
          <w:sz w:val="28"/>
          <w:szCs w:val="28"/>
          <w:cs/>
          <w:lang w:val="en-GB"/>
        </w:rPr>
        <w:t>กลุ่ม</w:t>
      </w:r>
      <w:r w:rsidRPr="00487F52">
        <w:rPr>
          <w:rFonts w:ascii="Browallia New" w:hAnsi="Browallia New" w:cs="Browallia New"/>
          <w:sz w:val="28"/>
          <w:szCs w:val="28"/>
          <w:cs/>
          <w:lang w:val="en-GB"/>
        </w:rPr>
        <w:t>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78DC3D60" w14:textId="77777777" w:rsid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en-GB"/>
        </w:rPr>
      </w:pPr>
    </w:p>
    <w:p w14:paraId="6B30BB03" w14:textId="561BCFCE" w:rsidR="0067169F" w:rsidRPr="004D23E4"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lastRenderedPageBreak/>
        <w:t>สัญญาเช่า</w:t>
      </w:r>
    </w:p>
    <w:p w14:paraId="47835016" w14:textId="77777777" w:rsidR="0067169F" w:rsidRPr="008A271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6492DA5D" w14:textId="77777777" w:rsid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A14C6A">
        <w:rPr>
          <w:rFonts w:ascii="Browallia New" w:hAnsi="Browallia New" w:cs="Browallia New"/>
          <w:sz w:val="28"/>
          <w:szCs w:val="28"/>
          <w:u w:val="single"/>
          <w:cs/>
          <w:lang w:val="en-GB"/>
        </w:rPr>
        <w:t>การกำหนดอายุสัญญาเช่า</w:t>
      </w:r>
    </w:p>
    <w:p w14:paraId="7AEB81A2" w14:textId="77777777" w:rsidR="008A2719" w:rsidRP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u w:val="single"/>
          <w:lang w:val="en-GB"/>
        </w:rPr>
      </w:pPr>
    </w:p>
    <w:p w14:paraId="109209AD" w14:textId="77777777" w:rsid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B62BD8">
        <w:rPr>
          <w:rFonts w:ascii="Browallia New" w:hAnsi="Browallia New" w:cs="Browallia New"/>
          <w:sz w:val="28"/>
          <w:szCs w:val="28"/>
          <w:cs/>
          <w:lang w:val="en-GB"/>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CC822FE" w14:textId="77777777" w:rsidR="008A2719" w:rsidRP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u w:val="single"/>
          <w:lang w:val="en-GB"/>
        </w:rPr>
      </w:pPr>
    </w:p>
    <w:p w14:paraId="2F15862D" w14:textId="4D89DBF5" w:rsidR="0067169F" w:rsidRP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B62BD8">
        <w:rPr>
          <w:rFonts w:ascii="Browallia New" w:hAnsi="Browallia New" w:cs="Browallia New"/>
          <w:sz w:val="28"/>
          <w:szCs w:val="28"/>
          <w:cs/>
          <w:lang w:val="en-GB"/>
        </w:rPr>
        <w:t xml:space="preserve">กลุ่มบริษัทจะปรับปรุงอายุสัญญา เมื่อมีการเปลี่ยนแปลงระยะเวลาที่บอกเลิกไม่ได้ของสัญญาเช่า </w:t>
      </w:r>
      <w:r>
        <w:rPr>
          <w:rFonts w:ascii="Browallia New" w:hAnsi="Browallia New" w:cs="Browallia New" w:hint="cs"/>
          <w:sz w:val="28"/>
          <w:szCs w:val="28"/>
          <w:cs/>
          <w:lang w:val="en-GB"/>
        </w:rPr>
        <w:t xml:space="preserve">           </w:t>
      </w:r>
      <w:r w:rsidRPr="00B62BD8">
        <w:rPr>
          <w:rFonts w:ascii="Browallia New" w:hAnsi="Browallia New" w:cs="Browallia New"/>
          <w:sz w:val="28"/>
          <w:szCs w:val="28"/>
          <w:cs/>
          <w:lang w:val="en-GB"/>
        </w:rPr>
        <w:t>โดยอา</w:t>
      </w:r>
      <w:r>
        <w:rPr>
          <w:rFonts w:ascii="Browallia New" w:hAnsi="Browallia New" w:cs="Browallia New" w:hint="cs"/>
          <w:sz w:val="28"/>
          <w:szCs w:val="28"/>
          <w:cs/>
          <w:lang w:val="en-GB"/>
        </w:rPr>
        <w:t>จ</w:t>
      </w:r>
      <w:r w:rsidRPr="00B62BD8">
        <w:rPr>
          <w:rFonts w:ascii="Browallia New" w:hAnsi="Browallia New" w:cs="Browallia New"/>
          <w:sz w:val="28"/>
          <w:szCs w:val="28"/>
          <w:cs/>
          <w:lang w:val="en-GB"/>
        </w:rPr>
        <w:t xml:space="preserve">จะเกิดจากบริษัทใช้ (หรือไม่ใช้) สิทธิ หรือบริษัทมีภาระผูกพันในการใช้ (หรือไม่ใช้สิทธิ) </w:t>
      </w:r>
      <w:r>
        <w:rPr>
          <w:rFonts w:ascii="Browallia New" w:hAnsi="Browallia New" w:cs="Browallia New" w:hint="cs"/>
          <w:sz w:val="28"/>
          <w:szCs w:val="28"/>
          <w:cs/>
          <w:lang w:val="en-GB"/>
        </w:rPr>
        <w:t xml:space="preserve">          </w:t>
      </w:r>
      <w:r w:rsidRPr="00B62BD8">
        <w:rPr>
          <w:rFonts w:ascii="Browallia New" w:hAnsi="Browallia New" w:cs="Browallia New"/>
          <w:sz w:val="28"/>
          <w:szCs w:val="28"/>
          <w:cs/>
          <w:lang w:val="en-GB"/>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67C92C09" w14:textId="77777777" w:rsidR="0067169F" w:rsidRPr="008A271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0"/>
          <w:szCs w:val="20"/>
          <w:cs/>
          <w:lang w:val="en-GB"/>
        </w:rPr>
      </w:pPr>
    </w:p>
    <w:p w14:paraId="6CC0E7E5" w14:textId="77777777" w:rsidR="008A2719" w:rsidRDefault="0067169F"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A14C6A">
        <w:rPr>
          <w:rFonts w:ascii="Browallia New" w:hAnsi="Browallia New" w:cs="Browallia New"/>
          <w:sz w:val="28"/>
          <w:szCs w:val="28"/>
          <w:u w:val="single"/>
          <w:cs/>
          <w:lang w:val="en-GB"/>
        </w:rPr>
        <w:t>การกำหนดอัตราการคิดลดของหนี้สินตามสัญญาเช่า</w:t>
      </w:r>
    </w:p>
    <w:p w14:paraId="2786A98C" w14:textId="77777777" w:rsidR="008A2719" w:rsidRPr="008A2719" w:rsidRDefault="008A2719"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2"/>
          <w:szCs w:val="22"/>
          <w:u w:val="single"/>
          <w:lang w:val="en-GB"/>
        </w:rPr>
      </w:pPr>
    </w:p>
    <w:p w14:paraId="2B9E501B" w14:textId="3F8D3713" w:rsidR="0067169F" w:rsidRPr="008A2719" w:rsidRDefault="0067169F"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524386">
        <w:rPr>
          <w:rFonts w:ascii="Browallia New" w:hAnsi="Browallia New" w:cs="Browallia New"/>
          <w:sz w:val="28"/>
          <w:szCs w:val="28"/>
          <w:cs/>
        </w:rPr>
        <w:t xml:space="preserve">กลุ่มบริษัทประเมินอัตราดอกเบี้ยการกู้ยืมส่วนเพิ่มของผู้เช่า </w:t>
      </w:r>
      <w:r w:rsidRPr="00524386">
        <w:rPr>
          <w:rFonts w:ascii="Browallia New" w:hAnsi="Browallia New" w:cs="Browallia New" w:hint="cs"/>
          <w:sz w:val="28"/>
          <w:szCs w:val="28"/>
          <w:cs/>
        </w:rPr>
        <w:t>โดย</w:t>
      </w:r>
      <w:r w:rsidRPr="00524386">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B8FB820" w14:textId="3A9C6525" w:rsidR="00040F8D" w:rsidRDefault="0004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005D2AB3" w14:textId="54A29089" w:rsidR="00D01351"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ค่าเผื่อการด้อยค่าของสินทรัพย์</w:t>
      </w:r>
    </w:p>
    <w:p w14:paraId="4E615393" w14:textId="77777777" w:rsidR="00D01351" w:rsidRPr="00274895" w:rsidRDefault="00D01351" w:rsidP="00D013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rPr>
          <w:rFonts w:ascii="Browallia New" w:hAnsi="Browallia New" w:cs="Browallia New"/>
          <w:sz w:val="24"/>
          <w:szCs w:val="24"/>
          <w:lang w:val="en-GB"/>
        </w:rPr>
      </w:pPr>
    </w:p>
    <w:p w14:paraId="06E3212C" w14:textId="7979BD55" w:rsidR="0067169F" w:rsidRPr="00D01351"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D01351">
        <w:rPr>
          <w:rFonts w:ascii="Browallia New" w:hAnsi="Browallia New" w:cs="Browallia New" w:hint="cs"/>
          <w:sz w:val="28"/>
          <w:szCs w:val="28"/>
          <w:cs/>
          <w:lang w:val="en-GB"/>
        </w:rPr>
        <w:t>กลุ่มบริษัทพิจารณาค่าเผื่อการด้อยค่าของสินทรัพย์</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หากมีข้อบ่งชี้ว่ามีการด้อยค่า</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เมื่อพบว่ามูลค่ายุติธรรมของสินทรัพย์ดังกล่าวลดลงอย่างมีสาระสำคัญ</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กลุ่มบริษัทจะประมาณมูลค่าที่คาดว่าจะได้รับคืนของสินทรัพย์</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ซึ่งการประมาณการดังกล่าวขึ้นอยู่กับดุลยพินิจของฝ่ายบริหาร</w:t>
      </w:r>
      <w:r w:rsidRPr="00D01351">
        <w:rPr>
          <w:rFonts w:ascii="Browallia New" w:hAnsi="Browallia New" w:cs="Browallia New" w:hint="cs"/>
          <w:sz w:val="28"/>
          <w:szCs w:val="28"/>
          <w:lang w:val="en-GB"/>
        </w:rPr>
        <w:t xml:space="preserve"> </w:t>
      </w:r>
    </w:p>
    <w:p w14:paraId="527C5858" w14:textId="77777777" w:rsidR="0067169F" w:rsidRPr="008A271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2"/>
          <w:szCs w:val="22"/>
          <w:lang w:val="en-GB"/>
        </w:rPr>
      </w:pPr>
    </w:p>
    <w:p w14:paraId="40ED793E" w14:textId="77777777" w:rsidR="005F3143"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ผลประโยชน์หลังออกจากงานของพนักงานตามโครงการผลประโยชน์</w:t>
      </w:r>
    </w:p>
    <w:p w14:paraId="46A2A3C8" w14:textId="77777777" w:rsidR="005F3143" w:rsidRPr="00274895"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4"/>
          <w:szCs w:val="24"/>
          <w:lang w:val="en-GB"/>
        </w:rPr>
      </w:pPr>
    </w:p>
    <w:p w14:paraId="07AB40E5" w14:textId="6CDABE79" w:rsidR="0067169F"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rPr>
      </w:pPr>
      <w:r w:rsidRPr="005F3143">
        <w:rPr>
          <w:rFonts w:ascii="Browallia New" w:hAnsi="Browallia New" w:cs="Browallia New" w:hint="cs"/>
          <w:sz w:val="28"/>
          <w:szCs w:val="28"/>
          <w:cs/>
        </w:rPr>
        <w:t>หนี้สินตามโครงการผลประโยชน์หลังออกจากงานของพนักงานประมาณการตามหลักคณิตศาสตร์ประกันภัย</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ซึ่งข้อสมมติฐานในการประมาณการดังกล่าวประกอบด้วย</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อัตราคิดลด</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อัตราการเพิ่มของเงินเดือนที่คาดว่าจะเพิ่มขึ้นในอนาคต</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ส่วนอัตรามรณะใช้ข้อมูลตารางอัตรามรณะที่เปิดเผยทั่วไปในประเทศ</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อย่างไรก็ตาม</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ผลประโยชน์หลังการเลิกจ้างงานที่เกิดขึ้นจริงนั้นอาจแตกต่างไปจากที่ประมาณไว้</w:t>
      </w:r>
    </w:p>
    <w:p w14:paraId="780A5F0F" w14:textId="19C75C6E" w:rsidR="000C4830" w:rsidRPr="00274895" w:rsidRDefault="000C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p w14:paraId="7A11AB92" w14:textId="1140A519" w:rsidR="005F3143"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D92371">
        <w:rPr>
          <w:rFonts w:ascii="Browallia New" w:hAnsi="Browallia New" w:cs="Browallia New"/>
          <w:sz w:val="28"/>
          <w:szCs w:val="28"/>
          <w:cs/>
          <w:lang w:val="en-GB"/>
        </w:rPr>
        <w:t>สินทรัพย์ภาษีเงินได้รอการตัดบัญชี</w:t>
      </w:r>
    </w:p>
    <w:p w14:paraId="1B2F48E4" w14:textId="77777777" w:rsidR="005F3143" w:rsidRPr="00274895"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4"/>
          <w:szCs w:val="24"/>
          <w:lang w:val="en-GB"/>
        </w:rPr>
      </w:pPr>
    </w:p>
    <w:p w14:paraId="4279BCC9" w14:textId="23BF69F1" w:rsidR="0067169F" w:rsidRPr="005F3143"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5F3143">
        <w:rPr>
          <w:rFonts w:ascii="Browallia New" w:hAnsi="Browallia New" w:cs="Browallia New"/>
          <w:sz w:val="28"/>
          <w:szCs w:val="28"/>
          <w:cs/>
        </w:rPr>
        <w:t xml:space="preserve">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w:t>
      </w:r>
      <w:r w:rsidR="00C716FB">
        <w:rPr>
          <w:rFonts w:ascii="Browallia New" w:hAnsi="Browallia New" w:cs="Browallia New"/>
          <w:sz w:val="28"/>
          <w:szCs w:val="28"/>
        </w:rPr>
        <w:br/>
      </w:r>
      <w:r w:rsidRPr="005F3143">
        <w:rPr>
          <w:rFonts w:ascii="Browallia New" w:hAnsi="Browallia New" w:cs="Browallia New"/>
          <w:sz w:val="28"/>
          <w:szCs w:val="28"/>
          <w:cs/>
        </w:rPr>
        <w:t>ทั้งนี้ ผู้บริหารต้องใช้ดุลยพินิจในการประเมินผลกระทบของ</w:t>
      </w:r>
      <w:proofErr w:type="spellStart"/>
      <w:r w:rsidRPr="005F3143">
        <w:rPr>
          <w:rFonts w:ascii="Browallia New" w:hAnsi="Browallia New" w:cs="Browallia New"/>
          <w:sz w:val="28"/>
          <w:szCs w:val="28"/>
          <w:cs/>
        </w:rPr>
        <w:t>กฏหมาย</w:t>
      </w:r>
      <w:proofErr w:type="spellEnd"/>
      <w:r w:rsidRPr="005F3143">
        <w:rPr>
          <w:rFonts w:ascii="Browallia New" w:hAnsi="Browallia New" w:cs="Browallia New"/>
          <w:sz w:val="28"/>
          <w:szCs w:val="28"/>
          <w:cs/>
        </w:rPr>
        <w:t>หรือข้อจำกัดทางด้านเศรษฐกิจหรือความไม่แน่นอนของ</w:t>
      </w:r>
      <w:proofErr w:type="spellStart"/>
      <w:r w:rsidRPr="005F3143">
        <w:rPr>
          <w:rFonts w:ascii="Browallia New" w:hAnsi="Browallia New" w:cs="Browallia New"/>
          <w:sz w:val="28"/>
          <w:szCs w:val="28"/>
          <w:cs/>
        </w:rPr>
        <w:t>กฏหมาย</w:t>
      </w:r>
      <w:proofErr w:type="spellEnd"/>
      <w:r w:rsidRPr="005F3143">
        <w:rPr>
          <w:rFonts w:ascii="Browallia New" w:hAnsi="Browallia New" w:cs="Browallia New"/>
          <w:sz w:val="28"/>
          <w:szCs w:val="28"/>
          <w:cs/>
        </w:rPr>
        <w:t>ภาษีอากร</w:t>
      </w:r>
    </w:p>
    <w:p w14:paraId="534C33C6" w14:textId="77777777" w:rsidR="0067169F" w:rsidRPr="008447F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16"/>
          <w:szCs w:val="16"/>
        </w:rPr>
      </w:pPr>
    </w:p>
    <w:p w14:paraId="427985A1" w14:textId="77777777" w:rsidR="00A62631" w:rsidRPr="00274895" w:rsidRDefault="00983517"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274895">
        <w:rPr>
          <w:rFonts w:ascii="Browallia New" w:hAnsi="Browallia New" w:cs="Browallia New"/>
          <w:sz w:val="28"/>
          <w:szCs w:val="28"/>
          <w:cs/>
          <w:lang w:val="en-GB"/>
        </w:rPr>
        <w:lastRenderedPageBreak/>
        <w:t>ปัจจัยความเสี่ยงด้านการเงิน</w:t>
      </w:r>
    </w:p>
    <w:p w14:paraId="18A062CB" w14:textId="4FD8BC7A" w:rsidR="00A62631" w:rsidRPr="00274895"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rPr>
          <w:rFonts w:ascii="Browallia New" w:hAnsi="Browallia New" w:cs="Browallia New"/>
          <w:sz w:val="28"/>
          <w:szCs w:val="28"/>
          <w:lang w:val="en-GB"/>
        </w:rPr>
      </w:pPr>
    </w:p>
    <w:p w14:paraId="4F03BA90" w14:textId="142271E4" w:rsidR="00A62631" w:rsidRPr="00274895"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274895">
        <w:rPr>
          <w:rFonts w:ascii="Browallia New" w:hAnsi="Browallia New" w:cs="Browallia New"/>
          <w:sz w:val="28"/>
          <w:szCs w:val="28"/>
          <w:cs/>
          <w:lang w:val="en-GB"/>
        </w:rPr>
        <w:t>กลุ่มกิจการมีความเสี่ยงทางการเงิน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w:t>
      </w:r>
      <w:r w:rsidR="00C716FB" w:rsidRPr="00274895">
        <w:rPr>
          <w:rFonts w:ascii="Browallia New" w:hAnsi="Browallia New" w:cs="Browallia New"/>
          <w:sz w:val="28"/>
          <w:szCs w:val="28"/>
          <w:lang w:val="en-GB"/>
        </w:rPr>
        <w:br/>
      </w:r>
      <w:r w:rsidRPr="00274895">
        <w:rPr>
          <w:rFonts w:ascii="Browallia New" w:hAnsi="Browallia New" w:cs="Browallia New"/>
          <w:sz w:val="28"/>
          <w:szCs w:val="28"/>
          <w:cs/>
          <w:lang w:val="en-GB"/>
        </w:rPr>
        <w:t>สภาพคล่อง แผนการจัดการความเสี่ยงของกลุ่มกิจการ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โดยกลุ่มกิจการอาจพิจารณาใช้สัญญาอนุพันธ์เพื่อป้องกันความเสี่ยงบางประการที่จะเกิดขึ้น</w:t>
      </w:r>
      <w:r w:rsidR="0074062C" w:rsidRPr="00274895">
        <w:rPr>
          <w:rFonts w:ascii="Browallia New" w:hAnsi="Browallia New" w:cs="Browallia New"/>
          <w:sz w:val="28"/>
          <w:szCs w:val="28"/>
          <w:lang w:val="en-GB"/>
        </w:rPr>
        <w:t xml:space="preserve"> </w:t>
      </w:r>
      <w:r w:rsidR="0074062C" w:rsidRPr="00274895">
        <w:rPr>
          <w:rFonts w:ascii="Browallia New" w:hAnsi="Browallia New" w:cs="Browallia New" w:hint="cs"/>
          <w:sz w:val="28"/>
          <w:szCs w:val="28"/>
          <w:cs/>
        </w:rPr>
        <w:t>ตามที่อธิบายในหมายเหตุประกอบ</w:t>
      </w:r>
      <w:r w:rsidR="00C716FB" w:rsidRPr="00274895">
        <w:rPr>
          <w:rFonts w:ascii="Browallia New" w:hAnsi="Browallia New" w:cs="Browallia New"/>
          <w:sz w:val="28"/>
          <w:szCs w:val="28"/>
        </w:rPr>
        <w:br/>
      </w:r>
      <w:r w:rsidR="0074062C" w:rsidRPr="00274895">
        <w:rPr>
          <w:rFonts w:ascii="Browallia New" w:hAnsi="Browallia New" w:cs="Browallia New" w:hint="cs"/>
          <w:sz w:val="28"/>
          <w:szCs w:val="28"/>
          <w:cs/>
        </w:rPr>
        <w:t>งบการเงิน</w:t>
      </w:r>
      <w:r w:rsidR="00C716FB" w:rsidRPr="00274895">
        <w:rPr>
          <w:rFonts w:ascii="Browallia New" w:hAnsi="Browallia New" w:cs="Browallia New" w:hint="cs"/>
          <w:sz w:val="28"/>
          <w:szCs w:val="28"/>
          <w:cs/>
        </w:rPr>
        <w:t>ข้อ</w:t>
      </w:r>
      <w:r w:rsidR="0074062C" w:rsidRPr="00274895">
        <w:rPr>
          <w:rFonts w:ascii="Browallia New" w:hAnsi="Browallia New" w:cs="Browallia New" w:hint="cs"/>
          <w:sz w:val="28"/>
          <w:szCs w:val="28"/>
        </w:rPr>
        <w:t xml:space="preserve"> </w:t>
      </w:r>
      <w:r w:rsidR="00157962" w:rsidRPr="00274895">
        <w:rPr>
          <w:rFonts w:ascii="Browallia New" w:hAnsi="Browallia New" w:cs="Browallia New"/>
          <w:sz w:val="28"/>
          <w:szCs w:val="28"/>
          <w:lang w:val="en-GB"/>
        </w:rPr>
        <w:t>40</w:t>
      </w:r>
    </w:p>
    <w:p w14:paraId="63ED4639" w14:textId="28EFD627" w:rsidR="00FA6904" w:rsidRPr="00274895" w:rsidRDefault="00FA6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0967B99C" w14:textId="31458AA2" w:rsidR="00C131AD" w:rsidRPr="00274895"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274895">
        <w:rPr>
          <w:rFonts w:ascii="Browallia New" w:hAnsi="Browallia New" w:cs="Browallia New"/>
          <w:sz w:val="28"/>
          <w:szCs w:val="28"/>
          <w:cs/>
          <w:lang w:val="en-GB"/>
        </w:rPr>
        <w:t xml:space="preserve">หน่วยงานบริหารความเสี่ยงทางการเงินของกลุ่มกิจการขึ้นตรงกับแผนกการเงินของกลุ่มกิจการ </w:t>
      </w:r>
      <w:r w:rsidR="00274895">
        <w:rPr>
          <w:rFonts w:ascii="Browallia New" w:hAnsi="Browallia New" w:cs="Browallia New"/>
          <w:sz w:val="28"/>
          <w:szCs w:val="28"/>
          <w:lang w:val="en-GB"/>
        </w:rPr>
        <w:br/>
      </w:r>
      <w:r w:rsidRPr="00274895">
        <w:rPr>
          <w:rFonts w:ascii="Browallia New" w:hAnsi="Browallia New" w:cs="Browallia New"/>
          <w:sz w:val="28"/>
          <w:szCs w:val="28"/>
          <w:cs/>
          <w:lang w:val="en-GB"/>
        </w:rPr>
        <w:t xml:space="preserve">ซึ่งคณะกรรมการบริษัทเป็นผู้อนุมัตินโยบายที่เกี่ยวข้องต่าง ๆ ซึ่งแผนกการเงินของกลุ่มกิจการเป็นผู้กำหนด ประเมิน และบริหารความเสี่ยงทางการเงิน โดยจะทำงานอย่างใกล้ชิดกับหน่วยปฏิบัติงานของกลุ่มกิจการ </w:t>
      </w:r>
      <w:r w:rsidR="009E7D1C" w:rsidRPr="00274895">
        <w:rPr>
          <w:rFonts w:ascii="Browallia New" w:hAnsi="Browallia New" w:cs="Browallia New"/>
          <w:sz w:val="28"/>
          <w:szCs w:val="28"/>
          <w:lang w:val="en-GB"/>
        </w:rPr>
        <w:br/>
      </w:r>
      <w:r w:rsidRPr="00274895">
        <w:rPr>
          <w:rFonts w:ascii="Browallia New" w:hAnsi="Browallia New" w:cs="Browallia New"/>
          <w:sz w:val="28"/>
          <w:szCs w:val="28"/>
          <w:cs/>
          <w:lang w:val="en-GB"/>
        </w:rPr>
        <w:t xml:space="preserve">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การบริหารความเสี่ยงด้านอัตราแลกเปลี่ยน การบริหารความเสี่ยงด้านอัตราดอกเบี้ย </w:t>
      </w:r>
      <w:r w:rsidR="009E7D1C" w:rsidRPr="00274895">
        <w:rPr>
          <w:rFonts w:ascii="Browallia New" w:hAnsi="Browallia New" w:cs="Browallia New"/>
          <w:sz w:val="28"/>
          <w:szCs w:val="28"/>
          <w:lang w:val="en-GB"/>
        </w:rPr>
        <w:br/>
      </w:r>
      <w:r w:rsidRPr="00274895">
        <w:rPr>
          <w:rFonts w:ascii="Browallia New" w:hAnsi="Browallia New" w:cs="Browallia New"/>
          <w:sz w:val="28"/>
          <w:szCs w:val="28"/>
          <w:cs/>
          <w:lang w:val="en-GB"/>
        </w:rPr>
        <w:t>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4F3C47B3" w14:textId="77777777" w:rsidR="00C131AD" w:rsidRPr="00274895" w:rsidRDefault="00C131AD"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p>
    <w:p w14:paraId="48C3761A" w14:textId="6B484998" w:rsidR="00A62631" w:rsidRPr="00274895"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274895">
        <w:rPr>
          <w:rFonts w:ascii="Browallia New" w:hAnsi="Browallia New" w:cs="Browallia New"/>
          <w:sz w:val="28"/>
          <w:szCs w:val="28"/>
          <w:cs/>
          <w:lang w:val="en-GB"/>
        </w:rPr>
        <w:t>กลุ่มกิจการไม่อนุญาตให้มีการใช้เครื่องมือทางการเงินที่มีลักษณะเป็นการเก็งกำไร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โดยการทำตราสารอนุพันธ์ทุกประเภทต้องได้รับอนุมัติจากคณะกรรมการของแต่ละบริษัทในกลุ่มกิจการก่อน</w:t>
      </w:r>
    </w:p>
    <w:p w14:paraId="73615282" w14:textId="77777777" w:rsidR="0015192D" w:rsidRPr="00274895" w:rsidRDefault="0015192D" w:rsidP="009835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rPr>
          <w:rFonts w:ascii="Browallia New" w:hAnsi="Browallia New" w:cs="Browallia New"/>
          <w:sz w:val="28"/>
          <w:szCs w:val="28"/>
          <w:lang w:val="en-GB"/>
        </w:rPr>
      </w:pPr>
    </w:p>
    <w:p w14:paraId="2BFDB983" w14:textId="75F5D901" w:rsidR="0067169F" w:rsidRPr="00274895" w:rsidRDefault="0067169F"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274895">
        <w:rPr>
          <w:rFonts w:ascii="Browallia New" w:hAnsi="Browallia New" w:cs="Browallia New"/>
          <w:sz w:val="28"/>
          <w:szCs w:val="28"/>
          <w:cs/>
          <w:lang w:val="en-GB"/>
        </w:rPr>
        <w:t>การจัดการความเสี่ยงในส่วนของทุน</w:t>
      </w:r>
    </w:p>
    <w:p w14:paraId="3FC29AAA" w14:textId="77777777" w:rsidR="0067169F" w:rsidRPr="00274895" w:rsidRDefault="0067169F" w:rsidP="0067169F">
      <w:pPr>
        <w:tabs>
          <w:tab w:val="clear" w:pos="907"/>
        </w:tabs>
        <w:spacing w:line="240" w:lineRule="auto"/>
        <w:ind w:left="851"/>
        <w:jc w:val="thaiDistribute"/>
        <w:rPr>
          <w:rFonts w:ascii="Browallia New" w:hAnsi="Browallia New" w:cs="Browallia New"/>
          <w:sz w:val="28"/>
          <w:szCs w:val="28"/>
        </w:rPr>
      </w:pPr>
    </w:p>
    <w:p w14:paraId="1EDD31A3" w14:textId="031761C0" w:rsidR="00D74763" w:rsidRPr="00274895" w:rsidRDefault="00D74763" w:rsidP="0067169F">
      <w:pPr>
        <w:tabs>
          <w:tab w:val="clear" w:pos="907"/>
        </w:tabs>
        <w:spacing w:line="240" w:lineRule="auto"/>
        <w:ind w:left="851"/>
        <w:jc w:val="thaiDistribute"/>
        <w:rPr>
          <w:rFonts w:ascii="Browallia New" w:hAnsi="Browallia New" w:cs="Browallia New"/>
          <w:i/>
          <w:iCs/>
          <w:sz w:val="28"/>
          <w:szCs w:val="28"/>
        </w:rPr>
      </w:pPr>
      <w:r w:rsidRPr="00274895">
        <w:rPr>
          <w:rFonts w:ascii="Browallia New" w:hAnsi="Browallia New" w:cs="Browallia New"/>
          <w:i/>
          <w:iCs/>
          <w:sz w:val="28"/>
          <w:szCs w:val="28"/>
          <w:cs/>
        </w:rPr>
        <w:t>การบริหารความเสี่ยง</w:t>
      </w:r>
    </w:p>
    <w:p w14:paraId="27B43334" w14:textId="77777777" w:rsidR="0067169F" w:rsidRPr="00274895" w:rsidRDefault="0067169F" w:rsidP="0067169F">
      <w:pPr>
        <w:tabs>
          <w:tab w:val="clear" w:pos="907"/>
        </w:tabs>
        <w:spacing w:line="240" w:lineRule="auto"/>
        <w:ind w:left="851"/>
        <w:jc w:val="thaiDistribute"/>
        <w:rPr>
          <w:rFonts w:ascii="Browallia New" w:hAnsi="Browallia New" w:cs="Browallia New"/>
          <w:sz w:val="28"/>
          <w:szCs w:val="28"/>
        </w:rPr>
      </w:pPr>
      <w:r w:rsidRPr="00274895">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w:t>
      </w:r>
      <w:r w:rsidRPr="00274895">
        <w:rPr>
          <w:rFonts w:ascii="Browallia New" w:hAnsi="Browallia New" w:cs="Browallia New"/>
          <w:sz w:val="28"/>
          <w:szCs w:val="28"/>
        </w:rPr>
        <w:t xml:space="preserve"> </w:t>
      </w:r>
      <w:r w:rsidRPr="00274895">
        <w:rPr>
          <w:rFonts w:ascii="Browallia New" w:hAnsi="Browallia New" w:cs="Browallia New"/>
          <w:sz w:val="28"/>
          <w:szCs w:val="28"/>
          <w:cs/>
        </w:rPr>
        <w:t>เพื่อสร้างผลตอบแทนต่อผู้ถือหุ้นและเป็นประโยชน์ต่อผู้ที่มีส่วนได้เสียอื่น</w:t>
      </w:r>
      <w:r w:rsidRPr="00274895">
        <w:rPr>
          <w:rFonts w:ascii="Browallia New" w:hAnsi="Browallia New" w:cs="Browallia New"/>
          <w:sz w:val="28"/>
          <w:szCs w:val="28"/>
        </w:rPr>
        <w:t xml:space="preserve"> </w:t>
      </w:r>
      <w:r w:rsidRPr="00274895">
        <w:rPr>
          <w:rFonts w:ascii="Browallia New" w:hAnsi="Browallia New" w:cs="Browallia New"/>
          <w:sz w:val="28"/>
          <w:szCs w:val="28"/>
          <w:cs/>
        </w:rPr>
        <w:t>และเพื่อดำรงไว้</w:t>
      </w:r>
      <w:r w:rsidRPr="00274895">
        <w:rPr>
          <w:rFonts w:ascii="Browallia New" w:hAnsi="Browallia New" w:cs="Browallia New" w:hint="cs"/>
          <w:sz w:val="28"/>
          <w:szCs w:val="28"/>
        </w:rPr>
        <w:t xml:space="preserve">           </w:t>
      </w:r>
      <w:r w:rsidRPr="00274895">
        <w:rPr>
          <w:rFonts w:ascii="Browallia New" w:hAnsi="Browallia New" w:cs="Browallia New"/>
          <w:sz w:val="28"/>
          <w:szCs w:val="28"/>
          <w:cs/>
        </w:rPr>
        <w:t>ซึ่งโครงสร้างของทุนที่เหมาะสม</w:t>
      </w:r>
      <w:r w:rsidRPr="00274895">
        <w:rPr>
          <w:rFonts w:ascii="Browallia New" w:hAnsi="Browallia New" w:cs="Browallia New"/>
          <w:sz w:val="28"/>
          <w:szCs w:val="28"/>
        </w:rPr>
        <w:t xml:space="preserve"> </w:t>
      </w:r>
      <w:r w:rsidRPr="00274895">
        <w:rPr>
          <w:rFonts w:ascii="Browallia New" w:hAnsi="Browallia New" w:cs="Browallia New"/>
          <w:sz w:val="28"/>
          <w:szCs w:val="28"/>
          <w:cs/>
        </w:rPr>
        <w:t>เพื่อลดต้นทุนทางการเงินของทุน</w:t>
      </w:r>
    </w:p>
    <w:p w14:paraId="471D1FF7" w14:textId="77777777" w:rsidR="0067169F" w:rsidRPr="00274895" w:rsidRDefault="0067169F" w:rsidP="0067169F">
      <w:pPr>
        <w:tabs>
          <w:tab w:val="clear" w:pos="907"/>
        </w:tabs>
        <w:spacing w:line="240" w:lineRule="auto"/>
        <w:ind w:left="851"/>
        <w:jc w:val="thaiDistribute"/>
        <w:rPr>
          <w:rFonts w:ascii="Browallia New" w:hAnsi="Browallia New" w:cs="Browallia New"/>
          <w:sz w:val="28"/>
          <w:szCs w:val="28"/>
          <w:cs/>
        </w:rPr>
      </w:pPr>
    </w:p>
    <w:p w14:paraId="21EE2C7C" w14:textId="07CD1657" w:rsidR="007A75E0" w:rsidRPr="00274895" w:rsidRDefault="0067169F" w:rsidP="0067169F">
      <w:pPr>
        <w:tabs>
          <w:tab w:val="clear" w:pos="907"/>
        </w:tabs>
        <w:spacing w:line="240" w:lineRule="auto"/>
        <w:ind w:left="851"/>
        <w:jc w:val="thaiDistribute"/>
        <w:rPr>
          <w:rFonts w:ascii="Browallia New" w:hAnsi="Browallia New" w:cs="Browallia New"/>
          <w:sz w:val="28"/>
          <w:szCs w:val="28"/>
        </w:rPr>
      </w:pPr>
      <w:r w:rsidRPr="00274895">
        <w:rPr>
          <w:rFonts w:ascii="Browallia New" w:hAnsi="Browallia New" w:cs="Browallia New"/>
          <w:sz w:val="28"/>
          <w:szCs w:val="28"/>
          <w:cs/>
        </w:rPr>
        <w:t>ในการดำรงไว้หรือปรับโครงสร้างของทุน</w:t>
      </w:r>
      <w:r w:rsidRPr="00274895">
        <w:rPr>
          <w:rFonts w:ascii="Browallia New" w:hAnsi="Browallia New" w:cs="Browallia New"/>
          <w:sz w:val="28"/>
          <w:szCs w:val="28"/>
        </w:rPr>
        <w:t xml:space="preserve"> </w:t>
      </w:r>
      <w:r w:rsidRPr="00274895">
        <w:rPr>
          <w:rFonts w:ascii="Browallia New" w:hAnsi="Browallia New" w:cs="Browallia New"/>
          <w:sz w:val="28"/>
          <w:szCs w:val="28"/>
          <w:cs/>
        </w:rPr>
        <w:t>บริษัทอาจปรับนโยบายการจ่ายเงินปันผล</w:t>
      </w:r>
      <w:r w:rsidRPr="00274895">
        <w:rPr>
          <w:rFonts w:ascii="Browallia New" w:hAnsi="Browallia New" w:cs="Browallia New"/>
          <w:sz w:val="28"/>
          <w:szCs w:val="28"/>
        </w:rPr>
        <w:t xml:space="preserve"> </w:t>
      </w:r>
      <w:r w:rsidRPr="00274895">
        <w:rPr>
          <w:rFonts w:ascii="Browallia New" w:hAnsi="Browallia New" w:cs="Browallia New"/>
          <w:sz w:val="28"/>
          <w:szCs w:val="28"/>
          <w:cs/>
        </w:rPr>
        <w:t>ออกหุ้นใหม่หรือออกหุ้นกู้เพื่อปรับโครงสร้างหนี้</w:t>
      </w:r>
      <w:r w:rsidRPr="00274895">
        <w:rPr>
          <w:rFonts w:ascii="Browallia New" w:hAnsi="Browallia New" w:cs="Browallia New"/>
          <w:sz w:val="28"/>
          <w:szCs w:val="28"/>
        </w:rPr>
        <w:t xml:space="preserve"> </w:t>
      </w:r>
      <w:r w:rsidRPr="00274895">
        <w:rPr>
          <w:rFonts w:ascii="Browallia New" w:hAnsi="Browallia New" w:cs="Browallia New"/>
          <w:sz w:val="28"/>
          <w:szCs w:val="28"/>
          <w:cs/>
        </w:rPr>
        <w:t>หรือการขายทรัพย์สินเพื่อลดภาระหนี้</w:t>
      </w:r>
    </w:p>
    <w:p w14:paraId="49D62A73" w14:textId="77777777" w:rsidR="003043D7" w:rsidRPr="00274895" w:rsidRDefault="003043D7" w:rsidP="0067169F">
      <w:pPr>
        <w:tabs>
          <w:tab w:val="clear" w:pos="907"/>
        </w:tabs>
        <w:spacing w:line="240" w:lineRule="auto"/>
        <w:ind w:left="851"/>
        <w:jc w:val="thaiDistribute"/>
        <w:rPr>
          <w:rFonts w:ascii="Browallia New" w:hAnsi="Browallia New" w:cs="Browallia New"/>
          <w:sz w:val="28"/>
          <w:szCs w:val="28"/>
        </w:rPr>
      </w:pPr>
    </w:p>
    <w:p w14:paraId="74CCF814" w14:textId="77777777" w:rsidR="003043D7" w:rsidRPr="00274895" w:rsidRDefault="003043D7" w:rsidP="003043D7">
      <w:pPr>
        <w:tabs>
          <w:tab w:val="clear" w:pos="907"/>
        </w:tabs>
        <w:spacing w:line="240" w:lineRule="auto"/>
        <w:ind w:left="851"/>
        <w:jc w:val="thaiDistribute"/>
        <w:rPr>
          <w:rFonts w:ascii="Browallia New" w:hAnsi="Browallia New" w:cs="Browallia New"/>
          <w:i/>
          <w:iCs/>
          <w:sz w:val="28"/>
          <w:szCs w:val="28"/>
        </w:rPr>
      </w:pPr>
      <w:r w:rsidRPr="00274895">
        <w:rPr>
          <w:rFonts w:ascii="Browallia New" w:hAnsi="Browallia New" w:cs="Browallia New"/>
          <w:i/>
          <w:iCs/>
          <w:sz w:val="28"/>
          <w:szCs w:val="28"/>
          <w:cs/>
        </w:rPr>
        <w:t>การคงไว้ซึ่งอัตราส่วนตามสัญญาเงินกู้ (</w:t>
      </w:r>
      <w:r w:rsidRPr="00274895">
        <w:rPr>
          <w:rFonts w:ascii="Browallia New" w:hAnsi="Browallia New" w:cs="Browallia New"/>
          <w:i/>
          <w:iCs/>
          <w:sz w:val="28"/>
          <w:szCs w:val="28"/>
        </w:rPr>
        <w:t>Loan covenants)</w:t>
      </w:r>
    </w:p>
    <w:p w14:paraId="7E9E4A71" w14:textId="2C18AAEB" w:rsidR="003562E6" w:rsidRPr="00274895" w:rsidRDefault="003043D7" w:rsidP="003562E6">
      <w:pPr>
        <w:tabs>
          <w:tab w:val="clear" w:pos="907"/>
        </w:tabs>
        <w:spacing w:line="240" w:lineRule="auto"/>
        <w:ind w:left="851"/>
        <w:jc w:val="thaiDistribute"/>
        <w:rPr>
          <w:rFonts w:ascii="Browallia New" w:hAnsi="Browallia New" w:cs="Browallia New"/>
          <w:sz w:val="28"/>
          <w:szCs w:val="28"/>
        </w:rPr>
      </w:pPr>
      <w:r w:rsidRPr="00274895">
        <w:rPr>
          <w:rFonts w:ascii="Browallia New" w:hAnsi="Browallia New" w:cs="Browallia New"/>
          <w:sz w:val="28"/>
          <w:szCs w:val="28"/>
          <w:cs/>
        </w:rPr>
        <w:t xml:space="preserve">ภายใต้เงื่อนไขของวงเงินกู้หลักของบริษัท </w:t>
      </w:r>
      <w:r w:rsidR="00A52515" w:rsidRPr="00274895">
        <w:rPr>
          <w:rFonts w:ascii="Browallia New" w:hAnsi="Browallia New" w:cs="Browallia New" w:hint="cs"/>
          <w:sz w:val="28"/>
          <w:szCs w:val="28"/>
          <w:cs/>
        </w:rPr>
        <w:t>กลุ่ม</w:t>
      </w:r>
      <w:r w:rsidRPr="00274895">
        <w:rPr>
          <w:rFonts w:ascii="Browallia New" w:hAnsi="Browallia New" w:cs="Browallia New"/>
          <w:sz w:val="28"/>
          <w:szCs w:val="28"/>
          <w:cs/>
        </w:rPr>
        <w:t>บริษัทจะต้องคงไว้ซึ่ง</w:t>
      </w:r>
      <w:r w:rsidR="007E7619" w:rsidRPr="00274895">
        <w:rPr>
          <w:rFonts w:ascii="Browallia New" w:hAnsi="Browallia New" w:cs="Browallia New" w:hint="cs"/>
          <w:sz w:val="28"/>
          <w:szCs w:val="28"/>
          <w:cs/>
        </w:rPr>
        <w:t>มี</w:t>
      </w:r>
      <w:r w:rsidRPr="00274895">
        <w:rPr>
          <w:rFonts w:ascii="Browallia New" w:hAnsi="Browallia New" w:cs="Browallia New"/>
          <w:sz w:val="28"/>
          <w:szCs w:val="28"/>
          <w:cs/>
        </w:rPr>
        <w:t>อัตราส่วนทางการเงิน</w:t>
      </w:r>
      <w:r w:rsidR="007E7619" w:rsidRPr="00274895">
        <w:rPr>
          <w:rFonts w:ascii="Browallia New" w:hAnsi="Browallia New" w:cs="Browallia New" w:hint="cs"/>
          <w:sz w:val="28"/>
          <w:szCs w:val="28"/>
          <w:cs/>
        </w:rPr>
        <w:t>ที่ต้องพิจารณา</w:t>
      </w:r>
      <w:r w:rsidRPr="00274895">
        <w:rPr>
          <w:rFonts w:ascii="Browallia New" w:hAnsi="Browallia New" w:cs="Browallia New"/>
          <w:sz w:val="28"/>
          <w:szCs w:val="28"/>
          <w:cs/>
        </w:rPr>
        <w:t>ดังนี้</w:t>
      </w:r>
    </w:p>
    <w:p w14:paraId="2C2728DD" w14:textId="62F9A757" w:rsidR="003043D7" w:rsidRPr="00274895" w:rsidRDefault="003043D7"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274895">
        <w:rPr>
          <w:rFonts w:ascii="Browallia New" w:hAnsi="Browallia New" w:cs="Browallia New"/>
          <w:sz w:val="28"/>
          <w:szCs w:val="28"/>
          <w:cs/>
        </w:rPr>
        <w:t>อัตราส่วนหนี้สินที่มีดอกเบี้ยสุทธิต่อทุน</w:t>
      </w:r>
    </w:p>
    <w:p w14:paraId="7CB1E763" w14:textId="2B4D817A" w:rsidR="005E1976" w:rsidRPr="00274895" w:rsidRDefault="005E1976"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274895">
        <w:rPr>
          <w:rFonts w:ascii="Browallia New" w:hAnsi="Browallia New" w:cs="Browallia New"/>
          <w:sz w:val="28"/>
          <w:szCs w:val="28"/>
          <w:cs/>
        </w:rPr>
        <w:t>อัตราส่วนหนี้สินต่อทุน</w:t>
      </w:r>
    </w:p>
    <w:p w14:paraId="04D101D7" w14:textId="126E8007" w:rsidR="004B216B" w:rsidRPr="00274895" w:rsidRDefault="00EE1A5E"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274895">
        <w:rPr>
          <w:rFonts w:ascii="Browallia New" w:hAnsi="Browallia New" w:cs="Browallia New" w:hint="cs"/>
          <w:sz w:val="28"/>
          <w:szCs w:val="28"/>
          <w:cs/>
        </w:rPr>
        <w:t>อัตราส่วนความสามารถในการชำระหนี้</w:t>
      </w:r>
    </w:p>
    <w:p w14:paraId="75577149" w14:textId="77777777" w:rsidR="003043D7" w:rsidRPr="00274895" w:rsidRDefault="003043D7" w:rsidP="003043D7">
      <w:pPr>
        <w:tabs>
          <w:tab w:val="clear" w:pos="907"/>
        </w:tabs>
        <w:spacing w:line="240" w:lineRule="auto"/>
        <w:ind w:left="851"/>
        <w:jc w:val="thaiDistribute"/>
        <w:rPr>
          <w:rFonts w:ascii="Browallia New" w:hAnsi="Browallia New" w:cs="Browallia New"/>
          <w:sz w:val="28"/>
          <w:szCs w:val="28"/>
        </w:rPr>
      </w:pPr>
    </w:p>
    <w:p w14:paraId="58563A33" w14:textId="03B6FF36" w:rsidR="003043D7" w:rsidRPr="00274895" w:rsidRDefault="00770C55" w:rsidP="003043D7">
      <w:pPr>
        <w:tabs>
          <w:tab w:val="clear" w:pos="907"/>
        </w:tabs>
        <w:spacing w:line="240" w:lineRule="auto"/>
        <w:ind w:left="851"/>
        <w:jc w:val="thaiDistribute"/>
        <w:rPr>
          <w:rFonts w:ascii="Browallia New" w:hAnsi="Browallia New" w:cs="Browallia New"/>
          <w:sz w:val="28"/>
          <w:szCs w:val="28"/>
        </w:rPr>
      </w:pPr>
      <w:r w:rsidRPr="00274895">
        <w:rPr>
          <w:rFonts w:ascii="Browallia New" w:hAnsi="Browallia New" w:cs="Browallia New" w:hint="cs"/>
          <w:sz w:val="28"/>
          <w:szCs w:val="28"/>
          <w:cs/>
        </w:rPr>
        <w:t>กลุ่ม</w:t>
      </w:r>
      <w:r w:rsidR="003043D7" w:rsidRPr="00274895">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7A29E561" w14:textId="77777777" w:rsidR="00F03EF6" w:rsidRDefault="00F03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274895">
        <w:rPr>
          <w:rFonts w:ascii="Browallia New" w:hAnsi="Browallia New" w:cs="Browallia New"/>
          <w:b/>
          <w:bCs/>
          <w:sz w:val="28"/>
          <w:szCs w:val="28"/>
          <w:cs/>
          <w:lang w:val="en-GB"/>
        </w:rPr>
        <w:br w:type="page"/>
      </w:r>
    </w:p>
    <w:p w14:paraId="38701EE7" w14:textId="03E81994" w:rsidR="006971B8" w:rsidRPr="003F2D62" w:rsidRDefault="006971B8" w:rsidP="001704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F2D62">
        <w:rPr>
          <w:rFonts w:ascii="Browallia New" w:hAnsi="Browallia New" w:cs="Browallia New"/>
          <w:b/>
          <w:bCs/>
          <w:sz w:val="28"/>
          <w:szCs w:val="28"/>
          <w:cs/>
          <w:lang w:val="en-GB"/>
        </w:rPr>
        <w:lastRenderedPageBreak/>
        <w:t>เงินสดและรายการเทียบเท่าเงินสด</w:t>
      </w:r>
    </w:p>
    <w:p w14:paraId="405E6879" w14:textId="77777777" w:rsidR="006971B8" w:rsidRPr="00C07995"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16"/>
          <w:szCs w:val="16"/>
          <w:lang w:val="en-GB"/>
        </w:rPr>
      </w:pPr>
    </w:p>
    <w:tbl>
      <w:tblPr>
        <w:tblW w:w="9118" w:type="dxa"/>
        <w:tblInd w:w="238" w:type="dxa"/>
        <w:tblLayout w:type="fixed"/>
        <w:tblLook w:val="0000" w:firstRow="0" w:lastRow="0" w:firstColumn="0" w:lastColumn="0" w:noHBand="0" w:noVBand="0"/>
      </w:tblPr>
      <w:tblGrid>
        <w:gridCol w:w="3722"/>
        <w:gridCol w:w="1143"/>
        <w:gridCol w:w="236"/>
        <w:gridCol w:w="1148"/>
        <w:gridCol w:w="263"/>
        <w:gridCol w:w="1188"/>
        <w:gridCol w:w="236"/>
        <w:gridCol w:w="1182"/>
      </w:tblGrid>
      <w:tr w:rsidR="006971B8" w:rsidRPr="007D14BD" w14:paraId="07CB6D64" w14:textId="77777777" w:rsidTr="00C92AF2">
        <w:trPr>
          <w:trHeight w:val="20"/>
        </w:trPr>
        <w:tc>
          <w:tcPr>
            <w:tcW w:w="3722" w:type="dxa"/>
            <w:vAlign w:val="bottom"/>
          </w:tcPr>
          <w:p w14:paraId="00DABAA9"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5396" w:type="dxa"/>
            <w:gridSpan w:val="7"/>
            <w:vAlign w:val="bottom"/>
          </w:tcPr>
          <w:p w14:paraId="62378A8F" w14:textId="50A1C77D" w:rsidR="006971B8" w:rsidRPr="007D14BD" w:rsidRDefault="006971B8" w:rsidP="001B4041">
            <w:pPr>
              <w:tabs>
                <w:tab w:val="clear" w:pos="907"/>
                <w:tab w:val="left" w:pos="900"/>
              </w:tabs>
              <w:spacing w:line="240" w:lineRule="auto"/>
              <w:ind w:left="-18"/>
              <w:jc w:val="right"/>
              <w:rPr>
                <w:rFonts w:ascii="Browallia New" w:hAnsi="Browallia New" w:cs="Browallia New"/>
                <w:sz w:val="28"/>
                <w:szCs w:val="28"/>
                <w:cs/>
              </w:rPr>
            </w:pPr>
            <w:r w:rsidRPr="007D14BD">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D14BD">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7D14BD">
              <w:rPr>
                <w:rFonts w:ascii="Browallia New" w:hAnsi="Browallia New" w:cs="Browallia New"/>
                <w:sz w:val="28"/>
                <w:szCs w:val="28"/>
                <w:cs/>
                <w:lang w:val="en-GB"/>
              </w:rPr>
              <w:t>พันบาท)</w:t>
            </w:r>
          </w:p>
        </w:tc>
      </w:tr>
      <w:tr w:rsidR="006971B8" w:rsidRPr="007D14BD" w14:paraId="30F67FFB" w14:textId="77777777" w:rsidTr="00C92AF2">
        <w:trPr>
          <w:trHeight w:val="20"/>
        </w:trPr>
        <w:tc>
          <w:tcPr>
            <w:tcW w:w="3722" w:type="dxa"/>
            <w:vAlign w:val="bottom"/>
          </w:tcPr>
          <w:p w14:paraId="22304150"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2527" w:type="dxa"/>
            <w:gridSpan w:val="3"/>
            <w:tcBorders>
              <w:bottom w:val="single" w:sz="4" w:space="0" w:color="auto"/>
            </w:tcBorders>
            <w:vAlign w:val="bottom"/>
          </w:tcPr>
          <w:p w14:paraId="30466571"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r w:rsidRPr="007D14BD">
              <w:rPr>
                <w:rFonts w:ascii="Browallia New" w:hAnsi="Browallia New" w:cs="Browallia New"/>
                <w:sz w:val="28"/>
                <w:szCs w:val="28"/>
                <w:cs/>
              </w:rPr>
              <w:t>งบการเงินรวม</w:t>
            </w:r>
          </w:p>
        </w:tc>
        <w:tc>
          <w:tcPr>
            <w:tcW w:w="263" w:type="dxa"/>
            <w:vAlign w:val="bottom"/>
          </w:tcPr>
          <w:p w14:paraId="17AE6F8D"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4" w:space="0" w:color="auto"/>
            </w:tcBorders>
            <w:vAlign w:val="bottom"/>
          </w:tcPr>
          <w:p w14:paraId="19FA4359" w14:textId="77777777" w:rsidR="006971B8" w:rsidRPr="007D14BD" w:rsidRDefault="006971B8" w:rsidP="001B4041">
            <w:pPr>
              <w:tabs>
                <w:tab w:val="left" w:pos="540"/>
              </w:tabs>
              <w:spacing w:line="240" w:lineRule="auto"/>
              <w:ind w:right="-108"/>
              <w:jc w:val="center"/>
              <w:rPr>
                <w:rFonts w:ascii="Browallia New" w:hAnsi="Browallia New" w:cs="Browallia New"/>
                <w:sz w:val="28"/>
                <w:szCs w:val="28"/>
              </w:rPr>
            </w:pPr>
            <w:r w:rsidRPr="007D14BD">
              <w:rPr>
                <w:rFonts w:ascii="Browallia New" w:hAnsi="Browallia New" w:cs="Browallia New"/>
                <w:sz w:val="28"/>
                <w:szCs w:val="28"/>
                <w:cs/>
              </w:rPr>
              <w:t>งบการเงินเฉพาะของบริษัท</w:t>
            </w:r>
          </w:p>
        </w:tc>
      </w:tr>
      <w:tr w:rsidR="000D75C3" w:rsidRPr="007D14BD" w14:paraId="7B4C87AC" w14:textId="77777777" w:rsidTr="00C92AF2">
        <w:trPr>
          <w:trHeight w:val="20"/>
        </w:trPr>
        <w:tc>
          <w:tcPr>
            <w:tcW w:w="3722" w:type="dxa"/>
            <w:vAlign w:val="bottom"/>
          </w:tcPr>
          <w:p w14:paraId="7B988111" w14:textId="77777777" w:rsidR="000D75C3" w:rsidRPr="007D14BD" w:rsidRDefault="000D75C3" w:rsidP="000D75C3">
            <w:pPr>
              <w:tabs>
                <w:tab w:val="left" w:pos="540"/>
              </w:tabs>
              <w:spacing w:line="240" w:lineRule="auto"/>
              <w:ind w:right="-108"/>
              <w:rPr>
                <w:rFonts w:ascii="Browallia New" w:hAnsi="Browallia New" w:cs="Browallia New"/>
                <w:sz w:val="28"/>
                <w:szCs w:val="28"/>
              </w:rPr>
            </w:pPr>
            <w:bookmarkStart w:id="4" w:name="_Hlk328569362"/>
          </w:p>
        </w:tc>
        <w:tc>
          <w:tcPr>
            <w:tcW w:w="1143" w:type="dxa"/>
            <w:tcBorders>
              <w:top w:val="single" w:sz="4" w:space="0" w:color="auto"/>
              <w:bottom w:val="single" w:sz="4" w:space="0" w:color="auto"/>
            </w:tcBorders>
            <w:vAlign w:val="bottom"/>
          </w:tcPr>
          <w:p w14:paraId="249C74EB" w14:textId="1CE1190E" w:rsidR="000D75C3" w:rsidRPr="007D14BD" w:rsidRDefault="000D75C3" w:rsidP="000D75C3">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tcBorders>
              <w:top w:val="single" w:sz="4" w:space="0" w:color="auto"/>
            </w:tcBorders>
            <w:vAlign w:val="bottom"/>
          </w:tcPr>
          <w:p w14:paraId="213E2C12" w14:textId="77777777" w:rsidR="000D75C3" w:rsidRPr="007D14BD" w:rsidRDefault="000D75C3" w:rsidP="000D75C3">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92D7A11" w14:textId="028AF50C" w:rsidR="000D75C3" w:rsidRPr="007D14BD" w:rsidRDefault="000D75C3" w:rsidP="000D75C3">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63" w:type="dxa"/>
            <w:vAlign w:val="bottom"/>
          </w:tcPr>
          <w:p w14:paraId="10B0BB9D" w14:textId="77777777" w:rsidR="000D75C3" w:rsidRPr="007D14BD" w:rsidRDefault="000D75C3" w:rsidP="000D75C3">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671A3CEA" w14:textId="775A8282" w:rsidR="000D75C3" w:rsidRPr="007D14BD" w:rsidRDefault="000D75C3" w:rsidP="000D75C3">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vAlign w:val="bottom"/>
          </w:tcPr>
          <w:p w14:paraId="749FD6C3" w14:textId="77777777" w:rsidR="000D75C3" w:rsidRPr="007D14BD" w:rsidRDefault="000D75C3" w:rsidP="000D75C3">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2FEFD6A" w14:textId="4D449992" w:rsidR="000D75C3" w:rsidRPr="007D14BD" w:rsidRDefault="000D75C3" w:rsidP="000D75C3">
            <w:pPr>
              <w:tabs>
                <w:tab w:val="clear" w:pos="907"/>
              </w:tabs>
              <w:spacing w:line="240" w:lineRule="auto"/>
              <w:ind w:left="-108" w:right="-108"/>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r>
      <w:bookmarkEnd w:id="4"/>
      <w:tr w:rsidR="009C16C1" w:rsidRPr="007D14BD" w14:paraId="7B571E5C" w14:textId="77777777" w:rsidTr="00C92AF2">
        <w:trPr>
          <w:trHeight w:val="20"/>
        </w:trPr>
        <w:tc>
          <w:tcPr>
            <w:tcW w:w="3722" w:type="dxa"/>
            <w:vAlign w:val="bottom"/>
          </w:tcPr>
          <w:p w14:paraId="41FDCC38" w14:textId="77777777" w:rsidR="009C16C1" w:rsidRPr="007D14BD" w:rsidRDefault="009C16C1" w:rsidP="009C16C1">
            <w:pPr>
              <w:tabs>
                <w:tab w:val="left" w:pos="540"/>
              </w:tabs>
              <w:spacing w:line="240" w:lineRule="auto"/>
              <w:ind w:right="-108"/>
              <w:rPr>
                <w:rFonts w:ascii="Browallia New" w:hAnsi="Browallia New" w:cs="Browallia New"/>
                <w:sz w:val="28"/>
                <w:szCs w:val="28"/>
                <w:lang w:val="en-GB"/>
              </w:rPr>
            </w:pPr>
          </w:p>
        </w:tc>
        <w:tc>
          <w:tcPr>
            <w:tcW w:w="1143" w:type="dxa"/>
            <w:tcBorders>
              <w:top w:val="single" w:sz="4" w:space="0" w:color="auto"/>
            </w:tcBorders>
            <w:vAlign w:val="bottom"/>
          </w:tcPr>
          <w:p w14:paraId="40904833"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236" w:type="dxa"/>
            <w:vAlign w:val="bottom"/>
          </w:tcPr>
          <w:p w14:paraId="7A2EADC8" w14:textId="77777777" w:rsidR="009C16C1" w:rsidRPr="007D14BD" w:rsidRDefault="009C16C1" w:rsidP="009C16C1">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vAlign w:val="bottom"/>
          </w:tcPr>
          <w:p w14:paraId="6BCDC904"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263" w:type="dxa"/>
            <w:vAlign w:val="bottom"/>
          </w:tcPr>
          <w:p w14:paraId="50A585EE"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vAlign w:val="bottom"/>
          </w:tcPr>
          <w:p w14:paraId="790FCF74" w14:textId="77777777" w:rsidR="009C16C1" w:rsidRPr="007D14BD" w:rsidRDefault="009C16C1" w:rsidP="009C16C1">
            <w:pPr>
              <w:tabs>
                <w:tab w:val="left" w:pos="540"/>
              </w:tabs>
              <w:spacing w:line="240" w:lineRule="auto"/>
              <w:jc w:val="right"/>
              <w:rPr>
                <w:rFonts w:ascii="Browallia New" w:hAnsi="Browallia New" w:cs="Browallia New"/>
                <w:sz w:val="28"/>
                <w:szCs w:val="28"/>
                <w:highlight w:val="yellow"/>
              </w:rPr>
            </w:pPr>
          </w:p>
        </w:tc>
        <w:tc>
          <w:tcPr>
            <w:tcW w:w="236" w:type="dxa"/>
            <w:vAlign w:val="bottom"/>
          </w:tcPr>
          <w:p w14:paraId="6E9686BB"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1182" w:type="dxa"/>
            <w:vAlign w:val="bottom"/>
          </w:tcPr>
          <w:p w14:paraId="1FBB9BDD" w14:textId="77777777" w:rsidR="009C16C1" w:rsidRPr="007D14BD" w:rsidRDefault="009C16C1" w:rsidP="009C16C1">
            <w:pPr>
              <w:tabs>
                <w:tab w:val="left" w:pos="540"/>
              </w:tabs>
              <w:spacing w:line="240" w:lineRule="auto"/>
              <w:jc w:val="right"/>
              <w:rPr>
                <w:rFonts w:ascii="Browallia New" w:hAnsi="Browallia New" w:cs="Browallia New"/>
                <w:sz w:val="28"/>
                <w:szCs w:val="28"/>
              </w:rPr>
            </w:pPr>
          </w:p>
        </w:tc>
      </w:tr>
      <w:tr w:rsidR="00C314FE" w:rsidRPr="007D14BD" w14:paraId="34306C56" w14:textId="77777777" w:rsidTr="00C07995">
        <w:trPr>
          <w:trHeight w:val="20"/>
        </w:trPr>
        <w:tc>
          <w:tcPr>
            <w:tcW w:w="3722" w:type="dxa"/>
            <w:vAlign w:val="bottom"/>
          </w:tcPr>
          <w:p w14:paraId="5834AEA6" w14:textId="77777777" w:rsidR="00C314FE" w:rsidRPr="007D14BD" w:rsidRDefault="00C314FE" w:rsidP="00C314FE">
            <w:pPr>
              <w:spacing w:line="240" w:lineRule="auto"/>
              <w:ind w:left="34"/>
              <w:rPr>
                <w:rFonts w:ascii="Browallia New" w:hAnsi="Browallia New" w:cs="Browallia New"/>
                <w:sz w:val="28"/>
                <w:szCs w:val="28"/>
                <w:cs/>
                <w:lang w:val="en-GB"/>
              </w:rPr>
            </w:pPr>
            <w:r w:rsidRPr="007D14BD">
              <w:rPr>
                <w:rFonts w:ascii="Browallia New" w:hAnsi="Browallia New" w:cs="Browallia New"/>
                <w:sz w:val="28"/>
                <w:szCs w:val="28"/>
                <w:cs/>
                <w:lang w:val="en-GB"/>
              </w:rPr>
              <w:t>เงินสดและเงินฝากระหว่างทาง</w:t>
            </w:r>
          </w:p>
        </w:tc>
        <w:tc>
          <w:tcPr>
            <w:tcW w:w="1143" w:type="dxa"/>
            <w:shd w:val="clear" w:color="auto" w:fill="auto"/>
            <w:vAlign w:val="bottom"/>
          </w:tcPr>
          <w:p w14:paraId="781D00A0" w14:textId="3A66D4D2" w:rsidR="00C314FE" w:rsidRPr="003014DC" w:rsidRDefault="00BA06CC"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3014DC">
              <w:rPr>
                <w:rFonts w:ascii="Browallia New" w:hAnsi="Browallia New" w:cs="Browallia New"/>
                <w:sz w:val="28"/>
                <w:szCs w:val="28"/>
              </w:rPr>
              <w:t>17,10</w:t>
            </w:r>
            <w:r w:rsidR="00F73EB4">
              <w:rPr>
                <w:rFonts w:ascii="Browallia New" w:hAnsi="Browallia New" w:cs="Browallia New"/>
                <w:sz w:val="28"/>
                <w:szCs w:val="28"/>
              </w:rPr>
              <w:t>3</w:t>
            </w:r>
          </w:p>
        </w:tc>
        <w:tc>
          <w:tcPr>
            <w:tcW w:w="236" w:type="dxa"/>
            <w:vAlign w:val="bottom"/>
          </w:tcPr>
          <w:p w14:paraId="0BADF0AA" w14:textId="77777777"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AF66B06" w14:textId="683FE3E9"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A06D9C">
              <w:rPr>
                <w:rFonts w:ascii="Browallia New" w:hAnsi="Browallia New" w:cs="Browallia New"/>
                <w:sz w:val="28"/>
                <w:szCs w:val="28"/>
              </w:rPr>
              <w:t>20,5</w:t>
            </w:r>
            <w:r>
              <w:rPr>
                <w:rFonts w:ascii="Browallia New" w:hAnsi="Browallia New" w:cs="Browallia New"/>
                <w:sz w:val="28"/>
                <w:szCs w:val="28"/>
              </w:rPr>
              <w:t>1</w:t>
            </w:r>
            <w:r w:rsidRPr="00A06D9C">
              <w:rPr>
                <w:rFonts w:ascii="Browallia New" w:hAnsi="Browallia New" w:cs="Browallia New"/>
                <w:sz w:val="28"/>
                <w:szCs w:val="28"/>
              </w:rPr>
              <w:t>2</w:t>
            </w:r>
          </w:p>
        </w:tc>
        <w:tc>
          <w:tcPr>
            <w:tcW w:w="263" w:type="dxa"/>
            <w:vAlign w:val="bottom"/>
          </w:tcPr>
          <w:p w14:paraId="4A7480AC" w14:textId="77777777" w:rsidR="00C314FE" w:rsidRPr="007D14BD" w:rsidRDefault="00C314FE" w:rsidP="00C314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727928DD" w14:textId="198CA0BA" w:rsidR="00C314FE" w:rsidRPr="008C29EC"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C29EC">
              <w:rPr>
                <w:rFonts w:ascii="Browallia New" w:hAnsi="Browallia New" w:cs="Browallia New"/>
                <w:sz w:val="28"/>
                <w:szCs w:val="28"/>
              </w:rPr>
              <w:t>3,60</w:t>
            </w:r>
            <w:r w:rsidR="00AE4777" w:rsidRPr="008C29EC">
              <w:rPr>
                <w:rFonts w:ascii="Browallia New" w:hAnsi="Browallia New" w:cs="Browallia New"/>
                <w:sz w:val="28"/>
                <w:szCs w:val="28"/>
              </w:rPr>
              <w:t>4</w:t>
            </w:r>
            <w:r w:rsidRPr="008C29EC">
              <w:rPr>
                <w:rFonts w:ascii="Browallia New" w:hAnsi="Browallia New" w:cs="Browallia New"/>
                <w:sz w:val="28"/>
                <w:szCs w:val="28"/>
              </w:rPr>
              <w:t xml:space="preserve"> </w:t>
            </w:r>
          </w:p>
        </w:tc>
        <w:tc>
          <w:tcPr>
            <w:tcW w:w="236" w:type="dxa"/>
            <w:vAlign w:val="bottom"/>
          </w:tcPr>
          <w:p w14:paraId="2D219315" w14:textId="77777777"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C145C93" w14:textId="798D5973"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2F7DF8">
              <w:rPr>
                <w:rFonts w:ascii="Browallia New" w:hAnsi="Browallia New" w:cs="Browallia New"/>
                <w:sz w:val="28"/>
                <w:szCs w:val="28"/>
              </w:rPr>
              <w:t xml:space="preserve"> 3,843 </w:t>
            </w:r>
          </w:p>
        </w:tc>
      </w:tr>
      <w:tr w:rsidR="00C314FE" w:rsidRPr="007D14BD" w14:paraId="1900A5FC" w14:textId="77777777" w:rsidTr="008C29EC">
        <w:trPr>
          <w:trHeight w:val="20"/>
        </w:trPr>
        <w:tc>
          <w:tcPr>
            <w:tcW w:w="3722" w:type="dxa"/>
            <w:vAlign w:val="bottom"/>
          </w:tcPr>
          <w:p w14:paraId="25079631" w14:textId="791FB9FA" w:rsidR="00C314FE" w:rsidRPr="000734BC" w:rsidRDefault="00C314FE" w:rsidP="00C314FE">
            <w:pPr>
              <w:spacing w:line="240" w:lineRule="auto"/>
              <w:ind w:left="34"/>
              <w:rPr>
                <w:cs/>
              </w:rPr>
            </w:pPr>
            <w:r>
              <w:rPr>
                <w:rFonts w:ascii="Browallia New" w:hAnsi="Browallia New" w:cs="Browallia New" w:hint="cs"/>
                <w:sz w:val="28"/>
                <w:szCs w:val="28"/>
                <w:cs/>
                <w:lang w:val="en-GB"/>
              </w:rPr>
              <w:t xml:space="preserve">เงินฝากธนาคาร </w:t>
            </w:r>
            <w:r>
              <w:rPr>
                <w:rFonts w:ascii="Browallia New" w:hAnsi="Browallia New" w:cs="Browallia New"/>
                <w:sz w:val="28"/>
                <w:szCs w:val="28"/>
              </w:rPr>
              <w:t xml:space="preserve">- </w:t>
            </w:r>
            <w:r>
              <w:rPr>
                <w:rFonts w:ascii="Browallia New" w:hAnsi="Browallia New" w:cs="Browallia New" w:hint="cs"/>
                <w:sz w:val="28"/>
                <w:szCs w:val="28"/>
                <w:cs/>
              </w:rPr>
              <w:t>ออมทรัพย์</w:t>
            </w:r>
          </w:p>
        </w:tc>
        <w:tc>
          <w:tcPr>
            <w:tcW w:w="1143" w:type="dxa"/>
            <w:shd w:val="clear" w:color="auto" w:fill="auto"/>
            <w:vAlign w:val="bottom"/>
          </w:tcPr>
          <w:p w14:paraId="2F198C5A" w14:textId="4D72D0C1" w:rsidR="00C314FE" w:rsidRPr="003014DC" w:rsidRDefault="00EA15D9"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3014DC">
              <w:rPr>
                <w:rFonts w:ascii="Browallia New" w:hAnsi="Browallia New" w:cs="Browallia New"/>
                <w:sz w:val="28"/>
                <w:szCs w:val="28"/>
              </w:rPr>
              <w:t>77,</w:t>
            </w:r>
            <w:r w:rsidR="007C64E6">
              <w:rPr>
                <w:rFonts w:ascii="Browallia New" w:hAnsi="Browallia New" w:cs="Browallia New"/>
                <w:sz w:val="28"/>
                <w:szCs w:val="28"/>
              </w:rPr>
              <w:t>352</w:t>
            </w:r>
          </w:p>
        </w:tc>
        <w:tc>
          <w:tcPr>
            <w:tcW w:w="236" w:type="dxa"/>
            <w:vAlign w:val="bottom"/>
          </w:tcPr>
          <w:p w14:paraId="022A20AB" w14:textId="77777777"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533F24A" w14:textId="4085ACC1" w:rsidR="00C314FE" w:rsidRPr="0028463A"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A06D9C">
              <w:rPr>
                <w:rFonts w:ascii="Browallia New" w:hAnsi="Browallia New" w:cs="Browallia New"/>
                <w:sz w:val="28"/>
                <w:szCs w:val="28"/>
              </w:rPr>
              <w:t>69,0</w:t>
            </w:r>
            <w:r>
              <w:rPr>
                <w:rFonts w:ascii="Browallia New" w:hAnsi="Browallia New" w:cs="Browallia New"/>
                <w:sz w:val="28"/>
                <w:szCs w:val="28"/>
              </w:rPr>
              <w:t>42</w:t>
            </w:r>
          </w:p>
        </w:tc>
        <w:tc>
          <w:tcPr>
            <w:tcW w:w="263" w:type="dxa"/>
            <w:vAlign w:val="bottom"/>
          </w:tcPr>
          <w:p w14:paraId="54E2B885" w14:textId="77777777" w:rsidR="00C314FE" w:rsidRPr="007D14BD" w:rsidRDefault="00C314FE" w:rsidP="00C314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18CD9EEC" w14:textId="3A48F2D9" w:rsidR="00C314FE" w:rsidRPr="008C29EC"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C29EC">
              <w:rPr>
                <w:rFonts w:ascii="Browallia New" w:hAnsi="Browallia New" w:cs="Browallia New"/>
                <w:sz w:val="28"/>
                <w:szCs w:val="28"/>
              </w:rPr>
              <w:t>2</w:t>
            </w:r>
            <w:r w:rsidR="00E6385D" w:rsidRPr="008C29EC">
              <w:rPr>
                <w:rFonts w:ascii="Browallia New" w:hAnsi="Browallia New" w:cs="Browallia New"/>
                <w:sz w:val="28"/>
                <w:szCs w:val="28"/>
              </w:rPr>
              <w:t>0,710</w:t>
            </w:r>
            <w:r w:rsidRPr="008C29EC">
              <w:rPr>
                <w:rFonts w:ascii="Browallia New" w:hAnsi="Browallia New" w:cs="Browallia New"/>
                <w:sz w:val="28"/>
                <w:szCs w:val="28"/>
              </w:rPr>
              <w:t xml:space="preserve"> </w:t>
            </w:r>
          </w:p>
        </w:tc>
        <w:tc>
          <w:tcPr>
            <w:tcW w:w="236" w:type="dxa"/>
            <w:vAlign w:val="bottom"/>
          </w:tcPr>
          <w:p w14:paraId="23568260" w14:textId="77777777"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48D47105" w14:textId="5AEAAF89" w:rsidR="00C314FE" w:rsidRPr="00EC0D69"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5747A">
              <w:rPr>
                <w:rFonts w:ascii="Browallia New" w:hAnsi="Browallia New" w:cs="Browallia New"/>
                <w:sz w:val="28"/>
                <w:szCs w:val="28"/>
              </w:rPr>
              <w:t xml:space="preserve"> 4,263</w:t>
            </w:r>
          </w:p>
        </w:tc>
      </w:tr>
      <w:tr w:rsidR="00C314FE" w:rsidRPr="007D14BD" w14:paraId="37C520D7" w14:textId="77777777" w:rsidTr="008C29EC">
        <w:trPr>
          <w:trHeight w:val="20"/>
        </w:trPr>
        <w:tc>
          <w:tcPr>
            <w:tcW w:w="3722" w:type="dxa"/>
            <w:vAlign w:val="bottom"/>
          </w:tcPr>
          <w:p w14:paraId="40B8FFAD" w14:textId="2626DFAD" w:rsidR="00C314FE" w:rsidRPr="007D14BD" w:rsidRDefault="00C314FE" w:rsidP="00C314FE">
            <w:pPr>
              <w:spacing w:line="240" w:lineRule="auto"/>
              <w:ind w:left="34"/>
              <w:rPr>
                <w:rFonts w:ascii="Browallia New" w:hAnsi="Browallia New" w:cs="Browallia New"/>
                <w:sz w:val="28"/>
                <w:szCs w:val="28"/>
                <w:cs/>
              </w:rPr>
            </w:pPr>
            <w:r w:rsidRPr="007D14BD">
              <w:rPr>
                <w:rFonts w:ascii="Browallia New" w:hAnsi="Browallia New" w:cs="Browallia New"/>
                <w:sz w:val="28"/>
                <w:szCs w:val="28"/>
                <w:cs/>
              </w:rPr>
              <w:t>เงินฝากธนาคาร</w:t>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กระแสรายวัน</w:t>
            </w:r>
          </w:p>
        </w:tc>
        <w:tc>
          <w:tcPr>
            <w:tcW w:w="1143" w:type="dxa"/>
            <w:shd w:val="clear" w:color="auto" w:fill="auto"/>
            <w:vAlign w:val="bottom"/>
          </w:tcPr>
          <w:p w14:paraId="143560EC" w14:textId="285A16E4" w:rsidR="00C314FE" w:rsidRPr="003014DC" w:rsidRDefault="00EA15D9"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3014DC">
              <w:rPr>
                <w:rFonts w:ascii="Browallia New" w:hAnsi="Browallia New" w:cs="Browallia New"/>
                <w:sz w:val="28"/>
                <w:szCs w:val="28"/>
              </w:rPr>
              <w:t>17,</w:t>
            </w:r>
            <w:r w:rsidR="00195361">
              <w:rPr>
                <w:rFonts w:ascii="Browallia New" w:hAnsi="Browallia New" w:cs="Browallia New"/>
                <w:sz w:val="28"/>
                <w:szCs w:val="28"/>
              </w:rPr>
              <w:t>72</w:t>
            </w:r>
            <w:r w:rsidRPr="003014DC">
              <w:rPr>
                <w:rFonts w:ascii="Browallia New" w:hAnsi="Browallia New" w:cs="Browallia New"/>
                <w:sz w:val="28"/>
                <w:szCs w:val="28"/>
              </w:rPr>
              <w:t>4</w:t>
            </w:r>
          </w:p>
        </w:tc>
        <w:tc>
          <w:tcPr>
            <w:tcW w:w="236" w:type="dxa"/>
            <w:vAlign w:val="bottom"/>
          </w:tcPr>
          <w:p w14:paraId="5ED405BD" w14:textId="77777777"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06ED12DC" w14:textId="75CED638"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A06D9C">
              <w:rPr>
                <w:rFonts w:ascii="Browallia New" w:hAnsi="Browallia New" w:cs="Browallia New"/>
                <w:sz w:val="28"/>
                <w:szCs w:val="28"/>
              </w:rPr>
              <w:t>148,675</w:t>
            </w:r>
          </w:p>
        </w:tc>
        <w:tc>
          <w:tcPr>
            <w:tcW w:w="263" w:type="dxa"/>
            <w:vAlign w:val="bottom"/>
          </w:tcPr>
          <w:p w14:paraId="4FF92450" w14:textId="77777777" w:rsidR="00C314FE" w:rsidRPr="007D14BD" w:rsidRDefault="00C314FE" w:rsidP="00C314FE">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23F2F937" w14:textId="0E8233DE" w:rsidR="00C314FE" w:rsidRPr="008C29EC"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C29EC">
              <w:rPr>
                <w:rFonts w:ascii="Browallia New" w:hAnsi="Browallia New" w:cs="Browallia New"/>
                <w:sz w:val="28"/>
                <w:szCs w:val="28"/>
              </w:rPr>
              <w:t xml:space="preserve">4,803 </w:t>
            </w:r>
          </w:p>
        </w:tc>
        <w:tc>
          <w:tcPr>
            <w:tcW w:w="236" w:type="dxa"/>
            <w:vAlign w:val="bottom"/>
          </w:tcPr>
          <w:p w14:paraId="3B4F78E4" w14:textId="77777777"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2DD885C" w14:textId="40D02F2D" w:rsidR="00C314FE" w:rsidRPr="007D14BD" w:rsidRDefault="00C314FE" w:rsidP="00C31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5747A">
              <w:rPr>
                <w:rFonts w:ascii="Browallia New" w:hAnsi="Browallia New" w:cs="Browallia New"/>
                <w:sz w:val="28"/>
                <w:szCs w:val="28"/>
              </w:rPr>
              <w:t xml:space="preserve"> 21,633</w:t>
            </w:r>
          </w:p>
        </w:tc>
      </w:tr>
      <w:tr w:rsidR="000D75C3" w:rsidRPr="007D14BD" w14:paraId="30C88B1C" w14:textId="77777777" w:rsidTr="00C92AF2">
        <w:trPr>
          <w:trHeight w:val="20"/>
        </w:trPr>
        <w:tc>
          <w:tcPr>
            <w:tcW w:w="3722" w:type="dxa"/>
            <w:vAlign w:val="bottom"/>
          </w:tcPr>
          <w:p w14:paraId="2089B5D8" w14:textId="77777777" w:rsidR="000D75C3" w:rsidRPr="007D14BD" w:rsidRDefault="000D75C3" w:rsidP="000D75C3">
            <w:pPr>
              <w:spacing w:line="240" w:lineRule="auto"/>
              <w:ind w:left="317"/>
              <w:rPr>
                <w:rFonts w:ascii="Browallia New" w:hAnsi="Browallia New" w:cs="Browallia New"/>
                <w:sz w:val="28"/>
                <w:szCs w:val="28"/>
                <w:cs/>
                <w:lang w:val="en-GB"/>
              </w:rPr>
            </w:pPr>
            <w:r w:rsidRPr="007D14BD">
              <w:rPr>
                <w:rFonts w:ascii="Browallia New" w:hAnsi="Browallia New" w:cs="Browallia New"/>
                <w:sz w:val="28"/>
                <w:szCs w:val="28"/>
                <w:cs/>
              </w:rPr>
              <w:t>รวม</w:t>
            </w:r>
          </w:p>
        </w:tc>
        <w:tc>
          <w:tcPr>
            <w:tcW w:w="1143" w:type="dxa"/>
            <w:tcBorders>
              <w:top w:val="single" w:sz="4" w:space="0" w:color="auto"/>
              <w:bottom w:val="single" w:sz="12" w:space="0" w:color="auto"/>
            </w:tcBorders>
            <w:shd w:val="clear" w:color="auto" w:fill="auto"/>
            <w:vAlign w:val="bottom"/>
          </w:tcPr>
          <w:p w14:paraId="5E11DBDC" w14:textId="7ABF2AF8" w:rsidR="000D75C3" w:rsidRPr="00EA15D9" w:rsidRDefault="00E77573" w:rsidP="00E7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highlight w:val="cyan"/>
                <w:cs/>
              </w:rPr>
            </w:pPr>
            <w:r>
              <w:rPr>
                <w:rFonts w:ascii="Browallia New" w:hAnsi="Browallia New" w:cs="Browallia New"/>
                <w:sz w:val="28"/>
                <w:szCs w:val="28"/>
              </w:rPr>
              <w:t>112,17</w:t>
            </w:r>
            <w:r w:rsidR="006103DA">
              <w:rPr>
                <w:rFonts w:ascii="Browallia New" w:hAnsi="Browallia New" w:cs="Browallia New"/>
                <w:sz w:val="28"/>
                <w:szCs w:val="28"/>
              </w:rPr>
              <w:t>9</w:t>
            </w:r>
          </w:p>
        </w:tc>
        <w:tc>
          <w:tcPr>
            <w:tcW w:w="236" w:type="dxa"/>
            <w:vAlign w:val="bottom"/>
          </w:tcPr>
          <w:p w14:paraId="6E2C7032" w14:textId="77777777" w:rsidR="000D75C3" w:rsidRPr="001C1AED" w:rsidRDefault="000D75C3" w:rsidP="000D7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highlight w:val="magenta"/>
              </w:rPr>
            </w:pPr>
          </w:p>
        </w:tc>
        <w:tc>
          <w:tcPr>
            <w:tcW w:w="1148" w:type="dxa"/>
            <w:tcBorders>
              <w:top w:val="single" w:sz="4" w:space="0" w:color="auto"/>
              <w:bottom w:val="single" w:sz="12" w:space="0" w:color="auto"/>
            </w:tcBorders>
            <w:vAlign w:val="bottom"/>
          </w:tcPr>
          <w:p w14:paraId="39D90FDF" w14:textId="371E4BF8" w:rsidR="000D75C3" w:rsidRPr="007D14BD" w:rsidRDefault="000D75C3" w:rsidP="000D7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404A17">
              <w:rPr>
                <w:rFonts w:ascii="Browallia New" w:hAnsi="Browallia New" w:cs="Browallia New"/>
                <w:sz w:val="28"/>
                <w:szCs w:val="28"/>
              </w:rPr>
              <w:t>238,2</w:t>
            </w:r>
            <w:r>
              <w:rPr>
                <w:rFonts w:ascii="Browallia New" w:hAnsi="Browallia New" w:cs="Browallia New"/>
                <w:sz w:val="28"/>
                <w:szCs w:val="28"/>
              </w:rPr>
              <w:t>29</w:t>
            </w:r>
          </w:p>
        </w:tc>
        <w:tc>
          <w:tcPr>
            <w:tcW w:w="263" w:type="dxa"/>
            <w:vAlign w:val="bottom"/>
          </w:tcPr>
          <w:p w14:paraId="5742B274" w14:textId="77777777" w:rsidR="000D75C3" w:rsidRPr="007D14BD" w:rsidRDefault="000D75C3" w:rsidP="000D75C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Borders>
              <w:top w:val="single" w:sz="4" w:space="0" w:color="auto"/>
              <w:bottom w:val="single" w:sz="12" w:space="0" w:color="auto"/>
            </w:tcBorders>
            <w:vAlign w:val="bottom"/>
          </w:tcPr>
          <w:p w14:paraId="34C5012E" w14:textId="270D26C3" w:rsidR="000D75C3" w:rsidRPr="004739A1" w:rsidRDefault="00AE4777" w:rsidP="000D7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E043A7">
              <w:rPr>
                <w:rFonts w:ascii="Browallia New" w:hAnsi="Browallia New" w:cs="Browallia New"/>
                <w:sz w:val="28"/>
                <w:szCs w:val="28"/>
              </w:rPr>
              <w:t>29,117</w:t>
            </w:r>
          </w:p>
        </w:tc>
        <w:tc>
          <w:tcPr>
            <w:tcW w:w="236" w:type="dxa"/>
            <w:vAlign w:val="bottom"/>
          </w:tcPr>
          <w:p w14:paraId="04CB10EA" w14:textId="77777777" w:rsidR="000D75C3" w:rsidRPr="007D14BD" w:rsidRDefault="000D75C3" w:rsidP="000D7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7D549441" w14:textId="7EFBEA3A" w:rsidR="000D75C3" w:rsidRPr="007D14BD" w:rsidRDefault="000D75C3" w:rsidP="000D7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C148B1">
              <w:rPr>
                <w:rFonts w:ascii="Browallia New" w:hAnsi="Browallia New" w:cs="Browallia New"/>
                <w:sz w:val="28"/>
                <w:szCs w:val="28"/>
              </w:rPr>
              <w:t>29,739</w:t>
            </w:r>
          </w:p>
        </w:tc>
      </w:tr>
    </w:tbl>
    <w:p w14:paraId="15752D58" w14:textId="77777777" w:rsidR="00C716FB" w:rsidRPr="00C07995" w:rsidRDefault="00C716FB"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1C5A7273" w14:textId="56D54073" w:rsidR="00B90F5B" w:rsidRDefault="002B48E1"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r w:rsidRPr="00170453">
        <w:rPr>
          <w:rFonts w:ascii="Browallia New" w:hAnsi="Browallia New" w:cs="Browallia New"/>
          <w:sz w:val="28"/>
          <w:szCs w:val="28"/>
          <w:cs/>
          <w:lang w:val="en-GB"/>
        </w:rPr>
        <w:t>ณ</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cs/>
          <w:lang w:val="en-GB"/>
        </w:rPr>
        <w:t>วันที่</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lang w:val="en-GB"/>
        </w:rPr>
        <w:t xml:space="preserve">31 </w:t>
      </w:r>
      <w:r w:rsidRPr="00170453">
        <w:rPr>
          <w:rFonts w:ascii="Browallia New" w:hAnsi="Browallia New" w:cs="Browallia New"/>
          <w:sz w:val="28"/>
          <w:szCs w:val="28"/>
          <w:cs/>
          <w:lang w:val="en-GB"/>
        </w:rPr>
        <w:t>ธันวาคม</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lang w:val="en-GB"/>
        </w:rPr>
        <w:t>25</w:t>
      </w:r>
      <w:r w:rsidR="00566669" w:rsidRPr="00170453">
        <w:rPr>
          <w:rFonts w:ascii="Browallia New" w:hAnsi="Browallia New" w:cs="Browallia New"/>
          <w:sz w:val="28"/>
          <w:szCs w:val="28"/>
          <w:lang w:val="en-GB"/>
        </w:rPr>
        <w:t>6</w:t>
      </w:r>
      <w:r w:rsidR="00092DCB">
        <w:rPr>
          <w:rFonts w:ascii="Browallia New" w:hAnsi="Browallia New" w:cs="Browallia New"/>
          <w:sz w:val="28"/>
          <w:szCs w:val="28"/>
          <w:lang w:val="en-GB"/>
        </w:rPr>
        <w:t>5</w:t>
      </w:r>
      <w:r w:rsidR="00F46B29" w:rsidRPr="00170453">
        <w:rPr>
          <w:rFonts w:ascii="Browallia New" w:hAnsi="Browallia New" w:cs="Browallia New"/>
          <w:sz w:val="28"/>
          <w:szCs w:val="28"/>
          <w:lang w:val="en-GB"/>
        </w:rPr>
        <w:t xml:space="preserve"> </w:t>
      </w:r>
      <w:r w:rsidR="004A2DFE" w:rsidRPr="00170453">
        <w:rPr>
          <w:rFonts w:ascii="Browallia New" w:hAnsi="Browallia New" w:cs="Browallia New" w:hint="cs"/>
          <w:sz w:val="28"/>
          <w:szCs w:val="28"/>
          <w:cs/>
          <w:lang w:val="en-GB"/>
        </w:rPr>
        <w:t>และ</w:t>
      </w:r>
      <w:r w:rsidR="00F46B29" w:rsidRPr="00170453">
        <w:rPr>
          <w:rFonts w:ascii="Browallia New" w:hAnsi="Browallia New" w:cs="Browallia New" w:hint="cs"/>
          <w:sz w:val="28"/>
          <w:szCs w:val="28"/>
          <w:lang w:val="en-GB"/>
        </w:rPr>
        <w:t xml:space="preserve"> </w:t>
      </w:r>
      <w:r w:rsidR="004A2DFE" w:rsidRPr="00170453">
        <w:rPr>
          <w:rFonts w:ascii="Browallia New" w:hAnsi="Browallia New" w:cs="Browallia New"/>
          <w:sz w:val="28"/>
          <w:szCs w:val="28"/>
          <w:lang w:val="en-GB"/>
        </w:rPr>
        <w:t>256</w:t>
      </w:r>
      <w:r w:rsidR="00092DCB">
        <w:rPr>
          <w:rFonts w:ascii="Browallia New" w:hAnsi="Browallia New" w:cs="Browallia New"/>
          <w:sz w:val="28"/>
          <w:szCs w:val="28"/>
          <w:lang w:val="en-GB"/>
        </w:rPr>
        <w:t>4</w:t>
      </w:r>
      <w:r w:rsidR="004A2DFE" w:rsidRPr="00170453">
        <w:rPr>
          <w:rFonts w:ascii="Browallia New" w:hAnsi="Browallia New" w:cs="Browallia New"/>
          <w:sz w:val="28"/>
          <w:szCs w:val="28"/>
          <w:lang w:val="en-GB"/>
        </w:rPr>
        <w:t xml:space="preserve"> </w:t>
      </w:r>
      <w:r w:rsidRPr="00170453">
        <w:rPr>
          <w:rFonts w:ascii="Browallia New" w:hAnsi="Browallia New" w:cs="Browallia New"/>
          <w:sz w:val="28"/>
          <w:szCs w:val="28"/>
          <w:cs/>
          <w:lang w:val="en-GB"/>
        </w:rPr>
        <w:t>เงินฝากธนาคารมีอัตราดอกเบี้ย</w:t>
      </w:r>
      <w:r w:rsidR="00970ADD" w:rsidRPr="00170453">
        <w:rPr>
          <w:rFonts w:ascii="Browallia New" w:hAnsi="Browallia New" w:cs="Browallia New" w:hint="cs"/>
          <w:sz w:val="28"/>
          <w:szCs w:val="28"/>
          <w:cs/>
          <w:lang w:val="en-GB"/>
        </w:rPr>
        <w:t>ตามอัตราตลาด</w:t>
      </w:r>
    </w:p>
    <w:p w14:paraId="3C36140A" w14:textId="77777777" w:rsidR="00C2737F" w:rsidRPr="000734BC" w:rsidRDefault="00C2737F"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p w14:paraId="0168C776" w14:textId="4BFF22AE" w:rsidR="006971B8" w:rsidRPr="00BE72BC" w:rsidRDefault="006971B8" w:rsidP="008A429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72BC">
        <w:rPr>
          <w:rFonts w:ascii="Browallia New" w:hAnsi="Browallia New" w:cs="Browallia New"/>
          <w:b/>
          <w:bCs/>
          <w:sz w:val="28"/>
          <w:szCs w:val="28"/>
          <w:cs/>
          <w:lang w:val="en-GB"/>
        </w:rPr>
        <w:t>รายการบัญชีกับ</w:t>
      </w:r>
      <w:r w:rsidR="00B5183E" w:rsidRPr="00BE72BC">
        <w:rPr>
          <w:rFonts w:ascii="Browallia New" w:hAnsi="Browallia New" w:cs="Browallia New" w:hint="cs"/>
          <w:b/>
          <w:bCs/>
          <w:sz w:val="28"/>
          <w:szCs w:val="28"/>
          <w:cs/>
          <w:lang w:val="en-GB"/>
        </w:rPr>
        <w:t>บุคคลและ</w:t>
      </w:r>
      <w:r w:rsidRPr="00BE72BC">
        <w:rPr>
          <w:rFonts w:ascii="Browallia New" w:hAnsi="Browallia New" w:cs="Browallia New"/>
          <w:b/>
          <w:bCs/>
          <w:sz w:val="28"/>
          <w:szCs w:val="28"/>
          <w:cs/>
          <w:lang w:val="en-GB"/>
        </w:rPr>
        <w:t>บริษัทที่เกี่ยวข้องกัน</w:t>
      </w:r>
    </w:p>
    <w:p w14:paraId="2BB8B4B0" w14:textId="77777777" w:rsidR="006971B8" w:rsidRPr="000734BC"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cs/>
          <w:lang w:val="en-GB"/>
        </w:rPr>
      </w:pPr>
    </w:p>
    <w:p w14:paraId="3D2AF3E2" w14:textId="08E58BC1" w:rsidR="009D2D0E" w:rsidRDefault="006971B8"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r w:rsidRPr="00170453">
        <w:rPr>
          <w:rFonts w:ascii="Browallia New" w:hAnsi="Browallia New" w:cs="Browallia New"/>
          <w:sz w:val="28"/>
          <w:szCs w:val="28"/>
          <w:cs/>
          <w:lang w:val="en-GB"/>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F46B29" w:rsidRPr="00F46B29">
        <w:rPr>
          <w:rFonts w:ascii="Browallia New" w:hAnsi="Browallia New" w:cs="Browallia New"/>
          <w:sz w:val="28"/>
          <w:szCs w:val="28"/>
        </w:rPr>
        <w:t xml:space="preserve"> </w:t>
      </w:r>
      <w:r w:rsidRPr="00170453">
        <w:rPr>
          <w:rFonts w:ascii="Browallia New" w:hAnsi="Browallia New" w:cs="Browallia New"/>
          <w:sz w:val="28"/>
          <w:szCs w:val="28"/>
          <w:cs/>
          <w:lang w:val="en-GB"/>
        </w:rPr>
        <w:t>ซึ่งมูลฐานที่ใช้บางกรณีอาจแตกต่างจากมูลฐานที่ใช้สำหรับรายการที่เกิดขึ้นกับบุคคลหรือนิติบุคคลที่ไม่เกี่ยวข้องกัน</w:t>
      </w:r>
      <w:r w:rsidR="00F46B29" w:rsidRPr="00F46B29">
        <w:rPr>
          <w:rFonts w:ascii="Browallia New" w:hAnsi="Browallia New" w:cs="Browallia New"/>
          <w:sz w:val="28"/>
          <w:szCs w:val="28"/>
        </w:rPr>
        <w:t xml:space="preserve"> </w:t>
      </w:r>
    </w:p>
    <w:p w14:paraId="6DCB02DF" w14:textId="77777777" w:rsidR="00264509" w:rsidRDefault="00264509"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cs/>
          <w:lang w:val="en-GB"/>
        </w:rPr>
      </w:pPr>
    </w:p>
    <w:p w14:paraId="30C0A2BF" w14:textId="32CEA8B5" w:rsidR="006971B8" w:rsidRPr="00170453"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r w:rsidRPr="00170453">
        <w:rPr>
          <w:rFonts w:ascii="Browallia New" w:hAnsi="Browallia New" w:cs="Browallia New"/>
          <w:sz w:val="28"/>
          <w:szCs w:val="28"/>
          <w:cs/>
          <w:lang w:val="en-GB"/>
        </w:rPr>
        <w:t>นโยบายการกำหนดราคาสำหรับแต่ละรายการมีดังต่อไปนี้</w:t>
      </w:r>
    </w:p>
    <w:p w14:paraId="69304C08" w14:textId="77777777" w:rsidR="006971B8" w:rsidRPr="000734BC"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lang w:val="en-GB"/>
        </w:rPr>
      </w:pPr>
    </w:p>
    <w:tbl>
      <w:tblPr>
        <w:tblW w:w="9148" w:type="dxa"/>
        <w:tblInd w:w="350" w:type="dxa"/>
        <w:tblBorders>
          <w:bottom w:val="single" w:sz="4" w:space="0" w:color="auto"/>
        </w:tblBorders>
        <w:tblLook w:val="00A0" w:firstRow="1" w:lastRow="0" w:firstColumn="1" w:lastColumn="0" w:noHBand="0" w:noVBand="0"/>
      </w:tblPr>
      <w:tblGrid>
        <w:gridCol w:w="4233"/>
        <w:gridCol w:w="236"/>
        <w:gridCol w:w="4679"/>
      </w:tblGrid>
      <w:tr w:rsidR="006971B8" w:rsidRPr="00E34610" w14:paraId="6A36B392" w14:textId="77777777" w:rsidTr="00170453">
        <w:trPr>
          <w:tblHeader/>
        </w:trPr>
        <w:tc>
          <w:tcPr>
            <w:tcW w:w="4233" w:type="dxa"/>
            <w:tcBorders>
              <w:bottom w:val="single" w:sz="4" w:space="0" w:color="auto"/>
            </w:tcBorders>
          </w:tcPr>
          <w:p w14:paraId="7CE1B627"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4610">
              <w:rPr>
                <w:rFonts w:ascii="Browallia New" w:hAnsi="Browallia New" w:cs="Browallia New"/>
                <w:sz w:val="28"/>
                <w:szCs w:val="28"/>
                <w:cs/>
              </w:rPr>
              <w:t>รายการ</w:t>
            </w:r>
          </w:p>
        </w:tc>
        <w:tc>
          <w:tcPr>
            <w:tcW w:w="236" w:type="dxa"/>
            <w:tcBorders>
              <w:bottom w:val="nil"/>
            </w:tcBorders>
          </w:tcPr>
          <w:p w14:paraId="7A1601E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679" w:type="dxa"/>
            <w:tcBorders>
              <w:bottom w:val="single" w:sz="4" w:space="0" w:color="auto"/>
            </w:tcBorders>
          </w:tcPr>
          <w:p w14:paraId="3954185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4610">
              <w:rPr>
                <w:rFonts w:ascii="Browallia New" w:hAnsi="Browallia New" w:cs="Browallia New"/>
                <w:sz w:val="28"/>
                <w:szCs w:val="28"/>
                <w:cs/>
              </w:rPr>
              <w:t>นโยบายการกำหนดราคา</w:t>
            </w:r>
          </w:p>
        </w:tc>
      </w:tr>
      <w:tr w:rsidR="006971B8" w:rsidRPr="00E34610" w14:paraId="7D02F9BB" w14:textId="77777777" w:rsidTr="0029051B">
        <w:trPr>
          <w:trHeight w:hRule="exact" w:val="216"/>
          <w:tblHeader/>
        </w:trPr>
        <w:tc>
          <w:tcPr>
            <w:tcW w:w="4233" w:type="dxa"/>
            <w:tcBorders>
              <w:top w:val="nil"/>
              <w:bottom w:val="nil"/>
            </w:tcBorders>
            <w:vAlign w:val="bottom"/>
          </w:tcPr>
          <w:p w14:paraId="4F93CC71"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679" w:type="dxa"/>
            <w:tcBorders>
              <w:top w:val="nil"/>
              <w:bottom w:val="nil"/>
            </w:tcBorders>
          </w:tcPr>
          <w:p w14:paraId="2FA2361E"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4610" w14:paraId="34D72469" w14:textId="77777777" w:rsidTr="00170453">
        <w:tc>
          <w:tcPr>
            <w:tcW w:w="4233" w:type="dxa"/>
            <w:tcBorders>
              <w:top w:val="nil"/>
              <w:bottom w:val="nil"/>
            </w:tcBorders>
            <w:vAlign w:val="bottom"/>
          </w:tcPr>
          <w:p w14:paraId="76337D2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4610">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679" w:type="dxa"/>
            <w:tcBorders>
              <w:top w:val="nil"/>
              <w:bottom w:val="nil"/>
            </w:tcBorders>
          </w:tcPr>
          <w:p w14:paraId="55B8FD3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182D24" w:rsidRPr="00E34610" w14:paraId="44E0146B" w14:textId="77777777" w:rsidTr="003960B4">
        <w:tc>
          <w:tcPr>
            <w:tcW w:w="4233" w:type="dxa"/>
            <w:tcBorders>
              <w:top w:val="nil"/>
            </w:tcBorders>
          </w:tcPr>
          <w:p w14:paraId="3C9CAC88" w14:textId="5BD3FF30" w:rsidR="00182D24" w:rsidRPr="00E34610" w:rsidRDefault="00182D24" w:rsidP="00182D24">
            <w:pPr>
              <w:tabs>
                <w:tab w:val="clear" w:pos="227"/>
              </w:tabs>
              <w:spacing w:line="240" w:lineRule="auto"/>
              <w:ind w:left="175"/>
              <w:rPr>
                <w:rFonts w:ascii="Browallia New" w:hAnsi="Browallia New" w:cs="Browallia New"/>
                <w:sz w:val="28"/>
                <w:szCs w:val="28"/>
              </w:rPr>
            </w:pPr>
            <w:r w:rsidRPr="00305B75">
              <w:rPr>
                <w:rFonts w:ascii="Browallia New" w:hAnsi="Browallia New" w:cs="Browallia New"/>
                <w:sz w:val="28"/>
                <w:szCs w:val="28"/>
                <w:cs/>
              </w:rPr>
              <w:t>รายได้จากการขายสินค้า</w:t>
            </w:r>
          </w:p>
        </w:tc>
        <w:tc>
          <w:tcPr>
            <w:tcW w:w="236" w:type="dxa"/>
            <w:tcBorders>
              <w:top w:val="nil"/>
            </w:tcBorders>
          </w:tcPr>
          <w:p w14:paraId="6193B5D2"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7AB32003" w14:textId="16D029D3" w:rsidR="00182D24" w:rsidRPr="0048698E" w:rsidRDefault="00182D24" w:rsidP="00182D24">
            <w:pPr>
              <w:spacing w:line="240" w:lineRule="auto"/>
              <w:ind w:left="175" w:right="-109" w:hanging="175"/>
              <w:rPr>
                <w:rFonts w:ascii="Browallia New" w:hAnsi="Browallia New" w:cs="Browallia New"/>
                <w:sz w:val="28"/>
                <w:szCs w:val="28"/>
              </w:rPr>
            </w:pPr>
            <w:r w:rsidRPr="0048698E">
              <w:rPr>
                <w:rFonts w:ascii="Browallia New" w:hAnsi="Browallia New" w:cs="Browallia New"/>
                <w:sz w:val="28"/>
                <w:szCs w:val="28"/>
                <w:cs/>
                <w:lang w:val="en-GB"/>
              </w:rPr>
              <w:t>ตามราคาที่ตกลงกัน</w:t>
            </w:r>
          </w:p>
        </w:tc>
      </w:tr>
      <w:tr w:rsidR="00182D24" w:rsidRPr="00E34610" w14:paraId="48FDFD7A" w14:textId="77777777" w:rsidTr="003960B4">
        <w:tc>
          <w:tcPr>
            <w:tcW w:w="4233" w:type="dxa"/>
            <w:tcBorders>
              <w:top w:val="nil"/>
            </w:tcBorders>
          </w:tcPr>
          <w:p w14:paraId="4C7DB0ED" w14:textId="4ACE5369" w:rsidR="00182D24" w:rsidRPr="00E34610" w:rsidRDefault="00182D24" w:rsidP="00182D24">
            <w:pPr>
              <w:tabs>
                <w:tab w:val="clear" w:pos="227"/>
              </w:tabs>
              <w:spacing w:line="240" w:lineRule="auto"/>
              <w:ind w:left="175"/>
              <w:rPr>
                <w:rFonts w:ascii="Browallia New" w:hAnsi="Browallia New" w:cs="Browallia New"/>
                <w:sz w:val="28"/>
                <w:szCs w:val="28"/>
                <w:cs/>
              </w:rPr>
            </w:pPr>
            <w:r w:rsidRPr="00305B75">
              <w:rPr>
                <w:rFonts w:ascii="Browallia New" w:hAnsi="Browallia New" w:cs="Browallia New"/>
                <w:sz w:val="28"/>
                <w:szCs w:val="28"/>
                <w:cs/>
              </w:rPr>
              <w:t>รายได้จากการให้เช่า</w:t>
            </w:r>
          </w:p>
        </w:tc>
        <w:tc>
          <w:tcPr>
            <w:tcW w:w="236" w:type="dxa"/>
            <w:tcBorders>
              <w:top w:val="nil"/>
            </w:tcBorders>
          </w:tcPr>
          <w:p w14:paraId="0CF9422D"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516C762A" w14:textId="2DD80D58"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rPr>
              <w:t>ราคาตามสัญญา</w:t>
            </w:r>
          </w:p>
        </w:tc>
      </w:tr>
      <w:tr w:rsidR="00182D24" w:rsidRPr="00725DF5" w14:paraId="17D8EBE2" w14:textId="77777777" w:rsidTr="003960B4">
        <w:tc>
          <w:tcPr>
            <w:tcW w:w="4233" w:type="dxa"/>
          </w:tcPr>
          <w:p w14:paraId="05B7DF23" w14:textId="2F0460B4" w:rsidR="00182D24" w:rsidRPr="00C02AF3" w:rsidRDefault="00182D24" w:rsidP="00182D24">
            <w:pPr>
              <w:tabs>
                <w:tab w:val="clear" w:pos="227"/>
              </w:tabs>
              <w:spacing w:line="240" w:lineRule="auto"/>
              <w:ind w:left="175"/>
              <w:rPr>
                <w:rFonts w:ascii="Browallia New" w:hAnsi="Browallia New" w:cs="Browallia New"/>
                <w:sz w:val="28"/>
                <w:szCs w:val="28"/>
                <w:lang w:val="en-GB"/>
              </w:rPr>
            </w:pPr>
            <w:r w:rsidRPr="00305B75">
              <w:rPr>
                <w:rFonts w:ascii="Browallia New" w:hAnsi="Browallia New" w:cs="Browallia New"/>
                <w:sz w:val="28"/>
                <w:szCs w:val="28"/>
                <w:cs/>
              </w:rPr>
              <w:t>รายได้</w:t>
            </w:r>
            <w:r w:rsidRPr="00593EA0">
              <w:rPr>
                <w:rFonts w:ascii="Browallia New" w:hAnsi="Browallia New" w:cs="Browallia New" w:hint="cs"/>
                <w:sz w:val="28"/>
                <w:szCs w:val="28"/>
                <w:cs/>
              </w:rPr>
              <w:t>ค่าบริการ</w:t>
            </w:r>
          </w:p>
        </w:tc>
        <w:tc>
          <w:tcPr>
            <w:tcW w:w="236" w:type="dxa"/>
          </w:tcPr>
          <w:p w14:paraId="79F7F8EF" w14:textId="77777777" w:rsidR="00182D24" w:rsidRPr="00C02AF3" w:rsidRDefault="00182D24" w:rsidP="00182D24">
            <w:pPr>
              <w:spacing w:line="240" w:lineRule="auto"/>
              <w:ind w:left="175" w:hanging="175"/>
              <w:rPr>
                <w:rFonts w:ascii="Browallia New" w:hAnsi="Browallia New" w:cs="Browallia New"/>
                <w:sz w:val="28"/>
                <w:szCs w:val="28"/>
                <w:cs/>
              </w:rPr>
            </w:pPr>
          </w:p>
        </w:tc>
        <w:tc>
          <w:tcPr>
            <w:tcW w:w="4679" w:type="dxa"/>
            <w:vAlign w:val="bottom"/>
          </w:tcPr>
          <w:p w14:paraId="3915E402" w14:textId="77777777"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rPr>
              <w:t>ราคาตามสัญญา</w:t>
            </w:r>
          </w:p>
        </w:tc>
      </w:tr>
      <w:tr w:rsidR="00182D24" w:rsidRPr="00E34610" w14:paraId="6E16C553" w14:textId="77777777" w:rsidTr="003960B4">
        <w:tc>
          <w:tcPr>
            <w:tcW w:w="4233" w:type="dxa"/>
            <w:tcBorders>
              <w:top w:val="nil"/>
            </w:tcBorders>
          </w:tcPr>
          <w:p w14:paraId="45197EB9" w14:textId="24A50D56" w:rsidR="00182D24" w:rsidRPr="00E34610" w:rsidRDefault="00182D24" w:rsidP="00182D24">
            <w:pPr>
              <w:tabs>
                <w:tab w:val="clear" w:pos="227"/>
              </w:tabs>
              <w:spacing w:line="240" w:lineRule="auto"/>
              <w:ind w:left="175"/>
              <w:rPr>
                <w:rFonts w:ascii="Browallia New" w:hAnsi="Browallia New" w:cs="Browallia New"/>
                <w:sz w:val="28"/>
                <w:szCs w:val="28"/>
                <w:cs/>
              </w:rPr>
            </w:pPr>
            <w:r w:rsidRPr="00593EA0">
              <w:rPr>
                <w:rFonts w:ascii="Browallia New" w:hAnsi="Browallia New" w:cs="Browallia New" w:hint="cs"/>
                <w:sz w:val="28"/>
                <w:szCs w:val="28"/>
                <w:cs/>
              </w:rPr>
              <w:t>ดอกเบี้ยรับ</w:t>
            </w:r>
          </w:p>
        </w:tc>
        <w:tc>
          <w:tcPr>
            <w:tcW w:w="236" w:type="dxa"/>
            <w:tcBorders>
              <w:top w:val="nil"/>
            </w:tcBorders>
          </w:tcPr>
          <w:p w14:paraId="7E1F5A64"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13DBB0B5" w14:textId="49997162"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rPr>
              <w:t>อัตราที่ตกลงร่วมกันในสัญญา</w:t>
            </w:r>
          </w:p>
        </w:tc>
      </w:tr>
      <w:tr w:rsidR="00182D24" w:rsidRPr="000F3763" w14:paraId="114BAE65" w14:textId="77777777" w:rsidTr="003960B4">
        <w:tc>
          <w:tcPr>
            <w:tcW w:w="4233" w:type="dxa"/>
            <w:tcBorders>
              <w:top w:val="nil"/>
            </w:tcBorders>
          </w:tcPr>
          <w:p w14:paraId="768D397D" w14:textId="146F05EE" w:rsidR="00182D24" w:rsidRPr="00C02AF3" w:rsidRDefault="00182D24" w:rsidP="00182D24">
            <w:pPr>
              <w:tabs>
                <w:tab w:val="clear" w:pos="227"/>
              </w:tabs>
              <w:spacing w:line="240" w:lineRule="auto"/>
              <w:ind w:left="175"/>
              <w:rPr>
                <w:rFonts w:ascii="Browallia New" w:hAnsi="Browallia New" w:cs="Browallia New"/>
                <w:sz w:val="28"/>
                <w:szCs w:val="28"/>
                <w:cs/>
              </w:rPr>
            </w:pPr>
            <w:r w:rsidRPr="00593EA0">
              <w:rPr>
                <w:rFonts w:ascii="Browallia New" w:hAnsi="Browallia New" w:cs="Browallia New" w:hint="cs"/>
                <w:sz w:val="28"/>
                <w:szCs w:val="28"/>
                <w:cs/>
              </w:rPr>
              <w:t>เงินปันผลรับ</w:t>
            </w:r>
          </w:p>
        </w:tc>
        <w:tc>
          <w:tcPr>
            <w:tcW w:w="236" w:type="dxa"/>
            <w:tcBorders>
              <w:top w:val="nil"/>
            </w:tcBorders>
          </w:tcPr>
          <w:p w14:paraId="22E3726A" w14:textId="77777777" w:rsidR="00182D24" w:rsidRPr="00C02AF3"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0AA905AF" w14:textId="3F9C44FD"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rPr>
              <w:t>ตาม</w:t>
            </w:r>
            <w:r w:rsidR="009B4A1B">
              <w:rPr>
                <w:rFonts w:ascii="Browallia New" w:hAnsi="Browallia New" w:cs="Browallia New" w:hint="cs"/>
                <w:sz w:val="28"/>
                <w:szCs w:val="28"/>
                <w:cs/>
              </w:rPr>
              <w:t>ที่อนุมัติในที่ประชุม</w:t>
            </w:r>
          </w:p>
        </w:tc>
      </w:tr>
      <w:tr w:rsidR="00182D24" w:rsidRPr="00E34610" w14:paraId="03EC7ADF" w14:textId="77777777" w:rsidTr="003960B4">
        <w:tc>
          <w:tcPr>
            <w:tcW w:w="4233" w:type="dxa"/>
            <w:tcBorders>
              <w:bottom w:val="nil"/>
            </w:tcBorders>
          </w:tcPr>
          <w:p w14:paraId="637C1420" w14:textId="689FE582" w:rsidR="00182D24" w:rsidRPr="00C02AF3" w:rsidRDefault="00182D24" w:rsidP="00182D24">
            <w:pPr>
              <w:tabs>
                <w:tab w:val="clear" w:pos="227"/>
              </w:tabs>
              <w:spacing w:line="240" w:lineRule="auto"/>
              <w:ind w:left="175"/>
              <w:rPr>
                <w:rFonts w:ascii="Browallia New" w:hAnsi="Browallia New" w:cs="Browallia New"/>
                <w:sz w:val="28"/>
                <w:szCs w:val="28"/>
                <w:cs/>
              </w:rPr>
            </w:pPr>
            <w:r w:rsidRPr="00F73F75">
              <w:rPr>
                <w:rFonts w:ascii="Browallia New" w:hAnsi="Browallia New" w:cs="Browallia New"/>
                <w:sz w:val="28"/>
                <w:szCs w:val="28"/>
                <w:cs/>
              </w:rPr>
              <w:t>รายได้จากการจำหน่ายสินทรัพย์</w:t>
            </w:r>
          </w:p>
        </w:tc>
        <w:tc>
          <w:tcPr>
            <w:tcW w:w="236" w:type="dxa"/>
            <w:tcBorders>
              <w:bottom w:val="nil"/>
            </w:tcBorders>
          </w:tcPr>
          <w:p w14:paraId="2A1D05DD" w14:textId="77777777" w:rsidR="00182D24" w:rsidRPr="00C02AF3"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3676BAE4" w14:textId="72ADE8FC"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lang w:val="en-GB"/>
              </w:rPr>
              <w:t>ตามราคาที่ตกลงกันอ้างอิงจากราคาประเมินมูลค่าทรัพย์สินของผู้ประเมินราคาอิสระ</w:t>
            </w:r>
          </w:p>
        </w:tc>
      </w:tr>
      <w:tr w:rsidR="00182D24" w:rsidRPr="00E34610" w14:paraId="1CE1FF69" w14:textId="77777777" w:rsidTr="003960B4">
        <w:tc>
          <w:tcPr>
            <w:tcW w:w="4233" w:type="dxa"/>
          </w:tcPr>
          <w:p w14:paraId="22327FC6" w14:textId="14CFEEAE" w:rsidR="00182D24" w:rsidRPr="00C02AF3" w:rsidRDefault="00182D24" w:rsidP="00182D24">
            <w:pPr>
              <w:tabs>
                <w:tab w:val="clear" w:pos="227"/>
              </w:tabs>
              <w:spacing w:line="240" w:lineRule="auto"/>
              <w:ind w:left="175"/>
              <w:rPr>
                <w:rFonts w:ascii="Browallia New" w:hAnsi="Browallia New" w:cs="Browallia New"/>
                <w:sz w:val="28"/>
                <w:szCs w:val="28"/>
                <w:lang w:val="en-GB"/>
              </w:rPr>
            </w:pPr>
            <w:r w:rsidRPr="00C02AF3">
              <w:rPr>
                <w:rFonts w:ascii="Browallia New" w:hAnsi="Browallia New" w:cs="Browallia New"/>
                <w:sz w:val="28"/>
                <w:szCs w:val="28"/>
                <w:cs/>
              </w:rPr>
              <w:t>รายได้อื่น</w:t>
            </w:r>
          </w:p>
        </w:tc>
        <w:tc>
          <w:tcPr>
            <w:tcW w:w="236" w:type="dxa"/>
          </w:tcPr>
          <w:p w14:paraId="065CA2B4" w14:textId="77777777" w:rsidR="00182D24" w:rsidRPr="00C02AF3" w:rsidRDefault="00182D24" w:rsidP="00182D24">
            <w:pPr>
              <w:spacing w:line="240" w:lineRule="auto"/>
              <w:ind w:left="175" w:hanging="175"/>
              <w:rPr>
                <w:rFonts w:ascii="Browallia New" w:hAnsi="Browallia New" w:cs="Browallia New"/>
                <w:sz w:val="28"/>
                <w:szCs w:val="28"/>
                <w:cs/>
              </w:rPr>
            </w:pPr>
          </w:p>
        </w:tc>
        <w:tc>
          <w:tcPr>
            <w:tcW w:w="4679" w:type="dxa"/>
            <w:vAlign w:val="bottom"/>
          </w:tcPr>
          <w:p w14:paraId="2ADA89B7" w14:textId="080448AE" w:rsidR="00182D24" w:rsidRPr="0048698E" w:rsidRDefault="00182D24" w:rsidP="00182D24">
            <w:pPr>
              <w:spacing w:line="240" w:lineRule="auto"/>
              <w:ind w:left="175" w:right="-109" w:hanging="175"/>
              <w:rPr>
                <w:rFonts w:ascii="Browallia New" w:hAnsi="Browallia New" w:cs="Browallia New"/>
                <w:sz w:val="28"/>
                <w:szCs w:val="28"/>
                <w:cs/>
              </w:rPr>
            </w:pPr>
            <w:r w:rsidRPr="0048698E">
              <w:rPr>
                <w:rFonts w:ascii="Browallia New" w:hAnsi="Browallia New" w:cs="Browallia New"/>
                <w:sz w:val="28"/>
                <w:szCs w:val="28"/>
                <w:cs/>
                <w:lang w:val="en-GB"/>
              </w:rPr>
              <w:t>ตามราคาที่ตกลงกัน</w:t>
            </w:r>
          </w:p>
        </w:tc>
      </w:tr>
      <w:tr w:rsidR="00182D24" w:rsidRPr="00E34610" w14:paraId="41778420" w14:textId="77777777" w:rsidTr="00170453">
        <w:tc>
          <w:tcPr>
            <w:tcW w:w="4233" w:type="dxa"/>
            <w:tcBorders>
              <w:top w:val="nil"/>
              <w:bottom w:val="nil"/>
            </w:tcBorders>
          </w:tcPr>
          <w:p w14:paraId="39C5F39F" w14:textId="1A76DEB3"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b/>
                <w:bCs/>
                <w:sz w:val="28"/>
                <w:szCs w:val="28"/>
                <w:cs/>
              </w:rPr>
            </w:pPr>
            <w:r w:rsidRPr="00C02AF3">
              <w:rPr>
                <w:rFonts w:ascii="Browallia New" w:hAnsi="Browallia New" w:cs="Browallia New"/>
                <w:sz w:val="28"/>
                <w:szCs w:val="28"/>
                <w:cs/>
              </w:rPr>
              <w:t>ค่าใช้จ่ายอื่น</w:t>
            </w:r>
          </w:p>
        </w:tc>
        <w:tc>
          <w:tcPr>
            <w:tcW w:w="236" w:type="dxa"/>
            <w:tcBorders>
              <w:top w:val="nil"/>
              <w:bottom w:val="nil"/>
            </w:tcBorders>
          </w:tcPr>
          <w:p w14:paraId="7A1FE83D" w14:textId="77777777"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351D55F6" w14:textId="5D4A4261" w:rsidR="00182D24" w:rsidRPr="0048698E"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48698E">
              <w:rPr>
                <w:rFonts w:ascii="Browallia New" w:hAnsi="Browallia New" w:cs="Browallia New"/>
                <w:sz w:val="28"/>
                <w:szCs w:val="28"/>
                <w:cs/>
                <w:lang w:val="en-GB"/>
              </w:rPr>
              <w:t>ตามราคาที่ตกลงกัน</w:t>
            </w:r>
          </w:p>
        </w:tc>
      </w:tr>
      <w:tr w:rsidR="00182D24" w:rsidRPr="00E34610" w14:paraId="716721D6" w14:textId="77777777" w:rsidTr="003960B4">
        <w:tc>
          <w:tcPr>
            <w:tcW w:w="4233" w:type="dxa"/>
            <w:tcBorders>
              <w:top w:val="nil"/>
              <w:bottom w:val="nil"/>
            </w:tcBorders>
            <w:vAlign w:val="bottom"/>
          </w:tcPr>
          <w:p w14:paraId="79DD7AE0" w14:textId="04E17CC7"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6"/>
              <w:rPr>
                <w:rFonts w:ascii="Browallia New" w:hAnsi="Browallia New" w:cs="Browallia New"/>
                <w:sz w:val="28"/>
                <w:szCs w:val="28"/>
                <w:cs/>
              </w:rPr>
            </w:pPr>
            <w:r w:rsidRPr="00C02AF3">
              <w:rPr>
                <w:rFonts w:ascii="Browallia New" w:hAnsi="Browallia New" w:cs="Browallia New"/>
                <w:sz w:val="28"/>
                <w:szCs w:val="28"/>
                <w:cs/>
              </w:rPr>
              <w:t>ต้นทุนทางการเงิน</w:t>
            </w:r>
          </w:p>
        </w:tc>
        <w:tc>
          <w:tcPr>
            <w:tcW w:w="236" w:type="dxa"/>
            <w:tcBorders>
              <w:top w:val="nil"/>
              <w:bottom w:val="nil"/>
            </w:tcBorders>
          </w:tcPr>
          <w:p w14:paraId="40BFDE42" w14:textId="77777777" w:rsidR="00182D24" w:rsidRPr="00C02AF3"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1BBE5F9F" w14:textId="597C833B" w:rsidR="00182D24" w:rsidRPr="0048698E"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lang w:val="en-GB"/>
              </w:rPr>
            </w:pPr>
            <w:r w:rsidRPr="0048698E">
              <w:rPr>
                <w:rFonts w:ascii="Browallia New" w:hAnsi="Browallia New" w:cs="Browallia New"/>
                <w:sz w:val="28"/>
                <w:szCs w:val="28"/>
                <w:cs/>
              </w:rPr>
              <w:t>อัตราที่ตกลงร่วมกันในสัญญา</w:t>
            </w:r>
          </w:p>
        </w:tc>
      </w:tr>
      <w:tr w:rsidR="00182D24" w:rsidRPr="00E34610" w14:paraId="4A723D4A" w14:textId="77777777" w:rsidTr="00170453">
        <w:tc>
          <w:tcPr>
            <w:tcW w:w="4233" w:type="dxa"/>
            <w:tcBorders>
              <w:top w:val="nil"/>
              <w:bottom w:val="nil"/>
            </w:tcBorders>
            <w:vAlign w:val="bottom"/>
          </w:tcPr>
          <w:p w14:paraId="3DBC1499" w14:textId="05F322C2" w:rsidR="00182D24" w:rsidRPr="00E34610"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36F0174" w14:textId="77777777" w:rsidR="00182D24" w:rsidRPr="00E34610"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0497B11C" w14:textId="6E8BD83A" w:rsidR="00182D24" w:rsidRPr="0048698E"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182D24" w:rsidRPr="00E34610" w14:paraId="14313083" w14:textId="77777777" w:rsidTr="00170453">
        <w:tc>
          <w:tcPr>
            <w:tcW w:w="9148" w:type="dxa"/>
            <w:gridSpan w:val="3"/>
            <w:tcBorders>
              <w:top w:val="nil"/>
              <w:bottom w:val="nil"/>
            </w:tcBorders>
            <w:vAlign w:val="bottom"/>
          </w:tcPr>
          <w:p w14:paraId="29895290" w14:textId="40F438DF" w:rsidR="00182D24" w:rsidRPr="0048698E" w:rsidRDefault="00182D24" w:rsidP="0018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48698E">
              <w:rPr>
                <w:rFonts w:ascii="Browallia New" w:hAnsi="Browallia New" w:cs="Browallia New"/>
                <w:b/>
                <w:bCs/>
                <w:sz w:val="28"/>
                <w:szCs w:val="28"/>
                <w:cs/>
              </w:rPr>
              <w:t>รายการธุรกิจกับบุคคลและบริษัทที่เกี่ยวข้องกัน</w:t>
            </w:r>
          </w:p>
        </w:tc>
      </w:tr>
      <w:tr w:rsidR="00182D24" w:rsidRPr="00E34610" w14:paraId="066507E7" w14:textId="77777777" w:rsidTr="00170453">
        <w:tc>
          <w:tcPr>
            <w:tcW w:w="4233" w:type="dxa"/>
            <w:tcBorders>
              <w:top w:val="nil"/>
              <w:bottom w:val="nil"/>
            </w:tcBorders>
            <w:vAlign w:val="bottom"/>
          </w:tcPr>
          <w:p w14:paraId="3E1ECF08" w14:textId="1B848E1F" w:rsidR="00182D24" w:rsidRPr="00EF3D11" w:rsidRDefault="00182D24" w:rsidP="00182D24">
            <w:pPr>
              <w:spacing w:line="240" w:lineRule="auto"/>
              <w:ind w:left="175"/>
              <w:rPr>
                <w:rFonts w:ascii="Browallia New" w:hAnsi="Browallia New" w:cs="Browallia New"/>
                <w:sz w:val="28"/>
                <w:szCs w:val="28"/>
                <w:highlight w:val="green"/>
                <w:cs/>
              </w:rPr>
            </w:pPr>
            <w:r w:rsidRPr="00E31362">
              <w:rPr>
                <w:rFonts w:ascii="Browallia New" w:hAnsi="Browallia New" w:cs="Browallia New"/>
                <w:sz w:val="28"/>
                <w:szCs w:val="28"/>
                <w:cs/>
              </w:rPr>
              <w:t>ค่าใช้จ่ายอื่น</w:t>
            </w:r>
          </w:p>
        </w:tc>
        <w:tc>
          <w:tcPr>
            <w:tcW w:w="236" w:type="dxa"/>
            <w:tcBorders>
              <w:top w:val="nil"/>
              <w:bottom w:val="nil"/>
            </w:tcBorders>
          </w:tcPr>
          <w:p w14:paraId="3EF93DA6" w14:textId="77777777" w:rsidR="00182D24" w:rsidRPr="00EF3D11" w:rsidRDefault="00182D24" w:rsidP="00182D24">
            <w:pPr>
              <w:spacing w:line="240" w:lineRule="auto"/>
              <w:ind w:left="175" w:hanging="175"/>
              <w:rPr>
                <w:rFonts w:ascii="Browallia New" w:hAnsi="Browallia New" w:cs="Browallia New"/>
                <w:sz w:val="28"/>
                <w:szCs w:val="28"/>
                <w:highlight w:val="green"/>
                <w:cs/>
              </w:rPr>
            </w:pPr>
          </w:p>
        </w:tc>
        <w:tc>
          <w:tcPr>
            <w:tcW w:w="4679" w:type="dxa"/>
            <w:tcBorders>
              <w:top w:val="nil"/>
              <w:bottom w:val="nil"/>
            </w:tcBorders>
            <w:vAlign w:val="bottom"/>
          </w:tcPr>
          <w:p w14:paraId="7ABED7AD" w14:textId="6DAED77C" w:rsidR="00182D24" w:rsidRPr="0048698E" w:rsidRDefault="00182D24" w:rsidP="00182D24">
            <w:pPr>
              <w:spacing w:line="240" w:lineRule="auto"/>
              <w:ind w:left="175" w:right="-109" w:hanging="175"/>
              <w:rPr>
                <w:rFonts w:ascii="Browallia New" w:hAnsi="Browallia New" w:cs="Browallia New"/>
                <w:sz w:val="28"/>
                <w:szCs w:val="28"/>
              </w:rPr>
            </w:pPr>
            <w:r w:rsidRPr="0048698E">
              <w:rPr>
                <w:rFonts w:ascii="Browallia New" w:hAnsi="Browallia New" w:cs="Browallia New"/>
                <w:sz w:val="28"/>
                <w:szCs w:val="28"/>
                <w:cs/>
                <w:lang w:val="en-GB"/>
              </w:rPr>
              <w:t>ตามราคาที่ตกลงกัน</w:t>
            </w:r>
          </w:p>
        </w:tc>
      </w:tr>
      <w:tr w:rsidR="00182D24" w:rsidRPr="00E34610" w14:paraId="0A535F10" w14:textId="77777777" w:rsidTr="00170453">
        <w:tc>
          <w:tcPr>
            <w:tcW w:w="4233" w:type="dxa"/>
            <w:tcBorders>
              <w:bottom w:val="nil"/>
            </w:tcBorders>
            <w:vAlign w:val="bottom"/>
          </w:tcPr>
          <w:p w14:paraId="3411E377" w14:textId="3F8771D4" w:rsidR="00182D24" w:rsidRPr="00E34610" w:rsidRDefault="00182D24" w:rsidP="00182D24">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2D502CE4"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7D6E670" w14:textId="476DEFCF" w:rsidR="00182D24" w:rsidRPr="00725DF5" w:rsidRDefault="00182D24" w:rsidP="00182D24">
            <w:pPr>
              <w:spacing w:line="240" w:lineRule="auto"/>
              <w:ind w:left="175" w:right="-109" w:hanging="175"/>
              <w:rPr>
                <w:rFonts w:ascii="Browallia New" w:hAnsi="Browallia New" w:cs="Browallia New"/>
                <w:sz w:val="28"/>
                <w:szCs w:val="28"/>
                <w:cs/>
              </w:rPr>
            </w:pPr>
            <w:r w:rsidRPr="00F00AE2">
              <w:rPr>
                <w:rFonts w:ascii="Browallia New" w:hAnsi="Browallia New" w:cs="Browallia New"/>
                <w:sz w:val="28"/>
                <w:szCs w:val="28"/>
                <w:cs/>
              </w:rPr>
              <w:t>อัตราที่ตกลงร่วมกันในสัญญา</w:t>
            </w:r>
          </w:p>
        </w:tc>
      </w:tr>
      <w:tr w:rsidR="00182D24" w:rsidRPr="00E34610" w14:paraId="7AF7F29A" w14:textId="77777777" w:rsidTr="00170453">
        <w:tc>
          <w:tcPr>
            <w:tcW w:w="4233" w:type="dxa"/>
            <w:tcBorders>
              <w:bottom w:val="nil"/>
            </w:tcBorders>
            <w:vAlign w:val="bottom"/>
          </w:tcPr>
          <w:p w14:paraId="3B766C1A" w14:textId="5F95BC4D" w:rsidR="00182D24" w:rsidRPr="00C15708" w:rsidRDefault="00182D24" w:rsidP="00182D24">
            <w:pPr>
              <w:spacing w:line="240" w:lineRule="auto"/>
              <w:ind w:left="175"/>
              <w:rPr>
                <w:rFonts w:ascii="Browallia New" w:hAnsi="Browallia New" w:cs="Browallia New"/>
                <w:sz w:val="28"/>
                <w:szCs w:val="28"/>
                <w:cs/>
              </w:rPr>
            </w:pPr>
            <w:r>
              <w:rPr>
                <w:rFonts w:ascii="Browallia New" w:hAnsi="Browallia New" w:cs="Browallia New" w:hint="cs"/>
                <w:sz w:val="28"/>
                <w:szCs w:val="28"/>
                <w:cs/>
              </w:rPr>
              <w:t>ค่าตอบแทนผู้บริหารคนสำคัญ</w:t>
            </w:r>
          </w:p>
        </w:tc>
        <w:tc>
          <w:tcPr>
            <w:tcW w:w="236" w:type="dxa"/>
            <w:tcBorders>
              <w:bottom w:val="nil"/>
            </w:tcBorders>
          </w:tcPr>
          <w:p w14:paraId="491DEBEC"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1BF0ABB5" w14:textId="0E65C997" w:rsidR="00182D24" w:rsidRPr="00725DF5" w:rsidRDefault="00182D24" w:rsidP="00182D24">
            <w:pPr>
              <w:spacing w:line="240" w:lineRule="auto"/>
              <w:ind w:left="175" w:right="-109" w:hanging="175"/>
              <w:rPr>
                <w:rFonts w:ascii="Browallia New" w:hAnsi="Browallia New" w:cs="Browallia New"/>
                <w:sz w:val="28"/>
                <w:szCs w:val="28"/>
                <w:cs/>
              </w:rPr>
            </w:pPr>
            <w:r>
              <w:rPr>
                <w:rFonts w:ascii="Browallia New" w:hAnsi="Browallia New" w:cs="Browallia New" w:hint="cs"/>
                <w:sz w:val="28"/>
                <w:szCs w:val="28"/>
                <w:cs/>
              </w:rPr>
              <w:t>ตามที่อนุมัติในที่ประชุมผู้ถือหุ้นสามัญประจำปี</w:t>
            </w:r>
          </w:p>
        </w:tc>
      </w:tr>
      <w:tr w:rsidR="00182D24" w:rsidRPr="00E34610" w14:paraId="69F58274" w14:textId="77777777" w:rsidTr="004D548E">
        <w:tc>
          <w:tcPr>
            <w:tcW w:w="4233" w:type="dxa"/>
            <w:tcBorders>
              <w:bottom w:val="nil"/>
            </w:tcBorders>
            <w:vAlign w:val="bottom"/>
          </w:tcPr>
          <w:p w14:paraId="0FD2908A" w14:textId="77777777" w:rsidR="00182D24" w:rsidRPr="00C15708" w:rsidRDefault="00182D24" w:rsidP="00182D24">
            <w:pPr>
              <w:spacing w:line="240" w:lineRule="auto"/>
              <w:ind w:left="175"/>
              <w:rPr>
                <w:rFonts w:ascii="Browallia New" w:hAnsi="Browallia New" w:cs="Browallia New"/>
                <w:sz w:val="28"/>
                <w:szCs w:val="28"/>
                <w:cs/>
              </w:rPr>
            </w:pPr>
          </w:p>
        </w:tc>
        <w:tc>
          <w:tcPr>
            <w:tcW w:w="236" w:type="dxa"/>
            <w:tcBorders>
              <w:bottom w:val="nil"/>
            </w:tcBorders>
          </w:tcPr>
          <w:p w14:paraId="1BFFB5A8"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3BE8B85C" w14:textId="77777777" w:rsidR="00182D24" w:rsidRPr="00356A03" w:rsidRDefault="00182D24" w:rsidP="00182D24">
            <w:pPr>
              <w:spacing w:line="240" w:lineRule="auto"/>
              <w:ind w:left="175" w:right="-109" w:hanging="175"/>
              <w:rPr>
                <w:rFonts w:ascii="Browallia New" w:hAnsi="Browallia New" w:cs="Browallia New"/>
                <w:sz w:val="28"/>
                <w:szCs w:val="28"/>
                <w:cs/>
              </w:rPr>
            </w:pPr>
          </w:p>
        </w:tc>
      </w:tr>
      <w:tr w:rsidR="00D547B4" w:rsidRPr="00E34610" w14:paraId="14136E0C" w14:textId="77777777" w:rsidTr="004D548E">
        <w:tc>
          <w:tcPr>
            <w:tcW w:w="4233" w:type="dxa"/>
            <w:tcBorders>
              <w:bottom w:val="nil"/>
            </w:tcBorders>
            <w:vAlign w:val="bottom"/>
          </w:tcPr>
          <w:p w14:paraId="6811C1DA" w14:textId="77777777" w:rsidR="00D547B4" w:rsidRDefault="00D547B4" w:rsidP="00182D24">
            <w:pPr>
              <w:spacing w:line="240" w:lineRule="auto"/>
              <w:ind w:left="175"/>
              <w:rPr>
                <w:rFonts w:ascii="Browallia New" w:hAnsi="Browallia New" w:cs="Browallia New"/>
                <w:sz w:val="28"/>
                <w:szCs w:val="28"/>
              </w:rPr>
            </w:pPr>
          </w:p>
          <w:p w14:paraId="462EAFC7" w14:textId="379B9E39" w:rsidR="00AB3932" w:rsidRPr="00C15708" w:rsidRDefault="00AB3932" w:rsidP="00182D24">
            <w:pPr>
              <w:spacing w:line="240" w:lineRule="auto"/>
              <w:ind w:left="175"/>
              <w:rPr>
                <w:rFonts w:ascii="Browallia New" w:hAnsi="Browallia New" w:cs="Browallia New"/>
                <w:sz w:val="28"/>
                <w:szCs w:val="28"/>
              </w:rPr>
            </w:pPr>
          </w:p>
        </w:tc>
        <w:tc>
          <w:tcPr>
            <w:tcW w:w="236" w:type="dxa"/>
            <w:tcBorders>
              <w:bottom w:val="nil"/>
            </w:tcBorders>
          </w:tcPr>
          <w:p w14:paraId="081A4E92" w14:textId="77777777" w:rsidR="00D547B4" w:rsidRPr="00E34610" w:rsidRDefault="00D547B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444F261" w14:textId="77777777" w:rsidR="00D547B4" w:rsidRPr="00356A03" w:rsidRDefault="00D547B4" w:rsidP="00182D24">
            <w:pPr>
              <w:spacing w:line="240" w:lineRule="auto"/>
              <w:ind w:left="175" w:right="-109" w:hanging="175"/>
              <w:rPr>
                <w:rFonts w:ascii="Browallia New" w:hAnsi="Browallia New" w:cs="Browallia New"/>
                <w:sz w:val="28"/>
                <w:szCs w:val="28"/>
                <w:cs/>
              </w:rPr>
            </w:pPr>
          </w:p>
        </w:tc>
      </w:tr>
      <w:tr w:rsidR="00182D24" w:rsidRPr="00E34610" w14:paraId="38F7AE87" w14:textId="77777777" w:rsidTr="003960B4">
        <w:tc>
          <w:tcPr>
            <w:tcW w:w="9148" w:type="dxa"/>
            <w:gridSpan w:val="3"/>
            <w:tcBorders>
              <w:bottom w:val="nil"/>
            </w:tcBorders>
            <w:vAlign w:val="bottom"/>
          </w:tcPr>
          <w:p w14:paraId="1ADA04D2" w14:textId="6688A871" w:rsidR="00182D24" w:rsidRPr="00356A03" w:rsidRDefault="00182D24" w:rsidP="00182D24">
            <w:pPr>
              <w:spacing w:line="240" w:lineRule="auto"/>
              <w:ind w:left="175" w:right="-109" w:hanging="175"/>
              <w:rPr>
                <w:rFonts w:ascii="Browallia New" w:hAnsi="Browallia New" w:cs="Browallia New"/>
                <w:sz w:val="28"/>
                <w:szCs w:val="28"/>
                <w:cs/>
              </w:rPr>
            </w:pPr>
            <w:r w:rsidRPr="00725DF5">
              <w:rPr>
                <w:rFonts w:ascii="Browallia New" w:hAnsi="Browallia New" w:cs="Browallia New"/>
                <w:b/>
                <w:bCs/>
                <w:sz w:val="28"/>
                <w:szCs w:val="28"/>
                <w:cs/>
              </w:rPr>
              <w:lastRenderedPageBreak/>
              <w:t>รายการธุรกิจกับ</w:t>
            </w:r>
            <w:r>
              <w:rPr>
                <w:rFonts w:ascii="Browallia New" w:hAnsi="Browallia New" w:cs="Browallia New" w:hint="cs"/>
                <w:b/>
                <w:bCs/>
                <w:sz w:val="28"/>
                <w:szCs w:val="28"/>
                <w:cs/>
              </w:rPr>
              <w:t>กรรมการของ</w:t>
            </w:r>
            <w:r w:rsidRPr="00725DF5">
              <w:rPr>
                <w:rFonts w:ascii="Browallia New" w:hAnsi="Browallia New" w:cs="Browallia New"/>
                <w:b/>
                <w:bCs/>
                <w:sz w:val="28"/>
                <w:szCs w:val="28"/>
                <w:cs/>
              </w:rPr>
              <w:t>บริษัท</w:t>
            </w:r>
            <w:r>
              <w:rPr>
                <w:rFonts w:ascii="Browallia New" w:hAnsi="Browallia New" w:cs="Browallia New" w:hint="cs"/>
                <w:b/>
                <w:bCs/>
                <w:sz w:val="28"/>
                <w:szCs w:val="28"/>
                <w:cs/>
              </w:rPr>
              <w:t>และบริษัทย่อย</w:t>
            </w:r>
            <w:r w:rsidRPr="00725DF5">
              <w:rPr>
                <w:rFonts w:ascii="Browallia New" w:hAnsi="Browallia New" w:cs="Browallia New"/>
                <w:b/>
                <w:bCs/>
                <w:sz w:val="28"/>
                <w:szCs w:val="28"/>
                <w:cs/>
              </w:rPr>
              <w:t>ที่เกี่ยวข้องกัน</w:t>
            </w:r>
          </w:p>
        </w:tc>
      </w:tr>
      <w:tr w:rsidR="00182D24" w:rsidRPr="00E34610" w14:paraId="7079AEB7" w14:textId="77777777" w:rsidTr="003960B4">
        <w:tc>
          <w:tcPr>
            <w:tcW w:w="4233" w:type="dxa"/>
            <w:tcBorders>
              <w:top w:val="nil"/>
            </w:tcBorders>
          </w:tcPr>
          <w:p w14:paraId="78ABEACA" w14:textId="07E18A95" w:rsidR="00182D24" w:rsidRPr="00C15708" w:rsidRDefault="00182D24" w:rsidP="00182D24">
            <w:pPr>
              <w:spacing w:line="240" w:lineRule="auto"/>
              <w:ind w:left="175"/>
              <w:rPr>
                <w:rFonts w:ascii="Browallia New" w:hAnsi="Browallia New" w:cs="Browallia New"/>
                <w:sz w:val="28"/>
                <w:szCs w:val="28"/>
                <w:cs/>
              </w:rPr>
            </w:pPr>
            <w:r w:rsidRPr="00F60B47">
              <w:rPr>
                <w:rFonts w:ascii="Browallia New" w:hAnsi="Browallia New" w:cs="Browallia New"/>
                <w:sz w:val="28"/>
                <w:szCs w:val="28"/>
                <w:cs/>
              </w:rPr>
              <w:t>ค่าเช่า</w:t>
            </w:r>
            <w:r w:rsidRPr="00F60B47">
              <w:rPr>
                <w:rFonts w:ascii="Browallia New" w:hAnsi="Browallia New" w:cs="Browallia New" w:hint="cs"/>
                <w:sz w:val="28"/>
                <w:szCs w:val="28"/>
                <w:cs/>
              </w:rPr>
              <w:t>อาคาร</w:t>
            </w:r>
          </w:p>
        </w:tc>
        <w:tc>
          <w:tcPr>
            <w:tcW w:w="236" w:type="dxa"/>
            <w:tcBorders>
              <w:top w:val="nil"/>
            </w:tcBorders>
          </w:tcPr>
          <w:p w14:paraId="765B482E"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top w:val="nil"/>
            </w:tcBorders>
            <w:vAlign w:val="bottom"/>
          </w:tcPr>
          <w:p w14:paraId="26ED1635" w14:textId="6134D1B0" w:rsidR="00182D24" w:rsidRPr="00356A03" w:rsidRDefault="00182D24" w:rsidP="00182D24">
            <w:pPr>
              <w:spacing w:line="240" w:lineRule="auto"/>
              <w:ind w:left="175" w:right="-109" w:hanging="175"/>
              <w:rPr>
                <w:rFonts w:ascii="Browallia New" w:hAnsi="Browallia New" w:cs="Browallia New"/>
                <w:sz w:val="28"/>
                <w:szCs w:val="28"/>
                <w:cs/>
              </w:rPr>
            </w:pPr>
            <w:r w:rsidRPr="00F60B47">
              <w:rPr>
                <w:rFonts w:ascii="Browallia New" w:hAnsi="Browallia New" w:cs="Browallia New"/>
                <w:sz w:val="28"/>
                <w:szCs w:val="28"/>
                <w:cs/>
                <w:lang w:val="en-GB"/>
              </w:rPr>
              <w:t>ราคา</w:t>
            </w:r>
            <w:r w:rsidRPr="00F60B47">
              <w:rPr>
                <w:rFonts w:ascii="Browallia New" w:hAnsi="Browallia New" w:cs="Browallia New" w:hint="cs"/>
                <w:sz w:val="28"/>
                <w:szCs w:val="28"/>
                <w:cs/>
                <w:lang w:val="en-GB"/>
              </w:rPr>
              <w:t>ตามสัญญา</w:t>
            </w:r>
          </w:p>
        </w:tc>
      </w:tr>
      <w:tr w:rsidR="00182D24" w:rsidRPr="00E34610" w14:paraId="5A5238B2" w14:textId="77777777" w:rsidTr="003960B4">
        <w:tc>
          <w:tcPr>
            <w:tcW w:w="4233" w:type="dxa"/>
            <w:tcBorders>
              <w:bottom w:val="nil"/>
            </w:tcBorders>
            <w:vAlign w:val="bottom"/>
          </w:tcPr>
          <w:p w14:paraId="6058E8BC" w14:textId="62674287" w:rsidR="00182D24" w:rsidRPr="00C15708" w:rsidRDefault="00182D24" w:rsidP="00182D24">
            <w:pPr>
              <w:spacing w:line="240" w:lineRule="auto"/>
              <w:ind w:left="175"/>
              <w:rPr>
                <w:rFonts w:ascii="Browallia New" w:hAnsi="Browallia New" w:cs="Browallia New"/>
                <w:sz w:val="28"/>
                <w:szCs w:val="28"/>
                <w:cs/>
              </w:rPr>
            </w:pPr>
            <w:r w:rsidRPr="00E31362">
              <w:rPr>
                <w:rFonts w:ascii="Browallia New" w:hAnsi="Browallia New" w:cs="Browallia New"/>
                <w:sz w:val="28"/>
                <w:szCs w:val="28"/>
                <w:cs/>
              </w:rPr>
              <w:t>ต้นทุนทางการเงิน</w:t>
            </w:r>
          </w:p>
        </w:tc>
        <w:tc>
          <w:tcPr>
            <w:tcW w:w="236" w:type="dxa"/>
            <w:tcBorders>
              <w:bottom w:val="nil"/>
            </w:tcBorders>
          </w:tcPr>
          <w:p w14:paraId="4DE54E96" w14:textId="77777777" w:rsidR="00182D24" w:rsidRPr="00E34610" w:rsidRDefault="00182D24" w:rsidP="00182D24">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104A59C" w14:textId="1BFD8584" w:rsidR="00182D24" w:rsidRPr="00356A03" w:rsidRDefault="00182D24" w:rsidP="00182D24">
            <w:pPr>
              <w:spacing w:line="240" w:lineRule="auto"/>
              <w:ind w:left="175" w:right="-109" w:hanging="175"/>
              <w:rPr>
                <w:rFonts w:ascii="Browallia New" w:hAnsi="Browallia New" w:cs="Browallia New"/>
                <w:sz w:val="28"/>
                <w:szCs w:val="28"/>
                <w:cs/>
              </w:rPr>
            </w:pPr>
            <w:r w:rsidRPr="00F00AE2">
              <w:rPr>
                <w:rFonts w:ascii="Browallia New" w:hAnsi="Browallia New" w:cs="Browallia New"/>
                <w:sz w:val="28"/>
                <w:szCs w:val="28"/>
                <w:cs/>
              </w:rPr>
              <w:t>อัตราที่ตกลงร่วมกันในสัญญา</w:t>
            </w:r>
          </w:p>
        </w:tc>
      </w:tr>
    </w:tbl>
    <w:p w14:paraId="46E49679" w14:textId="01DAE517" w:rsidR="008F755B" w:rsidRDefault="008F7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C6CDDBF" w14:textId="5475F78E" w:rsidR="006971B8"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sidRPr="00E34610">
        <w:rPr>
          <w:rFonts w:ascii="Browallia New" w:hAnsi="Browallia New" w:cs="Browallia New"/>
          <w:sz w:val="28"/>
          <w:szCs w:val="28"/>
          <w:cs/>
        </w:rPr>
        <w:t>รายการบัญชีกับบุคคลและบริษัทที่เกี่ยวข้องกันที่เป็นสาระสำคัญ</w:t>
      </w:r>
      <w:r w:rsidR="00F46B29" w:rsidRPr="00F46B29">
        <w:rPr>
          <w:rFonts w:ascii="Browallia New" w:hAnsi="Browallia New" w:cs="Browallia New"/>
          <w:sz w:val="28"/>
          <w:szCs w:val="28"/>
        </w:rPr>
        <w:t xml:space="preserve"> </w:t>
      </w:r>
      <w:r w:rsidRPr="00E34610">
        <w:rPr>
          <w:rFonts w:ascii="Browallia New" w:hAnsi="Browallia New" w:cs="Browallia New"/>
          <w:sz w:val="28"/>
          <w:szCs w:val="28"/>
          <w:cs/>
        </w:rPr>
        <w:t>สำหรับ</w:t>
      </w:r>
      <w:r w:rsidR="00D94EC6" w:rsidRPr="00E34610">
        <w:rPr>
          <w:rFonts w:ascii="Browallia New" w:hAnsi="Browallia New" w:cs="Browallia New"/>
          <w:sz w:val="28"/>
          <w:szCs w:val="28"/>
          <w:cs/>
        </w:rPr>
        <w:t>ปี</w:t>
      </w:r>
      <w:r w:rsidRPr="00E34610">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D94EC6" w:rsidRPr="00E34610">
        <w:rPr>
          <w:rFonts w:ascii="Browallia New" w:hAnsi="Browallia New" w:cs="Browallia New"/>
          <w:sz w:val="28"/>
          <w:szCs w:val="28"/>
        </w:rPr>
        <w:t xml:space="preserve">31 </w:t>
      </w:r>
      <w:r w:rsidR="00D94EC6" w:rsidRPr="00E34610">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DC4E6B" w:rsidRPr="00E34610">
        <w:rPr>
          <w:rFonts w:ascii="Browallia New" w:hAnsi="Browallia New" w:cs="Browallia New"/>
          <w:sz w:val="28"/>
          <w:szCs w:val="28"/>
        </w:rPr>
        <w:t>256</w:t>
      </w:r>
      <w:r w:rsidR="00647E52">
        <w:rPr>
          <w:rFonts w:ascii="Browallia New" w:hAnsi="Browallia New" w:cs="Browallia New"/>
          <w:sz w:val="28"/>
          <w:szCs w:val="28"/>
        </w:rPr>
        <w:t>5</w:t>
      </w:r>
      <w:r w:rsidR="00066FF7">
        <w:rPr>
          <w:rFonts w:ascii="Browallia New" w:hAnsi="Browallia New" w:cs="Browallia New"/>
          <w:sz w:val="28"/>
          <w:szCs w:val="28"/>
        </w:rPr>
        <w:t xml:space="preserve"> </w:t>
      </w:r>
      <w:r w:rsidR="00DC4E6B" w:rsidRPr="00E34610">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DC4E6B" w:rsidRPr="00E34610">
        <w:rPr>
          <w:rFonts w:ascii="Browallia New" w:hAnsi="Browallia New" w:cs="Browallia New"/>
          <w:sz w:val="28"/>
          <w:szCs w:val="28"/>
          <w:lang w:val="en-GB"/>
        </w:rPr>
        <w:t>25</w:t>
      </w:r>
      <w:r w:rsidR="00E34610">
        <w:rPr>
          <w:rFonts w:ascii="Browallia New" w:hAnsi="Browallia New" w:cs="Browallia New"/>
          <w:sz w:val="28"/>
          <w:szCs w:val="28"/>
          <w:lang w:val="en-GB"/>
        </w:rPr>
        <w:t>6</w:t>
      </w:r>
      <w:r w:rsidR="00647E52">
        <w:rPr>
          <w:rFonts w:ascii="Browallia New" w:hAnsi="Browallia New" w:cs="Browallia New"/>
          <w:sz w:val="28"/>
          <w:szCs w:val="28"/>
          <w:lang w:val="en-GB"/>
        </w:rPr>
        <w:t>4</w:t>
      </w:r>
      <w:r w:rsidR="00F46B29" w:rsidRPr="00F46B29">
        <w:rPr>
          <w:rFonts w:ascii="Browallia New" w:hAnsi="Browallia New" w:cs="Browallia New"/>
          <w:sz w:val="28"/>
          <w:szCs w:val="28"/>
        </w:rPr>
        <w:t xml:space="preserve"> </w:t>
      </w:r>
      <w:r w:rsidRPr="00E34610">
        <w:rPr>
          <w:rFonts w:ascii="Browallia New" w:hAnsi="Browallia New" w:cs="Browallia New"/>
          <w:sz w:val="28"/>
          <w:szCs w:val="28"/>
          <w:cs/>
        </w:rPr>
        <w:t>มีดังนี้</w:t>
      </w:r>
    </w:p>
    <w:p w14:paraId="7DA2292B" w14:textId="77777777" w:rsidR="008F755B" w:rsidRPr="00E34610" w:rsidRDefault="008F755B"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p>
    <w:tbl>
      <w:tblPr>
        <w:tblW w:w="9071" w:type="dxa"/>
        <w:tblInd w:w="392" w:type="dxa"/>
        <w:tblLayout w:type="fixed"/>
        <w:tblLook w:val="0000" w:firstRow="0" w:lastRow="0" w:firstColumn="0" w:lastColumn="0" w:noHBand="0" w:noVBand="0"/>
      </w:tblPr>
      <w:tblGrid>
        <w:gridCol w:w="4252"/>
        <w:gridCol w:w="992"/>
        <w:gridCol w:w="236"/>
        <w:gridCol w:w="1040"/>
        <w:gridCol w:w="240"/>
        <w:gridCol w:w="1035"/>
        <w:gridCol w:w="243"/>
        <w:gridCol w:w="1033"/>
      </w:tblGrid>
      <w:tr w:rsidR="006971B8" w:rsidRPr="00593EA0" w14:paraId="159B2AD4" w14:textId="77777777" w:rsidTr="00C07995">
        <w:trPr>
          <w:trHeight w:val="170"/>
          <w:tblHeader/>
        </w:trPr>
        <w:tc>
          <w:tcPr>
            <w:tcW w:w="4252" w:type="dxa"/>
            <w:tcBorders>
              <w:top w:val="nil"/>
              <w:left w:val="nil"/>
              <w:bottom w:val="nil"/>
              <w:right w:val="nil"/>
            </w:tcBorders>
          </w:tcPr>
          <w:p w14:paraId="1CFF95FB"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r w:rsidRPr="00593EA0">
              <w:rPr>
                <w:rFonts w:ascii="Browallia New" w:hAnsi="Browallia New" w:cs="Browallia New" w:hint="cs"/>
                <w:b/>
                <w:bCs/>
                <w:sz w:val="28"/>
                <w:szCs w:val="28"/>
              </w:rPr>
              <w:tab/>
            </w:r>
            <w:r w:rsidRPr="00593EA0">
              <w:rPr>
                <w:rFonts w:ascii="Browallia New" w:hAnsi="Browallia New" w:cs="Browallia New" w:hint="cs"/>
                <w:b/>
                <w:bCs/>
                <w:sz w:val="28"/>
                <w:szCs w:val="28"/>
              </w:rPr>
              <w:tab/>
            </w:r>
          </w:p>
        </w:tc>
        <w:tc>
          <w:tcPr>
            <w:tcW w:w="4819" w:type="dxa"/>
            <w:gridSpan w:val="7"/>
            <w:tcBorders>
              <w:top w:val="nil"/>
              <w:left w:val="nil"/>
              <w:right w:val="nil"/>
            </w:tcBorders>
          </w:tcPr>
          <w:p w14:paraId="142975DC" w14:textId="0597E15D" w:rsidR="006971B8" w:rsidRPr="00593EA0" w:rsidRDefault="006971B8" w:rsidP="001B4041">
            <w:pPr>
              <w:tabs>
                <w:tab w:val="clear" w:pos="907"/>
                <w:tab w:val="clear" w:pos="4678"/>
                <w:tab w:val="left" w:pos="900"/>
              </w:tabs>
              <w:spacing w:line="240" w:lineRule="auto"/>
              <w:ind w:left="-18"/>
              <w:jc w:val="right"/>
              <w:rPr>
                <w:rFonts w:ascii="Browallia New" w:hAnsi="Browallia New" w:cs="Browallia New"/>
                <w:sz w:val="28"/>
                <w:szCs w:val="28"/>
                <w:cs/>
              </w:rPr>
            </w:pPr>
            <w:r w:rsidRPr="00593EA0">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r w:rsidR="00F46B29"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ล้านบาท)</w:t>
            </w:r>
          </w:p>
        </w:tc>
      </w:tr>
      <w:tr w:rsidR="006971B8" w:rsidRPr="00593EA0" w14:paraId="75925A44" w14:textId="77777777" w:rsidTr="00C07995">
        <w:trPr>
          <w:trHeight w:val="170"/>
          <w:tblHeader/>
        </w:trPr>
        <w:tc>
          <w:tcPr>
            <w:tcW w:w="4252" w:type="dxa"/>
            <w:tcBorders>
              <w:top w:val="nil"/>
              <w:left w:val="nil"/>
              <w:bottom w:val="nil"/>
              <w:right w:val="nil"/>
            </w:tcBorders>
          </w:tcPr>
          <w:p w14:paraId="7CC6B970"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2268" w:type="dxa"/>
            <w:gridSpan w:val="3"/>
            <w:tcBorders>
              <w:left w:val="nil"/>
              <w:bottom w:val="single" w:sz="4" w:space="0" w:color="auto"/>
              <w:right w:val="nil"/>
            </w:tcBorders>
          </w:tcPr>
          <w:p w14:paraId="6EC50741" w14:textId="77777777" w:rsidR="006971B8" w:rsidRPr="00593EA0" w:rsidRDefault="006971B8" w:rsidP="001B4041">
            <w:pPr>
              <w:spacing w:line="240" w:lineRule="auto"/>
              <w:ind w:left="-108" w:right="-108"/>
              <w:jc w:val="center"/>
              <w:rPr>
                <w:rFonts w:ascii="Browallia New" w:hAnsi="Browallia New" w:cs="Browallia New"/>
                <w:sz w:val="28"/>
                <w:szCs w:val="28"/>
              </w:rPr>
            </w:pPr>
            <w:r w:rsidRPr="00593EA0">
              <w:rPr>
                <w:rFonts w:ascii="Browallia New" w:hAnsi="Browallia New" w:cs="Browallia New" w:hint="cs"/>
                <w:sz w:val="28"/>
                <w:szCs w:val="28"/>
                <w:cs/>
              </w:rPr>
              <w:t>งบการเงินรวม</w:t>
            </w:r>
          </w:p>
        </w:tc>
        <w:tc>
          <w:tcPr>
            <w:tcW w:w="240" w:type="dxa"/>
            <w:tcBorders>
              <w:left w:val="nil"/>
              <w:right w:val="nil"/>
            </w:tcBorders>
          </w:tcPr>
          <w:p w14:paraId="17B43556" w14:textId="77777777" w:rsidR="006971B8" w:rsidRPr="00593EA0" w:rsidRDefault="006971B8" w:rsidP="001B4041">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tcPr>
          <w:p w14:paraId="776EED4B" w14:textId="77777777" w:rsidR="006971B8" w:rsidRPr="00593EA0" w:rsidRDefault="006971B8" w:rsidP="001B4041">
            <w:pPr>
              <w:spacing w:line="240" w:lineRule="auto"/>
              <w:ind w:left="-108" w:right="-108"/>
              <w:jc w:val="center"/>
              <w:rPr>
                <w:rFonts w:ascii="Browallia New" w:hAnsi="Browallia New" w:cs="Browallia New"/>
                <w:sz w:val="28"/>
                <w:szCs w:val="28"/>
              </w:rPr>
            </w:pPr>
            <w:r w:rsidRPr="00593EA0">
              <w:rPr>
                <w:rFonts w:ascii="Browallia New" w:hAnsi="Browallia New" w:cs="Browallia New" w:hint="cs"/>
                <w:sz w:val="28"/>
                <w:szCs w:val="28"/>
                <w:cs/>
              </w:rPr>
              <w:t>งบการเงินเฉพาะของบริษัท</w:t>
            </w:r>
          </w:p>
        </w:tc>
      </w:tr>
      <w:tr w:rsidR="006971B8" w:rsidRPr="00593EA0" w14:paraId="1F1F71D7" w14:textId="77777777" w:rsidTr="00C07995">
        <w:trPr>
          <w:trHeight w:val="348"/>
          <w:tblHeader/>
        </w:trPr>
        <w:tc>
          <w:tcPr>
            <w:tcW w:w="4252" w:type="dxa"/>
            <w:tcBorders>
              <w:top w:val="nil"/>
              <w:left w:val="nil"/>
              <w:bottom w:val="nil"/>
              <w:right w:val="nil"/>
            </w:tcBorders>
          </w:tcPr>
          <w:p w14:paraId="0A9DE502"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4819" w:type="dxa"/>
            <w:gridSpan w:val="7"/>
            <w:tcBorders>
              <w:left w:val="nil"/>
              <w:bottom w:val="single" w:sz="4" w:space="0" w:color="auto"/>
              <w:right w:val="nil"/>
            </w:tcBorders>
          </w:tcPr>
          <w:p w14:paraId="66672C68" w14:textId="5ED5F00A" w:rsidR="006971B8" w:rsidRPr="00593EA0" w:rsidRDefault="006971B8" w:rsidP="001B4041">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cs/>
              </w:rPr>
              <w:t>สำหรับ</w:t>
            </w:r>
            <w:r w:rsidR="00D94EC6" w:rsidRPr="00593EA0">
              <w:rPr>
                <w:rFonts w:ascii="Browallia New" w:hAnsi="Browallia New" w:cs="Browallia New" w:hint="cs"/>
                <w:sz w:val="28"/>
                <w:szCs w:val="28"/>
                <w:cs/>
              </w:rPr>
              <w:t>ปี</w:t>
            </w:r>
            <w:r w:rsidRPr="00593EA0">
              <w:rPr>
                <w:rFonts w:ascii="Browallia New" w:hAnsi="Browallia New" w:cs="Browallia New" w:hint="cs"/>
                <w:sz w:val="28"/>
                <w:szCs w:val="28"/>
                <w:cs/>
              </w:rPr>
              <w:t>สิ้นสุดวันที่</w:t>
            </w:r>
            <w:r w:rsidR="00F46B29" w:rsidRPr="00F46B29">
              <w:rPr>
                <w:rFonts w:ascii="Browallia New" w:hAnsi="Browallia New" w:cs="Browallia New" w:hint="cs"/>
                <w:sz w:val="28"/>
                <w:szCs w:val="28"/>
              </w:rPr>
              <w:t xml:space="preserve"> </w:t>
            </w:r>
            <w:r w:rsidR="00D94EC6" w:rsidRPr="00593EA0">
              <w:rPr>
                <w:rFonts w:ascii="Browallia New" w:hAnsi="Browallia New" w:cs="Browallia New" w:hint="cs"/>
                <w:sz w:val="28"/>
                <w:szCs w:val="28"/>
              </w:rPr>
              <w:t xml:space="preserve">31 </w:t>
            </w:r>
            <w:r w:rsidR="00D94EC6" w:rsidRPr="00593EA0">
              <w:rPr>
                <w:rFonts w:ascii="Browallia New" w:hAnsi="Browallia New" w:cs="Browallia New" w:hint="cs"/>
                <w:sz w:val="28"/>
                <w:szCs w:val="28"/>
                <w:cs/>
              </w:rPr>
              <w:t>ธันวาคม</w:t>
            </w:r>
            <w:r w:rsidR="00F46B29" w:rsidRPr="00F46B29">
              <w:rPr>
                <w:rFonts w:ascii="Browallia New" w:hAnsi="Browallia New" w:cs="Browallia New" w:hint="cs"/>
                <w:sz w:val="28"/>
                <w:szCs w:val="28"/>
              </w:rPr>
              <w:t xml:space="preserve"> </w:t>
            </w:r>
          </w:p>
        </w:tc>
      </w:tr>
      <w:tr w:rsidR="00647E52" w:rsidRPr="00593EA0" w14:paraId="6A00E4F9" w14:textId="77777777" w:rsidTr="00C07995">
        <w:trPr>
          <w:trHeight w:val="348"/>
          <w:tblHeader/>
        </w:trPr>
        <w:tc>
          <w:tcPr>
            <w:tcW w:w="4252" w:type="dxa"/>
            <w:tcBorders>
              <w:top w:val="nil"/>
              <w:left w:val="nil"/>
              <w:bottom w:val="nil"/>
              <w:right w:val="nil"/>
            </w:tcBorders>
          </w:tcPr>
          <w:p w14:paraId="145F19B4" w14:textId="77777777" w:rsidR="00647E52" w:rsidRPr="00593EA0" w:rsidRDefault="00647E52" w:rsidP="00647E52">
            <w:pPr>
              <w:tabs>
                <w:tab w:val="clear" w:pos="3742"/>
              </w:tabs>
              <w:spacing w:line="240" w:lineRule="auto"/>
              <w:ind w:left="175" w:right="175" w:hanging="175"/>
              <w:jc w:val="center"/>
              <w:rPr>
                <w:rFonts w:ascii="Browallia New" w:hAnsi="Browallia New" w:cs="Browallia New"/>
                <w:sz w:val="28"/>
                <w:szCs w:val="28"/>
              </w:rPr>
            </w:pPr>
          </w:p>
        </w:tc>
        <w:tc>
          <w:tcPr>
            <w:tcW w:w="992" w:type="dxa"/>
            <w:tcBorders>
              <w:top w:val="single" w:sz="4" w:space="0" w:color="auto"/>
              <w:left w:val="nil"/>
              <w:bottom w:val="single" w:sz="4" w:space="0" w:color="auto"/>
              <w:right w:val="nil"/>
            </w:tcBorders>
          </w:tcPr>
          <w:p w14:paraId="1F69C4A4" w14:textId="4CA6DFCC" w:rsidR="00647E52" w:rsidRPr="00593EA0" w:rsidRDefault="00647E52" w:rsidP="00647E52">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5</w:t>
            </w:r>
          </w:p>
        </w:tc>
        <w:tc>
          <w:tcPr>
            <w:tcW w:w="236" w:type="dxa"/>
            <w:tcBorders>
              <w:top w:val="single" w:sz="4" w:space="0" w:color="auto"/>
              <w:left w:val="nil"/>
              <w:right w:val="nil"/>
            </w:tcBorders>
          </w:tcPr>
          <w:p w14:paraId="37A98E89" w14:textId="77777777" w:rsidR="00647E52" w:rsidRPr="00593EA0" w:rsidRDefault="00647E52" w:rsidP="00647E52">
            <w:pPr>
              <w:spacing w:line="240" w:lineRule="auto"/>
              <w:ind w:right="-10"/>
              <w:jc w:val="center"/>
              <w:rPr>
                <w:rFonts w:ascii="Browallia New" w:hAnsi="Browallia New" w:cs="Browallia New"/>
                <w:sz w:val="28"/>
                <w:szCs w:val="28"/>
              </w:rPr>
            </w:pPr>
          </w:p>
        </w:tc>
        <w:tc>
          <w:tcPr>
            <w:tcW w:w="1040" w:type="dxa"/>
            <w:tcBorders>
              <w:top w:val="single" w:sz="4" w:space="0" w:color="auto"/>
              <w:left w:val="nil"/>
              <w:bottom w:val="single" w:sz="4" w:space="0" w:color="auto"/>
              <w:right w:val="nil"/>
            </w:tcBorders>
          </w:tcPr>
          <w:p w14:paraId="7ECDF821" w14:textId="38E46D73" w:rsidR="00647E52" w:rsidRPr="00593EA0" w:rsidRDefault="00647E52" w:rsidP="00647E52">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4</w:t>
            </w:r>
          </w:p>
        </w:tc>
        <w:tc>
          <w:tcPr>
            <w:tcW w:w="240" w:type="dxa"/>
            <w:tcBorders>
              <w:top w:val="single" w:sz="4" w:space="0" w:color="auto"/>
              <w:left w:val="nil"/>
              <w:right w:val="nil"/>
            </w:tcBorders>
          </w:tcPr>
          <w:p w14:paraId="3EB50C70" w14:textId="77777777" w:rsidR="00647E52" w:rsidRPr="00593EA0" w:rsidRDefault="00647E52" w:rsidP="00647E52">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tcPr>
          <w:p w14:paraId="42AB07AB" w14:textId="0FE5CADB" w:rsidR="00647E52" w:rsidRPr="00593EA0" w:rsidRDefault="00647E52" w:rsidP="00647E52">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5</w:t>
            </w:r>
          </w:p>
        </w:tc>
        <w:tc>
          <w:tcPr>
            <w:tcW w:w="243" w:type="dxa"/>
            <w:tcBorders>
              <w:top w:val="single" w:sz="4" w:space="0" w:color="auto"/>
              <w:left w:val="nil"/>
              <w:right w:val="nil"/>
            </w:tcBorders>
          </w:tcPr>
          <w:p w14:paraId="365202F0" w14:textId="77777777" w:rsidR="00647E52" w:rsidRPr="00593EA0" w:rsidRDefault="00647E52" w:rsidP="00647E52">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tcPr>
          <w:p w14:paraId="03478689" w14:textId="16C5D4B5" w:rsidR="00647E52" w:rsidRPr="00593EA0" w:rsidRDefault="00647E52" w:rsidP="00647E52">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4</w:t>
            </w:r>
          </w:p>
        </w:tc>
      </w:tr>
      <w:tr w:rsidR="00C32CBC" w:rsidRPr="00593EA0" w14:paraId="6A22449C" w14:textId="77777777" w:rsidTr="00C07995">
        <w:trPr>
          <w:trHeight w:val="348"/>
          <w:tblHeader/>
        </w:trPr>
        <w:tc>
          <w:tcPr>
            <w:tcW w:w="4252" w:type="dxa"/>
            <w:tcBorders>
              <w:top w:val="nil"/>
              <w:left w:val="nil"/>
              <w:bottom w:val="nil"/>
              <w:right w:val="nil"/>
            </w:tcBorders>
          </w:tcPr>
          <w:p w14:paraId="3AE15166" w14:textId="77777777" w:rsidR="00C32CBC" w:rsidRPr="00593EA0" w:rsidRDefault="00C32CBC" w:rsidP="00057C33">
            <w:pPr>
              <w:tabs>
                <w:tab w:val="clear" w:pos="3742"/>
              </w:tabs>
              <w:spacing w:line="240" w:lineRule="auto"/>
              <w:ind w:left="175" w:right="175" w:hanging="175"/>
              <w:jc w:val="center"/>
              <w:rPr>
                <w:rFonts w:ascii="Browallia New" w:hAnsi="Browallia New" w:cs="Browallia New"/>
                <w:sz w:val="28"/>
                <w:szCs w:val="28"/>
              </w:rPr>
            </w:pPr>
          </w:p>
        </w:tc>
        <w:tc>
          <w:tcPr>
            <w:tcW w:w="992" w:type="dxa"/>
            <w:tcBorders>
              <w:top w:val="single" w:sz="4" w:space="0" w:color="auto"/>
              <w:left w:val="nil"/>
              <w:right w:val="nil"/>
            </w:tcBorders>
          </w:tcPr>
          <w:p w14:paraId="70FC7FB5"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36" w:type="dxa"/>
            <w:tcBorders>
              <w:left w:val="nil"/>
              <w:right w:val="nil"/>
            </w:tcBorders>
          </w:tcPr>
          <w:p w14:paraId="21BC31CD"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40" w:type="dxa"/>
            <w:tcBorders>
              <w:top w:val="single" w:sz="4" w:space="0" w:color="auto"/>
              <w:left w:val="nil"/>
              <w:right w:val="nil"/>
            </w:tcBorders>
          </w:tcPr>
          <w:p w14:paraId="4BCF4071"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40" w:type="dxa"/>
            <w:tcBorders>
              <w:left w:val="nil"/>
              <w:right w:val="nil"/>
            </w:tcBorders>
          </w:tcPr>
          <w:p w14:paraId="68E80704"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35" w:type="dxa"/>
            <w:tcBorders>
              <w:top w:val="single" w:sz="4" w:space="0" w:color="auto"/>
              <w:left w:val="nil"/>
              <w:right w:val="nil"/>
            </w:tcBorders>
          </w:tcPr>
          <w:p w14:paraId="286207BC"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43" w:type="dxa"/>
            <w:tcBorders>
              <w:left w:val="nil"/>
              <w:right w:val="nil"/>
            </w:tcBorders>
          </w:tcPr>
          <w:p w14:paraId="53CF849F"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33" w:type="dxa"/>
            <w:tcBorders>
              <w:top w:val="single" w:sz="4" w:space="0" w:color="auto"/>
              <w:left w:val="nil"/>
              <w:right w:val="nil"/>
            </w:tcBorders>
          </w:tcPr>
          <w:p w14:paraId="5B1FB2FC" w14:textId="77777777" w:rsidR="00C32CBC" w:rsidRPr="00593EA0" w:rsidRDefault="00C32CBC" w:rsidP="00057C33">
            <w:pPr>
              <w:spacing w:line="240" w:lineRule="auto"/>
              <w:ind w:right="-10"/>
              <w:jc w:val="center"/>
              <w:rPr>
                <w:rFonts w:ascii="Browallia New" w:hAnsi="Browallia New" w:cs="Browallia New"/>
                <w:sz w:val="28"/>
                <w:szCs w:val="28"/>
              </w:rPr>
            </w:pPr>
          </w:p>
        </w:tc>
      </w:tr>
      <w:tr w:rsidR="00DC4E6B" w:rsidRPr="00593EA0" w14:paraId="16439EF4" w14:textId="77777777" w:rsidTr="00C07995">
        <w:trPr>
          <w:trHeight w:val="170"/>
        </w:trPr>
        <w:tc>
          <w:tcPr>
            <w:tcW w:w="4252" w:type="dxa"/>
            <w:tcBorders>
              <w:top w:val="nil"/>
              <w:left w:val="nil"/>
              <w:bottom w:val="nil"/>
              <w:right w:val="nil"/>
            </w:tcBorders>
          </w:tcPr>
          <w:p w14:paraId="3F5D0EEF" w14:textId="77777777" w:rsidR="00DC4E6B" w:rsidRPr="00593EA0" w:rsidRDefault="00DC4E6B" w:rsidP="00DC4E6B">
            <w:pPr>
              <w:tabs>
                <w:tab w:val="clear" w:pos="3742"/>
              </w:tabs>
              <w:spacing w:line="240" w:lineRule="auto"/>
              <w:ind w:left="175" w:right="175" w:hanging="175"/>
              <w:rPr>
                <w:rFonts w:ascii="Browallia New" w:hAnsi="Browallia New" w:cs="Browallia New"/>
                <w:b/>
                <w:bCs/>
                <w:sz w:val="28"/>
                <w:szCs w:val="28"/>
                <w:cs/>
              </w:rPr>
            </w:pPr>
            <w:r w:rsidRPr="00593EA0">
              <w:rPr>
                <w:rFonts w:ascii="Browallia New" w:hAnsi="Browallia New" w:cs="Browallia New" w:hint="cs"/>
                <w:b/>
                <w:bCs/>
                <w:sz w:val="28"/>
                <w:szCs w:val="28"/>
                <w:cs/>
              </w:rPr>
              <w:t>รายการธุรกิจกับบริษัทย่อย</w:t>
            </w:r>
          </w:p>
        </w:tc>
        <w:tc>
          <w:tcPr>
            <w:tcW w:w="992" w:type="dxa"/>
            <w:tcBorders>
              <w:top w:val="nil"/>
              <w:left w:val="nil"/>
              <w:bottom w:val="nil"/>
              <w:right w:val="nil"/>
            </w:tcBorders>
          </w:tcPr>
          <w:p w14:paraId="7012B592" w14:textId="77777777" w:rsidR="00DC4E6B" w:rsidRPr="00593EA0" w:rsidRDefault="00DC4E6B" w:rsidP="00DC4E6B">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18CC9E93"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7CEC1CAE"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91530A8"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CF850CF"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highlight w:val="green"/>
              </w:rPr>
            </w:pPr>
          </w:p>
        </w:tc>
        <w:tc>
          <w:tcPr>
            <w:tcW w:w="243" w:type="dxa"/>
            <w:tcBorders>
              <w:top w:val="nil"/>
              <w:left w:val="nil"/>
              <w:bottom w:val="nil"/>
              <w:right w:val="nil"/>
            </w:tcBorders>
          </w:tcPr>
          <w:p w14:paraId="2D40DC62"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tcPr>
          <w:p w14:paraId="2C536482" w14:textId="77777777" w:rsidR="00DC4E6B" w:rsidRPr="00593EA0" w:rsidRDefault="00DC4E6B" w:rsidP="00DC4E6B">
            <w:pPr>
              <w:tabs>
                <w:tab w:val="decimal" w:pos="522"/>
              </w:tabs>
              <w:spacing w:line="240" w:lineRule="auto"/>
              <w:ind w:right="-10"/>
              <w:jc w:val="right"/>
              <w:rPr>
                <w:rFonts w:ascii="Browallia New" w:hAnsi="Browallia New" w:cs="Browallia New"/>
                <w:sz w:val="28"/>
                <w:szCs w:val="28"/>
              </w:rPr>
            </w:pPr>
          </w:p>
        </w:tc>
      </w:tr>
      <w:tr w:rsidR="00BB0436" w:rsidRPr="00593EA0" w14:paraId="2A1C25CC" w14:textId="77777777" w:rsidTr="00C07995">
        <w:trPr>
          <w:trHeight w:val="87"/>
        </w:trPr>
        <w:tc>
          <w:tcPr>
            <w:tcW w:w="4252" w:type="dxa"/>
            <w:tcBorders>
              <w:top w:val="nil"/>
              <w:left w:val="nil"/>
              <w:bottom w:val="nil"/>
              <w:right w:val="nil"/>
            </w:tcBorders>
          </w:tcPr>
          <w:p w14:paraId="3B35B44F" w14:textId="604E8D47" w:rsidR="00BB0436" w:rsidRPr="00593EA0" w:rsidRDefault="00BB0436" w:rsidP="00BB0436">
            <w:pPr>
              <w:tabs>
                <w:tab w:val="clear" w:pos="3742"/>
              </w:tabs>
              <w:spacing w:line="240" w:lineRule="auto"/>
              <w:ind w:left="175" w:right="175"/>
              <w:rPr>
                <w:rFonts w:ascii="Browallia New" w:hAnsi="Browallia New" w:cs="Browallia New"/>
                <w:sz w:val="28"/>
                <w:szCs w:val="28"/>
                <w:cs/>
              </w:rPr>
            </w:pPr>
            <w:r w:rsidRPr="00305B75">
              <w:rPr>
                <w:rFonts w:ascii="Browallia New" w:hAnsi="Browallia New" w:cs="Browallia New"/>
                <w:sz w:val="28"/>
                <w:szCs w:val="28"/>
                <w:cs/>
              </w:rPr>
              <w:t>รายได้จากการขายสินค้า</w:t>
            </w:r>
          </w:p>
        </w:tc>
        <w:tc>
          <w:tcPr>
            <w:tcW w:w="992" w:type="dxa"/>
            <w:tcBorders>
              <w:top w:val="nil"/>
              <w:left w:val="nil"/>
              <w:bottom w:val="nil"/>
              <w:right w:val="nil"/>
            </w:tcBorders>
            <w:vAlign w:val="bottom"/>
          </w:tcPr>
          <w:p w14:paraId="165300FC" w14:textId="67D1191A" w:rsidR="00BB0436" w:rsidRPr="002F49C3" w:rsidRDefault="00BB0436" w:rsidP="00BB0436">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09598590" w14:textId="77777777" w:rsidR="00BB0436" w:rsidRPr="00593EA0" w:rsidRDefault="00BB0436" w:rsidP="00BB043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4A6599C3" w14:textId="5BBCDE66" w:rsidR="00BB0436" w:rsidRPr="00593EA0" w:rsidRDefault="00BB0436" w:rsidP="00BB0436">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36C8AD60" w14:textId="77777777" w:rsidR="00BB0436" w:rsidRPr="00593EA0" w:rsidRDefault="00BB0436" w:rsidP="00BB043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4BB0060E" w14:textId="6D758840" w:rsidR="00BB0436" w:rsidRPr="002F49C3" w:rsidRDefault="00BB0436" w:rsidP="00BB0436">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5.80</w:t>
            </w:r>
          </w:p>
        </w:tc>
        <w:tc>
          <w:tcPr>
            <w:tcW w:w="243" w:type="dxa"/>
            <w:tcBorders>
              <w:top w:val="nil"/>
              <w:left w:val="nil"/>
              <w:bottom w:val="nil"/>
              <w:right w:val="nil"/>
            </w:tcBorders>
          </w:tcPr>
          <w:p w14:paraId="3AE51A2F" w14:textId="77777777" w:rsidR="00BB0436" w:rsidRPr="00593EA0" w:rsidRDefault="00BB0436" w:rsidP="00BB0436">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022A416A" w14:textId="7EEA2AC1" w:rsidR="00BB0436" w:rsidRPr="00593EA0" w:rsidRDefault="00BB0436" w:rsidP="00BB0436">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rPr>
              <w:t>8.40</w:t>
            </w:r>
          </w:p>
        </w:tc>
      </w:tr>
      <w:tr w:rsidR="00BB0436" w:rsidRPr="00593EA0" w14:paraId="115DB78C" w14:textId="77777777" w:rsidTr="00C07995">
        <w:trPr>
          <w:trHeight w:val="87"/>
        </w:trPr>
        <w:tc>
          <w:tcPr>
            <w:tcW w:w="4252" w:type="dxa"/>
            <w:tcBorders>
              <w:top w:val="nil"/>
              <w:left w:val="nil"/>
              <w:bottom w:val="nil"/>
              <w:right w:val="nil"/>
            </w:tcBorders>
          </w:tcPr>
          <w:p w14:paraId="75295052" w14:textId="09E8F86B" w:rsidR="00BB0436" w:rsidRPr="00593EA0" w:rsidRDefault="00BB0436" w:rsidP="00BB0436">
            <w:pPr>
              <w:tabs>
                <w:tab w:val="clear" w:pos="3742"/>
              </w:tabs>
              <w:spacing w:line="240" w:lineRule="auto"/>
              <w:ind w:left="175" w:right="175"/>
              <w:rPr>
                <w:rFonts w:ascii="Browallia New" w:hAnsi="Browallia New" w:cs="Browallia New"/>
                <w:sz w:val="28"/>
                <w:szCs w:val="28"/>
                <w:cs/>
              </w:rPr>
            </w:pPr>
            <w:r w:rsidRPr="00305B75">
              <w:rPr>
                <w:rFonts w:ascii="Browallia New" w:hAnsi="Browallia New" w:cs="Browallia New"/>
                <w:sz w:val="28"/>
                <w:szCs w:val="28"/>
                <w:cs/>
              </w:rPr>
              <w:t>รายได้จากการให้เช่า</w:t>
            </w:r>
          </w:p>
        </w:tc>
        <w:tc>
          <w:tcPr>
            <w:tcW w:w="992" w:type="dxa"/>
            <w:tcBorders>
              <w:top w:val="nil"/>
              <w:left w:val="nil"/>
              <w:bottom w:val="nil"/>
              <w:right w:val="nil"/>
            </w:tcBorders>
            <w:vAlign w:val="bottom"/>
          </w:tcPr>
          <w:p w14:paraId="4CFB465C" w14:textId="4DCFEBC2" w:rsidR="00BB0436" w:rsidRPr="00F46B29" w:rsidRDefault="00BB0436" w:rsidP="00BB0436">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5EC718E7" w14:textId="77777777" w:rsidR="00BB0436" w:rsidRPr="00593EA0" w:rsidRDefault="00BB0436" w:rsidP="00BB043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17133BD3" w14:textId="3C945FB2" w:rsidR="00BB0436" w:rsidRPr="00F46B29" w:rsidRDefault="00BB0436" w:rsidP="00BB0436">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57EAC253" w14:textId="77777777" w:rsidR="00BB0436" w:rsidRPr="00593EA0" w:rsidRDefault="00BB0436" w:rsidP="00BB043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642DDE97" w14:textId="10C3BD8C" w:rsidR="00BB0436" w:rsidRPr="002F49C3" w:rsidRDefault="001E5A5A" w:rsidP="00BB0436">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4.11</w:t>
            </w:r>
          </w:p>
        </w:tc>
        <w:tc>
          <w:tcPr>
            <w:tcW w:w="243" w:type="dxa"/>
            <w:tcBorders>
              <w:top w:val="nil"/>
              <w:left w:val="nil"/>
              <w:bottom w:val="nil"/>
              <w:right w:val="nil"/>
            </w:tcBorders>
          </w:tcPr>
          <w:p w14:paraId="4EC12B09" w14:textId="77777777" w:rsidR="00BB0436" w:rsidRPr="00593EA0" w:rsidRDefault="00BB0436" w:rsidP="00BB0436">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639CCC7D" w14:textId="0ED6EF93" w:rsidR="00BB0436" w:rsidRPr="009E08B3" w:rsidRDefault="00BB0436" w:rsidP="00BB0436">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3.96</w:t>
            </w:r>
          </w:p>
        </w:tc>
      </w:tr>
      <w:tr w:rsidR="00BB0436" w:rsidRPr="00593EA0" w14:paraId="1C2442BB" w14:textId="77777777">
        <w:trPr>
          <w:trHeight w:val="87"/>
        </w:trPr>
        <w:tc>
          <w:tcPr>
            <w:tcW w:w="4252" w:type="dxa"/>
            <w:tcBorders>
              <w:top w:val="nil"/>
              <w:left w:val="nil"/>
              <w:bottom w:val="nil"/>
              <w:right w:val="nil"/>
            </w:tcBorders>
          </w:tcPr>
          <w:p w14:paraId="63534506" w14:textId="7E6DD072" w:rsidR="00BB0436" w:rsidRPr="00593EA0" w:rsidRDefault="00BB0436" w:rsidP="00BB0436">
            <w:pPr>
              <w:tabs>
                <w:tab w:val="clear" w:pos="3742"/>
              </w:tabs>
              <w:spacing w:line="240" w:lineRule="auto"/>
              <w:ind w:left="175" w:right="175"/>
              <w:rPr>
                <w:rFonts w:ascii="Browallia New" w:hAnsi="Browallia New" w:cs="Browallia New"/>
                <w:sz w:val="28"/>
                <w:szCs w:val="28"/>
                <w:cs/>
              </w:rPr>
            </w:pPr>
            <w:r w:rsidRPr="00305B75">
              <w:rPr>
                <w:rFonts w:ascii="Browallia New" w:hAnsi="Browallia New" w:cs="Browallia New"/>
                <w:sz w:val="28"/>
                <w:szCs w:val="28"/>
                <w:cs/>
              </w:rPr>
              <w:t>รายได้</w:t>
            </w:r>
            <w:r w:rsidRPr="00593EA0">
              <w:rPr>
                <w:rFonts w:ascii="Browallia New" w:hAnsi="Browallia New" w:cs="Browallia New" w:hint="cs"/>
                <w:sz w:val="28"/>
                <w:szCs w:val="28"/>
                <w:cs/>
              </w:rPr>
              <w:t>ค่าบริการ</w:t>
            </w:r>
          </w:p>
        </w:tc>
        <w:tc>
          <w:tcPr>
            <w:tcW w:w="992" w:type="dxa"/>
            <w:tcBorders>
              <w:top w:val="nil"/>
              <w:left w:val="nil"/>
              <w:bottom w:val="nil"/>
              <w:right w:val="nil"/>
            </w:tcBorders>
            <w:vAlign w:val="bottom"/>
          </w:tcPr>
          <w:p w14:paraId="0C8BE10F" w14:textId="55693378" w:rsidR="00BB0436" w:rsidRPr="00F46B29" w:rsidRDefault="00BB0436" w:rsidP="00BB0436">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6D45A2CF" w14:textId="77777777" w:rsidR="00BB0436" w:rsidRPr="00593EA0" w:rsidRDefault="00BB0436" w:rsidP="00BB043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2383DF67" w14:textId="3FE872D6" w:rsidR="00BB0436" w:rsidRPr="00F46B29" w:rsidRDefault="00BB0436" w:rsidP="00BB0436">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151E442B" w14:textId="77777777" w:rsidR="00BB0436" w:rsidRPr="00593EA0" w:rsidRDefault="00BB0436" w:rsidP="00BB043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4529DF9E" w14:textId="19D37976" w:rsidR="00BB0436" w:rsidRPr="002F49C3" w:rsidRDefault="001E5A5A" w:rsidP="00BB0436">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2.55</w:t>
            </w:r>
          </w:p>
        </w:tc>
        <w:tc>
          <w:tcPr>
            <w:tcW w:w="243" w:type="dxa"/>
            <w:tcBorders>
              <w:top w:val="nil"/>
              <w:left w:val="nil"/>
              <w:bottom w:val="nil"/>
              <w:right w:val="nil"/>
            </w:tcBorders>
          </w:tcPr>
          <w:p w14:paraId="72747A80" w14:textId="77777777" w:rsidR="00BB0436" w:rsidRPr="00593EA0" w:rsidRDefault="00BB0436" w:rsidP="00BB0436">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798C72FD" w14:textId="439A0E0D" w:rsidR="00BB0436" w:rsidRPr="009E08B3" w:rsidRDefault="00BB0436" w:rsidP="00BB0436">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2.08</w:t>
            </w:r>
          </w:p>
        </w:tc>
      </w:tr>
      <w:tr w:rsidR="00BB0436" w:rsidRPr="00593EA0" w14:paraId="62ACA571" w14:textId="77777777">
        <w:trPr>
          <w:trHeight w:val="170"/>
        </w:trPr>
        <w:tc>
          <w:tcPr>
            <w:tcW w:w="4252" w:type="dxa"/>
            <w:tcBorders>
              <w:top w:val="nil"/>
              <w:left w:val="nil"/>
              <w:bottom w:val="nil"/>
              <w:right w:val="nil"/>
            </w:tcBorders>
          </w:tcPr>
          <w:p w14:paraId="14E2D5FC" w14:textId="6206D81D" w:rsidR="00BB0436" w:rsidRPr="00593EA0" w:rsidRDefault="00BB0436" w:rsidP="00BB0436">
            <w:pPr>
              <w:tabs>
                <w:tab w:val="clear" w:pos="3742"/>
              </w:tabs>
              <w:spacing w:line="240" w:lineRule="auto"/>
              <w:ind w:left="175" w:right="175"/>
              <w:rPr>
                <w:rFonts w:ascii="Browallia New" w:hAnsi="Browallia New" w:cs="Browallia New"/>
                <w:sz w:val="28"/>
                <w:szCs w:val="28"/>
                <w:lang w:val="en-GB"/>
              </w:rPr>
            </w:pPr>
            <w:r w:rsidRPr="00593EA0">
              <w:rPr>
                <w:rFonts w:ascii="Browallia New" w:hAnsi="Browallia New" w:cs="Browallia New" w:hint="cs"/>
                <w:sz w:val="28"/>
                <w:szCs w:val="28"/>
                <w:cs/>
              </w:rPr>
              <w:t>ดอกเบี้ยรับ</w:t>
            </w:r>
          </w:p>
        </w:tc>
        <w:tc>
          <w:tcPr>
            <w:tcW w:w="992" w:type="dxa"/>
            <w:tcBorders>
              <w:top w:val="nil"/>
              <w:left w:val="nil"/>
              <w:bottom w:val="nil"/>
              <w:right w:val="nil"/>
            </w:tcBorders>
            <w:vAlign w:val="bottom"/>
          </w:tcPr>
          <w:p w14:paraId="5D37EAFA" w14:textId="3B9DB71D" w:rsidR="00BB0436" w:rsidRPr="00593EA0" w:rsidRDefault="00BB0436" w:rsidP="00BB0436">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453E6F22" w14:textId="77777777" w:rsidR="00BB0436" w:rsidRPr="00593EA0" w:rsidRDefault="00BB0436" w:rsidP="00BB0436">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073A3DED" w14:textId="2C86A090" w:rsidR="00BB0436" w:rsidRPr="00593EA0" w:rsidRDefault="00BB0436" w:rsidP="00BB0436">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60666704" w14:textId="77777777" w:rsidR="00BB0436" w:rsidRPr="00593EA0" w:rsidRDefault="00BB0436" w:rsidP="00BB0436">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538AEDF4" w14:textId="50F8FACE" w:rsidR="00BB0436" w:rsidRPr="002F49C3" w:rsidRDefault="00BB0436" w:rsidP="00BB0436">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108.33</w:t>
            </w:r>
          </w:p>
        </w:tc>
        <w:tc>
          <w:tcPr>
            <w:tcW w:w="243" w:type="dxa"/>
            <w:tcBorders>
              <w:top w:val="nil"/>
              <w:left w:val="nil"/>
              <w:bottom w:val="nil"/>
              <w:right w:val="nil"/>
            </w:tcBorders>
          </w:tcPr>
          <w:p w14:paraId="13D779E4" w14:textId="77777777" w:rsidR="00BB0436" w:rsidRPr="00593EA0" w:rsidRDefault="00BB0436" w:rsidP="00BB0436">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4C6BE7E9" w14:textId="621B96BE" w:rsidR="00BB0436" w:rsidRPr="00593EA0" w:rsidRDefault="00BB0436" w:rsidP="00BB0436">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103.12</w:t>
            </w:r>
          </w:p>
        </w:tc>
      </w:tr>
      <w:tr w:rsidR="00647E52" w:rsidRPr="00593EA0" w14:paraId="356C40D2" w14:textId="77777777" w:rsidTr="00C07995">
        <w:trPr>
          <w:trHeight w:val="170"/>
        </w:trPr>
        <w:tc>
          <w:tcPr>
            <w:tcW w:w="4252" w:type="dxa"/>
            <w:tcBorders>
              <w:top w:val="nil"/>
              <w:left w:val="nil"/>
              <w:bottom w:val="nil"/>
              <w:right w:val="nil"/>
            </w:tcBorders>
          </w:tcPr>
          <w:p w14:paraId="3193869B" w14:textId="1E680BCE" w:rsidR="00647E52" w:rsidRPr="00593EA0" w:rsidRDefault="00647E52" w:rsidP="00647E52">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เงินปันผลรับ</w:t>
            </w:r>
          </w:p>
        </w:tc>
        <w:tc>
          <w:tcPr>
            <w:tcW w:w="992" w:type="dxa"/>
            <w:tcBorders>
              <w:top w:val="nil"/>
              <w:left w:val="nil"/>
              <w:bottom w:val="nil"/>
              <w:right w:val="nil"/>
            </w:tcBorders>
            <w:vAlign w:val="bottom"/>
          </w:tcPr>
          <w:p w14:paraId="039FA694" w14:textId="18999DFA" w:rsidR="00647E52" w:rsidRPr="00593EA0" w:rsidRDefault="00647E52" w:rsidP="00647E52">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1EC62D12" w14:textId="77777777" w:rsidR="00647E52" w:rsidRPr="00593EA0" w:rsidRDefault="00647E52" w:rsidP="00647E52">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33BBD2F2" w14:textId="584E45E1" w:rsidR="00647E52" w:rsidRPr="00593EA0" w:rsidRDefault="00647E52" w:rsidP="00647E52">
            <w:pPr>
              <w:spacing w:line="240" w:lineRule="auto"/>
              <w:ind w:right="-10"/>
              <w:jc w:val="right"/>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47986BB9" w14:textId="77777777" w:rsidR="00647E52" w:rsidRPr="00593EA0" w:rsidRDefault="00647E52" w:rsidP="00647E52">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3D6981EE" w14:textId="4209AA7C" w:rsidR="00647E52" w:rsidRPr="002F49C3" w:rsidRDefault="00925F41" w:rsidP="00647E52">
            <w:pPr>
              <w:spacing w:line="240" w:lineRule="auto"/>
              <w:ind w:right="-10"/>
              <w:jc w:val="right"/>
              <w:rPr>
                <w:rFonts w:ascii="Browallia New" w:hAnsi="Browallia New" w:cs="Browallia New"/>
                <w:sz w:val="28"/>
                <w:szCs w:val="28"/>
              </w:rPr>
            </w:pPr>
            <w:r w:rsidRPr="00B25E12">
              <w:rPr>
                <w:rFonts w:ascii="Browallia New" w:hAnsi="Browallia New" w:cs="Browallia New"/>
                <w:sz w:val="28"/>
                <w:szCs w:val="28"/>
              </w:rPr>
              <w:t>47.</w:t>
            </w:r>
            <w:r w:rsidR="00340DF7" w:rsidRPr="00B25E12">
              <w:rPr>
                <w:rFonts w:ascii="Browallia New" w:hAnsi="Browallia New" w:cs="Browallia New"/>
                <w:sz w:val="28"/>
                <w:szCs w:val="28"/>
              </w:rPr>
              <w:t>28</w:t>
            </w:r>
          </w:p>
        </w:tc>
        <w:tc>
          <w:tcPr>
            <w:tcW w:w="243" w:type="dxa"/>
            <w:tcBorders>
              <w:top w:val="nil"/>
              <w:left w:val="nil"/>
              <w:bottom w:val="nil"/>
              <w:right w:val="nil"/>
            </w:tcBorders>
          </w:tcPr>
          <w:p w14:paraId="13AA6C9E" w14:textId="77777777" w:rsidR="00647E52" w:rsidRPr="00593EA0" w:rsidRDefault="00647E52" w:rsidP="00647E52">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C15A51F" w14:textId="6FE804B9" w:rsidR="00647E52" w:rsidRPr="00593EA0" w:rsidRDefault="00647E52" w:rsidP="00647E52">
            <w:pPr>
              <w:spacing w:line="240" w:lineRule="auto"/>
              <w:ind w:right="-10"/>
              <w:jc w:val="right"/>
              <w:rPr>
                <w:rFonts w:ascii="Browallia New" w:hAnsi="Browallia New" w:cs="Browallia New"/>
                <w:sz w:val="28"/>
                <w:szCs w:val="28"/>
              </w:rPr>
            </w:pPr>
            <w:r w:rsidRPr="00DB56F8">
              <w:rPr>
                <w:rFonts w:ascii="Browallia New" w:hAnsi="Browallia New" w:cs="Browallia New"/>
                <w:sz w:val="28"/>
                <w:szCs w:val="28"/>
              </w:rPr>
              <w:t>65.81</w:t>
            </w:r>
          </w:p>
        </w:tc>
      </w:tr>
      <w:tr w:rsidR="00647E52" w:rsidRPr="00593EA0" w14:paraId="78079054" w14:textId="77777777" w:rsidTr="00C07995">
        <w:trPr>
          <w:trHeight w:val="170"/>
        </w:trPr>
        <w:tc>
          <w:tcPr>
            <w:tcW w:w="4252" w:type="dxa"/>
            <w:tcBorders>
              <w:top w:val="nil"/>
              <w:left w:val="nil"/>
              <w:bottom w:val="nil"/>
              <w:right w:val="nil"/>
            </w:tcBorders>
          </w:tcPr>
          <w:p w14:paraId="696E417B" w14:textId="52FF535E" w:rsidR="00647E52" w:rsidRPr="00593EA0" w:rsidRDefault="00647E52" w:rsidP="00647E52">
            <w:pPr>
              <w:tabs>
                <w:tab w:val="clear" w:pos="3742"/>
              </w:tabs>
              <w:spacing w:line="240" w:lineRule="auto"/>
              <w:ind w:left="175" w:right="175"/>
              <w:rPr>
                <w:rFonts w:ascii="Browallia New" w:hAnsi="Browallia New" w:cs="Browallia New"/>
                <w:sz w:val="28"/>
                <w:szCs w:val="28"/>
                <w:cs/>
              </w:rPr>
            </w:pPr>
            <w:r w:rsidRPr="00F73F75">
              <w:rPr>
                <w:rFonts w:ascii="Browallia New" w:hAnsi="Browallia New" w:cs="Browallia New"/>
                <w:sz w:val="28"/>
                <w:szCs w:val="28"/>
                <w:cs/>
              </w:rPr>
              <w:t>รายได้จากการจำหน่ายสินทรัพย์</w:t>
            </w:r>
          </w:p>
        </w:tc>
        <w:tc>
          <w:tcPr>
            <w:tcW w:w="992" w:type="dxa"/>
            <w:tcBorders>
              <w:top w:val="nil"/>
              <w:left w:val="nil"/>
              <w:bottom w:val="nil"/>
              <w:right w:val="nil"/>
            </w:tcBorders>
            <w:vAlign w:val="bottom"/>
          </w:tcPr>
          <w:p w14:paraId="45D2FDF3" w14:textId="282E10EC" w:rsidR="00647E52" w:rsidRPr="00593EA0" w:rsidRDefault="00647E52" w:rsidP="00647E52">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4A652D31" w14:textId="77777777" w:rsidR="00647E52" w:rsidRPr="00593EA0" w:rsidRDefault="00647E52" w:rsidP="00647E52">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26838971" w14:textId="0A4BE410" w:rsidR="00647E52" w:rsidRPr="00593EA0" w:rsidRDefault="00647E52" w:rsidP="00647E52">
            <w:pPr>
              <w:spacing w:line="240" w:lineRule="auto"/>
              <w:ind w:right="-10"/>
              <w:jc w:val="right"/>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1F3C8952" w14:textId="77777777" w:rsidR="00647E52" w:rsidRPr="00593EA0" w:rsidRDefault="00647E52" w:rsidP="00647E52">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706CDD63" w14:textId="425690D8" w:rsidR="00647E52" w:rsidRPr="002F49C3" w:rsidRDefault="00BD349A" w:rsidP="00647E52">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w:t>
            </w:r>
          </w:p>
        </w:tc>
        <w:tc>
          <w:tcPr>
            <w:tcW w:w="243" w:type="dxa"/>
            <w:tcBorders>
              <w:top w:val="nil"/>
              <w:left w:val="nil"/>
              <w:bottom w:val="nil"/>
              <w:right w:val="nil"/>
            </w:tcBorders>
          </w:tcPr>
          <w:p w14:paraId="1B760D90" w14:textId="77777777" w:rsidR="00647E52" w:rsidRPr="00593EA0" w:rsidRDefault="00647E52" w:rsidP="00647E52">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1AF304B0" w14:textId="54FDECFE" w:rsidR="00647E52" w:rsidRPr="00593EA0" w:rsidRDefault="00647E52" w:rsidP="00647E52">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rPr>
              <w:t>12.37</w:t>
            </w:r>
          </w:p>
        </w:tc>
      </w:tr>
      <w:tr w:rsidR="00647E52" w:rsidRPr="00593EA0" w14:paraId="7A4DC2BC" w14:textId="77777777" w:rsidTr="00C07995">
        <w:trPr>
          <w:trHeight w:val="170"/>
        </w:trPr>
        <w:tc>
          <w:tcPr>
            <w:tcW w:w="4252" w:type="dxa"/>
            <w:tcBorders>
              <w:top w:val="nil"/>
              <w:left w:val="nil"/>
              <w:bottom w:val="nil"/>
              <w:right w:val="nil"/>
            </w:tcBorders>
          </w:tcPr>
          <w:p w14:paraId="1453CB0D" w14:textId="3A2C7E4A" w:rsidR="00647E52" w:rsidRPr="00593EA0" w:rsidRDefault="00647E52" w:rsidP="00647E52">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รายได้อื่น</w:t>
            </w:r>
          </w:p>
        </w:tc>
        <w:tc>
          <w:tcPr>
            <w:tcW w:w="992" w:type="dxa"/>
            <w:tcBorders>
              <w:top w:val="nil"/>
              <w:left w:val="nil"/>
              <w:bottom w:val="nil"/>
              <w:right w:val="nil"/>
            </w:tcBorders>
            <w:vAlign w:val="bottom"/>
          </w:tcPr>
          <w:p w14:paraId="6DA173E2" w14:textId="57F5A0C4" w:rsidR="00647E52" w:rsidRPr="00593EA0" w:rsidRDefault="00647E52" w:rsidP="00647E52">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65E78DD9" w14:textId="77777777" w:rsidR="00647E52" w:rsidRPr="00593EA0" w:rsidRDefault="00647E52" w:rsidP="00647E52">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7F39BBA2" w14:textId="05256EC6" w:rsidR="00647E52" w:rsidRPr="00593EA0" w:rsidRDefault="00647E52" w:rsidP="00647E52">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64E03514" w14:textId="77777777" w:rsidR="00647E52" w:rsidRPr="00593EA0" w:rsidRDefault="00647E52" w:rsidP="00647E52">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08612A98" w14:textId="07C378B4" w:rsidR="00647E52" w:rsidRPr="002F49C3" w:rsidRDefault="00BD349A" w:rsidP="00647E52">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2.03</w:t>
            </w:r>
          </w:p>
        </w:tc>
        <w:tc>
          <w:tcPr>
            <w:tcW w:w="243" w:type="dxa"/>
            <w:tcBorders>
              <w:top w:val="nil"/>
              <w:left w:val="nil"/>
              <w:bottom w:val="nil"/>
              <w:right w:val="nil"/>
            </w:tcBorders>
          </w:tcPr>
          <w:p w14:paraId="12ABB308" w14:textId="77777777" w:rsidR="00647E52" w:rsidRPr="00593EA0" w:rsidRDefault="00647E52" w:rsidP="00647E52">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5FFFFB04" w14:textId="54FA14C5" w:rsidR="00647E52" w:rsidRPr="00593EA0" w:rsidRDefault="00647E52" w:rsidP="00647E52">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1.15</w:t>
            </w:r>
          </w:p>
        </w:tc>
      </w:tr>
      <w:tr w:rsidR="00647E52" w:rsidRPr="00593EA0" w14:paraId="1E5FC2AE" w14:textId="77777777" w:rsidTr="00C07995">
        <w:trPr>
          <w:trHeight w:val="285"/>
        </w:trPr>
        <w:tc>
          <w:tcPr>
            <w:tcW w:w="4252" w:type="dxa"/>
            <w:tcBorders>
              <w:top w:val="nil"/>
              <w:left w:val="nil"/>
              <w:bottom w:val="nil"/>
              <w:right w:val="nil"/>
            </w:tcBorders>
          </w:tcPr>
          <w:p w14:paraId="72E87628" w14:textId="59CD045E" w:rsidR="00647E52" w:rsidRPr="00593EA0" w:rsidRDefault="00647E52" w:rsidP="00647E52">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ค่าใช้จ่ายอื่น</w:t>
            </w:r>
          </w:p>
        </w:tc>
        <w:tc>
          <w:tcPr>
            <w:tcW w:w="992" w:type="dxa"/>
            <w:tcBorders>
              <w:top w:val="nil"/>
              <w:left w:val="nil"/>
              <w:bottom w:val="nil"/>
              <w:right w:val="nil"/>
            </w:tcBorders>
            <w:vAlign w:val="bottom"/>
          </w:tcPr>
          <w:p w14:paraId="5B09E20D" w14:textId="292D6DA8" w:rsidR="00647E52" w:rsidRPr="00593EA0" w:rsidRDefault="00647E52" w:rsidP="00647E52">
            <w:pPr>
              <w:spacing w:line="240" w:lineRule="auto"/>
              <w:ind w:right="-10"/>
              <w:jc w:val="right"/>
              <w:rPr>
                <w:rFonts w:ascii="Browallia New" w:hAnsi="Browallia New" w:cs="Browallia New"/>
                <w:sz w:val="28"/>
                <w:szCs w:val="28"/>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253200F0"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0A5AC677" w14:textId="4ED481E6" w:rsidR="00647E52" w:rsidRPr="00F46B29" w:rsidRDefault="00647E52" w:rsidP="00647E52">
            <w:pPr>
              <w:spacing w:line="240" w:lineRule="auto"/>
              <w:ind w:right="-10"/>
              <w:jc w:val="right"/>
              <w:rPr>
                <w:rFonts w:ascii="Browallia New" w:hAnsi="Browallia New" w:cs="Browallia New"/>
                <w:sz w:val="28"/>
                <w:szCs w:val="28"/>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577C7D73"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DE583C9" w14:textId="5FF71D5F" w:rsidR="00647E52" w:rsidRPr="002F49C3" w:rsidRDefault="00BD349A" w:rsidP="00647E52">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1.30</w:t>
            </w:r>
          </w:p>
        </w:tc>
        <w:tc>
          <w:tcPr>
            <w:tcW w:w="243" w:type="dxa"/>
            <w:tcBorders>
              <w:top w:val="nil"/>
              <w:left w:val="nil"/>
              <w:bottom w:val="nil"/>
              <w:right w:val="nil"/>
            </w:tcBorders>
          </w:tcPr>
          <w:p w14:paraId="48FD9C26"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445C2762" w14:textId="0BE8F9BA" w:rsidR="00647E52" w:rsidRPr="009E08B3" w:rsidRDefault="00647E52" w:rsidP="00647E52">
            <w:pPr>
              <w:spacing w:line="240" w:lineRule="auto"/>
              <w:ind w:right="-10"/>
              <w:jc w:val="right"/>
              <w:rPr>
                <w:rFonts w:ascii="Browallia New" w:hAnsi="Browallia New" w:cs="Browallia New"/>
                <w:sz w:val="28"/>
                <w:szCs w:val="28"/>
                <w:lang w:val="en-GB"/>
              </w:rPr>
            </w:pPr>
            <w:r w:rsidRPr="00DB56F8">
              <w:rPr>
                <w:rFonts w:ascii="Browallia New" w:hAnsi="Browallia New" w:cs="Browallia New"/>
                <w:sz w:val="28"/>
                <w:szCs w:val="28"/>
                <w:lang w:val="en-GB"/>
              </w:rPr>
              <w:t>1.30</w:t>
            </w:r>
          </w:p>
        </w:tc>
      </w:tr>
      <w:tr w:rsidR="00647E52" w:rsidRPr="00593EA0" w14:paraId="55B59B0F" w14:textId="77777777" w:rsidTr="00C07995">
        <w:trPr>
          <w:trHeight w:val="285"/>
        </w:trPr>
        <w:tc>
          <w:tcPr>
            <w:tcW w:w="4252" w:type="dxa"/>
            <w:tcBorders>
              <w:top w:val="nil"/>
              <w:left w:val="nil"/>
              <w:bottom w:val="nil"/>
              <w:right w:val="nil"/>
            </w:tcBorders>
          </w:tcPr>
          <w:p w14:paraId="1BA0E603" w14:textId="1BE88881" w:rsidR="00647E52" w:rsidRPr="00593EA0" w:rsidRDefault="00647E52" w:rsidP="00647E52">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ต้นทุนทางการเงิน</w:t>
            </w:r>
          </w:p>
        </w:tc>
        <w:tc>
          <w:tcPr>
            <w:tcW w:w="992" w:type="dxa"/>
            <w:tcBorders>
              <w:top w:val="nil"/>
              <w:left w:val="nil"/>
              <w:bottom w:val="nil"/>
              <w:right w:val="nil"/>
            </w:tcBorders>
            <w:vAlign w:val="bottom"/>
          </w:tcPr>
          <w:p w14:paraId="06A4C8A6" w14:textId="42C97655" w:rsidR="00647E52" w:rsidRPr="00593EA0" w:rsidRDefault="00647E52" w:rsidP="00647E52">
            <w:pPr>
              <w:spacing w:line="240" w:lineRule="auto"/>
              <w:ind w:right="-10"/>
              <w:jc w:val="right"/>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36" w:type="dxa"/>
            <w:tcBorders>
              <w:top w:val="nil"/>
              <w:left w:val="nil"/>
              <w:bottom w:val="nil"/>
              <w:right w:val="nil"/>
            </w:tcBorders>
          </w:tcPr>
          <w:p w14:paraId="7AB24DAF"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255B3A6C" w14:textId="45CD80EE" w:rsidR="00647E52" w:rsidRPr="00593EA0" w:rsidRDefault="00647E52" w:rsidP="00647E52">
            <w:pPr>
              <w:spacing w:line="240" w:lineRule="auto"/>
              <w:ind w:right="-10"/>
              <w:jc w:val="right"/>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37DD00D9"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347666D7" w14:textId="01905FF0" w:rsidR="00647E52" w:rsidRPr="002F49C3" w:rsidRDefault="004F45A7" w:rsidP="00647E52">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50.95</w:t>
            </w:r>
          </w:p>
        </w:tc>
        <w:tc>
          <w:tcPr>
            <w:tcW w:w="243" w:type="dxa"/>
            <w:tcBorders>
              <w:top w:val="nil"/>
              <w:left w:val="nil"/>
              <w:bottom w:val="nil"/>
              <w:right w:val="nil"/>
            </w:tcBorders>
          </w:tcPr>
          <w:p w14:paraId="3D54100F"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CF8F400" w14:textId="2221A638" w:rsidR="00647E52" w:rsidRPr="00593EA0" w:rsidRDefault="00647E52" w:rsidP="00647E52">
            <w:pPr>
              <w:spacing w:line="240" w:lineRule="auto"/>
              <w:ind w:right="-10"/>
              <w:jc w:val="right"/>
              <w:rPr>
                <w:rFonts w:ascii="Browallia New" w:hAnsi="Browallia New" w:cs="Browallia New"/>
                <w:sz w:val="28"/>
                <w:szCs w:val="28"/>
                <w:cs/>
                <w:lang w:val="en-GB"/>
              </w:rPr>
            </w:pPr>
            <w:r w:rsidRPr="00DB56F8">
              <w:rPr>
                <w:rFonts w:ascii="Browallia New" w:hAnsi="Browallia New" w:cs="Browallia New"/>
                <w:sz w:val="28"/>
                <w:szCs w:val="28"/>
                <w:lang w:val="en-GB"/>
              </w:rPr>
              <w:t>52.18</w:t>
            </w:r>
          </w:p>
        </w:tc>
      </w:tr>
      <w:tr w:rsidR="00647E52" w:rsidRPr="00593EA0" w14:paraId="1259847D" w14:textId="77777777" w:rsidTr="00C07995">
        <w:trPr>
          <w:trHeight w:val="285"/>
        </w:trPr>
        <w:tc>
          <w:tcPr>
            <w:tcW w:w="4252" w:type="dxa"/>
            <w:tcBorders>
              <w:top w:val="nil"/>
              <w:left w:val="nil"/>
              <w:bottom w:val="nil"/>
              <w:right w:val="nil"/>
            </w:tcBorders>
          </w:tcPr>
          <w:p w14:paraId="21CEFEF4" w14:textId="77777777" w:rsidR="00647E52" w:rsidRPr="00593EA0" w:rsidRDefault="00647E52" w:rsidP="00647E52">
            <w:pPr>
              <w:tabs>
                <w:tab w:val="clear" w:pos="3742"/>
              </w:tabs>
              <w:spacing w:line="240" w:lineRule="auto"/>
              <w:ind w:left="175" w:right="175"/>
              <w:rPr>
                <w:rFonts w:ascii="Browallia New" w:hAnsi="Browallia New" w:cs="Browallia New"/>
                <w:sz w:val="28"/>
                <w:szCs w:val="28"/>
                <w:cs/>
              </w:rPr>
            </w:pPr>
          </w:p>
        </w:tc>
        <w:tc>
          <w:tcPr>
            <w:tcW w:w="992" w:type="dxa"/>
            <w:tcBorders>
              <w:top w:val="nil"/>
              <w:left w:val="nil"/>
              <w:bottom w:val="nil"/>
              <w:right w:val="nil"/>
            </w:tcBorders>
            <w:vAlign w:val="bottom"/>
          </w:tcPr>
          <w:p w14:paraId="1D17962F" w14:textId="77777777" w:rsidR="00647E52" w:rsidRPr="00593EA0" w:rsidRDefault="00647E52" w:rsidP="00647E52">
            <w:pPr>
              <w:spacing w:line="240" w:lineRule="auto"/>
              <w:ind w:right="-10"/>
              <w:jc w:val="center"/>
              <w:rPr>
                <w:rFonts w:ascii="Browallia New" w:hAnsi="Browallia New" w:cs="Browallia New"/>
                <w:sz w:val="28"/>
                <w:szCs w:val="28"/>
                <w:lang w:val="en-GB"/>
              </w:rPr>
            </w:pPr>
          </w:p>
        </w:tc>
        <w:tc>
          <w:tcPr>
            <w:tcW w:w="236" w:type="dxa"/>
            <w:tcBorders>
              <w:top w:val="nil"/>
              <w:left w:val="nil"/>
              <w:bottom w:val="nil"/>
              <w:right w:val="nil"/>
            </w:tcBorders>
          </w:tcPr>
          <w:p w14:paraId="2CE93DC0"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0AF2BCD4" w14:textId="77777777" w:rsidR="00647E52" w:rsidRPr="00593EA0" w:rsidRDefault="00647E52" w:rsidP="00647E52">
            <w:pPr>
              <w:spacing w:line="240" w:lineRule="auto"/>
              <w:ind w:right="-10"/>
              <w:jc w:val="center"/>
              <w:rPr>
                <w:rFonts w:ascii="Browallia New" w:hAnsi="Browallia New" w:cs="Browallia New"/>
                <w:sz w:val="28"/>
                <w:szCs w:val="28"/>
                <w:cs/>
                <w:lang w:val="en-GB"/>
              </w:rPr>
            </w:pPr>
          </w:p>
        </w:tc>
        <w:tc>
          <w:tcPr>
            <w:tcW w:w="240" w:type="dxa"/>
            <w:tcBorders>
              <w:top w:val="nil"/>
              <w:left w:val="nil"/>
              <w:bottom w:val="nil"/>
              <w:right w:val="nil"/>
            </w:tcBorders>
          </w:tcPr>
          <w:p w14:paraId="1D42CED5"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705959A" w14:textId="77777777" w:rsidR="00647E52" w:rsidRPr="002F49C3" w:rsidRDefault="00647E52" w:rsidP="00647E52">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C48EEB8"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34FABE0B" w14:textId="77777777" w:rsidR="00647E52" w:rsidRPr="00593EA0" w:rsidRDefault="00647E52" w:rsidP="00647E52">
            <w:pPr>
              <w:spacing w:line="240" w:lineRule="auto"/>
              <w:ind w:right="-10"/>
              <w:jc w:val="right"/>
              <w:rPr>
                <w:rFonts w:ascii="Browallia New" w:hAnsi="Browallia New" w:cs="Browallia New"/>
                <w:sz w:val="28"/>
                <w:szCs w:val="28"/>
                <w:lang w:val="en-GB"/>
              </w:rPr>
            </w:pPr>
          </w:p>
        </w:tc>
      </w:tr>
      <w:tr w:rsidR="00647E52" w:rsidRPr="00593EA0" w14:paraId="16117B93" w14:textId="77777777" w:rsidTr="00C07995">
        <w:trPr>
          <w:trHeight w:val="285"/>
        </w:trPr>
        <w:tc>
          <w:tcPr>
            <w:tcW w:w="5244" w:type="dxa"/>
            <w:gridSpan w:val="2"/>
            <w:tcBorders>
              <w:top w:val="nil"/>
              <w:left w:val="nil"/>
              <w:bottom w:val="nil"/>
              <w:right w:val="nil"/>
            </w:tcBorders>
          </w:tcPr>
          <w:p w14:paraId="572B5054" w14:textId="508B8B8B" w:rsidR="00647E52" w:rsidRPr="00593EA0" w:rsidRDefault="00647E52" w:rsidP="00647E52">
            <w:pPr>
              <w:spacing w:line="240" w:lineRule="auto"/>
              <w:ind w:right="-10"/>
              <w:rPr>
                <w:rFonts w:ascii="Browallia New" w:hAnsi="Browallia New" w:cs="Browallia New"/>
                <w:sz w:val="28"/>
                <w:szCs w:val="28"/>
                <w:lang w:val="en-GB"/>
              </w:rPr>
            </w:pPr>
            <w:r w:rsidRPr="00593EA0">
              <w:rPr>
                <w:rFonts w:ascii="Browallia New" w:hAnsi="Browallia New" w:cs="Browallia New" w:hint="cs"/>
                <w:b/>
                <w:bCs/>
                <w:sz w:val="28"/>
                <w:szCs w:val="28"/>
                <w:cs/>
              </w:rPr>
              <w:t>รายการธุรกิจกับบุคคลและกิจการที่เกี่ยวข้องกัน</w:t>
            </w:r>
          </w:p>
        </w:tc>
        <w:tc>
          <w:tcPr>
            <w:tcW w:w="236" w:type="dxa"/>
            <w:tcBorders>
              <w:top w:val="nil"/>
              <w:left w:val="nil"/>
              <w:bottom w:val="nil"/>
              <w:right w:val="nil"/>
            </w:tcBorders>
          </w:tcPr>
          <w:p w14:paraId="33B58D3E"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56F85E7C" w14:textId="77777777" w:rsidR="00647E52" w:rsidRPr="00593EA0" w:rsidRDefault="00647E52" w:rsidP="00647E52">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14DA885"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B46B840" w14:textId="77777777" w:rsidR="00647E52" w:rsidRPr="002F49C3" w:rsidRDefault="00647E52" w:rsidP="00647E52">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3176976" w14:textId="77777777" w:rsidR="00647E52" w:rsidRPr="00593EA0" w:rsidRDefault="00647E52" w:rsidP="00647E52">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435913D" w14:textId="77777777" w:rsidR="00647E52" w:rsidRPr="00593EA0" w:rsidRDefault="00647E52" w:rsidP="00647E52">
            <w:pPr>
              <w:spacing w:line="240" w:lineRule="auto"/>
              <w:ind w:right="-10"/>
              <w:jc w:val="right"/>
              <w:rPr>
                <w:rFonts w:ascii="Browallia New" w:hAnsi="Browallia New" w:cs="Browallia New"/>
                <w:sz w:val="28"/>
                <w:szCs w:val="28"/>
                <w:lang w:val="en-GB"/>
              </w:rPr>
            </w:pPr>
          </w:p>
        </w:tc>
      </w:tr>
      <w:tr w:rsidR="00D71DB5" w:rsidRPr="00593EA0" w14:paraId="3B3A47A6" w14:textId="77777777">
        <w:trPr>
          <w:trHeight w:val="170"/>
        </w:trPr>
        <w:tc>
          <w:tcPr>
            <w:tcW w:w="4252" w:type="dxa"/>
            <w:tcBorders>
              <w:top w:val="nil"/>
              <w:left w:val="nil"/>
              <w:bottom w:val="nil"/>
              <w:right w:val="nil"/>
            </w:tcBorders>
            <w:vAlign w:val="bottom"/>
          </w:tcPr>
          <w:p w14:paraId="19E250CC" w14:textId="77777777" w:rsidR="00D71DB5" w:rsidRPr="00593EA0" w:rsidRDefault="00D71DB5" w:rsidP="00D71DB5">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ค่าใช้จ่ายอื่น</w:t>
            </w:r>
          </w:p>
        </w:tc>
        <w:tc>
          <w:tcPr>
            <w:tcW w:w="992" w:type="dxa"/>
            <w:tcBorders>
              <w:top w:val="nil"/>
              <w:left w:val="nil"/>
              <w:bottom w:val="nil"/>
              <w:right w:val="nil"/>
            </w:tcBorders>
          </w:tcPr>
          <w:p w14:paraId="1A426194" w14:textId="56A61EF1" w:rsidR="00D71DB5" w:rsidRPr="002F49C3" w:rsidRDefault="00D71DB5" w:rsidP="00D71DB5">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lang w:val="en-GB"/>
              </w:rPr>
              <w:t>0.01</w:t>
            </w:r>
          </w:p>
        </w:tc>
        <w:tc>
          <w:tcPr>
            <w:tcW w:w="236" w:type="dxa"/>
            <w:tcBorders>
              <w:top w:val="nil"/>
              <w:left w:val="nil"/>
              <w:bottom w:val="nil"/>
              <w:right w:val="nil"/>
            </w:tcBorders>
          </w:tcPr>
          <w:p w14:paraId="7FA61878" w14:textId="77777777" w:rsidR="00D71DB5" w:rsidRPr="00157001" w:rsidRDefault="00D71DB5" w:rsidP="00D71DB5">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2205AC28" w14:textId="1474D5B8" w:rsidR="00D71DB5" w:rsidRPr="00157001" w:rsidRDefault="00D71DB5" w:rsidP="00D71DB5">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0.01</w:t>
            </w:r>
          </w:p>
        </w:tc>
        <w:tc>
          <w:tcPr>
            <w:tcW w:w="240" w:type="dxa"/>
            <w:tcBorders>
              <w:top w:val="nil"/>
              <w:left w:val="nil"/>
              <w:bottom w:val="nil"/>
              <w:right w:val="nil"/>
            </w:tcBorders>
          </w:tcPr>
          <w:p w14:paraId="4EAA380C" w14:textId="77777777" w:rsidR="00D71DB5" w:rsidRPr="00157001" w:rsidRDefault="00D71DB5" w:rsidP="00D71DB5">
            <w:pPr>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3350311" w14:textId="28E14780" w:rsidR="00D71DB5" w:rsidRPr="002F49C3" w:rsidRDefault="00D71DB5" w:rsidP="00D71DB5">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w:t>
            </w:r>
          </w:p>
        </w:tc>
        <w:tc>
          <w:tcPr>
            <w:tcW w:w="243" w:type="dxa"/>
            <w:tcBorders>
              <w:top w:val="nil"/>
              <w:left w:val="nil"/>
              <w:bottom w:val="nil"/>
              <w:right w:val="nil"/>
            </w:tcBorders>
          </w:tcPr>
          <w:p w14:paraId="53C393CB" w14:textId="77777777" w:rsidR="00D71DB5" w:rsidRPr="00593EA0" w:rsidRDefault="00D71DB5" w:rsidP="00D71DB5">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1109ACE3" w14:textId="40F00B32" w:rsidR="00D71DB5" w:rsidRPr="00593EA0" w:rsidRDefault="00D71DB5" w:rsidP="00D71DB5">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w:t>
            </w:r>
          </w:p>
        </w:tc>
      </w:tr>
      <w:tr w:rsidR="00D71DB5" w:rsidRPr="00593EA0" w14:paraId="7796745F" w14:textId="77777777">
        <w:trPr>
          <w:trHeight w:val="170"/>
        </w:trPr>
        <w:tc>
          <w:tcPr>
            <w:tcW w:w="4252" w:type="dxa"/>
            <w:tcBorders>
              <w:top w:val="nil"/>
              <w:left w:val="nil"/>
              <w:bottom w:val="nil"/>
              <w:right w:val="nil"/>
            </w:tcBorders>
          </w:tcPr>
          <w:p w14:paraId="28DA793B" w14:textId="401F116E" w:rsidR="00D71DB5" w:rsidRPr="00593EA0" w:rsidRDefault="00D71DB5" w:rsidP="00D71DB5">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ต้นทุนทางการเงิน</w:t>
            </w:r>
          </w:p>
        </w:tc>
        <w:tc>
          <w:tcPr>
            <w:tcW w:w="992" w:type="dxa"/>
            <w:tcBorders>
              <w:top w:val="nil"/>
              <w:left w:val="nil"/>
              <w:bottom w:val="nil"/>
              <w:right w:val="nil"/>
            </w:tcBorders>
          </w:tcPr>
          <w:p w14:paraId="60699869" w14:textId="3DFDD500" w:rsidR="00D71DB5" w:rsidRPr="002F49C3" w:rsidRDefault="00D71DB5" w:rsidP="00D71DB5">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lang w:val="en-GB"/>
              </w:rPr>
              <w:t>45.77</w:t>
            </w:r>
          </w:p>
        </w:tc>
        <w:tc>
          <w:tcPr>
            <w:tcW w:w="236" w:type="dxa"/>
            <w:tcBorders>
              <w:top w:val="nil"/>
              <w:left w:val="nil"/>
              <w:bottom w:val="nil"/>
              <w:right w:val="nil"/>
            </w:tcBorders>
          </w:tcPr>
          <w:p w14:paraId="4E08D507" w14:textId="77777777" w:rsidR="00D71DB5" w:rsidRPr="00157001" w:rsidRDefault="00D71DB5" w:rsidP="00D71DB5">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43E14210" w14:textId="5FED74F9" w:rsidR="00D71DB5" w:rsidRPr="00157001" w:rsidRDefault="00D71DB5" w:rsidP="00D71DB5">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3.23</w:t>
            </w:r>
          </w:p>
        </w:tc>
        <w:tc>
          <w:tcPr>
            <w:tcW w:w="240" w:type="dxa"/>
            <w:tcBorders>
              <w:top w:val="nil"/>
              <w:left w:val="nil"/>
              <w:bottom w:val="nil"/>
              <w:right w:val="nil"/>
            </w:tcBorders>
          </w:tcPr>
          <w:p w14:paraId="33B03575" w14:textId="77777777" w:rsidR="00D71DB5" w:rsidRPr="00157001" w:rsidRDefault="00D71DB5" w:rsidP="00D71DB5">
            <w:pPr>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9FF9496" w14:textId="6580C720" w:rsidR="00D71DB5" w:rsidRPr="002F49C3" w:rsidRDefault="00D71DB5" w:rsidP="00D71DB5">
            <w:pPr>
              <w:spacing w:line="240" w:lineRule="auto"/>
              <w:ind w:right="-10"/>
              <w:jc w:val="right"/>
              <w:rPr>
                <w:rFonts w:ascii="Browallia New" w:hAnsi="Browallia New" w:cs="Browallia New"/>
                <w:sz w:val="28"/>
                <w:szCs w:val="28"/>
                <w:cs/>
              </w:rPr>
            </w:pPr>
            <w:r w:rsidRPr="002F49C3">
              <w:rPr>
                <w:rFonts w:ascii="Browallia New" w:hAnsi="Browallia New" w:cs="Browallia New"/>
                <w:sz w:val="28"/>
                <w:szCs w:val="28"/>
              </w:rPr>
              <w:t>45.77</w:t>
            </w:r>
          </w:p>
        </w:tc>
        <w:tc>
          <w:tcPr>
            <w:tcW w:w="243" w:type="dxa"/>
            <w:tcBorders>
              <w:top w:val="nil"/>
              <w:left w:val="nil"/>
              <w:bottom w:val="nil"/>
              <w:right w:val="nil"/>
            </w:tcBorders>
          </w:tcPr>
          <w:p w14:paraId="2CF3F21F" w14:textId="77777777" w:rsidR="00D71DB5" w:rsidRPr="00593EA0" w:rsidRDefault="00D71DB5" w:rsidP="00D71DB5">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vAlign w:val="bottom"/>
          </w:tcPr>
          <w:p w14:paraId="259C4882" w14:textId="1E140395" w:rsidR="00D71DB5" w:rsidRPr="00593EA0" w:rsidRDefault="00D71DB5" w:rsidP="00D71DB5">
            <w:pPr>
              <w:spacing w:line="240" w:lineRule="auto"/>
              <w:ind w:right="-10"/>
              <w:jc w:val="right"/>
              <w:rPr>
                <w:rFonts w:ascii="Browallia New" w:hAnsi="Browallia New" w:cs="Browallia New"/>
                <w:sz w:val="28"/>
                <w:szCs w:val="28"/>
                <w:cs/>
                <w:lang w:val="en-GB"/>
              </w:rPr>
            </w:pPr>
            <w:r w:rsidRPr="00157001">
              <w:rPr>
                <w:rFonts w:ascii="Browallia New" w:hAnsi="Browallia New" w:cs="Browallia New"/>
                <w:sz w:val="28"/>
                <w:szCs w:val="28"/>
                <w:lang w:val="en-GB"/>
              </w:rPr>
              <w:t>3.23</w:t>
            </w:r>
          </w:p>
        </w:tc>
      </w:tr>
      <w:tr w:rsidR="00A017E2" w:rsidRPr="00593EA0" w14:paraId="658C891F" w14:textId="77777777" w:rsidTr="00C07995">
        <w:trPr>
          <w:trHeight w:val="170"/>
        </w:trPr>
        <w:tc>
          <w:tcPr>
            <w:tcW w:w="4252" w:type="dxa"/>
            <w:tcBorders>
              <w:top w:val="nil"/>
              <w:left w:val="nil"/>
              <w:bottom w:val="nil"/>
              <w:right w:val="nil"/>
            </w:tcBorders>
          </w:tcPr>
          <w:p w14:paraId="45DB7436" w14:textId="77777777" w:rsidR="00A017E2" w:rsidRPr="00593EA0" w:rsidRDefault="00A017E2" w:rsidP="00A017E2">
            <w:pPr>
              <w:tabs>
                <w:tab w:val="clear" w:pos="3742"/>
              </w:tabs>
              <w:spacing w:line="240" w:lineRule="auto"/>
              <w:ind w:left="175" w:right="175" w:hanging="175"/>
              <w:rPr>
                <w:rFonts w:ascii="Browallia New" w:hAnsi="Browallia New" w:cs="Browallia New"/>
                <w:b/>
                <w:bCs/>
                <w:sz w:val="28"/>
                <w:szCs w:val="28"/>
                <w:cs/>
                <w:lang w:val="en-GB"/>
              </w:rPr>
            </w:pPr>
          </w:p>
        </w:tc>
        <w:tc>
          <w:tcPr>
            <w:tcW w:w="992" w:type="dxa"/>
            <w:tcBorders>
              <w:top w:val="nil"/>
              <w:left w:val="nil"/>
              <w:bottom w:val="nil"/>
              <w:right w:val="nil"/>
            </w:tcBorders>
          </w:tcPr>
          <w:p w14:paraId="0F060B58" w14:textId="77777777" w:rsidR="00A017E2" w:rsidRPr="00157001" w:rsidRDefault="00A017E2" w:rsidP="00A017E2">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75EDECA2" w14:textId="77777777" w:rsidR="00A017E2" w:rsidRPr="00157001" w:rsidRDefault="00A017E2" w:rsidP="00A017E2">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439BEF7F" w14:textId="77777777" w:rsidR="00A017E2" w:rsidRPr="00157001" w:rsidRDefault="00A017E2" w:rsidP="00A017E2">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03FC3A9" w14:textId="77777777" w:rsidR="00A017E2" w:rsidRPr="00157001" w:rsidRDefault="00A017E2" w:rsidP="00A017E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9421325" w14:textId="77777777" w:rsidR="00A017E2" w:rsidRPr="002F49C3" w:rsidRDefault="00A017E2" w:rsidP="00B25E12">
            <w:pPr>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36E549BC" w14:textId="77777777" w:rsidR="00A017E2" w:rsidRPr="00593EA0" w:rsidRDefault="00A017E2" w:rsidP="00A017E2">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54A7C3A" w14:textId="77777777" w:rsidR="00A017E2" w:rsidRPr="00593EA0" w:rsidRDefault="00A017E2" w:rsidP="00A017E2">
            <w:pPr>
              <w:tabs>
                <w:tab w:val="clear" w:pos="454"/>
              </w:tabs>
              <w:spacing w:line="240" w:lineRule="auto"/>
              <w:ind w:right="-10"/>
              <w:jc w:val="right"/>
              <w:rPr>
                <w:rFonts w:ascii="Browallia New" w:hAnsi="Browallia New" w:cs="Browallia New"/>
                <w:sz w:val="28"/>
                <w:szCs w:val="28"/>
                <w:cs/>
              </w:rPr>
            </w:pPr>
          </w:p>
        </w:tc>
      </w:tr>
      <w:tr w:rsidR="00A017E2" w:rsidRPr="00593EA0" w14:paraId="09C4C51F" w14:textId="64355AFD" w:rsidTr="00C07995">
        <w:trPr>
          <w:trHeight w:val="170"/>
        </w:trPr>
        <w:tc>
          <w:tcPr>
            <w:tcW w:w="5244" w:type="dxa"/>
            <w:gridSpan w:val="2"/>
            <w:tcBorders>
              <w:top w:val="nil"/>
              <w:left w:val="nil"/>
              <w:bottom w:val="nil"/>
              <w:right w:val="nil"/>
            </w:tcBorders>
          </w:tcPr>
          <w:p w14:paraId="3EDBF2EF" w14:textId="5A6CC345" w:rsidR="00A017E2" w:rsidRPr="00593EA0" w:rsidRDefault="00A017E2" w:rsidP="00A017E2">
            <w:pPr>
              <w:spacing w:line="240" w:lineRule="auto"/>
              <w:ind w:right="-11"/>
              <w:rPr>
                <w:rFonts w:ascii="Browallia New" w:hAnsi="Browallia New" w:cs="Browallia New"/>
                <w:b/>
                <w:bCs/>
                <w:sz w:val="28"/>
                <w:szCs w:val="28"/>
                <w:cs/>
              </w:rPr>
            </w:pPr>
            <w:r w:rsidRPr="00593EA0">
              <w:rPr>
                <w:rFonts w:ascii="Browallia New" w:hAnsi="Browallia New" w:cs="Browallia New" w:hint="cs"/>
                <w:b/>
                <w:bCs/>
                <w:sz w:val="28"/>
                <w:szCs w:val="28"/>
                <w:cs/>
              </w:rPr>
              <w:t>รายการธุรกิจกับกรรมการของบริษัทและบริษัทย่อย</w:t>
            </w:r>
          </w:p>
        </w:tc>
        <w:tc>
          <w:tcPr>
            <w:tcW w:w="236" w:type="dxa"/>
            <w:tcBorders>
              <w:top w:val="nil"/>
              <w:left w:val="nil"/>
              <w:bottom w:val="nil"/>
              <w:right w:val="nil"/>
            </w:tcBorders>
          </w:tcPr>
          <w:p w14:paraId="170390D8" w14:textId="77777777" w:rsidR="00A017E2" w:rsidRPr="00593EA0" w:rsidRDefault="00A017E2" w:rsidP="00A017E2">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7ED87606" w14:textId="77777777" w:rsidR="00A017E2" w:rsidRPr="00593EA0" w:rsidRDefault="00A017E2" w:rsidP="00A017E2">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134AFED" w14:textId="77777777" w:rsidR="00A017E2" w:rsidRPr="00593EA0" w:rsidRDefault="00A017E2" w:rsidP="00A017E2">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4DF8BA" w14:textId="77777777" w:rsidR="00A017E2" w:rsidRPr="002F49C3" w:rsidRDefault="00A017E2" w:rsidP="00B25E12">
            <w:pPr>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634BEB68" w14:textId="77777777" w:rsidR="00A017E2" w:rsidRPr="00593EA0" w:rsidRDefault="00A017E2" w:rsidP="00A017E2">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292EE16" w14:textId="77777777" w:rsidR="00A017E2" w:rsidRPr="00593EA0" w:rsidRDefault="00A017E2" w:rsidP="00A017E2">
            <w:pPr>
              <w:spacing w:line="240" w:lineRule="auto"/>
              <w:ind w:right="-11"/>
              <w:jc w:val="right"/>
              <w:rPr>
                <w:rFonts w:ascii="Browallia New" w:hAnsi="Browallia New" w:cs="Browallia New"/>
                <w:b/>
                <w:bCs/>
                <w:sz w:val="28"/>
                <w:szCs w:val="28"/>
                <w:cs/>
              </w:rPr>
            </w:pPr>
          </w:p>
        </w:tc>
      </w:tr>
      <w:tr w:rsidR="00B25E12" w:rsidRPr="00593EA0" w14:paraId="1B1C840A" w14:textId="77777777">
        <w:trPr>
          <w:trHeight w:val="170"/>
        </w:trPr>
        <w:tc>
          <w:tcPr>
            <w:tcW w:w="4252" w:type="dxa"/>
            <w:tcBorders>
              <w:top w:val="nil"/>
              <w:left w:val="nil"/>
              <w:bottom w:val="nil"/>
              <w:right w:val="nil"/>
            </w:tcBorders>
          </w:tcPr>
          <w:p w14:paraId="4B23FFDC" w14:textId="77777777" w:rsidR="00B25E12" w:rsidRPr="00593EA0" w:rsidRDefault="00B25E12" w:rsidP="00B25E12">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ต้นทุนทางการเงิน</w:t>
            </w:r>
          </w:p>
        </w:tc>
        <w:tc>
          <w:tcPr>
            <w:tcW w:w="992" w:type="dxa"/>
            <w:tcBorders>
              <w:top w:val="nil"/>
              <w:left w:val="nil"/>
              <w:bottom w:val="nil"/>
              <w:right w:val="nil"/>
            </w:tcBorders>
          </w:tcPr>
          <w:p w14:paraId="3F1B895E" w14:textId="1538A7FA" w:rsidR="00B25E12" w:rsidRPr="002F49C3" w:rsidRDefault="00B25E12" w:rsidP="00B25E12">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lang w:val="en-GB"/>
              </w:rPr>
              <w:t>55.5</w:t>
            </w:r>
            <w:r w:rsidR="00E77C46" w:rsidRPr="002F49C3">
              <w:rPr>
                <w:rFonts w:ascii="Browallia New" w:hAnsi="Browallia New" w:cs="Browallia New"/>
                <w:sz w:val="28"/>
                <w:szCs w:val="28"/>
                <w:lang w:val="en-GB"/>
              </w:rPr>
              <w:t>4</w:t>
            </w:r>
          </w:p>
        </w:tc>
        <w:tc>
          <w:tcPr>
            <w:tcW w:w="236" w:type="dxa"/>
            <w:tcBorders>
              <w:top w:val="nil"/>
              <w:left w:val="nil"/>
              <w:bottom w:val="nil"/>
              <w:right w:val="nil"/>
            </w:tcBorders>
          </w:tcPr>
          <w:p w14:paraId="1E71AAF3" w14:textId="77777777" w:rsidR="00B25E12" w:rsidRPr="00157001" w:rsidRDefault="00B25E12" w:rsidP="00B25E12">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vAlign w:val="bottom"/>
          </w:tcPr>
          <w:p w14:paraId="09B7F0EA" w14:textId="4AE35155" w:rsidR="00B25E12" w:rsidRPr="00157001" w:rsidRDefault="00B25E12" w:rsidP="00B25E12">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19.22</w:t>
            </w:r>
          </w:p>
        </w:tc>
        <w:tc>
          <w:tcPr>
            <w:tcW w:w="240" w:type="dxa"/>
            <w:tcBorders>
              <w:top w:val="nil"/>
              <w:left w:val="nil"/>
              <w:bottom w:val="nil"/>
              <w:right w:val="nil"/>
            </w:tcBorders>
          </w:tcPr>
          <w:p w14:paraId="70A2032B" w14:textId="77777777" w:rsidR="00B25E12" w:rsidRPr="00157001" w:rsidRDefault="00B25E12" w:rsidP="00B25E12">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tcPr>
          <w:p w14:paraId="12607160" w14:textId="1863F75C" w:rsidR="00B25E12" w:rsidRPr="002F49C3" w:rsidRDefault="00B25E12" w:rsidP="00B25E12">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17.73</w:t>
            </w:r>
          </w:p>
        </w:tc>
        <w:tc>
          <w:tcPr>
            <w:tcW w:w="243" w:type="dxa"/>
            <w:tcBorders>
              <w:top w:val="nil"/>
              <w:left w:val="nil"/>
              <w:bottom w:val="nil"/>
              <w:right w:val="nil"/>
            </w:tcBorders>
          </w:tcPr>
          <w:p w14:paraId="18EA20F5" w14:textId="77777777" w:rsidR="00B25E12" w:rsidRPr="00593EA0" w:rsidRDefault="00B25E12" w:rsidP="00B25E12">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68FF0981" w14:textId="6073A94C" w:rsidR="00B25E12" w:rsidRPr="00593EA0" w:rsidRDefault="00B25E12" w:rsidP="00B25E12">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0.13</w:t>
            </w:r>
          </w:p>
        </w:tc>
      </w:tr>
      <w:tr w:rsidR="00B25E12" w:rsidRPr="00593EA0" w14:paraId="2C9DD348" w14:textId="77777777">
        <w:trPr>
          <w:trHeight w:val="170"/>
        </w:trPr>
        <w:tc>
          <w:tcPr>
            <w:tcW w:w="4252" w:type="dxa"/>
            <w:tcBorders>
              <w:top w:val="nil"/>
              <w:left w:val="nil"/>
              <w:bottom w:val="nil"/>
              <w:right w:val="nil"/>
            </w:tcBorders>
          </w:tcPr>
          <w:p w14:paraId="300235DF" w14:textId="77777777" w:rsidR="00B25E12" w:rsidRPr="00593EA0" w:rsidRDefault="00B25E12" w:rsidP="00B25E12">
            <w:pPr>
              <w:tabs>
                <w:tab w:val="clear" w:pos="3742"/>
              </w:tabs>
              <w:spacing w:line="240" w:lineRule="auto"/>
              <w:ind w:left="175" w:right="175" w:hanging="175"/>
              <w:rPr>
                <w:rFonts w:ascii="Browallia New" w:hAnsi="Browallia New" w:cs="Browallia New"/>
                <w:b/>
                <w:bCs/>
                <w:sz w:val="28"/>
                <w:szCs w:val="28"/>
                <w:cs/>
              </w:rPr>
            </w:pPr>
          </w:p>
        </w:tc>
        <w:tc>
          <w:tcPr>
            <w:tcW w:w="992" w:type="dxa"/>
            <w:tcBorders>
              <w:top w:val="nil"/>
              <w:left w:val="nil"/>
              <w:bottom w:val="nil"/>
              <w:right w:val="nil"/>
            </w:tcBorders>
          </w:tcPr>
          <w:p w14:paraId="5FD9755D" w14:textId="77777777" w:rsidR="00B25E12" w:rsidRPr="002F49C3" w:rsidRDefault="00B25E12" w:rsidP="00B25E12">
            <w:pPr>
              <w:spacing w:line="240" w:lineRule="auto"/>
              <w:ind w:right="-10"/>
              <w:jc w:val="right"/>
              <w:rPr>
                <w:rFonts w:ascii="Browallia New" w:hAnsi="Browallia New" w:cs="Browallia New"/>
                <w:sz w:val="28"/>
                <w:szCs w:val="28"/>
                <w:cs/>
                <w:lang w:val="en-GB"/>
              </w:rPr>
            </w:pPr>
          </w:p>
        </w:tc>
        <w:tc>
          <w:tcPr>
            <w:tcW w:w="236" w:type="dxa"/>
            <w:tcBorders>
              <w:top w:val="nil"/>
              <w:left w:val="nil"/>
              <w:bottom w:val="nil"/>
              <w:right w:val="nil"/>
            </w:tcBorders>
          </w:tcPr>
          <w:p w14:paraId="34786A52" w14:textId="77777777" w:rsidR="00B25E12" w:rsidRPr="00307B7A" w:rsidRDefault="00B25E12" w:rsidP="00B25E12">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A939718" w14:textId="77777777" w:rsidR="00B25E12" w:rsidRPr="00307B7A" w:rsidRDefault="00B25E12" w:rsidP="00B25E12">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183C3F" w14:textId="77777777" w:rsidR="00B25E12" w:rsidRPr="00307B7A" w:rsidRDefault="00B25E12" w:rsidP="00B25E12">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tcPr>
          <w:p w14:paraId="4BCC367F" w14:textId="77777777" w:rsidR="00B25E12" w:rsidRPr="002F49C3" w:rsidRDefault="00B25E12" w:rsidP="00B25E12">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4537868" w14:textId="77777777" w:rsidR="00B25E12" w:rsidRPr="00593EA0" w:rsidRDefault="00B25E12" w:rsidP="00B25E12">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413F188E" w14:textId="77777777" w:rsidR="00B25E12" w:rsidRPr="00593EA0" w:rsidRDefault="00B25E12" w:rsidP="00B2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B25E12" w:rsidRPr="00593EA0" w14:paraId="731E3DBA" w14:textId="77777777">
        <w:trPr>
          <w:trHeight w:val="170"/>
        </w:trPr>
        <w:tc>
          <w:tcPr>
            <w:tcW w:w="4252" w:type="dxa"/>
            <w:tcBorders>
              <w:top w:val="nil"/>
              <w:left w:val="nil"/>
              <w:bottom w:val="nil"/>
              <w:right w:val="nil"/>
            </w:tcBorders>
          </w:tcPr>
          <w:p w14:paraId="3DBF46E0" w14:textId="2FE199A7" w:rsidR="00B25E12" w:rsidRPr="00593EA0" w:rsidRDefault="00B25E12" w:rsidP="00B25E12">
            <w:pPr>
              <w:tabs>
                <w:tab w:val="clear" w:pos="3742"/>
              </w:tabs>
              <w:spacing w:line="240" w:lineRule="auto"/>
              <w:ind w:left="175" w:right="175" w:hanging="175"/>
              <w:rPr>
                <w:rFonts w:ascii="Browallia New" w:hAnsi="Browallia New" w:cs="Browallia New"/>
                <w:b/>
                <w:bCs/>
                <w:sz w:val="28"/>
                <w:szCs w:val="28"/>
              </w:rPr>
            </w:pPr>
            <w:r w:rsidRPr="00593EA0">
              <w:rPr>
                <w:rFonts w:ascii="Browallia New" w:hAnsi="Browallia New" w:cs="Browallia New" w:hint="cs"/>
                <w:b/>
                <w:bCs/>
                <w:sz w:val="28"/>
                <w:szCs w:val="28"/>
                <w:cs/>
              </w:rPr>
              <w:t>ค่าตอบแทนผู้บริหารสำคัญ</w:t>
            </w:r>
            <w:r w:rsidRPr="00F46B29">
              <w:rPr>
                <w:rFonts w:ascii="Browallia New" w:hAnsi="Browallia New" w:cs="Browallia New" w:hint="cs"/>
                <w:b/>
                <w:bCs/>
                <w:sz w:val="28"/>
                <w:szCs w:val="28"/>
              </w:rPr>
              <w:t xml:space="preserve">  </w:t>
            </w:r>
          </w:p>
        </w:tc>
        <w:tc>
          <w:tcPr>
            <w:tcW w:w="992" w:type="dxa"/>
            <w:tcBorders>
              <w:top w:val="nil"/>
              <w:left w:val="nil"/>
              <w:bottom w:val="nil"/>
              <w:right w:val="nil"/>
            </w:tcBorders>
          </w:tcPr>
          <w:p w14:paraId="6E0ED16B" w14:textId="77777777" w:rsidR="00B25E12" w:rsidRPr="002F49C3" w:rsidRDefault="00B25E12" w:rsidP="00B25E12">
            <w:pPr>
              <w:spacing w:line="240" w:lineRule="auto"/>
              <w:ind w:right="-10"/>
              <w:jc w:val="right"/>
              <w:rPr>
                <w:rFonts w:ascii="Browallia New" w:hAnsi="Browallia New" w:cs="Browallia New"/>
                <w:sz w:val="28"/>
                <w:szCs w:val="28"/>
                <w:cs/>
                <w:lang w:val="en-GB"/>
              </w:rPr>
            </w:pPr>
          </w:p>
        </w:tc>
        <w:tc>
          <w:tcPr>
            <w:tcW w:w="236" w:type="dxa"/>
            <w:tcBorders>
              <w:top w:val="nil"/>
              <w:left w:val="nil"/>
              <w:bottom w:val="nil"/>
              <w:right w:val="nil"/>
            </w:tcBorders>
          </w:tcPr>
          <w:p w14:paraId="4984F21A" w14:textId="77777777" w:rsidR="00B25E12" w:rsidRPr="00307B7A" w:rsidRDefault="00B25E12" w:rsidP="00B25E12">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C48AF95" w14:textId="77777777" w:rsidR="00B25E12" w:rsidRPr="00307B7A" w:rsidRDefault="00B25E12" w:rsidP="00B25E12">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849C54" w14:textId="77777777" w:rsidR="00B25E12" w:rsidRPr="00307B7A" w:rsidRDefault="00B25E12" w:rsidP="00B25E12">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tcPr>
          <w:p w14:paraId="096E1B02" w14:textId="77777777" w:rsidR="00B25E12" w:rsidRPr="002F49C3" w:rsidRDefault="00B25E12" w:rsidP="00B25E12">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600EE30F" w14:textId="77777777" w:rsidR="00B25E12" w:rsidRPr="00593EA0" w:rsidRDefault="00B25E12" w:rsidP="00B25E12">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vAlign w:val="bottom"/>
          </w:tcPr>
          <w:p w14:paraId="36298D4B" w14:textId="77777777" w:rsidR="00B25E12" w:rsidRPr="00593EA0" w:rsidRDefault="00B25E12" w:rsidP="00B2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B25E12" w:rsidRPr="00593EA0" w14:paraId="0310784E" w14:textId="77777777">
        <w:trPr>
          <w:trHeight w:val="170"/>
        </w:trPr>
        <w:tc>
          <w:tcPr>
            <w:tcW w:w="4252" w:type="dxa"/>
            <w:tcBorders>
              <w:top w:val="nil"/>
              <w:left w:val="nil"/>
              <w:bottom w:val="nil"/>
              <w:right w:val="nil"/>
            </w:tcBorders>
          </w:tcPr>
          <w:p w14:paraId="6A32ED59" w14:textId="2F9C1D3A" w:rsidR="00B25E12" w:rsidRPr="00593EA0" w:rsidRDefault="00B25E12" w:rsidP="00B25E12">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ผลประโยชน์ระยะสั้นของพนักงาน</w:t>
            </w:r>
          </w:p>
        </w:tc>
        <w:tc>
          <w:tcPr>
            <w:tcW w:w="992" w:type="dxa"/>
            <w:tcBorders>
              <w:top w:val="nil"/>
              <w:left w:val="nil"/>
              <w:right w:val="nil"/>
            </w:tcBorders>
          </w:tcPr>
          <w:p w14:paraId="3EC85503" w14:textId="0E8DF015" w:rsidR="00B25E12" w:rsidRPr="002F49C3" w:rsidRDefault="00B25E12" w:rsidP="00B25E12">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lang w:val="en-GB"/>
              </w:rPr>
              <w:t>30.41</w:t>
            </w:r>
          </w:p>
        </w:tc>
        <w:tc>
          <w:tcPr>
            <w:tcW w:w="236" w:type="dxa"/>
            <w:tcBorders>
              <w:top w:val="nil"/>
              <w:left w:val="nil"/>
              <w:right w:val="nil"/>
            </w:tcBorders>
          </w:tcPr>
          <w:p w14:paraId="26721A3A" w14:textId="77777777" w:rsidR="00B25E12" w:rsidRPr="00157001" w:rsidRDefault="00B25E12" w:rsidP="00B25E12">
            <w:pPr>
              <w:tabs>
                <w:tab w:val="decimal" w:pos="492"/>
              </w:tabs>
              <w:spacing w:line="240" w:lineRule="auto"/>
              <w:ind w:right="175"/>
              <w:rPr>
                <w:rFonts w:ascii="Browallia New" w:hAnsi="Browallia New" w:cs="Browallia New"/>
                <w:sz w:val="28"/>
                <w:szCs w:val="28"/>
                <w:cs/>
              </w:rPr>
            </w:pPr>
          </w:p>
        </w:tc>
        <w:tc>
          <w:tcPr>
            <w:tcW w:w="1040" w:type="dxa"/>
            <w:tcBorders>
              <w:top w:val="nil"/>
              <w:left w:val="nil"/>
              <w:right w:val="nil"/>
            </w:tcBorders>
            <w:vAlign w:val="bottom"/>
          </w:tcPr>
          <w:p w14:paraId="0264D726" w14:textId="4488A52E" w:rsidR="00B25E12" w:rsidRPr="00157001" w:rsidRDefault="00B25E12" w:rsidP="00B25E12">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30.77</w:t>
            </w:r>
          </w:p>
        </w:tc>
        <w:tc>
          <w:tcPr>
            <w:tcW w:w="240" w:type="dxa"/>
            <w:tcBorders>
              <w:top w:val="nil"/>
              <w:left w:val="nil"/>
              <w:right w:val="nil"/>
            </w:tcBorders>
          </w:tcPr>
          <w:p w14:paraId="719E897E" w14:textId="77777777" w:rsidR="00B25E12" w:rsidRPr="00157001" w:rsidRDefault="00B25E12" w:rsidP="00B25E12">
            <w:pPr>
              <w:tabs>
                <w:tab w:val="decimal" w:pos="492"/>
              </w:tabs>
              <w:spacing w:line="240" w:lineRule="auto"/>
              <w:ind w:right="175"/>
              <w:jc w:val="right"/>
              <w:rPr>
                <w:rFonts w:ascii="Browallia New" w:hAnsi="Browallia New" w:cs="Browallia New"/>
                <w:sz w:val="28"/>
                <w:szCs w:val="28"/>
                <w:cs/>
              </w:rPr>
            </w:pPr>
          </w:p>
        </w:tc>
        <w:tc>
          <w:tcPr>
            <w:tcW w:w="1035" w:type="dxa"/>
            <w:tcBorders>
              <w:top w:val="nil"/>
              <w:left w:val="nil"/>
              <w:right w:val="nil"/>
            </w:tcBorders>
          </w:tcPr>
          <w:p w14:paraId="6A0DABEC" w14:textId="4E154B01" w:rsidR="00B25E12" w:rsidRPr="002F49C3" w:rsidRDefault="00B25E12" w:rsidP="00B25E12">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14.51</w:t>
            </w:r>
          </w:p>
        </w:tc>
        <w:tc>
          <w:tcPr>
            <w:tcW w:w="243" w:type="dxa"/>
            <w:tcBorders>
              <w:top w:val="nil"/>
              <w:left w:val="nil"/>
              <w:right w:val="nil"/>
            </w:tcBorders>
          </w:tcPr>
          <w:p w14:paraId="298964F6" w14:textId="77777777" w:rsidR="00B25E12" w:rsidRPr="00593EA0" w:rsidRDefault="00B25E12" w:rsidP="00B25E12">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16F2FE3F" w14:textId="28DC4595" w:rsidR="00B25E12" w:rsidRPr="00593EA0" w:rsidRDefault="00B25E12" w:rsidP="00B25E12">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14.57</w:t>
            </w:r>
          </w:p>
        </w:tc>
      </w:tr>
      <w:tr w:rsidR="00B25E12" w:rsidRPr="00593EA0" w14:paraId="240FF43B" w14:textId="77777777">
        <w:trPr>
          <w:trHeight w:val="170"/>
        </w:trPr>
        <w:tc>
          <w:tcPr>
            <w:tcW w:w="4252" w:type="dxa"/>
            <w:tcBorders>
              <w:top w:val="nil"/>
              <w:left w:val="nil"/>
              <w:bottom w:val="nil"/>
              <w:right w:val="nil"/>
            </w:tcBorders>
          </w:tcPr>
          <w:p w14:paraId="29E3EB67" w14:textId="50CA0A04" w:rsidR="00B25E12" w:rsidRPr="00593EA0" w:rsidRDefault="00B25E12" w:rsidP="00B25E12">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ผลประโยชน์หลังออกจากงาน</w:t>
            </w:r>
          </w:p>
        </w:tc>
        <w:tc>
          <w:tcPr>
            <w:tcW w:w="992" w:type="dxa"/>
            <w:tcBorders>
              <w:top w:val="nil"/>
              <w:left w:val="nil"/>
              <w:right w:val="nil"/>
            </w:tcBorders>
          </w:tcPr>
          <w:p w14:paraId="27CAA890" w14:textId="0836BAA8" w:rsidR="00B25E12" w:rsidRPr="002F49C3" w:rsidRDefault="00B25E12" w:rsidP="00B25E12">
            <w:pPr>
              <w:spacing w:line="240" w:lineRule="auto"/>
              <w:ind w:right="-10"/>
              <w:jc w:val="right"/>
              <w:rPr>
                <w:rFonts w:ascii="Browallia New" w:hAnsi="Browallia New" w:cs="Browallia New"/>
                <w:sz w:val="28"/>
                <w:szCs w:val="28"/>
                <w:lang w:val="en-GB"/>
              </w:rPr>
            </w:pPr>
          </w:p>
        </w:tc>
        <w:tc>
          <w:tcPr>
            <w:tcW w:w="236" w:type="dxa"/>
            <w:tcBorders>
              <w:top w:val="nil"/>
              <w:left w:val="nil"/>
              <w:right w:val="nil"/>
            </w:tcBorders>
          </w:tcPr>
          <w:p w14:paraId="24B15423" w14:textId="77777777" w:rsidR="00B25E12" w:rsidRPr="00157001" w:rsidRDefault="00B25E12" w:rsidP="00B25E12">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vAlign w:val="bottom"/>
          </w:tcPr>
          <w:p w14:paraId="41F5828E" w14:textId="71EF18F6" w:rsidR="00B25E12" w:rsidRPr="00157001" w:rsidRDefault="00B25E12" w:rsidP="00B25E12">
            <w:pPr>
              <w:spacing w:line="240" w:lineRule="auto"/>
              <w:ind w:right="-10"/>
              <w:jc w:val="right"/>
              <w:rPr>
                <w:rFonts w:ascii="Browallia New" w:hAnsi="Browallia New" w:cs="Browallia New"/>
                <w:sz w:val="28"/>
                <w:szCs w:val="28"/>
                <w:lang w:val="en-GB"/>
              </w:rPr>
            </w:pPr>
          </w:p>
        </w:tc>
        <w:tc>
          <w:tcPr>
            <w:tcW w:w="240" w:type="dxa"/>
            <w:tcBorders>
              <w:top w:val="nil"/>
              <w:left w:val="nil"/>
              <w:right w:val="nil"/>
            </w:tcBorders>
          </w:tcPr>
          <w:p w14:paraId="029E5223" w14:textId="77777777" w:rsidR="00B25E12" w:rsidRPr="00157001" w:rsidRDefault="00B25E12" w:rsidP="00B25E12">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tcPr>
          <w:p w14:paraId="0EC1C64F" w14:textId="253A7124" w:rsidR="00B25E12" w:rsidRPr="002F49C3" w:rsidRDefault="00B25E12" w:rsidP="00B25E12">
            <w:pPr>
              <w:spacing w:line="240" w:lineRule="auto"/>
              <w:ind w:right="-10"/>
              <w:jc w:val="right"/>
              <w:rPr>
                <w:rFonts w:ascii="Browallia New" w:hAnsi="Browallia New" w:cs="Browallia New"/>
                <w:sz w:val="28"/>
                <w:szCs w:val="28"/>
              </w:rPr>
            </w:pPr>
          </w:p>
        </w:tc>
        <w:tc>
          <w:tcPr>
            <w:tcW w:w="243" w:type="dxa"/>
            <w:tcBorders>
              <w:top w:val="nil"/>
              <w:left w:val="nil"/>
              <w:right w:val="nil"/>
            </w:tcBorders>
          </w:tcPr>
          <w:p w14:paraId="3AE18404" w14:textId="77777777" w:rsidR="00B25E12" w:rsidRPr="00593EA0" w:rsidRDefault="00B25E12" w:rsidP="00B25E12">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78926A96" w14:textId="7C9D8994" w:rsidR="00B25E12" w:rsidRPr="00593EA0" w:rsidRDefault="00B25E12" w:rsidP="00B25E12">
            <w:pPr>
              <w:spacing w:line="240" w:lineRule="auto"/>
              <w:ind w:right="-10"/>
              <w:jc w:val="right"/>
              <w:rPr>
                <w:rFonts w:ascii="Browallia New" w:hAnsi="Browallia New" w:cs="Browallia New"/>
                <w:sz w:val="28"/>
                <w:szCs w:val="28"/>
                <w:lang w:val="en-GB"/>
              </w:rPr>
            </w:pPr>
          </w:p>
        </w:tc>
      </w:tr>
      <w:tr w:rsidR="00B25E12" w:rsidRPr="00593EA0" w14:paraId="216E2F58" w14:textId="77777777">
        <w:trPr>
          <w:trHeight w:val="170"/>
        </w:trPr>
        <w:tc>
          <w:tcPr>
            <w:tcW w:w="4252" w:type="dxa"/>
            <w:tcBorders>
              <w:top w:val="nil"/>
              <w:left w:val="nil"/>
              <w:bottom w:val="nil"/>
              <w:right w:val="nil"/>
            </w:tcBorders>
          </w:tcPr>
          <w:p w14:paraId="04D7A2A0" w14:textId="75026441" w:rsidR="00B25E12" w:rsidRPr="00593EA0" w:rsidRDefault="00B25E12" w:rsidP="00B25E12">
            <w:pPr>
              <w:pStyle w:val="ListParagraph"/>
              <w:numPr>
                <w:ilvl w:val="0"/>
                <w:numId w:val="21"/>
              </w:numPr>
              <w:tabs>
                <w:tab w:val="clear" w:pos="3742"/>
              </w:tabs>
              <w:spacing w:line="240" w:lineRule="auto"/>
              <w:ind w:right="175"/>
              <w:rPr>
                <w:rFonts w:ascii="Browallia New" w:hAnsi="Browallia New" w:cs="Browallia New"/>
                <w:sz w:val="28"/>
                <w:szCs w:val="28"/>
                <w:cs/>
              </w:rPr>
            </w:pPr>
            <w:r w:rsidRPr="00593EA0">
              <w:rPr>
                <w:rFonts w:ascii="Browallia New" w:hAnsi="Browallia New" w:cs="Browallia New" w:hint="cs"/>
                <w:sz w:val="28"/>
                <w:szCs w:val="28"/>
                <w:cs/>
              </w:rPr>
              <w:t>ต้นทุนบริการ</w:t>
            </w:r>
          </w:p>
        </w:tc>
        <w:tc>
          <w:tcPr>
            <w:tcW w:w="992" w:type="dxa"/>
            <w:tcBorders>
              <w:top w:val="nil"/>
              <w:left w:val="nil"/>
              <w:right w:val="nil"/>
            </w:tcBorders>
          </w:tcPr>
          <w:p w14:paraId="5F8679AA" w14:textId="32648577" w:rsidR="00B25E12" w:rsidRPr="00154553" w:rsidRDefault="008D7C1B" w:rsidP="00B25E12">
            <w:pPr>
              <w:spacing w:line="240" w:lineRule="auto"/>
              <w:ind w:right="-10"/>
              <w:jc w:val="right"/>
              <w:rPr>
                <w:rFonts w:ascii="Browallia New" w:hAnsi="Browallia New" w:cs="Browallia New"/>
                <w:sz w:val="28"/>
                <w:szCs w:val="28"/>
                <w:cs/>
              </w:rPr>
            </w:pPr>
            <w:r w:rsidRPr="00154553">
              <w:rPr>
                <w:rFonts w:ascii="Browallia New" w:hAnsi="Browallia New" w:cs="Browallia New"/>
                <w:sz w:val="28"/>
                <w:szCs w:val="28"/>
              </w:rPr>
              <w:t>0</w:t>
            </w:r>
            <w:r w:rsidR="00B25E12" w:rsidRPr="00154553">
              <w:rPr>
                <w:rFonts w:ascii="Browallia New" w:hAnsi="Browallia New" w:cs="Browallia New"/>
                <w:sz w:val="28"/>
                <w:szCs w:val="28"/>
                <w:lang w:val="en-GB"/>
              </w:rPr>
              <w:t>.</w:t>
            </w:r>
            <w:r w:rsidRPr="00154553">
              <w:rPr>
                <w:rFonts w:ascii="Browallia New" w:hAnsi="Browallia New" w:cs="Browallia New"/>
                <w:sz w:val="28"/>
                <w:szCs w:val="28"/>
                <w:lang w:val="en-GB"/>
              </w:rPr>
              <w:t>43</w:t>
            </w:r>
          </w:p>
        </w:tc>
        <w:tc>
          <w:tcPr>
            <w:tcW w:w="236" w:type="dxa"/>
            <w:tcBorders>
              <w:top w:val="nil"/>
              <w:left w:val="nil"/>
              <w:right w:val="nil"/>
            </w:tcBorders>
          </w:tcPr>
          <w:p w14:paraId="44F648AC" w14:textId="77777777" w:rsidR="00B25E12" w:rsidRPr="00154553" w:rsidRDefault="00B25E12" w:rsidP="00B25E12">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vAlign w:val="bottom"/>
          </w:tcPr>
          <w:p w14:paraId="374EC720" w14:textId="5A8E0FAD" w:rsidR="00B25E12" w:rsidRPr="00154553" w:rsidRDefault="00B25E12" w:rsidP="00B25E12">
            <w:pPr>
              <w:spacing w:line="240" w:lineRule="auto"/>
              <w:ind w:right="-10"/>
              <w:jc w:val="right"/>
              <w:rPr>
                <w:rFonts w:ascii="Browallia New" w:hAnsi="Browallia New" w:cs="Browallia New"/>
                <w:sz w:val="28"/>
                <w:szCs w:val="28"/>
                <w:cs/>
                <w:lang w:val="en-GB"/>
              </w:rPr>
            </w:pPr>
            <w:r w:rsidRPr="00154553">
              <w:rPr>
                <w:rFonts w:ascii="Browallia New" w:hAnsi="Browallia New" w:cs="Browallia New"/>
                <w:sz w:val="28"/>
                <w:szCs w:val="28"/>
                <w:lang w:val="en-GB"/>
              </w:rPr>
              <w:t>0.43</w:t>
            </w:r>
          </w:p>
        </w:tc>
        <w:tc>
          <w:tcPr>
            <w:tcW w:w="240" w:type="dxa"/>
            <w:tcBorders>
              <w:top w:val="nil"/>
              <w:left w:val="nil"/>
              <w:right w:val="nil"/>
            </w:tcBorders>
          </w:tcPr>
          <w:p w14:paraId="6439EBE4" w14:textId="77777777" w:rsidR="00B25E12" w:rsidRPr="00154553" w:rsidRDefault="00B25E12" w:rsidP="00B25E12">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tcPr>
          <w:p w14:paraId="1D1B7ECB" w14:textId="21EB4340" w:rsidR="00B25E12" w:rsidRPr="00154553" w:rsidRDefault="00B25E12" w:rsidP="00B25E12">
            <w:pPr>
              <w:spacing w:line="240" w:lineRule="auto"/>
              <w:ind w:right="-10"/>
              <w:jc w:val="right"/>
              <w:rPr>
                <w:rFonts w:ascii="Browallia New" w:hAnsi="Browallia New" w:cs="Browallia New"/>
                <w:sz w:val="28"/>
                <w:szCs w:val="28"/>
              </w:rPr>
            </w:pPr>
            <w:r w:rsidRPr="00154553">
              <w:rPr>
                <w:rFonts w:ascii="Browallia New" w:hAnsi="Browallia New" w:cs="Browallia New"/>
                <w:sz w:val="28"/>
                <w:szCs w:val="28"/>
              </w:rPr>
              <w:t>0.12</w:t>
            </w:r>
          </w:p>
        </w:tc>
        <w:tc>
          <w:tcPr>
            <w:tcW w:w="243" w:type="dxa"/>
            <w:tcBorders>
              <w:top w:val="nil"/>
              <w:left w:val="nil"/>
              <w:right w:val="nil"/>
            </w:tcBorders>
          </w:tcPr>
          <w:p w14:paraId="42DBF9FA" w14:textId="77777777" w:rsidR="00B25E12" w:rsidRPr="00154553" w:rsidRDefault="00B25E12" w:rsidP="00B25E12">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0C11C98F" w14:textId="65F2FE76" w:rsidR="00B25E12" w:rsidRPr="00154553" w:rsidRDefault="00B25E12" w:rsidP="00B25E12">
            <w:pPr>
              <w:spacing w:line="240" w:lineRule="auto"/>
              <w:ind w:right="-10"/>
              <w:jc w:val="right"/>
              <w:rPr>
                <w:rFonts w:ascii="Browallia New" w:hAnsi="Browallia New" w:cs="Browallia New"/>
                <w:sz w:val="28"/>
                <w:szCs w:val="28"/>
                <w:cs/>
                <w:lang w:val="en-GB"/>
              </w:rPr>
            </w:pPr>
            <w:r w:rsidRPr="00154553">
              <w:rPr>
                <w:rFonts w:ascii="Browallia New" w:hAnsi="Browallia New" w:cs="Browallia New"/>
                <w:sz w:val="28"/>
                <w:szCs w:val="28"/>
                <w:lang w:val="en-GB"/>
              </w:rPr>
              <w:t>0.14</w:t>
            </w:r>
          </w:p>
        </w:tc>
      </w:tr>
      <w:tr w:rsidR="00B25E12" w:rsidRPr="00593EA0" w14:paraId="56FE1CBD" w14:textId="77777777">
        <w:trPr>
          <w:trHeight w:val="170"/>
        </w:trPr>
        <w:tc>
          <w:tcPr>
            <w:tcW w:w="4252" w:type="dxa"/>
            <w:tcBorders>
              <w:top w:val="nil"/>
              <w:left w:val="nil"/>
              <w:bottom w:val="nil"/>
              <w:right w:val="nil"/>
            </w:tcBorders>
          </w:tcPr>
          <w:p w14:paraId="18B91F62" w14:textId="706D93E4" w:rsidR="00B25E12" w:rsidRPr="00593EA0" w:rsidRDefault="00B25E12" w:rsidP="00B25E12">
            <w:pPr>
              <w:pStyle w:val="ListParagraph"/>
              <w:numPr>
                <w:ilvl w:val="0"/>
                <w:numId w:val="21"/>
              </w:numPr>
              <w:tabs>
                <w:tab w:val="clear" w:pos="3742"/>
              </w:tabs>
              <w:spacing w:line="240" w:lineRule="auto"/>
              <w:ind w:right="175"/>
              <w:rPr>
                <w:rFonts w:ascii="Browallia New" w:hAnsi="Browallia New" w:cs="Browallia New"/>
                <w:sz w:val="28"/>
                <w:szCs w:val="28"/>
              </w:rPr>
            </w:pPr>
            <w:r w:rsidRPr="00593EA0">
              <w:rPr>
                <w:rFonts w:ascii="Browallia New" w:hAnsi="Browallia New" w:cs="Browallia New" w:hint="cs"/>
                <w:sz w:val="28"/>
                <w:szCs w:val="28"/>
                <w:cs/>
              </w:rPr>
              <w:t>ต้นทุนทางการเงิน</w:t>
            </w:r>
          </w:p>
        </w:tc>
        <w:tc>
          <w:tcPr>
            <w:tcW w:w="992" w:type="dxa"/>
            <w:tcBorders>
              <w:top w:val="nil"/>
              <w:left w:val="nil"/>
              <w:right w:val="nil"/>
            </w:tcBorders>
          </w:tcPr>
          <w:p w14:paraId="10F5A46F" w14:textId="072219B5" w:rsidR="00B25E12" w:rsidRPr="002F49C3" w:rsidRDefault="00B25E12" w:rsidP="00B25E12">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lang w:val="en-GB"/>
              </w:rPr>
              <w:t>0.</w:t>
            </w:r>
            <w:r w:rsidR="008D7C1B">
              <w:rPr>
                <w:rFonts w:ascii="Browallia New" w:hAnsi="Browallia New" w:cs="Browallia New"/>
                <w:sz w:val="28"/>
                <w:szCs w:val="28"/>
                <w:lang w:val="en-GB"/>
              </w:rPr>
              <w:t>16</w:t>
            </w:r>
          </w:p>
        </w:tc>
        <w:tc>
          <w:tcPr>
            <w:tcW w:w="236" w:type="dxa"/>
            <w:tcBorders>
              <w:top w:val="nil"/>
              <w:left w:val="nil"/>
              <w:right w:val="nil"/>
            </w:tcBorders>
          </w:tcPr>
          <w:p w14:paraId="3AB1E1C9" w14:textId="77777777" w:rsidR="00B25E12" w:rsidRPr="00157001" w:rsidRDefault="00B25E12" w:rsidP="00B25E12">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vAlign w:val="bottom"/>
          </w:tcPr>
          <w:p w14:paraId="552F9CFB" w14:textId="720398CF" w:rsidR="00B25E12" w:rsidRPr="00157001" w:rsidRDefault="00B25E12" w:rsidP="00B25E12">
            <w:pPr>
              <w:spacing w:line="240" w:lineRule="auto"/>
              <w:ind w:right="-10"/>
              <w:jc w:val="right"/>
              <w:rPr>
                <w:rFonts w:ascii="Browallia New" w:hAnsi="Browallia New" w:cs="Browallia New"/>
                <w:sz w:val="28"/>
                <w:szCs w:val="28"/>
                <w:cs/>
                <w:lang w:val="en-GB"/>
              </w:rPr>
            </w:pPr>
            <w:r w:rsidRPr="00157001">
              <w:rPr>
                <w:rFonts w:ascii="Browallia New" w:hAnsi="Browallia New" w:cs="Browallia New"/>
                <w:sz w:val="28"/>
                <w:szCs w:val="28"/>
                <w:lang w:val="en-GB"/>
              </w:rPr>
              <w:t>0.23</w:t>
            </w:r>
          </w:p>
        </w:tc>
        <w:tc>
          <w:tcPr>
            <w:tcW w:w="240" w:type="dxa"/>
            <w:tcBorders>
              <w:top w:val="nil"/>
              <w:left w:val="nil"/>
              <w:right w:val="nil"/>
            </w:tcBorders>
          </w:tcPr>
          <w:p w14:paraId="1EA63588" w14:textId="77777777" w:rsidR="00B25E12" w:rsidRPr="00157001" w:rsidRDefault="00B25E12" w:rsidP="00B25E12">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tcPr>
          <w:p w14:paraId="69606EE8" w14:textId="597FB894" w:rsidR="00B25E12" w:rsidRPr="002F49C3" w:rsidRDefault="00B25E12" w:rsidP="00B25E12">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0.06</w:t>
            </w:r>
          </w:p>
        </w:tc>
        <w:tc>
          <w:tcPr>
            <w:tcW w:w="243" w:type="dxa"/>
            <w:tcBorders>
              <w:top w:val="nil"/>
              <w:left w:val="nil"/>
              <w:right w:val="nil"/>
            </w:tcBorders>
          </w:tcPr>
          <w:p w14:paraId="338BA594" w14:textId="77777777" w:rsidR="00B25E12" w:rsidRPr="00593EA0" w:rsidRDefault="00B25E12" w:rsidP="00B25E12">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vAlign w:val="bottom"/>
          </w:tcPr>
          <w:p w14:paraId="0F5BFCCE" w14:textId="16051433" w:rsidR="00B25E12" w:rsidRPr="00593EA0" w:rsidRDefault="00B25E12" w:rsidP="00B25E12">
            <w:pPr>
              <w:spacing w:line="240" w:lineRule="auto"/>
              <w:ind w:right="-10"/>
              <w:jc w:val="right"/>
              <w:rPr>
                <w:rFonts w:ascii="Browallia New" w:hAnsi="Browallia New" w:cs="Browallia New"/>
                <w:sz w:val="28"/>
                <w:szCs w:val="28"/>
                <w:cs/>
              </w:rPr>
            </w:pPr>
            <w:r w:rsidRPr="00157001">
              <w:rPr>
                <w:rFonts w:ascii="Browallia New" w:hAnsi="Browallia New" w:cs="Browallia New"/>
                <w:sz w:val="28"/>
                <w:szCs w:val="28"/>
                <w:lang w:val="en-GB"/>
              </w:rPr>
              <w:t>0.08</w:t>
            </w:r>
          </w:p>
        </w:tc>
      </w:tr>
      <w:tr w:rsidR="00B25E12" w:rsidRPr="00593EA0" w14:paraId="27D0F177" w14:textId="77777777">
        <w:trPr>
          <w:trHeight w:val="170"/>
        </w:trPr>
        <w:tc>
          <w:tcPr>
            <w:tcW w:w="4252" w:type="dxa"/>
            <w:tcBorders>
              <w:top w:val="nil"/>
              <w:left w:val="nil"/>
              <w:bottom w:val="nil"/>
              <w:right w:val="nil"/>
            </w:tcBorders>
          </w:tcPr>
          <w:p w14:paraId="1319391A" w14:textId="77777777" w:rsidR="00B25E12" w:rsidRPr="00593EA0" w:rsidRDefault="00B25E12" w:rsidP="00B25E12">
            <w:pPr>
              <w:spacing w:line="240" w:lineRule="auto"/>
              <w:ind w:left="175"/>
              <w:rPr>
                <w:rFonts w:ascii="Browallia New" w:hAnsi="Browallia New" w:cs="Browallia New"/>
                <w:sz w:val="28"/>
                <w:szCs w:val="28"/>
                <w:cs/>
              </w:rPr>
            </w:pPr>
            <w:r w:rsidRPr="00593EA0">
              <w:rPr>
                <w:rFonts w:ascii="Browallia New" w:hAnsi="Browallia New" w:cs="Browallia New" w:hint="cs"/>
                <w:sz w:val="28"/>
                <w:szCs w:val="28"/>
                <w:cs/>
              </w:rPr>
              <w:t>รวม</w:t>
            </w:r>
          </w:p>
        </w:tc>
        <w:tc>
          <w:tcPr>
            <w:tcW w:w="992" w:type="dxa"/>
            <w:tcBorders>
              <w:top w:val="single" w:sz="4" w:space="0" w:color="auto"/>
              <w:left w:val="nil"/>
              <w:bottom w:val="single" w:sz="12" w:space="0" w:color="auto"/>
              <w:right w:val="nil"/>
            </w:tcBorders>
          </w:tcPr>
          <w:p w14:paraId="49B060BA" w14:textId="49C6C159" w:rsidR="00B25E12" w:rsidRPr="002F49C3" w:rsidRDefault="009508C1" w:rsidP="00B25E12">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31.00</w:t>
            </w:r>
          </w:p>
        </w:tc>
        <w:tc>
          <w:tcPr>
            <w:tcW w:w="236" w:type="dxa"/>
            <w:tcBorders>
              <w:top w:val="nil"/>
              <w:left w:val="nil"/>
              <w:bottom w:val="nil"/>
              <w:right w:val="nil"/>
            </w:tcBorders>
          </w:tcPr>
          <w:p w14:paraId="0E7BA7F3" w14:textId="77777777" w:rsidR="00B25E12" w:rsidRPr="00157001" w:rsidRDefault="00B25E12" w:rsidP="00B25E12">
            <w:pPr>
              <w:tabs>
                <w:tab w:val="decimal" w:pos="492"/>
              </w:tabs>
              <w:spacing w:line="240" w:lineRule="auto"/>
              <w:ind w:right="-10"/>
              <w:jc w:val="right"/>
              <w:rPr>
                <w:rFonts w:ascii="Browallia New" w:hAnsi="Browallia New" w:cs="Browallia New"/>
                <w:sz w:val="28"/>
                <w:szCs w:val="28"/>
                <w:cs/>
                <w:lang w:val="en-GB"/>
              </w:rPr>
            </w:pPr>
          </w:p>
        </w:tc>
        <w:tc>
          <w:tcPr>
            <w:tcW w:w="1040" w:type="dxa"/>
            <w:tcBorders>
              <w:top w:val="single" w:sz="4" w:space="0" w:color="auto"/>
              <w:left w:val="nil"/>
              <w:bottom w:val="single" w:sz="12" w:space="0" w:color="auto"/>
              <w:right w:val="nil"/>
            </w:tcBorders>
            <w:vAlign w:val="bottom"/>
          </w:tcPr>
          <w:p w14:paraId="38E6C9BA" w14:textId="6FD69AC7" w:rsidR="00B25E12" w:rsidRPr="00157001" w:rsidRDefault="00B25E12" w:rsidP="00B25E12">
            <w:pPr>
              <w:spacing w:line="240" w:lineRule="auto"/>
              <w:ind w:right="-10"/>
              <w:jc w:val="right"/>
              <w:rPr>
                <w:rFonts w:ascii="Browallia New" w:hAnsi="Browallia New" w:cs="Browallia New"/>
                <w:sz w:val="28"/>
                <w:szCs w:val="28"/>
                <w:lang w:val="en-GB"/>
              </w:rPr>
            </w:pPr>
            <w:r w:rsidRPr="00157001">
              <w:rPr>
                <w:rFonts w:ascii="Browallia New" w:hAnsi="Browallia New" w:cs="Browallia New"/>
                <w:sz w:val="28"/>
                <w:szCs w:val="28"/>
                <w:lang w:val="en-GB"/>
              </w:rPr>
              <w:t>31.43</w:t>
            </w:r>
          </w:p>
        </w:tc>
        <w:tc>
          <w:tcPr>
            <w:tcW w:w="240" w:type="dxa"/>
            <w:tcBorders>
              <w:top w:val="nil"/>
              <w:left w:val="nil"/>
              <w:bottom w:val="nil"/>
              <w:right w:val="nil"/>
            </w:tcBorders>
          </w:tcPr>
          <w:p w14:paraId="08D5C41C" w14:textId="77777777" w:rsidR="00B25E12" w:rsidRPr="00157001" w:rsidRDefault="00B25E12" w:rsidP="00B25E12">
            <w:pPr>
              <w:tabs>
                <w:tab w:val="decimal" w:pos="492"/>
              </w:tabs>
              <w:spacing w:line="240" w:lineRule="auto"/>
              <w:ind w:right="-10"/>
              <w:jc w:val="right"/>
              <w:rPr>
                <w:rFonts w:ascii="Browallia New" w:hAnsi="Browallia New" w:cs="Browallia New"/>
                <w:sz w:val="28"/>
                <w:szCs w:val="28"/>
                <w:lang w:val="en-GB"/>
              </w:rPr>
            </w:pPr>
          </w:p>
        </w:tc>
        <w:tc>
          <w:tcPr>
            <w:tcW w:w="1035" w:type="dxa"/>
            <w:tcBorders>
              <w:top w:val="single" w:sz="4" w:space="0" w:color="auto"/>
              <w:left w:val="nil"/>
              <w:bottom w:val="single" w:sz="12" w:space="0" w:color="auto"/>
              <w:right w:val="nil"/>
            </w:tcBorders>
          </w:tcPr>
          <w:p w14:paraId="0BD109FE" w14:textId="5BAA8135" w:rsidR="00B25E12" w:rsidRPr="002F49C3" w:rsidRDefault="00B25E12" w:rsidP="00B25E12">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14.69</w:t>
            </w:r>
          </w:p>
        </w:tc>
        <w:tc>
          <w:tcPr>
            <w:tcW w:w="243" w:type="dxa"/>
            <w:tcBorders>
              <w:top w:val="nil"/>
              <w:left w:val="nil"/>
              <w:bottom w:val="nil"/>
              <w:right w:val="nil"/>
            </w:tcBorders>
          </w:tcPr>
          <w:p w14:paraId="6D790201" w14:textId="77777777" w:rsidR="00B25E12" w:rsidRPr="00593EA0" w:rsidRDefault="00B25E12" w:rsidP="00B25E12">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vAlign w:val="bottom"/>
          </w:tcPr>
          <w:p w14:paraId="564ECB0F" w14:textId="7870004D" w:rsidR="00B25E12" w:rsidRPr="00593EA0" w:rsidRDefault="00B25E12" w:rsidP="00B25E12">
            <w:pPr>
              <w:spacing w:line="240" w:lineRule="auto"/>
              <w:ind w:right="-10"/>
              <w:jc w:val="right"/>
              <w:rPr>
                <w:rFonts w:ascii="Browallia New" w:hAnsi="Browallia New" w:cs="Browallia New"/>
                <w:sz w:val="28"/>
                <w:szCs w:val="28"/>
                <w:cs/>
                <w:lang w:val="en-GB"/>
              </w:rPr>
            </w:pPr>
            <w:r w:rsidRPr="00157001">
              <w:rPr>
                <w:rFonts w:ascii="Browallia New" w:hAnsi="Browallia New" w:cs="Browallia New"/>
                <w:sz w:val="28"/>
                <w:szCs w:val="28"/>
                <w:lang w:val="en-GB"/>
              </w:rPr>
              <w:t>14.79</w:t>
            </w:r>
          </w:p>
        </w:tc>
      </w:tr>
    </w:tbl>
    <w:p w14:paraId="4FBACBD5" w14:textId="61CE9EC7" w:rsidR="001B7BDA" w:rsidRPr="007A65C5" w:rsidRDefault="001B7BDA" w:rsidP="007A6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cs/>
        </w:rPr>
      </w:pPr>
    </w:p>
    <w:p w14:paraId="561DFC3D" w14:textId="53AC7D3C" w:rsidR="006971B8" w:rsidRDefault="005A143E" w:rsidP="00BF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Pr>
          <w:rFonts w:ascii="Browallia New" w:hAnsi="Browallia New" w:cs="Browallia New"/>
          <w:sz w:val="28"/>
          <w:szCs w:val="28"/>
          <w:cs/>
        </w:rPr>
        <w:br w:type="page"/>
      </w:r>
      <w:r w:rsidR="006971B8" w:rsidRPr="00463743">
        <w:rPr>
          <w:rFonts w:ascii="Browallia New" w:hAnsi="Browallia New" w:cs="Browallia New"/>
          <w:sz w:val="28"/>
          <w:szCs w:val="28"/>
          <w:cs/>
        </w:rPr>
        <w:lastRenderedPageBreak/>
        <w:t>ยอดคงเหลือกับบริษัทที่เกี่ยวข้องกัน</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463743">
        <w:rPr>
          <w:rFonts w:ascii="Browallia New" w:hAnsi="Browallia New" w:cs="Browallia New"/>
          <w:sz w:val="28"/>
          <w:szCs w:val="28"/>
        </w:rPr>
        <w:t xml:space="preserve">31 </w:t>
      </w:r>
      <w:r w:rsidR="00D94EC6" w:rsidRPr="00463743">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DC4E6B" w:rsidRPr="00463743">
        <w:rPr>
          <w:rFonts w:ascii="Browallia New" w:hAnsi="Browallia New" w:cs="Browallia New"/>
          <w:sz w:val="28"/>
          <w:szCs w:val="28"/>
        </w:rPr>
        <w:t>256</w:t>
      </w:r>
      <w:r w:rsidR="00647E52">
        <w:rPr>
          <w:rFonts w:ascii="Browallia New" w:hAnsi="Browallia New" w:cs="Browallia New"/>
          <w:sz w:val="28"/>
          <w:szCs w:val="28"/>
        </w:rPr>
        <w:t>5</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rPr>
        <w:t>25</w:t>
      </w:r>
      <w:r w:rsidR="00463743">
        <w:rPr>
          <w:rFonts w:ascii="Browallia New" w:hAnsi="Browallia New" w:cs="Browallia New"/>
          <w:sz w:val="28"/>
          <w:szCs w:val="28"/>
        </w:rPr>
        <w:t>6</w:t>
      </w:r>
      <w:r w:rsidR="00647E52">
        <w:rPr>
          <w:rFonts w:ascii="Browallia New" w:hAnsi="Browallia New" w:cs="Browallia New"/>
          <w:sz w:val="28"/>
          <w:szCs w:val="28"/>
        </w:rPr>
        <w:t>4</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มีดังนี้</w:t>
      </w:r>
    </w:p>
    <w:p w14:paraId="474584AF" w14:textId="50FFFE59" w:rsidR="00F23099" w:rsidRPr="00D80684" w:rsidRDefault="00F23099"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rPr>
      </w:pPr>
    </w:p>
    <w:tbl>
      <w:tblPr>
        <w:tblW w:w="9090" w:type="dxa"/>
        <w:tblInd w:w="360" w:type="dxa"/>
        <w:tblLayout w:type="fixed"/>
        <w:tblLook w:val="01E0" w:firstRow="1" w:lastRow="1" w:firstColumn="1" w:lastColumn="1" w:noHBand="0" w:noVBand="0"/>
      </w:tblPr>
      <w:tblGrid>
        <w:gridCol w:w="4140"/>
        <w:gridCol w:w="990"/>
        <w:gridCol w:w="270"/>
        <w:gridCol w:w="990"/>
        <w:gridCol w:w="270"/>
        <w:gridCol w:w="1080"/>
        <w:gridCol w:w="270"/>
        <w:gridCol w:w="1074"/>
        <w:gridCol w:w="6"/>
      </w:tblGrid>
      <w:tr w:rsidR="008704E3" w:rsidRPr="007A784B" w14:paraId="41E26255" w14:textId="77777777" w:rsidTr="00C07995">
        <w:trPr>
          <w:gridAfter w:val="1"/>
          <w:wAfter w:w="6" w:type="dxa"/>
          <w:cantSplit/>
          <w:tblHeader/>
        </w:trPr>
        <w:tc>
          <w:tcPr>
            <w:tcW w:w="4140" w:type="dxa"/>
            <w:shd w:val="clear" w:color="auto" w:fill="auto"/>
          </w:tcPr>
          <w:p w14:paraId="25A54606" w14:textId="77777777" w:rsidR="008704E3" w:rsidRPr="007A784B" w:rsidRDefault="008704E3" w:rsidP="00092408">
            <w:pPr>
              <w:tabs>
                <w:tab w:val="clear" w:pos="454"/>
                <w:tab w:val="clear" w:pos="680"/>
                <w:tab w:val="left" w:pos="0"/>
              </w:tabs>
              <w:spacing w:line="240" w:lineRule="auto"/>
              <w:jc w:val="both"/>
              <w:rPr>
                <w:rFonts w:ascii="Browallia New" w:hAnsi="Browallia New" w:cs="Browallia New"/>
                <w:sz w:val="28"/>
                <w:szCs w:val="28"/>
              </w:rPr>
            </w:pPr>
          </w:p>
        </w:tc>
        <w:tc>
          <w:tcPr>
            <w:tcW w:w="4944" w:type="dxa"/>
            <w:gridSpan w:val="7"/>
            <w:shd w:val="clear" w:color="auto" w:fill="auto"/>
          </w:tcPr>
          <w:p w14:paraId="507C0BED" w14:textId="15B438FC" w:rsidR="008704E3" w:rsidRPr="007A784B" w:rsidRDefault="008704E3" w:rsidP="00092408">
            <w:pPr>
              <w:tabs>
                <w:tab w:val="clear" w:pos="907"/>
                <w:tab w:val="clear" w:pos="4678"/>
                <w:tab w:val="left" w:pos="900"/>
              </w:tabs>
              <w:spacing w:line="240" w:lineRule="auto"/>
              <w:ind w:left="-18"/>
              <w:jc w:val="right"/>
              <w:rPr>
                <w:rFonts w:ascii="Browallia New" w:hAnsi="Browallia New" w:cs="Browallia New"/>
                <w:sz w:val="28"/>
                <w:szCs w:val="28"/>
                <w:cs/>
              </w:rPr>
            </w:pPr>
            <w:r w:rsidRPr="007A784B">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พันบาท)</w:t>
            </w:r>
          </w:p>
        </w:tc>
      </w:tr>
      <w:tr w:rsidR="008704E3" w:rsidRPr="007A784B" w14:paraId="100F1076" w14:textId="77777777" w:rsidTr="00C07995">
        <w:trPr>
          <w:gridAfter w:val="1"/>
          <w:wAfter w:w="6" w:type="dxa"/>
          <w:cantSplit/>
          <w:tblHeader/>
        </w:trPr>
        <w:tc>
          <w:tcPr>
            <w:tcW w:w="4140" w:type="dxa"/>
            <w:shd w:val="clear" w:color="auto" w:fill="auto"/>
          </w:tcPr>
          <w:p w14:paraId="24E32B8D" w14:textId="77777777" w:rsidR="008704E3" w:rsidRPr="007A784B" w:rsidRDefault="008704E3" w:rsidP="00092408">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3A0A7D71"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r w:rsidRPr="007A784B">
              <w:rPr>
                <w:rFonts w:ascii="Browallia New" w:hAnsi="Browallia New" w:cs="Browallia New"/>
                <w:sz w:val="28"/>
                <w:szCs w:val="28"/>
                <w:cs/>
              </w:rPr>
              <w:t>งบการเงินรวม</w:t>
            </w:r>
          </w:p>
        </w:tc>
        <w:tc>
          <w:tcPr>
            <w:tcW w:w="270" w:type="dxa"/>
            <w:shd w:val="clear" w:color="auto" w:fill="auto"/>
          </w:tcPr>
          <w:p w14:paraId="3F7B1AE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p>
        </w:tc>
        <w:tc>
          <w:tcPr>
            <w:tcW w:w="2424" w:type="dxa"/>
            <w:gridSpan w:val="3"/>
            <w:shd w:val="clear" w:color="auto" w:fill="auto"/>
          </w:tcPr>
          <w:p w14:paraId="70C3513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cs/>
              </w:rPr>
            </w:pPr>
            <w:r w:rsidRPr="007A784B">
              <w:rPr>
                <w:rFonts w:ascii="Browallia New" w:hAnsi="Browallia New" w:cs="Browallia New"/>
                <w:sz w:val="28"/>
                <w:szCs w:val="28"/>
                <w:cs/>
              </w:rPr>
              <w:t>งบการเงินเฉพาะของบริษัท</w:t>
            </w:r>
          </w:p>
        </w:tc>
      </w:tr>
      <w:tr w:rsidR="00647E52" w:rsidRPr="007A784B" w14:paraId="7CB78CB3" w14:textId="77777777" w:rsidTr="00C07995">
        <w:trPr>
          <w:cantSplit/>
          <w:tblHeader/>
        </w:trPr>
        <w:tc>
          <w:tcPr>
            <w:tcW w:w="4140" w:type="dxa"/>
            <w:shd w:val="clear" w:color="auto" w:fill="auto"/>
          </w:tcPr>
          <w:p w14:paraId="2CF726F5" w14:textId="77777777" w:rsidR="00647E52" w:rsidRPr="007A784B" w:rsidRDefault="00647E52" w:rsidP="00647E52">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tcPr>
          <w:p w14:paraId="209E3F4D" w14:textId="7E6D769B" w:rsidR="00647E52" w:rsidRPr="007A784B" w:rsidRDefault="00647E52" w:rsidP="00647E52">
            <w:pPr>
              <w:tabs>
                <w:tab w:val="clear" w:pos="680"/>
                <w:tab w:val="clear" w:pos="907"/>
              </w:tabs>
              <w:spacing w:line="240" w:lineRule="auto"/>
              <w:ind w:left="-97" w:right="-12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5</w:t>
            </w:r>
          </w:p>
        </w:tc>
        <w:tc>
          <w:tcPr>
            <w:tcW w:w="270" w:type="dxa"/>
            <w:tcBorders>
              <w:top w:val="single" w:sz="4" w:space="0" w:color="auto"/>
            </w:tcBorders>
            <w:shd w:val="clear" w:color="auto" w:fill="auto"/>
          </w:tcPr>
          <w:p w14:paraId="71EF2C96" w14:textId="77777777" w:rsidR="00647E52" w:rsidRPr="007A784B" w:rsidRDefault="00647E52" w:rsidP="00647E52">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tcPr>
          <w:p w14:paraId="7F8E587F" w14:textId="769BE3D5" w:rsidR="00647E52" w:rsidRPr="007A784B" w:rsidRDefault="00647E52" w:rsidP="00647E52">
            <w:pPr>
              <w:tabs>
                <w:tab w:val="clear" w:pos="680"/>
                <w:tab w:val="clear" w:pos="907"/>
              </w:tabs>
              <w:spacing w:line="240" w:lineRule="auto"/>
              <w:ind w:left="-97" w:right="-12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4</w:t>
            </w:r>
          </w:p>
        </w:tc>
        <w:tc>
          <w:tcPr>
            <w:tcW w:w="270" w:type="dxa"/>
            <w:shd w:val="clear" w:color="auto" w:fill="auto"/>
          </w:tcPr>
          <w:p w14:paraId="12E5F075" w14:textId="77777777" w:rsidR="00647E52" w:rsidRPr="007A784B" w:rsidRDefault="00647E52" w:rsidP="00647E52">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tcPr>
          <w:p w14:paraId="1A4676C6" w14:textId="38F9A3D0" w:rsidR="00647E52" w:rsidRPr="007A784B" w:rsidRDefault="00647E52" w:rsidP="00647E52">
            <w:pPr>
              <w:tabs>
                <w:tab w:val="clear" w:pos="680"/>
                <w:tab w:val="clear" w:pos="907"/>
              </w:tabs>
              <w:spacing w:line="240" w:lineRule="auto"/>
              <w:ind w:left="-86" w:right="-10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5</w:t>
            </w:r>
          </w:p>
        </w:tc>
        <w:tc>
          <w:tcPr>
            <w:tcW w:w="270" w:type="dxa"/>
            <w:tcBorders>
              <w:top w:val="single" w:sz="4" w:space="0" w:color="auto"/>
            </w:tcBorders>
            <w:shd w:val="clear" w:color="auto" w:fill="auto"/>
          </w:tcPr>
          <w:p w14:paraId="1C473B3C" w14:textId="77777777" w:rsidR="00647E52" w:rsidRPr="007A784B" w:rsidRDefault="00647E52" w:rsidP="00647E52">
            <w:pPr>
              <w:tabs>
                <w:tab w:val="clear" w:pos="680"/>
                <w:tab w:val="clear" w:pos="907"/>
              </w:tabs>
              <w:spacing w:line="240" w:lineRule="auto"/>
              <w:ind w:left="-86" w:right="-100"/>
              <w:jc w:val="center"/>
              <w:rPr>
                <w:rFonts w:ascii="Browallia New" w:hAnsi="Browallia New" w:cs="Browallia New"/>
                <w:sz w:val="28"/>
                <w:szCs w:val="28"/>
              </w:rPr>
            </w:pPr>
          </w:p>
        </w:tc>
        <w:tc>
          <w:tcPr>
            <w:tcW w:w="1080" w:type="dxa"/>
            <w:gridSpan w:val="2"/>
            <w:tcBorders>
              <w:top w:val="single" w:sz="4" w:space="0" w:color="auto"/>
              <w:bottom w:val="single" w:sz="4" w:space="0" w:color="auto"/>
            </w:tcBorders>
            <w:shd w:val="clear" w:color="auto" w:fill="auto"/>
          </w:tcPr>
          <w:p w14:paraId="73B83433" w14:textId="2544DA3A" w:rsidR="00647E52" w:rsidRPr="007A784B" w:rsidRDefault="00647E52" w:rsidP="00647E52">
            <w:pPr>
              <w:tabs>
                <w:tab w:val="clear" w:pos="680"/>
                <w:tab w:val="clear" w:pos="907"/>
              </w:tabs>
              <w:spacing w:line="240" w:lineRule="auto"/>
              <w:ind w:left="-86" w:right="-100"/>
              <w:jc w:val="center"/>
              <w:rPr>
                <w:rFonts w:ascii="Browallia New" w:hAnsi="Browallia New" w:cs="Browallia New"/>
                <w:sz w:val="28"/>
                <w:szCs w:val="28"/>
              </w:rPr>
            </w:pPr>
            <w:r w:rsidRPr="00593EA0">
              <w:rPr>
                <w:rFonts w:ascii="Browallia New" w:hAnsi="Browallia New" w:cs="Browallia New" w:hint="cs"/>
                <w:sz w:val="28"/>
                <w:szCs w:val="28"/>
              </w:rPr>
              <w:t>256</w:t>
            </w:r>
            <w:r>
              <w:rPr>
                <w:rFonts w:ascii="Browallia New" w:hAnsi="Browallia New" w:cs="Browallia New"/>
                <w:sz w:val="28"/>
                <w:szCs w:val="28"/>
              </w:rPr>
              <w:t>4</w:t>
            </w:r>
          </w:p>
        </w:tc>
      </w:tr>
      <w:tr w:rsidR="008704E3" w:rsidRPr="00613759" w14:paraId="53C5221A" w14:textId="77777777" w:rsidTr="00C07995">
        <w:trPr>
          <w:cantSplit/>
          <w:tblHeader/>
        </w:trPr>
        <w:tc>
          <w:tcPr>
            <w:tcW w:w="4140" w:type="dxa"/>
            <w:shd w:val="clear" w:color="auto" w:fill="auto"/>
          </w:tcPr>
          <w:p w14:paraId="289D98C1" w14:textId="77777777" w:rsidR="008704E3" w:rsidRPr="00D80684" w:rsidRDefault="008704E3" w:rsidP="00092408">
            <w:pPr>
              <w:tabs>
                <w:tab w:val="clear" w:pos="3742"/>
              </w:tabs>
              <w:spacing w:line="240" w:lineRule="auto"/>
              <w:ind w:left="175" w:right="175" w:hanging="175"/>
              <w:rPr>
                <w:rFonts w:ascii="Browallia New" w:hAnsi="Browallia New" w:cs="Browallia New"/>
                <w:b/>
                <w:bCs/>
                <w:sz w:val="28"/>
                <w:szCs w:val="28"/>
                <w:cs/>
              </w:rPr>
            </w:pPr>
          </w:p>
        </w:tc>
        <w:tc>
          <w:tcPr>
            <w:tcW w:w="990" w:type="dxa"/>
            <w:shd w:val="clear" w:color="auto" w:fill="auto"/>
          </w:tcPr>
          <w:p w14:paraId="40F9E2FA"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4D8579DF"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14A12CD1"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06410860"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7EAF211"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5B552993"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6D28DD77"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704E3" w:rsidRPr="007A784B" w14:paraId="6A0006BE" w14:textId="77777777" w:rsidTr="00C07995">
        <w:trPr>
          <w:cantSplit/>
        </w:trPr>
        <w:tc>
          <w:tcPr>
            <w:tcW w:w="5400" w:type="dxa"/>
            <w:gridSpan w:val="3"/>
            <w:shd w:val="clear" w:color="auto" w:fill="auto"/>
          </w:tcPr>
          <w:p w14:paraId="4CBA33A9" w14:textId="0DEA10AD" w:rsidR="008704E3" w:rsidRPr="007A784B" w:rsidRDefault="008704E3" w:rsidP="00F53D65">
            <w:pPr>
              <w:tabs>
                <w:tab w:val="clear" w:pos="227"/>
                <w:tab w:val="clear" w:pos="3742"/>
                <w:tab w:val="left" w:pos="104"/>
              </w:tabs>
              <w:spacing w:line="240" w:lineRule="auto"/>
              <w:ind w:left="250" w:right="-138" w:hanging="146"/>
              <w:rPr>
                <w:rFonts w:ascii="Browallia New" w:hAnsi="Browallia New" w:cs="Browallia New"/>
                <w:b/>
                <w:bCs/>
                <w:sz w:val="28"/>
                <w:szCs w:val="28"/>
              </w:rPr>
            </w:pPr>
            <w:r w:rsidRPr="007A784B">
              <w:rPr>
                <w:rFonts w:ascii="Browallia New" w:hAnsi="Browallia New" w:cs="Browallia New"/>
                <w:b/>
                <w:bCs/>
                <w:sz w:val="28"/>
                <w:szCs w:val="28"/>
                <w:cs/>
              </w:rPr>
              <w:t>ลูกหนี้การค้าและลูกหนี้อื่น</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บุคคลและบริษัทที่เกี่ยวข้อง</w:t>
            </w:r>
          </w:p>
        </w:tc>
        <w:tc>
          <w:tcPr>
            <w:tcW w:w="990" w:type="dxa"/>
            <w:shd w:val="clear" w:color="auto" w:fill="auto"/>
          </w:tcPr>
          <w:p w14:paraId="1E5CA9AC"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3E5E5B4"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5AA096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737742E"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5570F8A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47E52" w:rsidRPr="007A784B" w14:paraId="09DF9E7C" w14:textId="77777777" w:rsidTr="00C07995">
        <w:trPr>
          <w:cantSplit/>
        </w:trPr>
        <w:tc>
          <w:tcPr>
            <w:tcW w:w="4140" w:type="dxa"/>
            <w:shd w:val="clear" w:color="auto" w:fill="auto"/>
          </w:tcPr>
          <w:p w14:paraId="1E0F8C54" w14:textId="77777777" w:rsidR="00647E52" w:rsidRPr="007A784B" w:rsidRDefault="00647E52" w:rsidP="003C4895">
            <w:pPr>
              <w:tabs>
                <w:tab w:val="clear" w:pos="227"/>
              </w:tabs>
              <w:spacing w:line="240" w:lineRule="auto"/>
              <w:ind w:firstLine="379"/>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55873C2B" w14:textId="7F3B059B" w:rsidR="00647E52" w:rsidRPr="00C6441E" w:rsidRDefault="0049094D" w:rsidP="00647E52">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01C2CAA"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13EA56F1" w14:textId="5F808AD8" w:rsidR="00647E52" w:rsidRPr="007A784B" w:rsidRDefault="00647E52" w:rsidP="00647E52">
            <w:pPr>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lang w:val="en-GB"/>
              </w:rPr>
              <w:t xml:space="preserve">    -</w:t>
            </w:r>
          </w:p>
        </w:tc>
        <w:tc>
          <w:tcPr>
            <w:tcW w:w="270" w:type="dxa"/>
            <w:shd w:val="clear" w:color="auto" w:fill="auto"/>
          </w:tcPr>
          <w:p w14:paraId="20162595"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0CAC8A4B" w14:textId="4E774F35" w:rsidR="00647E52" w:rsidRPr="00E043A7" w:rsidRDefault="0098346A" w:rsidP="00647E52">
            <w:pPr>
              <w:spacing w:line="240" w:lineRule="auto"/>
              <w:ind w:right="-10"/>
              <w:jc w:val="right"/>
              <w:rPr>
                <w:rFonts w:ascii="Browallia New" w:hAnsi="Browallia New" w:cs="Browallia New"/>
                <w:sz w:val="28"/>
                <w:szCs w:val="28"/>
              </w:rPr>
            </w:pPr>
            <w:r w:rsidRPr="00E043A7">
              <w:rPr>
                <w:rFonts w:ascii="Browallia New" w:hAnsi="Browallia New" w:cs="Browallia New"/>
                <w:sz w:val="28"/>
                <w:szCs w:val="28"/>
              </w:rPr>
              <w:t>2</w:t>
            </w:r>
            <w:r w:rsidR="007D64A5" w:rsidRPr="00E043A7">
              <w:rPr>
                <w:rFonts w:ascii="Browallia New" w:hAnsi="Browallia New" w:cs="Browallia New"/>
                <w:sz w:val="28"/>
                <w:szCs w:val="28"/>
              </w:rPr>
              <w:t>,5</w:t>
            </w:r>
            <w:r w:rsidR="00114B9B" w:rsidRPr="00E043A7">
              <w:rPr>
                <w:rFonts w:ascii="Browallia New" w:hAnsi="Browallia New" w:cs="Browallia New"/>
                <w:sz w:val="28"/>
                <w:szCs w:val="28"/>
              </w:rPr>
              <w:t>5</w:t>
            </w:r>
            <w:r w:rsidR="00413018" w:rsidRPr="00E043A7">
              <w:rPr>
                <w:rFonts w:ascii="Browallia New" w:hAnsi="Browallia New" w:cs="Browallia New"/>
                <w:sz w:val="28"/>
                <w:szCs w:val="28"/>
              </w:rPr>
              <w:t>8</w:t>
            </w:r>
          </w:p>
        </w:tc>
        <w:tc>
          <w:tcPr>
            <w:tcW w:w="270" w:type="dxa"/>
            <w:shd w:val="clear" w:color="auto" w:fill="auto"/>
          </w:tcPr>
          <w:p w14:paraId="52420575" w14:textId="77777777" w:rsidR="00647E52" w:rsidRPr="007A784B" w:rsidRDefault="00647E52" w:rsidP="00647E52">
            <w:pPr>
              <w:spacing w:line="240" w:lineRule="auto"/>
              <w:ind w:right="-10"/>
              <w:jc w:val="right"/>
              <w:rPr>
                <w:rFonts w:ascii="Browallia New" w:hAnsi="Browallia New" w:cs="Browallia New"/>
                <w:sz w:val="28"/>
                <w:szCs w:val="28"/>
              </w:rPr>
            </w:pPr>
          </w:p>
        </w:tc>
        <w:tc>
          <w:tcPr>
            <w:tcW w:w="1080" w:type="dxa"/>
            <w:gridSpan w:val="2"/>
            <w:shd w:val="clear" w:color="auto" w:fill="auto"/>
            <w:vAlign w:val="bottom"/>
          </w:tcPr>
          <w:p w14:paraId="49D84BC5" w14:textId="0C7E4E04" w:rsidR="00647E52" w:rsidRPr="007A784B" w:rsidRDefault="00647E52" w:rsidP="00647E52">
            <w:pPr>
              <w:spacing w:line="240" w:lineRule="auto"/>
              <w:ind w:right="-10"/>
              <w:jc w:val="right"/>
              <w:rPr>
                <w:rFonts w:ascii="Browallia New" w:hAnsi="Browallia New" w:cs="Browallia New"/>
                <w:sz w:val="28"/>
                <w:szCs w:val="28"/>
              </w:rPr>
            </w:pPr>
            <w:r w:rsidRPr="00C204F2">
              <w:rPr>
                <w:rFonts w:ascii="Browallia New" w:hAnsi="Browallia New" w:cs="Browallia New"/>
                <w:sz w:val="28"/>
                <w:szCs w:val="28"/>
              </w:rPr>
              <w:t>1,908</w:t>
            </w:r>
          </w:p>
        </w:tc>
      </w:tr>
      <w:tr w:rsidR="006507B8" w:rsidRPr="007A784B" w14:paraId="67D488C2" w14:textId="77777777">
        <w:trPr>
          <w:cantSplit/>
        </w:trPr>
        <w:tc>
          <w:tcPr>
            <w:tcW w:w="4140" w:type="dxa"/>
            <w:shd w:val="clear" w:color="auto" w:fill="auto"/>
          </w:tcPr>
          <w:p w14:paraId="1CD8FFA7" w14:textId="77777777" w:rsidR="006507B8" w:rsidRPr="007A784B" w:rsidRDefault="006507B8" w:rsidP="003C4895">
            <w:pPr>
              <w:tabs>
                <w:tab w:val="clear" w:pos="227"/>
              </w:tabs>
              <w:spacing w:line="240" w:lineRule="auto"/>
              <w:ind w:firstLine="379"/>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tcPr>
          <w:p w14:paraId="4BD47C04" w14:textId="2371013B" w:rsidR="006507B8" w:rsidRPr="00665EE3" w:rsidRDefault="006507B8" w:rsidP="006507B8">
            <w:pPr>
              <w:spacing w:line="240" w:lineRule="auto"/>
              <w:ind w:right="-10"/>
              <w:jc w:val="right"/>
              <w:rPr>
                <w:rFonts w:ascii="Browallia New" w:hAnsi="Browallia New" w:cs="Browallia New"/>
                <w:sz w:val="28"/>
                <w:szCs w:val="28"/>
                <w:lang w:val="en-GB"/>
              </w:rPr>
            </w:pPr>
            <w:r w:rsidRPr="00665EE3">
              <w:rPr>
                <w:rFonts w:ascii="Browallia New" w:hAnsi="Browallia New" w:cs="Browallia New"/>
                <w:sz w:val="28"/>
                <w:szCs w:val="28"/>
                <w:lang w:val="en-GB"/>
              </w:rPr>
              <w:t>35</w:t>
            </w:r>
          </w:p>
        </w:tc>
        <w:tc>
          <w:tcPr>
            <w:tcW w:w="270" w:type="dxa"/>
            <w:shd w:val="clear" w:color="auto" w:fill="auto"/>
          </w:tcPr>
          <w:p w14:paraId="31A670D5" w14:textId="77777777" w:rsidR="006507B8" w:rsidRPr="007A784B" w:rsidRDefault="006507B8" w:rsidP="006507B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59436AE0" w14:textId="29E02CB2" w:rsidR="006507B8" w:rsidRPr="007A784B" w:rsidRDefault="006507B8" w:rsidP="006507B8">
            <w:pPr>
              <w:spacing w:line="240" w:lineRule="auto"/>
              <w:ind w:right="-10"/>
              <w:jc w:val="right"/>
              <w:rPr>
                <w:rFonts w:ascii="Browallia New" w:hAnsi="Browallia New" w:cs="Browallia New"/>
                <w:sz w:val="28"/>
                <w:szCs w:val="28"/>
              </w:rPr>
            </w:pPr>
            <w:r w:rsidRPr="00C204F2">
              <w:rPr>
                <w:rFonts w:ascii="Browallia New" w:hAnsi="Browallia New" w:cs="Browallia New"/>
                <w:sz w:val="28"/>
                <w:szCs w:val="28"/>
                <w:lang w:val="en-GB"/>
              </w:rPr>
              <w:t>3</w:t>
            </w:r>
          </w:p>
        </w:tc>
        <w:tc>
          <w:tcPr>
            <w:tcW w:w="270" w:type="dxa"/>
            <w:shd w:val="clear" w:color="auto" w:fill="auto"/>
          </w:tcPr>
          <w:p w14:paraId="0A6808DE" w14:textId="77777777" w:rsidR="006507B8" w:rsidRPr="007A784B" w:rsidRDefault="006507B8" w:rsidP="00650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5428D8EE" w14:textId="6DC1CF35" w:rsidR="006507B8" w:rsidRPr="00E043A7" w:rsidRDefault="006507B8" w:rsidP="006507B8">
            <w:pPr>
              <w:spacing w:line="240" w:lineRule="auto"/>
              <w:ind w:right="-10"/>
              <w:jc w:val="right"/>
              <w:rPr>
                <w:rFonts w:ascii="Browallia New" w:hAnsi="Browallia New" w:cs="Browallia New"/>
                <w:sz w:val="28"/>
                <w:szCs w:val="28"/>
                <w:cs/>
                <w:lang w:val="en-GB"/>
              </w:rPr>
            </w:pPr>
            <w:r w:rsidRPr="00E043A7">
              <w:rPr>
                <w:rFonts w:ascii="Browallia New" w:hAnsi="Browallia New" w:cs="Browallia New"/>
                <w:sz w:val="28"/>
                <w:szCs w:val="28"/>
                <w:lang w:val="en-GB"/>
              </w:rPr>
              <w:t>29</w:t>
            </w:r>
          </w:p>
        </w:tc>
        <w:tc>
          <w:tcPr>
            <w:tcW w:w="270" w:type="dxa"/>
            <w:shd w:val="clear" w:color="auto" w:fill="auto"/>
          </w:tcPr>
          <w:p w14:paraId="3E1709B6" w14:textId="77777777" w:rsidR="006507B8" w:rsidRPr="007A784B" w:rsidRDefault="006507B8" w:rsidP="006507B8">
            <w:pPr>
              <w:spacing w:line="240" w:lineRule="auto"/>
              <w:ind w:right="-10"/>
              <w:jc w:val="right"/>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14DC7080" w14:textId="06F6390E" w:rsidR="006507B8" w:rsidRPr="007A784B" w:rsidRDefault="006507B8" w:rsidP="006507B8">
            <w:pPr>
              <w:spacing w:line="240" w:lineRule="auto"/>
              <w:ind w:right="-10"/>
              <w:jc w:val="right"/>
              <w:rPr>
                <w:rFonts w:ascii="Browallia New" w:hAnsi="Browallia New" w:cs="Browallia New"/>
                <w:sz w:val="28"/>
                <w:szCs w:val="28"/>
                <w:cs/>
              </w:rPr>
            </w:pPr>
            <w:r w:rsidRPr="00C204F2">
              <w:rPr>
                <w:rFonts w:ascii="Browallia New" w:hAnsi="Browallia New" w:cs="Browallia New"/>
                <w:sz w:val="28"/>
                <w:szCs w:val="28"/>
                <w:lang w:val="en-GB"/>
              </w:rPr>
              <w:t xml:space="preserve">    -</w:t>
            </w:r>
          </w:p>
        </w:tc>
      </w:tr>
      <w:tr w:rsidR="006507B8" w:rsidRPr="007A784B" w14:paraId="49F6594D" w14:textId="77777777">
        <w:trPr>
          <w:cantSplit/>
        </w:trPr>
        <w:tc>
          <w:tcPr>
            <w:tcW w:w="4140" w:type="dxa"/>
            <w:shd w:val="clear" w:color="auto" w:fill="auto"/>
          </w:tcPr>
          <w:p w14:paraId="5F8F6566" w14:textId="77777777" w:rsidR="006507B8" w:rsidRPr="007A784B" w:rsidRDefault="006507B8" w:rsidP="003C4895">
            <w:pPr>
              <w:tabs>
                <w:tab w:val="clear" w:pos="227"/>
              </w:tabs>
              <w:spacing w:line="240" w:lineRule="auto"/>
              <w:ind w:left="237" w:firstLine="567"/>
              <w:rPr>
                <w:rFonts w:ascii="Browallia New" w:hAnsi="Browallia New" w:cs="Browallia New"/>
                <w:sz w:val="28"/>
                <w:szCs w:val="28"/>
                <w:cs/>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1B31DB9D" w14:textId="4149050F" w:rsidR="006507B8" w:rsidRPr="00665EE3" w:rsidRDefault="006507B8" w:rsidP="006507B8">
            <w:pPr>
              <w:spacing w:line="240" w:lineRule="auto"/>
              <w:ind w:right="-10"/>
              <w:jc w:val="right"/>
              <w:rPr>
                <w:rFonts w:ascii="Browallia New" w:hAnsi="Browallia New" w:cs="Browallia New"/>
                <w:sz w:val="28"/>
                <w:szCs w:val="28"/>
                <w:lang w:val="en-GB"/>
              </w:rPr>
            </w:pPr>
            <w:r w:rsidRPr="00665EE3">
              <w:rPr>
                <w:rFonts w:ascii="Browallia New" w:hAnsi="Browallia New" w:cs="Browallia New"/>
                <w:sz w:val="28"/>
                <w:szCs w:val="28"/>
                <w:lang w:val="en-GB"/>
              </w:rPr>
              <w:t>35</w:t>
            </w:r>
          </w:p>
        </w:tc>
        <w:tc>
          <w:tcPr>
            <w:tcW w:w="270" w:type="dxa"/>
            <w:shd w:val="clear" w:color="auto" w:fill="auto"/>
            <w:vAlign w:val="bottom"/>
          </w:tcPr>
          <w:p w14:paraId="62C2DC8A" w14:textId="77777777" w:rsidR="006507B8" w:rsidRPr="007A784B" w:rsidRDefault="006507B8" w:rsidP="006507B8">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8939769" w14:textId="67CDA782" w:rsidR="006507B8" w:rsidRPr="007A784B" w:rsidRDefault="006507B8" w:rsidP="006507B8">
            <w:pPr>
              <w:spacing w:line="240" w:lineRule="auto"/>
              <w:ind w:right="-10"/>
              <w:jc w:val="right"/>
              <w:rPr>
                <w:rFonts w:ascii="Browallia New" w:hAnsi="Browallia New" w:cs="Browallia New"/>
                <w:sz w:val="28"/>
                <w:szCs w:val="28"/>
                <w:lang w:val="en-GB"/>
              </w:rPr>
            </w:pPr>
            <w:r w:rsidRPr="00C204F2">
              <w:rPr>
                <w:rFonts w:ascii="Browallia New" w:hAnsi="Browallia New" w:cs="Browallia New"/>
                <w:sz w:val="28"/>
                <w:szCs w:val="28"/>
                <w:lang w:val="en-GB"/>
              </w:rPr>
              <w:t>3</w:t>
            </w:r>
          </w:p>
        </w:tc>
        <w:tc>
          <w:tcPr>
            <w:tcW w:w="270" w:type="dxa"/>
            <w:shd w:val="clear" w:color="auto" w:fill="auto"/>
          </w:tcPr>
          <w:p w14:paraId="01248BF6" w14:textId="77777777" w:rsidR="006507B8" w:rsidRPr="007A784B" w:rsidRDefault="006507B8" w:rsidP="006507B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21A16A9" w14:textId="620C1FD1" w:rsidR="006507B8" w:rsidRPr="00C204F2" w:rsidRDefault="006507B8" w:rsidP="006507B8">
            <w:pPr>
              <w:spacing w:line="240" w:lineRule="auto"/>
              <w:ind w:right="-10"/>
              <w:jc w:val="right"/>
              <w:rPr>
                <w:rFonts w:ascii="Browallia New" w:hAnsi="Browallia New" w:cs="Browallia New"/>
                <w:sz w:val="28"/>
                <w:szCs w:val="28"/>
              </w:rPr>
            </w:pPr>
            <w:r w:rsidRPr="00E043A7">
              <w:rPr>
                <w:rFonts w:ascii="Browallia New" w:hAnsi="Browallia New" w:cs="Browallia New"/>
                <w:sz w:val="28"/>
                <w:szCs w:val="28"/>
              </w:rPr>
              <w:t>2,587</w:t>
            </w:r>
          </w:p>
        </w:tc>
        <w:tc>
          <w:tcPr>
            <w:tcW w:w="270" w:type="dxa"/>
            <w:shd w:val="clear" w:color="auto" w:fill="auto"/>
          </w:tcPr>
          <w:p w14:paraId="6DE4375F" w14:textId="77777777" w:rsidR="006507B8" w:rsidRPr="007A784B" w:rsidRDefault="006507B8" w:rsidP="006507B8">
            <w:pPr>
              <w:spacing w:line="240" w:lineRule="auto"/>
              <w:ind w:right="-1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672D2521" w14:textId="347C4C51" w:rsidR="006507B8" w:rsidRPr="007A784B" w:rsidRDefault="006507B8" w:rsidP="006507B8">
            <w:pPr>
              <w:spacing w:line="240" w:lineRule="auto"/>
              <w:ind w:right="-10"/>
              <w:jc w:val="right"/>
              <w:rPr>
                <w:rFonts w:ascii="Browallia New" w:hAnsi="Browallia New" w:cs="Browallia New"/>
                <w:sz w:val="28"/>
                <w:szCs w:val="28"/>
              </w:rPr>
            </w:pPr>
            <w:r w:rsidRPr="00C204F2">
              <w:rPr>
                <w:rFonts w:ascii="Browallia New" w:hAnsi="Browallia New" w:cs="Browallia New"/>
                <w:sz w:val="28"/>
                <w:szCs w:val="28"/>
              </w:rPr>
              <w:t>1,908</w:t>
            </w:r>
          </w:p>
        </w:tc>
      </w:tr>
      <w:tr w:rsidR="00647E52" w:rsidRPr="00613759" w14:paraId="29D76CD9" w14:textId="77777777" w:rsidTr="00C07995">
        <w:trPr>
          <w:cantSplit/>
        </w:trPr>
        <w:tc>
          <w:tcPr>
            <w:tcW w:w="4140" w:type="dxa"/>
            <w:shd w:val="clear" w:color="auto" w:fill="auto"/>
          </w:tcPr>
          <w:p w14:paraId="0ACCB18C" w14:textId="77777777" w:rsidR="00647E52" w:rsidRPr="00D80684" w:rsidRDefault="00647E52" w:rsidP="00647E52">
            <w:pPr>
              <w:tabs>
                <w:tab w:val="clear" w:pos="227"/>
              </w:tabs>
              <w:spacing w:line="240" w:lineRule="auto"/>
              <w:ind w:left="237"/>
              <w:rPr>
                <w:rFonts w:ascii="Browallia New" w:hAnsi="Browallia New" w:cs="Browallia New"/>
                <w:sz w:val="28"/>
                <w:szCs w:val="28"/>
                <w:cs/>
              </w:rPr>
            </w:pPr>
          </w:p>
        </w:tc>
        <w:tc>
          <w:tcPr>
            <w:tcW w:w="990" w:type="dxa"/>
            <w:tcBorders>
              <w:top w:val="single" w:sz="4" w:space="0" w:color="auto"/>
            </w:tcBorders>
            <w:shd w:val="clear" w:color="auto" w:fill="auto"/>
            <w:vAlign w:val="bottom"/>
          </w:tcPr>
          <w:p w14:paraId="69C401C7" w14:textId="77777777" w:rsidR="00647E52" w:rsidRPr="00D80684" w:rsidRDefault="00647E52" w:rsidP="00647E52">
            <w:pPr>
              <w:spacing w:line="240" w:lineRule="auto"/>
              <w:ind w:right="-10"/>
              <w:jc w:val="right"/>
              <w:rPr>
                <w:rFonts w:ascii="Browallia New" w:hAnsi="Browallia New" w:cs="Browallia New"/>
                <w:sz w:val="28"/>
                <w:szCs w:val="28"/>
                <w:lang w:val="en-GB"/>
              </w:rPr>
            </w:pPr>
          </w:p>
        </w:tc>
        <w:tc>
          <w:tcPr>
            <w:tcW w:w="270" w:type="dxa"/>
            <w:shd w:val="clear" w:color="auto" w:fill="auto"/>
            <w:vAlign w:val="bottom"/>
          </w:tcPr>
          <w:p w14:paraId="1F8518CB" w14:textId="77777777" w:rsidR="00647E52" w:rsidRPr="00D80684" w:rsidRDefault="00647E52" w:rsidP="00647E52">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5014F3FE" w14:textId="77777777" w:rsidR="00647E52" w:rsidRPr="00D80684" w:rsidRDefault="00647E52" w:rsidP="00647E52">
            <w:pPr>
              <w:spacing w:line="240" w:lineRule="auto"/>
              <w:ind w:right="-10"/>
              <w:jc w:val="right"/>
              <w:rPr>
                <w:rFonts w:ascii="Browallia New" w:hAnsi="Browallia New" w:cs="Browallia New"/>
                <w:sz w:val="28"/>
                <w:szCs w:val="28"/>
                <w:lang w:val="en-GB"/>
              </w:rPr>
            </w:pPr>
          </w:p>
        </w:tc>
        <w:tc>
          <w:tcPr>
            <w:tcW w:w="270" w:type="dxa"/>
            <w:shd w:val="clear" w:color="auto" w:fill="auto"/>
          </w:tcPr>
          <w:p w14:paraId="4EE145B8" w14:textId="77777777" w:rsidR="00647E52" w:rsidRPr="00D80684" w:rsidRDefault="00647E52" w:rsidP="00647E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333C73A5" w14:textId="77777777" w:rsidR="00647E52" w:rsidRPr="00D80684" w:rsidRDefault="00647E52" w:rsidP="006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312D4594" w14:textId="77777777" w:rsidR="00647E52" w:rsidRPr="00D80684" w:rsidRDefault="00647E52" w:rsidP="00647E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tcBorders>
            <w:shd w:val="clear" w:color="auto" w:fill="auto"/>
          </w:tcPr>
          <w:p w14:paraId="30D300EE" w14:textId="77777777" w:rsidR="00647E52" w:rsidRPr="00D80684" w:rsidRDefault="00647E52" w:rsidP="006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647E52" w:rsidRPr="007A784B" w14:paraId="1E65FA35" w14:textId="0036B437" w:rsidTr="00C07995">
        <w:tblPrEx>
          <w:tblCellMar>
            <w:left w:w="46" w:type="dxa"/>
            <w:right w:w="46" w:type="dxa"/>
          </w:tblCellMar>
          <w:tblLook w:val="0000" w:firstRow="0" w:lastRow="0" w:firstColumn="0" w:lastColumn="0" w:noHBand="0" w:noVBand="0"/>
        </w:tblPrEx>
        <w:trPr>
          <w:cantSplit/>
        </w:trPr>
        <w:tc>
          <w:tcPr>
            <w:tcW w:w="5130" w:type="dxa"/>
            <w:gridSpan w:val="2"/>
            <w:shd w:val="clear" w:color="auto" w:fill="auto"/>
          </w:tcPr>
          <w:p w14:paraId="48779820" w14:textId="77777777" w:rsidR="00647E52" w:rsidRPr="007A784B" w:rsidRDefault="00647E52" w:rsidP="001F4B5C">
            <w:pPr>
              <w:tabs>
                <w:tab w:val="clear" w:pos="3742"/>
              </w:tabs>
              <w:spacing w:line="240" w:lineRule="auto"/>
              <w:ind w:left="250" w:right="-138" w:hanging="84"/>
              <w:rPr>
                <w:rFonts w:ascii="Browallia New" w:hAnsi="Browallia New" w:cs="Browallia New"/>
                <w:b/>
                <w:bCs/>
                <w:sz w:val="28"/>
                <w:szCs w:val="28"/>
                <w:cs/>
              </w:rPr>
            </w:pPr>
            <w:r w:rsidRPr="007A784B">
              <w:rPr>
                <w:rFonts w:ascii="Browallia New" w:hAnsi="Browallia New" w:cs="Browallia New"/>
                <w:b/>
                <w:bCs/>
                <w:sz w:val="28"/>
                <w:szCs w:val="28"/>
                <w:cs/>
              </w:rPr>
              <w:t>เงินให้กู้ยืมระยะสั้นแก่บริษัทย่อยและดอกเบี้ยค้างรับ</w:t>
            </w:r>
          </w:p>
        </w:tc>
        <w:tc>
          <w:tcPr>
            <w:tcW w:w="270" w:type="dxa"/>
            <w:shd w:val="clear" w:color="auto" w:fill="auto"/>
          </w:tcPr>
          <w:p w14:paraId="2F13CE8E"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5E7E9A4" w14:textId="77777777" w:rsidR="00647E52" w:rsidRPr="007A784B" w:rsidRDefault="00647E52" w:rsidP="006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4CFAFA11"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3582E93" w14:textId="77777777" w:rsidR="00647E52" w:rsidRPr="00302583"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8FF936B"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7FC75DCA"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47E52" w:rsidRPr="007A784B" w14:paraId="14622868"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493C856A" w14:textId="77777777" w:rsidR="00647E52" w:rsidRPr="007A784B" w:rsidRDefault="00647E52" w:rsidP="003C4895">
            <w:pPr>
              <w:tabs>
                <w:tab w:val="clear" w:pos="227"/>
              </w:tabs>
              <w:spacing w:line="240" w:lineRule="auto"/>
              <w:ind w:firstLine="379"/>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31D71C42" w14:textId="77777777" w:rsidR="00647E52" w:rsidRPr="007A784B" w:rsidRDefault="00647E52" w:rsidP="006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70" w:type="dxa"/>
            <w:shd w:val="clear" w:color="auto" w:fill="auto"/>
          </w:tcPr>
          <w:p w14:paraId="2463E745"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7AC0CFF" w14:textId="77777777" w:rsidR="00647E52" w:rsidRPr="007A784B" w:rsidRDefault="00647E52" w:rsidP="006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0E7B5EB1"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2DEC6DCA" w14:textId="77777777" w:rsidR="00647E52" w:rsidRPr="00302583"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23CAEC7"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D0A04AC"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49094D" w:rsidRPr="007A784B" w14:paraId="642C43C3"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14B4E32B" w14:textId="77777777" w:rsidR="0049094D" w:rsidRPr="007A784B" w:rsidRDefault="0049094D" w:rsidP="003C4895">
            <w:pPr>
              <w:tabs>
                <w:tab w:val="clear" w:pos="227"/>
              </w:tabs>
              <w:spacing w:line="240" w:lineRule="auto"/>
              <w:ind w:left="237" w:firstLine="567"/>
              <w:rPr>
                <w:rFonts w:ascii="Browallia New" w:hAnsi="Browallia New" w:cs="Browallia New"/>
                <w:sz w:val="28"/>
                <w:szCs w:val="28"/>
              </w:rPr>
            </w:pPr>
            <w:r w:rsidRPr="007A784B">
              <w:rPr>
                <w:rFonts w:ascii="Browallia New" w:hAnsi="Browallia New" w:cs="Browallia New"/>
                <w:sz w:val="28"/>
                <w:szCs w:val="28"/>
                <w:cs/>
              </w:rPr>
              <w:t>เงินให้กู้ยืม</w:t>
            </w:r>
          </w:p>
        </w:tc>
        <w:tc>
          <w:tcPr>
            <w:tcW w:w="990" w:type="dxa"/>
            <w:shd w:val="clear" w:color="auto" w:fill="auto"/>
            <w:vAlign w:val="bottom"/>
          </w:tcPr>
          <w:p w14:paraId="7A7BA3BC" w14:textId="0E77E58E" w:rsidR="0049094D" w:rsidRPr="00C6441E" w:rsidRDefault="0049094D" w:rsidP="0049094D">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4456F8F" w14:textId="77777777" w:rsidR="0049094D" w:rsidRPr="0023785C" w:rsidRDefault="0049094D" w:rsidP="0049094D">
            <w:pPr>
              <w:spacing w:line="240" w:lineRule="auto"/>
              <w:ind w:left="252"/>
              <w:jc w:val="right"/>
              <w:rPr>
                <w:rFonts w:ascii="Browallia New" w:hAnsi="Browallia New" w:cs="Browallia New"/>
                <w:sz w:val="28"/>
                <w:szCs w:val="28"/>
                <w:lang w:val="en-GB"/>
              </w:rPr>
            </w:pPr>
          </w:p>
        </w:tc>
        <w:tc>
          <w:tcPr>
            <w:tcW w:w="990" w:type="dxa"/>
            <w:shd w:val="clear" w:color="auto" w:fill="auto"/>
            <w:vAlign w:val="bottom"/>
          </w:tcPr>
          <w:p w14:paraId="26D5C25A" w14:textId="55898197" w:rsidR="0049094D" w:rsidRPr="007A784B" w:rsidRDefault="0049094D" w:rsidP="0049094D">
            <w:pPr>
              <w:tabs>
                <w:tab w:val="clear" w:pos="907"/>
                <w:tab w:val="left" w:pos="717"/>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8DC4D8" w14:textId="77777777" w:rsidR="0049094D" w:rsidRPr="007A784B" w:rsidRDefault="0049094D" w:rsidP="0049094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66C57D9D" w14:textId="77DDB9F5" w:rsidR="0049094D" w:rsidRPr="005D68A8" w:rsidRDefault="00341B4A" w:rsidP="004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5D68A8">
              <w:rPr>
                <w:rFonts w:ascii="Browallia New" w:hAnsi="Browallia New" w:cs="Browallia New"/>
                <w:sz w:val="28"/>
                <w:szCs w:val="28"/>
                <w:lang w:val="en-GB"/>
              </w:rPr>
              <w:t>1,4</w:t>
            </w:r>
            <w:r w:rsidR="008B74EC" w:rsidRPr="005D68A8">
              <w:rPr>
                <w:rFonts w:ascii="Browallia New" w:hAnsi="Browallia New" w:cs="Browallia New"/>
                <w:sz w:val="28"/>
                <w:szCs w:val="28"/>
                <w:lang w:val="en-GB"/>
              </w:rPr>
              <w:t>12,87</w:t>
            </w:r>
            <w:r w:rsidR="00984233" w:rsidRPr="005D68A8">
              <w:rPr>
                <w:rFonts w:ascii="Browallia New" w:hAnsi="Browallia New" w:cs="Browallia New"/>
                <w:sz w:val="28"/>
                <w:szCs w:val="28"/>
                <w:lang w:val="en-GB"/>
              </w:rPr>
              <w:t>9</w:t>
            </w:r>
          </w:p>
        </w:tc>
        <w:tc>
          <w:tcPr>
            <w:tcW w:w="270" w:type="dxa"/>
            <w:shd w:val="clear" w:color="auto" w:fill="auto"/>
          </w:tcPr>
          <w:p w14:paraId="4170E6A6" w14:textId="77777777" w:rsidR="0049094D" w:rsidRPr="007A784B" w:rsidRDefault="0049094D" w:rsidP="0049094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234D3663" w14:textId="78092359" w:rsidR="0049094D" w:rsidRPr="007A784B" w:rsidRDefault="0049094D" w:rsidP="004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C204F2">
              <w:rPr>
                <w:rFonts w:ascii="Browallia New" w:hAnsi="Browallia New" w:cs="Browallia New"/>
                <w:sz w:val="28"/>
                <w:szCs w:val="28"/>
                <w:lang w:val="en-GB"/>
              </w:rPr>
              <w:t xml:space="preserve"> 1,614,36</w:t>
            </w:r>
            <w:r>
              <w:rPr>
                <w:rFonts w:ascii="Browallia New" w:hAnsi="Browallia New" w:cs="Browallia New"/>
                <w:sz w:val="28"/>
                <w:szCs w:val="28"/>
                <w:lang w:val="en-GB"/>
              </w:rPr>
              <w:t>4</w:t>
            </w:r>
          </w:p>
        </w:tc>
      </w:tr>
      <w:tr w:rsidR="0049094D" w:rsidRPr="007A784B" w14:paraId="37E071ED"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11307AD7" w14:textId="77777777" w:rsidR="0049094D" w:rsidRPr="007A784B" w:rsidRDefault="0049094D" w:rsidP="003C4895">
            <w:pPr>
              <w:tabs>
                <w:tab w:val="clear" w:pos="227"/>
              </w:tabs>
              <w:spacing w:line="240" w:lineRule="auto"/>
              <w:ind w:left="237" w:firstLine="567"/>
              <w:rPr>
                <w:rFonts w:ascii="Browallia New" w:hAnsi="Browallia New" w:cs="Browallia New"/>
                <w:sz w:val="28"/>
                <w:szCs w:val="28"/>
                <w:cs/>
              </w:rPr>
            </w:pPr>
            <w:r w:rsidRPr="007A784B">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vAlign w:val="bottom"/>
          </w:tcPr>
          <w:p w14:paraId="0BE54C45" w14:textId="28AE3461" w:rsidR="0049094D" w:rsidRPr="00C6441E" w:rsidRDefault="0049094D" w:rsidP="0049094D">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ABB573" w14:textId="77777777" w:rsidR="0049094D" w:rsidRPr="0023785C" w:rsidRDefault="0049094D" w:rsidP="0049094D">
            <w:pPr>
              <w:spacing w:line="240" w:lineRule="auto"/>
              <w:ind w:left="252"/>
              <w:jc w:val="right"/>
              <w:rPr>
                <w:rFonts w:ascii="Browallia New" w:hAnsi="Browallia New" w:cs="Browallia New"/>
                <w:sz w:val="28"/>
                <w:szCs w:val="28"/>
                <w:lang w:val="en-GB"/>
              </w:rPr>
            </w:pPr>
          </w:p>
        </w:tc>
        <w:tc>
          <w:tcPr>
            <w:tcW w:w="990" w:type="dxa"/>
            <w:tcBorders>
              <w:bottom w:val="single" w:sz="4" w:space="0" w:color="auto"/>
            </w:tcBorders>
            <w:shd w:val="clear" w:color="auto" w:fill="auto"/>
            <w:vAlign w:val="bottom"/>
          </w:tcPr>
          <w:p w14:paraId="345CFA6F" w14:textId="739D3F00" w:rsidR="0049094D" w:rsidRPr="007A784B" w:rsidRDefault="0049094D" w:rsidP="0049094D">
            <w:pPr>
              <w:tabs>
                <w:tab w:val="clear" w:pos="907"/>
                <w:tab w:val="left" w:pos="717"/>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03F53" w14:textId="77777777" w:rsidR="0049094D" w:rsidRPr="007A784B" w:rsidRDefault="0049094D" w:rsidP="0049094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tcPr>
          <w:p w14:paraId="1A8A4C8A" w14:textId="33A31772" w:rsidR="0049094D" w:rsidRPr="005D68A8" w:rsidRDefault="008B74EC" w:rsidP="004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lang w:val="en-GB"/>
              </w:rPr>
            </w:pPr>
            <w:r w:rsidRPr="005D68A8">
              <w:rPr>
                <w:rFonts w:ascii="Browallia New" w:hAnsi="Browallia New" w:cs="Browallia New"/>
                <w:sz w:val="28"/>
                <w:szCs w:val="28"/>
                <w:lang w:val="en-GB"/>
              </w:rPr>
              <w:t>43,63</w:t>
            </w:r>
            <w:r w:rsidR="00984233" w:rsidRPr="005D68A8">
              <w:rPr>
                <w:rFonts w:ascii="Browallia New" w:hAnsi="Browallia New" w:cs="Browallia New"/>
                <w:sz w:val="28"/>
                <w:szCs w:val="28"/>
                <w:lang w:val="en-GB"/>
              </w:rPr>
              <w:t>5</w:t>
            </w:r>
          </w:p>
        </w:tc>
        <w:tc>
          <w:tcPr>
            <w:tcW w:w="270" w:type="dxa"/>
            <w:shd w:val="clear" w:color="auto" w:fill="auto"/>
          </w:tcPr>
          <w:p w14:paraId="46A70780" w14:textId="77777777" w:rsidR="0049094D" w:rsidRPr="007A784B" w:rsidRDefault="0049094D" w:rsidP="0049094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bottom w:val="single" w:sz="4" w:space="0" w:color="auto"/>
            </w:tcBorders>
            <w:shd w:val="clear" w:color="auto" w:fill="auto"/>
          </w:tcPr>
          <w:p w14:paraId="10D78A47" w14:textId="5CD1C2B2" w:rsidR="0049094D" w:rsidRPr="007A784B" w:rsidRDefault="0049094D" w:rsidP="004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C204F2">
              <w:rPr>
                <w:rFonts w:ascii="Browallia New" w:hAnsi="Browallia New" w:cs="Browallia New"/>
                <w:sz w:val="28"/>
                <w:szCs w:val="28"/>
                <w:lang w:val="en-GB"/>
              </w:rPr>
              <w:t xml:space="preserve"> 49,06</w:t>
            </w:r>
            <w:r>
              <w:rPr>
                <w:rFonts w:ascii="Browallia New" w:hAnsi="Browallia New" w:cs="Browallia New"/>
                <w:sz w:val="28"/>
                <w:szCs w:val="28"/>
                <w:lang w:val="en-GB"/>
              </w:rPr>
              <w:t>5</w:t>
            </w:r>
            <w:r w:rsidRPr="00C204F2">
              <w:rPr>
                <w:rFonts w:ascii="Browallia New" w:hAnsi="Browallia New" w:cs="Browallia New"/>
                <w:sz w:val="28"/>
                <w:szCs w:val="28"/>
                <w:lang w:val="en-GB"/>
              </w:rPr>
              <w:t xml:space="preserve"> </w:t>
            </w:r>
          </w:p>
        </w:tc>
      </w:tr>
      <w:tr w:rsidR="0049094D" w:rsidRPr="007A784B" w14:paraId="0B4D3CC8"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387F6A6A" w14:textId="77777777" w:rsidR="0049094D" w:rsidRPr="007A784B" w:rsidRDefault="0049094D" w:rsidP="003C4895">
            <w:pPr>
              <w:tabs>
                <w:tab w:val="clear" w:pos="227"/>
              </w:tabs>
              <w:spacing w:line="240" w:lineRule="auto"/>
              <w:ind w:left="237" w:firstLine="56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0B222BC5" w14:textId="3E1C4521" w:rsidR="0049094D" w:rsidRPr="00C6441E" w:rsidRDefault="0049094D" w:rsidP="0049094D">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8F5CE14" w14:textId="77777777" w:rsidR="0049094D" w:rsidRPr="0023785C" w:rsidRDefault="0049094D" w:rsidP="0049094D">
            <w:pPr>
              <w:spacing w:line="240" w:lineRule="auto"/>
              <w:ind w:left="252"/>
              <w:jc w:val="right"/>
              <w:rPr>
                <w:rFonts w:ascii="Browallia New" w:hAnsi="Browallia New" w:cs="Browallia New"/>
                <w:sz w:val="28"/>
                <w:szCs w:val="28"/>
                <w:lang w:val="en-GB"/>
              </w:rPr>
            </w:pPr>
          </w:p>
        </w:tc>
        <w:tc>
          <w:tcPr>
            <w:tcW w:w="990" w:type="dxa"/>
            <w:tcBorders>
              <w:top w:val="single" w:sz="4" w:space="0" w:color="auto"/>
              <w:bottom w:val="single" w:sz="12" w:space="0" w:color="auto"/>
            </w:tcBorders>
            <w:shd w:val="clear" w:color="auto" w:fill="auto"/>
            <w:vAlign w:val="bottom"/>
          </w:tcPr>
          <w:p w14:paraId="48EFA0DE" w14:textId="52989788" w:rsidR="0049094D" w:rsidRPr="007A784B" w:rsidRDefault="0049094D" w:rsidP="0049094D">
            <w:pPr>
              <w:tabs>
                <w:tab w:val="clear" w:pos="907"/>
                <w:tab w:val="left" w:pos="717"/>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2BFB490E" w14:textId="77777777" w:rsidR="0049094D" w:rsidRPr="007A784B" w:rsidRDefault="0049094D" w:rsidP="0049094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622E60D8" w14:textId="17FB43AA" w:rsidR="0049094D" w:rsidRPr="005D68A8" w:rsidRDefault="002066B5" w:rsidP="004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5D68A8">
              <w:rPr>
                <w:rFonts w:ascii="Browallia New" w:hAnsi="Browallia New" w:cs="Browallia New"/>
                <w:sz w:val="28"/>
                <w:szCs w:val="28"/>
                <w:lang w:val="en-GB"/>
              </w:rPr>
              <w:t>1,</w:t>
            </w:r>
            <w:r w:rsidR="005E604D" w:rsidRPr="005D68A8">
              <w:rPr>
                <w:rFonts w:ascii="Browallia New" w:hAnsi="Browallia New" w:cs="Browallia New"/>
                <w:sz w:val="28"/>
                <w:szCs w:val="28"/>
                <w:lang w:val="en-GB"/>
              </w:rPr>
              <w:t>456,514</w:t>
            </w:r>
          </w:p>
        </w:tc>
        <w:tc>
          <w:tcPr>
            <w:tcW w:w="270" w:type="dxa"/>
            <w:shd w:val="clear" w:color="auto" w:fill="auto"/>
            <w:vAlign w:val="bottom"/>
          </w:tcPr>
          <w:p w14:paraId="2846389B" w14:textId="77777777" w:rsidR="0049094D" w:rsidRPr="007A784B" w:rsidRDefault="0049094D" w:rsidP="0049094D">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tcPr>
          <w:p w14:paraId="28F648A2" w14:textId="12421D63" w:rsidR="0049094D" w:rsidRPr="007A784B" w:rsidRDefault="0049094D" w:rsidP="0049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771769">
              <w:rPr>
                <w:rFonts w:ascii="Browallia New" w:hAnsi="Browallia New" w:cs="Browallia New"/>
                <w:sz w:val="28"/>
                <w:szCs w:val="28"/>
                <w:lang w:val="en-GB"/>
              </w:rPr>
              <w:t xml:space="preserve"> 1,663,429 </w:t>
            </w:r>
          </w:p>
        </w:tc>
      </w:tr>
      <w:tr w:rsidR="00647E52" w:rsidRPr="007A784B" w14:paraId="14879850"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2D217489" w14:textId="77777777" w:rsidR="00647E52" w:rsidRPr="007A784B" w:rsidRDefault="00647E52" w:rsidP="00647E52">
            <w:pPr>
              <w:tabs>
                <w:tab w:val="clear" w:pos="227"/>
                <w:tab w:val="clear" w:pos="454"/>
                <w:tab w:val="left" w:pos="430"/>
              </w:tabs>
              <w:spacing w:line="240" w:lineRule="auto"/>
              <w:ind w:left="250"/>
              <w:rPr>
                <w:rFonts w:ascii="Browallia New" w:hAnsi="Browallia New" w:cs="Browallia New"/>
                <w:sz w:val="28"/>
                <w:szCs w:val="28"/>
                <w:cs/>
              </w:rPr>
            </w:pPr>
          </w:p>
        </w:tc>
        <w:tc>
          <w:tcPr>
            <w:tcW w:w="990" w:type="dxa"/>
            <w:tcBorders>
              <w:top w:val="single" w:sz="12" w:space="0" w:color="auto"/>
            </w:tcBorders>
            <w:shd w:val="clear" w:color="auto" w:fill="auto"/>
            <w:vAlign w:val="bottom"/>
          </w:tcPr>
          <w:p w14:paraId="7780883A" w14:textId="77777777" w:rsidR="00647E52" w:rsidRPr="007A784B" w:rsidRDefault="00647E52" w:rsidP="00647E52">
            <w:pPr>
              <w:spacing w:line="240" w:lineRule="auto"/>
              <w:ind w:right="-10"/>
              <w:jc w:val="right"/>
              <w:rPr>
                <w:rFonts w:ascii="Browallia New" w:hAnsi="Browallia New" w:cs="Browallia New"/>
                <w:sz w:val="28"/>
                <w:szCs w:val="28"/>
                <w:lang w:val="en-GB"/>
              </w:rPr>
            </w:pPr>
          </w:p>
        </w:tc>
        <w:tc>
          <w:tcPr>
            <w:tcW w:w="270" w:type="dxa"/>
            <w:shd w:val="clear" w:color="auto" w:fill="auto"/>
          </w:tcPr>
          <w:p w14:paraId="18F71ED2" w14:textId="77777777" w:rsidR="00647E52" w:rsidRPr="007A784B" w:rsidRDefault="00647E52" w:rsidP="00647E52">
            <w:pPr>
              <w:spacing w:line="240" w:lineRule="auto"/>
              <w:ind w:left="252"/>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5B661A9B" w14:textId="77777777" w:rsidR="00647E52" w:rsidRPr="007A784B" w:rsidRDefault="00647E52" w:rsidP="00647E52">
            <w:pPr>
              <w:spacing w:line="240" w:lineRule="auto"/>
              <w:ind w:right="-10"/>
              <w:jc w:val="right"/>
              <w:rPr>
                <w:rFonts w:ascii="Browallia New" w:hAnsi="Browallia New" w:cs="Browallia New"/>
                <w:sz w:val="28"/>
                <w:szCs w:val="28"/>
                <w:lang w:val="en-GB"/>
              </w:rPr>
            </w:pPr>
          </w:p>
        </w:tc>
        <w:tc>
          <w:tcPr>
            <w:tcW w:w="270" w:type="dxa"/>
            <w:shd w:val="clear" w:color="auto" w:fill="auto"/>
          </w:tcPr>
          <w:p w14:paraId="77178E9D"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DC702DC" w14:textId="77777777" w:rsidR="00647E52" w:rsidRPr="00E043A7" w:rsidRDefault="00647E52" w:rsidP="006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70" w:type="dxa"/>
            <w:shd w:val="clear" w:color="auto" w:fill="auto"/>
            <w:vAlign w:val="bottom"/>
          </w:tcPr>
          <w:p w14:paraId="36C5AC6E"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5874D120" w14:textId="77777777" w:rsidR="00647E52" w:rsidRPr="007A784B" w:rsidRDefault="00647E52" w:rsidP="006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647E52" w:rsidRPr="007A784B" w14:paraId="403971C9" w14:textId="127A274B" w:rsidTr="00C07995">
        <w:tblPrEx>
          <w:tblCellMar>
            <w:left w:w="46" w:type="dxa"/>
            <w:right w:w="46" w:type="dxa"/>
          </w:tblCellMar>
          <w:tblLook w:val="0000" w:firstRow="0" w:lastRow="0" w:firstColumn="0" w:lastColumn="0" w:noHBand="0" w:noVBand="0"/>
        </w:tblPrEx>
        <w:trPr>
          <w:cantSplit/>
        </w:trPr>
        <w:tc>
          <w:tcPr>
            <w:tcW w:w="6390" w:type="dxa"/>
            <w:gridSpan w:val="4"/>
            <w:shd w:val="clear" w:color="auto" w:fill="auto"/>
          </w:tcPr>
          <w:p w14:paraId="30EAE6D1" w14:textId="4A293775" w:rsidR="00647E52" w:rsidRPr="007A784B" w:rsidRDefault="00647E52" w:rsidP="005A4BAA">
            <w:pPr>
              <w:tabs>
                <w:tab w:val="clear" w:pos="3742"/>
              </w:tabs>
              <w:spacing w:line="240" w:lineRule="auto"/>
              <w:ind w:left="250" w:right="-138" w:hanging="84"/>
              <w:rPr>
                <w:rFonts w:ascii="Browallia New" w:hAnsi="Browallia New" w:cs="Browallia New"/>
                <w:sz w:val="28"/>
                <w:szCs w:val="28"/>
              </w:rPr>
            </w:pPr>
            <w:r w:rsidRPr="007A784B">
              <w:rPr>
                <w:rFonts w:ascii="Browallia New" w:hAnsi="Browallia New" w:cs="Browallia New"/>
                <w:b/>
                <w:bCs/>
                <w:sz w:val="28"/>
                <w:szCs w:val="28"/>
                <w:cs/>
              </w:rPr>
              <w:t>เจ้าหนี้การค้าและค่าใช้จ่ายค้างจ่าย</w:t>
            </w:r>
            <w:r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w:t>
            </w:r>
            <w:r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บุคคลและบริษัทที่เกี่ยวข้อง</w:t>
            </w:r>
            <w:r w:rsidRPr="00F46B29">
              <w:rPr>
                <w:rFonts w:ascii="Browallia New" w:hAnsi="Browallia New" w:cs="Browallia New"/>
                <w:sz w:val="28"/>
                <w:szCs w:val="28"/>
              </w:rPr>
              <w:t xml:space="preserve"> </w:t>
            </w:r>
          </w:p>
        </w:tc>
        <w:tc>
          <w:tcPr>
            <w:tcW w:w="270" w:type="dxa"/>
            <w:shd w:val="clear" w:color="auto" w:fill="auto"/>
            <w:vAlign w:val="bottom"/>
          </w:tcPr>
          <w:p w14:paraId="3EA5AAC8"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74957FBD" w14:textId="77777777" w:rsidR="00647E52" w:rsidRPr="00E043A7" w:rsidRDefault="00647E52" w:rsidP="006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265261A2" w14:textId="77777777" w:rsidR="00647E52" w:rsidRPr="007A784B" w:rsidRDefault="00647E52" w:rsidP="00647E5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17853F3" w14:textId="77777777" w:rsidR="00647E52" w:rsidRPr="007A784B" w:rsidRDefault="00647E52" w:rsidP="006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672962" w:rsidRPr="007A784B" w14:paraId="64CBB5BD"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76CF040F" w14:textId="77777777" w:rsidR="00672962" w:rsidRPr="0028463A" w:rsidRDefault="00672962" w:rsidP="003C4895">
            <w:pPr>
              <w:tabs>
                <w:tab w:val="clear" w:pos="227"/>
              </w:tabs>
              <w:spacing w:line="240" w:lineRule="auto"/>
              <w:ind w:firstLine="379"/>
              <w:rPr>
                <w:rFonts w:ascii="Browallia New" w:hAnsi="Browallia New" w:cs="Browallia New"/>
                <w:sz w:val="28"/>
                <w:szCs w:val="28"/>
              </w:rPr>
            </w:pPr>
            <w:r w:rsidRPr="007A784B">
              <w:rPr>
                <w:rFonts w:ascii="Browallia New" w:hAnsi="Browallia New" w:cs="Browallia New"/>
                <w:sz w:val="28"/>
                <w:szCs w:val="28"/>
                <w:cs/>
              </w:rPr>
              <w:t>บริษัทย่อย</w:t>
            </w:r>
          </w:p>
        </w:tc>
        <w:tc>
          <w:tcPr>
            <w:tcW w:w="990" w:type="dxa"/>
            <w:shd w:val="clear" w:color="auto" w:fill="auto"/>
            <w:vAlign w:val="bottom"/>
          </w:tcPr>
          <w:p w14:paraId="7EDB9DB2" w14:textId="497B36AC" w:rsidR="00672962" w:rsidRPr="00C6441E" w:rsidRDefault="00672962" w:rsidP="00672962">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A3DA562" w14:textId="77777777" w:rsidR="00672962" w:rsidRPr="007A784B" w:rsidRDefault="00672962" w:rsidP="00672962">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39FE73D9" w14:textId="517319FB" w:rsidR="00672962" w:rsidRPr="007A784B" w:rsidRDefault="00672962" w:rsidP="00672962">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AF1E1A" w14:textId="77777777" w:rsidR="00672962" w:rsidRPr="007A784B"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6622B637" w14:textId="79BC40BE" w:rsidR="00672962" w:rsidRPr="00E043A7" w:rsidRDefault="009A79F1" w:rsidP="0067296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sidRPr="00E043A7">
              <w:rPr>
                <w:rFonts w:ascii="Browallia New" w:hAnsi="Browallia New" w:cs="Browallia New"/>
                <w:sz w:val="28"/>
                <w:szCs w:val="28"/>
              </w:rPr>
              <w:t>39</w:t>
            </w:r>
            <w:r w:rsidR="00DD0966">
              <w:rPr>
                <w:rFonts w:ascii="Browallia New" w:hAnsi="Browallia New" w:cs="Browallia New"/>
                <w:sz w:val="28"/>
                <w:szCs w:val="28"/>
              </w:rPr>
              <w:t>5</w:t>
            </w:r>
          </w:p>
        </w:tc>
        <w:tc>
          <w:tcPr>
            <w:tcW w:w="270" w:type="dxa"/>
            <w:shd w:val="clear" w:color="auto" w:fill="auto"/>
          </w:tcPr>
          <w:p w14:paraId="5CB5560A" w14:textId="77777777" w:rsidR="00672962" w:rsidRPr="007A784B"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3B2935A" w14:textId="71198E68" w:rsidR="00672962" w:rsidRPr="007A784B"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232</w:t>
            </w:r>
          </w:p>
        </w:tc>
      </w:tr>
      <w:tr w:rsidR="00672962" w:rsidRPr="007A784B" w14:paraId="495F524A"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76080FE3" w14:textId="77777777" w:rsidR="00672962" w:rsidRPr="007A784B" w:rsidRDefault="00672962" w:rsidP="003C4895">
            <w:pPr>
              <w:tabs>
                <w:tab w:val="clear" w:pos="227"/>
              </w:tabs>
              <w:spacing w:line="240" w:lineRule="auto"/>
              <w:ind w:firstLine="379"/>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2E567DD0" w14:textId="16ED33C3" w:rsidR="00672962" w:rsidRPr="00C6441E" w:rsidRDefault="00672962" w:rsidP="00672962">
            <w:pPr>
              <w:tabs>
                <w:tab w:val="clear" w:pos="680"/>
                <w:tab w:val="clear" w:pos="907"/>
                <w:tab w:val="left" w:pos="696"/>
              </w:tabs>
              <w:spacing w:line="240" w:lineRule="auto"/>
              <w:ind w:right="5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7256243" w14:textId="77777777" w:rsidR="00672962" w:rsidRPr="007A784B" w:rsidRDefault="00672962" w:rsidP="00672962">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00378C0B" w14:textId="4FB3130E" w:rsidR="00672962" w:rsidRPr="007A784B" w:rsidRDefault="00672962" w:rsidP="00672962">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44474" w14:textId="77777777" w:rsidR="00672962" w:rsidRPr="007A784B"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34C31AC4" w14:textId="72B9853E" w:rsidR="00672962" w:rsidRPr="00E043A7" w:rsidRDefault="009A79F1"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rPr>
              <w:t>11</w:t>
            </w:r>
            <w:r w:rsidR="00D668E2">
              <w:rPr>
                <w:rFonts w:ascii="Browallia New" w:hAnsi="Browallia New" w:cs="Browallia New"/>
                <w:sz w:val="28"/>
                <w:szCs w:val="28"/>
              </w:rPr>
              <w:t>6</w:t>
            </w:r>
          </w:p>
        </w:tc>
        <w:tc>
          <w:tcPr>
            <w:tcW w:w="270" w:type="dxa"/>
            <w:shd w:val="clear" w:color="auto" w:fill="auto"/>
          </w:tcPr>
          <w:p w14:paraId="3BE6A666" w14:textId="77777777" w:rsidR="00672962" w:rsidRPr="007A784B"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A8A5EB0" w14:textId="476197A5" w:rsidR="00672962" w:rsidRPr="007A784B"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71769">
              <w:rPr>
                <w:rFonts w:ascii="Browallia New" w:hAnsi="Browallia New" w:cs="Browallia New"/>
                <w:sz w:val="28"/>
                <w:szCs w:val="28"/>
              </w:rPr>
              <w:t>1</w:t>
            </w:r>
            <w:r>
              <w:rPr>
                <w:rFonts w:ascii="Browallia New" w:hAnsi="Browallia New" w:cs="Browallia New"/>
                <w:sz w:val="28"/>
                <w:szCs w:val="28"/>
              </w:rPr>
              <w:t>17</w:t>
            </w:r>
          </w:p>
        </w:tc>
      </w:tr>
      <w:tr w:rsidR="001E0FC8" w:rsidRPr="007A784B" w14:paraId="2DCF7B45" w14:textId="77777777">
        <w:tblPrEx>
          <w:tblCellMar>
            <w:left w:w="46" w:type="dxa"/>
            <w:right w:w="46" w:type="dxa"/>
          </w:tblCellMar>
          <w:tblLook w:val="0000" w:firstRow="0" w:lastRow="0" w:firstColumn="0" w:lastColumn="0" w:noHBand="0" w:noVBand="0"/>
        </w:tblPrEx>
        <w:trPr>
          <w:cantSplit/>
          <w:trHeight w:val="222"/>
        </w:trPr>
        <w:tc>
          <w:tcPr>
            <w:tcW w:w="4140" w:type="dxa"/>
            <w:shd w:val="clear" w:color="auto" w:fill="auto"/>
          </w:tcPr>
          <w:p w14:paraId="68E4BE3E" w14:textId="77777777" w:rsidR="001E0FC8" w:rsidRPr="007A784B" w:rsidRDefault="001E0FC8" w:rsidP="003C4895">
            <w:pPr>
              <w:tabs>
                <w:tab w:val="clear" w:pos="227"/>
              </w:tabs>
              <w:spacing w:line="240" w:lineRule="auto"/>
              <w:ind w:firstLine="379"/>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shd w:val="clear" w:color="auto" w:fill="auto"/>
          </w:tcPr>
          <w:p w14:paraId="2A6336CD" w14:textId="25D464DA" w:rsidR="001E0FC8" w:rsidRPr="00970AD4" w:rsidRDefault="001E0FC8" w:rsidP="001E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970AD4">
              <w:rPr>
                <w:rFonts w:ascii="Browallia New" w:hAnsi="Browallia New" w:cs="Browallia New"/>
                <w:sz w:val="28"/>
                <w:szCs w:val="28"/>
              </w:rPr>
              <w:t>53,433</w:t>
            </w:r>
          </w:p>
        </w:tc>
        <w:tc>
          <w:tcPr>
            <w:tcW w:w="270" w:type="dxa"/>
            <w:shd w:val="clear" w:color="auto" w:fill="auto"/>
          </w:tcPr>
          <w:p w14:paraId="3B3A2DFD" w14:textId="77777777" w:rsidR="001E0FC8" w:rsidRPr="007A784B" w:rsidRDefault="001E0FC8" w:rsidP="001E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vAlign w:val="bottom"/>
          </w:tcPr>
          <w:p w14:paraId="420322BE" w14:textId="4BACAC9D" w:rsidR="001E0FC8" w:rsidRPr="007A784B" w:rsidRDefault="001E0FC8" w:rsidP="001E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B87FCA">
              <w:rPr>
                <w:rFonts w:ascii="Browallia New" w:hAnsi="Browallia New" w:cs="Browallia New"/>
                <w:sz w:val="28"/>
                <w:szCs w:val="28"/>
              </w:rPr>
              <w:t>1,097</w:t>
            </w:r>
          </w:p>
        </w:tc>
        <w:tc>
          <w:tcPr>
            <w:tcW w:w="270" w:type="dxa"/>
            <w:shd w:val="clear" w:color="auto" w:fill="auto"/>
          </w:tcPr>
          <w:p w14:paraId="0D58B914" w14:textId="77777777" w:rsidR="001E0FC8" w:rsidRPr="007A784B" w:rsidRDefault="001E0FC8" w:rsidP="001E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1FC0F6E1" w14:textId="72944D0A" w:rsidR="001E0FC8" w:rsidRPr="00E043A7" w:rsidRDefault="001E0FC8" w:rsidP="001E0FC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17</w:t>
            </w:r>
            <w:r w:rsidR="00C16F34" w:rsidRPr="00C16F34">
              <w:rPr>
                <w:rFonts w:ascii="Browallia New" w:hAnsi="Browallia New" w:cs="Browallia New"/>
                <w:sz w:val="28"/>
                <w:szCs w:val="28"/>
              </w:rPr>
              <w:t>3</w:t>
            </w:r>
          </w:p>
        </w:tc>
        <w:tc>
          <w:tcPr>
            <w:tcW w:w="270" w:type="dxa"/>
            <w:shd w:val="clear" w:color="auto" w:fill="auto"/>
          </w:tcPr>
          <w:p w14:paraId="48CBDB92" w14:textId="77777777" w:rsidR="001E0FC8" w:rsidRPr="007A784B" w:rsidRDefault="001E0FC8" w:rsidP="001E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4FB354F8" w14:textId="1850E23F" w:rsidR="001E0FC8" w:rsidRPr="007A784B" w:rsidRDefault="001E0FC8" w:rsidP="001E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71769">
              <w:rPr>
                <w:rFonts w:ascii="Browallia New" w:hAnsi="Browallia New" w:cs="Browallia New"/>
                <w:sz w:val="28"/>
                <w:szCs w:val="28"/>
              </w:rPr>
              <w:t>295</w:t>
            </w:r>
          </w:p>
        </w:tc>
      </w:tr>
      <w:tr w:rsidR="001E0FC8" w:rsidRPr="00C15708" w14:paraId="0463228E" w14:textId="77777777">
        <w:tblPrEx>
          <w:tblCellMar>
            <w:left w:w="46" w:type="dxa"/>
            <w:right w:w="46" w:type="dxa"/>
          </w:tblCellMar>
          <w:tblLook w:val="0000" w:firstRow="0" w:lastRow="0" w:firstColumn="0" w:lastColumn="0" w:noHBand="0" w:noVBand="0"/>
        </w:tblPrEx>
        <w:trPr>
          <w:cantSplit/>
        </w:trPr>
        <w:tc>
          <w:tcPr>
            <w:tcW w:w="4140" w:type="dxa"/>
            <w:shd w:val="clear" w:color="auto" w:fill="auto"/>
          </w:tcPr>
          <w:p w14:paraId="0BB8E35B" w14:textId="77777777" w:rsidR="001E0FC8" w:rsidRPr="007A784B" w:rsidRDefault="001E0FC8" w:rsidP="003C4895">
            <w:pPr>
              <w:tabs>
                <w:tab w:val="clear" w:pos="227"/>
              </w:tabs>
              <w:spacing w:line="240" w:lineRule="auto"/>
              <w:ind w:left="237" w:firstLine="56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4EF6D301" w14:textId="602DC10E" w:rsidR="001E0FC8" w:rsidRPr="00970AD4" w:rsidRDefault="001E0FC8" w:rsidP="001E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970AD4">
              <w:rPr>
                <w:rFonts w:ascii="Browallia New" w:hAnsi="Browallia New" w:cs="Browallia New"/>
                <w:sz w:val="28"/>
                <w:szCs w:val="28"/>
              </w:rPr>
              <w:t>53,433</w:t>
            </w:r>
          </w:p>
        </w:tc>
        <w:tc>
          <w:tcPr>
            <w:tcW w:w="270" w:type="dxa"/>
            <w:shd w:val="clear" w:color="auto" w:fill="auto"/>
            <w:vAlign w:val="bottom"/>
          </w:tcPr>
          <w:p w14:paraId="6E09A900" w14:textId="77777777" w:rsidR="001E0FC8" w:rsidRPr="007A784B" w:rsidRDefault="001E0FC8" w:rsidP="001E0FC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03A54476" w14:textId="29E1900D" w:rsidR="001E0FC8" w:rsidRPr="007A784B" w:rsidRDefault="001E0FC8" w:rsidP="001E0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B87FCA">
              <w:rPr>
                <w:rFonts w:ascii="Browallia New" w:hAnsi="Browallia New" w:cs="Browallia New"/>
                <w:sz w:val="28"/>
                <w:szCs w:val="28"/>
              </w:rPr>
              <w:t>1,097</w:t>
            </w:r>
          </w:p>
        </w:tc>
        <w:tc>
          <w:tcPr>
            <w:tcW w:w="270" w:type="dxa"/>
            <w:shd w:val="clear" w:color="auto" w:fill="auto"/>
            <w:vAlign w:val="bottom"/>
          </w:tcPr>
          <w:p w14:paraId="7640263A" w14:textId="77777777" w:rsidR="001E0FC8" w:rsidRPr="007A784B" w:rsidRDefault="001E0FC8" w:rsidP="001E0FC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vAlign w:val="bottom"/>
          </w:tcPr>
          <w:p w14:paraId="1607643A" w14:textId="0E8A9EEA" w:rsidR="001E0FC8" w:rsidRPr="00771769" w:rsidRDefault="001E0FC8" w:rsidP="001E0FC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684</w:t>
            </w:r>
          </w:p>
        </w:tc>
        <w:tc>
          <w:tcPr>
            <w:tcW w:w="270" w:type="dxa"/>
            <w:shd w:val="clear" w:color="auto" w:fill="auto"/>
            <w:vAlign w:val="bottom"/>
          </w:tcPr>
          <w:p w14:paraId="349CC0F0" w14:textId="77777777" w:rsidR="001E0FC8" w:rsidRPr="007A784B" w:rsidRDefault="001E0FC8" w:rsidP="001E0FC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7CA2960B" w14:textId="3B01534E" w:rsidR="001E0FC8" w:rsidRPr="00C15708" w:rsidRDefault="001E0FC8" w:rsidP="001E0FC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71769">
              <w:rPr>
                <w:rFonts w:ascii="Browallia New" w:hAnsi="Browallia New" w:cs="Browallia New"/>
                <w:sz w:val="28"/>
                <w:szCs w:val="28"/>
              </w:rPr>
              <w:t>644</w:t>
            </w:r>
          </w:p>
        </w:tc>
      </w:tr>
      <w:tr w:rsidR="00647E52" w:rsidRPr="00C15708" w14:paraId="3EDD73F8"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6A314D1E" w14:textId="77777777" w:rsidR="00647E52" w:rsidRPr="00C15708" w:rsidRDefault="00647E52" w:rsidP="00647E52">
            <w:pPr>
              <w:tabs>
                <w:tab w:val="clear" w:pos="227"/>
              </w:tabs>
              <w:spacing w:line="240" w:lineRule="auto"/>
              <w:ind w:left="248" w:hanging="270"/>
              <w:rPr>
                <w:rFonts w:ascii="Browallia New" w:hAnsi="Browallia New" w:cs="Browallia New"/>
                <w:b/>
                <w:bCs/>
                <w:sz w:val="28"/>
                <w:szCs w:val="28"/>
                <w:cs/>
              </w:rPr>
            </w:pPr>
          </w:p>
        </w:tc>
        <w:tc>
          <w:tcPr>
            <w:tcW w:w="990" w:type="dxa"/>
            <w:tcBorders>
              <w:top w:val="single" w:sz="12" w:space="0" w:color="auto"/>
            </w:tcBorders>
            <w:shd w:val="clear" w:color="auto" w:fill="auto"/>
          </w:tcPr>
          <w:p w14:paraId="00686632" w14:textId="77777777" w:rsidR="00647E52" w:rsidRPr="00C15708"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0254E07" w14:textId="77777777" w:rsidR="00647E52" w:rsidRPr="00C15708"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tcPr>
          <w:p w14:paraId="722F2F6B" w14:textId="77777777" w:rsidR="00647E52" w:rsidRPr="00C15708"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73B1209" w14:textId="77777777" w:rsidR="00647E52" w:rsidRPr="00C15708"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02FA7FA" w14:textId="77777777" w:rsidR="00647E52" w:rsidRPr="00302583"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F4C1150" w14:textId="77777777" w:rsidR="00647E52" w:rsidRPr="00C15708"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34410EB1" w14:textId="77777777" w:rsidR="00647E52" w:rsidRPr="00C15708"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47E52" w:rsidRPr="00C15708" w14:paraId="47304D06" w14:textId="77777777" w:rsidTr="00C07995">
        <w:tblPrEx>
          <w:tblCellMar>
            <w:left w:w="46" w:type="dxa"/>
            <w:right w:w="46" w:type="dxa"/>
          </w:tblCellMar>
          <w:tblLook w:val="0000" w:firstRow="0" w:lastRow="0" w:firstColumn="0" w:lastColumn="0" w:noHBand="0" w:noVBand="0"/>
        </w:tblPrEx>
        <w:trPr>
          <w:cantSplit/>
        </w:trPr>
        <w:tc>
          <w:tcPr>
            <w:tcW w:w="6390" w:type="dxa"/>
            <w:gridSpan w:val="4"/>
            <w:shd w:val="clear" w:color="auto" w:fill="auto"/>
          </w:tcPr>
          <w:p w14:paraId="3534B2A0" w14:textId="76A988AD" w:rsidR="00647E52" w:rsidRPr="00C15708" w:rsidRDefault="00647E52" w:rsidP="00D1109E">
            <w:pPr>
              <w:tabs>
                <w:tab w:val="clear" w:pos="3742"/>
              </w:tabs>
              <w:spacing w:line="240" w:lineRule="auto"/>
              <w:ind w:left="250" w:right="-138" w:hanging="84"/>
              <w:rPr>
                <w:rFonts w:ascii="Browallia New" w:hAnsi="Browallia New" w:cs="Browallia New"/>
                <w:b/>
                <w:bCs/>
                <w:sz w:val="28"/>
                <w:szCs w:val="28"/>
              </w:rPr>
            </w:pPr>
            <w:r w:rsidRPr="00C15708">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F46B29">
              <w:rPr>
                <w:rFonts w:ascii="Browallia New" w:hAnsi="Browallia New" w:cs="Browallia New"/>
                <w:b/>
                <w:bCs/>
                <w:sz w:val="28"/>
                <w:szCs w:val="28"/>
              </w:rPr>
              <w:t xml:space="preserve">  </w:t>
            </w:r>
          </w:p>
        </w:tc>
        <w:tc>
          <w:tcPr>
            <w:tcW w:w="270" w:type="dxa"/>
            <w:shd w:val="clear" w:color="auto" w:fill="auto"/>
          </w:tcPr>
          <w:p w14:paraId="41B57593" w14:textId="77777777" w:rsidR="00647E52" w:rsidRPr="00C15708" w:rsidRDefault="00647E52" w:rsidP="00647E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696C4CE2" w14:textId="77777777" w:rsidR="00647E52" w:rsidRPr="00302583" w:rsidRDefault="00647E52" w:rsidP="00647E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ACE7B0D" w14:textId="77777777" w:rsidR="00647E52" w:rsidRPr="00C15708" w:rsidRDefault="00647E52" w:rsidP="00647E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5E5392B7" w14:textId="77777777" w:rsidR="00647E52" w:rsidRPr="00C15708" w:rsidRDefault="00647E52" w:rsidP="00647E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47E52" w:rsidRPr="00C15708" w14:paraId="73923F71"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2307B127" w14:textId="77777777" w:rsidR="00647E52" w:rsidRPr="00CD446E" w:rsidRDefault="00647E52" w:rsidP="003C4895">
            <w:pPr>
              <w:tabs>
                <w:tab w:val="clear" w:pos="227"/>
              </w:tabs>
              <w:spacing w:line="240" w:lineRule="auto"/>
              <w:ind w:firstLine="379"/>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990" w:type="dxa"/>
            <w:shd w:val="clear" w:color="auto" w:fill="auto"/>
            <w:vAlign w:val="bottom"/>
          </w:tcPr>
          <w:p w14:paraId="7923F410" w14:textId="77777777" w:rsidR="00647E52" w:rsidRPr="00C15708"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73571447" w14:textId="77777777" w:rsidR="00647E52" w:rsidRPr="00C15708"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6EB1DB68" w14:textId="77777777" w:rsidR="00647E52" w:rsidRPr="00C15708"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383B091C" w14:textId="77777777" w:rsidR="00647E52" w:rsidRPr="00C15708"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BD95967" w14:textId="77777777" w:rsidR="00647E52" w:rsidRPr="00302583"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C47A346" w14:textId="77777777" w:rsidR="00647E52" w:rsidRPr="00C15708"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134FB2FD" w14:textId="77777777" w:rsidR="00647E52" w:rsidRPr="00C15708"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672962" w:rsidRPr="00AB4996" w14:paraId="3C9FDF16" w14:textId="77777777">
        <w:tblPrEx>
          <w:tblCellMar>
            <w:left w:w="46" w:type="dxa"/>
            <w:right w:w="46" w:type="dxa"/>
          </w:tblCellMar>
          <w:tblLook w:val="0000" w:firstRow="0" w:lastRow="0" w:firstColumn="0" w:lastColumn="0" w:noHBand="0" w:noVBand="0"/>
        </w:tblPrEx>
        <w:trPr>
          <w:cantSplit/>
        </w:trPr>
        <w:tc>
          <w:tcPr>
            <w:tcW w:w="4140" w:type="dxa"/>
            <w:shd w:val="clear" w:color="auto" w:fill="auto"/>
          </w:tcPr>
          <w:p w14:paraId="4C98C058" w14:textId="77777777" w:rsidR="00672962" w:rsidRPr="00C15708" w:rsidRDefault="00672962" w:rsidP="003C4895">
            <w:pPr>
              <w:tabs>
                <w:tab w:val="clear" w:pos="227"/>
              </w:tabs>
              <w:spacing w:line="240" w:lineRule="auto"/>
              <w:ind w:left="237" w:firstLine="56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vAlign w:val="bottom"/>
          </w:tcPr>
          <w:p w14:paraId="1B17D832" w14:textId="02FE9683" w:rsidR="00672962" w:rsidRPr="00513331" w:rsidRDefault="00672962" w:rsidP="00672962">
            <w:pPr>
              <w:tabs>
                <w:tab w:val="clear" w:pos="680"/>
                <w:tab w:val="clear" w:pos="907"/>
                <w:tab w:val="left" w:pos="696"/>
              </w:tabs>
              <w:spacing w:line="240" w:lineRule="auto"/>
              <w:ind w:right="56"/>
              <w:jc w:val="right"/>
              <w:rPr>
                <w:rFonts w:ascii="Browallia New" w:hAnsi="Browallia New" w:cs="Browallia New"/>
                <w:sz w:val="28"/>
                <w:szCs w:val="28"/>
                <w:lang w:val="en-GB"/>
              </w:rPr>
            </w:pPr>
            <w:r w:rsidRPr="00513331">
              <w:rPr>
                <w:rFonts w:ascii="Browallia New" w:hAnsi="Browallia New" w:cs="Browallia New"/>
                <w:sz w:val="28"/>
                <w:szCs w:val="28"/>
                <w:lang w:val="en-GB"/>
              </w:rPr>
              <w:t xml:space="preserve">    -</w:t>
            </w:r>
          </w:p>
        </w:tc>
        <w:tc>
          <w:tcPr>
            <w:tcW w:w="270" w:type="dxa"/>
            <w:shd w:val="clear" w:color="auto" w:fill="auto"/>
          </w:tcPr>
          <w:p w14:paraId="7CCDC309" w14:textId="77777777" w:rsidR="00672962" w:rsidRPr="00AB4996" w:rsidRDefault="00672962" w:rsidP="00672962">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7CC03E68" w14:textId="4F894286" w:rsidR="00672962" w:rsidRPr="00AB4996" w:rsidRDefault="00672962" w:rsidP="00672962">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270BA5" w14:textId="77777777" w:rsidR="00672962" w:rsidRPr="00AB4996"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52F6C07C" w14:textId="4B287097" w:rsidR="00672962" w:rsidRPr="00E043A7" w:rsidRDefault="00676554"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E043A7">
              <w:rPr>
                <w:rFonts w:ascii="Browallia New" w:hAnsi="Browallia New" w:cs="Browallia New"/>
                <w:sz w:val="28"/>
                <w:szCs w:val="28"/>
                <w:lang w:val="en-GB"/>
              </w:rPr>
              <w:t xml:space="preserve"> 556,200 </w:t>
            </w:r>
          </w:p>
        </w:tc>
        <w:tc>
          <w:tcPr>
            <w:tcW w:w="270" w:type="dxa"/>
            <w:shd w:val="clear" w:color="auto" w:fill="auto"/>
          </w:tcPr>
          <w:p w14:paraId="5F434583" w14:textId="77777777" w:rsidR="00672962" w:rsidRPr="00AB4996"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32CEA515" w14:textId="60B8FEAD" w:rsidR="00672962" w:rsidRPr="00AB4996"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01A1C">
              <w:rPr>
                <w:rFonts w:ascii="Browallia New" w:hAnsi="Browallia New" w:cs="Browallia New"/>
                <w:sz w:val="28"/>
                <w:szCs w:val="28"/>
                <w:lang w:val="en-GB"/>
              </w:rPr>
              <w:t>723,780</w:t>
            </w:r>
          </w:p>
        </w:tc>
      </w:tr>
      <w:tr w:rsidR="00672962" w:rsidRPr="00AB4996" w14:paraId="6565AD68" w14:textId="77777777">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5C3E1B45" w14:textId="77777777" w:rsidR="00672962" w:rsidRPr="00C15708" w:rsidRDefault="00672962" w:rsidP="003C4895">
            <w:pPr>
              <w:tabs>
                <w:tab w:val="clear" w:pos="227"/>
              </w:tabs>
              <w:spacing w:line="240" w:lineRule="auto"/>
              <w:ind w:left="237" w:firstLine="56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vAlign w:val="bottom"/>
          </w:tcPr>
          <w:p w14:paraId="55A8FC75" w14:textId="7BE0C2CE" w:rsidR="00672962" w:rsidRPr="00513331" w:rsidRDefault="00672962" w:rsidP="00672962">
            <w:pPr>
              <w:tabs>
                <w:tab w:val="clear" w:pos="680"/>
                <w:tab w:val="clear" w:pos="907"/>
                <w:tab w:val="left" w:pos="696"/>
              </w:tabs>
              <w:spacing w:line="240" w:lineRule="auto"/>
              <w:ind w:right="56"/>
              <w:jc w:val="right"/>
              <w:rPr>
                <w:rFonts w:ascii="Browallia New" w:hAnsi="Browallia New" w:cs="Browallia New"/>
                <w:sz w:val="28"/>
                <w:szCs w:val="28"/>
                <w:lang w:val="en-GB"/>
              </w:rPr>
            </w:pPr>
            <w:r w:rsidRPr="00513331">
              <w:rPr>
                <w:rFonts w:ascii="Browallia New" w:hAnsi="Browallia New" w:cs="Browallia New"/>
                <w:sz w:val="28"/>
                <w:szCs w:val="28"/>
                <w:lang w:val="en-GB"/>
              </w:rPr>
              <w:t xml:space="preserve">    -</w:t>
            </w:r>
          </w:p>
        </w:tc>
        <w:tc>
          <w:tcPr>
            <w:tcW w:w="270" w:type="dxa"/>
            <w:shd w:val="clear" w:color="auto" w:fill="auto"/>
          </w:tcPr>
          <w:p w14:paraId="4EE9FEE7" w14:textId="77777777" w:rsidR="00672962" w:rsidRPr="00AB4996" w:rsidRDefault="00672962" w:rsidP="00672962">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01E4BB10" w14:textId="41DC3CCC" w:rsidR="00672962" w:rsidRPr="00AB4996" w:rsidRDefault="00672962" w:rsidP="00672962">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EE911CE" w14:textId="77777777" w:rsidR="00672962" w:rsidRPr="00AB4996"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0E5CE023" w14:textId="69741CC1" w:rsidR="00672962" w:rsidRPr="00E043A7" w:rsidRDefault="00676554"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E043A7">
              <w:rPr>
                <w:rFonts w:ascii="Browallia New" w:hAnsi="Browallia New" w:cs="Browallia New"/>
                <w:sz w:val="28"/>
                <w:szCs w:val="28"/>
                <w:lang w:val="en-GB"/>
              </w:rPr>
              <w:t xml:space="preserve"> 6,447 </w:t>
            </w:r>
          </w:p>
        </w:tc>
        <w:tc>
          <w:tcPr>
            <w:tcW w:w="270" w:type="dxa"/>
            <w:shd w:val="clear" w:color="auto" w:fill="auto"/>
          </w:tcPr>
          <w:p w14:paraId="1C0F5018" w14:textId="77777777" w:rsidR="00672962" w:rsidRPr="00AB4996"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vAlign w:val="bottom"/>
          </w:tcPr>
          <w:p w14:paraId="12807719" w14:textId="7E32B565" w:rsidR="00672962" w:rsidRPr="00AB4996" w:rsidRDefault="00672962" w:rsidP="0067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201A1C">
              <w:rPr>
                <w:rFonts w:ascii="Browallia New" w:hAnsi="Browallia New" w:cs="Browallia New"/>
                <w:sz w:val="28"/>
                <w:szCs w:val="28"/>
              </w:rPr>
              <w:t>8,915</w:t>
            </w:r>
          </w:p>
        </w:tc>
      </w:tr>
      <w:tr w:rsidR="00647E52" w:rsidRPr="00AB4996" w14:paraId="56EBBFBB"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08BA58E2" w14:textId="77777777" w:rsidR="00647E52" w:rsidRPr="00C15708" w:rsidRDefault="00647E52" w:rsidP="00647E52">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FF0915E" w14:textId="77777777" w:rsidR="00647E52" w:rsidRPr="00DF5BFB"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70" w:type="dxa"/>
            <w:shd w:val="clear" w:color="auto" w:fill="auto"/>
          </w:tcPr>
          <w:p w14:paraId="7B05B6FC"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549DADC"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D5DE066"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35765E8E" w14:textId="77777777" w:rsidR="00647E52" w:rsidRPr="00201A1C"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163B97"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04F8C6B5"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47E52" w:rsidRPr="00AB4996" w14:paraId="30377438"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2D2748B2" w14:textId="2FFFC776" w:rsidR="00647E52" w:rsidRPr="00CD446E" w:rsidRDefault="00647E52" w:rsidP="003C4895">
            <w:pPr>
              <w:tabs>
                <w:tab w:val="clear" w:pos="227"/>
              </w:tabs>
              <w:spacing w:line="240" w:lineRule="auto"/>
              <w:ind w:firstLine="379"/>
              <w:rPr>
                <w:rFonts w:ascii="Browallia New" w:hAnsi="Browallia New" w:cs="Browallia New"/>
                <w:sz w:val="28"/>
                <w:szCs w:val="28"/>
                <w:cs/>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990" w:type="dxa"/>
            <w:shd w:val="clear" w:color="auto" w:fill="auto"/>
          </w:tcPr>
          <w:p w14:paraId="571C8D62" w14:textId="77777777" w:rsidR="00647E52" w:rsidRPr="00DF5BFB"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yellow"/>
              </w:rPr>
            </w:pPr>
          </w:p>
        </w:tc>
        <w:tc>
          <w:tcPr>
            <w:tcW w:w="270" w:type="dxa"/>
            <w:shd w:val="clear" w:color="auto" w:fill="auto"/>
          </w:tcPr>
          <w:p w14:paraId="7D68D5B2"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39DAF97D"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0A1F293"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7FE3B3C9" w14:textId="77777777" w:rsidR="00647E52" w:rsidRPr="00201A1C"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D7523AC"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71E66ED9"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951128" w:rsidRPr="00AB4996" w14:paraId="32F0BD9B" w14:textId="77777777" w:rsidTr="000F1391">
        <w:tblPrEx>
          <w:tblCellMar>
            <w:left w:w="46" w:type="dxa"/>
            <w:right w:w="46" w:type="dxa"/>
          </w:tblCellMar>
          <w:tblLook w:val="0000" w:firstRow="0" w:lastRow="0" w:firstColumn="0" w:lastColumn="0" w:noHBand="0" w:noVBand="0"/>
        </w:tblPrEx>
        <w:trPr>
          <w:cantSplit/>
        </w:trPr>
        <w:tc>
          <w:tcPr>
            <w:tcW w:w="4140" w:type="dxa"/>
            <w:shd w:val="clear" w:color="auto" w:fill="auto"/>
          </w:tcPr>
          <w:p w14:paraId="5A7245B5" w14:textId="77777777" w:rsidR="00951128" w:rsidRPr="00376012" w:rsidRDefault="00951128" w:rsidP="003C4895">
            <w:pPr>
              <w:tabs>
                <w:tab w:val="clear" w:pos="227"/>
              </w:tabs>
              <w:spacing w:line="240" w:lineRule="auto"/>
              <w:ind w:left="237" w:firstLine="567"/>
              <w:rPr>
                <w:rFonts w:ascii="Browallia New" w:hAnsi="Browallia New" w:cs="Browallia New"/>
                <w:sz w:val="28"/>
                <w:szCs w:val="28"/>
                <w:cs/>
              </w:rPr>
            </w:pPr>
            <w:r w:rsidRPr="00376012">
              <w:rPr>
                <w:rFonts w:ascii="Browallia New" w:hAnsi="Browallia New" w:cs="Browallia New"/>
                <w:sz w:val="28"/>
                <w:szCs w:val="28"/>
                <w:cs/>
              </w:rPr>
              <w:t>เงินกู้ยืม</w:t>
            </w:r>
          </w:p>
        </w:tc>
        <w:tc>
          <w:tcPr>
            <w:tcW w:w="990" w:type="dxa"/>
            <w:shd w:val="clear" w:color="auto" w:fill="auto"/>
          </w:tcPr>
          <w:p w14:paraId="6CE927E3" w14:textId="7634F6C4" w:rsidR="00951128" w:rsidRPr="00715473" w:rsidRDefault="00513331"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15473">
              <w:rPr>
                <w:rFonts w:ascii="Browallia New" w:hAnsi="Browallia New" w:cs="Browallia New"/>
                <w:sz w:val="28"/>
                <w:szCs w:val="28"/>
              </w:rPr>
              <w:t>1,894,000</w:t>
            </w:r>
          </w:p>
        </w:tc>
        <w:tc>
          <w:tcPr>
            <w:tcW w:w="270" w:type="dxa"/>
            <w:shd w:val="clear" w:color="auto" w:fill="auto"/>
          </w:tcPr>
          <w:p w14:paraId="47AC2853" w14:textId="77777777" w:rsidR="00951128" w:rsidRPr="009A2991" w:rsidRDefault="00951128" w:rsidP="009511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3293D18B" w14:textId="26245D17" w:rsidR="00951128" w:rsidRPr="009A2991" w:rsidRDefault="003F49E0"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505,</w:t>
            </w:r>
            <w:r w:rsidR="00192FBD">
              <w:rPr>
                <w:rFonts w:ascii="Browallia New" w:hAnsi="Browallia New" w:cs="Browallia New"/>
                <w:sz w:val="28"/>
                <w:szCs w:val="28"/>
              </w:rPr>
              <w:t>830</w:t>
            </w:r>
          </w:p>
        </w:tc>
        <w:tc>
          <w:tcPr>
            <w:tcW w:w="270" w:type="dxa"/>
            <w:shd w:val="clear" w:color="auto" w:fill="auto"/>
          </w:tcPr>
          <w:p w14:paraId="6BDA8FB8" w14:textId="77777777" w:rsidR="00951128" w:rsidRPr="009A2991" w:rsidRDefault="00951128" w:rsidP="009511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tcPr>
          <w:p w14:paraId="3AC877F6" w14:textId="14C902F9" w:rsidR="00951128" w:rsidRPr="00E043A7"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1,294,900 </w:t>
            </w:r>
          </w:p>
        </w:tc>
        <w:tc>
          <w:tcPr>
            <w:tcW w:w="270" w:type="dxa"/>
            <w:shd w:val="clear" w:color="auto" w:fill="auto"/>
          </w:tcPr>
          <w:p w14:paraId="37AEE46C" w14:textId="77777777" w:rsidR="00951128" w:rsidRPr="00064AC8" w:rsidRDefault="00951128" w:rsidP="009511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tcPr>
          <w:p w14:paraId="4B7DC4B9" w14:textId="23335B26" w:rsidR="00951128" w:rsidRPr="00E043A7"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132,300 </w:t>
            </w:r>
          </w:p>
        </w:tc>
      </w:tr>
      <w:tr w:rsidR="00951128" w:rsidRPr="00AB4996" w14:paraId="66D4D900" w14:textId="77777777" w:rsidTr="000F1391">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58A6B953" w14:textId="77777777" w:rsidR="00951128" w:rsidRPr="00376012" w:rsidRDefault="00951128" w:rsidP="003C4895">
            <w:pPr>
              <w:tabs>
                <w:tab w:val="clear" w:pos="227"/>
              </w:tabs>
              <w:spacing w:line="240" w:lineRule="auto"/>
              <w:ind w:left="237" w:firstLine="567"/>
              <w:rPr>
                <w:rFonts w:ascii="Browallia New" w:hAnsi="Browallia New" w:cs="Browallia New"/>
                <w:sz w:val="28"/>
                <w:szCs w:val="28"/>
                <w:cs/>
              </w:rPr>
            </w:pPr>
            <w:r w:rsidRPr="00376012">
              <w:rPr>
                <w:rFonts w:ascii="Browallia New" w:hAnsi="Browallia New" w:cs="Browallia New"/>
                <w:sz w:val="28"/>
                <w:szCs w:val="28"/>
                <w:cs/>
              </w:rPr>
              <w:t>ดอกเบี้ยค้างจ่าย</w:t>
            </w:r>
          </w:p>
        </w:tc>
        <w:tc>
          <w:tcPr>
            <w:tcW w:w="990" w:type="dxa"/>
            <w:shd w:val="clear" w:color="auto" w:fill="auto"/>
          </w:tcPr>
          <w:p w14:paraId="0F209313" w14:textId="35B93136" w:rsidR="00951128" w:rsidRPr="00715473"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15473">
              <w:rPr>
                <w:rFonts w:ascii="Browallia New" w:hAnsi="Browallia New" w:cs="Browallia New"/>
                <w:sz w:val="28"/>
                <w:szCs w:val="28"/>
              </w:rPr>
              <w:t>24,880</w:t>
            </w:r>
          </w:p>
        </w:tc>
        <w:tc>
          <w:tcPr>
            <w:tcW w:w="270" w:type="dxa"/>
            <w:shd w:val="clear" w:color="auto" w:fill="auto"/>
          </w:tcPr>
          <w:p w14:paraId="6FB70549" w14:textId="77777777" w:rsidR="00951128" w:rsidRPr="009A2991" w:rsidRDefault="00951128" w:rsidP="009511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5B52A300" w14:textId="2F228D10" w:rsidR="00951128" w:rsidRPr="009A2991"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3,</w:t>
            </w:r>
            <w:r w:rsidR="00192FBD">
              <w:rPr>
                <w:rFonts w:ascii="Browallia New" w:hAnsi="Browallia New" w:cs="Browallia New"/>
                <w:sz w:val="28"/>
                <w:szCs w:val="28"/>
              </w:rPr>
              <w:t>042</w:t>
            </w:r>
          </w:p>
        </w:tc>
        <w:tc>
          <w:tcPr>
            <w:tcW w:w="270" w:type="dxa"/>
            <w:shd w:val="clear" w:color="auto" w:fill="auto"/>
          </w:tcPr>
          <w:p w14:paraId="0C441CFB" w14:textId="77777777" w:rsidR="00951128" w:rsidRPr="009A2991" w:rsidRDefault="00951128" w:rsidP="009511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tcPr>
          <w:p w14:paraId="2C1884D4" w14:textId="7E83BB75" w:rsidR="00951128" w:rsidRPr="00E043A7"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20,809 </w:t>
            </w:r>
          </w:p>
        </w:tc>
        <w:tc>
          <w:tcPr>
            <w:tcW w:w="270" w:type="dxa"/>
            <w:shd w:val="clear" w:color="auto" w:fill="auto"/>
          </w:tcPr>
          <w:p w14:paraId="43AC82F8" w14:textId="77777777" w:rsidR="00951128" w:rsidRPr="00064AC8" w:rsidRDefault="00951128" w:rsidP="009511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tcPr>
          <w:p w14:paraId="4C2948A6" w14:textId="08F1A559" w:rsidR="00951128" w:rsidRPr="00E043A7"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w:t>
            </w:r>
            <w:r w:rsidR="008B5179" w:rsidRPr="00E043A7">
              <w:rPr>
                <w:rFonts w:ascii="Browallia New" w:hAnsi="Browallia New" w:cs="Browallia New"/>
                <w:sz w:val="28"/>
                <w:szCs w:val="28"/>
              </w:rPr>
              <w:t>53</w:t>
            </w:r>
            <w:r w:rsidR="00E976DB" w:rsidRPr="00E043A7">
              <w:rPr>
                <w:rFonts w:ascii="Browallia New" w:hAnsi="Browallia New" w:cs="Browallia New"/>
                <w:sz w:val="28"/>
                <w:szCs w:val="28"/>
              </w:rPr>
              <w:t>3</w:t>
            </w:r>
            <w:r w:rsidRPr="00E043A7">
              <w:rPr>
                <w:rFonts w:ascii="Browallia New" w:hAnsi="Browallia New" w:cs="Browallia New"/>
                <w:sz w:val="28"/>
                <w:szCs w:val="28"/>
              </w:rPr>
              <w:t xml:space="preserve"> </w:t>
            </w:r>
          </w:p>
        </w:tc>
      </w:tr>
      <w:tr w:rsidR="00951128" w:rsidRPr="00AB4996" w14:paraId="32379081" w14:textId="77777777" w:rsidTr="000F1391">
        <w:tblPrEx>
          <w:tblCellMar>
            <w:left w:w="46" w:type="dxa"/>
            <w:right w:w="46" w:type="dxa"/>
          </w:tblCellMar>
          <w:tblLook w:val="0000" w:firstRow="0" w:lastRow="0" w:firstColumn="0" w:lastColumn="0" w:noHBand="0" w:noVBand="0"/>
        </w:tblPrEx>
        <w:tc>
          <w:tcPr>
            <w:tcW w:w="4140" w:type="dxa"/>
            <w:shd w:val="clear" w:color="auto" w:fill="auto"/>
          </w:tcPr>
          <w:p w14:paraId="0E95C6E5" w14:textId="77777777" w:rsidR="00951128" w:rsidRPr="00376012" w:rsidRDefault="00951128" w:rsidP="003C4895">
            <w:pPr>
              <w:tabs>
                <w:tab w:val="clear" w:pos="227"/>
              </w:tabs>
              <w:spacing w:line="240" w:lineRule="auto"/>
              <w:ind w:left="237" w:firstLine="567"/>
              <w:rPr>
                <w:rFonts w:ascii="Browallia New" w:hAnsi="Browallia New" w:cs="Browallia New"/>
                <w:sz w:val="28"/>
                <w:szCs w:val="28"/>
              </w:rPr>
            </w:pPr>
            <w:r w:rsidRPr="00376012">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22FBF644" w14:textId="1CA1A6C8" w:rsidR="00951128" w:rsidRPr="00715473"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15473">
              <w:rPr>
                <w:rFonts w:ascii="Browallia New" w:hAnsi="Browallia New" w:cs="Browallia New"/>
                <w:sz w:val="28"/>
                <w:szCs w:val="28"/>
              </w:rPr>
              <w:t>1,918,880</w:t>
            </w:r>
          </w:p>
        </w:tc>
        <w:tc>
          <w:tcPr>
            <w:tcW w:w="270" w:type="dxa"/>
            <w:shd w:val="clear" w:color="auto" w:fill="auto"/>
          </w:tcPr>
          <w:p w14:paraId="37235596" w14:textId="77777777" w:rsidR="00951128" w:rsidRPr="009A2991" w:rsidRDefault="00951128" w:rsidP="009511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tcPr>
          <w:p w14:paraId="61972EE3" w14:textId="3A22FA76" w:rsidR="00951128" w:rsidRPr="009A2991"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5</w:t>
            </w:r>
            <w:r w:rsidR="00FC755A">
              <w:rPr>
                <w:rFonts w:ascii="Browallia New" w:hAnsi="Browallia New" w:cs="Browallia New"/>
                <w:sz w:val="28"/>
                <w:szCs w:val="28"/>
              </w:rPr>
              <w:t>08,8</w:t>
            </w:r>
            <w:r w:rsidR="004C1C7C">
              <w:rPr>
                <w:rFonts w:ascii="Browallia New" w:hAnsi="Browallia New" w:cs="Browallia New"/>
                <w:sz w:val="28"/>
                <w:szCs w:val="28"/>
              </w:rPr>
              <w:t>7</w:t>
            </w:r>
            <w:r w:rsidR="00FC755A">
              <w:rPr>
                <w:rFonts w:ascii="Browallia New" w:hAnsi="Browallia New" w:cs="Browallia New"/>
                <w:sz w:val="28"/>
                <w:szCs w:val="28"/>
              </w:rPr>
              <w:t>2</w:t>
            </w:r>
          </w:p>
        </w:tc>
        <w:tc>
          <w:tcPr>
            <w:tcW w:w="270" w:type="dxa"/>
            <w:shd w:val="clear" w:color="auto" w:fill="auto"/>
          </w:tcPr>
          <w:p w14:paraId="7FEE9AAB" w14:textId="77777777" w:rsidR="00951128" w:rsidRPr="009A2991" w:rsidRDefault="00951128" w:rsidP="009511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7FB09B03" w14:textId="1EBB6FC4" w:rsidR="00951128" w:rsidRPr="00E043A7"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1,878,356 </w:t>
            </w:r>
          </w:p>
        </w:tc>
        <w:tc>
          <w:tcPr>
            <w:tcW w:w="270" w:type="dxa"/>
            <w:shd w:val="clear" w:color="auto" w:fill="auto"/>
          </w:tcPr>
          <w:p w14:paraId="3537BCE6" w14:textId="77777777" w:rsidR="00951128" w:rsidRPr="00064AC8" w:rsidRDefault="00951128" w:rsidP="0095112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3656924E" w14:textId="2DD2D125" w:rsidR="00951128" w:rsidRPr="00E043A7" w:rsidRDefault="00951128" w:rsidP="0095112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865,528</w:t>
            </w:r>
          </w:p>
        </w:tc>
      </w:tr>
      <w:tr w:rsidR="00647E52" w:rsidRPr="00AB4996" w14:paraId="762E447F"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6320143E" w14:textId="049D2842" w:rsidR="00647E52" w:rsidRPr="00CD446E" w:rsidRDefault="00647E52" w:rsidP="00647E52">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0B5806A" w14:textId="77777777" w:rsidR="00647E52" w:rsidRPr="009A2991"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E0C3FF2" w14:textId="77777777" w:rsidR="00647E52" w:rsidRPr="009A2991"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6FDEDCC" w14:textId="77777777" w:rsidR="00647E52" w:rsidRPr="009A2991"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6987E80" w14:textId="77777777" w:rsidR="00647E52" w:rsidRPr="009A2991"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5339FB12" w14:textId="77777777" w:rsidR="00647E52" w:rsidRPr="009A2991"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261C411"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2BABBAE9" w14:textId="77777777"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47E52" w:rsidRPr="00AB4996" w14:paraId="0E7BD6F9"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6806C3C1" w14:textId="6BBFA4ED" w:rsidR="00647E52" w:rsidRPr="00BB46D3" w:rsidRDefault="00647E52" w:rsidP="00356D30">
            <w:pPr>
              <w:tabs>
                <w:tab w:val="clear" w:pos="3742"/>
              </w:tabs>
              <w:spacing w:line="240" w:lineRule="auto"/>
              <w:ind w:left="250" w:right="-138" w:hanging="84"/>
              <w:rPr>
                <w:rFonts w:ascii="Browallia New" w:hAnsi="Browallia New" w:cs="Browallia New"/>
                <w:b/>
                <w:bCs/>
                <w:sz w:val="28"/>
                <w:szCs w:val="28"/>
                <w:cs/>
              </w:rPr>
            </w:pPr>
            <w:r w:rsidRPr="00BB46D3">
              <w:rPr>
                <w:rFonts w:ascii="Browallia New" w:hAnsi="Browallia New" w:cs="Browallia New"/>
                <w:b/>
                <w:bCs/>
                <w:sz w:val="28"/>
                <w:szCs w:val="28"/>
                <w:cs/>
              </w:rPr>
              <w:t>ค่าตอบแทนผู้บริหารสำคัญ</w:t>
            </w:r>
          </w:p>
        </w:tc>
        <w:tc>
          <w:tcPr>
            <w:tcW w:w="990" w:type="dxa"/>
            <w:shd w:val="clear" w:color="auto" w:fill="auto"/>
            <w:vAlign w:val="bottom"/>
          </w:tcPr>
          <w:p w14:paraId="6690BA9F" w14:textId="77777777" w:rsidR="00647E52" w:rsidRPr="009A2991"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9545B19" w14:textId="77777777" w:rsidR="00647E52" w:rsidRPr="009A2991"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1437B928" w14:textId="4BA66B6E" w:rsidR="00647E52" w:rsidRPr="009A2991"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8C6FCA9" w14:textId="77777777" w:rsidR="00647E52" w:rsidRPr="009A2991"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4D7C406" w14:textId="77777777" w:rsidR="00647E52" w:rsidRPr="009A2991"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487F1D9" w14:textId="77777777" w:rsidR="00647E52" w:rsidRPr="00AB4996"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0E55D93E" w14:textId="1C1E260C"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647E52" w:rsidRPr="00AB4996" w14:paraId="7E4F5E2A" w14:textId="77777777" w:rsidTr="00EF3DFB">
        <w:tblPrEx>
          <w:tblCellMar>
            <w:left w:w="46" w:type="dxa"/>
            <w:right w:w="46" w:type="dxa"/>
          </w:tblCellMar>
          <w:tblLook w:val="0000" w:firstRow="0" w:lastRow="0" w:firstColumn="0" w:lastColumn="0" w:noHBand="0" w:noVBand="0"/>
        </w:tblPrEx>
        <w:trPr>
          <w:cantSplit/>
        </w:trPr>
        <w:tc>
          <w:tcPr>
            <w:tcW w:w="4140" w:type="dxa"/>
            <w:shd w:val="clear" w:color="auto" w:fill="auto"/>
          </w:tcPr>
          <w:p w14:paraId="6D05AF09" w14:textId="045871E4" w:rsidR="00647E52" w:rsidRPr="00815A6B" w:rsidRDefault="00647E52" w:rsidP="006E33FA">
            <w:pPr>
              <w:tabs>
                <w:tab w:val="clear" w:pos="227"/>
              </w:tabs>
              <w:spacing w:line="240" w:lineRule="auto"/>
              <w:ind w:left="588" w:hanging="142"/>
              <w:rPr>
                <w:rFonts w:ascii="Browallia New" w:hAnsi="Browallia New" w:cs="Browallia New"/>
                <w:sz w:val="22"/>
                <w:szCs w:val="22"/>
                <w:cs/>
              </w:rPr>
            </w:pPr>
            <w:r>
              <w:rPr>
                <w:rFonts w:ascii="Browallia New" w:hAnsi="Browallia New" w:cs="Browallia New" w:hint="cs"/>
                <w:sz w:val="28"/>
                <w:szCs w:val="28"/>
                <w:cs/>
              </w:rPr>
              <w:t>หนี้สินตามภาระผูกพัน</w:t>
            </w:r>
            <w:r w:rsidRPr="00BB46D3">
              <w:rPr>
                <w:rFonts w:ascii="Browallia New" w:hAnsi="Browallia New" w:cs="Browallia New"/>
                <w:sz w:val="28"/>
                <w:szCs w:val="28"/>
                <w:cs/>
              </w:rPr>
              <w:t>ผลประโยชน์</w:t>
            </w:r>
            <w:r>
              <w:rPr>
                <w:rFonts w:ascii="Browallia New" w:hAnsi="Browallia New" w:cs="Browallia New"/>
                <w:sz w:val="28"/>
                <w:szCs w:val="28"/>
              </w:rPr>
              <w:t xml:space="preserve">              </w:t>
            </w:r>
            <w:r w:rsidR="00C23CCC">
              <w:rPr>
                <w:rFonts w:ascii="Browallia New" w:hAnsi="Browallia New" w:cs="Browallia New" w:hint="cs"/>
                <w:sz w:val="28"/>
                <w:szCs w:val="28"/>
                <w:cs/>
              </w:rPr>
              <w:t xml:space="preserve">       </w:t>
            </w:r>
            <w:r w:rsidRPr="00BB46D3">
              <w:rPr>
                <w:rFonts w:ascii="Browallia New" w:hAnsi="Browallia New" w:cs="Browallia New"/>
                <w:sz w:val="28"/>
                <w:szCs w:val="28"/>
                <w:cs/>
              </w:rPr>
              <w:t>หลังออกจากงาน</w:t>
            </w:r>
          </w:p>
        </w:tc>
        <w:tc>
          <w:tcPr>
            <w:tcW w:w="990" w:type="dxa"/>
            <w:tcBorders>
              <w:bottom w:val="single" w:sz="12" w:space="0" w:color="auto"/>
            </w:tcBorders>
            <w:shd w:val="clear" w:color="auto" w:fill="auto"/>
            <w:vAlign w:val="bottom"/>
          </w:tcPr>
          <w:p w14:paraId="0E18CD9B" w14:textId="38C396BD" w:rsidR="00647E52" w:rsidRPr="001839F4" w:rsidRDefault="0068465F" w:rsidP="00EF3D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839F4">
              <w:rPr>
                <w:rFonts w:ascii="Browallia New" w:hAnsi="Browallia New" w:cs="Browallia New"/>
                <w:sz w:val="28"/>
                <w:szCs w:val="28"/>
              </w:rPr>
              <w:t>1</w:t>
            </w:r>
            <w:r w:rsidR="00C97ACE" w:rsidRPr="001839F4">
              <w:rPr>
                <w:rFonts w:ascii="Browallia New" w:hAnsi="Browallia New" w:cs="Browallia New"/>
                <w:sz w:val="28"/>
                <w:szCs w:val="28"/>
              </w:rPr>
              <w:t>8</w:t>
            </w:r>
            <w:r w:rsidRPr="001839F4">
              <w:rPr>
                <w:rFonts w:ascii="Browallia New" w:hAnsi="Browallia New" w:cs="Browallia New"/>
                <w:sz w:val="28"/>
                <w:szCs w:val="28"/>
              </w:rPr>
              <w:t>,</w:t>
            </w:r>
            <w:r w:rsidR="00C97ACE" w:rsidRPr="001839F4">
              <w:rPr>
                <w:rFonts w:ascii="Browallia New" w:hAnsi="Browallia New" w:cs="Browallia New"/>
                <w:sz w:val="28"/>
                <w:szCs w:val="28"/>
              </w:rPr>
              <w:t>6</w:t>
            </w:r>
            <w:r w:rsidRPr="001839F4">
              <w:rPr>
                <w:rFonts w:ascii="Browallia New" w:hAnsi="Browallia New" w:cs="Browallia New"/>
                <w:sz w:val="28"/>
                <w:szCs w:val="28"/>
              </w:rPr>
              <w:t>88</w:t>
            </w:r>
          </w:p>
        </w:tc>
        <w:tc>
          <w:tcPr>
            <w:tcW w:w="270" w:type="dxa"/>
            <w:shd w:val="clear" w:color="auto" w:fill="auto"/>
          </w:tcPr>
          <w:p w14:paraId="689464FC" w14:textId="77777777" w:rsidR="00647E52" w:rsidRPr="009A2991"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bottom w:val="single" w:sz="12" w:space="0" w:color="auto"/>
            </w:tcBorders>
            <w:shd w:val="clear" w:color="auto" w:fill="auto"/>
            <w:vAlign w:val="bottom"/>
          </w:tcPr>
          <w:p w14:paraId="1FF301CC" w14:textId="6370825B" w:rsidR="00647E52" w:rsidRPr="009A2991"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9,517</w:t>
            </w:r>
          </w:p>
        </w:tc>
        <w:tc>
          <w:tcPr>
            <w:tcW w:w="270" w:type="dxa"/>
            <w:shd w:val="clear" w:color="auto" w:fill="auto"/>
          </w:tcPr>
          <w:p w14:paraId="4898B850" w14:textId="77777777" w:rsidR="00647E52" w:rsidRPr="009A2991"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bottom w:val="single" w:sz="12" w:space="0" w:color="auto"/>
            </w:tcBorders>
            <w:shd w:val="clear" w:color="auto" w:fill="auto"/>
            <w:vAlign w:val="bottom"/>
          </w:tcPr>
          <w:p w14:paraId="25E3C0A9" w14:textId="0502ED7A" w:rsidR="00647E52" w:rsidRPr="00EF3DFB" w:rsidRDefault="00EF3DFB"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highlight w:val="cyan"/>
              </w:rPr>
            </w:pPr>
            <w:r w:rsidRPr="007449A0">
              <w:rPr>
                <w:rFonts w:ascii="Browallia New" w:hAnsi="Browallia New" w:cs="Browallia New"/>
                <w:sz w:val="28"/>
                <w:szCs w:val="28"/>
              </w:rPr>
              <w:t>10,759</w:t>
            </w:r>
          </w:p>
        </w:tc>
        <w:tc>
          <w:tcPr>
            <w:tcW w:w="270" w:type="dxa"/>
            <w:shd w:val="clear" w:color="auto" w:fill="auto"/>
          </w:tcPr>
          <w:p w14:paraId="2D62E6F1" w14:textId="77777777" w:rsidR="00647E52" w:rsidRPr="00EF3DFB"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80" w:type="dxa"/>
            <w:gridSpan w:val="2"/>
            <w:tcBorders>
              <w:bottom w:val="single" w:sz="12" w:space="0" w:color="auto"/>
            </w:tcBorders>
            <w:shd w:val="clear" w:color="auto" w:fill="auto"/>
          </w:tcPr>
          <w:p w14:paraId="29F8614D" w14:textId="77777777" w:rsidR="00647E52" w:rsidRPr="009A2991" w:rsidRDefault="00647E52" w:rsidP="00647E5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p w14:paraId="46427355" w14:textId="59C06524" w:rsidR="00647E52" w:rsidRPr="00AB4996" w:rsidRDefault="00647E52" w:rsidP="00647E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9A2991">
              <w:rPr>
                <w:rFonts w:ascii="Browallia New" w:hAnsi="Browallia New" w:cs="Browallia New"/>
                <w:sz w:val="28"/>
                <w:szCs w:val="28"/>
              </w:rPr>
              <w:t>3,602</w:t>
            </w:r>
          </w:p>
        </w:tc>
      </w:tr>
    </w:tbl>
    <w:p w14:paraId="714975A1" w14:textId="4EAE2F0E" w:rsidR="00322641" w:rsidRDefault="00322641"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cs/>
        </w:rPr>
      </w:pPr>
    </w:p>
    <w:p w14:paraId="0F5C527D" w14:textId="77777777" w:rsidR="00EF1FAF" w:rsidRDefault="00EF1FAF"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rPr>
      </w:pPr>
      <w:r>
        <w:rPr>
          <w:rFonts w:ascii="Browallia New" w:hAnsi="Browallia New" w:cs="Browallia New"/>
          <w:sz w:val="28"/>
          <w:szCs w:val="28"/>
          <w:cs/>
        </w:rPr>
        <w:br w:type="page"/>
      </w:r>
    </w:p>
    <w:p w14:paraId="159E7670" w14:textId="44F50220" w:rsidR="00552461" w:rsidRPr="00463743"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lastRenderedPageBreak/>
        <w:t>รายการเคลื่อนไหวของเงินให้กู้ยืมระยะสั้นแก่บริษัทที่เกี่ยวข้องและดอกเบี้ยค้างรับในระหว่างปีสิ้นสุดวันที่</w:t>
      </w:r>
      <w:r w:rsidRPr="00F46B29">
        <w:rPr>
          <w:rFonts w:ascii="Browallia New" w:hAnsi="Browallia New" w:cs="Browallia New"/>
          <w:sz w:val="28"/>
          <w:szCs w:val="28"/>
        </w:rPr>
        <w:t xml:space="preserve"> </w:t>
      </w:r>
      <w:r w:rsidRPr="00F46B29">
        <w:rPr>
          <w:rFonts w:ascii="Browallia New" w:hAnsi="Browallia New" w:cs="Browallia New" w:hint="cs"/>
          <w:sz w:val="28"/>
          <w:szCs w:val="28"/>
        </w:rPr>
        <w:t xml:space="preserve">              </w:t>
      </w:r>
      <w:r w:rsidRPr="00463743">
        <w:rPr>
          <w:rFonts w:ascii="Browallia New" w:hAnsi="Browallia New" w:cs="Browallia New"/>
          <w:sz w:val="28"/>
          <w:szCs w:val="28"/>
        </w:rPr>
        <w:t>31</w:t>
      </w:r>
      <w:r w:rsidRPr="00F46B29">
        <w:rPr>
          <w:rFonts w:ascii="Browallia New" w:hAnsi="Browallia New" w:cs="Browallia New"/>
          <w:sz w:val="28"/>
          <w:szCs w:val="28"/>
        </w:rPr>
        <w:t xml:space="preserve"> </w:t>
      </w:r>
      <w:r w:rsidRPr="00463743">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463743">
        <w:rPr>
          <w:rFonts w:ascii="Browallia New" w:hAnsi="Browallia New" w:cs="Browallia New"/>
          <w:sz w:val="28"/>
          <w:szCs w:val="28"/>
        </w:rPr>
        <w:t>256</w:t>
      </w:r>
      <w:r w:rsidR="00647E52">
        <w:rPr>
          <w:rFonts w:ascii="Browallia New" w:hAnsi="Browallia New" w:cs="Browallia New"/>
          <w:sz w:val="28"/>
          <w:szCs w:val="28"/>
        </w:rPr>
        <w:t>5</w:t>
      </w:r>
      <w:r w:rsidRPr="00F46B29">
        <w:rPr>
          <w:rFonts w:ascii="Browallia New" w:hAnsi="Browallia New" w:cs="Browallia New"/>
          <w:sz w:val="28"/>
          <w:szCs w:val="28"/>
        </w:rPr>
        <w:t xml:space="preserve"> </w:t>
      </w:r>
      <w:r w:rsidRPr="00463743">
        <w:rPr>
          <w:rFonts w:ascii="Browallia New" w:hAnsi="Browallia New" w:cs="Browallia New"/>
          <w:sz w:val="28"/>
          <w:szCs w:val="28"/>
          <w:cs/>
        </w:rPr>
        <w:t>มีดังนี้</w:t>
      </w:r>
    </w:p>
    <w:p w14:paraId="7B325477"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tbl>
      <w:tblPr>
        <w:tblW w:w="9009"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89"/>
      </w:tblGrid>
      <w:tr w:rsidR="00552461" w:rsidRPr="00E06046" w14:paraId="6295BEC0" w14:textId="77777777" w:rsidTr="00305AAE">
        <w:trPr>
          <w:cantSplit/>
        </w:trPr>
        <w:tc>
          <w:tcPr>
            <w:tcW w:w="3677" w:type="dxa"/>
          </w:tcPr>
          <w:p w14:paraId="54DF58C2"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5332" w:type="dxa"/>
            <w:gridSpan w:val="7"/>
          </w:tcPr>
          <w:p w14:paraId="175CEA50" w14:textId="77777777" w:rsidR="00552461" w:rsidRPr="00CD446E" w:rsidRDefault="00552461" w:rsidP="00305AAE">
            <w:pPr>
              <w:tabs>
                <w:tab w:val="clear" w:pos="4678"/>
              </w:tabs>
              <w:spacing w:line="240" w:lineRule="auto"/>
              <w:jc w:val="right"/>
              <w:rPr>
                <w:rFonts w:ascii="Browallia New" w:hAnsi="Browallia New" w:cs="Browallia New"/>
                <w:sz w:val="28"/>
                <w:szCs w:val="28"/>
                <w:cs/>
              </w:rPr>
            </w:pPr>
            <w:r w:rsidRPr="00CD446E">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552461" w:rsidRPr="00E06046" w14:paraId="6FEA9958" w14:textId="77777777" w:rsidTr="00305AAE">
        <w:trPr>
          <w:cantSplit/>
        </w:trPr>
        <w:tc>
          <w:tcPr>
            <w:tcW w:w="3677" w:type="dxa"/>
          </w:tcPr>
          <w:p w14:paraId="25C3B4BA"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5332" w:type="dxa"/>
            <w:gridSpan w:val="7"/>
            <w:tcBorders>
              <w:bottom w:val="single" w:sz="4" w:space="0" w:color="auto"/>
            </w:tcBorders>
          </w:tcPr>
          <w:p w14:paraId="5FF90967" w14:textId="77777777" w:rsidR="00552461" w:rsidRPr="00CD446E" w:rsidRDefault="00552461" w:rsidP="00305AAE">
            <w:pPr>
              <w:spacing w:line="240" w:lineRule="auto"/>
              <w:ind w:right="-45"/>
              <w:jc w:val="center"/>
              <w:rPr>
                <w:rFonts w:ascii="Browallia New" w:hAnsi="Browallia New" w:cs="Browallia New"/>
                <w:sz w:val="28"/>
                <w:szCs w:val="28"/>
                <w:cs/>
              </w:rPr>
            </w:pPr>
            <w:r w:rsidRPr="00CD446E">
              <w:rPr>
                <w:rFonts w:ascii="Browallia New" w:hAnsi="Browallia New" w:cs="Browallia New"/>
                <w:sz w:val="28"/>
                <w:szCs w:val="28"/>
                <w:cs/>
              </w:rPr>
              <w:t>งบการเงินเฉพาะของบริษัท</w:t>
            </w:r>
          </w:p>
        </w:tc>
      </w:tr>
      <w:tr w:rsidR="00552461" w:rsidRPr="00E06046" w14:paraId="69A48B1B" w14:textId="77777777" w:rsidTr="00305AAE">
        <w:trPr>
          <w:cantSplit/>
        </w:trPr>
        <w:tc>
          <w:tcPr>
            <w:tcW w:w="3677" w:type="dxa"/>
          </w:tcPr>
          <w:p w14:paraId="1609B883"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0DF830AA" w14:textId="065F5C9F"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58085A">
              <w:rPr>
                <w:rFonts w:ascii="Browallia New" w:hAnsi="Browallia New" w:cs="Browallia New"/>
                <w:sz w:val="28"/>
                <w:szCs w:val="28"/>
              </w:rPr>
              <w:t>4</w:t>
            </w:r>
          </w:p>
        </w:tc>
        <w:tc>
          <w:tcPr>
            <w:tcW w:w="142" w:type="dxa"/>
          </w:tcPr>
          <w:p w14:paraId="056FB0A5"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28D856FA"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210" w:type="dxa"/>
          </w:tcPr>
          <w:p w14:paraId="0E8D6EAB"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62DB5249"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2" w:type="dxa"/>
          </w:tcPr>
          <w:p w14:paraId="12F0B541"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89" w:type="dxa"/>
            <w:tcBorders>
              <w:bottom w:val="single" w:sz="4" w:space="0" w:color="auto"/>
            </w:tcBorders>
          </w:tcPr>
          <w:p w14:paraId="37664652" w14:textId="1370EED2"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rPr>
              <w:t>256</w:t>
            </w:r>
            <w:r w:rsidR="0058085A">
              <w:rPr>
                <w:rFonts w:ascii="Browallia New" w:hAnsi="Browallia New" w:cs="Browallia New"/>
                <w:sz w:val="28"/>
                <w:szCs w:val="28"/>
              </w:rPr>
              <w:t>5</w:t>
            </w:r>
          </w:p>
        </w:tc>
      </w:tr>
      <w:tr w:rsidR="00552461" w:rsidRPr="00E06046" w14:paraId="2135DB22" w14:textId="77777777" w:rsidTr="00305AAE">
        <w:trPr>
          <w:cantSplit/>
          <w:trHeight w:hRule="exact" w:val="334"/>
        </w:trPr>
        <w:tc>
          <w:tcPr>
            <w:tcW w:w="3677" w:type="dxa"/>
            <w:vAlign w:val="center"/>
          </w:tcPr>
          <w:p w14:paraId="68798A69" w14:textId="77777777" w:rsidR="00552461" w:rsidRPr="00CD446E" w:rsidRDefault="00552461" w:rsidP="00305AAE">
            <w:pPr>
              <w:tabs>
                <w:tab w:val="clear" w:pos="227"/>
                <w:tab w:val="left" w:pos="0"/>
              </w:tabs>
              <w:spacing w:line="240" w:lineRule="auto"/>
              <w:ind w:left="237" w:hanging="177"/>
              <w:rPr>
                <w:rFonts w:ascii="Browallia New" w:hAnsi="Browallia New" w:cs="Browallia New"/>
                <w:b/>
                <w:bCs/>
                <w:sz w:val="28"/>
                <w:szCs w:val="28"/>
              </w:rPr>
            </w:pPr>
          </w:p>
        </w:tc>
        <w:tc>
          <w:tcPr>
            <w:tcW w:w="1216" w:type="dxa"/>
          </w:tcPr>
          <w:p w14:paraId="19BFC4CD" w14:textId="77777777" w:rsidR="00552461" w:rsidRPr="00CD446E" w:rsidRDefault="00552461" w:rsidP="00305AAE">
            <w:pPr>
              <w:spacing w:line="240" w:lineRule="auto"/>
              <w:ind w:right="96"/>
              <w:jc w:val="center"/>
              <w:rPr>
                <w:rFonts w:ascii="Browallia New" w:hAnsi="Browallia New" w:cs="Browallia New"/>
                <w:sz w:val="28"/>
                <w:szCs w:val="28"/>
              </w:rPr>
            </w:pPr>
          </w:p>
        </w:tc>
        <w:tc>
          <w:tcPr>
            <w:tcW w:w="142" w:type="dxa"/>
          </w:tcPr>
          <w:p w14:paraId="6CED9A1A"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1" w:type="dxa"/>
            <w:vAlign w:val="center"/>
          </w:tcPr>
          <w:p w14:paraId="723DC909"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210" w:type="dxa"/>
          </w:tcPr>
          <w:p w14:paraId="47564632"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12" w:type="dxa"/>
            <w:vAlign w:val="center"/>
          </w:tcPr>
          <w:p w14:paraId="53CFC39B"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2" w:type="dxa"/>
          </w:tcPr>
          <w:p w14:paraId="648FEA2C"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9" w:type="dxa"/>
            <w:vAlign w:val="center"/>
          </w:tcPr>
          <w:p w14:paraId="00178429" w14:textId="77777777" w:rsidR="00552461" w:rsidRPr="00CD446E" w:rsidRDefault="00552461" w:rsidP="00305AAE">
            <w:pPr>
              <w:spacing w:line="240" w:lineRule="auto"/>
              <w:ind w:right="96"/>
              <w:jc w:val="center"/>
              <w:rPr>
                <w:rFonts w:ascii="Browallia New" w:hAnsi="Browallia New" w:cs="Browallia New"/>
                <w:sz w:val="28"/>
                <w:szCs w:val="28"/>
              </w:rPr>
            </w:pPr>
          </w:p>
        </w:tc>
      </w:tr>
      <w:tr w:rsidR="00552461" w:rsidRPr="00E06046" w14:paraId="0A2D86F0" w14:textId="77777777" w:rsidTr="00305AAE">
        <w:trPr>
          <w:cantSplit/>
        </w:trPr>
        <w:tc>
          <w:tcPr>
            <w:tcW w:w="4893" w:type="dxa"/>
            <w:gridSpan w:val="2"/>
            <w:vAlign w:val="center"/>
          </w:tcPr>
          <w:p w14:paraId="2A2470B6" w14:textId="77777777" w:rsidR="00552461" w:rsidRPr="00CD446E" w:rsidRDefault="00552461" w:rsidP="00305AAE">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เงินให้กู้ยืมระยะสั้นแก่บริษัทย่อยและดอกเบี้ยค้างรับ</w:t>
            </w:r>
          </w:p>
        </w:tc>
        <w:tc>
          <w:tcPr>
            <w:tcW w:w="142" w:type="dxa"/>
          </w:tcPr>
          <w:p w14:paraId="5304B08F"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1" w:type="dxa"/>
            <w:vAlign w:val="center"/>
          </w:tcPr>
          <w:p w14:paraId="75F651DC"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210" w:type="dxa"/>
          </w:tcPr>
          <w:p w14:paraId="05AF650E"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12" w:type="dxa"/>
            <w:vAlign w:val="center"/>
          </w:tcPr>
          <w:p w14:paraId="34C46E94"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2" w:type="dxa"/>
          </w:tcPr>
          <w:p w14:paraId="6ED2E8D9"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9" w:type="dxa"/>
            <w:vAlign w:val="center"/>
          </w:tcPr>
          <w:p w14:paraId="2C3BB8CE" w14:textId="77777777" w:rsidR="00552461" w:rsidRPr="00CD446E" w:rsidRDefault="00552461" w:rsidP="00305AAE">
            <w:pPr>
              <w:spacing w:line="240" w:lineRule="auto"/>
              <w:ind w:right="96"/>
              <w:jc w:val="center"/>
              <w:rPr>
                <w:rFonts w:ascii="Browallia New" w:hAnsi="Browallia New" w:cs="Browallia New"/>
                <w:sz w:val="28"/>
                <w:szCs w:val="28"/>
              </w:rPr>
            </w:pPr>
          </w:p>
        </w:tc>
      </w:tr>
      <w:tr w:rsidR="00552461" w:rsidRPr="00E06046" w14:paraId="3CD5DB58" w14:textId="77777777" w:rsidTr="00305AAE">
        <w:trPr>
          <w:cantSplit/>
        </w:trPr>
        <w:tc>
          <w:tcPr>
            <w:tcW w:w="3677" w:type="dxa"/>
          </w:tcPr>
          <w:p w14:paraId="0F9E5F56"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u w:val="single"/>
                <w:lang w:val="en-GB"/>
              </w:rPr>
            </w:pPr>
            <w:r w:rsidRPr="00CD446E">
              <w:rPr>
                <w:rFonts w:ascii="Browallia New" w:hAnsi="Browallia New" w:cs="Browallia New"/>
                <w:sz w:val="28"/>
                <w:szCs w:val="28"/>
                <w:cs/>
              </w:rPr>
              <w:t>บริษัทย่อย</w:t>
            </w:r>
          </w:p>
        </w:tc>
        <w:tc>
          <w:tcPr>
            <w:tcW w:w="1216" w:type="dxa"/>
            <w:vAlign w:val="bottom"/>
          </w:tcPr>
          <w:p w14:paraId="49BC17EB"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4FEE7C9E"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0B2FA8F8"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3E71F754"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352A2510"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2CDC9E98"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189" w:type="dxa"/>
            <w:vAlign w:val="bottom"/>
          </w:tcPr>
          <w:p w14:paraId="26BD0782"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r>
      <w:tr w:rsidR="0058085A" w:rsidRPr="00E06046" w14:paraId="79240355" w14:textId="77777777">
        <w:trPr>
          <w:cantSplit/>
        </w:trPr>
        <w:tc>
          <w:tcPr>
            <w:tcW w:w="3677" w:type="dxa"/>
            <w:vAlign w:val="bottom"/>
          </w:tcPr>
          <w:p w14:paraId="734CA5FE" w14:textId="77777777" w:rsidR="0058085A" w:rsidRPr="00CD446E" w:rsidRDefault="0058085A" w:rsidP="0058085A">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เงินให้กู้ยืม</w:t>
            </w:r>
          </w:p>
        </w:tc>
        <w:tc>
          <w:tcPr>
            <w:tcW w:w="1216" w:type="dxa"/>
          </w:tcPr>
          <w:p w14:paraId="5E88F81C" w14:textId="6E86A476" w:rsidR="0058085A" w:rsidRPr="00CD446E" w:rsidRDefault="0058085A"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4418">
              <w:rPr>
                <w:rFonts w:ascii="Browallia New" w:hAnsi="Browallia New" w:cs="Browallia New"/>
                <w:sz w:val="28"/>
                <w:szCs w:val="28"/>
                <w:lang w:val="en-GB"/>
              </w:rPr>
              <w:t>1,614,36</w:t>
            </w:r>
            <w:r>
              <w:rPr>
                <w:rFonts w:ascii="Browallia New" w:hAnsi="Browallia New" w:cs="Browallia New"/>
                <w:sz w:val="28"/>
                <w:szCs w:val="28"/>
                <w:lang w:val="en-GB"/>
              </w:rPr>
              <w:t>4</w:t>
            </w:r>
          </w:p>
        </w:tc>
        <w:tc>
          <w:tcPr>
            <w:tcW w:w="142" w:type="dxa"/>
            <w:vAlign w:val="bottom"/>
          </w:tcPr>
          <w:p w14:paraId="47A3274F" w14:textId="77777777" w:rsidR="0058085A" w:rsidRPr="00CD446E" w:rsidRDefault="0058085A" w:rsidP="0058085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Pr>
          <w:p w14:paraId="5927D312" w14:textId="14A53441" w:rsidR="0058085A" w:rsidRPr="00C06287" w:rsidRDefault="00A43113" w:rsidP="00A43113">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C06287">
              <w:rPr>
                <w:rFonts w:ascii="Browallia New" w:hAnsi="Browallia New" w:cs="Browallia New"/>
                <w:sz w:val="28"/>
                <w:szCs w:val="28"/>
                <w:lang w:val="en-GB"/>
              </w:rPr>
              <w:t xml:space="preserve"> 183,415 </w:t>
            </w:r>
          </w:p>
        </w:tc>
        <w:tc>
          <w:tcPr>
            <w:tcW w:w="210" w:type="dxa"/>
            <w:vAlign w:val="bottom"/>
          </w:tcPr>
          <w:p w14:paraId="67D93D6B" w14:textId="77777777" w:rsidR="0058085A" w:rsidRPr="00C06287"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12" w:type="dxa"/>
          </w:tcPr>
          <w:p w14:paraId="14161095" w14:textId="1C0168EA" w:rsidR="0058085A" w:rsidRPr="00C06287" w:rsidRDefault="00B7443E" w:rsidP="00B7443E">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C06287">
              <w:rPr>
                <w:rFonts w:ascii="Browallia New" w:hAnsi="Browallia New" w:cs="Browallia New"/>
                <w:sz w:val="28"/>
                <w:szCs w:val="28"/>
                <w:lang w:val="en-GB"/>
              </w:rPr>
              <w:t xml:space="preserve"> (384,900) </w:t>
            </w:r>
          </w:p>
        </w:tc>
        <w:tc>
          <w:tcPr>
            <w:tcW w:w="182" w:type="dxa"/>
            <w:vAlign w:val="bottom"/>
          </w:tcPr>
          <w:p w14:paraId="2D86EE62" w14:textId="77777777" w:rsidR="0058085A" w:rsidRPr="00C06287"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89" w:type="dxa"/>
          </w:tcPr>
          <w:p w14:paraId="2C73FFAB" w14:textId="2C6B830B" w:rsidR="0058085A" w:rsidRPr="00165CEA" w:rsidRDefault="00B7443E" w:rsidP="00B7443E">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165CEA">
              <w:rPr>
                <w:rFonts w:ascii="Browallia New" w:hAnsi="Browallia New" w:cs="Browallia New"/>
                <w:sz w:val="28"/>
                <w:szCs w:val="28"/>
                <w:lang w:val="en-GB"/>
              </w:rPr>
              <w:t xml:space="preserve"> 1,412,879 </w:t>
            </w:r>
          </w:p>
        </w:tc>
      </w:tr>
      <w:tr w:rsidR="0058085A" w:rsidRPr="00E06046" w14:paraId="167629DD" w14:textId="77777777">
        <w:trPr>
          <w:cantSplit/>
        </w:trPr>
        <w:tc>
          <w:tcPr>
            <w:tcW w:w="3677" w:type="dxa"/>
            <w:vAlign w:val="bottom"/>
          </w:tcPr>
          <w:p w14:paraId="75A0C744" w14:textId="77777777" w:rsidR="0058085A" w:rsidRPr="00CD446E" w:rsidRDefault="0058085A" w:rsidP="0058085A">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ดอกเบี้ยค้างรับ</w:t>
            </w:r>
          </w:p>
        </w:tc>
        <w:tc>
          <w:tcPr>
            <w:tcW w:w="1216" w:type="dxa"/>
          </w:tcPr>
          <w:p w14:paraId="3409716B" w14:textId="7168C8AF" w:rsidR="0058085A" w:rsidRPr="00CD446E" w:rsidRDefault="0058085A"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4418">
              <w:rPr>
                <w:rFonts w:ascii="Browallia New" w:hAnsi="Browallia New" w:cs="Browallia New"/>
                <w:sz w:val="28"/>
                <w:szCs w:val="28"/>
                <w:lang w:val="en-GB"/>
              </w:rPr>
              <w:t>49,06</w:t>
            </w:r>
            <w:r>
              <w:rPr>
                <w:rFonts w:ascii="Browallia New" w:hAnsi="Browallia New" w:cs="Browallia New"/>
                <w:sz w:val="28"/>
                <w:szCs w:val="28"/>
                <w:lang w:val="en-GB"/>
              </w:rPr>
              <w:t>5</w:t>
            </w:r>
          </w:p>
        </w:tc>
        <w:tc>
          <w:tcPr>
            <w:tcW w:w="142" w:type="dxa"/>
            <w:vAlign w:val="bottom"/>
          </w:tcPr>
          <w:p w14:paraId="6950D722" w14:textId="77777777" w:rsidR="0058085A" w:rsidRPr="00CD446E" w:rsidRDefault="0058085A" w:rsidP="0058085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Pr>
          <w:p w14:paraId="5D5A1535" w14:textId="20D26FFE" w:rsidR="0058085A" w:rsidRPr="00C06287" w:rsidRDefault="00A43113" w:rsidP="00A43113">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C06287">
              <w:rPr>
                <w:rFonts w:ascii="Browallia New" w:hAnsi="Browallia New" w:cs="Browallia New"/>
                <w:sz w:val="28"/>
                <w:szCs w:val="28"/>
                <w:lang w:val="en-GB"/>
              </w:rPr>
              <w:t xml:space="preserve"> 108,330 </w:t>
            </w:r>
          </w:p>
        </w:tc>
        <w:tc>
          <w:tcPr>
            <w:tcW w:w="210" w:type="dxa"/>
            <w:vAlign w:val="bottom"/>
          </w:tcPr>
          <w:p w14:paraId="63EC74A2" w14:textId="77777777" w:rsidR="0058085A" w:rsidRPr="00C06287"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12" w:type="dxa"/>
          </w:tcPr>
          <w:p w14:paraId="014357A7" w14:textId="30E1A951" w:rsidR="0058085A" w:rsidRPr="00C06287" w:rsidRDefault="00B7443E" w:rsidP="00B7443E">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C06287">
              <w:rPr>
                <w:rFonts w:ascii="Browallia New" w:hAnsi="Browallia New" w:cs="Browallia New"/>
                <w:sz w:val="28"/>
                <w:szCs w:val="28"/>
                <w:lang w:val="en-GB"/>
              </w:rPr>
              <w:t xml:space="preserve"> (113,760) </w:t>
            </w:r>
          </w:p>
        </w:tc>
        <w:tc>
          <w:tcPr>
            <w:tcW w:w="182" w:type="dxa"/>
            <w:vAlign w:val="bottom"/>
          </w:tcPr>
          <w:p w14:paraId="0F864B42" w14:textId="77777777" w:rsidR="0058085A" w:rsidRPr="00C06287"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89" w:type="dxa"/>
          </w:tcPr>
          <w:p w14:paraId="2E01CF30" w14:textId="0CC8CF0E" w:rsidR="0058085A" w:rsidRPr="00165CEA" w:rsidRDefault="00B7443E" w:rsidP="00B7443E">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165CEA">
              <w:rPr>
                <w:rFonts w:ascii="Browallia New" w:hAnsi="Browallia New" w:cs="Browallia New"/>
                <w:sz w:val="28"/>
                <w:szCs w:val="28"/>
                <w:lang w:val="en-GB"/>
              </w:rPr>
              <w:t xml:space="preserve"> 43,63</w:t>
            </w:r>
            <w:r w:rsidR="00DF088C" w:rsidRPr="00165CEA">
              <w:rPr>
                <w:rFonts w:ascii="Browallia New" w:hAnsi="Browallia New" w:cs="Browallia New"/>
                <w:sz w:val="28"/>
                <w:szCs w:val="28"/>
                <w:lang w:val="en-GB"/>
              </w:rPr>
              <w:t>5</w:t>
            </w:r>
            <w:r w:rsidRPr="00165CEA">
              <w:rPr>
                <w:rFonts w:ascii="Browallia New" w:hAnsi="Browallia New" w:cs="Browallia New"/>
                <w:sz w:val="28"/>
                <w:szCs w:val="28"/>
                <w:lang w:val="en-GB"/>
              </w:rPr>
              <w:t xml:space="preserve"> </w:t>
            </w:r>
          </w:p>
        </w:tc>
      </w:tr>
      <w:tr w:rsidR="0058085A" w:rsidRPr="00E06046" w14:paraId="605D050A" w14:textId="77777777">
        <w:trPr>
          <w:cantSplit/>
        </w:trPr>
        <w:tc>
          <w:tcPr>
            <w:tcW w:w="3677" w:type="dxa"/>
          </w:tcPr>
          <w:p w14:paraId="4E30AEB5" w14:textId="77777777" w:rsidR="0058085A" w:rsidRPr="00CD446E" w:rsidRDefault="0058085A" w:rsidP="0058085A">
            <w:pPr>
              <w:tabs>
                <w:tab w:val="clear" w:pos="227"/>
              </w:tabs>
              <w:spacing w:line="240" w:lineRule="auto"/>
              <w:ind w:left="237" w:firstLine="13"/>
              <w:rPr>
                <w:rFonts w:ascii="Browallia New" w:hAnsi="Browallia New" w:cs="Browallia New"/>
                <w:sz w:val="28"/>
                <w:szCs w:val="28"/>
              </w:rPr>
            </w:pPr>
            <w:r w:rsidRPr="00CD446E">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3CAB266A" w14:textId="6986B0C8" w:rsidR="0058085A" w:rsidRPr="00CD446E" w:rsidRDefault="0058085A"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B4418">
              <w:rPr>
                <w:rFonts w:ascii="Browallia New" w:hAnsi="Browallia New" w:cs="Browallia New"/>
                <w:sz w:val="28"/>
                <w:szCs w:val="28"/>
                <w:lang w:val="en-GB"/>
              </w:rPr>
              <w:t>1,663,429</w:t>
            </w:r>
          </w:p>
        </w:tc>
        <w:tc>
          <w:tcPr>
            <w:tcW w:w="142" w:type="dxa"/>
            <w:vAlign w:val="bottom"/>
          </w:tcPr>
          <w:p w14:paraId="0CED8BC6" w14:textId="77777777" w:rsidR="0058085A" w:rsidRPr="00CD446E" w:rsidRDefault="0058085A" w:rsidP="0058085A">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017E78D" w14:textId="441F1699" w:rsidR="0058085A" w:rsidRPr="00C06287" w:rsidRDefault="00A43113" w:rsidP="00A43113">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C06287">
              <w:rPr>
                <w:rFonts w:ascii="Browallia New" w:hAnsi="Browallia New" w:cs="Browallia New"/>
                <w:sz w:val="28"/>
                <w:szCs w:val="28"/>
                <w:lang w:val="en-GB"/>
              </w:rPr>
              <w:t xml:space="preserve"> 291,745 </w:t>
            </w:r>
          </w:p>
        </w:tc>
        <w:tc>
          <w:tcPr>
            <w:tcW w:w="210" w:type="dxa"/>
            <w:vAlign w:val="bottom"/>
          </w:tcPr>
          <w:p w14:paraId="001ABDAE" w14:textId="77777777" w:rsidR="0058085A" w:rsidRPr="00C06287"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12" w:type="dxa"/>
            <w:tcBorders>
              <w:top w:val="single" w:sz="4" w:space="0" w:color="auto"/>
              <w:bottom w:val="single" w:sz="12" w:space="0" w:color="auto"/>
            </w:tcBorders>
          </w:tcPr>
          <w:p w14:paraId="1CEB6B32" w14:textId="379DBF8D" w:rsidR="0058085A" w:rsidRPr="00C06287" w:rsidRDefault="00B7443E" w:rsidP="00B7443E">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C06287">
              <w:rPr>
                <w:rFonts w:ascii="Browallia New" w:hAnsi="Browallia New" w:cs="Browallia New"/>
                <w:sz w:val="28"/>
                <w:szCs w:val="28"/>
                <w:lang w:val="en-GB"/>
              </w:rPr>
              <w:t xml:space="preserve"> (498,660) </w:t>
            </w:r>
          </w:p>
        </w:tc>
        <w:tc>
          <w:tcPr>
            <w:tcW w:w="182" w:type="dxa"/>
            <w:vAlign w:val="bottom"/>
          </w:tcPr>
          <w:p w14:paraId="0E7C0C60" w14:textId="77777777" w:rsidR="0058085A" w:rsidRPr="00C06287"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89" w:type="dxa"/>
            <w:tcBorders>
              <w:top w:val="single" w:sz="4" w:space="0" w:color="auto"/>
              <w:bottom w:val="single" w:sz="12" w:space="0" w:color="auto"/>
            </w:tcBorders>
          </w:tcPr>
          <w:p w14:paraId="47F36B02" w14:textId="13520295" w:rsidR="0058085A" w:rsidRPr="00165CEA" w:rsidRDefault="00B7443E" w:rsidP="00B7443E">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165CEA">
              <w:rPr>
                <w:rFonts w:ascii="Browallia New" w:hAnsi="Browallia New" w:cs="Browallia New"/>
                <w:sz w:val="28"/>
                <w:szCs w:val="28"/>
                <w:lang w:val="en-GB"/>
              </w:rPr>
              <w:t xml:space="preserve"> 1,456,514 </w:t>
            </w:r>
          </w:p>
        </w:tc>
      </w:tr>
    </w:tbl>
    <w:p w14:paraId="6B973E40"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243C137D" w14:textId="050D5DE9" w:rsidR="00552461"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t>รายการเคลื่อนไหวของเงินกู้ยืมระยะสั้นจาก</w:t>
      </w:r>
      <w:r w:rsidRPr="00FE69F0">
        <w:rPr>
          <w:rFonts w:ascii="Browallia New" w:hAnsi="Browallia New" w:cs="Browallia New"/>
          <w:sz w:val="28"/>
          <w:szCs w:val="28"/>
          <w:cs/>
        </w:rPr>
        <w:t>บุคคลและบริษัท</w:t>
      </w:r>
      <w:r w:rsidRPr="00463743">
        <w:rPr>
          <w:rFonts w:ascii="Browallia New" w:hAnsi="Browallia New" w:cs="Browallia New"/>
          <w:sz w:val="28"/>
          <w:szCs w:val="28"/>
          <w:cs/>
        </w:rPr>
        <w:t>เกี่ยวข้องและดอกเบี้ยค้าง</w:t>
      </w:r>
      <w:r w:rsidRPr="00FE69F0">
        <w:rPr>
          <w:rFonts w:ascii="Browallia New" w:hAnsi="Browallia New" w:cs="Browallia New"/>
          <w:sz w:val="28"/>
          <w:szCs w:val="28"/>
          <w:cs/>
        </w:rPr>
        <w:t>จ่าย</w:t>
      </w:r>
      <w:r w:rsidRPr="00463743">
        <w:rPr>
          <w:rFonts w:ascii="Browallia New" w:hAnsi="Browallia New" w:cs="Browallia New"/>
          <w:sz w:val="28"/>
          <w:szCs w:val="28"/>
          <w:cs/>
        </w:rPr>
        <w:t>ระหว่างปีสิ้นสุดวันที่</w:t>
      </w:r>
      <w:r w:rsidRPr="00F46B29">
        <w:rPr>
          <w:rFonts w:ascii="Browallia New" w:hAnsi="Browallia New" w:cs="Browallia New"/>
          <w:sz w:val="28"/>
          <w:szCs w:val="28"/>
        </w:rPr>
        <w:t xml:space="preserve"> </w:t>
      </w:r>
      <w:r>
        <w:rPr>
          <w:rFonts w:ascii="Browallia New" w:hAnsi="Browallia New" w:cs="Browallia New"/>
          <w:sz w:val="28"/>
          <w:szCs w:val="28"/>
        </w:rPr>
        <w:t xml:space="preserve">         </w:t>
      </w:r>
      <w:r w:rsidRPr="00FE69F0">
        <w:rPr>
          <w:rFonts w:ascii="Browallia New" w:hAnsi="Browallia New" w:cs="Browallia New"/>
          <w:sz w:val="28"/>
          <w:szCs w:val="28"/>
        </w:rPr>
        <w:t xml:space="preserve">31 </w:t>
      </w:r>
      <w:r w:rsidRPr="00FE69F0">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FE69F0">
        <w:rPr>
          <w:rFonts w:ascii="Browallia New" w:hAnsi="Browallia New" w:cs="Browallia New"/>
          <w:sz w:val="28"/>
          <w:szCs w:val="28"/>
        </w:rPr>
        <w:t>256</w:t>
      </w:r>
      <w:r w:rsidR="0058085A">
        <w:rPr>
          <w:rFonts w:ascii="Browallia New" w:hAnsi="Browallia New" w:cs="Browallia New"/>
          <w:sz w:val="28"/>
          <w:szCs w:val="28"/>
        </w:rPr>
        <w:t>5</w:t>
      </w:r>
      <w:r w:rsidRPr="00F46B29">
        <w:rPr>
          <w:rFonts w:ascii="Browallia New" w:hAnsi="Browallia New" w:cs="Browallia New"/>
          <w:sz w:val="28"/>
          <w:szCs w:val="28"/>
        </w:rPr>
        <w:t xml:space="preserve"> </w:t>
      </w:r>
      <w:r w:rsidRPr="00463743">
        <w:rPr>
          <w:rFonts w:ascii="Browallia New" w:hAnsi="Browallia New" w:cs="Browallia New"/>
          <w:sz w:val="28"/>
          <w:szCs w:val="28"/>
          <w:cs/>
        </w:rPr>
        <w:t>มีดังนี้</w:t>
      </w:r>
    </w:p>
    <w:p w14:paraId="2FC46E2A"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552461" w:rsidRPr="00E06046" w14:paraId="42CAC2BB" w14:textId="77777777" w:rsidTr="00305AAE">
        <w:trPr>
          <w:tblHeader/>
        </w:trPr>
        <w:tc>
          <w:tcPr>
            <w:tcW w:w="3678" w:type="dxa"/>
          </w:tcPr>
          <w:p w14:paraId="1DC30D3D" w14:textId="77777777" w:rsidR="00552461" w:rsidRPr="00CD446E" w:rsidRDefault="00552461" w:rsidP="00305AAE">
            <w:pPr>
              <w:spacing w:line="240" w:lineRule="auto"/>
              <w:ind w:right="851"/>
              <w:jc w:val="both"/>
              <w:rPr>
                <w:rFonts w:ascii="Browallia New" w:hAnsi="Browallia New" w:cs="Browallia New"/>
                <w:sz w:val="28"/>
                <w:szCs w:val="28"/>
              </w:rPr>
            </w:pPr>
            <w:r w:rsidRPr="00CD446E">
              <w:rPr>
                <w:rFonts w:ascii="Browallia New" w:hAnsi="Browallia New" w:cs="Browallia New"/>
                <w:sz w:val="28"/>
                <w:szCs w:val="28"/>
                <w:cs/>
              </w:rPr>
              <w:br w:type="page"/>
            </w:r>
          </w:p>
        </w:tc>
        <w:tc>
          <w:tcPr>
            <w:tcW w:w="5328" w:type="dxa"/>
            <w:gridSpan w:val="7"/>
            <w:hideMark/>
          </w:tcPr>
          <w:p w14:paraId="5EDF97AD" w14:textId="77777777" w:rsidR="00552461" w:rsidRPr="00CD446E" w:rsidRDefault="00552461" w:rsidP="00305AAE">
            <w:pPr>
              <w:tabs>
                <w:tab w:val="clear" w:pos="4678"/>
              </w:tabs>
              <w:spacing w:line="240" w:lineRule="auto"/>
              <w:jc w:val="right"/>
              <w:rPr>
                <w:rFonts w:ascii="Browallia New" w:hAnsi="Browallia New" w:cs="Browallia New"/>
                <w:sz w:val="28"/>
                <w:szCs w:val="28"/>
              </w:rPr>
            </w:pPr>
            <w:r w:rsidRPr="00CD446E">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552461" w:rsidRPr="00E06046" w14:paraId="24FA0D9C" w14:textId="77777777" w:rsidTr="00305AAE">
        <w:trPr>
          <w:tblHeader/>
        </w:trPr>
        <w:tc>
          <w:tcPr>
            <w:tcW w:w="3678" w:type="dxa"/>
          </w:tcPr>
          <w:p w14:paraId="779D5593"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69E8D9D7" w14:textId="77777777" w:rsidR="00552461" w:rsidRPr="00CD446E" w:rsidRDefault="00552461" w:rsidP="00305AAE">
            <w:pPr>
              <w:spacing w:line="240" w:lineRule="auto"/>
              <w:ind w:right="-45"/>
              <w:jc w:val="center"/>
              <w:rPr>
                <w:rFonts w:ascii="Browallia New" w:hAnsi="Browallia New" w:cs="Browallia New"/>
                <w:sz w:val="28"/>
                <w:szCs w:val="28"/>
              </w:rPr>
            </w:pPr>
            <w:r w:rsidRPr="00CD446E">
              <w:rPr>
                <w:rFonts w:ascii="Browallia New" w:hAnsi="Browallia New" w:cs="Browallia New"/>
                <w:sz w:val="28"/>
                <w:szCs w:val="28"/>
                <w:cs/>
              </w:rPr>
              <w:t>งบการเงินรวม</w:t>
            </w:r>
          </w:p>
        </w:tc>
      </w:tr>
      <w:tr w:rsidR="00552461" w:rsidRPr="00E06046" w14:paraId="5678580B" w14:textId="77777777" w:rsidTr="00305AAE">
        <w:trPr>
          <w:tblHeader/>
        </w:trPr>
        <w:tc>
          <w:tcPr>
            <w:tcW w:w="3678" w:type="dxa"/>
          </w:tcPr>
          <w:p w14:paraId="27E8E0DB"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2C06FA77" w14:textId="6CD867A4"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58085A">
              <w:rPr>
                <w:rFonts w:ascii="Browallia New" w:hAnsi="Browallia New" w:cs="Browallia New"/>
                <w:sz w:val="28"/>
                <w:szCs w:val="28"/>
              </w:rPr>
              <w:t>4</w:t>
            </w:r>
          </w:p>
        </w:tc>
        <w:tc>
          <w:tcPr>
            <w:tcW w:w="180" w:type="dxa"/>
          </w:tcPr>
          <w:p w14:paraId="22C376F5"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3FB752AC"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76EB56C4"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3D6C8594"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ลดลง</w:t>
            </w:r>
          </w:p>
        </w:tc>
        <w:tc>
          <w:tcPr>
            <w:tcW w:w="180" w:type="dxa"/>
          </w:tcPr>
          <w:p w14:paraId="074D59A8"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250" w:type="dxa"/>
          </w:tcPr>
          <w:p w14:paraId="3D75422C" w14:textId="450D0107" w:rsidR="00552461" w:rsidRPr="00CD446E" w:rsidRDefault="00552461" w:rsidP="00305AAE">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sidR="0058085A">
              <w:rPr>
                <w:rFonts w:ascii="Browallia New" w:hAnsi="Browallia New" w:cs="Browallia New"/>
                <w:sz w:val="28"/>
                <w:szCs w:val="28"/>
              </w:rPr>
              <w:t>5</w:t>
            </w:r>
          </w:p>
        </w:tc>
      </w:tr>
      <w:tr w:rsidR="00552461" w:rsidRPr="00E06046" w14:paraId="1EDFC7B6" w14:textId="77777777" w:rsidTr="00305AAE">
        <w:trPr>
          <w:trHeight w:hRule="exact" w:val="352"/>
        </w:trPr>
        <w:tc>
          <w:tcPr>
            <w:tcW w:w="3678" w:type="dxa"/>
            <w:vAlign w:val="bottom"/>
          </w:tcPr>
          <w:p w14:paraId="61D67177" w14:textId="77777777" w:rsidR="00552461" w:rsidRPr="00CD446E" w:rsidRDefault="00552461" w:rsidP="00305AAE">
            <w:pPr>
              <w:spacing w:line="240" w:lineRule="auto"/>
              <w:ind w:right="-44"/>
              <w:rPr>
                <w:rFonts w:ascii="Browallia New" w:hAnsi="Browallia New" w:cs="Browallia New"/>
                <w:sz w:val="28"/>
                <w:szCs w:val="28"/>
              </w:rPr>
            </w:pPr>
          </w:p>
        </w:tc>
        <w:tc>
          <w:tcPr>
            <w:tcW w:w="1215" w:type="dxa"/>
            <w:vAlign w:val="center"/>
          </w:tcPr>
          <w:p w14:paraId="7ACBC967" w14:textId="77777777" w:rsidR="00552461" w:rsidRPr="00CD446E" w:rsidRDefault="00552461" w:rsidP="00305AAE">
            <w:pPr>
              <w:spacing w:line="240" w:lineRule="auto"/>
              <w:ind w:right="81"/>
              <w:jc w:val="center"/>
              <w:rPr>
                <w:rFonts w:ascii="Browallia New" w:hAnsi="Browallia New" w:cs="Browallia New"/>
                <w:sz w:val="28"/>
                <w:szCs w:val="28"/>
              </w:rPr>
            </w:pPr>
          </w:p>
        </w:tc>
        <w:tc>
          <w:tcPr>
            <w:tcW w:w="180" w:type="dxa"/>
          </w:tcPr>
          <w:p w14:paraId="76FA7930"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52" w:type="dxa"/>
            <w:vAlign w:val="center"/>
          </w:tcPr>
          <w:p w14:paraId="0208218C"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180" w:type="dxa"/>
          </w:tcPr>
          <w:p w14:paraId="0CFBBC1F"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71" w:type="dxa"/>
            <w:vAlign w:val="center"/>
          </w:tcPr>
          <w:p w14:paraId="306CB6F3"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55B34FE6"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250" w:type="dxa"/>
            <w:tcBorders>
              <w:top w:val="single" w:sz="4" w:space="0" w:color="auto"/>
              <w:left w:val="nil"/>
              <w:right w:val="nil"/>
            </w:tcBorders>
            <w:vAlign w:val="center"/>
          </w:tcPr>
          <w:p w14:paraId="5B0D0E05"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65B0A13B" w14:textId="77777777" w:rsidTr="00305AAE">
        <w:tc>
          <w:tcPr>
            <w:tcW w:w="6225" w:type="dxa"/>
            <w:gridSpan w:val="4"/>
            <w:vAlign w:val="center"/>
          </w:tcPr>
          <w:p w14:paraId="09FD4831" w14:textId="77777777" w:rsidR="00552461" w:rsidRPr="00CD446E" w:rsidRDefault="00552461" w:rsidP="00305AAE">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F46B29">
              <w:rPr>
                <w:rFonts w:ascii="Browallia New" w:hAnsi="Browallia New" w:cs="Browallia New"/>
                <w:b/>
                <w:bCs/>
                <w:sz w:val="28"/>
                <w:szCs w:val="28"/>
              </w:rPr>
              <w:t xml:space="preserve">  </w:t>
            </w:r>
          </w:p>
        </w:tc>
        <w:tc>
          <w:tcPr>
            <w:tcW w:w="180" w:type="dxa"/>
          </w:tcPr>
          <w:p w14:paraId="54C746AF"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71" w:type="dxa"/>
            <w:vAlign w:val="center"/>
          </w:tcPr>
          <w:p w14:paraId="7BEF7AF7"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2D4D5C4E"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0BDAD882"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43694C03" w14:textId="77777777" w:rsidTr="00305AAE">
        <w:tc>
          <w:tcPr>
            <w:tcW w:w="3678" w:type="dxa"/>
            <w:vAlign w:val="bottom"/>
            <w:hideMark/>
          </w:tcPr>
          <w:p w14:paraId="44264281" w14:textId="77777777" w:rsidR="00552461" w:rsidRPr="00CD446E" w:rsidRDefault="00552461" w:rsidP="00305AAE">
            <w:pPr>
              <w:spacing w:line="240" w:lineRule="auto"/>
              <w:ind w:left="70"/>
              <w:rPr>
                <w:rFonts w:ascii="Browallia New" w:hAnsi="Browallia New" w:cs="Browallia New"/>
                <w:sz w:val="28"/>
                <w:szCs w:val="28"/>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1215" w:type="dxa"/>
            <w:vAlign w:val="center"/>
          </w:tcPr>
          <w:p w14:paraId="0AD22230" w14:textId="77777777" w:rsidR="00552461" w:rsidRPr="00CD446E" w:rsidRDefault="00552461" w:rsidP="00305AAE">
            <w:pPr>
              <w:spacing w:line="240" w:lineRule="auto"/>
              <w:ind w:right="81"/>
              <w:jc w:val="center"/>
              <w:rPr>
                <w:rFonts w:ascii="Browallia New" w:hAnsi="Browallia New" w:cs="Browallia New"/>
                <w:sz w:val="28"/>
                <w:szCs w:val="28"/>
              </w:rPr>
            </w:pPr>
          </w:p>
        </w:tc>
        <w:tc>
          <w:tcPr>
            <w:tcW w:w="180" w:type="dxa"/>
          </w:tcPr>
          <w:p w14:paraId="3A763E51"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52" w:type="dxa"/>
            <w:vAlign w:val="center"/>
          </w:tcPr>
          <w:p w14:paraId="654169B6" w14:textId="77777777" w:rsidR="00552461" w:rsidRPr="00C27AE0" w:rsidRDefault="00552461" w:rsidP="00305AAE">
            <w:pPr>
              <w:spacing w:line="240" w:lineRule="auto"/>
              <w:ind w:right="-10"/>
              <w:jc w:val="center"/>
              <w:rPr>
                <w:rFonts w:ascii="Browallia New" w:hAnsi="Browallia New" w:cs="Browallia New"/>
                <w:sz w:val="28"/>
                <w:szCs w:val="28"/>
                <w:lang w:val="en-GB"/>
              </w:rPr>
            </w:pPr>
          </w:p>
        </w:tc>
        <w:tc>
          <w:tcPr>
            <w:tcW w:w="180" w:type="dxa"/>
          </w:tcPr>
          <w:p w14:paraId="1981657A"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71" w:type="dxa"/>
            <w:vAlign w:val="center"/>
          </w:tcPr>
          <w:p w14:paraId="141EC48D"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7B6716C8"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250" w:type="dxa"/>
            <w:vAlign w:val="center"/>
          </w:tcPr>
          <w:p w14:paraId="3CE1F463"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701407" w:rsidRPr="00AB4996" w14:paraId="51A3E8B5" w14:textId="77777777">
        <w:tc>
          <w:tcPr>
            <w:tcW w:w="3678" w:type="dxa"/>
            <w:vAlign w:val="bottom"/>
            <w:hideMark/>
          </w:tcPr>
          <w:p w14:paraId="3995E4F5" w14:textId="77777777" w:rsidR="00701407" w:rsidRPr="00AB4996" w:rsidRDefault="00701407" w:rsidP="00701407">
            <w:pPr>
              <w:tabs>
                <w:tab w:val="clear" w:pos="227"/>
              </w:tabs>
              <w:spacing w:line="240" w:lineRule="auto"/>
              <w:ind w:left="237"/>
              <w:rPr>
                <w:rFonts w:ascii="Browallia New" w:hAnsi="Browallia New" w:cs="Browallia New"/>
                <w:sz w:val="28"/>
                <w:szCs w:val="28"/>
                <w:lang w:val="en-GB"/>
              </w:rPr>
            </w:pPr>
            <w:r w:rsidRPr="00AB4996">
              <w:rPr>
                <w:rFonts w:ascii="Browallia New" w:hAnsi="Browallia New" w:cs="Browallia New"/>
                <w:sz w:val="28"/>
                <w:szCs w:val="28"/>
                <w:cs/>
              </w:rPr>
              <w:t>เงินกู้ยืม</w:t>
            </w:r>
          </w:p>
        </w:tc>
        <w:tc>
          <w:tcPr>
            <w:tcW w:w="1215" w:type="dxa"/>
            <w:shd w:val="clear" w:color="auto" w:fill="auto"/>
          </w:tcPr>
          <w:p w14:paraId="467D6AFD" w14:textId="347B0F7E" w:rsidR="00701407" w:rsidRPr="00030836" w:rsidRDefault="00C75C7A"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505,830</w:t>
            </w:r>
          </w:p>
        </w:tc>
        <w:tc>
          <w:tcPr>
            <w:tcW w:w="180" w:type="dxa"/>
            <w:shd w:val="clear" w:color="auto" w:fill="auto"/>
          </w:tcPr>
          <w:p w14:paraId="547E3989" w14:textId="77777777" w:rsidR="00701407" w:rsidRPr="004760B1" w:rsidRDefault="00701407" w:rsidP="00701407">
            <w:pPr>
              <w:spacing w:line="240" w:lineRule="auto"/>
              <w:ind w:right="851"/>
              <w:jc w:val="right"/>
              <w:rPr>
                <w:rFonts w:ascii="Browallia New" w:hAnsi="Browallia New" w:cs="Browallia New"/>
                <w:sz w:val="28"/>
                <w:szCs w:val="28"/>
                <w:lang w:val="en-GB"/>
              </w:rPr>
            </w:pPr>
          </w:p>
        </w:tc>
        <w:tc>
          <w:tcPr>
            <w:tcW w:w="1152" w:type="dxa"/>
            <w:shd w:val="clear" w:color="auto" w:fill="auto"/>
            <w:vAlign w:val="bottom"/>
          </w:tcPr>
          <w:p w14:paraId="09721D81" w14:textId="34145E77" w:rsidR="00701407" w:rsidRPr="00DC66ED" w:rsidRDefault="00800099"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t>1,730,000</w:t>
            </w:r>
          </w:p>
        </w:tc>
        <w:tc>
          <w:tcPr>
            <w:tcW w:w="180" w:type="dxa"/>
            <w:shd w:val="clear" w:color="auto" w:fill="auto"/>
          </w:tcPr>
          <w:p w14:paraId="79E2A471" w14:textId="77777777" w:rsidR="00701407" w:rsidRPr="00DC66ED" w:rsidRDefault="00701407"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1" w:type="dxa"/>
            <w:shd w:val="clear" w:color="auto" w:fill="auto"/>
            <w:vAlign w:val="bottom"/>
          </w:tcPr>
          <w:p w14:paraId="06CB874E" w14:textId="4E820278" w:rsidR="00701407" w:rsidRPr="00DC66ED" w:rsidRDefault="0060198C"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(341,830</w:t>
            </w:r>
            <w:r w:rsidR="001B75E9">
              <w:rPr>
                <w:rFonts w:ascii="Browallia New" w:hAnsi="Browallia New" w:cs="Browallia New"/>
                <w:sz w:val="28"/>
                <w:szCs w:val="28"/>
                <w:lang w:val="en-GB"/>
              </w:rPr>
              <w:t>)</w:t>
            </w:r>
          </w:p>
        </w:tc>
        <w:tc>
          <w:tcPr>
            <w:tcW w:w="180" w:type="dxa"/>
            <w:shd w:val="clear" w:color="auto" w:fill="auto"/>
          </w:tcPr>
          <w:p w14:paraId="49125F60" w14:textId="77777777" w:rsidR="00701407" w:rsidRPr="00912612" w:rsidRDefault="00701407" w:rsidP="00701407">
            <w:pPr>
              <w:tabs>
                <w:tab w:val="clear" w:pos="227"/>
                <w:tab w:val="clear" w:pos="454"/>
                <w:tab w:val="clear" w:pos="680"/>
                <w:tab w:val="left" w:pos="720"/>
              </w:tabs>
              <w:spacing w:line="240" w:lineRule="auto"/>
              <w:ind w:left="-45" w:right="23"/>
              <w:jc w:val="center"/>
              <w:rPr>
                <w:rFonts w:ascii="Browallia New" w:hAnsi="Browallia New" w:cs="Browallia New"/>
                <w:sz w:val="28"/>
                <w:szCs w:val="28"/>
                <w:highlight w:val="yellow"/>
                <w:lang w:val="en-GB"/>
              </w:rPr>
            </w:pPr>
          </w:p>
        </w:tc>
        <w:tc>
          <w:tcPr>
            <w:tcW w:w="1250" w:type="dxa"/>
            <w:shd w:val="clear" w:color="auto" w:fill="auto"/>
            <w:vAlign w:val="bottom"/>
          </w:tcPr>
          <w:p w14:paraId="60E1CDE0" w14:textId="68990055" w:rsidR="00701407" w:rsidRPr="007F5B06" w:rsidRDefault="00701407"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7F5B06">
              <w:rPr>
                <w:rFonts w:ascii="Browallia New" w:hAnsi="Browallia New" w:cs="Browallia New"/>
                <w:sz w:val="28"/>
                <w:szCs w:val="28"/>
                <w:lang w:val="en-GB"/>
              </w:rPr>
              <w:t>1,894,000</w:t>
            </w:r>
          </w:p>
        </w:tc>
      </w:tr>
      <w:tr w:rsidR="00701407" w:rsidRPr="00AB4996" w14:paraId="7F672F6C" w14:textId="77777777">
        <w:tc>
          <w:tcPr>
            <w:tcW w:w="3678" w:type="dxa"/>
            <w:vAlign w:val="bottom"/>
            <w:hideMark/>
          </w:tcPr>
          <w:p w14:paraId="18235BE5" w14:textId="77777777" w:rsidR="00701407" w:rsidRPr="00AB4996" w:rsidRDefault="00701407" w:rsidP="00701407">
            <w:pPr>
              <w:tabs>
                <w:tab w:val="clear" w:pos="227"/>
              </w:tabs>
              <w:spacing w:line="240" w:lineRule="auto"/>
              <w:ind w:left="237"/>
              <w:rPr>
                <w:rFonts w:ascii="Browallia New" w:hAnsi="Browallia New" w:cs="Browallia New"/>
                <w:sz w:val="28"/>
                <w:szCs w:val="28"/>
              </w:rPr>
            </w:pPr>
            <w:r w:rsidRPr="00AB4996">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tcPr>
          <w:p w14:paraId="1F892880" w14:textId="57B9E279" w:rsidR="00701407" w:rsidRPr="00030836" w:rsidRDefault="00701407"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3,</w:t>
            </w:r>
            <w:r w:rsidR="008F3B67" w:rsidRPr="00030836">
              <w:rPr>
                <w:rFonts w:ascii="Browallia New" w:hAnsi="Browallia New" w:cs="Browallia New"/>
                <w:sz w:val="28"/>
                <w:szCs w:val="28"/>
                <w:lang w:val="en-GB"/>
              </w:rPr>
              <w:t>042</w:t>
            </w:r>
          </w:p>
        </w:tc>
        <w:tc>
          <w:tcPr>
            <w:tcW w:w="180" w:type="dxa"/>
            <w:shd w:val="clear" w:color="auto" w:fill="auto"/>
          </w:tcPr>
          <w:p w14:paraId="6BE374D7" w14:textId="77777777" w:rsidR="00701407" w:rsidRPr="004760B1" w:rsidRDefault="00701407" w:rsidP="00701407">
            <w:pPr>
              <w:spacing w:line="240" w:lineRule="auto"/>
              <w:ind w:right="851"/>
              <w:jc w:val="right"/>
              <w:rPr>
                <w:rFonts w:ascii="Browallia New" w:hAnsi="Browallia New" w:cs="Browallia New"/>
                <w:sz w:val="28"/>
                <w:szCs w:val="28"/>
                <w:lang w:val="en-GB"/>
              </w:rPr>
            </w:pPr>
          </w:p>
        </w:tc>
        <w:tc>
          <w:tcPr>
            <w:tcW w:w="1152" w:type="dxa"/>
            <w:tcBorders>
              <w:top w:val="nil"/>
              <w:left w:val="nil"/>
              <w:bottom w:val="single" w:sz="4" w:space="0" w:color="auto"/>
              <w:right w:val="nil"/>
            </w:tcBorders>
            <w:shd w:val="clear" w:color="auto" w:fill="auto"/>
            <w:vAlign w:val="bottom"/>
          </w:tcPr>
          <w:p w14:paraId="10063ABE" w14:textId="6A50FF0A" w:rsidR="00701407" w:rsidRPr="00DC66ED" w:rsidRDefault="001B75E9"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101,</w:t>
            </w:r>
            <w:r w:rsidR="00885F68">
              <w:rPr>
                <w:rFonts w:ascii="Browallia New" w:hAnsi="Browallia New" w:cs="Browallia New"/>
                <w:sz w:val="28"/>
                <w:szCs w:val="28"/>
                <w:lang w:val="en-GB"/>
              </w:rPr>
              <w:t>310</w:t>
            </w:r>
          </w:p>
        </w:tc>
        <w:tc>
          <w:tcPr>
            <w:tcW w:w="180" w:type="dxa"/>
            <w:shd w:val="clear" w:color="auto" w:fill="auto"/>
          </w:tcPr>
          <w:p w14:paraId="5A084E62" w14:textId="77777777" w:rsidR="00701407" w:rsidRPr="00DC66ED" w:rsidRDefault="00701407"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1" w:type="dxa"/>
            <w:tcBorders>
              <w:top w:val="nil"/>
              <w:left w:val="nil"/>
              <w:bottom w:val="single" w:sz="4" w:space="0" w:color="auto"/>
              <w:right w:val="nil"/>
            </w:tcBorders>
            <w:shd w:val="clear" w:color="auto" w:fill="auto"/>
            <w:vAlign w:val="bottom"/>
          </w:tcPr>
          <w:p w14:paraId="0BB3EAC2" w14:textId="2E4FC814" w:rsidR="00701407" w:rsidRPr="00DC66ED" w:rsidRDefault="00885F68"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(79,472)</w:t>
            </w:r>
          </w:p>
        </w:tc>
        <w:tc>
          <w:tcPr>
            <w:tcW w:w="180" w:type="dxa"/>
            <w:shd w:val="clear" w:color="auto" w:fill="auto"/>
          </w:tcPr>
          <w:p w14:paraId="1041D033" w14:textId="77777777" w:rsidR="00701407" w:rsidRPr="00912612" w:rsidRDefault="00701407" w:rsidP="00701407">
            <w:pPr>
              <w:tabs>
                <w:tab w:val="clear" w:pos="227"/>
                <w:tab w:val="clear" w:pos="454"/>
                <w:tab w:val="clear" w:pos="680"/>
                <w:tab w:val="left" w:pos="720"/>
              </w:tabs>
              <w:spacing w:line="240" w:lineRule="auto"/>
              <w:ind w:left="-45" w:right="23"/>
              <w:jc w:val="center"/>
              <w:rPr>
                <w:rFonts w:ascii="Browallia New" w:hAnsi="Browallia New" w:cs="Browallia New"/>
                <w:sz w:val="28"/>
                <w:szCs w:val="28"/>
                <w:highlight w:val="yellow"/>
                <w:lang w:val="en-GB"/>
              </w:rPr>
            </w:pPr>
          </w:p>
        </w:tc>
        <w:tc>
          <w:tcPr>
            <w:tcW w:w="1250" w:type="dxa"/>
            <w:tcBorders>
              <w:top w:val="nil"/>
              <w:left w:val="nil"/>
              <w:bottom w:val="single" w:sz="4" w:space="0" w:color="auto"/>
              <w:right w:val="nil"/>
            </w:tcBorders>
            <w:shd w:val="clear" w:color="auto" w:fill="auto"/>
            <w:vAlign w:val="bottom"/>
          </w:tcPr>
          <w:p w14:paraId="47DCDF16" w14:textId="116BD042" w:rsidR="00701407" w:rsidRPr="007F5B06" w:rsidRDefault="00701407"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7F5B06">
              <w:rPr>
                <w:rFonts w:ascii="Browallia New" w:hAnsi="Browallia New" w:cs="Browallia New"/>
                <w:sz w:val="28"/>
                <w:szCs w:val="28"/>
                <w:lang w:val="en-GB"/>
              </w:rPr>
              <w:t>24,880</w:t>
            </w:r>
          </w:p>
        </w:tc>
      </w:tr>
      <w:tr w:rsidR="00701407" w:rsidRPr="00E06046" w14:paraId="5B50605C" w14:textId="77777777">
        <w:tc>
          <w:tcPr>
            <w:tcW w:w="3678" w:type="dxa"/>
            <w:hideMark/>
          </w:tcPr>
          <w:p w14:paraId="349339AC" w14:textId="77777777" w:rsidR="00701407" w:rsidRPr="00AB4996" w:rsidRDefault="00701407" w:rsidP="00701407">
            <w:pPr>
              <w:tabs>
                <w:tab w:val="clear" w:pos="227"/>
              </w:tabs>
              <w:spacing w:line="240" w:lineRule="auto"/>
              <w:ind w:left="237" w:firstLine="13"/>
              <w:rPr>
                <w:rFonts w:ascii="Browallia New" w:hAnsi="Browallia New" w:cs="Browallia New"/>
                <w:sz w:val="28"/>
                <w:szCs w:val="28"/>
              </w:rPr>
            </w:pPr>
            <w:r w:rsidRPr="00AB4996">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tcPr>
          <w:p w14:paraId="0F1843A5" w14:textId="423D9A73" w:rsidR="00701407" w:rsidRPr="00030836" w:rsidRDefault="006C740E"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50</w:t>
            </w:r>
            <w:r w:rsidR="00EB5CC8" w:rsidRPr="00030836">
              <w:rPr>
                <w:rFonts w:ascii="Browallia New" w:hAnsi="Browallia New" w:cs="Browallia New"/>
                <w:sz w:val="28"/>
                <w:szCs w:val="28"/>
              </w:rPr>
              <w:t>8,872</w:t>
            </w:r>
          </w:p>
        </w:tc>
        <w:tc>
          <w:tcPr>
            <w:tcW w:w="180" w:type="dxa"/>
            <w:shd w:val="clear" w:color="auto" w:fill="auto"/>
          </w:tcPr>
          <w:p w14:paraId="30E7C159" w14:textId="77777777" w:rsidR="00701407" w:rsidRPr="004760B1" w:rsidRDefault="00701407" w:rsidP="00701407">
            <w:pPr>
              <w:spacing w:line="240" w:lineRule="auto"/>
              <w:ind w:right="851"/>
              <w:jc w:val="right"/>
              <w:rPr>
                <w:rFonts w:ascii="Browallia New" w:hAnsi="Browallia New" w:cs="Browallia New"/>
                <w:sz w:val="28"/>
                <w:szCs w:val="28"/>
                <w:lang w:val="en-GB"/>
              </w:rPr>
            </w:pPr>
          </w:p>
        </w:tc>
        <w:tc>
          <w:tcPr>
            <w:tcW w:w="1152" w:type="dxa"/>
            <w:tcBorders>
              <w:top w:val="single" w:sz="4" w:space="0" w:color="auto"/>
              <w:left w:val="nil"/>
              <w:bottom w:val="single" w:sz="12" w:space="0" w:color="auto"/>
              <w:right w:val="nil"/>
            </w:tcBorders>
            <w:shd w:val="clear" w:color="auto" w:fill="auto"/>
            <w:vAlign w:val="bottom"/>
          </w:tcPr>
          <w:p w14:paraId="45F133D8" w14:textId="684B76B9" w:rsidR="00701407" w:rsidRPr="00DC66ED" w:rsidRDefault="00885263"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1,831,310</w:t>
            </w:r>
          </w:p>
        </w:tc>
        <w:tc>
          <w:tcPr>
            <w:tcW w:w="180" w:type="dxa"/>
            <w:shd w:val="clear" w:color="auto" w:fill="auto"/>
          </w:tcPr>
          <w:p w14:paraId="515ECE5E" w14:textId="77777777" w:rsidR="00701407" w:rsidRPr="00DC66ED" w:rsidRDefault="00701407"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1" w:type="dxa"/>
            <w:tcBorders>
              <w:top w:val="single" w:sz="4" w:space="0" w:color="auto"/>
              <w:left w:val="nil"/>
              <w:bottom w:val="single" w:sz="12" w:space="0" w:color="auto"/>
              <w:right w:val="nil"/>
            </w:tcBorders>
            <w:shd w:val="clear" w:color="auto" w:fill="auto"/>
            <w:vAlign w:val="bottom"/>
          </w:tcPr>
          <w:p w14:paraId="3D1FD161" w14:textId="7C64C403" w:rsidR="00701407" w:rsidRPr="00DC66ED" w:rsidRDefault="00885263"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(421,302)</w:t>
            </w:r>
          </w:p>
        </w:tc>
        <w:tc>
          <w:tcPr>
            <w:tcW w:w="180" w:type="dxa"/>
            <w:shd w:val="clear" w:color="auto" w:fill="auto"/>
          </w:tcPr>
          <w:p w14:paraId="08B038EE" w14:textId="77777777" w:rsidR="00701407" w:rsidRPr="00912612" w:rsidRDefault="00701407" w:rsidP="00701407">
            <w:pPr>
              <w:tabs>
                <w:tab w:val="clear" w:pos="227"/>
                <w:tab w:val="clear" w:pos="454"/>
                <w:tab w:val="clear" w:pos="680"/>
                <w:tab w:val="left" w:pos="720"/>
              </w:tabs>
              <w:spacing w:line="240" w:lineRule="auto"/>
              <w:ind w:left="-45" w:right="23"/>
              <w:jc w:val="center"/>
              <w:rPr>
                <w:rFonts w:ascii="Browallia New" w:hAnsi="Browallia New" w:cs="Browallia New"/>
                <w:sz w:val="28"/>
                <w:szCs w:val="28"/>
                <w:highlight w:val="yellow"/>
                <w:lang w:val="en-GB"/>
              </w:rPr>
            </w:pPr>
          </w:p>
        </w:tc>
        <w:tc>
          <w:tcPr>
            <w:tcW w:w="1250" w:type="dxa"/>
            <w:tcBorders>
              <w:top w:val="single" w:sz="4" w:space="0" w:color="auto"/>
              <w:left w:val="nil"/>
              <w:bottom w:val="single" w:sz="12" w:space="0" w:color="auto"/>
              <w:right w:val="nil"/>
            </w:tcBorders>
            <w:shd w:val="clear" w:color="auto" w:fill="auto"/>
            <w:vAlign w:val="bottom"/>
          </w:tcPr>
          <w:p w14:paraId="6B84A8E6" w14:textId="75DCAE82" w:rsidR="00701407" w:rsidRPr="007F5B06" w:rsidRDefault="00701407" w:rsidP="0070140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7F5B06">
              <w:rPr>
                <w:rFonts w:ascii="Browallia New" w:hAnsi="Browallia New" w:cs="Browallia New"/>
                <w:sz w:val="28"/>
                <w:szCs w:val="28"/>
                <w:lang w:val="en-GB"/>
              </w:rPr>
              <w:t>1,918,880</w:t>
            </w:r>
          </w:p>
        </w:tc>
      </w:tr>
    </w:tbl>
    <w:p w14:paraId="358D9D56" w14:textId="77777777" w:rsidR="00552461" w:rsidRPr="00AD0671"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8995"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51"/>
      </w:tblGrid>
      <w:tr w:rsidR="00552461" w:rsidRPr="00E06046" w14:paraId="37F1F96B" w14:textId="77777777" w:rsidTr="00305AAE">
        <w:trPr>
          <w:cantSplit/>
        </w:trPr>
        <w:tc>
          <w:tcPr>
            <w:tcW w:w="3685" w:type="dxa"/>
          </w:tcPr>
          <w:p w14:paraId="14D9C602"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u w:val="single"/>
                <w:cs/>
              </w:rPr>
            </w:pPr>
            <w:r w:rsidRPr="00CD446E">
              <w:rPr>
                <w:rFonts w:ascii="Browallia New" w:hAnsi="Browallia New" w:cs="Browallia New"/>
                <w:sz w:val="28"/>
                <w:szCs w:val="28"/>
                <w:u w:val="single"/>
              </w:rPr>
              <w:br w:type="page"/>
            </w:r>
          </w:p>
        </w:tc>
        <w:tc>
          <w:tcPr>
            <w:tcW w:w="1190" w:type="dxa"/>
            <w:vAlign w:val="bottom"/>
          </w:tcPr>
          <w:p w14:paraId="018E056F"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0732A79"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D3131D0"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350ACF1"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08" w:type="dxa"/>
            <w:gridSpan w:val="3"/>
            <w:vAlign w:val="bottom"/>
          </w:tcPr>
          <w:p w14:paraId="49074BC1"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r w:rsidRPr="00CD446E">
              <w:rPr>
                <w:rFonts w:ascii="Browallia New" w:hAnsi="Browallia New" w:cs="Browallia New"/>
                <w:sz w:val="28"/>
                <w:szCs w:val="28"/>
              </w:rPr>
              <w:t>(</w:t>
            </w:r>
            <w:proofErr w:type="gramStart"/>
            <w:r w:rsidRPr="00CD446E">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CD446E">
              <w:rPr>
                <w:rFonts w:ascii="Browallia New" w:hAnsi="Browallia New" w:cs="Browallia New"/>
                <w:sz w:val="28"/>
                <w:szCs w:val="28"/>
                <w:cs/>
              </w:rPr>
              <w:t>:</w:t>
            </w:r>
            <w:proofErr w:type="gramEnd"/>
            <w:r w:rsidRPr="00F46B29">
              <w:rPr>
                <w:rFonts w:ascii="Browallia New" w:hAnsi="Browallia New" w:cs="Browallia New"/>
                <w:sz w:val="28"/>
                <w:szCs w:val="28"/>
              </w:rPr>
              <w:t xml:space="preserve"> </w:t>
            </w:r>
            <w:r w:rsidRPr="00CD446E">
              <w:rPr>
                <w:rFonts w:ascii="Browallia New" w:hAnsi="Browallia New" w:cs="Browallia New"/>
                <w:sz w:val="28"/>
                <w:szCs w:val="28"/>
                <w:cs/>
              </w:rPr>
              <w:t>พันบาท)</w:t>
            </w:r>
          </w:p>
        </w:tc>
      </w:tr>
      <w:tr w:rsidR="00552461" w:rsidRPr="00E06046" w14:paraId="496AB193" w14:textId="77777777" w:rsidTr="00305AAE">
        <w:trPr>
          <w:cantSplit/>
        </w:trPr>
        <w:tc>
          <w:tcPr>
            <w:tcW w:w="3685" w:type="dxa"/>
          </w:tcPr>
          <w:p w14:paraId="58FA413B"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u w:val="single"/>
                <w:cs/>
              </w:rPr>
            </w:pPr>
          </w:p>
        </w:tc>
        <w:tc>
          <w:tcPr>
            <w:tcW w:w="5310" w:type="dxa"/>
            <w:gridSpan w:val="7"/>
            <w:tcBorders>
              <w:bottom w:val="single" w:sz="4" w:space="0" w:color="auto"/>
            </w:tcBorders>
          </w:tcPr>
          <w:p w14:paraId="13A55997" w14:textId="77777777" w:rsidR="00552461" w:rsidRPr="00CD446E" w:rsidRDefault="00552461" w:rsidP="00305AAE">
            <w:pPr>
              <w:tabs>
                <w:tab w:val="left" w:pos="5059"/>
              </w:tabs>
              <w:spacing w:line="240" w:lineRule="auto"/>
              <w:ind w:right="851"/>
              <w:jc w:val="center"/>
              <w:rPr>
                <w:rFonts w:ascii="Browallia New" w:hAnsi="Browallia New" w:cs="Browallia New"/>
                <w:sz w:val="28"/>
                <w:szCs w:val="28"/>
                <w:cs/>
              </w:rPr>
            </w:pPr>
            <w:r w:rsidRPr="00F46B29">
              <w:rPr>
                <w:rFonts w:ascii="Browallia New" w:hAnsi="Browallia New" w:cs="Browallia New"/>
                <w:sz w:val="28"/>
                <w:szCs w:val="28"/>
              </w:rPr>
              <w:t xml:space="preserve">                 </w:t>
            </w:r>
            <w:r w:rsidRPr="00CD446E">
              <w:rPr>
                <w:rFonts w:ascii="Browallia New" w:hAnsi="Browallia New" w:cs="Browallia New"/>
                <w:sz w:val="28"/>
                <w:szCs w:val="28"/>
                <w:cs/>
              </w:rPr>
              <w:t>งบการเงินเฉพาะของบริษัท</w:t>
            </w:r>
          </w:p>
        </w:tc>
      </w:tr>
      <w:tr w:rsidR="00552461" w:rsidRPr="00E06046" w14:paraId="65DCC15D" w14:textId="77777777" w:rsidTr="00305AAE">
        <w:trPr>
          <w:cantSplit/>
        </w:trPr>
        <w:tc>
          <w:tcPr>
            <w:tcW w:w="3685" w:type="dxa"/>
          </w:tcPr>
          <w:p w14:paraId="1D2B2554" w14:textId="77777777" w:rsidR="00552461" w:rsidRPr="00CD446E" w:rsidRDefault="00552461" w:rsidP="00305AAE">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1B43C196" w14:textId="5161EBB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58085A">
              <w:rPr>
                <w:rFonts w:ascii="Browallia New" w:hAnsi="Browallia New" w:cs="Browallia New"/>
                <w:sz w:val="28"/>
                <w:szCs w:val="28"/>
              </w:rPr>
              <w:t>4</w:t>
            </w:r>
          </w:p>
        </w:tc>
        <w:tc>
          <w:tcPr>
            <w:tcW w:w="180" w:type="dxa"/>
          </w:tcPr>
          <w:p w14:paraId="11666891"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20C64AAF"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722BE467"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8E6328A"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0" w:type="dxa"/>
          </w:tcPr>
          <w:p w14:paraId="522D99FE"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p>
        </w:tc>
        <w:tc>
          <w:tcPr>
            <w:tcW w:w="1251" w:type="dxa"/>
          </w:tcPr>
          <w:p w14:paraId="3A799884" w14:textId="349C9C8E" w:rsidR="00552461" w:rsidRPr="00CD446E" w:rsidRDefault="00552461" w:rsidP="00305AAE">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sidR="0058085A">
              <w:rPr>
                <w:rFonts w:ascii="Browallia New" w:hAnsi="Browallia New" w:cs="Browallia New"/>
                <w:sz w:val="28"/>
                <w:szCs w:val="28"/>
              </w:rPr>
              <w:t>5</w:t>
            </w:r>
          </w:p>
        </w:tc>
      </w:tr>
      <w:tr w:rsidR="00552461" w:rsidRPr="00E06046" w14:paraId="4957D1D0" w14:textId="77777777" w:rsidTr="00305AAE">
        <w:trPr>
          <w:cantSplit/>
          <w:trHeight w:hRule="exact" w:val="298"/>
        </w:trPr>
        <w:tc>
          <w:tcPr>
            <w:tcW w:w="3685" w:type="dxa"/>
          </w:tcPr>
          <w:p w14:paraId="60F2FC94" w14:textId="77777777" w:rsidR="00552461" w:rsidRPr="00CD446E" w:rsidRDefault="00552461" w:rsidP="00305AAE">
            <w:pPr>
              <w:tabs>
                <w:tab w:val="clear" w:pos="227"/>
              </w:tabs>
              <w:spacing w:line="240" w:lineRule="auto"/>
              <w:ind w:left="237" w:hanging="177"/>
              <w:rPr>
                <w:rFonts w:ascii="Browallia New" w:hAnsi="Browallia New" w:cs="Browallia New"/>
                <w:b/>
                <w:bCs/>
                <w:sz w:val="28"/>
                <w:szCs w:val="28"/>
                <w:cs/>
              </w:rPr>
            </w:pPr>
          </w:p>
        </w:tc>
        <w:tc>
          <w:tcPr>
            <w:tcW w:w="1190" w:type="dxa"/>
          </w:tcPr>
          <w:p w14:paraId="64D093E7" w14:textId="77777777" w:rsidR="00552461" w:rsidRPr="00CD446E" w:rsidRDefault="00552461" w:rsidP="00305AAE">
            <w:pPr>
              <w:spacing w:line="240" w:lineRule="auto"/>
              <w:ind w:right="96"/>
              <w:jc w:val="center"/>
              <w:rPr>
                <w:rFonts w:ascii="Browallia New" w:hAnsi="Browallia New" w:cs="Browallia New"/>
                <w:sz w:val="28"/>
                <w:szCs w:val="28"/>
              </w:rPr>
            </w:pPr>
          </w:p>
        </w:tc>
        <w:tc>
          <w:tcPr>
            <w:tcW w:w="180" w:type="dxa"/>
          </w:tcPr>
          <w:p w14:paraId="30C6F277"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52" w:type="dxa"/>
            <w:vAlign w:val="center"/>
          </w:tcPr>
          <w:p w14:paraId="5B508822"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180" w:type="dxa"/>
          </w:tcPr>
          <w:p w14:paraId="3B837670"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177" w:type="dxa"/>
            <w:vAlign w:val="center"/>
          </w:tcPr>
          <w:p w14:paraId="3D638AB8"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2ECD7B21"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51" w:type="dxa"/>
            <w:tcBorders>
              <w:top w:val="single" w:sz="4" w:space="0" w:color="auto"/>
            </w:tcBorders>
            <w:vAlign w:val="center"/>
          </w:tcPr>
          <w:p w14:paraId="1BF96301"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42D5DF40" w14:textId="77777777" w:rsidTr="00305AAE">
        <w:trPr>
          <w:cantSplit/>
        </w:trPr>
        <w:tc>
          <w:tcPr>
            <w:tcW w:w="6207" w:type="dxa"/>
            <w:gridSpan w:val="4"/>
            <w:vAlign w:val="center"/>
          </w:tcPr>
          <w:p w14:paraId="4918F819" w14:textId="77777777" w:rsidR="00552461" w:rsidRPr="00CD446E" w:rsidRDefault="00552461" w:rsidP="00305AAE">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F46B29">
              <w:rPr>
                <w:rFonts w:ascii="Browallia New" w:hAnsi="Browallia New" w:cs="Browallia New"/>
                <w:b/>
                <w:bCs/>
                <w:sz w:val="28"/>
                <w:szCs w:val="28"/>
              </w:rPr>
              <w:t xml:space="preserve">  </w:t>
            </w:r>
          </w:p>
        </w:tc>
        <w:tc>
          <w:tcPr>
            <w:tcW w:w="180" w:type="dxa"/>
          </w:tcPr>
          <w:p w14:paraId="5DF2A142" w14:textId="77777777" w:rsidR="00552461" w:rsidRPr="00CD446E" w:rsidRDefault="00552461" w:rsidP="00305AAE">
            <w:pPr>
              <w:spacing w:line="240" w:lineRule="auto"/>
              <w:ind w:right="851"/>
              <w:jc w:val="center"/>
              <w:rPr>
                <w:rFonts w:ascii="Browallia New" w:hAnsi="Browallia New" w:cs="Browallia New"/>
                <w:sz w:val="28"/>
                <w:szCs w:val="28"/>
                <w:cs/>
              </w:rPr>
            </w:pPr>
          </w:p>
        </w:tc>
        <w:tc>
          <w:tcPr>
            <w:tcW w:w="1177" w:type="dxa"/>
            <w:vAlign w:val="center"/>
          </w:tcPr>
          <w:p w14:paraId="40215A70"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5A973F05"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51" w:type="dxa"/>
            <w:vAlign w:val="center"/>
          </w:tcPr>
          <w:p w14:paraId="775995D4"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3FFA7DD6" w14:textId="77777777" w:rsidTr="00305AAE">
        <w:trPr>
          <w:cantSplit/>
        </w:trPr>
        <w:tc>
          <w:tcPr>
            <w:tcW w:w="3685" w:type="dxa"/>
          </w:tcPr>
          <w:p w14:paraId="21E27032"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1190" w:type="dxa"/>
            <w:vAlign w:val="bottom"/>
          </w:tcPr>
          <w:p w14:paraId="06F6EEC2"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A322B9E"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01C02D82"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49E974A"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131EBB2B"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1CFF1D77"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51" w:type="dxa"/>
            <w:vAlign w:val="bottom"/>
          </w:tcPr>
          <w:p w14:paraId="021A2498" w14:textId="77777777" w:rsidR="00552461" w:rsidRPr="00CD446E"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58085A" w:rsidRPr="00E06046" w14:paraId="78F35A03" w14:textId="77777777">
        <w:trPr>
          <w:cantSplit/>
        </w:trPr>
        <w:tc>
          <w:tcPr>
            <w:tcW w:w="3685" w:type="dxa"/>
          </w:tcPr>
          <w:p w14:paraId="07BA5171" w14:textId="77777777" w:rsidR="0058085A" w:rsidRPr="00CD446E" w:rsidRDefault="0058085A" w:rsidP="0058085A">
            <w:pPr>
              <w:tabs>
                <w:tab w:val="clear" w:pos="227"/>
              </w:tabs>
              <w:spacing w:line="240" w:lineRule="auto"/>
              <w:ind w:left="237"/>
              <w:rPr>
                <w:rFonts w:ascii="Browallia New" w:hAnsi="Browallia New" w:cs="Browallia New"/>
                <w:sz w:val="28"/>
                <w:szCs w:val="28"/>
                <w:lang w:val="en-GB"/>
              </w:rPr>
            </w:pPr>
            <w:r w:rsidRPr="00CD446E">
              <w:rPr>
                <w:rFonts w:ascii="Browallia New" w:hAnsi="Browallia New" w:cs="Browallia New"/>
                <w:sz w:val="28"/>
                <w:szCs w:val="28"/>
                <w:cs/>
              </w:rPr>
              <w:t>เงินกู้ยืม</w:t>
            </w:r>
          </w:p>
        </w:tc>
        <w:tc>
          <w:tcPr>
            <w:tcW w:w="1190" w:type="dxa"/>
            <w:vAlign w:val="bottom"/>
          </w:tcPr>
          <w:p w14:paraId="11D3063D" w14:textId="772EBB97" w:rsidR="0058085A" w:rsidRPr="00030836" w:rsidRDefault="0058085A"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723,780</w:t>
            </w:r>
          </w:p>
        </w:tc>
        <w:tc>
          <w:tcPr>
            <w:tcW w:w="180" w:type="dxa"/>
          </w:tcPr>
          <w:p w14:paraId="67A30FC0" w14:textId="77777777" w:rsidR="0058085A" w:rsidRPr="00CD446E"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75A01E6D" w14:textId="5AED2F0E" w:rsidR="0058085A" w:rsidRPr="00030836" w:rsidRDefault="00147722" w:rsidP="0014772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473,750 </w:t>
            </w:r>
          </w:p>
        </w:tc>
        <w:tc>
          <w:tcPr>
            <w:tcW w:w="180" w:type="dxa"/>
          </w:tcPr>
          <w:p w14:paraId="1ABC2819" w14:textId="77777777" w:rsidR="0058085A" w:rsidRPr="00030836" w:rsidRDefault="0058085A" w:rsidP="00147722">
            <w:pPr>
              <w:tabs>
                <w:tab w:val="clear" w:pos="227"/>
                <w:tab w:val="clear" w:pos="454"/>
                <w:tab w:val="clear" w:pos="680"/>
                <w:tab w:val="left" w:pos="720"/>
                <w:tab w:val="decimal" w:pos="1212"/>
              </w:tabs>
              <w:spacing w:line="240" w:lineRule="auto"/>
              <w:ind w:left="-45" w:right="23"/>
              <w:jc w:val="right"/>
              <w:rPr>
                <w:rFonts w:ascii="Browallia New" w:hAnsi="Browallia New" w:cs="Browallia New"/>
                <w:sz w:val="28"/>
                <w:szCs w:val="28"/>
              </w:rPr>
            </w:pPr>
          </w:p>
        </w:tc>
        <w:tc>
          <w:tcPr>
            <w:tcW w:w="1177" w:type="dxa"/>
          </w:tcPr>
          <w:p w14:paraId="3F5AFB28" w14:textId="0859EF7C" w:rsidR="0058085A" w:rsidRPr="00030836" w:rsidRDefault="00147722" w:rsidP="00147722">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030836">
              <w:rPr>
                <w:rFonts w:ascii="Browallia New" w:hAnsi="Browallia New" w:cs="Browallia New"/>
                <w:sz w:val="28"/>
                <w:szCs w:val="28"/>
              </w:rPr>
              <w:t>(641,330</w:t>
            </w:r>
            <w:r w:rsidR="00DA612B" w:rsidRPr="00030836">
              <w:rPr>
                <w:rFonts w:ascii="Browallia New" w:hAnsi="Browallia New" w:cs="Browallia New"/>
                <w:sz w:val="28"/>
                <w:szCs w:val="28"/>
              </w:rPr>
              <w:t>)</w:t>
            </w:r>
            <w:r w:rsidRPr="00030836">
              <w:rPr>
                <w:rFonts w:ascii="Browallia New" w:hAnsi="Browallia New" w:cs="Browallia New"/>
                <w:sz w:val="28"/>
                <w:szCs w:val="28"/>
              </w:rPr>
              <w:t xml:space="preserve"> </w:t>
            </w:r>
          </w:p>
        </w:tc>
        <w:tc>
          <w:tcPr>
            <w:tcW w:w="180" w:type="dxa"/>
            <w:vAlign w:val="bottom"/>
          </w:tcPr>
          <w:p w14:paraId="20621097" w14:textId="77777777" w:rsidR="0058085A" w:rsidRPr="00030836" w:rsidRDefault="0058085A" w:rsidP="00580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1" w:type="dxa"/>
          </w:tcPr>
          <w:p w14:paraId="6D232946" w14:textId="680F6444" w:rsidR="0058085A" w:rsidRPr="00030836" w:rsidRDefault="00DA612B" w:rsidP="00DA612B">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556,200 </w:t>
            </w:r>
          </w:p>
        </w:tc>
      </w:tr>
      <w:tr w:rsidR="0058085A" w:rsidRPr="00E06046" w14:paraId="374E8007" w14:textId="77777777">
        <w:trPr>
          <w:cantSplit/>
        </w:trPr>
        <w:tc>
          <w:tcPr>
            <w:tcW w:w="3685" w:type="dxa"/>
            <w:vAlign w:val="bottom"/>
          </w:tcPr>
          <w:p w14:paraId="2AD12166" w14:textId="77777777" w:rsidR="0058085A" w:rsidRPr="00CD446E" w:rsidRDefault="0058085A" w:rsidP="0058085A">
            <w:pPr>
              <w:tabs>
                <w:tab w:val="clear" w:pos="227"/>
              </w:tabs>
              <w:spacing w:line="240" w:lineRule="auto"/>
              <w:ind w:left="237"/>
              <w:rPr>
                <w:rFonts w:ascii="Browallia New" w:hAnsi="Browallia New" w:cs="Browallia New"/>
                <w:sz w:val="28"/>
                <w:szCs w:val="28"/>
                <w:cs/>
              </w:rPr>
            </w:pPr>
            <w:r w:rsidRPr="00CD446E">
              <w:rPr>
                <w:rFonts w:ascii="Browallia New" w:hAnsi="Browallia New" w:cs="Browallia New"/>
                <w:sz w:val="28"/>
                <w:szCs w:val="28"/>
                <w:cs/>
              </w:rPr>
              <w:t>ดอกเบี้ยค้างจ่าย</w:t>
            </w:r>
          </w:p>
        </w:tc>
        <w:tc>
          <w:tcPr>
            <w:tcW w:w="1190" w:type="dxa"/>
            <w:vAlign w:val="bottom"/>
          </w:tcPr>
          <w:p w14:paraId="33FB06B8" w14:textId="34C8A5DE" w:rsidR="0058085A" w:rsidRPr="00030836" w:rsidRDefault="0058085A"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8,915</w:t>
            </w:r>
          </w:p>
        </w:tc>
        <w:tc>
          <w:tcPr>
            <w:tcW w:w="180" w:type="dxa"/>
          </w:tcPr>
          <w:p w14:paraId="403D9151" w14:textId="77777777" w:rsidR="0058085A" w:rsidRPr="00CD446E"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14FCAD6A" w14:textId="3BC160E1" w:rsidR="0058085A" w:rsidRPr="00030836" w:rsidRDefault="00147722" w:rsidP="00147722">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50,952 </w:t>
            </w:r>
          </w:p>
        </w:tc>
        <w:tc>
          <w:tcPr>
            <w:tcW w:w="180" w:type="dxa"/>
          </w:tcPr>
          <w:p w14:paraId="3C957EF2" w14:textId="77777777" w:rsidR="0058085A" w:rsidRPr="00030836" w:rsidRDefault="0058085A" w:rsidP="00147722">
            <w:pPr>
              <w:tabs>
                <w:tab w:val="clear" w:pos="227"/>
                <w:tab w:val="clear" w:pos="454"/>
                <w:tab w:val="clear" w:pos="680"/>
                <w:tab w:val="left" w:pos="720"/>
                <w:tab w:val="decimal" w:pos="1212"/>
              </w:tabs>
              <w:spacing w:line="240" w:lineRule="auto"/>
              <w:ind w:left="-45" w:right="23"/>
              <w:jc w:val="right"/>
              <w:rPr>
                <w:rFonts w:ascii="Browallia New" w:hAnsi="Browallia New" w:cs="Browallia New"/>
                <w:sz w:val="28"/>
                <w:szCs w:val="28"/>
              </w:rPr>
            </w:pPr>
          </w:p>
        </w:tc>
        <w:tc>
          <w:tcPr>
            <w:tcW w:w="1177" w:type="dxa"/>
          </w:tcPr>
          <w:p w14:paraId="4E33CFAC" w14:textId="767D3011" w:rsidR="0058085A" w:rsidRPr="00030836" w:rsidRDefault="00DA612B"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030836">
              <w:rPr>
                <w:rFonts w:ascii="Browallia New" w:hAnsi="Browallia New" w:cs="Browallia New"/>
                <w:sz w:val="28"/>
                <w:szCs w:val="28"/>
              </w:rPr>
              <w:t>(</w:t>
            </w:r>
            <w:r w:rsidR="00147722" w:rsidRPr="00030836">
              <w:rPr>
                <w:rFonts w:ascii="Browallia New" w:hAnsi="Browallia New" w:cs="Browallia New"/>
                <w:sz w:val="28"/>
                <w:szCs w:val="28"/>
              </w:rPr>
              <w:t>53,420</w:t>
            </w:r>
            <w:r w:rsidRPr="00030836">
              <w:rPr>
                <w:rFonts w:ascii="Browallia New" w:hAnsi="Browallia New" w:cs="Browallia New"/>
                <w:sz w:val="28"/>
                <w:szCs w:val="28"/>
              </w:rPr>
              <w:t>)</w:t>
            </w:r>
            <w:r w:rsidR="00147722" w:rsidRPr="00030836">
              <w:rPr>
                <w:rFonts w:ascii="Browallia New" w:hAnsi="Browallia New" w:cs="Browallia New"/>
                <w:sz w:val="28"/>
                <w:szCs w:val="28"/>
              </w:rPr>
              <w:t xml:space="preserve"> </w:t>
            </w:r>
          </w:p>
        </w:tc>
        <w:tc>
          <w:tcPr>
            <w:tcW w:w="180" w:type="dxa"/>
            <w:vAlign w:val="bottom"/>
          </w:tcPr>
          <w:p w14:paraId="34B2D772" w14:textId="77777777" w:rsidR="0058085A" w:rsidRPr="00030836" w:rsidRDefault="0058085A" w:rsidP="00580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1" w:type="dxa"/>
          </w:tcPr>
          <w:p w14:paraId="4C0001B6" w14:textId="318670F0" w:rsidR="0058085A" w:rsidRPr="00030836" w:rsidRDefault="00DA612B" w:rsidP="00DA612B">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6,447 </w:t>
            </w:r>
          </w:p>
        </w:tc>
      </w:tr>
      <w:tr w:rsidR="0058085A" w:rsidRPr="00E06046" w14:paraId="1CB049E4" w14:textId="77777777" w:rsidTr="00305AAE">
        <w:trPr>
          <w:cantSplit/>
          <w:trHeight w:hRule="exact" w:val="324"/>
        </w:trPr>
        <w:tc>
          <w:tcPr>
            <w:tcW w:w="3685" w:type="dxa"/>
          </w:tcPr>
          <w:p w14:paraId="59926F5F" w14:textId="77777777" w:rsidR="0058085A" w:rsidRPr="00CD446E" w:rsidRDefault="0058085A" w:rsidP="0058085A">
            <w:pPr>
              <w:spacing w:line="240" w:lineRule="auto"/>
              <w:ind w:left="250" w:right="851"/>
              <w:jc w:val="both"/>
              <w:rPr>
                <w:rFonts w:ascii="Browallia New" w:hAnsi="Browallia New" w:cs="Browallia New"/>
                <w:sz w:val="28"/>
                <w:szCs w:val="28"/>
                <w:cs/>
              </w:rPr>
            </w:pPr>
          </w:p>
        </w:tc>
        <w:tc>
          <w:tcPr>
            <w:tcW w:w="1190" w:type="dxa"/>
            <w:vAlign w:val="bottom"/>
          </w:tcPr>
          <w:p w14:paraId="61C77FC1" w14:textId="77777777" w:rsidR="0058085A" w:rsidRPr="00030836" w:rsidRDefault="0058085A"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3D7CECB3" w14:textId="77777777" w:rsidR="0058085A" w:rsidRPr="00CD446E" w:rsidRDefault="0058085A" w:rsidP="0058085A">
            <w:pPr>
              <w:spacing w:line="240" w:lineRule="auto"/>
              <w:ind w:left="-45" w:right="23"/>
              <w:jc w:val="right"/>
              <w:rPr>
                <w:rFonts w:ascii="Browallia New" w:hAnsi="Browallia New" w:cs="Browallia New"/>
                <w:sz w:val="28"/>
                <w:szCs w:val="28"/>
              </w:rPr>
            </w:pPr>
          </w:p>
        </w:tc>
        <w:tc>
          <w:tcPr>
            <w:tcW w:w="1152" w:type="dxa"/>
            <w:vAlign w:val="bottom"/>
          </w:tcPr>
          <w:p w14:paraId="7C9163D8"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70B046FC"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35A01294"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80" w:type="dxa"/>
            <w:vAlign w:val="bottom"/>
          </w:tcPr>
          <w:p w14:paraId="58F59A4C"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251" w:type="dxa"/>
            <w:vAlign w:val="bottom"/>
          </w:tcPr>
          <w:p w14:paraId="612D29FA"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8085A" w:rsidRPr="00E06046" w14:paraId="4FD9940F" w14:textId="77777777" w:rsidTr="00305AAE">
        <w:trPr>
          <w:cantSplit/>
        </w:trPr>
        <w:tc>
          <w:tcPr>
            <w:tcW w:w="3685" w:type="dxa"/>
            <w:vAlign w:val="bottom"/>
          </w:tcPr>
          <w:p w14:paraId="320F8326" w14:textId="77777777" w:rsidR="0058085A" w:rsidRPr="00CD446E" w:rsidRDefault="0058085A" w:rsidP="0058085A">
            <w:pPr>
              <w:spacing w:line="240" w:lineRule="auto"/>
              <w:ind w:left="250" w:right="851" w:hanging="148"/>
              <w:jc w:val="both"/>
              <w:rPr>
                <w:rFonts w:ascii="Browallia New" w:hAnsi="Browallia New" w:cs="Browallia New"/>
                <w:sz w:val="28"/>
                <w:szCs w:val="28"/>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1190" w:type="dxa"/>
            <w:vAlign w:val="bottom"/>
          </w:tcPr>
          <w:p w14:paraId="1827220C" w14:textId="77777777" w:rsidR="0058085A" w:rsidRPr="00030836" w:rsidRDefault="0058085A"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3051E6A6" w14:textId="77777777" w:rsidR="0058085A" w:rsidRPr="00CD446E" w:rsidRDefault="0058085A" w:rsidP="0058085A">
            <w:pPr>
              <w:spacing w:line="240" w:lineRule="auto"/>
              <w:ind w:left="-45" w:right="23"/>
              <w:jc w:val="right"/>
              <w:rPr>
                <w:rFonts w:ascii="Browallia New" w:hAnsi="Browallia New" w:cs="Browallia New"/>
                <w:sz w:val="28"/>
                <w:szCs w:val="28"/>
              </w:rPr>
            </w:pPr>
          </w:p>
        </w:tc>
        <w:tc>
          <w:tcPr>
            <w:tcW w:w="1152" w:type="dxa"/>
            <w:vAlign w:val="bottom"/>
          </w:tcPr>
          <w:p w14:paraId="510A424C"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119E4F34"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01513F75"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24FC1C82"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1" w:type="dxa"/>
            <w:vAlign w:val="bottom"/>
          </w:tcPr>
          <w:p w14:paraId="76DE791F" w14:textId="77777777" w:rsidR="0058085A" w:rsidRPr="005D1E4A" w:rsidRDefault="0058085A" w:rsidP="0058085A">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8085A" w:rsidRPr="00E06046" w14:paraId="751E53F0" w14:textId="77777777">
        <w:trPr>
          <w:cantSplit/>
        </w:trPr>
        <w:tc>
          <w:tcPr>
            <w:tcW w:w="3685" w:type="dxa"/>
          </w:tcPr>
          <w:p w14:paraId="6911D3FF" w14:textId="77777777" w:rsidR="0058085A" w:rsidRPr="00CD446E" w:rsidRDefault="0058085A" w:rsidP="0058085A">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เงินกู้ยืม</w:t>
            </w:r>
          </w:p>
        </w:tc>
        <w:tc>
          <w:tcPr>
            <w:tcW w:w="1190" w:type="dxa"/>
            <w:shd w:val="clear" w:color="auto" w:fill="auto"/>
            <w:vAlign w:val="bottom"/>
          </w:tcPr>
          <w:p w14:paraId="6BFEC197" w14:textId="564CBE17" w:rsidR="0058085A" w:rsidRPr="00030836" w:rsidRDefault="00B86B21"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lang w:val="en-GB"/>
              </w:rPr>
              <w:t>132</w:t>
            </w:r>
            <w:r w:rsidR="00F3232E" w:rsidRPr="00030836">
              <w:rPr>
                <w:rFonts w:ascii="Browallia New" w:hAnsi="Browallia New" w:cs="Browallia New"/>
                <w:sz w:val="28"/>
                <w:szCs w:val="28"/>
                <w:lang w:val="en-GB"/>
              </w:rPr>
              <w:t>,300</w:t>
            </w:r>
          </w:p>
        </w:tc>
        <w:tc>
          <w:tcPr>
            <w:tcW w:w="180" w:type="dxa"/>
            <w:shd w:val="clear" w:color="auto" w:fill="auto"/>
            <w:vAlign w:val="bottom"/>
          </w:tcPr>
          <w:p w14:paraId="2755A389" w14:textId="77777777" w:rsidR="0058085A" w:rsidRPr="00CD446E" w:rsidRDefault="0058085A" w:rsidP="0058085A">
            <w:pPr>
              <w:spacing w:line="240" w:lineRule="auto"/>
              <w:ind w:left="-45" w:right="23"/>
              <w:jc w:val="right"/>
              <w:rPr>
                <w:rFonts w:ascii="Browallia New" w:hAnsi="Browallia New" w:cs="Browallia New"/>
                <w:sz w:val="28"/>
                <w:szCs w:val="28"/>
              </w:rPr>
            </w:pPr>
          </w:p>
        </w:tc>
        <w:tc>
          <w:tcPr>
            <w:tcW w:w="1152" w:type="dxa"/>
            <w:shd w:val="clear" w:color="auto" w:fill="auto"/>
          </w:tcPr>
          <w:p w14:paraId="1B6F84FB" w14:textId="2CA8C153" w:rsidR="0058085A" w:rsidRPr="00030836" w:rsidRDefault="00CC49F4"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 xml:space="preserve"> 1,459,400 </w:t>
            </w:r>
          </w:p>
        </w:tc>
        <w:tc>
          <w:tcPr>
            <w:tcW w:w="180" w:type="dxa"/>
            <w:shd w:val="clear" w:color="auto" w:fill="auto"/>
          </w:tcPr>
          <w:p w14:paraId="204D4C3B" w14:textId="77777777" w:rsidR="0058085A" w:rsidRPr="00030836" w:rsidRDefault="0058085A"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7" w:type="dxa"/>
            <w:shd w:val="clear" w:color="auto" w:fill="auto"/>
          </w:tcPr>
          <w:p w14:paraId="50722C01" w14:textId="16766A88" w:rsidR="0058085A" w:rsidRPr="00030836" w:rsidRDefault="00CC49F4"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 xml:space="preserve">(296,800) </w:t>
            </w:r>
          </w:p>
        </w:tc>
        <w:tc>
          <w:tcPr>
            <w:tcW w:w="180" w:type="dxa"/>
            <w:shd w:val="clear" w:color="auto" w:fill="auto"/>
          </w:tcPr>
          <w:p w14:paraId="470F0186" w14:textId="77777777" w:rsidR="0058085A" w:rsidRPr="00030836" w:rsidRDefault="0058085A"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51" w:type="dxa"/>
            <w:shd w:val="clear" w:color="auto" w:fill="auto"/>
          </w:tcPr>
          <w:p w14:paraId="25BA3F62" w14:textId="569479B7" w:rsidR="0058085A" w:rsidRPr="00030836" w:rsidRDefault="00CC49F4"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 xml:space="preserve"> 1,294,900 </w:t>
            </w:r>
          </w:p>
        </w:tc>
      </w:tr>
      <w:tr w:rsidR="0058085A" w:rsidRPr="00E06046" w14:paraId="0527239A" w14:textId="77777777">
        <w:trPr>
          <w:cantSplit/>
        </w:trPr>
        <w:tc>
          <w:tcPr>
            <w:tcW w:w="3685" w:type="dxa"/>
            <w:vAlign w:val="bottom"/>
          </w:tcPr>
          <w:p w14:paraId="27870704" w14:textId="77777777" w:rsidR="0058085A" w:rsidRPr="00CD446E" w:rsidRDefault="0058085A" w:rsidP="0058085A">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ดอกเบี้ยค้างจ่าย</w:t>
            </w:r>
          </w:p>
        </w:tc>
        <w:tc>
          <w:tcPr>
            <w:tcW w:w="1190" w:type="dxa"/>
            <w:shd w:val="clear" w:color="auto" w:fill="auto"/>
            <w:vAlign w:val="bottom"/>
          </w:tcPr>
          <w:p w14:paraId="0224DC6E" w14:textId="5CAA3F5D" w:rsidR="0058085A" w:rsidRPr="00030836" w:rsidRDefault="00F3232E"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53</w:t>
            </w:r>
            <w:r w:rsidR="00A6420C" w:rsidRPr="00030836">
              <w:rPr>
                <w:rFonts w:ascii="Browallia New" w:hAnsi="Browallia New" w:cs="Browallia New"/>
                <w:sz w:val="28"/>
                <w:szCs w:val="28"/>
              </w:rPr>
              <w:t>3</w:t>
            </w:r>
          </w:p>
        </w:tc>
        <w:tc>
          <w:tcPr>
            <w:tcW w:w="180" w:type="dxa"/>
            <w:shd w:val="clear" w:color="auto" w:fill="auto"/>
            <w:vAlign w:val="bottom"/>
          </w:tcPr>
          <w:p w14:paraId="5B290F5F" w14:textId="77777777" w:rsidR="0058085A" w:rsidRPr="00CD446E" w:rsidRDefault="0058085A" w:rsidP="0058085A">
            <w:pPr>
              <w:spacing w:line="240" w:lineRule="auto"/>
              <w:ind w:left="-45" w:right="23"/>
              <w:jc w:val="right"/>
              <w:rPr>
                <w:rFonts w:ascii="Browallia New" w:hAnsi="Browallia New" w:cs="Browallia New"/>
                <w:sz w:val="28"/>
                <w:szCs w:val="28"/>
              </w:rPr>
            </w:pPr>
          </w:p>
        </w:tc>
        <w:tc>
          <w:tcPr>
            <w:tcW w:w="1152" w:type="dxa"/>
            <w:shd w:val="clear" w:color="auto" w:fill="auto"/>
          </w:tcPr>
          <w:p w14:paraId="513F9E2F" w14:textId="190E559F" w:rsidR="0058085A" w:rsidRPr="00030836" w:rsidRDefault="00CC49F4"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 xml:space="preserve"> 63,501 </w:t>
            </w:r>
          </w:p>
        </w:tc>
        <w:tc>
          <w:tcPr>
            <w:tcW w:w="180" w:type="dxa"/>
            <w:shd w:val="clear" w:color="auto" w:fill="auto"/>
          </w:tcPr>
          <w:p w14:paraId="10A4466C" w14:textId="77777777" w:rsidR="0058085A" w:rsidRPr="00030836" w:rsidRDefault="0058085A"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7" w:type="dxa"/>
            <w:shd w:val="clear" w:color="auto" w:fill="auto"/>
          </w:tcPr>
          <w:p w14:paraId="092E4C71" w14:textId="3BB1E141" w:rsidR="0058085A" w:rsidRPr="00030836" w:rsidRDefault="003D37C5"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hint="cs"/>
                <w:sz w:val="28"/>
                <w:szCs w:val="28"/>
                <w:cs/>
                <w:lang w:val="en-GB"/>
              </w:rPr>
              <w:t>(</w:t>
            </w:r>
            <w:r w:rsidR="00CC49F4" w:rsidRPr="00030836">
              <w:rPr>
                <w:rFonts w:ascii="Browallia New" w:hAnsi="Browallia New" w:cs="Browallia New"/>
                <w:sz w:val="28"/>
                <w:szCs w:val="28"/>
                <w:lang w:val="en-GB"/>
              </w:rPr>
              <w:t>43,22</w:t>
            </w:r>
            <w:r w:rsidR="00683F7C">
              <w:rPr>
                <w:rFonts w:ascii="Browallia New" w:hAnsi="Browallia New" w:cs="Browallia New"/>
                <w:sz w:val="28"/>
                <w:szCs w:val="28"/>
                <w:lang w:val="en-GB"/>
              </w:rPr>
              <w:t>6</w:t>
            </w:r>
            <w:r>
              <w:rPr>
                <w:rFonts w:ascii="Browallia New" w:hAnsi="Browallia New" w:cs="Browallia New" w:hint="cs"/>
                <w:sz w:val="28"/>
                <w:szCs w:val="28"/>
                <w:cs/>
                <w:lang w:val="en-GB"/>
              </w:rPr>
              <w:t>)</w:t>
            </w:r>
            <w:r w:rsidR="00CC49F4" w:rsidRPr="00030836">
              <w:rPr>
                <w:rFonts w:ascii="Browallia New" w:hAnsi="Browallia New" w:cs="Browallia New"/>
                <w:sz w:val="28"/>
                <w:szCs w:val="28"/>
                <w:lang w:val="en-GB"/>
              </w:rPr>
              <w:t xml:space="preserve"> </w:t>
            </w:r>
          </w:p>
        </w:tc>
        <w:tc>
          <w:tcPr>
            <w:tcW w:w="180" w:type="dxa"/>
            <w:shd w:val="clear" w:color="auto" w:fill="auto"/>
          </w:tcPr>
          <w:p w14:paraId="50374F29" w14:textId="77777777" w:rsidR="0058085A" w:rsidRPr="00030836" w:rsidRDefault="0058085A"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51" w:type="dxa"/>
            <w:shd w:val="clear" w:color="auto" w:fill="auto"/>
          </w:tcPr>
          <w:p w14:paraId="74E4B600" w14:textId="18FF22BE" w:rsidR="0058085A" w:rsidRPr="00030836" w:rsidRDefault="00CC49F4"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 xml:space="preserve"> </w:t>
            </w:r>
            <w:r w:rsidR="003D37C5">
              <w:rPr>
                <w:rFonts w:ascii="Browallia New" w:hAnsi="Browallia New" w:cs="Browallia New"/>
                <w:sz w:val="28"/>
                <w:szCs w:val="28"/>
                <w:lang w:val="en-GB"/>
              </w:rPr>
              <w:fldChar w:fldCharType="begin"/>
            </w:r>
            <w:r w:rsidR="003D37C5">
              <w:rPr>
                <w:rFonts w:ascii="Browallia New" w:hAnsi="Browallia New" w:cs="Browallia New"/>
                <w:sz w:val="28"/>
                <w:szCs w:val="28"/>
                <w:lang w:val="en-GB"/>
              </w:rPr>
              <w:instrText xml:space="preserve"> =SUM(LEFT) </w:instrText>
            </w:r>
            <w:r w:rsidR="003D37C5">
              <w:rPr>
                <w:rFonts w:ascii="Browallia New" w:hAnsi="Browallia New" w:cs="Browallia New"/>
                <w:sz w:val="28"/>
                <w:szCs w:val="28"/>
                <w:lang w:val="en-GB"/>
              </w:rPr>
              <w:fldChar w:fldCharType="separate"/>
            </w:r>
            <w:r w:rsidR="003D37C5">
              <w:rPr>
                <w:rFonts w:ascii="Browallia New" w:hAnsi="Browallia New" w:cs="Browallia New"/>
                <w:noProof/>
                <w:sz w:val="28"/>
                <w:szCs w:val="28"/>
                <w:lang w:val="en-GB"/>
              </w:rPr>
              <w:t>20,809</w:t>
            </w:r>
            <w:r w:rsidR="003D37C5">
              <w:rPr>
                <w:rFonts w:ascii="Browallia New" w:hAnsi="Browallia New" w:cs="Browallia New"/>
                <w:sz w:val="28"/>
                <w:szCs w:val="28"/>
                <w:lang w:val="en-GB"/>
              </w:rPr>
              <w:fldChar w:fldCharType="end"/>
            </w:r>
          </w:p>
        </w:tc>
      </w:tr>
      <w:tr w:rsidR="0058085A" w:rsidRPr="00E06046" w14:paraId="7E210FBE" w14:textId="77777777">
        <w:trPr>
          <w:cantSplit/>
        </w:trPr>
        <w:tc>
          <w:tcPr>
            <w:tcW w:w="3685" w:type="dxa"/>
          </w:tcPr>
          <w:p w14:paraId="498D7953" w14:textId="77777777" w:rsidR="0058085A" w:rsidRPr="00CD446E" w:rsidRDefault="0058085A" w:rsidP="0058085A">
            <w:pPr>
              <w:spacing w:line="240" w:lineRule="auto"/>
              <w:ind w:left="250" w:right="851"/>
              <w:jc w:val="both"/>
              <w:rPr>
                <w:rFonts w:ascii="Browallia New" w:hAnsi="Browallia New" w:cs="Browallia New"/>
                <w:sz w:val="28"/>
                <w:szCs w:val="28"/>
              </w:rPr>
            </w:pPr>
            <w:r w:rsidRPr="00CD446E" w:rsidDel="00586D43">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53744FB3" w14:textId="00C94E71" w:rsidR="0058085A" w:rsidRPr="00030836" w:rsidRDefault="00F3232E"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865</w:t>
            </w:r>
            <w:r w:rsidR="0058085A" w:rsidRPr="00030836">
              <w:rPr>
                <w:rFonts w:ascii="Browallia New" w:hAnsi="Browallia New" w:cs="Browallia New"/>
                <w:sz w:val="28"/>
                <w:szCs w:val="28"/>
              </w:rPr>
              <w:t>,</w:t>
            </w:r>
            <w:r w:rsidR="00FE402C" w:rsidRPr="00030836">
              <w:rPr>
                <w:rFonts w:ascii="Browallia New" w:hAnsi="Browallia New" w:cs="Browallia New"/>
                <w:sz w:val="28"/>
                <w:szCs w:val="28"/>
              </w:rPr>
              <w:t>52</w:t>
            </w:r>
            <w:r w:rsidR="00604CB1" w:rsidRPr="00030836">
              <w:rPr>
                <w:rFonts w:ascii="Browallia New" w:hAnsi="Browallia New" w:cs="Browallia New"/>
                <w:sz w:val="28"/>
                <w:szCs w:val="28"/>
              </w:rPr>
              <w:t>8</w:t>
            </w:r>
          </w:p>
        </w:tc>
        <w:tc>
          <w:tcPr>
            <w:tcW w:w="180" w:type="dxa"/>
            <w:shd w:val="clear" w:color="auto" w:fill="auto"/>
            <w:vAlign w:val="bottom"/>
          </w:tcPr>
          <w:p w14:paraId="30226B1B" w14:textId="77777777" w:rsidR="0058085A" w:rsidRPr="00CD446E" w:rsidRDefault="0058085A" w:rsidP="0058085A">
            <w:pPr>
              <w:spacing w:line="240" w:lineRule="auto"/>
              <w:ind w:left="-45" w:right="23"/>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tcPr>
          <w:p w14:paraId="3373C5EC" w14:textId="34046B60" w:rsidR="0058085A" w:rsidRPr="00030836" w:rsidRDefault="00CC49F4"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 xml:space="preserve"> 2,047,603 </w:t>
            </w:r>
          </w:p>
        </w:tc>
        <w:tc>
          <w:tcPr>
            <w:tcW w:w="180" w:type="dxa"/>
            <w:shd w:val="clear" w:color="auto" w:fill="auto"/>
          </w:tcPr>
          <w:p w14:paraId="7B7CC3C6" w14:textId="77777777" w:rsidR="0058085A" w:rsidRPr="00030836" w:rsidRDefault="0058085A"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7" w:type="dxa"/>
            <w:tcBorders>
              <w:top w:val="single" w:sz="4" w:space="0" w:color="auto"/>
              <w:bottom w:val="single" w:sz="12" w:space="0" w:color="auto"/>
            </w:tcBorders>
            <w:shd w:val="clear" w:color="auto" w:fill="auto"/>
          </w:tcPr>
          <w:p w14:paraId="7C6F8959" w14:textId="48E5C59E" w:rsidR="0058085A" w:rsidRPr="00030836" w:rsidRDefault="00CC49F4" w:rsidP="0058085A">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(1,034,77</w:t>
            </w:r>
            <w:r w:rsidR="00997A4D" w:rsidRPr="00030836">
              <w:rPr>
                <w:rFonts w:ascii="Browallia New" w:hAnsi="Browallia New" w:cs="Browallia New"/>
                <w:sz w:val="28"/>
                <w:szCs w:val="28"/>
                <w:lang w:val="en-GB"/>
              </w:rPr>
              <w:t>6</w:t>
            </w:r>
            <w:r w:rsidRPr="00030836">
              <w:rPr>
                <w:rFonts w:ascii="Browallia New" w:hAnsi="Browallia New" w:cs="Browallia New"/>
                <w:sz w:val="28"/>
                <w:szCs w:val="28"/>
                <w:lang w:val="en-GB"/>
              </w:rPr>
              <w:t xml:space="preserve">) </w:t>
            </w:r>
          </w:p>
        </w:tc>
        <w:tc>
          <w:tcPr>
            <w:tcW w:w="180" w:type="dxa"/>
            <w:shd w:val="clear" w:color="auto" w:fill="auto"/>
          </w:tcPr>
          <w:p w14:paraId="5DF51670" w14:textId="77777777" w:rsidR="0058085A" w:rsidRPr="00030836" w:rsidRDefault="0058085A"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51" w:type="dxa"/>
            <w:tcBorders>
              <w:top w:val="single" w:sz="4" w:space="0" w:color="auto"/>
              <w:bottom w:val="single" w:sz="12" w:space="0" w:color="auto"/>
            </w:tcBorders>
            <w:shd w:val="clear" w:color="auto" w:fill="auto"/>
          </w:tcPr>
          <w:p w14:paraId="1E6AB150" w14:textId="6B0AD414" w:rsidR="0058085A" w:rsidRPr="00030836" w:rsidRDefault="00CC49F4" w:rsidP="00CC49F4">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030836">
              <w:rPr>
                <w:rFonts w:ascii="Browallia New" w:hAnsi="Browallia New" w:cs="Browallia New"/>
                <w:sz w:val="28"/>
                <w:szCs w:val="28"/>
                <w:lang w:val="en-GB"/>
              </w:rPr>
              <w:t xml:space="preserve"> 1,878,356 </w:t>
            </w:r>
          </w:p>
        </w:tc>
      </w:tr>
    </w:tbl>
    <w:p w14:paraId="5565E961"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38A2446" w14:textId="77777777" w:rsidR="00552461" w:rsidRDefault="00552461"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cs/>
        </w:rPr>
      </w:pPr>
    </w:p>
    <w:p w14:paraId="27263CC9" w14:textId="77777777" w:rsidR="00713E2E" w:rsidRPr="00196EA8" w:rsidRDefault="00713E2E"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96EA8">
        <w:rPr>
          <w:rFonts w:ascii="Browallia New" w:hAnsi="Browallia New" w:cs="Browallia New"/>
          <w:b/>
          <w:bCs/>
          <w:sz w:val="28"/>
          <w:szCs w:val="28"/>
          <w:cs/>
          <w:lang w:val="en-GB"/>
        </w:rPr>
        <w:lastRenderedPageBreak/>
        <w:t>ลูกหนี้ตามสัญญาเช่าซื้อ</w:t>
      </w:r>
      <w:r w:rsidRPr="00F46B29">
        <w:rPr>
          <w:rFonts w:ascii="Browallia New" w:hAnsi="Browallia New" w:cs="Browallia New"/>
          <w:b/>
          <w:bCs/>
          <w:sz w:val="28"/>
          <w:szCs w:val="28"/>
        </w:rPr>
        <w:t xml:space="preserve"> </w:t>
      </w:r>
      <w:r w:rsidRPr="00196EA8">
        <w:rPr>
          <w:rFonts w:ascii="Browallia New" w:hAnsi="Browallia New" w:cs="Browallia New"/>
          <w:b/>
          <w:bCs/>
          <w:sz w:val="28"/>
          <w:szCs w:val="28"/>
          <w:lang w:val="en-GB"/>
        </w:rPr>
        <w:t xml:space="preserve">- </w:t>
      </w:r>
      <w:r w:rsidRPr="00196EA8">
        <w:rPr>
          <w:rFonts w:ascii="Browallia New" w:hAnsi="Browallia New" w:cs="Browallia New"/>
          <w:b/>
          <w:bCs/>
          <w:sz w:val="28"/>
          <w:szCs w:val="28"/>
          <w:cs/>
          <w:lang w:val="en-GB"/>
        </w:rPr>
        <w:t>สุทธิ</w:t>
      </w:r>
    </w:p>
    <w:p w14:paraId="00F6C490" w14:textId="77777777" w:rsidR="00713E2E" w:rsidRPr="00C07995"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16"/>
          <w:szCs w:val="16"/>
        </w:rPr>
      </w:pPr>
    </w:p>
    <w:tbl>
      <w:tblPr>
        <w:tblW w:w="9415" w:type="dxa"/>
        <w:tblInd w:w="252" w:type="dxa"/>
        <w:tblLayout w:type="fixed"/>
        <w:tblLook w:val="0000" w:firstRow="0" w:lastRow="0" w:firstColumn="0" w:lastColumn="0" w:noHBand="0" w:noVBand="0"/>
      </w:tblPr>
      <w:tblGrid>
        <w:gridCol w:w="2725"/>
        <w:gridCol w:w="848"/>
        <w:gridCol w:w="850"/>
        <w:gridCol w:w="822"/>
        <w:gridCol w:w="850"/>
        <w:gridCol w:w="741"/>
        <w:gridCol w:w="760"/>
        <w:gridCol w:w="900"/>
        <w:gridCol w:w="919"/>
      </w:tblGrid>
      <w:tr w:rsidR="00713E2E" w:rsidRPr="00267C13" w14:paraId="28EDBE97" w14:textId="77777777" w:rsidTr="006E4645">
        <w:trPr>
          <w:trHeight w:val="20"/>
          <w:tblHeader/>
        </w:trPr>
        <w:tc>
          <w:tcPr>
            <w:tcW w:w="2725" w:type="dxa"/>
            <w:vAlign w:val="bottom"/>
          </w:tcPr>
          <w:p w14:paraId="15DF7E1D"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39F5E20C" w14:textId="77777777" w:rsidR="00713E2E" w:rsidRPr="00C07995" w:rsidRDefault="00713E2E" w:rsidP="00BF5FC1">
            <w:pPr>
              <w:spacing w:line="240" w:lineRule="auto"/>
              <w:ind w:right="-45"/>
              <w:jc w:val="right"/>
              <w:rPr>
                <w:rFonts w:ascii="Browallia New" w:hAnsi="Browallia New" w:cs="Browallia New"/>
                <w:sz w:val="20"/>
                <w:szCs w:val="20"/>
                <w:cs/>
              </w:rPr>
            </w:pPr>
            <w:r w:rsidRPr="00C07995">
              <w:rPr>
                <w:rFonts w:ascii="Browallia New" w:hAnsi="Browallia New" w:cs="Browallia New"/>
                <w:sz w:val="20"/>
                <w:szCs w:val="20"/>
                <w:cs/>
              </w:rPr>
              <w:t>(หน่วย</w:t>
            </w:r>
            <w:r w:rsidRPr="00C07995">
              <w:rPr>
                <w:rFonts w:ascii="Browallia New" w:hAnsi="Browallia New" w:cs="Browallia New"/>
                <w:sz w:val="20"/>
                <w:szCs w:val="20"/>
              </w:rPr>
              <w:t xml:space="preserve"> </w:t>
            </w:r>
            <w:r w:rsidRPr="00C07995">
              <w:rPr>
                <w:rFonts w:ascii="Browallia New" w:hAnsi="Browallia New" w:cs="Browallia New"/>
                <w:sz w:val="20"/>
                <w:szCs w:val="20"/>
                <w:cs/>
                <w:lang w:val="en-GB"/>
              </w:rPr>
              <w:t>:</w:t>
            </w:r>
            <w:r w:rsidRPr="00C07995">
              <w:rPr>
                <w:rFonts w:ascii="Browallia New" w:hAnsi="Browallia New" w:cs="Browallia New"/>
                <w:sz w:val="20"/>
                <w:szCs w:val="20"/>
              </w:rPr>
              <w:t xml:space="preserve"> </w:t>
            </w:r>
            <w:r w:rsidRPr="00C07995">
              <w:rPr>
                <w:rFonts w:ascii="Browallia New" w:hAnsi="Browallia New" w:cs="Browallia New"/>
                <w:sz w:val="20"/>
                <w:szCs w:val="20"/>
                <w:cs/>
              </w:rPr>
              <w:t>พันบาท)</w:t>
            </w:r>
          </w:p>
        </w:tc>
      </w:tr>
      <w:tr w:rsidR="00713E2E" w:rsidRPr="00267C13" w14:paraId="70F6E34A" w14:textId="77777777" w:rsidTr="006E4645">
        <w:trPr>
          <w:trHeight w:val="20"/>
          <w:tblHeader/>
        </w:trPr>
        <w:tc>
          <w:tcPr>
            <w:tcW w:w="2725" w:type="dxa"/>
            <w:vAlign w:val="bottom"/>
          </w:tcPr>
          <w:p w14:paraId="43B568F1"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2187C756" w14:textId="77777777" w:rsidR="00713E2E" w:rsidRPr="00C07995" w:rsidRDefault="00713E2E" w:rsidP="00017C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cs/>
              </w:rPr>
            </w:pPr>
            <w:r w:rsidRPr="00C07995">
              <w:rPr>
                <w:rFonts w:ascii="Browallia New" w:hAnsi="Browallia New" w:cs="Browallia New"/>
                <w:sz w:val="20"/>
                <w:szCs w:val="20"/>
                <w:cs/>
              </w:rPr>
              <w:t>งบการเงินรวม</w:t>
            </w:r>
          </w:p>
        </w:tc>
      </w:tr>
      <w:tr w:rsidR="00713E2E" w:rsidRPr="00267C13" w14:paraId="1DAF3E6E" w14:textId="77777777" w:rsidTr="006E4645">
        <w:trPr>
          <w:trHeight w:val="20"/>
          <w:tblHeader/>
        </w:trPr>
        <w:tc>
          <w:tcPr>
            <w:tcW w:w="2725" w:type="dxa"/>
            <w:vAlign w:val="bottom"/>
          </w:tcPr>
          <w:p w14:paraId="4A7A7ECD" w14:textId="77777777" w:rsidR="00713E2E" w:rsidRPr="00C07995" w:rsidRDefault="00713E2E" w:rsidP="00BF5FC1">
            <w:pPr>
              <w:spacing w:line="240" w:lineRule="auto"/>
              <w:jc w:val="center"/>
              <w:rPr>
                <w:rFonts w:ascii="Browallia New" w:hAnsi="Browallia New" w:cs="Browallia New"/>
                <w:sz w:val="20"/>
                <w:szCs w:val="20"/>
              </w:rPr>
            </w:pPr>
          </w:p>
        </w:tc>
        <w:tc>
          <w:tcPr>
            <w:tcW w:w="1698" w:type="dxa"/>
            <w:gridSpan w:val="2"/>
            <w:vAlign w:val="bottom"/>
          </w:tcPr>
          <w:p w14:paraId="585F4E1F" w14:textId="77777777" w:rsidR="00713E2E" w:rsidRPr="00C07995"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rPr>
            </w:pPr>
            <w:r w:rsidRPr="00C07995">
              <w:rPr>
                <w:rFonts w:ascii="Browallia New" w:hAnsi="Browallia New" w:cs="Browallia New"/>
                <w:sz w:val="20"/>
                <w:szCs w:val="20"/>
                <w:cs/>
              </w:rPr>
              <w:t>ส่วนที่ถึงกำหนดชำระ</w:t>
            </w:r>
          </w:p>
          <w:p w14:paraId="5B44D852"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cs/>
              </w:rPr>
              <w:t>ภายในหนึ่งปี</w:t>
            </w:r>
          </w:p>
        </w:tc>
        <w:tc>
          <w:tcPr>
            <w:tcW w:w="1672" w:type="dxa"/>
            <w:gridSpan w:val="2"/>
            <w:vAlign w:val="bottom"/>
          </w:tcPr>
          <w:p w14:paraId="4F412DD4" w14:textId="7454F95F" w:rsidR="00713E2E" w:rsidRPr="00C07995" w:rsidRDefault="00713E2E" w:rsidP="00BE78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3"/>
              <w:jc w:val="center"/>
              <w:rPr>
                <w:rFonts w:ascii="Browallia New" w:hAnsi="Browallia New" w:cs="Browallia New"/>
                <w:sz w:val="20"/>
                <w:szCs w:val="20"/>
                <w:cs/>
              </w:rPr>
            </w:pPr>
            <w:r w:rsidRPr="00C07995">
              <w:rPr>
                <w:rFonts w:ascii="Browallia New" w:hAnsi="Browallia New" w:cs="Browallia New"/>
                <w:sz w:val="20"/>
                <w:szCs w:val="20"/>
                <w:cs/>
              </w:rPr>
              <w:t>ส่วนที่ถึงกำหนดชำระเกินกว่าหนึ่งปีแต่ไม่เกินห้าปี</w:t>
            </w:r>
          </w:p>
        </w:tc>
        <w:tc>
          <w:tcPr>
            <w:tcW w:w="1501" w:type="dxa"/>
            <w:gridSpan w:val="2"/>
            <w:vAlign w:val="bottom"/>
          </w:tcPr>
          <w:p w14:paraId="1287EBCB" w14:textId="77777777" w:rsidR="00713E2E" w:rsidRPr="00C07995" w:rsidRDefault="00713E2E" w:rsidP="00BF5FC1">
            <w:pPr>
              <w:pBdr>
                <w:bottom w:val="single" w:sz="4" w:space="1" w:color="auto"/>
              </w:pBdr>
              <w:tabs>
                <w:tab w:val="clear" w:pos="680"/>
                <w:tab w:val="clear" w:pos="907"/>
              </w:tabs>
              <w:spacing w:line="240" w:lineRule="auto"/>
              <w:ind w:left="-79"/>
              <w:jc w:val="center"/>
              <w:rPr>
                <w:rFonts w:ascii="Browallia New" w:hAnsi="Browallia New" w:cs="Browallia New"/>
                <w:sz w:val="20"/>
                <w:szCs w:val="20"/>
              </w:rPr>
            </w:pPr>
            <w:r w:rsidRPr="00C07995">
              <w:rPr>
                <w:rFonts w:ascii="Browallia New" w:hAnsi="Browallia New" w:cs="Browallia New"/>
                <w:sz w:val="20"/>
                <w:szCs w:val="20"/>
                <w:cs/>
              </w:rPr>
              <w:t>ส่วนที่ถึงกำหนดชำระ</w:t>
            </w:r>
            <w:r w:rsidRPr="00C07995">
              <w:rPr>
                <w:rFonts w:ascii="Browallia New" w:hAnsi="Browallia New" w:cs="Browallia New"/>
                <w:sz w:val="20"/>
                <w:szCs w:val="20"/>
              </w:rPr>
              <w:t xml:space="preserve">       </w:t>
            </w:r>
            <w:r w:rsidRPr="00C07995">
              <w:rPr>
                <w:rFonts w:ascii="Browallia New" w:hAnsi="Browallia New" w:cs="Browallia New"/>
                <w:sz w:val="20"/>
                <w:szCs w:val="20"/>
                <w:cs/>
              </w:rPr>
              <w:t>เกินกว่าห้าปี</w:t>
            </w:r>
          </w:p>
        </w:tc>
        <w:tc>
          <w:tcPr>
            <w:tcW w:w="1819" w:type="dxa"/>
            <w:gridSpan w:val="2"/>
            <w:vAlign w:val="bottom"/>
          </w:tcPr>
          <w:p w14:paraId="036D930E"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รวม</w:t>
            </w:r>
          </w:p>
        </w:tc>
      </w:tr>
      <w:tr w:rsidR="00267C13" w:rsidRPr="00267C13" w14:paraId="19068ACB" w14:textId="77777777" w:rsidTr="006E4645">
        <w:trPr>
          <w:trHeight w:val="20"/>
          <w:tblHeader/>
        </w:trPr>
        <w:tc>
          <w:tcPr>
            <w:tcW w:w="2725" w:type="dxa"/>
            <w:vAlign w:val="bottom"/>
          </w:tcPr>
          <w:p w14:paraId="66FABA3B" w14:textId="77777777" w:rsidR="00267C13" w:rsidRPr="00C07995" w:rsidRDefault="00267C13" w:rsidP="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48" w:type="dxa"/>
            <w:vAlign w:val="bottom"/>
          </w:tcPr>
          <w:p w14:paraId="3BC75315" w14:textId="617BD404"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850" w:type="dxa"/>
            <w:vAlign w:val="bottom"/>
          </w:tcPr>
          <w:p w14:paraId="68CB2AD0" w14:textId="668183A7"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c>
          <w:tcPr>
            <w:tcW w:w="822" w:type="dxa"/>
            <w:vAlign w:val="bottom"/>
          </w:tcPr>
          <w:p w14:paraId="553653C4" w14:textId="11A49495"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850" w:type="dxa"/>
            <w:vAlign w:val="bottom"/>
          </w:tcPr>
          <w:p w14:paraId="203856C1" w14:textId="71E4D5B8"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c>
          <w:tcPr>
            <w:tcW w:w="741" w:type="dxa"/>
            <w:vAlign w:val="bottom"/>
          </w:tcPr>
          <w:p w14:paraId="2C64E7B5" w14:textId="72E7D985"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760" w:type="dxa"/>
            <w:vAlign w:val="bottom"/>
          </w:tcPr>
          <w:p w14:paraId="3619CA12" w14:textId="4390AFE3"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c>
          <w:tcPr>
            <w:tcW w:w="900" w:type="dxa"/>
            <w:vAlign w:val="bottom"/>
          </w:tcPr>
          <w:p w14:paraId="1669DAAD" w14:textId="20B878F3"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919" w:type="dxa"/>
            <w:vAlign w:val="bottom"/>
          </w:tcPr>
          <w:p w14:paraId="75F6D2EB" w14:textId="6004C1D1"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r>
      <w:tr w:rsidR="00713E2E" w:rsidRPr="00267C13" w14:paraId="6EF855D5" w14:textId="77777777" w:rsidTr="006E4645">
        <w:trPr>
          <w:trHeight w:val="20"/>
        </w:trPr>
        <w:tc>
          <w:tcPr>
            <w:tcW w:w="2725" w:type="dxa"/>
            <w:vAlign w:val="bottom"/>
          </w:tcPr>
          <w:p w14:paraId="2B074652" w14:textId="77777777" w:rsidR="00713E2E" w:rsidRPr="00C07995" w:rsidRDefault="00713E2E" w:rsidP="00BF5FC1">
            <w:pPr>
              <w:spacing w:line="240" w:lineRule="auto"/>
              <w:ind w:right="-108"/>
              <w:jc w:val="both"/>
              <w:rPr>
                <w:rFonts w:ascii="Browallia New" w:hAnsi="Browallia New" w:cs="Browallia New"/>
                <w:b/>
                <w:bCs/>
                <w:sz w:val="20"/>
                <w:szCs w:val="20"/>
                <w:cs/>
              </w:rPr>
            </w:pPr>
          </w:p>
        </w:tc>
        <w:tc>
          <w:tcPr>
            <w:tcW w:w="848" w:type="dxa"/>
            <w:vAlign w:val="bottom"/>
          </w:tcPr>
          <w:p w14:paraId="51217096"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50" w:type="dxa"/>
            <w:vAlign w:val="bottom"/>
          </w:tcPr>
          <w:p w14:paraId="0AE8F832"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22" w:type="dxa"/>
            <w:vAlign w:val="bottom"/>
          </w:tcPr>
          <w:p w14:paraId="26865781"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50" w:type="dxa"/>
            <w:vAlign w:val="bottom"/>
          </w:tcPr>
          <w:p w14:paraId="0AD7B254"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741" w:type="dxa"/>
            <w:vAlign w:val="bottom"/>
          </w:tcPr>
          <w:p w14:paraId="0FE0F86A"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760" w:type="dxa"/>
            <w:vAlign w:val="bottom"/>
          </w:tcPr>
          <w:p w14:paraId="44A6C151"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900" w:type="dxa"/>
            <w:vAlign w:val="bottom"/>
          </w:tcPr>
          <w:p w14:paraId="4C530CDA" w14:textId="77777777" w:rsidR="00713E2E" w:rsidRPr="00C07995" w:rsidRDefault="00713E2E" w:rsidP="00BF5FC1">
            <w:pPr>
              <w:pStyle w:val="InsideAddress"/>
              <w:tabs>
                <w:tab w:val="decimal" w:pos="792"/>
              </w:tabs>
              <w:ind w:left="-114"/>
              <w:rPr>
                <w:rFonts w:ascii="Browallia New" w:hAnsi="Browallia New" w:cs="Browallia New"/>
                <w:sz w:val="20"/>
                <w:szCs w:val="20"/>
              </w:rPr>
            </w:pPr>
          </w:p>
        </w:tc>
        <w:tc>
          <w:tcPr>
            <w:tcW w:w="919" w:type="dxa"/>
            <w:vAlign w:val="bottom"/>
          </w:tcPr>
          <w:p w14:paraId="2920EB87" w14:textId="77777777" w:rsidR="00713E2E" w:rsidRPr="00C07995" w:rsidRDefault="00713E2E" w:rsidP="00BF5FC1">
            <w:pPr>
              <w:pStyle w:val="InsideAddress"/>
              <w:ind w:left="-114"/>
              <w:rPr>
                <w:rFonts w:ascii="Browallia New" w:hAnsi="Browallia New" w:cs="Browallia New"/>
                <w:sz w:val="20"/>
                <w:szCs w:val="20"/>
              </w:rPr>
            </w:pPr>
          </w:p>
        </w:tc>
      </w:tr>
      <w:tr w:rsidR="00267C13" w:rsidRPr="00267C13" w14:paraId="43ABB2BD" w14:textId="77777777" w:rsidTr="00C07995">
        <w:trPr>
          <w:trHeight w:val="20"/>
        </w:trPr>
        <w:tc>
          <w:tcPr>
            <w:tcW w:w="2725" w:type="dxa"/>
            <w:vAlign w:val="bottom"/>
          </w:tcPr>
          <w:p w14:paraId="4801CAA2" w14:textId="77777777" w:rsidR="00267C13" w:rsidRPr="00C07995" w:rsidRDefault="00267C13" w:rsidP="0026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C07995">
              <w:rPr>
                <w:rFonts w:ascii="Browallia New" w:hAnsi="Browallia New" w:cs="Browallia New"/>
                <w:sz w:val="20"/>
                <w:szCs w:val="20"/>
                <w:cs/>
              </w:rPr>
              <w:t>ลูกหนี้ตามสัญญาเช่าซื้อ</w:t>
            </w:r>
          </w:p>
        </w:tc>
        <w:tc>
          <w:tcPr>
            <w:tcW w:w="848" w:type="dxa"/>
            <w:shd w:val="clear" w:color="auto" w:fill="auto"/>
          </w:tcPr>
          <w:p w14:paraId="07C7853E" w14:textId="55A449A5" w:rsidR="00267C13" w:rsidRPr="00956F47" w:rsidRDefault="0059082D"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2,013,410</w:t>
            </w:r>
          </w:p>
        </w:tc>
        <w:tc>
          <w:tcPr>
            <w:tcW w:w="850" w:type="dxa"/>
            <w:shd w:val="clear" w:color="auto" w:fill="auto"/>
          </w:tcPr>
          <w:p w14:paraId="0C4F4D94" w14:textId="6DFE56CE" w:rsidR="00267C13" w:rsidRPr="00C07995" w:rsidRDefault="00267C13"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D048D">
              <w:rPr>
                <w:rFonts w:ascii="Browallia New" w:hAnsi="Browallia New" w:cs="Browallia New"/>
                <w:sz w:val="20"/>
                <w:szCs w:val="20"/>
              </w:rPr>
              <w:t>2,092,890</w:t>
            </w:r>
          </w:p>
        </w:tc>
        <w:tc>
          <w:tcPr>
            <w:tcW w:w="822" w:type="dxa"/>
            <w:shd w:val="clear" w:color="auto" w:fill="auto"/>
          </w:tcPr>
          <w:p w14:paraId="595FE721" w14:textId="54155D68" w:rsidR="00267C13" w:rsidRPr="00956F47" w:rsidRDefault="001F641E"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2,307,218</w:t>
            </w:r>
          </w:p>
        </w:tc>
        <w:tc>
          <w:tcPr>
            <w:tcW w:w="850" w:type="dxa"/>
            <w:shd w:val="clear" w:color="auto" w:fill="auto"/>
          </w:tcPr>
          <w:p w14:paraId="4F32B7F3" w14:textId="4514CABF" w:rsidR="00267C13" w:rsidRPr="00C07995" w:rsidRDefault="00267C13"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4D7597">
              <w:rPr>
                <w:rFonts w:ascii="Browallia New" w:hAnsi="Browallia New" w:cs="Browallia New"/>
                <w:sz w:val="20"/>
                <w:szCs w:val="20"/>
              </w:rPr>
              <w:t>2,062,060</w:t>
            </w:r>
          </w:p>
        </w:tc>
        <w:tc>
          <w:tcPr>
            <w:tcW w:w="741" w:type="dxa"/>
            <w:shd w:val="clear" w:color="auto" w:fill="auto"/>
            <w:vAlign w:val="bottom"/>
          </w:tcPr>
          <w:p w14:paraId="67C7D2BF" w14:textId="60015462" w:rsidR="00267C13" w:rsidRPr="00956F47" w:rsidRDefault="00203A29"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221,656</w:t>
            </w:r>
          </w:p>
        </w:tc>
        <w:tc>
          <w:tcPr>
            <w:tcW w:w="760" w:type="dxa"/>
            <w:shd w:val="clear" w:color="auto" w:fill="auto"/>
            <w:vAlign w:val="bottom"/>
          </w:tcPr>
          <w:p w14:paraId="77ECD1AF" w14:textId="6F8DDAD9" w:rsidR="00267C13" w:rsidRPr="00C07995" w:rsidRDefault="00267C13"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7534E">
              <w:rPr>
                <w:rFonts w:ascii="Browallia New" w:hAnsi="Browallia New" w:cs="Browallia New"/>
                <w:sz w:val="20"/>
                <w:szCs w:val="20"/>
              </w:rPr>
              <w:t>212,756</w:t>
            </w:r>
          </w:p>
        </w:tc>
        <w:tc>
          <w:tcPr>
            <w:tcW w:w="900" w:type="dxa"/>
            <w:shd w:val="clear" w:color="auto" w:fill="auto"/>
            <w:vAlign w:val="bottom"/>
          </w:tcPr>
          <w:p w14:paraId="533520C8" w14:textId="2D6C651E" w:rsidR="00267C13" w:rsidRPr="00956F47" w:rsidRDefault="00A72B30"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4,542,284</w:t>
            </w:r>
          </w:p>
        </w:tc>
        <w:tc>
          <w:tcPr>
            <w:tcW w:w="919" w:type="dxa"/>
            <w:vAlign w:val="bottom"/>
          </w:tcPr>
          <w:p w14:paraId="38377C63" w14:textId="328247C6" w:rsidR="00267C13" w:rsidRPr="00C07995" w:rsidRDefault="00267C13"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D86BBE">
              <w:rPr>
                <w:rFonts w:ascii="Browallia New" w:hAnsi="Browallia New" w:cs="Browallia New"/>
                <w:sz w:val="20"/>
                <w:szCs w:val="20"/>
              </w:rPr>
              <w:t>4,367,706</w:t>
            </w:r>
          </w:p>
        </w:tc>
      </w:tr>
      <w:tr w:rsidR="00267C13" w:rsidRPr="00267C13" w14:paraId="5E62CA96" w14:textId="77777777" w:rsidTr="00C07995">
        <w:trPr>
          <w:trHeight w:val="20"/>
        </w:trPr>
        <w:tc>
          <w:tcPr>
            <w:tcW w:w="2725" w:type="dxa"/>
            <w:vAlign w:val="bottom"/>
          </w:tcPr>
          <w:p w14:paraId="2CF4CF28" w14:textId="77777777" w:rsidR="00267C13" w:rsidRPr="00C07995" w:rsidRDefault="00267C13" w:rsidP="0026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0"/>
                <w:szCs w:val="20"/>
              </w:rPr>
            </w:pPr>
            <w:r w:rsidRPr="00C07995">
              <w:rPr>
                <w:rFonts w:ascii="Browallia New" w:hAnsi="Browallia New" w:cs="Browallia New"/>
                <w:sz w:val="20"/>
                <w:szCs w:val="20"/>
                <w:u w:val="single"/>
                <w:cs/>
              </w:rPr>
              <w:t>หัก</w:t>
            </w:r>
            <w:r w:rsidRPr="00C07995">
              <w:rPr>
                <w:rFonts w:ascii="Browallia New" w:hAnsi="Browallia New" w:cs="Browallia New"/>
                <w:sz w:val="20"/>
                <w:szCs w:val="20"/>
              </w:rPr>
              <w:t xml:space="preserve"> </w:t>
            </w:r>
            <w:r w:rsidRPr="00C07995">
              <w:rPr>
                <w:rFonts w:ascii="Browallia New" w:hAnsi="Browallia New" w:cs="Browallia New"/>
                <w:sz w:val="20"/>
                <w:szCs w:val="20"/>
                <w:cs/>
              </w:rPr>
              <w:t>ดอกผลเช่าซื้อที่ยังไม่ถือเป็นรายได้</w:t>
            </w:r>
          </w:p>
        </w:tc>
        <w:tc>
          <w:tcPr>
            <w:tcW w:w="848" w:type="dxa"/>
            <w:shd w:val="clear" w:color="auto" w:fill="auto"/>
          </w:tcPr>
          <w:p w14:paraId="46BC0AD8" w14:textId="07A68CEC" w:rsidR="00267C13" w:rsidRPr="00956F47" w:rsidRDefault="0022180C"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56F47">
              <w:rPr>
                <w:rFonts w:ascii="Browallia New" w:hAnsi="Browallia New" w:cs="Browallia New"/>
                <w:sz w:val="20"/>
                <w:szCs w:val="20"/>
              </w:rPr>
              <w:t>(647,13</w:t>
            </w:r>
            <w:r w:rsidR="00C161FD" w:rsidRPr="00956F47">
              <w:rPr>
                <w:rFonts w:ascii="Browallia New" w:hAnsi="Browallia New" w:cs="Browallia New"/>
                <w:sz w:val="20"/>
                <w:szCs w:val="20"/>
              </w:rPr>
              <w:t>8</w:t>
            </w:r>
            <w:r w:rsidRPr="00956F47">
              <w:rPr>
                <w:rFonts w:ascii="Browallia New" w:hAnsi="Browallia New" w:cs="Browallia New"/>
                <w:sz w:val="20"/>
                <w:szCs w:val="20"/>
              </w:rPr>
              <w:t>)</w:t>
            </w:r>
          </w:p>
        </w:tc>
        <w:tc>
          <w:tcPr>
            <w:tcW w:w="850" w:type="dxa"/>
            <w:shd w:val="clear" w:color="auto" w:fill="auto"/>
          </w:tcPr>
          <w:p w14:paraId="36F8EE17" w14:textId="179C97ED" w:rsidR="00267C13" w:rsidRPr="00C07995" w:rsidRDefault="00267C13"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CD048D">
              <w:rPr>
                <w:rFonts w:ascii="Browallia New" w:hAnsi="Browallia New" w:cs="Browallia New"/>
                <w:sz w:val="20"/>
                <w:szCs w:val="20"/>
              </w:rPr>
              <w:t>(676,166)</w:t>
            </w:r>
          </w:p>
        </w:tc>
        <w:tc>
          <w:tcPr>
            <w:tcW w:w="822" w:type="dxa"/>
            <w:shd w:val="clear" w:color="auto" w:fill="auto"/>
          </w:tcPr>
          <w:p w14:paraId="06D2B83C" w14:textId="34CB49F8" w:rsidR="00267C13" w:rsidRPr="00956F47" w:rsidRDefault="001F641E"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(456,420)</w:t>
            </w:r>
          </w:p>
        </w:tc>
        <w:tc>
          <w:tcPr>
            <w:tcW w:w="850" w:type="dxa"/>
            <w:shd w:val="clear" w:color="auto" w:fill="auto"/>
          </w:tcPr>
          <w:p w14:paraId="5CF27B09" w14:textId="715B4D4A" w:rsidR="00267C13" w:rsidRPr="00C07995" w:rsidRDefault="00267C13"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4D7597">
              <w:rPr>
                <w:rFonts w:ascii="Browallia New" w:hAnsi="Browallia New" w:cs="Browallia New"/>
                <w:sz w:val="20"/>
                <w:szCs w:val="20"/>
              </w:rPr>
              <w:t>(386,255)</w:t>
            </w:r>
          </w:p>
        </w:tc>
        <w:tc>
          <w:tcPr>
            <w:tcW w:w="741" w:type="dxa"/>
            <w:shd w:val="clear" w:color="auto" w:fill="auto"/>
            <w:vAlign w:val="bottom"/>
          </w:tcPr>
          <w:p w14:paraId="5D66ECAC" w14:textId="46DF0C21" w:rsidR="00267C13" w:rsidRPr="00956F47" w:rsidRDefault="00203A29"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(63,002)</w:t>
            </w:r>
          </w:p>
        </w:tc>
        <w:tc>
          <w:tcPr>
            <w:tcW w:w="760" w:type="dxa"/>
            <w:shd w:val="clear" w:color="auto" w:fill="auto"/>
            <w:vAlign w:val="bottom"/>
          </w:tcPr>
          <w:p w14:paraId="50926B9C" w14:textId="5EC09066" w:rsidR="00267C13" w:rsidRPr="00C07995" w:rsidRDefault="00267C13"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7534E">
              <w:rPr>
                <w:rFonts w:ascii="Browallia New" w:hAnsi="Browallia New" w:cs="Browallia New"/>
                <w:sz w:val="20"/>
                <w:szCs w:val="20"/>
              </w:rPr>
              <w:t>(64,474)</w:t>
            </w:r>
          </w:p>
        </w:tc>
        <w:tc>
          <w:tcPr>
            <w:tcW w:w="900" w:type="dxa"/>
            <w:shd w:val="clear" w:color="auto" w:fill="auto"/>
            <w:vAlign w:val="bottom"/>
          </w:tcPr>
          <w:p w14:paraId="1C371372" w14:textId="72538CF7" w:rsidR="00267C13" w:rsidRPr="00956F47" w:rsidRDefault="00A72B30"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(1,166,5</w:t>
            </w:r>
            <w:r w:rsidR="00B01D2B">
              <w:rPr>
                <w:rFonts w:ascii="Browallia New" w:hAnsi="Browallia New" w:cs="Browallia New"/>
                <w:sz w:val="20"/>
                <w:szCs w:val="20"/>
              </w:rPr>
              <w:t>60</w:t>
            </w:r>
            <w:r w:rsidRPr="00956F47">
              <w:rPr>
                <w:rFonts w:ascii="Browallia New" w:hAnsi="Browallia New" w:cs="Browallia New"/>
                <w:sz w:val="20"/>
                <w:szCs w:val="20"/>
              </w:rPr>
              <w:t>)</w:t>
            </w:r>
          </w:p>
        </w:tc>
        <w:tc>
          <w:tcPr>
            <w:tcW w:w="919" w:type="dxa"/>
            <w:vAlign w:val="bottom"/>
          </w:tcPr>
          <w:p w14:paraId="07F1B2BE" w14:textId="20B82F95" w:rsidR="00267C13" w:rsidRPr="00C07995" w:rsidRDefault="00267C13"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D86BBE">
              <w:rPr>
                <w:rFonts w:ascii="Browallia New" w:hAnsi="Browallia New" w:cs="Browallia New"/>
                <w:sz w:val="20"/>
                <w:szCs w:val="20"/>
              </w:rPr>
              <w:t>(1,126,895)</w:t>
            </w:r>
          </w:p>
        </w:tc>
      </w:tr>
      <w:tr w:rsidR="00267C13" w:rsidRPr="00267C13" w14:paraId="62F93D83" w14:textId="77777777" w:rsidTr="00C07995">
        <w:trPr>
          <w:trHeight w:val="20"/>
        </w:trPr>
        <w:tc>
          <w:tcPr>
            <w:tcW w:w="2725" w:type="dxa"/>
            <w:vAlign w:val="bottom"/>
          </w:tcPr>
          <w:p w14:paraId="0F02B2BD" w14:textId="77777777" w:rsidR="00267C13" w:rsidRPr="00C07995" w:rsidRDefault="00267C13" w:rsidP="0026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C07995">
              <w:rPr>
                <w:rFonts w:ascii="Browallia New" w:hAnsi="Browallia New" w:cs="Browallia New"/>
                <w:sz w:val="20"/>
                <w:szCs w:val="20"/>
                <w:cs/>
              </w:rPr>
              <w:t>คงเหลือ</w:t>
            </w:r>
          </w:p>
        </w:tc>
        <w:tc>
          <w:tcPr>
            <w:tcW w:w="848" w:type="dxa"/>
            <w:shd w:val="clear" w:color="auto" w:fill="auto"/>
          </w:tcPr>
          <w:p w14:paraId="758FB2C1" w14:textId="5081DA90" w:rsidR="00267C13" w:rsidRPr="00956F47" w:rsidRDefault="00561298"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fldChar w:fldCharType="begin"/>
            </w:r>
            <w:r w:rsidRPr="00A63A99">
              <w:rPr>
                <w:rFonts w:ascii="Browallia New" w:hAnsi="Browallia New" w:cs="Browallia New"/>
                <w:sz w:val="20"/>
                <w:szCs w:val="20"/>
                <w:highlight w:val="cyan"/>
              </w:rPr>
              <w:instrText xml:space="preserve"> =SUM(ABOVE) </w:instrText>
            </w:r>
            <w:r w:rsidRPr="00956F47">
              <w:rPr>
                <w:rFonts w:ascii="Browallia New" w:hAnsi="Browallia New" w:cs="Browallia New"/>
                <w:sz w:val="20"/>
                <w:szCs w:val="20"/>
              </w:rPr>
              <w:fldChar w:fldCharType="separate"/>
            </w:r>
            <w:r w:rsidRPr="00956F47">
              <w:rPr>
                <w:rFonts w:ascii="Browallia New" w:hAnsi="Browallia New" w:cs="Browallia New"/>
                <w:sz w:val="20"/>
                <w:szCs w:val="20"/>
              </w:rPr>
              <w:t>1,366,272</w:t>
            </w:r>
            <w:r w:rsidRPr="00956F47">
              <w:rPr>
                <w:rFonts w:ascii="Browallia New" w:hAnsi="Browallia New" w:cs="Browallia New"/>
                <w:sz w:val="20"/>
                <w:szCs w:val="20"/>
              </w:rPr>
              <w:fldChar w:fldCharType="end"/>
            </w:r>
          </w:p>
        </w:tc>
        <w:tc>
          <w:tcPr>
            <w:tcW w:w="850" w:type="dxa"/>
            <w:shd w:val="clear" w:color="auto" w:fill="auto"/>
          </w:tcPr>
          <w:p w14:paraId="24C99BDD" w14:textId="679ECDD0" w:rsidR="00267C13" w:rsidRPr="00C07995" w:rsidRDefault="00267C13"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D048D">
              <w:rPr>
                <w:rFonts w:ascii="Browallia New" w:hAnsi="Browallia New" w:cs="Browallia New"/>
                <w:sz w:val="20"/>
                <w:szCs w:val="20"/>
              </w:rPr>
              <w:t>1,416,724</w:t>
            </w:r>
          </w:p>
        </w:tc>
        <w:tc>
          <w:tcPr>
            <w:tcW w:w="822" w:type="dxa"/>
            <w:shd w:val="clear" w:color="auto" w:fill="auto"/>
          </w:tcPr>
          <w:p w14:paraId="656D299A" w14:textId="21F6DC0A" w:rsidR="001F641E" w:rsidRPr="00956F47" w:rsidRDefault="00DE27CF" w:rsidP="001F641E">
            <w:pPr>
              <w:tabs>
                <w:tab w:val="clear" w:pos="227"/>
                <w:tab w:val="clear" w:pos="454"/>
                <w:tab w:val="clear" w:pos="680"/>
                <w:tab w:val="clear" w:pos="907"/>
                <w:tab w:val="clear" w:pos="1644"/>
              </w:tabs>
              <w:spacing w:line="240" w:lineRule="auto"/>
              <w:ind w:right="-7"/>
              <w:rPr>
                <w:rFonts w:ascii="Browallia New" w:hAnsi="Browallia New" w:cs="Browallia New"/>
                <w:sz w:val="20"/>
                <w:szCs w:val="20"/>
              </w:rPr>
            </w:pPr>
            <w:r w:rsidRPr="00956F47">
              <w:rPr>
                <w:rFonts w:ascii="Browallia New" w:hAnsi="Browallia New" w:cs="Browallia New"/>
                <w:sz w:val="20"/>
                <w:szCs w:val="20"/>
              </w:rPr>
              <w:fldChar w:fldCharType="begin"/>
            </w:r>
            <w:r w:rsidRPr="00956F47">
              <w:rPr>
                <w:rFonts w:ascii="Browallia New" w:hAnsi="Browallia New" w:cs="Browallia New"/>
                <w:sz w:val="20"/>
                <w:szCs w:val="20"/>
              </w:rPr>
              <w:instrText xml:space="preserve"> =SUM(above) </w:instrText>
            </w:r>
            <w:r w:rsidRPr="00956F47">
              <w:rPr>
                <w:rFonts w:ascii="Browallia New" w:hAnsi="Browallia New" w:cs="Browallia New"/>
                <w:sz w:val="20"/>
                <w:szCs w:val="20"/>
              </w:rPr>
              <w:fldChar w:fldCharType="separate"/>
            </w:r>
            <w:r w:rsidRPr="00956F47">
              <w:rPr>
                <w:rFonts w:ascii="Browallia New" w:hAnsi="Browallia New" w:cs="Browallia New"/>
                <w:sz w:val="20"/>
                <w:szCs w:val="20"/>
              </w:rPr>
              <w:t>1,850,798</w:t>
            </w:r>
            <w:r w:rsidRPr="00956F47">
              <w:rPr>
                <w:rFonts w:ascii="Browallia New" w:hAnsi="Browallia New" w:cs="Browallia New"/>
                <w:sz w:val="20"/>
                <w:szCs w:val="20"/>
              </w:rPr>
              <w:fldChar w:fldCharType="end"/>
            </w:r>
          </w:p>
        </w:tc>
        <w:tc>
          <w:tcPr>
            <w:tcW w:w="850" w:type="dxa"/>
            <w:shd w:val="clear" w:color="auto" w:fill="auto"/>
          </w:tcPr>
          <w:p w14:paraId="27E1DB41" w14:textId="121901FA" w:rsidR="00267C13" w:rsidRPr="00C07995" w:rsidRDefault="00267C13"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4D7597">
              <w:rPr>
                <w:rFonts w:ascii="Browallia New" w:hAnsi="Browallia New" w:cs="Browallia New"/>
                <w:sz w:val="20"/>
                <w:szCs w:val="20"/>
              </w:rPr>
              <w:t>1,675,805</w:t>
            </w:r>
          </w:p>
        </w:tc>
        <w:tc>
          <w:tcPr>
            <w:tcW w:w="741" w:type="dxa"/>
            <w:shd w:val="clear" w:color="auto" w:fill="auto"/>
            <w:vAlign w:val="bottom"/>
          </w:tcPr>
          <w:p w14:paraId="1EA50C14" w14:textId="5CEE7F88" w:rsidR="00267C13" w:rsidRPr="00956F47" w:rsidRDefault="00203A29"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fldChar w:fldCharType="begin"/>
            </w:r>
            <w:r w:rsidRPr="00956F47">
              <w:rPr>
                <w:rFonts w:ascii="Browallia New" w:hAnsi="Browallia New" w:cs="Browallia New"/>
                <w:sz w:val="20"/>
                <w:szCs w:val="20"/>
              </w:rPr>
              <w:instrText xml:space="preserve"> =SUM(above) </w:instrText>
            </w:r>
            <w:r w:rsidRPr="00956F47">
              <w:rPr>
                <w:rFonts w:ascii="Browallia New" w:hAnsi="Browallia New" w:cs="Browallia New"/>
                <w:sz w:val="20"/>
                <w:szCs w:val="20"/>
              </w:rPr>
              <w:fldChar w:fldCharType="separate"/>
            </w:r>
            <w:r w:rsidRPr="00956F47">
              <w:rPr>
                <w:rFonts w:ascii="Browallia New" w:hAnsi="Browallia New" w:cs="Browallia New"/>
                <w:sz w:val="20"/>
                <w:szCs w:val="20"/>
              </w:rPr>
              <w:t>158,654</w:t>
            </w:r>
            <w:r w:rsidRPr="00956F47">
              <w:rPr>
                <w:rFonts w:ascii="Browallia New" w:hAnsi="Browallia New" w:cs="Browallia New"/>
                <w:sz w:val="20"/>
                <w:szCs w:val="20"/>
              </w:rPr>
              <w:fldChar w:fldCharType="end"/>
            </w:r>
          </w:p>
        </w:tc>
        <w:tc>
          <w:tcPr>
            <w:tcW w:w="760" w:type="dxa"/>
            <w:shd w:val="clear" w:color="auto" w:fill="auto"/>
            <w:vAlign w:val="bottom"/>
          </w:tcPr>
          <w:p w14:paraId="3CCD2F56" w14:textId="59D515CE" w:rsidR="00267C13" w:rsidRPr="00C07995" w:rsidRDefault="00267C13"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7534E">
              <w:rPr>
                <w:rFonts w:ascii="Browallia New" w:hAnsi="Browallia New" w:cs="Browallia New"/>
                <w:sz w:val="20"/>
                <w:szCs w:val="20"/>
              </w:rPr>
              <w:t>148,282</w:t>
            </w:r>
          </w:p>
        </w:tc>
        <w:tc>
          <w:tcPr>
            <w:tcW w:w="900" w:type="dxa"/>
            <w:shd w:val="clear" w:color="auto" w:fill="auto"/>
            <w:vAlign w:val="bottom"/>
          </w:tcPr>
          <w:p w14:paraId="269DC871" w14:textId="3915EC2A" w:rsidR="00267C13" w:rsidRPr="00956F47" w:rsidRDefault="007205A4"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3,375,</w:t>
            </w:r>
            <w:r w:rsidR="00E961D2" w:rsidRPr="00956F47">
              <w:rPr>
                <w:rFonts w:ascii="Browallia New" w:hAnsi="Browallia New" w:cs="Browallia New"/>
                <w:sz w:val="20"/>
                <w:szCs w:val="20"/>
              </w:rPr>
              <w:t>72</w:t>
            </w:r>
            <w:r w:rsidR="00B01D2B">
              <w:rPr>
                <w:rFonts w:ascii="Browallia New" w:hAnsi="Browallia New" w:cs="Browallia New"/>
                <w:sz w:val="20"/>
                <w:szCs w:val="20"/>
              </w:rPr>
              <w:t>4</w:t>
            </w:r>
          </w:p>
        </w:tc>
        <w:tc>
          <w:tcPr>
            <w:tcW w:w="919" w:type="dxa"/>
            <w:vAlign w:val="bottom"/>
          </w:tcPr>
          <w:p w14:paraId="0E1F547F" w14:textId="7CCDA081" w:rsidR="00267C13" w:rsidRPr="00C07995" w:rsidRDefault="00267C13" w:rsidP="00267C1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D86BBE">
              <w:rPr>
                <w:rFonts w:ascii="Browallia New" w:hAnsi="Browallia New" w:cs="Browallia New"/>
                <w:sz w:val="20"/>
                <w:szCs w:val="20"/>
              </w:rPr>
              <w:t>3,240,811</w:t>
            </w:r>
          </w:p>
        </w:tc>
      </w:tr>
      <w:tr w:rsidR="00267C13" w:rsidRPr="00267C13" w14:paraId="11E1C756" w14:textId="77777777" w:rsidTr="006E4645">
        <w:trPr>
          <w:trHeight w:val="20"/>
        </w:trPr>
        <w:tc>
          <w:tcPr>
            <w:tcW w:w="2725" w:type="dxa"/>
            <w:vAlign w:val="bottom"/>
          </w:tcPr>
          <w:p w14:paraId="0EB9BF55" w14:textId="22A4A2A7" w:rsidR="00267C13" w:rsidRPr="00C07995" w:rsidRDefault="00267C13" w:rsidP="0026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0"/>
                <w:szCs w:val="20"/>
              </w:rPr>
            </w:pPr>
            <w:r w:rsidRPr="00C07995">
              <w:rPr>
                <w:rFonts w:ascii="Browallia New" w:hAnsi="Browallia New" w:cs="Browallia New"/>
                <w:sz w:val="20"/>
                <w:szCs w:val="20"/>
                <w:u w:val="single"/>
                <w:cs/>
              </w:rPr>
              <w:t>หัก</w:t>
            </w:r>
            <w:r w:rsidRPr="00C07995">
              <w:rPr>
                <w:rFonts w:ascii="Browallia New" w:hAnsi="Browallia New" w:cs="Browallia New"/>
                <w:sz w:val="20"/>
                <w:szCs w:val="20"/>
                <w:cs/>
              </w:rPr>
              <w:t xml:space="preserve"> ค่าเผื่อผลขาดทุนด้านเครดิตที่</w:t>
            </w:r>
            <w:r w:rsidRPr="00C07995">
              <w:rPr>
                <w:rFonts w:ascii="Browallia New" w:hAnsi="Browallia New" w:cs="Browallia New"/>
                <w:sz w:val="20"/>
                <w:szCs w:val="20"/>
                <w:cs/>
              </w:rPr>
              <w:br/>
            </w:r>
            <w:r w:rsidRPr="00C07995">
              <w:rPr>
                <w:rFonts w:ascii="Browallia New" w:hAnsi="Browallia New" w:cs="Browallia New"/>
                <w:sz w:val="20"/>
                <w:szCs w:val="20"/>
              </w:rPr>
              <w:t xml:space="preserve">  </w:t>
            </w:r>
            <w:r w:rsidRPr="00C07995">
              <w:rPr>
                <w:rFonts w:ascii="Browallia New" w:hAnsi="Browallia New" w:cs="Browallia New"/>
                <w:sz w:val="20"/>
                <w:szCs w:val="20"/>
                <w:cs/>
              </w:rPr>
              <w:t>คาดว่าจะเกิดขึ้น</w:t>
            </w:r>
          </w:p>
        </w:tc>
        <w:tc>
          <w:tcPr>
            <w:tcW w:w="848" w:type="dxa"/>
            <w:shd w:val="clear" w:color="auto" w:fill="auto"/>
            <w:vAlign w:val="bottom"/>
          </w:tcPr>
          <w:p w14:paraId="06EDD335" w14:textId="79B98793" w:rsidR="00267C13" w:rsidRPr="00956F47" w:rsidRDefault="00A63A99"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(111,646)</w:t>
            </w:r>
          </w:p>
        </w:tc>
        <w:tc>
          <w:tcPr>
            <w:tcW w:w="850" w:type="dxa"/>
            <w:shd w:val="clear" w:color="auto" w:fill="auto"/>
            <w:vAlign w:val="bottom"/>
          </w:tcPr>
          <w:p w14:paraId="6CCC5BFD" w14:textId="702131C8" w:rsidR="00267C13" w:rsidRPr="00C07995" w:rsidRDefault="00267C13"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D048D">
              <w:rPr>
                <w:rFonts w:ascii="Browallia New" w:hAnsi="Browallia New" w:cs="Browallia New"/>
                <w:sz w:val="20"/>
                <w:szCs w:val="20"/>
              </w:rPr>
              <w:t>(110,547)</w:t>
            </w:r>
          </w:p>
        </w:tc>
        <w:tc>
          <w:tcPr>
            <w:tcW w:w="822" w:type="dxa"/>
            <w:shd w:val="clear" w:color="auto" w:fill="auto"/>
            <w:vAlign w:val="bottom"/>
          </w:tcPr>
          <w:p w14:paraId="76F1DA8A" w14:textId="22BB1E84" w:rsidR="00267C13" w:rsidRPr="00956F47" w:rsidRDefault="00E70A5D"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(23,632)</w:t>
            </w:r>
          </w:p>
        </w:tc>
        <w:tc>
          <w:tcPr>
            <w:tcW w:w="850" w:type="dxa"/>
            <w:shd w:val="clear" w:color="auto" w:fill="auto"/>
            <w:vAlign w:val="bottom"/>
          </w:tcPr>
          <w:p w14:paraId="3759D40C" w14:textId="75A5515B" w:rsidR="00267C13" w:rsidRPr="00C07995" w:rsidRDefault="00267C13"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4D7597">
              <w:rPr>
                <w:rFonts w:ascii="Browallia New" w:hAnsi="Browallia New" w:cs="Browallia New"/>
                <w:sz w:val="20"/>
                <w:szCs w:val="20"/>
              </w:rPr>
              <w:t>(23,545)</w:t>
            </w:r>
          </w:p>
        </w:tc>
        <w:tc>
          <w:tcPr>
            <w:tcW w:w="741" w:type="dxa"/>
            <w:shd w:val="clear" w:color="auto" w:fill="auto"/>
            <w:vAlign w:val="bottom"/>
          </w:tcPr>
          <w:p w14:paraId="0C28AA34" w14:textId="5F6ADD8D" w:rsidR="00267C13" w:rsidRPr="00956F47" w:rsidRDefault="006C180E"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(8,</w:t>
            </w:r>
            <w:r w:rsidRPr="00505834">
              <w:rPr>
                <w:rFonts w:ascii="Browallia New" w:hAnsi="Browallia New" w:cs="Browallia New"/>
                <w:sz w:val="20"/>
                <w:szCs w:val="20"/>
              </w:rPr>
              <w:t>95</w:t>
            </w:r>
            <w:r w:rsidR="004F688C" w:rsidRPr="00505834">
              <w:rPr>
                <w:rFonts w:ascii="Browallia New" w:hAnsi="Browallia New" w:cs="Browallia New"/>
                <w:sz w:val="20"/>
                <w:szCs w:val="20"/>
              </w:rPr>
              <w:t>0</w:t>
            </w:r>
            <w:r w:rsidRPr="00956F47">
              <w:rPr>
                <w:rFonts w:ascii="Browallia New" w:hAnsi="Browallia New" w:cs="Browallia New"/>
                <w:sz w:val="20"/>
                <w:szCs w:val="20"/>
              </w:rPr>
              <w:t>)</w:t>
            </w:r>
          </w:p>
        </w:tc>
        <w:tc>
          <w:tcPr>
            <w:tcW w:w="760" w:type="dxa"/>
            <w:shd w:val="clear" w:color="auto" w:fill="auto"/>
            <w:vAlign w:val="bottom"/>
          </w:tcPr>
          <w:p w14:paraId="0F163834" w14:textId="37D1C848" w:rsidR="00267C13" w:rsidRPr="00C07995" w:rsidRDefault="00267C13"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7534E">
              <w:rPr>
                <w:rFonts w:ascii="Browallia New" w:hAnsi="Browallia New" w:cs="Browallia New"/>
                <w:sz w:val="20"/>
                <w:szCs w:val="20"/>
              </w:rPr>
              <w:t>(6,774)</w:t>
            </w:r>
          </w:p>
        </w:tc>
        <w:tc>
          <w:tcPr>
            <w:tcW w:w="900" w:type="dxa"/>
            <w:shd w:val="clear" w:color="auto" w:fill="auto"/>
            <w:vAlign w:val="bottom"/>
          </w:tcPr>
          <w:p w14:paraId="6276D5EA" w14:textId="36C20015" w:rsidR="00267C13" w:rsidRPr="00956F47" w:rsidRDefault="003E7BCD"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(144,</w:t>
            </w:r>
            <w:r w:rsidRPr="00505834">
              <w:rPr>
                <w:rFonts w:ascii="Browallia New" w:hAnsi="Browallia New" w:cs="Browallia New"/>
                <w:sz w:val="20"/>
                <w:szCs w:val="20"/>
              </w:rPr>
              <w:t>22</w:t>
            </w:r>
            <w:r w:rsidR="004F688C" w:rsidRPr="00505834">
              <w:rPr>
                <w:rFonts w:ascii="Browallia New" w:hAnsi="Browallia New" w:cs="Browallia New"/>
                <w:sz w:val="20"/>
                <w:szCs w:val="20"/>
              </w:rPr>
              <w:t>8</w:t>
            </w:r>
            <w:r w:rsidRPr="00956F47">
              <w:rPr>
                <w:rFonts w:ascii="Browallia New" w:hAnsi="Browallia New" w:cs="Browallia New"/>
                <w:sz w:val="20"/>
                <w:szCs w:val="20"/>
              </w:rPr>
              <w:t>)</w:t>
            </w:r>
          </w:p>
        </w:tc>
        <w:tc>
          <w:tcPr>
            <w:tcW w:w="919" w:type="dxa"/>
            <w:vAlign w:val="bottom"/>
          </w:tcPr>
          <w:p w14:paraId="03F9669A" w14:textId="346C2E17" w:rsidR="00267C13" w:rsidRPr="00C07995" w:rsidRDefault="00267C13" w:rsidP="00267C1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D86BBE">
              <w:rPr>
                <w:rFonts w:ascii="Browallia New" w:hAnsi="Browallia New" w:cs="Browallia New"/>
                <w:sz w:val="20"/>
                <w:szCs w:val="20"/>
              </w:rPr>
              <w:t>(140,866)</w:t>
            </w:r>
          </w:p>
        </w:tc>
      </w:tr>
      <w:tr w:rsidR="00267C13" w:rsidRPr="00267C13" w14:paraId="3243FAFB" w14:textId="77777777" w:rsidTr="006E4645">
        <w:trPr>
          <w:trHeight w:val="20"/>
        </w:trPr>
        <w:tc>
          <w:tcPr>
            <w:tcW w:w="2725" w:type="dxa"/>
            <w:vAlign w:val="bottom"/>
          </w:tcPr>
          <w:p w14:paraId="1DA8FA39" w14:textId="77777777" w:rsidR="00267C13" w:rsidRPr="00C07995" w:rsidRDefault="00267C13" w:rsidP="00267C13">
            <w:pPr>
              <w:tabs>
                <w:tab w:val="left" w:pos="162"/>
              </w:tabs>
              <w:spacing w:line="240" w:lineRule="auto"/>
              <w:ind w:right="-108"/>
              <w:jc w:val="both"/>
              <w:rPr>
                <w:rFonts w:ascii="Browallia New" w:hAnsi="Browallia New" w:cs="Browallia New"/>
                <w:sz w:val="20"/>
                <w:szCs w:val="20"/>
                <w:cs/>
              </w:rPr>
            </w:pPr>
            <w:r w:rsidRPr="00C07995">
              <w:rPr>
                <w:rFonts w:ascii="Browallia New" w:hAnsi="Browallia New" w:cs="Browallia New"/>
                <w:sz w:val="20"/>
                <w:szCs w:val="20"/>
                <w:cs/>
              </w:rPr>
              <w:t>สุทธิ</w:t>
            </w:r>
          </w:p>
        </w:tc>
        <w:tc>
          <w:tcPr>
            <w:tcW w:w="848" w:type="dxa"/>
            <w:shd w:val="clear" w:color="auto" w:fill="auto"/>
            <w:vAlign w:val="bottom"/>
          </w:tcPr>
          <w:p w14:paraId="76941739" w14:textId="48016A70" w:rsidR="00267C13" w:rsidRPr="00956F47" w:rsidRDefault="007205FB" w:rsidP="00267C1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4F29A7">
              <w:rPr>
                <w:rFonts w:ascii="Browallia New" w:hAnsi="Browallia New" w:cs="Browallia New"/>
                <w:sz w:val="20"/>
                <w:szCs w:val="20"/>
              </w:rPr>
              <w:t>1,254,626</w:t>
            </w:r>
          </w:p>
        </w:tc>
        <w:tc>
          <w:tcPr>
            <w:tcW w:w="850" w:type="dxa"/>
            <w:shd w:val="clear" w:color="auto" w:fill="auto"/>
            <w:vAlign w:val="bottom"/>
          </w:tcPr>
          <w:p w14:paraId="2A4BE097" w14:textId="35395DCF" w:rsidR="00267C13" w:rsidRPr="00C07995" w:rsidRDefault="00267C13" w:rsidP="00267C1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CD048D">
              <w:rPr>
                <w:rFonts w:ascii="Browallia New" w:hAnsi="Browallia New" w:cs="Browallia New"/>
                <w:sz w:val="20"/>
                <w:szCs w:val="20"/>
              </w:rPr>
              <w:t>1,306,177</w:t>
            </w:r>
          </w:p>
        </w:tc>
        <w:tc>
          <w:tcPr>
            <w:tcW w:w="822" w:type="dxa"/>
            <w:shd w:val="clear" w:color="auto" w:fill="auto"/>
            <w:vAlign w:val="bottom"/>
          </w:tcPr>
          <w:p w14:paraId="3BF3D680" w14:textId="2148A570" w:rsidR="00267C13" w:rsidRPr="004F29A7" w:rsidRDefault="00E70A5D" w:rsidP="00267C1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3A2C36">
              <w:rPr>
                <w:rFonts w:ascii="Browallia New" w:hAnsi="Browallia New" w:cs="Browallia New"/>
                <w:sz w:val="20"/>
                <w:szCs w:val="20"/>
              </w:rPr>
              <w:fldChar w:fldCharType="begin"/>
            </w:r>
            <w:r w:rsidRPr="003A2C36">
              <w:rPr>
                <w:rFonts w:ascii="Browallia New" w:hAnsi="Browallia New" w:cs="Browallia New"/>
                <w:sz w:val="20"/>
                <w:szCs w:val="20"/>
              </w:rPr>
              <w:instrText xml:space="preserve"> =SUM(above) </w:instrText>
            </w:r>
            <w:r w:rsidRPr="003A2C36">
              <w:rPr>
                <w:rFonts w:ascii="Browallia New" w:hAnsi="Browallia New" w:cs="Browallia New"/>
                <w:sz w:val="20"/>
                <w:szCs w:val="20"/>
              </w:rPr>
              <w:fldChar w:fldCharType="separate"/>
            </w:r>
            <w:r w:rsidRPr="003A2C36">
              <w:rPr>
                <w:rFonts w:ascii="Browallia New" w:hAnsi="Browallia New" w:cs="Browallia New"/>
                <w:sz w:val="20"/>
                <w:szCs w:val="20"/>
              </w:rPr>
              <w:t>1,827,166</w:t>
            </w:r>
            <w:r w:rsidRPr="003A2C36">
              <w:rPr>
                <w:rFonts w:ascii="Browallia New" w:hAnsi="Browallia New" w:cs="Browallia New"/>
                <w:sz w:val="20"/>
                <w:szCs w:val="20"/>
              </w:rPr>
              <w:fldChar w:fldCharType="end"/>
            </w:r>
          </w:p>
        </w:tc>
        <w:tc>
          <w:tcPr>
            <w:tcW w:w="850" w:type="dxa"/>
            <w:shd w:val="clear" w:color="auto" w:fill="auto"/>
            <w:vAlign w:val="bottom"/>
          </w:tcPr>
          <w:p w14:paraId="1478B795" w14:textId="03C87970" w:rsidR="00267C13" w:rsidRPr="00C07995" w:rsidRDefault="00267C13" w:rsidP="00267C1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4D7597">
              <w:rPr>
                <w:rFonts w:ascii="Browallia New" w:hAnsi="Browallia New" w:cs="Browallia New"/>
                <w:sz w:val="20"/>
                <w:szCs w:val="20"/>
              </w:rPr>
              <w:t>1,652,260</w:t>
            </w:r>
          </w:p>
        </w:tc>
        <w:tc>
          <w:tcPr>
            <w:tcW w:w="741" w:type="dxa"/>
            <w:shd w:val="clear" w:color="auto" w:fill="auto"/>
            <w:vAlign w:val="bottom"/>
          </w:tcPr>
          <w:p w14:paraId="762782C0" w14:textId="616B29B6" w:rsidR="00267C13" w:rsidRPr="003A2C36" w:rsidRDefault="004F688C" w:rsidP="00267C1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505834">
              <w:rPr>
                <w:rFonts w:ascii="Browallia New" w:hAnsi="Browallia New" w:cs="Browallia New"/>
                <w:sz w:val="20"/>
                <w:szCs w:val="20"/>
              </w:rPr>
              <w:t>149,704</w:t>
            </w:r>
          </w:p>
        </w:tc>
        <w:tc>
          <w:tcPr>
            <w:tcW w:w="760" w:type="dxa"/>
            <w:shd w:val="clear" w:color="auto" w:fill="auto"/>
            <w:vAlign w:val="bottom"/>
          </w:tcPr>
          <w:p w14:paraId="64D005B8" w14:textId="167CE377" w:rsidR="00267C13" w:rsidRPr="00C07995" w:rsidRDefault="00267C13" w:rsidP="00267C1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27534E">
              <w:rPr>
                <w:rFonts w:ascii="Browallia New" w:hAnsi="Browallia New" w:cs="Browallia New"/>
                <w:sz w:val="20"/>
                <w:szCs w:val="20"/>
              </w:rPr>
              <w:t>141,508</w:t>
            </w:r>
          </w:p>
        </w:tc>
        <w:tc>
          <w:tcPr>
            <w:tcW w:w="900" w:type="dxa"/>
            <w:shd w:val="clear" w:color="auto" w:fill="auto"/>
            <w:vAlign w:val="bottom"/>
          </w:tcPr>
          <w:p w14:paraId="1B785B5B" w14:textId="05688F4F" w:rsidR="00267C13" w:rsidRPr="004F29A7" w:rsidRDefault="003E7BCD" w:rsidP="00267C1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4F29A7">
              <w:rPr>
                <w:rFonts w:ascii="Browallia New" w:hAnsi="Browallia New" w:cs="Browallia New"/>
                <w:sz w:val="20"/>
                <w:szCs w:val="20"/>
              </w:rPr>
              <w:fldChar w:fldCharType="begin"/>
            </w:r>
            <w:r w:rsidRPr="004F29A7">
              <w:rPr>
                <w:rFonts w:ascii="Browallia New" w:hAnsi="Browallia New" w:cs="Browallia New"/>
                <w:sz w:val="20"/>
                <w:szCs w:val="20"/>
              </w:rPr>
              <w:instrText xml:space="preserve"> =SUM(above) </w:instrText>
            </w:r>
            <w:r w:rsidRPr="004F29A7">
              <w:rPr>
                <w:rFonts w:ascii="Browallia New" w:hAnsi="Browallia New" w:cs="Browallia New"/>
                <w:sz w:val="20"/>
                <w:szCs w:val="20"/>
              </w:rPr>
              <w:fldChar w:fldCharType="separate"/>
            </w:r>
            <w:r w:rsidRPr="004F29A7">
              <w:rPr>
                <w:rFonts w:ascii="Browallia New" w:hAnsi="Browallia New" w:cs="Browallia New"/>
                <w:sz w:val="20"/>
                <w:szCs w:val="20"/>
              </w:rPr>
              <w:t>3,231,49</w:t>
            </w:r>
            <w:r w:rsidRPr="004F29A7">
              <w:rPr>
                <w:rFonts w:ascii="Browallia New" w:hAnsi="Browallia New" w:cs="Browallia New"/>
                <w:sz w:val="20"/>
                <w:szCs w:val="20"/>
              </w:rPr>
              <w:fldChar w:fldCharType="end"/>
            </w:r>
            <w:r w:rsidR="004F688C" w:rsidRPr="00505834">
              <w:rPr>
                <w:rFonts w:ascii="Browallia New" w:hAnsi="Browallia New" w:cs="Browallia New"/>
                <w:sz w:val="20"/>
                <w:szCs w:val="20"/>
              </w:rPr>
              <w:t>6</w:t>
            </w:r>
          </w:p>
        </w:tc>
        <w:tc>
          <w:tcPr>
            <w:tcW w:w="919" w:type="dxa"/>
            <w:vAlign w:val="bottom"/>
          </w:tcPr>
          <w:p w14:paraId="73558108" w14:textId="39A0EB8F" w:rsidR="00267C13" w:rsidRPr="00C07995" w:rsidRDefault="00267C13" w:rsidP="00267C1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D86BBE">
              <w:rPr>
                <w:rFonts w:ascii="Browallia New" w:hAnsi="Browallia New" w:cs="Browallia New"/>
                <w:sz w:val="20"/>
                <w:szCs w:val="20"/>
              </w:rPr>
              <w:t>3,099,945</w:t>
            </w:r>
          </w:p>
        </w:tc>
      </w:tr>
    </w:tbl>
    <w:p w14:paraId="75003863" w14:textId="77777777" w:rsidR="00713E2E" w:rsidRPr="00834828"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2"/>
          <w:szCs w:val="22"/>
        </w:rPr>
      </w:pPr>
    </w:p>
    <w:tbl>
      <w:tblPr>
        <w:tblW w:w="9423" w:type="dxa"/>
        <w:tblInd w:w="252" w:type="dxa"/>
        <w:tblLayout w:type="fixed"/>
        <w:tblLook w:val="0000" w:firstRow="0" w:lastRow="0" w:firstColumn="0" w:lastColumn="0" w:noHBand="0" w:noVBand="0"/>
      </w:tblPr>
      <w:tblGrid>
        <w:gridCol w:w="2725"/>
        <w:gridCol w:w="848"/>
        <w:gridCol w:w="850"/>
        <w:gridCol w:w="822"/>
        <w:gridCol w:w="850"/>
        <w:gridCol w:w="754"/>
        <w:gridCol w:w="756"/>
        <w:gridCol w:w="900"/>
        <w:gridCol w:w="910"/>
        <w:gridCol w:w="8"/>
      </w:tblGrid>
      <w:tr w:rsidR="00713E2E" w:rsidRPr="00267C13" w14:paraId="73FFCBB3" w14:textId="77777777" w:rsidTr="006E4645">
        <w:trPr>
          <w:gridAfter w:val="1"/>
          <w:wAfter w:w="8" w:type="dxa"/>
          <w:trHeight w:val="20"/>
          <w:tblHeader/>
        </w:trPr>
        <w:tc>
          <w:tcPr>
            <w:tcW w:w="2725" w:type="dxa"/>
            <w:vAlign w:val="bottom"/>
          </w:tcPr>
          <w:p w14:paraId="24801990"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61617CDB" w14:textId="77777777" w:rsidR="00713E2E" w:rsidRPr="00C07995" w:rsidRDefault="00713E2E" w:rsidP="00BF5FC1">
            <w:pPr>
              <w:spacing w:line="240" w:lineRule="auto"/>
              <w:ind w:right="-45"/>
              <w:jc w:val="right"/>
              <w:rPr>
                <w:rFonts w:ascii="Browallia New" w:hAnsi="Browallia New" w:cs="Browallia New"/>
                <w:sz w:val="20"/>
                <w:szCs w:val="20"/>
                <w:cs/>
              </w:rPr>
            </w:pPr>
            <w:r w:rsidRPr="00C07995">
              <w:rPr>
                <w:rFonts w:ascii="Browallia New" w:hAnsi="Browallia New" w:cs="Browallia New"/>
                <w:sz w:val="20"/>
                <w:szCs w:val="20"/>
                <w:cs/>
              </w:rPr>
              <w:t>(หน่วย</w:t>
            </w:r>
            <w:r w:rsidRPr="00C07995">
              <w:rPr>
                <w:rFonts w:ascii="Browallia New" w:hAnsi="Browallia New" w:cs="Browallia New"/>
                <w:sz w:val="20"/>
                <w:szCs w:val="20"/>
              </w:rPr>
              <w:t xml:space="preserve"> </w:t>
            </w:r>
            <w:r w:rsidRPr="00C07995">
              <w:rPr>
                <w:rFonts w:ascii="Browallia New" w:hAnsi="Browallia New" w:cs="Browallia New"/>
                <w:sz w:val="20"/>
                <w:szCs w:val="20"/>
                <w:cs/>
                <w:lang w:val="en-GB"/>
              </w:rPr>
              <w:t>:</w:t>
            </w:r>
            <w:r w:rsidRPr="00C07995">
              <w:rPr>
                <w:rFonts w:ascii="Browallia New" w:hAnsi="Browallia New" w:cs="Browallia New"/>
                <w:sz w:val="20"/>
                <w:szCs w:val="20"/>
              </w:rPr>
              <w:t xml:space="preserve"> </w:t>
            </w:r>
            <w:r w:rsidRPr="00C07995">
              <w:rPr>
                <w:rFonts w:ascii="Browallia New" w:hAnsi="Browallia New" w:cs="Browallia New"/>
                <w:sz w:val="20"/>
                <w:szCs w:val="20"/>
                <w:cs/>
              </w:rPr>
              <w:t>พันบาท)</w:t>
            </w:r>
          </w:p>
        </w:tc>
      </w:tr>
      <w:tr w:rsidR="00713E2E" w:rsidRPr="00267C13" w14:paraId="50514769" w14:textId="77777777" w:rsidTr="006E4645">
        <w:trPr>
          <w:gridAfter w:val="1"/>
          <w:wAfter w:w="8" w:type="dxa"/>
          <w:trHeight w:val="20"/>
          <w:tblHeader/>
        </w:trPr>
        <w:tc>
          <w:tcPr>
            <w:tcW w:w="2725" w:type="dxa"/>
            <w:vAlign w:val="bottom"/>
          </w:tcPr>
          <w:p w14:paraId="373692AE"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43A5F268"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งบการเงินเฉพาะของบริษัท</w:t>
            </w:r>
          </w:p>
        </w:tc>
      </w:tr>
      <w:tr w:rsidR="00713E2E" w:rsidRPr="00267C13" w14:paraId="217F67CA" w14:textId="77777777" w:rsidTr="006E4645">
        <w:trPr>
          <w:trHeight w:val="20"/>
          <w:tblHeader/>
        </w:trPr>
        <w:tc>
          <w:tcPr>
            <w:tcW w:w="2725" w:type="dxa"/>
            <w:vAlign w:val="bottom"/>
          </w:tcPr>
          <w:p w14:paraId="592D79DC" w14:textId="77777777" w:rsidR="00713E2E" w:rsidRPr="00C07995" w:rsidRDefault="00713E2E" w:rsidP="00BF5FC1">
            <w:pPr>
              <w:spacing w:line="240" w:lineRule="auto"/>
              <w:jc w:val="center"/>
              <w:rPr>
                <w:rFonts w:ascii="Browallia New" w:hAnsi="Browallia New" w:cs="Browallia New"/>
                <w:sz w:val="20"/>
                <w:szCs w:val="20"/>
              </w:rPr>
            </w:pPr>
          </w:p>
        </w:tc>
        <w:tc>
          <w:tcPr>
            <w:tcW w:w="1698" w:type="dxa"/>
            <w:gridSpan w:val="2"/>
            <w:vAlign w:val="bottom"/>
          </w:tcPr>
          <w:p w14:paraId="40A8CA48" w14:textId="77777777" w:rsidR="00713E2E" w:rsidRPr="00C07995"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rPr>
            </w:pPr>
            <w:r w:rsidRPr="00C07995">
              <w:rPr>
                <w:rFonts w:ascii="Browallia New" w:hAnsi="Browallia New" w:cs="Browallia New"/>
                <w:sz w:val="20"/>
                <w:szCs w:val="20"/>
                <w:cs/>
              </w:rPr>
              <w:t>ส่วนที่ถึงกำหนดชำระ</w:t>
            </w:r>
          </w:p>
          <w:p w14:paraId="2665126F"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cs/>
              </w:rPr>
              <w:t>ภายในหนึ่งปี</w:t>
            </w:r>
          </w:p>
        </w:tc>
        <w:tc>
          <w:tcPr>
            <w:tcW w:w="1672" w:type="dxa"/>
            <w:gridSpan w:val="2"/>
            <w:vAlign w:val="bottom"/>
          </w:tcPr>
          <w:p w14:paraId="0B7E933E" w14:textId="2E42E943" w:rsidR="00713E2E" w:rsidRPr="00C07995" w:rsidRDefault="00713E2E" w:rsidP="007C6A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26"/>
              <w:jc w:val="center"/>
              <w:rPr>
                <w:rFonts w:ascii="Browallia New" w:hAnsi="Browallia New" w:cs="Browallia New"/>
                <w:sz w:val="20"/>
                <w:szCs w:val="20"/>
                <w:cs/>
              </w:rPr>
            </w:pPr>
            <w:r w:rsidRPr="00C07995">
              <w:rPr>
                <w:rFonts w:ascii="Browallia New" w:hAnsi="Browallia New" w:cs="Browallia New"/>
                <w:sz w:val="20"/>
                <w:szCs w:val="20"/>
                <w:cs/>
              </w:rPr>
              <w:t>ส่วนที่ถึงกำหนดชำระเกินกว่าหนึ่งปีแต่ไม่เกินห้าปี</w:t>
            </w:r>
          </w:p>
        </w:tc>
        <w:tc>
          <w:tcPr>
            <w:tcW w:w="1510" w:type="dxa"/>
            <w:gridSpan w:val="2"/>
            <w:vAlign w:val="bottom"/>
          </w:tcPr>
          <w:p w14:paraId="11E37423"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u w:val="single"/>
              </w:rPr>
            </w:pPr>
            <w:r w:rsidRPr="00C07995">
              <w:rPr>
                <w:rFonts w:ascii="Browallia New" w:hAnsi="Browallia New" w:cs="Browallia New"/>
                <w:sz w:val="20"/>
                <w:szCs w:val="20"/>
                <w:cs/>
                <w:lang w:val="en-GB"/>
              </w:rPr>
              <w:t>ส่วนที่ถึงกำหนดชำระ</w:t>
            </w:r>
            <w:r w:rsidRPr="00C07995">
              <w:rPr>
                <w:rFonts w:ascii="Browallia New" w:hAnsi="Browallia New" w:cs="Browallia New"/>
                <w:sz w:val="20"/>
                <w:szCs w:val="20"/>
              </w:rPr>
              <w:t xml:space="preserve">       </w:t>
            </w:r>
            <w:r w:rsidRPr="00C07995">
              <w:rPr>
                <w:rFonts w:ascii="Browallia New" w:hAnsi="Browallia New" w:cs="Browallia New"/>
                <w:sz w:val="20"/>
                <w:szCs w:val="20"/>
                <w:cs/>
                <w:lang w:val="en-GB"/>
              </w:rPr>
              <w:t>เกินกว่าห้าปี</w:t>
            </w:r>
          </w:p>
        </w:tc>
        <w:tc>
          <w:tcPr>
            <w:tcW w:w="1818" w:type="dxa"/>
            <w:gridSpan w:val="3"/>
            <w:vAlign w:val="bottom"/>
          </w:tcPr>
          <w:p w14:paraId="5DEB288C"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รวม</w:t>
            </w:r>
          </w:p>
        </w:tc>
      </w:tr>
      <w:tr w:rsidR="00267C13" w:rsidRPr="00267C13" w14:paraId="27D5AE51" w14:textId="77777777" w:rsidTr="006E4645">
        <w:trPr>
          <w:trHeight w:val="20"/>
          <w:tblHeader/>
        </w:trPr>
        <w:tc>
          <w:tcPr>
            <w:tcW w:w="2725" w:type="dxa"/>
            <w:vAlign w:val="bottom"/>
          </w:tcPr>
          <w:p w14:paraId="2FBD7D8F" w14:textId="77777777" w:rsidR="00267C13" w:rsidRPr="00C07995" w:rsidRDefault="00267C13" w:rsidP="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48" w:type="dxa"/>
            <w:vAlign w:val="bottom"/>
          </w:tcPr>
          <w:p w14:paraId="1386B43D" w14:textId="6D79A86F"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850" w:type="dxa"/>
            <w:vAlign w:val="bottom"/>
          </w:tcPr>
          <w:p w14:paraId="31BD411B" w14:textId="6F3FA235"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c>
          <w:tcPr>
            <w:tcW w:w="822" w:type="dxa"/>
            <w:vAlign w:val="bottom"/>
          </w:tcPr>
          <w:p w14:paraId="44778472" w14:textId="773EBD11"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850" w:type="dxa"/>
            <w:vAlign w:val="bottom"/>
          </w:tcPr>
          <w:p w14:paraId="3820E8E0" w14:textId="3CE83215"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c>
          <w:tcPr>
            <w:tcW w:w="754" w:type="dxa"/>
            <w:vAlign w:val="bottom"/>
          </w:tcPr>
          <w:p w14:paraId="61929C95" w14:textId="32D621AD"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756" w:type="dxa"/>
            <w:vAlign w:val="bottom"/>
          </w:tcPr>
          <w:p w14:paraId="508DFDB5" w14:textId="5BD6BFB7"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c>
          <w:tcPr>
            <w:tcW w:w="900" w:type="dxa"/>
            <w:vAlign w:val="bottom"/>
          </w:tcPr>
          <w:p w14:paraId="724AF313" w14:textId="5885AF76" w:rsidR="00267C13" w:rsidRPr="00C07995" w:rsidRDefault="00267C13" w:rsidP="00267C13">
            <w:pPr>
              <w:pBdr>
                <w:bottom w:val="single" w:sz="4" w:space="1" w:color="auto"/>
              </w:pBdr>
              <w:tabs>
                <w:tab w:val="clear" w:pos="227"/>
                <w:tab w:val="clear" w:pos="454"/>
                <w:tab w:val="clear" w:pos="680"/>
                <w:tab w:val="clear" w:pos="907"/>
                <w:tab w:val="left" w:pos="393"/>
                <w:tab w:val="left" w:pos="53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918" w:type="dxa"/>
            <w:gridSpan w:val="2"/>
            <w:vAlign w:val="bottom"/>
          </w:tcPr>
          <w:p w14:paraId="405C1670" w14:textId="1BA935DC"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r>
      <w:tr w:rsidR="00713E2E" w:rsidRPr="00267C13" w14:paraId="78B24056" w14:textId="77777777" w:rsidTr="006E4645">
        <w:trPr>
          <w:trHeight w:val="20"/>
        </w:trPr>
        <w:tc>
          <w:tcPr>
            <w:tcW w:w="2725" w:type="dxa"/>
            <w:vAlign w:val="bottom"/>
          </w:tcPr>
          <w:p w14:paraId="4B8D14EB" w14:textId="77777777" w:rsidR="00713E2E" w:rsidRPr="00C07995" w:rsidRDefault="00713E2E" w:rsidP="00BF5FC1">
            <w:pPr>
              <w:spacing w:line="240" w:lineRule="auto"/>
              <w:ind w:right="-108"/>
              <w:jc w:val="both"/>
              <w:rPr>
                <w:rFonts w:ascii="Browallia New" w:hAnsi="Browallia New" w:cs="Browallia New"/>
                <w:b/>
                <w:bCs/>
                <w:sz w:val="20"/>
                <w:szCs w:val="20"/>
                <w:cs/>
              </w:rPr>
            </w:pPr>
          </w:p>
        </w:tc>
        <w:tc>
          <w:tcPr>
            <w:tcW w:w="848" w:type="dxa"/>
            <w:vAlign w:val="bottom"/>
          </w:tcPr>
          <w:p w14:paraId="7E685DC0"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50" w:type="dxa"/>
            <w:vAlign w:val="bottom"/>
          </w:tcPr>
          <w:p w14:paraId="04E17B8D"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22" w:type="dxa"/>
            <w:vAlign w:val="bottom"/>
          </w:tcPr>
          <w:p w14:paraId="594D79CF"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50" w:type="dxa"/>
            <w:vAlign w:val="bottom"/>
          </w:tcPr>
          <w:p w14:paraId="0C46CCC6"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754" w:type="dxa"/>
            <w:vAlign w:val="bottom"/>
          </w:tcPr>
          <w:p w14:paraId="132A81DA"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756" w:type="dxa"/>
            <w:vAlign w:val="bottom"/>
          </w:tcPr>
          <w:p w14:paraId="60C44B54"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900" w:type="dxa"/>
            <w:vAlign w:val="bottom"/>
          </w:tcPr>
          <w:p w14:paraId="658ACC20" w14:textId="77777777" w:rsidR="00713E2E" w:rsidRPr="00C07995" w:rsidRDefault="00713E2E" w:rsidP="00BF5FC1">
            <w:pPr>
              <w:pStyle w:val="InsideAddress"/>
              <w:tabs>
                <w:tab w:val="decimal" w:pos="792"/>
              </w:tabs>
              <w:ind w:left="-114"/>
              <w:rPr>
                <w:rFonts w:ascii="Browallia New" w:hAnsi="Browallia New" w:cs="Browallia New"/>
                <w:sz w:val="20"/>
                <w:szCs w:val="20"/>
              </w:rPr>
            </w:pPr>
          </w:p>
        </w:tc>
        <w:tc>
          <w:tcPr>
            <w:tcW w:w="918" w:type="dxa"/>
            <w:gridSpan w:val="2"/>
            <w:vAlign w:val="bottom"/>
          </w:tcPr>
          <w:p w14:paraId="18C5D612" w14:textId="77777777" w:rsidR="00713E2E" w:rsidRPr="00C07995" w:rsidRDefault="00713E2E" w:rsidP="00BF5FC1">
            <w:pPr>
              <w:pStyle w:val="InsideAddress"/>
              <w:ind w:left="-114"/>
              <w:rPr>
                <w:rFonts w:ascii="Browallia New" w:hAnsi="Browallia New" w:cs="Browallia New"/>
                <w:sz w:val="20"/>
                <w:szCs w:val="20"/>
              </w:rPr>
            </w:pPr>
          </w:p>
        </w:tc>
      </w:tr>
      <w:tr w:rsidR="00A62F59" w:rsidRPr="00267C13" w14:paraId="0A99770D" w14:textId="77777777" w:rsidTr="00C07995">
        <w:trPr>
          <w:trHeight w:val="20"/>
        </w:trPr>
        <w:tc>
          <w:tcPr>
            <w:tcW w:w="2725" w:type="dxa"/>
            <w:vAlign w:val="bottom"/>
          </w:tcPr>
          <w:p w14:paraId="695B0E3D" w14:textId="77777777" w:rsidR="00A62F59" w:rsidRPr="00C07995" w:rsidRDefault="00A62F59" w:rsidP="00A6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C07995">
              <w:rPr>
                <w:rFonts w:ascii="Browallia New" w:hAnsi="Browallia New" w:cs="Browallia New"/>
                <w:sz w:val="20"/>
                <w:szCs w:val="20"/>
                <w:cs/>
              </w:rPr>
              <w:t>ลูกหนี้ตามสัญญาเช่าซื้อ</w:t>
            </w:r>
          </w:p>
        </w:tc>
        <w:tc>
          <w:tcPr>
            <w:tcW w:w="848" w:type="dxa"/>
          </w:tcPr>
          <w:p w14:paraId="653E22AF" w14:textId="406BB85A" w:rsidR="00A62F59" w:rsidRPr="00956F47" w:rsidRDefault="00A62F59" w:rsidP="00A62F5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571,973</w:t>
            </w:r>
          </w:p>
        </w:tc>
        <w:tc>
          <w:tcPr>
            <w:tcW w:w="850" w:type="dxa"/>
          </w:tcPr>
          <w:p w14:paraId="1BC57C54" w14:textId="72194AD3" w:rsidR="00A62F59" w:rsidRPr="00C07995" w:rsidRDefault="00A62F59" w:rsidP="00A62F5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B6F8F">
              <w:rPr>
                <w:rFonts w:ascii="Browallia New" w:hAnsi="Browallia New" w:cs="Browallia New"/>
                <w:sz w:val="20"/>
                <w:szCs w:val="20"/>
              </w:rPr>
              <w:t xml:space="preserve"> 647,378 </w:t>
            </w:r>
          </w:p>
        </w:tc>
        <w:tc>
          <w:tcPr>
            <w:tcW w:w="822" w:type="dxa"/>
          </w:tcPr>
          <w:p w14:paraId="023F5373" w14:textId="7649CF00" w:rsidR="00A62F59" w:rsidRPr="00956F47" w:rsidRDefault="00A62F59" w:rsidP="00A62F5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56F47">
              <w:rPr>
                <w:rFonts w:ascii="Browallia New" w:hAnsi="Browallia New" w:cs="Browallia New"/>
                <w:sz w:val="20"/>
                <w:szCs w:val="20"/>
              </w:rPr>
              <w:t>181,948</w:t>
            </w:r>
          </w:p>
        </w:tc>
        <w:tc>
          <w:tcPr>
            <w:tcW w:w="850" w:type="dxa"/>
          </w:tcPr>
          <w:p w14:paraId="52710757" w14:textId="11EF5C53" w:rsidR="00A62F59" w:rsidRPr="00C07995" w:rsidRDefault="00A62F59" w:rsidP="00A62F59">
            <w:pPr>
              <w:spacing w:line="240" w:lineRule="auto"/>
              <w:ind w:left="-76" w:right="-7"/>
              <w:jc w:val="right"/>
              <w:rPr>
                <w:rFonts w:ascii="Browallia New" w:hAnsi="Browallia New" w:cs="Browallia New"/>
                <w:sz w:val="20"/>
                <w:szCs w:val="20"/>
                <w:cs/>
              </w:rPr>
            </w:pPr>
            <w:r w:rsidRPr="008C5C3F">
              <w:rPr>
                <w:rFonts w:ascii="Browallia New" w:hAnsi="Browallia New" w:cs="Browallia New"/>
                <w:sz w:val="20"/>
                <w:szCs w:val="20"/>
              </w:rPr>
              <w:t xml:space="preserve"> 173,322 </w:t>
            </w:r>
          </w:p>
        </w:tc>
        <w:tc>
          <w:tcPr>
            <w:tcW w:w="754" w:type="dxa"/>
            <w:vAlign w:val="bottom"/>
          </w:tcPr>
          <w:p w14:paraId="55338706" w14:textId="034E7FDB" w:rsidR="00A62F59" w:rsidRPr="00956F47" w:rsidRDefault="00A62F59" w:rsidP="00A62F59">
            <w:pPr>
              <w:spacing w:line="240" w:lineRule="auto"/>
              <w:ind w:left="-76" w:right="-7"/>
              <w:jc w:val="right"/>
              <w:rPr>
                <w:rFonts w:ascii="Browallia New" w:hAnsi="Browallia New" w:cs="Browallia New"/>
                <w:sz w:val="20"/>
                <w:szCs w:val="20"/>
                <w:cs/>
              </w:rPr>
            </w:pPr>
            <w:r w:rsidRPr="00956F47">
              <w:rPr>
                <w:rFonts w:ascii="Browallia New" w:hAnsi="Browallia New" w:cs="Browallia New"/>
                <w:sz w:val="20"/>
                <w:szCs w:val="20"/>
              </w:rPr>
              <w:t xml:space="preserve">  </w:t>
            </w:r>
            <w:r w:rsidRPr="00956F47">
              <w:rPr>
                <w:rFonts w:ascii="Browallia New" w:hAnsi="Browallia New" w:cs="Browallia New"/>
                <w:sz w:val="20"/>
                <w:szCs w:val="20"/>
                <w:cs/>
              </w:rPr>
              <w:t>-</w:t>
            </w:r>
          </w:p>
        </w:tc>
        <w:tc>
          <w:tcPr>
            <w:tcW w:w="756" w:type="dxa"/>
            <w:vAlign w:val="bottom"/>
          </w:tcPr>
          <w:p w14:paraId="34CFC9AC" w14:textId="77777777" w:rsidR="00A62F59" w:rsidRPr="00C07995" w:rsidRDefault="00A62F59" w:rsidP="00A62F59">
            <w:pPr>
              <w:spacing w:line="240" w:lineRule="auto"/>
              <w:ind w:left="-76" w:right="-7"/>
              <w:jc w:val="right"/>
              <w:rPr>
                <w:rFonts w:ascii="Browallia New" w:hAnsi="Browallia New" w:cs="Browallia New"/>
                <w:sz w:val="20"/>
                <w:szCs w:val="20"/>
                <w:cs/>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227892D1" w14:textId="0D122305" w:rsidR="00A62F59" w:rsidRPr="00956F47" w:rsidRDefault="005B63E9" w:rsidP="004F028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753,921</w:t>
            </w:r>
          </w:p>
        </w:tc>
        <w:tc>
          <w:tcPr>
            <w:tcW w:w="918" w:type="dxa"/>
            <w:gridSpan w:val="2"/>
          </w:tcPr>
          <w:p w14:paraId="06A532C6" w14:textId="4CF90811" w:rsidR="00A62F59" w:rsidRPr="00C07995" w:rsidRDefault="00A62F59" w:rsidP="00A62F59">
            <w:pPr>
              <w:spacing w:line="240" w:lineRule="auto"/>
              <w:ind w:left="-24" w:right="-7"/>
              <w:jc w:val="right"/>
              <w:rPr>
                <w:rFonts w:ascii="Browallia New" w:hAnsi="Browallia New" w:cs="Browallia New"/>
                <w:sz w:val="20"/>
                <w:szCs w:val="20"/>
              </w:rPr>
            </w:pPr>
            <w:r w:rsidRPr="00CF2BA6">
              <w:rPr>
                <w:rFonts w:ascii="Browallia New" w:hAnsi="Browallia New" w:cs="Browallia New"/>
                <w:sz w:val="20"/>
                <w:szCs w:val="20"/>
              </w:rPr>
              <w:t xml:space="preserve"> 820,700 </w:t>
            </w:r>
          </w:p>
        </w:tc>
      </w:tr>
      <w:tr w:rsidR="00A62F59" w:rsidRPr="00267C13" w14:paraId="62549FF7" w14:textId="77777777" w:rsidTr="00C07995">
        <w:trPr>
          <w:trHeight w:val="20"/>
        </w:trPr>
        <w:tc>
          <w:tcPr>
            <w:tcW w:w="2725" w:type="dxa"/>
            <w:vAlign w:val="bottom"/>
          </w:tcPr>
          <w:p w14:paraId="3C78EC23" w14:textId="77777777" w:rsidR="00A62F59" w:rsidRPr="00C07995" w:rsidRDefault="00A62F59" w:rsidP="00A6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0"/>
                <w:szCs w:val="20"/>
              </w:rPr>
            </w:pPr>
            <w:r w:rsidRPr="00C07995">
              <w:rPr>
                <w:rFonts w:ascii="Browallia New" w:hAnsi="Browallia New" w:cs="Browallia New"/>
                <w:sz w:val="20"/>
                <w:szCs w:val="20"/>
                <w:u w:val="single"/>
                <w:cs/>
              </w:rPr>
              <w:t>หัก</w:t>
            </w:r>
            <w:r w:rsidRPr="00C07995">
              <w:rPr>
                <w:rFonts w:ascii="Browallia New" w:hAnsi="Browallia New" w:cs="Browallia New"/>
                <w:sz w:val="20"/>
                <w:szCs w:val="20"/>
              </w:rPr>
              <w:t xml:space="preserve"> </w:t>
            </w:r>
            <w:r w:rsidRPr="00C07995">
              <w:rPr>
                <w:rFonts w:ascii="Browallia New" w:hAnsi="Browallia New" w:cs="Browallia New"/>
                <w:sz w:val="20"/>
                <w:szCs w:val="20"/>
                <w:cs/>
              </w:rPr>
              <w:t>ดอกผลเช่าซื้อที่ยังไม่ถือเป็นรายได้</w:t>
            </w:r>
          </w:p>
        </w:tc>
        <w:tc>
          <w:tcPr>
            <w:tcW w:w="848" w:type="dxa"/>
          </w:tcPr>
          <w:p w14:paraId="0607E052" w14:textId="508AE396" w:rsidR="00A62F59" w:rsidRPr="00956F47" w:rsidRDefault="00A62F59" w:rsidP="00A62F5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(246,25</w:t>
            </w:r>
            <w:r w:rsidR="0073391B" w:rsidRPr="00956F47">
              <w:rPr>
                <w:rFonts w:ascii="Browallia New" w:hAnsi="Browallia New" w:cs="Browallia New"/>
                <w:sz w:val="20"/>
                <w:szCs w:val="20"/>
              </w:rPr>
              <w:t>8</w:t>
            </w:r>
            <w:r w:rsidRPr="00956F47">
              <w:rPr>
                <w:rFonts w:ascii="Browallia New" w:hAnsi="Browallia New" w:cs="Browallia New"/>
                <w:sz w:val="20"/>
                <w:szCs w:val="20"/>
              </w:rPr>
              <w:t>)</w:t>
            </w:r>
          </w:p>
        </w:tc>
        <w:tc>
          <w:tcPr>
            <w:tcW w:w="850" w:type="dxa"/>
          </w:tcPr>
          <w:p w14:paraId="773568F3" w14:textId="7CDC6E3D" w:rsidR="00A62F59" w:rsidRPr="00C07995" w:rsidRDefault="00A62F59" w:rsidP="00A62F5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B6F8F">
              <w:rPr>
                <w:rFonts w:ascii="Browallia New" w:hAnsi="Browallia New" w:cs="Browallia New"/>
                <w:sz w:val="20"/>
                <w:szCs w:val="20"/>
              </w:rPr>
              <w:t xml:space="preserve">(299,914) </w:t>
            </w:r>
          </w:p>
        </w:tc>
        <w:tc>
          <w:tcPr>
            <w:tcW w:w="822" w:type="dxa"/>
          </w:tcPr>
          <w:p w14:paraId="57083733" w14:textId="673305F2" w:rsidR="00A62F59" w:rsidRPr="00956F47" w:rsidRDefault="00A62F59" w:rsidP="00A62F5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56F47">
              <w:rPr>
                <w:rFonts w:ascii="Browallia New" w:hAnsi="Browallia New" w:cs="Browallia New"/>
                <w:sz w:val="20"/>
                <w:szCs w:val="20"/>
              </w:rPr>
              <w:t>(56,70</w:t>
            </w:r>
            <w:r w:rsidR="00751488" w:rsidRPr="00956F47">
              <w:rPr>
                <w:rFonts w:ascii="Browallia New" w:hAnsi="Browallia New" w:cs="Browallia New"/>
                <w:sz w:val="20"/>
                <w:szCs w:val="20"/>
              </w:rPr>
              <w:t>4</w:t>
            </w:r>
            <w:r w:rsidR="00213F8F" w:rsidRPr="00956F47">
              <w:rPr>
                <w:rFonts w:ascii="Browallia New" w:hAnsi="Browallia New" w:cs="Browallia New" w:hint="cs"/>
                <w:sz w:val="20"/>
                <w:szCs w:val="20"/>
                <w:cs/>
              </w:rPr>
              <w:t>)</w:t>
            </w:r>
          </w:p>
        </w:tc>
        <w:tc>
          <w:tcPr>
            <w:tcW w:w="850" w:type="dxa"/>
          </w:tcPr>
          <w:p w14:paraId="713A825B" w14:textId="15869F5C" w:rsidR="00A62F59" w:rsidRPr="00C07995" w:rsidRDefault="00A62F59" w:rsidP="00A62F59">
            <w:pPr>
              <w:pBdr>
                <w:bottom w:val="single" w:sz="4" w:space="1" w:color="auto"/>
              </w:pBdr>
              <w:spacing w:line="240" w:lineRule="auto"/>
              <w:ind w:left="-23" w:right="-7"/>
              <w:jc w:val="right"/>
              <w:rPr>
                <w:rFonts w:ascii="Browallia New" w:hAnsi="Browallia New" w:cs="Browallia New"/>
                <w:sz w:val="20"/>
                <w:szCs w:val="20"/>
              </w:rPr>
            </w:pPr>
            <w:r w:rsidRPr="008C5C3F">
              <w:rPr>
                <w:rFonts w:ascii="Browallia New" w:hAnsi="Browallia New" w:cs="Browallia New"/>
                <w:sz w:val="20"/>
                <w:szCs w:val="20"/>
              </w:rPr>
              <w:t xml:space="preserve">(56,620) </w:t>
            </w:r>
          </w:p>
        </w:tc>
        <w:tc>
          <w:tcPr>
            <w:tcW w:w="754" w:type="dxa"/>
            <w:vAlign w:val="bottom"/>
          </w:tcPr>
          <w:p w14:paraId="6CA7CD4C" w14:textId="758BA08A" w:rsidR="00A62F59" w:rsidRPr="00956F47" w:rsidRDefault="00A62F59" w:rsidP="00A62F59">
            <w:pPr>
              <w:pBdr>
                <w:bottom w:val="single" w:sz="4" w:space="1" w:color="auto"/>
              </w:pBdr>
              <w:spacing w:line="240" w:lineRule="auto"/>
              <w:ind w:left="-23" w:right="-7"/>
              <w:jc w:val="right"/>
              <w:rPr>
                <w:rFonts w:ascii="Browallia New" w:hAnsi="Browallia New" w:cs="Browallia New"/>
                <w:sz w:val="20"/>
                <w:szCs w:val="20"/>
              </w:rPr>
            </w:pPr>
            <w:r w:rsidRPr="00956F47">
              <w:rPr>
                <w:rFonts w:ascii="Browallia New" w:hAnsi="Browallia New" w:cs="Browallia New"/>
                <w:sz w:val="20"/>
                <w:szCs w:val="20"/>
              </w:rPr>
              <w:t xml:space="preserve"> </w:t>
            </w:r>
            <w:r w:rsidRPr="00956F47">
              <w:rPr>
                <w:rFonts w:ascii="Browallia New" w:hAnsi="Browallia New" w:cs="Browallia New"/>
                <w:sz w:val="20"/>
                <w:szCs w:val="20"/>
                <w:cs/>
              </w:rPr>
              <w:t>-</w:t>
            </w:r>
          </w:p>
        </w:tc>
        <w:tc>
          <w:tcPr>
            <w:tcW w:w="756" w:type="dxa"/>
            <w:vAlign w:val="bottom"/>
          </w:tcPr>
          <w:p w14:paraId="7C7BE0B4" w14:textId="77777777" w:rsidR="00A62F59" w:rsidRPr="00C07995" w:rsidRDefault="00A62F59" w:rsidP="00A62F59">
            <w:pPr>
              <w:pBdr>
                <w:bottom w:val="single" w:sz="4" w:space="1" w:color="auto"/>
              </w:pBdr>
              <w:spacing w:line="240" w:lineRule="auto"/>
              <w:ind w:left="-23" w:right="-7"/>
              <w:jc w:val="right"/>
              <w:rPr>
                <w:rFonts w:ascii="Browallia New" w:hAnsi="Browallia New" w:cs="Browallia New"/>
                <w:sz w:val="20"/>
                <w:szCs w:val="20"/>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37686296" w14:textId="37FAC0FA" w:rsidR="00A62F59" w:rsidRPr="00956F47" w:rsidRDefault="005B63E9" w:rsidP="004F028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(302,96</w:t>
            </w:r>
            <w:r w:rsidR="0051658F" w:rsidRPr="00956F47">
              <w:rPr>
                <w:rFonts w:ascii="Browallia New" w:hAnsi="Browallia New" w:cs="Browallia New"/>
                <w:sz w:val="20"/>
                <w:szCs w:val="20"/>
              </w:rPr>
              <w:t>2</w:t>
            </w:r>
            <w:r w:rsidRPr="00956F47">
              <w:rPr>
                <w:rFonts w:ascii="Browallia New" w:hAnsi="Browallia New" w:cs="Browallia New"/>
                <w:sz w:val="20"/>
                <w:szCs w:val="20"/>
              </w:rPr>
              <w:t>)</w:t>
            </w:r>
          </w:p>
        </w:tc>
        <w:tc>
          <w:tcPr>
            <w:tcW w:w="918" w:type="dxa"/>
            <w:gridSpan w:val="2"/>
          </w:tcPr>
          <w:p w14:paraId="3A9ADE72" w14:textId="1D9E45E1" w:rsidR="00A62F59" w:rsidRPr="00C07995" w:rsidRDefault="00A62F59" w:rsidP="00A62F59">
            <w:pPr>
              <w:pBdr>
                <w:bottom w:val="single" w:sz="4" w:space="1" w:color="auto"/>
              </w:pBdr>
              <w:spacing w:line="240" w:lineRule="auto"/>
              <w:ind w:left="-23" w:right="-7"/>
              <w:jc w:val="right"/>
              <w:rPr>
                <w:rFonts w:ascii="Browallia New" w:hAnsi="Browallia New" w:cs="Browallia New"/>
                <w:sz w:val="20"/>
                <w:szCs w:val="20"/>
              </w:rPr>
            </w:pPr>
            <w:r w:rsidRPr="00CF2BA6">
              <w:rPr>
                <w:rFonts w:ascii="Browallia New" w:hAnsi="Browallia New" w:cs="Browallia New"/>
                <w:sz w:val="20"/>
                <w:szCs w:val="20"/>
              </w:rPr>
              <w:t xml:space="preserve">(356,534) </w:t>
            </w:r>
          </w:p>
        </w:tc>
      </w:tr>
      <w:tr w:rsidR="00A62F59" w:rsidRPr="00267C13" w14:paraId="764DAD1D" w14:textId="77777777" w:rsidTr="00C07995">
        <w:trPr>
          <w:trHeight w:val="20"/>
        </w:trPr>
        <w:tc>
          <w:tcPr>
            <w:tcW w:w="2725" w:type="dxa"/>
            <w:vAlign w:val="bottom"/>
          </w:tcPr>
          <w:p w14:paraId="6389BDCA" w14:textId="77777777" w:rsidR="00A62F59" w:rsidRPr="00C07995" w:rsidRDefault="00A62F59" w:rsidP="00A6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C07995">
              <w:rPr>
                <w:rFonts w:ascii="Browallia New" w:hAnsi="Browallia New" w:cs="Browallia New"/>
                <w:sz w:val="20"/>
                <w:szCs w:val="20"/>
                <w:cs/>
              </w:rPr>
              <w:t>คงเหลือ</w:t>
            </w:r>
          </w:p>
        </w:tc>
        <w:tc>
          <w:tcPr>
            <w:tcW w:w="848" w:type="dxa"/>
          </w:tcPr>
          <w:p w14:paraId="3642E046" w14:textId="09480115" w:rsidR="00A62F59" w:rsidRPr="00956F47" w:rsidRDefault="00422A3D" w:rsidP="00A62F5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325,715</w:t>
            </w:r>
          </w:p>
        </w:tc>
        <w:tc>
          <w:tcPr>
            <w:tcW w:w="850" w:type="dxa"/>
          </w:tcPr>
          <w:p w14:paraId="3EA2BADE" w14:textId="758D2A31" w:rsidR="00A62F59" w:rsidRPr="00C07995" w:rsidRDefault="00A62F59" w:rsidP="00A62F5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B6F8F">
              <w:rPr>
                <w:rFonts w:ascii="Browallia New" w:hAnsi="Browallia New" w:cs="Browallia New"/>
                <w:sz w:val="20"/>
                <w:szCs w:val="20"/>
              </w:rPr>
              <w:t xml:space="preserve"> 347,464 </w:t>
            </w:r>
          </w:p>
        </w:tc>
        <w:tc>
          <w:tcPr>
            <w:tcW w:w="822" w:type="dxa"/>
          </w:tcPr>
          <w:p w14:paraId="03E79D89" w14:textId="3653AE27" w:rsidR="00A62F59" w:rsidRPr="00956F47" w:rsidRDefault="00EC0F04" w:rsidP="00A62F5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125,24</w:t>
            </w:r>
            <w:r w:rsidR="00751488" w:rsidRPr="00956F47">
              <w:rPr>
                <w:rFonts w:ascii="Browallia New" w:hAnsi="Browallia New" w:cs="Browallia New"/>
                <w:sz w:val="20"/>
                <w:szCs w:val="20"/>
              </w:rPr>
              <w:t>4</w:t>
            </w:r>
          </w:p>
        </w:tc>
        <w:tc>
          <w:tcPr>
            <w:tcW w:w="850" w:type="dxa"/>
          </w:tcPr>
          <w:p w14:paraId="67933DCD" w14:textId="4D64EC0C" w:rsidR="00A62F59" w:rsidRPr="00C07995" w:rsidRDefault="00A62F59" w:rsidP="00A62F59">
            <w:pPr>
              <w:spacing w:line="240" w:lineRule="auto"/>
              <w:ind w:left="-76" w:right="-7"/>
              <w:jc w:val="right"/>
              <w:rPr>
                <w:rFonts w:ascii="Browallia New" w:hAnsi="Browallia New" w:cs="Browallia New"/>
                <w:sz w:val="20"/>
                <w:szCs w:val="20"/>
              </w:rPr>
            </w:pPr>
            <w:r w:rsidRPr="008C5C3F">
              <w:rPr>
                <w:rFonts w:ascii="Browallia New" w:hAnsi="Browallia New" w:cs="Browallia New"/>
                <w:sz w:val="20"/>
                <w:szCs w:val="20"/>
              </w:rPr>
              <w:t xml:space="preserve"> 116,702 </w:t>
            </w:r>
          </w:p>
        </w:tc>
        <w:tc>
          <w:tcPr>
            <w:tcW w:w="754" w:type="dxa"/>
            <w:vAlign w:val="bottom"/>
          </w:tcPr>
          <w:p w14:paraId="16B6C1AF" w14:textId="089ABFE1" w:rsidR="00A62F59" w:rsidRPr="00956F47" w:rsidRDefault="00A62F59" w:rsidP="00A62F59">
            <w:pPr>
              <w:spacing w:line="240" w:lineRule="auto"/>
              <w:ind w:left="-76" w:right="-7"/>
              <w:jc w:val="right"/>
              <w:rPr>
                <w:rFonts w:ascii="Browallia New" w:hAnsi="Browallia New" w:cs="Browallia New"/>
                <w:sz w:val="20"/>
                <w:szCs w:val="20"/>
                <w:cs/>
              </w:rPr>
            </w:pPr>
            <w:r w:rsidRPr="00956F47">
              <w:rPr>
                <w:rFonts w:ascii="Browallia New" w:hAnsi="Browallia New" w:cs="Browallia New"/>
                <w:sz w:val="20"/>
                <w:szCs w:val="20"/>
              </w:rPr>
              <w:t xml:space="preserve">  </w:t>
            </w:r>
            <w:r w:rsidRPr="00956F47">
              <w:rPr>
                <w:rFonts w:ascii="Browallia New" w:hAnsi="Browallia New" w:cs="Browallia New"/>
                <w:sz w:val="20"/>
                <w:szCs w:val="20"/>
                <w:cs/>
              </w:rPr>
              <w:t>-</w:t>
            </w:r>
          </w:p>
        </w:tc>
        <w:tc>
          <w:tcPr>
            <w:tcW w:w="756" w:type="dxa"/>
            <w:vAlign w:val="bottom"/>
          </w:tcPr>
          <w:p w14:paraId="7C3112BD" w14:textId="77777777" w:rsidR="00A62F59" w:rsidRPr="00C07995" w:rsidRDefault="00A62F59" w:rsidP="00A62F59">
            <w:pPr>
              <w:spacing w:line="240" w:lineRule="auto"/>
              <w:ind w:left="-76" w:right="-7"/>
              <w:jc w:val="right"/>
              <w:rPr>
                <w:rFonts w:ascii="Browallia New" w:hAnsi="Browallia New" w:cs="Browallia New"/>
                <w:sz w:val="20"/>
                <w:szCs w:val="20"/>
                <w:cs/>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01A8D766" w14:textId="69B79A50" w:rsidR="00A62F59" w:rsidRPr="00956F47" w:rsidRDefault="001C74A1" w:rsidP="004F028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450,9</w:t>
            </w:r>
            <w:r w:rsidR="005A19ED" w:rsidRPr="00956F47">
              <w:rPr>
                <w:rFonts w:ascii="Browallia New" w:hAnsi="Browallia New" w:cs="Browallia New"/>
                <w:sz w:val="20"/>
                <w:szCs w:val="20"/>
              </w:rPr>
              <w:t>59</w:t>
            </w:r>
          </w:p>
        </w:tc>
        <w:tc>
          <w:tcPr>
            <w:tcW w:w="918" w:type="dxa"/>
            <w:gridSpan w:val="2"/>
          </w:tcPr>
          <w:p w14:paraId="455C058C" w14:textId="0F5A878A" w:rsidR="00A62F59" w:rsidRPr="00C07995" w:rsidRDefault="00A62F59" w:rsidP="00A62F59">
            <w:pPr>
              <w:spacing w:line="240" w:lineRule="auto"/>
              <w:ind w:left="-24" w:right="-7"/>
              <w:jc w:val="right"/>
              <w:rPr>
                <w:rFonts w:ascii="Browallia New" w:hAnsi="Browallia New" w:cs="Browallia New"/>
                <w:sz w:val="20"/>
                <w:szCs w:val="20"/>
              </w:rPr>
            </w:pPr>
            <w:r w:rsidRPr="00CF2BA6">
              <w:rPr>
                <w:rFonts w:ascii="Browallia New" w:hAnsi="Browallia New" w:cs="Browallia New"/>
                <w:sz w:val="20"/>
                <w:szCs w:val="20"/>
              </w:rPr>
              <w:t xml:space="preserve"> 464,166 </w:t>
            </w:r>
          </w:p>
        </w:tc>
      </w:tr>
      <w:tr w:rsidR="00A62F59" w:rsidRPr="00267C13" w14:paraId="6CAC42FE" w14:textId="77777777" w:rsidTr="00C07995">
        <w:trPr>
          <w:trHeight w:val="20"/>
        </w:trPr>
        <w:tc>
          <w:tcPr>
            <w:tcW w:w="2725" w:type="dxa"/>
            <w:vAlign w:val="bottom"/>
          </w:tcPr>
          <w:p w14:paraId="1CF7345D" w14:textId="491EA0CB" w:rsidR="00A62F59" w:rsidRPr="00C07995" w:rsidRDefault="00A62F59" w:rsidP="00A6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0"/>
                <w:szCs w:val="20"/>
              </w:rPr>
            </w:pPr>
            <w:r w:rsidRPr="00C07995">
              <w:rPr>
                <w:rFonts w:ascii="Browallia New" w:hAnsi="Browallia New" w:cs="Browallia New"/>
                <w:sz w:val="20"/>
                <w:szCs w:val="20"/>
                <w:u w:val="single"/>
                <w:cs/>
              </w:rPr>
              <w:t>หัก</w:t>
            </w:r>
            <w:r w:rsidRPr="00C07995">
              <w:rPr>
                <w:rFonts w:ascii="Browallia New" w:hAnsi="Browallia New" w:cs="Browallia New"/>
                <w:sz w:val="20"/>
                <w:szCs w:val="20"/>
                <w:cs/>
              </w:rPr>
              <w:t xml:space="preserve"> ค่าเผื่อผลขาดทุนด้านเครดิตที่</w:t>
            </w:r>
            <w:r w:rsidRPr="00C07995">
              <w:rPr>
                <w:rFonts w:ascii="Browallia New" w:hAnsi="Browallia New" w:cs="Browallia New"/>
                <w:sz w:val="20"/>
                <w:szCs w:val="20"/>
                <w:cs/>
              </w:rPr>
              <w:br/>
            </w:r>
            <w:r w:rsidRPr="00C07995">
              <w:rPr>
                <w:rFonts w:ascii="Browallia New" w:hAnsi="Browallia New" w:cs="Browallia New"/>
                <w:sz w:val="20"/>
                <w:szCs w:val="20"/>
              </w:rPr>
              <w:t xml:space="preserve">  </w:t>
            </w:r>
            <w:r w:rsidRPr="00C07995">
              <w:rPr>
                <w:rFonts w:ascii="Browallia New" w:hAnsi="Browallia New" w:cs="Browallia New"/>
                <w:sz w:val="20"/>
                <w:szCs w:val="20"/>
                <w:cs/>
              </w:rPr>
              <w:t>คาดว่าจะเกิดขึ้น</w:t>
            </w:r>
          </w:p>
        </w:tc>
        <w:tc>
          <w:tcPr>
            <w:tcW w:w="848" w:type="dxa"/>
            <w:vAlign w:val="bottom"/>
          </w:tcPr>
          <w:p w14:paraId="52A08CF4" w14:textId="2E76A9B8" w:rsidR="00A62F59" w:rsidRPr="00956F47" w:rsidRDefault="00A62F59" w:rsidP="00A62F5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lang w:bidi="lo-LA"/>
              </w:rPr>
            </w:pPr>
            <w:r w:rsidRPr="00956F47">
              <w:rPr>
                <w:rFonts w:ascii="Browallia New" w:hAnsi="Browallia New" w:cs="Browallia New"/>
                <w:sz w:val="20"/>
                <w:szCs w:val="20"/>
                <w:lang w:bidi="lo-LA"/>
              </w:rPr>
              <w:t>(64,459)</w:t>
            </w:r>
          </w:p>
        </w:tc>
        <w:tc>
          <w:tcPr>
            <w:tcW w:w="850" w:type="dxa"/>
            <w:vAlign w:val="bottom"/>
          </w:tcPr>
          <w:p w14:paraId="744C5D2E" w14:textId="096077B7" w:rsidR="00A62F59" w:rsidRPr="00C07995" w:rsidRDefault="00A62F59" w:rsidP="00A62F5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B6F8F">
              <w:rPr>
                <w:rFonts w:ascii="Browallia New" w:hAnsi="Browallia New" w:cs="Browallia New"/>
                <w:sz w:val="20"/>
                <w:szCs w:val="20"/>
              </w:rPr>
              <w:t>(63,066)</w:t>
            </w:r>
          </w:p>
        </w:tc>
        <w:tc>
          <w:tcPr>
            <w:tcW w:w="822" w:type="dxa"/>
            <w:vAlign w:val="bottom"/>
          </w:tcPr>
          <w:p w14:paraId="309FA72C" w14:textId="4A44E8FA" w:rsidR="00A62F59" w:rsidRPr="00956F47" w:rsidRDefault="00A62F59" w:rsidP="00A62F5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(3,821)</w:t>
            </w:r>
          </w:p>
        </w:tc>
        <w:tc>
          <w:tcPr>
            <w:tcW w:w="850" w:type="dxa"/>
            <w:vAlign w:val="bottom"/>
          </w:tcPr>
          <w:p w14:paraId="77DD0764" w14:textId="4C0E0E21" w:rsidR="00A62F59" w:rsidRPr="00C07995" w:rsidRDefault="00A62F59" w:rsidP="00A62F59">
            <w:pPr>
              <w:pBdr>
                <w:bottom w:val="single" w:sz="4" w:space="1" w:color="auto"/>
              </w:pBdr>
              <w:spacing w:line="240" w:lineRule="auto"/>
              <w:ind w:left="-23" w:right="-7"/>
              <w:jc w:val="right"/>
              <w:rPr>
                <w:rFonts w:ascii="Browallia New" w:hAnsi="Browallia New" w:cs="Browallia New"/>
                <w:sz w:val="20"/>
                <w:szCs w:val="20"/>
              </w:rPr>
            </w:pPr>
            <w:r w:rsidRPr="008C5C3F">
              <w:rPr>
                <w:rFonts w:ascii="Browallia New" w:hAnsi="Browallia New" w:cs="Browallia New"/>
                <w:sz w:val="20"/>
                <w:szCs w:val="20"/>
              </w:rPr>
              <w:t>(2,591)</w:t>
            </w:r>
          </w:p>
        </w:tc>
        <w:tc>
          <w:tcPr>
            <w:tcW w:w="754" w:type="dxa"/>
            <w:vAlign w:val="bottom"/>
          </w:tcPr>
          <w:p w14:paraId="7571814F" w14:textId="33BFDAF4" w:rsidR="00A62F59" w:rsidRPr="00956F47" w:rsidRDefault="00A62F59" w:rsidP="00A62F59">
            <w:pPr>
              <w:pBdr>
                <w:bottom w:val="single" w:sz="4" w:space="1" w:color="auto"/>
              </w:pBdr>
              <w:spacing w:line="240" w:lineRule="auto"/>
              <w:ind w:left="-23" w:right="-7"/>
              <w:jc w:val="right"/>
              <w:rPr>
                <w:rFonts w:ascii="Browallia New" w:hAnsi="Browallia New" w:cs="Browallia New"/>
                <w:sz w:val="20"/>
                <w:szCs w:val="20"/>
              </w:rPr>
            </w:pPr>
            <w:r w:rsidRPr="00956F47">
              <w:rPr>
                <w:rFonts w:ascii="Browallia New" w:hAnsi="Browallia New" w:cs="Browallia New"/>
                <w:sz w:val="20"/>
                <w:szCs w:val="20"/>
              </w:rPr>
              <w:t xml:space="preserve"> </w:t>
            </w:r>
            <w:r w:rsidRPr="00956F47">
              <w:rPr>
                <w:rFonts w:ascii="Browallia New" w:hAnsi="Browallia New" w:cs="Browallia New"/>
                <w:sz w:val="20"/>
                <w:szCs w:val="20"/>
                <w:cs/>
              </w:rPr>
              <w:t>-</w:t>
            </w:r>
          </w:p>
        </w:tc>
        <w:tc>
          <w:tcPr>
            <w:tcW w:w="756" w:type="dxa"/>
            <w:vAlign w:val="bottom"/>
          </w:tcPr>
          <w:p w14:paraId="1E7AA8D1" w14:textId="77777777" w:rsidR="00A62F59" w:rsidRPr="00C07995" w:rsidRDefault="00A62F59" w:rsidP="00A62F59">
            <w:pPr>
              <w:pBdr>
                <w:bottom w:val="single" w:sz="4" w:space="1" w:color="auto"/>
              </w:pBdr>
              <w:spacing w:line="240" w:lineRule="auto"/>
              <w:ind w:left="-23" w:right="-7"/>
              <w:jc w:val="right"/>
              <w:rPr>
                <w:rFonts w:ascii="Browallia New" w:hAnsi="Browallia New" w:cs="Browallia New"/>
                <w:sz w:val="20"/>
                <w:szCs w:val="20"/>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62AB09CE" w14:textId="1D22B07B" w:rsidR="00A62F59" w:rsidRPr="00956F47" w:rsidRDefault="00A62F59" w:rsidP="004F0283">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br/>
            </w:r>
            <w:r w:rsidR="00A72DC1" w:rsidRPr="00956F47">
              <w:rPr>
                <w:rFonts w:ascii="Browallia New" w:hAnsi="Browallia New" w:cs="Browallia New"/>
                <w:sz w:val="20"/>
                <w:szCs w:val="20"/>
              </w:rPr>
              <w:t>(68,</w:t>
            </w:r>
            <w:r w:rsidR="00B1662C" w:rsidRPr="00956F47">
              <w:rPr>
                <w:rFonts w:ascii="Browallia New" w:hAnsi="Browallia New" w:cs="Browallia New"/>
                <w:sz w:val="20"/>
                <w:szCs w:val="20"/>
              </w:rPr>
              <w:t>280</w:t>
            </w:r>
            <w:r w:rsidR="00A72DC1" w:rsidRPr="00956F47">
              <w:rPr>
                <w:rFonts w:ascii="Browallia New" w:hAnsi="Browallia New" w:cs="Browallia New"/>
                <w:sz w:val="20"/>
                <w:szCs w:val="20"/>
              </w:rPr>
              <w:t>)</w:t>
            </w:r>
          </w:p>
        </w:tc>
        <w:tc>
          <w:tcPr>
            <w:tcW w:w="918" w:type="dxa"/>
            <w:gridSpan w:val="2"/>
          </w:tcPr>
          <w:p w14:paraId="56A4004C" w14:textId="176582B7" w:rsidR="00A62F59" w:rsidRPr="00C07995" w:rsidRDefault="00A62F59" w:rsidP="00A62F59">
            <w:pPr>
              <w:pBdr>
                <w:bottom w:val="single" w:sz="4" w:space="1" w:color="auto"/>
              </w:pBdr>
              <w:spacing w:line="240" w:lineRule="auto"/>
              <w:ind w:left="-23" w:right="-7"/>
              <w:jc w:val="right"/>
              <w:rPr>
                <w:rFonts w:ascii="Browallia New" w:hAnsi="Browallia New" w:cs="Browallia New"/>
                <w:sz w:val="20"/>
                <w:szCs w:val="20"/>
              </w:rPr>
            </w:pPr>
            <w:r>
              <w:rPr>
                <w:rFonts w:ascii="Browallia New" w:hAnsi="Browallia New" w:cs="Browallia New"/>
                <w:sz w:val="20"/>
                <w:szCs w:val="20"/>
              </w:rPr>
              <w:br/>
            </w:r>
            <w:r w:rsidRPr="00CF2BA6">
              <w:rPr>
                <w:rFonts w:ascii="Browallia New" w:hAnsi="Browallia New" w:cs="Browallia New"/>
                <w:sz w:val="20"/>
                <w:szCs w:val="20"/>
              </w:rPr>
              <w:t xml:space="preserve">(65,657) </w:t>
            </w:r>
          </w:p>
        </w:tc>
      </w:tr>
      <w:tr w:rsidR="00A62F59" w:rsidRPr="00267C13" w14:paraId="73BC6275" w14:textId="77777777" w:rsidTr="00C07995">
        <w:trPr>
          <w:trHeight w:val="20"/>
        </w:trPr>
        <w:tc>
          <w:tcPr>
            <w:tcW w:w="2725" w:type="dxa"/>
            <w:vAlign w:val="bottom"/>
          </w:tcPr>
          <w:p w14:paraId="2792ECE2" w14:textId="77777777" w:rsidR="00A62F59" w:rsidRPr="00C07995" w:rsidRDefault="00A62F59" w:rsidP="00A62F59">
            <w:pPr>
              <w:tabs>
                <w:tab w:val="left" w:pos="162"/>
              </w:tabs>
              <w:spacing w:line="240" w:lineRule="auto"/>
              <w:ind w:right="-108"/>
              <w:jc w:val="both"/>
              <w:rPr>
                <w:rFonts w:ascii="Browallia New" w:hAnsi="Browallia New" w:cs="Browallia New"/>
                <w:sz w:val="20"/>
                <w:szCs w:val="20"/>
                <w:lang w:val="en-GB"/>
              </w:rPr>
            </w:pPr>
            <w:r w:rsidRPr="00C07995">
              <w:rPr>
                <w:rFonts w:ascii="Browallia New" w:hAnsi="Browallia New" w:cs="Browallia New"/>
                <w:sz w:val="20"/>
                <w:szCs w:val="20"/>
                <w:cs/>
              </w:rPr>
              <w:t>สุทธิ</w:t>
            </w:r>
          </w:p>
        </w:tc>
        <w:tc>
          <w:tcPr>
            <w:tcW w:w="848" w:type="dxa"/>
            <w:vAlign w:val="bottom"/>
          </w:tcPr>
          <w:p w14:paraId="4A964F13" w14:textId="106AEB57" w:rsidR="00A62F59" w:rsidRPr="002B4401" w:rsidRDefault="00A62F59" w:rsidP="00A62F5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2B4401">
              <w:rPr>
                <w:rFonts w:ascii="Browallia New" w:hAnsi="Browallia New" w:cs="Browallia New"/>
                <w:sz w:val="20"/>
                <w:szCs w:val="20"/>
              </w:rPr>
              <w:fldChar w:fldCharType="begin"/>
            </w:r>
            <w:r w:rsidRPr="002B4401">
              <w:rPr>
                <w:rFonts w:ascii="Browallia New" w:hAnsi="Browallia New" w:cs="Browallia New"/>
                <w:sz w:val="20"/>
                <w:szCs w:val="20"/>
              </w:rPr>
              <w:instrText xml:space="preserve"> =SUM(ABOVE) </w:instrText>
            </w:r>
            <w:r w:rsidRPr="002B4401">
              <w:rPr>
                <w:rFonts w:ascii="Browallia New" w:hAnsi="Browallia New" w:cs="Browallia New"/>
                <w:sz w:val="20"/>
                <w:szCs w:val="20"/>
              </w:rPr>
              <w:fldChar w:fldCharType="separate"/>
            </w:r>
            <w:r w:rsidRPr="002B4401">
              <w:rPr>
                <w:rFonts w:ascii="Browallia New" w:hAnsi="Browallia New" w:cs="Browallia New"/>
                <w:sz w:val="20"/>
                <w:szCs w:val="20"/>
              </w:rPr>
              <w:t>261</w:t>
            </w:r>
            <w:r w:rsidRPr="002B4401">
              <w:rPr>
                <w:rFonts w:ascii="Browallia New" w:hAnsi="Browallia New" w:cs="Browallia New"/>
                <w:sz w:val="20"/>
                <w:szCs w:val="20"/>
              </w:rPr>
              <w:fldChar w:fldCharType="end"/>
            </w:r>
            <w:r w:rsidR="00E23450" w:rsidRPr="002B4401">
              <w:rPr>
                <w:rFonts w:ascii="Browallia New" w:hAnsi="Browallia New" w:cs="Browallia New"/>
                <w:sz w:val="20"/>
                <w:szCs w:val="20"/>
              </w:rPr>
              <w:t>,256</w:t>
            </w:r>
          </w:p>
        </w:tc>
        <w:tc>
          <w:tcPr>
            <w:tcW w:w="850" w:type="dxa"/>
            <w:vAlign w:val="bottom"/>
          </w:tcPr>
          <w:p w14:paraId="036475DB" w14:textId="3C8FEC38" w:rsidR="00A62F59" w:rsidRPr="00C07995" w:rsidRDefault="00A62F59" w:rsidP="00A62F5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CB6F8F">
              <w:rPr>
                <w:rFonts w:ascii="Browallia New" w:hAnsi="Browallia New" w:cs="Browallia New"/>
                <w:sz w:val="20"/>
                <w:szCs w:val="20"/>
              </w:rPr>
              <w:t>284,398</w:t>
            </w:r>
          </w:p>
        </w:tc>
        <w:tc>
          <w:tcPr>
            <w:tcW w:w="822" w:type="dxa"/>
            <w:vAlign w:val="bottom"/>
          </w:tcPr>
          <w:p w14:paraId="4009FFE4" w14:textId="4737E217" w:rsidR="00A62F59" w:rsidRPr="00956F47" w:rsidRDefault="00E23450" w:rsidP="00A62F59">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B4401">
              <w:rPr>
                <w:rFonts w:ascii="Browallia New" w:hAnsi="Browallia New" w:cs="Browallia New"/>
                <w:sz w:val="20"/>
                <w:szCs w:val="20"/>
              </w:rPr>
              <w:t>1</w:t>
            </w:r>
            <w:r w:rsidR="002C115A" w:rsidRPr="002B4401">
              <w:rPr>
                <w:rFonts w:ascii="Browallia New" w:hAnsi="Browallia New" w:cs="Browallia New"/>
                <w:sz w:val="20"/>
                <w:szCs w:val="20"/>
              </w:rPr>
              <w:t>21,42</w:t>
            </w:r>
            <w:r w:rsidR="00C70BD7" w:rsidRPr="002B4401">
              <w:rPr>
                <w:rFonts w:ascii="Browallia New" w:hAnsi="Browallia New" w:cs="Browallia New"/>
                <w:sz w:val="20"/>
                <w:szCs w:val="20"/>
              </w:rPr>
              <w:t>3</w:t>
            </w:r>
          </w:p>
        </w:tc>
        <w:tc>
          <w:tcPr>
            <w:tcW w:w="850" w:type="dxa"/>
            <w:vAlign w:val="bottom"/>
          </w:tcPr>
          <w:p w14:paraId="5AAAA38B" w14:textId="7847B0C1" w:rsidR="00A62F59" w:rsidRPr="00C07995" w:rsidRDefault="00A62F59" w:rsidP="00A62F59">
            <w:pPr>
              <w:pBdr>
                <w:bottom w:val="single" w:sz="12" w:space="1" w:color="auto"/>
              </w:pBdr>
              <w:spacing w:line="240" w:lineRule="auto"/>
              <w:ind w:left="-36" w:right="-7"/>
              <w:jc w:val="right"/>
              <w:rPr>
                <w:rFonts w:ascii="Browallia New" w:hAnsi="Browallia New" w:cs="Browallia New"/>
                <w:sz w:val="20"/>
                <w:szCs w:val="20"/>
                <w:lang w:val="en-GB"/>
              </w:rPr>
            </w:pPr>
            <w:r w:rsidRPr="008C5C3F">
              <w:rPr>
                <w:rFonts w:ascii="Browallia New" w:hAnsi="Browallia New" w:cs="Browallia New"/>
                <w:sz w:val="20"/>
                <w:szCs w:val="20"/>
              </w:rPr>
              <w:t>114,111</w:t>
            </w:r>
          </w:p>
        </w:tc>
        <w:tc>
          <w:tcPr>
            <w:tcW w:w="754" w:type="dxa"/>
            <w:vAlign w:val="bottom"/>
          </w:tcPr>
          <w:p w14:paraId="5F5103E7" w14:textId="623F8FAA" w:rsidR="00A62F59" w:rsidRPr="00956F47" w:rsidRDefault="00A62F59" w:rsidP="00A62F59">
            <w:pPr>
              <w:pBdr>
                <w:bottom w:val="single" w:sz="12" w:space="1" w:color="auto"/>
              </w:pBdr>
              <w:spacing w:line="240" w:lineRule="auto"/>
              <w:ind w:left="-24" w:right="-7"/>
              <w:jc w:val="right"/>
              <w:rPr>
                <w:rFonts w:ascii="Browallia New" w:hAnsi="Browallia New" w:cs="Browallia New"/>
                <w:sz w:val="20"/>
                <w:szCs w:val="20"/>
                <w:lang w:val="en-GB"/>
              </w:rPr>
            </w:pPr>
            <w:r w:rsidRPr="00956F47">
              <w:rPr>
                <w:rFonts w:ascii="Browallia New" w:hAnsi="Browallia New" w:cs="Browallia New"/>
                <w:sz w:val="20"/>
                <w:szCs w:val="20"/>
              </w:rPr>
              <w:t xml:space="preserve"> </w:t>
            </w:r>
            <w:r w:rsidRPr="00956F47">
              <w:rPr>
                <w:rFonts w:ascii="Browallia New" w:hAnsi="Browallia New" w:cs="Browallia New"/>
                <w:sz w:val="20"/>
                <w:szCs w:val="20"/>
                <w:cs/>
              </w:rPr>
              <w:t>-</w:t>
            </w:r>
          </w:p>
        </w:tc>
        <w:tc>
          <w:tcPr>
            <w:tcW w:w="756" w:type="dxa"/>
            <w:vAlign w:val="bottom"/>
          </w:tcPr>
          <w:p w14:paraId="420FB126" w14:textId="77777777" w:rsidR="00A62F59" w:rsidRPr="00C07995" w:rsidRDefault="00A62F59" w:rsidP="00A62F59">
            <w:pPr>
              <w:pBdr>
                <w:bottom w:val="single" w:sz="12" w:space="1" w:color="auto"/>
              </w:pBdr>
              <w:spacing w:line="240" w:lineRule="auto"/>
              <w:ind w:left="-24" w:right="-7"/>
              <w:jc w:val="right"/>
              <w:rPr>
                <w:rFonts w:ascii="Browallia New" w:hAnsi="Browallia New" w:cs="Browallia New"/>
                <w:sz w:val="20"/>
                <w:szCs w:val="20"/>
                <w:lang w:val="en-GB"/>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6F0BDEC9" w14:textId="18373E9E" w:rsidR="00A62F59" w:rsidRPr="00956F47" w:rsidRDefault="00D86475" w:rsidP="004F0283">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B4401">
              <w:rPr>
                <w:rFonts w:ascii="Browallia New" w:hAnsi="Browallia New" w:cs="Browallia New"/>
                <w:sz w:val="20"/>
                <w:szCs w:val="20"/>
              </w:rPr>
              <w:t>382,679</w:t>
            </w:r>
          </w:p>
        </w:tc>
        <w:tc>
          <w:tcPr>
            <w:tcW w:w="918" w:type="dxa"/>
            <w:gridSpan w:val="2"/>
          </w:tcPr>
          <w:p w14:paraId="356EB902" w14:textId="42F7F416" w:rsidR="00A62F59" w:rsidRPr="00C07995" w:rsidRDefault="00A62F59" w:rsidP="00A62F59">
            <w:pPr>
              <w:pBdr>
                <w:bottom w:val="single" w:sz="12" w:space="1" w:color="auto"/>
              </w:pBdr>
              <w:spacing w:line="240" w:lineRule="auto"/>
              <w:ind w:left="-24" w:right="-7"/>
              <w:jc w:val="right"/>
              <w:rPr>
                <w:rFonts w:ascii="Browallia New" w:hAnsi="Browallia New" w:cs="Browallia New"/>
                <w:sz w:val="20"/>
                <w:szCs w:val="20"/>
              </w:rPr>
            </w:pPr>
            <w:r w:rsidRPr="00CF2BA6">
              <w:rPr>
                <w:rFonts w:ascii="Browallia New" w:hAnsi="Browallia New" w:cs="Browallia New"/>
                <w:sz w:val="20"/>
                <w:szCs w:val="20"/>
              </w:rPr>
              <w:t xml:space="preserve"> 398,509 </w:t>
            </w:r>
          </w:p>
        </w:tc>
      </w:tr>
    </w:tbl>
    <w:p w14:paraId="010B59F4" w14:textId="77777777" w:rsidR="00A05F7F" w:rsidRPr="00834828" w:rsidRDefault="00A05F7F"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0"/>
          <w:szCs w:val="20"/>
        </w:rPr>
      </w:pPr>
    </w:p>
    <w:p w14:paraId="76ECA0CD" w14:textId="063AF7F8" w:rsidR="00713E2E" w:rsidRDefault="00713E2E" w:rsidP="0013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r w:rsidRPr="006B479A">
        <w:rPr>
          <w:rFonts w:ascii="Browallia New" w:hAnsi="Browallia New" w:cs="Browallia New"/>
          <w:sz w:val="28"/>
          <w:szCs w:val="28"/>
          <w:cs/>
        </w:rPr>
        <w:t>ณ</w:t>
      </w:r>
      <w:r w:rsidRPr="00F46B29">
        <w:rPr>
          <w:rFonts w:ascii="Browallia New" w:hAnsi="Browallia New" w:cs="Browallia New"/>
          <w:sz w:val="28"/>
          <w:szCs w:val="28"/>
        </w:rPr>
        <w:t xml:space="preserve"> </w:t>
      </w:r>
      <w:r w:rsidRPr="006B479A">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B479A">
        <w:rPr>
          <w:rFonts w:ascii="Browallia New" w:hAnsi="Browallia New" w:cs="Browallia New"/>
          <w:sz w:val="28"/>
          <w:szCs w:val="28"/>
        </w:rPr>
        <w:t xml:space="preserve">31 </w:t>
      </w:r>
      <w:r w:rsidRPr="006B479A">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6E4645">
        <w:rPr>
          <w:rFonts w:ascii="Browallia New" w:hAnsi="Browallia New" w:cs="Browallia New"/>
          <w:sz w:val="28"/>
          <w:szCs w:val="28"/>
        </w:rPr>
        <w:t>256</w:t>
      </w:r>
      <w:r w:rsidR="00267C13">
        <w:rPr>
          <w:rFonts w:ascii="Browallia New" w:hAnsi="Browallia New" w:cs="Browallia New"/>
          <w:sz w:val="28"/>
          <w:szCs w:val="28"/>
        </w:rPr>
        <w:t>5</w:t>
      </w:r>
      <w:r w:rsidRPr="006E4645">
        <w:rPr>
          <w:rFonts w:ascii="Browallia New" w:hAnsi="Browallia New" w:cs="Browallia New"/>
          <w:sz w:val="28"/>
          <w:szCs w:val="28"/>
        </w:rPr>
        <w:t xml:space="preserve"> </w:t>
      </w:r>
      <w:r w:rsidRPr="006E4645">
        <w:rPr>
          <w:rFonts w:ascii="Browallia New" w:hAnsi="Browallia New" w:cs="Browallia New" w:hint="cs"/>
          <w:sz w:val="28"/>
          <w:szCs w:val="28"/>
          <w:cs/>
        </w:rPr>
        <w:t>และ</w:t>
      </w:r>
      <w:r w:rsidRPr="00F46B29">
        <w:rPr>
          <w:rFonts w:ascii="Browallia New" w:hAnsi="Browallia New" w:cs="Browallia New" w:hint="cs"/>
          <w:sz w:val="28"/>
          <w:szCs w:val="28"/>
        </w:rPr>
        <w:t xml:space="preserve"> </w:t>
      </w:r>
      <w:r w:rsidRPr="006E4645">
        <w:rPr>
          <w:rFonts w:ascii="Browallia New" w:hAnsi="Browallia New" w:cs="Browallia New"/>
          <w:sz w:val="28"/>
          <w:szCs w:val="28"/>
        </w:rPr>
        <w:t>256</w:t>
      </w:r>
      <w:r w:rsidR="00267C13">
        <w:rPr>
          <w:rFonts w:ascii="Browallia New" w:hAnsi="Browallia New" w:cs="Browallia New"/>
          <w:sz w:val="28"/>
          <w:szCs w:val="28"/>
        </w:rPr>
        <w:t>4</w:t>
      </w:r>
      <w:r w:rsidRPr="00F46B29">
        <w:rPr>
          <w:rFonts w:ascii="Browallia New" w:hAnsi="Browallia New" w:cs="Browallia New"/>
          <w:sz w:val="28"/>
          <w:szCs w:val="28"/>
        </w:rPr>
        <w:t xml:space="preserve"> </w:t>
      </w:r>
      <w:r w:rsidRPr="006B479A">
        <w:rPr>
          <w:rFonts w:ascii="Browallia New" w:hAnsi="Browallia New" w:cs="Browallia New"/>
          <w:sz w:val="28"/>
          <w:szCs w:val="28"/>
          <w:cs/>
        </w:rPr>
        <w:t>ลูกหนี้ตามสัญญาเช่าซื้อ</w:t>
      </w:r>
      <w:r w:rsidRPr="00F46B29">
        <w:rPr>
          <w:rFonts w:ascii="Browallia New" w:hAnsi="Browallia New" w:cs="Browallia New"/>
          <w:sz w:val="28"/>
          <w:szCs w:val="28"/>
        </w:rPr>
        <w:t xml:space="preserve"> </w:t>
      </w:r>
      <w:r w:rsidRPr="006B479A">
        <w:rPr>
          <w:rFonts w:ascii="Browallia New" w:hAnsi="Browallia New" w:cs="Browallia New"/>
          <w:sz w:val="28"/>
          <w:szCs w:val="28"/>
          <w:cs/>
        </w:rPr>
        <w:t>(สุทธิจากดอกผลเช่าซื้อที่ยังไม่ถือเป็นรายได้)</w:t>
      </w:r>
      <w:r w:rsidRPr="00F46B29">
        <w:rPr>
          <w:rFonts w:ascii="Browallia New" w:hAnsi="Browallia New" w:cs="Browallia New"/>
          <w:sz w:val="28"/>
          <w:szCs w:val="28"/>
        </w:rPr>
        <w:t xml:space="preserve"> </w:t>
      </w:r>
      <w:r w:rsidRPr="006B479A">
        <w:rPr>
          <w:rFonts w:ascii="Browallia New" w:hAnsi="Browallia New" w:cs="Browallia New"/>
          <w:sz w:val="28"/>
          <w:szCs w:val="28"/>
          <w:cs/>
        </w:rPr>
        <w:t>และ</w:t>
      </w:r>
      <w:r>
        <w:rPr>
          <w:rFonts w:ascii="Browallia New" w:hAnsi="Browallia New" w:cs="Browallia New"/>
          <w:sz w:val="28"/>
          <w:szCs w:val="28"/>
        </w:rPr>
        <w:t xml:space="preserve"> </w:t>
      </w:r>
      <w:r w:rsidR="00E477B9">
        <w:rPr>
          <w:rFonts w:ascii="Browallia New" w:hAnsi="Browallia New" w:cs="Browallia New" w:hint="cs"/>
          <w:sz w:val="28"/>
          <w:szCs w:val="28"/>
          <w:cs/>
        </w:rPr>
        <w:t xml:space="preserve">        </w:t>
      </w:r>
      <w:r w:rsidR="00932334" w:rsidRPr="00131882">
        <w:rPr>
          <w:rFonts w:ascii="Browallia New" w:hAnsi="Browallia New" w:cs="Browallia New"/>
          <w:sz w:val="28"/>
          <w:szCs w:val="28"/>
          <w:cs/>
        </w:rPr>
        <w:t>ค่าเผื่อผลขาดทุนด้านเครดิตที่คาดว่าจะเกิดขึ้น</w:t>
      </w:r>
      <w:r w:rsidRPr="00131882">
        <w:rPr>
          <w:rFonts w:ascii="Browallia New" w:hAnsi="Browallia New" w:cs="Browallia New"/>
          <w:sz w:val="28"/>
          <w:szCs w:val="28"/>
          <w:cs/>
        </w:rPr>
        <w:t>ค่าแยกตามอายุหนี้ที่ค้างชำระของลูกหนี้ตามสัญญาเช่าซื้อโดยสรุปตามสัญญาซื้อ</w:t>
      </w:r>
      <w:r w:rsidRPr="00131882">
        <w:rPr>
          <w:rFonts w:ascii="Browallia New" w:hAnsi="Browallia New" w:cs="Browallia New"/>
          <w:sz w:val="28"/>
          <w:szCs w:val="28"/>
        </w:rPr>
        <w:t xml:space="preserve"> </w:t>
      </w:r>
      <w:r w:rsidRPr="00131882">
        <w:rPr>
          <w:rFonts w:ascii="Browallia New" w:hAnsi="Browallia New" w:cs="Browallia New"/>
          <w:sz w:val="28"/>
          <w:szCs w:val="28"/>
          <w:cs/>
        </w:rPr>
        <w:t>มีดังนี้</w:t>
      </w:r>
    </w:p>
    <w:p w14:paraId="6EE1E20A" w14:textId="77777777" w:rsidR="00713E2E" w:rsidRPr="00834828"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0"/>
          <w:szCs w:val="20"/>
        </w:rPr>
      </w:pPr>
    </w:p>
    <w:tbl>
      <w:tblPr>
        <w:tblW w:w="9476" w:type="dxa"/>
        <w:tblInd w:w="252" w:type="dxa"/>
        <w:tblLayout w:type="fixed"/>
        <w:tblLook w:val="0000" w:firstRow="0" w:lastRow="0" w:firstColumn="0" w:lastColumn="0" w:noHBand="0" w:noVBand="0"/>
      </w:tblPr>
      <w:tblGrid>
        <w:gridCol w:w="2214"/>
        <w:gridCol w:w="850"/>
        <w:gridCol w:w="852"/>
        <w:gridCol w:w="1106"/>
        <w:gridCol w:w="1099"/>
        <w:gridCol w:w="803"/>
        <w:gridCol w:w="850"/>
        <w:gridCol w:w="852"/>
        <w:gridCol w:w="850"/>
      </w:tblGrid>
      <w:tr w:rsidR="00713E2E" w:rsidRPr="00267C13" w14:paraId="53D361F3" w14:textId="77777777" w:rsidTr="00F96A3C">
        <w:trPr>
          <w:trHeight w:val="20"/>
        </w:trPr>
        <w:tc>
          <w:tcPr>
            <w:tcW w:w="2214" w:type="dxa"/>
            <w:vAlign w:val="bottom"/>
          </w:tcPr>
          <w:p w14:paraId="04941A1E"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62" w:type="dxa"/>
            <w:gridSpan w:val="8"/>
            <w:vAlign w:val="bottom"/>
          </w:tcPr>
          <w:p w14:paraId="40BAA832" w14:textId="77777777" w:rsidR="00713E2E" w:rsidRPr="00C07995" w:rsidRDefault="00713E2E" w:rsidP="00BF5FC1">
            <w:pPr>
              <w:spacing w:line="240" w:lineRule="auto"/>
              <w:ind w:right="-45"/>
              <w:jc w:val="right"/>
              <w:rPr>
                <w:rFonts w:ascii="Browallia New" w:hAnsi="Browallia New" w:cs="Browallia New"/>
                <w:sz w:val="20"/>
                <w:szCs w:val="20"/>
                <w:cs/>
              </w:rPr>
            </w:pPr>
            <w:r w:rsidRPr="00C07995">
              <w:rPr>
                <w:rFonts w:ascii="Browallia New" w:hAnsi="Browallia New" w:cs="Browallia New"/>
                <w:sz w:val="20"/>
                <w:szCs w:val="20"/>
                <w:cs/>
              </w:rPr>
              <w:t>(หน่วย</w:t>
            </w:r>
            <w:r w:rsidRPr="00C07995">
              <w:rPr>
                <w:rFonts w:ascii="Browallia New" w:hAnsi="Browallia New" w:cs="Browallia New"/>
                <w:sz w:val="20"/>
                <w:szCs w:val="20"/>
              </w:rPr>
              <w:t xml:space="preserve"> </w:t>
            </w:r>
            <w:r w:rsidRPr="00C07995">
              <w:rPr>
                <w:rFonts w:ascii="Browallia New" w:hAnsi="Browallia New" w:cs="Browallia New"/>
                <w:sz w:val="20"/>
                <w:szCs w:val="20"/>
                <w:cs/>
                <w:lang w:val="en-GB"/>
              </w:rPr>
              <w:t>:</w:t>
            </w:r>
            <w:r w:rsidRPr="00C07995">
              <w:rPr>
                <w:rFonts w:ascii="Browallia New" w:hAnsi="Browallia New" w:cs="Browallia New"/>
                <w:sz w:val="20"/>
                <w:szCs w:val="20"/>
              </w:rPr>
              <w:t xml:space="preserve"> </w:t>
            </w:r>
            <w:r w:rsidRPr="00C07995">
              <w:rPr>
                <w:rFonts w:ascii="Browallia New" w:hAnsi="Browallia New" w:cs="Browallia New"/>
                <w:sz w:val="20"/>
                <w:szCs w:val="20"/>
                <w:cs/>
              </w:rPr>
              <w:t>พันบาท)</w:t>
            </w:r>
          </w:p>
        </w:tc>
      </w:tr>
      <w:tr w:rsidR="00713E2E" w:rsidRPr="00267C13" w14:paraId="1EE208F8" w14:textId="77777777" w:rsidTr="00F96A3C">
        <w:trPr>
          <w:trHeight w:val="20"/>
        </w:trPr>
        <w:tc>
          <w:tcPr>
            <w:tcW w:w="2214" w:type="dxa"/>
            <w:vAlign w:val="bottom"/>
          </w:tcPr>
          <w:p w14:paraId="6F6194AC"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62" w:type="dxa"/>
            <w:gridSpan w:val="8"/>
            <w:vAlign w:val="bottom"/>
          </w:tcPr>
          <w:p w14:paraId="0D916BD2"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งบการเงินรวม</w:t>
            </w:r>
          </w:p>
        </w:tc>
      </w:tr>
      <w:tr w:rsidR="00713E2E" w:rsidRPr="00267C13" w14:paraId="168751AF" w14:textId="77777777" w:rsidTr="00F96A3C">
        <w:trPr>
          <w:trHeight w:val="20"/>
        </w:trPr>
        <w:tc>
          <w:tcPr>
            <w:tcW w:w="2214" w:type="dxa"/>
            <w:vAlign w:val="bottom"/>
          </w:tcPr>
          <w:p w14:paraId="607ED5FA"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2" w:type="dxa"/>
            <w:gridSpan w:val="2"/>
            <w:vAlign w:val="bottom"/>
          </w:tcPr>
          <w:p w14:paraId="7CE3C763" w14:textId="77777777" w:rsidR="00713E2E" w:rsidRPr="00C07995" w:rsidRDefault="00713E2E" w:rsidP="00BF5FC1">
            <w:pPr>
              <w:tabs>
                <w:tab w:val="clear" w:pos="680"/>
                <w:tab w:val="clear" w:pos="907"/>
              </w:tabs>
              <w:spacing w:line="240" w:lineRule="auto"/>
              <w:ind w:left="-114"/>
              <w:jc w:val="center"/>
              <w:rPr>
                <w:rFonts w:ascii="Browallia New" w:hAnsi="Browallia New" w:cs="Browallia New"/>
                <w:sz w:val="20"/>
                <w:szCs w:val="20"/>
              </w:rPr>
            </w:pPr>
          </w:p>
        </w:tc>
        <w:tc>
          <w:tcPr>
            <w:tcW w:w="2205" w:type="dxa"/>
            <w:gridSpan w:val="2"/>
            <w:vAlign w:val="bottom"/>
          </w:tcPr>
          <w:p w14:paraId="49650C90" w14:textId="77777777" w:rsidR="00713E2E" w:rsidRPr="00C07995" w:rsidRDefault="00713E2E" w:rsidP="00BF5FC1">
            <w:pP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อัตราร้อยละ</w:t>
            </w:r>
          </w:p>
        </w:tc>
        <w:tc>
          <w:tcPr>
            <w:tcW w:w="1653" w:type="dxa"/>
            <w:gridSpan w:val="2"/>
            <w:vAlign w:val="bottom"/>
          </w:tcPr>
          <w:p w14:paraId="449FC3DC" w14:textId="77777777" w:rsidR="00713E2E" w:rsidRPr="00C07995" w:rsidRDefault="00713E2E" w:rsidP="00BF5FC1">
            <w:pPr>
              <w:tabs>
                <w:tab w:val="clear" w:pos="680"/>
                <w:tab w:val="clear" w:pos="907"/>
              </w:tabs>
              <w:spacing w:line="240" w:lineRule="auto"/>
              <w:ind w:left="-114"/>
              <w:jc w:val="center"/>
              <w:rPr>
                <w:rFonts w:ascii="Browallia New" w:hAnsi="Browallia New" w:cs="Browallia New"/>
                <w:sz w:val="20"/>
                <w:szCs w:val="20"/>
                <w:cs/>
              </w:rPr>
            </w:pPr>
          </w:p>
        </w:tc>
        <w:tc>
          <w:tcPr>
            <w:tcW w:w="1702" w:type="dxa"/>
            <w:gridSpan w:val="2"/>
            <w:vAlign w:val="bottom"/>
          </w:tcPr>
          <w:p w14:paraId="402996B4" w14:textId="77777777" w:rsidR="00713E2E" w:rsidRPr="00C07995" w:rsidRDefault="00713E2E" w:rsidP="00BF5FC1">
            <w:pPr>
              <w:tabs>
                <w:tab w:val="clear" w:pos="680"/>
                <w:tab w:val="clear" w:pos="907"/>
              </w:tabs>
              <w:spacing w:line="240" w:lineRule="auto"/>
              <w:ind w:left="-114"/>
              <w:jc w:val="center"/>
              <w:rPr>
                <w:rFonts w:ascii="Browallia New" w:hAnsi="Browallia New" w:cs="Browallia New"/>
                <w:sz w:val="20"/>
                <w:szCs w:val="20"/>
                <w:cs/>
              </w:rPr>
            </w:pPr>
          </w:p>
        </w:tc>
      </w:tr>
      <w:tr w:rsidR="00E42BBC" w:rsidRPr="00267C13" w14:paraId="6B2D67EF" w14:textId="77777777" w:rsidTr="00F96A3C">
        <w:trPr>
          <w:trHeight w:val="20"/>
        </w:trPr>
        <w:tc>
          <w:tcPr>
            <w:tcW w:w="2214" w:type="dxa"/>
            <w:vAlign w:val="bottom"/>
          </w:tcPr>
          <w:p w14:paraId="60555554" w14:textId="77777777" w:rsidR="00E42BBC" w:rsidRPr="00C07995" w:rsidRDefault="00E42BBC" w:rsidP="00E42BBC">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2" w:type="dxa"/>
            <w:gridSpan w:val="2"/>
            <w:vAlign w:val="bottom"/>
          </w:tcPr>
          <w:p w14:paraId="44B75E8B" w14:textId="77777777" w:rsidR="00E42BBC" w:rsidRPr="00C07995" w:rsidRDefault="00E42BBC" w:rsidP="00E42BBC">
            <w:pP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cs/>
              </w:rPr>
              <w:t>ลูกหนี้ตาม</w:t>
            </w:r>
          </w:p>
        </w:tc>
        <w:tc>
          <w:tcPr>
            <w:tcW w:w="2205" w:type="dxa"/>
            <w:gridSpan w:val="2"/>
          </w:tcPr>
          <w:p w14:paraId="49B2CAF8" w14:textId="05B399B8" w:rsidR="00E42BBC" w:rsidRPr="00C07995" w:rsidRDefault="00E42BBC" w:rsidP="00E42BBC">
            <w:pP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ของค่าเผื่อผลขาดทุน</w:t>
            </w:r>
          </w:p>
        </w:tc>
        <w:tc>
          <w:tcPr>
            <w:tcW w:w="1653" w:type="dxa"/>
            <w:gridSpan w:val="2"/>
          </w:tcPr>
          <w:p w14:paraId="6B216914" w14:textId="2BE00CEB" w:rsidR="00E42BBC" w:rsidRPr="00C07995" w:rsidRDefault="00E42BBC" w:rsidP="00E42BBC">
            <w:pP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ค่าเผื่อผลขาดทุนด้าน</w:t>
            </w:r>
          </w:p>
        </w:tc>
        <w:tc>
          <w:tcPr>
            <w:tcW w:w="1702" w:type="dxa"/>
            <w:gridSpan w:val="2"/>
            <w:vAlign w:val="bottom"/>
          </w:tcPr>
          <w:p w14:paraId="7BC90E10" w14:textId="77777777" w:rsidR="00E42BBC" w:rsidRPr="00C07995" w:rsidRDefault="00E42BBC" w:rsidP="00E42BBC">
            <w:pPr>
              <w:pStyle w:val="Caption"/>
              <w:tabs>
                <w:tab w:val="clear" w:pos="680"/>
                <w:tab w:val="clear" w:pos="907"/>
              </w:tabs>
              <w:spacing w:line="240" w:lineRule="auto"/>
              <w:ind w:left="-114"/>
              <w:jc w:val="center"/>
              <w:rPr>
                <w:rFonts w:ascii="Browallia New" w:hAnsi="Browallia New" w:cs="Browallia New"/>
                <w:b w:val="0"/>
                <w:bCs w:val="0"/>
                <w:sz w:val="20"/>
                <w:szCs w:val="20"/>
                <w:cs/>
              </w:rPr>
            </w:pPr>
          </w:p>
        </w:tc>
      </w:tr>
      <w:tr w:rsidR="00E42BBC" w:rsidRPr="00267C13" w14:paraId="2B695585" w14:textId="77777777" w:rsidTr="00F96A3C">
        <w:trPr>
          <w:trHeight w:val="20"/>
        </w:trPr>
        <w:tc>
          <w:tcPr>
            <w:tcW w:w="2214" w:type="dxa"/>
            <w:vAlign w:val="bottom"/>
          </w:tcPr>
          <w:p w14:paraId="47F919DC" w14:textId="77777777" w:rsidR="00E42BBC" w:rsidRPr="00C07995" w:rsidRDefault="00E42BBC" w:rsidP="00E42BBC">
            <w:pPr>
              <w:spacing w:line="240" w:lineRule="auto"/>
              <w:jc w:val="center"/>
              <w:rPr>
                <w:rFonts w:ascii="Browallia New" w:hAnsi="Browallia New" w:cs="Browallia New"/>
                <w:sz w:val="20"/>
                <w:szCs w:val="20"/>
              </w:rPr>
            </w:pPr>
          </w:p>
        </w:tc>
        <w:tc>
          <w:tcPr>
            <w:tcW w:w="1702" w:type="dxa"/>
            <w:gridSpan w:val="2"/>
            <w:vAlign w:val="bottom"/>
          </w:tcPr>
          <w:p w14:paraId="3A61E543" w14:textId="77777777" w:rsidR="00E42BBC" w:rsidRPr="00C07995"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cs/>
              </w:rPr>
              <w:t>สัญญาเช่าซื้อ</w:t>
            </w:r>
          </w:p>
        </w:tc>
        <w:tc>
          <w:tcPr>
            <w:tcW w:w="2205" w:type="dxa"/>
            <w:gridSpan w:val="2"/>
            <w:vAlign w:val="bottom"/>
          </w:tcPr>
          <w:p w14:paraId="58A51B19" w14:textId="6E01A059" w:rsidR="00E42BBC" w:rsidRPr="00C07995"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ด้านเครดิตที่คาดว่าจะเกิดขึ้น</w:t>
            </w:r>
          </w:p>
        </w:tc>
        <w:tc>
          <w:tcPr>
            <w:tcW w:w="1653" w:type="dxa"/>
            <w:gridSpan w:val="2"/>
            <w:vAlign w:val="bottom"/>
          </w:tcPr>
          <w:p w14:paraId="510D6D2A" w14:textId="4B4840B2" w:rsidR="00E42BBC" w:rsidRPr="00C07995"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u w:val="single"/>
              </w:rPr>
            </w:pPr>
            <w:r w:rsidRPr="00C07995">
              <w:rPr>
                <w:rFonts w:ascii="Browallia New" w:hAnsi="Browallia New" w:cs="Browallia New"/>
                <w:sz w:val="20"/>
                <w:szCs w:val="20"/>
                <w:cs/>
              </w:rPr>
              <w:t>เครดิตที่คาดว่าจะเกิดขึ้น</w:t>
            </w:r>
          </w:p>
        </w:tc>
        <w:tc>
          <w:tcPr>
            <w:tcW w:w="1702" w:type="dxa"/>
            <w:gridSpan w:val="2"/>
            <w:vAlign w:val="bottom"/>
          </w:tcPr>
          <w:p w14:paraId="0B21D15B" w14:textId="77777777" w:rsidR="00E42BBC" w:rsidRPr="00C07995"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สุทธิ</w:t>
            </w:r>
          </w:p>
        </w:tc>
      </w:tr>
      <w:tr w:rsidR="00267C13" w:rsidRPr="00267C13" w14:paraId="784EA9A9" w14:textId="77777777" w:rsidTr="00F96A3C">
        <w:trPr>
          <w:trHeight w:val="20"/>
        </w:trPr>
        <w:tc>
          <w:tcPr>
            <w:tcW w:w="2214" w:type="dxa"/>
            <w:vAlign w:val="bottom"/>
          </w:tcPr>
          <w:p w14:paraId="03029168" w14:textId="77777777" w:rsidR="00267C13" w:rsidRPr="00C07995" w:rsidRDefault="00267C13" w:rsidP="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50" w:type="dxa"/>
            <w:vAlign w:val="bottom"/>
          </w:tcPr>
          <w:p w14:paraId="1490FE34" w14:textId="1F478996"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852" w:type="dxa"/>
            <w:vAlign w:val="bottom"/>
          </w:tcPr>
          <w:p w14:paraId="1974C5F2" w14:textId="16760494"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c>
          <w:tcPr>
            <w:tcW w:w="1106" w:type="dxa"/>
            <w:vAlign w:val="bottom"/>
          </w:tcPr>
          <w:p w14:paraId="2FDA901C" w14:textId="489A6760"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1099" w:type="dxa"/>
            <w:vAlign w:val="bottom"/>
          </w:tcPr>
          <w:p w14:paraId="6ED748AD" w14:textId="667C9DE5"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c>
          <w:tcPr>
            <w:tcW w:w="803" w:type="dxa"/>
            <w:vAlign w:val="bottom"/>
          </w:tcPr>
          <w:p w14:paraId="540C1220" w14:textId="55C25A18"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850" w:type="dxa"/>
            <w:vAlign w:val="bottom"/>
          </w:tcPr>
          <w:p w14:paraId="6E204A70" w14:textId="1C0726E2"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c>
          <w:tcPr>
            <w:tcW w:w="852" w:type="dxa"/>
            <w:vAlign w:val="bottom"/>
          </w:tcPr>
          <w:p w14:paraId="67D48B58" w14:textId="596B6F9C" w:rsidR="00267C13" w:rsidRPr="00C0799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2565</w:t>
            </w:r>
          </w:p>
        </w:tc>
        <w:tc>
          <w:tcPr>
            <w:tcW w:w="850" w:type="dxa"/>
            <w:vAlign w:val="bottom"/>
          </w:tcPr>
          <w:p w14:paraId="5FF29518" w14:textId="09A5A6C4" w:rsidR="00267C13" w:rsidRPr="00C0799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2564</w:t>
            </w:r>
          </w:p>
        </w:tc>
      </w:tr>
      <w:tr w:rsidR="00713E2E" w:rsidRPr="00267C13" w14:paraId="370D112B" w14:textId="77777777" w:rsidTr="00F96A3C">
        <w:trPr>
          <w:trHeight w:val="20"/>
        </w:trPr>
        <w:tc>
          <w:tcPr>
            <w:tcW w:w="2214" w:type="dxa"/>
            <w:vAlign w:val="bottom"/>
          </w:tcPr>
          <w:p w14:paraId="7CCFA077" w14:textId="32FB60AE" w:rsidR="00713E2E" w:rsidRPr="00C07995" w:rsidRDefault="00713E2E" w:rsidP="00BF5FC1">
            <w:pPr>
              <w:spacing w:line="240" w:lineRule="auto"/>
              <w:ind w:right="-108"/>
              <w:jc w:val="both"/>
              <w:rPr>
                <w:rFonts w:ascii="Browallia New" w:hAnsi="Browallia New" w:cs="Browallia New"/>
                <w:b/>
                <w:bCs/>
                <w:sz w:val="20"/>
                <w:szCs w:val="20"/>
              </w:rPr>
            </w:pPr>
          </w:p>
        </w:tc>
        <w:tc>
          <w:tcPr>
            <w:tcW w:w="850" w:type="dxa"/>
            <w:vAlign w:val="bottom"/>
          </w:tcPr>
          <w:p w14:paraId="444C00F9"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52" w:type="dxa"/>
            <w:vAlign w:val="bottom"/>
          </w:tcPr>
          <w:p w14:paraId="32CE2128"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1106" w:type="dxa"/>
            <w:vAlign w:val="bottom"/>
          </w:tcPr>
          <w:p w14:paraId="28DAC710"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1099" w:type="dxa"/>
            <w:vAlign w:val="bottom"/>
          </w:tcPr>
          <w:p w14:paraId="6C1367E2"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03" w:type="dxa"/>
            <w:vAlign w:val="bottom"/>
          </w:tcPr>
          <w:p w14:paraId="3F853659"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850" w:type="dxa"/>
            <w:vAlign w:val="bottom"/>
          </w:tcPr>
          <w:p w14:paraId="7482C7E0"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852" w:type="dxa"/>
            <w:vAlign w:val="bottom"/>
          </w:tcPr>
          <w:p w14:paraId="583ACA85" w14:textId="77777777" w:rsidR="00713E2E" w:rsidRPr="00C07995" w:rsidRDefault="00713E2E" w:rsidP="00BF5FC1">
            <w:pPr>
              <w:pStyle w:val="InsideAddress"/>
              <w:tabs>
                <w:tab w:val="decimal" w:pos="792"/>
              </w:tabs>
              <w:ind w:left="-114"/>
              <w:rPr>
                <w:rFonts w:ascii="Browallia New" w:hAnsi="Browallia New" w:cs="Browallia New"/>
                <w:sz w:val="20"/>
                <w:szCs w:val="20"/>
              </w:rPr>
            </w:pPr>
          </w:p>
        </w:tc>
        <w:tc>
          <w:tcPr>
            <w:tcW w:w="850" w:type="dxa"/>
            <w:vAlign w:val="bottom"/>
          </w:tcPr>
          <w:p w14:paraId="62782AC1" w14:textId="77777777" w:rsidR="00713E2E" w:rsidRPr="00C07995" w:rsidRDefault="00713E2E" w:rsidP="00BF5FC1">
            <w:pPr>
              <w:pStyle w:val="InsideAddress"/>
              <w:ind w:left="-114"/>
              <w:rPr>
                <w:rFonts w:ascii="Browallia New" w:hAnsi="Browallia New" w:cs="Browallia New"/>
                <w:sz w:val="20"/>
                <w:szCs w:val="20"/>
              </w:rPr>
            </w:pPr>
          </w:p>
        </w:tc>
      </w:tr>
      <w:tr w:rsidR="00267C13" w:rsidRPr="00267C13" w14:paraId="3FB6D16C" w14:textId="77777777" w:rsidTr="00F96A3C">
        <w:trPr>
          <w:trHeight w:val="20"/>
        </w:trPr>
        <w:tc>
          <w:tcPr>
            <w:tcW w:w="2214" w:type="dxa"/>
            <w:vAlign w:val="bottom"/>
          </w:tcPr>
          <w:p w14:paraId="4DB87F3E" w14:textId="7B1B4AD8" w:rsidR="00267C13" w:rsidRPr="00267C13" w:rsidRDefault="00267C13" w:rsidP="00BF5FC1">
            <w:pPr>
              <w:spacing w:line="240" w:lineRule="auto"/>
              <w:ind w:right="-108"/>
              <w:jc w:val="both"/>
              <w:rPr>
                <w:rFonts w:ascii="Browallia New" w:hAnsi="Browallia New" w:cs="Browallia New"/>
                <w:b/>
                <w:bCs/>
                <w:sz w:val="20"/>
                <w:szCs w:val="20"/>
                <w:cs/>
              </w:rPr>
            </w:pPr>
            <w:r w:rsidRPr="00101B0C">
              <w:rPr>
                <w:rFonts w:ascii="Browallia New" w:hAnsi="Browallia New" w:cs="Browallia New"/>
                <w:b/>
                <w:bCs/>
                <w:sz w:val="20"/>
                <w:szCs w:val="20"/>
                <w:cs/>
              </w:rPr>
              <w:t>ลูกหนี้ตามสัญญาเช่าซื้อ</w:t>
            </w:r>
          </w:p>
        </w:tc>
        <w:tc>
          <w:tcPr>
            <w:tcW w:w="850" w:type="dxa"/>
            <w:vAlign w:val="bottom"/>
          </w:tcPr>
          <w:p w14:paraId="39F64A83" w14:textId="77777777" w:rsidR="00267C13" w:rsidRPr="00267C13" w:rsidRDefault="00267C13" w:rsidP="00BF5FC1">
            <w:pPr>
              <w:pStyle w:val="InsideAddress"/>
              <w:tabs>
                <w:tab w:val="decimal" w:pos="834"/>
              </w:tabs>
              <w:ind w:left="-114"/>
              <w:rPr>
                <w:rFonts w:ascii="Browallia New" w:hAnsi="Browallia New" w:cs="Browallia New"/>
                <w:sz w:val="20"/>
                <w:szCs w:val="20"/>
              </w:rPr>
            </w:pPr>
          </w:p>
        </w:tc>
        <w:tc>
          <w:tcPr>
            <w:tcW w:w="852" w:type="dxa"/>
            <w:vAlign w:val="bottom"/>
          </w:tcPr>
          <w:p w14:paraId="38954707" w14:textId="77777777" w:rsidR="00267C13" w:rsidRPr="00267C13" w:rsidRDefault="00267C13" w:rsidP="00BF5FC1">
            <w:pPr>
              <w:pStyle w:val="InsideAddress"/>
              <w:tabs>
                <w:tab w:val="decimal" w:pos="834"/>
              </w:tabs>
              <w:ind w:left="-114"/>
              <w:rPr>
                <w:rFonts w:ascii="Browallia New" w:hAnsi="Browallia New" w:cs="Browallia New"/>
                <w:sz w:val="20"/>
                <w:szCs w:val="20"/>
              </w:rPr>
            </w:pPr>
          </w:p>
        </w:tc>
        <w:tc>
          <w:tcPr>
            <w:tcW w:w="1106" w:type="dxa"/>
            <w:vAlign w:val="bottom"/>
          </w:tcPr>
          <w:p w14:paraId="51D29D4D" w14:textId="77777777" w:rsidR="00267C13" w:rsidRPr="00267C13" w:rsidRDefault="00267C13"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1099" w:type="dxa"/>
            <w:vAlign w:val="bottom"/>
          </w:tcPr>
          <w:p w14:paraId="17E970EF" w14:textId="77777777" w:rsidR="00267C13" w:rsidRPr="00267C13" w:rsidRDefault="00267C13"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03" w:type="dxa"/>
            <w:vAlign w:val="bottom"/>
          </w:tcPr>
          <w:p w14:paraId="719E521E" w14:textId="77777777" w:rsidR="00267C13" w:rsidRPr="00267C13" w:rsidRDefault="00267C13" w:rsidP="00BF5FC1">
            <w:pPr>
              <w:tabs>
                <w:tab w:val="clear" w:pos="680"/>
                <w:tab w:val="clear" w:pos="907"/>
              </w:tabs>
              <w:spacing w:line="240" w:lineRule="auto"/>
              <w:ind w:left="-114"/>
              <w:rPr>
                <w:rFonts w:ascii="Browallia New" w:hAnsi="Browallia New" w:cs="Browallia New"/>
                <w:sz w:val="20"/>
                <w:szCs w:val="20"/>
              </w:rPr>
            </w:pPr>
          </w:p>
        </w:tc>
        <w:tc>
          <w:tcPr>
            <w:tcW w:w="850" w:type="dxa"/>
            <w:vAlign w:val="bottom"/>
          </w:tcPr>
          <w:p w14:paraId="61C14C2C" w14:textId="77777777" w:rsidR="00267C13" w:rsidRPr="00267C13" w:rsidRDefault="00267C13" w:rsidP="00BF5FC1">
            <w:pPr>
              <w:tabs>
                <w:tab w:val="clear" w:pos="680"/>
                <w:tab w:val="clear" w:pos="907"/>
              </w:tabs>
              <w:spacing w:line="240" w:lineRule="auto"/>
              <w:ind w:left="-114"/>
              <w:rPr>
                <w:rFonts w:ascii="Browallia New" w:hAnsi="Browallia New" w:cs="Browallia New"/>
                <w:sz w:val="20"/>
                <w:szCs w:val="20"/>
              </w:rPr>
            </w:pPr>
          </w:p>
        </w:tc>
        <w:tc>
          <w:tcPr>
            <w:tcW w:w="852" w:type="dxa"/>
            <w:vAlign w:val="bottom"/>
          </w:tcPr>
          <w:p w14:paraId="4F9416D0" w14:textId="77777777" w:rsidR="00267C13" w:rsidRPr="00267C13" w:rsidRDefault="00267C13" w:rsidP="00BF5FC1">
            <w:pPr>
              <w:pStyle w:val="InsideAddress"/>
              <w:tabs>
                <w:tab w:val="decimal" w:pos="792"/>
              </w:tabs>
              <w:ind w:left="-114"/>
              <w:rPr>
                <w:rFonts w:ascii="Browallia New" w:hAnsi="Browallia New" w:cs="Browallia New"/>
                <w:sz w:val="20"/>
                <w:szCs w:val="20"/>
              </w:rPr>
            </w:pPr>
          </w:p>
        </w:tc>
        <w:tc>
          <w:tcPr>
            <w:tcW w:w="850" w:type="dxa"/>
            <w:vAlign w:val="bottom"/>
          </w:tcPr>
          <w:p w14:paraId="7F3C19CD" w14:textId="77777777" w:rsidR="00267C13" w:rsidRPr="00267C13" w:rsidRDefault="00267C13" w:rsidP="00BF5FC1">
            <w:pPr>
              <w:pStyle w:val="InsideAddress"/>
              <w:ind w:left="-114"/>
              <w:rPr>
                <w:rFonts w:ascii="Browallia New" w:hAnsi="Browallia New" w:cs="Browallia New"/>
                <w:sz w:val="20"/>
                <w:szCs w:val="20"/>
              </w:rPr>
            </w:pPr>
          </w:p>
        </w:tc>
      </w:tr>
      <w:tr w:rsidR="00267C13" w:rsidRPr="00267C13" w14:paraId="4A1404AC" w14:textId="77777777" w:rsidTr="00C07995">
        <w:trPr>
          <w:trHeight w:val="20"/>
        </w:trPr>
        <w:tc>
          <w:tcPr>
            <w:tcW w:w="2214" w:type="dxa"/>
            <w:vAlign w:val="bottom"/>
          </w:tcPr>
          <w:p w14:paraId="0B587D69" w14:textId="77777777" w:rsidR="00267C13" w:rsidRPr="00C07995" w:rsidRDefault="00267C13" w:rsidP="00267C13">
            <w:pPr>
              <w:spacing w:line="240" w:lineRule="auto"/>
              <w:rPr>
                <w:rFonts w:ascii="Browallia New" w:hAnsi="Browallia New" w:cs="Browallia New"/>
                <w:sz w:val="20"/>
                <w:szCs w:val="20"/>
                <w:cs/>
              </w:rPr>
            </w:pPr>
            <w:r w:rsidRPr="00C07995">
              <w:rPr>
                <w:rFonts w:ascii="Browallia New" w:hAnsi="Browallia New" w:cs="Browallia New"/>
                <w:sz w:val="20"/>
                <w:szCs w:val="20"/>
                <w:cs/>
              </w:rPr>
              <w:t>บริษัทใหญ่</w:t>
            </w:r>
          </w:p>
        </w:tc>
        <w:tc>
          <w:tcPr>
            <w:tcW w:w="850" w:type="dxa"/>
            <w:vAlign w:val="bottom"/>
          </w:tcPr>
          <w:p w14:paraId="5CCFD001" w14:textId="30817C8E" w:rsidR="00267C13" w:rsidRPr="005A1A2F" w:rsidRDefault="00D91E0C"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450,95</w:t>
            </w:r>
            <w:r w:rsidR="00C47D4E" w:rsidRPr="005A1A2F">
              <w:rPr>
                <w:rFonts w:ascii="Browallia New" w:hAnsi="Browallia New" w:cs="Browallia New"/>
                <w:sz w:val="20"/>
                <w:szCs w:val="20"/>
              </w:rPr>
              <w:t>9</w:t>
            </w:r>
          </w:p>
        </w:tc>
        <w:tc>
          <w:tcPr>
            <w:tcW w:w="852" w:type="dxa"/>
            <w:vAlign w:val="bottom"/>
          </w:tcPr>
          <w:p w14:paraId="2B6B8C4F" w14:textId="7B65EB7D"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5F64AF">
              <w:rPr>
                <w:rFonts w:ascii="Browallia New" w:hAnsi="Browallia New" w:cs="Browallia New"/>
                <w:sz w:val="20"/>
                <w:szCs w:val="20"/>
              </w:rPr>
              <w:t>464,166</w:t>
            </w:r>
          </w:p>
        </w:tc>
        <w:tc>
          <w:tcPr>
            <w:tcW w:w="1106" w:type="dxa"/>
            <w:vAlign w:val="bottom"/>
          </w:tcPr>
          <w:p w14:paraId="57F27349" w14:textId="35A77031" w:rsidR="00267C13" w:rsidRPr="005A1A2F" w:rsidRDefault="00BB7108" w:rsidP="00267C13">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 xml:space="preserve">1.08 </w:t>
            </w:r>
            <w:r w:rsidR="001848FE" w:rsidRPr="005A1A2F">
              <w:rPr>
                <w:rFonts w:ascii="Browallia New" w:hAnsi="Browallia New" w:cs="Browallia New"/>
                <w:sz w:val="20"/>
                <w:szCs w:val="20"/>
              </w:rPr>
              <w:t>-</w:t>
            </w:r>
            <w:r w:rsidRPr="005A1A2F">
              <w:rPr>
                <w:rFonts w:ascii="Browallia New" w:hAnsi="Browallia New" w:cs="Browallia New"/>
                <w:sz w:val="20"/>
                <w:szCs w:val="20"/>
              </w:rPr>
              <w:t xml:space="preserve"> 100</w:t>
            </w:r>
          </w:p>
        </w:tc>
        <w:tc>
          <w:tcPr>
            <w:tcW w:w="1099" w:type="dxa"/>
            <w:vAlign w:val="bottom"/>
          </w:tcPr>
          <w:p w14:paraId="0B3DA764" w14:textId="20371EB3" w:rsidR="00267C13" w:rsidRPr="00C07995" w:rsidRDefault="00267C13" w:rsidP="00267C13">
            <w:pPr>
              <w:pStyle w:val="InsideAddress"/>
              <w:ind w:left="-114"/>
              <w:jc w:val="right"/>
              <w:rPr>
                <w:rFonts w:ascii="Browallia New" w:hAnsi="Browallia New" w:cs="Browallia New"/>
                <w:sz w:val="20"/>
                <w:szCs w:val="20"/>
              </w:rPr>
            </w:pPr>
            <w:r w:rsidRPr="00876845">
              <w:rPr>
                <w:rFonts w:ascii="Browallia New" w:hAnsi="Browallia New" w:cs="Browallia New"/>
                <w:sz w:val="20"/>
                <w:szCs w:val="20"/>
              </w:rPr>
              <w:t>0.76 - 100</w:t>
            </w:r>
          </w:p>
        </w:tc>
        <w:tc>
          <w:tcPr>
            <w:tcW w:w="803" w:type="dxa"/>
          </w:tcPr>
          <w:p w14:paraId="574B6212" w14:textId="38CDE2D7" w:rsidR="00267C13" w:rsidRPr="005A1A2F" w:rsidRDefault="000008EF"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68,2</w:t>
            </w:r>
            <w:r w:rsidR="007A507E">
              <w:rPr>
                <w:rFonts w:ascii="Browallia New" w:hAnsi="Browallia New" w:cs="Browallia New"/>
                <w:sz w:val="20"/>
                <w:szCs w:val="20"/>
              </w:rPr>
              <w:t>80</w:t>
            </w:r>
          </w:p>
        </w:tc>
        <w:tc>
          <w:tcPr>
            <w:tcW w:w="850" w:type="dxa"/>
          </w:tcPr>
          <w:p w14:paraId="01FE35F8" w14:textId="38E59355"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3D70B3">
              <w:rPr>
                <w:rFonts w:ascii="Browallia New" w:hAnsi="Browallia New" w:cs="Browallia New"/>
                <w:sz w:val="20"/>
                <w:szCs w:val="20"/>
              </w:rPr>
              <w:t>65,657</w:t>
            </w:r>
          </w:p>
        </w:tc>
        <w:tc>
          <w:tcPr>
            <w:tcW w:w="852" w:type="dxa"/>
          </w:tcPr>
          <w:p w14:paraId="10690E03" w14:textId="7F326D04" w:rsidR="00267C13" w:rsidRPr="005A1A2F" w:rsidRDefault="0011258A" w:rsidP="0011258A">
            <w:pPr>
              <w:tabs>
                <w:tab w:val="clear" w:pos="454"/>
                <w:tab w:val="clear" w:pos="680"/>
                <w:tab w:val="clear" w:pos="907"/>
                <w:tab w:val="left" w:pos="456"/>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382,6</w:t>
            </w:r>
            <w:r w:rsidR="007A507E">
              <w:rPr>
                <w:rFonts w:ascii="Browallia New" w:hAnsi="Browallia New" w:cs="Browallia New"/>
                <w:sz w:val="20"/>
                <w:szCs w:val="20"/>
              </w:rPr>
              <w:t>79</w:t>
            </w:r>
          </w:p>
        </w:tc>
        <w:tc>
          <w:tcPr>
            <w:tcW w:w="850" w:type="dxa"/>
          </w:tcPr>
          <w:p w14:paraId="294B554C" w14:textId="153D5C01"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EB0E64">
              <w:rPr>
                <w:rFonts w:ascii="Browallia New" w:hAnsi="Browallia New" w:cs="Browallia New"/>
                <w:sz w:val="20"/>
                <w:szCs w:val="20"/>
              </w:rPr>
              <w:t>398,509</w:t>
            </w:r>
          </w:p>
        </w:tc>
      </w:tr>
      <w:tr w:rsidR="00267C13" w:rsidRPr="00267C13" w14:paraId="3F2303D1" w14:textId="77777777" w:rsidTr="00C07995">
        <w:trPr>
          <w:trHeight w:val="20"/>
        </w:trPr>
        <w:tc>
          <w:tcPr>
            <w:tcW w:w="2214" w:type="dxa"/>
            <w:vAlign w:val="bottom"/>
          </w:tcPr>
          <w:p w14:paraId="7D041FEF" w14:textId="77777777" w:rsidR="00267C13" w:rsidRPr="00C07995" w:rsidRDefault="00267C13" w:rsidP="00267C13">
            <w:pPr>
              <w:tabs>
                <w:tab w:val="left" w:pos="162"/>
              </w:tabs>
              <w:spacing w:line="240" w:lineRule="auto"/>
              <w:ind w:right="-108"/>
              <w:jc w:val="both"/>
              <w:rPr>
                <w:rFonts w:ascii="Browallia New" w:hAnsi="Browallia New" w:cs="Browallia New"/>
                <w:sz w:val="20"/>
                <w:szCs w:val="20"/>
                <w:cs/>
              </w:rPr>
            </w:pPr>
            <w:r w:rsidRPr="00C07995">
              <w:rPr>
                <w:rFonts w:ascii="Browallia New" w:hAnsi="Browallia New" w:cs="Browallia New"/>
                <w:sz w:val="20"/>
                <w:szCs w:val="20"/>
                <w:cs/>
              </w:rPr>
              <w:t>บริษัทย่อย</w:t>
            </w:r>
            <w:r w:rsidRPr="00C07995">
              <w:rPr>
                <w:rFonts w:ascii="Browallia New" w:hAnsi="Browallia New" w:cs="Browallia New"/>
                <w:sz w:val="20"/>
                <w:szCs w:val="20"/>
              </w:rPr>
              <w:t xml:space="preserve"> </w:t>
            </w:r>
          </w:p>
        </w:tc>
        <w:tc>
          <w:tcPr>
            <w:tcW w:w="850" w:type="dxa"/>
            <w:vAlign w:val="bottom"/>
          </w:tcPr>
          <w:p w14:paraId="224A11C8" w14:textId="77777777" w:rsidR="00267C13" w:rsidRPr="005A1A2F"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852" w:type="dxa"/>
            <w:vAlign w:val="bottom"/>
          </w:tcPr>
          <w:p w14:paraId="0E98E62C" w14:textId="77777777"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lang w:val="en-GB"/>
              </w:rPr>
            </w:pPr>
          </w:p>
        </w:tc>
        <w:tc>
          <w:tcPr>
            <w:tcW w:w="1106" w:type="dxa"/>
            <w:vAlign w:val="bottom"/>
          </w:tcPr>
          <w:p w14:paraId="1AC2E886" w14:textId="77777777" w:rsidR="00267C13" w:rsidRPr="005A1A2F" w:rsidRDefault="00267C13" w:rsidP="00267C13">
            <w:pPr>
              <w:pStyle w:val="InsideAddress"/>
              <w:tabs>
                <w:tab w:val="decimal" w:pos="252"/>
              </w:tabs>
              <w:ind w:left="-114"/>
              <w:jc w:val="right"/>
              <w:rPr>
                <w:rFonts w:ascii="Browallia New" w:hAnsi="Browallia New" w:cs="Browallia New"/>
                <w:sz w:val="20"/>
                <w:szCs w:val="20"/>
              </w:rPr>
            </w:pPr>
          </w:p>
        </w:tc>
        <w:tc>
          <w:tcPr>
            <w:tcW w:w="1099" w:type="dxa"/>
            <w:vAlign w:val="bottom"/>
          </w:tcPr>
          <w:p w14:paraId="425F1B8B" w14:textId="77777777" w:rsidR="00267C13" w:rsidRPr="00C07995" w:rsidRDefault="00267C13" w:rsidP="00267C13">
            <w:pPr>
              <w:pStyle w:val="InsideAddress"/>
              <w:tabs>
                <w:tab w:val="decimal" w:pos="252"/>
              </w:tabs>
              <w:ind w:left="-114"/>
              <w:jc w:val="right"/>
              <w:rPr>
                <w:rFonts w:ascii="Browallia New" w:hAnsi="Browallia New" w:cs="Browallia New"/>
                <w:sz w:val="20"/>
                <w:szCs w:val="20"/>
              </w:rPr>
            </w:pPr>
          </w:p>
        </w:tc>
        <w:tc>
          <w:tcPr>
            <w:tcW w:w="803" w:type="dxa"/>
          </w:tcPr>
          <w:p w14:paraId="55B08C8B" w14:textId="77777777" w:rsidR="00267C13" w:rsidRPr="005A1A2F"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850" w:type="dxa"/>
          </w:tcPr>
          <w:p w14:paraId="710CA3A9" w14:textId="77777777"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852" w:type="dxa"/>
          </w:tcPr>
          <w:p w14:paraId="0CEF6B35" w14:textId="77777777" w:rsidR="00267C13" w:rsidRPr="005A1A2F"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850" w:type="dxa"/>
          </w:tcPr>
          <w:p w14:paraId="57F07771" w14:textId="77777777"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p>
        </w:tc>
      </w:tr>
      <w:tr w:rsidR="00267C13" w:rsidRPr="00267C13" w14:paraId="22DE01DA" w14:textId="77777777" w:rsidTr="00C07995">
        <w:trPr>
          <w:trHeight w:val="20"/>
        </w:trPr>
        <w:tc>
          <w:tcPr>
            <w:tcW w:w="2214" w:type="dxa"/>
          </w:tcPr>
          <w:p w14:paraId="3D5633A1" w14:textId="12CF3661" w:rsidR="00267C13" w:rsidRPr="00C07995" w:rsidRDefault="00267C13" w:rsidP="00267C13">
            <w:pPr>
              <w:tabs>
                <w:tab w:val="left" w:pos="162"/>
              </w:tabs>
              <w:spacing w:line="240" w:lineRule="auto"/>
              <w:ind w:right="-108"/>
              <w:jc w:val="both"/>
              <w:rPr>
                <w:rFonts w:ascii="Browallia New" w:hAnsi="Browallia New" w:cs="Browallia New"/>
                <w:sz w:val="20"/>
                <w:szCs w:val="20"/>
                <w:cs/>
              </w:rPr>
            </w:pPr>
            <w:r w:rsidRPr="00C07995">
              <w:rPr>
                <w:rFonts w:ascii="Browallia New" w:hAnsi="Browallia New" w:cs="Browallia New"/>
                <w:sz w:val="20"/>
                <w:szCs w:val="20"/>
                <w:cs/>
              </w:rPr>
              <w:t xml:space="preserve">  ยังไม่ถึงกำหนดชำระ</w:t>
            </w:r>
          </w:p>
        </w:tc>
        <w:tc>
          <w:tcPr>
            <w:tcW w:w="850" w:type="dxa"/>
            <w:vAlign w:val="bottom"/>
          </w:tcPr>
          <w:p w14:paraId="2F078500" w14:textId="50BF9E3B" w:rsidR="00267C13" w:rsidRPr="005A1A2F" w:rsidRDefault="00C47D4E"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1,722,477</w:t>
            </w:r>
          </w:p>
        </w:tc>
        <w:tc>
          <w:tcPr>
            <w:tcW w:w="852" w:type="dxa"/>
            <w:vAlign w:val="bottom"/>
          </w:tcPr>
          <w:p w14:paraId="4E861EDA" w14:textId="7543D97B"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5F64AF">
              <w:rPr>
                <w:rFonts w:ascii="Browallia New" w:hAnsi="Browallia New" w:cs="Browallia New"/>
                <w:sz w:val="20"/>
                <w:szCs w:val="20"/>
              </w:rPr>
              <w:t>1,722,797</w:t>
            </w:r>
          </w:p>
        </w:tc>
        <w:tc>
          <w:tcPr>
            <w:tcW w:w="1106" w:type="dxa"/>
            <w:vAlign w:val="bottom"/>
          </w:tcPr>
          <w:p w14:paraId="0A5A6079" w14:textId="07A4FD79" w:rsidR="00267C13" w:rsidRPr="005A1A2F" w:rsidRDefault="00BB7108" w:rsidP="00267C13">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0.23</w:t>
            </w:r>
          </w:p>
        </w:tc>
        <w:tc>
          <w:tcPr>
            <w:tcW w:w="1099" w:type="dxa"/>
            <w:vAlign w:val="bottom"/>
          </w:tcPr>
          <w:p w14:paraId="4833BC2D" w14:textId="2FE9B2E7" w:rsidR="00267C13" w:rsidRPr="00C07995" w:rsidRDefault="00267C13" w:rsidP="00267C13">
            <w:pPr>
              <w:pStyle w:val="InsideAddress"/>
              <w:ind w:left="-114"/>
              <w:jc w:val="right"/>
              <w:rPr>
                <w:rFonts w:ascii="Browallia New" w:hAnsi="Browallia New" w:cs="Browallia New"/>
                <w:sz w:val="20"/>
                <w:szCs w:val="20"/>
              </w:rPr>
            </w:pPr>
            <w:r w:rsidRPr="00876845">
              <w:rPr>
                <w:rFonts w:ascii="Browallia New" w:hAnsi="Browallia New" w:cs="Browallia New"/>
                <w:sz w:val="20"/>
                <w:szCs w:val="20"/>
              </w:rPr>
              <w:t>0.28</w:t>
            </w:r>
          </w:p>
        </w:tc>
        <w:tc>
          <w:tcPr>
            <w:tcW w:w="803" w:type="dxa"/>
          </w:tcPr>
          <w:p w14:paraId="03C6E95C" w14:textId="35FA9C47" w:rsidR="00267C13" w:rsidRPr="005A1A2F" w:rsidRDefault="000008EF"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4,895</w:t>
            </w:r>
          </w:p>
        </w:tc>
        <w:tc>
          <w:tcPr>
            <w:tcW w:w="850" w:type="dxa"/>
          </w:tcPr>
          <w:p w14:paraId="00F32E31" w14:textId="7B608800"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3D70B3">
              <w:rPr>
                <w:rFonts w:ascii="Browallia New" w:hAnsi="Browallia New" w:cs="Browallia New"/>
                <w:sz w:val="20"/>
                <w:szCs w:val="20"/>
              </w:rPr>
              <w:t>5,636</w:t>
            </w:r>
          </w:p>
        </w:tc>
        <w:tc>
          <w:tcPr>
            <w:tcW w:w="852" w:type="dxa"/>
          </w:tcPr>
          <w:p w14:paraId="0C3FB105" w14:textId="060EB907" w:rsidR="00267C13" w:rsidRPr="005A1A2F" w:rsidRDefault="008B672D"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1,717,582</w:t>
            </w:r>
          </w:p>
        </w:tc>
        <w:tc>
          <w:tcPr>
            <w:tcW w:w="850" w:type="dxa"/>
          </w:tcPr>
          <w:p w14:paraId="0276CE89" w14:textId="762BD9A4"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EB0E64">
              <w:rPr>
                <w:rFonts w:ascii="Browallia New" w:hAnsi="Browallia New" w:cs="Browallia New"/>
                <w:sz w:val="20"/>
                <w:szCs w:val="20"/>
              </w:rPr>
              <w:t>1,717,161</w:t>
            </w:r>
          </w:p>
        </w:tc>
      </w:tr>
      <w:tr w:rsidR="00267C13" w:rsidRPr="00267C13" w14:paraId="6302F283" w14:textId="77777777" w:rsidTr="00F96A3C">
        <w:trPr>
          <w:trHeight w:val="20"/>
        </w:trPr>
        <w:tc>
          <w:tcPr>
            <w:tcW w:w="2214" w:type="dxa"/>
          </w:tcPr>
          <w:p w14:paraId="39F9BA23" w14:textId="74094B7A" w:rsidR="00267C13" w:rsidRPr="00C07995" w:rsidRDefault="00267C13" w:rsidP="00267C13">
            <w:pPr>
              <w:tabs>
                <w:tab w:val="left" w:pos="162"/>
              </w:tabs>
              <w:spacing w:line="240" w:lineRule="auto"/>
              <w:ind w:left="99" w:right="-108"/>
              <w:jc w:val="both"/>
              <w:rPr>
                <w:rFonts w:ascii="Browallia New" w:hAnsi="Browallia New" w:cs="Browallia New"/>
                <w:sz w:val="20"/>
                <w:szCs w:val="20"/>
                <w:cs/>
              </w:rPr>
            </w:pPr>
            <w:r w:rsidRPr="00C07995">
              <w:rPr>
                <w:rFonts w:ascii="Browallia New" w:hAnsi="Browallia New" w:cs="Browallia New"/>
                <w:sz w:val="20"/>
                <w:szCs w:val="20"/>
                <w:cs/>
              </w:rPr>
              <w:t>ค้างชำระ</w:t>
            </w:r>
          </w:p>
        </w:tc>
        <w:tc>
          <w:tcPr>
            <w:tcW w:w="850" w:type="dxa"/>
            <w:vAlign w:val="bottom"/>
          </w:tcPr>
          <w:p w14:paraId="3C66B0D0" w14:textId="77777777" w:rsidR="00267C13" w:rsidRPr="005A1A2F"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852" w:type="dxa"/>
            <w:vAlign w:val="bottom"/>
          </w:tcPr>
          <w:p w14:paraId="4A99E07F" w14:textId="77777777"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1106" w:type="dxa"/>
            <w:vAlign w:val="bottom"/>
          </w:tcPr>
          <w:p w14:paraId="0C46462D" w14:textId="77777777" w:rsidR="00267C13" w:rsidRPr="005A1A2F"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1099" w:type="dxa"/>
            <w:vAlign w:val="bottom"/>
          </w:tcPr>
          <w:p w14:paraId="7EFEDE3F" w14:textId="77777777"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803" w:type="dxa"/>
            <w:vAlign w:val="bottom"/>
          </w:tcPr>
          <w:p w14:paraId="12A1160B" w14:textId="77777777" w:rsidR="00267C13" w:rsidRPr="005A1A2F"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850" w:type="dxa"/>
            <w:vAlign w:val="bottom"/>
          </w:tcPr>
          <w:p w14:paraId="48D760EA" w14:textId="77777777"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852" w:type="dxa"/>
            <w:vAlign w:val="bottom"/>
          </w:tcPr>
          <w:p w14:paraId="09ADBE56" w14:textId="77777777" w:rsidR="00267C13" w:rsidRPr="005A1A2F" w:rsidRDefault="00267C13" w:rsidP="00267C13">
            <w:pPr>
              <w:tabs>
                <w:tab w:val="clear" w:pos="680"/>
                <w:tab w:val="clear" w:pos="907"/>
              </w:tabs>
              <w:spacing w:line="240" w:lineRule="auto"/>
              <w:ind w:left="-114"/>
              <w:jc w:val="right"/>
              <w:rPr>
                <w:rFonts w:ascii="Browallia New" w:hAnsi="Browallia New" w:cs="Browallia New"/>
                <w:sz w:val="20"/>
                <w:szCs w:val="20"/>
              </w:rPr>
            </w:pPr>
          </w:p>
        </w:tc>
        <w:tc>
          <w:tcPr>
            <w:tcW w:w="850" w:type="dxa"/>
            <w:vAlign w:val="bottom"/>
          </w:tcPr>
          <w:p w14:paraId="696BAE19" w14:textId="77777777"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p>
        </w:tc>
      </w:tr>
      <w:tr w:rsidR="00267C13" w:rsidRPr="00267C13" w14:paraId="71920C3D" w14:textId="77777777" w:rsidTr="00C07995">
        <w:trPr>
          <w:trHeight w:val="20"/>
        </w:trPr>
        <w:tc>
          <w:tcPr>
            <w:tcW w:w="2214" w:type="dxa"/>
            <w:vAlign w:val="bottom"/>
          </w:tcPr>
          <w:p w14:paraId="031E67FB" w14:textId="77777777" w:rsidR="00267C13" w:rsidRPr="00C07995" w:rsidRDefault="00267C13" w:rsidP="00267C13">
            <w:pPr>
              <w:spacing w:line="240" w:lineRule="auto"/>
              <w:ind w:left="175"/>
              <w:rPr>
                <w:rFonts w:ascii="Browallia New" w:hAnsi="Browallia New" w:cs="Browallia New"/>
                <w:sz w:val="20"/>
                <w:szCs w:val="20"/>
                <w:cs/>
              </w:rPr>
            </w:pPr>
            <w:r w:rsidRPr="00C07995">
              <w:rPr>
                <w:rFonts w:ascii="Browallia New" w:hAnsi="Browallia New" w:cs="Browallia New"/>
                <w:sz w:val="20"/>
                <w:szCs w:val="20"/>
              </w:rPr>
              <w:t xml:space="preserve">1 </w:t>
            </w:r>
            <w:r w:rsidRPr="00C07995">
              <w:rPr>
                <w:rFonts w:ascii="Browallia New" w:hAnsi="Browallia New" w:cs="Browallia New"/>
                <w:sz w:val="20"/>
                <w:szCs w:val="20"/>
                <w:cs/>
              </w:rPr>
              <w:t>-</w:t>
            </w:r>
            <w:r w:rsidRPr="00C07995">
              <w:rPr>
                <w:rFonts w:ascii="Browallia New" w:hAnsi="Browallia New" w:cs="Browallia New"/>
                <w:sz w:val="20"/>
                <w:szCs w:val="20"/>
              </w:rPr>
              <w:t xml:space="preserve"> </w:t>
            </w:r>
            <w:proofErr w:type="gramStart"/>
            <w:r w:rsidRPr="00C07995">
              <w:rPr>
                <w:rFonts w:ascii="Browallia New" w:hAnsi="Browallia New" w:cs="Browallia New"/>
                <w:sz w:val="20"/>
                <w:szCs w:val="20"/>
              </w:rPr>
              <w:t xml:space="preserve">3  </w:t>
            </w:r>
            <w:r w:rsidRPr="00C07995">
              <w:rPr>
                <w:rFonts w:ascii="Browallia New" w:hAnsi="Browallia New" w:cs="Browallia New"/>
                <w:sz w:val="20"/>
                <w:szCs w:val="20"/>
                <w:cs/>
              </w:rPr>
              <w:t>เดือน</w:t>
            </w:r>
            <w:proofErr w:type="gramEnd"/>
          </w:p>
        </w:tc>
        <w:tc>
          <w:tcPr>
            <w:tcW w:w="850" w:type="dxa"/>
          </w:tcPr>
          <w:p w14:paraId="4087BA3C" w14:textId="704E90D5" w:rsidR="00267C13" w:rsidRPr="005A1A2F" w:rsidRDefault="005A5F43"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1,056,223</w:t>
            </w:r>
          </w:p>
        </w:tc>
        <w:tc>
          <w:tcPr>
            <w:tcW w:w="852" w:type="dxa"/>
          </w:tcPr>
          <w:p w14:paraId="32007687" w14:textId="1762D3B8"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5F64AF">
              <w:rPr>
                <w:rFonts w:ascii="Browallia New" w:hAnsi="Browallia New" w:cs="Browallia New"/>
                <w:sz w:val="20"/>
                <w:szCs w:val="20"/>
              </w:rPr>
              <w:t xml:space="preserve"> 928,058 </w:t>
            </w:r>
          </w:p>
        </w:tc>
        <w:tc>
          <w:tcPr>
            <w:tcW w:w="1106" w:type="dxa"/>
            <w:vAlign w:val="bottom"/>
          </w:tcPr>
          <w:p w14:paraId="56CFE4A5" w14:textId="27BDBA3B" w:rsidR="00267C13" w:rsidRPr="005A1A2F" w:rsidRDefault="001848FE" w:rsidP="00267C13">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1.02 - 4.68</w:t>
            </w:r>
          </w:p>
        </w:tc>
        <w:tc>
          <w:tcPr>
            <w:tcW w:w="1099" w:type="dxa"/>
            <w:vAlign w:val="bottom"/>
          </w:tcPr>
          <w:p w14:paraId="00837259" w14:textId="3240D72E" w:rsidR="00267C13" w:rsidRPr="00C07995" w:rsidRDefault="00267C13" w:rsidP="00267C13">
            <w:pPr>
              <w:pStyle w:val="InsideAddress"/>
              <w:ind w:left="-114"/>
              <w:jc w:val="right"/>
              <w:rPr>
                <w:rFonts w:ascii="Browallia New" w:hAnsi="Browallia New" w:cs="Browallia New"/>
                <w:sz w:val="20"/>
                <w:szCs w:val="20"/>
              </w:rPr>
            </w:pPr>
            <w:r w:rsidRPr="00876845">
              <w:rPr>
                <w:rFonts w:ascii="Browallia New" w:hAnsi="Browallia New" w:cs="Browallia New"/>
                <w:sz w:val="20"/>
                <w:szCs w:val="20"/>
              </w:rPr>
              <w:t>1.35 - 7.22</w:t>
            </w:r>
          </w:p>
        </w:tc>
        <w:tc>
          <w:tcPr>
            <w:tcW w:w="803" w:type="dxa"/>
          </w:tcPr>
          <w:p w14:paraId="4DC68318" w14:textId="05A2A730" w:rsidR="00267C13" w:rsidRPr="005A1A2F" w:rsidRDefault="00DB47D1" w:rsidP="00267C13">
            <w:pPr>
              <w:tabs>
                <w:tab w:val="clear" w:pos="680"/>
                <w:tab w:val="clear" w:pos="907"/>
              </w:tabs>
              <w:spacing w:line="240" w:lineRule="auto"/>
              <w:ind w:left="-114"/>
              <w:jc w:val="right"/>
              <w:rPr>
                <w:rFonts w:ascii="Browallia New" w:hAnsi="Browallia New" w:cs="Browallia New"/>
                <w:sz w:val="20"/>
                <w:szCs w:val="20"/>
              </w:rPr>
            </w:pPr>
            <w:r w:rsidRPr="007A507E">
              <w:rPr>
                <w:rFonts w:ascii="Browallia New" w:hAnsi="Browallia New" w:cs="Browallia New"/>
                <w:sz w:val="20"/>
                <w:szCs w:val="20"/>
              </w:rPr>
              <w:t>15,42</w:t>
            </w:r>
            <w:r w:rsidR="007D5C7B" w:rsidRPr="007A507E">
              <w:rPr>
                <w:rFonts w:ascii="Browallia New" w:hAnsi="Browallia New" w:cs="Browallia New"/>
                <w:sz w:val="20"/>
                <w:szCs w:val="20"/>
              </w:rPr>
              <w:t>3</w:t>
            </w:r>
          </w:p>
        </w:tc>
        <w:tc>
          <w:tcPr>
            <w:tcW w:w="850" w:type="dxa"/>
          </w:tcPr>
          <w:p w14:paraId="53A0037D" w14:textId="17CD59F2"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3D70B3">
              <w:rPr>
                <w:rFonts w:ascii="Browallia New" w:hAnsi="Browallia New" w:cs="Browallia New"/>
                <w:sz w:val="20"/>
                <w:szCs w:val="20"/>
              </w:rPr>
              <w:t xml:space="preserve"> 16,101 </w:t>
            </w:r>
          </w:p>
        </w:tc>
        <w:tc>
          <w:tcPr>
            <w:tcW w:w="852" w:type="dxa"/>
          </w:tcPr>
          <w:p w14:paraId="3CB2BA90" w14:textId="7E154B61" w:rsidR="00267C13" w:rsidRPr="005A1A2F" w:rsidRDefault="008B672D"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1,040,800</w:t>
            </w:r>
          </w:p>
        </w:tc>
        <w:tc>
          <w:tcPr>
            <w:tcW w:w="850" w:type="dxa"/>
          </w:tcPr>
          <w:p w14:paraId="2FABEC39" w14:textId="75BB44C0"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EB0E64">
              <w:rPr>
                <w:rFonts w:ascii="Browallia New" w:hAnsi="Browallia New" w:cs="Browallia New"/>
                <w:sz w:val="20"/>
                <w:szCs w:val="20"/>
              </w:rPr>
              <w:t xml:space="preserve"> 911,957 </w:t>
            </w:r>
          </w:p>
        </w:tc>
      </w:tr>
      <w:tr w:rsidR="00267C13" w:rsidRPr="00267C13" w14:paraId="26993565" w14:textId="77777777" w:rsidTr="00C07995">
        <w:trPr>
          <w:trHeight w:val="20"/>
        </w:trPr>
        <w:tc>
          <w:tcPr>
            <w:tcW w:w="2214" w:type="dxa"/>
            <w:vAlign w:val="bottom"/>
          </w:tcPr>
          <w:p w14:paraId="0AEC6F95" w14:textId="77777777" w:rsidR="00267C13" w:rsidRPr="00C07995" w:rsidRDefault="00267C13" w:rsidP="00267C13">
            <w:pPr>
              <w:spacing w:line="240" w:lineRule="auto"/>
              <w:ind w:left="175"/>
              <w:rPr>
                <w:rFonts w:ascii="Browallia New" w:hAnsi="Browallia New" w:cs="Browallia New"/>
                <w:sz w:val="20"/>
                <w:szCs w:val="20"/>
              </w:rPr>
            </w:pPr>
            <w:r w:rsidRPr="00C07995">
              <w:rPr>
                <w:rFonts w:ascii="Browallia New" w:hAnsi="Browallia New" w:cs="Browallia New"/>
                <w:sz w:val="20"/>
                <w:szCs w:val="20"/>
              </w:rPr>
              <w:t xml:space="preserve">4 </w:t>
            </w:r>
            <w:r w:rsidRPr="00C07995">
              <w:rPr>
                <w:rFonts w:ascii="Browallia New" w:hAnsi="Browallia New" w:cs="Browallia New"/>
                <w:sz w:val="20"/>
                <w:szCs w:val="20"/>
                <w:cs/>
              </w:rPr>
              <w:t>เดือน</w:t>
            </w:r>
          </w:p>
        </w:tc>
        <w:tc>
          <w:tcPr>
            <w:tcW w:w="850" w:type="dxa"/>
          </w:tcPr>
          <w:p w14:paraId="2B815E81" w14:textId="5BCAC584" w:rsidR="00267C13" w:rsidRPr="005A1A2F" w:rsidRDefault="00E43108"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62,581</w:t>
            </w:r>
          </w:p>
        </w:tc>
        <w:tc>
          <w:tcPr>
            <w:tcW w:w="852" w:type="dxa"/>
          </w:tcPr>
          <w:p w14:paraId="1D133742" w14:textId="1A231407"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5F64AF">
              <w:rPr>
                <w:rFonts w:ascii="Browallia New" w:hAnsi="Browallia New" w:cs="Browallia New"/>
                <w:sz w:val="20"/>
                <w:szCs w:val="20"/>
              </w:rPr>
              <w:t xml:space="preserve"> 46,028 </w:t>
            </w:r>
          </w:p>
        </w:tc>
        <w:tc>
          <w:tcPr>
            <w:tcW w:w="1106" w:type="dxa"/>
            <w:vAlign w:val="bottom"/>
          </w:tcPr>
          <w:p w14:paraId="053BA1E4" w14:textId="543A6D82" w:rsidR="00267C13" w:rsidRPr="005A1A2F" w:rsidRDefault="004A3793" w:rsidP="00267C13">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6.60 - 9.18</w:t>
            </w:r>
          </w:p>
        </w:tc>
        <w:tc>
          <w:tcPr>
            <w:tcW w:w="1099" w:type="dxa"/>
            <w:vAlign w:val="bottom"/>
          </w:tcPr>
          <w:p w14:paraId="5BBE632C" w14:textId="5305CC87" w:rsidR="00267C13" w:rsidRPr="00C07995" w:rsidRDefault="00267C13" w:rsidP="00267C13">
            <w:pPr>
              <w:pStyle w:val="InsideAddress"/>
              <w:ind w:left="-114"/>
              <w:jc w:val="right"/>
              <w:rPr>
                <w:rFonts w:ascii="Browallia New" w:hAnsi="Browallia New" w:cs="Browallia New"/>
                <w:sz w:val="20"/>
                <w:szCs w:val="20"/>
              </w:rPr>
            </w:pPr>
            <w:r w:rsidRPr="00876845">
              <w:rPr>
                <w:rFonts w:ascii="Browallia New" w:hAnsi="Browallia New" w:cs="Browallia New"/>
                <w:sz w:val="20"/>
                <w:szCs w:val="20"/>
              </w:rPr>
              <w:t>9.18 - 10.09</w:t>
            </w:r>
          </w:p>
        </w:tc>
        <w:tc>
          <w:tcPr>
            <w:tcW w:w="803" w:type="dxa"/>
          </w:tcPr>
          <w:p w14:paraId="31EF636E" w14:textId="4466C372" w:rsidR="00267C13" w:rsidRPr="005A1A2F" w:rsidRDefault="00DB47D1"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4,86</w:t>
            </w:r>
            <w:r w:rsidR="007D5C7B" w:rsidRPr="005A1A2F">
              <w:rPr>
                <w:rFonts w:ascii="Browallia New" w:hAnsi="Browallia New" w:cs="Browallia New"/>
                <w:sz w:val="20"/>
                <w:szCs w:val="20"/>
              </w:rPr>
              <w:t>9</w:t>
            </w:r>
          </w:p>
        </w:tc>
        <w:tc>
          <w:tcPr>
            <w:tcW w:w="850" w:type="dxa"/>
          </w:tcPr>
          <w:p w14:paraId="47C641A3" w14:textId="0BCCAED6"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3D70B3">
              <w:rPr>
                <w:rFonts w:ascii="Browallia New" w:hAnsi="Browallia New" w:cs="Browallia New"/>
                <w:sz w:val="20"/>
                <w:szCs w:val="20"/>
              </w:rPr>
              <w:t xml:space="preserve"> 4,241 </w:t>
            </w:r>
          </w:p>
        </w:tc>
        <w:tc>
          <w:tcPr>
            <w:tcW w:w="852" w:type="dxa"/>
          </w:tcPr>
          <w:p w14:paraId="1BD0D96B" w14:textId="2458E511" w:rsidR="00267C13" w:rsidRPr="005A1A2F" w:rsidRDefault="008B672D"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57,712</w:t>
            </w:r>
          </w:p>
        </w:tc>
        <w:tc>
          <w:tcPr>
            <w:tcW w:w="850" w:type="dxa"/>
          </w:tcPr>
          <w:p w14:paraId="3631911F" w14:textId="5145CA93"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EB0E64">
              <w:rPr>
                <w:rFonts w:ascii="Browallia New" w:hAnsi="Browallia New" w:cs="Browallia New"/>
                <w:sz w:val="20"/>
                <w:szCs w:val="20"/>
              </w:rPr>
              <w:t xml:space="preserve"> 41,787 </w:t>
            </w:r>
          </w:p>
        </w:tc>
      </w:tr>
      <w:tr w:rsidR="00267C13" w:rsidRPr="00267C13" w14:paraId="27A9468A" w14:textId="77777777" w:rsidTr="00C07995">
        <w:trPr>
          <w:trHeight w:val="20"/>
        </w:trPr>
        <w:tc>
          <w:tcPr>
            <w:tcW w:w="2214" w:type="dxa"/>
            <w:vAlign w:val="bottom"/>
          </w:tcPr>
          <w:p w14:paraId="5EA22314" w14:textId="77777777" w:rsidR="00267C13" w:rsidRPr="00C07995" w:rsidRDefault="00267C13" w:rsidP="00267C13">
            <w:pPr>
              <w:spacing w:line="240" w:lineRule="auto"/>
              <w:ind w:left="175"/>
              <w:rPr>
                <w:rFonts w:ascii="Browallia New" w:hAnsi="Browallia New" w:cs="Browallia New"/>
                <w:sz w:val="20"/>
                <w:szCs w:val="20"/>
              </w:rPr>
            </w:pPr>
            <w:r w:rsidRPr="00C07995">
              <w:rPr>
                <w:rFonts w:ascii="Browallia New" w:hAnsi="Browallia New" w:cs="Browallia New"/>
                <w:sz w:val="20"/>
                <w:szCs w:val="20"/>
              </w:rPr>
              <w:t xml:space="preserve">5 </w:t>
            </w:r>
            <w:r w:rsidRPr="00C07995">
              <w:rPr>
                <w:rFonts w:ascii="Browallia New" w:hAnsi="Browallia New" w:cs="Browallia New"/>
                <w:sz w:val="20"/>
                <w:szCs w:val="20"/>
                <w:cs/>
              </w:rPr>
              <w:t>-</w:t>
            </w:r>
            <w:r w:rsidRPr="00C07995">
              <w:rPr>
                <w:rFonts w:ascii="Browallia New" w:hAnsi="Browallia New" w:cs="Browallia New"/>
                <w:sz w:val="20"/>
                <w:szCs w:val="20"/>
              </w:rPr>
              <w:t xml:space="preserve"> 6 </w:t>
            </w:r>
            <w:r w:rsidRPr="00C07995">
              <w:rPr>
                <w:rFonts w:ascii="Browallia New" w:hAnsi="Browallia New" w:cs="Browallia New"/>
                <w:sz w:val="20"/>
                <w:szCs w:val="20"/>
                <w:cs/>
              </w:rPr>
              <w:t>เดือน</w:t>
            </w:r>
          </w:p>
        </w:tc>
        <w:tc>
          <w:tcPr>
            <w:tcW w:w="850" w:type="dxa"/>
          </w:tcPr>
          <w:p w14:paraId="0D28A9BC" w14:textId="7C0DC249" w:rsidR="00267C13" w:rsidRPr="005A1A2F" w:rsidRDefault="00E43108"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34,652</w:t>
            </w:r>
          </w:p>
        </w:tc>
        <w:tc>
          <w:tcPr>
            <w:tcW w:w="852" w:type="dxa"/>
          </w:tcPr>
          <w:p w14:paraId="6C044140" w14:textId="33936AFA"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5F64AF">
              <w:rPr>
                <w:rFonts w:ascii="Browallia New" w:hAnsi="Browallia New" w:cs="Browallia New"/>
                <w:sz w:val="20"/>
                <w:szCs w:val="20"/>
              </w:rPr>
              <w:t xml:space="preserve"> 32,859 </w:t>
            </w:r>
          </w:p>
        </w:tc>
        <w:tc>
          <w:tcPr>
            <w:tcW w:w="1106" w:type="dxa"/>
          </w:tcPr>
          <w:p w14:paraId="7A4817AD" w14:textId="3904BE8A" w:rsidR="00267C13" w:rsidRPr="005A1A2F" w:rsidRDefault="004A3793" w:rsidP="00267C13">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9.81 - 36.48</w:t>
            </w:r>
          </w:p>
        </w:tc>
        <w:tc>
          <w:tcPr>
            <w:tcW w:w="1099" w:type="dxa"/>
          </w:tcPr>
          <w:p w14:paraId="3AC1498D" w14:textId="5BE64ABE" w:rsidR="00267C13" w:rsidRPr="00C07995" w:rsidRDefault="00267C13" w:rsidP="00267C13">
            <w:pPr>
              <w:pStyle w:val="InsideAddress"/>
              <w:ind w:left="-114"/>
              <w:jc w:val="right"/>
              <w:rPr>
                <w:rFonts w:ascii="Browallia New" w:hAnsi="Browallia New" w:cs="Browallia New"/>
                <w:sz w:val="20"/>
                <w:szCs w:val="20"/>
              </w:rPr>
            </w:pPr>
            <w:r w:rsidRPr="00876845">
              <w:rPr>
                <w:rFonts w:ascii="Browallia New" w:hAnsi="Browallia New" w:cs="Browallia New"/>
                <w:sz w:val="20"/>
                <w:szCs w:val="20"/>
              </w:rPr>
              <w:t>20.79 - 36.48</w:t>
            </w:r>
          </w:p>
        </w:tc>
        <w:tc>
          <w:tcPr>
            <w:tcW w:w="803" w:type="dxa"/>
          </w:tcPr>
          <w:p w14:paraId="242F69E3" w14:textId="3FA2C9C5" w:rsidR="00267C13" w:rsidRPr="005A1A2F" w:rsidRDefault="00DB47D1"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7,71</w:t>
            </w:r>
            <w:r w:rsidR="007D5C7B" w:rsidRPr="005A1A2F">
              <w:rPr>
                <w:rFonts w:ascii="Browallia New" w:hAnsi="Browallia New" w:cs="Browallia New"/>
                <w:sz w:val="20"/>
                <w:szCs w:val="20"/>
              </w:rPr>
              <w:t>7</w:t>
            </w:r>
          </w:p>
        </w:tc>
        <w:tc>
          <w:tcPr>
            <w:tcW w:w="850" w:type="dxa"/>
          </w:tcPr>
          <w:p w14:paraId="49FDDDC4" w14:textId="7DAC5581"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3D70B3">
              <w:rPr>
                <w:rFonts w:ascii="Browallia New" w:hAnsi="Browallia New" w:cs="Browallia New"/>
                <w:sz w:val="20"/>
                <w:szCs w:val="20"/>
              </w:rPr>
              <w:t xml:space="preserve"> 8,718 </w:t>
            </w:r>
          </w:p>
        </w:tc>
        <w:tc>
          <w:tcPr>
            <w:tcW w:w="852" w:type="dxa"/>
          </w:tcPr>
          <w:p w14:paraId="2B3179CD" w14:textId="52C4F39F" w:rsidR="00267C13" w:rsidRPr="005A1A2F" w:rsidRDefault="008B672D"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26,935</w:t>
            </w:r>
          </w:p>
        </w:tc>
        <w:tc>
          <w:tcPr>
            <w:tcW w:w="850" w:type="dxa"/>
          </w:tcPr>
          <w:p w14:paraId="241A7FE5" w14:textId="16142990"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EB0E64">
              <w:rPr>
                <w:rFonts w:ascii="Browallia New" w:hAnsi="Browallia New" w:cs="Browallia New"/>
                <w:sz w:val="20"/>
                <w:szCs w:val="20"/>
              </w:rPr>
              <w:t xml:space="preserve"> 24,141 </w:t>
            </w:r>
          </w:p>
        </w:tc>
      </w:tr>
      <w:tr w:rsidR="00267C13" w:rsidRPr="00267C13" w14:paraId="12D71F82" w14:textId="77777777" w:rsidTr="00C07995">
        <w:trPr>
          <w:trHeight w:val="20"/>
        </w:trPr>
        <w:tc>
          <w:tcPr>
            <w:tcW w:w="2214" w:type="dxa"/>
            <w:vAlign w:val="bottom"/>
          </w:tcPr>
          <w:p w14:paraId="2403E783" w14:textId="77777777" w:rsidR="00267C13" w:rsidRPr="00C07995" w:rsidRDefault="00267C13" w:rsidP="00267C13">
            <w:pPr>
              <w:spacing w:line="240" w:lineRule="auto"/>
              <w:ind w:left="175"/>
              <w:rPr>
                <w:rFonts w:ascii="Browallia New" w:hAnsi="Browallia New" w:cs="Browallia New"/>
                <w:sz w:val="20"/>
                <w:szCs w:val="20"/>
              </w:rPr>
            </w:pPr>
            <w:r w:rsidRPr="00C07995">
              <w:rPr>
                <w:rFonts w:ascii="Browallia New" w:hAnsi="Browallia New" w:cs="Browallia New"/>
                <w:sz w:val="20"/>
                <w:szCs w:val="20"/>
              </w:rPr>
              <w:t xml:space="preserve">7 </w:t>
            </w:r>
            <w:r w:rsidRPr="00C07995">
              <w:rPr>
                <w:rFonts w:ascii="Browallia New" w:hAnsi="Browallia New" w:cs="Browallia New"/>
                <w:sz w:val="20"/>
                <w:szCs w:val="20"/>
                <w:cs/>
              </w:rPr>
              <w:t>-</w:t>
            </w:r>
            <w:r w:rsidRPr="00C07995">
              <w:rPr>
                <w:rFonts w:ascii="Browallia New" w:hAnsi="Browallia New" w:cs="Browallia New"/>
                <w:sz w:val="20"/>
                <w:szCs w:val="20"/>
              </w:rPr>
              <w:t xml:space="preserve"> 9 </w:t>
            </w:r>
            <w:r w:rsidRPr="00C07995">
              <w:rPr>
                <w:rFonts w:ascii="Browallia New" w:hAnsi="Browallia New" w:cs="Browallia New"/>
                <w:sz w:val="20"/>
                <w:szCs w:val="20"/>
                <w:cs/>
              </w:rPr>
              <w:t>เดือน</w:t>
            </w:r>
          </w:p>
        </w:tc>
        <w:tc>
          <w:tcPr>
            <w:tcW w:w="850" w:type="dxa"/>
          </w:tcPr>
          <w:p w14:paraId="44D55C17" w14:textId="10967EEB" w:rsidR="00267C13" w:rsidRPr="005A1A2F" w:rsidRDefault="00E43108"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12,544</w:t>
            </w:r>
          </w:p>
        </w:tc>
        <w:tc>
          <w:tcPr>
            <w:tcW w:w="852" w:type="dxa"/>
          </w:tcPr>
          <w:p w14:paraId="483AAD7B" w14:textId="5BC6789D"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5F64AF">
              <w:rPr>
                <w:rFonts w:ascii="Browallia New" w:hAnsi="Browallia New" w:cs="Browallia New"/>
                <w:sz w:val="20"/>
                <w:szCs w:val="20"/>
              </w:rPr>
              <w:t xml:space="preserve"> 15,238 </w:t>
            </w:r>
          </w:p>
        </w:tc>
        <w:tc>
          <w:tcPr>
            <w:tcW w:w="1106" w:type="dxa"/>
          </w:tcPr>
          <w:p w14:paraId="0E1E1A55" w14:textId="3C435E48" w:rsidR="00267C13" w:rsidRPr="005A1A2F" w:rsidRDefault="00274213" w:rsidP="00267C13">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 xml:space="preserve">24.78 </w:t>
            </w:r>
            <w:r w:rsidR="00E003FA" w:rsidRPr="005A1A2F">
              <w:rPr>
                <w:rFonts w:ascii="Browallia New" w:hAnsi="Browallia New" w:cs="Browallia New"/>
                <w:sz w:val="20"/>
                <w:szCs w:val="20"/>
              </w:rPr>
              <w:t>-</w:t>
            </w:r>
            <w:r w:rsidRPr="005A1A2F">
              <w:rPr>
                <w:rFonts w:ascii="Browallia New" w:hAnsi="Browallia New" w:cs="Browallia New"/>
                <w:sz w:val="20"/>
                <w:szCs w:val="20"/>
              </w:rPr>
              <w:t xml:space="preserve"> </w:t>
            </w:r>
            <w:r w:rsidR="00E003FA" w:rsidRPr="005A1A2F">
              <w:rPr>
                <w:rFonts w:ascii="Browallia New" w:hAnsi="Browallia New" w:cs="Browallia New"/>
                <w:sz w:val="20"/>
                <w:szCs w:val="20"/>
              </w:rPr>
              <w:t>83.79</w:t>
            </w:r>
          </w:p>
        </w:tc>
        <w:tc>
          <w:tcPr>
            <w:tcW w:w="1099" w:type="dxa"/>
          </w:tcPr>
          <w:p w14:paraId="33E4EFC5" w14:textId="7E8F72D3" w:rsidR="00267C13" w:rsidRPr="00C07995" w:rsidRDefault="00267C13" w:rsidP="00267C13">
            <w:pPr>
              <w:pStyle w:val="InsideAddress"/>
              <w:ind w:left="-114"/>
              <w:jc w:val="right"/>
              <w:rPr>
                <w:rFonts w:ascii="Browallia New" w:hAnsi="Browallia New" w:cs="Browallia New"/>
                <w:sz w:val="20"/>
                <w:szCs w:val="20"/>
              </w:rPr>
            </w:pPr>
            <w:r w:rsidRPr="00876845">
              <w:rPr>
                <w:rFonts w:ascii="Browallia New" w:hAnsi="Browallia New" w:cs="Browallia New"/>
                <w:sz w:val="20"/>
                <w:szCs w:val="20"/>
              </w:rPr>
              <w:t>27.29 - 83.79</w:t>
            </w:r>
          </w:p>
        </w:tc>
        <w:tc>
          <w:tcPr>
            <w:tcW w:w="803" w:type="dxa"/>
          </w:tcPr>
          <w:p w14:paraId="70CF1794" w14:textId="22A7D840" w:rsidR="00267C13" w:rsidRPr="005A1A2F" w:rsidRDefault="00DB47D1"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6,</w:t>
            </w:r>
            <w:r w:rsidRPr="00AC752A">
              <w:rPr>
                <w:rFonts w:ascii="Browallia New" w:hAnsi="Browallia New" w:cs="Browallia New"/>
                <w:sz w:val="20"/>
                <w:szCs w:val="20"/>
              </w:rPr>
              <w:t>75</w:t>
            </w:r>
            <w:r w:rsidR="006A5FBF" w:rsidRPr="00AC752A">
              <w:rPr>
                <w:rFonts w:ascii="Browallia New" w:hAnsi="Browallia New" w:cs="Browallia New"/>
                <w:sz w:val="20"/>
                <w:szCs w:val="20"/>
              </w:rPr>
              <w:t>6</w:t>
            </w:r>
          </w:p>
        </w:tc>
        <w:tc>
          <w:tcPr>
            <w:tcW w:w="850" w:type="dxa"/>
          </w:tcPr>
          <w:p w14:paraId="53C87FC0" w14:textId="6B378708"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3D70B3">
              <w:rPr>
                <w:rFonts w:ascii="Browallia New" w:hAnsi="Browallia New" w:cs="Browallia New"/>
                <w:sz w:val="20"/>
                <w:szCs w:val="20"/>
              </w:rPr>
              <w:t xml:space="preserve"> 8,848 </w:t>
            </w:r>
          </w:p>
        </w:tc>
        <w:tc>
          <w:tcPr>
            <w:tcW w:w="852" w:type="dxa"/>
          </w:tcPr>
          <w:p w14:paraId="4DD9D3AC" w14:textId="0E1B05C6" w:rsidR="00267C13" w:rsidRPr="005A1A2F" w:rsidRDefault="00667FC6" w:rsidP="00267C13">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5,</w:t>
            </w:r>
            <w:r w:rsidRPr="00AC752A">
              <w:rPr>
                <w:rFonts w:ascii="Browallia New" w:hAnsi="Browallia New" w:cs="Browallia New"/>
                <w:sz w:val="20"/>
                <w:szCs w:val="20"/>
              </w:rPr>
              <w:t>78</w:t>
            </w:r>
            <w:r w:rsidR="00515164" w:rsidRPr="00AC752A">
              <w:rPr>
                <w:rFonts w:ascii="Browallia New" w:hAnsi="Browallia New" w:cs="Browallia New"/>
                <w:sz w:val="20"/>
                <w:szCs w:val="20"/>
              </w:rPr>
              <w:t>8</w:t>
            </w:r>
          </w:p>
        </w:tc>
        <w:tc>
          <w:tcPr>
            <w:tcW w:w="850" w:type="dxa"/>
          </w:tcPr>
          <w:p w14:paraId="389A4F0B" w14:textId="718B246E" w:rsidR="00267C13" w:rsidRPr="00C07995" w:rsidRDefault="00267C13" w:rsidP="00267C13">
            <w:pPr>
              <w:tabs>
                <w:tab w:val="clear" w:pos="680"/>
                <w:tab w:val="clear" w:pos="907"/>
              </w:tabs>
              <w:spacing w:line="240" w:lineRule="auto"/>
              <w:ind w:left="-114"/>
              <w:jc w:val="right"/>
              <w:rPr>
                <w:rFonts w:ascii="Browallia New" w:hAnsi="Browallia New" w:cs="Browallia New"/>
                <w:sz w:val="20"/>
                <w:szCs w:val="20"/>
              </w:rPr>
            </w:pPr>
            <w:r w:rsidRPr="00EB0E64">
              <w:rPr>
                <w:rFonts w:ascii="Browallia New" w:hAnsi="Browallia New" w:cs="Browallia New"/>
                <w:sz w:val="20"/>
                <w:szCs w:val="20"/>
              </w:rPr>
              <w:t xml:space="preserve"> 6,390 </w:t>
            </w:r>
          </w:p>
        </w:tc>
      </w:tr>
      <w:tr w:rsidR="00667FC6" w:rsidRPr="00267C13" w14:paraId="42085651" w14:textId="77777777" w:rsidTr="00C07995">
        <w:trPr>
          <w:trHeight w:val="20"/>
        </w:trPr>
        <w:tc>
          <w:tcPr>
            <w:tcW w:w="2214" w:type="dxa"/>
            <w:vAlign w:val="bottom"/>
          </w:tcPr>
          <w:p w14:paraId="61E06EC7" w14:textId="77777777" w:rsidR="00667FC6" w:rsidRPr="00C07995" w:rsidRDefault="00667FC6" w:rsidP="00667FC6">
            <w:pPr>
              <w:spacing w:line="240" w:lineRule="auto"/>
              <w:ind w:left="175"/>
              <w:rPr>
                <w:rFonts w:ascii="Browallia New" w:hAnsi="Browallia New" w:cs="Browallia New"/>
                <w:sz w:val="20"/>
                <w:szCs w:val="20"/>
                <w:cs/>
              </w:rPr>
            </w:pPr>
            <w:r w:rsidRPr="00C07995">
              <w:rPr>
                <w:rFonts w:ascii="Browallia New" w:hAnsi="Browallia New" w:cs="Browallia New"/>
                <w:sz w:val="20"/>
                <w:szCs w:val="20"/>
              </w:rPr>
              <w:t xml:space="preserve">10 </w:t>
            </w:r>
            <w:r w:rsidRPr="00C07995">
              <w:rPr>
                <w:rFonts w:ascii="Browallia New" w:hAnsi="Browallia New" w:cs="Browallia New"/>
                <w:sz w:val="20"/>
                <w:szCs w:val="20"/>
                <w:cs/>
              </w:rPr>
              <w:t>-</w:t>
            </w:r>
            <w:r w:rsidRPr="00C07995">
              <w:rPr>
                <w:rFonts w:ascii="Browallia New" w:hAnsi="Browallia New" w:cs="Browallia New"/>
                <w:sz w:val="20"/>
                <w:szCs w:val="20"/>
              </w:rPr>
              <w:t xml:space="preserve"> 12 </w:t>
            </w:r>
            <w:r w:rsidRPr="00C07995">
              <w:rPr>
                <w:rFonts w:ascii="Browallia New" w:hAnsi="Browallia New" w:cs="Browallia New"/>
                <w:sz w:val="20"/>
                <w:szCs w:val="20"/>
                <w:cs/>
              </w:rPr>
              <w:t>เดือน</w:t>
            </w:r>
          </w:p>
        </w:tc>
        <w:tc>
          <w:tcPr>
            <w:tcW w:w="850" w:type="dxa"/>
          </w:tcPr>
          <w:p w14:paraId="7A06BD1A" w14:textId="76E53BB7" w:rsidR="00667FC6" w:rsidRPr="005A1A2F" w:rsidRDefault="00667FC6" w:rsidP="00667FC6">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 xml:space="preserve"> 8,400 </w:t>
            </w:r>
          </w:p>
        </w:tc>
        <w:tc>
          <w:tcPr>
            <w:tcW w:w="852" w:type="dxa"/>
          </w:tcPr>
          <w:p w14:paraId="6F919577" w14:textId="0F7A9ECD" w:rsidR="00667FC6" w:rsidRPr="00C07995" w:rsidRDefault="00667FC6" w:rsidP="00667FC6">
            <w:pPr>
              <w:tabs>
                <w:tab w:val="clear" w:pos="680"/>
                <w:tab w:val="clear" w:pos="907"/>
              </w:tabs>
              <w:spacing w:line="240" w:lineRule="auto"/>
              <w:ind w:left="-114"/>
              <w:jc w:val="right"/>
              <w:rPr>
                <w:rFonts w:ascii="Browallia New" w:hAnsi="Browallia New" w:cs="Browallia New"/>
                <w:sz w:val="20"/>
                <w:szCs w:val="20"/>
              </w:rPr>
            </w:pPr>
            <w:r w:rsidRPr="005F64AF">
              <w:rPr>
                <w:rFonts w:ascii="Browallia New" w:hAnsi="Browallia New" w:cs="Browallia New"/>
                <w:sz w:val="20"/>
                <w:szCs w:val="20"/>
              </w:rPr>
              <w:t>10,223</w:t>
            </w:r>
          </w:p>
        </w:tc>
        <w:tc>
          <w:tcPr>
            <w:tcW w:w="1106" w:type="dxa"/>
          </w:tcPr>
          <w:p w14:paraId="3F1FDC5C" w14:textId="239F9666" w:rsidR="00667FC6" w:rsidRPr="005A1A2F" w:rsidRDefault="00667FC6" w:rsidP="00667FC6">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100</w:t>
            </w:r>
          </w:p>
        </w:tc>
        <w:tc>
          <w:tcPr>
            <w:tcW w:w="1099" w:type="dxa"/>
          </w:tcPr>
          <w:p w14:paraId="44557F14" w14:textId="7C29DB6C" w:rsidR="00667FC6" w:rsidRPr="00C07995" w:rsidRDefault="00667FC6" w:rsidP="00667FC6">
            <w:pPr>
              <w:pStyle w:val="InsideAddress"/>
              <w:ind w:left="-114"/>
              <w:jc w:val="right"/>
              <w:rPr>
                <w:rFonts w:ascii="Browallia New" w:hAnsi="Browallia New" w:cs="Browallia New"/>
                <w:sz w:val="20"/>
                <w:szCs w:val="20"/>
              </w:rPr>
            </w:pPr>
            <w:r w:rsidRPr="00876845">
              <w:rPr>
                <w:rFonts w:ascii="Browallia New" w:hAnsi="Browallia New" w:cs="Browallia New"/>
                <w:sz w:val="20"/>
                <w:szCs w:val="20"/>
              </w:rPr>
              <w:t>100</w:t>
            </w:r>
          </w:p>
        </w:tc>
        <w:tc>
          <w:tcPr>
            <w:tcW w:w="803" w:type="dxa"/>
          </w:tcPr>
          <w:p w14:paraId="1EF8EAF3" w14:textId="55EBA4F7" w:rsidR="00667FC6" w:rsidRPr="005A1A2F" w:rsidRDefault="00667FC6" w:rsidP="00667FC6">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 xml:space="preserve"> 8,400 </w:t>
            </w:r>
          </w:p>
        </w:tc>
        <w:tc>
          <w:tcPr>
            <w:tcW w:w="850" w:type="dxa"/>
          </w:tcPr>
          <w:p w14:paraId="4E5A2718" w14:textId="123220F4" w:rsidR="00667FC6" w:rsidRPr="00C07995" w:rsidRDefault="00667FC6" w:rsidP="00667FC6">
            <w:pPr>
              <w:tabs>
                <w:tab w:val="clear" w:pos="680"/>
                <w:tab w:val="clear" w:pos="907"/>
              </w:tabs>
              <w:spacing w:line="240" w:lineRule="auto"/>
              <w:ind w:left="-114"/>
              <w:jc w:val="right"/>
              <w:rPr>
                <w:rFonts w:ascii="Browallia New" w:hAnsi="Browallia New" w:cs="Browallia New"/>
                <w:sz w:val="20"/>
                <w:szCs w:val="20"/>
              </w:rPr>
            </w:pPr>
            <w:r w:rsidRPr="003D70B3">
              <w:rPr>
                <w:rFonts w:ascii="Browallia New" w:hAnsi="Browallia New" w:cs="Browallia New"/>
                <w:sz w:val="20"/>
                <w:szCs w:val="20"/>
              </w:rPr>
              <w:t>10,223</w:t>
            </w:r>
          </w:p>
        </w:tc>
        <w:tc>
          <w:tcPr>
            <w:tcW w:w="852" w:type="dxa"/>
            <w:vAlign w:val="bottom"/>
          </w:tcPr>
          <w:p w14:paraId="739AB41C" w14:textId="62672974" w:rsidR="00667FC6" w:rsidRPr="005A1A2F" w:rsidRDefault="00667FC6" w:rsidP="00667FC6">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 xml:space="preserve">     </w:t>
            </w:r>
            <w:r w:rsidRPr="005A1A2F">
              <w:rPr>
                <w:rFonts w:ascii="Browallia New" w:hAnsi="Browallia New" w:cs="Browallia New"/>
                <w:sz w:val="20"/>
                <w:szCs w:val="20"/>
                <w:cs/>
              </w:rPr>
              <w:t>-</w:t>
            </w:r>
          </w:p>
        </w:tc>
        <w:tc>
          <w:tcPr>
            <w:tcW w:w="850" w:type="dxa"/>
            <w:vAlign w:val="bottom"/>
          </w:tcPr>
          <w:p w14:paraId="10FC81B2" w14:textId="65B19EB6" w:rsidR="00667FC6" w:rsidRPr="00C07995" w:rsidRDefault="00667FC6" w:rsidP="00667FC6">
            <w:pPr>
              <w:tabs>
                <w:tab w:val="clear" w:pos="680"/>
                <w:tab w:val="clear" w:pos="907"/>
              </w:tabs>
              <w:spacing w:line="240" w:lineRule="auto"/>
              <w:ind w:left="-114"/>
              <w:jc w:val="right"/>
              <w:rPr>
                <w:rFonts w:ascii="Browallia New" w:hAnsi="Browallia New" w:cs="Browallia New"/>
                <w:sz w:val="20"/>
                <w:szCs w:val="20"/>
              </w:rPr>
            </w:pPr>
            <w:r w:rsidRPr="00EB0E64">
              <w:rPr>
                <w:rFonts w:ascii="Browallia New" w:hAnsi="Browallia New" w:cs="Browallia New"/>
                <w:sz w:val="20"/>
                <w:szCs w:val="20"/>
              </w:rPr>
              <w:t xml:space="preserve">     </w:t>
            </w:r>
            <w:r w:rsidRPr="00EB0E64">
              <w:rPr>
                <w:rFonts w:ascii="Browallia New" w:hAnsi="Browallia New" w:cs="Browallia New"/>
                <w:sz w:val="20"/>
                <w:szCs w:val="20"/>
                <w:cs/>
              </w:rPr>
              <w:t>-</w:t>
            </w:r>
          </w:p>
        </w:tc>
      </w:tr>
      <w:tr w:rsidR="00667FC6" w:rsidRPr="00267C13" w14:paraId="09389F93" w14:textId="77777777" w:rsidTr="00C07995">
        <w:trPr>
          <w:trHeight w:val="20"/>
        </w:trPr>
        <w:tc>
          <w:tcPr>
            <w:tcW w:w="2214" w:type="dxa"/>
            <w:vAlign w:val="bottom"/>
          </w:tcPr>
          <w:p w14:paraId="54E4344C" w14:textId="77777777" w:rsidR="00667FC6" w:rsidRPr="00C07995" w:rsidRDefault="00667FC6" w:rsidP="00667FC6">
            <w:pPr>
              <w:tabs>
                <w:tab w:val="clear" w:pos="1644"/>
              </w:tabs>
              <w:spacing w:line="240" w:lineRule="auto"/>
              <w:ind w:left="175" w:right="-99"/>
              <w:rPr>
                <w:rFonts w:ascii="Browallia New" w:hAnsi="Browallia New" w:cs="Browallia New"/>
                <w:sz w:val="20"/>
                <w:szCs w:val="20"/>
                <w:cs/>
              </w:rPr>
            </w:pPr>
            <w:r w:rsidRPr="00C07995">
              <w:rPr>
                <w:rFonts w:ascii="Browallia New" w:hAnsi="Browallia New" w:cs="Browallia New"/>
                <w:sz w:val="20"/>
                <w:szCs w:val="20"/>
                <w:cs/>
              </w:rPr>
              <w:t>มากกว่า</w:t>
            </w:r>
            <w:r w:rsidRPr="00C07995">
              <w:rPr>
                <w:rFonts w:ascii="Browallia New" w:hAnsi="Browallia New" w:cs="Browallia New"/>
                <w:sz w:val="20"/>
                <w:szCs w:val="20"/>
              </w:rPr>
              <w:t xml:space="preserve"> 12 </w:t>
            </w:r>
            <w:r w:rsidRPr="00C07995">
              <w:rPr>
                <w:rFonts w:ascii="Browallia New" w:hAnsi="Browallia New" w:cs="Browallia New"/>
                <w:sz w:val="20"/>
                <w:szCs w:val="20"/>
                <w:cs/>
              </w:rPr>
              <w:t>เดือนขึ้นไป</w:t>
            </w:r>
          </w:p>
        </w:tc>
        <w:tc>
          <w:tcPr>
            <w:tcW w:w="850" w:type="dxa"/>
          </w:tcPr>
          <w:p w14:paraId="51B71D67" w14:textId="7FEA59C9" w:rsidR="00667FC6" w:rsidRPr="005A1A2F" w:rsidRDefault="00667FC6" w:rsidP="00667FC6">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 xml:space="preserve"> 27,888 </w:t>
            </w:r>
          </w:p>
        </w:tc>
        <w:tc>
          <w:tcPr>
            <w:tcW w:w="852" w:type="dxa"/>
          </w:tcPr>
          <w:p w14:paraId="78EFD16E" w14:textId="4C9615DA" w:rsidR="00667FC6" w:rsidRPr="00C07995" w:rsidRDefault="00667FC6" w:rsidP="00667FC6">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5F64AF">
              <w:rPr>
                <w:rFonts w:ascii="Browallia New" w:hAnsi="Browallia New" w:cs="Browallia New"/>
                <w:sz w:val="20"/>
                <w:szCs w:val="20"/>
              </w:rPr>
              <w:t>21,442</w:t>
            </w:r>
          </w:p>
        </w:tc>
        <w:tc>
          <w:tcPr>
            <w:tcW w:w="1106" w:type="dxa"/>
          </w:tcPr>
          <w:p w14:paraId="23426113" w14:textId="3C597AC1" w:rsidR="00667FC6" w:rsidRPr="005A1A2F" w:rsidRDefault="00667FC6" w:rsidP="00667FC6">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100</w:t>
            </w:r>
          </w:p>
        </w:tc>
        <w:tc>
          <w:tcPr>
            <w:tcW w:w="1099" w:type="dxa"/>
          </w:tcPr>
          <w:p w14:paraId="4492CFF9" w14:textId="5803098D" w:rsidR="00667FC6" w:rsidRPr="00C07995" w:rsidRDefault="00667FC6" w:rsidP="00667FC6">
            <w:pPr>
              <w:pStyle w:val="InsideAddress"/>
              <w:ind w:left="-114"/>
              <w:jc w:val="right"/>
              <w:rPr>
                <w:rFonts w:ascii="Browallia New" w:hAnsi="Browallia New" w:cs="Browallia New"/>
                <w:sz w:val="20"/>
                <w:szCs w:val="20"/>
              </w:rPr>
            </w:pPr>
            <w:r w:rsidRPr="00876845">
              <w:rPr>
                <w:rFonts w:ascii="Browallia New" w:hAnsi="Browallia New" w:cs="Browallia New"/>
                <w:sz w:val="20"/>
                <w:szCs w:val="20"/>
              </w:rPr>
              <w:t>100</w:t>
            </w:r>
          </w:p>
        </w:tc>
        <w:tc>
          <w:tcPr>
            <w:tcW w:w="803" w:type="dxa"/>
          </w:tcPr>
          <w:p w14:paraId="4F415487" w14:textId="75C46714" w:rsidR="00667FC6" w:rsidRPr="005A1A2F" w:rsidRDefault="00667FC6" w:rsidP="00667FC6">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 xml:space="preserve"> 27,888 </w:t>
            </w:r>
          </w:p>
        </w:tc>
        <w:tc>
          <w:tcPr>
            <w:tcW w:w="850" w:type="dxa"/>
          </w:tcPr>
          <w:p w14:paraId="1854AD6A" w14:textId="11DE49E9" w:rsidR="00667FC6" w:rsidRPr="00C07995" w:rsidRDefault="00667FC6" w:rsidP="00667FC6">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3D70B3">
              <w:rPr>
                <w:rFonts w:ascii="Browallia New" w:hAnsi="Browallia New" w:cs="Browallia New"/>
                <w:sz w:val="20"/>
                <w:szCs w:val="20"/>
              </w:rPr>
              <w:t>21,442</w:t>
            </w:r>
          </w:p>
        </w:tc>
        <w:tc>
          <w:tcPr>
            <w:tcW w:w="852" w:type="dxa"/>
            <w:vAlign w:val="bottom"/>
          </w:tcPr>
          <w:p w14:paraId="038D8458" w14:textId="2AAE264D" w:rsidR="00667FC6" w:rsidRPr="005A1A2F" w:rsidRDefault="00667FC6" w:rsidP="00667FC6">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 xml:space="preserve">     </w:t>
            </w:r>
            <w:r w:rsidRPr="005A1A2F">
              <w:rPr>
                <w:rFonts w:ascii="Browallia New" w:hAnsi="Browallia New" w:cs="Browallia New"/>
                <w:sz w:val="20"/>
                <w:szCs w:val="20"/>
                <w:cs/>
              </w:rPr>
              <w:t>-</w:t>
            </w:r>
          </w:p>
        </w:tc>
        <w:tc>
          <w:tcPr>
            <w:tcW w:w="850" w:type="dxa"/>
            <w:vAlign w:val="bottom"/>
          </w:tcPr>
          <w:p w14:paraId="671AC65C" w14:textId="139E74FF" w:rsidR="00667FC6" w:rsidRPr="00C07995" w:rsidRDefault="00667FC6" w:rsidP="00667FC6">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EB0E64">
              <w:rPr>
                <w:rFonts w:ascii="Browallia New" w:hAnsi="Browallia New" w:cs="Browallia New"/>
                <w:sz w:val="20"/>
                <w:szCs w:val="20"/>
              </w:rPr>
              <w:t xml:space="preserve">     </w:t>
            </w:r>
            <w:r w:rsidRPr="00EB0E64">
              <w:rPr>
                <w:rFonts w:ascii="Browallia New" w:hAnsi="Browallia New" w:cs="Browallia New"/>
                <w:sz w:val="20"/>
                <w:szCs w:val="20"/>
                <w:cs/>
              </w:rPr>
              <w:t>-</w:t>
            </w:r>
          </w:p>
        </w:tc>
      </w:tr>
      <w:tr w:rsidR="007D5C7B" w:rsidRPr="00267C13" w14:paraId="417497BB" w14:textId="77777777">
        <w:trPr>
          <w:trHeight w:val="20"/>
        </w:trPr>
        <w:tc>
          <w:tcPr>
            <w:tcW w:w="2214" w:type="dxa"/>
            <w:vAlign w:val="bottom"/>
          </w:tcPr>
          <w:p w14:paraId="5C4E904F" w14:textId="77777777" w:rsidR="007D5C7B" w:rsidRPr="00C07995" w:rsidRDefault="007D5C7B" w:rsidP="007D5C7B">
            <w:pPr>
              <w:tabs>
                <w:tab w:val="left" w:pos="162"/>
              </w:tabs>
              <w:spacing w:line="240" w:lineRule="auto"/>
              <w:ind w:right="-108"/>
              <w:jc w:val="both"/>
              <w:rPr>
                <w:rFonts w:ascii="Browallia New" w:hAnsi="Browallia New" w:cs="Browallia New"/>
                <w:sz w:val="20"/>
                <w:szCs w:val="20"/>
                <w:cs/>
              </w:rPr>
            </w:pPr>
            <w:r w:rsidRPr="00C07995">
              <w:rPr>
                <w:rFonts w:ascii="Browallia New" w:hAnsi="Browallia New" w:cs="Browallia New"/>
                <w:sz w:val="20"/>
                <w:szCs w:val="20"/>
                <w:cs/>
              </w:rPr>
              <w:t>รวม</w:t>
            </w:r>
          </w:p>
        </w:tc>
        <w:tc>
          <w:tcPr>
            <w:tcW w:w="850" w:type="dxa"/>
          </w:tcPr>
          <w:p w14:paraId="4D031298" w14:textId="790BFE9D" w:rsidR="007D5C7B" w:rsidRPr="005A1A2F" w:rsidRDefault="007D5C7B" w:rsidP="007D5C7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 xml:space="preserve"> 3,375,724 </w:t>
            </w:r>
          </w:p>
        </w:tc>
        <w:tc>
          <w:tcPr>
            <w:tcW w:w="852" w:type="dxa"/>
          </w:tcPr>
          <w:p w14:paraId="09ED40A4" w14:textId="7C224BA4" w:rsidR="007D5C7B" w:rsidRPr="00C07995" w:rsidRDefault="007D5C7B" w:rsidP="007D5C7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5F64AF">
              <w:rPr>
                <w:rFonts w:ascii="Browallia New" w:hAnsi="Browallia New" w:cs="Browallia New"/>
                <w:sz w:val="20"/>
                <w:szCs w:val="20"/>
              </w:rPr>
              <w:t>3,240,811</w:t>
            </w:r>
          </w:p>
        </w:tc>
        <w:tc>
          <w:tcPr>
            <w:tcW w:w="1106" w:type="dxa"/>
            <w:vAlign w:val="bottom"/>
          </w:tcPr>
          <w:p w14:paraId="6DD58ADF" w14:textId="77777777" w:rsidR="007D5C7B" w:rsidRPr="00C07995" w:rsidRDefault="007D5C7B" w:rsidP="007D5C7B">
            <w:pPr>
              <w:pStyle w:val="InsideAddress"/>
              <w:ind w:left="-114"/>
              <w:jc w:val="right"/>
              <w:rPr>
                <w:rFonts w:ascii="Browallia New" w:hAnsi="Browallia New" w:cs="Browallia New"/>
                <w:sz w:val="20"/>
                <w:szCs w:val="20"/>
              </w:rPr>
            </w:pPr>
          </w:p>
        </w:tc>
        <w:tc>
          <w:tcPr>
            <w:tcW w:w="1099" w:type="dxa"/>
            <w:vAlign w:val="bottom"/>
          </w:tcPr>
          <w:p w14:paraId="343D8F2A" w14:textId="77777777" w:rsidR="007D5C7B" w:rsidRPr="00C07995" w:rsidRDefault="007D5C7B" w:rsidP="007D5C7B">
            <w:pPr>
              <w:pStyle w:val="InsideAddress"/>
              <w:ind w:left="-114"/>
              <w:jc w:val="right"/>
              <w:rPr>
                <w:rFonts w:ascii="Browallia New" w:hAnsi="Browallia New" w:cs="Browallia New"/>
                <w:sz w:val="20"/>
                <w:szCs w:val="20"/>
              </w:rPr>
            </w:pPr>
          </w:p>
        </w:tc>
        <w:tc>
          <w:tcPr>
            <w:tcW w:w="803" w:type="dxa"/>
          </w:tcPr>
          <w:p w14:paraId="38AA055E" w14:textId="70355135" w:rsidR="007D5C7B" w:rsidRPr="00153C11" w:rsidRDefault="007D5C7B" w:rsidP="007D5C7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153C11">
              <w:rPr>
                <w:rFonts w:ascii="Browallia New" w:hAnsi="Browallia New" w:cs="Browallia New"/>
                <w:sz w:val="20"/>
                <w:szCs w:val="20"/>
              </w:rPr>
              <w:t xml:space="preserve"> 144,</w:t>
            </w:r>
            <w:r w:rsidRPr="00AC752A">
              <w:rPr>
                <w:rFonts w:ascii="Browallia New" w:hAnsi="Browallia New" w:cs="Browallia New"/>
                <w:sz w:val="20"/>
                <w:szCs w:val="20"/>
              </w:rPr>
              <w:t>22</w:t>
            </w:r>
            <w:r w:rsidR="00515164" w:rsidRPr="00AC752A">
              <w:rPr>
                <w:rFonts w:ascii="Browallia New" w:hAnsi="Browallia New" w:cs="Browallia New"/>
                <w:sz w:val="20"/>
                <w:szCs w:val="20"/>
              </w:rPr>
              <w:t>8</w:t>
            </w:r>
          </w:p>
        </w:tc>
        <w:tc>
          <w:tcPr>
            <w:tcW w:w="850" w:type="dxa"/>
            <w:vAlign w:val="bottom"/>
          </w:tcPr>
          <w:p w14:paraId="6D9CA915" w14:textId="4867FA68" w:rsidR="007D5C7B" w:rsidRPr="00C07995" w:rsidRDefault="007D5C7B" w:rsidP="007D5C7B">
            <w:pPr>
              <w:pBdr>
                <w:bottom w:val="single" w:sz="12" w:space="1" w:color="auto"/>
              </w:pBdr>
              <w:tabs>
                <w:tab w:val="clear" w:pos="680"/>
                <w:tab w:val="clear" w:pos="907"/>
              </w:tabs>
              <w:spacing w:line="240" w:lineRule="auto"/>
              <w:ind w:left="-114"/>
              <w:jc w:val="right"/>
              <w:rPr>
                <w:rFonts w:ascii="Browallia New" w:hAnsi="Browallia New" w:cs="Browallia New"/>
                <w:sz w:val="20"/>
                <w:szCs w:val="20"/>
                <w:lang w:val="en-GB"/>
              </w:rPr>
            </w:pPr>
            <w:r w:rsidRPr="003D70B3">
              <w:rPr>
                <w:rFonts w:ascii="Browallia New" w:hAnsi="Browallia New" w:cs="Browallia New"/>
                <w:sz w:val="20"/>
                <w:szCs w:val="20"/>
              </w:rPr>
              <w:t>140,866</w:t>
            </w:r>
          </w:p>
        </w:tc>
        <w:tc>
          <w:tcPr>
            <w:tcW w:w="852" w:type="dxa"/>
          </w:tcPr>
          <w:p w14:paraId="2E0F84D7" w14:textId="32F5C546" w:rsidR="007D5C7B" w:rsidRPr="005A1A2F" w:rsidRDefault="00667FC6" w:rsidP="007D5C7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153C11">
              <w:rPr>
                <w:rFonts w:ascii="Browallia New" w:hAnsi="Browallia New" w:cs="Browallia New"/>
                <w:sz w:val="20"/>
                <w:szCs w:val="20"/>
              </w:rPr>
              <w:t>3,231,</w:t>
            </w:r>
            <w:r w:rsidRPr="00AC752A">
              <w:rPr>
                <w:rFonts w:ascii="Browallia New" w:hAnsi="Browallia New" w:cs="Browallia New"/>
                <w:sz w:val="20"/>
                <w:szCs w:val="20"/>
              </w:rPr>
              <w:t>49</w:t>
            </w:r>
            <w:r w:rsidR="00F2639B" w:rsidRPr="00AC752A">
              <w:rPr>
                <w:rFonts w:ascii="Browallia New" w:hAnsi="Browallia New" w:cs="Browallia New"/>
                <w:sz w:val="20"/>
                <w:szCs w:val="20"/>
              </w:rPr>
              <w:t>6</w:t>
            </w:r>
          </w:p>
        </w:tc>
        <w:tc>
          <w:tcPr>
            <w:tcW w:w="850" w:type="dxa"/>
          </w:tcPr>
          <w:p w14:paraId="2467E979" w14:textId="505EDFFA" w:rsidR="007D5C7B" w:rsidRPr="00C07995" w:rsidRDefault="007D5C7B" w:rsidP="007D5C7B">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EB0E64">
              <w:rPr>
                <w:rFonts w:ascii="Browallia New" w:hAnsi="Browallia New" w:cs="Browallia New"/>
                <w:sz w:val="20"/>
                <w:szCs w:val="20"/>
              </w:rPr>
              <w:t>3,099,945</w:t>
            </w:r>
          </w:p>
        </w:tc>
      </w:tr>
    </w:tbl>
    <w:p w14:paraId="5D345456" w14:textId="55A8A5E5" w:rsidR="00267C13" w:rsidRDefault="00267C13"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41F12FE3" w14:textId="76719E71" w:rsidR="00267C13" w:rsidRDefault="00267C13"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tbl>
      <w:tblPr>
        <w:tblW w:w="9477" w:type="dxa"/>
        <w:tblInd w:w="252" w:type="dxa"/>
        <w:tblLayout w:type="fixed"/>
        <w:tblLook w:val="0000" w:firstRow="0" w:lastRow="0" w:firstColumn="0" w:lastColumn="0" w:noHBand="0" w:noVBand="0"/>
      </w:tblPr>
      <w:tblGrid>
        <w:gridCol w:w="2205"/>
        <w:gridCol w:w="850"/>
        <w:gridCol w:w="850"/>
        <w:gridCol w:w="1108"/>
        <w:gridCol w:w="1026"/>
        <w:gridCol w:w="851"/>
        <w:gridCol w:w="850"/>
        <w:gridCol w:w="851"/>
        <w:gridCol w:w="886"/>
      </w:tblGrid>
      <w:tr w:rsidR="00267C13" w:rsidRPr="00B90E65" w14:paraId="1817FF52" w14:textId="77777777" w:rsidTr="00C07995">
        <w:trPr>
          <w:trHeight w:val="20"/>
        </w:trPr>
        <w:tc>
          <w:tcPr>
            <w:tcW w:w="2205" w:type="dxa"/>
            <w:vAlign w:val="bottom"/>
          </w:tcPr>
          <w:p w14:paraId="0C047A43" w14:textId="77777777" w:rsidR="00267C13" w:rsidRPr="00B90E65"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72" w:type="dxa"/>
            <w:gridSpan w:val="8"/>
            <w:vAlign w:val="bottom"/>
          </w:tcPr>
          <w:p w14:paraId="22D31D4E" w14:textId="77777777" w:rsidR="00267C13" w:rsidRPr="00B90E65" w:rsidRDefault="00267C13">
            <w:pPr>
              <w:spacing w:line="240" w:lineRule="auto"/>
              <w:ind w:right="-45"/>
              <w:jc w:val="right"/>
              <w:rPr>
                <w:rFonts w:ascii="Browallia New" w:hAnsi="Browallia New" w:cs="Browallia New"/>
                <w:sz w:val="20"/>
                <w:szCs w:val="20"/>
                <w:cs/>
              </w:rPr>
            </w:pPr>
            <w:r w:rsidRPr="00B90E65">
              <w:rPr>
                <w:rFonts w:ascii="Browallia New" w:hAnsi="Browallia New" w:cs="Browallia New"/>
                <w:sz w:val="20"/>
                <w:szCs w:val="20"/>
                <w:cs/>
              </w:rPr>
              <w:t>(หน่วย</w:t>
            </w:r>
            <w:r w:rsidRPr="00B90E65">
              <w:rPr>
                <w:rFonts w:ascii="Browallia New" w:hAnsi="Browallia New" w:cs="Browallia New"/>
                <w:sz w:val="20"/>
                <w:szCs w:val="20"/>
              </w:rPr>
              <w:t xml:space="preserve"> </w:t>
            </w:r>
            <w:r w:rsidRPr="00B90E65">
              <w:rPr>
                <w:rFonts w:ascii="Browallia New" w:hAnsi="Browallia New" w:cs="Browallia New"/>
                <w:sz w:val="20"/>
                <w:szCs w:val="20"/>
                <w:cs/>
                <w:lang w:val="en-GB"/>
              </w:rPr>
              <w:t>:</w:t>
            </w:r>
            <w:r w:rsidRPr="00B90E65">
              <w:rPr>
                <w:rFonts w:ascii="Browallia New" w:hAnsi="Browallia New" w:cs="Browallia New"/>
                <w:sz w:val="20"/>
                <w:szCs w:val="20"/>
              </w:rPr>
              <w:t xml:space="preserve"> </w:t>
            </w:r>
            <w:r w:rsidRPr="00B90E65">
              <w:rPr>
                <w:rFonts w:ascii="Browallia New" w:hAnsi="Browallia New" w:cs="Browallia New"/>
                <w:sz w:val="20"/>
                <w:szCs w:val="20"/>
                <w:cs/>
              </w:rPr>
              <w:t>พันบาท)</w:t>
            </w:r>
          </w:p>
        </w:tc>
      </w:tr>
      <w:tr w:rsidR="00267C13" w:rsidRPr="00B90E65" w14:paraId="1DB8BDC0" w14:textId="77777777" w:rsidTr="00C07995">
        <w:trPr>
          <w:trHeight w:val="20"/>
        </w:trPr>
        <w:tc>
          <w:tcPr>
            <w:tcW w:w="2205" w:type="dxa"/>
            <w:vAlign w:val="bottom"/>
          </w:tcPr>
          <w:p w14:paraId="6BAAB94A" w14:textId="77777777" w:rsidR="00267C13" w:rsidRPr="00B90E65"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72" w:type="dxa"/>
            <w:gridSpan w:val="8"/>
            <w:vAlign w:val="bottom"/>
          </w:tcPr>
          <w:p w14:paraId="0F93372F" w14:textId="77777777" w:rsidR="00267C13" w:rsidRPr="00B90E65" w:rsidRDefault="00267C13">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0"/>
                <w:szCs w:val="20"/>
                <w:cs/>
              </w:rPr>
            </w:pPr>
            <w:r w:rsidRPr="00B90E65">
              <w:rPr>
                <w:rFonts w:ascii="Browallia New" w:hAnsi="Browallia New" w:cs="Browallia New"/>
                <w:sz w:val="20"/>
                <w:szCs w:val="20"/>
                <w:cs/>
              </w:rPr>
              <w:t>งบการเงินเฉพาะของบริษัท</w:t>
            </w:r>
          </w:p>
        </w:tc>
      </w:tr>
      <w:tr w:rsidR="00267C13" w:rsidRPr="00B90E65" w14:paraId="586D9F89" w14:textId="77777777" w:rsidTr="00C07995">
        <w:trPr>
          <w:trHeight w:val="20"/>
        </w:trPr>
        <w:tc>
          <w:tcPr>
            <w:tcW w:w="2205" w:type="dxa"/>
            <w:vAlign w:val="bottom"/>
          </w:tcPr>
          <w:p w14:paraId="535420A7" w14:textId="77777777" w:rsidR="00267C13" w:rsidRPr="00B90E65"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0" w:type="dxa"/>
            <w:gridSpan w:val="2"/>
            <w:vAlign w:val="bottom"/>
          </w:tcPr>
          <w:p w14:paraId="5D757F75"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rPr>
            </w:pPr>
          </w:p>
        </w:tc>
        <w:tc>
          <w:tcPr>
            <w:tcW w:w="2134" w:type="dxa"/>
            <w:gridSpan w:val="2"/>
            <w:vAlign w:val="bottom"/>
          </w:tcPr>
          <w:p w14:paraId="7FA78EB5"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sz w:val="20"/>
                <w:szCs w:val="20"/>
                <w:cs/>
              </w:rPr>
              <w:t>อัตราร้อยละ</w:t>
            </w:r>
          </w:p>
        </w:tc>
        <w:tc>
          <w:tcPr>
            <w:tcW w:w="1701" w:type="dxa"/>
            <w:gridSpan w:val="2"/>
            <w:vAlign w:val="bottom"/>
          </w:tcPr>
          <w:p w14:paraId="5A1AA279"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p>
        </w:tc>
        <w:tc>
          <w:tcPr>
            <w:tcW w:w="1737" w:type="dxa"/>
            <w:gridSpan w:val="2"/>
            <w:vAlign w:val="bottom"/>
          </w:tcPr>
          <w:p w14:paraId="4AD7EB60"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p>
        </w:tc>
      </w:tr>
      <w:tr w:rsidR="00267C13" w:rsidRPr="00B90E65" w14:paraId="04567E45" w14:textId="77777777" w:rsidTr="00C07995">
        <w:trPr>
          <w:trHeight w:val="20"/>
        </w:trPr>
        <w:tc>
          <w:tcPr>
            <w:tcW w:w="2205" w:type="dxa"/>
            <w:vAlign w:val="bottom"/>
          </w:tcPr>
          <w:p w14:paraId="008E2690" w14:textId="77777777" w:rsidR="00267C13" w:rsidRPr="00B90E65"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0" w:type="dxa"/>
            <w:gridSpan w:val="2"/>
            <w:vAlign w:val="bottom"/>
          </w:tcPr>
          <w:p w14:paraId="686A02FB"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cs/>
              </w:rPr>
              <w:t>ลูกหนี้ตาม</w:t>
            </w:r>
          </w:p>
        </w:tc>
        <w:tc>
          <w:tcPr>
            <w:tcW w:w="2134" w:type="dxa"/>
            <w:gridSpan w:val="2"/>
          </w:tcPr>
          <w:p w14:paraId="46013884"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sz w:val="20"/>
                <w:szCs w:val="20"/>
                <w:cs/>
              </w:rPr>
              <w:t>ของค่าเผื่อ</w:t>
            </w:r>
            <w:r w:rsidRPr="00B90E65">
              <w:rPr>
                <w:rFonts w:ascii="Browallia New" w:hAnsi="Browallia New" w:cs="Browallia New" w:hint="cs"/>
                <w:sz w:val="20"/>
                <w:szCs w:val="20"/>
                <w:cs/>
              </w:rPr>
              <w:t>ผล</w:t>
            </w:r>
            <w:r w:rsidRPr="00B90E65">
              <w:rPr>
                <w:rFonts w:ascii="Browallia New" w:hAnsi="Browallia New" w:cs="Browallia New"/>
                <w:sz w:val="20"/>
                <w:szCs w:val="20"/>
                <w:cs/>
              </w:rPr>
              <w:t>ขาดทุน</w:t>
            </w:r>
          </w:p>
        </w:tc>
        <w:tc>
          <w:tcPr>
            <w:tcW w:w="1701" w:type="dxa"/>
            <w:gridSpan w:val="2"/>
          </w:tcPr>
          <w:p w14:paraId="37E20362"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sz w:val="20"/>
                <w:szCs w:val="20"/>
                <w:cs/>
              </w:rPr>
              <w:t>ค่าเผื่อ</w:t>
            </w:r>
            <w:r w:rsidRPr="00B90E65">
              <w:rPr>
                <w:rFonts w:ascii="Browallia New" w:hAnsi="Browallia New" w:cs="Browallia New" w:hint="cs"/>
                <w:sz w:val="20"/>
                <w:szCs w:val="20"/>
                <w:cs/>
              </w:rPr>
              <w:t>ผล</w:t>
            </w:r>
            <w:r w:rsidRPr="00B90E65">
              <w:rPr>
                <w:rFonts w:ascii="Browallia New" w:hAnsi="Browallia New" w:cs="Browallia New"/>
                <w:sz w:val="20"/>
                <w:szCs w:val="20"/>
                <w:cs/>
              </w:rPr>
              <w:t>ขาดทุน</w:t>
            </w:r>
            <w:r w:rsidRPr="00B90E65">
              <w:rPr>
                <w:rFonts w:ascii="Browallia New" w:hAnsi="Browallia New" w:cs="Browallia New" w:hint="cs"/>
                <w:sz w:val="20"/>
                <w:szCs w:val="20"/>
                <w:cs/>
              </w:rPr>
              <w:t>ด้าน</w:t>
            </w:r>
          </w:p>
        </w:tc>
        <w:tc>
          <w:tcPr>
            <w:tcW w:w="1737" w:type="dxa"/>
            <w:gridSpan w:val="2"/>
            <w:vAlign w:val="bottom"/>
          </w:tcPr>
          <w:p w14:paraId="74A8A1DD" w14:textId="77777777" w:rsidR="00267C13" w:rsidRPr="00B90E65" w:rsidRDefault="00267C13">
            <w:pPr>
              <w:pStyle w:val="Caption"/>
              <w:tabs>
                <w:tab w:val="clear" w:pos="680"/>
                <w:tab w:val="clear" w:pos="907"/>
              </w:tabs>
              <w:spacing w:line="240" w:lineRule="auto"/>
              <w:ind w:left="-114"/>
              <w:jc w:val="center"/>
              <w:rPr>
                <w:rFonts w:ascii="Browallia New" w:hAnsi="Browallia New" w:cs="Browallia New"/>
                <w:b w:val="0"/>
                <w:bCs w:val="0"/>
                <w:sz w:val="20"/>
                <w:szCs w:val="20"/>
                <w:cs/>
              </w:rPr>
            </w:pPr>
          </w:p>
        </w:tc>
      </w:tr>
      <w:tr w:rsidR="00267C13" w:rsidRPr="00B90E65" w14:paraId="21585996" w14:textId="77777777" w:rsidTr="00C07995">
        <w:trPr>
          <w:trHeight w:val="20"/>
        </w:trPr>
        <w:tc>
          <w:tcPr>
            <w:tcW w:w="2205" w:type="dxa"/>
            <w:vAlign w:val="bottom"/>
          </w:tcPr>
          <w:p w14:paraId="0536CE99" w14:textId="77777777" w:rsidR="00267C13" w:rsidRPr="00B90E65" w:rsidRDefault="00267C13">
            <w:pPr>
              <w:spacing w:line="240" w:lineRule="auto"/>
              <w:jc w:val="center"/>
              <w:rPr>
                <w:rFonts w:ascii="Browallia New" w:hAnsi="Browallia New" w:cs="Browallia New"/>
                <w:sz w:val="20"/>
                <w:szCs w:val="20"/>
              </w:rPr>
            </w:pPr>
          </w:p>
        </w:tc>
        <w:tc>
          <w:tcPr>
            <w:tcW w:w="1700" w:type="dxa"/>
            <w:gridSpan w:val="2"/>
            <w:vAlign w:val="bottom"/>
          </w:tcPr>
          <w:p w14:paraId="22A07988" w14:textId="77777777" w:rsidR="00267C13" w:rsidRPr="00B90E65"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cs/>
              </w:rPr>
              <w:t>สัญญาเช่าซื้อ</w:t>
            </w:r>
          </w:p>
        </w:tc>
        <w:tc>
          <w:tcPr>
            <w:tcW w:w="2134" w:type="dxa"/>
            <w:gridSpan w:val="2"/>
            <w:vAlign w:val="bottom"/>
          </w:tcPr>
          <w:p w14:paraId="016327DC" w14:textId="77777777" w:rsidR="00267C13" w:rsidRPr="00B90E65"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hint="cs"/>
                <w:sz w:val="20"/>
                <w:szCs w:val="20"/>
                <w:cs/>
              </w:rPr>
              <w:t>ด้านเครดิตที่คาดว่าจะเกิดขึ้น</w:t>
            </w:r>
          </w:p>
        </w:tc>
        <w:tc>
          <w:tcPr>
            <w:tcW w:w="1701" w:type="dxa"/>
            <w:gridSpan w:val="2"/>
            <w:vAlign w:val="bottom"/>
          </w:tcPr>
          <w:p w14:paraId="53FCC10B" w14:textId="77777777" w:rsidR="00267C13" w:rsidRPr="00B90E65"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u w:val="single"/>
              </w:rPr>
            </w:pPr>
            <w:r w:rsidRPr="00B90E65">
              <w:rPr>
                <w:rFonts w:ascii="Browallia New" w:hAnsi="Browallia New" w:cs="Browallia New" w:hint="cs"/>
                <w:sz w:val="20"/>
                <w:szCs w:val="20"/>
                <w:cs/>
              </w:rPr>
              <w:t>เครดิตที่คาดว่าจะเกิดขึ้น</w:t>
            </w:r>
          </w:p>
        </w:tc>
        <w:tc>
          <w:tcPr>
            <w:tcW w:w="1737" w:type="dxa"/>
            <w:gridSpan w:val="2"/>
            <w:vAlign w:val="bottom"/>
          </w:tcPr>
          <w:p w14:paraId="22869D96" w14:textId="77777777" w:rsidR="00267C13" w:rsidRPr="00B90E65"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sz w:val="20"/>
                <w:szCs w:val="20"/>
                <w:cs/>
              </w:rPr>
              <w:t>สุทธิ</w:t>
            </w:r>
          </w:p>
        </w:tc>
      </w:tr>
      <w:tr w:rsidR="00267C13" w:rsidRPr="00B90E65" w14:paraId="072E38BA" w14:textId="77777777" w:rsidTr="00C07995">
        <w:trPr>
          <w:trHeight w:val="20"/>
        </w:trPr>
        <w:tc>
          <w:tcPr>
            <w:tcW w:w="2205" w:type="dxa"/>
            <w:vAlign w:val="bottom"/>
          </w:tcPr>
          <w:p w14:paraId="55719E04" w14:textId="77777777" w:rsidR="00267C13" w:rsidRPr="00B90E65" w:rsidRDefault="00267C13" w:rsidP="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50" w:type="dxa"/>
            <w:vAlign w:val="bottom"/>
          </w:tcPr>
          <w:p w14:paraId="02C7E715" w14:textId="00D31091" w:rsidR="00267C13" w:rsidRPr="00B90E6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rPr>
              <w:t>2565</w:t>
            </w:r>
          </w:p>
        </w:tc>
        <w:tc>
          <w:tcPr>
            <w:tcW w:w="850" w:type="dxa"/>
            <w:vAlign w:val="bottom"/>
          </w:tcPr>
          <w:p w14:paraId="49F8CC1F" w14:textId="376875C6" w:rsidR="00267C13" w:rsidRPr="00B90E6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rPr>
              <w:t>2564</w:t>
            </w:r>
          </w:p>
        </w:tc>
        <w:tc>
          <w:tcPr>
            <w:tcW w:w="1108" w:type="dxa"/>
            <w:vAlign w:val="bottom"/>
          </w:tcPr>
          <w:p w14:paraId="68BBA3A5" w14:textId="1FED7274" w:rsidR="00267C13" w:rsidRPr="00B90E6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rPr>
              <w:t>2565</w:t>
            </w:r>
          </w:p>
        </w:tc>
        <w:tc>
          <w:tcPr>
            <w:tcW w:w="1026" w:type="dxa"/>
            <w:vAlign w:val="bottom"/>
          </w:tcPr>
          <w:p w14:paraId="0181CE62" w14:textId="603AB591" w:rsidR="00267C13" w:rsidRPr="00B90E6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rPr>
              <w:t>2564</w:t>
            </w:r>
          </w:p>
        </w:tc>
        <w:tc>
          <w:tcPr>
            <w:tcW w:w="851" w:type="dxa"/>
            <w:vAlign w:val="bottom"/>
          </w:tcPr>
          <w:p w14:paraId="6BD7261E" w14:textId="23DD2CDB" w:rsidR="00267C13" w:rsidRPr="00B90E6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rPr>
              <w:t>2565</w:t>
            </w:r>
          </w:p>
        </w:tc>
        <w:tc>
          <w:tcPr>
            <w:tcW w:w="850" w:type="dxa"/>
            <w:vAlign w:val="bottom"/>
          </w:tcPr>
          <w:p w14:paraId="37DE46A9" w14:textId="44AE698A" w:rsidR="00267C13" w:rsidRPr="00B90E6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rPr>
              <w:t>2564</w:t>
            </w:r>
          </w:p>
        </w:tc>
        <w:tc>
          <w:tcPr>
            <w:tcW w:w="851" w:type="dxa"/>
            <w:vAlign w:val="bottom"/>
          </w:tcPr>
          <w:p w14:paraId="654986DA" w14:textId="0ECCA631" w:rsidR="00267C13" w:rsidRPr="00B90E65" w:rsidRDefault="00267C13" w:rsidP="00267C13">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rPr>
              <w:t>2565</w:t>
            </w:r>
          </w:p>
        </w:tc>
        <w:tc>
          <w:tcPr>
            <w:tcW w:w="886" w:type="dxa"/>
            <w:vAlign w:val="bottom"/>
          </w:tcPr>
          <w:p w14:paraId="50C741A5" w14:textId="42D03379" w:rsidR="00267C13" w:rsidRPr="00B90E65" w:rsidRDefault="00267C13" w:rsidP="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rPr>
              <w:t>2564</w:t>
            </w:r>
          </w:p>
        </w:tc>
      </w:tr>
      <w:tr w:rsidR="00267C13" w:rsidRPr="00B90E65" w14:paraId="43C845E0" w14:textId="77777777" w:rsidTr="00C07995">
        <w:trPr>
          <w:trHeight w:val="20"/>
        </w:trPr>
        <w:tc>
          <w:tcPr>
            <w:tcW w:w="2205" w:type="dxa"/>
            <w:vAlign w:val="bottom"/>
          </w:tcPr>
          <w:p w14:paraId="1342EC9F" w14:textId="77777777" w:rsidR="00267C13" w:rsidRPr="00B90E65" w:rsidRDefault="00267C13">
            <w:pPr>
              <w:spacing w:line="240" w:lineRule="auto"/>
              <w:ind w:right="-108"/>
              <w:jc w:val="both"/>
              <w:rPr>
                <w:rFonts w:ascii="Browallia New" w:hAnsi="Browallia New" w:cs="Browallia New"/>
                <w:b/>
                <w:bCs/>
                <w:sz w:val="20"/>
                <w:szCs w:val="20"/>
                <w:cs/>
              </w:rPr>
            </w:pPr>
          </w:p>
        </w:tc>
        <w:tc>
          <w:tcPr>
            <w:tcW w:w="850" w:type="dxa"/>
            <w:vAlign w:val="bottom"/>
          </w:tcPr>
          <w:p w14:paraId="097C5A52" w14:textId="77777777" w:rsidR="00267C13" w:rsidRPr="00B90E65" w:rsidRDefault="00267C13">
            <w:pPr>
              <w:pStyle w:val="InsideAddress"/>
              <w:tabs>
                <w:tab w:val="decimal" w:pos="834"/>
              </w:tabs>
              <w:rPr>
                <w:rFonts w:ascii="Browallia New" w:hAnsi="Browallia New" w:cs="Browallia New"/>
                <w:sz w:val="20"/>
                <w:szCs w:val="20"/>
              </w:rPr>
            </w:pPr>
          </w:p>
        </w:tc>
        <w:tc>
          <w:tcPr>
            <w:tcW w:w="850" w:type="dxa"/>
            <w:vAlign w:val="bottom"/>
          </w:tcPr>
          <w:p w14:paraId="02A1A501" w14:textId="77777777" w:rsidR="00267C13" w:rsidRPr="00B90E65" w:rsidRDefault="00267C13">
            <w:pPr>
              <w:pStyle w:val="InsideAddress"/>
              <w:tabs>
                <w:tab w:val="decimal" w:pos="834"/>
              </w:tabs>
              <w:rPr>
                <w:rFonts w:ascii="Browallia New" w:hAnsi="Browallia New" w:cs="Browallia New"/>
                <w:sz w:val="20"/>
                <w:szCs w:val="20"/>
              </w:rPr>
            </w:pPr>
          </w:p>
        </w:tc>
        <w:tc>
          <w:tcPr>
            <w:tcW w:w="1108" w:type="dxa"/>
            <w:vAlign w:val="bottom"/>
          </w:tcPr>
          <w:p w14:paraId="0E43C719" w14:textId="77777777" w:rsidR="00267C13" w:rsidRPr="00B90E65" w:rsidRDefault="00267C13">
            <w:pPr>
              <w:spacing w:line="240" w:lineRule="auto"/>
              <w:jc w:val="both"/>
              <w:rPr>
                <w:rFonts w:ascii="Browallia New" w:hAnsi="Browallia New" w:cs="Browallia New"/>
                <w:sz w:val="20"/>
                <w:szCs w:val="20"/>
                <w:u w:val="single"/>
              </w:rPr>
            </w:pPr>
          </w:p>
        </w:tc>
        <w:tc>
          <w:tcPr>
            <w:tcW w:w="1026" w:type="dxa"/>
            <w:vAlign w:val="bottom"/>
          </w:tcPr>
          <w:p w14:paraId="5939B23F" w14:textId="77777777" w:rsidR="00267C13" w:rsidRPr="00B90E65" w:rsidRDefault="00267C13">
            <w:pPr>
              <w:spacing w:line="240" w:lineRule="auto"/>
              <w:jc w:val="both"/>
              <w:rPr>
                <w:rFonts w:ascii="Browallia New" w:hAnsi="Browallia New" w:cs="Browallia New"/>
                <w:sz w:val="20"/>
                <w:szCs w:val="20"/>
                <w:u w:val="single"/>
              </w:rPr>
            </w:pPr>
          </w:p>
        </w:tc>
        <w:tc>
          <w:tcPr>
            <w:tcW w:w="851" w:type="dxa"/>
            <w:vAlign w:val="bottom"/>
          </w:tcPr>
          <w:p w14:paraId="1577F328" w14:textId="77777777" w:rsidR="00267C13" w:rsidRPr="00B90E65" w:rsidRDefault="00267C13">
            <w:pPr>
              <w:spacing w:line="240" w:lineRule="auto"/>
              <w:rPr>
                <w:rFonts w:ascii="Browallia New" w:hAnsi="Browallia New" w:cs="Browallia New"/>
                <w:sz w:val="20"/>
                <w:szCs w:val="20"/>
              </w:rPr>
            </w:pPr>
          </w:p>
        </w:tc>
        <w:tc>
          <w:tcPr>
            <w:tcW w:w="850" w:type="dxa"/>
            <w:vAlign w:val="bottom"/>
          </w:tcPr>
          <w:p w14:paraId="35B7F7F5" w14:textId="77777777" w:rsidR="00267C13" w:rsidRPr="00B90E65" w:rsidRDefault="00267C13">
            <w:pPr>
              <w:spacing w:line="240" w:lineRule="auto"/>
              <w:rPr>
                <w:rFonts w:ascii="Browallia New" w:hAnsi="Browallia New" w:cs="Browallia New"/>
                <w:sz w:val="20"/>
                <w:szCs w:val="20"/>
              </w:rPr>
            </w:pPr>
          </w:p>
        </w:tc>
        <w:tc>
          <w:tcPr>
            <w:tcW w:w="851" w:type="dxa"/>
            <w:vAlign w:val="bottom"/>
          </w:tcPr>
          <w:p w14:paraId="6DB05535" w14:textId="77777777" w:rsidR="00267C13" w:rsidRPr="00B90E65" w:rsidRDefault="00267C13">
            <w:pPr>
              <w:pStyle w:val="InsideAddress"/>
              <w:tabs>
                <w:tab w:val="decimal" w:pos="792"/>
              </w:tabs>
              <w:rPr>
                <w:rFonts w:ascii="Browallia New" w:hAnsi="Browallia New" w:cs="Browallia New"/>
                <w:sz w:val="20"/>
                <w:szCs w:val="20"/>
              </w:rPr>
            </w:pPr>
          </w:p>
        </w:tc>
        <w:tc>
          <w:tcPr>
            <w:tcW w:w="886" w:type="dxa"/>
            <w:vAlign w:val="bottom"/>
          </w:tcPr>
          <w:p w14:paraId="20C1BEFA" w14:textId="77777777" w:rsidR="00267C13" w:rsidRPr="00B90E65" w:rsidRDefault="00267C13">
            <w:pPr>
              <w:pStyle w:val="InsideAddress"/>
              <w:tabs>
                <w:tab w:val="decimal" w:pos="792"/>
              </w:tabs>
              <w:rPr>
                <w:rFonts w:ascii="Browallia New" w:hAnsi="Browallia New" w:cs="Browallia New"/>
                <w:sz w:val="20"/>
                <w:szCs w:val="20"/>
              </w:rPr>
            </w:pPr>
          </w:p>
        </w:tc>
      </w:tr>
      <w:tr w:rsidR="00267C13" w:rsidRPr="00B90E65" w14:paraId="14124528" w14:textId="77777777" w:rsidTr="00C07995">
        <w:trPr>
          <w:trHeight w:val="20"/>
        </w:trPr>
        <w:tc>
          <w:tcPr>
            <w:tcW w:w="2205" w:type="dxa"/>
            <w:vAlign w:val="bottom"/>
          </w:tcPr>
          <w:p w14:paraId="752D8008" w14:textId="77777777" w:rsidR="00267C13" w:rsidRPr="00B90E65" w:rsidRDefault="00267C13">
            <w:pPr>
              <w:spacing w:line="240" w:lineRule="auto"/>
              <w:ind w:right="-108"/>
              <w:jc w:val="both"/>
              <w:rPr>
                <w:rFonts w:ascii="Browallia New" w:hAnsi="Browallia New" w:cs="Browallia New"/>
                <w:b/>
                <w:bCs/>
                <w:sz w:val="20"/>
                <w:szCs w:val="20"/>
              </w:rPr>
            </w:pPr>
            <w:r w:rsidRPr="00B90E65">
              <w:rPr>
                <w:rFonts w:ascii="Browallia New" w:hAnsi="Browallia New" w:cs="Browallia New"/>
                <w:b/>
                <w:bCs/>
                <w:sz w:val="20"/>
                <w:szCs w:val="20"/>
                <w:cs/>
              </w:rPr>
              <w:t>ลูกหนี้ตามสัญญาเช่าซื้อ</w:t>
            </w:r>
          </w:p>
        </w:tc>
        <w:tc>
          <w:tcPr>
            <w:tcW w:w="850" w:type="dxa"/>
            <w:vAlign w:val="bottom"/>
          </w:tcPr>
          <w:p w14:paraId="6D95B50E"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850" w:type="dxa"/>
            <w:vAlign w:val="bottom"/>
          </w:tcPr>
          <w:p w14:paraId="234FC78F"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1108" w:type="dxa"/>
            <w:vAlign w:val="bottom"/>
          </w:tcPr>
          <w:p w14:paraId="46A77AF6"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1026" w:type="dxa"/>
            <w:vAlign w:val="bottom"/>
          </w:tcPr>
          <w:p w14:paraId="22250A2F"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851" w:type="dxa"/>
            <w:vAlign w:val="bottom"/>
          </w:tcPr>
          <w:p w14:paraId="02046640"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850" w:type="dxa"/>
            <w:vAlign w:val="bottom"/>
          </w:tcPr>
          <w:p w14:paraId="7DD34910"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851" w:type="dxa"/>
            <w:vAlign w:val="bottom"/>
          </w:tcPr>
          <w:p w14:paraId="2DA6E446"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886" w:type="dxa"/>
            <w:vAlign w:val="bottom"/>
          </w:tcPr>
          <w:p w14:paraId="76902CC4"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r>
      <w:tr w:rsidR="0015361C" w:rsidRPr="00B90E65" w14:paraId="6AE896C6" w14:textId="77777777">
        <w:trPr>
          <w:trHeight w:val="20"/>
        </w:trPr>
        <w:tc>
          <w:tcPr>
            <w:tcW w:w="2205" w:type="dxa"/>
            <w:vAlign w:val="bottom"/>
          </w:tcPr>
          <w:p w14:paraId="1BF3BD04" w14:textId="77777777" w:rsidR="0015361C" w:rsidRPr="00B90E65" w:rsidRDefault="0015361C" w:rsidP="0015361C">
            <w:pPr>
              <w:spacing w:line="240" w:lineRule="auto"/>
              <w:rPr>
                <w:rFonts w:ascii="Browallia New" w:hAnsi="Browallia New" w:cs="Browallia New"/>
                <w:sz w:val="20"/>
                <w:szCs w:val="20"/>
                <w:cs/>
              </w:rPr>
            </w:pPr>
            <w:r w:rsidRPr="00B90E65">
              <w:rPr>
                <w:rFonts w:ascii="Browallia New" w:hAnsi="Browallia New" w:cs="Browallia New"/>
                <w:sz w:val="20"/>
                <w:szCs w:val="20"/>
                <w:cs/>
              </w:rPr>
              <w:t>ยังไม่ถึงกำหนดชำระ</w:t>
            </w:r>
          </w:p>
        </w:tc>
        <w:tc>
          <w:tcPr>
            <w:tcW w:w="850" w:type="dxa"/>
          </w:tcPr>
          <w:p w14:paraId="70A6FFBE" w14:textId="5B0695E3"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203,224 </w:t>
            </w:r>
          </w:p>
        </w:tc>
        <w:tc>
          <w:tcPr>
            <w:tcW w:w="850" w:type="dxa"/>
          </w:tcPr>
          <w:p w14:paraId="51AE0C31" w14:textId="04721061"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210,525 </w:t>
            </w:r>
          </w:p>
        </w:tc>
        <w:tc>
          <w:tcPr>
            <w:tcW w:w="1108" w:type="dxa"/>
          </w:tcPr>
          <w:p w14:paraId="1D168A7F" w14:textId="61D7FE21"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1.08</w:t>
            </w:r>
          </w:p>
        </w:tc>
        <w:tc>
          <w:tcPr>
            <w:tcW w:w="1026" w:type="dxa"/>
            <w:vAlign w:val="bottom"/>
          </w:tcPr>
          <w:p w14:paraId="04CBE3B0" w14:textId="28AEE9E2"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0.76</w:t>
            </w:r>
          </w:p>
        </w:tc>
        <w:tc>
          <w:tcPr>
            <w:tcW w:w="851" w:type="dxa"/>
          </w:tcPr>
          <w:p w14:paraId="1CEA773C" w14:textId="5A123A44"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2,196 </w:t>
            </w:r>
          </w:p>
        </w:tc>
        <w:tc>
          <w:tcPr>
            <w:tcW w:w="850" w:type="dxa"/>
          </w:tcPr>
          <w:p w14:paraId="69ECF749" w14:textId="2CD52C30"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1,601 </w:t>
            </w:r>
          </w:p>
        </w:tc>
        <w:tc>
          <w:tcPr>
            <w:tcW w:w="851" w:type="dxa"/>
          </w:tcPr>
          <w:p w14:paraId="42D79817" w14:textId="35616FAE"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201,028</w:t>
            </w:r>
          </w:p>
        </w:tc>
        <w:tc>
          <w:tcPr>
            <w:tcW w:w="886" w:type="dxa"/>
          </w:tcPr>
          <w:p w14:paraId="63F28BC3" w14:textId="4B39ADD3"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lang w:val="en-GB"/>
              </w:rPr>
            </w:pPr>
            <w:r w:rsidRPr="00B90E65">
              <w:rPr>
                <w:rFonts w:ascii="Browallia New" w:hAnsi="Browallia New" w:cs="Browallia New"/>
                <w:sz w:val="20"/>
                <w:szCs w:val="20"/>
              </w:rPr>
              <w:t xml:space="preserve"> 208,924 </w:t>
            </w:r>
          </w:p>
        </w:tc>
      </w:tr>
      <w:tr w:rsidR="0015361C" w:rsidRPr="00B90E65" w14:paraId="45AD2982" w14:textId="77777777">
        <w:trPr>
          <w:trHeight w:val="20"/>
        </w:trPr>
        <w:tc>
          <w:tcPr>
            <w:tcW w:w="2205" w:type="dxa"/>
            <w:vAlign w:val="bottom"/>
          </w:tcPr>
          <w:p w14:paraId="77ED0916" w14:textId="77777777" w:rsidR="0015361C" w:rsidRPr="00B90E65" w:rsidRDefault="0015361C" w:rsidP="0015361C">
            <w:pPr>
              <w:spacing w:line="240" w:lineRule="auto"/>
              <w:rPr>
                <w:rFonts w:ascii="Browallia New" w:hAnsi="Browallia New" w:cs="Browallia New"/>
                <w:sz w:val="20"/>
                <w:szCs w:val="20"/>
              </w:rPr>
            </w:pPr>
            <w:r w:rsidRPr="00B90E65">
              <w:rPr>
                <w:rFonts w:ascii="Browallia New" w:hAnsi="Browallia New" w:cs="Browallia New"/>
                <w:sz w:val="20"/>
                <w:szCs w:val="20"/>
                <w:cs/>
              </w:rPr>
              <w:t>ค้างชำระ</w:t>
            </w:r>
          </w:p>
        </w:tc>
        <w:tc>
          <w:tcPr>
            <w:tcW w:w="850" w:type="dxa"/>
          </w:tcPr>
          <w:p w14:paraId="5B828534" w14:textId="77777777"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p>
        </w:tc>
        <w:tc>
          <w:tcPr>
            <w:tcW w:w="850" w:type="dxa"/>
          </w:tcPr>
          <w:p w14:paraId="393D119B" w14:textId="77777777"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p>
        </w:tc>
        <w:tc>
          <w:tcPr>
            <w:tcW w:w="1108" w:type="dxa"/>
          </w:tcPr>
          <w:p w14:paraId="76D9287E" w14:textId="77777777"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p>
        </w:tc>
        <w:tc>
          <w:tcPr>
            <w:tcW w:w="1026" w:type="dxa"/>
            <w:vAlign w:val="bottom"/>
          </w:tcPr>
          <w:p w14:paraId="03F36B07" w14:textId="77777777"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p>
        </w:tc>
        <w:tc>
          <w:tcPr>
            <w:tcW w:w="851" w:type="dxa"/>
          </w:tcPr>
          <w:p w14:paraId="2C5DABC2" w14:textId="77777777"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p>
        </w:tc>
        <w:tc>
          <w:tcPr>
            <w:tcW w:w="850" w:type="dxa"/>
          </w:tcPr>
          <w:p w14:paraId="2092FE81" w14:textId="77777777"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p>
        </w:tc>
        <w:tc>
          <w:tcPr>
            <w:tcW w:w="851" w:type="dxa"/>
          </w:tcPr>
          <w:p w14:paraId="423A6A36" w14:textId="77777777"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p>
        </w:tc>
        <w:tc>
          <w:tcPr>
            <w:tcW w:w="886" w:type="dxa"/>
          </w:tcPr>
          <w:p w14:paraId="5609812B" w14:textId="77777777"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p>
        </w:tc>
      </w:tr>
      <w:tr w:rsidR="0015361C" w:rsidRPr="00B90E65" w14:paraId="44827D6A" w14:textId="77777777">
        <w:trPr>
          <w:trHeight w:val="20"/>
        </w:trPr>
        <w:tc>
          <w:tcPr>
            <w:tcW w:w="2205" w:type="dxa"/>
            <w:vAlign w:val="bottom"/>
          </w:tcPr>
          <w:p w14:paraId="1F1E46BB" w14:textId="77777777" w:rsidR="0015361C" w:rsidRPr="00B90E65" w:rsidRDefault="0015361C" w:rsidP="0015361C">
            <w:pPr>
              <w:spacing w:line="240" w:lineRule="auto"/>
              <w:ind w:left="175"/>
              <w:rPr>
                <w:rFonts w:ascii="Browallia New" w:hAnsi="Browallia New" w:cs="Browallia New"/>
                <w:sz w:val="20"/>
                <w:szCs w:val="20"/>
                <w:cs/>
              </w:rPr>
            </w:pPr>
            <w:r w:rsidRPr="00B90E65">
              <w:rPr>
                <w:rFonts w:ascii="Browallia New" w:hAnsi="Browallia New" w:cs="Browallia New"/>
                <w:sz w:val="20"/>
                <w:szCs w:val="20"/>
              </w:rPr>
              <w:t xml:space="preserve">1 </w:t>
            </w:r>
            <w:r w:rsidRPr="00B90E65">
              <w:rPr>
                <w:rFonts w:ascii="Browallia New" w:hAnsi="Browallia New" w:cs="Browallia New"/>
                <w:sz w:val="20"/>
                <w:szCs w:val="20"/>
                <w:cs/>
              </w:rPr>
              <w:t>-</w:t>
            </w:r>
            <w:r w:rsidRPr="00B90E65">
              <w:rPr>
                <w:rFonts w:ascii="Browallia New" w:hAnsi="Browallia New" w:cs="Browallia New"/>
                <w:sz w:val="20"/>
                <w:szCs w:val="20"/>
              </w:rPr>
              <w:t xml:space="preserve"> </w:t>
            </w:r>
            <w:proofErr w:type="gramStart"/>
            <w:r w:rsidRPr="00B90E65">
              <w:rPr>
                <w:rFonts w:ascii="Browallia New" w:hAnsi="Browallia New" w:cs="Browallia New"/>
                <w:sz w:val="20"/>
                <w:szCs w:val="20"/>
              </w:rPr>
              <w:t xml:space="preserve">2  </w:t>
            </w:r>
            <w:r w:rsidRPr="00B90E65">
              <w:rPr>
                <w:rFonts w:ascii="Browallia New" w:hAnsi="Browallia New" w:cs="Browallia New"/>
                <w:sz w:val="20"/>
                <w:szCs w:val="20"/>
                <w:cs/>
              </w:rPr>
              <w:t>เดือน</w:t>
            </w:r>
            <w:proofErr w:type="gramEnd"/>
          </w:p>
        </w:tc>
        <w:tc>
          <w:tcPr>
            <w:tcW w:w="850" w:type="dxa"/>
          </w:tcPr>
          <w:p w14:paraId="678C39FD" w14:textId="158DEBC0"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89,889 </w:t>
            </w:r>
          </w:p>
        </w:tc>
        <w:tc>
          <w:tcPr>
            <w:tcW w:w="850" w:type="dxa"/>
          </w:tcPr>
          <w:p w14:paraId="099998BF" w14:textId="26EAFBDB"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89,212 </w:t>
            </w:r>
          </w:p>
        </w:tc>
        <w:tc>
          <w:tcPr>
            <w:tcW w:w="1108" w:type="dxa"/>
          </w:tcPr>
          <w:p w14:paraId="64859833" w14:textId="60CD89E4"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4.45 - 6.93</w:t>
            </w:r>
          </w:p>
        </w:tc>
        <w:tc>
          <w:tcPr>
            <w:tcW w:w="1026" w:type="dxa"/>
            <w:vAlign w:val="bottom"/>
          </w:tcPr>
          <w:p w14:paraId="742CBAEF" w14:textId="594F524D"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3.38 - 5.52</w:t>
            </w:r>
          </w:p>
        </w:tc>
        <w:tc>
          <w:tcPr>
            <w:tcW w:w="851" w:type="dxa"/>
          </w:tcPr>
          <w:p w14:paraId="730C5DEE" w14:textId="060729A5"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4,91</w:t>
            </w:r>
            <w:r w:rsidR="00610E71">
              <w:rPr>
                <w:rFonts w:ascii="Browallia New" w:hAnsi="Browallia New" w:cs="Browallia New"/>
                <w:sz w:val="20"/>
                <w:szCs w:val="20"/>
              </w:rPr>
              <w:t>1</w:t>
            </w:r>
            <w:r w:rsidRPr="0029219B">
              <w:rPr>
                <w:rFonts w:ascii="Browallia New" w:hAnsi="Browallia New" w:cs="Browallia New"/>
                <w:sz w:val="20"/>
                <w:szCs w:val="20"/>
              </w:rPr>
              <w:t xml:space="preserve"> </w:t>
            </w:r>
          </w:p>
        </w:tc>
        <w:tc>
          <w:tcPr>
            <w:tcW w:w="850" w:type="dxa"/>
          </w:tcPr>
          <w:p w14:paraId="3C7C5E16" w14:textId="090D09D4"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3,795 </w:t>
            </w:r>
          </w:p>
        </w:tc>
        <w:tc>
          <w:tcPr>
            <w:tcW w:w="851" w:type="dxa"/>
          </w:tcPr>
          <w:p w14:paraId="0A3237C1" w14:textId="22689D4E"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84,97</w:t>
            </w:r>
            <w:r w:rsidR="00610E71">
              <w:rPr>
                <w:rFonts w:ascii="Browallia New" w:hAnsi="Browallia New" w:cs="Browallia New"/>
                <w:sz w:val="20"/>
                <w:szCs w:val="20"/>
              </w:rPr>
              <w:t>8</w:t>
            </w:r>
            <w:r w:rsidRPr="0029219B">
              <w:rPr>
                <w:rFonts w:ascii="Browallia New" w:hAnsi="Browallia New" w:cs="Browallia New"/>
                <w:sz w:val="20"/>
                <w:szCs w:val="20"/>
              </w:rPr>
              <w:t xml:space="preserve"> </w:t>
            </w:r>
          </w:p>
        </w:tc>
        <w:tc>
          <w:tcPr>
            <w:tcW w:w="886" w:type="dxa"/>
          </w:tcPr>
          <w:p w14:paraId="43919EB6" w14:textId="7ECE5AEE"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85,417 </w:t>
            </w:r>
          </w:p>
        </w:tc>
      </w:tr>
      <w:tr w:rsidR="0015361C" w:rsidRPr="00B90E65" w14:paraId="6F7AFC67" w14:textId="77777777">
        <w:trPr>
          <w:trHeight w:val="20"/>
        </w:trPr>
        <w:tc>
          <w:tcPr>
            <w:tcW w:w="2205" w:type="dxa"/>
            <w:vAlign w:val="bottom"/>
          </w:tcPr>
          <w:p w14:paraId="5D12286B" w14:textId="77777777" w:rsidR="0015361C" w:rsidRPr="00B90E65" w:rsidRDefault="0015361C" w:rsidP="0015361C">
            <w:pPr>
              <w:spacing w:line="240" w:lineRule="auto"/>
              <w:ind w:left="175"/>
              <w:rPr>
                <w:rFonts w:ascii="Browallia New" w:hAnsi="Browallia New" w:cs="Browallia New"/>
                <w:sz w:val="20"/>
                <w:szCs w:val="20"/>
              </w:rPr>
            </w:pPr>
            <w:r w:rsidRPr="00B90E65">
              <w:rPr>
                <w:rFonts w:ascii="Browallia New" w:hAnsi="Browallia New" w:cs="Browallia New"/>
                <w:sz w:val="20"/>
                <w:szCs w:val="20"/>
              </w:rPr>
              <w:t xml:space="preserve">3 </w:t>
            </w:r>
            <w:r w:rsidRPr="00B90E65">
              <w:rPr>
                <w:rFonts w:ascii="Browallia New" w:hAnsi="Browallia New" w:cs="Browallia New"/>
                <w:sz w:val="20"/>
                <w:szCs w:val="20"/>
                <w:cs/>
              </w:rPr>
              <w:t>-</w:t>
            </w:r>
            <w:r w:rsidRPr="00B90E65">
              <w:rPr>
                <w:rFonts w:ascii="Browallia New" w:hAnsi="Browallia New" w:cs="Browallia New"/>
                <w:sz w:val="20"/>
                <w:szCs w:val="20"/>
              </w:rPr>
              <w:t xml:space="preserve"> 6 </w:t>
            </w:r>
            <w:r w:rsidRPr="00B90E65">
              <w:rPr>
                <w:rFonts w:ascii="Browallia New" w:hAnsi="Browallia New" w:cs="Browallia New"/>
                <w:sz w:val="20"/>
                <w:szCs w:val="20"/>
                <w:cs/>
              </w:rPr>
              <w:t>เดือน</w:t>
            </w:r>
          </w:p>
        </w:tc>
        <w:tc>
          <w:tcPr>
            <w:tcW w:w="850" w:type="dxa"/>
          </w:tcPr>
          <w:p w14:paraId="1CA573B4" w14:textId="3427515B"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83,82</w:t>
            </w:r>
            <w:r w:rsidR="00D921DB">
              <w:rPr>
                <w:rFonts w:ascii="Browallia New" w:hAnsi="Browallia New" w:cs="Browallia New"/>
                <w:sz w:val="20"/>
                <w:szCs w:val="20"/>
              </w:rPr>
              <w:t>1</w:t>
            </w:r>
            <w:r w:rsidRPr="0029219B">
              <w:rPr>
                <w:rFonts w:ascii="Browallia New" w:hAnsi="Browallia New" w:cs="Browallia New"/>
                <w:sz w:val="20"/>
                <w:szCs w:val="20"/>
              </w:rPr>
              <w:t xml:space="preserve"> </w:t>
            </w:r>
          </w:p>
        </w:tc>
        <w:tc>
          <w:tcPr>
            <w:tcW w:w="850" w:type="dxa"/>
          </w:tcPr>
          <w:p w14:paraId="12548A46" w14:textId="1FCCD741"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87,160 </w:t>
            </w:r>
          </w:p>
        </w:tc>
        <w:tc>
          <w:tcPr>
            <w:tcW w:w="1108" w:type="dxa"/>
          </w:tcPr>
          <w:p w14:paraId="504956A7" w14:textId="6DCB461C"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9.36 - 22.07</w:t>
            </w:r>
          </w:p>
        </w:tc>
        <w:tc>
          <w:tcPr>
            <w:tcW w:w="1026" w:type="dxa"/>
            <w:vAlign w:val="bottom"/>
          </w:tcPr>
          <w:p w14:paraId="288E197D" w14:textId="53152D96"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7.71 - 19.70</w:t>
            </w:r>
          </w:p>
        </w:tc>
        <w:tc>
          <w:tcPr>
            <w:tcW w:w="851" w:type="dxa"/>
          </w:tcPr>
          <w:p w14:paraId="6E749B90" w14:textId="6B016E58"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11,69</w:t>
            </w:r>
            <w:r w:rsidR="008671BF" w:rsidRPr="0029219B">
              <w:rPr>
                <w:rFonts w:ascii="Browallia New" w:hAnsi="Browallia New" w:cs="Browallia New"/>
                <w:sz w:val="20"/>
                <w:szCs w:val="20"/>
              </w:rPr>
              <w:t>1</w:t>
            </w:r>
            <w:r w:rsidRPr="0029219B">
              <w:rPr>
                <w:rFonts w:ascii="Browallia New" w:hAnsi="Browallia New" w:cs="Browallia New"/>
                <w:sz w:val="20"/>
                <w:szCs w:val="20"/>
              </w:rPr>
              <w:t xml:space="preserve"> </w:t>
            </w:r>
          </w:p>
        </w:tc>
        <w:tc>
          <w:tcPr>
            <w:tcW w:w="850" w:type="dxa"/>
          </w:tcPr>
          <w:p w14:paraId="0A80C446" w14:textId="543EBC11"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10,502 </w:t>
            </w:r>
          </w:p>
        </w:tc>
        <w:tc>
          <w:tcPr>
            <w:tcW w:w="851" w:type="dxa"/>
          </w:tcPr>
          <w:p w14:paraId="08F666B5" w14:textId="749DFB0B"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72,13</w:t>
            </w:r>
            <w:r w:rsidR="00610E71">
              <w:rPr>
                <w:rFonts w:ascii="Browallia New" w:hAnsi="Browallia New" w:cs="Browallia New"/>
                <w:sz w:val="20"/>
                <w:szCs w:val="20"/>
              </w:rPr>
              <w:t>0</w:t>
            </w:r>
            <w:r w:rsidRPr="0029219B">
              <w:rPr>
                <w:rFonts w:ascii="Browallia New" w:hAnsi="Browallia New" w:cs="Browallia New"/>
                <w:sz w:val="20"/>
                <w:szCs w:val="20"/>
              </w:rPr>
              <w:t xml:space="preserve"> </w:t>
            </w:r>
          </w:p>
        </w:tc>
        <w:tc>
          <w:tcPr>
            <w:tcW w:w="886" w:type="dxa"/>
          </w:tcPr>
          <w:p w14:paraId="6FCEE6D9" w14:textId="4D835026"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76,658 </w:t>
            </w:r>
          </w:p>
        </w:tc>
      </w:tr>
      <w:tr w:rsidR="0015361C" w:rsidRPr="00B90E65" w14:paraId="232D56F3" w14:textId="77777777">
        <w:trPr>
          <w:trHeight w:val="20"/>
        </w:trPr>
        <w:tc>
          <w:tcPr>
            <w:tcW w:w="2205" w:type="dxa"/>
            <w:vAlign w:val="bottom"/>
          </w:tcPr>
          <w:p w14:paraId="5C31F912" w14:textId="77777777" w:rsidR="0015361C" w:rsidRPr="00B90E65" w:rsidRDefault="0015361C" w:rsidP="0015361C">
            <w:pPr>
              <w:spacing w:line="240" w:lineRule="auto"/>
              <w:ind w:left="175"/>
              <w:rPr>
                <w:rFonts w:ascii="Browallia New" w:hAnsi="Browallia New" w:cs="Browallia New"/>
                <w:sz w:val="20"/>
                <w:szCs w:val="20"/>
              </w:rPr>
            </w:pPr>
            <w:r w:rsidRPr="00B90E65">
              <w:rPr>
                <w:rFonts w:ascii="Browallia New" w:hAnsi="Browallia New" w:cs="Browallia New"/>
                <w:sz w:val="20"/>
                <w:szCs w:val="20"/>
              </w:rPr>
              <w:t xml:space="preserve">7 </w:t>
            </w:r>
            <w:r w:rsidRPr="00B90E65">
              <w:rPr>
                <w:rFonts w:ascii="Browallia New" w:hAnsi="Browallia New" w:cs="Browallia New"/>
                <w:sz w:val="20"/>
                <w:szCs w:val="20"/>
                <w:cs/>
              </w:rPr>
              <w:t>-</w:t>
            </w:r>
            <w:r w:rsidRPr="00B90E65">
              <w:rPr>
                <w:rFonts w:ascii="Browallia New" w:hAnsi="Browallia New" w:cs="Browallia New"/>
                <w:sz w:val="20"/>
                <w:szCs w:val="20"/>
              </w:rPr>
              <w:t xml:space="preserve"> 12 </w:t>
            </w:r>
            <w:r w:rsidRPr="00B90E65">
              <w:rPr>
                <w:rFonts w:ascii="Browallia New" w:hAnsi="Browallia New" w:cs="Browallia New"/>
                <w:sz w:val="20"/>
                <w:szCs w:val="20"/>
                <w:cs/>
              </w:rPr>
              <w:t>เดือน</w:t>
            </w:r>
          </w:p>
        </w:tc>
        <w:tc>
          <w:tcPr>
            <w:tcW w:w="850" w:type="dxa"/>
          </w:tcPr>
          <w:p w14:paraId="042D18E9" w14:textId="47C8268D"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46,274 </w:t>
            </w:r>
          </w:p>
        </w:tc>
        <w:tc>
          <w:tcPr>
            <w:tcW w:w="850" w:type="dxa"/>
          </w:tcPr>
          <w:p w14:paraId="51214F4D" w14:textId="106A9229"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50,118 </w:t>
            </w:r>
          </w:p>
        </w:tc>
        <w:tc>
          <w:tcPr>
            <w:tcW w:w="1108" w:type="dxa"/>
          </w:tcPr>
          <w:p w14:paraId="05EC20B5" w14:textId="1585F5DE"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28.38 - 82.3</w:t>
            </w:r>
            <w:r w:rsidR="000D031D" w:rsidRPr="0029219B">
              <w:rPr>
                <w:rFonts w:ascii="Browallia New" w:hAnsi="Browallia New" w:cs="Browallia New"/>
                <w:sz w:val="20"/>
                <w:szCs w:val="20"/>
              </w:rPr>
              <w:t>0</w:t>
            </w:r>
          </w:p>
        </w:tc>
        <w:tc>
          <w:tcPr>
            <w:tcW w:w="1026" w:type="dxa"/>
            <w:vAlign w:val="bottom"/>
          </w:tcPr>
          <w:p w14:paraId="4EAF6A2A" w14:textId="6E82B69F"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25.99 - 81.49</w:t>
            </w:r>
          </w:p>
        </w:tc>
        <w:tc>
          <w:tcPr>
            <w:tcW w:w="851" w:type="dxa"/>
          </w:tcPr>
          <w:p w14:paraId="3A889FC1" w14:textId="07C726A1"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21,731 </w:t>
            </w:r>
          </w:p>
        </w:tc>
        <w:tc>
          <w:tcPr>
            <w:tcW w:w="850" w:type="dxa"/>
          </w:tcPr>
          <w:p w14:paraId="2665886E" w14:textId="05C1BEE8"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22,608 </w:t>
            </w:r>
          </w:p>
        </w:tc>
        <w:tc>
          <w:tcPr>
            <w:tcW w:w="851" w:type="dxa"/>
          </w:tcPr>
          <w:p w14:paraId="202FAB38" w14:textId="036D655A"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cs/>
              </w:rPr>
            </w:pPr>
            <w:r w:rsidRPr="0029219B">
              <w:rPr>
                <w:rFonts w:ascii="Browallia New" w:hAnsi="Browallia New" w:cs="Browallia New"/>
                <w:sz w:val="20"/>
                <w:szCs w:val="20"/>
              </w:rPr>
              <w:t xml:space="preserve"> 24,543 </w:t>
            </w:r>
          </w:p>
        </w:tc>
        <w:tc>
          <w:tcPr>
            <w:tcW w:w="886" w:type="dxa"/>
          </w:tcPr>
          <w:p w14:paraId="5FC85337" w14:textId="41A6AD07"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27,510 </w:t>
            </w:r>
          </w:p>
        </w:tc>
      </w:tr>
      <w:tr w:rsidR="0015361C" w:rsidRPr="00B90E65" w14:paraId="761958F2" w14:textId="77777777">
        <w:trPr>
          <w:trHeight w:val="20"/>
        </w:trPr>
        <w:tc>
          <w:tcPr>
            <w:tcW w:w="2205" w:type="dxa"/>
            <w:vAlign w:val="bottom"/>
          </w:tcPr>
          <w:p w14:paraId="1D6D6652" w14:textId="77777777" w:rsidR="0015361C" w:rsidRPr="00B90E65" w:rsidRDefault="0015361C" w:rsidP="0015361C">
            <w:pPr>
              <w:spacing w:line="240" w:lineRule="auto"/>
              <w:ind w:left="175"/>
              <w:rPr>
                <w:rFonts w:ascii="Browallia New" w:hAnsi="Browallia New" w:cs="Browallia New"/>
                <w:sz w:val="20"/>
                <w:szCs w:val="20"/>
              </w:rPr>
            </w:pPr>
            <w:r w:rsidRPr="00B90E65">
              <w:rPr>
                <w:rFonts w:ascii="Browallia New" w:hAnsi="Browallia New" w:cs="Browallia New"/>
                <w:sz w:val="20"/>
                <w:szCs w:val="20"/>
                <w:cs/>
              </w:rPr>
              <w:t>มากกว่า</w:t>
            </w:r>
            <w:r w:rsidRPr="00B90E65">
              <w:rPr>
                <w:rFonts w:ascii="Browallia New" w:hAnsi="Browallia New" w:cs="Browallia New"/>
                <w:sz w:val="20"/>
                <w:szCs w:val="20"/>
              </w:rPr>
              <w:t xml:space="preserve"> 12 </w:t>
            </w:r>
            <w:r w:rsidRPr="00B90E65">
              <w:rPr>
                <w:rFonts w:ascii="Browallia New" w:hAnsi="Browallia New" w:cs="Browallia New"/>
                <w:sz w:val="20"/>
                <w:szCs w:val="20"/>
                <w:cs/>
              </w:rPr>
              <w:t>เดือนขึ้นไป</w:t>
            </w:r>
          </w:p>
        </w:tc>
        <w:tc>
          <w:tcPr>
            <w:tcW w:w="850" w:type="dxa"/>
          </w:tcPr>
          <w:p w14:paraId="08FB1A8E" w14:textId="0417EFFD"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27,751 </w:t>
            </w:r>
          </w:p>
        </w:tc>
        <w:tc>
          <w:tcPr>
            <w:tcW w:w="850" w:type="dxa"/>
          </w:tcPr>
          <w:p w14:paraId="243666FF" w14:textId="6375F58D"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27,151 </w:t>
            </w:r>
          </w:p>
        </w:tc>
        <w:tc>
          <w:tcPr>
            <w:tcW w:w="1108" w:type="dxa"/>
          </w:tcPr>
          <w:p w14:paraId="5619FAF5" w14:textId="44B60C4C"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100</w:t>
            </w:r>
          </w:p>
        </w:tc>
        <w:tc>
          <w:tcPr>
            <w:tcW w:w="1026" w:type="dxa"/>
            <w:vAlign w:val="bottom"/>
          </w:tcPr>
          <w:p w14:paraId="3DBD7D4B" w14:textId="27A4D784"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100</w:t>
            </w:r>
          </w:p>
        </w:tc>
        <w:tc>
          <w:tcPr>
            <w:tcW w:w="851" w:type="dxa"/>
          </w:tcPr>
          <w:p w14:paraId="297C7C7E" w14:textId="12297C49"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27,751 </w:t>
            </w:r>
          </w:p>
        </w:tc>
        <w:tc>
          <w:tcPr>
            <w:tcW w:w="850" w:type="dxa"/>
          </w:tcPr>
          <w:p w14:paraId="27C0A3E0" w14:textId="74C57EE1"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27,151 </w:t>
            </w:r>
          </w:p>
        </w:tc>
        <w:tc>
          <w:tcPr>
            <w:tcW w:w="851" w:type="dxa"/>
          </w:tcPr>
          <w:p w14:paraId="245B8166" w14:textId="7C2F7202" w:rsidR="0015361C" w:rsidRPr="0029219B" w:rsidRDefault="0015361C" w:rsidP="0015361C">
            <w:pP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 xml:space="preserve"> - </w:t>
            </w:r>
          </w:p>
        </w:tc>
        <w:tc>
          <w:tcPr>
            <w:tcW w:w="886" w:type="dxa"/>
            <w:vAlign w:val="bottom"/>
          </w:tcPr>
          <w:p w14:paraId="657FE24C" w14:textId="3248BC9C"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w:t>
            </w:r>
            <w:r w:rsidRPr="00B90E65">
              <w:rPr>
                <w:rFonts w:ascii="Browallia New" w:hAnsi="Browallia New" w:cs="Browallia New"/>
                <w:sz w:val="20"/>
                <w:szCs w:val="20"/>
                <w:cs/>
              </w:rPr>
              <w:t>-</w:t>
            </w:r>
          </w:p>
        </w:tc>
      </w:tr>
      <w:tr w:rsidR="0015361C" w:rsidRPr="00B90E65" w14:paraId="3D11F198" w14:textId="77777777" w:rsidTr="00C07995">
        <w:trPr>
          <w:trHeight w:val="161"/>
        </w:trPr>
        <w:tc>
          <w:tcPr>
            <w:tcW w:w="2205" w:type="dxa"/>
            <w:vAlign w:val="bottom"/>
          </w:tcPr>
          <w:p w14:paraId="457625DD" w14:textId="77777777" w:rsidR="0015361C" w:rsidRPr="00B90E65" w:rsidRDefault="0015361C" w:rsidP="0015361C">
            <w:pPr>
              <w:spacing w:line="240" w:lineRule="auto"/>
              <w:rPr>
                <w:rFonts w:ascii="Browallia New" w:hAnsi="Browallia New" w:cs="Browallia New"/>
                <w:sz w:val="20"/>
                <w:szCs w:val="20"/>
              </w:rPr>
            </w:pPr>
            <w:r w:rsidRPr="00B90E65">
              <w:rPr>
                <w:rFonts w:ascii="Browallia New" w:hAnsi="Browallia New" w:cs="Browallia New"/>
                <w:sz w:val="20"/>
                <w:szCs w:val="20"/>
                <w:cs/>
              </w:rPr>
              <w:t>รวม</w:t>
            </w:r>
          </w:p>
        </w:tc>
        <w:tc>
          <w:tcPr>
            <w:tcW w:w="850" w:type="dxa"/>
          </w:tcPr>
          <w:p w14:paraId="60976321" w14:textId="47EDF03D" w:rsidR="0015361C" w:rsidRPr="0029219B" w:rsidRDefault="0015361C" w:rsidP="0015361C">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29219B">
              <w:rPr>
                <w:rFonts w:ascii="Browallia New" w:hAnsi="Browallia New" w:cs="Browallia New"/>
                <w:sz w:val="20"/>
                <w:szCs w:val="20"/>
              </w:rPr>
              <w:t>450,95</w:t>
            </w:r>
            <w:r w:rsidR="00D921DB">
              <w:rPr>
                <w:rFonts w:ascii="Browallia New" w:hAnsi="Browallia New" w:cs="Browallia New"/>
                <w:sz w:val="20"/>
                <w:szCs w:val="20"/>
              </w:rPr>
              <w:t>9</w:t>
            </w:r>
          </w:p>
        </w:tc>
        <w:tc>
          <w:tcPr>
            <w:tcW w:w="850" w:type="dxa"/>
          </w:tcPr>
          <w:p w14:paraId="2AC2CCA5" w14:textId="3F5A0714" w:rsidR="0015361C" w:rsidRPr="00B90E65" w:rsidRDefault="0015361C" w:rsidP="0015361C">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464,166 </w:t>
            </w:r>
          </w:p>
        </w:tc>
        <w:tc>
          <w:tcPr>
            <w:tcW w:w="1108" w:type="dxa"/>
            <w:vAlign w:val="bottom"/>
          </w:tcPr>
          <w:p w14:paraId="0E319FC0" w14:textId="77777777"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p>
        </w:tc>
        <w:tc>
          <w:tcPr>
            <w:tcW w:w="1026" w:type="dxa"/>
            <w:vAlign w:val="bottom"/>
          </w:tcPr>
          <w:p w14:paraId="20CA3902" w14:textId="77777777" w:rsidR="0015361C" w:rsidRPr="00B90E65" w:rsidRDefault="0015361C" w:rsidP="0015361C">
            <w:pPr>
              <w:tabs>
                <w:tab w:val="clear" w:pos="680"/>
                <w:tab w:val="clear" w:pos="907"/>
              </w:tabs>
              <w:spacing w:line="240" w:lineRule="auto"/>
              <w:ind w:left="-114"/>
              <w:jc w:val="right"/>
              <w:rPr>
                <w:rFonts w:ascii="Browallia New" w:hAnsi="Browallia New" w:cs="Browallia New"/>
                <w:sz w:val="20"/>
                <w:szCs w:val="20"/>
              </w:rPr>
            </w:pPr>
          </w:p>
        </w:tc>
        <w:tc>
          <w:tcPr>
            <w:tcW w:w="851" w:type="dxa"/>
          </w:tcPr>
          <w:p w14:paraId="08F9B44F" w14:textId="05D3218C" w:rsidR="0015361C" w:rsidRPr="0029219B" w:rsidRDefault="0015361C" w:rsidP="0015361C">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cs/>
              </w:rPr>
            </w:pPr>
            <w:r w:rsidRPr="00EF5728">
              <w:rPr>
                <w:rFonts w:ascii="Browallia New" w:hAnsi="Browallia New" w:cs="Browallia New"/>
                <w:sz w:val="20"/>
                <w:szCs w:val="20"/>
              </w:rPr>
              <w:t>68,2</w:t>
            </w:r>
            <w:r w:rsidR="008323E0">
              <w:rPr>
                <w:rFonts w:ascii="Browallia New" w:hAnsi="Browallia New" w:cs="Browallia New"/>
                <w:sz w:val="20"/>
                <w:szCs w:val="20"/>
              </w:rPr>
              <w:t>80</w:t>
            </w:r>
          </w:p>
        </w:tc>
        <w:tc>
          <w:tcPr>
            <w:tcW w:w="850" w:type="dxa"/>
          </w:tcPr>
          <w:p w14:paraId="6E86DF1D" w14:textId="57A16B35" w:rsidR="0015361C" w:rsidRPr="00B90E65" w:rsidRDefault="0015361C" w:rsidP="0015361C">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65,657 </w:t>
            </w:r>
          </w:p>
        </w:tc>
        <w:tc>
          <w:tcPr>
            <w:tcW w:w="851" w:type="dxa"/>
          </w:tcPr>
          <w:p w14:paraId="472A4004" w14:textId="79269F11" w:rsidR="0015361C" w:rsidRPr="0029219B" w:rsidRDefault="0015361C" w:rsidP="0015361C">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77410D">
              <w:rPr>
                <w:rFonts w:ascii="Browallia New" w:hAnsi="Browallia New" w:cs="Browallia New"/>
                <w:sz w:val="20"/>
                <w:szCs w:val="20"/>
              </w:rPr>
              <w:t>382,6</w:t>
            </w:r>
            <w:r w:rsidR="00EC1DFF" w:rsidRPr="0077410D">
              <w:rPr>
                <w:rFonts w:ascii="Browallia New" w:hAnsi="Browallia New" w:cs="Browallia New"/>
                <w:sz w:val="20"/>
                <w:szCs w:val="20"/>
              </w:rPr>
              <w:t>79</w:t>
            </w:r>
            <w:r w:rsidRPr="00F407F2">
              <w:rPr>
                <w:rFonts w:ascii="Browallia New" w:hAnsi="Browallia New" w:cs="Browallia New"/>
                <w:sz w:val="20"/>
                <w:szCs w:val="20"/>
              </w:rPr>
              <w:t xml:space="preserve"> </w:t>
            </w:r>
          </w:p>
        </w:tc>
        <w:tc>
          <w:tcPr>
            <w:tcW w:w="886" w:type="dxa"/>
          </w:tcPr>
          <w:p w14:paraId="3AE6A342" w14:textId="2B78890F" w:rsidR="0015361C" w:rsidRPr="00B90E65" w:rsidRDefault="0015361C" w:rsidP="0015361C">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B90E65">
              <w:rPr>
                <w:rFonts w:ascii="Browallia New" w:hAnsi="Browallia New" w:cs="Browallia New"/>
                <w:sz w:val="20"/>
                <w:szCs w:val="20"/>
              </w:rPr>
              <w:t xml:space="preserve"> 398,509 </w:t>
            </w:r>
          </w:p>
        </w:tc>
      </w:tr>
    </w:tbl>
    <w:p w14:paraId="0F852A46" w14:textId="033E026C" w:rsidR="00713E2E" w:rsidRDefault="006E4645"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r>
        <w:rPr>
          <w:rFonts w:ascii="Browallia New" w:hAnsi="Browallia New" w:cs="Browallia New"/>
          <w:sz w:val="28"/>
          <w:szCs w:val="28"/>
          <w:cs/>
        </w:rPr>
        <w:br/>
      </w:r>
      <w:r w:rsidR="00713E2E">
        <w:rPr>
          <w:rFonts w:ascii="Browallia New" w:hAnsi="Browallia New" w:cs="Browallia New" w:hint="cs"/>
          <w:sz w:val="28"/>
          <w:szCs w:val="28"/>
          <w:cs/>
        </w:rPr>
        <w:t>ณ</w:t>
      </w:r>
      <w:r w:rsidR="00713E2E" w:rsidRPr="00F46B29">
        <w:rPr>
          <w:rFonts w:ascii="Browallia New" w:hAnsi="Browallia New" w:cs="Browallia New"/>
          <w:sz w:val="28"/>
          <w:szCs w:val="28"/>
        </w:rPr>
        <w:t xml:space="preserve"> </w:t>
      </w:r>
      <w:r w:rsidR="009E22A2">
        <w:rPr>
          <w:rFonts w:ascii="Browallia New" w:hAnsi="Browallia New" w:cs="Browallia New" w:hint="cs"/>
          <w:sz w:val="28"/>
          <w:szCs w:val="28"/>
          <w:cs/>
        </w:rPr>
        <w:t>วันที่</w:t>
      </w:r>
      <w:r w:rsidR="00713E2E" w:rsidRPr="00F46B29">
        <w:rPr>
          <w:rFonts w:ascii="Browallia New" w:hAnsi="Browallia New" w:cs="Browallia New"/>
          <w:sz w:val="28"/>
          <w:szCs w:val="28"/>
        </w:rPr>
        <w:t xml:space="preserve"> </w:t>
      </w:r>
      <w:r w:rsidR="00713E2E" w:rsidRPr="00F858A3">
        <w:rPr>
          <w:rFonts w:ascii="Browallia New" w:hAnsi="Browallia New" w:cs="Browallia New"/>
          <w:sz w:val="28"/>
          <w:szCs w:val="28"/>
        </w:rPr>
        <w:t xml:space="preserve">31 </w:t>
      </w:r>
      <w:r w:rsidR="00713E2E" w:rsidRPr="004B1CA3">
        <w:rPr>
          <w:rFonts w:ascii="Browallia New" w:hAnsi="Browallia New" w:cs="Browallia New"/>
          <w:sz w:val="28"/>
          <w:szCs w:val="28"/>
          <w:cs/>
        </w:rPr>
        <w:t>ธันวาคม</w:t>
      </w:r>
      <w:r w:rsidR="00713E2E" w:rsidRPr="004B1CA3">
        <w:rPr>
          <w:rFonts w:ascii="Browallia New" w:hAnsi="Browallia New" w:cs="Browallia New"/>
          <w:sz w:val="28"/>
          <w:szCs w:val="28"/>
        </w:rPr>
        <w:t xml:space="preserve"> 256</w:t>
      </w:r>
      <w:r w:rsidR="00267C13">
        <w:rPr>
          <w:rFonts w:ascii="Browallia New" w:hAnsi="Browallia New" w:cs="Browallia New"/>
          <w:sz w:val="28"/>
          <w:szCs w:val="28"/>
        </w:rPr>
        <w:t>5</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และ</w:t>
      </w:r>
      <w:r w:rsidR="00713E2E" w:rsidRPr="004B1CA3">
        <w:rPr>
          <w:rFonts w:ascii="Browallia New" w:hAnsi="Browallia New" w:cs="Browallia New"/>
          <w:sz w:val="28"/>
          <w:szCs w:val="28"/>
        </w:rPr>
        <w:t xml:space="preserve"> 256</w:t>
      </w:r>
      <w:r w:rsidR="00267C13">
        <w:rPr>
          <w:rFonts w:ascii="Browallia New" w:hAnsi="Browallia New" w:cs="Browallia New"/>
          <w:sz w:val="28"/>
          <w:szCs w:val="28"/>
        </w:rPr>
        <w:t>4</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ยอดคงเหลือของลูกหนี้ตามสัญญาเช่าซื้อที่ค้างชำระเกินกว่า</w:t>
      </w:r>
      <w:r w:rsidR="00713E2E" w:rsidRPr="004B1CA3">
        <w:rPr>
          <w:rFonts w:ascii="Browallia New" w:hAnsi="Browallia New" w:cs="Browallia New"/>
          <w:sz w:val="28"/>
          <w:szCs w:val="28"/>
        </w:rPr>
        <w:t xml:space="preserve"> 3 </w:t>
      </w:r>
      <w:r w:rsidR="00713E2E" w:rsidRPr="004B1CA3">
        <w:rPr>
          <w:rFonts w:ascii="Browallia New" w:hAnsi="Browallia New" w:cs="Browallia New"/>
          <w:sz w:val="28"/>
          <w:szCs w:val="28"/>
          <w:cs/>
        </w:rPr>
        <w:t>งวด</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ที่บริษัทและบริษัทย่อยยังคงรับรู้รายได้เป็นจำนวนเงินประมาณ</w:t>
      </w:r>
      <w:r w:rsidR="00713E2E" w:rsidRPr="004B1CA3">
        <w:rPr>
          <w:rFonts w:ascii="Browallia New" w:hAnsi="Browallia New" w:cs="Browallia New"/>
          <w:sz w:val="28"/>
          <w:szCs w:val="28"/>
        </w:rPr>
        <w:t xml:space="preserve"> </w:t>
      </w:r>
      <w:r w:rsidR="00E031EA" w:rsidRPr="005A1A2F">
        <w:rPr>
          <w:rFonts w:ascii="Browallia New" w:hAnsi="Browallia New" w:cs="Browallia New"/>
          <w:sz w:val="28"/>
          <w:szCs w:val="28"/>
        </w:rPr>
        <w:t>84</w:t>
      </w:r>
      <w:r w:rsidR="00E72926" w:rsidRPr="005A1A2F">
        <w:rPr>
          <w:rFonts w:ascii="Browallia New" w:hAnsi="Browallia New" w:cs="Browallia New"/>
          <w:sz w:val="28"/>
          <w:szCs w:val="28"/>
        </w:rPr>
        <w:t>.87</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ล้านบาท</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และ</w:t>
      </w:r>
      <w:r w:rsidR="00713E2E" w:rsidRPr="004B1CA3">
        <w:rPr>
          <w:rFonts w:ascii="Browallia New" w:hAnsi="Browallia New" w:cs="Browallia New"/>
          <w:sz w:val="28"/>
          <w:szCs w:val="28"/>
        </w:rPr>
        <w:t xml:space="preserve"> </w:t>
      </w:r>
      <w:r w:rsidR="00267C13" w:rsidRPr="004B1CA3">
        <w:rPr>
          <w:rFonts w:ascii="Browallia New" w:hAnsi="Browallia New" w:cs="Browallia New"/>
          <w:sz w:val="28"/>
          <w:szCs w:val="28"/>
        </w:rPr>
        <w:t>69.26</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ล้านบาท</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ตามลำดับ</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(งบการเงินเฉพาะของบริษั</w:t>
      </w:r>
      <w:r w:rsidR="00713E2E" w:rsidRPr="004B1CA3">
        <w:rPr>
          <w:rFonts w:ascii="Browallia New" w:hAnsi="Browallia New" w:cs="Browallia New" w:hint="cs"/>
          <w:sz w:val="28"/>
          <w:szCs w:val="28"/>
          <w:cs/>
        </w:rPr>
        <w:t>ท</w:t>
      </w:r>
      <w:r w:rsidR="00713E2E" w:rsidRPr="004B1CA3">
        <w:rPr>
          <w:rFonts w:ascii="Browallia New" w:hAnsi="Browallia New" w:cs="Browallia New"/>
          <w:sz w:val="28"/>
          <w:szCs w:val="28"/>
        </w:rPr>
        <w:t xml:space="preserve">: </w:t>
      </w:r>
      <w:r w:rsidR="00E031EA" w:rsidRPr="000E6274">
        <w:rPr>
          <w:rFonts w:ascii="Browallia New" w:hAnsi="Browallia New" w:cs="Browallia New"/>
          <w:sz w:val="28"/>
          <w:szCs w:val="28"/>
        </w:rPr>
        <w:t>22.29</w:t>
      </w:r>
      <w:r w:rsidR="00713E2E" w:rsidRPr="004B1CA3">
        <w:rPr>
          <w:rFonts w:ascii="Browallia New" w:hAnsi="Browallia New" w:cs="Browallia New" w:hint="cs"/>
          <w:sz w:val="28"/>
          <w:szCs w:val="28"/>
        </w:rPr>
        <w:t xml:space="preserve"> </w:t>
      </w:r>
      <w:r w:rsidR="00713E2E" w:rsidRPr="004B1CA3">
        <w:rPr>
          <w:rFonts w:ascii="Browallia New" w:hAnsi="Browallia New" w:cs="Browallia New"/>
          <w:sz w:val="28"/>
          <w:szCs w:val="28"/>
          <w:cs/>
        </w:rPr>
        <w:t>ล้านบาท</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และ</w:t>
      </w:r>
      <w:r w:rsidR="00713E2E" w:rsidRPr="004B1CA3">
        <w:rPr>
          <w:rFonts w:ascii="Browallia New" w:hAnsi="Browallia New" w:cs="Browallia New"/>
          <w:sz w:val="28"/>
          <w:szCs w:val="28"/>
        </w:rPr>
        <w:t xml:space="preserve"> </w:t>
      </w:r>
      <w:r w:rsidR="00267C13" w:rsidRPr="004B1CA3">
        <w:rPr>
          <w:rFonts w:ascii="Browallia New" w:hAnsi="Browallia New" w:cs="Browallia New"/>
          <w:sz w:val="28"/>
          <w:szCs w:val="28"/>
        </w:rPr>
        <w:t>23.23</w:t>
      </w:r>
      <w:r w:rsidR="00267C13">
        <w:rPr>
          <w:rFonts w:ascii="Browallia New" w:hAnsi="Browallia New" w:cs="Browallia New"/>
          <w:sz w:val="28"/>
          <w:szCs w:val="28"/>
        </w:rPr>
        <w:t xml:space="preserve"> </w:t>
      </w:r>
      <w:r w:rsidR="00713E2E" w:rsidRPr="004B1CA3">
        <w:rPr>
          <w:rFonts w:ascii="Browallia New" w:hAnsi="Browallia New" w:cs="Browallia New"/>
          <w:sz w:val="28"/>
          <w:szCs w:val="28"/>
          <w:cs/>
        </w:rPr>
        <w:t>ล้านบาท</w:t>
      </w:r>
      <w:r w:rsidR="00713E2E" w:rsidRPr="004B1CA3">
        <w:rPr>
          <w:rFonts w:ascii="Browallia New" w:hAnsi="Browallia New" w:cs="Browallia New"/>
          <w:sz w:val="28"/>
          <w:szCs w:val="28"/>
        </w:rPr>
        <w:t xml:space="preserve"> </w:t>
      </w:r>
      <w:r w:rsidR="00713E2E" w:rsidRPr="004B1CA3">
        <w:rPr>
          <w:rFonts w:ascii="Browallia New" w:hAnsi="Browallia New" w:cs="Browallia New"/>
          <w:sz w:val="28"/>
          <w:szCs w:val="28"/>
          <w:cs/>
        </w:rPr>
        <w:t>ตามลำดับ)</w:t>
      </w:r>
      <w:r w:rsidR="00713E2E" w:rsidRPr="00F46B29">
        <w:rPr>
          <w:rFonts w:ascii="Browallia New" w:hAnsi="Browallia New" w:cs="Browallia New"/>
          <w:sz w:val="28"/>
          <w:szCs w:val="28"/>
        </w:rPr>
        <w:t xml:space="preserve"> </w:t>
      </w:r>
    </w:p>
    <w:p w14:paraId="408E8895" w14:textId="77777777" w:rsidR="00CB0794" w:rsidRDefault="00CB0794"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35BF2CC6" w14:textId="52128899" w:rsidR="00CB0794" w:rsidRPr="00064D7A" w:rsidRDefault="00CB0794" w:rsidP="00CB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r w:rsidRPr="00064D7A">
        <w:rPr>
          <w:rFonts w:ascii="Browallia New" w:hAnsi="Browallia New" w:cs="Browallia New"/>
          <w:sz w:val="28"/>
          <w:szCs w:val="28"/>
          <w:cs/>
        </w:rPr>
        <w:t>การเปลี่ยนแปลงของ</w:t>
      </w:r>
      <w:r w:rsidRPr="000D7175">
        <w:rPr>
          <w:rFonts w:ascii="Browallia New" w:hAnsi="Browallia New" w:cs="Browallia New"/>
          <w:sz w:val="28"/>
          <w:szCs w:val="28"/>
          <w:cs/>
        </w:rPr>
        <w:t xml:space="preserve">ค่าเผื่อผลขาดทุนด้านเครดิตที่คาดว่าจะเกิดขึ้น </w:t>
      </w:r>
      <w:r w:rsidRPr="00064D7A">
        <w:rPr>
          <w:rFonts w:ascii="Browallia New" w:hAnsi="Browallia New" w:cs="Browallia New"/>
          <w:sz w:val="28"/>
          <w:szCs w:val="28"/>
          <w:cs/>
        </w:rPr>
        <w:t>-</w:t>
      </w:r>
      <w:r w:rsidRPr="00F46B29">
        <w:rPr>
          <w:rFonts w:ascii="Browallia New" w:hAnsi="Browallia New" w:cs="Browallia New"/>
          <w:sz w:val="28"/>
          <w:szCs w:val="28"/>
        </w:rPr>
        <w:t xml:space="preserve"> </w:t>
      </w:r>
      <w:r w:rsidRPr="00064D7A">
        <w:rPr>
          <w:rFonts w:ascii="Browallia New" w:hAnsi="Browallia New" w:cs="Browallia New"/>
          <w:sz w:val="28"/>
          <w:szCs w:val="28"/>
          <w:cs/>
        </w:rPr>
        <w:t>ลูกหนี้ตามสัญญาเช่าซื้อใน</w:t>
      </w:r>
      <w:r w:rsidRPr="005B0BB1">
        <w:rPr>
          <w:rFonts w:ascii="Browallia New" w:hAnsi="Browallia New" w:cs="Browallia New"/>
          <w:sz w:val="28"/>
          <w:szCs w:val="28"/>
          <w:cs/>
        </w:rPr>
        <w:t>ระหว่างปี</w:t>
      </w:r>
      <w:r w:rsidRPr="00F46B29">
        <w:rPr>
          <w:rFonts w:ascii="Browallia New" w:hAnsi="Browallia New" w:cs="Browallia New"/>
          <w:sz w:val="28"/>
          <w:szCs w:val="28"/>
        </w:rPr>
        <w:t xml:space="preserve"> </w:t>
      </w:r>
      <w:r w:rsidRPr="005B0BB1">
        <w:rPr>
          <w:rFonts w:ascii="Browallia New" w:hAnsi="Browallia New" w:cs="Browallia New"/>
          <w:sz w:val="28"/>
          <w:szCs w:val="28"/>
        </w:rPr>
        <w:t>256</w:t>
      </w:r>
      <w:r w:rsidR="00267C13">
        <w:rPr>
          <w:rFonts w:ascii="Browallia New" w:hAnsi="Browallia New" w:cs="Browallia New"/>
          <w:sz w:val="28"/>
          <w:szCs w:val="28"/>
        </w:rPr>
        <w:t>5</w:t>
      </w:r>
      <w:r w:rsidRPr="005B0BB1">
        <w:rPr>
          <w:rFonts w:ascii="Browallia New" w:hAnsi="Browallia New" w:cs="Browallia New"/>
          <w:sz w:val="28"/>
          <w:szCs w:val="28"/>
        </w:rPr>
        <w:t xml:space="preserve"> </w:t>
      </w:r>
      <w:r w:rsidRPr="005B0BB1">
        <w:rPr>
          <w:rFonts w:ascii="Browallia New" w:hAnsi="Browallia New" w:cs="Browallia New"/>
          <w:sz w:val="28"/>
          <w:szCs w:val="28"/>
          <w:cs/>
        </w:rPr>
        <w:t>และ</w:t>
      </w:r>
      <w:r w:rsidRPr="00F46B29">
        <w:rPr>
          <w:rFonts w:ascii="Browallia New" w:hAnsi="Browallia New" w:cs="Browallia New"/>
          <w:sz w:val="28"/>
          <w:szCs w:val="28"/>
        </w:rPr>
        <w:t xml:space="preserve"> </w:t>
      </w:r>
      <w:r w:rsidRPr="005B0BB1">
        <w:rPr>
          <w:rFonts w:ascii="Browallia New" w:hAnsi="Browallia New" w:cs="Browallia New"/>
          <w:sz w:val="28"/>
          <w:szCs w:val="28"/>
        </w:rPr>
        <w:t>256</w:t>
      </w:r>
      <w:r w:rsidR="00267C13">
        <w:rPr>
          <w:rFonts w:ascii="Browallia New" w:hAnsi="Browallia New" w:cs="Browallia New"/>
          <w:sz w:val="28"/>
          <w:szCs w:val="28"/>
        </w:rPr>
        <w:t>4</w:t>
      </w:r>
      <w:r w:rsidRPr="005B0BB1">
        <w:rPr>
          <w:rFonts w:ascii="Browallia New" w:hAnsi="Browallia New" w:cs="Browallia New"/>
          <w:sz w:val="28"/>
          <w:szCs w:val="28"/>
        </w:rPr>
        <w:t xml:space="preserve"> </w:t>
      </w:r>
      <w:r w:rsidRPr="00064D7A">
        <w:rPr>
          <w:rFonts w:ascii="Browallia New" w:hAnsi="Browallia New" w:cs="Browallia New"/>
          <w:sz w:val="28"/>
          <w:szCs w:val="28"/>
          <w:cs/>
        </w:rPr>
        <w:t>มีดังนี้</w:t>
      </w:r>
    </w:p>
    <w:p w14:paraId="02258B70" w14:textId="77777777" w:rsidR="00CB0794" w:rsidRPr="005B0BB1" w:rsidRDefault="00CB0794" w:rsidP="00CB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tbl>
      <w:tblPr>
        <w:tblW w:w="9401" w:type="dxa"/>
        <w:tblInd w:w="238" w:type="dxa"/>
        <w:tblLayout w:type="fixed"/>
        <w:tblLook w:val="0000" w:firstRow="0" w:lastRow="0" w:firstColumn="0" w:lastColumn="0" w:noHBand="0" w:noVBand="0"/>
      </w:tblPr>
      <w:tblGrid>
        <w:gridCol w:w="4186"/>
        <w:gridCol w:w="1106"/>
        <w:gridCol w:w="282"/>
        <w:gridCol w:w="1075"/>
        <w:gridCol w:w="236"/>
        <w:gridCol w:w="1136"/>
        <w:gridCol w:w="246"/>
        <w:gridCol w:w="1134"/>
      </w:tblGrid>
      <w:tr w:rsidR="00CB0794" w:rsidRPr="00D13DE9" w14:paraId="091E2DB0" w14:textId="77777777" w:rsidTr="00305AAE">
        <w:trPr>
          <w:tblHeader/>
        </w:trPr>
        <w:tc>
          <w:tcPr>
            <w:tcW w:w="4186" w:type="dxa"/>
            <w:vAlign w:val="bottom"/>
          </w:tcPr>
          <w:p w14:paraId="7563038D"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15" w:type="dxa"/>
            <w:gridSpan w:val="7"/>
            <w:vAlign w:val="bottom"/>
          </w:tcPr>
          <w:p w14:paraId="728C3D72" w14:textId="77777777" w:rsidR="00CB0794" w:rsidRPr="00D13DE9" w:rsidRDefault="00CB0794" w:rsidP="00305AAE">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D13DE9">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D13DE9">
              <w:rPr>
                <w:rFonts w:ascii="Browallia New" w:hAnsi="Browallia New" w:cs="Browallia New"/>
                <w:sz w:val="28"/>
                <w:szCs w:val="28"/>
                <w:cs/>
              </w:rPr>
              <w:t>พันบาท)</w:t>
            </w:r>
          </w:p>
        </w:tc>
      </w:tr>
      <w:tr w:rsidR="00CB0794" w:rsidRPr="00D13DE9" w14:paraId="4E15BBCA" w14:textId="77777777" w:rsidTr="00305AAE">
        <w:trPr>
          <w:tblHeader/>
        </w:trPr>
        <w:tc>
          <w:tcPr>
            <w:tcW w:w="4186" w:type="dxa"/>
            <w:vAlign w:val="bottom"/>
          </w:tcPr>
          <w:p w14:paraId="65CB625F"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63" w:type="dxa"/>
            <w:gridSpan w:val="3"/>
            <w:tcBorders>
              <w:bottom w:val="single" w:sz="4" w:space="0" w:color="auto"/>
            </w:tcBorders>
            <w:vAlign w:val="bottom"/>
          </w:tcPr>
          <w:p w14:paraId="4689C182"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vAlign w:val="bottom"/>
          </w:tcPr>
          <w:p w14:paraId="2DD180C1"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6" w:type="dxa"/>
            <w:gridSpan w:val="3"/>
            <w:tcBorders>
              <w:bottom w:val="single" w:sz="4" w:space="0" w:color="auto"/>
            </w:tcBorders>
            <w:vAlign w:val="bottom"/>
          </w:tcPr>
          <w:p w14:paraId="59452E80"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4E2B4F" w:rsidRPr="00D13DE9" w14:paraId="30D22EE2" w14:textId="77777777" w:rsidTr="00305AAE">
        <w:trPr>
          <w:tblHeader/>
        </w:trPr>
        <w:tc>
          <w:tcPr>
            <w:tcW w:w="4186" w:type="dxa"/>
            <w:vAlign w:val="bottom"/>
          </w:tcPr>
          <w:p w14:paraId="32D225AD" w14:textId="77777777" w:rsidR="004E2B4F" w:rsidRPr="00D13DE9" w:rsidRDefault="004E2B4F" w:rsidP="004E2B4F">
            <w:pPr>
              <w:pStyle w:val="a0"/>
              <w:tabs>
                <w:tab w:val="clear" w:pos="360"/>
                <w:tab w:val="clear" w:pos="720"/>
                <w:tab w:val="clear" w:pos="1080"/>
                <w:tab w:val="left" w:pos="540"/>
              </w:tabs>
              <w:rPr>
                <w:rFonts w:ascii="Browallia New" w:hAnsi="Browallia New" w:cs="Browallia New"/>
                <w:lang w:val="en-US"/>
              </w:rPr>
            </w:pPr>
          </w:p>
        </w:tc>
        <w:tc>
          <w:tcPr>
            <w:tcW w:w="1106" w:type="dxa"/>
            <w:tcBorders>
              <w:top w:val="single" w:sz="4" w:space="0" w:color="auto"/>
              <w:bottom w:val="single" w:sz="4" w:space="0" w:color="auto"/>
            </w:tcBorders>
            <w:vAlign w:val="bottom"/>
          </w:tcPr>
          <w:p w14:paraId="42FC29E6" w14:textId="2C0F37E4" w:rsidR="004E2B4F" w:rsidRPr="00D13DE9" w:rsidRDefault="004E2B4F" w:rsidP="004E2B4F">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82" w:type="dxa"/>
            <w:tcBorders>
              <w:top w:val="single" w:sz="4" w:space="0" w:color="auto"/>
            </w:tcBorders>
            <w:vAlign w:val="bottom"/>
          </w:tcPr>
          <w:p w14:paraId="5EE04467" w14:textId="77777777" w:rsidR="004E2B4F" w:rsidRPr="00D13DE9" w:rsidRDefault="004E2B4F" w:rsidP="004E2B4F">
            <w:pPr>
              <w:spacing w:line="240" w:lineRule="auto"/>
              <w:ind w:right="-10"/>
              <w:jc w:val="center"/>
              <w:rPr>
                <w:rFonts w:ascii="Browallia New" w:hAnsi="Browallia New" w:cs="Browallia New"/>
                <w:sz w:val="28"/>
                <w:szCs w:val="28"/>
              </w:rPr>
            </w:pPr>
          </w:p>
        </w:tc>
        <w:tc>
          <w:tcPr>
            <w:tcW w:w="1075" w:type="dxa"/>
            <w:tcBorders>
              <w:top w:val="single" w:sz="4" w:space="0" w:color="auto"/>
              <w:bottom w:val="single" w:sz="4" w:space="0" w:color="auto"/>
            </w:tcBorders>
            <w:vAlign w:val="bottom"/>
          </w:tcPr>
          <w:p w14:paraId="5CAD1A2E" w14:textId="4E6C4251" w:rsidR="004E2B4F" w:rsidRPr="00D13DE9" w:rsidRDefault="004E2B4F" w:rsidP="004E2B4F">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36" w:type="dxa"/>
            <w:vAlign w:val="bottom"/>
          </w:tcPr>
          <w:p w14:paraId="77D22CBA" w14:textId="77777777" w:rsidR="004E2B4F" w:rsidRPr="00D13DE9" w:rsidRDefault="004E2B4F" w:rsidP="004E2B4F">
            <w:pPr>
              <w:spacing w:line="240" w:lineRule="auto"/>
              <w:ind w:right="-10"/>
              <w:jc w:val="center"/>
              <w:rPr>
                <w:rFonts w:ascii="Browallia New" w:hAnsi="Browallia New" w:cs="Browallia New"/>
                <w:sz w:val="28"/>
                <w:szCs w:val="28"/>
              </w:rPr>
            </w:pPr>
          </w:p>
        </w:tc>
        <w:tc>
          <w:tcPr>
            <w:tcW w:w="1136" w:type="dxa"/>
            <w:tcBorders>
              <w:top w:val="single" w:sz="4" w:space="0" w:color="auto"/>
              <w:bottom w:val="single" w:sz="4" w:space="0" w:color="auto"/>
            </w:tcBorders>
            <w:vAlign w:val="bottom"/>
          </w:tcPr>
          <w:p w14:paraId="550AC97D" w14:textId="654D8A90" w:rsidR="004E2B4F" w:rsidRPr="00D13DE9" w:rsidRDefault="004E2B4F" w:rsidP="004E2B4F">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46" w:type="dxa"/>
            <w:tcBorders>
              <w:top w:val="single" w:sz="4" w:space="0" w:color="auto"/>
            </w:tcBorders>
            <w:vAlign w:val="bottom"/>
          </w:tcPr>
          <w:p w14:paraId="19E0AC3C" w14:textId="77777777" w:rsidR="004E2B4F" w:rsidRPr="00D13DE9" w:rsidRDefault="004E2B4F" w:rsidP="004E2B4F">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B3C3BE2" w14:textId="571B3B3F" w:rsidR="004E2B4F" w:rsidRPr="00D13DE9" w:rsidRDefault="004E2B4F" w:rsidP="004E2B4F">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r>
      <w:tr w:rsidR="00CB0794" w:rsidRPr="00D13DE9" w14:paraId="2EFDDA7D" w14:textId="77777777" w:rsidTr="00305AAE">
        <w:tc>
          <w:tcPr>
            <w:tcW w:w="4186" w:type="dxa"/>
            <w:vAlign w:val="bottom"/>
          </w:tcPr>
          <w:p w14:paraId="0A5D6F85"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06" w:type="dxa"/>
            <w:vAlign w:val="bottom"/>
          </w:tcPr>
          <w:p w14:paraId="3D8BE582" w14:textId="77777777" w:rsidR="00CB0794" w:rsidRPr="0060090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magenta"/>
                <w:lang w:val="en-GB"/>
              </w:rPr>
            </w:pPr>
          </w:p>
        </w:tc>
        <w:tc>
          <w:tcPr>
            <w:tcW w:w="282" w:type="dxa"/>
            <w:vAlign w:val="bottom"/>
          </w:tcPr>
          <w:p w14:paraId="3AF07BCD"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075" w:type="dxa"/>
            <w:vAlign w:val="bottom"/>
          </w:tcPr>
          <w:p w14:paraId="36CA3D91"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vAlign w:val="bottom"/>
          </w:tcPr>
          <w:p w14:paraId="07A8B234"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36" w:type="dxa"/>
            <w:vAlign w:val="bottom"/>
          </w:tcPr>
          <w:p w14:paraId="6DC93627"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6" w:type="dxa"/>
            <w:vAlign w:val="bottom"/>
          </w:tcPr>
          <w:p w14:paraId="5B2F5806"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34" w:type="dxa"/>
            <w:vAlign w:val="bottom"/>
          </w:tcPr>
          <w:p w14:paraId="4250C0B6"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815B91" w:rsidRPr="00D13DE9" w14:paraId="3C27B72D" w14:textId="77777777">
        <w:tc>
          <w:tcPr>
            <w:tcW w:w="4186" w:type="dxa"/>
            <w:vAlign w:val="bottom"/>
          </w:tcPr>
          <w:p w14:paraId="12398A38" w14:textId="683614BD"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6C0E62">
              <w:rPr>
                <w:rFonts w:ascii="Browallia New" w:hAnsi="Browallia New" w:cs="Browallia New"/>
                <w:sz w:val="27"/>
                <w:szCs w:val="27"/>
                <w:cs/>
              </w:rPr>
              <w:t>ยอดคงเหลือ</w:t>
            </w:r>
            <w:r w:rsidRPr="006C0E62">
              <w:rPr>
                <w:rFonts w:ascii="Browallia New" w:hAnsi="Browallia New" w:cs="Browallia New"/>
                <w:sz w:val="27"/>
                <w:szCs w:val="27"/>
              </w:rPr>
              <w:t xml:space="preserve"> </w:t>
            </w:r>
            <w:r w:rsidRPr="006C0E62">
              <w:rPr>
                <w:rFonts w:ascii="Browallia New" w:hAnsi="Browallia New" w:cs="Browallia New"/>
                <w:sz w:val="27"/>
                <w:szCs w:val="27"/>
                <w:cs/>
              </w:rPr>
              <w:t>ณ</w:t>
            </w:r>
            <w:r w:rsidRPr="006C0E62">
              <w:rPr>
                <w:rFonts w:ascii="Browallia New" w:hAnsi="Browallia New" w:cs="Browallia New"/>
                <w:sz w:val="27"/>
                <w:szCs w:val="27"/>
              </w:rPr>
              <w:t xml:space="preserve"> </w:t>
            </w:r>
            <w:r w:rsidRPr="006C0E62">
              <w:rPr>
                <w:rFonts w:ascii="Browallia New" w:hAnsi="Browallia New" w:cs="Browallia New"/>
                <w:sz w:val="27"/>
                <w:szCs w:val="27"/>
                <w:cs/>
              </w:rPr>
              <w:t>วันที่</w:t>
            </w:r>
            <w:r w:rsidRPr="006C0E62">
              <w:rPr>
                <w:rFonts w:ascii="Browallia New" w:hAnsi="Browallia New" w:cs="Browallia New"/>
                <w:sz w:val="27"/>
                <w:szCs w:val="27"/>
              </w:rPr>
              <w:t xml:space="preserve"> 1 </w:t>
            </w:r>
            <w:r w:rsidRPr="006C0E62">
              <w:rPr>
                <w:rFonts w:ascii="Browallia New" w:hAnsi="Browallia New" w:cs="Browallia New"/>
                <w:sz w:val="27"/>
                <w:szCs w:val="27"/>
                <w:cs/>
              </w:rPr>
              <w:t>มกราคม</w:t>
            </w:r>
            <w:r w:rsidRPr="006C0E62">
              <w:rPr>
                <w:rFonts w:ascii="Browallia New" w:hAnsi="Browallia New" w:cs="Browallia New"/>
                <w:sz w:val="27"/>
                <w:szCs w:val="27"/>
              </w:rPr>
              <w:t xml:space="preserve"> </w:t>
            </w:r>
          </w:p>
        </w:tc>
        <w:tc>
          <w:tcPr>
            <w:tcW w:w="1106" w:type="dxa"/>
          </w:tcPr>
          <w:p w14:paraId="447847E8" w14:textId="4862B791" w:rsidR="00815B91" w:rsidRPr="0000365B" w:rsidRDefault="00815B91" w:rsidP="00815B91">
            <w:pPr>
              <w:pStyle w:val="acctfourfigures"/>
              <w:tabs>
                <w:tab w:val="clear" w:pos="765"/>
              </w:tabs>
              <w:spacing w:line="240" w:lineRule="auto"/>
              <w:ind w:left="-117"/>
              <w:jc w:val="right"/>
              <w:rPr>
                <w:rFonts w:ascii="Browallia New" w:hAnsi="Browallia New" w:cs="Browallia New"/>
                <w:sz w:val="27"/>
                <w:szCs w:val="27"/>
                <w:lang w:val="en-US"/>
              </w:rPr>
            </w:pPr>
            <w:r w:rsidRPr="0000365B">
              <w:rPr>
                <w:rFonts w:ascii="Browallia New" w:hAnsi="Browallia New" w:cs="Browallia New"/>
                <w:sz w:val="27"/>
                <w:szCs w:val="27"/>
                <w:lang w:val="en-US"/>
              </w:rPr>
              <w:t>140,866</w:t>
            </w:r>
          </w:p>
        </w:tc>
        <w:tc>
          <w:tcPr>
            <w:tcW w:w="282" w:type="dxa"/>
            <w:vAlign w:val="bottom"/>
          </w:tcPr>
          <w:p w14:paraId="556B66A6"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vAlign w:val="bottom"/>
          </w:tcPr>
          <w:p w14:paraId="144DC034" w14:textId="452DE63E" w:rsidR="00815B91" w:rsidRPr="002C1C25" w:rsidRDefault="00815B91" w:rsidP="00815B91">
            <w:pPr>
              <w:pStyle w:val="acctfourfigures"/>
              <w:tabs>
                <w:tab w:val="clear" w:pos="765"/>
              </w:tabs>
              <w:spacing w:line="240" w:lineRule="auto"/>
              <w:ind w:left="-117"/>
              <w:jc w:val="right"/>
              <w:rPr>
                <w:rFonts w:ascii="Browallia New" w:hAnsi="Browallia New" w:cs="Browallia New"/>
                <w:sz w:val="27"/>
                <w:szCs w:val="27"/>
                <w:lang w:val="en-US" w:bidi="th-TH"/>
              </w:rPr>
            </w:pPr>
            <w:r w:rsidRPr="00920399">
              <w:rPr>
                <w:rFonts w:ascii="Browallia New" w:hAnsi="Browallia New" w:cs="Browallia New"/>
                <w:sz w:val="27"/>
                <w:szCs w:val="27"/>
                <w:lang w:val="en-US"/>
              </w:rPr>
              <w:t>171,129</w:t>
            </w:r>
          </w:p>
        </w:tc>
        <w:tc>
          <w:tcPr>
            <w:tcW w:w="236" w:type="dxa"/>
            <w:vAlign w:val="bottom"/>
          </w:tcPr>
          <w:p w14:paraId="05D352D3"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36" w:type="dxa"/>
          </w:tcPr>
          <w:p w14:paraId="171D2A84" w14:textId="2ED4B1F0" w:rsidR="00815B91" w:rsidRPr="0000365B" w:rsidRDefault="00815B91" w:rsidP="00815B91">
            <w:pPr>
              <w:spacing w:line="240" w:lineRule="auto"/>
              <w:ind w:right="-10"/>
              <w:jc w:val="right"/>
              <w:rPr>
                <w:rFonts w:ascii="Browallia New" w:hAnsi="Browallia New" w:cs="Browallia New"/>
                <w:sz w:val="27"/>
                <w:szCs w:val="27"/>
              </w:rPr>
            </w:pPr>
            <w:r w:rsidRPr="0000365B">
              <w:rPr>
                <w:rFonts w:ascii="Browallia New" w:hAnsi="Browallia New" w:cs="Browallia New"/>
                <w:sz w:val="27"/>
                <w:szCs w:val="27"/>
              </w:rPr>
              <w:t>65,657</w:t>
            </w:r>
          </w:p>
        </w:tc>
        <w:tc>
          <w:tcPr>
            <w:tcW w:w="246" w:type="dxa"/>
            <w:vAlign w:val="bottom"/>
          </w:tcPr>
          <w:p w14:paraId="54F4D6D4"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vAlign w:val="bottom"/>
          </w:tcPr>
          <w:p w14:paraId="4FE26ACA" w14:textId="09442C3D" w:rsidR="00815B91" w:rsidRPr="002C1C25" w:rsidRDefault="00815B91" w:rsidP="00815B91">
            <w:pPr>
              <w:spacing w:line="240" w:lineRule="auto"/>
              <w:ind w:right="-10"/>
              <w:jc w:val="right"/>
              <w:rPr>
                <w:rFonts w:ascii="Browallia New" w:hAnsi="Browallia New" w:cs="Browallia New"/>
                <w:sz w:val="27"/>
                <w:szCs w:val="27"/>
              </w:rPr>
            </w:pPr>
            <w:r w:rsidRPr="006F6A73">
              <w:rPr>
                <w:rFonts w:ascii="Browallia New" w:hAnsi="Browallia New" w:cs="Browallia New"/>
                <w:sz w:val="27"/>
                <w:szCs w:val="27"/>
              </w:rPr>
              <w:t>56,316</w:t>
            </w:r>
          </w:p>
        </w:tc>
      </w:tr>
      <w:tr w:rsidR="00815B91" w:rsidRPr="00D13DE9" w14:paraId="715C2FB5" w14:textId="77777777">
        <w:tc>
          <w:tcPr>
            <w:tcW w:w="4186" w:type="dxa"/>
            <w:vAlign w:val="bottom"/>
          </w:tcPr>
          <w:p w14:paraId="5AAB137C"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2C1C25">
              <w:rPr>
                <w:rFonts w:ascii="Browallia New" w:hAnsi="Browallia New" w:cs="Browallia New"/>
                <w:sz w:val="27"/>
                <w:szCs w:val="27"/>
                <w:cs/>
              </w:rPr>
              <w:t>ตั้งค่าเผื่อเพิ่มในระหว่างปี</w:t>
            </w:r>
          </w:p>
        </w:tc>
        <w:tc>
          <w:tcPr>
            <w:tcW w:w="1106" w:type="dxa"/>
          </w:tcPr>
          <w:p w14:paraId="70176997" w14:textId="1A6B882F" w:rsidR="00815B91" w:rsidRPr="0000365B" w:rsidRDefault="00815B91" w:rsidP="00815B91">
            <w:pPr>
              <w:pStyle w:val="acctfourfigures"/>
              <w:tabs>
                <w:tab w:val="clear" w:pos="765"/>
              </w:tabs>
              <w:spacing w:line="240" w:lineRule="auto"/>
              <w:ind w:left="-117"/>
              <w:jc w:val="right"/>
              <w:rPr>
                <w:rFonts w:ascii="Browallia New" w:hAnsi="Browallia New" w:cs="Browallia New"/>
                <w:sz w:val="27"/>
                <w:szCs w:val="27"/>
                <w:lang w:val="en-US"/>
              </w:rPr>
            </w:pPr>
            <w:r w:rsidRPr="0000365B">
              <w:rPr>
                <w:rFonts w:ascii="Browallia New" w:hAnsi="Browallia New" w:cs="Browallia New"/>
                <w:sz w:val="27"/>
                <w:szCs w:val="27"/>
                <w:lang w:val="en-US"/>
              </w:rPr>
              <w:t>39,75</w:t>
            </w:r>
            <w:r w:rsidR="00F82443">
              <w:rPr>
                <w:rFonts w:ascii="Browallia New" w:hAnsi="Browallia New" w:cs="Browallia New"/>
                <w:sz w:val="27"/>
                <w:szCs w:val="27"/>
                <w:lang w:val="en-US"/>
              </w:rPr>
              <w:t>4</w:t>
            </w:r>
          </w:p>
        </w:tc>
        <w:tc>
          <w:tcPr>
            <w:tcW w:w="282" w:type="dxa"/>
            <w:vAlign w:val="bottom"/>
          </w:tcPr>
          <w:p w14:paraId="4D3AB520"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vAlign w:val="bottom"/>
          </w:tcPr>
          <w:p w14:paraId="60435C6C" w14:textId="5FBBCFA9" w:rsidR="00815B91" w:rsidRPr="002C1C25" w:rsidRDefault="00815B91" w:rsidP="00815B91">
            <w:pPr>
              <w:spacing w:line="240" w:lineRule="auto"/>
              <w:ind w:right="-10"/>
              <w:jc w:val="right"/>
              <w:rPr>
                <w:rFonts w:ascii="Browallia New" w:hAnsi="Browallia New" w:cs="Browallia New"/>
                <w:sz w:val="27"/>
                <w:szCs w:val="27"/>
                <w:lang w:val="en-GB"/>
              </w:rPr>
            </w:pPr>
            <w:r w:rsidRPr="00920399">
              <w:rPr>
                <w:rFonts w:ascii="Browallia New" w:hAnsi="Browallia New" w:cs="Browallia New"/>
                <w:sz w:val="27"/>
                <w:szCs w:val="27"/>
              </w:rPr>
              <w:t>40,</w:t>
            </w:r>
            <w:r>
              <w:rPr>
                <w:rFonts w:ascii="Browallia New" w:hAnsi="Browallia New" w:cs="Browallia New"/>
                <w:sz w:val="27"/>
                <w:szCs w:val="27"/>
              </w:rPr>
              <w:t>360</w:t>
            </w:r>
          </w:p>
        </w:tc>
        <w:tc>
          <w:tcPr>
            <w:tcW w:w="236" w:type="dxa"/>
            <w:vAlign w:val="bottom"/>
          </w:tcPr>
          <w:p w14:paraId="133D863C"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36" w:type="dxa"/>
          </w:tcPr>
          <w:p w14:paraId="3A536DF6" w14:textId="2345AF84" w:rsidR="00815B91" w:rsidRPr="0000365B" w:rsidRDefault="00815B91" w:rsidP="00815B91">
            <w:pPr>
              <w:spacing w:line="240" w:lineRule="auto"/>
              <w:ind w:right="-10"/>
              <w:jc w:val="right"/>
              <w:rPr>
                <w:rFonts w:ascii="Browallia New" w:hAnsi="Browallia New" w:cs="Browallia New"/>
                <w:sz w:val="27"/>
                <w:szCs w:val="27"/>
              </w:rPr>
            </w:pPr>
            <w:r w:rsidRPr="0000365B">
              <w:rPr>
                <w:rFonts w:ascii="Browallia New" w:hAnsi="Browallia New" w:cs="Browallia New"/>
                <w:sz w:val="27"/>
                <w:szCs w:val="27"/>
              </w:rPr>
              <w:t>6,548</w:t>
            </w:r>
          </w:p>
        </w:tc>
        <w:tc>
          <w:tcPr>
            <w:tcW w:w="246" w:type="dxa"/>
            <w:vAlign w:val="bottom"/>
          </w:tcPr>
          <w:p w14:paraId="2DAE38C1"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tcPr>
          <w:p w14:paraId="0FC41B68" w14:textId="6B09747E" w:rsidR="00815B91" w:rsidRPr="002C1C25" w:rsidRDefault="00815B91" w:rsidP="00815B91">
            <w:pPr>
              <w:spacing w:line="240" w:lineRule="auto"/>
              <w:ind w:right="-10"/>
              <w:jc w:val="right"/>
              <w:rPr>
                <w:rFonts w:ascii="Browallia New" w:hAnsi="Browallia New" w:cs="Browallia New"/>
                <w:sz w:val="27"/>
                <w:szCs w:val="27"/>
                <w:lang w:val="en-GB"/>
              </w:rPr>
            </w:pPr>
            <w:r w:rsidRPr="006F6A73">
              <w:rPr>
                <w:rFonts w:ascii="Browallia New" w:hAnsi="Browallia New" w:cs="Browallia New"/>
                <w:sz w:val="27"/>
                <w:szCs w:val="27"/>
              </w:rPr>
              <w:t>10,785</w:t>
            </w:r>
          </w:p>
        </w:tc>
      </w:tr>
      <w:tr w:rsidR="00815B91" w:rsidRPr="00D13DE9" w14:paraId="42B4CAC9" w14:textId="77777777">
        <w:tc>
          <w:tcPr>
            <w:tcW w:w="4186" w:type="dxa"/>
            <w:vAlign w:val="bottom"/>
          </w:tcPr>
          <w:p w14:paraId="789F252B"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2C1C25">
              <w:rPr>
                <w:rFonts w:ascii="Browallia New" w:hAnsi="Browallia New" w:cs="Browallia New"/>
                <w:sz w:val="27"/>
                <w:szCs w:val="27"/>
                <w:cs/>
              </w:rPr>
              <w:t>กลับรายการและตัดบัญชีในระหว่างปี</w:t>
            </w:r>
          </w:p>
        </w:tc>
        <w:tc>
          <w:tcPr>
            <w:tcW w:w="1106" w:type="dxa"/>
            <w:tcBorders>
              <w:bottom w:val="single" w:sz="4" w:space="0" w:color="auto"/>
            </w:tcBorders>
          </w:tcPr>
          <w:p w14:paraId="0C61CA8D" w14:textId="0C9E87F9" w:rsidR="00815B91" w:rsidRPr="0000365B" w:rsidRDefault="00815B91" w:rsidP="00815B91">
            <w:pPr>
              <w:pStyle w:val="acctfourfigures"/>
              <w:tabs>
                <w:tab w:val="clear" w:pos="765"/>
              </w:tabs>
              <w:spacing w:line="240" w:lineRule="auto"/>
              <w:ind w:left="-117"/>
              <w:jc w:val="right"/>
              <w:rPr>
                <w:rFonts w:ascii="Browallia New" w:hAnsi="Browallia New" w:cs="Browallia New"/>
                <w:sz w:val="27"/>
                <w:szCs w:val="27"/>
                <w:lang w:val="en-US"/>
              </w:rPr>
            </w:pPr>
            <w:r w:rsidRPr="0000365B">
              <w:rPr>
                <w:rFonts w:ascii="Browallia New" w:hAnsi="Browallia New" w:cs="Browallia New"/>
                <w:sz w:val="27"/>
                <w:szCs w:val="27"/>
                <w:lang w:val="en-US"/>
              </w:rPr>
              <w:t>(36,39</w:t>
            </w:r>
            <w:r w:rsidR="00C00B01">
              <w:rPr>
                <w:rFonts w:ascii="Browallia New" w:hAnsi="Browallia New" w:cs="Browallia New"/>
                <w:sz w:val="27"/>
                <w:szCs w:val="27"/>
                <w:lang w:val="en-US"/>
              </w:rPr>
              <w:t>2</w:t>
            </w:r>
            <w:r w:rsidRPr="0000365B">
              <w:rPr>
                <w:rFonts w:ascii="Browallia New" w:hAnsi="Browallia New" w:cs="Browallia New"/>
                <w:sz w:val="27"/>
                <w:szCs w:val="27"/>
                <w:lang w:val="en-US"/>
              </w:rPr>
              <w:t>)</w:t>
            </w:r>
          </w:p>
        </w:tc>
        <w:tc>
          <w:tcPr>
            <w:tcW w:w="282" w:type="dxa"/>
            <w:vAlign w:val="bottom"/>
          </w:tcPr>
          <w:p w14:paraId="1EA4344E"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tcBorders>
              <w:bottom w:val="single" w:sz="4" w:space="0" w:color="auto"/>
            </w:tcBorders>
            <w:vAlign w:val="bottom"/>
          </w:tcPr>
          <w:p w14:paraId="1C7746D7" w14:textId="735972A1" w:rsidR="00815B91" w:rsidRPr="002C1C25" w:rsidRDefault="00815B91" w:rsidP="00815B91">
            <w:pPr>
              <w:pStyle w:val="acctfourfigures"/>
              <w:tabs>
                <w:tab w:val="clear" w:pos="765"/>
              </w:tabs>
              <w:spacing w:line="240" w:lineRule="auto"/>
              <w:ind w:left="-117"/>
              <w:jc w:val="right"/>
              <w:rPr>
                <w:rFonts w:ascii="Browallia New" w:hAnsi="Browallia New" w:cs="Browallia New"/>
                <w:sz w:val="27"/>
                <w:szCs w:val="27"/>
                <w:lang w:val="en-US"/>
              </w:rPr>
            </w:pPr>
            <w:r w:rsidRPr="00920399">
              <w:rPr>
                <w:rFonts w:ascii="Browallia New" w:hAnsi="Browallia New" w:cs="Browallia New"/>
                <w:sz w:val="27"/>
                <w:szCs w:val="27"/>
                <w:lang w:val="en-US"/>
              </w:rPr>
              <w:t>(70,</w:t>
            </w:r>
            <w:r>
              <w:rPr>
                <w:rFonts w:ascii="Browallia New" w:hAnsi="Browallia New" w:cs="Browallia New"/>
                <w:sz w:val="27"/>
                <w:szCs w:val="27"/>
                <w:lang w:val="en-US"/>
              </w:rPr>
              <w:t>623</w:t>
            </w:r>
            <w:r w:rsidRPr="00920399">
              <w:rPr>
                <w:rFonts w:ascii="Browallia New" w:hAnsi="Browallia New" w:cs="Browallia New"/>
                <w:sz w:val="27"/>
                <w:szCs w:val="27"/>
                <w:lang w:val="en-US"/>
              </w:rPr>
              <w:t>)</w:t>
            </w:r>
          </w:p>
        </w:tc>
        <w:tc>
          <w:tcPr>
            <w:tcW w:w="236" w:type="dxa"/>
            <w:vAlign w:val="bottom"/>
          </w:tcPr>
          <w:p w14:paraId="26E569EB"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36" w:type="dxa"/>
            <w:tcBorders>
              <w:bottom w:val="single" w:sz="4" w:space="0" w:color="auto"/>
            </w:tcBorders>
          </w:tcPr>
          <w:p w14:paraId="4A1D1E9B" w14:textId="3A8BC055" w:rsidR="00815B91" w:rsidRPr="0000365B" w:rsidRDefault="00460153" w:rsidP="00815B91">
            <w:pPr>
              <w:spacing w:line="240" w:lineRule="auto"/>
              <w:ind w:right="-10"/>
              <w:jc w:val="right"/>
              <w:rPr>
                <w:rFonts w:ascii="Browallia New" w:hAnsi="Browallia New" w:cs="Browallia New"/>
                <w:sz w:val="27"/>
                <w:szCs w:val="27"/>
              </w:rPr>
            </w:pPr>
            <w:r>
              <w:rPr>
                <w:rFonts w:ascii="Browallia New" w:hAnsi="Browallia New" w:cs="Browallia New" w:hint="cs"/>
                <w:sz w:val="27"/>
                <w:szCs w:val="27"/>
                <w:cs/>
              </w:rPr>
              <w:t>(</w:t>
            </w:r>
            <w:r w:rsidR="00815B91" w:rsidRPr="0000365B">
              <w:rPr>
                <w:rFonts w:ascii="Browallia New" w:hAnsi="Browallia New" w:cs="Browallia New"/>
                <w:sz w:val="27"/>
                <w:szCs w:val="27"/>
              </w:rPr>
              <w:t>3,92</w:t>
            </w:r>
            <w:r w:rsidR="009211FE">
              <w:rPr>
                <w:rFonts w:ascii="Browallia New" w:hAnsi="Browallia New" w:cs="Browallia New"/>
                <w:sz w:val="27"/>
                <w:szCs w:val="27"/>
              </w:rPr>
              <w:t>5</w:t>
            </w:r>
            <w:r>
              <w:rPr>
                <w:rFonts w:ascii="Browallia New" w:hAnsi="Browallia New" w:cs="Browallia New" w:hint="cs"/>
                <w:sz w:val="27"/>
                <w:szCs w:val="27"/>
                <w:cs/>
              </w:rPr>
              <w:t>)</w:t>
            </w:r>
          </w:p>
        </w:tc>
        <w:tc>
          <w:tcPr>
            <w:tcW w:w="246" w:type="dxa"/>
            <w:vAlign w:val="bottom"/>
          </w:tcPr>
          <w:p w14:paraId="5A2C1007"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tcBorders>
              <w:bottom w:val="single" w:sz="4" w:space="0" w:color="auto"/>
            </w:tcBorders>
          </w:tcPr>
          <w:p w14:paraId="676FAFB6" w14:textId="214FEAEB" w:rsidR="00815B91" w:rsidRPr="002C1C25" w:rsidRDefault="00815B91" w:rsidP="00815B91">
            <w:pPr>
              <w:spacing w:line="240" w:lineRule="auto"/>
              <w:ind w:right="-10"/>
              <w:jc w:val="right"/>
              <w:rPr>
                <w:rFonts w:ascii="Browallia New" w:hAnsi="Browallia New" w:cs="Browallia New"/>
                <w:sz w:val="27"/>
                <w:szCs w:val="27"/>
                <w:lang w:val="en-GB"/>
              </w:rPr>
            </w:pPr>
            <w:r w:rsidRPr="006F6A73">
              <w:rPr>
                <w:rFonts w:ascii="Browallia New" w:hAnsi="Browallia New" w:cs="Browallia New"/>
                <w:sz w:val="27"/>
                <w:szCs w:val="27"/>
              </w:rPr>
              <w:t xml:space="preserve">   (1,444)</w:t>
            </w:r>
          </w:p>
        </w:tc>
      </w:tr>
      <w:tr w:rsidR="00815B91" w:rsidRPr="00D13DE9" w14:paraId="0AEA2D7D" w14:textId="77777777">
        <w:tc>
          <w:tcPr>
            <w:tcW w:w="4186" w:type="dxa"/>
            <w:vAlign w:val="bottom"/>
          </w:tcPr>
          <w:p w14:paraId="2CD4498D"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2C1C25">
              <w:rPr>
                <w:rFonts w:ascii="Browallia New" w:hAnsi="Browallia New" w:cs="Browallia New"/>
                <w:sz w:val="27"/>
                <w:szCs w:val="27"/>
                <w:cs/>
              </w:rPr>
              <w:t>ยอดคงเหลือ</w:t>
            </w:r>
            <w:r w:rsidRPr="002C1C25">
              <w:rPr>
                <w:rFonts w:ascii="Browallia New" w:hAnsi="Browallia New" w:cs="Browallia New"/>
                <w:sz w:val="27"/>
                <w:szCs w:val="27"/>
              </w:rPr>
              <w:t xml:space="preserve"> </w:t>
            </w:r>
            <w:r w:rsidRPr="002C1C25">
              <w:rPr>
                <w:rFonts w:ascii="Browallia New" w:hAnsi="Browallia New" w:cs="Browallia New"/>
                <w:sz w:val="27"/>
                <w:szCs w:val="27"/>
                <w:cs/>
              </w:rPr>
              <w:t>ณ</w:t>
            </w:r>
            <w:r w:rsidRPr="002C1C25">
              <w:rPr>
                <w:rFonts w:ascii="Browallia New" w:hAnsi="Browallia New" w:cs="Browallia New"/>
                <w:sz w:val="27"/>
                <w:szCs w:val="27"/>
              </w:rPr>
              <w:t xml:space="preserve"> </w:t>
            </w:r>
            <w:r w:rsidRPr="002C1C25">
              <w:rPr>
                <w:rFonts w:ascii="Browallia New" w:hAnsi="Browallia New" w:cs="Browallia New"/>
                <w:sz w:val="27"/>
                <w:szCs w:val="27"/>
                <w:cs/>
              </w:rPr>
              <w:t>วันที่</w:t>
            </w:r>
            <w:r w:rsidRPr="002C1C25">
              <w:rPr>
                <w:rFonts w:ascii="Browallia New" w:hAnsi="Browallia New" w:cs="Browallia New"/>
                <w:sz w:val="27"/>
                <w:szCs w:val="27"/>
              </w:rPr>
              <w:t xml:space="preserve"> 31 </w:t>
            </w:r>
            <w:r w:rsidRPr="002C1C25">
              <w:rPr>
                <w:rFonts w:ascii="Browallia New" w:hAnsi="Browallia New" w:cs="Browallia New"/>
                <w:sz w:val="27"/>
                <w:szCs w:val="27"/>
                <w:cs/>
              </w:rPr>
              <w:t>ธันวาคม</w:t>
            </w:r>
            <w:r w:rsidRPr="002C1C25">
              <w:rPr>
                <w:rFonts w:ascii="Browallia New" w:hAnsi="Browallia New" w:cs="Browallia New"/>
                <w:sz w:val="27"/>
                <w:szCs w:val="27"/>
              </w:rPr>
              <w:t xml:space="preserve"> </w:t>
            </w:r>
          </w:p>
        </w:tc>
        <w:tc>
          <w:tcPr>
            <w:tcW w:w="1106" w:type="dxa"/>
            <w:tcBorders>
              <w:top w:val="single" w:sz="4" w:space="0" w:color="auto"/>
              <w:bottom w:val="single" w:sz="12" w:space="0" w:color="auto"/>
            </w:tcBorders>
          </w:tcPr>
          <w:p w14:paraId="67167977" w14:textId="252B018D" w:rsidR="00815B91" w:rsidRPr="0000365B" w:rsidRDefault="00F82443" w:rsidP="00815B91">
            <w:pPr>
              <w:pStyle w:val="acctfourfigures"/>
              <w:tabs>
                <w:tab w:val="clear" w:pos="765"/>
              </w:tabs>
              <w:spacing w:line="240" w:lineRule="auto"/>
              <w:ind w:left="-117"/>
              <w:jc w:val="right"/>
              <w:rPr>
                <w:rFonts w:ascii="Browallia New" w:hAnsi="Browallia New" w:cs="Browallia New"/>
                <w:sz w:val="27"/>
                <w:szCs w:val="27"/>
                <w:lang w:val="en-US"/>
              </w:rPr>
            </w:pPr>
            <w:r>
              <w:rPr>
                <w:rFonts w:ascii="Browallia New" w:hAnsi="Browallia New" w:cs="Browallia New"/>
                <w:sz w:val="27"/>
                <w:szCs w:val="27"/>
                <w:lang w:val="en-US"/>
              </w:rPr>
              <w:fldChar w:fldCharType="begin"/>
            </w:r>
            <w:r>
              <w:rPr>
                <w:rFonts w:ascii="Browallia New" w:hAnsi="Browallia New" w:cs="Browallia New"/>
                <w:sz w:val="27"/>
                <w:szCs w:val="27"/>
                <w:lang w:val="en-US"/>
              </w:rPr>
              <w:instrText xml:space="preserve"> =SUM(ABOVE) </w:instrText>
            </w:r>
            <w:r>
              <w:rPr>
                <w:rFonts w:ascii="Browallia New" w:hAnsi="Browallia New" w:cs="Browallia New"/>
                <w:sz w:val="27"/>
                <w:szCs w:val="27"/>
                <w:lang w:val="en-US"/>
              </w:rPr>
              <w:fldChar w:fldCharType="separate"/>
            </w:r>
            <w:r>
              <w:rPr>
                <w:rFonts w:ascii="Browallia New" w:hAnsi="Browallia New" w:cs="Browallia New"/>
                <w:noProof/>
                <w:sz w:val="27"/>
                <w:szCs w:val="27"/>
                <w:lang w:val="en-US"/>
              </w:rPr>
              <w:t>144,228</w:t>
            </w:r>
            <w:r>
              <w:rPr>
                <w:rFonts w:ascii="Browallia New" w:hAnsi="Browallia New" w:cs="Browallia New"/>
                <w:sz w:val="27"/>
                <w:szCs w:val="27"/>
                <w:lang w:val="en-US"/>
              </w:rPr>
              <w:fldChar w:fldCharType="end"/>
            </w:r>
          </w:p>
        </w:tc>
        <w:tc>
          <w:tcPr>
            <w:tcW w:w="282" w:type="dxa"/>
            <w:vAlign w:val="bottom"/>
          </w:tcPr>
          <w:p w14:paraId="643EC2DD"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tcBorders>
              <w:top w:val="single" w:sz="4" w:space="0" w:color="auto"/>
              <w:bottom w:val="single" w:sz="12" w:space="0" w:color="auto"/>
            </w:tcBorders>
            <w:vAlign w:val="bottom"/>
          </w:tcPr>
          <w:p w14:paraId="56C6830F" w14:textId="562B2E7E" w:rsidR="00815B91" w:rsidRPr="002C1C25" w:rsidRDefault="00815B91" w:rsidP="00815B91">
            <w:pPr>
              <w:pStyle w:val="acctfourfigures"/>
              <w:tabs>
                <w:tab w:val="clear" w:pos="765"/>
              </w:tabs>
              <w:spacing w:line="240" w:lineRule="auto"/>
              <w:ind w:left="-117"/>
              <w:jc w:val="right"/>
              <w:rPr>
                <w:rFonts w:ascii="Browallia New" w:hAnsi="Browallia New" w:cs="Browallia New"/>
                <w:sz w:val="27"/>
                <w:szCs w:val="27"/>
                <w:lang w:val="en-US"/>
              </w:rPr>
            </w:pPr>
            <w:r w:rsidRPr="00920399">
              <w:rPr>
                <w:rFonts w:ascii="Browallia New" w:hAnsi="Browallia New" w:cs="Browallia New"/>
                <w:sz w:val="27"/>
                <w:szCs w:val="27"/>
                <w:lang w:val="en-US"/>
              </w:rPr>
              <w:t>140,866</w:t>
            </w:r>
          </w:p>
        </w:tc>
        <w:tc>
          <w:tcPr>
            <w:tcW w:w="236" w:type="dxa"/>
            <w:vAlign w:val="bottom"/>
          </w:tcPr>
          <w:p w14:paraId="189EAA12"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136" w:type="dxa"/>
            <w:tcBorders>
              <w:top w:val="single" w:sz="4" w:space="0" w:color="auto"/>
              <w:bottom w:val="single" w:sz="12" w:space="0" w:color="auto"/>
            </w:tcBorders>
          </w:tcPr>
          <w:p w14:paraId="19EF434B" w14:textId="698F2B70" w:rsidR="00815B91" w:rsidRPr="0000365B" w:rsidRDefault="00460153" w:rsidP="00815B91">
            <w:pPr>
              <w:spacing w:line="240" w:lineRule="auto"/>
              <w:ind w:right="-10"/>
              <w:jc w:val="right"/>
              <w:rPr>
                <w:rFonts w:ascii="Browallia New" w:hAnsi="Browallia New" w:cs="Browallia New"/>
                <w:sz w:val="27"/>
                <w:szCs w:val="27"/>
                <w:cs/>
              </w:rPr>
            </w:pPr>
            <w:r>
              <w:rPr>
                <w:rFonts w:ascii="Browallia New" w:hAnsi="Browallia New" w:cs="Browallia New"/>
                <w:sz w:val="27"/>
                <w:szCs w:val="27"/>
              </w:rPr>
              <w:fldChar w:fldCharType="begin"/>
            </w:r>
            <w:r>
              <w:rPr>
                <w:rFonts w:ascii="Browallia New" w:hAnsi="Browallia New" w:cs="Browallia New"/>
                <w:sz w:val="27"/>
                <w:szCs w:val="27"/>
              </w:rPr>
              <w:instrText xml:space="preserve"> =SUM(ABOVE) </w:instrText>
            </w:r>
            <w:r>
              <w:rPr>
                <w:rFonts w:ascii="Browallia New" w:hAnsi="Browallia New" w:cs="Browallia New"/>
                <w:sz w:val="27"/>
                <w:szCs w:val="27"/>
              </w:rPr>
              <w:fldChar w:fldCharType="separate"/>
            </w:r>
            <w:r>
              <w:rPr>
                <w:rFonts w:ascii="Browallia New" w:hAnsi="Browallia New" w:cs="Browallia New"/>
                <w:noProof/>
                <w:sz w:val="27"/>
                <w:szCs w:val="27"/>
              </w:rPr>
              <w:t>68</w:t>
            </w:r>
            <w:r>
              <w:rPr>
                <w:rFonts w:ascii="Browallia New" w:hAnsi="Browallia New" w:cs="Browallia New"/>
                <w:sz w:val="27"/>
                <w:szCs w:val="27"/>
              </w:rPr>
              <w:fldChar w:fldCharType="end"/>
            </w:r>
            <w:r w:rsidR="00AC752A">
              <w:rPr>
                <w:rFonts w:ascii="Browallia New" w:hAnsi="Browallia New" w:cs="Browallia New"/>
                <w:sz w:val="27"/>
                <w:szCs w:val="27"/>
              </w:rPr>
              <w:t>,280</w:t>
            </w:r>
          </w:p>
        </w:tc>
        <w:tc>
          <w:tcPr>
            <w:tcW w:w="246" w:type="dxa"/>
            <w:vAlign w:val="bottom"/>
          </w:tcPr>
          <w:p w14:paraId="0AF5440E" w14:textId="77777777" w:rsidR="00815B91" w:rsidRPr="002C1C25" w:rsidRDefault="00815B91" w:rsidP="00815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tcBorders>
              <w:top w:val="single" w:sz="4" w:space="0" w:color="auto"/>
              <w:bottom w:val="single" w:sz="12" w:space="0" w:color="auto"/>
            </w:tcBorders>
            <w:vAlign w:val="bottom"/>
          </w:tcPr>
          <w:p w14:paraId="7E407C36" w14:textId="0A131A21" w:rsidR="00815B91" w:rsidRPr="002C1C25" w:rsidRDefault="00815B91" w:rsidP="00815B91">
            <w:pPr>
              <w:pStyle w:val="acctfourfigures"/>
              <w:tabs>
                <w:tab w:val="clear" w:pos="765"/>
              </w:tabs>
              <w:spacing w:line="240" w:lineRule="auto"/>
              <w:jc w:val="right"/>
              <w:rPr>
                <w:rFonts w:ascii="Browallia New" w:hAnsi="Browallia New" w:cs="Browallia New"/>
                <w:sz w:val="27"/>
                <w:szCs w:val="27"/>
                <w:lang w:val="en-US"/>
              </w:rPr>
            </w:pPr>
            <w:r w:rsidRPr="006F6A73">
              <w:rPr>
                <w:rFonts w:ascii="Browallia New" w:hAnsi="Browallia New" w:cs="Browallia New"/>
                <w:sz w:val="27"/>
                <w:szCs w:val="27"/>
                <w:lang w:val="en-US"/>
              </w:rPr>
              <w:t>65,657</w:t>
            </w:r>
          </w:p>
        </w:tc>
      </w:tr>
    </w:tbl>
    <w:p w14:paraId="104EAFE9" w14:textId="77777777" w:rsidR="00CB0794" w:rsidRDefault="00CB0794"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193648B0"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5F22FDEF"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7F9C6F10"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3AAF1345"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61EEB6D8"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1E4A27B9"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1BECE334"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2920D0F8" w14:textId="77777777" w:rsidR="005D22A0"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1BB9B9AA" w14:textId="77777777" w:rsidR="005D22A0" w:rsidRPr="00793841" w:rsidRDefault="005D22A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p>
    <w:p w14:paraId="02B3898A" w14:textId="77777777" w:rsidR="00713E2E" w:rsidRDefault="00713E2E" w:rsidP="00E97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791FFD41" w14:textId="77777777" w:rsidR="00484279" w:rsidRDefault="00484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6C167AC9" w14:textId="7D6725BF" w:rsidR="006971B8" w:rsidRPr="002A52A0"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A52A0">
        <w:rPr>
          <w:rFonts w:ascii="Browallia New" w:hAnsi="Browallia New" w:cs="Browallia New" w:hint="cs"/>
          <w:b/>
          <w:bCs/>
          <w:sz w:val="28"/>
          <w:szCs w:val="28"/>
          <w:cs/>
          <w:lang w:val="en-GB"/>
        </w:rPr>
        <w:lastRenderedPageBreak/>
        <w:t>ลูกหนี้การค้าและลูกหนี้อื่น</w:t>
      </w:r>
      <w:r w:rsidR="00F46B29" w:rsidRPr="0068531E">
        <w:rPr>
          <w:rFonts w:ascii="Browallia New" w:hAnsi="Browallia New" w:cs="Browallia New" w:hint="cs"/>
          <w:b/>
          <w:bCs/>
          <w:sz w:val="28"/>
          <w:szCs w:val="28"/>
          <w:lang w:val="en-GB"/>
        </w:rPr>
        <w:t xml:space="preserve"> </w:t>
      </w:r>
      <w:r w:rsidRPr="002A52A0">
        <w:rPr>
          <w:rFonts w:ascii="Browallia New" w:hAnsi="Browallia New" w:cs="Browallia New" w:hint="cs"/>
          <w:b/>
          <w:bCs/>
          <w:sz w:val="28"/>
          <w:szCs w:val="28"/>
          <w:cs/>
          <w:lang w:val="en-GB"/>
        </w:rPr>
        <w:t>-</w:t>
      </w:r>
      <w:r w:rsidR="00F46B29" w:rsidRPr="0068531E">
        <w:rPr>
          <w:rFonts w:ascii="Browallia New" w:hAnsi="Browallia New" w:cs="Browallia New" w:hint="cs"/>
          <w:b/>
          <w:bCs/>
          <w:sz w:val="28"/>
          <w:szCs w:val="28"/>
          <w:lang w:val="en-GB"/>
        </w:rPr>
        <w:t xml:space="preserve"> </w:t>
      </w:r>
      <w:r w:rsidRPr="002A52A0">
        <w:rPr>
          <w:rFonts w:ascii="Browallia New" w:hAnsi="Browallia New" w:cs="Browallia New" w:hint="cs"/>
          <w:b/>
          <w:bCs/>
          <w:sz w:val="28"/>
          <w:szCs w:val="28"/>
          <w:cs/>
          <w:lang w:val="en-GB"/>
        </w:rPr>
        <w:t>สุทธิ</w:t>
      </w:r>
    </w:p>
    <w:p w14:paraId="35715832" w14:textId="77777777" w:rsidR="006971B8" w:rsidRPr="005B0BB1"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4" w:type="dxa"/>
        <w:tblInd w:w="266" w:type="dxa"/>
        <w:tblLayout w:type="fixed"/>
        <w:tblLook w:val="0000" w:firstRow="0" w:lastRow="0" w:firstColumn="0" w:lastColumn="0" w:noHBand="0" w:noVBand="0"/>
      </w:tblPr>
      <w:tblGrid>
        <w:gridCol w:w="4144"/>
        <w:gridCol w:w="1119"/>
        <w:gridCol w:w="252"/>
        <w:gridCol w:w="1123"/>
        <w:gridCol w:w="236"/>
        <w:gridCol w:w="1120"/>
        <w:gridCol w:w="252"/>
        <w:gridCol w:w="1128"/>
      </w:tblGrid>
      <w:tr w:rsidR="006971B8" w:rsidRPr="005C688C" w14:paraId="2089BFE2" w14:textId="77777777" w:rsidTr="00057C7A">
        <w:trPr>
          <w:trHeight w:val="20"/>
          <w:tblHeader/>
        </w:trPr>
        <w:tc>
          <w:tcPr>
            <w:tcW w:w="4144" w:type="dxa"/>
            <w:vAlign w:val="bottom"/>
          </w:tcPr>
          <w:p w14:paraId="585154A6"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0" w:type="dxa"/>
            <w:gridSpan w:val="7"/>
            <w:vAlign w:val="bottom"/>
          </w:tcPr>
          <w:p w14:paraId="43294004" w14:textId="136904AF" w:rsidR="006971B8" w:rsidRPr="005C688C" w:rsidRDefault="006971B8" w:rsidP="001B4041">
            <w:pPr>
              <w:spacing w:line="240" w:lineRule="auto"/>
              <w:ind w:right="-45"/>
              <w:jc w:val="right"/>
              <w:rPr>
                <w:rFonts w:ascii="Browallia New" w:hAnsi="Browallia New" w:cs="Browallia New"/>
                <w:sz w:val="28"/>
                <w:szCs w:val="28"/>
                <w:cs/>
              </w:rPr>
            </w:pPr>
            <w:r w:rsidRPr="005C688C">
              <w:rPr>
                <w:rFonts w:ascii="Browallia New" w:hAnsi="Browallia New" w:cs="Browallia New" w:hint="cs"/>
                <w:sz w:val="28"/>
                <w:szCs w:val="28"/>
                <w:cs/>
              </w:rPr>
              <w:t>(หน่วย</w:t>
            </w:r>
            <w:r w:rsidR="00F46B29" w:rsidRPr="005C688C">
              <w:rPr>
                <w:rFonts w:ascii="Browallia New" w:hAnsi="Browallia New" w:cs="Browallia New" w:hint="cs"/>
                <w:sz w:val="28"/>
                <w:szCs w:val="28"/>
              </w:rPr>
              <w:t xml:space="preserve"> </w:t>
            </w:r>
            <w:r w:rsidRPr="005C688C">
              <w:rPr>
                <w:rFonts w:ascii="Browallia New" w:hAnsi="Browallia New" w:cs="Browallia New" w:hint="cs"/>
                <w:sz w:val="28"/>
                <w:szCs w:val="28"/>
                <w:cs/>
                <w:lang w:val="en-GB"/>
              </w:rPr>
              <w:t>:</w:t>
            </w:r>
            <w:r w:rsidR="00F46B29" w:rsidRPr="005C688C">
              <w:rPr>
                <w:rFonts w:ascii="Browallia New" w:hAnsi="Browallia New" w:cs="Browallia New" w:hint="cs"/>
                <w:sz w:val="28"/>
                <w:szCs w:val="28"/>
              </w:rPr>
              <w:t xml:space="preserve"> </w:t>
            </w:r>
            <w:r w:rsidRPr="005C688C">
              <w:rPr>
                <w:rFonts w:ascii="Browallia New" w:hAnsi="Browallia New" w:cs="Browallia New" w:hint="cs"/>
                <w:sz w:val="28"/>
                <w:szCs w:val="28"/>
                <w:cs/>
              </w:rPr>
              <w:t>พันบาท)</w:t>
            </w:r>
          </w:p>
        </w:tc>
      </w:tr>
      <w:tr w:rsidR="006971B8" w:rsidRPr="005C688C" w14:paraId="0797EDBA" w14:textId="77777777" w:rsidTr="00057C7A">
        <w:trPr>
          <w:trHeight w:val="20"/>
          <w:tblHeader/>
        </w:trPr>
        <w:tc>
          <w:tcPr>
            <w:tcW w:w="4144" w:type="dxa"/>
            <w:vAlign w:val="bottom"/>
          </w:tcPr>
          <w:p w14:paraId="5F930031"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4" w:type="dxa"/>
            <w:gridSpan w:val="3"/>
            <w:tcBorders>
              <w:bottom w:val="single" w:sz="4" w:space="0" w:color="auto"/>
            </w:tcBorders>
            <w:vAlign w:val="bottom"/>
          </w:tcPr>
          <w:p w14:paraId="257B2F65"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5C688C">
              <w:rPr>
                <w:rFonts w:ascii="Browallia New" w:hAnsi="Browallia New" w:cs="Browallia New" w:hint="cs"/>
                <w:sz w:val="28"/>
                <w:szCs w:val="28"/>
                <w:cs/>
              </w:rPr>
              <w:t>งบการเงินรวม</w:t>
            </w:r>
          </w:p>
        </w:tc>
        <w:tc>
          <w:tcPr>
            <w:tcW w:w="236" w:type="dxa"/>
            <w:vAlign w:val="bottom"/>
          </w:tcPr>
          <w:p w14:paraId="01D5F622"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0" w:type="dxa"/>
            <w:gridSpan w:val="3"/>
            <w:tcBorders>
              <w:bottom w:val="single" w:sz="4" w:space="0" w:color="auto"/>
            </w:tcBorders>
            <w:vAlign w:val="bottom"/>
          </w:tcPr>
          <w:p w14:paraId="085031EC"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5C688C">
              <w:rPr>
                <w:rFonts w:ascii="Browallia New" w:hAnsi="Browallia New" w:cs="Browallia New" w:hint="cs"/>
                <w:sz w:val="28"/>
                <w:szCs w:val="28"/>
                <w:cs/>
              </w:rPr>
              <w:t>งบการเงินเฉพาะของบริษัท</w:t>
            </w:r>
          </w:p>
        </w:tc>
      </w:tr>
      <w:tr w:rsidR="004E2B4F" w:rsidRPr="005C688C" w14:paraId="74E70DA9" w14:textId="77777777" w:rsidTr="00057C7A">
        <w:trPr>
          <w:trHeight w:val="20"/>
          <w:tblHeader/>
        </w:trPr>
        <w:tc>
          <w:tcPr>
            <w:tcW w:w="4144" w:type="dxa"/>
            <w:vAlign w:val="bottom"/>
          </w:tcPr>
          <w:p w14:paraId="6A87AB83" w14:textId="77777777" w:rsidR="004E2B4F" w:rsidRPr="005C688C" w:rsidRDefault="004E2B4F" w:rsidP="004E2B4F">
            <w:pPr>
              <w:pStyle w:val="a0"/>
              <w:tabs>
                <w:tab w:val="clear" w:pos="360"/>
                <w:tab w:val="clear" w:pos="720"/>
                <w:tab w:val="clear" w:pos="1080"/>
                <w:tab w:val="left" w:pos="540"/>
              </w:tabs>
              <w:rPr>
                <w:rFonts w:ascii="Browallia New" w:hAnsi="Browallia New" w:cs="Browallia New"/>
                <w:lang w:val="en-US"/>
              </w:rPr>
            </w:pPr>
          </w:p>
        </w:tc>
        <w:tc>
          <w:tcPr>
            <w:tcW w:w="1119" w:type="dxa"/>
            <w:tcBorders>
              <w:top w:val="single" w:sz="4" w:space="0" w:color="auto"/>
              <w:bottom w:val="single" w:sz="4" w:space="0" w:color="auto"/>
            </w:tcBorders>
            <w:vAlign w:val="bottom"/>
          </w:tcPr>
          <w:p w14:paraId="71CB9EF3" w14:textId="76FDAFFF" w:rsidR="004E2B4F" w:rsidRPr="005C688C" w:rsidRDefault="004E2B4F" w:rsidP="004E2B4F">
            <w:pPr>
              <w:spacing w:line="240" w:lineRule="auto"/>
              <w:ind w:right="-10"/>
              <w:jc w:val="center"/>
              <w:rPr>
                <w:rFonts w:ascii="Browallia New" w:hAnsi="Browallia New" w:cs="Browallia New"/>
                <w:sz w:val="28"/>
                <w:szCs w:val="28"/>
              </w:rPr>
            </w:pPr>
            <w:r w:rsidRPr="005C688C">
              <w:rPr>
                <w:rFonts w:ascii="Browallia New" w:hAnsi="Browallia New" w:cs="Browallia New" w:hint="cs"/>
                <w:sz w:val="28"/>
                <w:szCs w:val="28"/>
              </w:rPr>
              <w:t>256</w:t>
            </w:r>
            <w:r w:rsidRPr="005C688C">
              <w:rPr>
                <w:rFonts w:ascii="Browallia New" w:hAnsi="Browallia New" w:cs="Browallia New"/>
                <w:sz w:val="28"/>
                <w:szCs w:val="28"/>
              </w:rPr>
              <w:t>5</w:t>
            </w:r>
          </w:p>
        </w:tc>
        <w:tc>
          <w:tcPr>
            <w:tcW w:w="252" w:type="dxa"/>
            <w:tcBorders>
              <w:top w:val="single" w:sz="4" w:space="0" w:color="auto"/>
            </w:tcBorders>
            <w:vAlign w:val="bottom"/>
          </w:tcPr>
          <w:p w14:paraId="2B9DCBD6" w14:textId="77777777" w:rsidR="004E2B4F" w:rsidRPr="005C688C" w:rsidRDefault="004E2B4F" w:rsidP="004E2B4F">
            <w:pPr>
              <w:spacing w:line="240" w:lineRule="auto"/>
              <w:ind w:right="-10"/>
              <w:jc w:val="center"/>
              <w:rPr>
                <w:rFonts w:ascii="Browallia New" w:hAnsi="Browallia New" w:cs="Browallia New"/>
                <w:sz w:val="28"/>
                <w:szCs w:val="28"/>
              </w:rPr>
            </w:pPr>
          </w:p>
        </w:tc>
        <w:tc>
          <w:tcPr>
            <w:tcW w:w="1123" w:type="dxa"/>
            <w:tcBorders>
              <w:top w:val="single" w:sz="4" w:space="0" w:color="auto"/>
              <w:bottom w:val="single" w:sz="4" w:space="0" w:color="auto"/>
            </w:tcBorders>
            <w:vAlign w:val="bottom"/>
          </w:tcPr>
          <w:p w14:paraId="5FA19872" w14:textId="5D6F82D2" w:rsidR="004E2B4F" w:rsidRPr="005C688C" w:rsidRDefault="004E2B4F" w:rsidP="004E2B4F">
            <w:pPr>
              <w:spacing w:line="240" w:lineRule="auto"/>
              <w:ind w:right="-10"/>
              <w:jc w:val="center"/>
              <w:rPr>
                <w:rFonts w:ascii="Browallia New" w:hAnsi="Browallia New" w:cs="Browallia New"/>
                <w:sz w:val="28"/>
                <w:szCs w:val="28"/>
              </w:rPr>
            </w:pPr>
            <w:r w:rsidRPr="005C688C">
              <w:rPr>
                <w:rFonts w:ascii="Browallia New" w:hAnsi="Browallia New" w:cs="Browallia New" w:hint="cs"/>
                <w:sz w:val="28"/>
                <w:szCs w:val="28"/>
              </w:rPr>
              <w:t>256</w:t>
            </w:r>
            <w:r w:rsidRPr="005C688C">
              <w:rPr>
                <w:rFonts w:ascii="Browallia New" w:hAnsi="Browallia New" w:cs="Browallia New"/>
                <w:sz w:val="28"/>
                <w:szCs w:val="28"/>
              </w:rPr>
              <w:t>4</w:t>
            </w:r>
          </w:p>
        </w:tc>
        <w:tc>
          <w:tcPr>
            <w:tcW w:w="236" w:type="dxa"/>
            <w:vAlign w:val="bottom"/>
          </w:tcPr>
          <w:p w14:paraId="55624719" w14:textId="77777777" w:rsidR="004E2B4F" w:rsidRPr="005C688C" w:rsidRDefault="004E2B4F" w:rsidP="004E2B4F">
            <w:pPr>
              <w:spacing w:line="240" w:lineRule="auto"/>
              <w:ind w:right="-10"/>
              <w:jc w:val="center"/>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364E6353" w14:textId="3F8D753E" w:rsidR="004E2B4F" w:rsidRPr="005C688C" w:rsidRDefault="004E2B4F" w:rsidP="004E2B4F">
            <w:pPr>
              <w:spacing w:line="240" w:lineRule="auto"/>
              <w:ind w:right="-10"/>
              <w:jc w:val="center"/>
              <w:rPr>
                <w:rFonts w:ascii="Browallia New" w:hAnsi="Browallia New" w:cs="Browallia New"/>
                <w:sz w:val="28"/>
                <w:szCs w:val="28"/>
              </w:rPr>
            </w:pPr>
            <w:r w:rsidRPr="005C688C">
              <w:rPr>
                <w:rFonts w:ascii="Browallia New" w:hAnsi="Browallia New" w:cs="Browallia New" w:hint="cs"/>
                <w:sz w:val="28"/>
                <w:szCs w:val="28"/>
              </w:rPr>
              <w:t>256</w:t>
            </w:r>
            <w:r w:rsidRPr="005C688C">
              <w:rPr>
                <w:rFonts w:ascii="Browallia New" w:hAnsi="Browallia New" w:cs="Browallia New"/>
                <w:sz w:val="28"/>
                <w:szCs w:val="28"/>
              </w:rPr>
              <w:t>5</w:t>
            </w:r>
          </w:p>
        </w:tc>
        <w:tc>
          <w:tcPr>
            <w:tcW w:w="252" w:type="dxa"/>
            <w:tcBorders>
              <w:top w:val="single" w:sz="4" w:space="0" w:color="auto"/>
            </w:tcBorders>
            <w:vAlign w:val="bottom"/>
          </w:tcPr>
          <w:p w14:paraId="78452770" w14:textId="77777777" w:rsidR="004E2B4F" w:rsidRPr="005C688C" w:rsidRDefault="004E2B4F" w:rsidP="004E2B4F">
            <w:pPr>
              <w:spacing w:line="240" w:lineRule="auto"/>
              <w:ind w:right="-10"/>
              <w:jc w:val="center"/>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1006EE0C" w14:textId="5A8582C0" w:rsidR="004E2B4F" w:rsidRPr="005C688C" w:rsidRDefault="004E2B4F" w:rsidP="004E2B4F">
            <w:pPr>
              <w:spacing w:line="240" w:lineRule="auto"/>
              <w:ind w:right="-10"/>
              <w:jc w:val="center"/>
              <w:rPr>
                <w:rFonts w:ascii="Browallia New" w:hAnsi="Browallia New" w:cs="Browallia New"/>
                <w:sz w:val="28"/>
                <w:szCs w:val="28"/>
              </w:rPr>
            </w:pPr>
            <w:r w:rsidRPr="005C688C">
              <w:rPr>
                <w:rFonts w:ascii="Browallia New" w:hAnsi="Browallia New" w:cs="Browallia New" w:hint="cs"/>
                <w:sz w:val="28"/>
                <w:szCs w:val="28"/>
              </w:rPr>
              <w:t>256</w:t>
            </w:r>
            <w:r w:rsidRPr="005C688C">
              <w:rPr>
                <w:rFonts w:ascii="Browallia New" w:hAnsi="Browallia New" w:cs="Browallia New"/>
                <w:sz w:val="28"/>
                <w:szCs w:val="28"/>
              </w:rPr>
              <w:t>4</w:t>
            </w:r>
          </w:p>
        </w:tc>
      </w:tr>
      <w:tr w:rsidR="00106AB6" w:rsidRPr="005C688C" w14:paraId="06956D5A" w14:textId="77777777" w:rsidTr="00057C7A">
        <w:trPr>
          <w:trHeight w:val="20"/>
          <w:tblHeader/>
        </w:trPr>
        <w:tc>
          <w:tcPr>
            <w:tcW w:w="4144" w:type="dxa"/>
            <w:vAlign w:val="bottom"/>
          </w:tcPr>
          <w:p w14:paraId="5F03FB49" w14:textId="77777777" w:rsidR="00106AB6" w:rsidRPr="005C688C" w:rsidRDefault="00106AB6" w:rsidP="00106AB6">
            <w:pPr>
              <w:pStyle w:val="a"/>
              <w:tabs>
                <w:tab w:val="clear" w:pos="1080"/>
                <w:tab w:val="left" w:pos="540"/>
              </w:tabs>
              <w:rPr>
                <w:rFonts w:ascii="Browallia New" w:hAnsi="Browallia New" w:cs="Browallia New"/>
                <w:sz w:val="28"/>
                <w:szCs w:val="28"/>
                <w:lang w:val="en-US"/>
              </w:rPr>
            </w:pPr>
          </w:p>
        </w:tc>
        <w:tc>
          <w:tcPr>
            <w:tcW w:w="1119" w:type="dxa"/>
            <w:tcBorders>
              <w:top w:val="single" w:sz="4" w:space="0" w:color="auto"/>
            </w:tcBorders>
            <w:vAlign w:val="bottom"/>
          </w:tcPr>
          <w:p w14:paraId="36CC1921"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4EECD942"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3" w:type="dxa"/>
            <w:tcBorders>
              <w:top w:val="single" w:sz="4" w:space="0" w:color="auto"/>
            </w:tcBorders>
            <w:vAlign w:val="bottom"/>
          </w:tcPr>
          <w:p w14:paraId="6F57A3BF"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vAlign w:val="bottom"/>
          </w:tcPr>
          <w:p w14:paraId="1031D060"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62139B42"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25382F82"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8" w:type="dxa"/>
            <w:tcBorders>
              <w:top w:val="single" w:sz="4" w:space="0" w:color="auto"/>
            </w:tcBorders>
            <w:vAlign w:val="bottom"/>
          </w:tcPr>
          <w:p w14:paraId="778363B7"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4E2B4F" w:rsidRPr="005C688C" w14:paraId="2CC9D253" w14:textId="77777777" w:rsidTr="00C07995">
        <w:trPr>
          <w:trHeight w:val="20"/>
        </w:trPr>
        <w:tc>
          <w:tcPr>
            <w:tcW w:w="4144" w:type="dxa"/>
            <w:vAlign w:val="bottom"/>
          </w:tcPr>
          <w:p w14:paraId="2D90D191" w14:textId="3E96A191" w:rsidR="004E2B4F" w:rsidRPr="005C688C" w:rsidRDefault="004E2B4F" w:rsidP="004E2B4F">
            <w:pPr>
              <w:pStyle w:val="a"/>
              <w:tabs>
                <w:tab w:val="clear" w:pos="1080"/>
                <w:tab w:val="left" w:pos="540"/>
              </w:tabs>
              <w:rPr>
                <w:rFonts w:ascii="Browallia New" w:hAnsi="Browallia New" w:cs="Browallia New"/>
                <w:sz w:val="28"/>
                <w:szCs w:val="28"/>
                <w:cs/>
                <w:lang w:val="en-US"/>
              </w:rPr>
            </w:pPr>
            <w:r w:rsidRPr="005C688C">
              <w:rPr>
                <w:rFonts w:ascii="Browallia New" w:hAnsi="Browallia New" w:cs="Browallia New" w:hint="cs"/>
                <w:sz w:val="28"/>
                <w:szCs w:val="28"/>
                <w:cs/>
                <w:lang w:val="en-GB"/>
              </w:rPr>
              <w:t xml:space="preserve">ลูกหนี้การค้า </w:t>
            </w:r>
            <w:r w:rsidRPr="005C688C">
              <w:rPr>
                <w:rFonts w:ascii="Browallia New" w:hAnsi="Browallia New" w:cs="Browallia New"/>
                <w:sz w:val="28"/>
                <w:szCs w:val="28"/>
                <w:lang w:val="en-US"/>
              </w:rPr>
              <w:t xml:space="preserve">- </w:t>
            </w:r>
            <w:r w:rsidRPr="005C688C">
              <w:rPr>
                <w:rFonts w:ascii="Browallia New" w:hAnsi="Browallia New" w:cs="Browallia New" w:hint="cs"/>
                <w:sz w:val="28"/>
                <w:szCs w:val="28"/>
                <w:cs/>
                <w:lang w:val="en-US"/>
              </w:rPr>
              <w:t>ลูกค้าทั่วไป</w:t>
            </w:r>
          </w:p>
        </w:tc>
        <w:tc>
          <w:tcPr>
            <w:tcW w:w="1119" w:type="dxa"/>
            <w:tcBorders>
              <w:left w:val="nil"/>
            </w:tcBorders>
          </w:tcPr>
          <w:p w14:paraId="27C4602C" w14:textId="3192395F" w:rsidR="004E2B4F" w:rsidRPr="005C688C" w:rsidRDefault="0039772B"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28</w:t>
            </w:r>
            <w:r w:rsidR="00B05924" w:rsidRPr="005C688C">
              <w:rPr>
                <w:rFonts w:ascii="Browallia New" w:hAnsi="Browallia New" w:cs="Browallia New"/>
                <w:sz w:val="28"/>
                <w:szCs w:val="28"/>
                <w:lang w:val="en-US" w:bidi="th-TH"/>
              </w:rPr>
              <w:t>,</w:t>
            </w:r>
            <w:r w:rsidRPr="005C688C">
              <w:rPr>
                <w:rFonts w:ascii="Browallia New" w:hAnsi="Browallia New" w:cs="Browallia New"/>
                <w:sz w:val="28"/>
                <w:szCs w:val="28"/>
                <w:lang w:val="en-US" w:bidi="th-TH"/>
              </w:rPr>
              <w:t>512</w:t>
            </w:r>
          </w:p>
        </w:tc>
        <w:tc>
          <w:tcPr>
            <w:tcW w:w="252" w:type="dxa"/>
            <w:vAlign w:val="bottom"/>
          </w:tcPr>
          <w:p w14:paraId="33AA502D"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23" w:type="dxa"/>
          </w:tcPr>
          <w:p w14:paraId="27D2A02C" w14:textId="525169E4"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21,795</w:t>
            </w:r>
          </w:p>
        </w:tc>
        <w:tc>
          <w:tcPr>
            <w:tcW w:w="236" w:type="dxa"/>
            <w:vAlign w:val="bottom"/>
          </w:tcPr>
          <w:p w14:paraId="565778F2"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0" w:type="dxa"/>
            <w:vAlign w:val="bottom"/>
          </w:tcPr>
          <w:p w14:paraId="74C7C842" w14:textId="66F0BA81" w:rsidR="004E2B4F" w:rsidRPr="005C688C" w:rsidRDefault="005B7F7D"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2,740</w:t>
            </w:r>
          </w:p>
        </w:tc>
        <w:tc>
          <w:tcPr>
            <w:tcW w:w="252" w:type="dxa"/>
            <w:vAlign w:val="bottom"/>
          </w:tcPr>
          <w:p w14:paraId="2F5A7ED8"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8" w:type="dxa"/>
            <w:vAlign w:val="bottom"/>
          </w:tcPr>
          <w:p w14:paraId="3DC0E97A" w14:textId="097154BA"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1,272</w:t>
            </w:r>
          </w:p>
        </w:tc>
      </w:tr>
      <w:tr w:rsidR="004E2B4F" w:rsidRPr="005C688C" w14:paraId="24E2C251" w14:textId="77777777" w:rsidTr="00C07995">
        <w:trPr>
          <w:trHeight w:val="20"/>
        </w:trPr>
        <w:tc>
          <w:tcPr>
            <w:tcW w:w="4144" w:type="dxa"/>
          </w:tcPr>
          <w:p w14:paraId="55968E4C" w14:textId="65528F2B"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u w:val="single"/>
              </w:rPr>
            </w:pPr>
            <w:r w:rsidRPr="005C688C">
              <w:rPr>
                <w:rFonts w:ascii="Browallia New" w:hAnsi="Browallia New" w:cs="Browallia New"/>
                <w:sz w:val="28"/>
                <w:szCs w:val="28"/>
                <w:u w:val="single"/>
                <w:cs/>
              </w:rPr>
              <w:t>หัก</w:t>
            </w:r>
            <w:r w:rsidRPr="005C688C">
              <w:rPr>
                <w:rFonts w:ascii="Browallia New" w:hAnsi="Browallia New" w:cs="Browallia New"/>
                <w:sz w:val="28"/>
                <w:szCs w:val="28"/>
                <w:cs/>
              </w:rPr>
              <w:t xml:space="preserve"> ค่าเผื่อผลขาดทุน</w:t>
            </w:r>
            <w:r w:rsidRPr="005C688C">
              <w:rPr>
                <w:rFonts w:ascii="Browallia New" w:hAnsi="Browallia New" w:cs="Browallia New" w:hint="cs"/>
                <w:sz w:val="28"/>
                <w:szCs w:val="28"/>
                <w:cs/>
              </w:rPr>
              <w:t>ด้านเครดิตที่คาดว่า</w:t>
            </w:r>
            <w:r w:rsidRPr="005C688C">
              <w:rPr>
                <w:rFonts w:ascii="Browallia New" w:hAnsi="Browallia New" w:cs="Browallia New"/>
                <w:sz w:val="28"/>
                <w:szCs w:val="28"/>
                <w:cs/>
              </w:rPr>
              <w:br/>
            </w:r>
            <w:r w:rsidRPr="005C688C">
              <w:rPr>
                <w:rFonts w:ascii="Browallia New" w:hAnsi="Browallia New" w:cs="Browallia New" w:hint="cs"/>
                <w:sz w:val="28"/>
                <w:szCs w:val="28"/>
                <w:cs/>
              </w:rPr>
              <w:t xml:space="preserve">  จะเกิดขึ้น</w:t>
            </w:r>
          </w:p>
        </w:tc>
        <w:tc>
          <w:tcPr>
            <w:tcW w:w="1119" w:type="dxa"/>
            <w:tcBorders>
              <w:left w:val="nil"/>
              <w:bottom w:val="single" w:sz="4" w:space="0" w:color="auto"/>
            </w:tcBorders>
          </w:tcPr>
          <w:p w14:paraId="076617D3"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44807153" w:rsidR="004E2B4F" w:rsidRPr="005C688C" w:rsidRDefault="0039772B"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(2,990)</w:t>
            </w:r>
          </w:p>
        </w:tc>
        <w:tc>
          <w:tcPr>
            <w:tcW w:w="252" w:type="dxa"/>
            <w:vAlign w:val="bottom"/>
          </w:tcPr>
          <w:p w14:paraId="57EBD59D"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c>
          <w:tcPr>
            <w:tcW w:w="1123" w:type="dxa"/>
            <w:tcBorders>
              <w:bottom w:val="single" w:sz="4" w:space="0" w:color="auto"/>
            </w:tcBorders>
          </w:tcPr>
          <w:p w14:paraId="23B2377F"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69324AD0"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(4,040)</w:t>
            </w:r>
          </w:p>
        </w:tc>
        <w:tc>
          <w:tcPr>
            <w:tcW w:w="236" w:type="dxa"/>
            <w:vAlign w:val="bottom"/>
          </w:tcPr>
          <w:p w14:paraId="6CCE6305" w14:textId="77777777" w:rsidR="004E2B4F" w:rsidRPr="005C688C" w:rsidRDefault="004E2B4F" w:rsidP="004E2B4F">
            <w:pPr>
              <w:pStyle w:val="a"/>
              <w:tabs>
                <w:tab w:val="clear" w:pos="1080"/>
                <w:tab w:val="left" w:pos="540"/>
              </w:tabs>
              <w:rPr>
                <w:rFonts w:ascii="Browallia New" w:hAnsi="Browallia New" w:cs="Browallia New"/>
                <w:sz w:val="28"/>
                <w:szCs w:val="28"/>
                <w:lang w:val="en-GB"/>
              </w:rPr>
            </w:pPr>
          </w:p>
        </w:tc>
        <w:tc>
          <w:tcPr>
            <w:tcW w:w="1120" w:type="dxa"/>
            <w:tcBorders>
              <w:bottom w:val="single" w:sz="4" w:space="0" w:color="auto"/>
            </w:tcBorders>
            <w:vAlign w:val="bottom"/>
          </w:tcPr>
          <w:p w14:paraId="44B9A243" w14:textId="63972256" w:rsidR="004E2B4F" w:rsidRPr="005C688C" w:rsidRDefault="005B7F7D" w:rsidP="00753C73">
            <w:pPr>
              <w:pStyle w:val="a"/>
              <w:tabs>
                <w:tab w:val="clear" w:pos="1080"/>
                <w:tab w:val="left" w:pos="18"/>
              </w:tabs>
              <w:jc w:val="right"/>
              <w:rPr>
                <w:rFonts w:ascii="Browallia New" w:hAnsi="Browallia New" w:cs="Browallia New"/>
                <w:sz w:val="28"/>
                <w:szCs w:val="28"/>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c>
          <w:tcPr>
            <w:tcW w:w="252" w:type="dxa"/>
            <w:vAlign w:val="bottom"/>
          </w:tcPr>
          <w:p w14:paraId="2092D077" w14:textId="77777777" w:rsidR="004E2B4F" w:rsidRPr="005C688C" w:rsidRDefault="004E2B4F" w:rsidP="005B7F7D">
            <w:pPr>
              <w:pStyle w:val="a"/>
              <w:tabs>
                <w:tab w:val="clear" w:pos="1080"/>
                <w:tab w:val="left" w:pos="540"/>
              </w:tabs>
              <w:jc w:val="right"/>
              <w:rPr>
                <w:rFonts w:ascii="Browallia New" w:hAnsi="Browallia New" w:cs="Browallia New"/>
                <w:sz w:val="28"/>
                <w:szCs w:val="28"/>
                <w:highlight w:val="cyan"/>
                <w:lang w:val="en-GB"/>
              </w:rPr>
            </w:pPr>
          </w:p>
        </w:tc>
        <w:tc>
          <w:tcPr>
            <w:tcW w:w="1128" w:type="dxa"/>
            <w:tcBorders>
              <w:bottom w:val="single" w:sz="4" w:space="0" w:color="auto"/>
            </w:tcBorders>
            <w:vAlign w:val="bottom"/>
          </w:tcPr>
          <w:p w14:paraId="3B541CD4" w14:textId="22C7D33C" w:rsidR="004E2B4F" w:rsidRPr="005C688C" w:rsidRDefault="004E2B4F" w:rsidP="00716CB1">
            <w:pPr>
              <w:pStyle w:val="a"/>
              <w:tabs>
                <w:tab w:val="clear" w:pos="1080"/>
                <w:tab w:val="left" w:pos="18"/>
              </w:tabs>
              <w:jc w:val="right"/>
              <w:rPr>
                <w:rFonts w:ascii="Browallia New" w:hAnsi="Browallia New" w:cs="Browallia New"/>
                <w:sz w:val="28"/>
                <w:szCs w:val="28"/>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4E2B4F" w:rsidRPr="005C688C" w14:paraId="00155B7E" w14:textId="77777777" w:rsidTr="00D7436D">
        <w:trPr>
          <w:trHeight w:val="20"/>
        </w:trPr>
        <w:tc>
          <w:tcPr>
            <w:tcW w:w="4144" w:type="dxa"/>
            <w:vAlign w:val="bottom"/>
          </w:tcPr>
          <w:p w14:paraId="2A4553FA"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C688C">
              <w:rPr>
                <w:rFonts w:ascii="Browallia New" w:hAnsi="Browallia New" w:cs="Browallia New" w:hint="cs"/>
                <w:sz w:val="28"/>
                <w:szCs w:val="28"/>
                <w:cs/>
              </w:rPr>
              <w:t>สุทธิ</w:t>
            </w:r>
          </w:p>
        </w:tc>
        <w:tc>
          <w:tcPr>
            <w:tcW w:w="1119" w:type="dxa"/>
            <w:tcBorders>
              <w:top w:val="single" w:sz="4" w:space="0" w:color="auto"/>
              <w:bottom w:val="single" w:sz="4" w:space="0" w:color="auto"/>
            </w:tcBorders>
            <w:vAlign w:val="bottom"/>
          </w:tcPr>
          <w:p w14:paraId="40B35A4A" w14:textId="032B8551" w:rsidR="004E2B4F" w:rsidRPr="005C688C" w:rsidRDefault="0039772B"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25,522</w:t>
            </w:r>
          </w:p>
        </w:tc>
        <w:tc>
          <w:tcPr>
            <w:tcW w:w="252" w:type="dxa"/>
            <w:vAlign w:val="bottom"/>
          </w:tcPr>
          <w:p w14:paraId="3B9B92C3"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tcBorders>
              <w:top w:val="single" w:sz="4" w:space="0" w:color="auto"/>
              <w:bottom w:val="single" w:sz="4" w:space="0" w:color="auto"/>
            </w:tcBorders>
            <w:vAlign w:val="bottom"/>
          </w:tcPr>
          <w:p w14:paraId="5A5A206D" w14:textId="70DB39B5"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17,755</w:t>
            </w:r>
          </w:p>
        </w:tc>
        <w:tc>
          <w:tcPr>
            <w:tcW w:w="236" w:type="dxa"/>
            <w:vAlign w:val="bottom"/>
          </w:tcPr>
          <w:p w14:paraId="4E9ACA6A"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23543607" w14:textId="20D38E37" w:rsidR="004E2B4F" w:rsidRPr="005C688C" w:rsidRDefault="005B7F7D"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2,740</w:t>
            </w:r>
          </w:p>
        </w:tc>
        <w:tc>
          <w:tcPr>
            <w:tcW w:w="252" w:type="dxa"/>
            <w:vAlign w:val="bottom"/>
          </w:tcPr>
          <w:p w14:paraId="70A96522"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2D99CB34" w14:textId="65749C23"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1,272</w:t>
            </w:r>
          </w:p>
        </w:tc>
      </w:tr>
      <w:tr w:rsidR="004E2B4F" w:rsidRPr="005C688C" w14:paraId="114026F2" w14:textId="77777777" w:rsidTr="00D7436D">
        <w:trPr>
          <w:trHeight w:val="20"/>
        </w:trPr>
        <w:tc>
          <w:tcPr>
            <w:tcW w:w="4144" w:type="dxa"/>
            <w:vAlign w:val="bottom"/>
          </w:tcPr>
          <w:p w14:paraId="21F7CEC6" w14:textId="210074A0" w:rsidR="004E2B4F" w:rsidRPr="005C688C" w:rsidDel="001E733F"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p>
        </w:tc>
        <w:tc>
          <w:tcPr>
            <w:tcW w:w="1119" w:type="dxa"/>
            <w:vAlign w:val="bottom"/>
          </w:tcPr>
          <w:p w14:paraId="3AC444FE"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c>
          <w:tcPr>
            <w:tcW w:w="252" w:type="dxa"/>
            <w:vAlign w:val="bottom"/>
          </w:tcPr>
          <w:p w14:paraId="16978D8E"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4F1E4CCA"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5874B0CE"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0FAFBD5C"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c>
          <w:tcPr>
            <w:tcW w:w="252" w:type="dxa"/>
            <w:vAlign w:val="bottom"/>
          </w:tcPr>
          <w:p w14:paraId="640022D3"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7444DF87"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r>
      <w:tr w:rsidR="004E2B4F" w:rsidRPr="005C688C" w14:paraId="2C529E5D" w14:textId="77777777" w:rsidTr="00D7436D">
        <w:trPr>
          <w:trHeight w:val="20"/>
        </w:trPr>
        <w:tc>
          <w:tcPr>
            <w:tcW w:w="4144" w:type="dxa"/>
            <w:vAlign w:val="bottom"/>
          </w:tcPr>
          <w:p w14:paraId="559CE5F1" w14:textId="0AAD0B10"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C688C">
              <w:rPr>
                <w:rFonts w:ascii="Browallia New" w:hAnsi="Browallia New" w:cs="Browallia New" w:hint="cs"/>
                <w:sz w:val="28"/>
                <w:szCs w:val="28"/>
                <w:cs/>
              </w:rPr>
              <w:t xml:space="preserve">ลูกหนี้อื่น </w:t>
            </w:r>
            <w:r w:rsidRPr="005C688C">
              <w:rPr>
                <w:rFonts w:ascii="Browallia New" w:hAnsi="Browallia New" w:cs="Browallia New"/>
                <w:sz w:val="28"/>
                <w:szCs w:val="28"/>
              </w:rPr>
              <w:t xml:space="preserve">- </w:t>
            </w:r>
            <w:r w:rsidRPr="005C688C">
              <w:rPr>
                <w:rFonts w:ascii="Browallia New" w:hAnsi="Browallia New" w:cs="Browallia New" w:hint="cs"/>
                <w:sz w:val="28"/>
                <w:szCs w:val="28"/>
                <w:cs/>
              </w:rPr>
              <w:t>ลูกค้าทั่วไป</w:t>
            </w:r>
          </w:p>
        </w:tc>
        <w:tc>
          <w:tcPr>
            <w:tcW w:w="1119" w:type="dxa"/>
            <w:vAlign w:val="bottom"/>
          </w:tcPr>
          <w:p w14:paraId="7F2E259D" w14:textId="17BCB0DE"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52" w:type="dxa"/>
            <w:vAlign w:val="bottom"/>
          </w:tcPr>
          <w:p w14:paraId="2865FAC9"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6B52C982"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2096DEB"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1ECACD94"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c>
          <w:tcPr>
            <w:tcW w:w="252" w:type="dxa"/>
            <w:vAlign w:val="bottom"/>
          </w:tcPr>
          <w:p w14:paraId="653D6E3F"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00BB4BAB"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r>
      <w:tr w:rsidR="004E2B4F" w:rsidRPr="005C688C" w14:paraId="489C77A2" w14:textId="77777777" w:rsidTr="00D7436D">
        <w:trPr>
          <w:trHeight w:val="20"/>
        </w:trPr>
        <w:tc>
          <w:tcPr>
            <w:tcW w:w="4144" w:type="dxa"/>
            <w:vAlign w:val="bottom"/>
          </w:tcPr>
          <w:p w14:paraId="14D1D816" w14:textId="0D162A6B"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5C688C">
              <w:rPr>
                <w:rFonts w:ascii="Browallia New" w:hAnsi="Browallia New" w:cs="Browallia New" w:hint="cs"/>
                <w:sz w:val="28"/>
                <w:szCs w:val="28"/>
                <w:cs/>
              </w:rPr>
              <w:t>ค่าเบี้ยปรับค้างรับ</w:t>
            </w:r>
          </w:p>
        </w:tc>
        <w:tc>
          <w:tcPr>
            <w:tcW w:w="1119" w:type="dxa"/>
            <w:vAlign w:val="bottom"/>
          </w:tcPr>
          <w:p w14:paraId="515B91B1" w14:textId="41BD63EB" w:rsidR="004E2B4F" w:rsidRPr="005C688C" w:rsidRDefault="003F6A98" w:rsidP="004E2B4F">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5C688C">
              <w:rPr>
                <w:rFonts w:ascii="Browallia New" w:hAnsi="Browallia New" w:cs="Browallia New"/>
                <w:color w:val="000000" w:themeColor="text1"/>
                <w:sz w:val="28"/>
                <w:szCs w:val="28"/>
                <w:lang w:val="en-US" w:bidi="th-TH"/>
              </w:rPr>
              <w:t>46,319</w:t>
            </w:r>
          </w:p>
        </w:tc>
        <w:tc>
          <w:tcPr>
            <w:tcW w:w="252" w:type="dxa"/>
            <w:vAlign w:val="bottom"/>
          </w:tcPr>
          <w:p w14:paraId="40F11B00"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7CA5B7D2" w14:textId="465DD1F8"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color w:val="000000" w:themeColor="text1"/>
                <w:sz w:val="28"/>
                <w:szCs w:val="28"/>
                <w:lang w:val="en-US" w:bidi="th-TH"/>
              </w:rPr>
              <w:t>45,621</w:t>
            </w:r>
          </w:p>
        </w:tc>
        <w:tc>
          <w:tcPr>
            <w:tcW w:w="236" w:type="dxa"/>
            <w:vAlign w:val="bottom"/>
          </w:tcPr>
          <w:p w14:paraId="7C89F7E9"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3F892F7" w14:textId="6A873554" w:rsidR="004E2B4F" w:rsidRPr="005C688C" w:rsidRDefault="00814F8E" w:rsidP="004E2B4F">
            <w:pPr>
              <w:pStyle w:val="acctfourfigures"/>
              <w:tabs>
                <w:tab w:val="clear" w:pos="765"/>
              </w:tabs>
              <w:spacing w:line="240" w:lineRule="auto"/>
              <w:ind w:left="-117"/>
              <w:jc w:val="right"/>
              <w:rPr>
                <w:rFonts w:ascii="Browallia New" w:hAnsi="Browallia New" w:cs="Browallia New"/>
                <w:sz w:val="28"/>
                <w:szCs w:val="28"/>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c>
          <w:tcPr>
            <w:tcW w:w="252" w:type="dxa"/>
            <w:vAlign w:val="bottom"/>
          </w:tcPr>
          <w:p w14:paraId="022AE82C"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43199CAD" w14:textId="2F1FFAB4"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4E2B4F" w:rsidRPr="005C688C" w14:paraId="257842A3" w14:textId="77777777" w:rsidTr="00D7436D">
        <w:trPr>
          <w:trHeight w:val="20"/>
        </w:trPr>
        <w:tc>
          <w:tcPr>
            <w:tcW w:w="4144" w:type="dxa"/>
            <w:vAlign w:val="bottom"/>
          </w:tcPr>
          <w:p w14:paraId="1803A3C1" w14:textId="0ECBDA2D"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5C688C">
              <w:rPr>
                <w:rFonts w:ascii="Browallia New" w:hAnsi="Browallia New" w:cs="Browallia New" w:hint="cs"/>
                <w:sz w:val="28"/>
                <w:szCs w:val="28"/>
                <w:cs/>
              </w:rPr>
              <w:t>ค่าเบี้ยประกันภัยจ่ายแทนลูกค้า</w:t>
            </w:r>
          </w:p>
        </w:tc>
        <w:tc>
          <w:tcPr>
            <w:tcW w:w="1119" w:type="dxa"/>
            <w:vAlign w:val="bottom"/>
          </w:tcPr>
          <w:p w14:paraId="5EADCFEB" w14:textId="70AE2F36" w:rsidR="004E2B4F" w:rsidRPr="005C688C" w:rsidRDefault="0017697F" w:rsidP="004E2B4F">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5C688C">
              <w:rPr>
                <w:rFonts w:ascii="Browallia New" w:hAnsi="Browallia New" w:cs="Browallia New"/>
                <w:color w:val="000000" w:themeColor="text1"/>
                <w:sz w:val="28"/>
                <w:szCs w:val="28"/>
                <w:lang w:val="en-US" w:bidi="th-TH"/>
              </w:rPr>
              <w:t>1</w:t>
            </w:r>
            <w:r w:rsidR="004B1406" w:rsidRPr="005C688C">
              <w:rPr>
                <w:rFonts w:ascii="Browallia New" w:hAnsi="Browallia New" w:cs="Browallia New"/>
                <w:color w:val="000000" w:themeColor="text1"/>
                <w:sz w:val="28"/>
                <w:szCs w:val="28"/>
                <w:lang w:val="en-US" w:bidi="th-TH"/>
              </w:rPr>
              <w:t>,</w:t>
            </w:r>
            <w:r w:rsidRPr="005C688C">
              <w:rPr>
                <w:rFonts w:ascii="Browallia New" w:hAnsi="Browallia New" w:cs="Browallia New"/>
                <w:color w:val="000000" w:themeColor="text1"/>
                <w:sz w:val="28"/>
                <w:szCs w:val="28"/>
                <w:lang w:val="en-US" w:bidi="th-TH"/>
              </w:rPr>
              <w:t>945</w:t>
            </w:r>
          </w:p>
        </w:tc>
        <w:tc>
          <w:tcPr>
            <w:tcW w:w="252" w:type="dxa"/>
            <w:vAlign w:val="bottom"/>
          </w:tcPr>
          <w:p w14:paraId="4D0E5C09"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3AEDB42A" w14:textId="03A39913"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color w:val="000000" w:themeColor="text1"/>
                <w:sz w:val="28"/>
                <w:szCs w:val="28"/>
                <w:lang w:val="en-US" w:bidi="th-TH"/>
              </w:rPr>
              <w:t>1,678</w:t>
            </w:r>
          </w:p>
        </w:tc>
        <w:tc>
          <w:tcPr>
            <w:tcW w:w="236" w:type="dxa"/>
            <w:vAlign w:val="bottom"/>
          </w:tcPr>
          <w:p w14:paraId="4C258281"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60C6122" w14:textId="6015C50F" w:rsidR="004E2B4F" w:rsidRPr="005C688C" w:rsidRDefault="00814F8E" w:rsidP="004E2B4F">
            <w:pPr>
              <w:pStyle w:val="acctfourfigures"/>
              <w:tabs>
                <w:tab w:val="clear" w:pos="765"/>
              </w:tabs>
              <w:spacing w:line="240" w:lineRule="auto"/>
              <w:ind w:left="-117"/>
              <w:jc w:val="right"/>
              <w:rPr>
                <w:rFonts w:ascii="Browallia New" w:hAnsi="Browallia New" w:cs="Browallia New"/>
                <w:sz w:val="28"/>
                <w:szCs w:val="28"/>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c>
          <w:tcPr>
            <w:tcW w:w="252" w:type="dxa"/>
            <w:vAlign w:val="bottom"/>
          </w:tcPr>
          <w:p w14:paraId="33F74020"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2F63DF3F" w14:textId="0C2DC823"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bidi="th-TH"/>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4E2B4F" w:rsidRPr="005C688C" w14:paraId="00D00C62" w14:textId="77777777" w:rsidTr="00C07995">
        <w:trPr>
          <w:trHeight w:val="20"/>
        </w:trPr>
        <w:tc>
          <w:tcPr>
            <w:tcW w:w="4144" w:type="dxa"/>
            <w:vAlign w:val="bottom"/>
          </w:tcPr>
          <w:p w14:paraId="166E82C8" w14:textId="64EE1128"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5C688C">
              <w:rPr>
                <w:rFonts w:ascii="Browallia New" w:hAnsi="Browallia New" w:cs="Browallia New" w:hint="cs"/>
                <w:sz w:val="28"/>
                <w:szCs w:val="28"/>
                <w:cs/>
              </w:rPr>
              <w:t>อื่นๆ</w:t>
            </w:r>
          </w:p>
        </w:tc>
        <w:tc>
          <w:tcPr>
            <w:tcW w:w="1119" w:type="dxa"/>
            <w:vAlign w:val="bottom"/>
          </w:tcPr>
          <w:p w14:paraId="289BDDBE" w14:textId="0C64E36B" w:rsidR="004E2B4F" w:rsidRPr="005C688C" w:rsidRDefault="008B6CA4"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73,168</w:t>
            </w:r>
          </w:p>
        </w:tc>
        <w:tc>
          <w:tcPr>
            <w:tcW w:w="252" w:type="dxa"/>
            <w:vAlign w:val="bottom"/>
          </w:tcPr>
          <w:p w14:paraId="7E968681"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6FB303D0" w14:textId="25EFB30B"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78,575</w:t>
            </w:r>
          </w:p>
        </w:tc>
        <w:tc>
          <w:tcPr>
            <w:tcW w:w="236" w:type="dxa"/>
            <w:vAlign w:val="bottom"/>
          </w:tcPr>
          <w:p w14:paraId="41A633A1"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Pr>
          <w:p w14:paraId="20178513" w14:textId="3AEFD699" w:rsidR="004E2B4F" w:rsidRPr="005C688C" w:rsidRDefault="00786D8C" w:rsidP="004E2B4F">
            <w:pPr>
              <w:pStyle w:val="acctfourfigures"/>
              <w:tabs>
                <w:tab w:val="clear" w:pos="765"/>
              </w:tabs>
              <w:spacing w:line="240" w:lineRule="auto"/>
              <w:ind w:left="-117"/>
              <w:jc w:val="right"/>
              <w:rPr>
                <w:rFonts w:ascii="Browallia New" w:hAnsi="Browallia New" w:cs="Browallia New"/>
                <w:sz w:val="28"/>
                <w:szCs w:val="28"/>
                <w:lang w:bidi="th-TH"/>
              </w:rPr>
            </w:pPr>
            <w:r w:rsidRPr="005C688C">
              <w:rPr>
                <w:rFonts w:ascii="Browallia New" w:hAnsi="Browallia New" w:cs="Browallia New"/>
                <w:sz w:val="28"/>
                <w:szCs w:val="28"/>
                <w:lang w:bidi="th-TH"/>
              </w:rPr>
              <w:t>14,983</w:t>
            </w:r>
          </w:p>
        </w:tc>
        <w:tc>
          <w:tcPr>
            <w:tcW w:w="252" w:type="dxa"/>
            <w:vAlign w:val="bottom"/>
          </w:tcPr>
          <w:p w14:paraId="4158FEB9"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Pr>
          <w:p w14:paraId="0E30CA5D" w14:textId="5E44AF5C"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13,275</w:t>
            </w:r>
          </w:p>
        </w:tc>
      </w:tr>
      <w:tr w:rsidR="004E2B4F" w:rsidRPr="005C688C" w14:paraId="2318CEA6" w14:textId="77777777" w:rsidTr="00C07995">
        <w:trPr>
          <w:trHeight w:val="20"/>
        </w:trPr>
        <w:tc>
          <w:tcPr>
            <w:tcW w:w="4144" w:type="dxa"/>
            <w:vAlign w:val="bottom"/>
          </w:tcPr>
          <w:p w14:paraId="14286D23"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C688C">
              <w:rPr>
                <w:rFonts w:ascii="Browallia New" w:hAnsi="Browallia New" w:cs="Browallia New" w:hint="cs"/>
                <w:sz w:val="28"/>
                <w:szCs w:val="28"/>
                <w:cs/>
              </w:rPr>
              <w:t>รวม</w:t>
            </w:r>
          </w:p>
        </w:tc>
        <w:tc>
          <w:tcPr>
            <w:tcW w:w="1119" w:type="dxa"/>
            <w:tcBorders>
              <w:top w:val="single" w:sz="4" w:space="0" w:color="auto"/>
            </w:tcBorders>
            <w:vAlign w:val="bottom"/>
          </w:tcPr>
          <w:p w14:paraId="6DEFA33D" w14:textId="6FEBCB42" w:rsidR="004E2B4F" w:rsidRPr="005C688C" w:rsidRDefault="00A0797A"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121,432</w:t>
            </w:r>
          </w:p>
        </w:tc>
        <w:tc>
          <w:tcPr>
            <w:tcW w:w="252" w:type="dxa"/>
            <w:vAlign w:val="bottom"/>
          </w:tcPr>
          <w:p w14:paraId="1D565EF6"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tcBorders>
            <w:vAlign w:val="bottom"/>
          </w:tcPr>
          <w:p w14:paraId="1585CA54" w14:textId="34A5DC8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125,874</w:t>
            </w:r>
          </w:p>
        </w:tc>
        <w:tc>
          <w:tcPr>
            <w:tcW w:w="236" w:type="dxa"/>
            <w:vAlign w:val="bottom"/>
          </w:tcPr>
          <w:p w14:paraId="48AFAC84"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tcBorders>
          </w:tcPr>
          <w:p w14:paraId="167A200B" w14:textId="5FEAF48E" w:rsidR="004E2B4F" w:rsidRPr="005C688C" w:rsidRDefault="004B75FC" w:rsidP="004E2B4F">
            <w:pPr>
              <w:pStyle w:val="acctfourfigures"/>
              <w:tabs>
                <w:tab w:val="clear" w:pos="765"/>
              </w:tabs>
              <w:spacing w:line="240" w:lineRule="auto"/>
              <w:ind w:left="-117"/>
              <w:jc w:val="right"/>
              <w:rPr>
                <w:rFonts w:ascii="Browallia New" w:hAnsi="Browallia New" w:cs="Browallia New"/>
                <w:sz w:val="28"/>
                <w:szCs w:val="28"/>
                <w:lang w:bidi="th-TH"/>
              </w:rPr>
            </w:pPr>
            <w:r w:rsidRPr="005C688C">
              <w:rPr>
                <w:rFonts w:ascii="Browallia New" w:hAnsi="Browallia New" w:cs="Browallia New"/>
                <w:sz w:val="28"/>
                <w:szCs w:val="28"/>
                <w:lang w:bidi="th-TH"/>
              </w:rPr>
              <w:t>14,983</w:t>
            </w:r>
          </w:p>
        </w:tc>
        <w:tc>
          <w:tcPr>
            <w:tcW w:w="252" w:type="dxa"/>
            <w:vAlign w:val="bottom"/>
          </w:tcPr>
          <w:p w14:paraId="662C0289"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tcBorders>
          </w:tcPr>
          <w:p w14:paraId="416A38FB" w14:textId="49EB1124"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13,275</w:t>
            </w:r>
          </w:p>
        </w:tc>
      </w:tr>
      <w:tr w:rsidR="004E2B4F" w:rsidRPr="005C688C" w14:paraId="2F0998BE" w14:textId="77777777" w:rsidTr="003960B4">
        <w:trPr>
          <w:trHeight w:val="20"/>
        </w:trPr>
        <w:tc>
          <w:tcPr>
            <w:tcW w:w="4144" w:type="dxa"/>
          </w:tcPr>
          <w:p w14:paraId="50C08F78" w14:textId="20623CB8" w:rsidR="004E2B4F" w:rsidRPr="005C688C" w:rsidRDefault="004E2B4F" w:rsidP="004E2B4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u w:val="single"/>
                <w:cs/>
              </w:rPr>
            </w:pPr>
            <w:r w:rsidRPr="005C688C">
              <w:rPr>
                <w:rFonts w:ascii="Browallia New" w:hAnsi="Browallia New" w:cs="Browallia New"/>
                <w:sz w:val="28"/>
                <w:szCs w:val="28"/>
                <w:u w:val="single"/>
                <w:cs/>
              </w:rPr>
              <w:t>หัก</w:t>
            </w:r>
            <w:r w:rsidRPr="005C688C">
              <w:rPr>
                <w:rFonts w:ascii="Browallia New" w:hAnsi="Browallia New" w:cs="Browallia New"/>
                <w:sz w:val="28"/>
                <w:szCs w:val="28"/>
                <w:cs/>
              </w:rPr>
              <w:t xml:space="preserve"> ค่าเผื่อผลขาดทุน</w:t>
            </w:r>
            <w:r w:rsidRPr="005C688C">
              <w:rPr>
                <w:rFonts w:ascii="Browallia New" w:hAnsi="Browallia New" w:cs="Browallia New" w:hint="cs"/>
                <w:sz w:val="28"/>
                <w:szCs w:val="28"/>
                <w:cs/>
              </w:rPr>
              <w:t>ด้านเครดิตที่คาดว่า</w:t>
            </w:r>
            <w:r w:rsidRPr="005C688C">
              <w:rPr>
                <w:rFonts w:ascii="Browallia New" w:hAnsi="Browallia New" w:cs="Browallia New"/>
                <w:sz w:val="28"/>
                <w:szCs w:val="28"/>
                <w:cs/>
              </w:rPr>
              <w:br/>
            </w:r>
            <w:r w:rsidRPr="005C688C">
              <w:rPr>
                <w:rFonts w:ascii="Browallia New" w:hAnsi="Browallia New" w:cs="Browallia New" w:hint="cs"/>
                <w:sz w:val="28"/>
                <w:szCs w:val="28"/>
                <w:cs/>
              </w:rPr>
              <w:t xml:space="preserve">  </w:t>
            </w:r>
            <w:r w:rsidRPr="005C688C">
              <w:rPr>
                <w:rFonts w:ascii="Browallia New" w:hAnsi="Browallia New" w:cs="Browallia New"/>
                <w:sz w:val="28"/>
                <w:szCs w:val="28"/>
              </w:rPr>
              <w:t xml:space="preserve">        </w:t>
            </w:r>
            <w:r w:rsidRPr="005C688C">
              <w:rPr>
                <w:rFonts w:ascii="Browallia New" w:hAnsi="Browallia New" w:cs="Browallia New" w:hint="cs"/>
                <w:sz w:val="28"/>
                <w:szCs w:val="28"/>
                <w:cs/>
              </w:rPr>
              <w:t>จะเกิดขึ้น</w:t>
            </w:r>
          </w:p>
        </w:tc>
        <w:tc>
          <w:tcPr>
            <w:tcW w:w="1119" w:type="dxa"/>
            <w:tcBorders>
              <w:bottom w:val="single" w:sz="4" w:space="0" w:color="auto"/>
            </w:tcBorders>
            <w:vAlign w:val="bottom"/>
          </w:tcPr>
          <w:p w14:paraId="064CC06B" w14:textId="24E671DC" w:rsidR="004E2B4F" w:rsidRPr="005C688C" w:rsidRDefault="003A2411"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(36,</w:t>
            </w:r>
            <w:r w:rsidR="00C62490" w:rsidRPr="005C688C">
              <w:rPr>
                <w:rFonts w:ascii="Browallia New" w:hAnsi="Browallia New" w:cs="Browallia New"/>
                <w:sz w:val="28"/>
                <w:szCs w:val="28"/>
                <w:lang w:val="en-US" w:bidi="th-TH"/>
              </w:rPr>
              <w:t>140)</w:t>
            </w:r>
          </w:p>
        </w:tc>
        <w:tc>
          <w:tcPr>
            <w:tcW w:w="252" w:type="dxa"/>
            <w:vAlign w:val="bottom"/>
          </w:tcPr>
          <w:p w14:paraId="497E89D5"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bottom w:val="single" w:sz="4" w:space="0" w:color="auto"/>
            </w:tcBorders>
            <w:vAlign w:val="bottom"/>
          </w:tcPr>
          <w:p w14:paraId="167A9CBA" w14:textId="15D1505F"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(33,524)</w:t>
            </w:r>
          </w:p>
        </w:tc>
        <w:tc>
          <w:tcPr>
            <w:tcW w:w="236" w:type="dxa"/>
            <w:vAlign w:val="bottom"/>
          </w:tcPr>
          <w:p w14:paraId="78DB5812"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4" w:space="0" w:color="auto"/>
            </w:tcBorders>
            <w:vAlign w:val="bottom"/>
          </w:tcPr>
          <w:p w14:paraId="11CE95D7" w14:textId="66670CEC" w:rsidR="004E2B4F" w:rsidRPr="005C688C" w:rsidRDefault="004B75FC" w:rsidP="004E2B4F">
            <w:pPr>
              <w:pStyle w:val="acctfourfigures"/>
              <w:tabs>
                <w:tab w:val="clear" w:pos="765"/>
              </w:tabs>
              <w:spacing w:line="240" w:lineRule="auto"/>
              <w:ind w:left="-117"/>
              <w:jc w:val="right"/>
              <w:rPr>
                <w:rFonts w:ascii="Browallia New" w:hAnsi="Browallia New" w:cs="Browallia New"/>
                <w:sz w:val="28"/>
                <w:szCs w:val="28"/>
                <w:lang w:bidi="th-TH"/>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c>
          <w:tcPr>
            <w:tcW w:w="252" w:type="dxa"/>
            <w:vAlign w:val="bottom"/>
          </w:tcPr>
          <w:p w14:paraId="3D5710C7"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tcBorders>
              <w:bottom w:val="single" w:sz="4" w:space="0" w:color="auto"/>
            </w:tcBorders>
            <w:vAlign w:val="bottom"/>
          </w:tcPr>
          <w:p w14:paraId="502B7A8F" w14:textId="503BB7C9"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 xml:space="preserve">      -</w:t>
            </w:r>
          </w:p>
        </w:tc>
      </w:tr>
      <w:tr w:rsidR="004E2B4F" w:rsidRPr="005C688C" w14:paraId="6D49CB93" w14:textId="77777777" w:rsidTr="00D7436D">
        <w:trPr>
          <w:trHeight w:val="20"/>
        </w:trPr>
        <w:tc>
          <w:tcPr>
            <w:tcW w:w="4144" w:type="dxa"/>
            <w:vAlign w:val="bottom"/>
          </w:tcPr>
          <w:p w14:paraId="4460B3AA" w14:textId="481DE366"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C688C">
              <w:rPr>
                <w:rFonts w:ascii="Browallia New" w:hAnsi="Browallia New" w:cs="Browallia New" w:hint="cs"/>
                <w:sz w:val="28"/>
                <w:szCs w:val="28"/>
                <w:cs/>
              </w:rPr>
              <w:t>สุทธิ</w:t>
            </w:r>
          </w:p>
        </w:tc>
        <w:tc>
          <w:tcPr>
            <w:tcW w:w="1119" w:type="dxa"/>
            <w:tcBorders>
              <w:top w:val="single" w:sz="4" w:space="0" w:color="auto"/>
              <w:bottom w:val="single" w:sz="12" w:space="0" w:color="auto"/>
            </w:tcBorders>
            <w:vAlign w:val="bottom"/>
          </w:tcPr>
          <w:p w14:paraId="4CD965B0" w14:textId="3D028DC6" w:rsidR="004E2B4F" w:rsidRPr="005C688C" w:rsidRDefault="00814F2E"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85,292</w:t>
            </w:r>
          </w:p>
        </w:tc>
        <w:tc>
          <w:tcPr>
            <w:tcW w:w="252" w:type="dxa"/>
            <w:vAlign w:val="bottom"/>
          </w:tcPr>
          <w:p w14:paraId="4B1EDE1D"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bottom w:val="single" w:sz="12" w:space="0" w:color="auto"/>
            </w:tcBorders>
            <w:vAlign w:val="bottom"/>
          </w:tcPr>
          <w:p w14:paraId="7A3BDBD1" w14:textId="7738E05E"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color w:val="000000" w:themeColor="text1"/>
                <w:sz w:val="28"/>
                <w:szCs w:val="28"/>
                <w:lang w:val="en-US" w:bidi="th-TH"/>
              </w:rPr>
              <w:t>92,350</w:t>
            </w:r>
          </w:p>
        </w:tc>
        <w:tc>
          <w:tcPr>
            <w:tcW w:w="236" w:type="dxa"/>
            <w:vAlign w:val="bottom"/>
          </w:tcPr>
          <w:p w14:paraId="656CE699"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bottom w:val="single" w:sz="12" w:space="0" w:color="auto"/>
            </w:tcBorders>
            <w:vAlign w:val="bottom"/>
          </w:tcPr>
          <w:p w14:paraId="1DD75739" w14:textId="43E29E21" w:rsidR="004E2B4F" w:rsidRPr="005C688C" w:rsidRDefault="004B75FC" w:rsidP="004E2B4F">
            <w:pPr>
              <w:pStyle w:val="acctfourfigures"/>
              <w:tabs>
                <w:tab w:val="clear" w:pos="765"/>
              </w:tabs>
              <w:spacing w:line="240" w:lineRule="auto"/>
              <w:ind w:left="-117"/>
              <w:jc w:val="right"/>
              <w:rPr>
                <w:rFonts w:ascii="Browallia New" w:hAnsi="Browallia New" w:cs="Browallia New"/>
                <w:sz w:val="28"/>
                <w:szCs w:val="28"/>
                <w:lang w:bidi="th-TH"/>
              </w:rPr>
            </w:pPr>
            <w:r w:rsidRPr="005C688C">
              <w:rPr>
                <w:rFonts w:ascii="Browallia New" w:hAnsi="Browallia New" w:cs="Browallia New"/>
                <w:sz w:val="28"/>
                <w:szCs w:val="28"/>
                <w:lang w:bidi="th-TH"/>
              </w:rPr>
              <w:t>14,983</w:t>
            </w:r>
          </w:p>
        </w:tc>
        <w:tc>
          <w:tcPr>
            <w:tcW w:w="252" w:type="dxa"/>
            <w:vAlign w:val="bottom"/>
          </w:tcPr>
          <w:p w14:paraId="6939DECD"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12" w:space="0" w:color="auto"/>
            </w:tcBorders>
            <w:vAlign w:val="bottom"/>
          </w:tcPr>
          <w:p w14:paraId="6C25480B" w14:textId="32C7263C"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13,275</w:t>
            </w:r>
          </w:p>
        </w:tc>
      </w:tr>
      <w:tr w:rsidR="004E2B4F" w:rsidRPr="005C688C" w14:paraId="589DFC3A" w14:textId="77777777" w:rsidTr="00D7436D">
        <w:trPr>
          <w:trHeight w:val="20"/>
        </w:trPr>
        <w:tc>
          <w:tcPr>
            <w:tcW w:w="4144" w:type="dxa"/>
            <w:vAlign w:val="bottom"/>
          </w:tcPr>
          <w:p w14:paraId="09BC8B80"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19" w:type="dxa"/>
            <w:tcBorders>
              <w:top w:val="single" w:sz="12" w:space="0" w:color="auto"/>
            </w:tcBorders>
            <w:vAlign w:val="bottom"/>
          </w:tcPr>
          <w:p w14:paraId="21407522"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p>
        </w:tc>
        <w:tc>
          <w:tcPr>
            <w:tcW w:w="252" w:type="dxa"/>
            <w:vAlign w:val="bottom"/>
          </w:tcPr>
          <w:p w14:paraId="40DA65B4"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top w:val="single" w:sz="12" w:space="0" w:color="auto"/>
            </w:tcBorders>
            <w:vAlign w:val="bottom"/>
          </w:tcPr>
          <w:p w14:paraId="157C87C1"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12" w:space="0" w:color="auto"/>
            </w:tcBorders>
            <w:vAlign w:val="bottom"/>
          </w:tcPr>
          <w:p w14:paraId="302A5F0F"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bidi="th-TH"/>
              </w:rPr>
            </w:pPr>
          </w:p>
        </w:tc>
        <w:tc>
          <w:tcPr>
            <w:tcW w:w="252" w:type="dxa"/>
            <w:vAlign w:val="bottom"/>
          </w:tcPr>
          <w:p w14:paraId="648DA248"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12" w:space="0" w:color="auto"/>
            </w:tcBorders>
            <w:vAlign w:val="bottom"/>
          </w:tcPr>
          <w:p w14:paraId="28978A36" w14:textId="77777777"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p>
        </w:tc>
      </w:tr>
      <w:tr w:rsidR="004E2B4F" w:rsidRPr="005C688C" w14:paraId="5D78B180" w14:textId="77777777" w:rsidTr="00D7436D">
        <w:trPr>
          <w:trHeight w:val="20"/>
        </w:trPr>
        <w:tc>
          <w:tcPr>
            <w:tcW w:w="4144" w:type="dxa"/>
            <w:vAlign w:val="bottom"/>
          </w:tcPr>
          <w:p w14:paraId="3FE22944" w14:textId="053B2113"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C688C">
              <w:rPr>
                <w:rFonts w:ascii="Browallia New" w:hAnsi="Browallia New" w:cs="Browallia New" w:hint="cs"/>
                <w:sz w:val="28"/>
                <w:szCs w:val="28"/>
                <w:cs/>
              </w:rPr>
              <w:t xml:space="preserve">รวมลูกหนี้การค้าและลูกหนี้อื่น </w:t>
            </w:r>
            <w:r w:rsidRPr="005C688C">
              <w:rPr>
                <w:rFonts w:ascii="Browallia New" w:hAnsi="Browallia New" w:cs="Browallia New"/>
                <w:sz w:val="28"/>
                <w:szCs w:val="28"/>
              </w:rPr>
              <w:t xml:space="preserve">- </w:t>
            </w:r>
            <w:r w:rsidRPr="005C688C">
              <w:rPr>
                <w:rFonts w:ascii="Browallia New" w:hAnsi="Browallia New" w:cs="Browallia New" w:hint="cs"/>
                <w:sz w:val="28"/>
                <w:szCs w:val="28"/>
                <w:cs/>
              </w:rPr>
              <w:t>ลูกค้าทั่วไป</w:t>
            </w:r>
          </w:p>
        </w:tc>
        <w:tc>
          <w:tcPr>
            <w:tcW w:w="1119" w:type="dxa"/>
            <w:tcBorders>
              <w:bottom w:val="single" w:sz="12" w:space="0" w:color="auto"/>
            </w:tcBorders>
            <w:vAlign w:val="bottom"/>
          </w:tcPr>
          <w:p w14:paraId="6255FAA1" w14:textId="23FE7869" w:rsidR="004E2B4F" w:rsidRPr="005C688C" w:rsidRDefault="005B5522" w:rsidP="004E2B4F">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5C688C">
              <w:rPr>
                <w:rFonts w:ascii="Browallia New" w:hAnsi="Browallia New" w:cs="Browallia New"/>
                <w:color w:val="000000" w:themeColor="text1"/>
                <w:sz w:val="28"/>
                <w:szCs w:val="28"/>
                <w:lang w:val="en-US" w:bidi="th-TH"/>
              </w:rPr>
              <w:t>110,814</w:t>
            </w:r>
          </w:p>
        </w:tc>
        <w:tc>
          <w:tcPr>
            <w:tcW w:w="252" w:type="dxa"/>
            <w:vAlign w:val="bottom"/>
          </w:tcPr>
          <w:p w14:paraId="177CE608"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bottom w:val="single" w:sz="12" w:space="0" w:color="auto"/>
            </w:tcBorders>
            <w:vAlign w:val="bottom"/>
          </w:tcPr>
          <w:p w14:paraId="2D9177D5" w14:textId="6F7D4EFB"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color w:val="000000" w:themeColor="text1"/>
                <w:sz w:val="28"/>
                <w:szCs w:val="28"/>
                <w:lang w:val="en-US" w:bidi="th-TH"/>
              </w:rPr>
              <w:t>110,105</w:t>
            </w:r>
          </w:p>
        </w:tc>
        <w:tc>
          <w:tcPr>
            <w:tcW w:w="236" w:type="dxa"/>
            <w:vAlign w:val="bottom"/>
          </w:tcPr>
          <w:p w14:paraId="40AEDF53"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12" w:space="0" w:color="auto"/>
            </w:tcBorders>
            <w:vAlign w:val="bottom"/>
          </w:tcPr>
          <w:p w14:paraId="0FBA4ECB" w14:textId="41F80517" w:rsidR="004E2B4F" w:rsidRPr="005C688C" w:rsidRDefault="00AE2279" w:rsidP="004E2B4F">
            <w:pPr>
              <w:pStyle w:val="acctfourfigures"/>
              <w:tabs>
                <w:tab w:val="clear" w:pos="765"/>
              </w:tabs>
              <w:spacing w:line="240" w:lineRule="auto"/>
              <w:ind w:left="-117"/>
              <w:jc w:val="right"/>
              <w:rPr>
                <w:rFonts w:ascii="Browallia New" w:hAnsi="Browallia New" w:cs="Browallia New"/>
                <w:sz w:val="28"/>
                <w:szCs w:val="28"/>
                <w:lang w:bidi="th-TH"/>
              </w:rPr>
            </w:pPr>
            <w:r w:rsidRPr="005C688C">
              <w:rPr>
                <w:rFonts w:ascii="Browallia New" w:hAnsi="Browallia New" w:cs="Browallia New"/>
                <w:sz w:val="28"/>
                <w:szCs w:val="28"/>
                <w:lang w:bidi="th-TH"/>
              </w:rPr>
              <w:t>17,723</w:t>
            </w:r>
          </w:p>
        </w:tc>
        <w:tc>
          <w:tcPr>
            <w:tcW w:w="252" w:type="dxa"/>
            <w:vAlign w:val="bottom"/>
          </w:tcPr>
          <w:p w14:paraId="796D7AD7"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bottom w:val="single" w:sz="12" w:space="0" w:color="auto"/>
            </w:tcBorders>
            <w:vAlign w:val="bottom"/>
          </w:tcPr>
          <w:p w14:paraId="780E73AD" w14:textId="39610134"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14,547</w:t>
            </w:r>
          </w:p>
        </w:tc>
      </w:tr>
    </w:tbl>
    <w:p w14:paraId="75A24687" w14:textId="2A6F84E9" w:rsidR="0097743F" w:rsidRDefault="00F46B29" w:rsidP="0048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r w:rsidRPr="00F46B29">
        <w:rPr>
          <w:rFonts w:ascii="Browallia New" w:hAnsi="Browallia New" w:cs="Browallia New" w:hint="cs"/>
          <w:sz w:val="28"/>
          <w:szCs w:val="28"/>
        </w:rPr>
        <w:t xml:space="preserve">  </w:t>
      </w:r>
    </w:p>
    <w:p w14:paraId="47E353AB" w14:textId="6BD8D540" w:rsidR="006971B8" w:rsidRPr="002A52A0"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r w:rsidRPr="002A52A0">
        <w:rPr>
          <w:rFonts w:ascii="Browallia New" w:hAnsi="Browallia New" w:cs="Browallia New" w:hint="cs"/>
          <w:sz w:val="28"/>
          <w:szCs w:val="28"/>
          <w:cs/>
        </w:rPr>
        <w:t>ยอดคงเหลือของลูกหนี้</w:t>
      </w:r>
      <w:r w:rsidR="00081589" w:rsidRPr="002A52A0">
        <w:rPr>
          <w:rFonts w:ascii="Browallia New" w:hAnsi="Browallia New" w:cs="Browallia New" w:hint="cs"/>
          <w:sz w:val="28"/>
          <w:szCs w:val="28"/>
          <w:cs/>
        </w:rPr>
        <w:t>การค้า</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ณ</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วันที่</w:t>
      </w:r>
      <w:r w:rsidR="00F46B29" w:rsidRPr="00F46B29">
        <w:rPr>
          <w:rFonts w:ascii="Browallia New" w:hAnsi="Browallia New" w:cs="Browallia New" w:hint="cs"/>
          <w:sz w:val="28"/>
          <w:szCs w:val="28"/>
        </w:rPr>
        <w:t xml:space="preserve"> </w:t>
      </w:r>
      <w:r w:rsidR="00F03B4C" w:rsidRPr="002A52A0">
        <w:rPr>
          <w:rFonts w:ascii="Browallia New" w:hAnsi="Browallia New" w:cs="Browallia New" w:hint="cs"/>
          <w:sz w:val="28"/>
          <w:szCs w:val="28"/>
        </w:rPr>
        <w:t>31</w:t>
      </w:r>
      <w:r w:rsidR="00F46B29" w:rsidRPr="00F46B29">
        <w:rPr>
          <w:rFonts w:ascii="Browallia New" w:hAnsi="Browallia New" w:cs="Browallia New" w:hint="cs"/>
          <w:sz w:val="28"/>
          <w:szCs w:val="28"/>
        </w:rPr>
        <w:t xml:space="preserve"> </w:t>
      </w:r>
      <w:r w:rsidR="00D94EC6" w:rsidRPr="002A52A0">
        <w:rPr>
          <w:rFonts w:ascii="Browallia New" w:hAnsi="Browallia New" w:cs="Browallia New" w:hint="cs"/>
          <w:sz w:val="28"/>
          <w:szCs w:val="28"/>
          <w:cs/>
        </w:rPr>
        <w:t>ธันวาค</w:t>
      </w:r>
      <w:r w:rsidR="00035572" w:rsidRPr="002A52A0">
        <w:rPr>
          <w:rFonts w:ascii="Browallia New" w:hAnsi="Browallia New" w:cs="Browallia New" w:hint="cs"/>
          <w:sz w:val="28"/>
          <w:szCs w:val="28"/>
          <w:cs/>
        </w:rPr>
        <w:t>ม</w:t>
      </w:r>
      <w:r w:rsidR="00035572" w:rsidRPr="002A52A0">
        <w:rPr>
          <w:rFonts w:ascii="Browallia New" w:hAnsi="Browallia New" w:cs="Browallia New" w:hint="cs"/>
          <w:sz w:val="28"/>
          <w:szCs w:val="28"/>
        </w:rPr>
        <w:t xml:space="preserve"> 256</w:t>
      </w:r>
      <w:r w:rsidR="004E2B4F">
        <w:rPr>
          <w:rFonts w:ascii="Browallia New" w:hAnsi="Browallia New" w:cs="Browallia New"/>
          <w:sz w:val="28"/>
          <w:szCs w:val="28"/>
        </w:rPr>
        <w:t>5</w:t>
      </w:r>
      <w:r w:rsidR="00035572" w:rsidRPr="002A52A0">
        <w:rPr>
          <w:rFonts w:ascii="Browallia New" w:hAnsi="Browallia New" w:cs="Browallia New" w:hint="cs"/>
          <w:sz w:val="28"/>
          <w:szCs w:val="28"/>
        </w:rPr>
        <w:t xml:space="preserve"> </w:t>
      </w:r>
      <w:r w:rsidRPr="002A52A0">
        <w:rPr>
          <w:rFonts w:ascii="Browallia New" w:hAnsi="Browallia New" w:cs="Browallia New" w:hint="cs"/>
          <w:sz w:val="28"/>
          <w:szCs w:val="28"/>
          <w:cs/>
        </w:rPr>
        <w:t>แล</w:t>
      </w:r>
      <w:r w:rsidR="00035572" w:rsidRPr="002A52A0">
        <w:rPr>
          <w:rFonts w:ascii="Browallia New" w:hAnsi="Browallia New" w:cs="Browallia New" w:hint="cs"/>
          <w:sz w:val="28"/>
          <w:szCs w:val="28"/>
          <w:cs/>
        </w:rPr>
        <w:t>ะ</w:t>
      </w:r>
      <w:r w:rsidR="00F46B29" w:rsidRPr="00F46B29">
        <w:rPr>
          <w:rFonts w:ascii="Browallia New" w:hAnsi="Browallia New" w:cs="Browallia New" w:hint="cs"/>
          <w:sz w:val="28"/>
          <w:szCs w:val="28"/>
        </w:rPr>
        <w:t xml:space="preserve"> </w:t>
      </w:r>
      <w:r w:rsidR="00035572" w:rsidRPr="002A52A0">
        <w:rPr>
          <w:rFonts w:ascii="Browallia New" w:hAnsi="Browallia New" w:cs="Browallia New" w:hint="cs"/>
          <w:sz w:val="28"/>
          <w:szCs w:val="28"/>
        </w:rPr>
        <w:t>25</w:t>
      </w:r>
      <w:r w:rsidR="00D13DE9" w:rsidRPr="002A52A0">
        <w:rPr>
          <w:rFonts w:ascii="Browallia New" w:hAnsi="Browallia New" w:cs="Browallia New" w:hint="cs"/>
          <w:sz w:val="28"/>
          <w:szCs w:val="28"/>
        </w:rPr>
        <w:t>6</w:t>
      </w:r>
      <w:r w:rsidR="004E2B4F">
        <w:rPr>
          <w:rFonts w:ascii="Browallia New" w:hAnsi="Browallia New" w:cs="Browallia New"/>
          <w:sz w:val="28"/>
          <w:szCs w:val="28"/>
        </w:rPr>
        <w:t>4</w:t>
      </w:r>
      <w:r w:rsidR="00035572" w:rsidRPr="002A52A0">
        <w:rPr>
          <w:rFonts w:ascii="Browallia New" w:hAnsi="Browallia New" w:cs="Browallia New" w:hint="cs"/>
          <w:sz w:val="28"/>
          <w:szCs w:val="28"/>
        </w:rPr>
        <w:t xml:space="preserve"> </w:t>
      </w:r>
      <w:r w:rsidRPr="002A52A0">
        <w:rPr>
          <w:rFonts w:ascii="Browallia New" w:hAnsi="Browallia New" w:cs="Browallia New" w:hint="cs"/>
          <w:sz w:val="28"/>
          <w:szCs w:val="28"/>
          <w:cs/>
        </w:rPr>
        <w:t>จัดจำแนกตามอายุหนี้ได้ดังนี้</w:t>
      </w:r>
    </w:p>
    <w:p w14:paraId="770DAAD9" w14:textId="77777777" w:rsidR="006971B8" w:rsidRPr="002A52A0"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9" w:type="dxa"/>
        <w:tblInd w:w="266" w:type="dxa"/>
        <w:tblLayout w:type="fixed"/>
        <w:tblLook w:val="0000" w:firstRow="0" w:lastRow="0" w:firstColumn="0" w:lastColumn="0" w:noHBand="0" w:noVBand="0"/>
      </w:tblPr>
      <w:tblGrid>
        <w:gridCol w:w="4144"/>
        <w:gridCol w:w="1152"/>
        <w:gridCol w:w="239"/>
        <w:gridCol w:w="1100"/>
        <w:gridCol w:w="236"/>
        <w:gridCol w:w="1122"/>
        <w:gridCol w:w="242"/>
        <w:gridCol w:w="1144"/>
      </w:tblGrid>
      <w:tr w:rsidR="006971B8" w:rsidRPr="005C688C" w14:paraId="3552AAEA" w14:textId="77777777" w:rsidTr="00D7436D">
        <w:trPr>
          <w:tblHeader/>
        </w:trPr>
        <w:tc>
          <w:tcPr>
            <w:tcW w:w="4144" w:type="dxa"/>
          </w:tcPr>
          <w:p w14:paraId="62603DF7"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5" w:type="dxa"/>
            <w:gridSpan w:val="7"/>
          </w:tcPr>
          <w:p w14:paraId="213625BE" w14:textId="485A1D36" w:rsidR="006971B8" w:rsidRPr="005C688C" w:rsidRDefault="006971B8" w:rsidP="001B4041">
            <w:pPr>
              <w:spacing w:line="240" w:lineRule="auto"/>
              <w:ind w:right="-45"/>
              <w:jc w:val="right"/>
              <w:rPr>
                <w:rFonts w:ascii="Browallia New" w:hAnsi="Browallia New" w:cs="Browallia New"/>
                <w:sz w:val="28"/>
                <w:szCs w:val="28"/>
                <w:cs/>
              </w:rPr>
            </w:pPr>
            <w:r w:rsidRPr="005C688C">
              <w:rPr>
                <w:rFonts w:ascii="Browallia New" w:hAnsi="Browallia New" w:cs="Browallia New" w:hint="cs"/>
                <w:sz w:val="28"/>
                <w:szCs w:val="28"/>
                <w:cs/>
              </w:rPr>
              <w:t>(หน่วย</w:t>
            </w:r>
            <w:r w:rsidR="00F46B29" w:rsidRPr="005C688C">
              <w:rPr>
                <w:rFonts w:ascii="Browallia New" w:hAnsi="Browallia New" w:cs="Browallia New" w:hint="cs"/>
                <w:sz w:val="28"/>
                <w:szCs w:val="28"/>
              </w:rPr>
              <w:t xml:space="preserve"> </w:t>
            </w:r>
            <w:r w:rsidRPr="005C688C">
              <w:rPr>
                <w:rFonts w:ascii="Browallia New" w:hAnsi="Browallia New" w:cs="Browallia New" w:hint="cs"/>
                <w:sz w:val="28"/>
                <w:szCs w:val="28"/>
                <w:cs/>
                <w:lang w:val="en-GB"/>
              </w:rPr>
              <w:t>:</w:t>
            </w:r>
            <w:r w:rsidR="00F46B29" w:rsidRPr="005C688C">
              <w:rPr>
                <w:rFonts w:ascii="Browallia New" w:hAnsi="Browallia New" w:cs="Browallia New" w:hint="cs"/>
                <w:sz w:val="28"/>
                <w:szCs w:val="28"/>
              </w:rPr>
              <w:t xml:space="preserve"> </w:t>
            </w:r>
            <w:r w:rsidRPr="005C688C">
              <w:rPr>
                <w:rFonts w:ascii="Browallia New" w:hAnsi="Browallia New" w:cs="Browallia New" w:hint="cs"/>
                <w:sz w:val="28"/>
                <w:szCs w:val="28"/>
                <w:cs/>
              </w:rPr>
              <w:t>พันบาท)</w:t>
            </w:r>
          </w:p>
        </w:tc>
      </w:tr>
      <w:tr w:rsidR="006971B8" w:rsidRPr="005C688C" w14:paraId="13028CC3" w14:textId="77777777" w:rsidTr="00D7436D">
        <w:trPr>
          <w:tblHeader/>
        </w:trPr>
        <w:tc>
          <w:tcPr>
            <w:tcW w:w="4144" w:type="dxa"/>
          </w:tcPr>
          <w:p w14:paraId="3F739206"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1" w:type="dxa"/>
            <w:gridSpan w:val="3"/>
            <w:tcBorders>
              <w:bottom w:val="single" w:sz="4" w:space="0" w:color="auto"/>
            </w:tcBorders>
          </w:tcPr>
          <w:p w14:paraId="4FB5C0CD"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5C688C">
              <w:rPr>
                <w:rFonts w:ascii="Browallia New" w:hAnsi="Browallia New" w:cs="Browallia New" w:hint="cs"/>
                <w:sz w:val="28"/>
                <w:szCs w:val="28"/>
                <w:cs/>
              </w:rPr>
              <w:t>งบการเงินรวม</w:t>
            </w:r>
          </w:p>
        </w:tc>
        <w:tc>
          <w:tcPr>
            <w:tcW w:w="236" w:type="dxa"/>
          </w:tcPr>
          <w:p w14:paraId="0AB26366"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8" w:type="dxa"/>
            <w:gridSpan w:val="3"/>
            <w:tcBorders>
              <w:bottom w:val="single" w:sz="4" w:space="0" w:color="auto"/>
            </w:tcBorders>
          </w:tcPr>
          <w:p w14:paraId="789BFB3F"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5C688C">
              <w:rPr>
                <w:rFonts w:ascii="Browallia New" w:hAnsi="Browallia New" w:cs="Browallia New" w:hint="cs"/>
                <w:sz w:val="28"/>
                <w:szCs w:val="28"/>
                <w:cs/>
              </w:rPr>
              <w:t>งบการเงินเฉพาะของบริษัท</w:t>
            </w:r>
          </w:p>
        </w:tc>
      </w:tr>
      <w:tr w:rsidR="004E2B4F" w:rsidRPr="005C688C" w14:paraId="53F03DF4" w14:textId="77777777" w:rsidTr="00D7436D">
        <w:trPr>
          <w:tblHeader/>
        </w:trPr>
        <w:tc>
          <w:tcPr>
            <w:tcW w:w="4144" w:type="dxa"/>
          </w:tcPr>
          <w:p w14:paraId="63DEC577" w14:textId="77777777" w:rsidR="004E2B4F" w:rsidRPr="005C688C" w:rsidRDefault="004E2B4F" w:rsidP="004E2B4F">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vAlign w:val="bottom"/>
          </w:tcPr>
          <w:p w14:paraId="744A6202" w14:textId="7782CB3C" w:rsidR="004E2B4F" w:rsidRPr="005C688C" w:rsidRDefault="004E2B4F" w:rsidP="004E2B4F">
            <w:pPr>
              <w:spacing w:line="240" w:lineRule="auto"/>
              <w:ind w:right="-10"/>
              <w:jc w:val="center"/>
              <w:rPr>
                <w:rFonts w:ascii="Browallia New" w:hAnsi="Browallia New" w:cs="Browallia New"/>
                <w:sz w:val="28"/>
                <w:szCs w:val="28"/>
              </w:rPr>
            </w:pPr>
            <w:r w:rsidRPr="005C688C">
              <w:rPr>
                <w:rFonts w:ascii="Browallia New" w:hAnsi="Browallia New" w:cs="Browallia New" w:hint="cs"/>
                <w:sz w:val="28"/>
                <w:szCs w:val="28"/>
              </w:rPr>
              <w:t>256</w:t>
            </w:r>
            <w:r w:rsidRPr="005C688C">
              <w:rPr>
                <w:rFonts w:ascii="Browallia New" w:hAnsi="Browallia New" w:cs="Browallia New"/>
                <w:sz w:val="28"/>
                <w:szCs w:val="28"/>
              </w:rPr>
              <w:t>5</w:t>
            </w:r>
          </w:p>
        </w:tc>
        <w:tc>
          <w:tcPr>
            <w:tcW w:w="239" w:type="dxa"/>
            <w:tcBorders>
              <w:top w:val="single" w:sz="4" w:space="0" w:color="auto"/>
            </w:tcBorders>
            <w:vAlign w:val="bottom"/>
          </w:tcPr>
          <w:p w14:paraId="649EE9A0" w14:textId="77777777" w:rsidR="004E2B4F" w:rsidRPr="005C688C" w:rsidRDefault="004E2B4F" w:rsidP="004E2B4F">
            <w:pPr>
              <w:spacing w:line="240" w:lineRule="auto"/>
              <w:ind w:right="-10"/>
              <w:jc w:val="center"/>
              <w:rPr>
                <w:rFonts w:ascii="Browallia New" w:hAnsi="Browallia New" w:cs="Browallia New"/>
                <w:sz w:val="28"/>
                <w:szCs w:val="28"/>
              </w:rPr>
            </w:pPr>
          </w:p>
        </w:tc>
        <w:tc>
          <w:tcPr>
            <w:tcW w:w="1100" w:type="dxa"/>
            <w:tcBorders>
              <w:top w:val="single" w:sz="4" w:space="0" w:color="auto"/>
              <w:bottom w:val="single" w:sz="4" w:space="0" w:color="auto"/>
            </w:tcBorders>
            <w:vAlign w:val="bottom"/>
          </w:tcPr>
          <w:p w14:paraId="3F75858D" w14:textId="10D8748B" w:rsidR="004E2B4F" w:rsidRPr="005C688C" w:rsidRDefault="004E2B4F" w:rsidP="004E2B4F">
            <w:pPr>
              <w:spacing w:line="240" w:lineRule="auto"/>
              <w:ind w:right="-10"/>
              <w:jc w:val="center"/>
              <w:rPr>
                <w:rFonts w:ascii="Browallia New" w:hAnsi="Browallia New" w:cs="Browallia New"/>
                <w:sz w:val="28"/>
                <w:szCs w:val="28"/>
              </w:rPr>
            </w:pPr>
            <w:r w:rsidRPr="005C688C">
              <w:rPr>
                <w:rFonts w:ascii="Browallia New" w:hAnsi="Browallia New" w:cs="Browallia New" w:hint="cs"/>
                <w:sz w:val="28"/>
                <w:szCs w:val="28"/>
              </w:rPr>
              <w:t>256</w:t>
            </w:r>
            <w:r w:rsidRPr="005C688C">
              <w:rPr>
                <w:rFonts w:ascii="Browallia New" w:hAnsi="Browallia New" w:cs="Browallia New"/>
                <w:sz w:val="28"/>
                <w:szCs w:val="28"/>
              </w:rPr>
              <w:t>4</w:t>
            </w:r>
          </w:p>
        </w:tc>
        <w:tc>
          <w:tcPr>
            <w:tcW w:w="236" w:type="dxa"/>
          </w:tcPr>
          <w:p w14:paraId="1A9157AE" w14:textId="77777777" w:rsidR="004E2B4F" w:rsidRPr="005C688C" w:rsidRDefault="004E2B4F" w:rsidP="004E2B4F">
            <w:pPr>
              <w:spacing w:line="240" w:lineRule="auto"/>
              <w:ind w:right="-10"/>
              <w:jc w:val="center"/>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54DD5F70" w14:textId="04184019" w:rsidR="004E2B4F" w:rsidRPr="005C688C" w:rsidRDefault="004E2B4F" w:rsidP="004E2B4F">
            <w:pPr>
              <w:spacing w:line="240" w:lineRule="auto"/>
              <w:ind w:right="-10"/>
              <w:jc w:val="center"/>
              <w:rPr>
                <w:rFonts w:ascii="Browallia New" w:hAnsi="Browallia New" w:cs="Browallia New"/>
                <w:sz w:val="28"/>
                <w:szCs w:val="28"/>
              </w:rPr>
            </w:pPr>
            <w:r w:rsidRPr="005C688C">
              <w:rPr>
                <w:rFonts w:ascii="Browallia New" w:hAnsi="Browallia New" w:cs="Browallia New" w:hint="cs"/>
                <w:sz w:val="28"/>
                <w:szCs w:val="28"/>
              </w:rPr>
              <w:t>256</w:t>
            </w:r>
            <w:r w:rsidRPr="005C688C">
              <w:rPr>
                <w:rFonts w:ascii="Browallia New" w:hAnsi="Browallia New" w:cs="Browallia New"/>
                <w:sz w:val="28"/>
                <w:szCs w:val="28"/>
              </w:rPr>
              <w:t>5</w:t>
            </w:r>
          </w:p>
        </w:tc>
        <w:tc>
          <w:tcPr>
            <w:tcW w:w="242" w:type="dxa"/>
            <w:tcBorders>
              <w:top w:val="single" w:sz="4" w:space="0" w:color="auto"/>
            </w:tcBorders>
            <w:vAlign w:val="bottom"/>
          </w:tcPr>
          <w:p w14:paraId="4BA3327D" w14:textId="77777777" w:rsidR="004E2B4F" w:rsidRPr="005C688C" w:rsidRDefault="004E2B4F" w:rsidP="004E2B4F">
            <w:pPr>
              <w:spacing w:line="240" w:lineRule="auto"/>
              <w:ind w:right="-10"/>
              <w:jc w:val="center"/>
              <w:rPr>
                <w:rFonts w:ascii="Browallia New" w:hAnsi="Browallia New" w:cs="Browallia New"/>
                <w:sz w:val="28"/>
                <w:szCs w:val="28"/>
              </w:rPr>
            </w:pPr>
          </w:p>
        </w:tc>
        <w:tc>
          <w:tcPr>
            <w:tcW w:w="1144" w:type="dxa"/>
            <w:tcBorders>
              <w:top w:val="single" w:sz="4" w:space="0" w:color="auto"/>
              <w:bottom w:val="single" w:sz="4" w:space="0" w:color="auto"/>
            </w:tcBorders>
            <w:vAlign w:val="bottom"/>
          </w:tcPr>
          <w:p w14:paraId="4ED4C757" w14:textId="400FA116" w:rsidR="004E2B4F" w:rsidRPr="005C688C" w:rsidRDefault="004E2B4F" w:rsidP="004E2B4F">
            <w:pPr>
              <w:spacing w:line="240" w:lineRule="auto"/>
              <w:ind w:right="-10"/>
              <w:jc w:val="center"/>
              <w:rPr>
                <w:rFonts w:ascii="Browallia New" w:hAnsi="Browallia New" w:cs="Browallia New"/>
                <w:sz w:val="28"/>
                <w:szCs w:val="28"/>
              </w:rPr>
            </w:pPr>
            <w:r w:rsidRPr="005C688C">
              <w:rPr>
                <w:rFonts w:ascii="Browallia New" w:hAnsi="Browallia New" w:cs="Browallia New" w:hint="cs"/>
                <w:sz w:val="28"/>
                <w:szCs w:val="28"/>
              </w:rPr>
              <w:t>256</w:t>
            </w:r>
            <w:r w:rsidRPr="005C688C">
              <w:rPr>
                <w:rFonts w:ascii="Browallia New" w:hAnsi="Browallia New" w:cs="Browallia New"/>
                <w:sz w:val="28"/>
                <w:szCs w:val="28"/>
              </w:rPr>
              <w:t>4</w:t>
            </w:r>
          </w:p>
        </w:tc>
      </w:tr>
      <w:tr w:rsidR="00985E53" w:rsidRPr="005C688C" w14:paraId="35017041" w14:textId="77777777" w:rsidTr="00D7436D">
        <w:trPr>
          <w:trHeight w:val="68"/>
        </w:trPr>
        <w:tc>
          <w:tcPr>
            <w:tcW w:w="4144" w:type="dxa"/>
          </w:tcPr>
          <w:p w14:paraId="3A1F1EF3"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52" w:type="dxa"/>
          </w:tcPr>
          <w:p w14:paraId="56F3319C"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9" w:type="dxa"/>
          </w:tcPr>
          <w:p w14:paraId="4AC305A3"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36BC217F"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A5DD276"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2C5FE417"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75BE1D6B"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197B94A0"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106AB6" w:rsidRPr="005C688C" w14:paraId="7E8B530E" w14:textId="77777777" w:rsidTr="00D7436D">
        <w:trPr>
          <w:trHeight w:val="68"/>
        </w:trPr>
        <w:tc>
          <w:tcPr>
            <w:tcW w:w="4144" w:type="dxa"/>
          </w:tcPr>
          <w:p w14:paraId="4285A251" w14:textId="1E26550F"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5C688C">
              <w:rPr>
                <w:rFonts w:ascii="Browallia New" w:hAnsi="Browallia New" w:cs="Browallia New" w:hint="cs"/>
                <w:sz w:val="28"/>
                <w:szCs w:val="28"/>
                <w:u w:val="single"/>
                <w:cs/>
                <w:lang w:val="en-GB"/>
              </w:rPr>
              <w:t>ลูกหนี้การค้า</w:t>
            </w:r>
            <w:r w:rsidR="007071A4" w:rsidRPr="005C688C">
              <w:rPr>
                <w:rFonts w:ascii="Browallia New" w:hAnsi="Browallia New" w:cs="Browallia New" w:hint="cs"/>
                <w:sz w:val="28"/>
                <w:szCs w:val="28"/>
                <w:u w:val="single"/>
                <w:cs/>
                <w:lang w:val="en-GB"/>
              </w:rPr>
              <w:t xml:space="preserve"> </w:t>
            </w:r>
            <w:r w:rsidR="007071A4" w:rsidRPr="005C688C">
              <w:rPr>
                <w:rFonts w:ascii="Browallia New" w:hAnsi="Browallia New" w:cs="Browallia New"/>
                <w:sz w:val="28"/>
                <w:szCs w:val="28"/>
                <w:u w:val="single"/>
              </w:rPr>
              <w:t xml:space="preserve">- </w:t>
            </w:r>
            <w:r w:rsidR="007071A4" w:rsidRPr="005C688C">
              <w:rPr>
                <w:rFonts w:ascii="Browallia New" w:hAnsi="Browallia New" w:cs="Browallia New" w:hint="cs"/>
                <w:sz w:val="28"/>
                <w:szCs w:val="28"/>
                <w:u w:val="single"/>
                <w:cs/>
              </w:rPr>
              <w:t>ลูกค้าทั่วไป</w:t>
            </w:r>
          </w:p>
        </w:tc>
        <w:tc>
          <w:tcPr>
            <w:tcW w:w="1152" w:type="dxa"/>
          </w:tcPr>
          <w:p w14:paraId="1BB0CDC0"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9" w:type="dxa"/>
          </w:tcPr>
          <w:p w14:paraId="68D20DCC"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5D683D26"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0305915B"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07A5FDD9"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06081146"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E2B4F" w:rsidRPr="005C688C" w14:paraId="48A8D2D5" w14:textId="77777777" w:rsidTr="00D7436D">
        <w:tc>
          <w:tcPr>
            <w:tcW w:w="4144" w:type="dxa"/>
          </w:tcPr>
          <w:p w14:paraId="41FE49AC" w14:textId="51006B28"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C688C">
              <w:rPr>
                <w:rFonts w:ascii="Browallia New" w:hAnsi="Browallia New" w:cs="Browallia New" w:hint="cs"/>
                <w:sz w:val="28"/>
                <w:szCs w:val="28"/>
                <w:cs/>
              </w:rPr>
              <w:t>ยังไม่ถึงกำหนดชำระ</w:t>
            </w:r>
          </w:p>
        </w:tc>
        <w:tc>
          <w:tcPr>
            <w:tcW w:w="1152" w:type="dxa"/>
          </w:tcPr>
          <w:p w14:paraId="535D3069" w14:textId="1A309EC7" w:rsidR="004E2B4F" w:rsidRPr="005C688C" w:rsidRDefault="007F64CD"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C688C">
              <w:rPr>
                <w:rFonts w:ascii="Browallia New" w:hAnsi="Browallia New" w:cs="Browallia New"/>
                <w:sz w:val="28"/>
                <w:szCs w:val="28"/>
              </w:rPr>
              <w:t>1</w:t>
            </w:r>
            <w:r w:rsidR="00775A50" w:rsidRPr="005C688C">
              <w:rPr>
                <w:rFonts w:ascii="Browallia New" w:hAnsi="Browallia New" w:cs="Browallia New"/>
                <w:sz w:val="28"/>
                <w:szCs w:val="28"/>
              </w:rPr>
              <w:t>7</w:t>
            </w:r>
            <w:r w:rsidRPr="005C688C">
              <w:rPr>
                <w:rFonts w:ascii="Browallia New" w:hAnsi="Browallia New" w:cs="Browallia New"/>
                <w:sz w:val="28"/>
                <w:szCs w:val="28"/>
              </w:rPr>
              <w:t>,</w:t>
            </w:r>
            <w:r w:rsidR="00775A50" w:rsidRPr="005C688C">
              <w:rPr>
                <w:rFonts w:ascii="Browallia New" w:hAnsi="Browallia New" w:cs="Browallia New"/>
                <w:sz w:val="28"/>
                <w:szCs w:val="28"/>
              </w:rPr>
              <w:t>63</w:t>
            </w:r>
            <w:r w:rsidR="00427F1F" w:rsidRPr="005C688C">
              <w:rPr>
                <w:rFonts w:ascii="Browallia New" w:hAnsi="Browallia New" w:cs="Browallia New"/>
                <w:sz w:val="28"/>
                <w:szCs w:val="28"/>
              </w:rPr>
              <w:t>5</w:t>
            </w:r>
          </w:p>
        </w:tc>
        <w:tc>
          <w:tcPr>
            <w:tcW w:w="239" w:type="dxa"/>
          </w:tcPr>
          <w:p w14:paraId="39171FAF"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tcPr>
          <w:p w14:paraId="472759DC" w14:textId="4A151DC7" w:rsidR="004E2B4F" w:rsidRPr="005C688C" w:rsidRDefault="004E2B4F" w:rsidP="004E2B4F">
            <w:pPr>
              <w:spacing w:line="240" w:lineRule="auto"/>
              <w:ind w:right="-10"/>
              <w:jc w:val="right"/>
              <w:rPr>
                <w:rFonts w:ascii="Browallia New" w:hAnsi="Browallia New" w:cs="Browallia New"/>
                <w:sz w:val="28"/>
                <w:szCs w:val="28"/>
                <w:highlight w:val="yellow"/>
                <w:lang w:val="en-GB"/>
              </w:rPr>
            </w:pPr>
            <w:r w:rsidRPr="005C688C">
              <w:rPr>
                <w:rFonts w:ascii="Browallia New" w:hAnsi="Browallia New" w:cs="Browallia New"/>
                <w:sz w:val="28"/>
                <w:szCs w:val="28"/>
              </w:rPr>
              <w:t>9,658</w:t>
            </w:r>
          </w:p>
        </w:tc>
        <w:tc>
          <w:tcPr>
            <w:tcW w:w="236" w:type="dxa"/>
            <w:shd w:val="clear" w:color="auto" w:fill="auto"/>
          </w:tcPr>
          <w:p w14:paraId="4BAF2C3B"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1A40AF13" w14:textId="06EAC267" w:rsidR="004E2B4F" w:rsidRPr="005C688C" w:rsidRDefault="006E675D"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rPr>
            </w:pPr>
            <w:r w:rsidRPr="005C688C">
              <w:rPr>
                <w:rFonts w:ascii="Browallia New" w:hAnsi="Browallia New" w:cs="Browallia New"/>
                <w:sz w:val="28"/>
                <w:szCs w:val="28"/>
              </w:rPr>
              <w:t>1,589</w:t>
            </w:r>
          </w:p>
        </w:tc>
        <w:tc>
          <w:tcPr>
            <w:tcW w:w="242" w:type="dxa"/>
            <w:shd w:val="clear" w:color="auto" w:fill="auto"/>
          </w:tcPr>
          <w:p w14:paraId="3E892500"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shd w:val="clear" w:color="auto" w:fill="auto"/>
          </w:tcPr>
          <w:p w14:paraId="2E5D3436" w14:textId="32E43268"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C688C">
              <w:rPr>
                <w:rFonts w:ascii="Browallia New" w:hAnsi="Browallia New" w:cs="Browallia New"/>
                <w:sz w:val="28"/>
                <w:szCs w:val="28"/>
              </w:rPr>
              <w:t>812</w:t>
            </w:r>
          </w:p>
        </w:tc>
      </w:tr>
      <w:tr w:rsidR="004E2B4F" w:rsidRPr="005C688C" w14:paraId="7657A86C" w14:textId="77777777" w:rsidTr="00D7436D">
        <w:tc>
          <w:tcPr>
            <w:tcW w:w="4144" w:type="dxa"/>
          </w:tcPr>
          <w:p w14:paraId="2932BD91" w14:textId="478FC39E"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C688C">
              <w:rPr>
                <w:rFonts w:ascii="Browallia New" w:hAnsi="Browallia New" w:cs="Browallia New" w:hint="cs"/>
                <w:sz w:val="28"/>
                <w:szCs w:val="28"/>
                <w:cs/>
              </w:rPr>
              <w:t>เกินกำหนดชำระเป็นเวลา:</w:t>
            </w:r>
          </w:p>
        </w:tc>
        <w:tc>
          <w:tcPr>
            <w:tcW w:w="1152" w:type="dxa"/>
          </w:tcPr>
          <w:p w14:paraId="1A9F3726" w14:textId="1D54267A"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9" w:type="dxa"/>
          </w:tcPr>
          <w:p w14:paraId="69137C00"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tcPr>
          <w:p w14:paraId="2B890BFB"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shd w:val="clear" w:color="auto" w:fill="auto"/>
          </w:tcPr>
          <w:p w14:paraId="439D58F3"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066A4809"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shd w:val="clear" w:color="auto" w:fill="auto"/>
          </w:tcPr>
          <w:p w14:paraId="365A2802"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shd w:val="clear" w:color="auto" w:fill="auto"/>
          </w:tcPr>
          <w:p w14:paraId="3BBDAB0B"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4E2B4F" w:rsidRPr="005C688C" w14:paraId="1CDECD5F" w14:textId="77777777" w:rsidTr="00D7436D">
        <w:tc>
          <w:tcPr>
            <w:tcW w:w="4144" w:type="dxa"/>
          </w:tcPr>
          <w:p w14:paraId="0FAD1FB5" w14:textId="069B4CD4"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5C688C">
              <w:rPr>
                <w:rFonts w:ascii="Browallia New" w:hAnsi="Browallia New" w:cs="Browallia New" w:hint="cs"/>
                <w:sz w:val="28"/>
                <w:szCs w:val="28"/>
                <w:cs/>
              </w:rPr>
              <w:t>น้อยกว่าหรือเท่ากับ</w:t>
            </w:r>
            <w:r w:rsidRPr="005C688C">
              <w:rPr>
                <w:rFonts w:ascii="Browallia New" w:hAnsi="Browallia New" w:cs="Browallia New" w:hint="cs"/>
                <w:sz w:val="28"/>
                <w:szCs w:val="28"/>
              </w:rPr>
              <w:t xml:space="preserve"> 3 </w:t>
            </w:r>
            <w:r w:rsidRPr="005C688C">
              <w:rPr>
                <w:rFonts w:ascii="Browallia New" w:hAnsi="Browallia New" w:cs="Browallia New" w:hint="cs"/>
                <w:sz w:val="28"/>
                <w:szCs w:val="28"/>
                <w:cs/>
              </w:rPr>
              <w:t>เดือน</w:t>
            </w:r>
          </w:p>
        </w:tc>
        <w:tc>
          <w:tcPr>
            <w:tcW w:w="1152" w:type="dxa"/>
          </w:tcPr>
          <w:p w14:paraId="7FA60C8F" w14:textId="29F05831" w:rsidR="004E2B4F" w:rsidRPr="005C688C" w:rsidRDefault="00427F1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6</w:t>
            </w:r>
            <w:r w:rsidR="007F64CD" w:rsidRPr="005C688C">
              <w:rPr>
                <w:rFonts w:ascii="Browallia New" w:hAnsi="Browallia New" w:cs="Browallia New"/>
                <w:sz w:val="28"/>
                <w:szCs w:val="28"/>
                <w:lang w:val="en-US"/>
              </w:rPr>
              <w:t>,</w:t>
            </w:r>
            <w:r w:rsidR="001D06AE" w:rsidRPr="005C688C">
              <w:rPr>
                <w:rFonts w:ascii="Browallia New" w:hAnsi="Browallia New" w:cs="Browallia New"/>
                <w:sz w:val="28"/>
                <w:szCs w:val="28"/>
                <w:lang w:val="en-US"/>
              </w:rPr>
              <w:t>104</w:t>
            </w:r>
          </w:p>
        </w:tc>
        <w:tc>
          <w:tcPr>
            <w:tcW w:w="239" w:type="dxa"/>
          </w:tcPr>
          <w:p w14:paraId="203CD7CA"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shd w:val="clear" w:color="auto" w:fill="auto"/>
          </w:tcPr>
          <w:p w14:paraId="592F3460" w14:textId="668CF703"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1,218</w:t>
            </w:r>
          </w:p>
        </w:tc>
        <w:tc>
          <w:tcPr>
            <w:tcW w:w="236" w:type="dxa"/>
            <w:shd w:val="clear" w:color="auto" w:fill="auto"/>
          </w:tcPr>
          <w:p w14:paraId="02F93878"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tcPr>
          <w:p w14:paraId="2DF81528" w14:textId="4B5620D4" w:rsidR="004E2B4F" w:rsidRPr="005C688C" w:rsidRDefault="00D52316"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1,151</w:t>
            </w:r>
          </w:p>
        </w:tc>
        <w:tc>
          <w:tcPr>
            <w:tcW w:w="242" w:type="dxa"/>
            <w:shd w:val="clear" w:color="auto" w:fill="auto"/>
          </w:tcPr>
          <w:p w14:paraId="215076E7" w14:textId="77777777" w:rsidR="004E2B4F" w:rsidRPr="005C688C"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shd w:val="clear" w:color="auto" w:fill="auto"/>
          </w:tcPr>
          <w:p w14:paraId="26EE3E75" w14:textId="423B2FD9" w:rsidR="004E2B4F" w:rsidRPr="005C688C" w:rsidRDefault="004E2B4F" w:rsidP="004E2B4F">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407</w:t>
            </w:r>
          </w:p>
        </w:tc>
      </w:tr>
      <w:tr w:rsidR="00D52316" w:rsidRPr="005C688C" w14:paraId="099A7C80" w14:textId="77777777" w:rsidTr="00D7436D">
        <w:tc>
          <w:tcPr>
            <w:tcW w:w="4144" w:type="dxa"/>
          </w:tcPr>
          <w:p w14:paraId="2A797833" w14:textId="12F4F0CB"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5C688C">
              <w:rPr>
                <w:rFonts w:ascii="Browallia New" w:hAnsi="Browallia New" w:cs="Browallia New" w:hint="cs"/>
                <w:sz w:val="28"/>
                <w:szCs w:val="28"/>
                <w:cs/>
              </w:rPr>
              <w:t>ระหว่าง</w:t>
            </w:r>
            <w:r w:rsidRPr="005C688C">
              <w:rPr>
                <w:rFonts w:ascii="Browallia New" w:hAnsi="Browallia New" w:cs="Browallia New" w:hint="cs"/>
                <w:sz w:val="28"/>
                <w:szCs w:val="28"/>
              </w:rPr>
              <w:t xml:space="preserve"> 3 </w:t>
            </w:r>
            <w:r w:rsidRPr="005C688C">
              <w:rPr>
                <w:rFonts w:ascii="Browallia New" w:hAnsi="Browallia New" w:cs="Browallia New" w:hint="cs"/>
                <w:sz w:val="28"/>
                <w:szCs w:val="28"/>
                <w:cs/>
              </w:rPr>
              <w:t>เดือนถึง</w:t>
            </w:r>
            <w:r w:rsidRPr="005C688C">
              <w:rPr>
                <w:rFonts w:ascii="Browallia New" w:hAnsi="Browallia New" w:cs="Browallia New" w:hint="cs"/>
                <w:sz w:val="28"/>
                <w:szCs w:val="28"/>
              </w:rPr>
              <w:t xml:space="preserve"> 6 </w:t>
            </w:r>
            <w:r w:rsidRPr="005C688C">
              <w:rPr>
                <w:rFonts w:ascii="Browallia New" w:hAnsi="Browallia New" w:cs="Browallia New" w:hint="cs"/>
                <w:sz w:val="28"/>
                <w:szCs w:val="28"/>
                <w:cs/>
              </w:rPr>
              <w:t>เดือน</w:t>
            </w:r>
          </w:p>
        </w:tc>
        <w:tc>
          <w:tcPr>
            <w:tcW w:w="1152" w:type="dxa"/>
            <w:vAlign w:val="bottom"/>
          </w:tcPr>
          <w:p w14:paraId="11050955" w14:textId="1F593F3F" w:rsidR="00D52316" w:rsidRPr="005C688C" w:rsidRDefault="001D06AE"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242</w:t>
            </w:r>
          </w:p>
        </w:tc>
        <w:tc>
          <w:tcPr>
            <w:tcW w:w="239" w:type="dxa"/>
          </w:tcPr>
          <w:p w14:paraId="0943BC54"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069C89B5" w14:textId="7BC32E01" w:rsidR="00D52316" w:rsidRPr="005C688C" w:rsidRDefault="00D5231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5,876</w:t>
            </w:r>
          </w:p>
        </w:tc>
        <w:tc>
          <w:tcPr>
            <w:tcW w:w="236" w:type="dxa"/>
          </w:tcPr>
          <w:p w14:paraId="3E5B9828"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vAlign w:val="bottom"/>
          </w:tcPr>
          <w:p w14:paraId="5AE9013C" w14:textId="3B76FB54" w:rsidR="00D52316" w:rsidRPr="005C688C" w:rsidRDefault="00D52316" w:rsidP="00D52316">
            <w:pPr>
              <w:spacing w:line="240" w:lineRule="auto"/>
              <w:ind w:right="-10"/>
              <w:jc w:val="right"/>
              <w:rPr>
                <w:rFonts w:ascii="Browallia New" w:hAnsi="Browallia New" w:cs="Browallia New"/>
                <w:sz w:val="28"/>
                <w:szCs w:val="28"/>
              </w:rPr>
            </w:pPr>
            <w:r w:rsidRPr="005C688C">
              <w:rPr>
                <w:rFonts w:ascii="Browallia New" w:hAnsi="Browallia New" w:cs="Browallia New"/>
                <w:sz w:val="28"/>
                <w:szCs w:val="28"/>
              </w:rPr>
              <w:t xml:space="preserve">     -</w:t>
            </w:r>
          </w:p>
        </w:tc>
        <w:tc>
          <w:tcPr>
            <w:tcW w:w="242" w:type="dxa"/>
          </w:tcPr>
          <w:p w14:paraId="37E1384F"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5639FC8C" w14:textId="66D60395" w:rsidR="00D52316" w:rsidRPr="005C688C" w:rsidRDefault="00D52316" w:rsidP="00D52316">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p>
        </w:tc>
      </w:tr>
      <w:tr w:rsidR="00D52316" w:rsidRPr="005C688C" w14:paraId="0100177C" w14:textId="77777777" w:rsidTr="00D7436D">
        <w:tc>
          <w:tcPr>
            <w:tcW w:w="4144" w:type="dxa"/>
          </w:tcPr>
          <w:p w14:paraId="06A6F4B9" w14:textId="16AE996E"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5C688C">
              <w:rPr>
                <w:rFonts w:ascii="Browallia New" w:hAnsi="Browallia New" w:cs="Browallia New" w:hint="cs"/>
                <w:sz w:val="28"/>
                <w:szCs w:val="28"/>
                <w:cs/>
              </w:rPr>
              <w:t>ระหว่าง</w:t>
            </w:r>
            <w:r w:rsidRPr="005C688C">
              <w:rPr>
                <w:rFonts w:ascii="Browallia New" w:hAnsi="Browallia New" w:cs="Browallia New" w:hint="cs"/>
                <w:sz w:val="28"/>
                <w:szCs w:val="28"/>
              </w:rPr>
              <w:t xml:space="preserve"> 6 </w:t>
            </w:r>
            <w:r w:rsidRPr="005C688C">
              <w:rPr>
                <w:rFonts w:ascii="Browallia New" w:hAnsi="Browallia New" w:cs="Browallia New" w:hint="cs"/>
                <w:sz w:val="28"/>
                <w:szCs w:val="28"/>
                <w:cs/>
              </w:rPr>
              <w:t>เดือนถึง</w:t>
            </w:r>
            <w:r w:rsidRPr="005C688C">
              <w:rPr>
                <w:rFonts w:ascii="Browallia New" w:hAnsi="Browallia New" w:cs="Browallia New" w:hint="cs"/>
                <w:sz w:val="28"/>
                <w:szCs w:val="28"/>
              </w:rPr>
              <w:t xml:space="preserve"> 12 </w:t>
            </w:r>
            <w:r w:rsidRPr="005C688C">
              <w:rPr>
                <w:rFonts w:ascii="Browallia New" w:hAnsi="Browallia New" w:cs="Browallia New" w:hint="cs"/>
                <w:sz w:val="28"/>
                <w:szCs w:val="28"/>
                <w:cs/>
              </w:rPr>
              <w:t>เดือน</w:t>
            </w:r>
          </w:p>
        </w:tc>
        <w:tc>
          <w:tcPr>
            <w:tcW w:w="1152" w:type="dxa"/>
            <w:vAlign w:val="bottom"/>
          </w:tcPr>
          <w:p w14:paraId="4E0715DA" w14:textId="06BBB05E" w:rsidR="00D52316" w:rsidRPr="005C688C" w:rsidRDefault="002D56D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449</w:t>
            </w:r>
          </w:p>
        </w:tc>
        <w:tc>
          <w:tcPr>
            <w:tcW w:w="239" w:type="dxa"/>
          </w:tcPr>
          <w:p w14:paraId="00DE3254"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673D63BB" w14:textId="177E1279" w:rsidR="00D52316" w:rsidRPr="005C688C" w:rsidRDefault="00D52316" w:rsidP="00D52316">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rPr>
              <w:t>-</w:t>
            </w:r>
          </w:p>
        </w:tc>
        <w:tc>
          <w:tcPr>
            <w:tcW w:w="236" w:type="dxa"/>
          </w:tcPr>
          <w:p w14:paraId="3927E503"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vAlign w:val="bottom"/>
          </w:tcPr>
          <w:p w14:paraId="4A896E7E" w14:textId="5E949E6F" w:rsidR="00D52316" w:rsidRPr="005C688C" w:rsidRDefault="00D52316" w:rsidP="00D52316">
            <w:pPr>
              <w:spacing w:line="240" w:lineRule="auto"/>
              <w:ind w:right="-10"/>
              <w:jc w:val="right"/>
              <w:rPr>
                <w:rFonts w:ascii="Browallia New" w:hAnsi="Browallia New" w:cs="Browallia New"/>
                <w:sz w:val="28"/>
                <w:szCs w:val="28"/>
              </w:rPr>
            </w:pPr>
            <w:r w:rsidRPr="005C688C">
              <w:rPr>
                <w:rFonts w:ascii="Browallia New" w:hAnsi="Browallia New" w:cs="Browallia New"/>
                <w:sz w:val="28"/>
                <w:szCs w:val="28"/>
              </w:rPr>
              <w:t xml:space="preserve">     </w:t>
            </w:r>
            <w:r w:rsidRPr="005C688C">
              <w:rPr>
                <w:rFonts w:ascii="Browallia New" w:hAnsi="Browallia New" w:cs="Browallia New"/>
                <w:sz w:val="28"/>
                <w:szCs w:val="28"/>
                <w:cs/>
              </w:rPr>
              <w:t>-</w:t>
            </w:r>
          </w:p>
        </w:tc>
        <w:tc>
          <w:tcPr>
            <w:tcW w:w="242" w:type="dxa"/>
          </w:tcPr>
          <w:p w14:paraId="1560BFC7"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3BA9ED44" w14:textId="69C09346" w:rsidR="00D52316" w:rsidRPr="005C688C" w:rsidRDefault="00D52316" w:rsidP="00D52316">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rPr>
              <w:t>-</w:t>
            </w:r>
          </w:p>
        </w:tc>
      </w:tr>
      <w:tr w:rsidR="00D52316" w:rsidRPr="005C688C" w14:paraId="5FC336CA" w14:textId="77777777" w:rsidTr="00D7436D">
        <w:tc>
          <w:tcPr>
            <w:tcW w:w="4144" w:type="dxa"/>
          </w:tcPr>
          <w:p w14:paraId="7B9191FC" w14:textId="297D0EAD"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5C688C">
              <w:rPr>
                <w:rFonts w:ascii="Browallia New" w:hAnsi="Browallia New" w:cs="Browallia New" w:hint="cs"/>
                <w:sz w:val="28"/>
                <w:szCs w:val="28"/>
                <w:cs/>
              </w:rPr>
              <w:t>มากกว่า</w:t>
            </w:r>
            <w:r w:rsidRPr="005C688C">
              <w:rPr>
                <w:rFonts w:ascii="Browallia New" w:hAnsi="Browallia New" w:cs="Browallia New" w:hint="cs"/>
                <w:sz w:val="28"/>
                <w:szCs w:val="28"/>
              </w:rPr>
              <w:t xml:space="preserve"> 12 </w:t>
            </w:r>
            <w:r w:rsidRPr="005C688C">
              <w:rPr>
                <w:rFonts w:ascii="Browallia New" w:hAnsi="Browallia New" w:cs="Browallia New" w:hint="cs"/>
                <w:sz w:val="28"/>
                <w:szCs w:val="28"/>
                <w:cs/>
              </w:rPr>
              <w:t>เดือนขึ้นไป</w:t>
            </w:r>
          </w:p>
        </w:tc>
        <w:tc>
          <w:tcPr>
            <w:tcW w:w="1152" w:type="dxa"/>
            <w:tcBorders>
              <w:bottom w:val="single" w:sz="4" w:space="0" w:color="auto"/>
            </w:tcBorders>
          </w:tcPr>
          <w:p w14:paraId="1A9A7B9E" w14:textId="6DACADF8" w:rsidR="00D52316" w:rsidRPr="005C688C" w:rsidRDefault="002D56D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4,08</w:t>
            </w:r>
            <w:r w:rsidR="006061C9" w:rsidRPr="005C688C">
              <w:rPr>
                <w:rFonts w:ascii="Browallia New" w:hAnsi="Browallia New" w:cs="Browallia New"/>
                <w:sz w:val="28"/>
                <w:szCs w:val="28"/>
                <w:lang w:val="en-US"/>
              </w:rPr>
              <w:t>2</w:t>
            </w:r>
          </w:p>
        </w:tc>
        <w:tc>
          <w:tcPr>
            <w:tcW w:w="239" w:type="dxa"/>
          </w:tcPr>
          <w:p w14:paraId="33852036"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tcPr>
          <w:p w14:paraId="153179DB" w14:textId="4C895F7A" w:rsidR="00D52316" w:rsidRPr="005C688C" w:rsidRDefault="00D5231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5,043</w:t>
            </w:r>
          </w:p>
        </w:tc>
        <w:tc>
          <w:tcPr>
            <w:tcW w:w="236" w:type="dxa"/>
          </w:tcPr>
          <w:p w14:paraId="261C8FEA"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rPr>
            </w:pPr>
          </w:p>
        </w:tc>
        <w:tc>
          <w:tcPr>
            <w:tcW w:w="1122" w:type="dxa"/>
            <w:tcBorders>
              <w:bottom w:val="single" w:sz="4" w:space="0" w:color="auto"/>
            </w:tcBorders>
            <w:shd w:val="clear" w:color="auto" w:fill="auto"/>
            <w:vAlign w:val="bottom"/>
          </w:tcPr>
          <w:p w14:paraId="30C9D72E" w14:textId="0359C866" w:rsidR="00D52316" w:rsidRPr="005C688C" w:rsidRDefault="00D52316" w:rsidP="00D52316">
            <w:pPr>
              <w:spacing w:line="240" w:lineRule="auto"/>
              <w:ind w:right="-10"/>
              <w:jc w:val="right"/>
              <w:rPr>
                <w:rFonts w:ascii="Browallia New" w:hAnsi="Browallia New" w:cs="Browallia New"/>
                <w:sz w:val="28"/>
                <w:szCs w:val="28"/>
                <w:lang w:bidi="ar-SA"/>
              </w:rPr>
            </w:pPr>
            <w:r w:rsidRPr="005C688C">
              <w:rPr>
                <w:rFonts w:ascii="Browallia New" w:hAnsi="Browallia New" w:cs="Browallia New"/>
                <w:sz w:val="28"/>
                <w:szCs w:val="28"/>
              </w:rPr>
              <w:t xml:space="preserve">     -</w:t>
            </w:r>
          </w:p>
        </w:tc>
        <w:tc>
          <w:tcPr>
            <w:tcW w:w="242" w:type="dxa"/>
          </w:tcPr>
          <w:p w14:paraId="4A50CB03"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188920FD" w14:textId="75559DEA" w:rsidR="00D52316" w:rsidRPr="005C688C" w:rsidRDefault="00D52316" w:rsidP="00D52316">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lang w:bidi="ar-SA"/>
              </w:rPr>
              <w:t>53</w:t>
            </w:r>
          </w:p>
        </w:tc>
      </w:tr>
      <w:tr w:rsidR="00D52316" w:rsidRPr="005C688C" w14:paraId="41D8CC2E" w14:textId="77777777">
        <w:tc>
          <w:tcPr>
            <w:tcW w:w="4144" w:type="dxa"/>
          </w:tcPr>
          <w:p w14:paraId="5F19DC04"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C688C">
              <w:rPr>
                <w:rFonts w:ascii="Browallia New" w:hAnsi="Browallia New" w:cs="Browallia New" w:hint="cs"/>
                <w:sz w:val="28"/>
                <w:szCs w:val="28"/>
                <w:cs/>
              </w:rPr>
              <w:t>รวม</w:t>
            </w:r>
          </w:p>
        </w:tc>
        <w:tc>
          <w:tcPr>
            <w:tcW w:w="1152" w:type="dxa"/>
            <w:tcBorders>
              <w:top w:val="single" w:sz="4" w:space="0" w:color="auto"/>
            </w:tcBorders>
          </w:tcPr>
          <w:p w14:paraId="7E1A7039" w14:textId="59B5082A" w:rsidR="00D52316" w:rsidRPr="005C688C" w:rsidRDefault="006061C9"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fldChar w:fldCharType="begin"/>
            </w:r>
            <w:r w:rsidRPr="005C688C">
              <w:rPr>
                <w:rFonts w:ascii="Browallia New" w:hAnsi="Browallia New" w:cs="Browallia New"/>
                <w:sz w:val="28"/>
                <w:szCs w:val="28"/>
                <w:lang w:val="en-US"/>
              </w:rPr>
              <w:instrText xml:space="preserve"> =SUM(ABOVE) </w:instrText>
            </w:r>
            <w:r w:rsidRPr="005C688C">
              <w:rPr>
                <w:rFonts w:ascii="Browallia New" w:hAnsi="Browallia New" w:cs="Browallia New"/>
                <w:sz w:val="28"/>
                <w:szCs w:val="28"/>
                <w:lang w:val="en-US"/>
              </w:rPr>
              <w:fldChar w:fldCharType="separate"/>
            </w:r>
            <w:r w:rsidRPr="005C688C">
              <w:rPr>
                <w:rFonts w:ascii="Browallia New" w:hAnsi="Browallia New" w:cs="Browallia New"/>
                <w:sz w:val="28"/>
                <w:szCs w:val="28"/>
                <w:lang w:val="en-US"/>
              </w:rPr>
              <w:t>28,512</w:t>
            </w:r>
            <w:r w:rsidRPr="005C688C">
              <w:rPr>
                <w:rFonts w:ascii="Browallia New" w:hAnsi="Browallia New" w:cs="Browallia New"/>
                <w:sz w:val="28"/>
                <w:szCs w:val="28"/>
                <w:lang w:val="en-US"/>
              </w:rPr>
              <w:fldChar w:fldCharType="end"/>
            </w:r>
          </w:p>
        </w:tc>
        <w:tc>
          <w:tcPr>
            <w:tcW w:w="239" w:type="dxa"/>
          </w:tcPr>
          <w:p w14:paraId="575034B0"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tcBorders>
          </w:tcPr>
          <w:p w14:paraId="3B02390D" w14:textId="16F012D5" w:rsidR="00D52316" w:rsidRPr="005C688C" w:rsidRDefault="00D5231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21,795</w:t>
            </w:r>
          </w:p>
        </w:tc>
        <w:tc>
          <w:tcPr>
            <w:tcW w:w="236" w:type="dxa"/>
          </w:tcPr>
          <w:p w14:paraId="5F537DE3"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tcBorders>
            <w:shd w:val="clear" w:color="auto" w:fill="auto"/>
            <w:vAlign w:val="bottom"/>
          </w:tcPr>
          <w:p w14:paraId="21116953" w14:textId="3FA6371A" w:rsidR="00D52316" w:rsidRPr="005C688C" w:rsidRDefault="00D5231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2,740   </w:t>
            </w:r>
          </w:p>
        </w:tc>
        <w:tc>
          <w:tcPr>
            <w:tcW w:w="242" w:type="dxa"/>
          </w:tcPr>
          <w:p w14:paraId="3402524B"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tcBorders>
          </w:tcPr>
          <w:p w14:paraId="581BE97A" w14:textId="4817E5CC" w:rsidR="00D52316" w:rsidRPr="005C688C" w:rsidRDefault="00D5231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1,272</w:t>
            </w:r>
          </w:p>
        </w:tc>
      </w:tr>
      <w:tr w:rsidR="00D52316" w:rsidRPr="005C688C" w14:paraId="09831E4A" w14:textId="77777777" w:rsidTr="00D7436D">
        <w:tc>
          <w:tcPr>
            <w:tcW w:w="4144" w:type="dxa"/>
          </w:tcPr>
          <w:p w14:paraId="351DD8E7" w14:textId="133AC07A"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C688C">
              <w:rPr>
                <w:rFonts w:ascii="Browallia New" w:hAnsi="Browallia New" w:cs="Browallia New"/>
                <w:sz w:val="28"/>
                <w:szCs w:val="28"/>
                <w:u w:val="single"/>
                <w:cs/>
              </w:rPr>
              <w:t>หัก</w:t>
            </w:r>
            <w:r w:rsidRPr="005C688C">
              <w:rPr>
                <w:rFonts w:ascii="Browallia New" w:hAnsi="Browallia New" w:cs="Browallia New"/>
                <w:sz w:val="28"/>
                <w:szCs w:val="28"/>
                <w:cs/>
              </w:rPr>
              <w:t xml:space="preserve"> ค่าเผื่อผลขาดทุน</w:t>
            </w:r>
            <w:r w:rsidRPr="005C688C">
              <w:rPr>
                <w:rFonts w:ascii="Browallia New" w:hAnsi="Browallia New" w:cs="Browallia New" w:hint="cs"/>
                <w:sz w:val="28"/>
                <w:szCs w:val="28"/>
                <w:cs/>
              </w:rPr>
              <w:t>ด้านเครดิตที่คาดว่า</w:t>
            </w:r>
            <w:r w:rsidRPr="005C688C">
              <w:rPr>
                <w:rFonts w:ascii="Browallia New" w:hAnsi="Browallia New" w:cs="Browallia New"/>
                <w:sz w:val="28"/>
                <w:szCs w:val="28"/>
                <w:cs/>
              </w:rPr>
              <w:br/>
            </w:r>
            <w:r w:rsidRPr="005C688C">
              <w:rPr>
                <w:rFonts w:ascii="Browallia New" w:hAnsi="Browallia New" w:cs="Browallia New" w:hint="cs"/>
                <w:sz w:val="28"/>
                <w:szCs w:val="28"/>
                <w:cs/>
              </w:rPr>
              <w:t xml:space="preserve">  </w:t>
            </w:r>
            <w:r w:rsidRPr="005C688C">
              <w:rPr>
                <w:rFonts w:ascii="Browallia New" w:hAnsi="Browallia New" w:cs="Browallia New"/>
                <w:sz w:val="28"/>
                <w:szCs w:val="28"/>
              </w:rPr>
              <w:t xml:space="preserve">        </w:t>
            </w:r>
            <w:r w:rsidRPr="005C688C">
              <w:rPr>
                <w:rFonts w:ascii="Browallia New" w:hAnsi="Browallia New" w:cs="Browallia New" w:hint="cs"/>
                <w:sz w:val="28"/>
                <w:szCs w:val="28"/>
                <w:cs/>
              </w:rPr>
              <w:t>จะเกิดขึ้น</w:t>
            </w:r>
          </w:p>
        </w:tc>
        <w:tc>
          <w:tcPr>
            <w:tcW w:w="1152" w:type="dxa"/>
            <w:tcBorders>
              <w:bottom w:val="single" w:sz="4" w:space="0" w:color="auto"/>
            </w:tcBorders>
            <w:vAlign w:val="bottom"/>
          </w:tcPr>
          <w:p w14:paraId="5516E7BD" w14:textId="571F8CC4" w:rsidR="00D52316" w:rsidRPr="005C688C" w:rsidRDefault="006062AD" w:rsidP="00D52316">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hint="cs"/>
                <w:sz w:val="28"/>
                <w:szCs w:val="28"/>
                <w:cs/>
                <w:lang w:val="en-US" w:bidi="th-TH"/>
              </w:rPr>
              <w:t>(</w:t>
            </w:r>
            <w:r w:rsidR="00FA43A0" w:rsidRPr="005C688C">
              <w:rPr>
                <w:rFonts w:ascii="Browallia New" w:hAnsi="Browallia New" w:cs="Browallia New"/>
                <w:sz w:val="28"/>
                <w:szCs w:val="28"/>
                <w:lang w:val="en-US"/>
              </w:rPr>
              <w:t>2,990</w:t>
            </w:r>
            <w:r w:rsidRPr="005C688C">
              <w:rPr>
                <w:rFonts w:ascii="Browallia New" w:hAnsi="Browallia New" w:cs="Browallia New" w:hint="cs"/>
                <w:sz w:val="28"/>
                <w:szCs w:val="28"/>
                <w:cs/>
                <w:lang w:val="en-US" w:bidi="th-TH"/>
              </w:rPr>
              <w:t>)</w:t>
            </w:r>
          </w:p>
        </w:tc>
        <w:tc>
          <w:tcPr>
            <w:tcW w:w="239" w:type="dxa"/>
          </w:tcPr>
          <w:p w14:paraId="6AC524FC"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vAlign w:val="bottom"/>
          </w:tcPr>
          <w:p w14:paraId="2828C3E5" w14:textId="086A4866" w:rsidR="00D52316" w:rsidRPr="005C688C" w:rsidRDefault="00D5231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(4,040)</w:t>
            </w:r>
          </w:p>
        </w:tc>
        <w:tc>
          <w:tcPr>
            <w:tcW w:w="236" w:type="dxa"/>
          </w:tcPr>
          <w:p w14:paraId="3EEFF4D8"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bottom w:val="single" w:sz="4" w:space="0" w:color="auto"/>
            </w:tcBorders>
            <w:shd w:val="clear" w:color="auto" w:fill="auto"/>
            <w:vAlign w:val="bottom"/>
          </w:tcPr>
          <w:p w14:paraId="1690D558" w14:textId="268949D9" w:rsidR="00D52316" w:rsidRPr="005C688C" w:rsidRDefault="00D52316" w:rsidP="00D52316">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lang w:val="en-GB"/>
              </w:rPr>
              <w:t>-</w:t>
            </w:r>
          </w:p>
        </w:tc>
        <w:tc>
          <w:tcPr>
            <w:tcW w:w="242" w:type="dxa"/>
          </w:tcPr>
          <w:p w14:paraId="4D554066"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5A946211" w14:textId="68DC7B24" w:rsidR="00D52316" w:rsidRPr="005C688C" w:rsidRDefault="00D52316" w:rsidP="00D52316">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lang w:val="en-GB"/>
              </w:rPr>
              <w:t>-</w:t>
            </w:r>
          </w:p>
        </w:tc>
      </w:tr>
      <w:tr w:rsidR="00D52316" w:rsidRPr="005C688C" w14:paraId="1FC0C6D8" w14:textId="77777777" w:rsidTr="00D7436D">
        <w:tc>
          <w:tcPr>
            <w:tcW w:w="4144" w:type="dxa"/>
          </w:tcPr>
          <w:p w14:paraId="062DB6E2"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C688C">
              <w:rPr>
                <w:rFonts w:ascii="Browallia New" w:hAnsi="Browallia New" w:cs="Browallia New" w:hint="cs"/>
                <w:sz w:val="28"/>
                <w:szCs w:val="28"/>
                <w:cs/>
              </w:rPr>
              <w:t>สุทธิ</w:t>
            </w:r>
          </w:p>
        </w:tc>
        <w:tc>
          <w:tcPr>
            <w:tcW w:w="1152" w:type="dxa"/>
            <w:tcBorders>
              <w:top w:val="single" w:sz="4" w:space="0" w:color="auto"/>
              <w:bottom w:val="single" w:sz="12" w:space="0" w:color="auto"/>
            </w:tcBorders>
          </w:tcPr>
          <w:p w14:paraId="22CD9FD8" w14:textId="7EDA7445" w:rsidR="00D52316" w:rsidRPr="005C688C" w:rsidRDefault="00FA43A0"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25,522</w:t>
            </w:r>
          </w:p>
        </w:tc>
        <w:tc>
          <w:tcPr>
            <w:tcW w:w="239" w:type="dxa"/>
          </w:tcPr>
          <w:p w14:paraId="4579ED99"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bottom w:val="single" w:sz="12" w:space="0" w:color="auto"/>
            </w:tcBorders>
          </w:tcPr>
          <w:p w14:paraId="719CCF09" w14:textId="077FDB95" w:rsidR="00D52316" w:rsidRPr="005C688C" w:rsidRDefault="00D5231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17,755</w:t>
            </w:r>
          </w:p>
        </w:tc>
        <w:tc>
          <w:tcPr>
            <w:tcW w:w="236" w:type="dxa"/>
          </w:tcPr>
          <w:p w14:paraId="27BF7EE9"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bottom w:val="single" w:sz="12" w:space="0" w:color="auto"/>
            </w:tcBorders>
            <w:shd w:val="clear" w:color="auto" w:fill="auto"/>
          </w:tcPr>
          <w:p w14:paraId="7874872F" w14:textId="4D1F10D1" w:rsidR="00D52316" w:rsidRPr="005C688C" w:rsidRDefault="00D5231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2,740   </w:t>
            </w:r>
          </w:p>
        </w:tc>
        <w:tc>
          <w:tcPr>
            <w:tcW w:w="242" w:type="dxa"/>
          </w:tcPr>
          <w:p w14:paraId="29730E69" w14:textId="77777777" w:rsidR="00D52316" w:rsidRPr="005C688C" w:rsidRDefault="00D52316" w:rsidP="00D5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bottom w:val="single" w:sz="12" w:space="0" w:color="auto"/>
            </w:tcBorders>
          </w:tcPr>
          <w:p w14:paraId="3DFCA132" w14:textId="54C62354" w:rsidR="00D52316" w:rsidRPr="005C688C" w:rsidRDefault="00D52316" w:rsidP="00D52316">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1,272</w:t>
            </w:r>
          </w:p>
        </w:tc>
      </w:tr>
    </w:tbl>
    <w:p w14:paraId="4A6F707B" w14:textId="77777777" w:rsidR="009D61DA" w:rsidRDefault="009D61DA"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Pr>
          <w:rFonts w:ascii="Browallia New" w:hAnsi="Browallia New" w:cs="Browallia New"/>
          <w:b/>
          <w:bCs/>
          <w:sz w:val="28"/>
          <w:szCs w:val="28"/>
          <w:lang w:val="en-GB"/>
        </w:rPr>
      </w:pPr>
    </w:p>
    <w:p w14:paraId="2E0A953A" w14:textId="30162AEB" w:rsidR="006971B8" w:rsidRPr="00872D4A" w:rsidRDefault="006971B8" w:rsidP="00F8080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62"/>
        <w:rPr>
          <w:rFonts w:ascii="Browallia New" w:hAnsi="Browallia New" w:cs="Browallia New"/>
          <w:b/>
          <w:bCs/>
          <w:sz w:val="28"/>
          <w:szCs w:val="28"/>
          <w:lang w:val="en-GB"/>
        </w:rPr>
      </w:pPr>
      <w:r w:rsidRPr="00872D4A">
        <w:rPr>
          <w:rFonts w:ascii="Browallia New" w:hAnsi="Browallia New" w:cs="Browallia New"/>
          <w:b/>
          <w:bCs/>
          <w:sz w:val="28"/>
          <w:szCs w:val="28"/>
          <w:cs/>
          <w:lang w:val="en-GB"/>
        </w:rPr>
        <w:lastRenderedPageBreak/>
        <w:t>เงินให้กู้ยืม</w:t>
      </w:r>
      <w:r w:rsidR="003453FD" w:rsidRPr="003453FD">
        <w:rPr>
          <w:rFonts w:ascii="Browallia New" w:hAnsi="Browallia New" w:cs="Browallia New"/>
          <w:b/>
          <w:bCs/>
          <w:sz w:val="28"/>
          <w:szCs w:val="28"/>
          <w:cs/>
          <w:lang w:val="en-GB"/>
        </w:rPr>
        <w:t>ระยะยาว</w:t>
      </w:r>
      <w:r w:rsidRPr="00872D4A">
        <w:rPr>
          <w:rFonts w:ascii="Browallia New" w:hAnsi="Browallia New" w:cs="Browallia New"/>
          <w:b/>
          <w:bCs/>
          <w:sz w:val="28"/>
          <w:szCs w:val="28"/>
          <w:cs/>
          <w:lang w:val="en-GB"/>
        </w:rPr>
        <w:t>และดอกเบี้ยค้างรับ</w:t>
      </w:r>
      <w:r w:rsidR="00F46B29" w:rsidRPr="003453FD">
        <w:rPr>
          <w:rFonts w:ascii="Browallia New" w:hAnsi="Browallia New" w:cs="Browallia New"/>
          <w:b/>
          <w:bCs/>
          <w:sz w:val="28"/>
          <w:szCs w:val="28"/>
          <w:cs/>
          <w:lang w:val="en-GB"/>
        </w:rPr>
        <w:t xml:space="preserve"> </w:t>
      </w:r>
      <w:r w:rsidRPr="00872D4A">
        <w:rPr>
          <w:rFonts w:ascii="Browallia New" w:hAnsi="Browallia New" w:cs="Browallia New"/>
          <w:b/>
          <w:bCs/>
          <w:sz w:val="28"/>
          <w:szCs w:val="28"/>
          <w:cs/>
          <w:lang w:val="en-GB"/>
        </w:rPr>
        <w:t>-</w:t>
      </w:r>
      <w:r w:rsidR="00F46B29" w:rsidRPr="003453FD">
        <w:rPr>
          <w:rFonts w:ascii="Browallia New" w:hAnsi="Browallia New" w:cs="Browallia New"/>
          <w:b/>
          <w:bCs/>
          <w:sz w:val="28"/>
          <w:szCs w:val="28"/>
          <w:cs/>
          <w:lang w:val="en-GB"/>
        </w:rPr>
        <w:t xml:space="preserve"> </w:t>
      </w:r>
      <w:r w:rsidRPr="00872D4A">
        <w:rPr>
          <w:rFonts w:ascii="Browallia New" w:hAnsi="Browallia New" w:cs="Browallia New"/>
          <w:b/>
          <w:bCs/>
          <w:sz w:val="28"/>
          <w:szCs w:val="28"/>
          <w:cs/>
          <w:lang w:val="en-GB"/>
        </w:rPr>
        <w:t>บุคคลและบริษัทอื่น</w:t>
      </w:r>
      <w:r w:rsidR="003453FD" w:rsidRPr="003453FD">
        <w:rPr>
          <w:rFonts w:ascii="Browallia New" w:hAnsi="Browallia New" w:cs="Browallia New"/>
          <w:b/>
          <w:bCs/>
          <w:sz w:val="28"/>
          <w:szCs w:val="28"/>
          <w:cs/>
          <w:lang w:val="en-GB"/>
        </w:rPr>
        <w:t xml:space="preserve"> - สุทธิ</w:t>
      </w:r>
    </w:p>
    <w:p w14:paraId="670BA457" w14:textId="77777777" w:rsidR="006971B8" w:rsidRPr="00206C10" w:rsidRDefault="006971B8"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9023" w:type="dxa"/>
        <w:tblInd w:w="441" w:type="dxa"/>
        <w:tblLayout w:type="fixed"/>
        <w:tblLook w:val="0000" w:firstRow="0" w:lastRow="0" w:firstColumn="0" w:lastColumn="0" w:noHBand="0" w:noVBand="0"/>
      </w:tblPr>
      <w:tblGrid>
        <w:gridCol w:w="4203"/>
        <w:gridCol w:w="1017"/>
        <w:gridCol w:w="246"/>
        <w:gridCol w:w="1050"/>
        <w:gridCol w:w="240"/>
        <w:gridCol w:w="991"/>
        <w:gridCol w:w="236"/>
        <w:gridCol w:w="1040"/>
      </w:tblGrid>
      <w:tr w:rsidR="006971B8" w:rsidRPr="00064D7A" w14:paraId="64EEB5FB" w14:textId="77777777" w:rsidTr="00274895">
        <w:tc>
          <w:tcPr>
            <w:tcW w:w="4203" w:type="dxa"/>
          </w:tcPr>
          <w:p w14:paraId="068D5A82"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4820" w:type="dxa"/>
            <w:gridSpan w:val="7"/>
          </w:tcPr>
          <w:p w14:paraId="77D5ECEA" w14:textId="6739AE39" w:rsidR="006971B8" w:rsidRPr="00064D7A" w:rsidRDefault="006971B8" w:rsidP="001B4041">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rPr>
              <w:t>พันบาท)</w:t>
            </w:r>
          </w:p>
        </w:tc>
      </w:tr>
      <w:tr w:rsidR="006971B8" w:rsidRPr="00064D7A" w14:paraId="38A38173" w14:textId="77777777" w:rsidTr="00274895">
        <w:tc>
          <w:tcPr>
            <w:tcW w:w="4203" w:type="dxa"/>
          </w:tcPr>
          <w:p w14:paraId="34C84A75"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02DD300B"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064D7A">
              <w:rPr>
                <w:rFonts w:ascii="Browallia New" w:hAnsi="Browallia New" w:cs="Browallia New"/>
                <w:sz w:val="28"/>
                <w:szCs w:val="28"/>
                <w:cs/>
              </w:rPr>
              <w:t>งบการเงินรวม</w:t>
            </w:r>
          </w:p>
        </w:tc>
        <w:tc>
          <w:tcPr>
            <w:tcW w:w="240" w:type="dxa"/>
          </w:tcPr>
          <w:p w14:paraId="7A88B8AF"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6A221599"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064D7A">
              <w:rPr>
                <w:rFonts w:ascii="Browallia New" w:hAnsi="Browallia New" w:cs="Browallia New"/>
                <w:sz w:val="28"/>
                <w:szCs w:val="28"/>
                <w:cs/>
              </w:rPr>
              <w:t>งบการเงินเฉพาะของบริษัท</w:t>
            </w:r>
          </w:p>
        </w:tc>
      </w:tr>
      <w:tr w:rsidR="004E2B4F" w:rsidRPr="00064D7A" w14:paraId="7965F859" w14:textId="77777777" w:rsidTr="00274895">
        <w:tc>
          <w:tcPr>
            <w:tcW w:w="4203" w:type="dxa"/>
          </w:tcPr>
          <w:p w14:paraId="73A9DDB5" w14:textId="77777777" w:rsidR="004E2B4F" w:rsidRPr="00064D7A"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vAlign w:val="bottom"/>
          </w:tcPr>
          <w:p w14:paraId="56AB6D27" w14:textId="0D29FBE4" w:rsidR="004E2B4F" w:rsidRPr="00064D7A" w:rsidRDefault="004E2B4F" w:rsidP="004E2B4F">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46" w:type="dxa"/>
            <w:tcBorders>
              <w:top w:val="single" w:sz="4" w:space="0" w:color="auto"/>
            </w:tcBorders>
            <w:vAlign w:val="bottom"/>
          </w:tcPr>
          <w:p w14:paraId="09874983" w14:textId="77777777" w:rsidR="004E2B4F" w:rsidRPr="00064D7A" w:rsidRDefault="004E2B4F" w:rsidP="004E2B4F">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vAlign w:val="bottom"/>
          </w:tcPr>
          <w:p w14:paraId="261BDFFD" w14:textId="0B9CE0E3" w:rsidR="004E2B4F" w:rsidRPr="00064D7A" w:rsidRDefault="004E2B4F" w:rsidP="004E2B4F">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40" w:type="dxa"/>
          </w:tcPr>
          <w:p w14:paraId="166CA5A2" w14:textId="77777777" w:rsidR="004E2B4F" w:rsidRPr="00064D7A" w:rsidRDefault="004E2B4F" w:rsidP="004E2B4F">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vAlign w:val="bottom"/>
          </w:tcPr>
          <w:p w14:paraId="611AFE95" w14:textId="7B88B714" w:rsidR="004E2B4F" w:rsidRPr="00064D7A" w:rsidRDefault="004E2B4F" w:rsidP="004E2B4F">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tcBorders>
              <w:top w:val="single" w:sz="4" w:space="0" w:color="auto"/>
            </w:tcBorders>
            <w:vAlign w:val="bottom"/>
          </w:tcPr>
          <w:p w14:paraId="63A585F3" w14:textId="77777777" w:rsidR="004E2B4F" w:rsidRPr="00064D7A" w:rsidRDefault="004E2B4F" w:rsidP="004E2B4F">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6010A3BA" w14:textId="46BF5964" w:rsidR="004E2B4F" w:rsidRPr="00064D7A" w:rsidRDefault="004E2B4F" w:rsidP="004E2B4F">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4</w:t>
            </w:r>
          </w:p>
        </w:tc>
      </w:tr>
      <w:tr w:rsidR="005C4088" w:rsidRPr="00064D7A" w14:paraId="69B54026" w14:textId="77777777" w:rsidTr="00274895">
        <w:tc>
          <w:tcPr>
            <w:tcW w:w="4203" w:type="dxa"/>
            <w:vAlign w:val="center"/>
          </w:tcPr>
          <w:p w14:paraId="57F5701B"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017" w:type="dxa"/>
            <w:tcBorders>
              <w:top w:val="single" w:sz="4" w:space="0" w:color="auto"/>
            </w:tcBorders>
          </w:tcPr>
          <w:p w14:paraId="7DDAACB9" w14:textId="77777777" w:rsidR="005C4088" w:rsidRPr="00206C10" w:rsidRDefault="005C4088" w:rsidP="005C4088">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46" w:type="dxa"/>
          </w:tcPr>
          <w:p w14:paraId="49212B25"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050" w:type="dxa"/>
            <w:tcBorders>
              <w:top w:val="single" w:sz="4" w:space="0" w:color="auto"/>
            </w:tcBorders>
          </w:tcPr>
          <w:p w14:paraId="188100B0" w14:textId="77777777" w:rsidR="005C4088" w:rsidRPr="00206C10" w:rsidRDefault="005C4088" w:rsidP="002026BF">
            <w:pPr>
              <w:pStyle w:val="acctfourfigures"/>
              <w:tabs>
                <w:tab w:val="left" w:pos="720"/>
              </w:tabs>
              <w:spacing w:line="240" w:lineRule="auto"/>
              <w:ind w:left="-117" w:right="34"/>
              <w:jc w:val="right"/>
              <w:rPr>
                <w:rFonts w:ascii="Browallia New" w:hAnsi="Browallia New" w:cs="Browallia New"/>
                <w:sz w:val="16"/>
                <w:szCs w:val="16"/>
              </w:rPr>
            </w:pPr>
          </w:p>
        </w:tc>
        <w:tc>
          <w:tcPr>
            <w:tcW w:w="240" w:type="dxa"/>
          </w:tcPr>
          <w:p w14:paraId="2804160A"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991" w:type="dxa"/>
            <w:tcBorders>
              <w:top w:val="single" w:sz="4" w:space="0" w:color="auto"/>
            </w:tcBorders>
          </w:tcPr>
          <w:p w14:paraId="3FCE36A7"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040" w:type="dxa"/>
            <w:tcBorders>
              <w:top w:val="single" w:sz="4" w:space="0" w:color="auto"/>
            </w:tcBorders>
          </w:tcPr>
          <w:p w14:paraId="393963C5" w14:textId="77777777" w:rsidR="005C4088" w:rsidRPr="00206C10"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985273" w:rsidRPr="00064D7A" w14:paraId="0CBB5C77" w14:textId="77777777" w:rsidTr="00274895">
        <w:tc>
          <w:tcPr>
            <w:tcW w:w="4203" w:type="dxa"/>
            <w:vAlign w:val="bottom"/>
          </w:tcPr>
          <w:p w14:paraId="696AEBDC" w14:textId="77777777" w:rsidR="00985273" w:rsidRPr="00064D7A" w:rsidRDefault="00985273" w:rsidP="0098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เงินให้กู้ยืมระยะยาว</w:t>
            </w:r>
          </w:p>
        </w:tc>
        <w:tc>
          <w:tcPr>
            <w:tcW w:w="1017" w:type="dxa"/>
            <w:shd w:val="clear" w:color="auto" w:fill="auto"/>
          </w:tcPr>
          <w:p w14:paraId="45E75301" w14:textId="38B149D9" w:rsidR="00985273" w:rsidRPr="00F407F2" w:rsidRDefault="00D15A2A" w:rsidP="00985273">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F407F2">
              <w:rPr>
                <w:rFonts w:ascii="Browallia New" w:hAnsi="Browallia New" w:cs="Browallia New"/>
                <w:sz w:val="28"/>
                <w:szCs w:val="28"/>
                <w:lang w:val="en-US" w:bidi="th-TH"/>
              </w:rPr>
              <w:t>353</w:t>
            </w:r>
            <w:r w:rsidR="00985273" w:rsidRPr="00F407F2">
              <w:rPr>
                <w:rFonts w:ascii="Browallia New" w:hAnsi="Browallia New" w:cs="Browallia New"/>
                <w:sz w:val="28"/>
                <w:szCs w:val="28"/>
                <w:lang w:val="en-US" w:bidi="th-TH"/>
              </w:rPr>
              <w:t>,378</w:t>
            </w:r>
          </w:p>
        </w:tc>
        <w:tc>
          <w:tcPr>
            <w:tcW w:w="246" w:type="dxa"/>
          </w:tcPr>
          <w:p w14:paraId="56681F69" w14:textId="77777777" w:rsidR="00985273" w:rsidRPr="00F407F2" w:rsidRDefault="00985273" w:rsidP="00985273">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389D502" w14:textId="02B5E32F" w:rsidR="00985273" w:rsidRPr="00F407F2" w:rsidRDefault="00CE1FD5" w:rsidP="00985273">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F407F2">
              <w:rPr>
                <w:rFonts w:ascii="Browallia New" w:hAnsi="Browallia New" w:cs="Browallia New"/>
                <w:sz w:val="28"/>
                <w:szCs w:val="28"/>
                <w:lang w:val="en-US" w:bidi="th-TH"/>
              </w:rPr>
              <w:t>344</w:t>
            </w:r>
            <w:r w:rsidR="00985273" w:rsidRPr="00F407F2">
              <w:rPr>
                <w:rFonts w:ascii="Browallia New" w:hAnsi="Browallia New" w:cs="Browallia New"/>
                <w:sz w:val="28"/>
                <w:szCs w:val="28"/>
                <w:lang w:val="en-US" w:bidi="th-TH"/>
              </w:rPr>
              <w:t>,764</w:t>
            </w:r>
          </w:p>
        </w:tc>
        <w:tc>
          <w:tcPr>
            <w:tcW w:w="240" w:type="dxa"/>
          </w:tcPr>
          <w:p w14:paraId="09BDB414" w14:textId="77777777" w:rsidR="00985273" w:rsidRPr="00064D7A" w:rsidRDefault="00985273" w:rsidP="00985273">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4DB20A9A" w14:textId="14D44100" w:rsidR="00985273" w:rsidRPr="00DA3586" w:rsidRDefault="00FA6982"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67</w:t>
            </w:r>
            <w:r w:rsidR="00985273" w:rsidRPr="00DA3586">
              <w:rPr>
                <w:rFonts w:ascii="Browallia New" w:hAnsi="Browallia New" w:cs="Browallia New"/>
                <w:sz w:val="28"/>
                <w:szCs w:val="28"/>
                <w:lang w:val="en-US" w:bidi="th-TH"/>
              </w:rPr>
              <w:t>,540</w:t>
            </w:r>
          </w:p>
        </w:tc>
        <w:tc>
          <w:tcPr>
            <w:tcW w:w="236" w:type="dxa"/>
          </w:tcPr>
          <w:p w14:paraId="424D9DA5" w14:textId="77777777" w:rsidR="00985273" w:rsidRPr="00FA6982" w:rsidRDefault="00985273" w:rsidP="00FA698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highlight w:val="cyan"/>
              </w:rPr>
            </w:pPr>
          </w:p>
        </w:tc>
        <w:tc>
          <w:tcPr>
            <w:tcW w:w="1040" w:type="dxa"/>
            <w:vAlign w:val="center"/>
          </w:tcPr>
          <w:p w14:paraId="36A5ABC4" w14:textId="60F1D2F8" w:rsidR="00985273" w:rsidRPr="00064D7A" w:rsidRDefault="00FA6982"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FA6982">
              <w:rPr>
                <w:rFonts w:ascii="Browallia New" w:hAnsi="Browallia New" w:cs="Browallia New"/>
                <w:sz w:val="28"/>
                <w:szCs w:val="28"/>
                <w:lang w:val="en-US" w:bidi="th-TH"/>
              </w:rPr>
              <w:t>67</w:t>
            </w:r>
            <w:r w:rsidR="00985273" w:rsidRPr="00D514BC">
              <w:rPr>
                <w:rFonts w:ascii="Browallia New" w:hAnsi="Browallia New" w:cs="Browallia New"/>
                <w:sz w:val="28"/>
                <w:szCs w:val="28"/>
                <w:lang w:val="en-US" w:bidi="th-TH"/>
              </w:rPr>
              <w:t>,540</w:t>
            </w:r>
          </w:p>
        </w:tc>
      </w:tr>
      <w:tr w:rsidR="00985273" w:rsidRPr="00064D7A" w14:paraId="78449D25" w14:textId="77777777" w:rsidTr="00274895">
        <w:tc>
          <w:tcPr>
            <w:tcW w:w="4203" w:type="dxa"/>
            <w:vAlign w:val="bottom"/>
          </w:tcPr>
          <w:p w14:paraId="0AD7080B" w14:textId="77777777" w:rsidR="00985273" w:rsidRPr="00064D7A" w:rsidRDefault="00985273" w:rsidP="0098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lang w:val="en-GB"/>
              </w:rPr>
            </w:pPr>
            <w:r w:rsidRPr="00064D7A">
              <w:rPr>
                <w:rFonts w:ascii="Browallia New" w:hAnsi="Browallia New" w:cs="Browallia New"/>
                <w:sz w:val="28"/>
                <w:szCs w:val="28"/>
                <w:cs/>
              </w:rPr>
              <w:t>ดอกเบี้ยค้างรับ</w:t>
            </w:r>
          </w:p>
        </w:tc>
        <w:tc>
          <w:tcPr>
            <w:tcW w:w="1017" w:type="dxa"/>
            <w:tcBorders>
              <w:bottom w:val="single" w:sz="2" w:space="0" w:color="auto"/>
            </w:tcBorders>
            <w:shd w:val="clear" w:color="auto" w:fill="auto"/>
          </w:tcPr>
          <w:p w14:paraId="765C340F" w14:textId="758ABAB0" w:rsidR="00985273" w:rsidRPr="00F407F2" w:rsidRDefault="00985273" w:rsidP="00985273">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F407F2">
              <w:rPr>
                <w:rFonts w:ascii="Browallia New" w:hAnsi="Browallia New" w:cs="Browallia New"/>
                <w:sz w:val="28"/>
                <w:szCs w:val="28"/>
                <w:lang w:val="en-US" w:bidi="th-TH"/>
              </w:rPr>
              <w:t>1</w:t>
            </w:r>
            <w:r w:rsidR="00D15A2A" w:rsidRPr="00F407F2">
              <w:rPr>
                <w:rFonts w:ascii="Browallia New" w:hAnsi="Browallia New" w:cs="Browallia New"/>
                <w:sz w:val="28"/>
                <w:szCs w:val="28"/>
                <w:lang w:val="en-US" w:bidi="th-TH"/>
              </w:rPr>
              <w:t>8,88</w:t>
            </w:r>
            <w:r w:rsidR="00844BF2">
              <w:rPr>
                <w:rFonts w:ascii="Browallia New" w:hAnsi="Browallia New" w:cs="Browallia New"/>
                <w:sz w:val="28"/>
                <w:szCs w:val="28"/>
                <w:lang w:val="en-US" w:bidi="th-TH"/>
              </w:rPr>
              <w:t>6</w:t>
            </w:r>
            <w:r w:rsidRPr="00F407F2">
              <w:rPr>
                <w:rFonts w:ascii="Browallia New" w:hAnsi="Browallia New" w:cs="Browallia New"/>
                <w:sz w:val="28"/>
                <w:szCs w:val="28"/>
                <w:lang w:val="en-US" w:bidi="th-TH"/>
              </w:rPr>
              <w:t xml:space="preserve"> </w:t>
            </w:r>
          </w:p>
        </w:tc>
        <w:tc>
          <w:tcPr>
            <w:tcW w:w="246" w:type="dxa"/>
          </w:tcPr>
          <w:p w14:paraId="4A4607C7" w14:textId="77777777" w:rsidR="00985273" w:rsidRPr="00F407F2" w:rsidRDefault="00985273" w:rsidP="00985273">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bottom w:val="single" w:sz="4" w:space="0" w:color="auto"/>
            </w:tcBorders>
          </w:tcPr>
          <w:p w14:paraId="7BA53F85" w14:textId="4099AC96" w:rsidR="00985273" w:rsidRPr="00F407F2" w:rsidRDefault="00CE1FD5" w:rsidP="00985273">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F407F2">
              <w:rPr>
                <w:rFonts w:ascii="Browallia New" w:hAnsi="Browallia New" w:cs="Browallia New"/>
                <w:sz w:val="28"/>
                <w:szCs w:val="28"/>
                <w:lang w:val="en-US"/>
              </w:rPr>
              <w:t>18</w:t>
            </w:r>
            <w:r w:rsidR="00985273" w:rsidRPr="00F407F2">
              <w:rPr>
                <w:rFonts w:ascii="Browallia New" w:hAnsi="Browallia New" w:cs="Browallia New"/>
                <w:sz w:val="28"/>
                <w:szCs w:val="28"/>
                <w:lang w:val="en-US"/>
              </w:rPr>
              <w:t>,</w:t>
            </w:r>
            <w:r w:rsidR="00842EEB" w:rsidRPr="00F407F2">
              <w:rPr>
                <w:rFonts w:ascii="Browallia New" w:hAnsi="Browallia New" w:cs="Browallia New"/>
                <w:sz w:val="28"/>
                <w:szCs w:val="28"/>
                <w:lang w:val="en-US"/>
              </w:rPr>
              <w:t>861</w:t>
            </w:r>
          </w:p>
        </w:tc>
        <w:tc>
          <w:tcPr>
            <w:tcW w:w="240" w:type="dxa"/>
          </w:tcPr>
          <w:p w14:paraId="0D82D68B" w14:textId="77777777" w:rsidR="00985273" w:rsidRPr="00064D7A" w:rsidRDefault="00985273" w:rsidP="00985273">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bottom w:val="single" w:sz="4" w:space="0" w:color="auto"/>
            </w:tcBorders>
            <w:vAlign w:val="center"/>
          </w:tcPr>
          <w:p w14:paraId="6F6D4478" w14:textId="41B1E213" w:rsidR="00985273" w:rsidRPr="00DA3586" w:rsidRDefault="00FA6982"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18,831</w:t>
            </w:r>
          </w:p>
        </w:tc>
        <w:tc>
          <w:tcPr>
            <w:tcW w:w="236" w:type="dxa"/>
          </w:tcPr>
          <w:p w14:paraId="4DE8B5B7" w14:textId="77777777" w:rsidR="00985273" w:rsidRPr="00FA6982" w:rsidRDefault="00985273" w:rsidP="00FA698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highlight w:val="cyan"/>
              </w:rPr>
            </w:pPr>
          </w:p>
        </w:tc>
        <w:tc>
          <w:tcPr>
            <w:tcW w:w="1040" w:type="dxa"/>
            <w:tcBorders>
              <w:bottom w:val="single" w:sz="4" w:space="0" w:color="auto"/>
            </w:tcBorders>
            <w:vAlign w:val="center"/>
          </w:tcPr>
          <w:p w14:paraId="73900CB6" w14:textId="4C7C934C" w:rsidR="00985273" w:rsidRPr="00064D7A" w:rsidRDefault="00FA6982"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FA6982">
              <w:rPr>
                <w:rFonts w:ascii="Browallia New" w:hAnsi="Browallia New" w:cs="Browallia New"/>
                <w:sz w:val="28"/>
                <w:szCs w:val="28"/>
                <w:lang w:val="en-US" w:bidi="th-TH"/>
              </w:rPr>
              <w:t>18,806</w:t>
            </w:r>
          </w:p>
        </w:tc>
      </w:tr>
      <w:tr w:rsidR="003C27B8" w:rsidRPr="00064D7A" w14:paraId="360EA57E" w14:textId="77777777" w:rsidTr="00274895">
        <w:tc>
          <w:tcPr>
            <w:tcW w:w="4203" w:type="dxa"/>
            <w:vAlign w:val="bottom"/>
          </w:tcPr>
          <w:p w14:paraId="7B4D9E88" w14:textId="77777777" w:rsidR="003C27B8" w:rsidRPr="00064D7A" w:rsidRDefault="003C27B8" w:rsidP="003C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รวม</w:t>
            </w:r>
          </w:p>
        </w:tc>
        <w:tc>
          <w:tcPr>
            <w:tcW w:w="1017" w:type="dxa"/>
            <w:tcBorders>
              <w:top w:val="single" w:sz="2" w:space="0" w:color="auto"/>
            </w:tcBorders>
            <w:shd w:val="clear" w:color="auto" w:fill="auto"/>
          </w:tcPr>
          <w:p w14:paraId="6BC7BE9D" w14:textId="49461EA0" w:rsidR="003C27B8" w:rsidRPr="00F407F2" w:rsidRDefault="000E4F1A" w:rsidP="003C27B8">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F407F2">
              <w:rPr>
                <w:rFonts w:ascii="Browallia New" w:hAnsi="Browallia New" w:cs="Browallia New"/>
                <w:sz w:val="28"/>
                <w:szCs w:val="28"/>
                <w:lang w:val="en-US"/>
              </w:rPr>
              <w:t>372,26</w:t>
            </w:r>
            <w:r w:rsidR="00844BF2">
              <w:rPr>
                <w:rFonts w:ascii="Browallia New" w:hAnsi="Browallia New" w:cs="Browallia New"/>
                <w:sz w:val="28"/>
                <w:szCs w:val="28"/>
                <w:lang w:val="en-US"/>
              </w:rPr>
              <w:t>4</w:t>
            </w:r>
          </w:p>
        </w:tc>
        <w:tc>
          <w:tcPr>
            <w:tcW w:w="246" w:type="dxa"/>
          </w:tcPr>
          <w:p w14:paraId="68E88CF0" w14:textId="77777777" w:rsidR="003C27B8" w:rsidRPr="00F407F2" w:rsidRDefault="003C27B8" w:rsidP="003C27B8">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tcPr>
          <w:p w14:paraId="3C73AF6D" w14:textId="7F0F7658" w:rsidR="003C27B8" w:rsidRPr="00F407F2" w:rsidRDefault="00842EEB" w:rsidP="003C27B8">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F407F2">
              <w:rPr>
                <w:rFonts w:ascii="Browallia New" w:hAnsi="Browallia New" w:cs="Browallia New"/>
                <w:sz w:val="28"/>
                <w:szCs w:val="28"/>
                <w:lang w:val="en-US"/>
              </w:rPr>
              <w:t>363,625</w:t>
            </w:r>
          </w:p>
        </w:tc>
        <w:tc>
          <w:tcPr>
            <w:tcW w:w="240" w:type="dxa"/>
          </w:tcPr>
          <w:p w14:paraId="3D1DB314" w14:textId="77777777" w:rsidR="003C27B8" w:rsidRPr="00064D7A" w:rsidRDefault="003C27B8" w:rsidP="003C27B8">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376BCEDF" w14:textId="3E98A9BA" w:rsidR="003C27B8" w:rsidRPr="00DA3586" w:rsidRDefault="00FA6982"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86,371</w:t>
            </w:r>
          </w:p>
        </w:tc>
        <w:tc>
          <w:tcPr>
            <w:tcW w:w="236" w:type="dxa"/>
          </w:tcPr>
          <w:p w14:paraId="3DEC1B3A" w14:textId="77777777" w:rsidR="003C27B8" w:rsidRPr="00FA6982" w:rsidRDefault="003C27B8" w:rsidP="00FA698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highlight w:val="cyan"/>
              </w:rPr>
            </w:pPr>
          </w:p>
        </w:tc>
        <w:tc>
          <w:tcPr>
            <w:tcW w:w="1040" w:type="dxa"/>
            <w:tcBorders>
              <w:top w:val="single" w:sz="4" w:space="0" w:color="auto"/>
            </w:tcBorders>
            <w:vAlign w:val="center"/>
          </w:tcPr>
          <w:p w14:paraId="25DD4E39" w14:textId="75363CDE" w:rsidR="003C27B8" w:rsidRPr="00064D7A" w:rsidRDefault="00FA6982"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FA6982">
              <w:rPr>
                <w:rFonts w:ascii="Browallia New" w:hAnsi="Browallia New" w:cs="Browallia New"/>
                <w:sz w:val="28"/>
                <w:szCs w:val="28"/>
                <w:lang w:val="en-US" w:bidi="th-TH"/>
              </w:rPr>
              <w:t>86,346</w:t>
            </w:r>
          </w:p>
        </w:tc>
      </w:tr>
      <w:tr w:rsidR="003C27B8" w:rsidRPr="00064D7A" w14:paraId="0ED31973" w14:textId="77777777" w:rsidTr="00274895">
        <w:tc>
          <w:tcPr>
            <w:tcW w:w="4203" w:type="dxa"/>
          </w:tcPr>
          <w:p w14:paraId="6AEFA2DF" w14:textId="494FB3B8" w:rsidR="003C27B8" w:rsidRPr="009419EF" w:rsidRDefault="003C27B8" w:rsidP="003C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u w:val="single"/>
                <w:cs/>
              </w:rPr>
            </w:pPr>
            <w:r w:rsidRPr="00936CC1">
              <w:rPr>
                <w:rFonts w:ascii="Browallia New" w:hAnsi="Browallia New" w:cs="Browallia New"/>
                <w:sz w:val="28"/>
                <w:szCs w:val="28"/>
                <w:u w:val="single"/>
                <w:cs/>
              </w:rPr>
              <w:t>หัก</w:t>
            </w:r>
            <w:r w:rsidRPr="009419EF">
              <w:rPr>
                <w:rFonts w:ascii="Browallia New" w:hAnsi="Browallia New" w:cs="Browallia New"/>
                <w:sz w:val="28"/>
                <w:szCs w:val="28"/>
                <w:cs/>
              </w:rPr>
              <w:t xml:space="preserve"> ค่าเผื่อผลขาดทุน</w:t>
            </w:r>
            <w:r w:rsidRPr="009419EF">
              <w:rPr>
                <w:rFonts w:ascii="Browallia New" w:hAnsi="Browallia New" w:cs="Browallia New" w:hint="cs"/>
                <w:sz w:val="28"/>
                <w:szCs w:val="28"/>
                <w:cs/>
              </w:rPr>
              <w:t>ด้านเครดิตที่คาดว่าจะเกิดขึ้น</w:t>
            </w:r>
          </w:p>
        </w:tc>
        <w:tc>
          <w:tcPr>
            <w:tcW w:w="1017" w:type="dxa"/>
            <w:tcBorders>
              <w:bottom w:val="single" w:sz="2" w:space="0" w:color="auto"/>
            </w:tcBorders>
            <w:shd w:val="clear" w:color="auto" w:fill="auto"/>
          </w:tcPr>
          <w:p w14:paraId="06482586" w14:textId="001441A3" w:rsidR="003C27B8" w:rsidRPr="00F407F2" w:rsidRDefault="007048D2" w:rsidP="00985273">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F407F2">
              <w:rPr>
                <w:rFonts w:ascii="Browallia New" w:hAnsi="Browallia New" w:cs="Browallia New"/>
                <w:sz w:val="28"/>
                <w:szCs w:val="28"/>
                <w:lang w:val="en-US" w:bidi="th-TH"/>
              </w:rPr>
              <w:t>(97,9</w:t>
            </w:r>
            <w:r w:rsidR="00DA47F1">
              <w:rPr>
                <w:rFonts w:ascii="Browallia New" w:hAnsi="Browallia New" w:cs="Browallia New"/>
                <w:sz w:val="28"/>
                <w:szCs w:val="28"/>
                <w:lang w:val="en-US" w:bidi="th-TH"/>
              </w:rPr>
              <w:t>30</w:t>
            </w:r>
            <w:r w:rsidRPr="00F407F2">
              <w:rPr>
                <w:rFonts w:ascii="Browallia New" w:hAnsi="Browallia New" w:cs="Browallia New"/>
                <w:sz w:val="28"/>
                <w:szCs w:val="28"/>
                <w:lang w:val="en-US" w:bidi="th-TH"/>
              </w:rPr>
              <w:t>)</w:t>
            </w:r>
          </w:p>
        </w:tc>
        <w:tc>
          <w:tcPr>
            <w:tcW w:w="246" w:type="dxa"/>
          </w:tcPr>
          <w:p w14:paraId="18D4375C" w14:textId="77777777" w:rsidR="003C27B8" w:rsidRPr="00F407F2" w:rsidRDefault="003C27B8" w:rsidP="003C27B8">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tcPr>
          <w:p w14:paraId="205C884F" w14:textId="43B51417" w:rsidR="003C27B8" w:rsidRPr="00F407F2" w:rsidRDefault="003C27B8" w:rsidP="003C27B8">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407F2">
              <w:rPr>
                <w:rFonts w:ascii="Browallia New" w:hAnsi="Browallia New" w:cs="Browallia New"/>
                <w:sz w:val="28"/>
                <w:szCs w:val="28"/>
                <w:lang w:val="en-US" w:bidi="th-TH"/>
              </w:rPr>
              <w:t>(96,417)</w:t>
            </w:r>
          </w:p>
        </w:tc>
        <w:tc>
          <w:tcPr>
            <w:tcW w:w="240" w:type="dxa"/>
          </w:tcPr>
          <w:p w14:paraId="18E607E8" w14:textId="77777777" w:rsidR="003C27B8" w:rsidRPr="00064D7A" w:rsidRDefault="003C27B8" w:rsidP="003C27B8">
            <w:pPr>
              <w:pStyle w:val="Index5"/>
              <w:tabs>
                <w:tab w:val="clear" w:pos="680"/>
                <w:tab w:val="clear" w:pos="907"/>
                <w:tab w:val="left" w:pos="0"/>
                <w:tab w:val="left" w:pos="549"/>
                <w:tab w:val="decimal" w:pos="603"/>
                <w:tab w:val="left" w:pos="1418"/>
              </w:tabs>
              <w:spacing w:line="240" w:lineRule="auto"/>
              <w:ind w:left="-108" w:right="9" w:firstLine="0"/>
              <w:jc w:val="right"/>
              <w:rPr>
                <w:rFonts w:ascii="Browallia New" w:hAnsi="Browallia New" w:cs="Browallia New"/>
                <w:sz w:val="28"/>
                <w:szCs w:val="28"/>
              </w:rPr>
            </w:pPr>
          </w:p>
        </w:tc>
        <w:tc>
          <w:tcPr>
            <w:tcW w:w="991" w:type="dxa"/>
            <w:vAlign w:val="center"/>
          </w:tcPr>
          <w:p w14:paraId="4BCA1484" w14:textId="09B4F5E4" w:rsidR="003C27B8" w:rsidRPr="00DA3586" w:rsidRDefault="003C27B8"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(49,121)</w:t>
            </w:r>
          </w:p>
        </w:tc>
        <w:tc>
          <w:tcPr>
            <w:tcW w:w="236" w:type="dxa"/>
            <w:vAlign w:val="center"/>
          </w:tcPr>
          <w:p w14:paraId="2281DF80" w14:textId="77777777" w:rsidR="003C27B8" w:rsidRPr="00FA6982" w:rsidRDefault="003C27B8"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highlight w:val="cyan"/>
                <w:lang w:val="en-US" w:bidi="th-TH"/>
              </w:rPr>
            </w:pPr>
          </w:p>
        </w:tc>
        <w:tc>
          <w:tcPr>
            <w:tcW w:w="1040" w:type="dxa"/>
            <w:vAlign w:val="center"/>
          </w:tcPr>
          <w:p w14:paraId="6B67F947" w14:textId="053210D6" w:rsidR="003C27B8" w:rsidRPr="00064D7A" w:rsidRDefault="003C27B8"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(49,121)</w:t>
            </w:r>
          </w:p>
        </w:tc>
      </w:tr>
      <w:tr w:rsidR="007048D2" w:rsidRPr="00064D7A" w14:paraId="4AC481B5" w14:textId="77777777" w:rsidTr="00274895">
        <w:tc>
          <w:tcPr>
            <w:tcW w:w="4203" w:type="dxa"/>
            <w:vAlign w:val="bottom"/>
          </w:tcPr>
          <w:p w14:paraId="5383FF9B" w14:textId="77777777" w:rsidR="007048D2" w:rsidRPr="00064D7A" w:rsidRDefault="007048D2" w:rsidP="0070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2" w:space="0" w:color="auto"/>
            </w:tcBorders>
            <w:shd w:val="clear" w:color="auto" w:fill="auto"/>
          </w:tcPr>
          <w:p w14:paraId="09F1CB4F" w14:textId="37491E84" w:rsidR="007048D2" w:rsidRPr="00DA3586" w:rsidRDefault="00633F35" w:rsidP="007048D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274</w:t>
            </w:r>
            <w:r w:rsidR="00497EEC" w:rsidRPr="00DA3586">
              <w:rPr>
                <w:rFonts w:ascii="Browallia New" w:hAnsi="Browallia New" w:cs="Browallia New"/>
                <w:sz w:val="28"/>
                <w:szCs w:val="28"/>
                <w:lang w:val="en-US" w:bidi="th-TH"/>
              </w:rPr>
              <w:t>,334</w:t>
            </w:r>
            <w:r w:rsidR="007048D2" w:rsidRPr="00DA3586">
              <w:rPr>
                <w:rFonts w:ascii="Browallia New" w:hAnsi="Browallia New" w:cs="Browallia New"/>
                <w:sz w:val="28"/>
                <w:szCs w:val="28"/>
                <w:lang w:val="en-US" w:bidi="th-TH"/>
              </w:rPr>
              <w:t xml:space="preserve"> </w:t>
            </w:r>
          </w:p>
        </w:tc>
        <w:tc>
          <w:tcPr>
            <w:tcW w:w="246" w:type="dxa"/>
          </w:tcPr>
          <w:p w14:paraId="1C113BB1" w14:textId="77777777" w:rsidR="007048D2" w:rsidRPr="00DA3586" w:rsidRDefault="007048D2" w:rsidP="007048D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vAlign w:val="center"/>
          </w:tcPr>
          <w:p w14:paraId="5C2BAC4C" w14:textId="053F05FB" w:rsidR="007048D2" w:rsidRPr="00DA3586" w:rsidRDefault="00CE6227" w:rsidP="007048D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DA3586">
              <w:rPr>
                <w:rFonts w:ascii="Browallia New" w:hAnsi="Browallia New" w:cs="Browallia New"/>
                <w:sz w:val="28"/>
                <w:szCs w:val="28"/>
                <w:lang w:val="en-US"/>
              </w:rPr>
              <w:t>267,208</w:t>
            </w:r>
          </w:p>
        </w:tc>
        <w:tc>
          <w:tcPr>
            <w:tcW w:w="240" w:type="dxa"/>
          </w:tcPr>
          <w:p w14:paraId="127DC5E4" w14:textId="77777777" w:rsidR="007048D2" w:rsidRPr="00064D7A" w:rsidRDefault="007048D2" w:rsidP="007048D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7E1D6CFA" w14:textId="1BBABFBD" w:rsidR="007048D2" w:rsidRPr="00DA3586" w:rsidRDefault="00FA6982"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 xml:space="preserve">37,250           </w:t>
            </w:r>
          </w:p>
        </w:tc>
        <w:tc>
          <w:tcPr>
            <w:tcW w:w="236" w:type="dxa"/>
            <w:vAlign w:val="center"/>
          </w:tcPr>
          <w:p w14:paraId="49EAB904" w14:textId="77777777" w:rsidR="007048D2" w:rsidRPr="00FA6982" w:rsidRDefault="007048D2" w:rsidP="00FA698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highlight w:val="cyan"/>
              </w:rPr>
            </w:pPr>
          </w:p>
        </w:tc>
        <w:tc>
          <w:tcPr>
            <w:tcW w:w="1040" w:type="dxa"/>
            <w:tcBorders>
              <w:top w:val="single" w:sz="4" w:space="0" w:color="auto"/>
            </w:tcBorders>
            <w:vAlign w:val="center"/>
          </w:tcPr>
          <w:p w14:paraId="4CC8B494" w14:textId="394609EF" w:rsidR="007048D2" w:rsidRPr="00064D7A" w:rsidRDefault="007048D2" w:rsidP="00FA6982">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 xml:space="preserve">      </w:t>
            </w:r>
            <w:r w:rsidR="00FA6982" w:rsidRPr="00FA6982">
              <w:rPr>
                <w:rFonts w:ascii="Browallia New" w:hAnsi="Browallia New" w:cs="Browallia New"/>
                <w:sz w:val="28"/>
                <w:szCs w:val="28"/>
                <w:lang w:val="en-US" w:bidi="th-TH"/>
              </w:rPr>
              <w:t>37,225</w:t>
            </w:r>
          </w:p>
        </w:tc>
      </w:tr>
      <w:tr w:rsidR="007048D2" w:rsidRPr="00064D7A" w14:paraId="3606F8C3" w14:textId="77777777" w:rsidTr="00274895">
        <w:trPr>
          <w:trHeight w:val="78"/>
        </w:trPr>
        <w:tc>
          <w:tcPr>
            <w:tcW w:w="4203" w:type="dxa"/>
            <w:vAlign w:val="bottom"/>
          </w:tcPr>
          <w:p w14:paraId="6FB0E4D4" w14:textId="0871F49D" w:rsidR="007048D2" w:rsidRPr="00064D7A" w:rsidRDefault="007048D2" w:rsidP="0070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064D7A">
              <w:rPr>
                <w:rFonts w:ascii="Browallia New" w:hAnsi="Browallia New" w:cs="Browallia New"/>
                <w:sz w:val="28"/>
                <w:szCs w:val="28"/>
                <w:cs/>
              </w:rPr>
              <w:t>ส่วนที่ถึงกำหนดชำระภายในหนึ่งปี</w:t>
            </w:r>
          </w:p>
        </w:tc>
        <w:tc>
          <w:tcPr>
            <w:tcW w:w="1017" w:type="dxa"/>
            <w:tcBorders>
              <w:bottom w:val="single" w:sz="4" w:space="0" w:color="auto"/>
            </w:tcBorders>
            <w:shd w:val="clear" w:color="auto" w:fill="auto"/>
          </w:tcPr>
          <w:p w14:paraId="70477E51" w14:textId="4A743D44" w:rsidR="007048D2" w:rsidRPr="00DA3586" w:rsidRDefault="007048D2" w:rsidP="007048D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(180,066)</w:t>
            </w:r>
          </w:p>
        </w:tc>
        <w:tc>
          <w:tcPr>
            <w:tcW w:w="246" w:type="dxa"/>
          </w:tcPr>
          <w:p w14:paraId="01C5D973" w14:textId="77777777" w:rsidR="007048D2" w:rsidRPr="00DA3586" w:rsidRDefault="007048D2" w:rsidP="007048D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vAlign w:val="bottom"/>
          </w:tcPr>
          <w:p w14:paraId="1E33B32C" w14:textId="344D00E2" w:rsidR="007048D2" w:rsidRPr="00DA3586" w:rsidRDefault="007048D2" w:rsidP="007048D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DA3586">
              <w:rPr>
                <w:rFonts w:ascii="Browallia New" w:hAnsi="Browallia New" w:cs="Browallia New"/>
                <w:sz w:val="28"/>
                <w:szCs w:val="28"/>
                <w:lang w:val="en-US" w:bidi="th-TH"/>
              </w:rPr>
              <w:t>(179,127)</w:t>
            </w:r>
          </w:p>
        </w:tc>
        <w:tc>
          <w:tcPr>
            <w:tcW w:w="240" w:type="dxa"/>
          </w:tcPr>
          <w:p w14:paraId="406D60C6" w14:textId="77777777" w:rsidR="007048D2" w:rsidRPr="00064D7A" w:rsidRDefault="007048D2" w:rsidP="007048D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3F2668D7" w14:textId="1816E56A" w:rsidR="007048D2" w:rsidRPr="00DA3586" w:rsidRDefault="007048D2"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 xml:space="preserve">      </w:t>
            </w:r>
            <w:r w:rsidR="00FA6982" w:rsidRPr="00DA3586">
              <w:rPr>
                <w:rFonts w:ascii="Browallia New" w:hAnsi="Browallia New" w:cs="Browallia New"/>
                <w:sz w:val="28"/>
                <w:szCs w:val="28"/>
                <w:lang w:val="en-US" w:bidi="th-TH"/>
              </w:rPr>
              <w:t xml:space="preserve"> </w:t>
            </w:r>
            <w:r w:rsidRPr="00DA3586">
              <w:rPr>
                <w:rFonts w:ascii="Browallia New" w:hAnsi="Browallia New" w:cs="Browallia New"/>
                <w:sz w:val="28"/>
                <w:szCs w:val="28"/>
                <w:cs/>
                <w:lang w:val="en-US" w:bidi="th-TH"/>
              </w:rPr>
              <w:t>-</w:t>
            </w:r>
          </w:p>
        </w:tc>
        <w:tc>
          <w:tcPr>
            <w:tcW w:w="236" w:type="dxa"/>
            <w:vAlign w:val="center"/>
          </w:tcPr>
          <w:p w14:paraId="3F90E2F0" w14:textId="77777777" w:rsidR="007048D2" w:rsidRPr="00FA6982" w:rsidRDefault="007048D2" w:rsidP="00FA698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highlight w:val="cyan"/>
              </w:rPr>
            </w:pPr>
          </w:p>
        </w:tc>
        <w:tc>
          <w:tcPr>
            <w:tcW w:w="1040" w:type="dxa"/>
            <w:vAlign w:val="center"/>
          </w:tcPr>
          <w:p w14:paraId="345EDB11" w14:textId="6346CEF8" w:rsidR="007048D2" w:rsidRPr="00064D7A" w:rsidRDefault="007048D2" w:rsidP="00FA6982">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D514BC">
              <w:rPr>
                <w:rFonts w:ascii="Browallia New" w:hAnsi="Browallia New" w:cs="Browallia New"/>
                <w:sz w:val="28"/>
                <w:szCs w:val="28"/>
                <w:lang w:val="en-US" w:bidi="th-TH"/>
              </w:rPr>
              <w:t xml:space="preserve">      </w:t>
            </w:r>
            <w:r w:rsidR="00FA6982" w:rsidRPr="00FA6982">
              <w:rPr>
                <w:rFonts w:ascii="Browallia New" w:hAnsi="Browallia New" w:cs="Browallia New"/>
                <w:sz w:val="28"/>
                <w:szCs w:val="28"/>
                <w:lang w:val="en-US" w:bidi="th-TH"/>
              </w:rPr>
              <w:t xml:space="preserve"> </w:t>
            </w:r>
            <w:r w:rsidRPr="00D514BC">
              <w:rPr>
                <w:rFonts w:ascii="Browallia New" w:hAnsi="Browallia New" w:cs="Browallia New"/>
                <w:sz w:val="28"/>
                <w:szCs w:val="28"/>
                <w:cs/>
                <w:lang w:val="en-US" w:bidi="th-TH"/>
              </w:rPr>
              <w:t>-</w:t>
            </w:r>
          </w:p>
        </w:tc>
      </w:tr>
      <w:tr w:rsidR="007048D2" w:rsidRPr="00064D7A" w14:paraId="60184766" w14:textId="77777777" w:rsidTr="00274895">
        <w:tc>
          <w:tcPr>
            <w:tcW w:w="4203" w:type="dxa"/>
            <w:vAlign w:val="bottom"/>
          </w:tcPr>
          <w:p w14:paraId="448225A9" w14:textId="77777777" w:rsidR="007048D2" w:rsidRPr="00064D7A" w:rsidRDefault="007048D2" w:rsidP="0070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4" w:space="0" w:color="auto"/>
              <w:bottom w:val="single" w:sz="12" w:space="0" w:color="auto"/>
            </w:tcBorders>
            <w:shd w:val="clear" w:color="auto" w:fill="auto"/>
          </w:tcPr>
          <w:p w14:paraId="4FEB8F8C" w14:textId="75EF79FF" w:rsidR="007048D2" w:rsidRPr="00DA3586" w:rsidRDefault="004C4629" w:rsidP="007048D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94,268</w:t>
            </w:r>
            <w:r w:rsidR="007048D2" w:rsidRPr="00DA3586">
              <w:rPr>
                <w:rFonts w:ascii="Browallia New" w:hAnsi="Browallia New" w:cs="Browallia New"/>
                <w:sz w:val="28"/>
                <w:szCs w:val="28"/>
                <w:lang w:val="en-US" w:bidi="th-TH"/>
              </w:rPr>
              <w:t xml:space="preserve"> </w:t>
            </w:r>
          </w:p>
        </w:tc>
        <w:tc>
          <w:tcPr>
            <w:tcW w:w="246" w:type="dxa"/>
          </w:tcPr>
          <w:p w14:paraId="1AEECED2" w14:textId="77777777" w:rsidR="007048D2" w:rsidRPr="00DA3586" w:rsidRDefault="007048D2" w:rsidP="007048D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vAlign w:val="center"/>
          </w:tcPr>
          <w:p w14:paraId="5681036A" w14:textId="33F0800B" w:rsidR="007048D2" w:rsidRPr="00DA3586" w:rsidRDefault="00DD1B0C" w:rsidP="007048D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DA3586">
              <w:rPr>
                <w:rFonts w:ascii="Browallia New" w:hAnsi="Browallia New" w:cs="Browallia New"/>
                <w:sz w:val="28"/>
                <w:szCs w:val="28"/>
                <w:lang w:val="en-US" w:bidi="th-TH"/>
              </w:rPr>
              <w:t>88,</w:t>
            </w:r>
            <w:r w:rsidR="00157E21" w:rsidRPr="00DA3586">
              <w:rPr>
                <w:rFonts w:ascii="Browallia New" w:hAnsi="Browallia New" w:cs="Browallia New"/>
                <w:sz w:val="28"/>
                <w:szCs w:val="28"/>
                <w:lang w:val="en-US" w:bidi="th-TH"/>
              </w:rPr>
              <w:t>081</w:t>
            </w:r>
          </w:p>
        </w:tc>
        <w:tc>
          <w:tcPr>
            <w:tcW w:w="240" w:type="dxa"/>
            <w:vAlign w:val="bottom"/>
          </w:tcPr>
          <w:p w14:paraId="2E6CCB08" w14:textId="77777777" w:rsidR="007048D2" w:rsidRPr="00064D7A" w:rsidRDefault="007048D2" w:rsidP="007048D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vAlign w:val="center"/>
          </w:tcPr>
          <w:p w14:paraId="1EB5BD5D" w14:textId="56DF9070" w:rsidR="007048D2" w:rsidRPr="00DA3586" w:rsidRDefault="00FA6982" w:rsidP="00FA698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DA3586">
              <w:rPr>
                <w:rFonts w:ascii="Browallia New" w:hAnsi="Browallia New" w:cs="Browallia New"/>
                <w:sz w:val="28"/>
                <w:szCs w:val="28"/>
                <w:lang w:val="en-US" w:bidi="th-TH"/>
              </w:rPr>
              <w:t>37,250</w:t>
            </w:r>
          </w:p>
        </w:tc>
        <w:tc>
          <w:tcPr>
            <w:tcW w:w="236" w:type="dxa"/>
            <w:vAlign w:val="bottom"/>
          </w:tcPr>
          <w:p w14:paraId="3D2E48E4" w14:textId="77777777" w:rsidR="007048D2" w:rsidRPr="00FA6982" w:rsidRDefault="007048D2" w:rsidP="00FA698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highlight w:val="cyan"/>
              </w:rPr>
            </w:pPr>
          </w:p>
        </w:tc>
        <w:tc>
          <w:tcPr>
            <w:tcW w:w="1040" w:type="dxa"/>
            <w:tcBorders>
              <w:top w:val="single" w:sz="4" w:space="0" w:color="auto"/>
              <w:bottom w:val="single" w:sz="12" w:space="0" w:color="auto"/>
            </w:tcBorders>
            <w:vAlign w:val="center"/>
          </w:tcPr>
          <w:p w14:paraId="33AF1DD5" w14:textId="10EDD282" w:rsidR="007048D2" w:rsidRPr="00064D7A" w:rsidRDefault="00FA6982" w:rsidP="00FA6982">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FA6982">
              <w:rPr>
                <w:rFonts w:ascii="Browallia New" w:hAnsi="Browallia New" w:cs="Browallia New"/>
                <w:sz w:val="28"/>
                <w:szCs w:val="28"/>
                <w:lang w:val="en-US" w:bidi="th-TH"/>
              </w:rPr>
              <w:t>37,225</w:t>
            </w:r>
          </w:p>
        </w:tc>
      </w:tr>
    </w:tbl>
    <w:p w14:paraId="7051E100" w14:textId="176D8D5E" w:rsidR="007B1681" w:rsidRPr="003F5730" w:rsidRDefault="007B168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cs/>
        </w:rPr>
      </w:pPr>
    </w:p>
    <w:p w14:paraId="1FCA003F" w14:textId="7A9DB212" w:rsidR="006971B8" w:rsidRPr="003F5730" w:rsidRDefault="00E87B21" w:rsidP="0027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8"/>
          <w:szCs w:val="28"/>
        </w:rPr>
      </w:pPr>
      <w:r w:rsidRPr="003F5730">
        <w:rPr>
          <w:rFonts w:ascii="Browallia New" w:hAnsi="Browallia New" w:cs="Browallia New"/>
          <w:sz w:val="28"/>
          <w:szCs w:val="28"/>
          <w:cs/>
        </w:rPr>
        <w:t>รายการเคลื่อนไหวของเงินให้กู้ยืมระยะยาว</w:t>
      </w:r>
      <w:r w:rsidR="00B14166" w:rsidRPr="003F5730">
        <w:rPr>
          <w:rFonts w:ascii="Browallia New" w:hAnsi="Browallia New" w:cs="Browallia New" w:hint="cs"/>
          <w:sz w:val="28"/>
          <w:szCs w:val="28"/>
          <w:cs/>
        </w:rPr>
        <w:t>และ</w:t>
      </w:r>
      <w:r w:rsidR="00B14166" w:rsidRPr="003F0B7E">
        <w:rPr>
          <w:rFonts w:ascii="Browallia New" w:hAnsi="Browallia New" w:cs="Browallia New"/>
          <w:sz w:val="28"/>
          <w:szCs w:val="28"/>
          <w:cs/>
        </w:rPr>
        <w:t>ดอกเบี้ยค้างรับ</w:t>
      </w:r>
      <w:r w:rsidR="002A5C8A" w:rsidRPr="003F0B7E">
        <w:rPr>
          <w:rFonts w:ascii="Browallia New" w:hAnsi="Browallia New" w:cs="Browallia New"/>
          <w:sz w:val="28"/>
          <w:szCs w:val="28"/>
          <w:cs/>
        </w:rPr>
        <w:t>ใน</w:t>
      </w:r>
      <w:r w:rsidR="002A5C8A" w:rsidRPr="003F5730">
        <w:rPr>
          <w:rFonts w:ascii="Browallia New" w:hAnsi="Browallia New" w:cs="Browallia New"/>
          <w:sz w:val="28"/>
          <w:szCs w:val="28"/>
          <w:cs/>
        </w:rPr>
        <w:t>ระหว่างปี</w:t>
      </w:r>
      <w:r w:rsidR="00F46B29" w:rsidRPr="00F46B29">
        <w:rPr>
          <w:rFonts w:ascii="Browallia New" w:hAnsi="Browallia New" w:cs="Browallia New"/>
          <w:sz w:val="28"/>
          <w:szCs w:val="28"/>
        </w:rPr>
        <w:t xml:space="preserve"> </w:t>
      </w:r>
      <w:r w:rsidR="005C4088" w:rsidRPr="003F5730">
        <w:rPr>
          <w:rFonts w:ascii="Browallia New" w:hAnsi="Browallia New" w:cs="Browallia New"/>
          <w:sz w:val="28"/>
          <w:szCs w:val="28"/>
        </w:rPr>
        <w:t>256</w:t>
      </w:r>
      <w:r w:rsidR="004E2B4F">
        <w:rPr>
          <w:rFonts w:ascii="Browallia New" w:hAnsi="Browallia New" w:cs="Browallia New"/>
          <w:sz w:val="28"/>
          <w:szCs w:val="28"/>
        </w:rPr>
        <w:t>5</w:t>
      </w:r>
      <w:r w:rsidR="005C4088" w:rsidRPr="003F5730">
        <w:rPr>
          <w:rFonts w:ascii="Browallia New" w:hAnsi="Browallia New" w:cs="Browallia New"/>
          <w:sz w:val="28"/>
          <w:szCs w:val="28"/>
        </w:rPr>
        <w:t xml:space="preserve"> </w:t>
      </w:r>
      <w:r w:rsidR="005C4088" w:rsidRPr="003F5730">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5C4088" w:rsidRPr="003F5730">
        <w:rPr>
          <w:rFonts w:ascii="Browallia New" w:hAnsi="Browallia New" w:cs="Browallia New"/>
          <w:sz w:val="28"/>
          <w:szCs w:val="28"/>
        </w:rPr>
        <w:t>25</w:t>
      </w:r>
      <w:r w:rsidR="003F0B7E" w:rsidRPr="003F5730">
        <w:rPr>
          <w:rFonts w:ascii="Browallia New" w:hAnsi="Browallia New" w:cs="Browallia New"/>
          <w:sz w:val="28"/>
          <w:szCs w:val="28"/>
        </w:rPr>
        <w:t>6</w:t>
      </w:r>
      <w:r w:rsidR="004E2B4F">
        <w:rPr>
          <w:rFonts w:ascii="Browallia New" w:hAnsi="Browallia New" w:cs="Browallia New"/>
          <w:sz w:val="28"/>
          <w:szCs w:val="28"/>
        </w:rPr>
        <w:t>4</w:t>
      </w:r>
      <w:r w:rsidR="005C4088" w:rsidRPr="003F5730">
        <w:rPr>
          <w:rFonts w:ascii="Browallia New" w:hAnsi="Browallia New" w:cs="Browallia New"/>
          <w:sz w:val="28"/>
          <w:szCs w:val="28"/>
        </w:rPr>
        <w:t xml:space="preserve"> </w:t>
      </w:r>
      <w:r w:rsidRPr="003F5730">
        <w:rPr>
          <w:rFonts w:ascii="Browallia New" w:hAnsi="Browallia New" w:cs="Browallia New"/>
          <w:sz w:val="28"/>
          <w:szCs w:val="28"/>
          <w:cs/>
        </w:rPr>
        <w:t>มีดังนี้</w:t>
      </w:r>
    </w:p>
    <w:p w14:paraId="4B740E38" w14:textId="387A5078" w:rsidR="00327A48" w:rsidRPr="00C07995" w:rsidRDefault="00327A48"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2"/>
          <w:szCs w:val="22"/>
        </w:rPr>
      </w:pPr>
    </w:p>
    <w:tbl>
      <w:tblPr>
        <w:tblW w:w="9144" w:type="dxa"/>
        <w:tblInd w:w="405" w:type="dxa"/>
        <w:tblLayout w:type="fixed"/>
        <w:tblLook w:val="00A0" w:firstRow="1" w:lastRow="0" w:firstColumn="1" w:lastColumn="0" w:noHBand="0" w:noVBand="0"/>
      </w:tblPr>
      <w:tblGrid>
        <w:gridCol w:w="2880"/>
        <w:gridCol w:w="855"/>
        <w:gridCol w:w="828"/>
        <w:gridCol w:w="702"/>
        <w:gridCol w:w="719"/>
        <w:gridCol w:w="863"/>
        <w:gridCol w:w="839"/>
        <w:gridCol w:w="729"/>
        <w:gridCol w:w="729"/>
      </w:tblGrid>
      <w:tr w:rsidR="00327A48" w:rsidRPr="00CE5635" w14:paraId="63CAED3F" w14:textId="77777777" w:rsidTr="00274895">
        <w:trPr>
          <w:cantSplit/>
        </w:trPr>
        <w:tc>
          <w:tcPr>
            <w:tcW w:w="2880" w:type="dxa"/>
            <w:noWrap/>
            <w:vAlign w:val="bottom"/>
          </w:tcPr>
          <w:p w14:paraId="43CAB3EF" w14:textId="77777777" w:rsidR="00327A48" w:rsidRPr="00CE5635" w:rsidRDefault="00327A48" w:rsidP="00B70AEE">
            <w:pPr>
              <w:spacing w:line="240" w:lineRule="auto"/>
              <w:ind w:left="2203"/>
              <w:rPr>
                <w:rFonts w:ascii="Browallia New" w:hAnsi="Browallia New" w:cs="Browallia New"/>
                <w:sz w:val="22"/>
                <w:szCs w:val="22"/>
                <w:cs/>
              </w:rPr>
            </w:pPr>
          </w:p>
        </w:tc>
        <w:tc>
          <w:tcPr>
            <w:tcW w:w="1683" w:type="dxa"/>
            <w:gridSpan w:val="2"/>
          </w:tcPr>
          <w:p w14:paraId="5265B51C" w14:textId="77777777" w:rsidR="00327A48" w:rsidRPr="00CE5635" w:rsidRDefault="00327A48" w:rsidP="00B70AEE">
            <w:pPr>
              <w:spacing w:line="240" w:lineRule="auto"/>
              <w:rPr>
                <w:rFonts w:ascii="Browallia New" w:hAnsi="Browallia New" w:cs="Browallia New"/>
                <w:sz w:val="22"/>
                <w:szCs w:val="22"/>
                <w:cs/>
              </w:rPr>
            </w:pPr>
          </w:p>
        </w:tc>
        <w:tc>
          <w:tcPr>
            <w:tcW w:w="1421" w:type="dxa"/>
            <w:gridSpan w:val="2"/>
            <w:vAlign w:val="bottom"/>
          </w:tcPr>
          <w:p w14:paraId="22E1D27C" w14:textId="77777777" w:rsidR="00327A48" w:rsidRPr="00CE5635" w:rsidRDefault="00327A48" w:rsidP="00B70AEE">
            <w:pPr>
              <w:spacing w:line="240" w:lineRule="auto"/>
              <w:rPr>
                <w:rFonts w:ascii="Browallia New" w:hAnsi="Browallia New" w:cs="Browallia New"/>
                <w:sz w:val="22"/>
                <w:szCs w:val="22"/>
                <w:cs/>
              </w:rPr>
            </w:pPr>
          </w:p>
        </w:tc>
        <w:tc>
          <w:tcPr>
            <w:tcW w:w="3160" w:type="dxa"/>
            <w:gridSpan w:val="4"/>
          </w:tcPr>
          <w:p w14:paraId="4C549452" w14:textId="7316C701" w:rsidR="00327A48" w:rsidRPr="00CE5635" w:rsidRDefault="00327A48" w:rsidP="00B70AEE">
            <w:pPr>
              <w:spacing w:line="240" w:lineRule="auto"/>
              <w:ind w:left="-105" w:right="-95"/>
              <w:jc w:val="right"/>
              <w:rPr>
                <w:rFonts w:ascii="Browallia New" w:hAnsi="Browallia New" w:cs="Browallia New"/>
                <w:sz w:val="22"/>
                <w:szCs w:val="22"/>
                <w:cs/>
              </w:rPr>
            </w:pPr>
            <w:r w:rsidRPr="00CE5635">
              <w:rPr>
                <w:rFonts w:ascii="Browallia New" w:hAnsi="Browallia New" w:cs="Browallia New" w:hint="cs"/>
                <w:sz w:val="22"/>
                <w:szCs w:val="22"/>
                <w:cs/>
              </w:rPr>
              <w:t>(หน่วย</w:t>
            </w:r>
            <w:r w:rsidR="00F46B29"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w:t>
            </w:r>
            <w:r w:rsidR="00F46B29"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พันบาท)</w:t>
            </w:r>
          </w:p>
        </w:tc>
      </w:tr>
      <w:tr w:rsidR="00327A48" w:rsidRPr="00CE5635" w14:paraId="09EC48D1" w14:textId="77777777" w:rsidTr="00274895">
        <w:trPr>
          <w:cantSplit/>
        </w:trPr>
        <w:tc>
          <w:tcPr>
            <w:tcW w:w="2880" w:type="dxa"/>
            <w:noWrap/>
            <w:vAlign w:val="bottom"/>
          </w:tcPr>
          <w:p w14:paraId="7AFC7375" w14:textId="77777777" w:rsidR="00327A48" w:rsidRPr="00CE5635" w:rsidRDefault="00327A48" w:rsidP="00B70AEE">
            <w:pPr>
              <w:spacing w:line="240" w:lineRule="auto"/>
              <w:rPr>
                <w:rFonts w:ascii="Browallia New" w:hAnsi="Browallia New" w:cs="Browallia New"/>
                <w:sz w:val="22"/>
                <w:szCs w:val="22"/>
                <w:cs/>
              </w:rPr>
            </w:pPr>
          </w:p>
        </w:tc>
        <w:tc>
          <w:tcPr>
            <w:tcW w:w="3104" w:type="dxa"/>
            <w:gridSpan w:val="4"/>
          </w:tcPr>
          <w:p w14:paraId="41E64D15" w14:textId="77777777" w:rsidR="00327A48" w:rsidRPr="00CE5635" w:rsidRDefault="00327A48" w:rsidP="00B70AEE">
            <w:pPr>
              <w:pBdr>
                <w:bottom w:val="single" w:sz="4" w:space="1" w:color="auto"/>
              </w:pBdr>
              <w:spacing w:line="240" w:lineRule="auto"/>
              <w:jc w:val="center"/>
              <w:rPr>
                <w:rFonts w:ascii="Browallia New" w:hAnsi="Browallia New" w:cs="Browallia New"/>
                <w:sz w:val="22"/>
                <w:szCs w:val="22"/>
                <w:cs/>
              </w:rPr>
            </w:pPr>
            <w:r w:rsidRPr="00CE5635">
              <w:rPr>
                <w:rFonts w:ascii="Browallia New" w:hAnsi="Browallia New" w:cs="Browallia New" w:hint="cs"/>
                <w:sz w:val="22"/>
                <w:szCs w:val="22"/>
                <w:cs/>
              </w:rPr>
              <w:t>งบการเงินรวม</w:t>
            </w:r>
          </w:p>
        </w:tc>
        <w:tc>
          <w:tcPr>
            <w:tcW w:w="3160" w:type="dxa"/>
            <w:gridSpan w:val="4"/>
            <w:shd w:val="clear" w:color="auto" w:fill="auto"/>
          </w:tcPr>
          <w:p w14:paraId="3B2808F4" w14:textId="77777777" w:rsidR="00327A48" w:rsidRPr="00211AE3" w:rsidRDefault="00327A48" w:rsidP="00211AE3">
            <w:pPr>
              <w:pBdr>
                <w:bottom w:val="single" w:sz="4" w:space="1" w:color="auto"/>
              </w:pBdr>
              <w:spacing w:line="240" w:lineRule="auto"/>
              <w:jc w:val="center"/>
              <w:rPr>
                <w:rFonts w:ascii="Browallia New" w:hAnsi="Browallia New" w:cs="Browallia New"/>
                <w:sz w:val="22"/>
                <w:szCs w:val="22"/>
                <w:cs/>
              </w:rPr>
            </w:pPr>
            <w:r w:rsidRPr="00211AE3">
              <w:rPr>
                <w:rFonts w:ascii="Browallia New" w:hAnsi="Browallia New" w:cs="Browallia New" w:hint="cs"/>
                <w:sz w:val="22"/>
                <w:szCs w:val="22"/>
                <w:cs/>
              </w:rPr>
              <w:t>งบการเงินเฉพาะของบริษัท</w:t>
            </w:r>
          </w:p>
        </w:tc>
      </w:tr>
      <w:tr w:rsidR="00327A48" w:rsidRPr="00CE5635" w14:paraId="6DA39C38" w14:textId="77777777" w:rsidTr="00274895">
        <w:trPr>
          <w:cantSplit/>
        </w:trPr>
        <w:tc>
          <w:tcPr>
            <w:tcW w:w="2880" w:type="dxa"/>
            <w:noWrap/>
            <w:vAlign w:val="bottom"/>
          </w:tcPr>
          <w:p w14:paraId="48B23B0A" w14:textId="77777777" w:rsidR="00327A48" w:rsidRPr="00CE5635" w:rsidRDefault="00327A48" w:rsidP="00B70AEE">
            <w:pPr>
              <w:spacing w:line="240" w:lineRule="auto"/>
              <w:rPr>
                <w:rFonts w:ascii="Browallia New" w:hAnsi="Browallia New" w:cs="Browallia New"/>
                <w:sz w:val="22"/>
                <w:szCs w:val="22"/>
                <w:cs/>
              </w:rPr>
            </w:pPr>
          </w:p>
        </w:tc>
        <w:tc>
          <w:tcPr>
            <w:tcW w:w="1683" w:type="dxa"/>
            <w:gridSpan w:val="2"/>
          </w:tcPr>
          <w:p w14:paraId="788FC28D" w14:textId="1E20AB78"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CE5635">
              <w:rPr>
                <w:rFonts w:ascii="Browallia New" w:hAnsi="Browallia New" w:cs="Browallia New" w:hint="cs"/>
                <w:sz w:val="22"/>
                <w:szCs w:val="22"/>
                <w:cs/>
              </w:rPr>
              <w:t>เงินให้กู้ยืมระยะ</w:t>
            </w:r>
            <w:r w:rsidRPr="00CE5635">
              <w:rPr>
                <w:rFonts w:ascii="Browallia New" w:hAnsi="Browallia New" w:cs="Browallia New" w:hint="cs"/>
                <w:sz w:val="22"/>
                <w:szCs w:val="22"/>
                <w:cs/>
                <w:lang w:val="en-GB"/>
              </w:rPr>
              <w:t>ยาว</w:t>
            </w:r>
          </w:p>
        </w:tc>
        <w:tc>
          <w:tcPr>
            <w:tcW w:w="1421" w:type="dxa"/>
            <w:gridSpan w:val="2"/>
          </w:tcPr>
          <w:p w14:paraId="3E2785D9" w14:textId="0D502563"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cs/>
              </w:rPr>
              <w:t>ดอกเบี้ยค้างรับ</w:t>
            </w:r>
          </w:p>
        </w:tc>
        <w:tc>
          <w:tcPr>
            <w:tcW w:w="1702" w:type="dxa"/>
            <w:gridSpan w:val="2"/>
          </w:tcPr>
          <w:p w14:paraId="0D469B98" w14:textId="23BF0A0E"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cs/>
              </w:rPr>
              <w:t>เงินให้กู้ยืมระยะยาว</w:t>
            </w:r>
          </w:p>
        </w:tc>
        <w:tc>
          <w:tcPr>
            <w:tcW w:w="1458" w:type="dxa"/>
            <w:gridSpan w:val="2"/>
          </w:tcPr>
          <w:p w14:paraId="68CBCDD0" w14:textId="58ACA0CB" w:rsidR="00327A48" w:rsidRPr="00CE5635"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cs/>
              </w:rPr>
              <w:t>ดอกเบี้ยค้างรับ</w:t>
            </w:r>
          </w:p>
        </w:tc>
      </w:tr>
      <w:tr w:rsidR="004E2B4F" w:rsidRPr="00CE5635" w14:paraId="25AA4887" w14:textId="77777777" w:rsidTr="00274895">
        <w:trPr>
          <w:cantSplit/>
        </w:trPr>
        <w:tc>
          <w:tcPr>
            <w:tcW w:w="2880" w:type="dxa"/>
            <w:noWrap/>
            <w:vAlign w:val="bottom"/>
          </w:tcPr>
          <w:p w14:paraId="38AD139E" w14:textId="77777777" w:rsidR="004E2B4F" w:rsidRPr="00CE5635" w:rsidRDefault="004E2B4F" w:rsidP="004E2B4F">
            <w:pPr>
              <w:spacing w:line="240" w:lineRule="auto"/>
              <w:rPr>
                <w:rFonts w:ascii="Browallia New" w:hAnsi="Browallia New" w:cs="Browallia New"/>
                <w:sz w:val="22"/>
                <w:szCs w:val="22"/>
                <w:cs/>
              </w:rPr>
            </w:pPr>
          </w:p>
        </w:tc>
        <w:tc>
          <w:tcPr>
            <w:tcW w:w="855" w:type="dxa"/>
          </w:tcPr>
          <w:p w14:paraId="62D6773A" w14:textId="0EC54CB6" w:rsidR="004E2B4F" w:rsidRPr="00CE5635" w:rsidRDefault="004E2B4F" w:rsidP="004E2B4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5</w:t>
            </w:r>
          </w:p>
        </w:tc>
        <w:tc>
          <w:tcPr>
            <w:tcW w:w="828" w:type="dxa"/>
          </w:tcPr>
          <w:p w14:paraId="58A8DC50" w14:textId="421C9272" w:rsidR="004E2B4F" w:rsidRPr="00CE5635" w:rsidRDefault="004E2B4F" w:rsidP="004E2B4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4</w:t>
            </w:r>
          </w:p>
        </w:tc>
        <w:tc>
          <w:tcPr>
            <w:tcW w:w="702" w:type="dxa"/>
          </w:tcPr>
          <w:p w14:paraId="6118C6A5" w14:textId="5591D9CF" w:rsidR="004E2B4F" w:rsidRPr="00CE5635" w:rsidRDefault="004E2B4F" w:rsidP="004E2B4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5</w:t>
            </w:r>
          </w:p>
        </w:tc>
        <w:tc>
          <w:tcPr>
            <w:tcW w:w="719" w:type="dxa"/>
          </w:tcPr>
          <w:p w14:paraId="0E89A320" w14:textId="4277424B" w:rsidR="004E2B4F" w:rsidRPr="00CE5635" w:rsidRDefault="004E2B4F" w:rsidP="004E2B4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4</w:t>
            </w:r>
          </w:p>
        </w:tc>
        <w:tc>
          <w:tcPr>
            <w:tcW w:w="863" w:type="dxa"/>
          </w:tcPr>
          <w:p w14:paraId="5143CDC7" w14:textId="00B99D9B" w:rsidR="004E2B4F" w:rsidRPr="00CE5635" w:rsidRDefault="004E2B4F" w:rsidP="004E2B4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5</w:t>
            </w:r>
          </w:p>
        </w:tc>
        <w:tc>
          <w:tcPr>
            <w:tcW w:w="839" w:type="dxa"/>
          </w:tcPr>
          <w:p w14:paraId="313A2C40" w14:textId="0ADA4562" w:rsidR="004E2B4F" w:rsidRPr="00CE5635" w:rsidRDefault="004E2B4F" w:rsidP="004E2B4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4</w:t>
            </w:r>
          </w:p>
        </w:tc>
        <w:tc>
          <w:tcPr>
            <w:tcW w:w="729" w:type="dxa"/>
          </w:tcPr>
          <w:p w14:paraId="1FC06EBD" w14:textId="2D365036" w:rsidR="004E2B4F" w:rsidRPr="00CE5635" w:rsidRDefault="004E2B4F" w:rsidP="004E2B4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5</w:t>
            </w:r>
          </w:p>
        </w:tc>
        <w:tc>
          <w:tcPr>
            <w:tcW w:w="729" w:type="dxa"/>
          </w:tcPr>
          <w:p w14:paraId="34651A2F" w14:textId="533DD951" w:rsidR="004E2B4F" w:rsidRPr="00CE5635" w:rsidRDefault="004E2B4F" w:rsidP="004E2B4F">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CE5635">
              <w:rPr>
                <w:rFonts w:ascii="Browallia New" w:hAnsi="Browallia New" w:cs="Browallia New" w:hint="cs"/>
                <w:sz w:val="22"/>
                <w:szCs w:val="22"/>
              </w:rPr>
              <w:t>256</w:t>
            </w:r>
            <w:r>
              <w:rPr>
                <w:rFonts w:ascii="Browallia New" w:hAnsi="Browallia New" w:cs="Browallia New"/>
                <w:sz w:val="22"/>
                <w:szCs w:val="22"/>
              </w:rPr>
              <w:t>4</w:t>
            </w:r>
          </w:p>
        </w:tc>
      </w:tr>
      <w:tr w:rsidR="00327A48" w:rsidRPr="00CE5635" w14:paraId="7A6E4DA1" w14:textId="77777777" w:rsidTr="00274895">
        <w:trPr>
          <w:cantSplit/>
        </w:trPr>
        <w:tc>
          <w:tcPr>
            <w:tcW w:w="2880" w:type="dxa"/>
            <w:noWrap/>
            <w:vAlign w:val="bottom"/>
          </w:tcPr>
          <w:p w14:paraId="10AD3983" w14:textId="77777777" w:rsidR="00327A48" w:rsidRPr="00CE5635" w:rsidRDefault="00327A48" w:rsidP="00B70AEE">
            <w:pPr>
              <w:spacing w:line="240" w:lineRule="auto"/>
              <w:rPr>
                <w:rFonts w:ascii="Browallia New" w:hAnsi="Browallia New" w:cs="Browallia New"/>
                <w:sz w:val="22"/>
                <w:szCs w:val="22"/>
                <w:cs/>
              </w:rPr>
            </w:pPr>
          </w:p>
        </w:tc>
        <w:tc>
          <w:tcPr>
            <w:tcW w:w="855" w:type="dxa"/>
          </w:tcPr>
          <w:p w14:paraId="60842197"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28" w:type="dxa"/>
          </w:tcPr>
          <w:p w14:paraId="4809973D"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02" w:type="dxa"/>
            <w:vAlign w:val="bottom"/>
          </w:tcPr>
          <w:p w14:paraId="32FBE2E4"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19" w:type="dxa"/>
            <w:vAlign w:val="bottom"/>
          </w:tcPr>
          <w:p w14:paraId="043C159B"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63" w:type="dxa"/>
          </w:tcPr>
          <w:p w14:paraId="10158772"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39" w:type="dxa"/>
          </w:tcPr>
          <w:p w14:paraId="24F9D35E"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1F2E8468"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569A59A7" w14:textId="77777777" w:rsidR="00327A48" w:rsidRPr="00CE5635"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r>
      <w:tr w:rsidR="004E2B4F" w:rsidRPr="00CE5635" w14:paraId="19DB5B39" w14:textId="77777777" w:rsidTr="00274895">
        <w:trPr>
          <w:cantSplit/>
          <w:trHeight w:val="77"/>
        </w:trPr>
        <w:tc>
          <w:tcPr>
            <w:tcW w:w="2880" w:type="dxa"/>
            <w:noWrap/>
          </w:tcPr>
          <w:p w14:paraId="6EECFCD4" w14:textId="6F5F3864" w:rsidR="004E2B4F" w:rsidRPr="00CE5635" w:rsidRDefault="004E2B4F" w:rsidP="004E2B4F">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ยอดคงเหลือ</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ณ</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วันที่</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rPr>
              <w:t xml:space="preserve">1 </w:t>
            </w:r>
            <w:r w:rsidRPr="00CE5635">
              <w:rPr>
                <w:rFonts w:ascii="Browallia New" w:hAnsi="Browallia New" w:cs="Browallia New" w:hint="cs"/>
                <w:sz w:val="22"/>
                <w:szCs w:val="22"/>
                <w:cs/>
              </w:rPr>
              <w:t>มกราคม</w:t>
            </w:r>
            <w:r w:rsidRPr="00F46B29">
              <w:rPr>
                <w:rFonts w:ascii="Browallia New" w:hAnsi="Browallia New" w:cs="Browallia New" w:hint="cs"/>
                <w:sz w:val="22"/>
                <w:szCs w:val="22"/>
              </w:rPr>
              <w:t xml:space="preserve"> </w:t>
            </w:r>
          </w:p>
        </w:tc>
        <w:tc>
          <w:tcPr>
            <w:tcW w:w="855" w:type="dxa"/>
          </w:tcPr>
          <w:p w14:paraId="14AC3114" w14:textId="3702634E" w:rsidR="004E2B4F" w:rsidRPr="00ED29B8" w:rsidRDefault="00F83AC0"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ED29B8">
              <w:rPr>
                <w:rFonts w:ascii="Browallia New" w:hAnsi="Browallia New" w:cs="Browallia New"/>
                <w:szCs w:val="22"/>
                <w:lang w:val="en-US" w:bidi="th-TH"/>
              </w:rPr>
              <w:t>344</w:t>
            </w:r>
            <w:r w:rsidR="002A5156" w:rsidRPr="00ED29B8">
              <w:rPr>
                <w:rFonts w:ascii="Browallia New" w:hAnsi="Browallia New" w:cs="Browallia New"/>
                <w:szCs w:val="22"/>
                <w:lang w:val="en-US" w:bidi="th-TH"/>
              </w:rPr>
              <w:t>,</w:t>
            </w:r>
            <w:r w:rsidR="00A254AC" w:rsidRPr="00ED29B8">
              <w:rPr>
                <w:rFonts w:ascii="Browallia New" w:hAnsi="Browallia New" w:cs="Browallia New"/>
                <w:szCs w:val="22"/>
                <w:lang w:val="en-US" w:bidi="th-TH"/>
              </w:rPr>
              <w:t>764</w:t>
            </w:r>
          </w:p>
        </w:tc>
        <w:tc>
          <w:tcPr>
            <w:tcW w:w="828" w:type="dxa"/>
          </w:tcPr>
          <w:p w14:paraId="2CE37AA6" w14:textId="69424394" w:rsidR="004E2B4F" w:rsidRPr="00ED29B8" w:rsidRDefault="00F83AC0"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ED29B8">
              <w:rPr>
                <w:rFonts w:ascii="Browallia New" w:hAnsi="Browallia New" w:cs="Browallia New"/>
                <w:szCs w:val="22"/>
                <w:lang w:val="en-US" w:bidi="th-TH"/>
              </w:rPr>
              <w:t>394</w:t>
            </w:r>
            <w:r w:rsidR="004E2B4F" w:rsidRPr="00ED29B8">
              <w:rPr>
                <w:rFonts w:ascii="Browallia New" w:hAnsi="Browallia New" w:cs="Browallia New"/>
                <w:szCs w:val="22"/>
                <w:lang w:val="en-US" w:bidi="th-TH"/>
              </w:rPr>
              <w:t>,944</w:t>
            </w:r>
          </w:p>
        </w:tc>
        <w:tc>
          <w:tcPr>
            <w:tcW w:w="702" w:type="dxa"/>
          </w:tcPr>
          <w:p w14:paraId="2DE4F67E" w14:textId="0F357401" w:rsidR="004E2B4F" w:rsidRPr="00ED29B8" w:rsidRDefault="00FE72E7"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ED29B8">
              <w:rPr>
                <w:rFonts w:ascii="Browallia New" w:hAnsi="Browallia New" w:cs="Browallia New"/>
                <w:szCs w:val="22"/>
                <w:lang w:val="en-US" w:bidi="th-TH"/>
              </w:rPr>
              <w:t>1</w:t>
            </w:r>
            <w:r w:rsidR="002F5589" w:rsidRPr="00ED29B8">
              <w:rPr>
                <w:rFonts w:ascii="Browallia New" w:hAnsi="Browallia New" w:cs="Browallia New"/>
                <w:szCs w:val="22"/>
                <w:lang w:val="en-US" w:bidi="th-TH"/>
              </w:rPr>
              <w:t>8,861</w:t>
            </w:r>
          </w:p>
        </w:tc>
        <w:tc>
          <w:tcPr>
            <w:tcW w:w="719" w:type="dxa"/>
          </w:tcPr>
          <w:p w14:paraId="43D0FE7D" w14:textId="70CFA04A" w:rsidR="004E2B4F" w:rsidRPr="00ED29B8" w:rsidRDefault="00CE49A6"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ED29B8">
              <w:rPr>
                <w:rFonts w:ascii="Browallia New" w:hAnsi="Browallia New" w:cs="Browallia New"/>
                <w:szCs w:val="22"/>
                <w:lang w:val="en-US" w:bidi="th-TH"/>
              </w:rPr>
              <w:t>23,490</w:t>
            </w:r>
          </w:p>
        </w:tc>
        <w:tc>
          <w:tcPr>
            <w:tcW w:w="863" w:type="dxa"/>
          </w:tcPr>
          <w:p w14:paraId="43BFDC86" w14:textId="113FE64B" w:rsidR="004E2B4F" w:rsidRPr="00F407F2" w:rsidRDefault="007400C5"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407F2">
              <w:rPr>
                <w:rFonts w:ascii="Browallia New" w:hAnsi="Browallia New" w:cs="Browallia New"/>
                <w:szCs w:val="22"/>
                <w:lang w:val="en-US" w:bidi="th-TH"/>
              </w:rPr>
              <w:t>67,540</w:t>
            </w:r>
          </w:p>
        </w:tc>
        <w:tc>
          <w:tcPr>
            <w:tcW w:w="839" w:type="dxa"/>
          </w:tcPr>
          <w:p w14:paraId="327BD5B9" w14:textId="4170C705" w:rsidR="004E2B4F" w:rsidRPr="00F407F2" w:rsidRDefault="001F6B91"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407F2">
              <w:rPr>
                <w:rFonts w:ascii="Browallia New" w:hAnsi="Browallia New" w:cs="Browallia New"/>
                <w:szCs w:val="22"/>
                <w:lang w:val="en-US" w:bidi="th-TH"/>
              </w:rPr>
              <w:t>77,705</w:t>
            </w:r>
          </w:p>
        </w:tc>
        <w:tc>
          <w:tcPr>
            <w:tcW w:w="729" w:type="dxa"/>
          </w:tcPr>
          <w:p w14:paraId="53C2FA44" w14:textId="0E8CB4B2" w:rsidR="004E2B4F" w:rsidRPr="00F407F2" w:rsidRDefault="00035236"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407F2">
              <w:rPr>
                <w:rFonts w:ascii="Browallia New" w:hAnsi="Browallia New" w:cs="Browallia New"/>
                <w:szCs w:val="22"/>
                <w:lang w:val="en-US" w:bidi="th-TH"/>
              </w:rPr>
              <w:t>18,</w:t>
            </w:r>
            <w:r w:rsidR="00634D80" w:rsidRPr="00F407F2">
              <w:rPr>
                <w:rFonts w:ascii="Browallia New" w:hAnsi="Browallia New" w:cs="Browallia New"/>
                <w:szCs w:val="22"/>
                <w:lang w:val="en-US" w:bidi="th-TH"/>
              </w:rPr>
              <w:t>806</w:t>
            </w:r>
          </w:p>
        </w:tc>
        <w:tc>
          <w:tcPr>
            <w:tcW w:w="729" w:type="dxa"/>
          </w:tcPr>
          <w:p w14:paraId="7A07D74B" w14:textId="710E3849" w:rsidR="004E2B4F" w:rsidRPr="00F407F2" w:rsidRDefault="001F4131"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F407F2">
              <w:rPr>
                <w:rFonts w:ascii="Browallia New" w:hAnsi="Browallia New" w:cs="Browallia New"/>
                <w:szCs w:val="22"/>
                <w:lang w:val="en-US" w:bidi="th-TH"/>
              </w:rPr>
              <w:t>20,074</w:t>
            </w:r>
          </w:p>
        </w:tc>
      </w:tr>
      <w:tr w:rsidR="004E2B4F" w:rsidRPr="00CE5635" w14:paraId="1BDE6323" w14:textId="77777777" w:rsidTr="00274895">
        <w:trPr>
          <w:cantSplit/>
        </w:trPr>
        <w:tc>
          <w:tcPr>
            <w:tcW w:w="2880" w:type="dxa"/>
            <w:noWrap/>
          </w:tcPr>
          <w:p w14:paraId="129BEDCB" w14:textId="14046D62" w:rsidR="004E2B4F" w:rsidRPr="00CE5635" w:rsidRDefault="004E2B4F" w:rsidP="004E2B4F">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เพิ่ม</w:t>
            </w:r>
            <w:r>
              <w:rPr>
                <w:rFonts w:ascii="Browallia New" w:hAnsi="Browallia New" w:cs="Browallia New" w:hint="cs"/>
                <w:sz w:val="22"/>
                <w:szCs w:val="22"/>
                <w:cs/>
              </w:rPr>
              <w:t>ขึ้นใน</w:t>
            </w:r>
            <w:r w:rsidRPr="00CE5635">
              <w:rPr>
                <w:rFonts w:ascii="Browallia New" w:hAnsi="Browallia New" w:cs="Browallia New" w:hint="cs"/>
                <w:sz w:val="22"/>
                <w:szCs w:val="22"/>
                <w:cs/>
              </w:rPr>
              <w:t>ระหว่างปี</w:t>
            </w:r>
          </w:p>
        </w:tc>
        <w:tc>
          <w:tcPr>
            <w:tcW w:w="855" w:type="dxa"/>
          </w:tcPr>
          <w:p w14:paraId="02FE4D81" w14:textId="60DBCAF0" w:rsidR="004E2B4F" w:rsidRPr="00CD0F79" w:rsidRDefault="003F3232"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D0F79">
              <w:rPr>
                <w:rFonts w:ascii="Browallia New" w:hAnsi="Browallia New" w:cs="Browallia New"/>
                <w:szCs w:val="22"/>
                <w:lang w:val="en-US" w:bidi="th-TH"/>
              </w:rPr>
              <w:t>223,</w:t>
            </w:r>
            <w:r w:rsidR="00AE0499" w:rsidRPr="00CD0F79">
              <w:rPr>
                <w:rFonts w:ascii="Browallia New" w:hAnsi="Browallia New" w:cs="Browallia New"/>
                <w:szCs w:val="22"/>
                <w:lang w:val="en-US" w:bidi="th-TH"/>
              </w:rPr>
              <w:t>857</w:t>
            </w:r>
          </w:p>
        </w:tc>
        <w:tc>
          <w:tcPr>
            <w:tcW w:w="828" w:type="dxa"/>
          </w:tcPr>
          <w:p w14:paraId="70F00FA6" w14:textId="58CB8C93" w:rsidR="004E2B4F" w:rsidRPr="000F2C2A" w:rsidRDefault="004E2B4F"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F2C2A">
              <w:rPr>
                <w:rFonts w:ascii="Browallia New" w:hAnsi="Browallia New" w:cs="Browallia New"/>
                <w:szCs w:val="22"/>
                <w:lang w:val="en-US" w:bidi="th-TH"/>
              </w:rPr>
              <w:t>134,639</w:t>
            </w:r>
          </w:p>
        </w:tc>
        <w:tc>
          <w:tcPr>
            <w:tcW w:w="702" w:type="dxa"/>
            <w:shd w:val="clear" w:color="auto" w:fill="auto"/>
          </w:tcPr>
          <w:p w14:paraId="44953F94" w14:textId="16B935E1" w:rsidR="004E2B4F" w:rsidRPr="00DF026F" w:rsidRDefault="00370556"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4,500</w:t>
            </w:r>
          </w:p>
        </w:tc>
        <w:tc>
          <w:tcPr>
            <w:tcW w:w="719" w:type="dxa"/>
          </w:tcPr>
          <w:p w14:paraId="2CB4ED4E" w14:textId="3E54FF97" w:rsidR="004E2B4F" w:rsidRPr="007D11CA" w:rsidRDefault="007D11CA"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7D11CA">
              <w:rPr>
                <w:rFonts w:ascii="Browallia New" w:hAnsi="Browallia New" w:cs="Browallia New"/>
                <w:szCs w:val="22"/>
                <w:lang w:val="en-US" w:bidi="th-TH"/>
              </w:rPr>
              <w:t>5,187</w:t>
            </w:r>
          </w:p>
        </w:tc>
        <w:tc>
          <w:tcPr>
            <w:tcW w:w="863" w:type="dxa"/>
          </w:tcPr>
          <w:p w14:paraId="34008953" w14:textId="16F620BC" w:rsidR="004E2B4F" w:rsidRPr="00CB70BD" w:rsidRDefault="00256323"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B70BD">
              <w:rPr>
                <w:rFonts w:ascii="Browallia New" w:hAnsi="Browallia New" w:cs="Browallia New"/>
                <w:szCs w:val="22"/>
                <w:lang w:val="en-US" w:bidi="th-TH"/>
              </w:rPr>
              <w:t>-</w:t>
            </w:r>
          </w:p>
        </w:tc>
        <w:tc>
          <w:tcPr>
            <w:tcW w:w="839" w:type="dxa"/>
          </w:tcPr>
          <w:p w14:paraId="13A113A4" w14:textId="6237B992" w:rsidR="004E2B4F" w:rsidRPr="00CB70BD" w:rsidRDefault="004E2B4F"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B70BD">
              <w:rPr>
                <w:rFonts w:ascii="Browallia New" w:hAnsi="Browallia New" w:cs="Browallia New"/>
                <w:szCs w:val="22"/>
                <w:lang w:val="en-US" w:bidi="th-TH"/>
              </w:rPr>
              <w:t xml:space="preserve">    </w:t>
            </w:r>
            <w:r w:rsidRPr="00CB70BD">
              <w:rPr>
                <w:rFonts w:ascii="Browallia New" w:hAnsi="Browallia New" w:cs="Browallia New"/>
                <w:szCs w:val="22"/>
                <w:cs/>
                <w:lang w:val="en-US"/>
              </w:rPr>
              <w:t>-</w:t>
            </w:r>
          </w:p>
        </w:tc>
        <w:tc>
          <w:tcPr>
            <w:tcW w:w="729" w:type="dxa"/>
          </w:tcPr>
          <w:p w14:paraId="257B2FEE" w14:textId="3938A960" w:rsidR="004E2B4F" w:rsidRPr="006D7E1E" w:rsidRDefault="00866660"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6D7E1E">
              <w:rPr>
                <w:rFonts w:ascii="Browallia New" w:hAnsi="Browallia New" w:cs="Browallia New"/>
                <w:szCs w:val="22"/>
                <w:lang w:val="en-US" w:bidi="th-TH"/>
              </w:rPr>
              <w:t>4,500</w:t>
            </w:r>
          </w:p>
        </w:tc>
        <w:tc>
          <w:tcPr>
            <w:tcW w:w="729" w:type="dxa"/>
          </w:tcPr>
          <w:p w14:paraId="01EA7D87" w14:textId="010B161A" w:rsidR="004E2B4F" w:rsidRPr="00CB70BD" w:rsidRDefault="002A2C91"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B70BD">
              <w:rPr>
                <w:rFonts w:ascii="Browallia New" w:hAnsi="Browallia New" w:cs="Browallia New"/>
                <w:szCs w:val="22"/>
                <w:lang w:val="en-US" w:bidi="th-TH"/>
              </w:rPr>
              <w:t>5,006</w:t>
            </w:r>
          </w:p>
        </w:tc>
      </w:tr>
      <w:tr w:rsidR="004E2B4F" w:rsidRPr="00CE5635" w14:paraId="5B1D6286" w14:textId="77777777" w:rsidTr="00274895">
        <w:trPr>
          <w:cantSplit/>
        </w:trPr>
        <w:tc>
          <w:tcPr>
            <w:tcW w:w="2880" w:type="dxa"/>
            <w:noWrap/>
          </w:tcPr>
          <w:p w14:paraId="72944818" w14:textId="4C073BA1" w:rsidR="004E2B4F" w:rsidRPr="00CE5635" w:rsidRDefault="004E2B4F" w:rsidP="004E2B4F">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รับชำระ</w:t>
            </w:r>
            <w:r>
              <w:rPr>
                <w:rFonts w:ascii="Browallia New" w:hAnsi="Browallia New" w:cs="Browallia New" w:hint="cs"/>
                <w:sz w:val="22"/>
                <w:szCs w:val="22"/>
                <w:cs/>
              </w:rPr>
              <w:t>ใน</w:t>
            </w:r>
            <w:r w:rsidRPr="00CE5635">
              <w:rPr>
                <w:rFonts w:ascii="Browallia New" w:hAnsi="Browallia New" w:cs="Browallia New" w:hint="cs"/>
                <w:sz w:val="22"/>
                <w:szCs w:val="22"/>
                <w:cs/>
              </w:rPr>
              <w:t>ระหว่างปี</w:t>
            </w:r>
          </w:p>
        </w:tc>
        <w:tc>
          <w:tcPr>
            <w:tcW w:w="855" w:type="dxa"/>
          </w:tcPr>
          <w:p w14:paraId="3D9EAF17" w14:textId="73AC9AEC" w:rsidR="004E2B4F" w:rsidRPr="00CD0F79" w:rsidRDefault="00AE0499" w:rsidP="004E2B4F">
            <w:pPr>
              <w:pStyle w:val="acctfourfigures"/>
              <w:tabs>
                <w:tab w:val="clear" w:pos="765"/>
                <w:tab w:val="decimal" w:pos="261"/>
              </w:tabs>
              <w:spacing w:line="240" w:lineRule="auto"/>
              <w:ind w:left="-117" w:right="-31"/>
              <w:jc w:val="right"/>
              <w:rPr>
                <w:rFonts w:ascii="Browallia New" w:hAnsi="Browallia New" w:cs="Browallia New"/>
                <w:szCs w:val="22"/>
                <w:cs/>
                <w:lang w:val="en-US" w:bidi="th-TH"/>
              </w:rPr>
            </w:pPr>
            <w:r w:rsidRPr="00CD0F79">
              <w:rPr>
                <w:rFonts w:ascii="Browallia New" w:hAnsi="Browallia New" w:cs="Browallia New" w:hint="cs"/>
                <w:szCs w:val="22"/>
                <w:cs/>
                <w:lang w:val="en-US" w:bidi="th-TH"/>
              </w:rPr>
              <w:t>(</w:t>
            </w:r>
            <w:r w:rsidR="00BD7F17" w:rsidRPr="00CD0F79">
              <w:rPr>
                <w:rFonts w:ascii="Browallia New" w:hAnsi="Browallia New" w:cs="Browallia New"/>
                <w:szCs w:val="22"/>
                <w:lang w:val="en-US" w:bidi="th-TH"/>
              </w:rPr>
              <w:t>215,24</w:t>
            </w:r>
            <w:r w:rsidR="00C82A3A" w:rsidRPr="00CD0F79">
              <w:rPr>
                <w:rFonts w:ascii="Browallia New" w:hAnsi="Browallia New" w:cs="Browallia New"/>
                <w:szCs w:val="22"/>
                <w:lang w:val="en-US" w:bidi="th-TH"/>
              </w:rPr>
              <w:t>3</w:t>
            </w:r>
            <w:r w:rsidRPr="00CD0F79">
              <w:rPr>
                <w:rFonts w:ascii="Browallia New" w:hAnsi="Browallia New" w:cs="Browallia New" w:hint="cs"/>
                <w:szCs w:val="22"/>
                <w:cs/>
                <w:lang w:val="en-US" w:bidi="th-TH"/>
              </w:rPr>
              <w:t>)</w:t>
            </w:r>
          </w:p>
        </w:tc>
        <w:tc>
          <w:tcPr>
            <w:tcW w:w="828" w:type="dxa"/>
          </w:tcPr>
          <w:p w14:paraId="0BAFCE44" w14:textId="059DCC8D" w:rsidR="004E2B4F" w:rsidRPr="000F2C2A" w:rsidRDefault="00F83AC0"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F2C2A">
              <w:rPr>
                <w:rFonts w:ascii="Browallia New" w:hAnsi="Browallia New" w:cs="Browallia New"/>
                <w:szCs w:val="22"/>
                <w:lang w:val="en-US" w:bidi="th-TH"/>
              </w:rPr>
              <w:t>(</w:t>
            </w:r>
            <w:r w:rsidR="00FB60BB" w:rsidRPr="000F2C2A">
              <w:rPr>
                <w:rFonts w:ascii="Browallia New" w:hAnsi="Browallia New" w:cs="Browallia New"/>
                <w:szCs w:val="22"/>
                <w:lang w:val="en-US" w:bidi="th-TH"/>
              </w:rPr>
              <w:t>173,94</w:t>
            </w:r>
            <w:r w:rsidR="00040AA1" w:rsidRPr="000F2C2A">
              <w:rPr>
                <w:rFonts w:ascii="Browallia New" w:hAnsi="Browallia New" w:cs="Browallia New"/>
                <w:szCs w:val="22"/>
                <w:lang w:val="en-US" w:bidi="th-TH"/>
              </w:rPr>
              <w:t>8</w:t>
            </w:r>
            <w:r w:rsidRPr="000F2C2A">
              <w:rPr>
                <w:rFonts w:ascii="Browallia New" w:hAnsi="Browallia New" w:cs="Browallia New"/>
                <w:szCs w:val="22"/>
                <w:lang w:val="en-US" w:bidi="th-TH"/>
              </w:rPr>
              <w:t>)</w:t>
            </w:r>
          </w:p>
        </w:tc>
        <w:tc>
          <w:tcPr>
            <w:tcW w:w="702" w:type="dxa"/>
            <w:shd w:val="clear" w:color="auto" w:fill="auto"/>
          </w:tcPr>
          <w:p w14:paraId="7288B010" w14:textId="6287A4B4" w:rsidR="004E2B4F" w:rsidRPr="00DF026F" w:rsidRDefault="00F83AC0"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DF026F">
              <w:rPr>
                <w:rFonts w:ascii="Browallia New" w:hAnsi="Browallia New" w:cs="Browallia New"/>
                <w:szCs w:val="22"/>
                <w:lang w:val="en-US" w:bidi="th-TH"/>
              </w:rPr>
              <w:t>(4,47</w:t>
            </w:r>
            <w:r w:rsidR="00AF66A4">
              <w:rPr>
                <w:rFonts w:ascii="Browallia New" w:hAnsi="Browallia New" w:cs="Browallia New"/>
                <w:szCs w:val="22"/>
                <w:lang w:val="en-US" w:bidi="th-TH"/>
              </w:rPr>
              <w:t>5</w:t>
            </w:r>
            <w:r w:rsidRPr="00DF026F">
              <w:rPr>
                <w:rFonts w:ascii="Browallia New" w:hAnsi="Browallia New" w:cs="Browallia New"/>
                <w:szCs w:val="22"/>
                <w:lang w:val="en-US" w:bidi="th-TH"/>
              </w:rPr>
              <w:t>)</w:t>
            </w:r>
          </w:p>
        </w:tc>
        <w:tc>
          <w:tcPr>
            <w:tcW w:w="719" w:type="dxa"/>
          </w:tcPr>
          <w:p w14:paraId="00D739D9" w14:textId="1B18AE63" w:rsidR="004E2B4F" w:rsidRPr="007D11CA" w:rsidRDefault="007D11CA"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7D11CA">
              <w:rPr>
                <w:rFonts w:ascii="Browallia New" w:hAnsi="Browallia New" w:cs="Browallia New"/>
                <w:szCs w:val="22"/>
                <w:lang w:val="en-US" w:bidi="th-TH"/>
              </w:rPr>
              <w:t>(6,588)</w:t>
            </w:r>
          </w:p>
        </w:tc>
        <w:tc>
          <w:tcPr>
            <w:tcW w:w="863" w:type="dxa"/>
          </w:tcPr>
          <w:p w14:paraId="5BD2D9D3" w14:textId="5EFEE65C" w:rsidR="004E2B4F" w:rsidRPr="00CB70BD" w:rsidRDefault="009477FD" w:rsidP="004E2B4F">
            <w:pPr>
              <w:pStyle w:val="acctfourfigures"/>
              <w:tabs>
                <w:tab w:val="clear" w:pos="765"/>
                <w:tab w:val="decimal" w:pos="261"/>
              </w:tabs>
              <w:spacing w:line="240" w:lineRule="auto"/>
              <w:ind w:left="-117" w:right="-31"/>
              <w:jc w:val="right"/>
              <w:rPr>
                <w:rFonts w:ascii="Browallia New" w:hAnsi="Browallia New" w:cs="Browallia New"/>
                <w:szCs w:val="22"/>
                <w:cs/>
                <w:lang w:val="en-US" w:bidi="th-TH"/>
              </w:rPr>
            </w:pPr>
            <w:r w:rsidRPr="00CB70BD">
              <w:rPr>
                <w:rFonts w:ascii="Browallia New" w:hAnsi="Browallia New" w:cs="Browallia New"/>
                <w:szCs w:val="22"/>
                <w:lang w:val="en-US" w:bidi="th-TH"/>
              </w:rPr>
              <w:t>-</w:t>
            </w:r>
          </w:p>
        </w:tc>
        <w:tc>
          <w:tcPr>
            <w:tcW w:w="839" w:type="dxa"/>
          </w:tcPr>
          <w:p w14:paraId="42FB62FF" w14:textId="6ED62B03" w:rsidR="004E2B4F" w:rsidRPr="00CB70BD" w:rsidRDefault="004E2B4F"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B70BD">
              <w:rPr>
                <w:rFonts w:ascii="Browallia New" w:hAnsi="Browallia New" w:cs="Browallia New"/>
                <w:szCs w:val="22"/>
                <w:lang w:val="en-US" w:bidi="th-TH"/>
              </w:rPr>
              <w:t>(10,165)</w:t>
            </w:r>
          </w:p>
        </w:tc>
        <w:tc>
          <w:tcPr>
            <w:tcW w:w="729" w:type="dxa"/>
          </w:tcPr>
          <w:p w14:paraId="4111B2CB" w14:textId="0CCA0DCE" w:rsidR="004E2B4F" w:rsidRPr="006D7E1E" w:rsidRDefault="001A2D5F"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6D7E1E">
              <w:rPr>
                <w:rFonts w:ascii="Browallia New" w:hAnsi="Browallia New" w:cs="Browallia New"/>
                <w:szCs w:val="22"/>
                <w:lang w:val="en-US" w:bidi="th-TH"/>
              </w:rPr>
              <w:t>(</w:t>
            </w:r>
            <w:r w:rsidR="00FE15A4" w:rsidRPr="006D7E1E">
              <w:rPr>
                <w:rFonts w:ascii="Browallia New" w:hAnsi="Browallia New" w:cs="Browallia New"/>
                <w:szCs w:val="22"/>
                <w:lang w:val="en-US" w:bidi="th-TH"/>
              </w:rPr>
              <w:t>4,475</w:t>
            </w:r>
            <w:r w:rsidR="003B486F" w:rsidRPr="006D7E1E">
              <w:rPr>
                <w:rFonts w:ascii="Browallia New" w:hAnsi="Browallia New" w:cs="Browallia New"/>
                <w:szCs w:val="22"/>
                <w:lang w:val="en-US" w:bidi="th-TH"/>
              </w:rPr>
              <w:t>)</w:t>
            </w:r>
          </w:p>
        </w:tc>
        <w:tc>
          <w:tcPr>
            <w:tcW w:w="729" w:type="dxa"/>
          </w:tcPr>
          <w:p w14:paraId="5F04EDA3" w14:textId="1C9026BF" w:rsidR="004E2B4F" w:rsidRPr="00CB70BD" w:rsidRDefault="004E2B4F" w:rsidP="004E2B4F">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B70BD">
              <w:rPr>
                <w:rFonts w:ascii="Browallia New" w:hAnsi="Browallia New" w:cs="Browallia New"/>
                <w:szCs w:val="22"/>
                <w:lang w:val="en-US" w:bidi="th-TH"/>
              </w:rPr>
              <w:t>(</w:t>
            </w:r>
            <w:r w:rsidR="002A2C91" w:rsidRPr="00CB70BD">
              <w:rPr>
                <w:rFonts w:ascii="Browallia New" w:hAnsi="Browallia New" w:cs="Browallia New"/>
                <w:szCs w:val="22"/>
                <w:lang w:val="en-US" w:bidi="th-TH"/>
              </w:rPr>
              <w:t>6,27</w:t>
            </w:r>
            <w:r w:rsidR="00724516" w:rsidRPr="00CB70BD">
              <w:rPr>
                <w:rFonts w:ascii="Browallia New" w:hAnsi="Browallia New" w:cs="Browallia New"/>
                <w:szCs w:val="22"/>
                <w:lang w:val="en-US" w:bidi="th-TH"/>
              </w:rPr>
              <w:t>4</w:t>
            </w:r>
            <w:r w:rsidRPr="00CB70BD">
              <w:rPr>
                <w:rFonts w:ascii="Browallia New" w:hAnsi="Browallia New" w:cs="Browallia New"/>
                <w:szCs w:val="22"/>
                <w:lang w:val="en-US" w:bidi="th-TH"/>
              </w:rPr>
              <w:t>)</w:t>
            </w:r>
          </w:p>
        </w:tc>
      </w:tr>
      <w:tr w:rsidR="00CB70BD" w:rsidRPr="00CE5635" w14:paraId="40505B03" w14:textId="77777777" w:rsidTr="00274895">
        <w:trPr>
          <w:cantSplit/>
        </w:trPr>
        <w:tc>
          <w:tcPr>
            <w:tcW w:w="2880" w:type="dxa"/>
            <w:noWrap/>
          </w:tcPr>
          <w:p w14:paraId="7ADDEDF3" w14:textId="24FAE552" w:rsidR="00CB70BD" w:rsidRPr="00CE5635" w:rsidRDefault="00CB70BD" w:rsidP="00CB70BD">
            <w:pPr>
              <w:spacing w:line="240" w:lineRule="auto"/>
              <w:rPr>
                <w:rFonts w:ascii="Browallia New" w:hAnsi="Browallia New" w:cs="Browallia New"/>
                <w:sz w:val="22"/>
                <w:szCs w:val="22"/>
                <w:cs/>
              </w:rPr>
            </w:pPr>
            <w:r>
              <w:rPr>
                <w:rFonts w:ascii="Browallia New" w:hAnsi="Browallia New" w:cs="Browallia New" w:hint="cs"/>
                <w:sz w:val="22"/>
                <w:szCs w:val="22"/>
                <w:cs/>
              </w:rPr>
              <w:t>ตัดหนี้สูญ</w:t>
            </w:r>
          </w:p>
        </w:tc>
        <w:tc>
          <w:tcPr>
            <w:tcW w:w="855" w:type="dxa"/>
          </w:tcPr>
          <w:p w14:paraId="2EFE794A" w14:textId="77A81653" w:rsidR="00CB70BD" w:rsidRPr="00ED29B8" w:rsidRDefault="00CB70BD" w:rsidP="00CB70BD">
            <w:pPr>
              <w:pStyle w:val="acctfourfigures"/>
              <w:tabs>
                <w:tab w:val="clear" w:pos="765"/>
                <w:tab w:val="decimal" w:pos="261"/>
              </w:tabs>
              <w:spacing w:line="240" w:lineRule="auto"/>
              <w:ind w:left="-117" w:right="-31"/>
              <w:jc w:val="right"/>
              <w:rPr>
                <w:rFonts w:ascii="Browallia New" w:hAnsi="Browallia New" w:cs="Browallia New"/>
                <w:color w:val="FF0000"/>
                <w:szCs w:val="22"/>
                <w:lang w:val="en-US" w:bidi="th-TH"/>
              </w:rPr>
            </w:pPr>
            <w:r w:rsidRPr="000C5ABA">
              <w:rPr>
                <w:rFonts w:ascii="Browallia New" w:hAnsi="Browallia New" w:cs="Browallia New"/>
                <w:szCs w:val="22"/>
                <w:lang w:val="en-US" w:bidi="th-TH"/>
              </w:rPr>
              <w:t>-</w:t>
            </w:r>
          </w:p>
        </w:tc>
        <w:tc>
          <w:tcPr>
            <w:tcW w:w="828" w:type="dxa"/>
          </w:tcPr>
          <w:p w14:paraId="737FE904" w14:textId="3570313A" w:rsidR="00CB70BD" w:rsidRPr="000F2C2A" w:rsidRDefault="00CB70BD" w:rsidP="00CB70BD">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0F2C2A">
              <w:rPr>
                <w:rFonts w:ascii="Browallia New" w:hAnsi="Browallia New" w:cs="Browallia New"/>
                <w:szCs w:val="22"/>
                <w:lang w:val="en-US" w:bidi="th-TH"/>
              </w:rPr>
              <w:t>(10,871)</w:t>
            </w:r>
          </w:p>
        </w:tc>
        <w:tc>
          <w:tcPr>
            <w:tcW w:w="702" w:type="dxa"/>
          </w:tcPr>
          <w:p w14:paraId="0D1B3631" w14:textId="2C388CF3" w:rsidR="00CB70BD" w:rsidRPr="00ED29B8" w:rsidRDefault="00CB70BD" w:rsidP="00CB70BD">
            <w:pPr>
              <w:pStyle w:val="acctfourfigures"/>
              <w:tabs>
                <w:tab w:val="clear" w:pos="765"/>
                <w:tab w:val="decimal" w:pos="261"/>
              </w:tabs>
              <w:spacing w:line="240" w:lineRule="auto"/>
              <w:ind w:left="-117" w:right="-31"/>
              <w:jc w:val="right"/>
              <w:rPr>
                <w:rFonts w:ascii="Browallia New" w:hAnsi="Browallia New" w:cs="Browallia New"/>
                <w:color w:val="FF0000"/>
                <w:szCs w:val="22"/>
                <w:lang w:val="en-US" w:bidi="th-TH"/>
              </w:rPr>
            </w:pPr>
            <w:r w:rsidRPr="000C5ABA">
              <w:rPr>
                <w:rFonts w:ascii="Browallia New" w:hAnsi="Browallia New" w:cs="Browallia New"/>
                <w:szCs w:val="22"/>
                <w:lang w:val="en-US" w:bidi="th-TH"/>
              </w:rPr>
              <w:t>-</w:t>
            </w:r>
          </w:p>
        </w:tc>
        <w:tc>
          <w:tcPr>
            <w:tcW w:w="719" w:type="dxa"/>
          </w:tcPr>
          <w:p w14:paraId="67FAB377" w14:textId="21400314" w:rsidR="00CB70BD" w:rsidRPr="00ED29B8" w:rsidRDefault="00CB70BD" w:rsidP="00CB70BD">
            <w:pPr>
              <w:pStyle w:val="acctfourfigures"/>
              <w:tabs>
                <w:tab w:val="clear" w:pos="765"/>
                <w:tab w:val="decimal" w:pos="261"/>
              </w:tabs>
              <w:spacing w:line="240" w:lineRule="auto"/>
              <w:ind w:left="-117" w:right="-31"/>
              <w:jc w:val="right"/>
              <w:rPr>
                <w:rFonts w:ascii="Browallia New" w:hAnsi="Browallia New" w:cs="Browallia New"/>
                <w:color w:val="FF0000"/>
                <w:szCs w:val="22"/>
                <w:lang w:val="en-US" w:bidi="th-TH"/>
              </w:rPr>
            </w:pPr>
            <w:r>
              <w:rPr>
                <w:rFonts w:ascii="Browallia New" w:hAnsi="Browallia New" w:cs="Browallia New"/>
                <w:szCs w:val="22"/>
                <w:lang w:val="en-US" w:bidi="th-TH"/>
              </w:rPr>
              <w:t>(3,228)</w:t>
            </w:r>
          </w:p>
        </w:tc>
        <w:tc>
          <w:tcPr>
            <w:tcW w:w="863" w:type="dxa"/>
          </w:tcPr>
          <w:p w14:paraId="17C3C8E1" w14:textId="199F3A12" w:rsidR="00CB70BD" w:rsidRPr="00CB70BD" w:rsidRDefault="00CB70BD" w:rsidP="00CB70BD">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B70BD">
              <w:rPr>
                <w:rFonts w:ascii="Browallia New" w:hAnsi="Browallia New" w:cs="Browallia New"/>
                <w:szCs w:val="22"/>
                <w:lang w:val="en-US" w:bidi="th-TH"/>
              </w:rPr>
              <w:t>-</w:t>
            </w:r>
          </w:p>
        </w:tc>
        <w:tc>
          <w:tcPr>
            <w:tcW w:w="839" w:type="dxa"/>
          </w:tcPr>
          <w:p w14:paraId="4CFE21C0" w14:textId="123BF8E0" w:rsidR="00CB70BD" w:rsidRPr="00CB70BD" w:rsidRDefault="00CB70BD" w:rsidP="00CB70BD">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B70BD">
              <w:rPr>
                <w:rFonts w:ascii="Browallia New" w:hAnsi="Browallia New" w:cs="Browallia New"/>
                <w:szCs w:val="22"/>
                <w:lang w:val="en-US" w:bidi="th-TH"/>
              </w:rPr>
              <w:t>-</w:t>
            </w:r>
          </w:p>
        </w:tc>
        <w:tc>
          <w:tcPr>
            <w:tcW w:w="729" w:type="dxa"/>
          </w:tcPr>
          <w:p w14:paraId="4C619D90" w14:textId="3096FB03" w:rsidR="00CB70BD" w:rsidRPr="00CB70BD" w:rsidRDefault="00CB70BD" w:rsidP="00CB70BD">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CB70BD">
              <w:rPr>
                <w:rFonts w:ascii="Browallia New" w:hAnsi="Browallia New" w:cs="Browallia New"/>
                <w:szCs w:val="22"/>
                <w:lang w:val="en-US" w:bidi="th-TH"/>
              </w:rPr>
              <w:t>-</w:t>
            </w:r>
          </w:p>
        </w:tc>
        <w:tc>
          <w:tcPr>
            <w:tcW w:w="729" w:type="dxa"/>
          </w:tcPr>
          <w:p w14:paraId="57E67CD8" w14:textId="588EDA69" w:rsidR="00CB70BD" w:rsidRPr="00CB70BD" w:rsidRDefault="00CB70BD" w:rsidP="00CB70BD">
            <w:pPr>
              <w:pStyle w:val="acctfourfigures"/>
              <w:tabs>
                <w:tab w:val="clear" w:pos="765"/>
                <w:tab w:val="decimal" w:pos="261"/>
              </w:tabs>
              <w:spacing w:line="240" w:lineRule="auto"/>
              <w:ind w:left="-117" w:right="-31"/>
              <w:jc w:val="right"/>
              <w:rPr>
                <w:rFonts w:ascii="Browallia New" w:hAnsi="Browallia New" w:cs="Browallia New"/>
                <w:szCs w:val="22"/>
                <w:cs/>
                <w:lang w:val="en-US"/>
              </w:rPr>
            </w:pPr>
            <w:r w:rsidRPr="00CB70BD">
              <w:rPr>
                <w:rFonts w:ascii="Browallia New" w:hAnsi="Browallia New" w:cs="Browallia New"/>
                <w:szCs w:val="22"/>
                <w:lang w:val="en-US" w:bidi="th-TH"/>
              </w:rPr>
              <w:t>-</w:t>
            </w:r>
          </w:p>
        </w:tc>
      </w:tr>
      <w:tr w:rsidR="004E2B4F" w:rsidRPr="00CE5635" w14:paraId="5B2827B0" w14:textId="77777777" w:rsidTr="00274895">
        <w:trPr>
          <w:cantSplit/>
          <w:trHeight w:val="185"/>
        </w:trPr>
        <w:tc>
          <w:tcPr>
            <w:tcW w:w="2880" w:type="dxa"/>
            <w:noWrap/>
          </w:tcPr>
          <w:p w14:paraId="2DA58F60" w14:textId="584F1761" w:rsidR="004E2B4F" w:rsidRPr="00CE5635" w:rsidRDefault="004E2B4F" w:rsidP="004E2B4F">
            <w:pPr>
              <w:spacing w:line="240" w:lineRule="auto"/>
              <w:rPr>
                <w:rFonts w:ascii="Browallia New" w:hAnsi="Browallia New" w:cs="Browallia New"/>
                <w:sz w:val="22"/>
                <w:szCs w:val="22"/>
                <w:cs/>
              </w:rPr>
            </w:pPr>
            <w:r w:rsidRPr="00CE5635">
              <w:rPr>
                <w:rFonts w:ascii="Browallia New" w:hAnsi="Browallia New" w:cs="Browallia New" w:hint="cs"/>
                <w:sz w:val="22"/>
                <w:szCs w:val="22"/>
                <w:cs/>
              </w:rPr>
              <w:t>ยอดคงเหลือ</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ณ</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cs/>
              </w:rPr>
              <w:t>วันที่</w:t>
            </w:r>
            <w:r w:rsidRPr="00F46B29">
              <w:rPr>
                <w:rFonts w:ascii="Browallia New" w:hAnsi="Browallia New" w:cs="Browallia New" w:hint="cs"/>
                <w:sz w:val="22"/>
                <w:szCs w:val="22"/>
              </w:rPr>
              <w:t xml:space="preserve"> </w:t>
            </w:r>
            <w:r w:rsidRPr="00CE5635">
              <w:rPr>
                <w:rFonts w:ascii="Browallia New" w:hAnsi="Browallia New" w:cs="Browallia New" w:hint="cs"/>
                <w:sz w:val="22"/>
                <w:szCs w:val="22"/>
              </w:rPr>
              <w:t xml:space="preserve">31 </w:t>
            </w:r>
            <w:r w:rsidRPr="00CE5635">
              <w:rPr>
                <w:rFonts w:ascii="Browallia New" w:hAnsi="Browallia New" w:cs="Browallia New" w:hint="cs"/>
                <w:sz w:val="22"/>
                <w:szCs w:val="22"/>
                <w:cs/>
              </w:rPr>
              <w:t>ธันวาคม</w:t>
            </w:r>
            <w:r w:rsidRPr="00F46B29">
              <w:rPr>
                <w:rFonts w:ascii="Browallia New" w:hAnsi="Browallia New" w:cs="Browallia New" w:hint="cs"/>
                <w:sz w:val="22"/>
                <w:szCs w:val="22"/>
              </w:rPr>
              <w:t xml:space="preserve"> </w:t>
            </w:r>
          </w:p>
        </w:tc>
        <w:tc>
          <w:tcPr>
            <w:tcW w:w="855" w:type="dxa"/>
          </w:tcPr>
          <w:p w14:paraId="437A1317" w14:textId="48D8208D" w:rsidR="004E2B4F" w:rsidRPr="00ED29B8" w:rsidRDefault="00855DB3" w:rsidP="00F83AC0">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35</w:t>
            </w:r>
            <w:r w:rsidR="008537BA">
              <w:rPr>
                <w:rFonts w:ascii="Browallia New" w:hAnsi="Browallia New" w:cs="Browallia New"/>
                <w:szCs w:val="22"/>
                <w:lang w:val="en-US" w:bidi="th-TH"/>
              </w:rPr>
              <w:t>3</w:t>
            </w:r>
            <w:r>
              <w:rPr>
                <w:rFonts w:ascii="Browallia New" w:hAnsi="Browallia New" w:cs="Browallia New"/>
                <w:szCs w:val="22"/>
                <w:lang w:val="en-US" w:bidi="th-TH"/>
              </w:rPr>
              <w:t>,378</w:t>
            </w:r>
          </w:p>
        </w:tc>
        <w:tc>
          <w:tcPr>
            <w:tcW w:w="828" w:type="dxa"/>
          </w:tcPr>
          <w:p w14:paraId="3D3B428E" w14:textId="23641FC0" w:rsidR="004E2B4F" w:rsidRPr="00ED29B8" w:rsidRDefault="00855DB3" w:rsidP="00F83AC0">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344,764</w:t>
            </w:r>
          </w:p>
        </w:tc>
        <w:tc>
          <w:tcPr>
            <w:tcW w:w="702" w:type="dxa"/>
          </w:tcPr>
          <w:p w14:paraId="25751C53" w14:textId="6AD5C137" w:rsidR="004E2B4F" w:rsidRPr="00ED29B8" w:rsidRDefault="00855DB3" w:rsidP="00F83AC0">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Pr>
                <w:rFonts w:ascii="Browallia New" w:hAnsi="Browallia New" w:cs="Browallia New"/>
                <w:szCs w:val="22"/>
                <w:lang w:val="en-US" w:bidi="th-TH"/>
              </w:rPr>
              <w:t>18,88</w:t>
            </w:r>
            <w:r w:rsidR="006A175F">
              <w:rPr>
                <w:rFonts w:ascii="Browallia New" w:hAnsi="Browallia New" w:cs="Browallia New"/>
                <w:szCs w:val="22"/>
                <w:lang w:val="en-US" w:bidi="th-TH"/>
              </w:rPr>
              <w:t>6</w:t>
            </w:r>
          </w:p>
        </w:tc>
        <w:tc>
          <w:tcPr>
            <w:tcW w:w="719" w:type="dxa"/>
          </w:tcPr>
          <w:p w14:paraId="18CC74B8" w14:textId="15B263DD" w:rsidR="004E2B4F" w:rsidRPr="00ED29B8" w:rsidRDefault="002F7259" w:rsidP="00F83AC0">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ED29B8">
              <w:rPr>
                <w:rFonts w:ascii="Browallia New" w:hAnsi="Browallia New" w:cs="Browallia New"/>
                <w:szCs w:val="22"/>
                <w:lang w:val="en-US" w:bidi="th-TH"/>
              </w:rPr>
              <w:t>18,861</w:t>
            </w:r>
          </w:p>
        </w:tc>
        <w:tc>
          <w:tcPr>
            <w:tcW w:w="863" w:type="dxa"/>
          </w:tcPr>
          <w:p w14:paraId="76A68524" w14:textId="3A8C9635" w:rsidR="004E2B4F" w:rsidRPr="00F407F2" w:rsidRDefault="007176E0" w:rsidP="007176E0">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67,540</w:t>
            </w:r>
          </w:p>
        </w:tc>
        <w:tc>
          <w:tcPr>
            <w:tcW w:w="839" w:type="dxa"/>
          </w:tcPr>
          <w:p w14:paraId="6D4EAF29" w14:textId="31CFFB4A" w:rsidR="004E2B4F" w:rsidRPr="00F407F2" w:rsidRDefault="007176E0" w:rsidP="004E2B4F">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67,540</w:t>
            </w:r>
          </w:p>
        </w:tc>
        <w:tc>
          <w:tcPr>
            <w:tcW w:w="729" w:type="dxa"/>
          </w:tcPr>
          <w:p w14:paraId="7EA2A61C" w14:textId="3AF39B9C" w:rsidR="004E2B4F" w:rsidRPr="00F407F2" w:rsidRDefault="007176E0" w:rsidP="004E2B4F">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18,831</w:t>
            </w:r>
          </w:p>
        </w:tc>
        <w:tc>
          <w:tcPr>
            <w:tcW w:w="729" w:type="dxa"/>
          </w:tcPr>
          <w:p w14:paraId="40CB87DE" w14:textId="66E63310" w:rsidR="004E2B4F" w:rsidRPr="00F407F2" w:rsidRDefault="007176E0" w:rsidP="004E2B4F">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Pr>
                <w:rFonts w:ascii="Browallia New" w:hAnsi="Browallia New" w:cs="Browallia New"/>
                <w:sz w:val="22"/>
                <w:szCs w:val="22"/>
              </w:rPr>
              <w:t>18,806</w:t>
            </w:r>
          </w:p>
        </w:tc>
      </w:tr>
    </w:tbl>
    <w:p w14:paraId="4ED3767D" w14:textId="6D87B6D1" w:rsidR="00AA6DE1" w:rsidRPr="00274895" w:rsidRDefault="00AA6DE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cs/>
        </w:rPr>
      </w:pPr>
    </w:p>
    <w:p w14:paraId="33D40033" w14:textId="0C05308C" w:rsidR="00066991" w:rsidRPr="0095394B" w:rsidRDefault="00313F8D" w:rsidP="00274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43"/>
        <w:jc w:val="thaiDistribute"/>
        <w:rPr>
          <w:rFonts w:cs="Arial"/>
          <w:spacing w:val="6"/>
          <w:sz w:val="19"/>
          <w:szCs w:val="19"/>
        </w:rPr>
      </w:pPr>
      <w:r w:rsidRPr="00CA64F4">
        <w:rPr>
          <w:rFonts w:ascii="Browallia New" w:hAnsi="Browallia New" w:cs="Browallia New"/>
          <w:sz w:val="28"/>
          <w:szCs w:val="28"/>
          <w:cs/>
        </w:rPr>
        <w:t>รายการเคลื่อนไหวของ</w:t>
      </w:r>
      <w:r w:rsidR="00BA2E58" w:rsidRPr="00BA2E58">
        <w:rPr>
          <w:rFonts w:ascii="Browallia New" w:hAnsi="Browallia New" w:cs="Browallia New"/>
          <w:sz w:val="28"/>
          <w:szCs w:val="28"/>
          <w:cs/>
        </w:rPr>
        <w:t>ค่าเผื่อผลขาดทุนด้านเครดิตที่คาดว่าจะเกิดขึ้น</w:t>
      </w:r>
      <w:r w:rsidRPr="00CA64F4">
        <w:rPr>
          <w:rFonts w:ascii="Browallia New" w:hAnsi="Browallia New" w:cs="Browallia New"/>
          <w:sz w:val="28"/>
          <w:szCs w:val="28"/>
          <w:cs/>
        </w:rPr>
        <w:t>ใน</w:t>
      </w:r>
      <w:r w:rsidRPr="003F5730">
        <w:rPr>
          <w:rFonts w:ascii="Browallia New" w:hAnsi="Browallia New" w:cs="Browallia New"/>
          <w:sz w:val="28"/>
          <w:szCs w:val="28"/>
          <w:cs/>
        </w:rPr>
        <w:t>ระหว่างปี</w:t>
      </w:r>
      <w:r w:rsidR="00F46B29" w:rsidRPr="00F46B29">
        <w:rPr>
          <w:rFonts w:ascii="Browallia New" w:hAnsi="Browallia New" w:cs="Browallia New"/>
          <w:sz w:val="28"/>
          <w:szCs w:val="28"/>
        </w:rPr>
        <w:t xml:space="preserve"> </w:t>
      </w:r>
      <w:r w:rsidRPr="003F5730">
        <w:rPr>
          <w:rFonts w:ascii="Browallia New" w:hAnsi="Browallia New" w:cs="Browallia New"/>
          <w:sz w:val="28"/>
          <w:szCs w:val="28"/>
        </w:rPr>
        <w:t>256</w:t>
      </w:r>
      <w:r w:rsidR="00B55B3A">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3F5730">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Pr="003F5730">
        <w:rPr>
          <w:rFonts w:ascii="Browallia New" w:hAnsi="Browallia New" w:cs="Browallia New"/>
          <w:sz w:val="28"/>
          <w:szCs w:val="28"/>
        </w:rPr>
        <w:t>256</w:t>
      </w:r>
      <w:r w:rsidR="00B55B3A">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ดังต่อไปนี้</w:t>
      </w:r>
      <w:r w:rsidR="00066991" w:rsidRPr="00066991">
        <w:rPr>
          <w:rFonts w:cs="Arial"/>
          <w:spacing w:val="6"/>
          <w:sz w:val="19"/>
          <w:szCs w:val="19"/>
        </w:rPr>
        <w:t xml:space="preserve"> </w:t>
      </w:r>
    </w:p>
    <w:p w14:paraId="690B58A2" w14:textId="69592421" w:rsidR="008C16F6" w:rsidRPr="00AD2598" w:rsidRDefault="008C16F6"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tbl>
      <w:tblPr>
        <w:tblW w:w="9140" w:type="dxa"/>
        <w:tblInd w:w="396" w:type="dxa"/>
        <w:tblLayout w:type="fixed"/>
        <w:tblLook w:val="0000" w:firstRow="0" w:lastRow="0" w:firstColumn="0" w:lastColumn="0" w:noHBand="0" w:noVBand="0"/>
      </w:tblPr>
      <w:tblGrid>
        <w:gridCol w:w="4320"/>
        <w:gridCol w:w="1017"/>
        <w:gridCol w:w="246"/>
        <w:gridCol w:w="1050"/>
        <w:gridCol w:w="240"/>
        <w:gridCol w:w="991"/>
        <w:gridCol w:w="236"/>
        <w:gridCol w:w="1040"/>
      </w:tblGrid>
      <w:tr w:rsidR="00597D3C" w:rsidRPr="0015235F" w14:paraId="50604E48" w14:textId="77777777" w:rsidTr="00274895">
        <w:tc>
          <w:tcPr>
            <w:tcW w:w="4320" w:type="dxa"/>
          </w:tcPr>
          <w:p w14:paraId="786A8D45"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15235F">
              <w:rPr>
                <w:rFonts w:ascii="Browallia New" w:hAnsi="Browallia New" w:cs="Browallia New"/>
                <w:sz w:val="28"/>
                <w:szCs w:val="28"/>
              </w:rPr>
              <w:tab/>
            </w:r>
          </w:p>
        </w:tc>
        <w:tc>
          <w:tcPr>
            <w:tcW w:w="4820" w:type="dxa"/>
            <w:gridSpan w:val="7"/>
          </w:tcPr>
          <w:p w14:paraId="2ABA83D5" w14:textId="251CAA2B" w:rsidR="00597D3C" w:rsidRPr="0015235F" w:rsidRDefault="00597D3C" w:rsidP="00016055">
            <w:pPr>
              <w:spacing w:line="240" w:lineRule="auto"/>
              <w:ind w:right="-45"/>
              <w:jc w:val="right"/>
              <w:rPr>
                <w:rFonts w:ascii="Browallia New" w:hAnsi="Browallia New" w:cs="Browallia New"/>
                <w:sz w:val="28"/>
                <w:szCs w:val="28"/>
                <w:cs/>
              </w:rPr>
            </w:pPr>
            <w:r w:rsidRPr="0015235F">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15235F">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15235F">
              <w:rPr>
                <w:rFonts w:ascii="Browallia New" w:hAnsi="Browallia New" w:cs="Browallia New"/>
                <w:sz w:val="28"/>
                <w:szCs w:val="28"/>
                <w:cs/>
              </w:rPr>
              <w:t>พันบาท)</w:t>
            </w:r>
          </w:p>
        </w:tc>
      </w:tr>
      <w:tr w:rsidR="00597D3C" w:rsidRPr="0015235F" w14:paraId="560DD853" w14:textId="77777777" w:rsidTr="00274895">
        <w:tc>
          <w:tcPr>
            <w:tcW w:w="4320" w:type="dxa"/>
          </w:tcPr>
          <w:p w14:paraId="19A7FA13"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5C315D2E"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5235F">
              <w:rPr>
                <w:rFonts w:ascii="Browallia New" w:hAnsi="Browallia New" w:cs="Browallia New"/>
                <w:sz w:val="28"/>
                <w:szCs w:val="28"/>
                <w:cs/>
              </w:rPr>
              <w:t>งบการเงินรวม</w:t>
            </w:r>
          </w:p>
        </w:tc>
        <w:tc>
          <w:tcPr>
            <w:tcW w:w="240" w:type="dxa"/>
          </w:tcPr>
          <w:p w14:paraId="6CD082FA"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163DA5C9"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15235F">
              <w:rPr>
                <w:rFonts w:ascii="Browallia New" w:hAnsi="Browallia New" w:cs="Browallia New"/>
                <w:sz w:val="28"/>
                <w:szCs w:val="28"/>
                <w:cs/>
              </w:rPr>
              <w:t>งบการเงินเฉพาะของบริษัท</w:t>
            </w:r>
          </w:p>
        </w:tc>
      </w:tr>
      <w:tr w:rsidR="004E2B4F" w:rsidRPr="00217F8D" w14:paraId="24A5ACBF" w14:textId="77777777" w:rsidTr="00274895">
        <w:tc>
          <w:tcPr>
            <w:tcW w:w="4320" w:type="dxa"/>
          </w:tcPr>
          <w:p w14:paraId="6C30CCDB" w14:textId="77777777" w:rsidR="004E2B4F" w:rsidRPr="0015235F" w:rsidRDefault="004E2B4F" w:rsidP="004E2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vAlign w:val="bottom"/>
          </w:tcPr>
          <w:p w14:paraId="272FCC32" w14:textId="08AB8201" w:rsidR="004E2B4F" w:rsidRPr="0015235F" w:rsidRDefault="004E2B4F" w:rsidP="004E2B4F">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46" w:type="dxa"/>
            <w:tcBorders>
              <w:top w:val="single" w:sz="4" w:space="0" w:color="auto"/>
            </w:tcBorders>
            <w:vAlign w:val="bottom"/>
          </w:tcPr>
          <w:p w14:paraId="6FB95D86" w14:textId="77777777" w:rsidR="004E2B4F" w:rsidRPr="0015235F" w:rsidRDefault="004E2B4F" w:rsidP="004E2B4F">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vAlign w:val="bottom"/>
          </w:tcPr>
          <w:p w14:paraId="3545C2D5" w14:textId="40BFA727" w:rsidR="004E2B4F" w:rsidRPr="0015235F" w:rsidRDefault="004E2B4F" w:rsidP="004E2B4F">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40" w:type="dxa"/>
          </w:tcPr>
          <w:p w14:paraId="5050479C" w14:textId="77777777" w:rsidR="004E2B4F" w:rsidRPr="0015235F" w:rsidRDefault="004E2B4F" w:rsidP="004E2B4F">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vAlign w:val="bottom"/>
          </w:tcPr>
          <w:p w14:paraId="32D80A88" w14:textId="229363B9" w:rsidR="004E2B4F" w:rsidRPr="0015235F" w:rsidRDefault="004E2B4F" w:rsidP="004E2B4F">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tcBorders>
              <w:top w:val="single" w:sz="4" w:space="0" w:color="auto"/>
            </w:tcBorders>
            <w:vAlign w:val="bottom"/>
          </w:tcPr>
          <w:p w14:paraId="2518DB99" w14:textId="77777777" w:rsidR="004E2B4F" w:rsidRPr="0015235F" w:rsidRDefault="004E2B4F" w:rsidP="004E2B4F">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45AD4E67" w14:textId="4EA2003C" w:rsidR="004E2B4F" w:rsidRPr="0015235F" w:rsidRDefault="004E2B4F" w:rsidP="004E2B4F">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4</w:t>
            </w:r>
          </w:p>
        </w:tc>
      </w:tr>
      <w:tr w:rsidR="00597D3C" w:rsidRPr="00217F8D" w14:paraId="5CFAD141" w14:textId="77777777" w:rsidTr="00274895">
        <w:trPr>
          <w:trHeight w:val="203"/>
        </w:trPr>
        <w:tc>
          <w:tcPr>
            <w:tcW w:w="4320" w:type="dxa"/>
            <w:vAlign w:val="center"/>
          </w:tcPr>
          <w:p w14:paraId="02E0E160"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highlight w:val="yellow"/>
              </w:rPr>
            </w:pPr>
          </w:p>
        </w:tc>
        <w:tc>
          <w:tcPr>
            <w:tcW w:w="1017" w:type="dxa"/>
            <w:tcBorders>
              <w:top w:val="single" w:sz="4" w:space="0" w:color="auto"/>
            </w:tcBorders>
          </w:tcPr>
          <w:p w14:paraId="0832C604" w14:textId="77777777" w:rsidR="00597D3C" w:rsidRPr="00BA752A" w:rsidRDefault="00597D3C" w:rsidP="00016055">
            <w:pPr>
              <w:pStyle w:val="acctfourfigures"/>
              <w:tabs>
                <w:tab w:val="clear" w:pos="765"/>
                <w:tab w:val="decimal" w:pos="777"/>
              </w:tabs>
              <w:spacing w:line="240" w:lineRule="auto"/>
              <w:ind w:left="-117" w:right="-117"/>
              <w:rPr>
                <w:rFonts w:ascii="Browallia New" w:hAnsi="Browallia New" w:cs="Browallia New"/>
                <w:sz w:val="28"/>
                <w:szCs w:val="28"/>
                <w:highlight w:val="yellow"/>
                <w:lang w:val="en-US" w:bidi="th-TH"/>
              </w:rPr>
            </w:pPr>
          </w:p>
        </w:tc>
        <w:tc>
          <w:tcPr>
            <w:tcW w:w="246" w:type="dxa"/>
          </w:tcPr>
          <w:p w14:paraId="1EE34C64"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highlight w:val="yellow"/>
              </w:rPr>
            </w:pPr>
          </w:p>
        </w:tc>
        <w:tc>
          <w:tcPr>
            <w:tcW w:w="1050" w:type="dxa"/>
            <w:tcBorders>
              <w:top w:val="single" w:sz="4" w:space="0" w:color="auto"/>
            </w:tcBorders>
          </w:tcPr>
          <w:p w14:paraId="10F666FF" w14:textId="77777777" w:rsidR="00597D3C" w:rsidRPr="00BA752A" w:rsidRDefault="00597D3C" w:rsidP="00016055">
            <w:pPr>
              <w:pStyle w:val="acctfourfigures"/>
              <w:tabs>
                <w:tab w:val="left" w:pos="720"/>
              </w:tabs>
              <w:spacing w:line="240" w:lineRule="auto"/>
              <w:ind w:left="-117" w:right="34"/>
              <w:jc w:val="right"/>
              <w:rPr>
                <w:rFonts w:ascii="Browallia New" w:hAnsi="Browallia New" w:cs="Browallia New"/>
                <w:sz w:val="28"/>
                <w:szCs w:val="28"/>
                <w:highlight w:val="yellow"/>
              </w:rPr>
            </w:pPr>
          </w:p>
        </w:tc>
        <w:tc>
          <w:tcPr>
            <w:tcW w:w="240" w:type="dxa"/>
          </w:tcPr>
          <w:p w14:paraId="57DA0496"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991" w:type="dxa"/>
            <w:tcBorders>
              <w:top w:val="single" w:sz="4" w:space="0" w:color="auto"/>
            </w:tcBorders>
          </w:tcPr>
          <w:p w14:paraId="61EEDCAC"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236" w:type="dxa"/>
          </w:tcPr>
          <w:p w14:paraId="2394A37A"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040" w:type="dxa"/>
            <w:tcBorders>
              <w:top w:val="single" w:sz="4" w:space="0" w:color="auto"/>
            </w:tcBorders>
          </w:tcPr>
          <w:p w14:paraId="185055DE"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r>
      <w:tr w:rsidR="007D30B4" w:rsidRPr="00217F8D" w14:paraId="6BBD5EB1" w14:textId="77777777" w:rsidTr="00274895">
        <w:tc>
          <w:tcPr>
            <w:tcW w:w="4320" w:type="dxa"/>
          </w:tcPr>
          <w:p w14:paraId="1D3A9FE1" w14:textId="571D1E41" w:rsidR="007D30B4" w:rsidRPr="00614798" w:rsidRDefault="007D30B4" w:rsidP="007D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614798">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614798">
              <w:rPr>
                <w:rFonts w:ascii="Browallia New" w:hAnsi="Browallia New" w:cs="Browallia New"/>
                <w:sz w:val="28"/>
                <w:szCs w:val="28"/>
                <w:cs/>
              </w:rPr>
              <w:t>ณ</w:t>
            </w:r>
            <w:r w:rsidRPr="00F46B29">
              <w:rPr>
                <w:rFonts w:ascii="Browallia New" w:hAnsi="Browallia New" w:cs="Browallia New"/>
                <w:sz w:val="28"/>
                <w:szCs w:val="28"/>
              </w:rPr>
              <w:t xml:space="preserve"> </w:t>
            </w:r>
            <w:r w:rsidRPr="00614798">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14798">
              <w:rPr>
                <w:rFonts w:ascii="Browallia New" w:hAnsi="Browallia New" w:cs="Browallia New"/>
                <w:sz w:val="28"/>
                <w:szCs w:val="28"/>
                <w:lang w:val="en-GB"/>
              </w:rPr>
              <w:t>1</w:t>
            </w:r>
            <w:r w:rsidRPr="00F46B29">
              <w:rPr>
                <w:rFonts w:ascii="Browallia New" w:hAnsi="Browallia New" w:cs="Browallia New"/>
                <w:sz w:val="28"/>
                <w:szCs w:val="28"/>
              </w:rPr>
              <w:t xml:space="preserve"> </w:t>
            </w:r>
            <w:r w:rsidRPr="00614798">
              <w:rPr>
                <w:rFonts w:ascii="Browallia New" w:hAnsi="Browallia New" w:cs="Browallia New"/>
                <w:sz w:val="28"/>
                <w:szCs w:val="28"/>
                <w:cs/>
                <w:lang w:val="en-GB"/>
              </w:rPr>
              <w:t>มกราคม</w:t>
            </w:r>
          </w:p>
        </w:tc>
        <w:tc>
          <w:tcPr>
            <w:tcW w:w="1017" w:type="dxa"/>
            <w:shd w:val="clear" w:color="auto" w:fill="auto"/>
          </w:tcPr>
          <w:p w14:paraId="6D14387A" w14:textId="4533D1DB" w:rsidR="007D30B4" w:rsidRPr="00EB4B6A" w:rsidRDefault="000A1F78" w:rsidP="007D30B4">
            <w:pPr>
              <w:pStyle w:val="acctfourfigures"/>
              <w:tabs>
                <w:tab w:val="clear" w:pos="765"/>
                <w:tab w:val="left" w:pos="513"/>
                <w:tab w:val="decimal" w:pos="549"/>
              </w:tabs>
              <w:spacing w:line="240" w:lineRule="auto"/>
              <w:ind w:left="-117"/>
              <w:jc w:val="right"/>
              <w:rPr>
                <w:rFonts w:ascii="Browallia New" w:hAnsi="Browallia New" w:cs="Browallia New"/>
                <w:sz w:val="28"/>
                <w:szCs w:val="28"/>
                <w:highlight w:val="cyan"/>
                <w:rtl/>
                <w:lang w:val="en-US" w:bidi="th-TH"/>
              </w:rPr>
            </w:pPr>
            <w:r w:rsidRPr="00963F63">
              <w:rPr>
                <w:rFonts w:ascii="Browallia New" w:hAnsi="Browallia New" w:cs="Browallia New"/>
                <w:sz w:val="28"/>
                <w:szCs w:val="28"/>
                <w:lang w:val="en-US" w:bidi="th-TH"/>
              </w:rPr>
              <w:t>96,41</w:t>
            </w:r>
            <w:r w:rsidR="00703E64" w:rsidRPr="00963F63">
              <w:rPr>
                <w:rFonts w:ascii="Browallia New" w:hAnsi="Browallia New" w:cs="Browallia New"/>
                <w:sz w:val="28"/>
                <w:szCs w:val="28"/>
                <w:lang w:val="en-US" w:bidi="th-TH"/>
              </w:rPr>
              <w:t>7</w:t>
            </w:r>
          </w:p>
        </w:tc>
        <w:tc>
          <w:tcPr>
            <w:tcW w:w="246" w:type="dxa"/>
          </w:tcPr>
          <w:p w14:paraId="3BC793EF" w14:textId="77777777" w:rsidR="007D30B4" w:rsidRPr="00E3795C" w:rsidRDefault="007D30B4" w:rsidP="007D30B4">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2831C27" w14:textId="05AC4B59" w:rsidR="007D30B4" w:rsidRPr="00E3795C" w:rsidRDefault="007D30B4" w:rsidP="007D30B4">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F54CF4">
              <w:rPr>
                <w:rFonts w:ascii="Browallia New" w:hAnsi="Browallia New" w:cs="Browallia New"/>
                <w:sz w:val="28"/>
                <w:szCs w:val="28"/>
                <w:lang w:val="en-US" w:bidi="th-TH"/>
              </w:rPr>
              <w:t>56,207</w:t>
            </w:r>
          </w:p>
        </w:tc>
        <w:tc>
          <w:tcPr>
            <w:tcW w:w="240" w:type="dxa"/>
          </w:tcPr>
          <w:p w14:paraId="2ADBE653" w14:textId="77777777" w:rsidR="007D30B4" w:rsidRPr="00BA752A" w:rsidRDefault="007D30B4" w:rsidP="007D30B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991" w:type="dxa"/>
          </w:tcPr>
          <w:p w14:paraId="511FD631" w14:textId="49C94DDB" w:rsidR="007D30B4" w:rsidRPr="00963F63"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63F63">
              <w:rPr>
                <w:rFonts w:ascii="Browallia New" w:hAnsi="Browallia New" w:cs="Browallia New"/>
                <w:sz w:val="28"/>
                <w:szCs w:val="28"/>
                <w:lang w:val="en-US" w:bidi="th-TH"/>
              </w:rPr>
              <w:t>49,121</w:t>
            </w:r>
          </w:p>
        </w:tc>
        <w:tc>
          <w:tcPr>
            <w:tcW w:w="236" w:type="dxa"/>
          </w:tcPr>
          <w:p w14:paraId="4D69000C" w14:textId="77777777" w:rsidR="007D30B4" w:rsidRPr="00F42EA3" w:rsidRDefault="007D30B4" w:rsidP="007D30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Pr>
          <w:p w14:paraId="5033BBED" w14:textId="706E7E68" w:rsidR="007D30B4" w:rsidRPr="00F42EA3"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43235E">
              <w:rPr>
                <w:rFonts w:ascii="Browallia New" w:hAnsi="Browallia New" w:cs="Browallia New"/>
                <w:sz w:val="28"/>
                <w:szCs w:val="28"/>
                <w:lang w:val="en-US" w:bidi="th-TH"/>
              </w:rPr>
              <w:t>49,121</w:t>
            </w:r>
          </w:p>
        </w:tc>
      </w:tr>
      <w:tr w:rsidR="007D30B4" w:rsidRPr="00217F8D" w14:paraId="21F110C1" w14:textId="77777777" w:rsidTr="00274895">
        <w:tc>
          <w:tcPr>
            <w:tcW w:w="4320" w:type="dxa"/>
          </w:tcPr>
          <w:p w14:paraId="7DE2A03A" w14:textId="17A083FA" w:rsidR="007D30B4" w:rsidRPr="002353F2" w:rsidRDefault="007D30B4" w:rsidP="007D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highlight w:val="cyan"/>
                <w:cs/>
              </w:rPr>
            </w:pPr>
            <w:r w:rsidRPr="00A52CE2">
              <w:rPr>
                <w:rFonts w:ascii="Browallia New" w:hAnsi="Browallia New" w:cs="Browallia New"/>
                <w:sz w:val="28"/>
                <w:szCs w:val="28"/>
                <w:cs/>
              </w:rPr>
              <w:t>ค่าเผื่อผลขาดทุนด้านเครดิตที่คาดว่าจะเกิดขึ้น</w:t>
            </w:r>
            <w:r>
              <w:rPr>
                <w:rFonts w:ascii="Browallia New" w:hAnsi="Browallia New" w:cs="Browallia New"/>
                <w:sz w:val="28"/>
                <w:szCs w:val="28"/>
              </w:rPr>
              <w:br/>
              <w:t xml:space="preserve">    </w:t>
            </w:r>
            <w:r w:rsidRPr="00A52CE2">
              <w:rPr>
                <w:rFonts w:ascii="Browallia New" w:hAnsi="Browallia New" w:cs="Browallia New"/>
                <w:sz w:val="28"/>
                <w:szCs w:val="28"/>
                <w:cs/>
              </w:rPr>
              <w:t>ในระหว่างปี</w:t>
            </w:r>
          </w:p>
        </w:tc>
        <w:tc>
          <w:tcPr>
            <w:tcW w:w="1017" w:type="dxa"/>
            <w:shd w:val="clear" w:color="auto" w:fill="auto"/>
            <w:vAlign w:val="bottom"/>
          </w:tcPr>
          <w:p w14:paraId="7A29DE3B" w14:textId="11AF6FE7" w:rsidR="007D30B4" w:rsidRPr="00F407F2" w:rsidRDefault="00850971"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407F2">
              <w:rPr>
                <w:rFonts w:ascii="Browallia New" w:hAnsi="Browallia New" w:cs="Browallia New"/>
                <w:sz w:val="28"/>
                <w:szCs w:val="28"/>
                <w:lang w:val="en-US" w:bidi="th-TH"/>
              </w:rPr>
              <w:t>1,51</w:t>
            </w:r>
            <w:r w:rsidR="006A175F">
              <w:rPr>
                <w:rFonts w:ascii="Browallia New" w:hAnsi="Browallia New" w:cs="Browallia New"/>
                <w:sz w:val="28"/>
                <w:szCs w:val="28"/>
                <w:lang w:val="en-US" w:bidi="th-TH"/>
              </w:rPr>
              <w:t>3</w:t>
            </w:r>
          </w:p>
        </w:tc>
        <w:tc>
          <w:tcPr>
            <w:tcW w:w="246" w:type="dxa"/>
            <w:vAlign w:val="bottom"/>
          </w:tcPr>
          <w:p w14:paraId="333F85BB" w14:textId="77777777" w:rsidR="007D30B4" w:rsidRPr="002353F2" w:rsidRDefault="007D30B4" w:rsidP="007D30B4">
            <w:pPr>
              <w:pStyle w:val="acctfourfigures"/>
              <w:tabs>
                <w:tab w:val="left" w:pos="549"/>
                <w:tab w:val="decimal" w:pos="603"/>
                <w:tab w:val="left" w:pos="720"/>
              </w:tabs>
              <w:spacing w:line="240" w:lineRule="auto"/>
              <w:ind w:left="-117" w:right="9"/>
              <w:jc w:val="right"/>
              <w:rPr>
                <w:rFonts w:ascii="Browallia New" w:hAnsi="Browallia New" w:cs="Browallia New"/>
                <w:sz w:val="28"/>
                <w:szCs w:val="28"/>
                <w:highlight w:val="cyan"/>
                <w:lang w:val="en-US" w:bidi="th-TH"/>
              </w:rPr>
            </w:pPr>
          </w:p>
        </w:tc>
        <w:tc>
          <w:tcPr>
            <w:tcW w:w="1050" w:type="dxa"/>
            <w:vAlign w:val="bottom"/>
          </w:tcPr>
          <w:p w14:paraId="26FA19FF" w14:textId="110828D8" w:rsidR="007D30B4" w:rsidRPr="002353F2"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9204B0" w:rsidDel="00042699">
              <w:rPr>
                <w:rFonts w:ascii="Browallia New" w:hAnsi="Browallia New" w:cs="Browallia New"/>
                <w:sz w:val="28"/>
                <w:szCs w:val="28"/>
                <w:lang w:val="en-US" w:bidi="th-TH"/>
              </w:rPr>
              <w:t>40,</w:t>
            </w:r>
            <w:r>
              <w:rPr>
                <w:rFonts w:ascii="Browallia New" w:hAnsi="Browallia New" w:cs="Browallia New"/>
                <w:sz w:val="28"/>
                <w:szCs w:val="28"/>
                <w:lang w:val="en-US" w:bidi="th-TH"/>
              </w:rPr>
              <w:t>210</w:t>
            </w:r>
          </w:p>
        </w:tc>
        <w:tc>
          <w:tcPr>
            <w:tcW w:w="240" w:type="dxa"/>
          </w:tcPr>
          <w:p w14:paraId="63C414EA" w14:textId="77777777" w:rsidR="007D30B4" w:rsidRPr="002353F2" w:rsidRDefault="007D30B4" w:rsidP="007D30B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cyan"/>
              </w:rPr>
            </w:pPr>
          </w:p>
        </w:tc>
        <w:tc>
          <w:tcPr>
            <w:tcW w:w="991" w:type="dxa"/>
          </w:tcPr>
          <w:p w14:paraId="4ABC9855" w14:textId="77777777" w:rsidR="007D30B4" w:rsidRPr="00963F63"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63F63">
              <w:rPr>
                <w:rFonts w:ascii="Browallia New" w:hAnsi="Browallia New" w:cs="Browallia New"/>
                <w:sz w:val="28"/>
                <w:szCs w:val="28"/>
                <w:lang w:val="en-US" w:bidi="th-TH"/>
              </w:rPr>
              <w:t xml:space="preserve">  </w:t>
            </w:r>
          </w:p>
          <w:p w14:paraId="74634792" w14:textId="402CE38C" w:rsidR="007D30B4" w:rsidRPr="00963F63"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63F63">
              <w:rPr>
                <w:rFonts w:ascii="Browallia New" w:hAnsi="Browallia New" w:cs="Browallia New"/>
                <w:sz w:val="28"/>
                <w:szCs w:val="28"/>
                <w:lang w:val="en-US" w:bidi="th-TH"/>
              </w:rPr>
              <w:t xml:space="preserve">   </w:t>
            </w:r>
            <w:r w:rsidRPr="00963F63">
              <w:rPr>
                <w:rFonts w:ascii="Browallia New" w:hAnsi="Browallia New" w:cs="Browallia New"/>
                <w:sz w:val="28"/>
                <w:szCs w:val="28"/>
                <w:cs/>
                <w:lang w:val="en-US" w:bidi="th-TH"/>
              </w:rPr>
              <w:t>-</w:t>
            </w:r>
          </w:p>
        </w:tc>
        <w:tc>
          <w:tcPr>
            <w:tcW w:w="236" w:type="dxa"/>
          </w:tcPr>
          <w:p w14:paraId="1FBDA1D4" w14:textId="77777777" w:rsidR="007D30B4" w:rsidRPr="002353F2" w:rsidRDefault="007D30B4" w:rsidP="007D30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highlight w:val="cyan"/>
              </w:rPr>
            </w:pPr>
          </w:p>
        </w:tc>
        <w:tc>
          <w:tcPr>
            <w:tcW w:w="1040" w:type="dxa"/>
          </w:tcPr>
          <w:p w14:paraId="6673C039" w14:textId="77777777" w:rsidR="007D30B4"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43235E">
              <w:rPr>
                <w:rFonts w:ascii="Browallia New" w:hAnsi="Browallia New" w:cs="Browallia New"/>
                <w:sz w:val="28"/>
                <w:szCs w:val="28"/>
                <w:lang w:val="en-US" w:bidi="th-TH"/>
              </w:rPr>
              <w:t xml:space="preserve">  </w:t>
            </w:r>
          </w:p>
          <w:p w14:paraId="48F60A2C" w14:textId="43AE3C41" w:rsidR="007D30B4" w:rsidRPr="002353F2"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43235E">
              <w:rPr>
                <w:rFonts w:ascii="Browallia New" w:hAnsi="Browallia New" w:cs="Browallia New"/>
                <w:sz w:val="28"/>
                <w:szCs w:val="28"/>
                <w:lang w:val="en-US" w:bidi="th-TH"/>
              </w:rPr>
              <w:t xml:space="preserve">   </w:t>
            </w:r>
            <w:r w:rsidRPr="0043235E">
              <w:rPr>
                <w:rFonts w:ascii="Browallia New" w:hAnsi="Browallia New" w:cs="Browallia New"/>
                <w:sz w:val="28"/>
                <w:szCs w:val="28"/>
                <w:cs/>
                <w:lang w:val="en-US" w:bidi="th-TH"/>
              </w:rPr>
              <w:t>-</w:t>
            </w:r>
          </w:p>
        </w:tc>
      </w:tr>
      <w:tr w:rsidR="007D30B4" w:rsidRPr="00064D7A" w14:paraId="2D04EBC6" w14:textId="77777777" w:rsidTr="00274895">
        <w:tc>
          <w:tcPr>
            <w:tcW w:w="4320" w:type="dxa"/>
          </w:tcPr>
          <w:p w14:paraId="278DC7DA" w14:textId="68BF56EB" w:rsidR="007D30B4" w:rsidRPr="00614798" w:rsidRDefault="007D30B4" w:rsidP="007D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14798">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614798">
              <w:rPr>
                <w:rFonts w:ascii="Browallia New" w:hAnsi="Browallia New" w:cs="Browallia New"/>
                <w:sz w:val="28"/>
                <w:szCs w:val="28"/>
                <w:cs/>
              </w:rPr>
              <w:t>ณ</w:t>
            </w:r>
            <w:r w:rsidRPr="00F46B29">
              <w:rPr>
                <w:rFonts w:ascii="Browallia New" w:hAnsi="Browallia New" w:cs="Browallia New"/>
                <w:sz w:val="28"/>
                <w:szCs w:val="28"/>
              </w:rPr>
              <w:t xml:space="preserve"> </w:t>
            </w:r>
            <w:r w:rsidRPr="00614798">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14798">
              <w:rPr>
                <w:rFonts w:ascii="Browallia New" w:hAnsi="Browallia New" w:cs="Browallia New"/>
                <w:sz w:val="28"/>
                <w:szCs w:val="28"/>
              </w:rPr>
              <w:t xml:space="preserve">31 </w:t>
            </w:r>
            <w:r w:rsidRPr="00614798">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017" w:type="dxa"/>
            <w:tcBorders>
              <w:top w:val="single" w:sz="4" w:space="0" w:color="auto"/>
              <w:bottom w:val="single" w:sz="12" w:space="0" w:color="auto"/>
            </w:tcBorders>
            <w:shd w:val="clear" w:color="auto" w:fill="auto"/>
            <w:vAlign w:val="bottom"/>
          </w:tcPr>
          <w:p w14:paraId="0538B118" w14:textId="07041388" w:rsidR="007D30B4" w:rsidRPr="00F407F2" w:rsidRDefault="00502AB3"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cs/>
                <w:lang w:val="en-US" w:bidi="th-TH"/>
              </w:rPr>
            </w:pPr>
            <w:r w:rsidRPr="00F407F2">
              <w:rPr>
                <w:rFonts w:ascii="Browallia New" w:hAnsi="Browallia New" w:cs="Browallia New"/>
                <w:sz w:val="28"/>
                <w:szCs w:val="28"/>
                <w:lang w:val="en-US" w:bidi="th-TH"/>
              </w:rPr>
              <w:fldChar w:fldCharType="begin"/>
            </w:r>
            <w:r w:rsidRPr="00F407F2">
              <w:rPr>
                <w:rFonts w:ascii="Browallia New" w:hAnsi="Browallia New" w:cs="Browallia New"/>
                <w:sz w:val="28"/>
                <w:szCs w:val="28"/>
                <w:lang w:val="en-US" w:bidi="th-TH"/>
              </w:rPr>
              <w:instrText xml:space="preserve"> =SUM(ABOVE) </w:instrText>
            </w:r>
            <w:r w:rsidRPr="00F407F2">
              <w:rPr>
                <w:rFonts w:ascii="Browallia New" w:hAnsi="Browallia New" w:cs="Browallia New"/>
                <w:sz w:val="28"/>
                <w:szCs w:val="28"/>
                <w:lang w:val="en-US" w:bidi="th-TH"/>
              </w:rPr>
              <w:fldChar w:fldCharType="separate"/>
            </w:r>
            <w:r w:rsidRPr="00F407F2">
              <w:rPr>
                <w:rFonts w:ascii="Browallia New" w:hAnsi="Browallia New" w:cs="Browallia New"/>
                <w:sz w:val="28"/>
                <w:szCs w:val="28"/>
                <w:lang w:val="en-US" w:bidi="th-TH"/>
              </w:rPr>
              <w:t>97,</w:t>
            </w:r>
            <w:r w:rsidR="00EB4B6A" w:rsidRPr="00F407F2">
              <w:rPr>
                <w:rFonts w:ascii="Browallia New" w:hAnsi="Browallia New" w:cs="Browallia New"/>
                <w:sz w:val="28"/>
                <w:szCs w:val="28"/>
                <w:lang w:val="en-US" w:bidi="th-TH"/>
              </w:rPr>
              <w:t>9</w:t>
            </w:r>
            <w:r w:rsidRPr="00F407F2">
              <w:rPr>
                <w:rFonts w:ascii="Browallia New" w:hAnsi="Browallia New" w:cs="Browallia New"/>
                <w:sz w:val="28"/>
                <w:szCs w:val="28"/>
                <w:lang w:val="en-US" w:bidi="th-TH"/>
              </w:rPr>
              <w:fldChar w:fldCharType="end"/>
            </w:r>
            <w:r w:rsidR="006A175F">
              <w:rPr>
                <w:rFonts w:ascii="Browallia New" w:hAnsi="Browallia New" w:cs="Browallia New"/>
                <w:sz w:val="28"/>
                <w:szCs w:val="28"/>
                <w:lang w:val="en-US" w:bidi="th-TH"/>
              </w:rPr>
              <w:t>30</w:t>
            </w:r>
          </w:p>
        </w:tc>
        <w:tc>
          <w:tcPr>
            <w:tcW w:w="246" w:type="dxa"/>
            <w:vAlign w:val="bottom"/>
          </w:tcPr>
          <w:p w14:paraId="6AEE905A" w14:textId="77777777" w:rsidR="007D30B4" w:rsidRPr="00064D7A" w:rsidRDefault="007D30B4" w:rsidP="007D30B4">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vAlign w:val="bottom"/>
          </w:tcPr>
          <w:p w14:paraId="5D24B418" w14:textId="56467147" w:rsidR="007D30B4" w:rsidRPr="00064D7A"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54CF4">
              <w:rPr>
                <w:rFonts w:ascii="Browallia New" w:hAnsi="Browallia New" w:cs="Browallia New"/>
                <w:sz w:val="28"/>
                <w:szCs w:val="28"/>
                <w:lang w:val="en-US" w:bidi="th-TH"/>
              </w:rPr>
              <w:t>96,417</w:t>
            </w:r>
          </w:p>
        </w:tc>
        <w:tc>
          <w:tcPr>
            <w:tcW w:w="240" w:type="dxa"/>
            <w:vAlign w:val="bottom"/>
          </w:tcPr>
          <w:p w14:paraId="641DF008" w14:textId="77777777" w:rsidR="007D30B4" w:rsidRPr="00064D7A" w:rsidRDefault="007D30B4" w:rsidP="007D30B4">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tcPr>
          <w:p w14:paraId="6B8E51A6" w14:textId="15225691" w:rsidR="007D30B4" w:rsidRPr="00963F63"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63F63">
              <w:rPr>
                <w:rFonts w:ascii="Browallia New" w:hAnsi="Browallia New" w:cs="Browallia New"/>
                <w:sz w:val="28"/>
                <w:szCs w:val="28"/>
                <w:lang w:val="en-US" w:bidi="th-TH"/>
              </w:rPr>
              <w:t>49,121</w:t>
            </w:r>
          </w:p>
        </w:tc>
        <w:tc>
          <w:tcPr>
            <w:tcW w:w="236" w:type="dxa"/>
            <w:vAlign w:val="bottom"/>
          </w:tcPr>
          <w:p w14:paraId="4DDF38FA" w14:textId="77777777" w:rsidR="007D30B4" w:rsidRPr="00F42EA3" w:rsidRDefault="007D30B4" w:rsidP="007D30B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bottom w:val="single" w:sz="12" w:space="0" w:color="auto"/>
            </w:tcBorders>
          </w:tcPr>
          <w:p w14:paraId="0799A96A" w14:textId="7F0822B9" w:rsidR="007D30B4" w:rsidRPr="00F42EA3" w:rsidRDefault="007D30B4" w:rsidP="007D30B4">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43235E">
              <w:rPr>
                <w:rFonts w:ascii="Browallia New" w:hAnsi="Browallia New" w:cs="Browallia New"/>
                <w:sz w:val="28"/>
                <w:szCs w:val="28"/>
                <w:lang w:val="en-US" w:bidi="th-TH"/>
              </w:rPr>
              <w:t>49,121</w:t>
            </w:r>
          </w:p>
        </w:tc>
      </w:tr>
    </w:tbl>
    <w:p w14:paraId="2DCE8E33" w14:textId="77777777" w:rsidR="006A160A" w:rsidRPr="00C07995" w:rsidRDefault="006A160A"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Browallia New" w:hAnsi="Browallia New" w:cs="Browallia New"/>
        </w:rPr>
      </w:pPr>
    </w:p>
    <w:p w14:paraId="07E9B573" w14:textId="77777777" w:rsidR="003E06C9" w:rsidRDefault="003E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748F87E" w14:textId="6D73A0B8" w:rsidR="008476A5" w:rsidRPr="00EA5535" w:rsidRDefault="008476A5" w:rsidP="00A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rPr>
      </w:pPr>
      <w:r w:rsidRPr="003F0B7E">
        <w:rPr>
          <w:rFonts w:ascii="Browallia New" w:hAnsi="Browallia New" w:cs="Browallia New" w:hint="cs"/>
          <w:sz w:val="28"/>
          <w:szCs w:val="28"/>
          <w:cs/>
        </w:rPr>
        <w:lastRenderedPageBreak/>
        <w:t>บริษัท</w:t>
      </w:r>
      <w:r w:rsidR="00F46B29" w:rsidRPr="00F46B29">
        <w:rPr>
          <w:rFonts w:ascii="Browallia New" w:hAnsi="Browallia New" w:cs="Browallia New" w:hint="cs"/>
          <w:sz w:val="28"/>
          <w:szCs w:val="28"/>
        </w:rPr>
        <w:t xml:space="preserve"> </w:t>
      </w:r>
      <w:proofErr w:type="spellStart"/>
      <w:r w:rsidRPr="003F0B7E">
        <w:rPr>
          <w:rFonts w:ascii="Browallia New" w:hAnsi="Browallia New" w:cs="Browallia New" w:hint="cs"/>
          <w:sz w:val="28"/>
          <w:szCs w:val="28"/>
          <w:cs/>
        </w:rPr>
        <w:t>ไมด้า</w:t>
      </w:r>
      <w:proofErr w:type="spellEnd"/>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ลิสซิ่ง</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(มหาชน)</w:t>
      </w:r>
      <w:r w:rsidR="00F46B29" w:rsidRPr="00F46B29">
        <w:rPr>
          <w:rFonts w:ascii="Browallia New" w:hAnsi="Browallia New" w:cs="Browallia New" w:hint="cs"/>
          <w:sz w:val="28"/>
          <w:szCs w:val="28"/>
        </w:rPr>
        <w:t xml:space="preserve"> </w:t>
      </w:r>
      <w:r w:rsidRPr="003F0B7E">
        <w:rPr>
          <w:rFonts w:ascii="Browallia New" w:hAnsi="Browallia New" w:cs="Browallia New"/>
          <w:sz w:val="28"/>
          <w:szCs w:val="28"/>
          <w:cs/>
        </w:rPr>
        <w:t>(</w:t>
      </w:r>
      <w:r w:rsidRPr="003F0B7E">
        <w:rPr>
          <w:rFonts w:ascii="Browallia New" w:hAnsi="Browallia New" w:cs="Browallia New" w:hint="cs"/>
          <w:sz w:val="28"/>
          <w:szCs w:val="28"/>
          <w:cs/>
        </w:rPr>
        <w:t>บริษัทย่อย</w:t>
      </w:r>
      <w:r w:rsidRPr="003F0B7E">
        <w:rPr>
          <w:rFonts w:ascii="Browallia New" w:hAnsi="Browallia New" w:cs="Browallia New"/>
          <w:sz w:val="28"/>
          <w:szCs w:val="28"/>
          <w:cs/>
        </w:rPr>
        <w:t>)</w:t>
      </w:r>
      <w:r w:rsidR="00F46B29" w:rsidRPr="00F46B29">
        <w:rPr>
          <w:rFonts w:ascii="Browallia New" w:hAnsi="Browallia New" w:cs="Browallia New"/>
          <w:sz w:val="28"/>
          <w:szCs w:val="28"/>
        </w:rPr>
        <w:t xml:space="preserve"> </w:t>
      </w:r>
      <w:r w:rsidRPr="003F0B7E">
        <w:rPr>
          <w:rFonts w:ascii="Browallia New" w:hAnsi="Browallia New" w:cs="Browallia New" w:hint="cs"/>
          <w:sz w:val="28"/>
          <w:szCs w:val="28"/>
          <w:cs/>
        </w:rPr>
        <w:t>มี</w:t>
      </w:r>
      <w:r w:rsidRPr="003F0B7E">
        <w:rPr>
          <w:rFonts w:ascii="Browallia New" w:hAnsi="Browallia New" w:cs="Browallia New"/>
          <w:sz w:val="28"/>
          <w:szCs w:val="28"/>
          <w:cs/>
        </w:rPr>
        <w:t>เงินให้กู้ยืมระยะยาวในอัตรา</w:t>
      </w:r>
      <w:r w:rsidRPr="003F0B7E">
        <w:rPr>
          <w:rFonts w:ascii="Browallia New" w:hAnsi="Browallia New" w:cs="Browallia New" w:hint="cs"/>
          <w:sz w:val="28"/>
          <w:szCs w:val="28"/>
          <w:cs/>
        </w:rPr>
        <w:t>ดอกเบี้ย</w:t>
      </w:r>
      <w:r w:rsidRPr="003F0B7E">
        <w:rPr>
          <w:rFonts w:ascii="Browallia New" w:hAnsi="Browallia New" w:cs="Browallia New"/>
          <w:sz w:val="28"/>
          <w:szCs w:val="28"/>
          <w:cs/>
        </w:rPr>
        <w:t>ร้อยละ</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12</w:t>
      </w:r>
      <w:r w:rsidR="00F46B29" w:rsidRPr="00F46B29">
        <w:rPr>
          <w:rFonts w:ascii="Browallia New" w:hAnsi="Browallia New" w:cs="Browallia New"/>
          <w:sz w:val="28"/>
          <w:szCs w:val="28"/>
        </w:rPr>
        <w:t xml:space="preserve"> </w:t>
      </w:r>
      <w:r w:rsidR="00D519EE">
        <w:rPr>
          <w:rFonts w:ascii="Browallia New" w:hAnsi="Browallia New" w:cs="Browallia New"/>
          <w:sz w:val="28"/>
          <w:szCs w:val="28"/>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24</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ต่อปี</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และมียอดคงเหลือที่มีหลักประกันเงินกู้ยืม</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วันที่</w:t>
      </w:r>
      <w:r w:rsidR="00F46B29" w:rsidRPr="00F46B29">
        <w:rPr>
          <w:rFonts w:ascii="Browallia New" w:hAnsi="Browallia New" w:cs="Browallia New" w:hint="cs"/>
          <w:sz w:val="28"/>
          <w:szCs w:val="28"/>
        </w:rPr>
        <w:t xml:space="preserve"> </w:t>
      </w:r>
      <w:r w:rsidRPr="003F0B7E">
        <w:rPr>
          <w:rFonts w:ascii="Browallia New" w:hAnsi="Browallia New" w:cs="Browallia New"/>
          <w:sz w:val="28"/>
          <w:szCs w:val="28"/>
        </w:rPr>
        <w:t xml:space="preserve">31 </w:t>
      </w:r>
      <w:r w:rsidRPr="003F0B7E">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256</w:t>
      </w:r>
      <w:r w:rsidR="00894125">
        <w:rPr>
          <w:rFonts w:ascii="Browallia New" w:hAnsi="Browallia New" w:cs="Browallia New"/>
          <w:sz w:val="28"/>
          <w:szCs w:val="28"/>
        </w:rPr>
        <w:t>5</w:t>
      </w:r>
      <w:r w:rsidR="00F46B29" w:rsidRPr="00F46B29">
        <w:rPr>
          <w:rFonts w:ascii="Browallia New" w:hAnsi="Browallia New" w:cs="Browallia New" w:hint="cs"/>
          <w:sz w:val="28"/>
          <w:szCs w:val="28"/>
        </w:rPr>
        <w:t xml:space="preserve"> </w:t>
      </w:r>
      <w:r w:rsidRPr="003F0B7E">
        <w:rPr>
          <w:rFonts w:ascii="Browallia New" w:hAnsi="Browallia New" w:cs="Browallia New" w:hint="cs"/>
          <w:sz w:val="28"/>
          <w:szCs w:val="28"/>
          <w:cs/>
        </w:rPr>
        <w:t>และ</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rPr>
        <w:t>25</w:t>
      </w:r>
      <w:r w:rsidR="003F0B7E">
        <w:rPr>
          <w:rFonts w:ascii="Browallia New" w:hAnsi="Browallia New" w:cs="Browallia New"/>
          <w:sz w:val="28"/>
          <w:szCs w:val="28"/>
        </w:rPr>
        <w:t>6</w:t>
      </w:r>
      <w:r w:rsidR="00894125">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ดังนี้</w:t>
      </w:r>
    </w:p>
    <w:p w14:paraId="690BC9B3" w14:textId="77777777" w:rsidR="008476A5" w:rsidRPr="0029051B" w:rsidRDefault="008476A5"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0"/>
          <w:szCs w:val="20"/>
          <w:cs/>
        </w:rPr>
      </w:pPr>
    </w:p>
    <w:tbl>
      <w:tblPr>
        <w:tblW w:w="8883" w:type="dxa"/>
        <w:tblInd w:w="432" w:type="dxa"/>
        <w:tblLook w:val="01E0" w:firstRow="1" w:lastRow="1" w:firstColumn="1" w:lastColumn="1" w:noHBand="0" w:noVBand="0"/>
      </w:tblPr>
      <w:tblGrid>
        <w:gridCol w:w="708"/>
        <w:gridCol w:w="1418"/>
        <w:gridCol w:w="1417"/>
        <w:gridCol w:w="239"/>
        <w:gridCol w:w="5101"/>
      </w:tblGrid>
      <w:tr w:rsidR="003F0B7E" w:rsidRPr="003F0B7E" w14:paraId="351773E6" w14:textId="77777777" w:rsidTr="00AD2598">
        <w:trPr>
          <w:tblHeader/>
        </w:trPr>
        <w:tc>
          <w:tcPr>
            <w:tcW w:w="708" w:type="dxa"/>
          </w:tcPr>
          <w:p w14:paraId="2571E4B3"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1D5F6239" w14:textId="0ED62A11" w:rsidR="003F0B7E" w:rsidRPr="003F0B7E" w:rsidRDefault="003F0B7E" w:rsidP="00091584">
            <w:pPr>
              <w:tabs>
                <w:tab w:val="left" w:pos="1680"/>
              </w:tabs>
              <w:ind w:right="-22"/>
              <w:jc w:val="right"/>
              <w:rPr>
                <w:rFonts w:ascii="Browallia New" w:hAnsi="Browallia New" w:cs="Browallia New"/>
                <w:sz w:val="28"/>
                <w:szCs w:val="28"/>
                <w:cs/>
              </w:rPr>
            </w:pPr>
            <w:r w:rsidRPr="003F0B7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ล้านบาท)</w:t>
            </w:r>
          </w:p>
        </w:tc>
        <w:tc>
          <w:tcPr>
            <w:tcW w:w="239" w:type="dxa"/>
          </w:tcPr>
          <w:p w14:paraId="3510B692"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5101" w:type="dxa"/>
            <w:vAlign w:val="center"/>
          </w:tcPr>
          <w:p w14:paraId="6F47EB36" w14:textId="1D252532"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5A09FEC0" w14:textId="77777777" w:rsidTr="00AD2598">
        <w:trPr>
          <w:tblHeader/>
        </w:trPr>
        <w:tc>
          <w:tcPr>
            <w:tcW w:w="708" w:type="dxa"/>
          </w:tcPr>
          <w:p w14:paraId="5FC60D0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4BEDC005" w14:textId="4E747B58" w:rsidR="003F0B7E" w:rsidRPr="003F0B7E" w:rsidRDefault="003F0B7E" w:rsidP="00091584">
            <w:pPr>
              <w:pBdr>
                <w:bottom w:val="single" w:sz="4" w:space="1" w:color="auto"/>
              </w:pBdr>
              <w:tabs>
                <w:tab w:val="left" w:pos="1680"/>
              </w:tabs>
              <w:ind w:right="-22"/>
              <w:jc w:val="center"/>
              <w:rPr>
                <w:rFonts w:ascii="Browallia New" w:hAnsi="Browallia New" w:cs="Browallia New"/>
                <w:sz w:val="28"/>
                <w:szCs w:val="28"/>
                <w:cs/>
              </w:rPr>
            </w:pPr>
            <w:r w:rsidRPr="003F0B7E">
              <w:rPr>
                <w:rFonts w:ascii="Browallia New" w:hAnsi="Browallia New" w:cs="Browallia New"/>
                <w:sz w:val="28"/>
                <w:szCs w:val="28"/>
                <w:cs/>
              </w:rPr>
              <w:t>เงินต้น</w:t>
            </w:r>
            <w:r w:rsidR="00F46B29" w:rsidRPr="00F46B29">
              <w:rPr>
                <w:rFonts w:ascii="Browallia New" w:hAnsi="Browallia New" w:cs="Browallia New"/>
                <w:sz w:val="28"/>
                <w:szCs w:val="28"/>
              </w:rPr>
              <w:t xml:space="preserve"> </w:t>
            </w:r>
          </w:p>
        </w:tc>
        <w:tc>
          <w:tcPr>
            <w:tcW w:w="239" w:type="dxa"/>
          </w:tcPr>
          <w:p w14:paraId="697D5A8E"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5101" w:type="dxa"/>
            <w:vAlign w:val="center"/>
          </w:tcPr>
          <w:p w14:paraId="7AEC65CA" w14:textId="5D38DCD9"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24E8AC62" w14:textId="77777777" w:rsidTr="00AD2598">
        <w:trPr>
          <w:tblHeader/>
        </w:trPr>
        <w:tc>
          <w:tcPr>
            <w:tcW w:w="708" w:type="dxa"/>
          </w:tcPr>
          <w:p w14:paraId="4C7EFC1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3E98FCBB" w14:textId="01254F9A"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9" w:type="dxa"/>
          </w:tcPr>
          <w:p w14:paraId="0DF8DABF" w14:textId="77777777" w:rsidR="003F0B7E" w:rsidRPr="003F0B7E" w:rsidRDefault="003F0B7E" w:rsidP="00091584">
            <w:pPr>
              <w:tabs>
                <w:tab w:val="left" w:pos="1680"/>
              </w:tabs>
              <w:ind w:left="-15"/>
              <w:jc w:val="center"/>
              <w:rPr>
                <w:rFonts w:ascii="Browallia New" w:hAnsi="Browallia New" w:cs="Browallia New"/>
                <w:sz w:val="28"/>
                <w:szCs w:val="28"/>
              </w:rPr>
            </w:pPr>
          </w:p>
        </w:tc>
        <w:tc>
          <w:tcPr>
            <w:tcW w:w="5101" w:type="dxa"/>
          </w:tcPr>
          <w:p w14:paraId="0E2462A2" w14:textId="0907DEBE" w:rsidR="003F0B7E" w:rsidRPr="003F0B7E" w:rsidRDefault="003F0B7E" w:rsidP="00091584">
            <w:pPr>
              <w:tabs>
                <w:tab w:val="left" w:pos="1680"/>
              </w:tabs>
              <w:ind w:left="-15"/>
              <w:jc w:val="center"/>
              <w:rPr>
                <w:rFonts w:ascii="Browallia New" w:hAnsi="Browallia New" w:cs="Browallia New"/>
                <w:sz w:val="28"/>
                <w:szCs w:val="28"/>
              </w:rPr>
            </w:pPr>
          </w:p>
        </w:tc>
      </w:tr>
      <w:tr w:rsidR="003F0B7E" w:rsidRPr="003F0B7E" w14:paraId="42ECDBBD" w14:textId="77777777" w:rsidTr="00AD2598">
        <w:trPr>
          <w:tblHeader/>
        </w:trPr>
        <w:tc>
          <w:tcPr>
            <w:tcW w:w="708" w:type="dxa"/>
          </w:tcPr>
          <w:p w14:paraId="0D29E2AD"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1418" w:type="dxa"/>
          </w:tcPr>
          <w:p w14:paraId="1AE9CDBB" w14:textId="71DABB73"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256</w:t>
            </w:r>
            <w:r w:rsidR="004E2B4F">
              <w:rPr>
                <w:rFonts w:ascii="Browallia New" w:hAnsi="Browallia New" w:cs="Browallia New"/>
                <w:sz w:val="28"/>
                <w:szCs w:val="28"/>
              </w:rPr>
              <w:t>5</w:t>
            </w:r>
          </w:p>
        </w:tc>
        <w:tc>
          <w:tcPr>
            <w:tcW w:w="1417" w:type="dxa"/>
          </w:tcPr>
          <w:p w14:paraId="16865255" w14:textId="6F562A27"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w:t>
            </w:r>
            <w:r>
              <w:rPr>
                <w:rFonts w:ascii="Browallia New" w:hAnsi="Browallia New" w:cs="Browallia New"/>
                <w:sz w:val="28"/>
                <w:szCs w:val="28"/>
              </w:rPr>
              <w:t>6</w:t>
            </w:r>
            <w:r w:rsidR="004E2B4F">
              <w:rPr>
                <w:rFonts w:ascii="Browallia New" w:hAnsi="Browallia New" w:cs="Browallia New"/>
                <w:sz w:val="28"/>
                <w:szCs w:val="28"/>
              </w:rPr>
              <w:t>4</w:t>
            </w:r>
          </w:p>
        </w:tc>
        <w:tc>
          <w:tcPr>
            <w:tcW w:w="239" w:type="dxa"/>
          </w:tcPr>
          <w:p w14:paraId="715BD358" w14:textId="77777777" w:rsidR="003F0B7E" w:rsidRPr="003F0B7E" w:rsidRDefault="003F0B7E" w:rsidP="003F0B7E">
            <w:pPr>
              <w:tabs>
                <w:tab w:val="left" w:pos="1680"/>
              </w:tabs>
              <w:ind w:left="-15"/>
              <w:jc w:val="center"/>
              <w:rPr>
                <w:rFonts w:ascii="Browallia New" w:hAnsi="Browallia New" w:cs="Browallia New"/>
                <w:sz w:val="28"/>
                <w:szCs w:val="28"/>
                <w:cs/>
              </w:rPr>
            </w:pPr>
          </w:p>
        </w:tc>
        <w:tc>
          <w:tcPr>
            <w:tcW w:w="5101" w:type="dxa"/>
            <w:vAlign w:val="bottom"/>
          </w:tcPr>
          <w:p w14:paraId="3A1140B9" w14:textId="1EEC7BF3" w:rsidR="003F0B7E" w:rsidRPr="003F0B7E" w:rsidRDefault="003F0B7E" w:rsidP="00091584">
            <w:pPr>
              <w:pBdr>
                <w:bottom w:val="single" w:sz="4" w:space="1" w:color="auto"/>
              </w:pBdr>
              <w:tabs>
                <w:tab w:val="left" w:pos="1680"/>
              </w:tabs>
              <w:ind w:left="-15"/>
              <w:jc w:val="center"/>
              <w:rPr>
                <w:rFonts w:ascii="Browallia New" w:hAnsi="Browallia New" w:cs="Browallia New"/>
                <w:sz w:val="28"/>
                <w:szCs w:val="28"/>
                <w:cs/>
              </w:rPr>
            </w:pPr>
            <w:r w:rsidRPr="003F0B7E">
              <w:rPr>
                <w:rFonts w:ascii="Browallia New" w:hAnsi="Browallia New" w:cs="Browallia New"/>
                <w:sz w:val="28"/>
                <w:szCs w:val="28"/>
                <w:cs/>
              </w:rPr>
              <w:t>หลักประกัน</w:t>
            </w:r>
          </w:p>
        </w:tc>
      </w:tr>
      <w:tr w:rsidR="003F0B7E" w:rsidRPr="003F0B7E" w14:paraId="0A167844" w14:textId="77777777" w:rsidTr="00AD2598">
        <w:trPr>
          <w:tblHeader/>
        </w:trPr>
        <w:tc>
          <w:tcPr>
            <w:tcW w:w="708" w:type="dxa"/>
          </w:tcPr>
          <w:p w14:paraId="13B6B608" w14:textId="77777777" w:rsidR="003F0B7E" w:rsidRPr="003F0B7E" w:rsidRDefault="003F0B7E" w:rsidP="00091584">
            <w:pPr>
              <w:tabs>
                <w:tab w:val="left" w:pos="1680"/>
              </w:tabs>
              <w:ind w:left="-108" w:right="-22"/>
              <w:jc w:val="center"/>
              <w:rPr>
                <w:rFonts w:ascii="Browallia New" w:hAnsi="Browallia New" w:cs="Browallia New"/>
                <w:sz w:val="28"/>
                <w:szCs w:val="28"/>
                <w:highlight w:val="yellow"/>
                <w:cs/>
              </w:rPr>
            </w:pPr>
          </w:p>
        </w:tc>
        <w:tc>
          <w:tcPr>
            <w:tcW w:w="1418" w:type="dxa"/>
          </w:tcPr>
          <w:p w14:paraId="6372189C" w14:textId="77777777" w:rsidR="003F0B7E" w:rsidRPr="003F0B7E" w:rsidRDefault="003F0B7E" w:rsidP="00091584">
            <w:pPr>
              <w:ind w:left="-108" w:right="-22"/>
              <w:jc w:val="center"/>
              <w:rPr>
                <w:rFonts w:ascii="Browallia New" w:hAnsi="Browallia New" w:cs="Browallia New"/>
                <w:sz w:val="28"/>
                <w:szCs w:val="28"/>
              </w:rPr>
            </w:pPr>
          </w:p>
        </w:tc>
        <w:tc>
          <w:tcPr>
            <w:tcW w:w="1417" w:type="dxa"/>
          </w:tcPr>
          <w:p w14:paraId="2B27125B" w14:textId="77777777" w:rsidR="003F0B7E" w:rsidRPr="003F0B7E" w:rsidRDefault="003F0B7E" w:rsidP="00091584">
            <w:pPr>
              <w:ind w:left="-108" w:right="-22"/>
              <w:jc w:val="center"/>
              <w:rPr>
                <w:rFonts w:ascii="Browallia New" w:hAnsi="Browallia New" w:cs="Browallia New"/>
                <w:sz w:val="28"/>
                <w:szCs w:val="28"/>
              </w:rPr>
            </w:pPr>
          </w:p>
        </w:tc>
        <w:tc>
          <w:tcPr>
            <w:tcW w:w="239" w:type="dxa"/>
          </w:tcPr>
          <w:p w14:paraId="0E4633F1" w14:textId="77777777" w:rsidR="003F0B7E" w:rsidRPr="003F0B7E" w:rsidRDefault="003F0B7E" w:rsidP="00091584">
            <w:pPr>
              <w:tabs>
                <w:tab w:val="left" w:pos="1680"/>
              </w:tabs>
              <w:ind w:left="-108" w:right="-22"/>
              <w:jc w:val="thaiDistribute"/>
              <w:rPr>
                <w:rFonts w:ascii="Browallia New" w:hAnsi="Browallia New" w:cs="Browallia New"/>
                <w:sz w:val="28"/>
                <w:szCs w:val="28"/>
                <w:cs/>
              </w:rPr>
            </w:pPr>
          </w:p>
        </w:tc>
        <w:tc>
          <w:tcPr>
            <w:tcW w:w="5101" w:type="dxa"/>
          </w:tcPr>
          <w:p w14:paraId="14F8064D" w14:textId="6AC7CE67" w:rsidR="003F0B7E" w:rsidRPr="003F0B7E" w:rsidRDefault="003F0B7E" w:rsidP="00091584">
            <w:pPr>
              <w:tabs>
                <w:tab w:val="left" w:pos="1680"/>
              </w:tabs>
              <w:ind w:left="-108" w:right="-22"/>
              <w:jc w:val="thaiDistribute"/>
              <w:rPr>
                <w:rFonts w:ascii="Browallia New" w:hAnsi="Browallia New" w:cs="Browallia New"/>
                <w:sz w:val="28"/>
                <w:szCs w:val="28"/>
                <w:cs/>
              </w:rPr>
            </w:pPr>
          </w:p>
        </w:tc>
      </w:tr>
      <w:tr w:rsidR="0069713B" w:rsidRPr="003F0B7E" w14:paraId="427E9379" w14:textId="77777777" w:rsidTr="00AD2598">
        <w:tc>
          <w:tcPr>
            <w:tcW w:w="708" w:type="dxa"/>
          </w:tcPr>
          <w:p w14:paraId="1B107656" w14:textId="77777777" w:rsidR="0069713B" w:rsidRPr="003F0B7E" w:rsidRDefault="0069713B" w:rsidP="0069713B">
            <w:pPr>
              <w:tabs>
                <w:tab w:val="left" w:pos="1680"/>
              </w:tabs>
              <w:ind w:left="-108" w:right="-22"/>
              <w:jc w:val="center"/>
              <w:rPr>
                <w:rFonts w:ascii="Browallia New" w:hAnsi="Browallia New" w:cs="Browallia New"/>
                <w:sz w:val="28"/>
                <w:szCs w:val="28"/>
              </w:rPr>
            </w:pPr>
            <w:r w:rsidRPr="003F0B7E">
              <w:rPr>
                <w:rFonts w:ascii="Browallia New" w:hAnsi="Browallia New" w:cs="Browallia New"/>
                <w:sz w:val="28"/>
                <w:szCs w:val="28"/>
              </w:rPr>
              <w:t>1</w:t>
            </w:r>
            <w:r w:rsidRPr="003F0B7E">
              <w:rPr>
                <w:rFonts w:ascii="Browallia New" w:hAnsi="Browallia New" w:cs="Browallia New"/>
                <w:sz w:val="28"/>
                <w:szCs w:val="28"/>
                <w:cs/>
              </w:rPr>
              <w:t>)</w:t>
            </w:r>
          </w:p>
        </w:tc>
        <w:tc>
          <w:tcPr>
            <w:tcW w:w="1418" w:type="dxa"/>
          </w:tcPr>
          <w:p w14:paraId="61988C78" w14:textId="6CC2C453" w:rsidR="0069713B" w:rsidRPr="00E575B0" w:rsidRDefault="0069713B" w:rsidP="0069713B">
            <w:pPr>
              <w:ind w:left="-108" w:right="-22"/>
              <w:jc w:val="right"/>
              <w:rPr>
                <w:rFonts w:ascii="Browallia New" w:hAnsi="Browallia New" w:cs="Browallia New"/>
                <w:sz w:val="28"/>
                <w:szCs w:val="28"/>
              </w:rPr>
            </w:pPr>
            <w:r w:rsidRPr="00E575B0">
              <w:rPr>
                <w:rFonts w:ascii="Browallia New" w:hAnsi="Browallia New" w:cs="Browallia New"/>
                <w:sz w:val="28"/>
                <w:szCs w:val="28"/>
              </w:rPr>
              <w:t>151.83</w:t>
            </w:r>
          </w:p>
        </w:tc>
        <w:tc>
          <w:tcPr>
            <w:tcW w:w="1417" w:type="dxa"/>
          </w:tcPr>
          <w:p w14:paraId="3451BF85" w14:textId="3B358B73" w:rsidR="0069713B" w:rsidRPr="003F0B7E" w:rsidRDefault="0069713B" w:rsidP="0069713B">
            <w:pPr>
              <w:ind w:left="-108" w:right="-22"/>
              <w:jc w:val="right"/>
              <w:rPr>
                <w:rFonts w:ascii="Browallia New" w:hAnsi="Browallia New" w:cs="Browallia New"/>
                <w:sz w:val="28"/>
                <w:szCs w:val="28"/>
              </w:rPr>
            </w:pPr>
            <w:r w:rsidRPr="00D65DC2">
              <w:rPr>
                <w:rFonts w:ascii="Browallia New" w:hAnsi="Browallia New" w:cs="Browallia New"/>
                <w:sz w:val="28"/>
                <w:szCs w:val="28"/>
              </w:rPr>
              <w:t>146.67</w:t>
            </w:r>
          </w:p>
        </w:tc>
        <w:tc>
          <w:tcPr>
            <w:tcW w:w="239" w:type="dxa"/>
          </w:tcPr>
          <w:p w14:paraId="5021DB63" w14:textId="77777777" w:rsidR="0069713B" w:rsidRPr="003F0B7E" w:rsidRDefault="0069713B" w:rsidP="0069713B">
            <w:pPr>
              <w:tabs>
                <w:tab w:val="left" w:pos="1680"/>
              </w:tabs>
              <w:ind w:left="271" w:right="-22" w:hanging="284"/>
              <w:rPr>
                <w:rFonts w:ascii="Browallia New" w:hAnsi="Browallia New" w:cs="Browallia New"/>
                <w:sz w:val="28"/>
                <w:szCs w:val="28"/>
                <w:cs/>
              </w:rPr>
            </w:pPr>
          </w:p>
        </w:tc>
        <w:tc>
          <w:tcPr>
            <w:tcW w:w="5101" w:type="dxa"/>
          </w:tcPr>
          <w:p w14:paraId="3F2D28AF" w14:textId="670F28CD" w:rsidR="0069713B" w:rsidRPr="003F0B7E" w:rsidRDefault="0069713B" w:rsidP="0069713B">
            <w:pPr>
              <w:tabs>
                <w:tab w:val="left" w:pos="1680"/>
              </w:tabs>
              <w:ind w:left="271" w:right="-22" w:hanging="284"/>
              <w:rPr>
                <w:rFonts w:ascii="Browallia New" w:hAnsi="Browallia New" w:cs="Browallia New"/>
                <w:sz w:val="28"/>
                <w:szCs w:val="28"/>
                <w:cs/>
              </w:rPr>
            </w:pPr>
            <w:r w:rsidRPr="003F0B7E">
              <w:rPr>
                <w:rFonts w:ascii="Browallia New" w:hAnsi="Browallia New" w:cs="Browallia New"/>
                <w:sz w:val="28"/>
                <w:szCs w:val="28"/>
                <w:cs/>
              </w:rPr>
              <w:t>โอนลอยสมุดทะเบียนรถยนต์</w:t>
            </w:r>
            <w:r w:rsidRPr="00F46B29">
              <w:rPr>
                <w:rFonts w:ascii="Browallia New" w:hAnsi="Browallia New" w:cs="Browallia New"/>
                <w:sz w:val="28"/>
                <w:szCs w:val="28"/>
              </w:rPr>
              <w:t xml:space="preserve"> </w:t>
            </w:r>
            <w:r w:rsidRPr="003F0B7E">
              <w:rPr>
                <w:rFonts w:ascii="Browallia New" w:hAnsi="Browallia New" w:cs="Browallia New"/>
                <w:sz w:val="28"/>
                <w:szCs w:val="28"/>
                <w:cs/>
              </w:rPr>
              <w:t>หุ้นสามัญของบริษัทในประเทศ</w:t>
            </w:r>
            <w:r>
              <w:rPr>
                <w:rFonts w:ascii="Browallia New" w:hAnsi="Browallia New" w:cs="Browallia New"/>
                <w:sz w:val="28"/>
                <w:szCs w:val="28"/>
              </w:rPr>
              <w:t xml:space="preserve">            </w:t>
            </w:r>
            <w:r w:rsidRPr="003F0B7E">
              <w:rPr>
                <w:rFonts w:ascii="Browallia New" w:hAnsi="Browallia New" w:cs="Browallia New"/>
                <w:sz w:val="28"/>
                <w:szCs w:val="28"/>
                <w:cs/>
              </w:rPr>
              <w:t>แห่งหนึ่ง</w:t>
            </w:r>
            <w:r w:rsidRPr="00F46B29">
              <w:rPr>
                <w:rFonts w:ascii="Browallia New" w:hAnsi="Browallia New" w:cs="Browallia New"/>
                <w:sz w:val="28"/>
                <w:szCs w:val="28"/>
              </w:rPr>
              <w:t xml:space="preserve"> </w:t>
            </w:r>
            <w:r w:rsidRPr="003F0B7E">
              <w:rPr>
                <w:rFonts w:ascii="Browallia New" w:hAnsi="Browallia New" w:cs="Browallia New"/>
                <w:sz w:val="28"/>
                <w:szCs w:val="28"/>
                <w:cs/>
              </w:rPr>
              <w:t>และโฉนดที่ดินไว้เป็นประกันต่อบริษัท</w:t>
            </w:r>
          </w:p>
        </w:tc>
      </w:tr>
      <w:tr w:rsidR="0069713B" w:rsidRPr="003F0B7E" w14:paraId="7867FA0D" w14:textId="77777777" w:rsidTr="00AD2598">
        <w:tc>
          <w:tcPr>
            <w:tcW w:w="708" w:type="dxa"/>
          </w:tcPr>
          <w:p w14:paraId="0CEC50E4" w14:textId="35B31E3F" w:rsidR="0069713B" w:rsidRPr="003F0B7E" w:rsidRDefault="0069713B" w:rsidP="0069713B">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2</w:t>
            </w:r>
            <w:r w:rsidRPr="00225396">
              <w:rPr>
                <w:rFonts w:ascii="Browallia New" w:hAnsi="Browallia New" w:cs="Browallia New"/>
                <w:sz w:val="28"/>
                <w:szCs w:val="28"/>
                <w:cs/>
              </w:rPr>
              <w:t>)</w:t>
            </w:r>
          </w:p>
        </w:tc>
        <w:tc>
          <w:tcPr>
            <w:tcW w:w="1418" w:type="dxa"/>
          </w:tcPr>
          <w:p w14:paraId="60E7FCB0" w14:textId="06F283C4" w:rsidR="0069713B" w:rsidRPr="00E575B0" w:rsidRDefault="0069713B" w:rsidP="0069713B">
            <w:pPr>
              <w:ind w:left="-108" w:right="-22"/>
              <w:jc w:val="right"/>
              <w:rPr>
                <w:rFonts w:ascii="Browallia New" w:hAnsi="Browallia New" w:cs="Browallia New"/>
                <w:sz w:val="28"/>
                <w:szCs w:val="28"/>
                <w:cs/>
              </w:rPr>
            </w:pPr>
            <w:r w:rsidRPr="00E575B0">
              <w:rPr>
                <w:rFonts w:ascii="Browallia New" w:hAnsi="Browallia New" w:cs="Browallia New"/>
                <w:sz w:val="28"/>
                <w:szCs w:val="28"/>
              </w:rPr>
              <w:t>77.81</w:t>
            </w:r>
          </w:p>
        </w:tc>
        <w:tc>
          <w:tcPr>
            <w:tcW w:w="1417" w:type="dxa"/>
          </w:tcPr>
          <w:p w14:paraId="3ED5DF2D" w14:textId="6CD974A8" w:rsidR="0069713B" w:rsidRPr="003F0B7E" w:rsidRDefault="0069713B" w:rsidP="0069713B">
            <w:pPr>
              <w:ind w:left="-108" w:right="-22"/>
              <w:jc w:val="right"/>
              <w:rPr>
                <w:rFonts w:ascii="Browallia New" w:hAnsi="Browallia New" w:cs="Browallia New"/>
                <w:sz w:val="28"/>
                <w:szCs w:val="28"/>
              </w:rPr>
            </w:pPr>
            <w:r w:rsidRPr="00D65DC2">
              <w:rPr>
                <w:rFonts w:ascii="Browallia New" w:hAnsi="Browallia New" w:cs="Browallia New"/>
                <w:sz w:val="28"/>
                <w:szCs w:val="28"/>
              </w:rPr>
              <w:t>77.24</w:t>
            </w:r>
          </w:p>
        </w:tc>
        <w:tc>
          <w:tcPr>
            <w:tcW w:w="239" w:type="dxa"/>
          </w:tcPr>
          <w:p w14:paraId="601BE3A0" w14:textId="77777777" w:rsidR="0069713B" w:rsidRPr="003F0B7E" w:rsidRDefault="0069713B" w:rsidP="0069713B">
            <w:pPr>
              <w:ind w:left="271" w:hanging="284"/>
              <w:rPr>
                <w:rFonts w:ascii="Browallia New" w:hAnsi="Browallia New" w:cs="Browallia New"/>
                <w:sz w:val="28"/>
                <w:szCs w:val="28"/>
                <w:cs/>
              </w:rPr>
            </w:pPr>
          </w:p>
        </w:tc>
        <w:tc>
          <w:tcPr>
            <w:tcW w:w="5101" w:type="dxa"/>
          </w:tcPr>
          <w:p w14:paraId="2DDFA920" w14:textId="3114E318" w:rsidR="0069713B" w:rsidRPr="003F0B7E" w:rsidRDefault="0069713B" w:rsidP="0069713B">
            <w:pPr>
              <w:ind w:left="271" w:hanging="284"/>
              <w:rPr>
                <w:rFonts w:ascii="Browallia New" w:hAnsi="Browallia New" w:cs="Browallia New"/>
                <w:sz w:val="28"/>
                <w:szCs w:val="28"/>
              </w:rPr>
            </w:pPr>
            <w:r w:rsidRPr="00225396">
              <w:rPr>
                <w:rFonts w:ascii="Browallia New" w:hAnsi="Browallia New" w:cs="Browallia New"/>
                <w:sz w:val="28"/>
                <w:szCs w:val="28"/>
                <w:cs/>
              </w:rPr>
              <w:t>ค้ำประกันโดยบุคคล</w:t>
            </w:r>
          </w:p>
        </w:tc>
      </w:tr>
      <w:tr w:rsidR="0069713B" w:rsidRPr="003F0B7E" w14:paraId="34C1264F" w14:textId="77777777" w:rsidTr="00AD2598">
        <w:tc>
          <w:tcPr>
            <w:tcW w:w="708" w:type="dxa"/>
          </w:tcPr>
          <w:p w14:paraId="0AF2F93A" w14:textId="29EA2F60" w:rsidR="0069713B" w:rsidRDefault="0069713B" w:rsidP="0069713B">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rPr>
              <w:t>3</w:t>
            </w:r>
            <w:r w:rsidRPr="00225396">
              <w:rPr>
                <w:rFonts w:ascii="Browallia New" w:hAnsi="Browallia New" w:cs="Browallia New"/>
                <w:sz w:val="28"/>
                <w:szCs w:val="28"/>
              </w:rPr>
              <w:t>)</w:t>
            </w:r>
          </w:p>
        </w:tc>
        <w:tc>
          <w:tcPr>
            <w:tcW w:w="1418" w:type="dxa"/>
          </w:tcPr>
          <w:p w14:paraId="264FE6CF" w14:textId="20B5A0FD" w:rsidR="0069713B" w:rsidRPr="00E575B0" w:rsidRDefault="0069713B" w:rsidP="0069713B">
            <w:pPr>
              <w:ind w:left="-108" w:right="-22"/>
              <w:jc w:val="right"/>
              <w:rPr>
                <w:rFonts w:ascii="Browallia New" w:hAnsi="Browallia New" w:cs="Browallia New"/>
                <w:sz w:val="28"/>
                <w:szCs w:val="28"/>
              </w:rPr>
            </w:pPr>
            <w:r w:rsidRPr="00E575B0">
              <w:rPr>
                <w:rFonts w:ascii="Browallia New" w:hAnsi="Browallia New" w:cs="Browallia New"/>
                <w:sz w:val="28"/>
                <w:szCs w:val="28"/>
              </w:rPr>
              <w:t>9.14</w:t>
            </w:r>
          </w:p>
        </w:tc>
        <w:tc>
          <w:tcPr>
            <w:tcW w:w="1417" w:type="dxa"/>
          </w:tcPr>
          <w:p w14:paraId="62566AA4" w14:textId="2724AAB2" w:rsidR="0069713B" w:rsidRPr="003F0B7E" w:rsidRDefault="0069713B" w:rsidP="0069713B">
            <w:pPr>
              <w:ind w:left="-108" w:right="-22"/>
              <w:jc w:val="right"/>
              <w:rPr>
                <w:rFonts w:ascii="Browallia New" w:hAnsi="Browallia New" w:cs="Browallia New"/>
                <w:sz w:val="28"/>
                <w:szCs w:val="28"/>
                <w:cs/>
              </w:rPr>
            </w:pPr>
            <w:r w:rsidRPr="00D65DC2">
              <w:rPr>
                <w:rFonts w:ascii="Browallia New" w:hAnsi="Browallia New" w:cs="Browallia New"/>
                <w:sz w:val="28"/>
                <w:szCs w:val="28"/>
              </w:rPr>
              <w:t>19.80</w:t>
            </w:r>
          </w:p>
        </w:tc>
        <w:tc>
          <w:tcPr>
            <w:tcW w:w="239" w:type="dxa"/>
          </w:tcPr>
          <w:p w14:paraId="2845EE72" w14:textId="77777777" w:rsidR="0069713B" w:rsidRPr="003F0B7E" w:rsidRDefault="0069713B" w:rsidP="0069713B">
            <w:pPr>
              <w:ind w:left="271" w:hanging="284"/>
              <w:rPr>
                <w:rFonts w:ascii="Browallia New" w:hAnsi="Browallia New" w:cs="Browallia New"/>
                <w:sz w:val="28"/>
                <w:szCs w:val="28"/>
                <w:cs/>
              </w:rPr>
            </w:pPr>
          </w:p>
        </w:tc>
        <w:tc>
          <w:tcPr>
            <w:tcW w:w="5101" w:type="dxa"/>
          </w:tcPr>
          <w:p w14:paraId="1DD94F3A" w14:textId="481E9AB1" w:rsidR="0069713B" w:rsidRPr="003F0B7E" w:rsidRDefault="0069713B" w:rsidP="0069713B">
            <w:pPr>
              <w:ind w:left="271" w:hanging="284"/>
              <w:rPr>
                <w:rFonts w:ascii="Browallia New" w:hAnsi="Browallia New" w:cs="Browallia New"/>
                <w:sz w:val="28"/>
                <w:szCs w:val="28"/>
                <w:cs/>
              </w:rPr>
            </w:pPr>
            <w:r w:rsidRPr="00225396">
              <w:rPr>
                <w:rFonts w:ascii="Browallia New" w:hAnsi="Browallia New" w:cs="Browallia New"/>
                <w:sz w:val="28"/>
                <w:szCs w:val="28"/>
                <w:cs/>
              </w:rPr>
              <w:t>ค้ำประกันโดยสินเชื่อ</w:t>
            </w:r>
            <w:proofErr w:type="spellStart"/>
            <w:r w:rsidRPr="00225396">
              <w:rPr>
                <w:rFonts w:ascii="Browallia New" w:hAnsi="Browallia New" w:cs="Browallia New"/>
                <w:sz w:val="28"/>
                <w:szCs w:val="28"/>
                <w:cs/>
              </w:rPr>
              <w:t>แฟค</w:t>
            </w:r>
            <w:proofErr w:type="spellEnd"/>
            <w:r w:rsidRPr="00225396">
              <w:rPr>
                <w:rFonts w:ascii="Browallia New" w:hAnsi="Browallia New" w:cs="Browallia New"/>
                <w:sz w:val="28"/>
                <w:szCs w:val="28"/>
                <w:cs/>
              </w:rPr>
              <w:t>ตอ</w:t>
            </w:r>
            <w:proofErr w:type="spellStart"/>
            <w:r w:rsidRPr="00225396">
              <w:rPr>
                <w:rFonts w:ascii="Browallia New" w:hAnsi="Browallia New" w:cs="Browallia New"/>
                <w:sz w:val="28"/>
                <w:szCs w:val="28"/>
                <w:cs/>
              </w:rPr>
              <w:t>ริ่ง</w:t>
            </w:r>
            <w:proofErr w:type="spellEnd"/>
          </w:p>
        </w:tc>
      </w:tr>
      <w:tr w:rsidR="0069713B" w:rsidRPr="003F0B7E" w14:paraId="2D682DF0" w14:textId="77777777" w:rsidTr="00AD2598">
        <w:tc>
          <w:tcPr>
            <w:tcW w:w="708" w:type="dxa"/>
          </w:tcPr>
          <w:p w14:paraId="7852D461" w14:textId="59C11C9B" w:rsidR="0069713B" w:rsidRPr="00225396" w:rsidRDefault="0069713B" w:rsidP="00AB4D37">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rPr>
              <w:t>4</w:t>
            </w:r>
            <w:r w:rsidRPr="00225396">
              <w:rPr>
                <w:rFonts w:ascii="Browallia New" w:hAnsi="Browallia New" w:cs="Browallia New"/>
                <w:sz w:val="28"/>
                <w:szCs w:val="28"/>
              </w:rPr>
              <w:t>)</w:t>
            </w:r>
          </w:p>
        </w:tc>
        <w:tc>
          <w:tcPr>
            <w:tcW w:w="1418" w:type="dxa"/>
          </w:tcPr>
          <w:p w14:paraId="1CAA934A" w14:textId="72EDD8E2" w:rsidR="0069713B" w:rsidRPr="00E575B0" w:rsidRDefault="0069713B" w:rsidP="0069713B">
            <w:pPr>
              <w:ind w:left="-108" w:right="-22"/>
              <w:jc w:val="right"/>
              <w:rPr>
                <w:rFonts w:ascii="Browallia New" w:hAnsi="Browallia New" w:cs="Browallia New"/>
                <w:sz w:val="28"/>
                <w:szCs w:val="28"/>
              </w:rPr>
            </w:pPr>
            <w:r w:rsidRPr="00E575B0">
              <w:rPr>
                <w:rFonts w:ascii="Browallia New" w:hAnsi="Browallia New" w:cs="Browallia New"/>
                <w:sz w:val="28"/>
                <w:szCs w:val="28"/>
              </w:rPr>
              <w:t>40.00</w:t>
            </w:r>
          </w:p>
        </w:tc>
        <w:tc>
          <w:tcPr>
            <w:tcW w:w="1417" w:type="dxa"/>
          </w:tcPr>
          <w:p w14:paraId="56E12FB6" w14:textId="0D84F936" w:rsidR="0069713B" w:rsidRPr="00225396" w:rsidRDefault="0069713B" w:rsidP="0069713B">
            <w:pPr>
              <w:ind w:left="-108" w:right="-22"/>
              <w:jc w:val="right"/>
              <w:rPr>
                <w:rFonts w:ascii="Browallia New" w:hAnsi="Browallia New" w:cs="Browallia New"/>
                <w:sz w:val="28"/>
                <w:szCs w:val="28"/>
              </w:rPr>
            </w:pPr>
            <w:r w:rsidRPr="00D65DC2">
              <w:rPr>
                <w:rFonts w:ascii="Browallia New" w:hAnsi="Browallia New" w:cs="Browallia New"/>
                <w:sz w:val="28"/>
                <w:szCs w:val="28"/>
              </w:rPr>
              <w:t>25.00</w:t>
            </w:r>
          </w:p>
        </w:tc>
        <w:tc>
          <w:tcPr>
            <w:tcW w:w="239" w:type="dxa"/>
          </w:tcPr>
          <w:p w14:paraId="17F02AF1" w14:textId="77777777" w:rsidR="0069713B" w:rsidRPr="003F0B7E" w:rsidRDefault="0069713B" w:rsidP="0069713B">
            <w:pPr>
              <w:ind w:left="271" w:hanging="284"/>
              <w:rPr>
                <w:rFonts w:ascii="Browallia New" w:hAnsi="Browallia New" w:cs="Browallia New"/>
                <w:sz w:val="28"/>
                <w:szCs w:val="28"/>
                <w:cs/>
              </w:rPr>
            </w:pPr>
          </w:p>
        </w:tc>
        <w:tc>
          <w:tcPr>
            <w:tcW w:w="5101" w:type="dxa"/>
          </w:tcPr>
          <w:p w14:paraId="73AC2083" w14:textId="6DF065DC" w:rsidR="0069713B" w:rsidRPr="00225396" w:rsidRDefault="0069713B" w:rsidP="0069713B">
            <w:pPr>
              <w:ind w:left="271" w:hanging="284"/>
              <w:rPr>
                <w:rFonts w:ascii="Browallia New" w:hAnsi="Browallia New" w:cs="Browallia New"/>
                <w:sz w:val="28"/>
                <w:szCs w:val="28"/>
                <w:cs/>
              </w:rPr>
            </w:pPr>
            <w:r w:rsidRPr="00225396">
              <w:rPr>
                <w:rFonts w:ascii="Browallia New" w:hAnsi="Browallia New" w:cs="Browallia New"/>
                <w:sz w:val="28"/>
                <w:szCs w:val="28"/>
                <w:cs/>
              </w:rPr>
              <w:t>เช็คลงวันที่ล่วงหน้า</w:t>
            </w:r>
          </w:p>
        </w:tc>
      </w:tr>
      <w:tr w:rsidR="0069713B" w:rsidRPr="003F0B7E" w14:paraId="0A6779FC" w14:textId="77777777" w:rsidTr="00AD2598">
        <w:tc>
          <w:tcPr>
            <w:tcW w:w="708" w:type="dxa"/>
          </w:tcPr>
          <w:p w14:paraId="04EA4A9E" w14:textId="40E97E0C" w:rsidR="0069713B" w:rsidRPr="00225396" w:rsidRDefault="0069713B" w:rsidP="0069713B">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rPr>
              <w:t>5</w:t>
            </w:r>
            <w:r w:rsidRPr="00225396">
              <w:rPr>
                <w:rFonts w:ascii="Browallia New" w:hAnsi="Browallia New" w:cs="Browallia New"/>
                <w:sz w:val="28"/>
                <w:szCs w:val="28"/>
              </w:rPr>
              <w:t>)</w:t>
            </w:r>
          </w:p>
        </w:tc>
        <w:tc>
          <w:tcPr>
            <w:tcW w:w="1418" w:type="dxa"/>
          </w:tcPr>
          <w:p w14:paraId="2B3D4EF0" w14:textId="29A6412D" w:rsidR="0069713B" w:rsidRPr="00E575B0" w:rsidRDefault="0069713B" w:rsidP="0069713B">
            <w:pPr>
              <w:ind w:left="-108" w:right="-22"/>
              <w:jc w:val="right"/>
              <w:rPr>
                <w:rFonts w:ascii="Browallia New" w:hAnsi="Browallia New" w:cs="Browallia New"/>
                <w:sz w:val="28"/>
                <w:szCs w:val="28"/>
                <w:cs/>
              </w:rPr>
            </w:pPr>
            <w:r w:rsidRPr="00E575B0">
              <w:rPr>
                <w:rFonts w:ascii="Browallia New" w:hAnsi="Browallia New" w:cs="Browallia New"/>
                <w:sz w:val="28"/>
                <w:szCs w:val="28"/>
              </w:rPr>
              <w:t>5.67</w:t>
            </w:r>
          </w:p>
        </w:tc>
        <w:tc>
          <w:tcPr>
            <w:tcW w:w="1417" w:type="dxa"/>
          </w:tcPr>
          <w:p w14:paraId="6A0A2839" w14:textId="527413A0" w:rsidR="0069713B" w:rsidRPr="00225396" w:rsidDel="00F139CC" w:rsidRDefault="0069713B" w:rsidP="0069713B">
            <w:pPr>
              <w:ind w:left="-27" w:right="-22"/>
              <w:jc w:val="right"/>
              <w:rPr>
                <w:rFonts w:ascii="Browallia New" w:hAnsi="Browallia New" w:cs="Browallia New"/>
                <w:sz w:val="28"/>
                <w:szCs w:val="28"/>
              </w:rPr>
            </w:pPr>
            <w:r w:rsidRPr="00D65DC2">
              <w:rPr>
                <w:rFonts w:ascii="Browallia New" w:hAnsi="Browallia New" w:cs="Browallia New"/>
                <w:sz w:val="28"/>
                <w:szCs w:val="28"/>
              </w:rPr>
              <w:t>7.13</w:t>
            </w:r>
          </w:p>
        </w:tc>
        <w:tc>
          <w:tcPr>
            <w:tcW w:w="239" w:type="dxa"/>
          </w:tcPr>
          <w:p w14:paraId="22B60726" w14:textId="77777777" w:rsidR="0069713B" w:rsidRPr="003F0B7E" w:rsidRDefault="0069713B" w:rsidP="0069713B">
            <w:pPr>
              <w:ind w:left="271" w:hanging="284"/>
              <w:rPr>
                <w:rFonts w:ascii="Browallia New" w:hAnsi="Browallia New" w:cs="Browallia New"/>
                <w:sz w:val="28"/>
                <w:szCs w:val="28"/>
                <w:cs/>
              </w:rPr>
            </w:pPr>
          </w:p>
        </w:tc>
        <w:tc>
          <w:tcPr>
            <w:tcW w:w="5101" w:type="dxa"/>
          </w:tcPr>
          <w:p w14:paraId="3C3CFA9F" w14:textId="1C0381FD" w:rsidR="0069713B" w:rsidRPr="00225396" w:rsidRDefault="0069713B" w:rsidP="0069713B">
            <w:pPr>
              <w:ind w:left="271" w:hanging="284"/>
              <w:rPr>
                <w:rFonts w:ascii="Browallia New" w:hAnsi="Browallia New" w:cs="Browallia New"/>
                <w:sz w:val="28"/>
                <w:szCs w:val="28"/>
                <w:cs/>
              </w:rPr>
            </w:pPr>
            <w:r>
              <w:rPr>
                <w:rFonts w:ascii="Browallia New" w:hAnsi="Browallia New" w:cs="Browallia New" w:hint="cs"/>
                <w:sz w:val="28"/>
                <w:szCs w:val="28"/>
                <w:cs/>
              </w:rPr>
              <w:t>ค้ำประกันร่วม</w:t>
            </w:r>
          </w:p>
        </w:tc>
      </w:tr>
      <w:tr w:rsidR="0069713B" w:rsidRPr="003F0B7E" w14:paraId="2F2BC5A2" w14:textId="77777777" w:rsidTr="00AD2598">
        <w:tc>
          <w:tcPr>
            <w:tcW w:w="708" w:type="dxa"/>
          </w:tcPr>
          <w:p w14:paraId="09B19203" w14:textId="77777777" w:rsidR="0069713B" w:rsidRDefault="0069713B" w:rsidP="0069713B">
            <w:pPr>
              <w:tabs>
                <w:tab w:val="left" w:pos="1680"/>
              </w:tabs>
              <w:ind w:left="-108" w:right="-22"/>
              <w:jc w:val="center"/>
              <w:rPr>
                <w:rFonts w:ascii="Browallia New" w:hAnsi="Browallia New" w:cs="Browallia New"/>
                <w:sz w:val="28"/>
                <w:szCs w:val="28"/>
              </w:rPr>
            </w:pPr>
          </w:p>
        </w:tc>
        <w:tc>
          <w:tcPr>
            <w:tcW w:w="1418" w:type="dxa"/>
          </w:tcPr>
          <w:p w14:paraId="7C3B20AD" w14:textId="6A1F248D" w:rsidR="0069713B" w:rsidRPr="00E575B0" w:rsidRDefault="0069713B" w:rsidP="0069713B">
            <w:pPr>
              <w:pBdr>
                <w:top w:val="single" w:sz="4" w:space="1" w:color="auto"/>
                <w:bottom w:val="single" w:sz="12" w:space="1" w:color="auto"/>
              </w:pBdr>
              <w:ind w:left="-108" w:right="-22"/>
              <w:jc w:val="right"/>
              <w:rPr>
                <w:rFonts w:ascii="Browallia New" w:hAnsi="Browallia New" w:cs="Browallia New"/>
                <w:sz w:val="28"/>
                <w:szCs w:val="28"/>
                <w:cs/>
              </w:rPr>
            </w:pPr>
            <w:r w:rsidRPr="00E575B0">
              <w:rPr>
                <w:rFonts w:ascii="Browallia New" w:hAnsi="Browallia New" w:cs="Browallia New"/>
                <w:sz w:val="28"/>
                <w:szCs w:val="28"/>
              </w:rPr>
              <w:t>284.45</w:t>
            </w:r>
          </w:p>
        </w:tc>
        <w:tc>
          <w:tcPr>
            <w:tcW w:w="1417" w:type="dxa"/>
          </w:tcPr>
          <w:p w14:paraId="036197C5" w14:textId="0DD18797" w:rsidR="0069713B" w:rsidRDefault="0069713B" w:rsidP="0069713B">
            <w:pPr>
              <w:pBdr>
                <w:top w:val="single" w:sz="4" w:space="1" w:color="auto"/>
                <w:bottom w:val="single" w:sz="12" w:space="1" w:color="auto"/>
              </w:pBdr>
              <w:ind w:left="-27" w:right="-22"/>
              <w:jc w:val="right"/>
              <w:rPr>
                <w:rFonts w:ascii="Browallia New" w:hAnsi="Browallia New" w:cs="Browallia New"/>
                <w:sz w:val="28"/>
                <w:szCs w:val="28"/>
              </w:rPr>
            </w:pPr>
            <w:r w:rsidRPr="00D65DC2">
              <w:rPr>
                <w:rFonts w:ascii="Browallia New" w:hAnsi="Browallia New" w:cs="Browallia New"/>
                <w:sz w:val="28"/>
                <w:szCs w:val="28"/>
              </w:rPr>
              <w:t>275.84</w:t>
            </w:r>
          </w:p>
        </w:tc>
        <w:tc>
          <w:tcPr>
            <w:tcW w:w="239" w:type="dxa"/>
          </w:tcPr>
          <w:p w14:paraId="52080B0D" w14:textId="77777777" w:rsidR="0069713B" w:rsidRPr="003F0B7E" w:rsidRDefault="0069713B" w:rsidP="0069713B">
            <w:pPr>
              <w:ind w:left="271" w:hanging="284"/>
              <w:rPr>
                <w:rFonts w:ascii="Browallia New" w:hAnsi="Browallia New" w:cs="Browallia New"/>
                <w:sz w:val="28"/>
                <w:szCs w:val="28"/>
                <w:cs/>
              </w:rPr>
            </w:pPr>
          </w:p>
        </w:tc>
        <w:tc>
          <w:tcPr>
            <w:tcW w:w="5101" w:type="dxa"/>
          </w:tcPr>
          <w:p w14:paraId="199CCB31" w14:textId="77777777" w:rsidR="0069713B" w:rsidRDefault="0069713B" w:rsidP="0069713B">
            <w:pPr>
              <w:ind w:left="271" w:hanging="284"/>
              <w:rPr>
                <w:rFonts w:ascii="Browallia New" w:hAnsi="Browallia New" w:cs="Browallia New"/>
                <w:sz w:val="28"/>
                <w:szCs w:val="28"/>
                <w:cs/>
              </w:rPr>
            </w:pPr>
          </w:p>
        </w:tc>
      </w:tr>
    </w:tbl>
    <w:p w14:paraId="584763BD" w14:textId="5C92E904" w:rsidR="00CD5003" w:rsidRPr="00CD5003" w:rsidRDefault="00CD500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cs/>
          <w:lang w:val="en-GB"/>
        </w:rPr>
      </w:pPr>
    </w:p>
    <w:p w14:paraId="2C78F0B8" w14:textId="30B30961" w:rsidR="006971B8" w:rsidRPr="00EF7BF4"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F7BF4">
        <w:rPr>
          <w:rFonts w:ascii="Browallia New" w:hAnsi="Browallia New" w:cs="Browallia New"/>
          <w:b/>
          <w:bCs/>
          <w:sz w:val="28"/>
          <w:szCs w:val="28"/>
          <w:cs/>
          <w:lang w:val="en-GB"/>
        </w:rPr>
        <w:t>สินค้าคงเหลือ</w:t>
      </w:r>
      <w:r w:rsidR="00F46B29" w:rsidRPr="00F46B29">
        <w:rPr>
          <w:rFonts w:ascii="Browallia New" w:hAnsi="Browallia New" w:cs="Browallia New"/>
          <w:b/>
          <w:bCs/>
          <w:sz w:val="28"/>
          <w:szCs w:val="28"/>
        </w:rPr>
        <w:t xml:space="preserve"> </w:t>
      </w:r>
      <w:r w:rsidR="00D519EE" w:rsidRPr="00EF7BF4">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1F163C" w:rsidRPr="00EF7BF4">
        <w:rPr>
          <w:rFonts w:ascii="Browallia New" w:hAnsi="Browallia New" w:cs="Browallia New"/>
          <w:b/>
          <w:bCs/>
          <w:sz w:val="28"/>
          <w:szCs w:val="28"/>
          <w:cs/>
          <w:lang w:val="en-GB"/>
        </w:rPr>
        <w:t>สุทธิ</w:t>
      </w:r>
    </w:p>
    <w:p w14:paraId="36B794E4" w14:textId="77777777" w:rsidR="006971B8" w:rsidRPr="008C00EB" w:rsidRDefault="006971B8"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04" w:type="dxa"/>
        <w:tblInd w:w="252" w:type="dxa"/>
        <w:tblLayout w:type="fixed"/>
        <w:tblLook w:val="0000" w:firstRow="0" w:lastRow="0" w:firstColumn="0" w:lastColumn="0" w:noHBand="0" w:noVBand="0"/>
      </w:tblPr>
      <w:tblGrid>
        <w:gridCol w:w="3717"/>
        <w:gridCol w:w="1134"/>
        <w:gridCol w:w="236"/>
        <w:gridCol w:w="1148"/>
        <w:gridCol w:w="238"/>
        <w:gridCol w:w="1186"/>
        <w:gridCol w:w="236"/>
        <w:gridCol w:w="1209"/>
      </w:tblGrid>
      <w:tr w:rsidR="006971B8" w:rsidRPr="003F0B7E" w14:paraId="5B686DEE" w14:textId="77777777" w:rsidTr="008C00EB">
        <w:trPr>
          <w:tblHeader/>
        </w:trPr>
        <w:tc>
          <w:tcPr>
            <w:tcW w:w="3717" w:type="dxa"/>
          </w:tcPr>
          <w:p w14:paraId="3BD7C4B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5FA1C0A5" w14:textId="04CA7989" w:rsidR="006971B8" w:rsidRPr="003F0B7E" w:rsidRDefault="006971B8" w:rsidP="001B4041">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พันบาท)</w:t>
            </w:r>
          </w:p>
        </w:tc>
      </w:tr>
      <w:tr w:rsidR="006971B8" w:rsidRPr="003F0B7E" w14:paraId="07D19B83" w14:textId="77777777" w:rsidTr="008C00EB">
        <w:trPr>
          <w:tblHeader/>
        </w:trPr>
        <w:tc>
          <w:tcPr>
            <w:tcW w:w="3717" w:type="dxa"/>
          </w:tcPr>
          <w:p w14:paraId="504E2431"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0CF58BF"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0D8C7546"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07BC8C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894125" w:rsidRPr="003F0B7E" w14:paraId="416F0D00" w14:textId="77777777" w:rsidTr="00C07995">
        <w:trPr>
          <w:tblHeader/>
        </w:trPr>
        <w:tc>
          <w:tcPr>
            <w:tcW w:w="3717" w:type="dxa"/>
          </w:tcPr>
          <w:p w14:paraId="0F47ACB0"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BB882FA" w14:textId="2109BABC" w:rsidR="00894125" w:rsidRPr="003F0B7E"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tcBorders>
              <w:top w:val="single" w:sz="4" w:space="0" w:color="auto"/>
            </w:tcBorders>
            <w:vAlign w:val="bottom"/>
          </w:tcPr>
          <w:p w14:paraId="00857CA7" w14:textId="77777777" w:rsidR="00894125" w:rsidRPr="003F0B7E" w:rsidRDefault="00894125" w:rsidP="00894125">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C0BBF41" w14:textId="713D51A4" w:rsidR="00894125" w:rsidRPr="003F0B7E"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38" w:type="dxa"/>
          </w:tcPr>
          <w:p w14:paraId="09B4D704" w14:textId="77777777" w:rsidR="00894125" w:rsidRPr="003F0B7E" w:rsidRDefault="00894125" w:rsidP="00894125">
            <w:pPr>
              <w:spacing w:line="240" w:lineRule="auto"/>
              <w:ind w:right="-10"/>
              <w:jc w:val="center"/>
              <w:rPr>
                <w:rFonts w:ascii="Browallia New" w:hAnsi="Browallia New" w:cs="Browallia New"/>
                <w:sz w:val="28"/>
                <w:szCs w:val="28"/>
              </w:rPr>
            </w:pPr>
          </w:p>
        </w:tc>
        <w:tc>
          <w:tcPr>
            <w:tcW w:w="1186" w:type="dxa"/>
            <w:tcBorders>
              <w:bottom w:val="single" w:sz="4" w:space="0" w:color="auto"/>
            </w:tcBorders>
            <w:vAlign w:val="bottom"/>
          </w:tcPr>
          <w:p w14:paraId="79A96E7B" w14:textId="244D9BC1" w:rsidR="00894125" w:rsidRPr="003F0B7E"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vAlign w:val="bottom"/>
          </w:tcPr>
          <w:p w14:paraId="74006BD0" w14:textId="77777777" w:rsidR="00894125" w:rsidRPr="003F0B7E" w:rsidRDefault="00894125" w:rsidP="00894125">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4F350E36" w14:textId="19D4F609" w:rsidR="00894125" w:rsidRPr="003F0B7E"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4</w:t>
            </w:r>
          </w:p>
        </w:tc>
      </w:tr>
      <w:tr w:rsidR="00990CFB" w:rsidRPr="003F0B7E" w14:paraId="68B64339" w14:textId="77777777" w:rsidTr="008C00EB">
        <w:tc>
          <w:tcPr>
            <w:tcW w:w="3717" w:type="dxa"/>
          </w:tcPr>
          <w:p w14:paraId="5C529B9B"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682864A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0A9F7E3"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397B986"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2EB51F79"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6" w:type="dxa"/>
            <w:tcBorders>
              <w:top w:val="single" w:sz="4" w:space="0" w:color="auto"/>
            </w:tcBorders>
          </w:tcPr>
          <w:p w14:paraId="75853DF8"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3A74B3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9" w:type="dxa"/>
          </w:tcPr>
          <w:p w14:paraId="13FCEA54"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750AC7" w:rsidRPr="003F0B7E" w14:paraId="7935CC13" w14:textId="77777777" w:rsidTr="008C00EB">
        <w:tc>
          <w:tcPr>
            <w:tcW w:w="3717" w:type="dxa"/>
            <w:vAlign w:val="center"/>
          </w:tcPr>
          <w:p w14:paraId="333DD014" w14:textId="77777777" w:rsidR="00750AC7" w:rsidRPr="003F0B7E" w:rsidRDefault="00750AC7" w:rsidP="0075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5" w:name="_Hlk81128674"/>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65645818" w14:textId="5A0F01A9" w:rsidR="00750AC7" w:rsidRPr="009D72CD" w:rsidRDefault="00BB2480" w:rsidP="00750AC7">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62,</w:t>
            </w:r>
            <w:r w:rsidR="00E33D6B" w:rsidRPr="009D72CD">
              <w:rPr>
                <w:rFonts w:ascii="Browallia New" w:hAnsi="Browallia New" w:cs="Browallia New"/>
                <w:sz w:val="28"/>
                <w:szCs w:val="28"/>
                <w:lang w:val="en-US"/>
              </w:rPr>
              <w:t>328</w:t>
            </w:r>
          </w:p>
        </w:tc>
        <w:tc>
          <w:tcPr>
            <w:tcW w:w="236" w:type="dxa"/>
            <w:shd w:val="clear" w:color="auto" w:fill="auto"/>
          </w:tcPr>
          <w:p w14:paraId="55947FD6" w14:textId="77777777" w:rsidR="00750AC7" w:rsidRPr="009D72CD" w:rsidRDefault="00750AC7" w:rsidP="0075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3CF91CE5" w14:textId="1479A98C" w:rsidR="00750AC7" w:rsidRPr="009D72CD" w:rsidRDefault="00750AC7" w:rsidP="00750AC7">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55,033</w:t>
            </w:r>
          </w:p>
        </w:tc>
        <w:tc>
          <w:tcPr>
            <w:tcW w:w="238" w:type="dxa"/>
            <w:shd w:val="clear" w:color="auto" w:fill="auto"/>
          </w:tcPr>
          <w:p w14:paraId="3BD6431A" w14:textId="77777777" w:rsidR="00750AC7" w:rsidRPr="009D72CD" w:rsidRDefault="00750AC7" w:rsidP="0075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5D901FB" w14:textId="1D83DD2D" w:rsidR="00750AC7" w:rsidRPr="009D72CD" w:rsidRDefault="00750AC7" w:rsidP="00750AC7">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sz w:val="28"/>
                <w:szCs w:val="28"/>
                <w:lang w:val="en-US" w:bidi="th-TH"/>
              </w:rPr>
              <w:t xml:space="preserve">62,026 </w:t>
            </w:r>
          </w:p>
        </w:tc>
        <w:tc>
          <w:tcPr>
            <w:tcW w:w="236" w:type="dxa"/>
          </w:tcPr>
          <w:p w14:paraId="112DC33E" w14:textId="77777777" w:rsidR="00750AC7" w:rsidRPr="003F0B7E" w:rsidRDefault="00750AC7" w:rsidP="0075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3A7D8D3" w14:textId="755D1A6A" w:rsidR="00750AC7" w:rsidRPr="003F0B7E" w:rsidRDefault="00750AC7" w:rsidP="00750AC7">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bidi="th-TH"/>
              </w:rPr>
              <w:t xml:space="preserve"> 54,857</w:t>
            </w:r>
          </w:p>
        </w:tc>
      </w:tr>
      <w:tr w:rsidR="00750AC7" w:rsidRPr="003F0B7E" w14:paraId="12E36327" w14:textId="77777777" w:rsidTr="008C00EB">
        <w:tc>
          <w:tcPr>
            <w:tcW w:w="3717" w:type="dxa"/>
            <w:vAlign w:val="center"/>
          </w:tcPr>
          <w:p w14:paraId="1FE2E24D" w14:textId="77777777" w:rsidR="00750AC7" w:rsidRPr="003F0B7E" w:rsidRDefault="00750AC7" w:rsidP="0075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5E105EF1" w14:textId="27125DA4" w:rsidR="00750AC7" w:rsidRPr="009D72CD" w:rsidRDefault="00E33D6B" w:rsidP="00750AC7">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223</w:t>
            </w:r>
          </w:p>
        </w:tc>
        <w:tc>
          <w:tcPr>
            <w:tcW w:w="236" w:type="dxa"/>
            <w:shd w:val="clear" w:color="auto" w:fill="auto"/>
          </w:tcPr>
          <w:p w14:paraId="35171B85" w14:textId="77777777" w:rsidR="00750AC7" w:rsidRPr="009D72CD" w:rsidRDefault="00750AC7" w:rsidP="0075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52877A3B" w14:textId="0771F0CD" w:rsidR="00750AC7" w:rsidRPr="009D72CD" w:rsidRDefault="00750AC7" w:rsidP="00750AC7">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6</w:t>
            </w:r>
          </w:p>
        </w:tc>
        <w:tc>
          <w:tcPr>
            <w:tcW w:w="238" w:type="dxa"/>
            <w:shd w:val="clear" w:color="auto" w:fill="auto"/>
          </w:tcPr>
          <w:p w14:paraId="32691D20" w14:textId="77777777" w:rsidR="00750AC7" w:rsidRPr="009D72CD" w:rsidRDefault="00750AC7" w:rsidP="0075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58F197D" w14:textId="2326F55D" w:rsidR="00750AC7" w:rsidRPr="009D72CD" w:rsidRDefault="00750AC7" w:rsidP="00750AC7">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sz w:val="28"/>
                <w:szCs w:val="28"/>
                <w:lang w:val="en-US" w:bidi="th-TH"/>
              </w:rPr>
              <w:t xml:space="preserve">223 </w:t>
            </w:r>
          </w:p>
        </w:tc>
        <w:tc>
          <w:tcPr>
            <w:tcW w:w="236" w:type="dxa"/>
          </w:tcPr>
          <w:p w14:paraId="5DD1811D" w14:textId="77777777" w:rsidR="00750AC7" w:rsidRPr="003F0B7E" w:rsidRDefault="00750AC7" w:rsidP="0075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495311EC" w14:textId="71ACB463" w:rsidR="00750AC7" w:rsidRPr="003F0B7E" w:rsidRDefault="00750AC7" w:rsidP="00750AC7">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bidi="th-TH"/>
              </w:rPr>
              <w:t xml:space="preserve"> 6 </w:t>
            </w:r>
          </w:p>
        </w:tc>
      </w:tr>
      <w:bookmarkEnd w:id="5"/>
      <w:tr w:rsidR="00894125" w:rsidRPr="003F0B7E" w14:paraId="3D1E8B6C" w14:textId="77777777" w:rsidTr="008C00EB">
        <w:tc>
          <w:tcPr>
            <w:tcW w:w="3717" w:type="dxa"/>
            <w:vAlign w:val="center"/>
          </w:tcPr>
          <w:p w14:paraId="385F8F88"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5122F5F" w14:textId="0431C7E4" w:rsidR="00894125" w:rsidRPr="009D72CD" w:rsidRDefault="00E33D6B" w:rsidP="00894125">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10,177</w:t>
            </w:r>
          </w:p>
        </w:tc>
        <w:tc>
          <w:tcPr>
            <w:tcW w:w="236" w:type="dxa"/>
            <w:shd w:val="clear" w:color="auto" w:fill="auto"/>
          </w:tcPr>
          <w:p w14:paraId="65B0169E"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F6093B3" w14:textId="51F6B4CC" w:rsidR="00894125" w:rsidRPr="009D72CD"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10,580</w:t>
            </w:r>
          </w:p>
        </w:tc>
        <w:tc>
          <w:tcPr>
            <w:tcW w:w="238" w:type="dxa"/>
            <w:shd w:val="clear" w:color="auto" w:fill="auto"/>
          </w:tcPr>
          <w:p w14:paraId="270F0DE0"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79407AC" w14:textId="220A0815" w:rsidR="00894125" w:rsidRPr="009D72CD" w:rsidRDefault="00CD1247" w:rsidP="00894125">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sz w:val="28"/>
                <w:szCs w:val="28"/>
                <w:lang w:val="en-US" w:bidi="th-TH"/>
              </w:rPr>
              <w:t>-</w:t>
            </w:r>
          </w:p>
        </w:tc>
        <w:tc>
          <w:tcPr>
            <w:tcW w:w="236" w:type="dxa"/>
          </w:tcPr>
          <w:p w14:paraId="54F6F4ED"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11EFEB8" w14:textId="38FFA5F4" w:rsidR="00894125" w:rsidRPr="003F0B7E"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rPr>
              <w:t xml:space="preserve">      -</w:t>
            </w:r>
          </w:p>
        </w:tc>
      </w:tr>
      <w:tr w:rsidR="00894125" w:rsidRPr="003F0B7E" w14:paraId="7AB379DB" w14:textId="77777777" w:rsidTr="008C00EB">
        <w:tc>
          <w:tcPr>
            <w:tcW w:w="3717" w:type="dxa"/>
            <w:vAlign w:val="center"/>
          </w:tcPr>
          <w:p w14:paraId="57D77903"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004A4C93" w14:textId="0432EC84" w:rsidR="00894125" w:rsidRPr="009D72CD" w:rsidRDefault="00E33D6B" w:rsidP="00894125">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sz w:val="28"/>
                <w:szCs w:val="28"/>
                <w:lang w:val="en-US"/>
              </w:rPr>
              <w:t>73</w:t>
            </w:r>
            <w:r w:rsidR="004854C2">
              <w:rPr>
                <w:rFonts w:ascii="Browallia New" w:hAnsi="Browallia New" w:cs="Browallia New"/>
                <w:sz w:val="28"/>
                <w:szCs w:val="28"/>
                <w:lang w:val="en-US"/>
              </w:rPr>
              <w:t>,370</w:t>
            </w:r>
          </w:p>
        </w:tc>
        <w:tc>
          <w:tcPr>
            <w:tcW w:w="236" w:type="dxa"/>
            <w:shd w:val="clear" w:color="auto" w:fill="auto"/>
          </w:tcPr>
          <w:p w14:paraId="3D6846C5"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646FC337" w14:textId="238D5545" w:rsidR="00894125" w:rsidRPr="009D72CD"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74,088</w:t>
            </w:r>
          </w:p>
        </w:tc>
        <w:tc>
          <w:tcPr>
            <w:tcW w:w="238" w:type="dxa"/>
            <w:shd w:val="clear" w:color="auto" w:fill="auto"/>
          </w:tcPr>
          <w:p w14:paraId="2EA1006E"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719A4191" w14:textId="471095A9" w:rsidR="00894125" w:rsidRPr="009D72CD" w:rsidRDefault="000B088F" w:rsidP="00894125">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sz w:val="28"/>
                <w:szCs w:val="28"/>
                <w:lang w:val="en-US" w:bidi="th-TH"/>
              </w:rPr>
              <w:t>16,860</w:t>
            </w:r>
          </w:p>
        </w:tc>
        <w:tc>
          <w:tcPr>
            <w:tcW w:w="236" w:type="dxa"/>
          </w:tcPr>
          <w:p w14:paraId="45D24E10"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3009955A" w14:textId="101BA6F7" w:rsidR="00894125" w:rsidRPr="003F0B7E"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bidi="th-TH"/>
              </w:rPr>
              <w:t xml:space="preserve"> 17,326 </w:t>
            </w:r>
          </w:p>
        </w:tc>
      </w:tr>
      <w:tr w:rsidR="00894125" w:rsidRPr="003F0B7E" w14:paraId="14097A3C" w14:textId="77777777" w:rsidTr="008C00EB">
        <w:tc>
          <w:tcPr>
            <w:tcW w:w="3717" w:type="dxa"/>
            <w:vAlign w:val="center"/>
          </w:tcPr>
          <w:p w14:paraId="5256B06E"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อื่นๆ</w:t>
            </w:r>
          </w:p>
        </w:tc>
        <w:tc>
          <w:tcPr>
            <w:tcW w:w="1134" w:type="dxa"/>
            <w:shd w:val="clear" w:color="auto" w:fill="auto"/>
          </w:tcPr>
          <w:p w14:paraId="62BB5F20" w14:textId="3D6C352B" w:rsidR="00894125" w:rsidRPr="009D72CD" w:rsidRDefault="003C5933" w:rsidP="00894125">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18,</w:t>
            </w:r>
            <w:r w:rsidR="000943EE">
              <w:rPr>
                <w:rFonts w:ascii="Browallia New" w:hAnsi="Browallia New" w:cs="Browallia New"/>
                <w:sz w:val="28"/>
                <w:szCs w:val="28"/>
                <w:lang w:val="en-US"/>
              </w:rPr>
              <w:t>865</w:t>
            </w:r>
          </w:p>
        </w:tc>
        <w:tc>
          <w:tcPr>
            <w:tcW w:w="236" w:type="dxa"/>
            <w:shd w:val="clear" w:color="auto" w:fill="auto"/>
          </w:tcPr>
          <w:p w14:paraId="493D2F6F"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4B5182E0" w14:textId="12C61119" w:rsidR="00894125" w:rsidRPr="009D72CD"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17,181</w:t>
            </w:r>
          </w:p>
        </w:tc>
        <w:tc>
          <w:tcPr>
            <w:tcW w:w="238" w:type="dxa"/>
            <w:shd w:val="clear" w:color="auto" w:fill="auto"/>
          </w:tcPr>
          <w:p w14:paraId="1116A524"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CCA20C8" w14:textId="3C303FBD" w:rsidR="00894125" w:rsidRPr="009D72CD" w:rsidRDefault="00CD1247" w:rsidP="00894125">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sz w:val="28"/>
                <w:szCs w:val="28"/>
                <w:lang w:val="en-US" w:bidi="th-TH"/>
              </w:rPr>
              <w:t>12,168</w:t>
            </w:r>
          </w:p>
        </w:tc>
        <w:tc>
          <w:tcPr>
            <w:tcW w:w="236" w:type="dxa"/>
          </w:tcPr>
          <w:p w14:paraId="6158762A"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19BA1D79" w14:textId="0ABE641B" w:rsidR="00894125" w:rsidRPr="003F0B7E"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bidi="th-TH"/>
              </w:rPr>
              <w:t xml:space="preserve"> 11,887 </w:t>
            </w:r>
          </w:p>
        </w:tc>
      </w:tr>
      <w:tr w:rsidR="00894125" w:rsidRPr="003F0B7E" w14:paraId="5FB7F028" w14:textId="77777777" w:rsidTr="008C00EB">
        <w:trPr>
          <w:trHeight w:val="275"/>
        </w:trPr>
        <w:tc>
          <w:tcPr>
            <w:tcW w:w="3717" w:type="dxa"/>
          </w:tcPr>
          <w:p w14:paraId="4AA30A04"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6BC41A76" w14:textId="72DD1A86" w:rsidR="00894125" w:rsidRPr="009D72CD" w:rsidRDefault="000943EE" w:rsidP="00894125">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fldChar w:fldCharType="begin"/>
            </w:r>
            <w:r>
              <w:rPr>
                <w:rFonts w:ascii="Browallia New" w:hAnsi="Browallia New" w:cs="Browallia New"/>
                <w:sz w:val="28"/>
                <w:szCs w:val="28"/>
                <w:lang w:val="en-US"/>
              </w:rPr>
              <w:instrText xml:space="preserve"> =SUM(ABOVE) </w:instrText>
            </w:r>
            <w:r>
              <w:rPr>
                <w:rFonts w:ascii="Browallia New" w:hAnsi="Browallia New" w:cs="Browallia New"/>
                <w:sz w:val="28"/>
                <w:szCs w:val="28"/>
                <w:lang w:val="en-US"/>
              </w:rPr>
              <w:fldChar w:fldCharType="separate"/>
            </w:r>
            <w:r>
              <w:rPr>
                <w:rFonts w:ascii="Browallia New" w:hAnsi="Browallia New" w:cs="Browallia New"/>
                <w:noProof/>
                <w:sz w:val="28"/>
                <w:szCs w:val="28"/>
                <w:lang w:val="en-US"/>
              </w:rPr>
              <w:t>164,963</w:t>
            </w:r>
            <w:r>
              <w:rPr>
                <w:rFonts w:ascii="Browallia New" w:hAnsi="Browallia New" w:cs="Browallia New"/>
                <w:sz w:val="28"/>
                <w:szCs w:val="28"/>
                <w:lang w:val="en-US"/>
              </w:rPr>
              <w:fldChar w:fldCharType="end"/>
            </w:r>
          </w:p>
        </w:tc>
        <w:tc>
          <w:tcPr>
            <w:tcW w:w="236" w:type="dxa"/>
            <w:shd w:val="clear" w:color="auto" w:fill="auto"/>
          </w:tcPr>
          <w:p w14:paraId="5D3806FE"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49712E4A" w14:textId="5859A687" w:rsidR="00894125" w:rsidRPr="009D72CD"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156,888</w:t>
            </w:r>
          </w:p>
        </w:tc>
        <w:tc>
          <w:tcPr>
            <w:tcW w:w="238" w:type="dxa"/>
            <w:shd w:val="clear" w:color="auto" w:fill="auto"/>
          </w:tcPr>
          <w:p w14:paraId="1609BBEE"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0E7B5448" w14:textId="489E792E" w:rsidR="00894125" w:rsidRPr="009D72CD" w:rsidRDefault="009E6F9E" w:rsidP="00894125">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sz w:val="28"/>
                <w:szCs w:val="28"/>
                <w:lang w:val="en-US" w:bidi="th-TH"/>
              </w:rPr>
              <w:t>91,277</w:t>
            </w:r>
          </w:p>
        </w:tc>
        <w:tc>
          <w:tcPr>
            <w:tcW w:w="236" w:type="dxa"/>
          </w:tcPr>
          <w:p w14:paraId="2C5D1830"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0A75AE9A" w14:textId="466CF1AA" w:rsidR="00894125" w:rsidRPr="003F0B7E"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rPr>
              <w:t xml:space="preserve"> 84,076 </w:t>
            </w:r>
          </w:p>
        </w:tc>
      </w:tr>
      <w:tr w:rsidR="00894125" w:rsidRPr="003F0B7E" w14:paraId="5F18D243" w14:textId="77777777" w:rsidTr="00C07995">
        <w:tc>
          <w:tcPr>
            <w:tcW w:w="3717" w:type="dxa"/>
          </w:tcPr>
          <w:p w14:paraId="2E8520CC" w14:textId="7CFA1D11"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3F0B7E">
              <w:rPr>
                <w:rFonts w:ascii="Browallia New" w:hAnsi="Browallia New" w:cs="Browallia New"/>
                <w:sz w:val="28"/>
                <w:szCs w:val="28"/>
                <w:cs/>
              </w:rPr>
              <w:t>ค่าเผื่อสินค้าล้าสมัยและ</w:t>
            </w:r>
            <w:r>
              <w:rPr>
                <w:rFonts w:ascii="Browallia New" w:hAnsi="Browallia New" w:cs="Browallia New" w:hint="cs"/>
                <w:sz w:val="28"/>
                <w:szCs w:val="28"/>
                <w:cs/>
              </w:rPr>
              <w:t>การ</w:t>
            </w:r>
            <w:r w:rsidRPr="003F0B7E">
              <w:rPr>
                <w:rFonts w:ascii="Browallia New" w:hAnsi="Browallia New" w:cs="Browallia New"/>
                <w:sz w:val="28"/>
                <w:szCs w:val="28"/>
                <w:cs/>
              </w:rPr>
              <w:t>ลดมูลค่า</w:t>
            </w:r>
          </w:p>
        </w:tc>
        <w:tc>
          <w:tcPr>
            <w:tcW w:w="1134" w:type="dxa"/>
            <w:tcBorders>
              <w:bottom w:val="single" w:sz="4" w:space="0" w:color="auto"/>
            </w:tcBorders>
            <w:shd w:val="clear" w:color="auto" w:fill="auto"/>
            <w:vAlign w:val="center"/>
          </w:tcPr>
          <w:p w14:paraId="44480C06" w14:textId="2E3808C7" w:rsidR="00894125" w:rsidRPr="009D72CD" w:rsidRDefault="00E2379D" w:rsidP="00894125">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hint="cs"/>
                <w:sz w:val="28"/>
                <w:szCs w:val="28"/>
                <w:cs/>
                <w:lang w:val="en-US" w:bidi="th-TH"/>
              </w:rPr>
              <w:t>(</w:t>
            </w:r>
            <w:r w:rsidR="00F80D83" w:rsidRPr="009D72CD">
              <w:rPr>
                <w:rFonts w:ascii="Browallia New" w:hAnsi="Browallia New" w:cs="Browallia New"/>
                <w:sz w:val="28"/>
                <w:szCs w:val="28"/>
                <w:lang w:val="en-US" w:bidi="th-TH"/>
              </w:rPr>
              <w:t>11,521</w:t>
            </w:r>
            <w:r w:rsidRPr="009D72CD">
              <w:rPr>
                <w:rFonts w:ascii="Browallia New" w:hAnsi="Browallia New" w:cs="Browallia New" w:hint="cs"/>
                <w:sz w:val="28"/>
                <w:szCs w:val="28"/>
                <w:cs/>
                <w:lang w:val="en-US" w:bidi="th-TH"/>
              </w:rPr>
              <w:t>)</w:t>
            </w:r>
          </w:p>
        </w:tc>
        <w:tc>
          <w:tcPr>
            <w:tcW w:w="236" w:type="dxa"/>
            <w:shd w:val="clear" w:color="auto" w:fill="auto"/>
          </w:tcPr>
          <w:p w14:paraId="1B021AD3"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3ACBBF8F" w14:textId="0DA28360" w:rsidR="00894125" w:rsidRPr="009D72CD"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(9,264)</w:t>
            </w:r>
          </w:p>
        </w:tc>
        <w:tc>
          <w:tcPr>
            <w:tcW w:w="238" w:type="dxa"/>
            <w:shd w:val="clear" w:color="auto" w:fill="auto"/>
          </w:tcPr>
          <w:p w14:paraId="35809F8D"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2275AC75" w14:textId="2F0C469C" w:rsidR="00894125" w:rsidRPr="009D72CD" w:rsidRDefault="009E6686" w:rsidP="00894125">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sz w:val="28"/>
                <w:szCs w:val="28"/>
                <w:lang w:val="en-US" w:bidi="th-TH"/>
              </w:rPr>
              <w:t>(11,521)</w:t>
            </w:r>
          </w:p>
        </w:tc>
        <w:tc>
          <w:tcPr>
            <w:tcW w:w="236" w:type="dxa"/>
          </w:tcPr>
          <w:p w14:paraId="1765BBE1"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tcPr>
          <w:p w14:paraId="34E56322" w14:textId="66B019EA" w:rsidR="00894125" w:rsidRPr="003F0B7E"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rPr>
              <w:t xml:space="preserve">(9,200) </w:t>
            </w:r>
          </w:p>
        </w:tc>
      </w:tr>
      <w:tr w:rsidR="00894125" w:rsidRPr="003F0B7E" w14:paraId="5DDDE020" w14:textId="77777777" w:rsidTr="008C00EB">
        <w:trPr>
          <w:trHeight w:val="122"/>
        </w:trPr>
        <w:tc>
          <w:tcPr>
            <w:tcW w:w="3717" w:type="dxa"/>
          </w:tcPr>
          <w:p w14:paraId="5647360C"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04F13ECF" w14:textId="12F73321" w:rsidR="00894125" w:rsidRPr="009D72CD" w:rsidRDefault="00D476A2" w:rsidP="00894125">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153,</w:t>
            </w:r>
            <w:r w:rsidR="00565836" w:rsidRPr="009D72CD">
              <w:rPr>
                <w:rFonts w:ascii="Browallia New" w:hAnsi="Browallia New" w:cs="Browallia New"/>
                <w:sz w:val="28"/>
                <w:szCs w:val="28"/>
                <w:lang w:val="en-US"/>
              </w:rPr>
              <w:t>442</w:t>
            </w:r>
          </w:p>
        </w:tc>
        <w:tc>
          <w:tcPr>
            <w:tcW w:w="236" w:type="dxa"/>
            <w:shd w:val="clear" w:color="auto" w:fill="auto"/>
          </w:tcPr>
          <w:p w14:paraId="36033383"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33DBF7CA" w14:textId="66BB8372" w:rsidR="00894125" w:rsidRPr="009D72CD"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147,624</w:t>
            </w:r>
          </w:p>
        </w:tc>
        <w:tc>
          <w:tcPr>
            <w:tcW w:w="238" w:type="dxa"/>
            <w:shd w:val="clear" w:color="auto" w:fill="auto"/>
          </w:tcPr>
          <w:p w14:paraId="18BDDA00" w14:textId="77777777" w:rsidR="00894125" w:rsidRPr="009D72CD"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4660EEC4" w14:textId="4D87CD2D" w:rsidR="00894125" w:rsidRPr="009D72CD" w:rsidRDefault="009E6F9E" w:rsidP="00894125">
            <w:pPr>
              <w:pStyle w:val="acctfourfigures"/>
              <w:tabs>
                <w:tab w:val="clear" w:pos="765"/>
              </w:tabs>
              <w:spacing w:line="240" w:lineRule="auto"/>
              <w:ind w:left="-117"/>
              <w:jc w:val="right"/>
              <w:rPr>
                <w:rFonts w:ascii="Browallia New" w:hAnsi="Browallia New" w:cs="Browallia New"/>
                <w:sz w:val="28"/>
                <w:szCs w:val="28"/>
                <w:lang w:val="en-US" w:bidi="th-TH"/>
              </w:rPr>
            </w:pPr>
            <w:r w:rsidRPr="009D72CD">
              <w:rPr>
                <w:rFonts w:ascii="Browallia New" w:hAnsi="Browallia New" w:cs="Browallia New"/>
                <w:sz w:val="28"/>
                <w:szCs w:val="28"/>
                <w:lang w:val="en-US" w:bidi="th-TH"/>
              </w:rPr>
              <w:t>79,756</w:t>
            </w:r>
          </w:p>
        </w:tc>
        <w:tc>
          <w:tcPr>
            <w:tcW w:w="236" w:type="dxa"/>
          </w:tcPr>
          <w:p w14:paraId="0FB4BAF6" w14:textId="77777777" w:rsidR="00894125" w:rsidRPr="003F0B7E"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2375161B" w14:textId="3CDFB798" w:rsidR="00894125" w:rsidRPr="003F0B7E" w:rsidRDefault="00894125" w:rsidP="00894125">
            <w:pPr>
              <w:pStyle w:val="acctfourfigures"/>
              <w:tabs>
                <w:tab w:val="clear" w:pos="765"/>
              </w:tabs>
              <w:spacing w:line="240" w:lineRule="auto"/>
              <w:ind w:left="-117"/>
              <w:jc w:val="right"/>
              <w:rPr>
                <w:rFonts w:ascii="Browallia New" w:hAnsi="Browallia New" w:cs="Browallia New"/>
                <w:sz w:val="28"/>
                <w:szCs w:val="28"/>
                <w:lang w:val="en-US"/>
              </w:rPr>
            </w:pPr>
            <w:r w:rsidRPr="00000158">
              <w:rPr>
                <w:rFonts w:ascii="Browallia New" w:hAnsi="Browallia New" w:cs="Browallia New"/>
                <w:sz w:val="28"/>
                <w:szCs w:val="28"/>
                <w:lang w:val="en-US"/>
              </w:rPr>
              <w:t>74,876</w:t>
            </w:r>
          </w:p>
        </w:tc>
      </w:tr>
    </w:tbl>
    <w:p w14:paraId="1421D131" w14:textId="6D932619" w:rsidR="00894125" w:rsidRPr="00894125" w:rsidRDefault="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CF5E68F" w14:textId="77777777" w:rsidR="003C689B" w:rsidRDefault="003C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3E178843" w14:textId="6F103CB5" w:rsidR="006971B8" w:rsidRPr="002F2623"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F2623">
        <w:rPr>
          <w:rFonts w:ascii="Browallia New" w:hAnsi="Browallia New" w:cs="Browallia New"/>
          <w:b/>
          <w:bCs/>
          <w:sz w:val="28"/>
          <w:szCs w:val="28"/>
          <w:cs/>
          <w:lang w:val="en-GB"/>
        </w:rPr>
        <w:lastRenderedPageBreak/>
        <w:t>ต้นทุนการพัฒนาอสังหาริมทรัพย์</w:t>
      </w:r>
      <w:r w:rsidR="00524074" w:rsidRPr="002F2623">
        <w:rPr>
          <w:rFonts w:ascii="Browallia New" w:hAnsi="Browallia New" w:cs="Browallia New"/>
          <w:b/>
          <w:bCs/>
          <w:sz w:val="28"/>
          <w:szCs w:val="28"/>
          <w:lang w:val="en-GB"/>
        </w:rPr>
        <w:t xml:space="preserve"> - </w:t>
      </w:r>
      <w:r w:rsidR="00524074" w:rsidRPr="002F2623">
        <w:rPr>
          <w:rFonts w:ascii="Browallia New" w:hAnsi="Browallia New" w:cs="Browallia New" w:hint="cs"/>
          <w:b/>
          <w:bCs/>
          <w:sz w:val="28"/>
          <w:szCs w:val="28"/>
          <w:cs/>
          <w:lang w:val="en-GB"/>
        </w:rPr>
        <w:t>สุทธิ</w:t>
      </w:r>
    </w:p>
    <w:p w14:paraId="27D35313" w14:textId="77777777" w:rsidR="006971B8" w:rsidRPr="00A76DB3"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12"/>
          <w:szCs w:val="12"/>
        </w:rPr>
      </w:pPr>
    </w:p>
    <w:tbl>
      <w:tblPr>
        <w:tblW w:w="9108" w:type="dxa"/>
        <w:tblInd w:w="252" w:type="dxa"/>
        <w:tblLayout w:type="fixed"/>
        <w:tblLook w:val="0000" w:firstRow="0" w:lastRow="0" w:firstColumn="0" w:lastColumn="0" w:noHBand="0" w:noVBand="0"/>
      </w:tblPr>
      <w:tblGrid>
        <w:gridCol w:w="3717"/>
        <w:gridCol w:w="1152"/>
        <w:gridCol w:w="239"/>
        <w:gridCol w:w="1147"/>
        <w:gridCol w:w="236"/>
        <w:gridCol w:w="1168"/>
        <w:gridCol w:w="236"/>
        <w:gridCol w:w="1213"/>
      </w:tblGrid>
      <w:tr w:rsidR="006971B8" w:rsidRPr="00CA64F4" w14:paraId="52287B3A" w14:textId="77777777" w:rsidTr="00C07995">
        <w:trPr>
          <w:tblHeader/>
        </w:trPr>
        <w:tc>
          <w:tcPr>
            <w:tcW w:w="3717" w:type="dxa"/>
            <w:tcBorders>
              <w:top w:val="nil"/>
              <w:left w:val="nil"/>
              <w:bottom w:val="nil"/>
              <w:right w:val="nil"/>
            </w:tcBorders>
          </w:tcPr>
          <w:p w14:paraId="7126C67B" w14:textId="77777777" w:rsidR="006971B8" w:rsidRPr="00CA64F4" w:rsidRDefault="006971B8" w:rsidP="001B4041">
            <w:pPr>
              <w:spacing w:line="240" w:lineRule="auto"/>
              <w:jc w:val="both"/>
              <w:rPr>
                <w:rFonts w:ascii="Browallia New" w:hAnsi="Browallia New" w:cs="Browallia New"/>
                <w:sz w:val="28"/>
                <w:szCs w:val="28"/>
              </w:rPr>
            </w:pPr>
          </w:p>
        </w:tc>
        <w:tc>
          <w:tcPr>
            <w:tcW w:w="5391" w:type="dxa"/>
            <w:gridSpan w:val="7"/>
            <w:tcBorders>
              <w:top w:val="nil"/>
              <w:left w:val="nil"/>
              <w:right w:val="nil"/>
            </w:tcBorders>
          </w:tcPr>
          <w:p w14:paraId="779960EE" w14:textId="2D4C6F41" w:rsidR="006971B8" w:rsidRPr="00CA64F4" w:rsidRDefault="006971B8" w:rsidP="001B4041">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พันบาท)</w:t>
            </w:r>
          </w:p>
        </w:tc>
      </w:tr>
      <w:tr w:rsidR="006971B8" w:rsidRPr="00CA64F4" w14:paraId="609C2D07" w14:textId="77777777" w:rsidTr="00C07995">
        <w:trPr>
          <w:trHeight w:val="257"/>
          <w:tblHeader/>
        </w:trPr>
        <w:tc>
          <w:tcPr>
            <w:tcW w:w="3717" w:type="dxa"/>
            <w:tcBorders>
              <w:top w:val="nil"/>
              <w:left w:val="nil"/>
              <w:bottom w:val="nil"/>
              <w:right w:val="nil"/>
            </w:tcBorders>
          </w:tcPr>
          <w:p w14:paraId="760C4825" w14:textId="77777777" w:rsidR="006971B8" w:rsidRPr="00CA64F4" w:rsidRDefault="006971B8" w:rsidP="001B4041">
            <w:pPr>
              <w:spacing w:line="240" w:lineRule="auto"/>
              <w:ind w:left="702" w:hanging="702"/>
              <w:jc w:val="both"/>
              <w:rPr>
                <w:rFonts w:ascii="Browallia New" w:hAnsi="Browallia New" w:cs="Browallia New"/>
                <w:sz w:val="28"/>
                <w:szCs w:val="28"/>
              </w:rPr>
            </w:pPr>
          </w:p>
        </w:tc>
        <w:tc>
          <w:tcPr>
            <w:tcW w:w="2538" w:type="dxa"/>
            <w:gridSpan w:val="3"/>
            <w:tcBorders>
              <w:left w:val="nil"/>
              <w:bottom w:val="single" w:sz="4" w:space="0" w:color="auto"/>
              <w:right w:val="nil"/>
            </w:tcBorders>
          </w:tcPr>
          <w:p w14:paraId="503898BE" w14:textId="77777777" w:rsidR="006971B8" w:rsidRPr="00CA64F4" w:rsidRDefault="006971B8" w:rsidP="001B4041">
            <w:pPr>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36" w:type="dxa"/>
            <w:tcBorders>
              <w:left w:val="nil"/>
              <w:right w:val="nil"/>
            </w:tcBorders>
          </w:tcPr>
          <w:p w14:paraId="2648A10B" w14:textId="77777777" w:rsidR="006971B8" w:rsidRPr="00CA64F4" w:rsidRDefault="006971B8" w:rsidP="001B4041">
            <w:pPr>
              <w:spacing w:line="240" w:lineRule="auto"/>
              <w:jc w:val="center"/>
              <w:rPr>
                <w:rFonts w:ascii="Browallia New" w:hAnsi="Browallia New" w:cs="Browallia New"/>
                <w:sz w:val="28"/>
                <w:szCs w:val="28"/>
                <w:cs/>
              </w:rPr>
            </w:pPr>
          </w:p>
        </w:tc>
        <w:tc>
          <w:tcPr>
            <w:tcW w:w="2617" w:type="dxa"/>
            <w:gridSpan w:val="3"/>
            <w:tcBorders>
              <w:left w:val="nil"/>
              <w:bottom w:val="single" w:sz="4" w:space="0" w:color="auto"/>
              <w:right w:val="nil"/>
            </w:tcBorders>
          </w:tcPr>
          <w:p w14:paraId="4B56EBAD" w14:textId="77777777" w:rsidR="006971B8" w:rsidRPr="00CA64F4" w:rsidRDefault="006971B8" w:rsidP="001B4041">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งบการเงินเฉพาะบริษัท</w:t>
            </w:r>
          </w:p>
        </w:tc>
      </w:tr>
      <w:tr w:rsidR="00894125" w:rsidRPr="00CA64F4" w14:paraId="4BBACBF7" w14:textId="77777777" w:rsidTr="00C07995">
        <w:trPr>
          <w:tblHeader/>
        </w:trPr>
        <w:tc>
          <w:tcPr>
            <w:tcW w:w="3717" w:type="dxa"/>
            <w:tcBorders>
              <w:top w:val="nil"/>
              <w:left w:val="nil"/>
              <w:bottom w:val="nil"/>
              <w:right w:val="nil"/>
            </w:tcBorders>
          </w:tcPr>
          <w:p w14:paraId="627855EF" w14:textId="77777777" w:rsidR="00894125" w:rsidRPr="00CA64F4" w:rsidRDefault="00894125" w:rsidP="00894125">
            <w:pPr>
              <w:spacing w:line="240" w:lineRule="auto"/>
              <w:jc w:val="center"/>
              <w:rPr>
                <w:rFonts w:ascii="Browallia New" w:hAnsi="Browallia New" w:cs="Browallia New"/>
                <w:sz w:val="28"/>
                <w:szCs w:val="28"/>
              </w:rPr>
            </w:pPr>
          </w:p>
        </w:tc>
        <w:tc>
          <w:tcPr>
            <w:tcW w:w="1152" w:type="dxa"/>
            <w:tcBorders>
              <w:top w:val="single" w:sz="4" w:space="0" w:color="auto"/>
              <w:left w:val="nil"/>
              <w:bottom w:val="single" w:sz="4" w:space="0" w:color="auto"/>
              <w:right w:val="nil"/>
            </w:tcBorders>
            <w:vAlign w:val="bottom"/>
          </w:tcPr>
          <w:p w14:paraId="3D859D59" w14:textId="6D1914FF" w:rsidR="00894125" w:rsidRPr="00CA64F4"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9" w:type="dxa"/>
            <w:tcBorders>
              <w:top w:val="nil"/>
              <w:left w:val="nil"/>
              <w:right w:val="nil"/>
            </w:tcBorders>
            <w:vAlign w:val="bottom"/>
          </w:tcPr>
          <w:p w14:paraId="49F22BE9" w14:textId="77777777" w:rsidR="00894125" w:rsidRPr="00CA64F4" w:rsidRDefault="00894125" w:rsidP="00894125">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left w:val="nil"/>
              <w:bottom w:val="single" w:sz="4" w:space="0" w:color="auto"/>
              <w:right w:val="nil"/>
            </w:tcBorders>
            <w:vAlign w:val="bottom"/>
          </w:tcPr>
          <w:p w14:paraId="6A8B558B" w14:textId="2F48FB8A" w:rsidR="00894125" w:rsidRPr="00CA64F4"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4</w:t>
            </w:r>
          </w:p>
        </w:tc>
        <w:tc>
          <w:tcPr>
            <w:tcW w:w="236" w:type="dxa"/>
            <w:tcBorders>
              <w:top w:val="nil"/>
              <w:left w:val="nil"/>
              <w:right w:val="nil"/>
            </w:tcBorders>
          </w:tcPr>
          <w:p w14:paraId="7E5DB5C5" w14:textId="77777777" w:rsidR="00894125" w:rsidRPr="00CA64F4" w:rsidRDefault="00894125" w:rsidP="00894125">
            <w:pPr>
              <w:spacing w:line="240" w:lineRule="auto"/>
              <w:ind w:right="-10"/>
              <w:jc w:val="center"/>
              <w:rPr>
                <w:rFonts w:ascii="Browallia New" w:hAnsi="Browallia New" w:cs="Browallia New"/>
                <w:sz w:val="28"/>
                <w:szCs w:val="28"/>
              </w:rPr>
            </w:pPr>
          </w:p>
        </w:tc>
        <w:tc>
          <w:tcPr>
            <w:tcW w:w="1168" w:type="dxa"/>
            <w:tcBorders>
              <w:top w:val="single" w:sz="4" w:space="0" w:color="auto"/>
              <w:left w:val="nil"/>
              <w:bottom w:val="single" w:sz="4" w:space="0" w:color="auto"/>
              <w:right w:val="nil"/>
            </w:tcBorders>
            <w:vAlign w:val="bottom"/>
          </w:tcPr>
          <w:p w14:paraId="6C134591" w14:textId="37343E0F" w:rsidR="00894125" w:rsidRPr="00CA64F4"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tcBorders>
              <w:top w:val="nil"/>
              <w:left w:val="nil"/>
              <w:bottom w:val="nil"/>
              <w:right w:val="nil"/>
            </w:tcBorders>
            <w:vAlign w:val="bottom"/>
          </w:tcPr>
          <w:p w14:paraId="3A60C762" w14:textId="77777777" w:rsidR="00894125" w:rsidRPr="00CA64F4" w:rsidRDefault="00894125" w:rsidP="00894125">
            <w:pPr>
              <w:tabs>
                <w:tab w:val="clear" w:pos="907"/>
              </w:tabs>
              <w:spacing w:line="240" w:lineRule="auto"/>
              <w:ind w:left="-108" w:right="-108"/>
              <w:jc w:val="center"/>
              <w:rPr>
                <w:rFonts w:ascii="Browallia New" w:hAnsi="Browallia New" w:cs="Browallia New"/>
                <w:sz w:val="28"/>
                <w:szCs w:val="28"/>
                <w:cs/>
              </w:rPr>
            </w:pPr>
          </w:p>
        </w:tc>
        <w:tc>
          <w:tcPr>
            <w:tcW w:w="1213" w:type="dxa"/>
            <w:tcBorders>
              <w:top w:val="nil"/>
              <w:left w:val="nil"/>
              <w:bottom w:val="single" w:sz="4" w:space="0" w:color="auto"/>
              <w:right w:val="nil"/>
            </w:tcBorders>
            <w:vAlign w:val="bottom"/>
          </w:tcPr>
          <w:p w14:paraId="2DCDD03F" w14:textId="5AA159B5" w:rsidR="00894125" w:rsidRPr="00CA64F4"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4</w:t>
            </w:r>
          </w:p>
        </w:tc>
      </w:tr>
      <w:tr w:rsidR="00990CFB" w:rsidRPr="00620BE1" w14:paraId="5D9337D7" w14:textId="77777777" w:rsidTr="00C07995">
        <w:trPr>
          <w:tblHeader/>
        </w:trPr>
        <w:tc>
          <w:tcPr>
            <w:tcW w:w="3717" w:type="dxa"/>
            <w:tcBorders>
              <w:top w:val="nil"/>
              <w:left w:val="nil"/>
              <w:bottom w:val="nil"/>
              <w:right w:val="nil"/>
            </w:tcBorders>
            <w:vAlign w:val="center"/>
          </w:tcPr>
          <w:p w14:paraId="582F9CB8" w14:textId="7559580F" w:rsidR="00990CFB" w:rsidRPr="00620BE1" w:rsidRDefault="00990CFB" w:rsidP="00990CFB">
            <w:pPr>
              <w:spacing w:line="240" w:lineRule="auto"/>
              <w:rPr>
                <w:rFonts w:ascii="Browallia New" w:hAnsi="Browallia New" w:cs="Browallia New"/>
                <w:sz w:val="20"/>
                <w:szCs w:val="20"/>
                <w:cs/>
              </w:rPr>
            </w:pPr>
          </w:p>
        </w:tc>
        <w:tc>
          <w:tcPr>
            <w:tcW w:w="1152" w:type="dxa"/>
            <w:tcBorders>
              <w:top w:val="single" w:sz="4" w:space="0" w:color="auto"/>
              <w:left w:val="nil"/>
              <w:right w:val="nil"/>
            </w:tcBorders>
          </w:tcPr>
          <w:p w14:paraId="359C1E74" w14:textId="77777777" w:rsidR="00990CFB" w:rsidRPr="00620BE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9" w:type="dxa"/>
            <w:tcBorders>
              <w:left w:val="nil"/>
              <w:right w:val="nil"/>
            </w:tcBorders>
          </w:tcPr>
          <w:p w14:paraId="4149194A" w14:textId="77777777" w:rsidR="00990CFB" w:rsidRPr="00620BE1" w:rsidRDefault="00990CFB" w:rsidP="00990CFB">
            <w:pPr>
              <w:spacing w:line="240" w:lineRule="auto"/>
              <w:rPr>
                <w:rFonts w:ascii="Browallia New" w:hAnsi="Browallia New" w:cs="Browallia New"/>
                <w:sz w:val="20"/>
                <w:szCs w:val="20"/>
              </w:rPr>
            </w:pPr>
          </w:p>
        </w:tc>
        <w:tc>
          <w:tcPr>
            <w:tcW w:w="1147" w:type="dxa"/>
            <w:tcBorders>
              <w:top w:val="single" w:sz="4" w:space="0" w:color="auto"/>
              <w:left w:val="nil"/>
              <w:right w:val="nil"/>
            </w:tcBorders>
          </w:tcPr>
          <w:p w14:paraId="2C5BFADC" w14:textId="77777777" w:rsidR="00990CFB" w:rsidRPr="00620BE1"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center"/>
          </w:tcPr>
          <w:p w14:paraId="5FB38EA1" w14:textId="77777777" w:rsidR="00990CFB" w:rsidRPr="00620BE1" w:rsidRDefault="00990CFB" w:rsidP="00990CFB">
            <w:pPr>
              <w:spacing w:line="240" w:lineRule="auto"/>
              <w:jc w:val="right"/>
              <w:rPr>
                <w:rFonts w:ascii="Browallia New" w:hAnsi="Browallia New" w:cs="Browallia New"/>
                <w:sz w:val="20"/>
                <w:szCs w:val="20"/>
              </w:rPr>
            </w:pPr>
          </w:p>
        </w:tc>
        <w:tc>
          <w:tcPr>
            <w:tcW w:w="1168" w:type="dxa"/>
            <w:tcBorders>
              <w:top w:val="single" w:sz="4" w:space="0" w:color="auto"/>
              <w:left w:val="nil"/>
              <w:right w:val="nil"/>
            </w:tcBorders>
            <w:vAlign w:val="center"/>
          </w:tcPr>
          <w:p w14:paraId="0673A5FC" w14:textId="77777777" w:rsidR="00990CFB" w:rsidRPr="00620BE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rPr>
            </w:pPr>
          </w:p>
        </w:tc>
        <w:tc>
          <w:tcPr>
            <w:tcW w:w="236" w:type="dxa"/>
            <w:tcBorders>
              <w:top w:val="nil"/>
              <w:left w:val="nil"/>
              <w:bottom w:val="nil"/>
              <w:right w:val="nil"/>
            </w:tcBorders>
            <w:vAlign w:val="center"/>
          </w:tcPr>
          <w:p w14:paraId="1DB372D1" w14:textId="77777777" w:rsidR="00990CFB" w:rsidRPr="00620BE1" w:rsidRDefault="00990CFB" w:rsidP="00990CFB">
            <w:pPr>
              <w:spacing w:line="240" w:lineRule="auto"/>
              <w:jc w:val="right"/>
              <w:rPr>
                <w:rFonts w:ascii="Browallia New" w:hAnsi="Browallia New" w:cs="Browallia New"/>
                <w:sz w:val="20"/>
                <w:szCs w:val="20"/>
              </w:rPr>
            </w:pPr>
          </w:p>
        </w:tc>
        <w:tc>
          <w:tcPr>
            <w:tcW w:w="1213" w:type="dxa"/>
            <w:tcBorders>
              <w:top w:val="nil"/>
              <w:left w:val="nil"/>
              <w:bottom w:val="nil"/>
              <w:right w:val="nil"/>
            </w:tcBorders>
            <w:vAlign w:val="center"/>
          </w:tcPr>
          <w:p w14:paraId="08486D3B" w14:textId="77777777" w:rsidR="00990CFB" w:rsidRPr="00620BE1"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rPr>
            </w:pPr>
          </w:p>
        </w:tc>
      </w:tr>
      <w:tr w:rsidR="006D490C" w:rsidRPr="00CA64F4" w14:paraId="789DBF01" w14:textId="77777777" w:rsidTr="00C07995">
        <w:tc>
          <w:tcPr>
            <w:tcW w:w="3717" w:type="dxa"/>
            <w:tcBorders>
              <w:top w:val="nil"/>
              <w:left w:val="nil"/>
              <w:bottom w:val="nil"/>
              <w:right w:val="nil"/>
            </w:tcBorders>
            <w:vAlign w:val="center"/>
          </w:tcPr>
          <w:p w14:paraId="41DBB003" w14:textId="77777777" w:rsidR="006D490C" w:rsidRPr="00CA64F4" w:rsidRDefault="006D490C" w:rsidP="006D490C">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ที่ดินและสิ่งปลูกสร้างที่อยู่ระหว่างพัฒนา</w:t>
            </w:r>
          </w:p>
        </w:tc>
        <w:tc>
          <w:tcPr>
            <w:tcW w:w="1152" w:type="dxa"/>
            <w:tcBorders>
              <w:left w:val="nil"/>
              <w:bottom w:val="nil"/>
              <w:right w:val="nil"/>
            </w:tcBorders>
          </w:tcPr>
          <w:p w14:paraId="23FC40D4" w14:textId="77777777" w:rsidR="006D490C" w:rsidRPr="00F511D3"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9" w:type="dxa"/>
            <w:tcBorders>
              <w:left w:val="nil"/>
              <w:bottom w:val="nil"/>
              <w:right w:val="nil"/>
            </w:tcBorders>
          </w:tcPr>
          <w:p w14:paraId="1F4FC169"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51BB9C0E" w14:textId="77777777" w:rsidR="006D490C" w:rsidRPr="00CA64F4"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255EA6CB"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168" w:type="dxa"/>
            <w:tcBorders>
              <w:left w:val="nil"/>
              <w:bottom w:val="nil"/>
              <w:right w:val="nil"/>
            </w:tcBorders>
            <w:vAlign w:val="center"/>
          </w:tcPr>
          <w:p w14:paraId="3B318E31" w14:textId="77777777" w:rsidR="006D490C" w:rsidRPr="00651BC8"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bottom w:val="nil"/>
              <w:right w:val="nil"/>
            </w:tcBorders>
            <w:vAlign w:val="center"/>
          </w:tcPr>
          <w:p w14:paraId="7728BC79" w14:textId="77777777" w:rsidR="006D490C" w:rsidRPr="00CA64F4" w:rsidRDefault="006D490C" w:rsidP="006D490C">
            <w:pPr>
              <w:spacing w:line="240" w:lineRule="auto"/>
              <w:ind w:right="26"/>
              <w:jc w:val="right"/>
              <w:rPr>
                <w:rFonts w:ascii="Browallia New" w:hAnsi="Browallia New" w:cs="Browallia New"/>
                <w:sz w:val="28"/>
                <w:szCs w:val="28"/>
              </w:rPr>
            </w:pPr>
          </w:p>
        </w:tc>
        <w:tc>
          <w:tcPr>
            <w:tcW w:w="1213" w:type="dxa"/>
            <w:tcBorders>
              <w:left w:val="nil"/>
              <w:bottom w:val="nil"/>
              <w:right w:val="nil"/>
            </w:tcBorders>
            <w:vAlign w:val="center"/>
          </w:tcPr>
          <w:p w14:paraId="70D36384" w14:textId="77777777" w:rsidR="006D490C" w:rsidRPr="00CA64F4"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1058C0" w:rsidRPr="00CA64F4" w14:paraId="4357CEDE" w14:textId="77777777" w:rsidTr="00C07995">
        <w:tc>
          <w:tcPr>
            <w:tcW w:w="3717" w:type="dxa"/>
            <w:tcBorders>
              <w:top w:val="nil"/>
              <w:left w:val="nil"/>
              <w:bottom w:val="nil"/>
              <w:right w:val="nil"/>
            </w:tcBorders>
            <w:vAlign w:val="center"/>
          </w:tcPr>
          <w:p w14:paraId="56B57389" w14:textId="59830AAA" w:rsidR="001058C0" w:rsidRPr="00CA64F4" w:rsidRDefault="001058C0" w:rsidP="001058C0">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ที่ดิน</w:t>
            </w:r>
          </w:p>
        </w:tc>
        <w:tc>
          <w:tcPr>
            <w:tcW w:w="1152" w:type="dxa"/>
            <w:tcBorders>
              <w:left w:val="nil"/>
              <w:bottom w:val="nil"/>
              <w:right w:val="nil"/>
            </w:tcBorders>
          </w:tcPr>
          <w:p w14:paraId="0A1E3773" w14:textId="61001566" w:rsidR="001058C0" w:rsidRPr="003A5BD3" w:rsidRDefault="007A6FAF"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57</w:t>
            </w:r>
            <w:r w:rsidR="006C0AD3" w:rsidRPr="003A5BD3">
              <w:rPr>
                <w:rFonts w:ascii="Browallia New" w:hAnsi="Browallia New" w:cs="Browallia New"/>
                <w:sz w:val="28"/>
                <w:szCs w:val="28"/>
              </w:rPr>
              <w:t>0</w:t>
            </w:r>
            <w:r w:rsidRPr="003A5BD3">
              <w:rPr>
                <w:rFonts w:ascii="Browallia New" w:hAnsi="Browallia New" w:cs="Browallia New"/>
                <w:sz w:val="28"/>
                <w:szCs w:val="28"/>
              </w:rPr>
              <w:t>,016</w:t>
            </w:r>
          </w:p>
        </w:tc>
        <w:tc>
          <w:tcPr>
            <w:tcW w:w="239" w:type="dxa"/>
            <w:tcBorders>
              <w:left w:val="nil"/>
              <w:bottom w:val="nil"/>
              <w:right w:val="nil"/>
            </w:tcBorders>
          </w:tcPr>
          <w:p w14:paraId="4441E0BD"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2E5781B6" w14:textId="16F46408"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606,050</w:t>
            </w:r>
          </w:p>
        </w:tc>
        <w:tc>
          <w:tcPr>
            <w:tcW w:w="236" w:type="dxa"/>
            <w:tcBorders>
              <w:left w:val="nil"/>
              <w:bottom w:val="nil"/>
              <w:right w:val="nil"/>
            </w:tcBorders>
            <w:vAlign w:val="center"/>
          </w:tcPr>
          <w:p w14:paraId="6E17EECB"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left w:val="nil"/>
              <w:bottom w:val="nil"/>
              <w:right w:val="nil"/>
            </w:tcBorders>
            <w:vAlign w:val="center"/>
          </w:tcPr>
          <w:p w14:paraId="2730CD1F" w14:textId="35AC066E"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c>
          <w:tcPr>
            <w:tcW w:w="236" w:type="dxa"/>
            <w:tcBorders>
              <w:top w:val="nil"/>
              <w:left w:val="nil"/>
              <w:bottom w:val="nil"/>
              <w:right w:val="nil"/>
            </w:tcBorders>
            <w:vAlign w:val="center"/>
          </w:tcPr>
          <w:p w14:paraId="1639DCFB"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top w:val="nil"/>
              <w:left w:val="nil"/>
              <w:bottom w:val="nil"/>
              <w:right w:val="nil"/>
            </w:tcBorders>
            <w:vAlign w:val="center"/>
          </w:tcPr>
          <w:p w14:paraId="44DF3DEF" w14:textId="0C721F92"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r>
      <w:tr w:rsidR="001058C0" w:rsidRPr="00CA64F4" w14:paraId="2EF97CB1" w14:textId="77777777" w:rsidTr="00C07995">
        <w:tc>
          <w:tcPr>
            <w:tcW w:w="3717" w:type="dxa"/>
            <w:tcBorders>
              <w:top w:val="nil"/>
              <w:left w:val="nil"/>
              <w:bottom w:val="nil"/>
              <w:right w:val="nil"/>
            </w:tcBorders>
            <w:vAlign w:val="center"/>
          </w:tcPr>
          <w:p w14:paraId="1AA7FAB6" w14:textId="46BECDD8" w:rsidR="001058C0" w:rsidRPr="00CA64F4" w:rsidRDefault="001058C0" w:rsidP="001058C0">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ค่าปรับปรุงที่ดิน</w:t>
            </w:r>
          </w:p>
        </w:tc>
        <w:tc>
          <w:tcPr>
            <w:tcW w:w="1152" w:type="dxa"/>
            <w:tcBorders>
              <w:left w:val="nil"/>
              <w:bottom w:val="nil"/>
              <w:right w:val="nil"/>
            </w:tcBorders>
          </w:tcPr>
          <w:p w14:paraId="3949C659" w14:textId="6D97B183" w:rsidR="001058C0" w:rsidRPr="003A5BD3" w:rsidRDefault="00EF231C"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111,739</w:t>
            </w:r>
          </w:p>
        </w:tc>
        <w:tc>
          <w:tcPr>
            <w:tcW w:w="239" w:type="dxa"/>
            <w:tcBorders>
              <w:left w:val="nil"/>
              <w:bottom w:val="nil"/>
              <w:right w:val="nil"/>
            </w:tcBorders>
          </w:tcPr>
          <w:p w14:paraId="5E4B20F1"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033BAAE0" w14:textId="4341F0CD"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115,529</w:t>
            </w:r>
          </w:p>
        </w:tc>
        <w:tc>
          <w:tcPr>
            <w:tcW w:w="236" w:type="dxa"/>
            <w:tcBorders>
              <w:left w:val="nil"/>
              <w:bottom w:val="nil"/>
              <w:right w:val="nil"/>
            </w:tcBorders>
            <w:vAlign w:val="center"/>
          </w:tcPr>
          <w:p w14:paraId="23170761"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left w:val="nil"/>
              <w:bottom w:val="nil"/>
              <w:right w:val="nil"/>
            </w:tcBorders>
            <w:vAlign w:val="center"/>
          </w:tcPr>
          <w:p w14:paraId="4582C9F7" w14:textId="237F7EA2"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c>
          <w:tcPr>
            <w:tcW w:w="236" w:type="dxa"/>
            <w:tcBorders>
              <w:top w:val="nil"/>
              <w:left w:val="nil"/>
              <w:bottom w:val="nil"/>
              <w:right w:val="nil"/>
            </w:tcBorders>
            <w:vAlign w:val="center"/>
          </w:tcPr>
          <w:p w14:paraId="458ADC47"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top w:val="nil"/>
              <w:left w:val="nil"/>
              <w:bottom w:val="nil"/>
              <w:right w:val="nil"/>
            </w:tcBorders>
            <w:vAlign w:val="center"/>
          </w:tcPr>
          <w:p w14:paraId="7B315792" w14:textId="764466AC"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r>
      <w:tr w:rsidR="001058C0" w:rsidRPr="00CA64F4" w14:paraId="0136E86F" w14:textId="77777777" w:rsidTr="00C07995">
        <w:tc>
          <w:tcPr>
            <w:tcW w:w="3717" w:type="dxa"/>
            <w:tcBorders>
              <w:top w:val="nil"/>
              <w:left w:val="nil"/>
              <w:bottom w:val="nil"/>
              <w:right w:val="nil"/>
            </w:tcBorders>
            <w:vAlign w:val="center"/>
          </w:tcPr>
          <w:p w14:paraId="3431677F" w14:textId="79C0042E" w:rsidR="001058C0" w:rsidRPr="00CA64F4" w:rsidRDefault="001058C0" w:rsidP="001058C0">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ค่าก่อสร้าง</w:t>
            </w:r>
          </w:p>
        </w:tc>
        <w:tc>
          <w:tcPr>
            <w:tcW w:w="1152" w:type="dxa"/>
            <w:tcBorders>
              <w:left w:val="nil"/>
              <w:bottom w:val="nil"/>
              <w:right w:val="nil"/>
            </w:tcBorders>
          </w:tcPr>
          <w:p w14:paraId="665C3AC4" w14:textId="526E7F7C" w:rsidR="001058C0" w:rsidRPr="003A5BD3" w:rsidRDefault="00BB5D98"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1,255,945</w:t>
            </w:r>
          </w:p>
        </w:tc>
        <w:tc>
          <w:tcPr>
            <w:tcW w:w="239" w:type="dxa"/>
            <w:tcBorders>
              <w:left w:val="nil"/>
              <w:bottom w:val="nil"/>
              <w:right w:val="nil"/>
            </w:tcBorders>
          </w:tcPr>
          <w:p w14:paraId="7B4763EA"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7CD10BBA" w14:textId="2DD43EFF"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1,182,411</w:t>
            </w:r>
          </w:p>
        </w:tc>
        <w:tc>
          <w:tcPr>
            <w:tcW w:w="236" w:type="dxa"/>
            <w:tcBorders>
              <w:left w:val="nil"/>
              <w:bottom w:val="nil"/>
              <w:right w:val="nil"/>
            </w:tcBorders>
            <w:vAlign w:val="center"/>
          </w:tcPr>
          <w:p w14:paraId="7ABBEB5B"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left w:val="nil"/>
              <w:bottom w:val="nil"/>
              <w:right w:val="nil"/>
            </w:tcBorders>
            <w:vAlign w:val="center"/>
          </w:tcPr>
          <w:p w14:paraId="16410DF4" w14:textId="6D29CA11"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1,819</w:t>
            </w:r>
          </w:p>
        </w:tc>
        <w:tc>
          <w:tcPr>
            <w:tcW w:w="236" w:type="dxa"/>
            <w:tcBorders>
              <w:top w:val="nil"/>
              <w:left w:val="nil"/>
              <w:bottom w:val="nil"/>
              <w:right w:val="nil"/>
            </w:tcBorders>
            <w:vAlign w:val="center"/>
          </w:tcPr>
          <w:p w14:paraId="58C101E9"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top w:val="nil"/>
              <w:left w:val="nil"/>
              <w:bottom w:val="nil"/>
              <w:right w:val="nil"/>
            </w:tcBorders>
            <w:vAlign w:val="center"/>
          </w:tcPr>
          <w:p w14:paraId="7F73314A" w14:textId="7FE9BE53"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1,819</w:t>
            </w:r>
          </w:p>
        </w:tc>
      </w:tr>
      <w:tr w:rsidR="001058C0" w:rsidRPr="00CA64F4" w14:paraId="33E6D879" w14:textId="77777777" w:rsidTr="00C07995">
        <w:tc>
          <w:tcPr>
            <w:tcW w:w="3717" w:type="dxa"/>
            <w:tcBorders>
              <w:top w:val="nil"/>
              <w:left w:val="nil"/>
              <w:bottom w:val="nil"/>
              <w:right w:val="nil"/>
            </w:tcBorders>
            <w:vAlign w:val="center"/>
          </w:tcPr>
          <w:p w14:paraId="327FAA3D" w14:textId="04175439" w:rsidR="001058C0" w:rsidRPr="00CA64F4" w:rsidRDefault="001058C0" w:rsidP="001058C0">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ค่าสาธารณูปโภค</w:t>
            </w:r>
          </w:p>
        </w:tc>
        <w:tc>
          <w:tcPr>
            <w:tcW w:w="1152" w:type="dxa"/>
            <w:tcBorders>
              <w:left w:val="nil"/>
              <w:bottom w:val="nil"/>
              <w:right w:val="nil"/>
            </w:tcBorders>
          </w:tcPr>
          <w:p w14:paraId="66B2BDAD" w14:textId="749A69C3" w:rsidR="001058C0" w:rsidRPr="003A5BD3" w:rsidRDefault="00BB5D98"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322,509</w:t>
            </w:r>
          </w:p>
        </w:tc>
        <w:tc>
          <w:tcPr>
            <w:tcW w:w="239" w:type="dxa"/>
            <w:tcBorders>
              <w:left w:val="nil"/>
              <w:bottom w:val="nil"/>
              <w:right w:val="nil"/>
            </w:tcBorders>
          </w:tcPr>
          <w:p w14:paraId="7223812E"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left w:val="nil"/>
              <w:bottom w:val="nil"/>
              <w:right w:val="nil"/>
            </w:tcBorders>
          </w:tcPr>
          <w:p w14:paraId="571FB673" w14:textId="7D37220B"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312,049</w:t>
            </w:r>
          </w:p>
        </w:tc>
        <w:tc>
          <w:tcPr>
            <w:tcW w:w="236" w:type="dxa"/>
            <w:tcBorders>
              <w:left w:val="nil"/>
              <w:bottom w:val="nil"/>
              <w:right w:val="nil"/>
            </w:tcBorders>
            <w:vAlign w:val="center"/>
          </w:tcPr>
          <w:p w14:paraId="76A7339D"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left w:val="nil"/>
              <w:bottom w:val="nil"/>
              <w:right w:val="nil"/>
            </w:tcBorders>
            <w:vAlign w:val="center"/>
          </w:tcPr>
          <w:p w14:paraId="07740613" w14:textId="7739D75F"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c>
          <w:tcPr>
            <w:tcW w:w="236" w:type="dxa"/>
            <w:tcBorders>
              <w:top w:val="nil"/>
              <w:left w:val="nil"/>
              <w:bottom w:val="nil"/>
              <w:right w:val="nil"/>
            </w:tcBorders>
            <w:vAlign w:val="center"/>
          </w:tcPr>
          <w:p w14:paraId="0919BA15"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top w:val="nil"/>
              <w:left w:val="nil"/>
              <w:bottom w:val="nil"/>
              <w:right w:val="nil"/>
            </w:tcBorders>
            <w:vAlign w:val="center"/>
          </w:tcPr>
          <w:p w14:paraId="3B046D6E" w14:textId="4B2CD255"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r>
      <w:tr w:rsidR="001058C0" w:rsidRPr="00CA64F4" w14:paraId="675DA119" w14:textId="77777777" w:rsidTr="00C07995">
        <w:tc>
          <w:tcPr>
            <w:tcW w:w="3717" w:type="dxa"/>
            <w:tcBorders>
              <w:top w:val="nil"/>
              <w:left w:val="nil"/>
              <w:bottom w:val="nil"/>
              <w:right w:val="nil"/>
            </w:tcBorders>
            <w:vAlign w:val="center"/>
          </w:tcPr>
          <w:p w14:paraId="3A0B66AF" w14:textId="4D499044" w:rsidR="001058C0" w:rsidRPr="00CA64F4" w:rsidRDefault="001058C0" w:rsidP="001058C0">
            <w:pPr>
              <w:spacing w:line="240" w:lineRule="auto"/>
              <w:rPr>
                <w:rFonts w:ascii="Browallia New" w:hAnsi="Browallia New" w:cs="Browallia New"/>
                <w:sz w:val="28"/>
                <w:szCs w:val="28"/>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ต้นทุน</w:t>
            </w:r>
            <w:r w:rsidRPr="00CA64F4">
              <w:rPr>
                <w:rFonts w:ascii="Browallia New" w:hAnsi="Browallia New" w:cs="Browallia New" w:hint="cs"/>
                <w:sz w:val="28"/>
                <w:szCs w:val="28"/>
                <w:cs/>
              </w:rPr>
              <w:t>ทางการเงิน</w:t>
            </w:r>
          </w:p>
        </w:tc>
        <w:tc>
          <w:tcPr>
            <w:tcW w:w="1152" w:type="dxa"/>
            <w:tcBorders>
              <w:top w:val="nil"/>
              <w:left w:val="nil"/>
              <w:right w:val="nil"/>
            </w:tcBorders>
          </w:tcPr>
          <w:p w14:paraId="626F2169" w14:textId="698864E3" w:rsidR="001058C0" w:rsidRPr="003A5BD3" w:rsidRDefault="007A55CF"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121</w:t>
            </w:r>
            <w:r w:rsidR="00545BF3" w:rsidRPr="003A5BD3">
              <w:rPr>
                <w:rFonts w:ascii="Browallia New" w:hAnsi="Browallia New" w:cs="Browallia New"/>
                <w:sz w:val="28"/>
                <w:szCs w:val="28"/>
              </w:rPr>
              <w:t>,3</w:t>
            </w:r>
            <w:r w:rsidR="001D0A9A">
              <w:rPr>
                <w:rFonts w:ascii="Browallia New" w:hAnsi="Browallia New" w:cs="Browallia New"/>
                <w:sz w:val="28"/>
                <w:szCs w:val="28"/>
              </w:rPr>
              <w:t>35</w:t>
            </w:r>
          </w:p>
        </w:tc>
        <w:tc>
          <w:tcPr>
            <w:tcW w:w="239" w:type="dxa"/>
            <w:tcBorders>
              <w:top w:val="nil"/>
              <w:left w:val="nil"/>
              <w:right w:val="nil"/>
            </w:tcBorders>
          </w:tcPr>
          <w:p w14:paraId="5C61B12E"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top w:val="nil"/>
              <w:left w:val="nil"/>
              <w:right w:val="nil"/>
            </w:tcBorders>
          </w:tcPr>
          <w:p w14:paraId="2AD70B1A" w14:textId="0BC1BB35"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97,023</w:t>
            </w:r>
          </w:p>
        </w:tc>
        <w:tc>
          <w:tcPr>
            <w:tcW w:w="236" w:type="dxa"/>
            <w:tcBorders>
              <w:top w:val="nil"/>
              <w:left w:val="nil"/>
              <w:right w:val="nil"/>
            </w:tcBorders>
            <w:vAlign w:val="center"/>
          </w:tcPr>
          <w:p w14:paraId="16D1B2AC"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top w:val="nil"/>
              <w:left w:val="nil"/>
              <w:right w:val="nil"/>
            </w:tcBorders>
            <w:vAlign w:val="center"/>
          </w:tcPr>
          <w:p w14:paraId="05C03C3E" w14:textId="0108589E"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c>
          <w:tcPr>
            <w:tcW w:w="236" w:type="dxa"/>
            <w:tcBorders>
              <w:top w:val="nil"/>
              <w:left w:val="nil"/>
              <w:right w:val="nil"/>
            </w:tcBorders>
            <w:vAlign w:val="center"/>
          </w:tcPr>
          <w:p w14:paraId="3AD3BC23"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top w:val="nil"/>
              <w:left w:val="nil"/>
              <w:right w:val="nil"/>
            </w:tcBorders>
            <w:vAlign w:val="center"/>
          </w:tcPr>
          <w:p w14:paraId="67E56B98" w14:textId="1ACF5F7D"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r>
      <w:tr w:rsidR="001058C0" w:rsidRPr="00CA64F4" w14:paraId="2BDA81D5" w14:textId="77777777" w:rsidTr="00C07995">
        <w:tc>
          <w:tcPr>
            <w:tcW w:w="3717" w:type="dxa"/>
            <w:tcBorders>
              <w:top w:val="nil"/>
              <w:left w:val="nil"/>
              <w:bottom w:val="nil"/>
              <w:right w:val="nil"/>
            </w:tcBorders>
            <w:vAlign w:val="center"/>
          </w:tcPr>
          <w:p w14:paraId="0FE52487" w14:textId="05DA490D" w:rsidR="001058C0" w:rsidRPr="00F46B29" w:rsidRDefault="001058C0" w:rsidP="001058C0">
            <w:pPr>
              <w:spacing w:line="240" w:lineRule="auto"/>
              <w:rPr>
                <w:rFonts w:ascii="Browallia New" w:hAnsi="Browallia New" w:cs="Browallia New"/>
                <w:sz w:val="28"/>
                <w:szCs w:val="28"/>
                <w:cs/>
              </w:rPr>
            </w:pPr>
            <w:r>
              <w:rPr>
                <w:rFonts w:ascii="Browallia New" w:hAnsi="Browallia New" w:cs="Browallia New" w:hint="cs"/>
                <w:sz w:val="28"/>
                <w:szCs w:val="28"/>
                <w:cs/>
              </w:rPr>
              <w:t xml:space="preserve">     ต้นทุนการกู้ยืม</w:t>
            </w:r>
          </w:p>
        </w:tc>
        <w:tc>
          <w:tcPr>
            <w:tcW w:w="1152" w:type="dxa"/>
            <w:tcBorders>
              <w:left w:val="nil"/>
              <w:right w:val="nil"/>
            </w:tcBorders>
          </w:tcPr>
          <w:p w14:paraId="64B70909" w14:textId="215B23D8" w:rsidR="001058C0" w:rsidRPr="003A5BD3" w:rsidRDefault="00722BBB"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A5BD3">
              <w:rPr>
                <w:rFonts w:ascii="Browallia New" w:hAnsi="Browallia New" w:cs="Browallia New"/>
                <w:sz w:val="28"/>
                <w:szCs w:val="28"/>
              </w:rPr>
              <w:t>930</w:t>
            </w:r>
          </w:p>
        </w:tc>
        <w:tc>
          <w:tcPr>
            <w:tcW w:w="239" w:type="dxa"/>
            <w:tcBorders>
              <w:left w:val="nil"/>
              <w:right w:val="nil"/>
            </w:tcBorders>
          </w:tcPr>
          <w:p w14:paraId="5CE28EBC"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left w:val="nil"/>
              <w:right w:val="nil"/>
            </w:tcBorders>
          </w:tcPr>
          <w:p w14:paraId="7A8AB4C9" w14:textId="035506F8" w:rsidR="001058C0" w:rsidRPr="00480CA5"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2735AC">
              <w:rPr>
                <w:rFonts w:ascii="Browallia New" w:hAnsi="Browallia New" w:cs="Browallia New"/>
                <w:sz w:val="28"/>
                <w:szCs w:val="28"/>
              </w:rPr>
              <w:t>246</w:t>
            </w:r>
          </w:p>
        </w:tc>
        <w:tc>
          <w:tcPr>
            <w:tcW w:w="236" w:type="dxa"/>
            <w:tcBorders>
              <w:left w:val="nil"/>
              <w:right w:val="nil"/>
            </w:tcBorders>
            <w:vAlign w:val="center"/>
          </w:tcPr>
          <w:p w14:paraId="364671D7"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left w:val="nil"/>
              <w:right w:val="nil"/>
            </w:tcBorders>
            <w:vAlign w:val="center"/>
          </w:tcPr>
          <w:p w14:paraId="478A1175" w14:textId="383C57AD"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hint="cs"/>
                <w:sz w:val="28"/>
                <w:szCs w:val="28"/>
                <w:cs/>
              </w:rPr>
              <w:t xml:space="preserve">         </w:t>
            </w:r>
            <w:r w:rsidRPr="009D72CD">
              <w:rPr>
                <w:rFonts w:ascii="Browallia New" w:hAnsi="Browallia New" w:cs="Browallia New"/>
                <w:sz w:val="28"/>
                <w:szCs w:val="28"/>
                <w:cs/>
              </w:rPr>
              <w:t>-</w:t>
            </w:r>
          </w:p>
        </w:tc>
        <w:tc>
          <w:tcPr>
            <w:tcW w:w="236" w:type="dxa"/>
            <w:tcBorders>
              <w:left w:val="nil"/>
              <w:right w:val="nil"/>
            </w:tcBorders>
            <w:vAlign w:val="center"/>
          </w:tcPr>
          <w:p w14:paraId="16CC92DE"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left w:val="nil"/>
              <w:right w:val="nil"/>
            </w:tcBorders>
            <w:vAlign w:val="center"/>
          </w:tcPr>
          <w:p w14:paraId="412B0E90" w14:textId="6454ACF4" w:rsidR="001058C0" w:rsidRPr="00BF716C"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hint="cs"/>
                <w:sz w:val="28"/>
                <w:szCs w:val="28"/>
                <w:cs/>
              </w:rPr>
              <w:t xml:space="preserve">         </w:t>
            </w:r>
            <w:r w:rsidRPr="00953BD4">
              <w:rPr>
                <w:rFonts w:ascii="Browallia New" w:hAnsi="Browallia New" w:cs="Browallia New"/>
                <w:sz w:val="28"/>
                <w:szCs w:val="28"/>
                <w:cs/>
              </w:rPr>
              <w:t>-</w:t>
            </w:r>
          </w:p>
        </w:tc>
      </w:tr>
      <w:tr w:rsidR="001058C0" w:rsidRPr="00CA64F4" w14:paraId="5507F727" w14:textId="77777777" w:rsidTr="00C07995">
        <w:tc>
          <w:tcPr>
            <w:tcW w:w="3717" w:type="dxa"/>
            <w:tcBorders>
              <w:top w:val="nil"/>
              <w:left w:val="nil"/>
              <w:bottom w:val="nil"/>
              <w:right w:val="nil"/>
            </w:tcBorders>
            <w:vAlign w:val="center"/>
          </w:tcPr>
          <w:p w14:paraId="311F7C5E" w14:textId="188A82EB" w:rsidR="001058C0" w:rsidRDefault="001058C0" w:rsidP="001058C0">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CA64F4">
              <w:rPr>
                <w:rFonts w:ascii="Browallia New" w:hAnsi="Browallia New" w:cs="Browallia New"/>
                <w:sz w:val="28"/>
                <w:szCs w:val="28"/>
                <w:cs/>
              </w:rPr>
              <w:t>ต้นทุนอื่นๆ</w:t>
            </w:r>
          </w:p>
        </w:tc>
        <w:tc>
          <w:tcPr>
            <w:tcW w:w="1152" w:type="dxa"/>
            <w:tcBorders>
              <w:left w:val="nil"/>
              <w:right w:val="nil"/>
            </w:tcBorders>
          </w:tcPr>
          <w:p w14:paraId="1FF2FCBD" w14:textId="7A536355" w:rsidR="001058C0" w:rsidRPr="003A5BD3" w:rsidRDefault="00BD04DE"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3A5BD3">
              <w:rPr>
                <w:rFonts w:ascii="Browallia New" w:hAnsi="Browallia New" w:cs="Browallia New"/>
                <w:sz w:val="28"/>
                <w:szCs w:val="28"/>
              </w:rPr>
              <w:t>84,77</w:t>
            </w:r>
            <w:r w:rsidR="00DC125C" w:rsidRPr="003A5BD3">
              <w:rPr>
                <w:rFonts w:ascii="Browallia New" w:hAnsi="Browallia New" w:cs="Browallia New"/>
                <w:sz w:val="28"/>
                <w:szCs w:val="28"/>
              </w:rPr>
              <w:t>5</w:t>
            </w:r>
          </w:p>
        </w:tc>
        <w:tc>
          <w:tcPr>
            <w:tcW w:w="239" w:type="dxa"/>
            <w:tcBorders>
              <w:left w:val="nil"/>
              <w:right w:val="nil"/>
            </w:tcBorders>
          </w:tcPr>
          <w:p w14:paraId="47D6A94A"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left w:val="nil"/>
              <w:right w:val="nil"/>
            </w:tcBorders>
          </w:tcPr>
          <w:p w14:paraId="1129526E" w14:textId="4B469019" w:rsidR="001058C0"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2735AC">
              <w:rPr>
                <w:rFonts w:ascii="Browallia New" w:hAnsi="Browallia New" w:cs="Browallia New"/>
                <w:sz w:val="28"/>
                <w:szCs w:val="28"/>
              </w:rPr>
              <w:t>83,901</w:t>
            </w:r>
          </w:p>
        </w:tc>
        <w:tc>
          <w:tcPr>
            <w:tcW w:w="236" w:type="dxa"/>
            <w:tcBorders>
              <w:left w:val="nil"/>
              <w:right w:val="nil"/>
            </w:tcBorders>
            <w:vAlign w:val="center"/>
          </w:tcPr>
          <w:p w14:paraId="794BF191"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left w:val="nil"/>
              <w:right w:val="nil"/>
            </w:tcBorders>
            <w:vAlign w:val="center"/>
          </w:tcPr>
          <w:p w14:paraId="717F3CF0" w14:textId="7DFC5D1D"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8,293</w:t>
            </w:r>
          </w:p>
        </w:tc>
        <w:tc>
          <w:tcPr>
            <w:tcW w:w="236" w:type="dxa"/>
            <w:tcBorders>
              <w:left w:val="nil"/>
              <w:right w:val="nil"/>
            </w:tcBorders>
            <w:vAlign w:val="center"/>
          </w:tcPr>
          <w:p w14:paraId="3951A75E"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left w:val="nil"/>
              <w:right w:val="nil"/>
            </w:tcBorders>
            <w:vAlign w:val="center"/>
          </w:tcPr>
          <w:p w14:paraId="0C8E9572" w14:textId="7F61F840" w:rsidR="001058C0" w:rsidRPr="00BF716C"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8,293</w:t>
            </w:r>
          </w:p>
        </w:tc>
      </w:tr>
      <w:tr w:rsidR="001058C0" w:rsidRPr="00CA64F4" w14:paraId="7C18DAC8" w14:textId="77777777" w:rsidTr="00C07995">
        <w:tc>
          <w:tcPr>
            <w:tcW w:w="3717" w:type="dxa"/>
            <w:tcBorders>
              <w:top w:val="nil"/>
              <w:left w:val="nil"/>
              <w:bottom w:val="nil"/>
              <w:right w:val="nil"/>
            </w:tcBorders>
          </w:tcPr>
          <w:p w14:paraId="4358F778" w14:textId="4A62F7BA" w:rsidR="001058C0" w:rsidRPr="005F4128" w:rsidRDefault="001058C0" w:rsidP="001058C0">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5F4128">
              <w:rPr>
                <w:rFonts w:ascii="Browallia New" w:hAnsi="Browallia New" w:cs="Browallia New"/>
                <w:sz w:val="28"/>
                <w:szCs w:val="28"/>
                <w:cs/>
              </w:rPr>
              <w:t>รวม</w:t>
            </w:r>
          </w:p>
        </w:tc>
        <w:tc>
          <w:tcPr>
            <w:tcW w:w="1152" w:type="dxa"/>
            <w:tcBorders>
              <w:top w:val="single" w:sz="4" w:space="0" w:color="auto"/>
              <w:left w:val="nil"/>
              <w:right w:val="nil"/>
            </w:tcBorders>
          </w:tcPr>
          <w:p w14:paraId="471A7ED3" w14:textId="6FE792DF" w:rsidR="001058C0" w:rsidRPr="003A5BD3" w:rsidRDefault="001359CF" w:rsidP="00A71C47">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2,467,249</w:t>
            </w:r>
          </w:p>
        </w:tc>
        <w:tc>
          <w:tcPr>
            <w:tcW w:w="239" w:type="dxa"/>
            <w:tcBorders>
              <w:left w:val="nil"/>
              <w:right w:val="nil"/>
            </w:tcBorders>
          </w:tcPr>
          <w:p w14:paraId="5E804263"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top w:val="single" w:sz="4" w:space="0" w:color="auto"/>
              <w:left w:val="nil"/>
              <w:right w:val="nil"/>
            </w:tcBorders>
          </w:tcPr>
          <w:p w14:paraId="797FB2B8" w14:textId="7AD03882" w:rsidR="001058C0" w:rsidRPr="00117C6D" w:rsidRDefault="00C16F34"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16F34">
              <w:rPr>
                <w:rFonts w:ascii="Browallia New" w:hAnsi="Browallia New" w:cs="Browallia New"/>
                <w:sz w:val="28"/>
                <w:szCs w:val="28"/>
              </w:rPr>
              <w:t>2</w:t>
            </w:r>
            <w:r w:rsidR="001058C0" w:rsidRPr="0058232A">
              <w:rPr>
                <w:rFonts w:ascii="Browallia New" w:hAnsi="Browallia New" w:cs="Browallia New"/>
                <w:sz w:val="28"/>
                <w:szCs w:val="28"/>
              </w:rPr>
              <w:t>,397,209</w:t>
            </w:r>
          </w:p>
        </w:tc>
        <w:tc>
          <w:tcPr>
            <w:tcW w:w="236" w:type="dxa"/>
            <w:tcBorders>
              <w:left w:val="nil"/>
              <w:right w:val="nil"/>
            </w:tcBorders>
            <w:vAlign w:val="center"/>
          </w:tcPr>
          <w:p w14:paraId="32F8261E"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top w:val="single" w:sz="4" w:space="0" w:color="auto"/>
              <w:left w:val="nil"/>
              <w:right w:val="nil"/>
            </w:tcBorders>
            <w:vAlign w:val="center"/>
          </w:tcPr>
          <w:p w14:paraId="74DB2EAD" w14:textId="558D21F6"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10,112</w:t>
            </w:r>
          </w:p>
        </w:tc>
        <w:tc>
          <w:tcPr>
            <w:tcW w:w="236" w:type="dxa"/>
            <w:tcBorders>
              <w:left w:val="nil"/>
              <w:right w:val="nil"/>
            </w:tcBorders>
            <w:vAlign w:val="center"/>
          </w:tcPr>
          <w:p w14:paraId="179AA4A0"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top w:val="single" w:sz="4" w:space="0" w:color="auto"/>
              <w:left w:val="nil"/>
              <w:right w:val="nil"/>
            </w:tcBorders>
            <w:vAlign w:val="center"/>
          </w:tcPr>
          <w:p w14:paraId="22AA58AE" w14:textId="2A280F04" w:rsidR="001058C0"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10,112</w:t>
            </w:r>
          </w:p>
        </w:tc>
      </w:tr>
      <w:tr w:rsidR="001058C0" w:rsidRPr="006D490C" w14:paraId="3AA07932" w14:textId="77777777" w:rsidTr="00C07995">
        <w:tc>
          <w:tcPr>
            <w:tcW w:w="3717" w:type="dxa"/>
            <w:tcBorders>
              <w:top w:val="nil"/>
              <w:left w:val="nil"/>
              <w:bottom w:val="nil"/>
              <w:right w:val="nil"/>
            </w:tcBorders>
            <w:vAlign w:val="center"/>
          </w:tcPr>
          <w:p w14:paraId="2C5629BF" w14:textId="09D16EBD" w:rsidR="001058C0" w:rsidRPr="0028463A" w:rsidRDefault="001058C0" w:rsidP="001058C0">
            <w:pPr>
              <w:spacing w:line="240" w:lineRule="auto"/>
              <w:rPr>
                <w:rFonts w:ascii="Browallia New" w:hAnsi="Browallia New" w:cs="Browallia New"/>
                <w:sz w:val="28"/>
                <w:szCs w:val="28"/>
                <w:cs/>
              </w:rPr>
            </w:pPr>
            <w:r w:rsidRPr="00F46B29">
              <w:rPr>
                <w:rFonts w:ascii="Browallia New" w:hAnsi="Browallia New" w:cs="Browallia New"/>
                <w:sz w:val="28"/>
                <w:szCs w:val="28"/>
              </w:rPr>
              <w:t xml:space="preserve">     </w:t>
            </w:r>
            <w:r w:rsidRPr="0028463A">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5F4128">
              <w:rPr>
                <w:rFonts w:ascii="Browallia New" w:hAnsi="Browallia New" w:cs="Browallia New"/>
                <w:sz w:val="28"/>
                <w:szCs w:val="28"/>
                <w:cs/>
              </w:rPr>
              <w:t>ค่าเผื่อสินค้าลดมูลค่า</w:t>
            </w:r>
          </w:p>
        </w:tc>
        <w:tc>
          <w:tcPr>
            <w:tcW w:w="1152" w:type="dxa"/>
            <w:tcBorders>
              <w:left w:val="nil"/>
              <w:bottom w:val="single" w:sz="4" w:space="0" w:color="auto"/>
              <w:right w:val="nil"/>
            </w:tcBorders>
          </w:tcPr>
          <w:p w14:paraId="008C44E7" w14:textId="77F96C52" w:rsidR="001058C0" w:rsidRPr="003A5BD3" w:rsidRDefault="00987A2B"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3A5BD3">
              <w:rPr>
                <w:rFonts w:ascii="Browallia New" w:hAnsi="Browallia New" w:cs="Browallia New" w:hint="cs"/>
                <w:sz w:val="28"/>
                <w:szCs w:val="28"/>
                <w:cs/>
              </w:rPr>
              <w:t>(</w:t>
            </w:r>
            <w:r w:rsidRPr="003A5BD3">
              <w:rPr>
                <w:rFonts w:ascii="Browallia New" w:hAnsi="Browallia New" w:cs="Browallia New"/>
                <w:sz w:val="28"/>
                <w:szCs w:val="28"/>
              </w:rPr>
              <w:t>806</w:t>
            </w:r>
            <w:r w:rsidRPr="003A5BD3">
              <w:rPr>
                <w:rFonts w:ascii="Browallia New" w:hAnsi="Browallia New" w:cs="Browallia New" w:hint="cs"/>
                <w:sz w:val="28"/>
                <w:szCs w:val="28"/>
                <w:cs/>
              </w:rPr>
              <w:t>)</w:t>
            </w:r>
          </w:p>
        </w:tc>
        <w:tc>
          <w:tcPr>
            <w:tcW w:w="239" w:type="dxa"/>
            <w:tcBorders>
              <w:left w:val="nil"/>
              <w:right w:val="nil"/>
            </w:tcBorders>
          </w:tcPr>
          <w:p w14:paraId="203C1475"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left w:val="nil"/>
              <w:bottom w:val="single" w:sz="4" w:space="0" w:color="auto"/>
              <w:right w:val="nil"/>
            </w:tcBorders>
          </w:tcPr>
          <w:p w14:paraId="3BE98B5F" w14:textId="4AB646E0" w:rsidR="001058C0" w:rsidRPr="00117C6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8232A">
              <w:rPr>
                <w:rFonts w:ascii="Browallia New" w:hAnsi="Browallia New" w:cs="Browallia New"/>
                <w:sz w:val="28"/>
                <w:szCs w:val="28"/>
              </w:rPr>
              <w:t>(2,754)</w:t>
            </w:r>
          </w:p>
        </w:tc>
        <w:tc>
          <w:tcPr>
            <w:tcW w:w="236" w:type="dxa"/>
            <w:tcBorders>
              <w:left w:val="nil"/>
              <w:right w:val="nil"/>
            </w:tcBorders>
            <w:vAlign w:val="center"/>
          </w:tcPr>
          <w:p w14:paraId="099489B4"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left w:val="nil"/>
              <w:bottom w:val="single" w:sz="4" w:space="0" w:color="auto"/>
              <w:right w:val="nil"/>
            </w:tcBorders>
            <w:vAlign w:val="center"/>
          </w:tcPr>
          <w:p w14:paraId="22737371" w14:textId="225CC119"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c>
          <w:tcPr>
            <w:tcW w:w="236" w:type="dxa"/>
            <w:tcBorders>
              <w:left w:val="nil"/>
              <w:right w:val="nil"/>
            </w:tcBorders>
            <w:vAlign w:val="center"/>
          </w:tcPr>
          <w:p w14:paraId="4220809B"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left w:val="nil"/>
              <w:bottom w:val="single" w:sz="4" w:space="0" w:color="auto"/>
              <w:right w:val="nil"/>
            </w:tcBorders>
            <w:vAlign w:val="center"/>
          </w:tcPr>
          <w:p w14:paraId="73F289E1" w14:textId="5FCC1CA4" w:rsidR="001058C0"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 xml:space="preserve">      </w:t>
            </w:r>
            <w:r w:rsidRPr="00F46168">
              <w:rPr>
                <w:rFonts w:ascii="Browallia New" w:hAnsi="Browallia New" w:cs="Browallia New"/>
                <w:sz w:val="28"/>
                <w:szCs w:val="28"/>
                <w:cs/>
              </w:rPr>
              <w:t>-</w:t>
            </w:r>
          </w:p>
        </w:tc>
      </w:tr>
      <w:tr w:rsidR="001058C0" w:rsidRPr="00CA64F4" w14:paraId="21C718A5" w14:textId="77777777" w:rsidTr="00C07995">
        <w:tc>
          <w:tcPr>
            <w:tcW w:w="3717" w:type="dxa"/>
            <w:tcBorders>
              <w:top w:val="nil"/>
              <w:left w:val="nil"/>
              <w:bottom w:val="nil"/>
              <w:right w:val="nil"/>
            </w:tcBorders>
            <w:vAlign w:val="center"/>
          </w:tcPr>
          <w:p w14:paraId="528B18F0" w14:textId="0AF9A2F2" w:rsidR="001058C0" w:rsidRPr="00CA64F4" w:rsidRDefault="001058C0" w:rsidP="001058C0">
            <w:pPr>
              <w:spacing w:line="240" w:lineRule="auto"/>
              <w:rPr>
                <w:rFonts w:ascii="Browallia New" w:hAnsi="Browallia New" w:cs="Browallia New"/>
                <w:sz w:val="28"/>
                <w:szCs w:val="28"/>
              </w:rPr>
            </w:pPr>
            <w:r w:rsidRPr="00F46B29">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1152" w:type="dxa"/>
            <w:tcBorders>
              <w:top w:val="single" w:sz="4" w:space="0" w:color="auto"/>
              <w:left w:val="nil"/>
              <w:bottom w:val="single" w:sz="12" w:space="0" w:color="auto"/>
              <w:right w:val="nil"/>
            </w:tcBorders>
          </w:tcPr>
          <w:p w14:paraId="3D48843B" w14:textId="5D2022C5" w:rsidR="001058C0" w:rsidRPr="00F922EF" w:rsidRDefault="00C0275E"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922EF">
              <w:rPr>
                <w:rFonts w:ascii="Browallia New" w:hAnsi="Browallia New" w:cs="Browallia New"/>
                <w:sz w:val="28"/>
                <w:szCs w:val="28"/>
              </w:rPr>
              <w:t>2,</w:t>
            </w:r>
            <w:r w:rsidR="00A94520" w:rsidRPr="00F922EF">
              <w:rPr>
                <w:rFonts w:ascii="Browallia New" w:hAnsi="Browallia New" w:cs="Browallia New"/>
                <w:sz w:val="28"/>
                <w:szCs w:val="28"/>
              </w:rPr>
              <w:t>4</w:t>
            </w:r>
            <w:r w:rsidR="00662E26" w:rsidRPr="00F922EF">
              <w:rPr>
                <w:rFonts w:ascii="Browallia New" w:hAnsi="Browallia New" w:cs="Browallia New"/>
                <w:sz w:val="28"/>
                <w:szCs w:val="28"/>
              </w:rPr>
              <w:t>66,44</w:t>
            </w:r>
            <w:r w:rsidR="00F922EF" w:rsidRPr="00F922EF">
              <w:rPr>
                <w:rFonts w:ascii="Browallia New" w:hAnsi="Browallia New" w:cs="Browallia New"/>
                <w:sz w:val="28"/>
                <w:szCs w:val="28"/>
              </w:rPr>
              <w:t>3</w:t>
            </w:r>
          </w:p>
        </w:tc>
        <w:tc>
          <w:tcPr>
            <w:tcW w:w="239" w:type="dxa"/>
            <w:tcBorders>
              <w:left w:val="nil"/>
              <w:right w:val="nil"/>
            </w:tcBorders>
          </w:tcPr>
          <w:p w14:paraId="2205AB7E"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47" w:type="dxa"/>
            <w:tcBorders>
              <w:top w:val="single" w:sz="4" w:space="0" w:color="auto"/>
              <w:left w:val="nil"/>
              <w:bottom w:val="single" w:sz="12" w:space="0" w:color="auto"/>
              <w:right w:val="nil"/>
            </w:tcBorders>
          </w:tcPr>
          <w:p w14:paraId="4E90D55E" w14:textId="5441337A"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58232A">
              <w:rPr>
                <w:rFonts w:ascii="Browallia New" w:hAnsi="Browallia New" w:cs="Browallia New"/>
                <w:sz w:val="28"/>
                <w:szCs w:val="28"/>
              </w:rPr>
              <w:t>2,394,455</w:t>
            </w:r>
          </w:p>
        </w:tc>
        <w:tc>
          <w:tcPr>
            <w:tcW w:w="236" w:type="dxa"/>
            <w:tcBorders>
              <w:left w:val="nil"/>
              <w:right w:val="nil"/>
            </w:tcBorders>
            <w:vAlign w:val="center"/>
          </w:tcPr>
          <w:p w14:paraId="255653C3" w14:textId="77777777" w:rsidR="001058C0" w:rsidRPr="00CA64F4" w:rsidRDefault="001058C0" w:rsidP="001058C0">
            <w:pPr>
              <w:spacing w:line="240" w:lineRule="auto"/>
              <w:ind w:right="26"/>
              <w:jc w:val="right"/>
              <w:rPr>
                <w:rFonts w:ascii="Browallia New" w:hAnsi="Browallia New" w:cs="Browallia New"/>
                <w:sz w:val="28"/>
                <w:szCs w:val="28"/>
              </w:rPr>
            </w:pPr>
          </w:p>
        </w:tc>
        <w:tc>
          <w:tcPr>
            <w:tcW w:w="1168" w:type="dxa"/>
            <w:tcBorders>
              <w:top w:val="single" w:sz="4" w:space="0" w:color="auto"/>
              <w:left w:val="nil"/>
              <w:bottom w:val="single" w:sz="12" w:space="0" w:color="auto"/>
              <w:right w:val="nil"/>
            </w:tcBorders>
            <w:vAlign w:val="center"/>
          </w:tcPr>
          <w:p w14:paraId="7BD826CB" w14:textId="5B6890AE"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10,112</w:t>
            </w:r>
          </w:p>
        </w:tc>
        <w:tc>
          <w:tcPr>
            <w:tcW w:w="236" w:type="dxa"/>
            <w:tcBorders>
              <w:left w:val="nil"/>
              <w:right w:val="nil"/>
            </w:tcBorders>
            <w:vAlign w:val="center"/>
          </w:tcPr>
          <w:p w14:paraId="2E553A79"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top w:val="single" w:sz="4" w:space="0" w:color="auto"/>
              <w:left w:val="nil"/>
              <w:bottom w:val="single" w:sz="12" w:space="0" w:color="auto"/>
              <w:right w:val="nil"/>
            </w:tcBorders>
            <w:vAlign w:val="center"/>
          </w:tcPr>
          <w:p w14:paraId="16B11032" w14:textId="217447C3" w:rsidR="001058C0" w:rsidRPr="00CA64F4"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F46168">
              <w:rPr>
                <w:rFonts w:ascii="Browallia New" w:hAnsi="Browallia New" w:cs="Browallia New"/>
                <w:sz w:val="28"/>
                <w:szCs w:val="28"/>
              </w:rPr>
              <w:t>10,112</w:t>
            </w:r>
          </w:p>
        </w:tc>
      </w:tr>
      <w:tr w:rsidR="001058C0" w:rsidRPr="00620BE1" w14:paraId="4C1737A3" w14:textId="77777777" w:rsidTr="00C07995">
        <w:trPr>
          <w:trHeight w:val="318"/>
        </w:trPr>
        <w:tc>
          <w:tcPr>
            <w:tcW w:w="3717" w:type="dxa"/>
            <w:tcBorders>
              <w:top w:val="nil"/>
              <w:left w:val="nil"/>
              <w:bottom w:val="nil"/>
              <w:right w:val="nil"/>
            </w:tcBorders>
          </w:tcPr>
          <w:p w14:paraId="43452505" w14:textId="77777777" w:rsidR="001058C0" w:rsidRPr="00620BE1" w:rsidRDefault="001058C0" w:rsidP="001058C0">
            <w:pPr>
              <w:tabs>
                <w:tab w:val="clear" w:pos="2580"/>
              </w:tabs>
              <w:spacing w:line="240" w:lineRule="auto"/>
              <w:ind w:right="-43"/>
              <w:rPr>
                <w:rFonts w:ascii="Browallia New" w:hAnsi="Browallia New" w:cs="Browallia New"/>
                <w:sz w:val="20"/>
                <w:szCs w:val="20"/>
                <w:cs/>
              </w:rPr>
            </w:pPr>
          </w:p>
        </w:tc>
        <w:tc>
          <w:tcPr>
            <w:tcW w:w="1152" w:type="dxa"/>
            <w:tcBorders>
              <w:top w:val="single" w:sz="12" w:space="0" w:color="auto"/>
              <w:left w:val="nil"/>
              <w:right w:val="nil"/>
            </w:tcBorders>
          </w:tcPr>
          <w:p w14:paraId="4EAA173E" w14:textId="77777777" w:rsidR="001058C0" w:rsidRPr="003A5BD3"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9" w:type="dxa"/>
            <w:tcBorders>
              <w:left w:val="nil"/>
              <w:right w:val="nil"/>
            </w:tcBorders>
          </w:tcPr>
          <w:p w14:paraId="6E4A8AF9" w14:textId="77777777" w:rsidR="001058C0" w:rsidRPr="00620BE1" w:rsidRDefault="001058C0" w:rsidP="001058C0">
            <w:pPr>
              <w:spacing w:line="240" w:lineRule="auto"/>
              <w:ind w:right="26"/>
              <w:jc w:val="right"/>
              <w:rPr>
                <w:rFonts w:ascii="Browallia New" w:hAnsi="Browallia New" w:cs="Browallia New"/>
                <w:sz w:val="20"/>
                <w:szCs w:val="20"/>
              </w:rPr>
            </w:pPr>
          </w:p>
        </w:tc>
        <w:tc>
          <w:tcPr>
            <w:tcW w:w="1147" w:type="dxa"/>
            <w:tcBorders>
              <w:top w:val="single" w:sz="12" w:space="0" w:color="auto"/>
              <w:left w:val="nil"/>
              <w:right w:val="nil"/>
            </w:tcBorders>
          </w:tcPr>
          <w:p w14:paraId="3CC27069" w14:textId="77777777" w:rsidR="001058C0" w:rsidRPr="00620BE1"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center"/>
          </w:tcPr>
          <w:p w14:paraId="0A5F5306" w14:textId="77777777" w:rsidR="001058C0" w:rsidRPr="00620BE1" w:rsidRDefault="001058C0" w:rsidP="001058C0">
            <w:pPr>
              <w:spacing w:line="240" w:lineRule="auto"/>
              <w:ind w:right="26"/>
              <w:jc w:val="right"/>
              <w:rPr>
                <w:rFonts w:ascii="Browallia New" w:hAnsi="Browallia New" w:cs="Browallia New"/>
                <w:sz w:val="20"/>
                <w:szCs w:val="20"/>
              </w:rPr>
            </w:pPr>
          </w:p>
        </w:tc>
        <w:tc>
          <w:tcPr>
            <w:tcW w:w="1168" w:type="dxa"/>
            <w:tcBorders>
              <w:top w:val="single" w:sz="12" w:space="0" w:color="auto"/>
              <w:left w:val="nil"/>
              <w:right w:val="nil"/>
            </w:tcBorders>
            <w:vAlign w:val="bottom"/>
          </w:tcPr>
          <w:p w14:paraId="0600CFB8" w14:textId="77777777"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center"/>
          </w:tcPr>
          <w:p w14:paraId="682D84B5" w14:textId="77777777" w:rsidR="001058C0" w:rsidRPr="009D72CD" w:rsidRDefault="001058C0" w:rsidP="001058C0">
            <w:pPr>
              <w:spacing w:line="240" w:lineRule="auto"/>
              <w:ind w:right="26"/>
              <w:jc w:val="right"/>
              <w:rPr>
                <w:rFonts w:ascii="Browallia New" w:hAnsi="Browallia New" w:cs="Browallia New"/>
                <w:sz w:val="20"/>
                <w:szCs w:val="20"/>
              </w:rPr>
            </w:pPr>
          </w:p>
        </w:tc>
        <w:tc>
          <w:tcPr>
            <w:tcW w:w="1213" w:type="dxa"/>
            <w:tcBorders>
              <w:top w:val="single" w:sz="12" w:space="0" w:color="auto"/>
              <w:left w:val="nil"/>
              <w:right w:val="nil"/>
            </w:tcBorders>
            <w:vAlign w:val="bottom"/>
          </w:tcPr>
          <w:p w14:paraId="3548FCCE" w14:textId="77777777" w:rsidR="001058C0" w:rsidRPr="00620BE1"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r>
      <w:tr w:rsidR="001058C0" w:rsidRPr="00CA64F4" w14:paraId="5878F79C" w14:textId="77777777" w:rsidTr="00C07995">
        <w:trPr>
          <w:trHeight w:val="318"/>
        </w:trPr>
        <w:tc>
          <w:tcPr>
            <w:tcW w:w="3717" w:type="dxa"/>
            <w:tcBorders>
              <w:top w:val="nil"/>
              <w:left w:val="nil"/>
              <w:bottom w:val="nil"/>
              <w:right w:val="nil"/>
            </w:tcBorders>
          </w:tcPr>
          <w:p w14:paraId="31BE4906" w14:textId="31E2F41E" w:rsidR="001058C0" w:rsidRPr="00107055" w:rsidRDefault="001058C0" w:rsidP="001058C0">
            <w:pPr>
              <w:tabs>
                <w:tab w:val="clear" w:pos="2580"/>
              </w:tabs>
              <w:spacing w:line="240" w:lineRule="auto"/>
              <w:ind w:right="-107"/>
              <w:rPr>
                <w:rFonts w:ascii="Browallia New" w:hAnsi="Browallia New" w:cs="Browallia New"/>
                <w:sz w:val="28"/>
                <w:szCs w:val="28"/>
              </w:rPr>
            </w:pPr>
            <w:r w:rsidRPr="00107055">
              <w:rPr>
                <w:rFonts w:ascii="Browallia New" w:hAnsi="Browallia New" w:cs="Browallia New"/>
                <w:sz w:val="28"/>
                <w:szCs w:val="28"/>
                <w:cs/>
              </w:rPr>
              <w:t>ต้นทุนทางการเงินที่รวมเป็นส่วนหนึ่งของ</w:t>
            </w:r>
          </w:p>
        </w:tc>
        <w:tc>
          <w:tcPr>
            <w:tcW w:w="1152" w:type="dxa"/>
            <w:tcBorders>
              <w:left w:val="nil"/>
              <w:right w:val="nil"/>
            </w:tcBorders>
          </w:tcPr>
          <w:p w14:paraId="6C0438BA" w14:textId="77777777" w:rsidR="001058C0" w:rsidRPr="003A5BD3"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9" w:type="dxa"/>
            <w:tcBorders>
              <w:left w:val="nil"/>
              <w:right w:val="nil"/>
            </w:tcBorders>
          </w:tcPr>
          <w:p w14:paraId="790137B2" w14:textId="77777777" w:rsidR="001058C0" w:rsidRPr="005F78C0" w:rsidRDefault="001058C0" w:rsidP="001058C0">
            <w:pPr>
              <w:spacing w:line="240" w:lineRule="auto"/>
              <w:ind w:right="26"/>
              <w:jc w:val="right"/>
              <w:rPr>
                <w:rFonts w:ascii="Browallia New" w:hAnsi="Browallia New" w:cs="Browallia New"/>
                <w:sz w:val="28"/>
                <w:szCs w:val="28"/>
                <w:highlight w:val="cyan"/>
              </w:rPr>
            </w:pPr>
          </w:p>
        </w:tc>
        <w:tc>
          <w:tcPr>
            <w:tcW w:w="1147" w:type="dxa"/>
            <w:tcBorders>
              <w:left w:val="nil"/>
              <w:right w:val="nil"/>
            </w:tcBorders>
          </w:tcPr>
          <w:p w14:paraId="3EC298E2" w14:textId="77777777" w:rsidR="001058C0" w:rsidRPr="005F78C0"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36" w:type="dxa"/>
            <w:tcBorders>
              <w:left w:val="nil"/>
              <w:right w:val="nil"/>
            </w:tcBorders>
            <w:vAlign w:val="center"/>
          </w:tcPr>
          <w:p w14:paraId="4A6FDB43" w14:textId="77777777" w:rsidR="001058C0" w:rsidRPr="005F78C0" w:rsidRDefault="001058C0" w:rsidP="001058C0">
            <w:pPr>
              <w:spacing w:line="240" w:lineRule="auto"/>
              <w:ind w:right="26"/>
              <w:jc w:val="right"/>
              <w:rPr>
                <w:rFonts w:ascii="Browallia New" w:hAnsi="Browallia New" w:cs="Browallia New"/>
                <w:sz w:val="28"/>
                <w:szCs w:val="28"/>
                <w:highlight w:val="cyan"/>
              </w:rPr>
            </w:pPr>
          </w:p>
        </w:tc>
        <w:tc>
          <w:tcPr>
            <w:tcW w:w="1168" w:type="dxa"/>
            <w:tcBorders>
              <w:left w:val="nil"/>
              <w:right w:val="nil"/>
            </w:tcBorders>
          </w:tcPr>
          <w:p w14:paraId="403B65EB" w14:textId="77777777"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1C1B446"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left w:val="nil"/>
              <w:right w:val="nil"/>
            </w:tcBorders>
          </w:tcPr>
          <w:p w14:paraId="3F2DBB58" w14:textId="77777777" w:rsidR="001058C0" w:rsidRPr="005F78C0"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r>
      <w:tr w:rsidR="001058C0" w:rsidRPr="00CA64F4" w14:paraId="5A52F224" w14:textId="77777777" w:rsidTr="00C07995">
        <w:tc>
          <w:tcPr>
            <w:tcW w:w="3717" w:type="dxa"/>
            <w:tcBorders>
              <w:top w:val="nil"/>
              <w:left w:val="nil"/>
              <w:bottom w:val="nil"/>
              <w:right w:val="nil"/>
            </w:tcBorders>
          </w:tcPr>
          <w:p w14:paraId="33BFF0F1" w14:textId="3DB7C454" w:rsidR="001058C0" w:rsidRPr="00107055" w:rsidRDefault="001058C0" w:rsidP="001058C0">
            <w:pPr>
              <w:tabs>
                <w:tab w:val="clear" w:pos="2580"/>
              </w:tabs>
              <w:spacing w:line="240" w:lineRule="auto"/>
              <w:ind w:right="-43"/>
              <w:rPr>
                <w:rFonts w:ascii="Browallia New" w:hAnsi="Browallia New" w:cs="Browallia New"/>
                <w:sz w:val="28"/>
                <w:szCs w:val="28"/>
              </w:rPr>
            </w:pPr>
            <w:r w:rsidRPr="00F46B29">
              <w:rPr>
                <w:rFonts w:ascii="Browallia New" w:hAnsi="Browallia New" w:cs="Browallia New"/>
                <w:sz w:val="28"/>
                <w:szCs w:val="28"/>
              </w:rPr>
              <w:t xml:space="preserve">    </w:t>
            </w:r>
            <w:r w:rsidRPr="00107055">
              <w:rPr>
                <w:rFonts w:ascii="Browallia New" w:hAnsi="Browallia New" w:cs="Browallia New"/>
                <w:sz w:val="28"/>
                <w:szCs w:val="28"/>
                <w:cs/>
              </w:rPr>
              <w:t>ต้นทุนการพัฒนาระหว่างปี</w:t>
            </w:r>
          </w:p>
        </w:tc>
        <w:tc>
          <w:tcPr>
            <w:tcW w:w="1152" w:type="dxa"/>
            <w:tcBorders>
              <w:left w:val="nil"/>
              <w:bottom w:val="single" w:sz="12" w:space="0" w:color="auto"/>
              <w:right w:val="nil"/>
            </w:tcBorders>
            <w:shd w:val="clear" w:color="auto" w:fill="auto"/>
          </w:tcPr>
          <w:p w14:paraId="658B1C26" w14:textId="13C8A824" w:rsidR="001058C0" w:rsidRPr="003A5BD3" w:rsidRDefault="00656DF7"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35</w:t>
            </w:r>
            <w:r w:rsidR="00A54BB2">
              <w:rPr>
                <w:rFonts w:ascii="Browallia New" w:hAnsi="Browallia New" w:cs="Browallia New"/>
                <w:sz w:val="28"/>
                <w:szCs w:val="28"/>
              </w:rPr>
              <w:t>,727</w:t>
            </w:r>
          </w:p>
        </w:tc>
        <w:tc>
          <w:tcPr>
            <w:tcW w:w="239" w:type="dxa"/>
            <w:tcBorders>
              <w:left w:val="nil"/>
              <w:right w:val="nil"/>
            </w:tcBorders>
          </w:tcPr>
          <w:p w14:paraId="24C3CC67" w14:textId="77777777" w:rsidR="001058C0" w:rsidRPr="005F78C0" w:rsidRDefault="001058C0" w:rsidP="001058C0">
            <w:pPr>
              <w:spacing w:line="240" w:lineRule="auto"/>
              <w:ind w:right="26"/>
              <w:jc w:val="right"/>
              <w:rPr>
                <w:rFonts w:ascii="Browallia New" w:hAnsi="Browallia New" w:cs="Browallia New"/>
                <w:sz w:val="28"/>
                <w:szCs w:val="28"/>
                <w:highlight w:val="cyan"/>
              </w:rPr>
            </w:pPr>
          </w:p>
        </w:tc>
        <w:tc>
          <w:tcPr>
            <w:tcW w:w="1147" w:type="dxa"/>
            <w:tcBorders>
              <w:left w:val="nil"/>
              <w:bottom w:val="single" w:sz="12" w:space="0" w:color="auto"/>
              <w:right w:val="nil"/>
            </w:tcBorders>
          </w:tcPr>
          <w:p w14:paraId="068542CB" w14:textId="4C903C5E" w:rsidR="001058C0" w:rsidRPr="005F78C0"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sidRPr="002735AC">
              <w:rPr>
                <w:rFonts w:ascii="Browallia New" w:hAnsi="Browallia New" w:cs="Browallia New"/>
                <w:sz w:val="28"/>
                <w:szCs w:val="28"/>
              </w:rPr>
              <w:t>28,607</w:t>
            </w:r>
          </w:p>
        </w:tc>
        <w:tc>
          <w:tcPr>
            <w:tcW w:w="236" w:type="dxa"/>
            <w:tcBorders>
              <w:left w:val="nil"/>
              <w:right w:val="nil"/>
            </w:tcBorders>
            <w:vAlign w:val="center"/>
          </w:tcPr>
          <w:p w14:paraId="41602223" w14:textId="77777777" w:rsidR="001058C0" w:rsidRPr="005F78C0" w:rsidRDefault="001058C0" w:rsidP="001058C0">
            <w:pPr>
              <w:spacing w:line="240" w:lineRule="auto"/>
              <w:ind w:right="26"/>
              <w:jc w:val="right"/>
              <w:rPr>
                <w:rFonts w:ascii="Browallia New" w:hAnsi="Browallia New" w:cs="Browallia New"/>
                <w:sz w:val="28"/>
                <w:szCs w:val="28"/>
                <w:highlight w:val="cyan"/>
              </w:rPr>
            </w:pPr>
          </w:p>
        </w:tc>
        <w:tc>
          <w:tcPr>
            <w:tcW w:w="1168" w:type="dxa"/>
            <w:tcBorders>
              <w:left w:val="nil"/>
              <w:bottom w:val="single" w:sz="12" w:space="0" w:color="auto"/>
              <w:right w:val="nil"/>
            </w:tcBorders>
            <w:vAlign w:val="center"/>
          </w:tcPr>
          <w:p w14:paraId="200A81FE" w14:textId="558350AE" w:rsidR="001058C0" w:rsidRPr="009D72CD"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D72CD">
              <w:rPr>
                <w:rFonts w:ascii="Browallia New" w:hAnsi="Browallia New" w:cs="Browallia New"/>
                <w:sz w:val="28"/>
                <w:szCs w:val="28"/>
              </w:rPr>
              <w:t xml:space="preserve">      </w:t>
            </w:r>
            <w:r w:rsidRPr="009D72CD">
              <w:rPr>
                <w:rFonts w:ascii="Browallia New" w:hAnsi="Browallia New" w:cs="Browallia New"/>
                <w:sz w:val="28"/>
                <w:szCs w:val="28"/>
                <w:cs/>
              </w:rPr>
              <w:t>-</w:t>
            </w:r>
          </w:p>
        </w:tc>
        <w:tc>
          <w:tcPr>
            <w:tcW w:w="236" w:type="dxa"/>
            <w:tcBorders>
              <w:left w:val="nil"/>
              <w:right w:val="nil"/>
            </w:tcBorders>
            <w:vAlign w:val="center"/>
          </w:tcPr>
          <w:p w14:paraId="4E29A89E" w14:textId="77777777" w:rsidR="001058C0" w:rsidRPr="009D72CD" w:rsidRDefault="001058C0" w:rsidP="001058C0">
            <w:pPr>
              <w:spacing w:line="240" w:lineRule="auto"/>
              <w:ind w:right="26"/>
              <w:jc w:val="right"/>
              <w:rPr>
                <w:rFonts w:ascii="Browallia New" w:hAnsi="Browallia New" w:cs="Browallia New"/>
                <w:sz w:val="28"/>
                <w:szCs w:val="28"/>
              </w:rPr>
            </w:pPr>
          </w:p>
        </w:tc>
        <w:tc>
          <w:tcPr>
            <w:tcW w:w="1213" w:type="dxa"/>
            <w:tcBorders>
              <w:left w:val="nil"/>
              <w:bottom w:val="single" w:sz="12" w:space="0" w:color="auto"/>
              <w:right w:val="nil"/>
            </w:tcBorders>
            <w:vAlign w:val="center"/>
          </w:tcPr>
          <w:p w14:paraId="2F3689D8" w14:textId="3D98B192" w:rsidR="001058C0" w:rsidRPr="005F78C0" w:rsidRDefault="001058C0" w:rsidP="001058C0">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sidRPr="00F46B29">
              <w:rPr>
                <w:rFonts w:ascii="Browallia New" w:hAnsi="Browallia New" w:cs="Browallia New"/>
                <w:sz w:val="28"/>
                <w:szCs w:val="28"/>
              </w:rPr>
              <w:t xml:space="preserve">      </w:t>
            </w:r>
            <w:r w:rsidRPr="00171133">
              <w:rPr>
                <w:rFonts w:ascii="Browallia New" w:hAnsi="Browallia New" w:cs="Browallia New"/>
                <w:sz w:val="28"/>
                <w:szCs w:val="28"/>
                <w:cs/>
              </w:rPr>
              <w:t>-</w:t>
            </w:r>
          </w:p>
        </w:tc>
      </w:tr>
    </w:tbl>
    <w:p w14:paraId="73E9C053" w14:textId="21634E0E" w:rsidR="006971B8" w:rsidRPr="00C07995"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03E8593F" w14:textId="2351B635" w:rsidR="001A5A6F"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CA64F4">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CA64F4">
        <w:rPr>
          <w:rFonts w:ascii="Browallia New" w:hAnsi="Browallia New" w:cs="Browallia New"/>
          <w:sz w:val="28"/>
          <w:szCs w:val="28"/>
        </w:rPr>
        <w:t xml:space="preserve">31 </w:t>
      </w:r>
      <w:r w:rsidR="00D94EC6" w:rsidRPr="00CA64F4">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990CFB" w:rsidRPr="00CA64F4">
        <w:rPr>
          <w:rFonts w:ascii="Browallia New" w:hAnsi="Browallia New" w:cs="Browallia New"/>
          <w:sz w:val="28"/>
          <w:szCs w:val="28"/>
        </w:rPr>
        <w:t>256</w:t>
      </w:r>
      <w:r w:rsidR="00894125">
        <w:rPr>
          <w:rFonts w:ascii="Browallia New" w:hAnsi="Browallia New" w:cs="Browallia New"/>
          <w:sz w:val="28"/>
          <w:szCs w:val="28"/>
        </w:rPr>
        <w:t>5</w:t>
      </w:r>
      <w:r w:rsidR="00990CFB" w:rsidRPr="00CA64F4">
        <w:rPr>
          <w:rFonts w:ascii="Browallia New" w:hAnsi="Browallia New" w:cs="Browallia New"/>
          <w:sz w:val="28"/>
          <w:szCs w:val="28"/>
        </w:rPr>
        <w:t xml:space="preserve"> </w:t>
      </w:r>
      <w:r w:rsidR="00990CFB" w:rsidRPr="00CA64F4">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990CFB" w:rsidRPr="00CA64F4">
        <w:rPr>
          <w:rFonts w:ascii="Browallia New" w:hAnsi="Browallia New" w:cs="Browallia New"/>
          <w:sz w:val="28"/>
          <w:szCs w:val="28"/>
        </w:rPr>
        <w:t>25</w:t>
      </w:r>
      <w:r w:rsidR="00093A5F">
        <w:rPr>
          <w:rFonts w:ascii="Browallia New" w:hAnsi="Browallia New" w:cs="Browallia New"/>
          <w:sz w:val="28"/>
          <w:szCs w:val="28"/>
        </w:rPr>
        <w:t>6</w:t>
      </w:r>
      <w:r w:rsidR="00894125">
        <w:rPr>
          <w:rFonts w:ascii="Browallia New" w:hAnsi="Browallia New" w:cs="Browallia New"/>
          <w:sz w:val="28"/>
          <w:szCs w:val="28"/>
        </w:rPr>
        <w:t>4</w:t>
      </w:r>
      <w:r w:rsidR="00990CFB" w:rsidRPr="00CA64F4">
        <w:rPr>
          <w:rFonts w:ascii="Browallia New" w:hAnsi="Browallia New" w:cs="Browallia New"/>
          <w:sz w:val="28"/>
          <w:szCs w:val="28"/>
        </w:rPr>
        <w:t xml:space="preserve"> </w:t>
      </w:r>
      <w:r w:rsidRPr="00CA64F4">
        <w:rPr>
          <w:rFonts w:ascii="Browallia New" w:hAnsi="Browallia New" w:cs="Browallia New"/>
          <w:sz w:val="28"/>
          <w:szCs w:val="28"/>
          <w:cs/>
        </w:rPr>
        <w:t>ที่ดินพร้อมสิ่งปลูกสร้างของโครงการอสังหาริมทรัพย์</w:t>
      </w:r>
      <w:r w:rsidR="00D602E3" w:rsidRPr="00CA64F4">
        <w:rPr>
          <w:rFonts w:ascii="Browallia New" w:hAnsi="Browallia New" w:cs="Browallia New" w:hint="cs"/>
          <w:sz w:val="28"/>
          <w:szCs w:val="28"/>
          <w:cs/>
        </w:rPr>
        <w:t>ของ</w:t>
      </w:r>
      <w:r w:rsidR="000E1CE8" w:rsidRPr="00CA64F4">
        <w:rPr>
          <w:rFonts w:ascii="Browallia New" w:hAnsi="Browallia New" w:cs="Browallia New" w:hint="cs"/>
          <w:sz w:val="28"/>
          <w:szCs w:val="28"/>
          <w:cs/>
        </w:rPr>
        <w:t>กลุ่มบริษัท</w:t>
      </w:r>
      <w:r w:rsidR="00794617">
        <w:rPr>
          <w:rFonts w:ascii="Browallia New" w:hAnsi="Browallia New" w:cs="Browallia New"/>
          <w:sz w:val="28"/>
          <w:szCs w:val="28"/>
        </w:rPr>
        <w:t xml:space="preserve"> </w:t>
      </w:r>
      <w:r w:rsidRPr="00CA64F4">
        <w:rPr>
          <w:rFonts w:ascii="Browallia New" w:hAnsi="Browallia New" w:cs="Browallia New"/>
          <w:sz w:val="28"/>
          <w:szCs w:val="28"/>
          <w:cs/>
        </w:rPr>
        <w:t>ซึ่งมีมูลค่าสุทธิตามบัญชี</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จำนวน</w:t>
      </w:r>
      <w:r w:rsidR="00F46B29" w:rsidRPr="00F46B29">
        <w:rPr>
          <w:rFonts w:ascii="Browallia New" w:hAnsi="Browallia New" w:cs="Browallia New"/>
          <w:sz w:val="28"/>
          <w:szCs w:val="28"/>
        </w:rPr>
        <w:t xml:space="preserve"> </w:t>
      </w:r>
      <w:r w:rsidR="00326FA2" w:rsidRPr="00913A6D">
        <w:rPr>
          <w:rFonts w:ascii="Browallia New" w:hAnsi="Browallia New" w:cs="Browallia New"/>
          <w:sz w:val="28"/>
          <w:szCs w:val="28"/>
        </w:rPr>
        <w:t>1,254.01</w:t>
      </w:r>
      <w:r w:rsidR="00F46B29" w:rsidRPr="00E81D62">
        <w:rPr>
          <w:rFonts w:ascii="Browallia New" w:hAnsi="Browallia New" w:cs="Browallia New"/>
          <w:sz w:val="28"/>
          <w:szCs w:val="28"/>
        </w:rPr>
        <w:t xml:space="preserve"> </w:t>
      </w:r>
      <w:r w:rsidRPr="00E81D62">
        <w:rPr>
          <w:rFonts w:ascii="Browallia New" w:hAnsi="Browallia New" w:cs="Browallia New"/>
          <w:sz w:val="28"/>
          <w:szCs w:val="28"/>
          <w:cs/>
        </w:rPr>
        <w:t>ล้าน</w:t>
      </w:r>
      <w:r w:rsidRPr="00340F3C">
        <w:rPr>
          <w:rFonts w:ascii="Browallia New" w:hAnsi="Browallia New" w:cs="Browallia New"/>
          <w:sz w:val="28"/>
          <w:szCs w:val="28"/>
          <w:cs/>
        </w:rPr>
        <w:t>บาท</w:t>
      </w:r>
      <w:r w:rsidR="00F46B29" w:rsidRPr="00F46B29">
        <w:rPr>
          <w:rFonts w:ascii="Browallia New" w:hAnsi="Browallia New" w:cs="Browallia New"/>
          <w:sz w:val="28"/>
          <w:szCs w:val="28"/>
        </w:rPr>
        <w:t xml:space="preserve"> </w:t>
      </w:r>
      <w:r w:rsidRPr="00340F3C">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894125" w:rsidRPr="00E81D62">
        <w:rPr>
          <w:rFonts w:ascii="Browallia New" w:hAnsi="Browallia New" w:cs="Browallia New"/>
          <w:sz w:val="28"/>
          <w:szCs w:val="28"/>
        </w:rPr>
        <w:t xml:space="preserve">1,195.79 </w:t>
      </w:r>
      <w:r w:rsidRPr="00524615">
        <w:rPr>
          <w:rFonts w:ascii="Browallia New" w:hAnsi="Browallia New" w:cs="Browallia New"/>
          <w:sz w:val="28"/>
          <w:szCs w:val="28"/>
          <w:cs/>
        </w:rPr>
        <w:t>ล้านบาท</w:t>
      </w:r>
      <w:r w:rsidR="00F46B29" w:rsidRPr="00F46B29">
        <w:rPr>
          <w:rFonts w:ascii="Browallia New" w:hAnsi="Browallia New" w:cs="Browallia New"/>
          <w:sz w:val="28"/>
          <w:szCs w:val="28"/>
        </w:rPr>
        <w:t xml:space="preserve"> </w:t>
      </w:r>
      <w:r w:rsidRPr="00524615">
        <w:rPr>
          <w:rFonts w:ascii="Browallia New" w:hAnsi="Browallia New" w:cs="Browallia New"/>
          <w:sz w:val="28"/>
          <w:szCs w:val="28"/>
          <w:cs/>
        </w:rPr>
        <w:t>ตามลำดับ</w:t>
      </w:r>
      <w:r w:rsidR="00F46B29" w:rsidRPr="00F46B29">
        <w:rPr>
          <w:rFonts w:ascii="Browallia New" w:hAnsi="Browallia New" w:cs="Browallia New"/>
          <w:sz w:val="28"/>
          <w:szCs w:val="28"/>
        </w:rPr>
        <w:t xml:space="preserve"> </w:t>
      </w:r>
      <w:r w:rsidRPr="00524615">
        <w:rPr>
          <w:rFonts w:ascii="Browallia New" w:hAnsi="Browallia New" w:cs="Browallia New"/>
          <w:sz w:val="28"/>
          <w:szCs w:val="28"/>
          <w:cs/>
        </w:rPr>
        <w:t>ติดภาระจำนองเป็นหลักประกันการ</w:t>
      </w:r>
      <w:r w:rsidR="00430F48">
        <w:rPr>
          <w:rFonts w:ascii="Browallia New" w:hAnsi="Browallia New" w:cs="Browallia New"/>
          <w:sz w:val="28"/>
          <w:szCs w:val="28"/>
        </w:rPr>
        <w:br/>
      </w:r>
      <w:r w:rsidRPr="00524615">
        <w:rPr>
          <w:rFonts w:ascii="Browallia New" w:hAnsi="Browallia New" w:cs="Browallia New"/>
          <w:sz w:val="28"/>
          <w:szCs w:val="28"/>
          <w:cs/>
        </w:rPr>
        <w:t>กู้เงินไว้กับธนาคาร</w:t>
      </w:r>
      <w:r w:rsidR="00F46B29" w:rsidRPr="00F46B29">
        <w:rPr>
          <w:rFonts w:ascii="Browallia New" w:hAnsi="Browallia New" w:cs="Browallia New" w:hint="cs"/>
          <w:sz w:val="28"/>
          <w:szCs w:val="28"/>
        </w:rPr>
        <w:t xml:space="preserve"> </w:t>
      </w:r>
      <w:r w:rsidRPr="00524615">
        <w:rPr>
          <w:rFonts w:ascii="Browallia New" w:hAnsi="Browallia New" w:cs="Browallia New"/>
          <w:sz w:val="28"/>
          <w:szCs w:val="28"/>
          <w:cs/>
        </w:rPr>
        <w:t>ตามที่กล่าวใน</w:t>
      </w:r>
      <w:r w:rsidR="004900A9" w:rsidRPr="00524615">
        <w:rPr>
          <w:rFonts w:ascii="Browallia New" w:hAnsi="Browallia New" w:cs="Browallia New"/>
          <w:sz w:val="28"/>
          <w:szCs w:val="28"/>
          <w:cs/>
        </w:rPr>
        <w:t>หมายเหตุประกอบงบ</w:t>
      </w:r>
      <w:r w:rsidR="004900A9" w:rsidRPr="003942CB">
        <w:rPr>
          <w:rFonts w:ascii="Browallia New" w:hAnsi="Browallia New" w:cs="Browallia New"/>
          <w:sz w:val="28"/>
          <w:szCs w:val="28"/>
          <w:cs/>
        </w:rPr>
        <w:t>การเงิน</w:t>
      </w:r>
      <w:r w:rsidR="00F46B29" w:rsidRPr="003942CB">
        <w:rPr>
          <w:rFonts w:ascii="Browallia New" w:hAnsi="Browallia New" w:cs="Browallia New"/>
          <w:sz w:val="28"/>
          <w:szCs w:val="28"/>
        </w:rPr>
        <w:t xml:space="preserve"> </w:t>
      </w:r>
      <w:r w:rsidR="00694691">
        <w:rPr>
          <w:rFonts w:ascii="Browallia New" w:hAnsi="Browallia New" w:cs="Browallia New"/>
          <w:sz w:val="28"/>
          <w:szCs w:val="28"/>
        </w:rPr>
        <w:t>2</w:t>
      </w:r>
      <w:r w:rsidR="00421E8A">
        <w:rPr>
          <w:rFonts w:ascii="Browallia New" w:hAnsi="Browallia New" w:cs="Browallia New"/>
          <w:sz w:val="28"/>
          <w:szCs w:val="28"/>
        </w:rPr>
        <w:t>8</w:t>
      </w:r>
    </w:p>
    <w:p w14:paraId="2CEBE05E" w14:textId="756044D1" w:rsidR="0033742D" w:rsidRDefault="0033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rPr>
      </w:pPr>
    </w:p>
    <w:p w14:paraId="5115A088" w14:textId="23D10A0A" w:rsidR="00320EF2" w:rsidRDefault="00320EF2"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8"/>
          <w:szCs w:val="28"/>
        </w:rPr>
      </w:pPr>
      <w:r w:rsidRPr="00775238">
        <w:rPr>
          <w:rFonts w:ascii="Browallia New" w:eastAsia="Arial Unicode MS" w:hAnsi="Browallia New" w:cs="Browallia New"/>
          <w:sz w:val="28"/>
          <w:szCs w:val="28"/>
          <w:cs/>
        </w:rPr>
        <w:t xml:space="preserve">สำหรับปีสิ้นสุดวันที่ </w:t>
      </w:r>
      <w:r w:rsidRPr="00A12E0D">
        <w:rPr>
          <w:rFonts w:ascii="Browallia New" w:eastAsia="Arial Unicode MS" w:hAnsi="Browallia New" w:cs="Browallia New"/>
          <w:sz w:val="28"/>
          <w:szCs w:val="28"/>
        </w:rPr>
        <w:t xml:space="preserve">31 </w:t>
      </w:r>
      <w:r w:rsidRPr="00A12E0D">
        <w:rPr>
          <w:rFonts w:ascii="Browallia New" w:eastAsia="Arial Unicode MS" w:hAnsi="Browallia New" w:cs="Browallia New"/>
          <w:sz w:val="28"/>
          <w:szCs w:val="28"/>
          <w:cs/>
        </w:rPr>
        <w:t xml:space="preserve">ธันวาคม </w:t>
      </w:r>
      <w:r w:rsidRPr="00A12E0D">
        <w:rPr>
          <w:rFonts w:ascii="Browallia New" w:eastAsia="Arial Unicode MS" w:hAnsi="Browallia New" w:cs="Browallia New"/>
          <w:sz w:val="28"/>
          <w:szCs w:val="28"/>
        </w:rPr>
        <w:t>256</w:t>
      </w:r>
      <w:r w:rsidR="00894125">
        <w:rPr>
          <w:rFonts w:ascii="Browallia New" w:eastAsia="Arial Unicode MS" w:hAnsi="Browallia New" w:cs="Browallia New"/>
          <w:sz w:val="28"/>
          <w:szCs w:val="28"/>
        </w:rPr>
        <w:t>5</w:t>
      </w:r>
      <w:r w:rsidR="00F55654" w:rsidRPr="00A12E0D">
        <w:rPr>
          <w:rFonts w:ascii="Browallia New" w:eastAsia="Arial Unicode MS" w:hAnsi="Browallia New" w:cs="Browallia New"/>
          <w:sz w:val="28"/>
          <w:szCs w:val="28"/>
        </w:rPr>
        <w:t xml:space="preserve"> </w:t>
      </w:r>
      <w:r w:rsidR="00F55654" w:rsidRPr="00A12E0D">
        <w:rPr>
          <w:rFonts w:ascii="Browallia New" w:eastAsia="Arial Unicode MS" w:hAnsi="Browallia New" w:cs="Browallia New" w:hint="cs"/>
          <w:sz w:val="28"/>
          <w:szCs w:val="28"/>
          <w:cs/>
        </w:rPr>
        <w:t>แ</w:t>
      </w:r>
      <w:r w:rsidR="00E300E1" w:rsidRPr="00A12E0D">
        <w:rPr>
          <w:rFonts w:ascii="Browallia New" w:eastAsia="Arial Unicode MS" w:hAnsi="Browallia New" w:cs="Browallia New" w:hint="cs"/>
          <w:sz w:val="28"/>
          <w:szCs w:val="28"/>
          <w:cs/>
        </w:rPr>
        <w:t xml:space="preserve">ละ </w:t>
      </w:r>
      <w:r w:rsidR="00E300E1" w:rsidRPr="00A12E0D">
        <w:rPr>
          <w:rFonts w:ascii="Browallia New" w:eastAsia="Arial Unicode MS" w:hAnsi="Browallia New" w:cs="Browallia New"/>
          <w:sz w:val="28"/>
          <w:szCs w:val="28"/>
        </w:rPr>
        <w:t>256</w:t>
      </w:r>
      <w:r w:rsidR="00894125">
        <w:rPr>
          <w:rFonts w:ascii="Browallia New" w:eastAsia="Arial Unicode MS" w:hAnsi="Browallia New" w:cs="Browallia New"/>
          <w:sz w:val="28"/>
          <w:szCs w:val="28"/>
        </w:rPr>
        <w:t>4</w:t>
      </w:r>
      <w:r w:rsidRPr="00775238">
        <w:rPr>
          <w:rFonts w:ascii="Browallia New" w:eastAsia="Arial Unicode MS" w:hAnsi="Browallia New" w:cs="Browallia New"/>
          <w:sz w:val="28"/>
          <w:szCs w:val="28"/>
          <w:cs/>
        </w:rPr>
        <w:t xml:space="preserve"> </w:t>
      </w:r>
      <w:r w:rsidRPr="00A12E0D">
        <w:rPr>
          <w:rFonts w:ascii="Browallia New" w:eastAsia="Arial Unicode MS" w:hAnsi="Browallia New" w:cs="Browallia New"/>
          <w:sz w:val="28"/>
          <w:szCs w:val="28"/>
          <w:cs/>
        </w:rPr>
        <w:t>กลุ่มบริษัทรับรู้</w:t>
      </w:r>
      <w:r w:rsidRPr="00F73F75">
        <w:rPr>
          <w:rFonts w:ascii="Browallia New" w:eastAsia="Arial Unicode MS" w:hAnsi="Browallia New" w:cs="Browallia New"/>
          <w:sz w:val="28"/>
          <w:szCs w:val="28"/>
          <w:cs/>
        </w:rPr>
        <w:t>ต้นทุนการกู้ยืมสำหรับ</w:t>
      </w:r>
      <w:r w:rsidRPr="00A12E0D">
        <w:rPr>
          <w:rFonts w:ascii="Browallia New" w:eastAsia="Arial Unicode MS" w:hAnsi="Browallia New" w:cs="Browallia New"/>
          <w:sz w:val="28"/>
          <w:szCs w:val="28"/>
          <w:cs/>
        </w:rPr>
        <w:t>การก่อสร้าง</w:t>
      </w:r>
      <w:r w:rsidRPr="0085383F">
        <w:rPr>
          <w:rFonts w:ascii="Browallia New" w:eastAsia="Arial Unicode MS" w:hAnsi="Browallia New" w:cs="Browallia New"/>
          <w:sz w:val="28"/>
          <w:szCs w:val="28"/>
          <w:cs/>
        </w:rPr>
        <w:t xml:space="preserve"> </w:t>
      </w:r>
      <w:r w:rsidRPr="00775238">
        <w:rPr>
          <w:rFonts w:ascii="Browallia New" w:eastAsia="Arial Unicode MS" w:hAnsi="Browallia New" w:cs="Browallia New"/>
          <w:sz w:val="28"/>
          <w:szCs w:val="28"/>
          <w:cs/>
        </w:rPr>
        <w:t>จำนวน</w:t>
      </w:r>
      <w:r w:rsidR="00E300E1">
        <w:rPr>
          <w:rFonts w:ascii="Browallia New" w:eastAsia="Arial Unicode MS" w:hAnsi="Browallia New" w:cs="Browallia New"/>
          <w:sz w:val="28"/>
          <w:szCs w:val="28"/>
        </w:rPr>
        <w:t xml:space="preserve"> </w:t>
      </w:r>
      <w:r w:rsidR="00A54BB2">
        <w:rPr>
          <w:rFonts w:ascii="Browallia New" w:eastAsia="Arial Unicode MS" w:hAnsi="Browallia New" w:cs="Browallia New"/>
          <w:sz w:val="28"/>
          <w:szCs w:val="28"/>
        </w:rPr>
        <w:t>35</w:t>
      </w:r>
      <w:r w:rsidR="00DC29C8">
        <w:rPr>
          <w:rFonts w:ascii="Browallia New" w:eastAsia="Arial Unicode MS" w:hAnsi="Browallia New" w:cs="Browallia New"/>
          <w:sz w:val="28"/>
          <w:szCs w:val="28"/>
        </w:rPr>
        <w:t>.73</w:t>
      </w:r>
      <w:r w:rsidR="00E300E1">
        <w:rPr>
          <w:rFonts w:ascii="Browallia New" w:eastAsia="Arial Unicode MS" w:hAnsi="Browallia New" w:cs="Browallia New"/>
          <w:sz w:val="28"/>
          <w:szCs w:val="28"/>
        </w:rPr>
        <w:t xml:space="preserve"> </w:t>
      </w:r>
      <w:r w:rsidR="00894125">
        <w:rPr>
          <w:rFonts w:ascii="Browallia New" w:eastAsia="Arial Unicode MS" w:hAnsi="Browallia New" w:cs="Browallia New"/>
          <w:sz w:val="28"/>
          <w:szCs w:val="28"/>
        </w:rPr>
        <w:br/>
      </w:r>
      <w:r w:rsidR="00E300E1">
        <w:rPr>
          <w:rFonts w:ascii="Browallia New" w:eastAsia="Arial Unicode MS" w:hAnsi="Browallia New" w:cs="Browallia New" w:hint="cs"/>
          <w:sz w:val="28"/>
          <w:szCs w:val="28"/>
          <w:cs/>
        </w:rPr>
        <w:t>ล้านบาท</w:t>
      </w:r>
      <w:r w:rsidR="00A12E0D">
        <w:rPr>
          <w:rFonts w:ascii="Browallia New" w:eastAsia="Arial Unicode MS" w:hAnsi="Browallia New" w:cs="Browallia New" w:hint="cs"/>
          <w:sz w:val="28"/>
          <w:szCs w:val="28"/>
          <w:cs/>
        </w:rPr>
        <w:t xml:space="preserve"> </w:t>
      </w:r>
      <w:r w:rsidR="00E300E1">
        <w:rPr>
          <w:rFonts w:ascii="Browallia New" w:eastAsia="Arial Unicode MS" w:hAnsi="Browallia New" w:cs="Browallia New" w:hint="cs"/>
          <w:sz w:val="28"/>
          <w:szCs w:val="28"/>
          <w:cs/>
        </w:rPr>
        <w:t>และ</w:t>
      </w:r>
      <w:r w:rsidR="00A12E0D">
        <w:rPr>
          <w:rFonts w:ascii="Browallia New" w:eastAsia="Arial Unicode MS" w:hAnsi="Browallia New" w:cs="Browallia New" w:hint="cs"/>
          <w:sz w:val="28"/>
          <w:szCs w:val="28"/>
          <w:cs/>
        </w:rPr>
        <w:t xml:space="preserve"> จำนวน </w:t>
      </w:r>
      <w:r w:rsidR="00894125">
        <w:rPr>
          <w:rFonts w:ascii="Browallia New" w:eastAsia="Arial Unicode MS" w:hAnsi="Browallia New" w:cs="Browallia New"/>
          <w:sz w:val="28"/>
          <w:szCs w:val="28"/>
        </w:rPr>
        <w:t xml:space="preserve">28.61 </w:t>
      </w:r>
      <w:r w:rsidRPr="00775238">
        <w:rPr>
          <w:rFonts w:ascii="Browallia New" w:eastAsia="Arial Unicode MS" w:hAnsi="Browallia New" w:cs="Browallia New"/>
          <w:sz w:val="28"/>
          <w:szCs w:val="28"/>
          <w:cs/>
        </w:rPr>
        <w:t xml:space="preserve">ล้านบาท </w:t>
      </w:r>
      <w:r w:rsidR="00A12E0D">
        <w:rPr>
          <w:rFonts w:ascii="Browallia New" w:eastAsia="Arial Unicode MS" w:hAnsi="Browallia New" w:cs="Browallia New" w:hint="cs"/>
          <w:sz w:val="28"/>
          <w:szCs w:val="28"/>
          <w:cs/>
        </w:rPr>
        <w:t xml:space="preserve">ตามลำดับ </w:t>
      </w:r>
      <w:r w:rsidRPr="00F73F75">
        <w:rPr>
          <w:rFonts w:ascii="Browallia New" w:eastAsia="Arial Unicode MS" w:hAnsi="Browallia New" w:cs="Browallia New"/>
          <w:sz w:val="28"/>
          <w:szCs w:val="28"/>
          <w:cs/>
        </w:rPr>
        <w:t>เกิดจากเงินกู้ยืมที่มีวัตถุประสงค์</w:t>
      </w:r>
      <w:r w:rsidRPr="00F73F75">
        <w:rPr>
          <w:rFonts w:ascii="Browallia New" w:hAnsi="Browallia New" w:cs="Browallia New"/>
          <w:sz w:val="28"/>
          <w:szCs w:val="28"/>
          <w:cs/>
        </w:rPr>
        <w:t>เฉพาะ</w:t>
      </w:r>
      <w:r w:rsidRPr="00F73F75">
        <w:rPr>
          <w:rFonts w:ascii="Browallia New" w:eastAsia="Arial Unicode MS" w:hAnsi="Browallia New" w:cs="Browallia New"/>
          <w:sz w:val="28"/>
          <w:szCs w:val="28"/>
          <w:cs/>
        </w:rPr>
        <w:t xml:space="preserve"> กลุ่ม</w:t>
      </w:r>
      <w:r w:rsidRPr="00F73F75">
        <w:rPr>
          <w:rFonts w:ascii="Browallia New" w:hAnsi="Browallia New" w:cs="Browallia New"/>
          <w:sz w:val="28"/>
          <w:szCs w:val="28"/>
          <w:cs/>
        </w:rPr>
        <w:t>บริษัท</w:t>
      </w:r>
      <w:r w:rsidRPr="00F73F75">
        <w:rPr>
          <w:rFonts w:ascii="Browallia New" w:eastAsia="Arial Unicode MS" w:hAnsi="Browallia New" w:cs="Browallia New"/>
          <w:sz w:val="28"/>
          <w:szCs w:val="28"/>
          <w:cs/>
        </w:rPr>
        <w:t>ใช้อัตราตั้งขึ้นเป็นทุนร้อย</w:t>
      </w:r>
      <w:r w:rsidRPr="001D173A">
        <w:rPr>
          <w:rFonts w:ascii="Browallia New" w:eastAsia="Arial Unicode MS" w:hAnsi="Browallia New" w:cs="Browallia New"/>
          <w:sz w:val="28"/>
          <w:szCs w:val="28"/>
          <w:cs/>
        </w:rPr>
        <w:t xml:space="preserve">ละ </w:t>
      </w:r>
      <w:r w:rsidR="00866269">
        <w:rPr>
          <w:rFonts w:ascii="Browallia New" w:eastAsia="Arial Unicode MS" w:hAnsi="Browallia New" w:cs="Browallia New"/>
          <w:sz w:val="28"/>
          <w:szCs w:val="28"/>
        </w:rPr>
        <w:t>2.57</w:t>
      </w:r>
      <w:r w:rsidR="00BA4F41">
        <w:rPr>
          <w:rFonts w:ascii="Browallia New" w:eastAsia="Arial Unicode MS" w:hAnsi="Browallia New" w:cs="Browallia New"/>
          <w:sz w:val="28"/>
          <w:szCs w:val="28"/>
        </w:rPr>
        <w:t xml:space="preserve"> </w:t>
      </w:r>
      <w:r w:rsidR="00BA4F41">
        <w:rPr>
          <w:rFonts w:ascii="Browallia New" w:eastAsia="Arial Unicode MS" w:hAnsi="Browallia New" w:cs="Browallia New" w:hint="cs"/>
          <w:sz w:val="28"/>
          <w:szCs w:val="28"/>
          <w:cs/>
        </w:rPr>
        <w:t xml:space="preserve">ต่อปี และ </w:t>
      </w:r>
      <w:r w:rsidR="00894125">
        <w:rPr>
          <w:rFonts w:ascii="Browallia New" w:eastAsia="Arial Unicode MS" w:hAnsi="Browallia New" w:cs="Browallia New"/>
          <w:sz w:val="28"/>
          <w:szCs w:val="28"/>
        </w:rPr>
        <w:t xml:space="preserve">1.83 </w:t>
      </w:r>
      <w:r w:rsidRPr="00775238">
        <w:rPr>
          <w:rFonts w:ascii="Browallia New" w:eastAsia="Arial Unicode MS" w:hAnsi="Browallia New" w:cs="Browallia New"/>
          <w:sz w:val="28"/>
          <w:szCs w:val="28"/>
          <w:cs/>
        </w:rPr>
        <w:t>ต่อปี</w:t>
      </w:r>
      <w:r w:rsidR="00BA4F41">
        <w:rPr>
          <w:rFonts w:ascii="Browallia New" w:eastAsia="Arial Unicode MS" w:hAnsi="Browallia New" w:cs="Browallia New" w:hint="cs"/>
          <w:sz w:val="28"/>
          <w:szCs w:val="28"/>
          <w:cs/>
        </w:rPr>
        <w:t xml:space="preserve"> ตามลำดับ</w:t>
      </w:r>
      <w:r w:rsidRPr="00775238">
        <w:rPr>
          <w:rFonts w:ascii="Browallia New" w:eastAsia="Arial Unicode MS" w:hAnsi="Browallia New" w:cs="Browallia New"/>
          <w:sz w:val="28"/>
          <w:szCs w:val="28"/>
        </w:rPr>
        <w:t xml:space="preserve"> </w:t>
      </w:r>
      <w:r w:rsidRPr="00F73F7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w:t>
      </w:r>
      <w:r w:rsidR="00C36694">
        <w:rPr>
          <w:rFonts w:ascii="Browallia New" w:eastAsia="Arial Unicode MS" w:hAnsi="Browallia New" w:cs="Browallia New" w:hint="cs"/>
          <w:sz w:val="28"/>
          <w:szCs w:val="28"/>
          <w:cs/>
        </w:rPr>
        <w:t>ปี</w:t>
      </w:r>
    </w:p>
    <w:p w14:paraId="6D0010A3" w14:textId="77777777" w:rsidR="00694691" w:rsidRDefault="00694691"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6B52C55" w14:textId="5C24BCE4" w:rsidR="006971B8" w:rsidRPr="001509F3"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509F3">
        <w:rPr>
          <w:rFonts w:ascii="Browallia New" w:hAnsi="Browallia New" w:cs="Browallia New"/>
          <w:b/>
          <w:bCs/>
          <w:sz w:val="28"/>
          <w:szCs w:val="28"/>
          <w:cs/>
          <w:lang w:val="en-GB"/>
        </w:rPr>
        <w:t>สินทรัพย์รอการขาย</w:t>
      </w:r>
      <w:r w:rsidR="00F46B29" w:rsidRPr="00F46B29">
        <w:rPr>
          <w:rFonts w:ascii="Browallia New" w:hAnsi="Browallia New" w:cs="Browallia New"/>
          <w:b/>
          <w:bCs/>
          <w:sz w:val="28"/>
          <w:szCs w:val="28"/>
        </w:rPr>
        <w:t xml:space="preserve"> </w:t>
      </w:r>
      <w:r w:rsidR="00D519EE" w:rsidRPr="001509F3">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1F163C" w:rsidRPr="001509F3">
        <w:rPr>
          <w:rFonts w:ascii="Browallia New" w:hAnsi="Browallia New" w:cs="Browallia New"/>
          <w:b/>
          <w:bCs/>
          <w:sz w:val="28"/>
          <w:szCs w:val="28"/>
          <w:cs/>
          <w:lang w:val="en-GB"/>
        </w:rPr>
        <w:t>สุทธิ</w:t>
      </w:r>
    </w:p>
    <w:p w14:paraId="7F729783" w14:textId="77777777" w:rsidR="006056BA" w:rsidRPr="00C07995" w:rsidRDefault="006056BA"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0"/>
          <w:szCs w:val="20"/>
        </w:rPr>
      </w:pPr>
    </w:p>
    <w:tbl>
      <w:tblPr>
        <w:tblW w:w="9011" w:type="dxa"/>
        <w:tblInd w:w="284" w:type="dxa"/>
        <w:tblLayout w:type="fixed"/>
        <w:tblCellMar>
          <w:left w:w="72" w:type="dxa"/>
          <w:right w:w="72" w:type="dxa"/>
        </w:tblCellMar>
        <w:tblLook w:val="0000" w:firstRow="0" w:lastRow="0" w:firstColumn="0" w:lastColumn="0" w:noHBand="0" w:noVBand="0"/>
      </w:tblPr>
      <w:tblGrid>
        <w:gridCol w:w="5116"/>
        <w:gridCol w:w="165"/>
        <w:gridCol w:w="1779"/>
        <w:gridCol w:w="180"/>
        <w:gridCol w:w="1771"/>
      </w:tblGrid>
      <w:tr w:rsidR="002E3569" w:rsidRPr="00EF4D99" w14:paraId="5DEEE3FA" w14:textId="77777777" w:rsidTr="002E3569">
        <w:trPr>
          <w:cantSplit/>
        </w:trPr>
        <w:tc>
          <w:tcPr>
            <w:tcW w:w="5116" w:type="dxa"/>
          </w:tcPr>
          <w:p w14:paraId="4BB1ECBC"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03D3C057"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6D868D7D" w14:textId="77777777" w:rsidR="002E3569" w:rsidRPr="00EF4D99" w:rsidRDefault="002E3569" w:rsidP="00066758">
            <w:pPr>
              <w:spacing w:line="240" w:lineRule="auto"/>
              <w:ind w:right="-45"/>
              <w:jc w:val="right"/>
              <w:rPr>
                <w:rFonts w:ascii="Browallia New" w:hAnsi="Browallia New" w:cs="Browallia New"/>
                <w:sz w:val="28"/>
                <w:szCs w:val="28"/>
                <w:cs/>
              </w:rPr>
            </w:pPr>
            <w:r w:rsidRPr="00EF4D99">
              <w:rPr>
                <w:rFonts w:ascii="Browallia New" w:hAnsi="Browallia New" w:cs="Browallia New"/>
                <w:sz w:val="28"/>
                <w:szCs w:val="28"/>
                <w:cs/>
              </w:rPr>
              <w:t>(หน่วย</w:t>
            </w:r>
            <w:r w:rsidRPr="00EF4D99">
              <w:rPr>
                <w:rFonts w:ascii="Browallia New" w:hAnsi="Browallia New" w:cs="Browallia New"/>
                <w:sz w:val="28"/>
                <w:szCs w:val="28"/>
              </w:rPr>
              <w:t xml:space="preserve"> </w:t>
            </w:r>
            <w:r w:rsidRPr="00EF4D99">
              <w:rPr>
                <w:rFonts w:ascii="Browallia New" w:hAnsi="Browallia New" w:cs="Browallia New"/>
                <w:sz w:val="28"/>
                <w:szCs w:val="28"/>
                <w:cs/>
                <w:lang w:val="en-GB"/>
              </w:rPr>
              <w:t>:</w:t>
            </w:r>
            <w:r w:rsidRPr="00EF4D99">
              <w:rPr>
                <w:rFonts w:ascii="Browallia New" w:hAnsi="Browallia New" w:cs="Browallia New"/>
                <w:sz w:val="28"/>
                <w:szCs w:val="28"/>
              </w:rPr>
              <w:t xml:space="preserve"> </w:t>
            </w:r>
            <w:r w:rsidRPr="00EF4D99">
              <w:rPr>
                <w:rFonts w:ascii="Browallia New" w:hAnsi="Browallia New" w:cs="Browallia New"/>
                <w:sz w:val="28"/>
                <w:szCs w:val="28"/>
                <w:cs/>
              </w:rPr>
              <w:t>พันบาท)</w:t>
            </w:r>
          </w:p>
        </w:tc>
      </w:tr>
      <w:tr w:rsidR="002E3569" w:rsidRPr="00EF4D99" w14:paraId="2B278616" w14:textId="77777777" w:rsidTr="002E3569">
        <w:trPr>
          <w:cantSplit/>
        </w:trPr>
        <w:tc>
          <w:tcPr>
            <w:tcW w:w="5116" w:type="dxa"/>
          </w:tcPr>
          <w:p w14:paraId="30ACD97E"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72209149"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730" w:type="dxa"/>
            <w:gridSpan w:val="3"/>
            <w:tcBorders>
              <w:bottom w:val="single" w:sz="4" w:space="0" w:color="auto"/>
            </w:tcBorders>
            <w:vAlign w:val="bottom"/>
          </w:tcPr>
          <w:p w14:paraId="2CE3685D" w14:textId="77777777" w:rsidR="002E3569" w:rsidRPr="00EF4D99" w:rsidRDefault="002E3569" w:rsidP="00066758">
            <w:pPr>
              <w:tabs>
                <w:tab w:val="clear" w:pos="907"/>
              </w:tabs>
              <w:spacing w:line="240" w:lineRule="auto"/>
              <w:ind w:left="-108" w:right="-108"/>
              <w:jc w:val="center"/>
              <w:rPr>
                <w:rFonts w:ascii="Browallia New" w:hAnsi="Browallia New" w:cs="Browallia New"/>
                <w:sz w:val="28"/>
                <w:szCs w:val="28"/>
                <w:lang w:val="en-GB"/>
              </w:rPr>
            </w:pPr>
            <w:r w:rsidRPr="00EF4D99">
              <w:rPr>
                <w:rFonts w:ascii="Browallia New" w:hAnsi="Browallia New" w:cs="Browallia New"/>
                <w:sz w:val="28"/>
                <w:szCs w:val="28"/>
                <w:cs/>
              </w:rPr>
              <w:t>งบการเงินรวม</w:t>
            </w:r>
          </w:p>
        </w:tc>
      </w:tr>
      <w:tr w:rsidR="00894125" w:rsidRPr="00EF4D99" w14:paraId="26A6A916" w14:textId="77777777" w:rsidTr="002E3569">
        <w:trPr>
          <w:cantSplit/>
        </w:trPr>
        <w:tc>
          <w:tcPr>
            <w:tcW w:w="5116" w:type="dxa"/>
          </w:tcPr>
          <w:p w14:paraId="264FCCB7" w14:textId="77777777" w:rsidR="00894125" w:rsidRPr="00EF4D99" w:rsidRDefault="00894125" w:rsidP="00894125">
            <w:pPr>
              <w:tabs>
                <w:tab w:val="left" w:pos="3390"/>
              </w:tabs>
              <w:spacing w:line="240" w:lineRule="auto"/>
              <w:ind w:left="426"/>
              <w:jc w:val="thaiDistribute"/>
              <w:rPr>
                <w:rFonts w:ascii="Browallia New" w:hAnsi="Browallia New" w:cs="Browallia New"/>
                <w:sz w:val="28"/>
                <w:szCs w:val="28"/>
                <w:cs/>
              </w:rPr>
            </w:pPr>
          </w:p>
        </w:tc>
        <w:tc>
          <w:tcPr>
            <w:tcW w:w="165" w:type="dxa"/>
          </w:tcPr>
          <w:p w14:paraId="5E6D5056" w14:textId="77777777" w:rsidR="00894125" w:rsidRPr="00EF4D99" w:rsidRDefault="00894125" w:rsidP="00894125">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22AFD480" w14:textId="64B2C5D9" w:rsidR="00894125" w:rsidRPr="00EF4D99"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180" w:type="dxa"/>
            <w:tcBorders>
              <w:top w:val="single" w:sz="4" w:space="0" w:color="auto"/>
            </w:tcBorders>
            <w:vAlign w:val="bottom"/>
          </w:tcPr>
          <w:p w14:paraId="4E78037F" w14:textId="77777777" w:rsidR="00894125" w:rsidRPr="00EF4D99" w:rsidRDefault="00894125" w:rsidP="00894125">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6D2B0689" w14:textId="43094A1B" w:rsidR="00894125" w:rsidRPr="002E3569" w:rsidRDefault="00894125" w:rsidP="00894125">
            <w:pPr>
              <w:tabs>
                <w:tab w:val="clear" w:pos="907"/>
              </w:tabs>
              <w:spacing w:line="240" w:lineRule="auto"/>
              <w:ind w:left="-108" w:right="-108"/>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4</w:t>
            </w:r>
          </w:p>
        </w:tc>
      </w:tr>
      <w:tr w:rsidR="002E3569" w:rsidRPr="00EF4D99" w14:paraId="72C745E6" w14:textId="77777777" w:rsidTr="00C07995">
        <w:trPr>
          <w:cantSplit/>
          <w:trHeight w:val="341"/>
        </w:trPr>
        <w:tc>
          <w:tcPr>
            <w:tcW w:w="5116" w:type="dxa"/>
          </w:tcPr>
          <w:p w14:paraId="62B17972"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65" w:type="dxa"/>
          </w:tcPr>
          <w:p w14:paraId="4D8CFD0E"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779" w:type="dxa"/>
            <w:tcBorders>
              <w:top w:val="single" w:sz="4" w:space="0" w:color="auto"/>
            </w:tcBorders>
          </w:tcPr>
          <w:p w14:paraId="34D4D87B"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80" w:type="dxa"/>
          </w:tcPr>
          <w:p w14:paraId="6481AAB7"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771" w:type="dxa"/>
            <w:tcBorders>
              <w:top w:val="single" w:sz="4" w:space="0" w:color="auto"/>
            </w:tcBorders>
          </w:tcPr>
          <w:p w14:paraId="5D7F2BFC"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r>
      <w:tr w:rsidR="0030294F" w:rsidRPr="00EF4D99" w14:paraId="1BB388E7" w14:textId="77777777" w:rsidTr="00C07995">
        <w:trPr>
          <w:cantSplit/>
          <w:trHeight w:val="80"/>
        </w:trPr>
        <w:tc>
          <w:tcPr>
            <w:tcW w:w="5116" w:type="dxa"/>
            <w:vAlign w:val="bottom"/>
          </w:tcPr>
          <w:p w14:paraId="61D18336" w14:textId="42E554F0" w:rsidR="0030294F" w:rsidRPr="00EF4D99" w:rsidRDefault="0030294F" w:rsidP="0030294F">
            <w:pPr>
              <w:spacing w:line="240" w:lineRule="auto"/>
              <w:jc w:val="thaiDistribute"/>
              <w:rPr>
                <w:rFonts w:ascii="Browallia New" w:hAnsi="Browallia New" w:cs="Browallia New"/>
                <w:sz w:val="28"/>
                <w:szCs w:val="28"/>
                <w:cs/>
                <w:lang w:val="en-GB"/>
              </w:rPr>
            </w:pPr>
            <w:r w:rsidRPr="00655FEF">
              <w:rPr>
                <w:rFonts w:ascii="Browallia New" w:hAnsi="Browallia New" w:cs="Browallia New"/>
                <w:sz w:val="28"/>
                <w:szCs w:val="28"/>
                <w:cs/>
              </w:rPr>
              <w:t>ยานพาหนะ</w:t>
            </w:r>
          </w:p>
        </w:tc>
        <w:tc>
          <w:tcPr>
            <w:tcW w:w="165" w:type="dxa"/>
          </w:tcPr>
          <w:p w14:paraId="3DA395CB" w14:textId="77777777" w:rsidR="0030294F" w:rsidRPr="00EF4D99" w:rsidRDefault="0030294F" w:rsidP="0030294F">
            <w:pPr>
              <w:tabs>
                <w:tab w:val="left" w:pos="3390"/>
              </w:tabs>
              <w:spacing w:line="240" w:lineRule="auto"/>
              <w:ind w:left="426"/>
              <w:jc w:val="thaiDistribute"/>
              <w:rPr>
                <w:rFonts w:ascii="Browallia New" w:hAnsi="Browallia New" w:cs="Browallia New"/>
                <w:sz w:val="28"/>
                <w:szCs w:val="28"/>
                <w:cs/>
              </w:rPr>
            </w:pPr>
          </w:p>
        </w:tc>
        <w:tc>
          <w:tcPr>
            <w:tcW w:w="1779" w:type="dxa"/>
          </w:tcPr>
          <w:p w14:paraId="47B66B28" w14:textId="74027A38" w:rsidR="0030294F" w:rsidRPr="00BC7E0C" w:rsidRDefault="0030294F" w:rsidP="0030294F">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BC7E0C">
              <w:rPr>
                <w:rFonts w:ascii="Browallia New" w:hAnsi="Browallia New" w:cs="Browallia New"/>
                <w:sz w:val="28"/>
                <w:szCs w:val="28"/>
                <w:lang w:val="en-US"/>
              </w:rPr>
              <w:t xml:space="preserve"> 54,894</w:t>
            </w:r>
          </w:p>
        </w:tc>
        <w:tc>
          <w:tcPr>
            <w:tcW w:w="180" w:type="dxa"/>
          </w:tcPr>
          <w:p w14:paraId="3C39B247" w14:textId="77777777" w:rsidR="0030294F" w:rsidRPr="00EF4D99" w:rsidRDefault="0030294F" w:rsidP="0030294F">
            <w:pPr>
              <w:tabs>
                <w:tab w:val="left" w:pos="3390"/>
              </w:tabs>
              <w:spacing w:line="240" w:lineRule="auto"/>
              <w:ind w:left="426" w:right="33"/>
              <w:jc w:val="right"/>
              <w:rPr>
                <w:rFonts w:ascii="Browallia New" w:hAnsi="Browallia New" w:cs="Browallia New"/>
                <w:sz w:val="28"/>
                <w:szCs w:val="28"/>
                <w:cs/>
              </w:rPr>
            </w:pPr>
          </w:p>
        </w:tc>
        <w:tc>
          <w:tcPr>
            <w:tcW w:w="1771" w:type="dxa"/>
          </w:tcPr>
          <w:p w14:paraId="0C7911FB" w14:textId="25F1DFF4" w:rsidR="0030294F" w:rsidRPr="00EF4D99" w:rsidRDefault="0030294F" w:rsidP="0030294F">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64A1C">
              <w:rPr>
                <w:rFonts w:ascii="Browallia New" w:hAnsi="Browallia New" w:cs="Browallia New"/>
                <w:sz w:val="28"/>
                <w:szCs w:val="28"/>
                <w:lang w:val="en-US"/>
              </w:rPr>
              <w:t xml:space="preserve"> 37,457 </w:t>
            </w:r>
          </w:p>
        </w:tc>
      </w:tr>
      <w:tr w:rsidR="0030294F" w:rsidRPr="00EF4D99" w14:paraId="496934EB" w14:textId="77777777" w:rsidTr="00C07995">
        <w:trPr>
          <w:cantSplit/>
        </w:trPr>
        <w:tc>
          <w:tcPr>
            <w:tcW w:w="5116" w:type="dxa"/>
            <w:vAlign w:val="bottom"/>
          </w:tcPr>
          <w:p w14:paraId="5197BAAB" w14:textId="3CF6B2CD" w:rsidR="0030294F" w:rsidRPr="00EF4D99" w:rsidRDefault="0030294F" w:rsidP="0030294F">
            <w:pPr>
              <w:spacing w:line="240" w:lineRule="auto"/>
              <w:jc w:val="thaiDistribute"/>
              <w:rPr>
                <w:rFonts w:ascii="Browallia New" w:hAnsi="Browallia New" w:cs="Browallia New"/>
                <w:sz w:val="28"/>
                <w:szCs w:val="28"/>
              </w:rPr>
            </w:pPr>
            <w:r w:rsidRPr="00655FEF">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655FEF">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655FEF">
              <w:rPr>
                <w:rFonts w:ascii="Browallia New" w:hAnsi="Browallia New" w:cs="Browallia New"/>
                <w:sz w:val="28"/>
                <w:szCs w:val="28"/>
                <w:cs/>
              </w:rPr>
              <w:t>ค่าของ</w:t>
            </w:r>
            <w:r>
              <w:rPr>
                <w:rFonts w:ascii="Browallia New" w:hAnsi="Browallia New" w:cs="Browallia New" w:hint="cs"/>
                <w:sz w:val="28"/>
                <w:szCs w:val="28"/>
                <w:cs/>
              </w:rPr>
              <w:t>สินทรัพย์รอการขาย</w:t>
            </w:r>
          </w:p>
        </w:tc>
        <w:tc>
          <w:tcPr>
            <w:tcW w:w="165" w:type="dxa"/>
          </w:tcPr>
          <w:p w14:paraId="44E1072A" w14:textId="77777777" w:rsidR="0030294F" w:rsidRPr="00EF4D99" w:rsidRDefault="0030294F" w:rsidP="0030294F">
            <w:pPr>
              <w:tabs>
                <w:tab w:val="left" w:pos="3390"/>
              </w:tabs>
              <w:spacing w:line="240" w:lineRule="auto"/>
              <w:ind w:left="426"/>
              <w:jc w:val="thaiDistribute"/>
              <w:rPr>
                <w:rFonts w:ascii="Browallia New" w:hAnsi="Browallia New" w:cs="Browallia New"/>
                <w:sz w:val="28"/>
                <w:szCs w:val="28"/>
                <w:cs/>
              </w:rPr>
            </w:pPr>
          </w:p>
        </w:tc>
        <w:tc>
          <w:tcPr>
            <w:tcW w:w="1779" w:type="dxa"/>
            <w:tcBorders>
              <w:bottom w:val="single" w:sz="4" w:space="0" w:color="auto"/>
            </w:tcBorders>
          </w:tcPr>
          <w:p w14:paraId="07DCB652" w14:textId="7BB98B5B" w:rsidR="0030294F" w:rsidRPr="00BC7E0C" w:rsidRDefault="0030294F" w:rsidP="0030294F">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BC7E0C">
              <w:rPr>
                <w:rFonts w:ascii="Browallia New" w:hAnsi="Browallia New" w:cs="Browallia New"/>
                <w:sz w:val="28"/>
                <w:szCs w:val="28"/>
                <w:lang w:val="en-US"/>
              </w:rPr>
              <w:t xml:space="preserve"> (14,805)</w:t>
            </w:r>
          </w:p>
        </w:tc>
        <w:tc>
          <w:tcPr>
            <w:tcW w:w="180" w:type="dxa"/>
          </w:tcPr>
          <w:p w14:paraId="394B1605" w14:textId="77777777" w:rsidR="0030294F" w:rsidRPr="00EF4D99" w:rsidRDefault="0030294F" w:rsidP="0030294F">
            <w:pPr>
              <w:tabs>
                <w:tab w:val="left" w:pos="3390"/>
              </w:tabs>
              <w:spacing w:line="240" w:lineRule="auto"/>
              <w:ind w:left="426" w:right="33"/>
              <w:jc w:val="right"/>
              <w:rPr>
                <w:rFonts w:ascii="Browallia New" w:hAnsi="Browallia New" w:cs="Browallia New"/>
                <w:sz w:val="28"/>
                <w:szCs w:val="28"/>
                <w:cs/>
              </w:rPr>
            </w:pPr>
          </w:p>
        </w:tc>
        <w:tc>
          <w:tcPr>
            <w:tcW w:w="1771" w:type="dxa"/>
            <w:tcBorders>
              <w:bottom w:val="single" w:sz="4" w:space="0" w:color="auto"/>
            </w:tcBorders>
          </w:tcPr>
          <w:p w14:paraId="10989A6E" w14:textId="0C3D9D2F" w:rsidR="0030294F" w:rsidRPr="00EF4D99" w:rsidRDefault="0030294F" w:rsidP="0030294F">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964A1C">
              <w:rPr>
                <w:rFonts w:ascii="Browallia New" w:hAnsi="Browallia New" w:cs="Browallia New"/>
                <w:sz w:val="28"/>
                <w:szCs w:val="28"/>
                <w:lang w:val="en-US"/>
              </w:rPr>
              <w:t xml:space="preserve"> (9,481)</w:t>
            </w:r>
          </w:p>
        </w:tc>
      </w:tr>
      <w:tr w:rsidR="0030294F" w:rsidRPr="00EF4D99" w14:paraId="2CB7CA3F" w14:textId="77777777" w:rsidTr="00C07995">
        <w:trPr>
          <w:cantSplit/>
        </w:trPr>
        <w:tc>
          <w:tcPr>
            <w:tcW w:w="5116" w:type="dxa"/>
            <w:vAlign w:val="bottom"/>
          </w:tcPr>
          <w:p w14:paraId="2DEFF8D1" w14:textId="5F363006" w:rsidR="0030294F" w:rsidRPr="00EF4D99" w:rsidRDefault="0030294F" w:rsidP="0030294F">
            <w:pPr>
              <w:spacing w:line="240" w:lineRule="auto"/>
              <w:jc w:val="thaiDistribute"/>
              <w:rPr>
                <w:rFonts w:ascii="Browallia New" w:hAnsi="Browallia New" w:cs="Browallia New"/>
                <w:sz w:val="28"/>
                <w:szCs w:val="28"/>
                <w:cs/>
              </w:rPr>
            </w:pPr>
            <w:r w:rsidRPr="00655FEF">
              <w:rPr>
                <w:rFonts w:ascii="Browallia New" w:hAnsi="Browallia New" w:cs="Browallia New"/>
                <w:sz w:val="28"/>
                <w:szCs w:val="28"/>
                <w:cs/>
              </w:rPr>
              <w:t>สุทธิ</w:t>
            </w:r>
          </w:p>
        </w:tc>
        <w:tc>
          <w:tcPr>
            <w:tcW w:w="165" w:type="dxa"/>
          </w:tcPr>
          <w:p w14:paraId="6A2936E0" w14:textId="77777777" w:rsidR="0030294F" w:rsidRPr="00EF4D99" w:rsidRDefault="0030294F" w:rsidP="0030294F">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4A2B1E1E" w14:textId="14D2F4F9" w:rsidR="0030294F" w:rsidRPr="00BC7E0C" w:rsidRDefault="0030294F" w:rsidP="0030294F">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BC7E0C">
              <w:rPr>
                <w:rFonts w:ascii="Browallia New" w:hAnsi="Browallia New" w:cs="Browallia New"/>
                <w:sz w:val="28"/>
                <w:szCs w:val="28"/>
                <w:lang w:val="en-US"/>
              </w:rPr>
              <w:t xml:space="preserve"> 40,089 </w:t>
            </w:r>
          </w:p>
        </w:tc>
        <w:tc>
          <w:tcPr>
            <w:tcW w:w="180" w:type="dxa"/>
          </w:tcPr>
          <w:p w14:paraId="732F5091" w14:textId="77777777" w:rsidR="0030294F" w:rsidRPr="00EF4D99" w:rsidRDefault="0030294F" w:rsidP="0030294F">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7932CB8D" w14:textId="1A52AED7" w:rsidR="0030294F" w:rsidRPr="00D0535F" w:rsidRDefault="0030294F" w:rsidP="0030294F">
            <w:pPr>
              <w:pStyle w:val="acctfourfigures"/>
              <w:tabs>
                <w:tab w:val="clear" w:pos="765"/>
              </w:tabs>
              <w:spacing w:line="240" w:lineRule="auto"/>
              <w:ind w:left="-117" w:right="33"/>
              <w:jc w:val="right"/>
              <w:rPr>
                <w:rFonts w:ascii="Browallia New" w:hAnsi="Browallia New" w:cs="Browallia New"/>
                <w:sz w:val="28"/>
                <w:szCs w:val="28"/>
                <w:lang w:val="en-US" w:bidi="th-TH"/>
              </w:rPr>
            </w:pPr>
            <w:r w:rsidRPr="00964A1C">
              <w:rPr>
                <w:rFonts w:ascii="Browallia New" w:hAnsi="Browallia New" w:cs="Browallia New"/>
                <w:sz w:val="28"/>
                <w:szCs w:val="28"/>
                <w:lang w:val="en-US"/>
              </w:rPr>
              <w:t xml:space="preserve"> 27,976 </w:t>
            </w:r>
          </w:p>
        </w:tc>
      </w:tr>
    </w:tbl>
    <w:p w14:paraId="138CB525" w14:textId="2DFD2AAC" w:rsidR="00BB6BCA" w:rsidRDefault="00BB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2412E8E" w14:textId="77777777" w:rsidR="00027972" w:rsidRDefault="0002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1D072C7" w14:textId="0DA67BF5" w:rsidR="00707914" w:rsidRPr="009D1742" w:rsidRDefault="00707914"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D1742">
        <w:rPr>
          <w:rFonts w:ascii="Browallia New" w:hAnsi="Browallia New" w:cs="Browallia New"/>
          <w:sz w:val="28"/>
          <w:szCs w:val="28"/>
          <w:cs/>
        </w:rPr>
        <w:lastRenderedPageBreak/>
        <w:t>รายการเคลื่อนไหวของ</w:t>
      </w:r>
      <w:r w:rsidR="00881AE6" w:rsidRPr="009D1742">
        <w:rPr>
          <w:rFonts w:ascii="Browallia New" w:hAnsi="Browallia New" w:cs="Browallia New" w:hint="cs"/>
          <w:sz w:val="28"/>
          <w:szCs w:val="28"/>
          <w:cs/>
        </w:rPr>
        <w:t>สินทรัพย์รอการขาย</w:t>
      </w:r>
      <w:r w:rsidR="00085E3B">
        <w:rPr>
          <w:rFonts w:ascii="Browallia New" w:hAnsi="Browallia New" w:cs="Browallia New" w:hint="cs"/>
          <w:sz w:val="28"/>
          <w:szCs w:val="28"/>
          <w:cs/>
        </w:rPr>
        <w:t>ในระหว่างปี</w:t>
      </w:r>
      <w:r w:rsidR="00085E3B" w:rsidRPr="00F46B29">
        <w:rPr>
          <w:rFonts w:ascii="Browallia New" w:hAnsi="Browallia New" w:cs="Browallia New" w:hint="cs"/>
          <w:sz w:val="28"/>
          <w:szCs w:val="28"/>
        </w:rPr>
        <w:t xml:space="preserve"> </w:t>
      </w:r>
      <w:r w:rsidR="00085E3B">
        <w:rPr>
          <w:rFonts w:ascii="Browallia New" w:hAnsi="Browallia New" w:cs="Browallia New"/>
          <w:sz w:val="28"/>
          <w:szCs w:val="28"/>
        </w:rPr>
        <w:t>256</w:t>
      </w:r>
      <w:r w:rsidR="00894125">
        <w:rPr>
          <w:rFonts w:ascii="Browallia New" w:hAnsi="Browallia New" w:cs="Browallia New"/>
          <w:sz w:val="28"/>
          <w:szCs w:val="28"/>
        </w:rPr>
        <w:t>5</w:t>
      </w:r>
      <w:r w:rsidR="00085E3B">
        <w:rPr>
          <w:rFonts w:ascii="Browallia New" w:hAnsi="Browallia New" w:cs="Browallia New"/>
          <w:sz w:val="28"/>
          <w:szCs w:val="28"/>
        </w:rPr>
        <w:t xml:space="preserve"> </w:t>
      </w:r>
      <w:r w:rsidR="00085E3B">
        <w:rPr>
          <w:rFonts w:ascii="Browallia New" w:hAnsi="Browallia New" w:cs="Browallia New" w:hint="cs"/>
          <w:sz w:val="28"/>
          <w:szCs w:val="28"/>
          <w:cs/>
        </w:rPr>
        <w:t>และ</w:t>
      </w:r>
      <w:r w:rsidR="00085E3B" w:rsidRPr="00F46B29">
        <w:rPr>
          <w:rFonts w:ascii="Browallia New" w:hAnsi="Browallia New" w:cs="Browallia New" w:hint="cs"/>
          <w:sz w:val="28"/>
          <w:szCs w:val="28"/>
        </w:rPr>
        <w:t xml:space="preserve"> </w:t>
      </w:r>
      <w:r w:rsidR="00085E3B">
        <w:rPr>
          <w:rFonts w:ascii="Browallia New" w:hAnsi="Browallia New" w:cs="Browallia New"/>
          <w:sz w:val="28"/>
          <w:szCs w:val="28"/>
        </w:rPr>
        <w:t>256</w:t>
      </w:r>
      <w:r w:rsidR="00894125">
        <w:rPr>
          <w:rFonts w:ascii="Browallia New" w:hAnsi="Browallia New" w:cs="Browallia New"/>
          <w:sz w:val="28"/>
          <w:szCs w:val="28"/>
        </w:rPr>
        <w:t>4</w:t>
      </w:r>
      <w:r w:rsidR="00085E3B" w:rsidRPr="00F46B29">
        <w:rPr>
          <w:rFonts w:ascii="Browallia New" w:hAnsi="Browallia New" w:cs="Browallia New"/>
          <w:sz w:val="28"/>
          <w:szCs w:val="28"/>
        </w:rPr>
        <w:t xml:space="preserve"> </w:t>
      </w:r>
      <w:r w:rsidRPr="009D1742">
        <w:rPr>
          <w:rFonts w:ascii="Browallia New" w:hAnsi="Browallia New" w:cs="Browallia New"/>
          <w:sz w:val="28"/>
          <w:szCs w:val="28"/>
          <w:cs/>
        </w:rPr>
        <w:t>ดังต่อไปนี้</w:t>
      </w:r>
    </w:p>
    <w:p w14:paraId="21BC4E25" w14:textId="53DF91D0" w:rsidR="00246071" w:rsidRPr="00C07995" w:rsidRDefault="00246071"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0"/>
          <w:szCs w:val="20"/>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A51BEF" w:rsidRPr="009D1742" w14:paraId="3BDBF5FE" w14:textId="77777777" w:rsidTr="00EB64F6">
        <w:trPr>
          <w:gridAfter w:val="1"/>
          <w:wAfter w:w="9" w:type="dxa"/>
          <w:cantSplit/>
          <w:trHeight w:val="20"/>
        </w:trPr>
        <w:tc>
          <w:tcPr>
            <w:tcW w:w="3834" w:type="dxa"/>
            <w:vAlign w:val="bottom"/>
          </w:tcPr>
          <w:p w14:paraId="5774050F" w14:textId="77777777" w:rsidR="00A51BEF" w:rsidRPr="009D1742" w:rsidRDefault="00A51BEF" w:rsidP="009D1742">
            <w:pPr>
              <w:spacing w:line="240" w:lineRule="auto"/>
              <w:ind w:right="851"/>
              <w:jc w:val="both"/>
              <w:rPr>
                <w:rFonts w:ascii="Browallia New" w:hAnsi="Browallia New" w:cs="Browallia New"/>
                <w:sz w:val="28"/>
                <w:szCs w:val="28"/>
              </w:rPr>
            </w:pPr>
          </w:p>
        </w:tc>
        <w:tc>
          <w:tcPr>
            <w:tcW w:w="5297" w:type="dxa"/>
            <w:gridSpan w:val="7"/>
            <w:vAlign w:val="bottom"/>
          </w:tcPr>
          <w:p w14:paraId="18F2F634" w14:textId="31579A99" w:rsidR="00A51BEF" w:rsidRPr="00EB64F6" w:rsidRDefault="00A51BEF" w:rsidP="009D1742">
            <w:pPr>
              <w:tabs>
                <w:tab w:val="clear" w:pos="4678"/>
              </w:tabs>
              <w:spacing w:line="240" w:lineRule="auto"/>
              <w:jc w:val="right"/>
              <w:rPr>
                <w:rFonts w:ascii="Browallia New" w:hAnsi="Browallia New" w:cs="Browallia New"/>
                <w:sz w:val="28"/>
                <w:szCs w:val="28"/>
                <w:cs/>
              </w:rPr>
            </w:pPr>
            <w:r w:rsidRPr="00EB64F6">
              <w:rPr>
                <w:rFonts w:ascii="Browallia New" w:hAnsi="Browallia New" w:cs="Browallia New"/>
                <w:sz w:val="28"/>
                <w:szCs w:val="28"/>
                <w:cs/>
              </w:rPr>
              <w:t>(หน่วย</w:t>
            </w:r>
            <w:r w:rsidR="00F46B29" w:rsidRPr="00EB64F6">
              <w:rPr>
                <w:rFonts w:ascii="Browallia New" w:hAnsi="Browallia New" w:cs="Browallia New"/>
                <w:sz w:val="28"/>
                <w:szCs w:val="28"/>
              </w:rPr>
              <w:t xml:space="preserve"> </w:t>
            </w:r>
            <w:r w:rsidRPr="00EB64F6">
              <w:rPr>
                <w:rFonts w:ascii="Browallia New" w:hAnsi="Browallia New" w:cs="Browallia New"/>
                <w:sz w:val="28"/>
                <w:szCs w:val="28"/>
                <w:lang w:val="en-GB"/>
              </w:rPr>
              <w:t xml:space="preserve">: </w:t>
            </w:r>
            <w:r w:rsidRPr="00EB64F6">
              <w:rPr>
                <w:rFonts w:ascii="Browallia New" w:hAnsi="Browallia New" w:cs="Browallia New"/>
                <w:sz w:val="28"/>
                <w:szCs w:val="28"/>
                <w:cs/>
              </w:rPr>
              <w:t>พันบาท)</w:t>
            </w:r>
          </w:p>
        </w:tc>
      </w:tr>
      <w:tr w:rsidR="00A51BEF" w:rsidRPr="009D1742" w14:paraId="370F1EC9" w14:textId="77777777" w:rsidTr="00EB64F6">
        <w:trPr>
          <w:gridAfter w:val="1"/>
          <w:wAfter w:w="9" w:type="dxa"/>
          <w:cantSplit/>
          <w:trHeight w:val="20"/>
        </w:trPr>
        <w:tc>
          <w:tcPr>
            <w:tcW w:w="3834" w:type="dxa"/>
            <w:vAlign w:val="bottom"/>
          </w:tcPr>
          <w:p w14:paraId="0078E798" w14:textId="77777777" w:rsidR="00A51BEF" w:rsidRPr="00EB64F6" w:rsidRDefault="00A51BEF" w:rsidP="009D1742">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39596F49" w14:textId="2C925546" w:rsidR="00A51BEF" w:rsidRPr="00EB64F6" w:rsidRDefault="007D7578" w:rsidP="009D1742">
            <w:pPr>
              <w:spacing w:line="240" w:lineRule="auto"/>
              <w:ind w:right="-45"/>
              <w:jc w:val="center"/>
              <w:rPr>
                <w:rFonts w:ascii="Browallia New" w:hAnsi="Browallia New" w:cs="Browallia New"/>
                <w:sz w:val="28"/>
                <w:szCs w:val="28"/>
                <w:cs/>
              </w:rPr>
            </w:pPr>
            <w:r w:rsidRPr="00EB64F6">
              <w:rPr>
                <w:rFonts w:ascii="Browallia New" w:hAnsi="Browallia New" w:cs="Browallia New"/>
                <w:sz w:val="28"/>
                <w:szCs w:val="28"/>
                <w:cs/>
              </w:rPr>
              <w:t>งบการเงินรวม</w:t>
            </w:r>
          </w:p>
        </w:tc>
      </w:tr>
      <w:tr w:rsidR="00A51BEF" w:rsidRPr="009D1742" w14:paraId="06B7CEB4" w14:textId="77777777" w:rsidTr="00EB64F6">
        <w:trPr>
          <w:cantSplit/>
          <w:trHeight w:val="20"/>
        </w:trPr>
        <w:tc>
          <w:tcPr>
            <w:tcW w:w="3834" w:type="dxa"/>
            <w:vAlign w:val="bottom"/>
          </w:tcPr>
          <w:p w14:paraId="5A1CCD19" w14:textId="77777777" w:rsidR="00A51BEF" w:rsidRPr="00EB64F6" w:rsidRDefault="00A51BEF" w:rsidP="009D1742">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1DF52E3F" w14:textId="46EE1D27" w:rsidR="00A51BEF" w:rsidRPr="00EB64F6" w:rsidRDefault="00A51BEF" w:rsidP="009D1742">
            <w:pPr>
              <w:tabs>
                <w:tab w:val="clear" w:pos="907"/>
              </w:tabs>
              <w:spacing w:line="240" w:lineRule="auto"/>
              <w:ind w:left="-46" w:right="-45"/>
              <w:jc w:val="center"/>
              <w:rPr>
                <w:rFonts w:ascii="Browallia New" w:hAnsi="Browallia New" w:cs="Browallia New"/>
                <w:sz w:val="28"/>
                <w:szCs w:val="28"/>
              </w:rPr>
            </w:pPr>
            <w:r w:rsidRPr="00EB64F6">
              <w:rPr>
                <w:rFonts w:ascii="Browallia New" w:hAnsi="Browallia New" w:cs="Browallia New"/>
                <w:sz w:val="28"/>
                <w:szCs w:val="28"/>
              </w:rPr>
              <w:t>256</w:t>
            </w:r>
            <w:r w:rsidR="00894125">
              <w:rPr>
                <w:rFonts w:ascii="Browallia New" w:hAnsi="Browallia New" w:cs="Browallia New"/>
                <w:sz w:val="28"/>
                <w:szCs w:val="28"/>
              </w:rPr>
              <w:t>4</w:t>
            </w:r>
          </w:p>
        </w:tc>
        <w:tc>
          <w:tcPr>
            <w:tcW w:w="232" w:type="dxa"/>
            <w:vAlign w:val="bottom"/>
          </w:tcPr>
          <w:p w14:paraId="61FBEB85"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188735D8" w14:textId="77777777"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เพิ่ม</w:t>
            </w:r>
            <w:r w:rsidRPr="00EB64F6">
              <w:rPr>
                <w:rStyle w:val="PageNumber"/>
                <w:rFonts w:ascii="Browallia New" w:hAnsi="Browallia New" w:cs="Browallia New"/>
                <w:sz w:val="28"/>
                <w:szCs w:val="28"/>
                <w:cs/>
              </w:rPr>
              <w:t>ขึ้น</w:t>
            </w:r>
          </w:p>
        </w:tc>
        <w:tc>
          <w:tcPr>
            <w:tcW w:w="210" w:type="dxa"/>
            <w:vAlign w:val="bottom"/>
          </w:tcPr>
          <w:p w14:paraId="162961DC"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4C9BE5DA" w14:textId="77777777"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ลดลง</w:t>
            </w:r>
          </w:p>
        </w:tc>
        <w:tc>
          <w:tcPr>
            <w:tcW w:w="243" w:type="dxa"/>
            <w:vAlign w:val="bottom"/>
          </w:tcPr>
          <w:p w14:paraId="13CDA720"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539142AD" w14:textId="37E12F05"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rPr>
              <w:t>256</w:t>
            </w:r>
            <w:r w:rsidR="00894125">
              <w:rPr>
                <w:rFonts w:ascii="Browallia New" w:hAnsi="Browallia New" w:cs="Browallia New"/>
                <w:sz w:val="28"/>
                <w:szCs w:val="28"/>
              </w:rPr>
              <w:t>5</w:t>
            </w:r>
          </w:p>
        </w:tc>
      </w:tr>
      <w:tr w:rsidR="005D1D94" w:rsidRPr="009D1742" w14:paraId="5A1FC8BB" w14:textId="77777777" w:rsidTr="00EB64F6">
        <w:trPr>
          <w:cantSplit/>
          <w:trHeight w:val="20"/>
        </w:trPr>
        <w:tc>
          <w:tcPr>
            <w:tcW w:w="3834" w:type="dxa"/>
            <w:vAlign w:val="bottom"/>
          </w:tcPr>
          <w:p w14:paraId="212E5C77" w14:textId="77777777" w:rsidR="005D1D94" w:rsidRPr="00EB64F6" w:rsidRDefault="005D1D94" w:rsidP="009D1742">
            <w:pPr>
              <w:spacing w:line="240" w:lineRule="auto"/>
              <w:ind w:right="851"/>
              <w:jc w:val="both"/>
              <w:rPr>
                <w:rFonts w:ascii="Browallia New" w:hAnsi="Browallia New" w:cs="Browallia New"/>
                <w:sz w:val="28"/>
                <w:szCs w:val="28"/>
              </w:rPr>
            </w:pPr>
          </w:p>
        </w:tc>
        <w:tc>
          <w:tcPr>
            <w:tcW w:w="1134" w:type="dxa"/>
            <w:vAlign w:val="bottom"/>
          </w:tcPr>
          <w:p w14:paraId="0A9E0DE3"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6C8769F8"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21F94B41"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73C8AF56"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74FB7551"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6DD0A706"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78A48218"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rPr>
            </w:pPr>
          </w:p>
        </w:tc>
      </w:tr>
      <w:tr w:rsidR="00894125" w:rsidRPr="009D1742" w14:paraId="369A6E99" w14:textId="77777777" w:rsidTr="00EB64F6">
        <w:trPr>
          <w:cantSplit/>
          <w:trHeight w:val="20"/>
        </w:trPr>
        <w:tc>
          <w:tcPr>
            <w:tcW w:w="3834" w:type="dxa"/>
            <w:vAlign w:val="bottom"/>
          </w:tcPr>
          <w:p w14:paraId="5481796D" w14:textId="549D3622" w:rsidR="00894125" w:rsidRPr="00EB64F6" w:rsidRDefault="00894125" w:rsidP="00894125">
            <w:pPr>
              <w:tabs>
                <w:tab w:val="clear" w:pos="227"/>
                <w:tab w:val="left" w:pos="0"/>
              </w:tabs>
              <w:spacing w:line="240" w:lineRule="auto"/>
              <w:ind w:left="237" w:hanging="177"/>
              <w:rPr>
                <w:rFonts w:ascii="Browallia New" w:hAnsi="Browallia New" w:cs="Browallia New"/>
                <w:b/>
                <w:bCs/>
                <w:sz w:val="28"/>
                <w:szCs w:val="28"/>
              </w:rPr>
            </w:pPr>
            <w:r w:rsidRPr="00EB64F6">
              <w:rPr>
                <w:rFonts w:ascii="Browallia New" w:hAnsi="Browallia New" w:cs="Browallia New"/>
                <w:sz w:val="28"/>
                <w:szCs w:val="28"/>
                <w:cs/>
              </w:rPr>
              <w:t>ยานพาหนะ</w:t>
            </w:r>
          </w:p>
        </w:tc>
        <w:tc>
          <w:tcPr>
            <w:tcW w:w="1134" w:type="dxa"/>
            <w:vAlign w:val="bottom"/>
          </w:tcPr>
          <w:p w14:paraId="061C209F" w14:textId="54D5A217" w:rsidR="00894125" w:rsidRPr="00EB64F6" w:rsidRDefault="00894125" w:rsidP="00894125">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37,457</w:t>
            </w:r>
          </w:p>
        </w:tc>
        <w:tc>
          <w:tcPr>
            <w:tcW w:w="232" w:type="dxa"/>
            <w:vAlign w:val="bottom"/>
          </w:tcPr>
          <w:p w14:paraId="001C14F6" w14:textId="77777777" w:rsidR="00894125" w:rsidRPr="00EB64F6" w:rsidRDefault="00894125" w:rsidP="00894125">
            <w:pPr>
              <w:spacing w:line="240" w:lineRule="auto"/>
              <w:ind w:right="40"/>
              <w:jc w:val="right"/>
              <w:rPr>
                <w:rFonts w:ascii="Browallia New" w:hAnsi="Browallia New" w:cs="Browallia New"/>
                <w:sz w:val="28"/>
                <w:szCs w:val="28"/>
              </w:rPr>
            </w:pPr>
          </w:p>
        </w:tc>
        <w:tc>
          <w:tcPr>
            <w:tcW w:w="1161" w:type="dxa"/>
            <w:vAlign w:val="bottom"/>
          </w:tcPr>
          <w:p w14:paraId="505CC063" w14:textId="38EA65EA" w:rsidR="00894125" w:rsidRPr="003835D0" w:rsidRDefault="00DC1755" w:rsidP="00894125">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151,384</w:t>
            </w:r>
          </w:p>
        </w:tc>
        <w:tc>
          <w:tcPr>
            <w:tcW w:w="210" w:type="dxa"/>
            <w:vAlign w:val="bottom"/>
          </w:tcPr>
          <w:p w14:paraId="114D7774" w14:textId="77777777" w:rsidR="00894125" w:rsidRPr="003835D0" w:rsidRDefault="00894125" w:rsidP="00894125">
            <w:pPr>
              <w:spacing w:line="240" w:lineRule="auto"/>
              <w:ind w:right="40"/>
              <w:jc w:val="center"/>
              <w:rPr>
                <w:rFonts w:ascii="Browallia New" w:hAnsi="Browallia New" w:cs="Browallia New"/>
                <w:sz w:val="28"/>
                <w:szCs w:val="28"/>
                <w:lang w:bidi="ar-SA"/>
              </w:rPr>
            </w:pPr>
          </w:p>
        </w:tc>
        <w:tc>
          <w:tcPr>
            <w:tcW w:w="1158" w:type="dxa"/>
            <w:vAlign w:val="bottom"/>
          </w:tcPr>
          <w:p w14:paraId="63EC44B3" w14:textId="3FC55C07" w:rsidR="00894125" w:rsidRPr="003835D0" w:rsidRDefault="00FE739E" w:rsidP="00894125">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(133,94</w:t>
            </w:r>
            <w:r w:rsidR="00CC01F9">
              <w:rPr>
                <w:rFonts w:ascii="Browallia New" w:hAnsi="Browallia New" w:cs="Browallia New"/>
                <w:sz w:val="28"/>
                <w:szCs w:val="28"/>
                <w:lang w:val="en-US"/>
              </w:rPr>
              <w:t>7</w:t>
            </w:r>
            <w:r>
              <w:rPr>
                <w:rFonts w:ascii="Browallia New" w:hAnsi="Browallia New" w:cs="Browallia New"/>
                <w:sz w:val="28"/>
                <w:szCs w:val="28"/>
                <w:lang w:val="en-US"/>
              </w:rPr>
              <w:t>)</w:t>
            </w:r>
          </w:p>
        </w:tc>
        <w:tc>
          <w:tcPr>
            <w:tcW w:w="243" w:type="dxa"/>
            <w:vAlign w:val="bottom"/>
          </w:tcPr>
          <w:p w14:paraId="7A1483A1" w14:textId="77777777" w:rsidR="00894125" w:rsidRPr="003835D0" w:rsidRDefault="00894125" w:rsidP="00894125">
            <w:pPr>
              <w:spacing w:line="240" w:lineRule="auto"/>
              <w:ind w:right="40"/>
              <w:jc w:val="right"/>
              <w:rPr>
                <w:rFonts w:ascii="Browallia New" w:hAnsi="Browallia New" w:cs="Browallia New"/>
                <w:sz w:val="28"/>
                <w:szCs w:val="28"/>
                <w:lang w:bidi="ar-SA"/>
              </w:rPr>
            </w:pPr>
          </w:p>
        </w:tc>
        <w:tc>
          <w:tcPr>
            <w:tcW w:w="1168" w:type="dxa"/>
            <w:gridSpan w:val="2"/>
            <w:vAlign w:val="bottom"/>
          </w:tcPr>
          <w:p w14:paraId="000ABA51" w14:textId="65CDA67D" w:rsidR="00894125" w:rsidRPr="003835D0" w:rsidRDefault="00CC01F9" w:rsidP="00894125">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54,894</w:t>
            </w:r>
          </w:p>
        </w:tc>
      </w:tr>
      <w:tr w:rsidR="00894125" w:rsidRPr="009D1742" w14:paraId="6EDA1E39" w14:textId="77777777" w:rsidTr="00EB64F6">
        <w:trPr>
          <w:cantSplit/>
          <w:trHeight w:val="20"/>
        </w:trPr>
        <w:tc>
          <w:tcPr>
            <w:tcW w:w="3834" w:type="dxa"/>
            <w:vAlign w:val="bottom"/>
          </w:tcPr>
          <w:p w14:paraId="43C57302" w14:textId="29093D8E" w:rsidR="00894125" w:rsidRPr="00EB64F6" w:rsidRDefault="00894125" w:rsidP="00894125">
            <w:pPr>
              <w:tabs>
                <w:tab w:val="clear" w:pos="227"/>
              </w:tabs>
              <w:spacing w:line="240" w:lineRule="auto"/>
              <w:ind w:left="233" w:hanging="233"/>
              <w:rPr>
                <w:rFonts w:ascii="Browallia New" w:hAnsi="Browallia New" w:cs="Browallia New"/>
                <w:sz w:val="28"/>
                <w:szCs w:val="28"/>
                <w:cs/>
              </w:rPr>
            </w:pPr>
            <w:r w:rsidRPr="00EB64F6">
              <w:rPr>
                <w:rFonts w:ascii="Browallia New" w:hAnsi="Browallia New" w:cs="Browallia New"/>
                <w:sz w:val="28"/>
                <w:szCs w:val="28"/>
              </w:rPr>
              <w:t xml:space="preserve"> </w:t>
            </w:r>
            <w:r w:rsidRPr="00EB64F6">
              <w:rPr>
                <w:rFonts w:ascii="Browallia New" w:hAnsi="Browallia New" w:cs="Browallia New"/>
                <w:sz w:val="28"/>
                <w:szCs w:val="28"/>
                <w:cs/>
              </w:rPr>
              <w:t>ค่าเผื่อการ</w:t>
            </w:r>
            <w:r w:rsidRPr="00EB64F6">
              <w:rPr>
                <w:rFonts w:ascii="Browallia New" w:hAnsi="Browallia New" w:cs="Browallia New" w:hint="cs"/>
                <w:sz w:val="28"/>
                <w:szCs w:val="28"/>
                <w:cs/>
              </w:rPr>
              <w:t>ด้อย</w:t>
            </w:r>
            <w:r w:rsidRPr="00EB64F6">
              <w:rPr>
                <w:rFonts w:ascii="Browallia New" w:hAnsi="Browallia New" w:cs="Browallia New"/>
                <w:sz w:val="28"/>
                <w:szCs w:val="28"/>
                <w:cs/>
              </w:rPr>
              <w:t>ค่าของ</w:t>
            </w:r>
            <w:r w:rsidRPr="00EB64F6">
              <w:rPr>
                <w:rFonts w:ascii="Browallia New" w:hAnsi="Browallia New" w:cs="Browallia New" w:hint="cs"/>
                <w:sz w:val="28"/>
                <w:szCs w:val="28"/>
                <w:cs/>
              </w:rPr>
              <w:t>สินทรัพย์รอการขาย</w:t>
            </w:r>
          </w:p>
        </w:tc>
        <w:tc>
          <w:tcPr>
            <w:tcW w:w="1134" w:type="dxa"/>
            <w:vAlign w:val="bottom"/>
          </w:tcPr>
          <w:p w14:paraId="08D9F669" w14:textId="5DA73CD3" w:rsidR="00894125" w:rsidRPr="00EB64F6" w:rsidRDefault="00894125" w:rsidP="00894125">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(9,481)</w:t>
            </w:r>
          </w:p>
        </w:tc>
        <w:tc>
          <w:tcPr>
            <w:tcW w:w="232" w:type="dxa"/>
            <w:vAlign w:val="bottom"/>
          </w:tcPr>
          <w:p w14:paraId="2CCED617" w14:textId="77777777" w:rsidR="00894125" w:rsidRPr="00EB64F6" w:rsidRDefault="00894125" w:rsidP="00894125">
            <w:pPr>
              <w:tabs>
                <w:tab w:val="clear" w:pos="680"/>
                <w:tab w:val="clear" w:pos="907"/>
                <w:tab w:val="decimal" w:pos="1212"/>
              </w:tabs>
              <w:spacing w:line="240" w:lineRule="auto"/>
              <w:ind w:left="-46" w:right="40"/>
              <w:jc w:val="right"/>
              <w:rPr>
                <w:rFonts w:ascii="Browallia New" w:hAnsi="Browallia New" w:cs="Browallia New"/>
                <w:sz w:val="28"/>
                <w:szCs w:val="28"/>
              </w:rPr>
            </w:pPr>
          </w:p>
        </w:tc>
        <w:tc>
          <w:tcPr>
            <w:tcW w:w="1161" w:type="dxa"/>
            <w:vAlign w:val="bottom"/>
          </w:tcPr>
          <w:p w14:paraId="15F7EFD3" w14:textId="396E69C9" w:rsidR="00894125" w:rsidRPr="003835D0" w:rsidRDefault="00B879F4" w:rsidP="00894125">
            <w:pPr>
              <w:pStyle w:val="acctfourfigures"/>
              <w:tabs>
                <w:tab w:val="clear" w:pos="765"/>
              </w:tabs>
              <w:spacing w:line="240" w:lineRule="auto"/>
              <w:ind w:left="-117" w:right="40"/>
              <w:jc w:val="right"/>
              <w:rPr>
                <w:rFonts w:ascii="Browallia New" w:hAnsi="Browallia New" w:cs="Browallia New"/>
                <w:sz w:val="28"/>
                <w:szCs w:val="28"/>
                <w:lang w:val="en-US" w:bidi="th-TH"/>
              </w:rPr>
            </w:pPr>
            <w:r>
              <w:rPr>
                <w:rFonts w:ascii="Browallia New" w:hAnsi="Browallia New" w:cs="Browallia New"/>
                <w:sz w:val="28"/>
                <w:szCs w:val="28"/>
                <w:lang w:val="en-US" w:bidi="th-TH"/>
              </w:rPr>
              <w:t>(42,182)</w:t>
            </w:r>
          </w:p>
        </w:tc>
        <w:tc>
          <w:tcPr>
            <w:tcW w:w="210" w:type="dxa"/>
            <w:vAlign w:val="bottom"/>
          </w:tcPr>
          <w:p w14:paraId="63B81F5B" w14:textId="77777777" w:rsidR="00894125" w:rsidRPr="003835D0" w:rsidRDefault="00894125" w:rsidP="00894125">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vAlign w:val="bottom"/>
          </w:tcPr>
          <w:p w14:paraId="2997DE9F" w14:textId="24E2B264" w:rsidR="00894125" w:rsidRPr="003835D0" w:rsidRDefault="00B879F4" w:rsidP="00894125">
            <w:pPr>
              <w:pStyle w:val="acctfourfigures"/>
              <w:tabs>
                <w:tab w:val="clear" w:pos="765"/>
              </w:tabs>
              <w:spacing w:line="240" w:lineRule="auto"/>
              <w:ind w:left="-117" w:right="40"/>
              <w:jc w:val="right"/>
              <w:rPr>
                <w:rFonts w:ascii="Browallia New" w:hAnsi="Browallia New" w:cs="Browallia New"/>
                <w:sz w:val="28"/>
                <w:szCs w:val="28"/>
                <w:cs/>
                <w:lang w:val="en-US" w:bidi="th-TH"/>
              </w:rPr>
            </w:pPr>
            <w:r>
              <w:rPr>
                <w:rFonts w:ascii="Browallia New" w:hAnsi="Browallia New" w:cs="Browallia New"/>
                <w:sz w:val="28"/>
                <w:szCs w:val="28"/>
                <w:lang w:val="en-US" w:bidi="th-TH"/>
              </w:rPr>
              <w:t>36,858</w:t>
            </w:r>
          </w:p>
        </w:tc>
        <w:tc>
          <w:tcPr>
            <w:tcW w:w="243" w:type="dxa"/>
            <w:vAlign w:val="bottom"/>
          </w:tcPr>
          <w:p w14:paraId="42443734" w14:textId="77777777" w:rsidR="00894125" w:rsidRPr="003835D0"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vAlign w:val="bottom"/>
          </w:tcPr>
          <w:p w14:paraId="4E069DA2" w14:textId="79139239" w:rsidR="00894125" w:rsidRPr="003835D0" w:rsidRDefault="00B879F4" w:rsidP="00894125">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(14,805)</w:t>
            </w:r>
          </w:p>
        </w:tc>
      </w:tr>
      <w:tr w:rsidR="00894125" w:rsidRPr="00E06046" w14:paraId="2C73404A" w14:textId="77777777" w:rsidTr="00EB64F6">
        <w:trPr>
          <w:cantSplit/>
          <w:trHeight w:val="20"/>
        </w:trPr>
        <w:tc>
          <w:tcPr>
            <w:tcW w:w="3834" w:type="dxa"/>
            <w:vAlign w:val="bottom"/>
          </w:tcPr>
          <w:p w14:paraId="40C670C2" w14:textId="21F530C3" w:rsidR="00894125" w:rsidRPr="00EB64F6" w:rsidRDefault="00894125" w:rsidP="00894125">
            <w:pPr>
              <w:tabs>
                <w:tab w:val="clear" w:pos="227"/>
              </w:tabs>
              <w:spacing w:line="240" w:lineRule="auto"/>
              <w:ind w:left="237" w:firstLine="13"/>
              <w:rPr>
                <w:rFonts w:ascii="Browallia New" w:hAnsi="Browallia New" w:cs="Browallia New"/>
                <w:sz w:val="28"/>
                <w:szCs w:val="28"/>
              </w:rPr>
            </w:pPr>
            <w:r w:rsidRPr="00EB64F6">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17E0ACA7" w14:textId="05578897" w:rsidR="00894125" w:rsidRPr="00EB64F6" w:rsidRDefault="00894125" w:rsidP="00894125">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27,976</w:t>
            </w:r>
          </w:p>
        </w:tc>
        <w:tc>
          <w:tcPr>
            <w:tcW w:w="232" w:type="dxa"/>
            <w:vAlign w:val="bottom"/>
          </w:tcPr>
          <w:p w14:paraId="214C44E8" w14:textId="77777777" w:rsidR="00894125" w:rsidRPr="00EB64F6" w:rsidRDefault="00894125" w:rsidP="00894125">
            <w:pPr>
              <w:tabs>
                <w:tab w:val="clear" w:pos="680"/>
                <w:tab w:val="clear" w:pos="907"/>
              </w:tabs>
              <w:spacing w:line="240" w:lineRule="auto"/>
              <w:ind w:left="-46" w:right="40"/>
              <w:jc w:val="right"/>
              <w:rPr>
                <w:rFonts w:ascii="Browallia New" w:hAnsi="Browallia New" w:cs="Browallia New"/>
                <w:sz w:val="28"/>
                <w:szCs w:val="28"/>
              </w:rPr>
            </w:pPr>
          </w:p>
        </w:tc>
        <w:tc>
          <w:tcPr>
            <w:tcW w:w="1161" w:type="dxa"/>
            <w:tcBorders>
              <w:top w:val="single" w:sz="4" w:space="0" w:color="auto"/>
              <w:bottom w:val="single" w:sz="12" w:space="0" w:color="auto"/>
            </w:tcBorders>
            <w:vAlign w:val="bottom"/>
          </w:tcPr>
          <w:p w14:paraId="05FC41A4" w14:textId="2CEFB58B" w:rsidR="00894125" w:rsidRPr="003835D0" w:rsidRDefault="00765264"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Pr>
                <w:rFonts w:ascii="Browallia New" w:hAnsi="Browallia New" w:cs="Browallia New"/>
                <w:sz w:val="28"/>
                <w:szCs w:val="28"/>
                <w:lang w:bidi="ar-SA"/>
              </w:rPr>
              <w:t>109,202</w:t>
            </w:r>
          </w:p>
        </w:tc>
        <w:tc>
          <w:tcPr>
            <w:tcW w:w="210" w:type="dxa"/>
            <w:vAlign w:val="bottom"/>
          </w:tcPr>
          <w:p w14:paraId="396EDD63" w14:textId="77777777" w:rsidR="00894125" w:rsidRPr="003835D0"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58" w:type="dxa"/>
            <w:tcBorders>
              <w:top w:val="single" w:sz="4" w:space="0" w:color="auto"/>
              <w:bottom w:val="single" w:sz="12" w:space="0" w:color="auto"/>
            </w:tcBorders>
            <w:vAlign w:val="bottom"/>
          </w:tcPr>
          <w:p w14:paraId="6D2FEA44" w14:textId="1D08A66A" w:rsidR="00894125" w:rsidRPr="003835D0" w:rsidRDefault="006B133E"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Pr>
                <w:rFonts w:ascii="Browallia New" w:hAnsi="Browallia New" w:cs="Browallia New"/>
                <w:sz w:val="28"/>
                <w:szCs w:val="28"/>
                <w:lang w:bidi="ar-SA"/>
              </w:rPr>
              <w:t>(97,089)</w:t>
            </w:r>
          </w:p>
        </w:tc>
        <w:tc>
          <w:tcPr>
            <w:tcW w:w="243" w:type="dxa"/>
            <w:vAlign w:val="bottom"/>
          </w:tcPr>
          <w:p w14:paraId="623B2198" w14:textId="77777777" w:rsidR="00894125" w:rsidRPr="003835D0" w:rsidRDefault="00894125" w:rsidP="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bottom w:val="single" w:sz="12" w:space="0" w:color="auto"/>
            </w:tcBorders>
            <w:vAlign w:val="bottom"/>
          </w:tcPr>
          <w:p w14:paraId="1184BDD5" w14:textId="5C4C5173" w:rsidR="00894125" w:rsidRPr="003835D0" w:rsidRDefault="007B1618" w:rsidP="00894125">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40,089</w:t>
            </w:r>
          </w:p>
        </w:tc>
      </w:tr>
    </w:tbl>
    <w:p w14:paraId="644F26B3" w14:textId="1BBBB11D" w:rsidR="00FB1C9B" w:rsidRPr="00C07995" w:rsidRDefault="00FB1C9B">
      <w:pPr>
        <w:rPr>
          <w:sz w:val="28"/>
          <w:szCs w:val="28"/>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894125" w:rsidRPr="009D1742" w14:paraId="2409C019" w14:textId="77777777">
        <w:trPr>
          <w:gridAfter w:val="1"/>
          <w:wAfter w:w="9" w:type="dxa"/>
          <w:cantSplit/>
          <w:trHeight w:val="20"/>
        </w:trPr>
        <w:tc>
          <w:tcPr>
            <w:tcW w:w="3834" w:type="dxa"/>
            <w:vAlign w:val="bottom"/>
          </w:tcPr>
          <w:p w14:paraId="356F0CC5" w14:textId="77777777" w:rsidR="00894125" w:rsidRPr="009D1742" w:rsidRDefault="00894125">
            <w:pPr>
              <w:spacing w:line="240" w:lineRule="auto"/>
              <w:ind w:right="851"/>
              <w:jc w:val="both"/>
              <w:rPr>
                <w:rFonts w:ascii="Browallia New" w:hAnsi="Browallia New" w:cs="Browallia New"/>
                <w:sz w:val="28"/>
                <w:szCs w:val="28"/>
              </w:rPr>
            </w:pPr>
          </w:p>
        </w:tc>
        <w:tc>
          <w:tcPr>
            <w:tcW w:w="5297" w:type="dxa"/>
            <w:gridSpan w:val="7"/>
            <w:vAlign w:val="bottom"/>
          </w:tcPr>
          <w:p w14:paraId="0049A348" w14:textId="77777777" w:rsidR="00894125" w:rsidRPr="00EB64F6" w:rsidRDefault="00894125">
            <w:pPr>
              <w:tabs>
                <w:tab w:val="clear" w:pos="4678"/>
              </w:tabs>
              <w:spacing w:line="240" w:lineRule="auto"/>
              <w:jc w:val="right"/>
              <w:rPr>
                <w:rFonts w:ascii="Browallia New" w:hAnsi="Browallia New" w:cs="Browallia New"/>
                <w:sz w:val="28"/>
                <w:szCs w:val="28"/>
                <w:cs/>
              </w:rPr>
            </w:pPr>
            <w:r w:rsidRPr="00EB64F6">
              <w:rPr>
                <w:rFonts w:ascii="Browallia New" w:hAnsi="Browallia New" w:cs="Browallia New"/>
                <w:sz w:val="28"/>
                <w:szCs w:val="28"/>
                <w:cs/>
              </w:rPr>
              <w:t>(หน่วย</w:t>
            </w:r>
            <w:r w:rsidRPr="00EB64F6">
              <w:rPr>
                <w:rFonts w:ascii="Browallia New" w:hAnsi="Browallia New" w:cs="Browallia New"/>
                <w:sz w:val="28"/>
                <w:szCs w:val="28"/>
              </w:rPr>
              <w:t xml:space="preserve"> </w:t>
            </w:r>
            <w:r w:rsidRPr="00EB64F6">
              <w:rPr>
                <w:rFonts w:ascii="Browallia New" w:hAnsi="Browallia New" w:cs="Browallia New"/>
                <w:sz w:val="28"/>
                <w:szCs w:val="28"/>
                <w:lang w:val="en-GB"/>
              </w:rPr>
              <w:t xml:space="preserve">: </w:t>
            </w:r>
            <w:r w:rsidRPr="00EB64F6">
              <w:rPr>
                <w:rFonts w:ascii="Browallia New" w:hAnsi="Browallia New" w:cs="Browallia New"/>
                <w:sz w:val="28"/>
                <w:szCs w:val="28"/>
                <w:cs/>
              </w:rPr>
              <w:t>พันบาท)</w:t>
            </w:r>
          </w:p>
        </w:tc>
      </w:tr>
      <w:tr w:rsidR="00894125" w:rsidRPr="009D1742" w14:paraId="13C628F6" w14:textId="77777777">
        <w:trPr>
          <w:gridAfter w:val="1"/>
          <w:wAfter w:w="9" w:type="dxa"/>
          <w:cantSplit/>
          <w:trHeight w:val="20"/>
        </w:trPr>
        <w:tc>
          <w:tcPr>
            <w:tcW w:w="3834" w:type="dxa"/>
            <w:vAlign w:val="bottom"/>
          </w:tcPr>
          <w:p w14:paraId="251B48BD" w14:textId="77777777" w:rsidR="00894125" w:rsidRPr="00EB64F6" w:rsidRDefault="00894125">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22C251BB" w14:textId="77777777" w:rsidR="00894125" w:rsidRPr="00EB64F6" w:rsidRDefault="00894125">
            <w:pPr>
              <w:spacing w:line="240" w:lineRule="auto"/>
              <w:ind w:right="-45"/>
              <w:jc w:val="center"/>
              <w:rPr>
                <w:rFonts w:ascii="Browallia New" w:hAnsi="Browallia New" w:cs="Browallia New"/>
                <w:sz w:val="28"/>
                <w:szCs w:val="28"/>
                <w:cs/>
              </w:rPr>
            </w:pPr>
            <w:r w:rsidRPr="00EB64F6">
              <w:rPr>
                <w:rFonts w:ascii="Browallia New" w:hAnsi="Browallia New" w:cs="Browallia New"/>
                <w:sz w:val="28"/>
                <w:szCs w:val="28"/>
                <w:cs/>
              </w:rPr>
              <w:t>งบการเงินรวม</w:t>
            </w:r>
          </w:p>
        </w:tc>
      </w:tr>
      <w:tr w:rsidR="00894125" w:rsidRPr="009D1742" w14:paraId="4DEC9126" w14:textId="77777777">
        <w:trPr>
          <w:cantSplit/>
          <w:trHeight w:val="20"/>
        </w:trPr>
        <w:tc>
          <w:tcPr>
            <w:tcW w:w="3834" w:type="dxa"/>
            <w:vAlign w:val="bottom"/>
          </w:tcPr>
          <w:p w14:paraId="341E176C" w14:textId="77777777" w:rsidR="00894125" w:rsidRPr="00EB64F6" w:rsidRDefault="00894125">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01754A9A" w14:textId="77777777" w:rsidR="00894125" w:rsidRPr="00EB64F6" w:rsidRDefault="00894125">
            <w:pPr>
              <w:tabs>
                <w:tab w:val="clear" w:pos="907"/>
              </w:tabs>
              <w:spacing w:line="240" w:lineRule="auto"/>
              <w:ind w:left="-46" w:right="-45"/>
              <w:jc w:val="center"/>
              <w:rPr>
                <w:rFonts w:ascii="Browallia New" w:hAnsi="Browallia New" w:cs="Browallia New"/>
                <w:sz w:val="28"/>
                <w:szCs w:val="28"/>
              </w:rPr>
            </w:pPr>
            <w:r w:rsidRPr="00EB64F6">
              <w:rPr>
                <w:rFonts w:ascii="Browallia New" w:hAnsi="Browallia New" w:cs="Browallia New"/>
                <w:sz w:val="28"/>
                <w:szCs w:val="28"/>
              </w:rPr>
              <w:t>256</w:t>
            </w:r>
            <w:r>
              <w:rPr>
                <w:rFonts w:ascii="Browallia New" w:hAnsi="Browallia New" w:cs="Browallia New"/>
                <w:sz w:val="28"/>
                <w:szCs w:val="28"/>
              </w:rPr>
              <w:t>3</w:t>
            </w:r>
          </w:p>
        </w:tc>
        <w:tc>
          <w:tcPr>
            <w:tcW w:w="232" w:type="dxa"/>
            <w:vAlign w:val="bottom"/>
          </w:tcPr>
          <w:p w14:paraId="0BBBAA8C"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398A83F8" w14:textId="77777777" w:rsidR="00894125" w:rsidRPr="00EB64F6" w:rsidRDefault="00894125">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เพิ่ม</w:t>
            </w:r>
            <w:r w:rsidRPr="00EB64F6">
              <w:rPr>
                <w:rStyle w:val="PageNumber"/>
                <w:rFonts w:ascii="Browallia New" w:hAnsi="Browallia New" w:cs="Browallia New"/>
                <w:sz w:val="28"/>
                <w:szCs w:val="28"/>
                <w:cs/>
              </w:rPr>
              <w:t>ขึ้น</w:t>
            </w:r>
          </w:p>
        </w:tc>
        <w:tc>
          <w:tcPr>
            <w:tcW w:w="210" w:type="dxa"/>
            <w:vAlign w:val="bottom"/>
          </w:tcPr>
          <w:p w14:paraId="11F58E89"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1469D9DD" w14:textId="77777777" w:rsidR="00894125" w:rsidRPr="00EB64F6" w:rsidRDefault="00894125">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ลดลง</w:t>
            </w:r>
          </w:p>
        </w:tc>
        <w:tc>
          <w:tcPr>
            <w:tcW w:w="243" w:type="dxa"/>
            <w:vAlign w:val="bottom"/>
          </w:tcPr>
          <w:p w14:paraId="3BD7C0B0"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5F07EBC3" w14:textId="77777777" w:rsidR="00894125" w:rsidRPr="00EB64F6" w:rsidRDefault="00894125">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rPr>
              <w:t>256</w:t>
            </w:r>
            <w:r>
              <w:rPr>
                <w:rFonts w:ascii="Browallia New" w:hAnsi="Browallia New" w:cs="Browallia New"/>
                <w:sz w:val="28"/>
                <w:szCs w:val="28"/>
              </w:rPr>
              <w:t>4</w:t>
            </w:r>
          </w:p>
        </w:tc>
      </w:tr>
      <w:tr w:rsidR="00894125" w:rsidRPr="009D1742" w14:paraId="55A69E4F" w14:textId="77777777">
        <w:trPr>
          <w:cantSplit/>
          <w:trHeight w:val="20"/>
        </w:trPr>
        <w:tc>
          <w:tcPr>
            <w:tcW w:w="3834" w:type="dxa"/>
            <w:vAlign w:val="bottom"/>
          </w:tcPr>
          <w:p w14:paraId="07893B92" w14:textId="77777777" w:rsidR="00894125" w:rsidRPr="00EB64F6" w:rsidRDefault="00894125">
            <w:pPr>
              <w:spacing w:line="240" w:lineRule="auto"/>
              <w:ind w:right="851"/>
              <w:jc w:val="both"/>
              <w:rPr>
                <w:rFonts w:ascii="Browallia New" w:hAnsi="Browallia New" w:cs="Browallia New"/>
                <w:sz w:val="28"/>
                <w:szCs w:val="28"/>
              </w:rPr>
            </w:pPr>
          </w:p>
        </w:tc>
        <w:tc>
          <w:tcPr>
            <w:tcW w:w="1134" w:type="dxa"/>
            <w:vAlign w:val="bottom"/>
          </w:tcPr>
          <w:p w14:paraId="36BEFE92" w14:textId="77777777" w:rsidR="00894125" w:rsidRPr="00EB64F6" w:rsidRDefault="00894125">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5838F929"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1CBB76BC" w14:textId="77777777" w:rsidR="00894125" w:rsidRPr="00EB64F6" w:rsidRDefault="00894125">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5EC6BFCB"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09B8C31D" w14:textId="77777777" w:rsidR="00894125" w:rsidRPr="00EB64F6" w:rsidRDefault="00894125">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1021E663"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7F9015F0" w14:textId="77777777" w:rsidR="00894125" w:rsidRPr="00EB64F6" w:rsidRDefault="00894125">
            <w:pPr>
              <w:tabs>
                <w:tab w:val="clear" w:pos="907"/>
              </w:tabs>
              <w:spacing w:line="240" w:lineRule="auto"/>
              <w:ind w:left="-46" w:right="-45"/>
              <w:jc w:val="center"/>
              <w:rPr>
                <w:rFonts w:ascii="Browallia New" w:hAnsi="Browallia New" w:cs="Browallia New"/>
                <w:sz w:val="28"/>
                <w:szCs w:val="28"/>
              </w:rPr>
            </w:pPr>
          </w:p>
        </w:tc>
      </w:tr>
      <w:tr w:rsidR="00894125" w:rsidRPr="009D1742" w14:paraId="3DF582F7" w14:textId="77777777">
        <w:trPr>
          <w:cantSplit/>
          <w:trHeight w:val="20"/>
        </w:trPr>
        <w:tc>
          <w:tcPr>
            <w:tcW w:w="3834" w:type="dxa"/>
            <w:vAlign w:val="bottom"/>
          </w:tcPr>
          <w:p w14:paraId="74141BEE" w14:textId="77777777" w:rsidR="00894125" w:rsidRPr="00EB64F6" w:rsidRDefault="00894125">
            <w:pPr>
              <w:tabs>
                <w:tab w:val="clear" w:pos="227"/>
                <w:tab w:val="left" w:pos="0"/>
              </w:tabs>
              <w:spacing w:line="240" w:lineRule="auto"/>
              <w:ind w:left="237" w:hanging="177"/>
              <w:rPr>
                <w:rFonts w:ascii="Browallia New" w:hAnsi="Browallia New" w:cs="Browallia New"/>
                <w:b/>
                <w:bCs/>
                <w:sz w:val="28"/>
                <w:szCs w:val="28"/>
              </w:rPr>
            </w:pPr>
            <w:r w:rsidRPr="00EB64F6">
              <w:rPr>
                <w:rFonts w:ascii="Browallia New" w:hAnsi="Browallia New" w:cs="Browallia New"/>
                <w:sz w:val="28"/>
                <w:szCs w:val="28"/>
                <w:cs/>
              </w:rPr>
              <w:t>ยานพาหนะ</w:t>
            </w:r>
          </w:p>
        </w:tc>
        <w:tc>
          <w:tcPr>
            <w:tcW w:w="1134" w:type="dxa"/>
            <w:vAlign w:val="bottom"/>
          </w:tcPr>
          <w:p w14:paraId="4280747E" w14:textId="77777777" w:rsidR="00894125" w:rsidRPr="00EB64F6"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47,795</w:t>
            </w:r>
          </w:p>
        </w:tc>
        <w:tc>
          <w:tcPr>
            <w:tcW w:w="232" w:type="dxa"/>
            <w:vAlign w:val="bottom"/>
          </w:tcPr>
          <w:p w14:paraId="5501E981" w14:textId="77777777" w:rsidR="00894125" w:rsidRPr="00EB64F6" w:rsidRDefault="00894125">
            <w:pPr>
              <w:spacing w:line="240" w:lineRule="auto"/>
              <w:ind w:right="40"/>
              <w:jc w:val="right"/>
              <w:rPr>
                <w:rFonts w:ascii="Browallia New" w:hAnsi="Browallia New" w:cs="Browallia New"/>
                <w:sz w:val="28"/>
                <w:szCs w:val="28"/>
              </w:rPr>
            </w:pPr>
          </w:p>
        </w:tc>
        <w:tc>
          <w:tcPr>
            <w:tcW w:w="1161" w:type="dxa"/>
            <w:vAlign w:val="bottom"/>
          </w:tcPr>
          <w:p w14:paraId="4567CAA3" w14:textId="77777777" w:rsidR="00894125" w:rsidRPr="003835D0"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161,948</w:t>
            </w:r>
          </w:p>
        </w:tc>
        <w:tc>
          <w:tcPr>
            <w:tcW w:w="210" w:type="dxa"/>
            <w:vAlign w:val="bottom"/>
          </w:tcPr>
          <w:p w14:paraId="39D5A1B6" w14:textId="77777777" w:rsidR="00894125" w:rsidRPr="003835D0" w:rsidRDefault="00894125">
            <w:pPr>
              <w:spacing w:line="240" w:lineRule="auto"/>
              <w:ind w:right="40"/>
              <w:jc w:val="center"/>
              <w:rPr>
                <w:rFonts w:ascii="Browallia New" w:hAnsi="Browallia New" w:cs="Browallia New"/>
                <w:sz w:val="28"/>
                <w:szCs w:val="28"/>
                <w:lang w:bidi="ar-SA"/>
              </w:rPr>
            </w:pPr>
          </w:p>
        </w:tc>
        <w:tc>
          <w:tcPr>
            <w:tcW w:w="1158" w:type="dxa"/>
            <w:vAlign w:val="bottom"/>
          </w:tcPr>
          <w:p w14:paraId="53A99C6E" w14:textId="77777777" w:rsidR="00894125" w:rsidRPr="003835D0"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(172,286)</w:t>
            </w:r>
          </w:p>
        </w:tc>
        <w:tc>
          <w:tcPr>
            <w:tcW w:w="243" w:type="dxa"/>
            <w:vAlign w:val="bottom"/>
          </w:tcPr>
          <w:p w14:paraId="2CE31595" w14:textId="77777777" w:rsidR="00894125" w:rsidRPr="003835D0" w:rsidRDefault="00894125">
            <w:pPr>
              <w:spacing w:line="240" w:lineRule="auto"/>
              <w:ind w:right="40"/>
              <w:jc w:val="right"/>
              <w:rPr>
                <w:rFonts w:ascii="Browallia New" w:hAnsi="Browallia New" w:cs="Browallia New"/>
                <w:sz w:val="28"/>
                <w:szCs w:val="28"/>
                <w:lang w:bidi="ar-SA"/>
              </w:rPr>
            </w:pPr>
          </w:p>
        </w:tc>
        <w:tc>
          <w:tcPr>
            <w:tcW w:w="1168" w:type="dxa"/>
            <w:gridSpan w:val="2"/>
            <w:vAlign w:val="bottom"/>
          </w:tcPr>
          <w:p w14:paraId="1EBFC501" w14:textId="77777777" w:rsidR="00894125" w:rsidRPr="003835D0"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37,457</w:t>
            </w:r>
          </w:p>
        </w:tc>
      </w:tr>
      <w:tr w:rsidR="00894125" w:rsidRPr="009D1742" w14:paraId="585758D0" w14:textId="77777777">
        <w:trPr>
          <w:cantSplit/>
          <w:trHeight w:val="20"/>
        </w:trPr>
        <w:tc>
          <w:tcPr>
            <w:tcW w:w="3834" w:type="dxa"/>
            <w:vAlign w:val="bottom"/>
          </w:tcPr>
          <w:p w14:paraId="0EAE2223" w14:textId="77777777" w:rsidR="00894125" w:rsidRPr="00EB64F6" w:rsidRDefault="00894125">
            <w:pPr>
              <w:tabs>
                <w:tab w:val="clear" w:pos="227"/>
              </w:tabs>
              <w:spacing w:line="240" w:lineRule="auto"/>
              <w:ind w:left="233" w:hanging="233"/>
              <w:rPr>
                <w:rFonts w:ascii="Browallia New" w:hAnsi="Browallia New" w:cs="Browallia New"/>
                <w:sz w:val="28"/>
                <w:szCs w:val="28"/>
                <w:cs/>
              </w:rPr>
            </w:pPr>
            <w:r w:rsidRPr="00EB64F6">
              <w:rPr>
                <w:rFonts w:ascii="Browallia New" w:hAnsi="Browallia New" w:cs="Browallia New"/>
                <w:sz w:val="28"/>
                <w:szCs w:val="28"/>
              </w:rPr>
              <w:t xml:space="preserve"> </w:t>
            </w:r>
            <w:r w:rsidRPr="00EB64F6">
              <w:rPr>
                <w:rFonts w:ascii="Browallia New" w:hAnsi="Browallia New" w:cs="Browallia New"/>
                <w:sz w:val="28"/>
                <w:szCs w:val="28"/>
                <w:cs/>
              </w:rPr>
              <w:t>ค่าเผื่อการ</w:t>
            </w:r>
            <w:r w:rsidRPr="00EB64F6">
              <w:rPr>
                <w:rFonts w:ascii="Browallia New" w:hAnsi="Browallia New" w:cs="Browallia New" w:hint="cs"/>
                <w:sz w:val="28"/>
                <w:szCs w:val="28"/>
                <w:cs/>
              </w:rPr>
              <w:t>ด้อย</w:t>
            </w:r>
            <w:r w:rsidRPr="00EB64F6">
              <w:rPr>
                <w:rFonts w:ascii="Browallia New" w:hAnsi="Browallia New" w:cs="Browallia New"/>
                <w:sz w:val="28"/>
                <w:szCs w:val="28"/>
                <w:cs/>
              </w:rPr>
              <w:t>ค่าของ</w:t>
            </w:r>
            <w:r w:rsidRPr="00EB64F6">
              <w:rPr>
                <w:rFonts w:ascii="Browallia New" w:hAnsi="Browallia New" w:cs="Browallia New" w:hint="cs"/>
                <w:sz w:val="28"/>
                <w:szCs w:val="28"/>
                <w:cs/>
              </w:rPr>
              <w:t>สินทรัพย์รอการขาย</w:t>
            </w:r>
          </w:p>
        </w:tc>
        <w:tc>
          <w:tcPr>
            <w:tcW w:w="1134" w:type="dxa"/>
            <w:vAlign w:val="bottom"/>
          </w:tcPr>
          <w:p w14:paraId="49605B7A" w14:textId="77777777" w:rsidR="00894125" w:rsidRPr="00EB64F6"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(12,966)</w:t>
            </w:r>
          </w:p>
        </w:tc>
        <w:tc>
          <w:tcPr>
            <w:tcW w:w="232" w:type="dxa"/>
            <w:vAlign w:val="bottom"/>
          </w:tcPr>
          <w:p w14:paraId="10A22B18" w14:textId="77777777" w:rsidR="00894125" w:rsidRPr="00EB64F6" w:rsidRDefault="00894125">
            <w:pPr>
              <w:tabs>
                <w:tab w:val="clear" w:pos="680"/>
                <w:tab w:val="clear" w:pos="907"/>
                <w:tab w:val="decimal" w:pos="1212"/>
              </w:tabs>
              <w:spacing w:line="240" w:lineRule="auto"/>
              <w:ind w:left="-46" w:right="40"/>
              <w:jc w:val="right"/>
              <w:rPr>
                <w:rFonts w:ascii="Browallia New" w:hAnsi="Browallia New" w:cs="Browallia New"/>
                <w:sz w:val="28"/>
                <w:szCs w:val="28"/>
              </w:rPr>
            </w:pPr>
          </w:p>
        </w:tc>
        <w:tc>
          <w:tcPr>
            <w:tcW w:w="1161" w:type="dxa"/>
            <w:vAlign w:val="bottom"/>
          </w:tcPr>
          <w:p w14:paraId="385BEE0B" w14:textId="77777777" w:rsidR="00894125" w:rsidRPr="003835D0"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(43,829)</w:t>
            </w:r>
          </w:p>
        </w:tc>
        <w:tc>
          <w:tcPr>
            <w:tcW w:w="210" w:type="dxa"/>
            <w:vAlign w:val="bottom"/>
          </w:tcPr>
          <w:p w14:paraId="39C7E9EC" w14:textId="77777777" w:rsidR="00894125" w:rsidRPr="003835D0"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vAlign w:val="bottom"/>
          </w:tcPr>
          <w:p w14:paraId="4565D8FA" w14:textId="77777777" w:rsidR="00894125" w:rsidRPr="003835D0" w:rsidRDefault="00894125">
            <w:pPr>
              <w:pStyle w:val="acctfourfigures"/>
              <w:tabs>
                <w:tab w:val="clear" w:pos="765"/>
              </w:tabs>
              <w:spacing w:line="240" w:lineRule="auto"/>
              <w:ind w:left="-117" w:right="40"/>
              <w:jc w:val="right"/>
              <w:rPr>
                <w:rFonts w:ascii="Browallia New" w:hAnsi="Browallia New" w:cs="Browallia New"/>
                <w:sz w:val="28"/>
                <w:szCs w:val="28"/>
                <w:cs/>
                <w:lang w:val="en-US"/>
              </w:rPr>
            </w:pPr>
            <w:r w:rsidRPr="003835D0">
              <w:rPr>
                <w:rFonts w:ascii="Browallia New" w:hAnsi="Browallia New" w:cs="Browallia New"/>
                <w:sz w:val="28"/>
                <w:szCs w:val="28"/>
                <w:lang w:val="en-US"/>
              </w:rPr>
              <w:t>47,314</w:t>
            </w:r>
          </w:p>
        </w:tc>
        <w:tc>
          <w:tcPr>
            <w:tcW w:w="243" w:type="dxa"/>
            <w:vAlign w:val="bottom"/>
          </w:tcPr>
          <w:p w14:paraId="6F41CB47" w14:textId="77777777" w:rsidR="00894125" w:rsidRPr="003835D0" w:rsidRDefault="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vAlign w:val="bottom"/>
          </w:tcPr>
          <w:p w14:paraId="4A20688A" w14:textId="77777777" w:rsidR="00894125" w:rsidRPr="003835D0"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(9,481)</w:t>
            </w:r>
          </w:p>
        </w:tc>
      </w:tr>
      <w:tr w:rsidR="00894125" w:rsidRPr="00E06046" w14:paraId="0B05391A" w14:textId="77777777">
        <w:trPr>
          <w:cantSplit/>
          <w:trHeight w:val="20"/>
        </w:trPr>
        <w:tc>
          <w:tcPr>
            <w:tcW w:w="3834" w:type="dxa"/>
            <w:vAlign w:val="bottom"/>
          </w:tcPr>
          <w:p w14:paraId="29F705DF" w14:textId="77777777" w:rsidR="00894125" w:rsidRPr="00EB64F6" w:rsidRDefault="00894125">
            <w:pPr>
              <w:tabs>
                <w:tab w:val="clear" w:pos="227"/>
              </w:tabs>
              <w:spacing w:line="240" w:lineRule="auto"/>
              <w:ind w:left="237" w:firstLine="13"/>
              <w:rPr>
                <w:rFonts w:ascii="Browallia New" w:hAnsi="Browallia New" w:cs="Browallia New"/>
                <w:sz w:val="28"/>
                <w:szCs w:val="28"/>
              </w:rPr>
            </w:pPr>
            <w:r w:rsidRPr="00EB64F6">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04A8FB7B" w14:textId="77777777" w:rsidR="00894125" w:rsidRPr="00EB64F6"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r w:rsidRPr="00EB64F6">
              <w:rPr>
                <w:rFonts w:ascii="Browallia New" w:hAnsi="Browallia New" w:cs="Browallia New"/>
                <w:sz w:val="28"/>
                <w:szCs w:val="28"/>
                <w:lang w:val="en-US"/>
              </w:rPr>
              <w:t>34,829</w:t>
            </w:r>
          </w:p>
        </w:tc>
        <w:tc>
          <w:tcPr>
            <w:tcW w:w="232" w:type="dxa"/>
            <w:vAlign w:val="bottom"/>
          </w:tcPr>
          <w:p w14:paraId="61C44B63" w14:textId="77777777" w:rsidR="00894125" w:rsidRPr="00EB64F6" w:rsidRDefault="00894125">
            <w:pPr>
              <w:tabs>
                <w:tab w:val="clear" w:pos="680"/>
                <w:tab w:val="clear" w:pos="907"/>
              </w:tabs>
              <w:spacing w:line="240" w:lineRule="auto"/>
              <w:ind w:left="-46" w:right="40"/>
              <w:jc w:val="right"/>
              <w:rPr>
                <w:rFonts w:ascii="Browallia New" w:hAnsi="Browallia New" w:cs="Browallia New"/>
                <w:sz w:val="28"/>
                <w:szCs w:val="28"/>
              </w:rPr>
            </w:pPr>
          </w:p>
        </w:tc>
        <w:tc>
          <w:tcPr>
            <w:tcW w:w="1161" w:type="dxa"/>
            <w:tcBorders>
              <w:top w:val="single" w:sz="4" w:space="0" w:color="auto"/>
              <w:bottom w:val="single" w:sz="12" w:space="0" w:color="auto"/>
            </w:tcBorders>
            <w:vAlign w:val="bottom"/>
          </w:tcPr>
          <w:p w14:paraId="428D0D86" w14:textId="77777777" w:rsidR="00894125" w:rsidRPr="003835D0" w:rsidRDefault="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3835D0">
              <w:rPr>
                <w:rFonts w:ascii="Browallia New" w:hAnsi="Browallia New" w:cs="Browallia New"/>
                <w:sz w:val="28"/>
                <w:szCs w:val="28"/>
                <w:lang w:bidi="ar-SA"/>
              </w:rPr>
              <w:t>118,119</w:t>
            </w:r>
          </w:p>
        </w:tc>
        <w:tc>
          <w:tcPr>
            <w:tcW w:w="210" w:type="dxa"/>
            <w:vAlign w:val="bottom"/>
          </w:tcPr>
          <w:p w14:paraId="384CB17C" w14:textId="77777777" w:rsidR="00894125" w:rsidRPr="003835D0" w:rsidRDefault="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58" w:type="dxa"/>
            <w:tcBorders>
              <w:top w:val="single" w:sz="4" w:space="0" w:color="auto"/>
              <w:bottom w:val="single" w:sz="12" w:space="0" w:color="auto"/>
            </w:tcBorders>
            <w:vAlign w:val="bottom"/>
          </w:tcPr>
          <w:p w14:paraId="7141B9C9" w14:textId="77777777" w:rsidR="00894125" w:rsidRPr="003835D0" w:rsidRDefault="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sidRPr="003835D0">
              <w:rPr>
                <w:rFonts w:ascii="Browallia New" w:hAnsi="Browallia New" w:cs="Browallia New"/>
                <w:sz w:val="28"/>
                <w:szCs w:val="28"/>
                <w:lang w:bidi="ar-SA"/>
              </w:rPr>
              <w:t>(124,972)</w:t>
            </w:r>
          </w:p>
        </w:tc>
        <w:tc>
          <w:tcPr>
            <w:tcW w:w="243" w:type="dxa"/>
            <w:vAlign w:val="bottom"/>
          </w:tcPr>
          <w:p w14:paraId="018148C3" w14:textId="77777777" w:rsidR="00894125" w:rsidRPr="003835D0" w:rsidRDefault="00894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bottom w:val="single" w:sz="12" w:space="0" w:color="auto"/>
            </w:tcBorders>
            <w:vAlign w:val="bottom"/>
          </w:tcPr>
          <w:p w14:paraId="57D11451" w14:textId="77777777" w:rsidR="00894125" w:rsidRPr="003835D0" w:rsidRDefault="00894125">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27,976</w:t>
            </w:r>
          </w:p>
        </w:tc>
      </w:tr>
    </w:tbl>
    <w:p w14:paraId="408B0C20" w14:textId="77777777" w:rsidR="00955C3F" w:rsidRPr="007F329E" w:rsidRDefault="00955C3F"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024D2D93" w14:textId="58AC49FE" w:rsidR="006971B8" w:rsidRPr="00585126" w:rsidRDefault="00303987"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85126">
        <w:rPr>
          <w:rFonts w:ascii="Browallia New" w:hAnsi="Browallia New" w:cs="Browallia New"/>
          <w:b/>
          <w:bCs/>
          <w:sz w:val="28"/>
          <w:szCs w:val="28"/>
          <w:cs/>
          <w:lang w:val="en-GB"/>
        </w:rPr>
        <w:t>เ</w:t>
      </w:r>
      <w:r w:rsidR="006971B8" w:rsidRPr="00585126">
        <w:rPr>
          <w:rFonts w:ascii="Browallia New" w:hAnsi="Browallia New" w:cs="Browallia New"/>
          <w:b/>
          <w:bCs/>
          <w:sz w:val="28"/>
          <w:szCs w:val="28"/>
          <w:cs/>
          <w:lang w:val="en-GB"/>
        </w:rPr>
        <w:t>งินฝากธนาคารที่มีข้อจำกัดในการใช้</w:t>
      </w:r>
    </w:p>
    <w:p w14:paraId="1535EBA8" w14:textId="77777777" w:rsidR="006971B8" w:rsidRPr="00244B91"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5F994CA" w14:textId="372B0C1D" w:rsidR="00C53E64" w:rsidRPr="002C75E1" w:rsidRDefault="00140C31"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7F329E">
        <w:rPr>
          <w:rFonts w:ascii="Browallia New" w:hAnsi="Browallia New" w:cs="Browallia New"/>
          <w:sz w:val="28"/>
          <w:szCs w:val="28"/>
          <w:cs/>
        </w:rPr>
        <w:t>ณ</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วันที่</w:t>
      </w:r>
      <w:r w:rsidR="00F46B29" w:rsidRPr="007F329E">
        <w:rPr>
          <w:rFonts w:ascii="Browallia New" w:hAnsi="Browallia New" w:cs="Browallia New"/>
          <w:sz w:val="28"/>
          <w:szCs w:val="28"/>
        </w:rPr>
        <w:t xml:space="preserve"> </w:t>
      </w:r>
      <w:r w:rsidRPr="00363958">
        <w:rPr>
          <w:rFonts w:ascii="Browallia New" w:hAnsi="Browallia New" w:cs="Browallia New"/>
          <w:sz w:val="28"/>
          <w:szCs w:val="28"/>
        </w:rPr>
        <w:t xml:space="preserve">31 </w:t>
      </w:r>
      <w:r w:rsidRPr="00363958">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3A47A7" w:rsidRPr="00363958">
        <w:rPr>
          <w:rFonts w:ascii="Browallia New" w:hAnsi="Browallia New" w:cs="Browallia New"/>
          <w:sz w:val="28"/>
          <w:szCs w:val="28"/>
        </w:rPr>
        <w:t>256</w:t>
      </w:r>
      <w:r w:rsidR="00894125">
        <w:rPr>
          <w:rFonts w:ascii="Browallia New" w:hAnsi="Browallia New" w:cs="Browallia New"/>
          <w:sz w:val="28"/>
          <w:szCs w:val="28"/>
        </w:rPr>
        <w:t>5</w:t>
      </w:r>
      <w:r w:rsidR="003A47A7" w:rsidRPr="00363958">
        <w:rPr>
          <w:rFonts w:ascii="Browallia New" w:hAnsi="Browallia New" w:cs="Browallia New"/>
          <w:sz w:val="28"/>
          <w:szCs w:val="28"/>
        </w:rPr>
        <w:t xml:space="preserve"> </w:t>
      </w:r>
      <w:r w:rsidR="003A47A7" w:rsidRPr="00363958">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3A47A7" w:rsidRPr="00363958">
        <w:rPr>
          <w:rFonts w:ascii="Browallia New" w:hAnsi="Browallia New" w:cs="Browallia New"/>
          <w:sz w:val="28"/>
          <w:szCs w:val="28"/>
        </w:rPr>
        <w:t>25</w:t>
      </w:r>
      <w:r w:rsidR="00F46B29" w:rsidRPr="00F46B29">
        <w:rPr>
          <w:rFonts w:ascii="Browallia New" w:hAnsi="Browallia New" w:cs="Browallia New" w:hint="cs"/>
          <w:sz w:val="28"/>
          <w:szCs w:val="28"/>
        </w:rPr>
        <w:t>6</w:t>
      </w:r>
      <w:r w:rsidR="00894125">
        <w:rPr>
          <w:rFonts w:ascii="Browallia New" w:hAnsi="Browallia New" w:cs="Browallia New"/>
          <w:sz w:val="28"/>
          <w:szCs w:val="28"/>
        </w:rPr>
        <w:t>4</w:t>
      </w:r>
      <w:r w:rsidR="003A47A7" w:rsidRPr="00363958">
        <w:rPr>
          <w:rFonts w:ascii="Browallia New" w:hAnsi="Browallia New" w:cs="Browallia New"/>
          <w:sz w:val="28"/>
          <w:szCs w:val="28"/>
        </w:rPr>
        <w:t xml:space="preserve"> </w:t>
      </w:r>
      <w:r w:rsidR="0093446C" w:rsidRPr="007F329E">
        <w:rPr>
          <w:rFonts w:ascii="Browallia New" w:hAnsi="Browallia New" w:cs="Browallia New" w:hint="cs"/>
          <w:sz w:val="28"/>
          <w:szCs w:val="28"/>
          <w:cs/>
        </w:rPr>
        <w:t>กลุ่ม</w:t>
      </w:r>
      <w:r w:rsidR="0093446C" w:rsidRPr="00361552">
        <w:rPr>
          <w:rFonts w:ascii="Browallia New" w:hAnsi="Browallia New" w:cs="Browallia New" w:hint="cs"/>
          <w:sz w:val="28"/>
          <w:szCs w:val="28"/>
          <w:cs/>
        </w:rPr>
        <w:t>บริษัท</w:t>
      </w:r>
      <w:r w:rsidRPr="00361552">
        <w:rPr>
          <w:rFonts w:ascii="Browallia New" w:hAnsi="Browallia New" w:cs="Browallia New"/>
          <w:sz w:val="28"/>
          <w:szCs w:val="28"/>
          <w:cs/>
        </w:rPr>
        <w:t>มีเงินฝากประจำจำนวน</w:t>
      </w:r>
      <w:r w:rsidR="00FE111B" w:rsidRPr="00361552">
        <w:rPr>
          <w:rFonts w:ascii="Browallia New" w:hAnsi="Browallia New" w:cs="Browallia New"/>
          <w:sz w:val="28"/>
          <w:szCs w:val="28"/>
        </w:rPr>
        <w:t xml:space="preserve"> </w:t>
      </w:r>
      <w:r w:rsidR="005F4819">
        <w:rPr>
          <w:rFonts w:ascii="Browallia New" w:hAnsi="Browallia New" w:cs="Browallia New"/>
          <w:sz w:val="28"/>
          <w:szCs w:val="28"/>
        </w:rPr>
        <w:t>29.</w:t>
      </w:r>
      <w:r w:rsidR="0016058C">
        <w:rPr>
          <w:rFonts w:ascii="Browallia New" w:hAnsi="Browallia New" w:cs="Browallia New"/>
          <w:sz w:val="28"/>
          <w:szCs w:val="28"/>
        </w:rPr>
        <w:t>27</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ล้านบาท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และ</w:t>
      </w:r>
      <w:r w:rsidR="005360E6" w:rsidRPr="00361552">
        <w:rPr>
          <w:rFonts w:ascii="Browallia New" w:hAnsi="Browallia New" w:cs="Browallia New"/>
          <w:sz w:val="28"/>
          <w:szCs w:val="28"/>
          <w:cs/>
        </w:rPr>
        <w:t>จำนวน</w:t>
      </w:r>
      <w:r w:rsidR="00375AC2" w:rsidRPr="00361552">
        <w:rPr>
          <w:rFonts w:ascii="Browallia New" w:hAnsi="Browallia New" w:cs="Browallia New"/>
          <w:sz w:val="28"/>
          <w:szCs w:val="28"/>
        </w:rPr>
        <w:t xml:space="preserve"> </w:t>
      </w:r>
      <w:r w:rsidR="00894125" w:rsidRPr="00361552">
        <w:rPr>
          <w:rFonts w:ascii="Browallia New" w:hAnsi="Browallia New" w:cs="Browallia New"/>
          <w:sz w:val="28"/>
          <w:szCs w:val="28"/>
        </w:rPr>
        <w:t xml:space="preserve">21.38 </w:t>
      </w:r>
      <w:r w:rsidR="00AD2598">
        <w:rPr>
          <w:rFonts w:ascii="Browallia New" w:hAnsi="Browallia New" w:cs="Browallia New"/>
          <w:sz w:val="28"/>
          <w:szCs w:val="28"/>
        </w:rPr>
        <w:br/>
      </w:r>
      <w:r w:rsidRPr="00361552">
        <w:rPr>
          <w:rFonts w:ascii="Browallia New" w:hAnsi="Browallia New" w:cs="Browallia New"/>
          <w:sz w:val="28"/>
          <w:szCs w:val="28"/>
          <w:cs/>
        </w:rPr>
        <w:t>ล้านบาท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ตามลำดับ</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(งบการเงินเฉพาะของบริษัท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จำนวน</w:t>
      </w:r>
      <w:r w:rsidR="00F46B29" w:rsidRPr="00361552">
        <w:rPr>
          <w:rFonts w:ascii="Browallia New" w:hAnsi="Browallia New" w:cs="Browallia New"/>
          <w:sz w:val="28"/>
          <w:szCs w:val="28"/>
        </w:rPr>
        <w:t xml:space="preserve"> </w:t>
      </w:r>
      <w:r w:rsidR="006A4573">
        <w:rPr>
          <w:rFonts w:ascii="Browallia New" w:hAnsi="Browallia New" w:cs="Browallia New"/>
          <w:sz w:val="28"/>
          <w:szCs w:val="28"/>
        </w:rPr>
        <w:t>8.21</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ล้านบาท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และ</w:t>
      </w:r>
      <w:r w:rsidR="005360E6" w:rsidRPr="00361552">
        <w:rPr>
          <w:rFonts w:ascii="Browallia New" w:hAnsi="Browallia New" w:cs="Browallia New"/>
          <w:sz w:val="28"/>
          <w:szCs w:val="28"/>
          <w:cs/>
        </w:rPr>
        <w:t>จำนวน</w:t>
      </w:r>
      <w:r w:rsidR="00F46B29" w:rsidRPr="007F329E">
        <w:rPr>
          <w:rFonts w:ascii="Browallia New" w:hAnsi="Browallia New" w:cs="Browallia New"/>
          <w:sz w:val="28"/>
          <w:szCs w:val="28"/>
        </w:rPr>
        <w:t xml:space="preserve"> </w:t>
      </w:r>
      <w:r w:rsidR="00894125" w:rsidRPr="00361552">
        <w:rPr>
          <w:rFonts w:ascii="Browallia New" w:hAnsi="Browallia New" w:cs="Browallia New"/>
          <w:sz w:val="28"/>
          <w:szCs w:val="28"/>
        </w:rPr>
        <w:t xml:space="preserve">8.19 </w:t>
      </w:r>
      <w:r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ตาม</w:t>
      </w:r>
      <w:r w:rsidR="00841072" w:rsidRPr="007F329E">
        <w:rPr>
          <w:rFonts w:ascii="Browallia New" w:hAnsi="Browallia New" w:cs="Browallia New" w:hint="cs"/>
          <w:sz w:val="28"/>
          <w:szCs w:val="28"/>
          <w:cs/>
        </w:rPr>
        <w:t>ลำดับ)</w:t>
      </w:r>
      <w:r w:rsidR="00F46B29" w:rsidRPr="007F329E">
        <w:rPr>
          <w:rFonts w:ascii="Browallia New" w:hAnsi="Browallia New" w:cs="Browallia New" w:hint="cs"/>
          <w:sz w:val="28"/>
          <w:szCs w:val="28"/>
        </w:rPr>
        <w:t xml:space="preserve"> </w:t>
      </w:r>
      <w:r w:rsidR="00AD2598">
        <w:rPr>
          <w:rFonts w:ascii="Browallia New" w:hAnsi="Browallia New" w:cs="Browallia New"/>
          <w:sz w:val="28"/>
          <w:szCs w:val="28"/>
        </w:rPr>
        <w:br/>
      </w:r>
      <w:r w:rsidR="00F82691" w:rsidRPr="007F329E">
        <w:rPr>
          <w:rFonts w:ascii="Browallia New" w:hAnsi="Browallia New" w:cs="Browallia New" w:hint="cs"/>
          <w:sz w:val="28"/>
          <w:szCs w:val="28"/>
          <w:cs/>
        </w:rPr>
        <w:t>เป็นหลักทรัพย์ค้ำประกันหนังสือค้ำประกันจากธนาคารที่ออกให้ในนามของกลุ่มบริษัท</w:t>
      </w:r>
    </w:p>
    <w:p w14:paraId="771BB1CD" w14:textId="77777777" w:rsidR="005360E6" w:rsidRDefault="0053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5E937B7" w14:textId="06C9645B" w:rsidR="00D26544" w:rsidRPr="00302DD9"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02DD9">
        <w:rPr>
          <w:rFonts w:ascii="Browallia New" w:hAnsi="Browallia New" w:cs="Browallia New"/>
          <w:b/>
          <w:bCs/>
          <w:sz w:val="28"/>
          <w:szCs w:val="28"/>
          <w:cs/>
          <w:lang w:val="en-GB"/>
        </w:rPr>
        <w:lastRenderedPageBreak/>
        <w:t>เงินลงทุนในบริษัทย่อย</w:t>
      </w:r>
      <w:r w:rsidR="00F46B29" w:rsidRPr="00F46B29">
        <w:rPr>
          <w:rFonts w:ascii="Browallia New" w:hAnsi="Browallia New" w:cs="Browallia New"/>
          <w:b/>
          <w:bCs/>
          <w:sz w:val="28"/>
          <w:szCs w:val="28"/>
          <w:cs/>
        </w:rPr>
        <w:t xml:space="preserve"> </w:t>
      </w:r>
      <w:r w:rsidR="00D519EE" w:rsidRPr="00302DD9">
        <w:rPr>
          <w:rFonts w:ascii="Browallia New" w:hAnsi="Browallia New" w:cs="Browallia New"/>
          <w:b/>
          <w:bCs/>
          <w:sz w:val="28"/>
          <w:szCs w:val="28"/>
          <w:cs/>
          <w:lang w:val="en-GB"/>
        </w:rPr>
        <w:t>-</w:t>
      </w:r>
      <w:r w:rsidR="00F46B29" w:rsidRPr="00F46B29">
        <w:rPr>
          <w:rFonts w:ascii="Browallia New" w:hAnsi="Browallia New" w:cs="Browallia New"/>
          <w:b/>
          <w:bCs/>
          <w:sz w:val="28"/>
          <w:szCs w:val="28"/>
          <w:cs/>
        </w:rPr>
        <w:t xml:space="preserve"> </w:t>
      </w:r>
      <w:r w:rsidR="00C27B8B" w:rsidRPr="00302DD9">
        <w:rPr>
          <w:rFonts w:ascii="Browallia New" w:hAnsi="Browallia New" w:cs="Browallia New"/>
          <w:b/>
          <w:bCs/>
          <w:sz w:val="28"/>
          <w:szCs w:val="28"/>
          <w:cs/>
          <w:lang w:val="en-GB"/>
        </w:rPr>
        <w:t>สุทธิ</w:t>
      </w:r>
    </w:p>
    <w:p w14:paraId="5D36099A" w14:textId="77777777" w:rsidR="006971B8" w:rsidRPr="007F329E"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8930" w:type="dxa"/>
        <w:tblInd w:w="284" w:type="dxa"/>
        <w:tblLayout w:type="fixed"/>
        <w:tblLook w:val="0000" w:firstRow="0" w:lastRow="0" w:firstColumn="0" w:lastColumn="0" w:noHBand="0" w:noVBand="0"/>
      </w:tblPr>
      <w:tblGrid>
        <w:gridCol w:w="2363"/>
        <w:gridCol w:w="670"/>
        <w:gridCol w:w="652"/>
        <w:gridCol w:w="567"/>
        <w:gridCol w:w="567"/>
        <w:gridCol w:w="709"/>
        <w:gridCol w:w="709"/>
        <w:gridCol w:w="709"/>
        <w:gridCol w:w="850"/>
        <w:gridCol w:w="567"/>
        <w:gridCol w:w="567"/>
      </w:tblGrid>
      <w:tr w:rsidR="001D3A34" w:rsidRPr="00EF414D" w14:paraId="3FB3FACC" w14:textId="77777777" w:rsidTr="00024B57">
        <w:trPr>
          <w:tblHeader/>
        </w:trPr>
        <w:tc>
          <w:tcPr>
            <w:tcW w:w="2363" w:type="dxa"/>
            <w:vAlign w:val="bottom"/>
          </w:tcPr>
          <w:p w14:paraId="12135B6A" w14:textId="77777777" w:rsidR="001D3A34" w:rsidRPr="00EF414D" w:rsidRDefault="001D3A34" w:rsidP="00F14929">
            <w:pPr>
              <w:spacing w:line="240" w:lineRule="auto"/>
              <w:ind w:left="175" w:hanging="175"/>
              <w:jc w:val="center"/>
              <w:rPr>
                <w:rFonts w:ascii="Browallia New" w:hAnsi="Browallia New" w:cs="Browallia New"/>
                <w:sz w:val="16"/>
                <w:szCs w:val="16"/>
                <w:cs/>
              </w:rPr>
            </w:pPr>
          </w:p>
        </w:tc>
        <w:tc>
          <w:tcPr>
            <w:tcW w:w="1322" w:type="dxa"/>
            <w:gridSpan w:val="2"/>
          </w:tcPr>
          <w:p w14:paraId="65DD98D0" w14:textId="77777777" w:rsidR="001D3A34" w:rsidRPr="00EF414D" w:rsidRDefault="001D3A34" w:rsidP="00F14929">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245" w:type="dxa"/>
            <w:gridSpan w:val="8"/>
            <w:vAlign w:val="bottom"/>
          </w:tcPr>
          <w:p w14:paraId="23E5BDED" w14:textId="60ACF270" w:rsidR="001D3A34" w:rsidRPr="00EF414D" w:rsidRDefault="001D3A34" w:rsidP="00F14929">
            <w:pPr>
              <w:tabs>
                <w:tab w:val="clear" w:pos="227"/>
                <w:tab w:val="clear" w:pos="454"/>
                <w:tab w:val="clear" w:pos="680"/>
                <w:tab w:val="clear" w:pos="907"/>
              </w:tabs>
              <w:spacing w:line="240" w:lineRule="auto"/>
              <w:jc w:val="right"/>
              <w:rPr>
                <w:rFonts w:ascii="Browallia New" w:hAnsi="Browallia New" w:cs="Browallia New"/>
                <w:sz w:val="16"/>
                <w:szCs w:val="16"/>
              </w:rPr>
            </w:pPr>
            <w:r w:rsidRPr="00EF414D">
              <w:rPr>
                <w:rFonts w:ascii="Browallia New" w:hAnsi="Browallia New" w:cs="Browallia New"/>
                <w:sz w:val="16"/>
                <w:szCs w:val="16"/>
                <w:cs/>
              </w:rPr>
              <w:t>(หน่วย</w:t>
            </w:r>
            <w:r w:rsidRPr="00EF414D">
              <w:rPr>
                <w:rFonts w:ascii="Browallia New" w:hAnsi="Browallia New" w:cs="Browallia New"/>
                <w:sz w:val="16"/>
                <w:szCs w:val="16"/>
              </w:rPr>
              <w:t xml:space="preserve"> </w:t>
            </w:r>
            <w:r w:rsidRPr="00EF414D">
              <w:rPr>
                <w:rFonts w:ascii="Browallia New" w:hAnsi="Browallia New" w:cs="Browallia New"/>
                <w:sz w:val="16"/>
                <w:szCs w:val="16"/>
                <w:cs/>
                <w:lang w:val="en-GB"/>
              </w:rPr>
              <w:t>:</w:t>
            </w:r>
            <w:r w:rsidRPr="00EF414D">
              <w:rPr>
                <w:rFonts w:ascii="Browallia New" w:hAnsi="Browallia New" w:cs="Browallia New"/>
                <w:sz w:val="16"/>
                <w:szCs w:val="16"/>
              </w:rPr>
              <w:t xml:space="preserve"> </w:t>
            </w:r>
            <w:r w:rsidRPr="00EF414D">
              <w:rPr>
                <w:rFonts w:ascii="Browallia New" w:hAnsi="Browallia New" w:cs="Browallia New"/>
                <w:sz w:val="16"/>
                <w:szCs w:val="16"/>
                <w:cs/>
              </w:rPr>
              <w:t>พันบาท)</w:t>
            </w:r>
          </w:p>
        </w:tc>
      </w:tr>
      <w:tr w:rsidR="001D3A34" w:rsidRPr="00EF414D" w14:paraId="694B0142" w14:textId="77777777" w:rsidTr="00024B57">
        <w:trPr>
          <w:tblHeader/>
        </w:trPr>
        <w:tc>
          <w:tcPr>
            <w:tcW w:w="2363" w:type="dxa"/>
            <w:vAlign w:val="bottom"/>
          </w:tcPr>
          <w:p w14:paraId="619CE354" w14:textId="77777777" w:rsidR="001D3A34" w:rsidRPr="00EF414D" w:rsidRDefault="001D3A34" w:rsidP="00F14929">
            <w:pPr>
              <w:spacing w:line="240" w:lineRule="auto"/>
              <w:ind w:left="175" w:hanging="175"/>
              <w:jc w:val="center"/>
              <w:rPr>
                <w:rFonts w:ascii="Browallia New" w:hAnsi="Browallia New" w:cs="Browallia New"/>
                <w:sz w:val="16"/>
                <w:szCs w:val="16"/>
                <w:cs/>
              </w:rPr>
            </w:pPr>
          </w:p>
        </w:tc>
        <w:tc>
          <w:tcPr>
            <w:tcW w:w="1322" w:type="dxa"/>
            <w:gridSpan w:val="2"/>
          </w:tcPr>
          <w:p w14:paraId="29285DEE" w14:textId="77777777"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p>
        </w:tc>
        <w:tc>
          <w:tcPr>
            <w:tcW w:w="5245" w:type="dxa"/>
            <w:gridSpan w:val="8"/>
            <w:vAlign w:val="bottom"/>
          </w:tcPr>
          <w:p w14:paraId="322C51CD" w14:textId="2D72D37E"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งบการเงินเฉพาะของบริษัท</w:t>
            </w:r>
          </w:p>
        </w:tc>
      </w:tr>
      <w:tr w:rsidR="001D3A34" w:rsidRPr="00EF414D" w14:paraId="1368E34F" w14:textId="77777777" w:rsidTr="00024B57">
        <w:trPr>
          <w:tblHeader/>
        </w:trPr>
        <w:tc>
          <w:tcPr>
            <w:tcW w:w="2363" w:type="dxa"/>
            <w:vAlign w:val="bottom"/>
          </w:tcPr>
          <w:p w14:paraId="4E2481C7" w14:textId="77777777" w:rsidR="001D3A34" w:rsidRPr="00EF414D" w:rsidRDefault="001D3A34" w:rsidP="00F14929">
            <w:pPr>
              <w:spacing w:line="240" w:lineRule="auto"/>
              <w:ind w:left="175" w:hanging="175"/>
              <w:jc w:val="center"/>
              <w:rPr>
                <w:rFonts w:ascii="Browallia New" w:hAnsi="Browallia New" w:cs="Browallia New"/>
                <w:sz w:val="16"/>
                <w:szCs w:val="16"/>
                <w:cs/>
              </w:rPr>
            </w:pPr>
          </w:p>
        </w:tc>
        <w:tc>
          <w:tcPr>
            <w:tcW w:w="1322" w:type="dxa"/>
            <w:gridSpan w:val="2"/>
            <w:vAlign w:val="bottom"/>
          </w:tcPr>
          <w:p w14:paraId="5C87C8F2" w14:textId="40C8CC6E"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ทุนเรียกชำระแล้ว</w:t>
            </w:r>
          </w:p>
        </w:tc>
        <w:tc>
          <w:tcPr>
            <w:tcW w:w="1134" w:type="dxa"/>
            <w:gridSpan w:val="2"/>
            <w:vAlign w:val="bottom"/>
          </w:tcPr>
          <w:p w14:paraId="633A32CB" w14:textId="7311EC5B"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สัดส่วนเงินลงทุน</w:t>
            </w:r>
            <w:r w:rsidRPr="00EF414D">
              <w:rPr>
                <w:rFonts w:ascii="Browallia New" w:hAnsi="Browallia New" w:cs="Browallia New"/>
                <w:sz w:val="16"/>
                <w:szCs w:val="16"/>
              </w:rPr>
              <w:t xml:space="preserve"> </w:t>
            </w:r>
            <w:r w:rsidRPr="00EF414D">
              <w:rPr>
                <w:rFonts w:ascii="Browallia New" w:hAnsi="Browallia New" w:cs="Browallia New"/>
                <w:sz w:val="16"/>
                <w:szCs w:val="16"/>
                <w:cs/>
              </w:rPr>
              <w:t>(ร้อยละ)</w:t>
            </w:r>
          </w:p>
        </w:tc>
        <w:tc>
          <w:tcPr>
            <w:tcW w:w="1418" w:type="dxa"/>
            <w:gridSpan w:val="2"/>
            <w:vAlign w:val="bottom"/>
          </w:tcPr>
          <w:p w14:paraId="41513910" w14:textId="06679164"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Pr>
                <w:rFonts w:ascii="Browallia New" w:hAnsi="Browallia New" w:cs="Browallia New" w:hint="cs"/>
                <w:sz w:val="16"/>
                <w:szCs w:val="16"/>
                <w:cs/>
              </w:rPr>
              <w:t>สัดส่วนของหุ้นสามัญที่ถือโดยบริษัทย่อย (ร้อยละ)</w:t>
            </w:r>
          </w:p>
        </w:tc>
        <w:tc>
          <w:tcPr>
            <w:tcW w:w="1559" w:type="dxa"/>
            <w:gridSpan w:val="2"/>
            <w:vAlign w:val="bottom"/>
          </w:tcPr>
          <w:p w14:paraId="15892A16" w14:textId="07D63F90"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ราคาทุน</w:t>
            </w:r>
          </w:p>
        </w:tc>
        <w:tc>
          <w:tcPr>
            <w:tcW w:w="1134" w:type="dxa"/>
            <w:gridSpan w:val="2"/>
            <w:vAlign w:val="bottom"/>
          </w:tcPr>
          <w:p w14:paraId="553CAA94" w14:textId="3841EE76"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เงินปันผล</w:t>
            </w:r>
          </w:p>
        </w:tc>
      </w:tr>
      <w:tr w:rsidR="00024B57" w:rsidRPr="00EF414D" w14:paraId="2F14D4ED" w14:textId="77777777" w:rsidTr="00024B57">
        <w:trPr>
          <w:tblHeader/>
        </w:trPr>
        <w:tc>
          <w:tcPr>
            <w:tcW w:w="2363" w:type="dxa"/>
            <w:vAlign w:val="bottom"/>
          </w:tcPr>
          <w:p w14:paraId="5D1F11F3" w14:textId="26910CF8" w:rsidR="001D3A34" w:rsidRPr="00EF414D" w:rsidRDefault="001D3A34" w:rsidP="001D3A34">
            <w:pPr>
              <w:pBdr>
                <w:bottom w:val="single" w:sz="4" w:space="1" w:color="auto"/>
              </w:pBdr>
              <w:spacing w:line="240" w:lineRule="auto"/>
              <w:ind w:left="175" w:hanging="175"/>
              <w:jc w:val="center"/>
              <w:rPr>
                <w:rFonts w:ascii="Browallia New" w:hAnsi="Browallia New" w:cs="Browallia New"/>
                <w:sz w:val="16"/>
                <w:szCs w:val="16"/>
                <w:cs/>
              </w:rPr>
            </w:pPr>
            <w:r w:rsidRPr="00EF414D">
              <w:rPr>
                <w:rFonts w:ascii="Browallia New" w:hAnsi="Browallia New" w:cs="Browallia New"/>
                <w:sz w:val="16"/>
                <w:szCs w:val="16"/>
                <w:cs/>
              </w:rPr>
              <w:t>ชื่อบริษัทย่อย</w:t>
            </w:r>
          </w:p>
        </w:tc>
        <w:tc>
          <w:tcPr>
            <w:tcW w:w="670" w:type="dxa"/>
            <w:vAlign w:val="bottom"/>
          </w:tcPr>
          <w:p w14:paraId="0C0087E6" w14:textId="1BC08D99" w:rsidR="001D3A34" w:rsidRPr="00EF414D"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EF414D">
              <w:rPr>
                <w:rFonts w:ascii="Browallia New" w:hAnsi="Browallia New" w:cs="Browallia New"/>
                <w:sz w:val="16"/>
                <w:szCs w:val="16"/>
                <w:lang w:val="en-GB"/>
              </w:rPr>
              <w:t>2565</w:t>
            </w:r>
          </w:p>
        </w:tc>
        <w:tc>
          <w:tcPr>
            <w:tcW w:w="652" w:type="dxa"/>
            <w:vAlign w:val="bottom"/>
          </w:tcPr>
          <w:p w14:paraId="0B6A3642" w14:textId="4504EFC9" w:rsidR="001D3A34" w:rsidRPr="00EF414D"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rPr>
              <w:t>2564</w:t>
            </w:r>
          </w:p>
        </w:tc>
        <w:tc>
          <w:tcPr>
            <w:tcW w:w="567" w:type="dxa"/>
            <w:vAlign w:val="bottom"/>
          </w:tcPr>
          <w:p w14:paraId="04B04232" w14:textId="0395C9F3" w:rsidR="001D3A34" w:rsidRPr="00EF414D"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EF414D">
              <w:rPr>
                <w:rFonts w:ascii="Browallia New" w:hAnsi="Browallia New" w:cs="Browallia New"/>
                <w:sz w:val="16"/>
                <w:szCs w:val="16"/>
                <w:lang w:val="en-GB"/>
              </w:rPr>
              <w:t>2565</w:t>
            </w:r>
          </w:p>
        </w:tc>
        <w:tc>
          <w:tcPr>
            <w:tcW w:w="567" w:type="dxa"/>
            <w:vAlign w:val="bottom"/>
          </w:tcPr>
          <w:p w14:paraId="78E81ED3" w14:textId="209A56F4" w:rsidR="001D3A34" w:rsidRPr="00EF414D"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rPr>
              <w:t>2564</w:t>
            </w:r>
          </w:p>
        </w:tc>
        <w:tc>
          <w:tcPr>
            <w:tcW w:w="709" w:type="dxa"/>
          </w:tcPr>
          <w:p w14:paraId="764B2473" w14:textId="68B11AA7" w:rsidR="001D3A34"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Pr>
                <w:rFonts w:ascii="Browallia New" w:hAnsi="Browallia New" w:cs="Browallia New"/>
                <w:sz w:val="16"/>
                <w:szCs w:val="16"/>
              </w:rPr>
              <w:t>2565</w:t>
            </w:r>
          </w:p>
        </w:tc>
        <w:tc>
          <w:tcPr>
            <w:tcW w:w="709" w:type="dxa"/>
          </w:tcPr>
          <w:p w14:paraId="6FE2FC6C" w14:textId="537818C2" w:rsidR="001D3A34"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Pr>
                <w:rFonts w:ascii="Browallia New" w:hAnsi="Browallia New" w:cs="Browallia New"/>
                <w:sz w:val="16"/>
                <w:szCs w:val="16"/>
                <w:lang w:val="en-GB"/>
              </w:rPr>
              <w:t>2564</w:t>
            </w:r>
          </w:p>
        </w:tc>
        <w:tc>
          <w:tcPr>
            <w:tcW w:w="709" w:type="dxa"/>
            <w:vAlign w:val="bottom"/>
          </w:tcPr>
          <w:p w14:paraId="7BF37A5D" w14:textId="0FCF8E73" w:rsidR="001D3A34" w:rsidRPr="00EF414D"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EF414D">
              <w:rPr>
                <w:rFonts w:ascii="Browallia New" w:hAnsi="Browallia New" w:cs="Browallia New"/>
                <w:sz w:val="16"/>
                <w:szCs w:val="16"/>
                <w:lang w:val="en-GB"/>
              </w:rPr>
              <w:t>2565</w:t>
            </w:r>
          </w:p>
        </w:tc>
        <w:tc>
          <w:tcPr>
            <w:tcW w:w="850" w:type="dxa"/>
            <w:vAlign w:val="bottom"/>
          </w:tcPr>
          <w:p w14:paraId="46AA2969" w14:textId="2787E13B" w:rsidR="001D3A34" w:rsidRPr="00EF414D"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rPr>
              <w:t>2564</w:t>
            </w:r>
          </w:p>
        </w:tc>
        <w:tc>
          <w:tcPr>
            <w:tcW w:w="567" w:type="dxa"/>
            <w:vAlign w:val="bottom"/>
          </w:tcPr>
          <w:p w14:paraId="09038314" w14:textId="60B2ABA4" w:rsidR="001D3A34" w:rsidRPr="00EF414D"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EF414D">
              <w:rPr>
                <w:rFonts w:ascii="Browallia New" w:hAnsi="Browallia New" w:cs="Browallia New"/>
                <w:sz w:val="16"/>
                <w:szCs w:val="16"/>
                <w:lang w:val="en-GB"/>
              </w:rPr>
              <w:t>2565</w:t>
            </w:r>
          </w:p>
        </w:tc>
        <w:tc>
          <w:tcPr>
            <w:tcW w:w="567" w:type="dxa"/>
            <w:vAlign w:val="bottom"/>
          </w:tcPr>
          <w:p w14:paraId="66C85940" w14:textId="6F6AB68A" w:rsidR="001D3A34" w:rsidRPr="00EF414D" w:rsidRDefault="001D3A34" w:rsidP="001D3A3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rPr>
              <w:t>2564</w:t>
            </w:r>
          </w:p>
        </w:tc>
      </w:tr>
      <w:tr w:rsidR="00024B57" w:rsidRPr="00EF414D" w14:paraId="391364BC" w14:textId="77777777" w:rsidTr="00024B57">
        <w:trPr>
          <w:trHeight w:val="252"/>
          <w:tblHeader/>
        </w:trPr>
        <w:tc>
          <w:tcPr>
            <w:tcW w:w="2363" w:type="dxa"/>
            <w:vAlign w:val="bottom"/>
          </w:tcPr>
          <w:p w14:paraId="4D39586C" w14:textId="77777777" w:rsidR="001D3A34" w:rsidRPr="00EF414D" w:rsidRDefault="001D3A34" w:rsidP="001D3A3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670" w:type="dxa"/>
            <w:vAlign w:val="bottom"/>
          </w:tcPr>
          <w:p w14:paraId="2C01F649" w14:textId="77777777" w:rsidR="001D3A34" w:rsidRPr="00EF414D" w:rsidRDefault="001D3A34" w:rsidP="001D3A3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652" w:type="dxa"/>
            <w:vAlign w:val="bottom"/>
          </w:tcPr>
          <w:p w14:paraId="62521A32" w14:textId="77777777" w:rsidR="001D3A34" w:rsidRPr="00EF414D" w:rsidRDefault="001D3A34" w:rsidP="001D3A3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567" w:type="dxa"/>
            <w:vAlign w:val="bottom"/>
          </w:tcPr>
          <w:p w14:paraId="02C3DB8A"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567" w:type="dxa"/>
            <w:vAlign w:val="bottom"/>
          </w:tcPr>
          <w:p w14:paraId="2EC9FBC6"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9" w:type="dxa"/>
          </w:tcPr>
          <w:p w14:paraId="12B39AEB"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9" w:type="dxa"/>
          </w:tcPr>
          <w:p w14:paraId="2B4CEF5D"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9" w:type="dxa"/>
            <w:vAlign w:val="bottom"/>
          </w:tcPr>
          <w:p w14:paraId="15CCAF14" w14:textId="13346BB3"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850" w:type="dxa"/>
            <w:vAlign w:val="bottom"/>
          </w:tcPr>
          <w:p w14:paraId="68655C11"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567" w:type="dxa"/>
          </w:tcPr>
          <w:p w14:paraId="1389F529"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567" w:type="dxa"/>
          </w:tcPr>
          <w:p w14:paraId="2E8ED879"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024B57" w:rsidRPr="00EF414D" w14:paraId="0A578B47" w14:textId="77777777" w:rsidTr="00024B57">
        <w:tc>
          <w:tcPr>
            <w:tcW w:w="2363" w:type="dxa"/>
            <w:vAlign w:val="bottom"/>
          </w:tcPr>
          <w:p w14:paraId="380C64C7" w14:textId="43DDDBF1" w:rsidR="001D3A34" w:rsidRPr="00EF414D" w:rsidRDefault="001D3A34" w:rsidP="001D3A34">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ไมด้า</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ลิสซิ่ง</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r w:rsidRPr="00EF414D">
              <w:rPr>
                <w:rFonts w:ascii="Browallia New" w:hAnsi="Browallia New" w:cs="Browallia New"/>
                <w:sz w:val="16"/>
                <w:szCs w:val="16"/>
              </w:rPr>
              <w:t xml:space="preserve"> </w:t>
            </w:r>
            <w:r w:rsidRPr="00EF414D">
              <w:rPr>
                <w:rFonts w:ascii="Browallia New" w:hAnsi="Browallia New" w:cs="Browallia New"/>
                <w:sz w:val="16"/>
                <w:szCs w:val="16"/>
                <w:cs/>
              </w:rPr>
              <w:t>(มหาชน)</w:t>
            </w:r>
          </w:p>
        </w:tc>
        <w:tc>
          <w:tcPr>
            <w:tcW w:w="670" w:type="dxa"/>
            <w:vAlign w:val="bottom"/>
          </w:tcPr>
          <w:p w14:paraId="4E82F006" w14:textId="39ACD5EC"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532,399</w:t>
            </w:r>
          </w:p>
        </w:tc>
        <w:tc>
          <w:tcPr>
            <w:tcW w:w="652" w:type="dxa"/>
            <w:vAlign w:val="bottom"/>
          </w:tcPr>
          <w:p w14:paraId="103EE5D5" w14:textId="38C7DF00"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532,399</w:t>
            </w:r>
          </w:p>
        </w:tc>
        <w:tc>
          <w:tcPr>
            <w:tcW w:w="567" w:type="dxa"/>
            <w:vAlign w:val="bottom"/>
          </w:tcPr>
          <w:p w14:paraId="5803D313" w14:textId="031709E8"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46.98</w:t>
            </w:r>
          </w:p>
        </w:tc>
        <w:tc>
          <w:tcPr>
            <w:tcW w:w="567" w:type="dxa"/>
            <w:vAlign w:val="bottom"/>
          </w:tcPr>
          <w:p w14:paraId="25C570AC" w14:textId="5AF87FCA"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46.98</w:t>
            </w:r>
          </w:p>
        </w:tc>
        <w:tc>
          <w:tcPr>
            <w:tcW w:w="709" w:type="dxa"/>
          </w:tcPr>
          <w:p w14:paraId="39ED7A6E" w14:textId="50F071BA" w:rsidR="001D3A34"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2B12D459" w14:textId="415AB8D9" w:rsidR="001D3A34"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vAlign w:val="bottom"/>
          </w:tcPr>
          <w:p w14:paraId="22803820" w14:textId="0584C263"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281,864</w:t>
            </w:r>
          </w:p>
        </w:tc>
        <w:tc>
          <w:tcPr>
            <w:tcW w:w="850" w:type="dxa"/>
            <w:vAlign w:val="bottom"/>
          </w:tcPr>
          <w:p w14:paraId="2BF5DB99" w14:textId="0757726E"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281,864</w:t>
            </w:r>
          </w:p>
        </w:tc>
        <w:tc>
          <w:tcPr>
            <w:tcW w:w="567" w:type="dxa"/>
            <w:vAlign w:val="bottom"/>
          </w:tcPr>
          <w:p w14:paraId="11F64A5C" w14:textId="291E2396"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308F73BB" w14:textId="2B3C2716"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25,011</w:t>
            </w:r>
          </w:p>
        </w:tc>
      </w:tr>
      <w:tr w:rsidR="00024B57" w:rsidRPr="00EF414D" w14:paraId="2AD80ADF" w14:textId="77777777" w:rsidTr="00024B57">
        <w:tc>
          <w:tcPr>
            <w:tcW w:w="2363" w:type="dxa"/>
            <w:vAlign w:val="center"/>
          </w:tcPr>
          <w:p w14:paraId="5B86DB10" w14:textId="6CEC1D3F"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ไมด้า</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พร</w:t>
            </w:r>
            <w:proofErr w:type="spellStart"/>
            <w:r w:rsidRPr="00EF414D">
              <w:rPr>
                <w:rFonts w:ascii="Browallia New" w:hAnsi="Browallia New" w:cs="Browallia New"/>
                <w:sz w:val="16"/>
                <w:szCs w:val="16"/>
                <w:cs/>
              </w:rPr>
              <w:t>็อพ</w:t>
            </w:r>
            <w:proofErr w:type="spellEnd"/>
            <w:r w:rsidRPr="00EF414D">
              <w:rPr>
                <w:rFonts w:ascii="Browallia New" w:hAnsi="Browallia New" w:cs="Browallia New"/>
                <w:sz w:val="16"/>
                <w:szCs w:val="16"/>
                <w:cs/>
              </w:rPr>
              <w:t>เพอร์ตี้</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5F8EDE76" w14:textId="36979ABF"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1,000,000</w:t>
            </w:r>
          </w:p>
        </w:tc>
        <w:tc>
          <w:tcPr>
            <w:tcW w:w="652" w:type="dxa"/>
            <w:vAlign w:val="bottom"/>
          </w:tcPr>
          <w:p w14:paraId="06F9330E" w14:textId="4474C7C4"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1,000,000</w:t>
            </w:r>
          </w:p>
        </w:tc>
        <w:tc>
          <w:tcPr>
            <w:tcW w:w="567" w:type="dxa"/>
            <w:vAlign w:val="bottom"/>
          </w:tcPr>
          <w:p w14:paraId="21285FED" w14:textId="25E3A9CD"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567" w:type="dxa"/>
            <w:vAlign w:val="bottom"/>
          </w:tcPr>
          <w:p w14:paraId="24F4D7A6" w14:textId="2C11FBB5"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4F83D4B4" w14:textId="64AD2F24" w:rsidR="001D3A34"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1B4FA54B" w14:textId="507225A9" w:rsidR="001D3A34"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vAlign w:val="bottom"/>
          </w:tcPr>
          <w:p w14:paraId="6001B8E5" w14:textId="0C407BB0"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1,013,733</w:t>
            </w:r>
          </w:p>
        </w:tc>
        <w:tc>
          <w:tcPr>
            <w:tcW w:w="850" w:type="dxa"/>
            <w:vAlign w:val="bottom"/>
          </w:tcPr>
          <w:p w14:paraId="3D1F0EDF" w14:textId="09128EAD"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1,013,733</w:t>
            </w:r>
          </w:p>
        </w:tc>
        <w:tc>
          <w:tcPr>
            <w:tcW w:w="567" w:type="dxa"/>
            <w:vAlign w:val="bottom"/>
          </w:tcPr>
          <w:p w14:paraId="6B8A4724" w14:textId="0447F6E1"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32D830E2" w14:textId="10BDA849"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317A894D" w14:textId="77777777" w:rsidTr="00024B57">
        <w:tc>
          <w:tcPr>
            <w:tcW w:w="2363" w:type="dxa"/>
            <w:vAlign w:val="center"/>
          </w:tcPr>
          <w:p w14:paraId="3D25CC67" w14:textId="4549A26A"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ท็</w:t>
            </w:r>
            <w:proofErr w:type="spellEnd"/>
            <w:r w:rsidRPr="00EF414D">
              <w:rPr>
                <w:rFonts w:ascii="Browallia New" w:hAnsi="Browallia New" w:cs="Browallia New"/>
                <w:sz w:val="16"/>
                <w:szCs w:val="16"/>
                <w:cs/>
              </w:rPr>
              <w:t>อป</w:t>
            </w:r>
            <w:r w:rsidRPr="00EF414D">
              <w:rPr>
                <w:rFonts w:ascii="Browallia New" w:hAnsi="Browallia New" w:cs="Browallia New"/>
                <w:sz w:val="16"/>
                <w:szCs w:val="16"/>
              </w:rPr>
              <w:t xml:space="preserve"> </w:t>
            </w:r>
            <w:r w:rsidRPr="00EF414D">
              <w:rPr>
                <w:rFonts w:ascii="Browallia New" w:hAnsi="Browallia New" w:cs="Browallia New"/>
                <w:sz w:val="16"/>
                <w:szCs w:val="16"/>
                <w:cs/>
              </w:rPr>
              <w:t>เอ</w:t>
            </w:r>
            <w:proofErr w:type="spellStart"/>
            <w:r w:rsidRPr="00EF414D">
              <w:rPr>
                <w:rFonts w:ascii="Browallia New" w:hAnsi="Browallia New" w:cs="Browallia New"/>
                <w:sz w:val="16"/>
                <w:szCs w:val="16"/>
                <w:cs/>
              </w:rPr>
              <w:t>ลลิ</w:t>
            </w:r>
            <w:proofErr w:type="spellEnd"/>
            <w:r w:rsidRPr="00EF414D">
              <w:rPr>
                <w:rFonts w:ascii="Browallia New" w:hAnsi="Browallia New" w:cs="Browallia New"/>
                <w:sz w:val="16"/>
                <w:szCs w:val="16"/>
                <w:cs/>
              </w:rPr>
              <w:t>เม็นทส</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6E1F5884" w14:textId="71186D52"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150,000</w:t>
            </w:r>
          </w:p>
        </w:tc>
        <w:tc>
          <w:tcPr>
            <w:tcW w:w="652" w:type="dxa"/>
            <w:vAlign w:val="bottom"/>
          </w:tcPr>
          <w:p w14:paraId="4393BCA2" w14:textId="784517C9"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150,000</w:t>
            </w:r>
          </w:p>
        </w:tc>
        <w:tc>
          <w:tcPr>
            <w:tcW w:w="567" w:type="dxa"/>
            <w:vAlign w:val="bottom"/>
          </w:tcPr>
          <w:p w14:paraId="15B87649" w14:textId="29F5F0DF"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567" w:type="dxa"/>
            <w:vAlign w:val="bottom"/>
          </w:tcPr>
          <w:p w14:paraId="609E836B" w14:textId="7A2367FC"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68FF4086" w14:textId="1242EA88"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2D768552" w14:textId="461BB383"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3C2482DA" w14:textId="2088EF23"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149,988</w:t>
            </w:r>
          </w:p>
        </w:tc>
        <w:tc>
          <w:tcPr>
            <w:tcW w:w="850" w:type="dxa"/>
            <w:vAlign w:val="bottom"/>
          </w:tcPr>
          <w:p w14:paraId="5FBCBD02" w14:textId="663B3ABE"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149,988</w:t>
            </w:r>
          </w:p>
        </w:tc>
        <w:tc>
          <w:tcPr>
            <w:tcW w:w="567" w:type="dxa"/>
            <w:vAlign w:val="bottom"/>
          </w:tcPr>
          <w:p w14:paraId="66ABF16E" w14:textId="57D6D0DB"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6D5A04E4" w14:textId="31EB491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65F2E4C7" w14:textId="77777777" w:rsidTr="00024B57">
        <w:tc>
          <w:tcPr>
            <w:tcW w:w="2363" w:type="dxa"/>
            <w:vAlign w:val="center"/>
          </w:tcPr>
          <w:p w14:paraId="44F22D28" w14:textId="2A803E1A"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ไมด้า</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แอด</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19BB3DBC" w14:textId="5126DE1F"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175,000</w:t>
            </w:r>
          </w:p>
        </w:tc>
        <w:tc>
          <w:tcPr>
            <w:tcW w:w="652" w:type="dxa"/>
            <w:vAlign w:val="bottom"/>
          </w:tcPr>
          <w:p w14:paraId="3F3C25D8" w14:textId="37652E4C"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175,000</w:t>
            </w:r>
          </w:p>
        </w:tc>
        <w:tc>
          <w:tcPr>
            <w:tcW w:w="567" w:type="dxa"/>
            <w:vAlign w:val="bottom"/>
          </w:tcPr>
          <w:p w14:paraId="0184B36D" w14:textId="5B266BDC"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567" w:type="dxa"/>
            <w:vAlign w:val="bottom"/>
          </w:tcPr>
          <w:p w14:paraId="5AE41BE9" w14:textId="0C731635"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78D12CB6" w14:textId="33B2DF8C"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38E9D132" w14:textId="2FC290BE"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7C0FA623" w14:textId="3A5B6A9C"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175,000</w:t>
            </w:r>
          </w:p>
        </w:tc>
        <w:tc>
          <w:tcPr>
            <w:tcW w:w="850" w:type="dxa"/>
            <w:vAlign w:val="bottom"/>
          </w:tcPr>
          <w:p w14:paraId="7F6598FA" w14:textId="29C00FED"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175,000</w:t>
            </w:r>
          </w:p>
        </w:tc>
        <w:tc>
          <w:tcPr>
            <w:tcW w:w="567" w:type="dxa"/>
            <w:vAlign w:val="bottom"/>
          </w:tcPr>
          <w:p w14:paraId="77AAB038" w14:textId="67174776"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6A3748DB" w14:textId="791E9E83"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20FE7B19" w14:textId="77777777" w:rsidTr="00024B57">
        <w:tc>
          <w:tcPr>
            <w:tcW w:w="2363" w:type="dxa"/>
            <w:vAlign w:val="center"/>
          </w:tcPr>
          <w:p w14:paraId="323FA3B9" w14:textId="60B9F093"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ไมด้า</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โฮ</w:t>
            </w:r>
            <w:proofErr w:type="spellStart"/>
            <w:r w:rsidRPr="00EF414D">
              <w:rPr>
                <w:rFonts w:ascii="Browallia New" w:hAnsi="Browallia New" w:cs="Browallia New"/>
                <w:sz w:val="16"/>
                <w:szCs w:val="16"/>
                <w:cs/>
              </w:rPr>
              <w:t>เทล</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แอนด์</w:t>
            </w:r>
            <w:r w:rsidRPr="00EF414D">
              <w:rPr>
                <w:rFonts w:ascii="Browallia New" w:hAnsi="Browallia New" w:cs="Browallia New"/>
                <w:sz w:val="16"/>
                <w:szCs w:val="16"/>
              </w:rPr>
              <w:t xml:space="preserve"> </w:t>
            </w:r>
            <w:r w:rsidRPr="00EF414D">
              <w:rPr>
                <w:rFonts w:ascii="Browallia New" w:hAnsi="Browallia New" w:cs="Browallia New"/>
                <w:sz w:val="16"/>
                <w:szCs w:val="16"/>
                <w:cs/>
              </w:rPr>
              <w:t>รีสอร</w:t>
            </w:r>
            <w:proofErr w:type="spellStart"/>
            <w:r w:rsidRPr="00EF414D">
              <w:rPr>
                <w:rFonts w:ascii="Browallia New" w:hAnsi="Browallia New" w:cs="Browallia New"/>
                <w:sz w:val="16"/>
                <w:szCs w:val="16"/>
                <w:cs/>
              </w:rPr>
              <w:t>์ท</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4E78CC98" w14:textId="13A5EEEE"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211,200</w:t>
            </w:r>
          </w:p>
        </w:tc>
        <w:tc>
          <w:tcPr>
            <w:tcW w:w="652" w:type="dxa"/>
            <w:vAlign w:val="bottom"/>
          </w:tcPr>
          <w:p w14:paraId="0B4DBBA3" w14:textId="63008F7A"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240,000</w:t>
            </w:r>
          </w:p>
        </w:tc>
        <w:tc>
          <w:tcPr>
            <w:tcW w:w="567" w:type="dxa"/>
            <w:vAlign w:val="bottom"/>
          </w:tcPr>
          <w:p w14:paraId="40241C94" w14:textId="6C04B06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567" w:type="dxa"/>
            <w:vAlign w:val="bottom"/>
          </w:tcPr>
          <w:p w14:paraId="446934BB" w14:textId="6A467981"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7D077FBC" w14:textId="03FAB453"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5189514D" w14:textId="56378EEE"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1318B10B" w14:textId="0FB12835"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208,099</w:t>
            </w:r>
          </w:p>
        </w:tc>
        <w:tc>
          <w:tcPr>
            <w:tcW w:w="850" w:type="dxa"/>
            <w:vAlign w:val="bottom"/>
          </w:tcPr>
          <w:p w14:paraId="354CB4EF" w14:textId="7FC8FA5B" w:rsidR="001D3A34" w:rsidRPr="00EF414D" w:rsidRDefault="001D3A34" w:rsidP="001D3A34">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236,899</w:t>
            </w:r>
          </w:p>
        </w:tc>
        <w:tc>
          <w:tcPr>
            <w:tcW w:w="567" w:type="dxa"/>
            <w:vAlign w:val="bottom"/>
          </w:tcPr>
          <w:p w14:paraId="5AC608AB" w14:textId="3EA76870"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10,080</w:t>
            </w:r>
          </w:p>
        </w:tc>
        <w:tc>
          <w:tcPr>
            <w:tcW w:w="567" w:type="dxa"/>
            <w:vAlign w:val="bottom"/>
          </w:tcPr>
          <w:p w14:paraId="7A476BC6" w14:textId="1DE126EF"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20672A4B" w14:textId="77777777" w:rsidTr="00024B57">
        <w:tc>
          <w:tcPr>
            <w:tcW w:w="2363" w:type="dxa"/>
          </w:tcPr>
          <w:p w14:paraId="30902885" w14:textId="3615EBA7"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เดอะ</w:t>
            </w:r>
            <w:r w:rsidRPr="00EF414D">
              <w:rPr>
                <w:rFonts w:ascii="Browallia New" w:hAnsi="Browallia New" w:cs="Browallia New"/>
                <w:sz w:val="16"/>
                <w:szCs w:val="16"/>
              </w:rPr>
              <w:t xml:space="preserve"> </w:t>
            </w:r>
            <w:r w:rsidRPr="00EF414D">
              <w:rPr>
                <w:rFonts w:ascii="Browallia New" w:hAnsi="Browallia New" w:cs="Browallia New"/>
                <w:sz w:val="16"/>
                <w:szCs w:val="16"/>
                <w:cs/>
              </w:rPr>
              <w:t>รีทรีท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หัวหิน</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256F515B" w14:textId="14992928"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850,000</w:t>
            </w:r>
          </w:p>
        </w:tc>
        <w:tc>
          <w:tcPr>
            <w:tcW w:w="652" w:type="dxa"/>
            <w:vAlign w:val="bottom"/>
          </w:tcPr>
          <w:p w14:paraId="3A90DE22" w14:textId="3C6F343E"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850,000</w:t>
            </w:r>
          </w:p>
        </w:tc>
        <w:tc>
          <w:tcPr>
            <w:tcW w:w="567" w:type="dxa"/>
            <w:vAlign w:val="bottom"/>
          </w:tcPr>
          <w:p w14:paraId="62A6A287" w14:textId="0AEF9B29"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99.99</w:t>
            </w:r>
          </w:p>
        </w:tc>
        <w:tc>
          <w:tcPr>
            <w:tcW w:w="567" w:type="dxa"/>
            <w:vAlign w:val="bottom"/>
          </w:tcPr>
          <w:p w14:paraId="2DB60FA1" w14:textId="13ECAC90"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99.99</w:t>
            </w:r>
          </w:p>
        </w:tc>
        <w:tc>
          <w:tcPr>
            <w:tcW w:w="709" w:type="dxa"/>
          </w:tcPr>
          <w:p w14:paraId="0C06A7D5" w14:textId="2E8D9BAF"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27E70BA5" w14:textId="2C732C5C"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3C824D42" w14:textId="258E9B12"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860,337</w:t>
            </w:r>
          </w:p>
        </w:tc>
        <w:tc>
          <w:tcPr>
            <w:tcW w:w="850" w:type="dxa"/>
            <w:vAlign w:val="bottom"/>
          </w:tcPr>
          <w:p w14:paraId="6DDAB889" w14:textId="4439888D"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860,337</w:t>
            </w:r>
          </w:p>
        </w:tc>
        <w:tc>
          <w:tcPr>
            <w:tcW w:w="567" w:type="dxa"/>
            <w:vAlign w:val="bottom"/>
          </w:tcPr>
          <w:p w14:paraId="7AE65E9F" w14:textId="031D54E9"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72C8E787" w14:textId="65FEDE8A"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326D1AA4" w14:textId="77777777" w:rsidTr="00024B57">
        <w:tc>
          <w:tcPr>
            <w:tcW w:w="2363" w:type="dxa"/>
          </w:tcPr>
          <w:p w14:paraId="30CE49A7" w14:textId="5B0F10F3"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ไมด้า</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(ลาว)</w:t>
            </w:r>
            <w:r w:rsidRPr="00EF414D">
              <w:rPr>
                <w:rFonts w:ascii="Browallia New" w:hAnsi="Browallia New" w:cs="Browallia New"/>
                <w:sz w:val="16"/>
                <w:szCs w:val="16"/>
              </w:rPr>
              <w:t xml:space="preserve"> </w:t>
            </w:r>
            <w:r w:rsidRPr="00EF414D">
              <w:rPr>
                <w:rFonts w:ascii="Browallia New" w:hAnsi="Browallia New" w:cs="Browallia New"/>
                <w:sz w:val="16"/>
                <w:szCs w:val="16"/>
                <w:cs/>
              </w:rPr>
              <w:t>เช่าสินเชื่อ</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74EC4D4D" w14:textId="52CC9129"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53,678</w:t>
            </w:r>
          </w:p>
        </w:tc>
        <w:tc>
          <w:tcPr>
            <w:tcW w:w="652" w:type="dxa"/>
            <w:vAlign w:val="bottom"/>
          </w:tcPr>
          <w:p w14:paraId="285E87AC" w14:textId="523B71D1"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53,678</w:t>
            </w:r>
          </w:p>
        </w:tc>
        <w:tc>
          <w:tcPr>
            <w:tcW w:w="567" w:type="dxa"/>
            <w:vAlign w:val="bottom"/>
          </w:tcPr>
          <w:p w14:paraId="4D879F56" w14:textId="25203B9A"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60.00</w:t>
            </w:r>
          </w:p>
        </w:tc>
        <w:tc>
          <w:tcPr>
            <w:tcW w:w="567" w:type="dxa"/>
            <w:vAlign w:val="bottom"/>
          </w:tcPr>
          <w:p w14:paraId="66F87584" w14:textId="4C2BF7CE"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60.00</w:t>
            </w:r>
          </w:p>
        </w:tc>
        <w:tc>
          <w:tcPr>
            <w:tcW w:w="709" w:type="dxa"/>
          </w:tcPr>
          <w:p w14:paraId="650CEE76" w14:textId="7EF2B9E3"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14E4B5DC" w14:textId="59798E7A"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64C12989" w14:textId="1FFF9811"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32,207</w:t>
            </w:r>
          </w:p>
        </w:tc>
        <w:tc>
          <w:tcPr>
            <w:tcW w:w="850" w:type="dxa"/>
            <w:vAlign w:val="bottom"/>
          </w:tcPr>
          <w:p w14:paraId="61634BC7" w14:textId="031ED233"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32,207</w:t>
            </w:r>
          </w:p>
        </w:tc>
        <w:tc>
          <w:tcPr>
            <w:tcW w:w="567" w:type="dxa"/>
            <w:vAlign w:val="bottom"/>
          </w:tcPr>
          <w:p w14:paraId="395EF76C" w14:textId="0071854D"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37,200</w:t>
            </w:r>
          </w:p>
        </w:tc>
        <w:tc>
          <w:tcPr>
            <w:tcW w:w="567" w:type="dxa"/>
            <w:vAlign w:val="bottom"/>
          </w:tcPr>
          <w:p w14:paraId="0B46B3D1" w14:textId="55F4F21C"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40,800</w:t>
            </w:r>
          </w:p>
        </w:tc>
      </w:tr>
      <w:tr w:rsidR="00024B57" w:rsidRPr="00EF414D" w14:paraId="3C842B72" w14:textId="77777777" w:rsidTr="00024B57">
        <w:tc>
          <w:tcPr>
            <w:tcW w:w="2363" w:type="dxa"/>
          </w:tcPr>
          <w:p w14:paraId="41BE6DB7" w14:textId="6364FAC1"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ไมด้า</w:t>
            </w:r>
            <w:proofErr w:type="spellEnd"/>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ดิเวลล</w:t>
            </w:r>
            <w:proofErr w:type="spellEnd"/>
            <w:r w:rsidRPr="00EF414D">
              <w:rPr>
                <w:rFonts w:ascii="Browallia New" w:hAnsi="Browallia New" w:cs="Browallia New"/>
                <w:sz w:val="16"/>
                <w:szCs w:val="16"/>
                <w:cs/>
              </w:rPr>
              <w:t>อปเม้นท์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4183EF0E" w14:textId="0CE9C37D"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210,000</w:t>
            </w:r>
          </w:p>
        </w:tc>
        <w:tc>
          <w:tcPr>
            <w:tcW w:w="652" w:type="dxa"/>
            <w:vAlign w:val="bottom"/>
          </w:tcPr>
          <w:p w14:paraId="7D76C34D" w14:textId="5B52F3A1"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210,000</w:t>
            </w:r>
          </w:p>
        </w:tc>
        <w:tc>
          <w:tcPr>
            <w:tcW w:w="567" w:type="dxa"/>
            <w:vAlign w:val="bottom"/>
          </w:tcPr>
          <w:p w14:paraId="502F4B4C" w14:textId="609B5644"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80.00</w:t>
            </w:r>
          </w:p>
        </w:tc>
        <w:tc>
          <w:tcPr>
            <w:tcW w:w="567" w:type="dxa"/>
            <w:vAlign w:val="bottom"/>
          </w:tcPr>
          <w:p w14:paraId="416872DC" w14:textId="3596096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80.00</w:t>
            </w:r>
          </w:p>
        </w:tc>
        <w:tc>
          <w:tcPr>
            <w:tcW w:w="709" w:type="dxa"/>
          </w:tcPr>
          <w:p w14:paraId="47B623BC" w14:textId="5DB01335"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2E1BC733" w14:textId="275BBBFC"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5F0B2A00" w14:textId="77783F80"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168,000</w:t>
            </w:r>
          </w:p>
        </w:tc>
        <w:tc>
          <w:tcPr>
            <w:tcW w:w="850" w:type="dxa"/>
            <w:vAlign w:val="bottom"/>
          </w:tcPr>
          <w:p w14:paraId="4A573829" w14:textId="18487DD7"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168,000</w:t>
            </w:r>
          </w:p>
        </w:tc>
        <w:tc>
          <w:tcPr>
            <w:tcW w:w="567" w:type="dxa"/>
            <w:vAlign w:val="bottom"/>
          </w:tcPr>
          <w:p w14:paraId="0F1267E5" w14:textId="174F165C"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50287E5A" w14:textId="6584B8C9"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27B38574" w14:textId="77777777" w:rsidTr="00024B57">
        <w:tc>
          <w:tcPr>
            <w:tcW w:w="2363" w:type="dxa"/>
          </w:tcPr>
          <w:p w14:paraId="1EA3C485" w14:textId="0EDB2CC8"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แมก</w:t>
            </w:r>
            <w:proofErr w:type="spellStart"/>
            <w:r w:rsidRPr="00EF414D">
              <w:rPr>
                <w:rFonts w:ascii="Browallia New" w:hAnsi="Browallia New" w:cs="Browallia New"/>
                <w:sz w:val="16"/>
                <w:szCs w:val="16"/>
                <w:cs/>
              </w:rPr>
              <w:t>ซ์</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โฮ</w:t>
            </w:r>
            <w:proofErr w:type="spellStart"/>
            <w:r w:rsidRPr="00EF414D">
              <w:rPr>
                <w:rFonts w:ascii="Browallia New" w:hAnsi="Browallia New" w:cs="Browallia New"/>
                <w:sz w:val="16"/>
                <w:szCs w:val="16"/>
                <w:cs/>
              </w:rPr>
              <w:t>เทล</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0BB6EBF9" w14:textId="7EFD53F8"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145,000</w:t>
            </w:r>
          </w:p>
        </w:tc>
        <w:tc>
          <w:tcPr>
            <w:tcW w:w="652" w:type="dxa"/>
            <w:vAlign w:val="bottom"/>
          </w:tcPr>
          <w:p w14:paraId="03877824" w14:textId="5441929C"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145,000</w:t>
            </w:r>
          </w:p>
        </w:tc>
        <w:tc>
          <w:tcPr>
            <w:tcW w:w="567" w:type="dxa"/>
            <w:vAlign w:val="bottom"/>
          </w:tcPr>
          <w:p w14:paraId="7F18B7E5" w14:textId="424947F1"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567" w:type="dxa"/>
            <w:vAlign w:val="bottom"/>
          </w:tcPr>
          <w:p w14:paraId="7253BC95" w14:textId="573F1AD8"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47561C03" w14:textId="46DCFCA7"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14B08AB2" w14:textId="054767FA"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11768BA7" w14:textId="2D5E261E"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145,000</w:t>
            </w:r>
          </w:p>
        </w:tc>
        <w:tc>
          <w:tcPr>
            <w:tcW w:w="850" w:type="dxa"/>
            <w:vAlign w:val="bottom"/>
          </w:tcPr>
          <w:p w14:paraId="0BD85253" w14:textId="317BBD5E"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EF414D">
              <w:rPr>
                <w:rFonts w:ascii="Browallia New" w:hAnsi="Browallia New" w:cs="Browallia New"/>
                <w:sz w:val="16"/>
                <w:szCs w:val="16"/>
              </w:rPr>
              <w:t>145,000</w:t>
            </w:r>
          </w:p>
        </w:tc>
        <w:tc>
          <w:tcPr>
            <w:tcW w:w="567" w:type="dxa"/>
            <w:vAlign w:val="bottom"/>
          </w:tcPr>
          <w:p w14:paraId="04DAE6AA" w14:textId="5019853D"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5CCFB730" w14:textId="37710FB6"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4C3C98C6" w14:textId="77777777" w:rsidTr="00024B57">
        <w:tc>
          <w:tcPr>
            <w:tcW w:w="2363" w:type="dxa"/>
          </w:tcPr>
          <w:p w14:paraId="7FEF0D93" w14:textId="2E3B93E7"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ไมด้า</w:t>
            </w:r>
            <w:proofErr w:type="spellEnd"/>
            <w:r w:rsidRPr="00EF414D">
              <w:rPr>
                <w:rFonts w:ascii="Browallia New" w:hAnsi="Browallia New" w:cs="Browallia New"/>
                <w:sz w:val="16"/>
                <w:szCs w:val="16"/>
              </w:rPr>
              <w:t xml:space="preserve"> </w:t>
            </w:r>
            <w:r w:rsidRPr="00EF414D">
              <w:rPr>
                <w:rFonts w:ascii="Browallia New" w:hAnsi="Browallia New" w:cs="Browallia New"/>
                <w:sz w:val="16"/>
                <w:szCs w:val="16"/>
                <w:cs/>
              </w:rPr>
              <w:t>เอเจนซี่</w:t>
            </w:r>
            <w:r w:rsidRPr="00EF414D">
              <w:rPr>
                <w:rFonts w:ascii="Browallia New" w:hAnsi="Browallia New" w:cs="Browallia New"/>
                <w:sz w:val="16"/>
                <w:szCs w:val="16"/>
              </w:rPr>
              <w:t xml:space="preserve"> </w:t>
            </w:r>
            <w:r w:rsidRPr="00EF414D">
              <w:rPr>
                <w:rFonts w:ascii="Browallia New" w:hAnsi="Browallia New" w:cs="Browallia New"/>
                <w:sz w:val="16"/>
                <w:szCs w:val="16"/>
                <w:cs/>
              </w:rPr>
              <w:t>แอนด์</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ดิเวลล</w:t>
            </w:r>
            <w:proofErr w:type="spellEnd"/>
            <w:r w:rsidRPr="00EF414D">
              <w:rPr>
                <w:rFonts w:ascii="Browallia New" w:hAnsi="Browallia New" w:cs="Browallia New"/>
                <w:sz w:val="16"/>
                <w:szCs w:val="16"/>
                <w:cs/>
              </w:rPr>
              <w:t>อปเม้นท์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10E8BAB0" w14:textId="578B4ED3"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2,000</w:t>
            </w:r>
          </w:p>
        </w:tc>
        <w:tc>
          <w:tcPr>
            <w:tcW w:w="652" w:type="dxa"/>
            <w:vAlign w:val="bottom"/>
          </w:tcPr>
          <w:p w14:paraId="4B4EB632" w14:textId="1EFCE9C1"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2,000</w:t>
            </w:r>
          </w:p>
        </w:tc>
        <w:tc>
          <w:tcPr>
            <w:tcW w:w="567" w:type="dxa"/>
            <w:vAlign w:val="bottom"/>
          </w:tcPr>
          <w:p w14:paraId="25B08836" w14:textId="1059CF35"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70.00</w:t>
            </w:r>
          </w:p>
        </w:tc>
        <w:tc>
          <w:tcPr>
            <w:tcW w:w="567" w:type="dxa"/>
            <w:vAlign w:val="bottom"/>
          </w:tcPr>
          <w:p w14:paraId="0066569D" w14:textId="0DC42061"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70.00</w:t>
            </w:r>
          </w:p>
        </w:tc>
        <w:tc>
          <w:tcPr>
            <w:tcW w:w="709" w:type="dxa"/>
          </w:tcPr>
          <w:p w14:paraId="5C788297" w14:textId="62E77D76"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61C97012" w14:textId="1F6C827E"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71157416" w14:textId="644CF266"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1,400</w:t>
            </w:r>
          </w:p>
        </w:tc>
        <w:tc>
          <w:tcPr>
            <w:tcW w:w="850" w:type="dxa"/>
            <w:vAlign w:val="bottom"/>
          </w:tcPr>
          <w:p w14:paraId="5F1372E4" w14:textId="7B49F65D"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1,400</w:t>
            </w:r>
          </w:p>
        </w:tc>
        <w:tc>
          <w:tcPr>
            <w:tcW w:w="567" w:type="dxa"/>
            <w:vAlign w:val="bottom"/>
          </w:tcPr>
          <w:p w14:paraId="082B89A5" w14:textId="7E196061"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094C393D" w14:textId="0ED9BE28"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6F3E05B0" w14:textId="77777777" w:rsidTr="00024B57">
        <w:tc>
          <w:tcPr>
            <w:tcW w:w="2363" w:type="dxa"/>
          </w:tcPr>
          <w:p w14:paraId="4BBDC5EF" w14:textId="014432BE" w:rsidR="001D3A34" w:rsidRPr="00EF414D" w:rsidRDefault="001D3A34" w:rsidP="001D3A34">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r w:rsidRPr="00EF414D">
              <w:rPr>
                <w:rFonts w:ascii="Browallia New" w:hAnsi="Browallia New" w:cs="Browallia New"/>
                <w:sz w:val="16"/>
                <w:szCs w:val="16"/>
                <w:cs/>
              </w:rPr>
              <w:t>บริษัท อิเล็กทริคแมน จำกัด</w:t>
            </w:r>
            <w:r w:rsidRPr="00EF414D">
              <w:rPr>
                <w:rFonts w:ascii="Browallia New" w:hAnsi="Browallia New" w:cs="Browallia New"/>
                <w:sz w:val="16"/>
                <w:szCs w:val="16"/>
              </w:rPr>
              <w:t xml:space="preserve"> </w:t>
            </w:r>
          </w:p>
        </w:tc>
        <w:tc>
          <w:tcPr>
            <w:tcW w:w="670" w:type="dxa"/>
            <w:vAlign w:val="bottom"/>
          </w:tcPr>
          <w:p w14:paraId="4A5F5224" w14:textId="165BC6B4"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10,000</w:t>
            </w:r>
          </w:p>
        </w:tc>
        <w:tc>
          <w:tcPr>
            <w:tcW w:w="652" w:type="dxa"/>
            <w:vAlign w:val="bottom"/>
          </w:tcPr>
          <w:p w14:paraId="45DF13A2" w14:textId="661AD865"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10,000</w:t>
            </w:r>
          </w:p>
        </w:tc>
        <w:tc>
          <w:tcPr>
            <w:tcW w:w="567" w:type="dxa"/>
            <w:vAlign w:val="bottom"/>
          </w:tcPr>
          <w:p w14:paraId="1A00FE8D" w14:textId="606ED1E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99.99</w:t>
            </w:r>
          </w:p>
        </w:tc>
        <w:tc>
          <w:tcPr>
            <w:tcW w:w="567" w:type="dxa"/>
            <w:vAlign w:val="bottom"/>
          </w:tcPr>
          <w:p w14:paraId="333232C0" w14:textId="40A112AE"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99.99</w:t>
            </w:r>
          </w:p>
        </w:tc>
        <w:tc>
          <w:tcPr>
            <w:tcW w:w="709" w:type="dxa"/>
          </w:tcPr>
          <w:p w14:paraId="76ABFE01" w14:textId="4FDE19E6"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6F82BCEC" w14:textId="20D6D6BF"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27D1CD30" w14:textId="65DE1AAB"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10,000</w:t>
            </w:r>
          </w:p>
        </w:tc>
        <w:tc>
          <w:tcPr>
            <w:tcW w:w="850" w:type="dxa"/>
            <w:vAlign w:val="bottom"/>
          </w:tcPr>
          <w:p w14:paraId="36B97152" w14:textId="58106926"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10,000</w:t>
            </w:r>
          </w:p>
        </w:tc>
        <w:tc>
          <w:tcPr>
            <w:tcW w:w="567" w:type="dxa"/>
            <w:vAlign w:val="bottom"/>
          </w:tcPr>
          <w:p w14:paraId="033D2A30" w14:textId="2E9366AB"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5C882D48" w14:textId="37F301D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45E8668A" w14:textId="77777777" w:rsidTr="00024B57">
        <w:tc>
          <w:tcPr>
            <w:tcW w:w="2363" w:type="dxa"/>
            <w:vAlign w:val="center"/>
          </w:tcPr>
          <w:p w14:paraId="7862FE95" w14:textId="3289C2BF"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บริหารสินทรัพย์</w:t>
            </w:r>
            <w:r w:rsidRPr="00EF414D">
              <w:rPr>
                <w:rFonts w:ascii="Browallia New" w:hAnsi="Browallia New" w:cs="Browallia New"/>
                <w:sz w:val="16"/>
                <w:szCs w:val="16"/>
              </w:rPr>
              <w:t xml:space="preserve"> </w:t>
            </w:r>
            <w:r w:rsidRPr="00EF414D">
              <w:rPr>
                <w:rFonts w:ascii="Browallia New" w:hAnsi="Browallia New" w:cs="Browallia New"/>
                <w:sz w:val="16"/>
                <w:szCs w:val="16"/>
                <w:cs/>
              </w:rPr>
              <w:t>กรุงเทพจรัญ</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08CD87E7" w14:textId="59E296E5"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25,000</w:t>
            </w:r>
          </w:p>
        </w:tc>
        <w:tc>
          <w:tcPr>
            <w:tcW w:w="652" w:type="dxa"/>
            <w:vAlign w:val="bottom"/>
          </w:tcPr>
          <w:p w14:paraId="4FE36070" w14:textId="21F78123"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25,000</w:t>
            </w:r>
          </w:p>
        </w:tc>
        <w:tc>
          <w:tcPr>
            <w:tcW w:w="567" w:type="dxa"/>
            <w:vAlign w:val="bottom"/>
          </w:tcPr>
          <w:p w14:paraId="60F79961" w14:textId="1676BCB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99.99</w:t>
            </w:r>
          </w:p>
        </w:tc>
        <w:tc>
          <w:tcPr>
            <w:tcW w:w="567" w:type="dxa"/>
            <w:vAlign w:val="bottom"/>
          </w:tcPr>
          <w:p w14:paraId="15C3FF46" w14:textId="430D1A5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7134DEB5" w14:textId="5779533B"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7F45C1CB" w14:textId="6CF90EFD"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1B24DC86" w14:textId="4D302E69"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25,000</w:t>
            </w:r>
          </w:p>
        </w:tc>
        <w:tc>
          <w:tcPr>
            <w:tcW w:w="850" w:type="dxa"/>
            <w:vAlign w:val="bottom"/>
          </w:tcPr>
          <w:p w14:paraId="702CCE14" w14:textId="688AA550"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25,000</w:t>
            </w:r>
          </w:p>
        </w:tc>
        <w:tc>
          <w:tcPr>
            <w:tcW w:w="567" w:type="dxa"/>
            <w:vAlign w:val="bottom"/>
          </w:tcPr>
          <w:p w14:paraId="01EAC776" w14:textId="67D68AA8"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26F2A674" w14:textId="45F4571E"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5C383EEE" w14:textId="77777777" w:rsidTr="00024B57">
        <w:tc>
          <w:tcPr>
            <w:tcW w:w="2363" w:type="dxa"/>
            <w:vAlign w:val="center"/>
          </w:tcPr>
          <w:p w14:paraId="1C217ACC" w14:textId="545D7278"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ไมด้า</w:t>
            </w:r>
            <w:proofErr w:type="spellEnd"/>
            <w:r w:rsidRPr="00EF414D">
              <w:rPr>
                <w:rFonts w:ascii="Browallia New" w:hAnsi="Browallia New" w:cs="Browallia New"/>
                <w:sz w:val="16"/>
                <w:szCs w:val="16"/>
              </w:rPr>
              <w:t xml:space="preserve"> </w:t>
            </w:r>
            <w:proofErr w:type="spellStart"/>
            <w:r w:rsidRPr="00EF414D">
              <w:rPr>
                <w:rFonts w:ascii="Browallia New" w:hAnsi="Browallia New" w:cs="Browallia New"/>
                <w:sz w:val="16"/>
                <w:szCs w:val="16"/>
                <w:cs/>
              </w:rPr>
              <w:t>ฮอสพิ</w:t>
            </w:r>
            <w:proofErr w:type="spellEnd"/>
            <w:r w:rsidRPr="00EF414D">
              <w:rPr>
                <w:rFonts w:ascii="Browallia New" w:hAnsi="Browallia New" w:cs="Browallia New"/>
                <w:sz w:val="16"/>
                <w:szCs w:val="16"/>
                <w:cs/>
              </w:rPr>
              <w:t>ทาลิตี้</w:t>
            </w:r>
            <w:r w:rsidRPr="00EF414D">
              <w:rPr>
                <w:rFonts w:ascii="Browallia New" w:hAnsi="Browallia New" w:cs="Browallia New"/>
                <w:sz w:val="16"/>
                <w:szCs w:val="16"/>
              </w:rPr>
              <w:t xml:space="preserve"> </w:t>
            </w:r>
            <w:r w:rsidRPr="00EF414D">
              <w:rPr>
                <w:rFonts w:ascii="Browallia New" w:hAnsi="Browallia New" w:cs="Browallia New"/>
                <w:sz w:val="16"/>
                <w:szCs w:val="16"/>
                <w:cs/>
              </w:rPr>
              <w:t>กรุ๊ป</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4B709423" w14:textId="64C3AF2C"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2,000</w:t>
            </w:r>
          </w:p>
        </w:tc>
        <w:tc>
          <w:tcPr>
            <w:tcW w:w="652" w:type="dxa"/>
            <w:vAlign w:val="bottom"/>
          </w:tcPr>
          <w:p w14:paraId="38EFED1D" w14:textId="3DD5C89E"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2,000</w:t>
            </w:r>
          </w:p>
        </w:tc>
        <w:tc>
          <w:tcPr>
            <w:tcW w:w="567" w:type="dxa"/>
            <w:vAlign w:val="bottom"/>
          </w:tcPr>
          <w:p w14:paraId="676848AD" w14:textId="6431BA39"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99.99</w:t>
            </w:r>
          </w:p>
        </w:tc>
        <w:tc>
          <w:tcPr>
            <w:tcW w:w="567" w:type="dxa"/>
            <w:vAlign w:val="bottom"/>
          </w:tcPr>
          <w:p w14:paraId="26B8F834" w14:textId="7B5D3A8C"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3F5E108C" w14:textId="5A31CB4C"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tcPr>
          <w:p w14:paraId="32761D12" w14:textId="29C0E331" w:rsidR="001D3A34" w:rsidRPr="00207031"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09" w:type="dxa"/>
            <w:vAlign w:val="bottom"/>
          </w:tcPr>
          <w:p w14:paraId="2116B730" w14:textId="48749786"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1,292</w:t>
            </w:r>
          </w:p>
        </w:tc>
        <w:tc>
          <w:tcPr>
            <w:tcW w:w="850" w:type="dxa"/>
            <w:vAlign w:val="bottom"/>
          </w:tcPr>
          <w:p w14:paraId="7F7E6D2C" w14:textId="75FBE40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1,292</w:t>
            </w:r>
          </w:p>
        </w:tc>
        <w:tc>
          <w:tcPr>
            <w:tcW w:w="567" w:type="dxa"/>
            <w:vAlign w:val="bottom"/>
          </w:tcPr>
          <w:p w14:paraId="302F2ECA" w14:textId="2C923563"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1D22D453" w14:textId="6E5897E3"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30D58CE4" w14:textId="77777777" w:rsidTr="00024B57">
        <w:tc>
          <w:tcPr>
            <w:tcW w:w="2363" w:type="dxa"/>
            <w:vAlign w:val="center"/>
          </w:tcPr>
          <w:p w14:paraId="396D1C4F" w14:textId="39214496"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บริษัท เอ็มดี รีสอร</w:t>
            </w:r>
            <w:proofErr w:type="spellStart"/>
            <w:r w:rsidRPr="00EF414D">
              <w:rPr>
                <w:rFonts w:ascii="Browallia New" w:hAnsi="Browallia New" w:cs="Browallia New"/>
                <w:sz w:val="16"/>
                <w:szCs w:val="16"/>
                <w:cs/>
              </w:rPr>
              <w:t>์ท</w:t>
            </w:r>
            <w:proofErr w:type="spellEnd"/>
            <w:r w:rsidRPr="00EF414D">
              <w:rPr>
                <w:rFonts w:ascii="Browallia New" w:hAnsi="Browallia New" w:cs="Browallia New"/>
                <w:sz w:val="16"/>
                <w:szCs w:val="16"/>
                <w:cs/>
              </w:rPr>
              <w:t xml:space="preserve"> จำกัด    </w:t>
            </w:r>
          </w:p>
        </w:tc>
        <w:tc>
          <w:tcPr>
            <w:tcW w:w="670" w:type="dxa"/>
            <w:vAlign w:val="bottom"/>
          </w:tcPr>
          <w:p w14:paraId="29E3E7C7" w14:textId="56AC6A6D"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75,000</w:t>
            </w:r>
          </w:p>
        </w:tc>
        <w:tc>
          <w:tcPr>
            <w:tcW w:w="652" w:type="dxa"/>
            <w:vAlign w:val="bottom"/>
          </w:tcPr>
          <w:p w14:paraId="273F9868" w14:textId="1748F9E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28,200</w:t>
            </w:r>
          </w:p>
        </w:tc>
        <w:tc>
          <w:tcPr>
            <w:tcW w:w="567" w:type="dxa"/>
            <w:vAlign w:val="bottom"/>
          </w:tcPr>
          <w:p w14:paraId="4DC6A2D3" w14:textId="51163D8C"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62.41</w:t>
            </w:r>
          </w:p>
        </w:tc>
        <w:tc>
          <w:tcPr>
            <w:tcW w:w="567" w:type="dxa"/>
            <w:vAlign w:val="bottom"/>
          </w:tcPr>
          <w:p w14:paraId="586158B6" w14:textId="25C2C1F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43D355A9" w14:textId="2D037A91" w:rsidR="001D3A34" w:rsidRDefault="001D3A34" w:rsidP="001D3A34">
            <w:pPr>
              <w:spacing w:line="240" w:lineRule="auto"/>
              <w:jc w:val="right"/>
              <w:rPr>
                <w:rFonts w:ascii="Browallia New" w:hAnsi="Browallia New" w:cs="Browallia New"/>
                <w:sz w:val="16"/>
                <w:szCs w:val="16"/>
              </w:rPr>
            </w:pPr>
            <w:r>
              <w:rPr>
                <w:rFonts w:ascii="Browallia New" w:hAnsi="Browallia New" w:cs="Browallia New"/>
                <w:sz w:val="16"/>
                <w:szCs w:val="16"/>
              </w:rPr>
              <w:t>37.58</w:t>
            </w:r>
          </w:p>
        </w:tc>
        <w:tc>
          <w:tcPr>
            <w:tcW w:w="709" w:type="dxa"/>
          </w:tcPr>
          <w:p w14:paraId="64BADC0F" w14:textId="67D89C33" w:rsidR="001D3A34" w:rsidRDefault="001D3A34" w:rsidP="001D3A34">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09" w:type="dxa"/>
            <w:vAlign w:val="bottom"/>
          </w:tcPr>
          <w:p w14:paraId="299512B7" w14:textId="6FAE2D26"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46,810</w:t>
            </w:r>
          </w:p>
        </w:tc>
        <w:tc>
          <w:tcPr>
            <w:tcW w:w="850" w:type="dxa"/>
            <w:vAlign w:val="bottom"/>
          </w:tcPr>
          <w:p w14:paraId="56FBACBA" w14:textId="47123582"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10</w:t>
            </w:r>
          </w:p>
        </w:tc>
        <w:tc>
          <w:tcPr>
            <w:tcW w:w="567" w:type="dxa"/>
            <w:vAlign w:val="bottom"/>
          </w:tcPr>
          <w:p w14:paraId="101E48E5" w14:textId="0016CF17"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vAlign w:val="bottom"/>
          </w:tcPr>
          <w:p w14:paraId="74DF2D30" w14:textId="6BD09125"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 xml:space="preserve">  </w:t>
            </w:r>
            <w:r w:rsidRPr="00EF414D">
              <w:rPr>
                <w:rFonts w:ascii="Browallia New" w:hAnsi="Browallia New" w:cs="Browallia New"/>
                <w:sz w:val="16"/>
                <w:szCs w:val="16"/>
                <w:cs/>
              </w:rPr>
              <w:t>-</w:t>
            </w:r>
          </w:p>
        </w:tc>
      </w:tr>
      <w:tr w:rsidR="00024B57" w:rsidRPr="00EF414D" w14:paraId="0C9F4648" w14:textId="77777777" w:rsidTr="00024B57">
        <w:tc>
          <w:tcPr>
            <w:tcW w:w="3033" w:type="dxa"/>
            <w:gridSpan w:val="2"/>
            <w:vAlign w:val="center"/>
          </w:tcPr>
          <w:p w14:paraId="1D78105C" w14:textId="70E61F9B" w:rsidR="001D3A34" w:rsidRPr="00EF414D" w:rsidRDefault="001D3A34" w:rsidP="001D3A34">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EF414D">
              <w:rPr>
                <w:rFonts w:ascii="Browallia New" w:hAnsi="Browallia New" w:cs="Browallia New"/>
                <w:b/>
                <w:bCs/>
                <w:sz w:val="16"/>
                <w:szCs w:val="16"/>
                <w:cs/>
              </w:rPr>
              <w:t xml:space="preserve">บริษัทย่อยของบริษัท </w:t>
            </w:r>
            <w:proofErr w:type="spellStart"/>
            <w:r w:rsidRPr="00EF414D">
              <w:rPr>
                <w:rFonts w:ascii="Browallia New" w:hAnsi="Browallia New" w:cs="Browallia New"/>
                <w:b/>
                <w:bCs/>
                <w:sz w:val="16"/>
                <w:szCs w:val="16"/>
                <w:cs/>
              </w:rPr>
              <w:t>ไมด้า</w:t>
            </w:r>
            <w:proofErr w:type="spellEnd"/>
            <w:r w:rsidRPr="00EF414D">
              <w:rPr>
                <w:rFonts w:ascii="Browallia New" w:hAnsi="Browallia New" w:cs="Browallia New"/>
                <w:b/>
                <w:bCs/>
                <w:sz w:val="16"/>
                <w:szCs w:val="16"/>
                <w:cs/>
              </w:rPr>
              <w:t xml:space="preserve"> ลิสซิ่ง จำกัด</w:t>
            </w:r>
            <w:r w:rsidRPr="00EF414D">
              <w:rPr>
                <w:rFonts w:ascii="Browallia New" w:hAnsi="Browallia New" w:cs="Browallia New"/>
                <w:b/>
                <w:bCs/>
                <w:sz w:val="16"/>
                <w:szCs w:val="16"/>
              </w:rPr>
              <w:t xml:space="preserve"> (</w:t>
            </w:r>
            <w:r w:rsidRPr="00EF414D">
              <w:rPr>
                <w:rFonts w:ascii="Browallia New" w:hAnsi="Browallia New" w:cs="Browallia New"/>
                <w:b/>
                <w:bCs/>
                <w:sz w:val="16"/>
                <w:szCs w:val="16"/>
                <w:cs/>
              </w:rPr>
              <w:t>มหาชน)</w:t>
            </w:r>
          </w:p>
        </w:tc>
        <w:tc>
          <w:tcPr>
            <w:tcW w:w="652" w:type="dxa"/>
          </w:tcPr>
          <w:p w14:paraId="221856A4"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tcPr>
          <w:p w14:paraId="1AC0946B"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tcPr>
          <w:p w14:paraId="690A813E"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39876A04" w14:textId="77777777" w:rsidR="001D3A34" w:rsidRPr="00EF414D" w:rsidRDefault="001D3A34" w:rsidP="001D3A34">
            <w:pPr>
              <w:spacing w:line="240" w:lineRule="auto"/>
              <w:jc w:val="right"/>
              <w:rPr>
                <w:rFonts w:ascii="Browallia New" w:hAnsi="Browallia New" w:cs="Browallia New"/>
                <w:sz w:val="16"/>
                <w:szCs w:val="16"/>
              </w:rPr>
            </w:pPr>
          </w:p>
        </w:tc>
        <w:tc>
          <w:tcPr>
            <w:tcW w:w="709" w:type="dxa"/>
          </w:tcPr>
          <w:p w14:paraId="7FC79E8F" w14:textId="77777777" w:rsidR="001D3A34" w:rsidRPr="00EF414D" w:rsidRDefault="001D3A34" w:rsidP="001D3A34">
            <w:pPr>
              <w:spacing w:line="240" w:lineRule="auto"/>
              <w:jc w:val="right"/>
              <w:rPr>
                <w:rFonts w:ascii="Browallia New" w:hAnsi="Browallia New" w:cs="Browallia New"/>
                <w:sz w:val="16"/>
                <w:szCs w:val="16"/>
              </w:rPr>
            </w:pPr>
          </w:p>
        </w:tc>
        <w:tc>
          <w:tcPr>
            <w:tcW w:w="709" w:type="dxa"/>
          </w:tcPr>
          <w:p w14:paraId="530D2673" w14:textId="152A543D" w:rsidR="001D3A34" w:rsidRPr="00EF414D" w:rsidRDefault="001D3A34" w:rsidP="001D3A34">
            <w:pPr>
              <w:spacing w:line="240" w:lineRule="auto"/>
              <w:jc w:val="right"/>
              <w:rPr>
                <w:rFonts w:ascii="Browallia New" w:hAnsi="Browallia New" w:cs="Browallia New"/>
                <w:sz w:val="16"/>
                <w:szCs w:val="16"/>
              </w:rPr>
            </w:pPr>
          </w:p>
        </w:tc>
        <w:tc>
          <w:tcPr>
            <w:tcW w:w="850" w:type="dxa"/>
          </w:tcPr>
          <w:p w14:paraId="3A88FE71" w14:textId="77777777" w:rsidR="001D3A34" w:rsidRPr="00EF414D" w:rsidRDefault="001D3A34" w:rsidP="001D3A34">
            <w:pPr>
              <w:spacing w:line="240" w:lineRule="auto"/>
              <w:jc w:val="right"/>
              <w:rPr>
                <w:rFonts w:ascii="Browallia New" w:hAnsi="Browallia New" w:cs="Browallia New"/>
                <w:sz w:val="16"/>
                <w:szCs w:val="16"/>
              </w:rPr>
            </w:pPr>
          </w:p>
        </w:tc>
        <w:tc>
          <w:tcPr>
            <w:tcW w:w="567" w:type="dxa"/>
          </w:tcPr>
          <w:p w14:paraId="349607C6" w14:textId="77777777" w:rsidR="001D3A34" w:rsidRPr="00EF414D" w:rsidRDefault="001D3A34" w:rsidP="001D3A34">
            <w:pPr>
              <w:spacing w:line="240" w:lineRule="auto"/>
              <w:jc w:val="right"/>
              <w:rPr>
                <w:rFonts w:ascii="Browallia New" w:hAnsi="Browallia New" w:cs="Browallia New"/>
                <w:sz w:val="16"/>
                <w:szCs w:val="16"/>
              </w:rPr>
            </w:pPr>
          </w:p>
        </w:tc>
        <w:tc>
          <w:tcPr>
            <w:tcW w:w="567" w:type="dxa"/>
          </w:tcPr>
          <w:p w14:paraId="7AB4FEC8"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024B57" w:rsidRPr="00EF414D" w14:paraId="2214D72A" w14:textId="77777777" w:rsidTr="00024B57">
        <w:tc>
          <w:tcPr>
            <w:tcW w:w="2363" w:type="dxa"/>
            <w:vAlign w:val="center"/>
          </w:tcPr>
          <w:p w14:paraId="197DA198" w14:textId="5B22B088"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hint="cs"/>
                <w:sz w:val="16"/>
                <w:szCs w:val="16"/>
                <w:cs/>
              </w:rPr>
              <w:t xml:space="preserve">บริษัท บริหารสินทรัพย์ </w:t>
            </w:r>
            <w:proofErr w:type="spellStart"/>
            <w:r w:rsidRPr="00EF414D">
              <w:rPr>
                <w:rFonts w:ascii="Browallia New" w:hAnsi="Browallia New" w:cs="Browallia New" w:hint="cs"/>
                <w:sz w:val="16"/>
                <w:szCs w:val="16"/>
                <w:cs/>
              </w:rPr>
              <w:t>ไมด้า</w:t>
            </w:r>
            <w:proofErr w:type="spellEnd"/>
            <w:r w:rsidRPr="00EF414D">
              <w:rPr>
                <w:rFonts w:ascii="Browallia New" w:hAnsi="Browallia New" w:cs="Browallia New" w:hint="cs"/>
                <w:sz w:val="16"/>
                <w:szCs w:val="16"/>
                <w:cs/>
              </w:rPr>
              <w:t xml:space="preserve"> จำกัด</w:t>
            </w:r>
          </w:p>
        </w:tc>
        <w:tc>
          <w:tcPr>
            <w:tcW w:w="670" w:type="dxa"/>
          </w:tcPr>
          <w:p w14:paraId="03ACFD05" w14:textId="5CDB423F"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100,000</w:t>
            </w:r>
          </w:p>
        </w:tc>
        <w:tc>
          <w:tcPr>
            <w:tcW w:w="652" w:type="dxa"/>
          </w:tcPr>
          <w:p w14:paraId="1E735028" w14:textId="628959DB"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100,000</w:t>
            </w:r>
          </w:p>
        </w:tc>
        <w:tc>
          <w:tcPr>
            <w:tcW w:w="567" w:type="dxa"/>
            <w:vAlign w:val="bottom"/>
          </w:tcPr>
          <w:p w14:paraId="48D6CFDE" w14:textId="0BA7A9F8"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567" w:type="dxa"/>
            <w:vAlign w:val="bottom"/>
          </w:tcPr>
          <w:p w14:paraId="73F16078" w14:textId="66B640E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2B5916C9" w14:textId="169BE4C2" w:rsidR="001D3A34" w:rsidRDefault="001D3A34" w:rsidP="001D3A34">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09" w:type="dxa"/>
          </w:tcPr>
          <w:p w14:paraId="57F0250E" w14:textId="7BED42B7" w:rsidR="001D3A34" w:rsidRDefault="001D3A34" w:rsidP="001D3A34">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09" w:type="dxa"/>
          </w:tcPr>
          <w:p w14:paraId="0E0EE038" w14:textId="249E6E02"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850" w:type="dxa"/>
          </w:tcPr>
          <w:p w14:paraId="6BBC8B4C" w14:textId="7E797EC1"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3B38E356" w14:textId="1600A0A3"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1076367B" w14:textId="311F3DB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024B57" w:rsidRPr="00EF414D" w14:paraId="6BF2419A" w14:textId="77777777" w:rsidTr="00024B57">
        <w:tc>
          <w:tcPr>
            <w:tcW w:w="2363" w:type="dxa"/>
            <w:vAlign w:val="center"/>
          </w:tcPr>
          <w:p w14:paraId="7B54ECE3" w14:textId="168E9D26"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 xml:space="preserve">บริษัท </w:t>
            </w:r>
            <w:proofErr w:type="spellStart"/>
            <w:r w:rsidRPr="00EF414D">
              <w:rPr>
                <w:rFonts w:ascii="Browallia New" w:hAnsi="Browallia New" w:cs="Browallia New"/>
                <w:sz w:val="16"/>
                <w:szCs w:val="16"/>
                <w:cs/>
              </w:rPr>
              <w:t>ไมด้า</w:t>
            </w:r>
            <w:proofErr w:type="spellEnd"/>
            <w:r w:rsidRPr="00EF414D">
              <w:rPr>
                <w:rFonts w:ascii="Browallia New" w:hAnsi="Browallia New" w:cs="Browallia New"/>
                <w:sz w:val="16"/>
                <w:szCs w:val="16"/>
                <w:cs/>
              </w:rPr>
              <w:t xml:space="preserve"> มันนี่ จำกัด</w:t>
            </w:r>
          </w:p>
        </w:tc>
        <w:tc>
          <w:tcPr>
            <w:tcW w:w="670" w:type="dxa"/>
          </w:tcPr>
          <w:p w14:paraId="0410CBD6" w14:textId="782F7938"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5,000</w:t>
            </w:r>
          </w:p>
        </w:tc>
        <w:tc>
          <w:tcPr>
            <w:tcW w:w="652" w:type="dxa"/>
          </w:tcPr>
          <w:p w14:paraId="13687E87" w14:textId="504A3EF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2ACAB3D9" w14:textId="0F78B172"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567" w:type="dxa"/>
          </w:tcPr>
          <w:p w14:paraId="3D624527" w14:textId="6420609C"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c>
          <w:tcPr>
            <w:tcW w:w="709" w:type="dxa"/>
          </w:tcPr>
          <w:p w14:paraId="465A7D40" w14:textId="7C43DB79" w:rsidR="001D3A34" w:rsidRDefault="001D3A34" w:rsidP="001D3A34">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09" w:type="dxa"/>
          </w:tcPr>
          <w:p w14:paraId="005F18D6" w14:textId="58255FCA" w:rsidR="001D3A34" w:rsidRDefault="001D3A34" w:rsidP="001D3A34">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7E03C148" w14:textId="6C30C85D"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850" w:type="dxa"/>
          </w:tcPr>
          <w:p w14:paraId="711AD85F" w14:textId="7D8415FF"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2DEBA009" w14:textId="4F4CE3D4" w:rsidR="001D3A34" w:rsidRPr="00EF414D" w:rsidRDefault="001D3A34" w:rsidP="001D3A34">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436745EC" w14:textId="53CD1029"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024B57" w:rsidRPr="00EF414D" w14:paraId="24E4285C" w14:textId="77777777" w:rsidTr="00024B57">
        <w:tc>
          <w:tcPr>
            <w:tcW w:w="2363" w:type="dxa"/>
            <w:vAlign w:val="center"/>
          </w:tcPr>
          <w:p w14:paraId="47CBAD1A" w14:textId="7CF1CE0E"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b/>
                <w:bCs/>
                <w:sz w:val="16"/>
                <w:szCs w:val="16"/>
                <w:cs/>
              </w:rPr>
              <w:t xml:space="preserve">บริษัทย่อยของบริษัท </w:t>
            </w:r>
            <w:proofErr w:type="spellStart"/>
            <w:r w:rsidRPr="00EF414D">
              <w:rPr>
                <w:rFonts w:ascii="Browallia New" w:hAnsi="Browallia New" w:cs="Browallia New"/>
                <w:b/>
                <w:bCs/>
                <w:sz w:val="16"/>
                <w:szCs w:val="16"/>
                <w:cs/>
              </w:rPr>
              <w:t>ไมด้า</w:t>
            </w:r>
            <w:proofErr w:type="spellEnd"/>
            <w:r w:rsidRPr="00EF414D">
              <w:rPr>
                <w:rFonts w:ascii="Browallia New" w:hAnsi="Browallia New" w:cs="Browallia New"/>
                <w:b/>
                <w:bCs/>
                <w:sz w:val="16"/>
                <w:szCs w:val="16"/>
                <w:cs/>
              </w:rPr>
              <w:t xml:space="preserve"> พร</w:t>
            </w:r>
            <w:proofErr w:type="spellStart"/>
            <w:r w:rsidRPr="00EF414D">
              <w:rPr>
                <w:rFonts w:ascii="Browallia New" w:hAnsi="Browallia New" w:cs="Browallia New"/>
                <w:b/>
                <w:bCs/>
                <w:sz w:val="16"/>
                <w:szCs w:val="16"/>
                <w:cs/>
              </w:rPr>
              <w:t>็อพ</w:t>
            </w:r>
            <w:proofErr w:type="spellEnd"/>
            <w:r w:rsidRPr="00EF414D">
              <w:rPr>
                <w:rFonts w:ascii="Browallia New" w:hAnsi="Browallia New" w:cs="Browallia New"/>
                <w:b/>
                <w:bCs/>
                <w:sz w:val="16"/>
                <w:szCs w:val="16"/>
                <w:cs/>
              </w:rPr>
              <w:t>เพอร์ตี้ จำกัด</w:t>
            </w:r>
          </w:p>
        </w:tc>
        <w:tc>
          <w:tcPr>
            <w:tcW w:w="670" w:type="dxa"/>
          </w:tcPr>
          <w:p w14:paraId="6BBC9788" w14:textId="77777777"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652" w:type="dxa"/>
          </w:tcPr>
          <w:p w14:paraId="3D0E3B7C"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tcPr>
          <w:p w14:paraId="660CE048"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tcPr>
          <w:p w14:paraId="17051B00"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5FFD90D5" w14:textId="77777777" w:rsidR="001D3A34" w:rsidRPr="00EF414D" w:rsidRDefault="001D3A34" w:rsidP="001D3A34">
            <w:pPr>
              <w:spacing w:line="240" w:lineRule="auto"/>
              <w:jc w:val="right"/>
              <w:rPr>
                <w:rFonts w:ascii="Browallia New" w:hAnsi="Browallia New" w:cs="Browallia New"/>
                <w:sz w:val="16"/>
                <w:szCs w:val="16"/>
              </w:rPr>
            </w:pPr>
          </w:p>
        </w:tc>
        <w:tc>
          <w:tcPr>
            <w:tcW w:w="709" w:type="dxa"/>
          </w:tcPr>
          <w:p w14:paraId="15AF747B" w14:textId="77777777" w:rsidR="001D3A34" w:rsidRPr="00EF414D" w:rsidRDefault="001D3A34" w:rsidP="001D3A34">
            <w:pPr>
              <w:spacing w:line="240" w:lineRule="auto"/>
              <w:jc w:val="right"/>
              <w:rPr>
                <w:rFonts w:ascii="Browallia New" w:hAnsi="Browallia New" w:cs="Browallia New"/>
                <w:sz w:val="16"/>
                <w:szCs w:val="16"/>
              </w:rPr>
            </w:pPr>
          </w:p>
        </w:tc>
        <w:tc>
          <w:tcPr>
            <w:tcW w:w="709" w:type="dxa"/>
          </w:tcPr>
          <w:p w14:paraId="39E9979B" w14:textId="59A753FE" w:rsidR="001D3A34" w:rsidRPr="00EF414D" w:rsidRDefault="001D3A34" w:rsidP="001D3A34">
            <w:pPr>
              <w:spacing w:line="240" w:lineRule="auto"/>
              <w:jc w:val="right"/>
              <w:rPr>
                <w:rFonts w:ascii="Browallia New" w:hAnsi="Browallia New" w:cs="Browallia New"/>
                <w:sz w:val="16"/>
                <w:szCs w:val="16"/>
              </w:rPr>
            </w:pPr>
          </w:p>
        </w:tc>
        <w:tc>
          <w:tcPr>
            <w:tcW w:w="850" w:type="dxa"/>
          </w:tcPr>
          <w:p w14:paraId="5169EF86" w14:textId="77777777" w:rsidR="001D3A34" w:rsidRPr="00EF414D" w:rsidRDefault="001D3A34" w:rsidP="001D3A34">
            <w:pPr>
              <w:spacing w:line="240" w:lineRule="auto"/>
              <w:jc w:val="right"/>
              <w:rPr>
                <w:rFonts w:ascii="Browallia New" w:hAnsi="Browallia New" w:cs="Browallia New"/>
                <w:sz w:val="16"/>
                <w:szCs w:val="16"/>
              </w:rPr>
            </w:pPr>
          </w:p>
        </w:tc>
        <w:tc>
          <w:tcPr>
            <w:tcW w:w="567" w:type="dxa"/>
          </w:tcPr>
          <w:p w14:paraId="6816B5D4" w14:textId="77777777" w:rsidR="001D3A34" w:rsidRPr="00EF414D" w:rsidRDefault="001D3A34" w:rsidP="001D3A34">
            <w:pPr>
              <w:spacing w:line="240" w:lineRule="auto"/>
              <w:jc w:val="right"/>
              <w:rPr>
                <w:rFonts w:ascii="Browallia New" w:hAnsi="Browallia New" w:cs="Browallia New"/>
                <w:sz w:val="16"/>
                <w:szCs w:val="16"/>
              </w:rPr>
            </w:pPr>
          </w:p>
        </w:tc>
        <w:tc>
          <w:tcPr>
            <w:tcW w:w="567" w:type="dxa"/>
          </w:tcPr>
          <w:p w14:paraId="4A4A712A"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024B57" w:rsidRPr="00EF414D" w14:paraId="69976B27" w14:textId="77777777" w:rsidTr="00024B57">
        <w:tc>
          <w:tcPr>
            <w:tcW w:w="2363" w:type="dxa"/>
            <w:vAlign w:val="center"/>
          </w:tcPr>
          <w:p w14:paraId="792453A5" w14:textId="78503450" w:rsidR="001D3A34" w:rsidRPr="00EF414D" w:rsidRDefault="001D3A34" w:rsidP="001D3A34">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hint="cs"/>
                <w:sz w:val="16"/>
                <w:szCs w:val="16"/>
                <w:cs/>
              </w:rPr>
              <w:t xml:space="preserve">บริษัท รักษาความปลอดภัย </w:t>
            </w:r>
            <w:proofErr w:type="spellStart"/>
            <w:r w:rsidRPr="00EF414D">
              <w:rPr>
                <w:rFonts w:ascii="Browallia New" w:hAnsi="Browallia New" w:cs="Browallia New" w:hint="cs"/>
                <w:sz w:val="16"/>
                <w:szCs w:val="16"/>
                <w:cs/>
              </w:rPr>
              <w:t>ไมด้า</w:t>
            </w:r>
            <w:proofErr w:type="spellEnd"/>
            <w:r w:rsidRPr="00EF414D">
              <w:rPr>
                <w:rFonts w:ascii="Browallia New" w:hAnsi="Browallia New" w:cs="Browallia New" w:hint="cs"/>
                <w:sz w:val="16"/>
                <w:szCs w:val="16"/>
                <w:cs/>
              </w:rPr>
              <w:t xml:space="preserve"> จำกัด</w:t>
            </w:r>
          </w:p>
        </w:tc>
        <w:tc>
          <w:tcPr>
            <w:tcW w:w="670" w:type="dxa"/>
          </w:tcPr>
          <w:p w14:paraId="01A9D7EF" w14:textId="37F3DEB8" w:rsidR="001D3A34" w:rsidRPr="00EF414D" w:rsidRDefault="001D3A34" w:rsidP="001D3A34">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w:t>
            </w:r>
          </w:p>
        </w:tc>
        <w:tc>
          <w:tcPr>
            <w:tcW w:w="652" w:type="dxa"/>
          </w:tcPr>
          <w:p w14:paraId="6BCD8A05" w14:textId="21B403D9"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w:t>
            </w:r>
          </w:p>
        </w:tc>
        <w:tc>
          <w:tcPr>
            <w:tcW w:w="567" w:type="dxa"/>
          </w:tcPr>
          <w:p w14:paraId="4734C360" w14:textId="1E3B235E"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567" w:type="dxa"/>
          </w:tcPr>
          <w:p w14:paraId="4E380BEC" w14:textId="3E0514BB"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28C60146" w14:textId="2C7965BA" w:rsidR="001D3A34" w:rsidRDefault="001D3A34" w:rsidP="001D3A34">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09" w:type="dxa"/>
          </w:tcPr>
          <w:p w14:paraId="29EFEC1E" w14:textId="2CD8A538" w:rsidR="001D3A34" w:rsidRDefault="001D3A34" w:rsidP="001D3A34">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09" w:type="dxa"/>
          </w:tcPr>
          <w:p w14:paraId="572E329A" w14:textId="65F377EE" w:rsidR="001D3A34" w:rsidRPr="00EF414D" w:rsidRDefault="001D3A34" w:rsidP="001D3A34">
            <w:pPr>
              <w:pBdr>
                <w:bottom w:val="single" w:sz="4"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850" w:type="dxa"/>
          </w:tcPr>
          <w:p w14:paraId="22581DEE" w14:textId="0CD56583" w:rsidR="001D3A34" w:rsidRPr="00EF414D" w:rsidRDefault="001D3A34" w:rsidP="001D3A34">
            <w:pPr>
              <w:pBdr>
                <w:bottom w:val="single" w:sz="4"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29810117" w14:textId="71A4058A" w:rsidR="001D3A34" w:rsidRPr="00EF414D" w:rsidRDefault="001D3A34" w:rsidP="001D3A34">
            <w:pPr>
              <w:pBdr>
                <w:bottom w:val="single" w:sz="4"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551389B9" w14:textId="3C756CC1" w:rsidR="001D3A34" w:rsidRPr="00EF414D" w:rsidRDefault="001D3A34" w:rsidP="001D3A34">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024B57" w:rsidRPr="00EF414D" w14:paraId="441FD243" w14:textId="77777777" w:rsidTr="00024B57">
        <w:trPr>
          <w:trHeight w:val="77"/>
        </w:trPr>
        <w:tc>
          <w:tcPr>
            <w:tcW w:w="2363" w:type="dxa"/>
            <w:vAlign w:val="center"/>
          </w:tcPr>
          <w:p w14:paraId="6E6DD5C7" w14:textId="2DA1A308" w:rsidR="001D3A34" w:rsidRPr="00EF414D" w:rsidRDefault="001D3A34" w:rsidP="00F7433D">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cs/>
              </w:rPr>
            </w:pPr>
            <w:r w:rsidRPr="00EF414D">
              <w:rPr>
                <w:rFonts w:ascii="Browallia New" w:hAnsi="Browallia New" w:cs="Browallia New"/>
                <w:sz w:val="16"/>
                <w:szCs w:val="16"/>
                <w:cs/>
              </w:rPr>
              <w:t>รวม</w:t>
            </w:r>
          </w:p>
        </w:tc>
        <w:tc>
          <w:tcPr>
            <w:tcW w:w="670" w:type="dxa"/>
            <w:vAlign w:val="bottom"/>
          </w:tcPr>
          <w:p w14:paraId="06AF2BA2" w14:textId="77777777" w:rsidR="001D3A34" w:rsidRPr="00EF414D" w:rsidRDefault="001D3A34" w:rsidP="00F7433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652" w:type="dxa"/>
            <w:vAlign w:val="bottom"/>
          </w:tcPr>
          <w:p w14:paraId="09298E8B" w14:textId="77777777" w:rsidR="001D3A34" w:rsidRPr="00EF414D" w:rsidRDefault="001D3A34" w:rsidP="00F7433D">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567" w:type="dxa"/>
            <w:vAlign w:val="bottom"/>
          </w:tcPr>
          <w:p w14:paraId="1A4E0FD0" w14:textId="77777777" w:rsidR="001D3A34" w:rsidRPr="00EF414D" w:rsidRDefault="001D3A34" w:rsidP="00F7433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vAlign w:val="bottom"/>
          </w:tcPr>
          <w:p w14:paraId="3FC16392" w14:textId="77777777" w:rsidR="001D3A34" w:rsidRPr="00EF414D" w:rsidRDefault="001D3A34" w:rsidP="00F7433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2A7459A5" w14:textId="77777777" w:rsidR="001D3A34" w:rsidRPr="00EF414D" w:rsidRDefault="001D3A34" w:rsidP="00F7433D">
            <w:pPr>
              <w:spacing w:line="240" w:lineRule="auto"/>
              <w:ind w:left="-240"/>
              <w:jc w:val="right"/>
              <w:rPr>
                <w:rFonts w:ascii="Browallia New" w:hAnsi="Browallia New" w:cs="Browallia New"/>
                <w:sz w:val="16"/>
                <w:szCs w:val="16"/>
              </w:rPr>
            </w:pPr>
          </w:p>
        </w:tc>
        <w:tc>
          <w:tcPr>
            <w:tcW w:w="709" w:type="dxa"/>
          </w:tcPr>
          <w:p w14:paraId="3EDD8506" w14:textId="77777777" w:rsidR="001D3A34" w:rsidRPr="00EF414D" w:rsidRDefault="001D3A34" w:rsidP="00F7433D">
            <w:pPr>
              <w:spacing w:line="240" w:lineRule="auto"/>
              <w:ind w:left="-240"/>
              <w:jc w:val="right"/>
              <w:rPr>
                <w:rFonts w:ascii="Browallia New" w:hAnsi="Browallia New" w:cs="Browallia New"/>
                <w:sz w:val="16"/>
                <w:szCs w:val="16"/>
              </w:rPr>
            </w:pPr>
          </w:p>
        </w:tc>
        <w:tc>
          <w:tcPr>
            <w:tcW w:w="709" w:type="dxa"/>
          </w:tcPr>
          <w:p w14:paraId="7915BD0A" w14:textId="50F44740" w:rsidR="001D3A34" w:rsidRPr="00EF414D" w:rsidRDefault="001D3A34" w:rsidP="00F7433D">
            <w:pPr>
              <w:spacing w:line="240" w:lineRule="auto"/>
              <w:ind w:left="-240"/>
              <w:jc w:val="right"/>
              <w:rPr>
                <w:rFonts w:ascii="Browallia New" w:hAnsi="Browallia New" w:cs="Browallia New"/>
                <w:sz w:val="16"/>
                <w:szCs w:val="16"/>
              </w:rPr>
            </w:pPr>
            <w:r w:rsidRPr="00EF414D">
              <w:rPr>
                <w:rFonts w:ascii="Browallia New" w:hAnsi="Browallia New" w:cs="Browallia New"/>
                <w:sz w:val="16"/>
                <w:szCs w:val="16"/>
              </w:rPr>
              <w:t>3,118,730</w:t>
            </w:r>
          </w:p>
        </w:tc>
        <w:tc>
          <w:tcPr>
            <w:tcW w:w="850" w:type="dxa"/>
          </w:tcPr>
          <w:p w14:paraId="52022324" w14:textId="02CE7E35" w:rsidR="001D3A34" w:rsidRPr="00EF414D" w:rsidRDefault="001D3A34" w:rsidP="00F7433D">
            <w:pPr>
              <w:spacing w:line="240" w:lineRule="auto"/>
              <w:ind w:left="-100"/>
              <w:jc w:val="right"/>
              <w:rPr>
                <w:rFonts w:ascii="Browallia New" w:hAnsi="Browallia New" w:cs="Browallia New"/>
                <w:sz w:val="16"/>
                <w:szCs w:val="16"/>
              </w:rPr>
            </w:pPr>
            <w:r w:rsidRPr="00EF414D">
              <w:rPr>
                <w:rFonts w:ascii="Browallia New" w:hAnsi="Browallia New" w:cs="Browallia New"/>
                <w:sz w:val="16"/>
                <w:szCs w:val="16"/>
              </w:rPr>
              <w:t>3,100,730</w:t>
            </w:r>
          </w:p>
        </w:tc>
        <w:tc>
          <w:tcPr>
            <w:tcW w:w="567" w:type="dxa"/>
            <w:vAlign w:val="bottom"/>
          </w:tcPr>
          <w:p w14:paraId="370AF552" w14:textId="2BCBE28F" w:rsidR="001D3A34" w:rsidRPr="00EF414D" w:rsidRDefault="001D3A34" w:rsidP="00F7433D">
            <w:pPr>
              <w:pBdr>
                <w:bottom w:val="single" w:sz="12"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47,280</w:t>
            </w:r>
          </w:p>
        </w:tc>
        <w:tc>
          <w:tcPr>
            <w:tcW w:w="567" w:type="dxa"/>
            <w:vAlign w:val="bottom"/>
          </w:tcPr>
          <w:p w14:paraId="3A720B14" w14:textId="299D8B54" w:rsidR="001D3A34" w:rsidRPr="00EF414D" w:rsidRDefault="001D3A34" w:rsidP="00F7433D">
            <w:pPr>
              <w:pBdr>
                <w:bottom w:val="single" w:sz="12"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65,811</w:t>
            </w:r>
          </w:p>
        </w:tc>
      </w:tr>
      <w:tr w:rsidR="00024B57" w:rsidRPr="00EF414D" w14:paraId="04969C96" w14:textId="04555184" w:rsidTr="00024B57">
        <w:tc>
          <w:tcPr>
            <w:tcW w:w="4252" w:type="dxa"/>
            <w:gridSpan w:val="4"/>
            <w:vAlign w:val="center"/>
          </w:tcPr>
          <w:p w14:paraId="697EE122" w14:textId="680298E7" w:rsidR="001D3A34" w:rsidRPr="00EF414D" w:rsidRDefault="001D3A34" w:rsidP="00F7433D">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EF414D">
              <w:rPr>
                <w:rFonts w:ascii="Browallia New" w:hAnsi="Browallia New" w:cs="Browallia New"/>
                <w:sz w:val="16"/>
                <w:szCs w:val="16"/>
                <w:u w:val="single"/>
                <w:cs/>
              </w:rPr>
              <w:t>หัก</w:t>
            </w:r>
            <w:r w:rsidRPr="00EF414D">
              <w:rPr>
                <w:rFonts w:ascii="Browallia New" w:hAnsi="Browallia New" w:cs="Browallia New"/>
                <w:sz w:val="16"/>
                <w:szCs w:val="16"/>
              </w:rPr>
              <w:t xml:space="preserve"> </w:t>
            </w:r>
            <w:r w:rsidRPr="00EF414D">
              <w:rPr>
                <w:rFonts w:ascii="Browallia New" w:hAnsi="Browallia New" w:cs="Browallia New"/>
                <w:sz w:val="16"/>
                <w:szCs w:val="16"/>
                <w:cs/>
              </w:rPr>
              <w:t>ค่าเผื่อการด้อยค่าเงินลงทุน</w:t>
            </w:r>
          </w:p>
        </w:tc>
        <w:tc>
          <w:tcPr>
            <w:tcW w:w="567" w:type="dxa"/>
            <w:vAlign w:val="bottom"/>
          </w:tcPr>
          <w:p w14:paraId="438FB2F0" w14:textId="77777777" w:rsidR="001D3A34" w:rsidRPr="00EF414D" w:rsidRDefault="001D3A34" w:rsidP="00F7433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0F949A09" w14:textId="77777777" w:rsidR="001D3A34" w:rsidRPr="00EF414D" w:rsidRDefault="001D3A34" w:rsidP="00A02693">
            <w:pPr>
              <w:spacing w:line="240" w:lineRule="auto"/>
              <w:jc w:val="right"/>
              <w:rPr>
                <w:rFonts w:ascii="Browallia New" w:hAnsi="Browallia New" w:cs="Browallia New"/>
                <w:sz w:val="16"/>
                <w:szCs w:val="16"/>
              </w:rPr>
            </w:pPr>
          </w:p>
        </w:tc>
        <w:tc>
          <w:tcPr>
            <w:tcW w:w="709" w:type="dxa"/>
          </w:tcPr>
          <w:p w14:paraId="6A4F1C58" w14:textId="77777777" w:rsidR="001D3A34" w:rsidRPr="00EF414D" w:rsidRDefault="001D3A34" w:rsidP="00A02693">
            <w:pPr>
              <w:spacing w:line="240" w:lineRule="auto"/>
              <w:jc w:val="right"/>
              <w:rPr>
                <w:rFonts w:ascii="Browallia New" w:hAnsi="Browallia New" w:cs="Browallia New"/>
                <w:sz w:val="16"/>
                <w:szCs w:val="16"/>
              </w:rPr>
            </w:pPr>
          </w:p>
        </w:tc>
        <w:tc>
          <w:tcPr>
            <w:tcW w:w="709" w:type="dxa"/>
            <w:vAlign w:val="center"/>
          </w:tcPr>
          <w:p w14:paraId="7AD07601" w14:textId="384F0BD9" w:rsidR="001D3A34" w:rsidRPr="00EF414D" w:rsidRDefault="001D3A34" w:rsidP="00F7433D">
            <w:pPr>
              <w:pBdr>
                <w:bottom w:val="single" w:sz="4"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(111,400)</w:t>
            </w:r>
          </w:p>
        </w:tc>
        <w:tc>
          <w:tcPr>
            <w:tcW w:w="850" w:type="dxa"/>
            <w:vAlign w:val="center"/>
          </w:tcPr>
          <w:p w14:paraId="2A4BF5E2" w14:textId="6749F5C5" w:rsidR="001D3A34" w:rsidRPr="00EF414D" w:rsidRDefault="001D3A34" w:rsidP="00F7433D">
            <w:pPr>
              <w:pBdr>
                <w:bottom w:val="single" w:sz="4"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(111,400)</w:t>
            </w:r>
          </w:p>
        </w:tc>
        <w:tc>
          <w:tcPr>
            <w:tcW w:w="567" w:type="dxa"/>
            <w:vAlign w:val="bottom"/>
          </w:tcPr>
          <w:p w14:paraId="3F2499C5" w14:textId="6738E7CA" w:rsidR="001D3A34" w:rsidRPr="00EF414D" w:rsidRDefault="001D3A34" w:rsidP="00F7433D">
            <w:pPr>
              <w:spacing w:line="240" w:lineRule="auto"/>
              <w:jc w:val="right"/>
              <w:rPr>
                <w:rFonts w:ascii="Browallia New" w:hAnsi="Browallia New" w:cs="Browallia New"/>
                <w:sz w:val="16"/>
                <w:szCs w:val="16"/>
              </w:rPr>
            </w:pPr>
          </w:p>
        </w:tc>
        <w:tc>
          <w:tcPr>
            <w:tcW w:w="567" w:type="dxa"/>
            <w:vAlign w:val="bottom"/>
          </w:tcPr>
          <w:p w14:paraId="7A2BFD05" w14:textId="0D210F05" w:rsidR="001D3A34" w:rsidRPr="00EF414D" w:rsidRDefault="001D3A34" w:rsidP="00F7433D">
            <w:pPr>
              <w:spacing w:line="240" w:lineRule="auto"/>
              <w:jc w:val="right"/>
              <w:rPr>
                <w:rFonts w:ascii="Browallia New" w:hAnsi="Browallia New" w:cs="Browallia New"/>
                <w:sz w:val="16"/>
                <w:szCs w:val="16"/>
              </w:rPr>
            </w:pPr>
          </w:p>
        </w:tc>
      </w:tr>
      <w:tr w:rsidR="00024B57" w:rsidRPr="00EF414D" w14:paraId="60130EC3" w14:textId="77777777" w:rsidTr="00024B57">
        <w:tc>
          <w:tcPr>
            <w:tcW w:w="2363" w:type="dxa"/>
            <w:vAlign w:val="center"/>
          </w:tcPr>
          <w:p w14:paraId="0B8AC373" w14:textId="27183CF3" w:rsidR="001D3A34" w:rsidRPr="00EF414D" w:rsidRDefault="001D3A34" w:rsidP="00F7433D">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EF414D">
              <w:rPr>
                <w:rFonts w:ascii="Browallia New" w:hAnsi="Browallia New" w:cs="Browallia New"/>
                <w:sz w:val="16"/>
                <w:szCs w:val="16"/>
                <w:cs/>
              </w:rPr>
              <w:t>เงินลงทุนในบริษัทย่อย</w:t>
            </w:r>
            <w:r w:rsidRPr="00EF414D">
              <w:rPr>
                <w:rFonts w:ascii="Browallia New" w:hAnsi="Browallia New" w:cs="Browallia New"/>
                <w:sz w:val="16"/>
                <w:szCs w:val="16"/>
              </w:rPr>
              <w:t xml:space="preserve"> –</w:t>
            </w:r>
            <w:r w:rsidRPr="00EF414D">
              <w:rPr>
                <w:rFonts w:ascii="Browallia New" w:hAnsi="Browallia New" w:cs="Browallia New"/>
                <w:sz w:val="16"/>
                <w:szCs w:val="16"/>
                <w:lang w:val="en-GB"/>
              </w:rPr>
              <w:t xml:space="preserve"> </w:t>
            </w:r>
            <w:r w:rsidRPr="00EF414D">
              <w:rPr>
                <w:rFonts w:ascii="Browallia New" w:hAnsi="Browallia New" w:cs="Browallia New"/>
                <w:sz w:val="16"/>
                <w:szCs w:val="16"/>
                <w:cs/>
                <w:lang w:val="en-GB"/>
              </w:rPr>
              <w:t>สุทธิ</w:t>
            </w:r>
          </w:p>
        </w:tc>
        <w:tc>
          <w:tcPr>
            <w:tcW w:w="670" w:type="dxa"/>
            <w:vAlign w:val="bottom"/>
          </w:tcPr>
          <w:p w14:paraId="6578C43A" w14:textId="77777777" w:rsidR="001D3A34" w:rsidRPr="00EF414D" w:rsidRDefault="001D3A34" w:rsidP="00F7433D">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652" w:type="dxa"/>
            <w:vAlign w:val="center"/>
          </w:tcPr>
          <w:p w14:paraId="650CE0C6" w14:textId="6E6FD2BB" w:rsidR="001D3A34" w:rsidRPr="00EF414D" w:rsidRDefault="001D3A34" w:rsidP="00F7433D">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567" w:type="dxa"/>
            <w:vAlign w:val="bottom"/>
          </w:tcPr>
          <w:p w14:paraId="3A1807DD" w14:textId="77777777" w:rsidR="001D3A34" w:rsidRPr="00EF414D" w:rsidRDefault="001D3A34" w:rsidP="00F7433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vAlign w:val="bottom"/>
          </w:tcPr>
          <w:p w14:paraId="46F26D65" w14:textId="77777777" w:rsidR="001D3A34" w:rsidRPr="00EF414D" w:rsidRDefault="001D3A34" w:rsidP="00F7433D">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3CA99843" w14:textId="77777777" w:rsidR="001D3A34" w:rsidRPr="00EF414D" w:rsidRDefault="001D3A34" w:rsidP="00A02693">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9" w:type="dxa"/>
          </w:tcPr>
          <w:p w14:paraId="1575466F" w14:textId="77777777" w:rsidR="001D3A34" w:rsidRPr="00EF414D" w:rsidRDefault="001D3A34" w:rsidP="00A02693">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9" w:type="dxa"/>
            <w:vAlign w:val="center"/>
          </w:tcPr>
          <w:p w14:paraId="5D5B99CD" w14:textId="43F01BC2" w:rsidR="001D3A34" w:rsidRPr="00EF414D" w:rsidRDefault="001D3A34" w:rsidP="00F7433D">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EF414D">
              <w:rPr>
                <w:rFonts w:ascii="Browallia New" w:hAnsi="Browallia New" w:cs="Browallia New"/>
                <w:sz w:val="16"/>
                <w:szCs w:val="16"/>
              </w:rPr>
              <w:t>3,007,330</w:t>
            </w:r>
          </w:p>
        </w:tc>
        <w:tc>
          <w:tcPr>
            <w:tcW w:w="850" w:type="dxa"/>
            <w:vAlign w:val="center"/>
          </w:tcPr>
          <w:p w14:paraId="1E282CB5" w14:textId="42E07831" w:rsidR="001D3A34" w:rsidRPr="00EF414D" w:rsidRDefault="001D3A34" w:rsidP="00F7433D">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EF414D">
              <w:rPr>
                <w:rFonts w:ascii="Browallia New" w:hAnsi="Browallia New" w:cs="Browallia New"/>
                <w:sz w:val="16"/>
                <w:szCs w:val="16"/>
              </w:rPr>
              <w:t>2,989,330</w:t>
            </w:r>
          </w:p>
        </w:tc>
        <w:tc>
          <w:tcPr>
            <w:tcW w:w="567" w:type="dxa"/>
            <w:vAlign w:val="bottom"/>
          </w:tcPr>
          <w:p w14:paraId="0647F06D" w14:textId="2DF079DE" w:rsidR="001D3A34" w:rsidRPr="00EF414D" w:rsidRDefault="001D3A34" w:rsidP="00F7433D">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567" w:type="dxa"/>
            <w:vAlign w:val="bottom"/>
          </w:tcPr>
          <w:p w14:paraId="10DF42D1" w14:textId="4296CAD7" w:rsidR="001D3A34" w:rsidRPr="00EF414D" w:rsidRDefault="001D3A34" w:rsidP="00F7433D">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5E924CDC" w14:textId="5A1CC2D5" w:rsidR="005024A4" w:rsidRPr="00334282" w:rsidRDefault="0050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6208D36E" w14:textId="77777777" w:rsidR="00340C1A" w:rsidRDefault="00340C1A"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340C1A">
        <w:rPr>
          <w:rFonts w:ascii="Browallia New" w:hAnsi="Browallia New" w:cs="Browallia New"/>
          <w:sz w:val="28"/>
          <w:szCs w:val="28"/>
          <w:cs/>
        </w:rPr>
        <w:t>การเปลี่ยนแปลงของเงินลงทุนในบริษัทย่อยสำหรับ</w:t>
      </w:r>
      <w:r w:rsidRPr="00340C1A">
        <w:rPr>
          <w:rFonts w:ascii="Browallia New" w:hAnsi="Browallia New" w:cs="Browallia New" w:hint="cs"/>
          <w:sz w:val="28"/>
          <w:szCs w:val="28"/>
          <w:cs/>
        </w:rPr>
        <w:t xml:space="preserve">ปีสิ้นสุดวันที่ </w:t>
      </w:r>
      <w:r w:rsidRPr="00340C1A">
        <w:rPr>
          <w:rFonts w:ascii="Browallia New" w:hAnsi="Browallia New" w:cs="Browallia New"/>
          <w:sz w:val="28"/>
          <w:szCs w:val="28"/>
        </w:rPr>
        <w:t>31</w:t>
      </w:r>
      <w:r w:rsidRPr="00340C1A">
        <w:rPr>
          <w:rFonts w:ascii="Browallia New" w:hAnsi="Browallia New" w:cs="Browallia New"/>
          <w:sz w:val="28"/>
          <w:szCs w:val="28"/>
          <w:cs/>
        </w:rPr>
        <w:t xml:space="preserve"> ธันวาคม</w:t>
      </w:r>
      <w:r w:rsidRPr="00340C1A">
        <w:rPr>
          <w:rFonts w:ascii="Browallia New" w:hAnsi="Browallia New" w:cs="Browallia New" w:hint="cs"/>
          <w:sz w:val="28"/>
          <w:szCs w:val="28"/>
          <w:cs/>
        </w:rPr>
        <w:t xml:space="preserve"> </w:t>
      </w:r>
      <w:r w:rsidRPr="00340C1A">
        <w:rPr>
          <w:rFonts w:ascii="Browallia New" w:hAnsi="Browallia New" w:cs="Browallia New"/>
          <w:sz w:val="28"/>
          <w:szCs w:val="28"/>
        </w:rPr>
        <w:t xml:space="preserve">2565 </w:t>
      </w:r>
      <w:r w:rsidRPr="00340C1A">
        <w:rPr>
          <w:rFonts w:ascii="Browallia New" w:hAnsi="Browallia New" w:cs="Browallia New"/>
          <w:sz w:val="28"/>
          <w:szCs w:val="28"/>
          <w:cs/>
        </w:rPr>
        <w:t>มีดังนี้</w:t>
      </w:r>
    </w:p>
    <w:p w14:paraId="3DA85383" w14:textId="77777777" w:rsidR="00794D04" w:rsidRDefault="00794D04"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930" w:type="dxa"/>
        <w:tblInd w:w="284" w:type="dxa"/>
        <w:tblLayout w:type="fixed"/>
        <w:tblLook w:val="04A0" w:firstRow="1" w:lastRow="0" w:firstColumn="1" w:lastColumn="0" w:noHBand="0" w:noVBand="1"/>
      </w:tblPr>
      <w:tblGrid>
        <w:gridCol w:w="6662"/>
        <w:gridCol w:w="2268"/>
      </w:tblGrid>
      <w:tr w:rsidR="00794D04" w:rsidRPr="00794D04" w14:paraId="29353ECF" w14:textId="77777777" w:rsidTr="00794D04">
        <w:tc>
          <w:tcPr>
            <w:tcW w:w="6662" w:type="dxa"/>
          </w:tcPr>
          <w:p w14:paraId="2B06E1A8" w14:textId="77777777" w:rsidR="00794D04" w:rsidRPr="00794D04" w:rsidRDefault="00794D04">
            <w:pPr>
              <w:tabs>
                <w:tab w:val="left" w:pos="3090"/>
                <w:tab w:val="left" w:pos="4860"/>
              </w:tabs>
              <w:rPr>
                <w:rFonts w:ascii="Browallia New" w:hAnsi="Browallia New" w:cs="Browallia New"/>
                <w:snapToGrid w:val="0"/>
                <w:sz w:val="28"/>
                <w:szCs w:val="28"/>
                <w:cs/>
                <w:lang w:eastAsia="th-TH"/>
              </w:rPr>
            </w:pPr>
          </w:p>
        </w:tc>
        <w:tc>
          <w:tcPr>
            <w:tcW w:w="2268" w:type="dxa"/>
            <w:hideMark/>
          </w:tcPr>
          <w:p w14:paraId="1498139E" w14:textId="45867775" w:rsidR="00794D04" w:rsidRPr="00794D04" w:rsidRDefault="00794D04">
            <w:pPr>
              <w:tabs>
                <w:tab w:val="left" w:pos="3090"/>
                <w:tab w:val="left" w:pos="4860"/>
              </w:tabs>
              <w:ind w:right="-59"/>
              <w:jc w:val="right"/>
              <w:rPr>
                <w:rFonts w:ascii="Browallia New" w:hAnsi="Browallia New" w:cs="Browallia New"/>
                <w:snapToGrid w:val="0"/>
                <w:sz w:val="28"/>
                <w:szCs w:val="28"/>
                <w:cs/>
                <w:lang w:eastAsia="th-TH"/>
              </w:rPr>
            </w:pPr>
            <w:r w:rsidRPr="00794D04">
              <w:rPr>
                <w:rFonts w:ascii="Browallia New" w:hAnsi="Browallia New" w:cs="Browallia New"/>
                <w:snapToGrid w:val="0"/>
                <w:sz w:val="28"/>
                <w:szCs w:val="28"/>
                <w:cs/>
                <w:lang w:eastAsia="th-TH"/>
              </w:rPr>
              <w:t>(</w:t>
            </w:r>
            <w:r w:rsidRPr="00794D04">
              <w:rPr>
                <w:rFonts w:ascii="Browallia New" w:hAnsi="Browallia New" w:cs="Browallia New"/>
                <w:sz w:val="28"/>
                <w:szCs w:val="28"/>
                <w:cs/>
              </w:rPr>
              <w:t xml:space="preserve">หน่วย </w:t>
            </w:r>
            <w:r w:rsidRPr="00794D04">
              <w:rPr>
                <w:rFonts w:ascii="Browallia New" w:hAnsi="Browallia New" w:cs="Browallia New"/>
                <w:sz w:val="28"/>
                <w:szCs w:val="28"/>
                <w:lang w:val="en-GB"/>
              </w:rPr>
              <w:t xml:space="preserve">: </w:t>
            </w:r>
            <w:r>
              <w:rPr>
                <w:rFonts w:ascii="Browallia New" w:hAnsi="Browallia New" w:cs="Browallia New" w:hint="cs"/>
                <w:sz w:val="28"/>
                <w:szCs w:val="28"/>
                <w:cs/>
                <w:lang w:val="en-GB"/>
              </w:rPr>
              <w:t>พัน</w:t>
            </w:r>
            <w:r w:rsidRPr="00794D04">
              <w:rPr>
                <w:rFonts w:ascii="Browallia New" w:hAnsi="Browallia New" w:cs="Browallia New"/>
                <w:sz w:val="28"/>
                <w:szCs w:val="28"/>
                <w:cs/>
              </w:rPr>
              <w:t>บาท</w:t>
            </w:r>
            <w:r w:rsidRPr="00794D04">
              <w:rPr>
                <w:rFonts w:ascii="Browallia New" w:hAnsi="Browallia New" w:cs="Browallia New"/>
                <w:snapToGrid w:val="0"/>
                <w:sz w:val="28"/>
                <w:szCs w:val="28"/>
                <w:cs/>
                <w:lang w:eastAsia="th-TH"/>
              </w:rPr>
              <w:t>)</w:t>
            </w:r>
          </w:p>
        </w:tc>
      </w:tr>
      <w:tr w:rsidR="00794D04" w:rsidRPr="00794D04" w14:paraId="26625FDA" w14:textId="77777777" w:rsidTr="00794D04">
        <w:tc>
          <w:tcPr>
            <w:tcW w:w="6662" w:type="dxa"/>
          </w:tcPr>
          <w:p w14:paraId="7AB75DB1" w14:textId="77777777" w:rsidR="00794D04" w:rsidRPr="00794D04" w:rsidRDefault="00794D04">
            <w:pPr>
              <w:tabs>
                <w:tab w:val="left" w:pos="3090"/>
                <w:tab w:val="left" w:pos="4860"/>
              </w:tabs>
              <w:rPr>
                <w:rFonts w:ascii="Browallia New" w:hAnsi="Browallia New" w:cs="Browallia New"/>
                <w:snapToGrid w:val="0"/>
                <w:sz w:val="28"/>
                <w:szCs w:val="28"/>
                <w:lang w:val="en-GB" w:eastAsia="th-TH"/>
              </w:rPr>
            </w:pPr>
          </w:p>
        </w:tc>
        <w:tc>
          <w:tcPr>
            <w:tcW w:w="2268" w:type="dxa"/>
            <w:tcBorders>
              <w:top w:val="nil"/>
              <w:left w:val="nil"/>
              <w:bottom w:val="single" w:sz="4" w:space="0" w:color="auto"/>
              <w:right w:val="nil"/>
            </w:tcBorders>
            <w:hideMark/>
          </w:tcPr>
          <w:p w14:paraId="7EB950EC" w14:textId="77777777" w:rsidR="00794D04" w:rsidRPr="00794D04" w:rsidRDefault="00794D04">
            <w:pPr>
              <w:tabs>
                <w:tab w:val="left" w:pos="3090"/>
                <w:tab w:val="left" w:pos="4860"/>
              </w:tabs>
              <w:ind w:left="-108" w:right="-108"/>
              <w:jc w:val="center"/>
              <w:rPr>
                <w:rFonts w:ascii="Browallia New" w:hAnsi="Browallia New" w:cs="Browallia New"/>
                <w:snapToGrid w:val="0"/>
                <w:sz w:val="28"/>
                <w:szCs w:val="28"/>
                <w:cs/>
                <w:lang w:eastAsia="th-TH"/>
              </w:rPr>
            </w:pPr>
            <w:r w:rsidRPr="00794D04">
              <w:rPr>
                <w:rFonts w:ascii="Browallia New" w:hAnsi="Browallia New" w:cs="Browallia New"/>
                <w:snapToGrid w:val="0"/>
                <w:sz w:val="28"/>
                <w:szCs w:val="28"/>
                <w:cs/>
                <w:lang w:eastAsia="th-TH"/>
              </w:rPr>
              <w:t>งบการเงินเฉพาะของบริษัท</w:t>
            </w:r>
          </w:p>
        </w:tc>
      </w:tr>
      <w:tr w:rsidR="00794D04" w:rsidRPr="00794D04" w14:paraId="33DFB127" w14:textId="77777777" w:rsidTr="00794D04">
        <w:trPr>
          <w:trHeight w:val="316"/>
        </w:trPr>
        <w:tc>
          <w:tcPr>
            <w:tcW w:w="6662" w:type="dxa"/>
          </w:tcPr>
          <w:p w14:paraId="2703FA40" w14:textId="77777777" w:rsidR="00794D04" w:rsidRPr="00794D04" w:rsidRDefault="00794D04">
            <w:pPr>
              <w:tabs>
                <w:tab w:val="left" w:pos="3090"/>
                <w:tab w:val="left" w:pos="4860"/>
              </w:tabs>
              <w:rPr>
                <w:rFonts w:ascii="Browallia New" w:hAnsi="Browallia New" w:cs="Browallia New"/>
                <w:snapToGrid w:val="0"/>
                <w:sz w:val="28"/>
                <w:szCs w:val="28"/>
                <w:cs/>
                <w:lang w:eastAsia="th-TH"/>
              </w:rPr>
            </w:pPr>
          </w:p>
        </w:tc>
        <w:tc>
          <w:tcPr>
            <w:tcW w:w="2268" w:type="dxa"/>
            <w:tcBorders>
              <w:top w:val="single" w:sz="4" w:space="0" w:color="auto"/>
              <w:left w:val="nil"/>
              <w:bottom w:val="nil"/>
              <w:right w:val="nil"/>
            </w:tcBorders>
          </w:tcPr>
          <w:p w14:paraId="6C19C677" w14:textId="77777777" w:rsidR="00794D04" w:rsidRPr="00794D04" w:rsidRDefault="00794D04">
            <w:pPr>
              <w:tabs>
                <w:tab w:val="left" w:pos="3090"/>
                <w:tab w:val="left" w:pos="4860"/>
              </w:tabs>
              <w:jc w:val="center"/>
              <w:rPr>
                <w:rFonts w:ascii="Browallia New" w:hAnsi="Browallia New" w:cs="Browallia New"/>
                <w:snapToGrid w:val="0"/>
                <w:sz w:val="28"/>
                <w:szCs w:val="28"/>
                <w:cs/>
                <w:lang w:eastAsia="th-TH"/>
              </w:rPr>
            </w:pPr>
          </w:p>
        </w:tc>
      </w:tr>
      <w:tr w:rsidR="00794D04" w:rsidRPr="00794D04" w14:paraId="40A478F7" w14:textId="77777777" w:rsidTr="00794D04">
        <w:tc>
          <w:tcPr>
            <w:tcW w:w="6662" w:type="dxa"/>
            <w:vAlign w:val="bottom"/>
            <w:hideMark/>
          </w:tcPr>
          <w:p w14:paraId="279BEAA1" w14:textId="77777777" w:rsidR="00794D04" w:rsidRPr="00794D04" w:rsidRDefault="00794D04">
            <w:pPr>
              <w:ind w:right="28"/>
              <w:rPr>
                <w:rFonts w:ascii="Browallia New" w:hAnsi="Browallia New" w:cs="Browallia New"/>
                <w:sz w:val="28"/>
                <w:szCs w:val="28"/>
              </w:rPr>
            </w:pPr>
            <w:r w:rsidRPr="00794D04">
              <w:rPr>
                <w:rFonts w:ascii="Browallia New" w:hAnsi="Browallia New" w:cs="Browallia New"/>
                <w:sz w:val="28"/>
                <w:szCs w:val="28"/>
                <w:cs/>
                <w:lang w:val="en-GB"/>
              </w:rPr>
              <w:t>ยอดคงเหลือ ณ</w:t>
            </w:r>
            <w:r w:rsidRPr="00794D04">
              <w:rPr>
                <w:rFonts w:ascii="Browallia New" w:hAnsi="Browallia New" w:cs="Browallia New"/>
                <w:sz w:val="28"/>
                <w:szCs w:val="28"/>
                <w:cs/>
              </w:rPr>
              <w:t xml:space="preserve"> วันที่ </w:t>
            </w:r>
            <w:r w:rsidRPr="00794D04">
              <w:rPr>
                <w:rFonts w:ascii="Browallia New" w:hAnsi="Browallia New" w:cs="Browallia New"/>
                <w:sz w:val="28"/>
                <w:szCs w:val="28"/>
                <w:lang w:val="en-GB"/>
              </w:rPr>
              <w:t xml:space="preserve">1 </w:t>
            </w:r>
            <w:r w:rsidRPr="00794D04">
              <w:rPr>
                <w:rFonts w:ascii="Browallia New" w:hAnsi="Browallia New" w:cs="Browallia New"/>
                <w:sz w:val="28"/>
                <w:szCs w:val="28"/>
                <w:cs/>
                <w:lang w:val="en-GB"/>
              </w:rPr>
              <w:t xml:space="preserve">มกราคม </w:t>
            </w:r>
            <w:r w:rsidRPr="00794D04">
              <w:rPr>
                <w:rFonts w:ascii="Browallia New" w:hAnsi="Browallia New" w:cs="Browallia New"/>
                <w:sz w:val="28"/>
                <w:szCs w:val="28"/>
                <w:lang w:val="en-GB"/>
              </w:rPr>
              <w:t>256</w:t>
            </w:r>
            <w:r w:rsidRPr="00794D04">
              <w:rPr>
                <w:rFonts w:ascii="Browallia New" w:hAnsi="Browallia New" w:cs="Browallia New"/>
                <w:sz w:val="28"/>
                <w:szCs w:val="28"/>
              </w:rPr>
              <w:t>5</w:t>
            </w:r>
          </w:p>
        </w:tc>
        <w:tc>
          <w:tcPr>
            <w:tcW w:w="2268" w:type="dxa"/>
          </w:tcPr>
          <w:p w14:paraId="41038F7D" w14:textId="5DB96EAC" w:rsidR="00794D04" w:rsidRPr="004B0143" w:rsidRDefault="004B0143">
            <w:pPr>
              <w:ind w:left="-108"/>
              <w:jc w:val="right"/>
              <w:rPr>
                <w:rFonts w:ascii="Browallia New" w:eastAsia="Arial Unicode MS" w:hAnsi="Browallia New" w:cs="Browallia New"/>
                <w:sz w:val="28"/>
                <w:szCs w:val="28"/>
              </w:rPr>
            </w:pPr>
            <w:r>
              <w:rPr>
                <w:rFonts w:ascii="Browallia New" w:eastAsia="Arial Unicode MS" w:hAnsi="Browallia New" w:cs="Browallia New"/>
                <w:sz w:val="28"/>
                <w:szCs w:val="28"/>
              </w:rPr>
              <w:t>2,989</w:t>
            </w:r>
            <w:r w:rsidR="00E52A5F">
              <w:rPr>
                <w:rFonts w:ascii="Browallia New" w:eastAsia="Arial Unicode MS" w:hAnsi="Browallia New" w:cs="Browallia New"/>
                <w:sz w:val="28"/>
                <w:szCs w:val="28"/>
              </w:rPr>
              <w:t>,330</w:t>
            </w:r>
          </w:p>
        </w:tc>
      </w:tr>
      <w:tr w:rsidR="0061177C" w:rsidRPr="00794D04" w14:paraId="3E084954" w14:textId="77777777" w:rsidTr="00794D04">
        <w:tc>
          <w:tcPr>
            <w:tcW w:w="6662" w:type="dxa"/>
            <w:vAlign w:val="bottom"/>
          </w:tcPr>
          <w:p w14:paraId="2504A8F8" w14:textId="03CBB0D2" w:rsidR="0061177C" w:rsidRPr="00794D04" w:rsidRDefault="0061177C">
            <w:pPr>
              <w:ind w:right="28"/>
              <w:rPr>
                <w:rFonts w:ascii="Browallia New" w:eastAsia="Arial Unicode MS" w:hAnsi="Browallia New" w:cs="Browallia New"/>
                <w:sz w:val="28"/>
                <w:szCs w:val="28"/>
                <w:cs/>
                <w:lang w:val="en-GB"/>
              </w:rPr>
            </w:pPr>
            <w:r w:rsidRPr="00794D04">
              <w:rPr>
                <w:rFonts w:ascii="Browallia New" w:eastAsia="Arial Unicode MS" w:hAnsi="Browallia New" w:cs="Browallia New" w:hint="cs"/>
                <w:sz w:val="28"/>
                <w:szCs w:val="28"/>
                <w:cs/>
                <w:lang w:val="en-GB"/>
              </w:rPr>
              <w:t>การลงทุนเพิ่มขึ้น</w:t>
            </w:r>
          </w:p>
        </w:tc>
        <w:tc>
          <w:tcPr>
            <w:tcW w:w="2268" w:type="dxa"/>
          </w:tcPr>
          <w:p w14:paraId="3ED2F4DB" w14:textId="32C1AB8D" w:rsidR="0061177C" w:rsidRPr="00334E8E" w:rsidRDefault="0031751A">
            <w:pPr>
              <w:ind w:left="-108"/>
              <w:jc w:val="right"/>
              <w:rPr>
                <w:rFonts w:ascii="Browallia New" w:eastAsia="Arial Unicode MS" w:hAnsi="Browallia New" w:cs="Browallia New"/>
                <w:sz w:val="28"/>
                <w:szCs w:val="28"/>
              </w:rPr>
            </w:pPr>
            <w:r w:rsidRPr="00334E8E">
              <w:rPr>
                <w:rFonts w:ascii="Browallia New" w:eastAsia="Arial Unicode MS" w:hAnsi="Browallia New" w:cs="Browallia New"/>
                <w:sz w:val="28"/>
                <w:szCs w:val="28"/>
              </w:rPr>
              <w:t>4</w:t>
            </w:r>
            <w:r w:rsidR="00C34A51">
              <w:rPr>
                <w:rFonts w:ascii="Browallia New" w:eastAsia="Arial Unicode MS" w:hAnsi="Browallia New" w:cs="Browallia New"/>
                <w:sz w:val="28"/>
                <w:szCs w:val="28"/>
              </w:rPr>
              <w:t>6,800</w:t>
            </w:r>
          </w:p>
        </w:tc>
      </w:tr>
      <w:tr w:rsidR="00794D04" w:rsidRPr="00794D04" w14:paraId="35790387" w14:textId="77777777" w:rsidTr="00794D04">
        <w:tc>
          <w:tcPr>
            <w:tcW w:w="6662" w:type="dxa"/>
            <w:vAlign w:val="bottom"/>
          </w:tcPr>
          <w:p w14:paraId="00C16B4F" w14:textId="42FA7EA5" w:rsidR="00794D04" w:rsidRPr="00794D04" w:rsidRDefault="00794D04">
            <w:pPr>
              <w:ind w:right="28"/>
              <w:rPr>
                <w:rFonts w:ascii="Browallia New" w:eastAsia="Arial Unicode MS" w:hAnsi="Browallia New" w:cs="Browallia New"/>
                <w:sz w:val="28"/>
                <w:szCs w:val="28"/>
                <w:highlight w:val="cyan"/>
                <w:cs/>
                <w:lang w:val="en-GB"/>
              </w:rPr>
            </w:pPr>
            <w:r w:rsidRPr="00794D04">
              <w:rPr>
                <w:rFonts w:ascii="Browallia New" w:eastAsia="Arial Unicode MS" w:hAnsi="Browallia New" w:cs="Browallia New" w:hint="cs"/>
                <w:sz w:val="28"/>
                <w:szCs w:val="28"/>
                <w:cs/>
                <w:lang w:val="en-GB"/>
              </w:rPr>
              <w:t>การ</w:t>
            </w:r>
            <w:r w:rsidR="0061177C">
              <w:rPr>
                <w:rFonts w:ascii="Browallia New" w:eastAsia="Arial Unicode MS" w:hAnsi="Browallia New" w:cs="Browallia New" w:hint="cs"/>
                <w:sz w:val="28"/>
                <w:szCs w:val="28"/>
                <w:cs/>
                <w:lang w:val="en-GB"/>
              </w:rPr>
              <w:t>ลด</w:t>
            </w:r>
            <w:r w:rsidRPr="00794D04">
              <w:rPr>
                <w:rFonts w:ascii="Browallia New" w:eastAsia="Arial Unicode MS" w:hAnsi="Browallia New" w:cs="Browallia New" w:hint="cs"/>
                <w:sz w:val="28"/>
                <w:szCs w:val="28"/>
                <w:cs/>
                <w:lang w:val="en-GB"/>
              </w:rPr>
              <w:t>ทุน</w:t>
            </w:r>
            <w:r w:rsidR="0061177C">
              <w:rPr>
                <w:rFonts w:ascii="Browallia New" w:eastAsia="Arial Unicode MS" w:hAnsi="Browallia New" w:cs="Browallia New" w:hint="cs"/>
                <w:sz w:val="28"/>
                <w:szCs w:val="28"/>
                <w:cs/>
                <w:lang w:val="en-GB"/>
              </w:rPr>
              <w:t>ลดลง</w:t>
            </w:r>
          </w:p>
        </w:tc>
        <w:tc>
          <w:tcPr>
            <w:tcW w:w="2268" w:type="dxa"/>
          </w:tcPr>
          <w:p w14:paraId="794DB72C" w14:textId="2DF83902" w:rsidR="00794D04" w:rsidRPr="00334E8E" w:rsidRDefault="00865620">
            <w:pPr>
              <w:ind w:left="-108"/>
              <w:jc w:val="right"/>
              <w:rPr>
                <w:rFonts w:ascii="Browallia New" w:eastAsia="Arial Unicode MS" w:hAnsi="Browallia New" w:cs="Browallia New"/>
                <w:sz w:val="28"/>
                <w:szCs w:val="28"/>
                <w:lang w:val="en-GB"/>
              </w:rPr>
            </w:pPr>
            <w:r w:rsidRPr="00334E8E">
              <w:rPr>
                <w:rFonts w:ascii="Browallia New" w:eastAsia="Arial Unicode MS" w:hAnsi="Browallia New" w:cs="Browallia New"/>
                <w:sz w:val="28"/>
                <w:szCs w:val="28"/>
                <w:lang w:val="en-GB"/>
              </w:rPr>
              <w:t>(</w:t>
            </w:r>
            <w:r w:rsidR="00844EAB" w:rsidRPr="00334E8E">
              <w:rPr>
                <w:rFonts w:ascii="Browallia New" w:eastAsia="Arial Unicode MS" w:hAnsi="Browallia New" w:cs="Browallia New"/>
                <w:sz w:val="28"/>
                <w:szCs w:val="28"/>
              </w:rPr>
              <w:t>2</w:t>
            </w:r>
            <w:r w:rsidR="00C34A51">
              <w:rPr>
                <w:rFonts w:ascii="Browallia New" w:eastAsia="Arial Unicode MS" w:hAnsi="Browallia New" w:cs="Browallia New"/>
                <w:sz w:val="28"/>
                <w:szCs w:val="28"/>
              </w:rPr>
              <w:t>8,800</w:t>
            </w:r>
            <w:r w:rsidRPr="00334E8E">
              <w:rPr>
                <w:rFonts w:ascii="Browallia New" w:eastAsia="Arial Unicode MS" w:hAnsi="Browallia New" w:cs="Browallia New"/>
                <w:sz w:val="28"/>
                <w:szCs w:val="28"/>
                <w:lang w:val="en-GB"/>
              </w:rPr>
              <w:t>)</w:t>
            </w:r>
          </w:p>
        </w:tc>
      </w:tr>
      <w:tr w:rsidR="00794D04" w:rsidRPr="00794D04" w14:paraId="517EBB63" w14:textId="77777777" w:rsidTr="00794D04">
        <w:tc>
          <w:tcPr>
            <w:tcW w:w="6662" w:type="dxa"/>
            <w:vAlign w:val="bottom"/>
            <w:hideMark/>
          </w:tcPr>
          <w:p w14:paraId="7E892549" w14:textId="77777777" w:rsidR="00794D04" w:rsidRPr="00794D04" w:rsidRDefault="00794D04">
            <w:pPr>
              <w:ind w:right="28"/>
              <w:rPr>
                <w:rFonts w:ascii="Browallia New" w:hAnsi="Browallia New" w:cs="Browallia New"/>
                <w:sz w:val="28"/>
                <w:szCs w:val="28"/>
                <w:u w:val="single"/>
                <w:cs/>
              </w:rPr>
            </w:pPr>
            <w:r w:rsidRPr="00794D04">
              <w:rPr>
                <w:rFonts w:ascii="Browallia New" w:hAnsi="Browallia New" w:cs="Browallia New"/>
                <w:sz w:val="28"/>
                <w:szCs w:val="28"/>
                <w:cs/>
              </w:rPr>
              <w:t xml:space="preserve">ยอดคงเหลือ ณ วันที่ </w:t>
            </w:r>
            <w:r w:rsidRPr="00794D04">
              <w:rPr>
                <w:rFonts w:ascii="Browallia New" w:eastAsia="SimSun" w:hAnsi="Browallia New" w:cs="Browallia New"/>
                <w:sz w:val="28"/>
                <w:szCs w:val="28"/>
                <w:lang w:val="en-GB"/>
              </w:rPr>
              <w:t>3</w:t>
            </w:r>
            <w:r w:rsidRPr="00794D04">
              <w:rPr>
                <w:rFonts w:ascii="Browallia New" w:eastAsia="SimSun" w:hAnsi="Browallia New" w:cs="Browallia New"/>
                <w:sz w:val="28"/>
                <w:szCs w:val="28"/>
              </w:rPr>
              <w:t xml:space="preserve">1 </w:t>
            </w:r>
            <w:r w:rsidRPr="00794D04">
              <w:rPr>
                <w:rFonts w:ascii="Browallia New" w:eastAsia="SimSun" w:hAnsi="Browallia New" w:cs="Browallia New" w:hint="cs"/>
                <w:sz w:val="28"/>
                <w:szCs w:val="28"/>
                <w:cs/>
              </w:rPr>
              <w:t>ธันว</w:t>
            </w:r>
            <w:r w:rsidRPr="00794D04">
              <w:rPr>
                <w:rFonts w:ascii="Browallia New" w:eastAsia="SimSun" w:hAnsi="Browallia New" w:cs="Browallia New"/>
                <w:sz w:val="28"/>
                <w:szCs w:val="28"/>
                <w:cs/>
              </w:rPr>
              <w:t>า</w:t>
            </w:r>
            <w:r w:rsidRPr="00794D04">
              <w:rPr>
                <w:rFonts w:ascii="Browallia New" w:eastAsia="SimSun" w:hAnsi="Browallia New" w:cs="Browallia New" w:hint="cs"/>
                <w:sz w:val="28"/>
                <w:szCs w:val="28"/>
                <w:cs/>
              </w:rPr>
              <w:t>คม</w:t>
            </w:r>
            <w:r w:rsidRPr="00794D04">
              <w:rPr>
                <w:rFonts w:ascii="Browallia New" w:eastAsia="SimSun" w:hAnsi="Browallia New" w:cs="Browallia New"/>
                <w:sz w:val="28"/>
                <w:szCs w:val="28"/>
                <w:cs/>
                <w:lang w:val="en-GB"/>
              </w:rPr>
              <w:t xml:space="preserve"> </w:t>
            </w:r>
            <w:r w:rsidRPr="00794D04">
              <w:rPr>
                <w:rFonts w:ascii="Browallia New" w:eastAsia="SimSun" w:hAnsi="Browallia New" w:cs="Browallia New"/>
                <w:sz w:val="28"/>
                <w:szCs w:val="28"/>
                <w:lang w:val="en-GB"/>
              </w:rPr>
              <w:t>2565</w:t>
            </w:r>
          </w:p>
        </w:tc>
        <w:tc>
          <w:tcPr>
            <w:tcW w:w="2268" w:type="dxa"/>
            <w:tcBorders>
              <w:top w:val="single" w:sz="4" w:space="0" w:color="auto"/>
              <w:left w:val="nil"/>
              <w:bottom w:val="single" w:sz="12" w:space="0" w:color="auto"/>
              <w:right w:val="nil"/>
            </w:tcBorders>
          </w:tcPr>
          <w:p w14:paraId="1A33D4FD" w14:textId="25C9E522" w:rsidR="00794D04" w:rsidRPr="00794D04" w:rsidRDefault="004B0143">
            <w:pPr>
              <w:ind w:left="-108"/>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3,007</w:t>
            </w:r>
            <w:r w:rsidR="00CA3A59" w:rsidRPr="00CA3A59">
              <w:rPr>
                <w:rFonts w:ascii="Browallia New" w:eastAsia="Arial Unicode MS" w:hAnsi="Browallia New" w:cs="Browallia New"/>
                <w:sz w:val="28"/>
                <w:szCs w:val="28"/>
                <w:lang w:val="en-GB"/>
              </w:rPr>
              <w:t>,330</w:t>
            </w:r>
          </w:p>
        </w:tc>
      </w:tr>
    </w:tbl>
    <w:p w14:paraId="64655E94" w14:textId="77777777" w:rsidR="00794D04" w:rsidRPr="00340C1A" w:rsidRDefault="00794D04"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32E7A277" w14:textId="3D83CEAA" w:rsidR="000266F3" w:rsidRPr="005837BA" w:rsidRDefault="000266F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r w:rsidRPr="005837BA">
        <w:rPr>
          <w:rFonts w:ascii="Browallia New" w:hAnsi="Browallia New" w:cs="Browallia New"/>
          <w:b/>
          <w:bCs/>
          <w:sz w:val="28"/>
          <w:szCs w:val="28"/>
          <w:cs/>
          <w:lang w:val="en-GB"/>
        </w:rPr>
        <w:t xml:space="preserve">บริษัท </w:t>
      </w:r>
      <w:proofErr w:type="spellStart"/>
      <w:r w:rsidRPr="005837BA">
        <w:rPr>
          <w:rFonts w:ascii="Browallia New" w:hAnsi="Browallia New" w:cs="Browallia New"/>
          <w:b/>
          <w:bCs/>
          <w:sz w:val="28"/>
          <w:szCs w:val="28"/>
          <w:cs/>
          <w:lang w:val="en-GB"/>
        </w:rPr>
        <w:t>ไมด้า</w:t>
      </w:r>
      <w:proofErr w:type="spellEnd"/>
      <w:r w:rsidRPr="005837BA">
        <w:rPr>
          <w:rFonts w:ascii="Browallia New" w:hAnsi="Browallia New" w:cs="Browallia New"/>
          <w:b/>
          <w:bCs/>
          <w:sz w:val="28"/>
          <w:szCs w:val="28"/>
          <w:cs/>
          <w:lang w:val="en-GB"/>
        </w:rPr>
        <w:t xml:space="preserve"> ลิสซิ่ง จำกัด (มหาชน) (บริษัทย่อย) </w:t>
      </w:r>
    </w:p>
    <w:p w14:paraId="0ABD4AB3" w14:textId="3CDCF075" w:rsidR="00DC467B" w:rsidRPr="00B737D5" w:rsidRDefault="00DC467B" w:rsidP="00026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Browallia New" w:hAnsi="Browallia New" w:cs="Browallia New"/>
          <w:b/>
          <w:bCs/>
          <w:sz w:val="28"/>
          <w:szCs w:val="28"/>
          <w:u w:val="single"/>
          <w:cs/>
          <w:lang w:val="en-GB"/>
        </w:rPr>
      </w:pPr>
      <w:r w:rsidRPr="00B737D5">
        <w:rPr>
          <w:rFonts w:ascii="Browallia New" w:hAnsi="Browallia New" w:cs="Browallia New" w:hint="cs"/>
          <w:b/>
          <w:bCs/>
          <w:sz w:val="28"/>
          <w:szCs w:val="28"/>
          <w:u w:val="single"/>
          <w:cs/>
          <w:lang w:val="en-GB"/>
        </w:rPr>
        <w:t>การจัดตั้งบริษัท</w:t>
      </w:r>
      <w:r w:rsidR="003A61BE" w:rsidRPr="003A61BE">
        <w:rPr>
          <w:rFonts w:ascii="Browallia New" w:hAnsi="Browallia New" w:cs="Browallia New"/>
          <w:b/>
          <w:bCs/>
          <w:sz w:val="28"/>
          <w:szCs w:val="28"/>
          <w:u w:val="single"/>
          <w:cs/>
          <w:lang w:val="en-GB"/>
        </w:rPr>
        <w:t xml:space="preserve"> </w:t>
      </w:r>
      <w:proofErr w:type="spellStart"/>
      <w:r w:rsidR="003A61BE" w:rsidRPr="003A61BE">
        <w:rPr>
          <w:rFonts w:ascii="Browallia New" w:hAnsi="Browallia New" w:cs="Browallia New"/>
          <w:b/>
          <w:bCs/>
          <w:sz w:val="28"/>
          <w:szCs w:val="28"/>
          <w:u w:val="single"/>
          <w:cs/>
          <w:lang w:val="en-GB"/>
        </w:rPr>
        <w:t>ไมด้า</w:t>
      </w:r>
      <w:proofErr w:type="spellEnd"/>
      <w:r w:rsidR="003A61BE" w:rsidRPr="003A61BE">
        <w:rPr>
          <w:rFonts w:ascii="Browallia New" w:hAnsi="Browallia New" w:cs="Browallia New"/>
          <w:b/>
          <w:bCs/>
          <w:sz w:val="28"/>
          <w:szCs w:val="28"/>
          <w:u w:val="single"/>
          <w:cs/>
          <w:lang w:val="en-GB"/>
        </w:rPr>
        <w:t xml:space="preserve"> มันนี่ จำกัด </w:t>
      </w:r>
      <w:r w:rsidR="003A61BE">
        <w:rPr>
          <w:rFonts w:ascii="Browallia New" w:hAnsi="Browallia New" w:cs="Browallia New"/>
          <w:b/>
          <w:bCs/>
          <w:sz w:val="28"/>
          <w:szCs w:val="28"/>
          <w:u w:val="single"/>
          <w:lang w:val="en-GB"/>
        </w:rPr>
        <w:t>(</w:t>
      </w:r>
      <w:r w:rsidRPr="00B737D5">
        <w:rPr>
          <w:rFonts w:ascii="Browallia New" w:hAnsi="Browallia New" w:cs="Browallia New" w:hint="cs"/>
          <w:b/>
          <w:bCs/>
          <w:sz w:val="28"/>
          <w:szCs w:val="28"/>
          <w:u w:val="single"/>
          <w:cs/>
          <w:lang w:val="en-GB"/>
        </w:rPr>
        <w:t>บริษัทย่อยทางอ้อม</w:t>
      </w:r>
      <w:r w:rsidR="003A61BE">
        <w:rPr>
          <w:rFonts w:ascii="Browallia New" w:hAnsi="Browallia New" w:cs="Browallia New"/>
          <w:b/>
          <w:bCs/>
          <w:sz w:val="28"/>
          <w:szCs w:val="28"/>
          <w:u w:val="single"/>
          <w:lang w:val="en-GB"/>
        </w:rPr>
        <w:t>)</w:t>
      </w:r>
    </w:p>
    <w:p w14:paraId="1C6B3A5A" w14:textId="097C8C0E" w:rsidR="00DC467B" w:rsidRDefault="00DC467B" w:rsidP="00026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Browallia New" w:hAnsi="Browallia New" w:cs="Browallia New"/>
          <w:sz w:val="28"/>
          <w:szCs w:val="28"/>
        </w:rPr>
      </w:pPr>
      <w:r w:rsidRPr="00B737D5">
        <w:rPr>
          <w:rFonts w:ascii="Browallia New" w:hAnsi="Browallia New" w:cs="Browallia New"/>
          <w:sz w:val="28"/>
          <w:szCs w:val="28"/>
          <w:cs/>
        </w:rPr>
        <w:t>เมื่อวันที่</w:t>
      </w:r>
      <w:r w:rsidRPr="00B737D5">
        <w:rPr>
          <w:rFonts w:ascii="Browallia New" w:hAnsi="Browallia New" w:cs="Browallia New"/>
          <w:sz w:val="28"/>
          <w:szCs w:val="28"/>
        </w:rPr>
        <w:t xml:space="preserve"> 8 </w:t>
      </w:r>
      <w:r w:rsidRPr="00B737D5">
        <w:rPr>
          <w:rFonts w:ascii="Browallia New" w:hAnsi="Browallia New" w:cs="Browallia New"/>
          <w:sz w:val="28"/>
          <w:szCs w:val="28"/>
          <w:cs/>
        </w:rPr>
        <w:t xml:space="preserve">กุมภาพันธ์ </w:t>
      </w:r>
      <w:r w:rsidRPr="00B737D5">
        <w:rPr>
          <w:rFonts w:ascii="Browallia New" w:hAnsi="Browallia New" w:cs="Browallia New"/>
          <w:sz w:val="28"/>
          <w:szCs w:val="28"/>
        </w:rPr>
        <w:t xml:space="preserve">2565 </w:t>
      </w:r>
      <w:r w:rsidRPr="00B737D5">
        <w:rPr>
          <w:rFonts w:ascii="Browallia New" w:hAnsi="Browallia New" w:cs="Browallia New"/>
          <w:sz w:val="28"/>
          <w:szCs w:val="28"/>
          <w:cs/>
        </w:rPr>
        <w:t xml:space="preserve">ที่ประชุมคณะกรรมการบริษัท </w:t>
      </w:r>
      <w:proofErr w:type="spellStart"/>
      <w:r w:rsidRPr="00B737D5">
        <w:rPr>
          <w:rFonts w:ascii="Browallia New" w:hAnsi="Browallia New" w:cs="Browallia New"/>
          <w:sz w:val="28"/>
          <w:szCs w:val="28"/>
          <w:cs/>
        </w:rPr>
        <w:t>ไมด้า</w:t>
      </w:r>
      <w:proofErr w:type="spellEnd"/>
      <w:r w:rsidRPr="00B737D5">
        <w:rPr>
          <w:rFonts w:ascii="Browallia New" w:hAnsi="Browallia New" w:cs="Browallia New"/>
          <w:sz w:val="28"/>
          <w:szCs w:val="28"/>
          <w:cs/>
        </w:rPr>
        <w:t xml:space="preserve"> ลิสซิ่ง จำกัด (มหาชน) </w:t>
      </w:r>
      <w:r w:rsidRPr="00B737D5">
        <w:rPr>
          <w:rFonts w:ascii="Browallia New" w:hAnsi="Browallia New" w:cs="Browallia New"/>
          <w:sz w:val="28"/>
          <w:szCs w:val="28"/>
        </w:rPr>
        <w:t>(</w:t>
      </w:r>
      <w:r w:rsidRPr="00B737D5">
        <w:rPr>
          <w:rFonts w:ascii="Browallia New" w:hAnsi="Browallia New" w:cs="Browallia New" w:hint="cs"/>
          <w:sz w:val="28"/>
          <w:szCs w:val="28"/>
          <w:cs/>
        </w:rPr>
        <w:t xml:space="preserve">บริษัทย่อย) </w:t>
      </w:r>
      <w:r w:rsidRPr="00B737D5">
        <w:rPr>
          <w:rFonts w:ascii="Browallia New" w:hAnsi="Browallia New" w:cs="Browallia New"/>
          <w:sz w:val="28"/>
          <w:szCs w:val="28"/>
          <w:cs/>
        </w:rPr>
        <w:t xml:space="preserve">ครั้งที่ </w:t>
      </w:r>
      <w:r w:rsidRPr="00B737D5">
        <w:rPr>
          <w:rFonts w:ascii="Browallia New" w:hAnsi="Browallia New" w:cs="Browallia New"/>
          <w:sz w:val="28"/>
          <w:szCs w:val="28"/>
        </w:rPr>
        <w:t xml:space="preserve">5/2565 </w:t>
      </w:r>
      <w:r w:rsidRPr="00B737D5">
        <w:rPr>
          <w:rFonts w:ascii="Browallia New" w:hAnsi="Browallia New" w:cs="Browallia New"/>
          <w:sz w:val="28"/>
          <w:szCs w:val="28"/>
          <w:cs/>
        </w:rPr>
        <w:t xml:space="preserve">มีมติอนุมัติให้จัดตั้งบริษัทย่อยทางอ้อมแห่งหนึ่ง โดยใช้ชื่อว่าบริษัท </w:t>
      </w:r>
      <w:proofErr w:type="spellStart"/>
      <w:r w:rsidRPr="00B737D5">
        <w:rPr>
          <w:rFonts w:ascii="Browallia New" w:hAnsi="Browallia New" w:cs="Browallia New"/>
          <w:sz w:val="28"/>
          <w:szCs w:val="28"/>
          <w:cs/>
        </w:rPr>
        <w:t>ไมด้า</w:t>
      </w:r>
      <w:proofErr w:type="spellEnd"/>
      <w:r w:rsidRPr="00B737D5">
        <w:rPr>
          <w:rFonts w:ascii="Browallia New" w:hAnsi="Browallia New" w:cs="Browallia New"/>
          <w:sz w:val="28"/>
          <w:szCs w:val="28"/>
          <w:cs/>
        </w:rPr>
        <w:t xml:space="preserve"> มันนี่ จำกัด ซึ่งได้จดทะเบียนจัดตั้งบริษัทด้วยทุนจดทะเบียน </w:t>
      </w:r>
      <w:r w:rsidRPr="00B737D5">
        <w:rPr>
          <w:rFonts w:ascii="Browallia New" w:hAnsi="Browallia New" w:cs="Browallia New"/>
          <w:sz w:val="28"/>
          <w:szCs w:val="28"/>
        </w:rPr>
        <w:t xml:space="preserve">500,000 </w:t>
      </w:r>
      <w:r w:rsidRPr="00B737D5">
        <w:rPr>
          <w:rFonts w:ascii="Browallia New" w:hAnsi="Browallia New" w:cs="Browallia New"/>
          <w:sz w:val="28"/>
          <w:szCs w:val="28"/>
          <w:cs/>
        </w:rPr>
        <w:t xml:space="preserve">หุ้น มูลค่าหุ้นละ </w:t>
      </w:r>
      <w:r w:rsidRPr="00B737D5">
        <w:rPr>
          <w:rFonts w:ascii="Browallia New" w:hAnsi="Browallia New" w:cs="Browallia New"/>
          <w:sz w:val="28"/>
          <w:szCs w:val="28"/>
        </w:rPr>
        <w:t xml:space="preserve">10 </w:t>
      </w:r>
      <w:r w:rsidRPr="00B737D5">
        <w:rPr>
          <w:rFonts w:ascii="Browallia New" w:hAnsi="Browallia New" w:cs="Browallia New"/>
          <w:sz w:val="28"/>
          <w:szCs w:val="28"/>
          <w:cs/>
        </w:rPr>
        <w:t xml:space="preserve">บาท เพื่อประกอบกิจการจำนำและรับจำนำ </w:t>
      </w:r>
      <w:r w:rsidR="00AD2598">
        <w:rPr>
          <w:rFonts w:ascii="Browallia New" w:hAnsi="Browallia New" w:cs="Browallia New"/>
          <w:sz w:val="28"/>
          <w:szCs w:val="28"/>
        </w:rPr>
        <w:br/>
      </w:r>
      <w:r w:rsidRPr="00B737D5">
        <w:rPr>
          <w:rFonts w:ascii="Browallia New" w:hAnsi="Browallia New" w:cs="Browallia New"/>
          <w:sz w:val="28"/>
          <w:szCs w:val="28"/>
          <w:cs/>
        </w:rPr>
        <w:t>ซึ่งสังหาริมทรัพย์ทุกชนิด โดย</w:t>
      </w:r>
      <w:r w:rsidRPr="00B737D5">
        <w:rPr>
          <w:rFonts w:ascii="Browallia New" w:hAnsi="Browallia New" w:cs="Browallia New" w:hint="cs"/>
          <w:sz w:val="28"/>
          <w:szCs w:val="28"/>
          <w:cs/>
        </w:rPr>
        <w:t>บริษัทย่อย</w:t>
      </w:r>
      <w:r w:rsidRPr="00B737D5">
        <w:rPr>
          <w:rFonts w:ascii="Browallia New" w:hAnsi="Browallia New" w:cs="Browallia New"/>
          <w:sz w:val="28"/>
          <w:szCs w:val="28"/>
          <w:cs/>
        </w:rPr>
        <w:t xml:space="preserve">ถือหุ้นร้อยละ </w:t>
      </w:r>
      <w:r w:rsidRPr="00B737D5">
        <w:rPr>
          <w:rFonts w:ascii="Browallia New" w:hAnsi="Browallia New" w:cs="Browallia New"/>
          <w:sz w:val="28"/>
          <w:szCs w:val="28"/>
        </w:rPr>
        <w:t xml:space="preserve">99.99 </w:t>
      </w:r>
      <w:r w:rsidRPr="00B737D5">
        <w:rPr>
          <w:rFonts w:ascii="Browallia New" w:hAnsi="Browallia New" w:cs="Browallia New"/>
          <w:sz w:val="28"/>
          <w:szCs w:val="28"/>
          <w:cs/>
        </w:rPr>
        <w:t>ของทุนจดทะเบียนทั้งหมด</w:t>
      </w:r>
    </w:p>
    <w:p w14:paraId="173C21F0" w14:textId="77777777" w:rsidR="00AE1EB5" w:rsidRPr="00334282" w:rsidRDefault="00AE1EB5"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p>
    <w:p w14:paraId="0E8D109F" w14:textId="77777777" w:rsidR="00BB5044" w:rsidRDefault="00BB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C0C524D" w14:textId="4AC1F97D" w:rsidR="00277477" w:rsidRDefault="00277477" w:rsidP="00277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r w:rsidRPr="003C5906">
        <w:rPr>
          <w:rFonts w:ascii="Browallia New" w:hAnsi="Browallia New" w:cs="Browallia New"/>
          <w:b/>
          <w:bCs/>
          <w:sz w:val="28"/>
          <w:szCs w:val="28"/>
          <w:cs/>
          <w:lang w:val="en-GB"/>
        </w:rPr>
        <w:lastRenderedPageBreak/>
        <w:t xml:space="preserve">บริษัท </w:t>
      </w:r>
      <w:proofErr w:type="spellStart"/>
      <w:r w:rsidRPr="003C5906">
        <w:rPr>
          <w:rFonts w:ascii="Browallia New" w:hAnsi="Browallia New" w:cs="Browallia New"/>
          <w:b/>
          <w:bCs/>
          <w:sz w:val="28"/>
          <w:szCs w:val="28"/>
          <w:cs/>
          <w:lang w:val="en-GB"/>
        </w:rPr>
        <w:t>ไมด้า</w:t>
      </w:r>
      <w:proofErr w:type="spellEnd"/>
      <w:r w:rsidRPr="003C5906">
        <w:rPr>
          <w:rFonts w:ascii="Browallia New" w:hAnsi="Browallia New" w:cs="Browallia New"/>
          <w:b/>
          <w:bCs/>
          <w:sz w:val="28"/>
          <w:szCs w:val="28"/>
          <w:cs/>
          <w:lang w:val="en-GB"/>
        </w:rPr>
        <w:t xml:space="preserve"> โฮ</w:t>
      </w:r>
      <w:proofErr w:type="spellStart"/>
      <w:r w:rsidRPr="003C5906">
        <w:rPr>
          <w:rFonts w:ascii="Browallia New" w:hAnsi="Browallia New" w:cs="Browallia New"/>
          <w:b/>
          <w:bCs/>
          <w:sz w:val="28"/>
          <w:szCs w:val="28"/>
          <w:cs/>
          <w:lang w:val="en-GB"/>
        </w:rPr>
        <w:t>เทล</w:t>
      </w:r>
      <w:proofErr w:type="spellEnd"/>
      <w:r w:rsidRPr="003C5906">
        <w:rPr>
          <w:rFonts w:ascii="Browallia New" w:hAnsi="Browallia New" w:cs="Browallia New"/>
          <w:b/>
          <w:bCs/>
          <w:sz w:val="28"/>
          <w:szCs w:val="28"/>
          <w:cs/>
          <w:lang w:val="en-GB"/>
        </w:rPr>
        <w:t xml:space="preserve"> แอนด์ รีสอร</w:t>
      </w:r>
      <w:proofErr w:type="spellStart"/>
      <w:r w:rsidRPr="003C5906">
        <w:rPr>
          <w:rFonts w:ascii="Browallia New" w:hAnsi="Browallia New" w:cs="Browallia New"/>
          <w:b/>
          <w:bCs/>
          <w:sz w:val="28"/>
          <w:szCs w:val="28"/>
          <w:cs/>
          <w:lang w:val="en-GB"/>
        </w:rPr>
        <w:t>์ท</w:t>
      </w:r>
      <w:proofErr w:type="spellEnd"/>
      <w:r w:rsidRPr="003C5906">
        <w:rPr>
          <w:rFonts w:ascii="Browallia New" w:hAnsi="Browallia New" w:cs="Browallia New"/>
          <w:b/>
          <w:bCs/>
          <w:sz w:val="28"/>
          <w:szCs w:val="28"/>
          <w:cs/>
          <w:lang w:val="en-GB"/>
        </w:rPr>
        <w:t xml:space="preserve"> จำกัด (บริษัทย่อย)</w:t>
      </w:r>
    </w:p>
    <w:p w14:paraId="27884965" w14:textId="164578A5" w:rsidR="003C5906" w:rsidRPr="003C5906" w:rsidRDefault="003C5906" w:rsidP="003C5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Browallia New" w:hAnsi="Browallia New" w:cs="Browallia New"/>
          <w:b/>
          <w:bCs/>
          <w:sz w:val="28"/>
          <w:szCs w:val="28"/>
          <w:u w:val="single"/>
          <w:cs/>
          <w:lang w:val="en-GB"/>
        </w:rPr>
      </w:pPr>
      <w:r w:rsidRPr="003C5906">
        <w:rPr>
          <w:rFonts w:ascii="Browallia New" w:hAnsi="Browallia New" w:cs="Browallia New" w:hint="cs"/>
          <w:b/>
          <w:bCs/>
          <w:sz w:val="28"/>
          <w:szCs w:val="28"/>
          <w:u w:val="single"/>
          <w:cs/>
          <w:lang w:val="en-GB"/>
        </w:rPr>
        <w:t>การ</w:t>
      </w:r>
      <w:r w:rsidRPr="003C5906">
        <w:rPr>
          <w:rFonts w:ascii="Browallia New" w:hAnsi="Browallia New" w:cs="Browallia New"/>
          <w:b/>
          <w:bCs/>
          <w:sz w:val="28"/>
          <w:szCs w:val="28"/>
          <w:u w:val="single"/>
          <w:cs/>
          <w:lang w:val="en-GB"/>
        </w:rPr>
        <w:t>ลดทุนจดทะเบียน</w:t>
      </w:r>
    </w:p>
    <w:p w14:paraId="1FBE05E1" w14:textId="1EAFCC5D" w:rsidR="00277477" w:rsidRPr="00182D19" w:rsidRDefault="008A67B3" w:rsidP="002774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8A67B3">
        <w:rPr>
          <w:rFonts w:ascii="Browallia New" w:hAnsi="Browallia New" w:cs="Browallia New"/>
          <w:sz w:val="28"/>
          <w:szCs w:val="28"/>
          <w:cs/>
        </w:rPr>
        <w:t xml:space="preserve">ในการประชุมวิสามัญผู้ถือหุ้นของบริษัท </w:t>
      </w:r>
      <w:proofErr w:type="spellStart"/>
      <w:r w:rsidRPr="008A67B3">
        <w:rPr>
          <w:rFonts w:ascii="Browallia New" w:hAnsi="Browallia New" w:cs="Browallia New"/>
          <w:sz w:val="28"/>
          <w:szCs w:val="28"/>
          <w:cs/>
        </w:rPr>
        <w:t>ไมด้า</w:t>
      </w:r>
      <w:proofErr w:type="spellEnd"/>
      <w:r w:rsidRPr="008A67B3">
        <w:rPr>
          <w:rFonts w:ascii="Browallia New" w:hAnsi="Browallia New" w:cs="Browallia New"/>
          <w:sz w:val="28"/>
          <w:szCs w:val="28"/>
          <w:cs/>
        </w:rPr>
        <w:t xml:space="preserve"> โฮ</w:t>
      </w:r>
      <w:proofErr w:type="spellStart"/>
      <w:r w:rsidRPr="008A67B3">
        <w:rPr>
          <w:rFonts w:ascii="Browallia New" w:hAnsi="Browallia New" w:cs="Browallia New"/>
          <w:sz w:val="28"/>
          <w:szCs w:val="28"/>
          <w:cs/>
        </w:rPr>
        <w:t>เทล</w:t>
      </w:r>
      <w:proofErr w:type="spellEnd"/>
      <w:r w:rsidRPr="008A67B3">
        <w:rPr>
          <w:rFonts w:ascii="Browallia New" w:hAnsi="Browallia New" w:cs="Browallia New"/>
          <w:sz w:val="28"/>
          <w:szCs w:val="28"/>
          <w:cs/>
        </w:rPr>
        <w:t xml:space="preserve"> แอนด์ รีสอร</w:t>
      </w:r>
      <w:proofErr w:type="spellStart"/>
      <w:r w:rsidRPr="008A67B3">
        <w:rPr>
          <w:rFonts w:ascii="Browallia New" w:hAnsi="Browallia New" w:cs="Browallia New"/>
          <w:sz w:val="28"/>
          <w:szCs w:val="28"/>
          <w:cs/>
        </w:rPr>
        <w:t>์ท</w:t>
      </w:r>
      <w:proofErr w:type="spellEnd"/>
      <w:r w:rsidRPr="008A67B3">
        <w:rPr>
          <w:rFonts w:ascii="Browallia New" w:hAnsi="Browallia New" w:cs="Browallia New"/>
          <w:sz w:val="28"/>
          <w:szCs w:val="28"/>
          <w:cs/>
        </w:rPr>
        <w:t xml:space="preserve"> จำกัด ครั้งที่</w:t>
      </w:r>
      <w:r w:rsidR="00C16F34" w:rsidRPr="00C16F34">
        <w:rPr>
          <w:rFonts w:ascii="Browallia New" w:hAnsi="Browallia New" w:cs="Browallia New"/>
          <w:sz w:val="28"/>
          <w:szCs w:val="28"/>
        </w:rPr>
        <w:t>1</w:t>
      </w:r>
      <w:r w:rsidRPr="008A67B3">
        <w:rPr>
          <w:rFonts w:ascii="Browallia New" w:hAnsi="Browallia New" w:cs="Browallia New"/>
          <w:sz w:val="28"/>
          <w:szCs w:val="28"/>
          <w:cs/>
        </w:rPr>
        <w:t>/</w:t>
      </w:r>
      <w:r w:rsidR="00C16F34" w:rsidRPr="00C16F34">
        <w:rPr>
          <w:rFonts w:ascii="Browallia New" w:hAnsi="Browallia New" w:cs="Browallia New"/>
          <w:sz w:val="28"/>
          <w:szCs w:val="28"/>
        </w:rPr>
        <w:t>2565</w:t>
      </w:r>
      <w:r w:rsidRPr="008A67B3">
        <w:rPr>
          <w:rFonts w:ascii="Browallia New" w:hAnsi="Browallia New" w:cs="Browallia New"/>
          <w:sz w:val="28"/>
          <w:szCs w:val="28"/>
          <w:cs/>
        </w:rPr>
        <w:t xml:space="preserve"> </w:t>
      </w:r>
      <w:r w:rsidR="00277477" w:rsidRPr="00C22E86">
        <w:rPr>
          <w:rFonts w:ascii="Browallia New" w:hAnsi="Browallia New" w:cs="Browallia New" w:hint="cs"/>
          <w:sz w:val="28"/>
          <w:szCs w:val="28"/>
          <w:cs/>
        </w:rPr>
        <w:t xml:space="preserve">เมื่อวันที่ </w:t>
      </w:r>
      <w:r w:rsidR="00277477" w:rsidRPr="00C22E86">
        <w:rPr>
          <w:rFonts w:ascii="Browallia New" w:hAnsi="Browallia New" w:cs="Browallia New"/>
          <w:sz w:val="28"/>
          <w:szCs w:val="28"/>
        </w:rPr>
        <w:t xml:space="preserve">19 </w:t>
      </w:r>
      <w:r w:rsidR="00277477" w:rsidRPr="00C22E86">
        <w:rPr>
          <w:rFonts w:ascii="Browallia New" w:hAnsi="Browallia New" w:cs="Browallia New" w:hint="cs"/>
          <w:sz w:val="28"/>
          <w:szCs w:val="28"/>
          <w:cs/>
        </w:rPr>
        <w:t xml:space="preserve">ตุลาคม </w:t>
      </w:r>
      <w:r w:rsidR="00277477" w:rsidRPr="00C22E86">
        <w:rPr>
          <w:rFonts w:ascii="Browallia New" w:hAnsi="Browallia New" w:cs="Browallia New"/>
          <w:sz w:val="28"/>
          <w:szCs w:val="28"/>
        </w:rPr>
        <w:t xml:space="preserve">2565 </w:t>
      </w:r>
      <w:r w:rsidR="00277477" w:rsidRPr="00190601">
        <w:rPr>
          <w:rFonts w:ascii="Browallia New" w:hAnsi="Browallia New" w:cs="Browallia New"/>
          <w:sz w:val="28"/>
          <w:szCs w:val="28"/>
          <w:cs/>
        </w:rPr>
        <w:t xml:space="preserve">บริษัท </w:t>
      </w:r>
      <w:proofErr w:type="spellStart"/>
      <w:r w:rsidR="00277477" w:rsidRPr="00190601">
        <w:rPr>
          <w:rFonts w:ascii="Browallia New" w:hAnsi="Browallia New" w:cs="Browallia New"/>
          <w:sz w:val="28"/>
          <w:szCs w:val="28"/>
          <w:cs/>
        </w:rPr>
        <w:t>ไมด้า</w:t>
      </w:r>
      <w:proofErr w:type="spellEnd"/>
      <w:r w:rsidR="00277477" w:rsidRPr="00190601">
        <w:rPr>
          <w:rFonts w:ascii="Browallia New" w:hAnsi="Browallia New" w:cs="Browallia New"/>
          <w:sz w:val="28"/>
          <w:szCs w:val="28"/>
          <w:cs/>
        </w:rPr>
        <w:t xml:space="preserve"> โฮ</w:t>
      </w:r>
      <w:proofErr w:type="spellStart"/>
      <w:r w:rsidR="00277477" w:rsidRPr="00190601">
        <w:rPr>
          <w:rFonts w:ascii="Browallia New" w:hAnsi="Browallia New" w:cs="Browallia New"/>
          <w:sz w:val="28"/>
          <w:szCs w:val="28"/>
          <w:cs/>
        </w:rPr>
        <w:t>เทล</w:t>
      </w:r>
      <w:proofErr w:type="spellEnd"/>
      <w:r w:rsidR="00277477" w:rsidRPr="00190601">
        <w:rPr>
          <w:rFonts w:ascii="Browallia New" w:hAnsi="Browallia New" w:cs="Browallia New"/>
          <w:sz w:val="28"/>
          <w:szCs w:val="28"/>
          <w:cs/>
        </w:rPr>
        <w:t xml:space="preserve"> แอนด์ รีสอร</w:t>
      </w:r>
      <w:proofErr w:type="spellStart"/>
      <w:r w:rsidR="00277477" w:rsidRPr="00190601">
        <w:rPr>
          <w:rFonts w:ascii="Browallia New" w:hAnsi="Browallia New" w:cs="Browallia New"/>
          <w:sz w:val="28"/>
          <w:szCs w:val="28"/>
          <w:cs/>
        </w:rPr>
        <w:t>์ท</w:t>
      </w:r>
      <w:proofErr w:type="spellEnd"/>
      <w:r w:rsidR="00277477" w:rsidRPr="00190601">
        <w:rPr>
          <w:rFonts w:ascii="Browallia New" w:hAnsi="Browallia New" w:cs="Browallia New"/>
          <w:sz w:val="28"/>
          <w:szCs w:val="28"/>
          <w:cs/>
        </w:rPr>
        <w:t xml:space="preserve"> จำกัด</w:t>
      </w:r>
      <w:r w:rsidR="00277477">
        <w:rPr>
          <w:rFonts w:ascii="Browallia New" w:hAnsi="Browallia New" w:cs="Browallia New"/>
          <w:sz w:val="28"/>
          <w:szCs w:val="28"/>
        </w:rPr>
        <w:t xml:space="preserve"> (</w:t>
      </w:r>
      <w:r w:rsidR="00277477" w:rsidRPr="00C22E86">
        <w:rPr>
          <w:rFonts w:ascii="Browallia New" w:hAnsi="Browallia New" w:cs="Browallia New" w:hint="cs"/>
          <w:sz w:val="28"/>
          <w:szCs w:val="28"/>
          <w:cs/>
        </w:rPr>
        <w:t>บริษัทย่อย</w:t>
      </w:r>
      <w:r w:rsidR="00277477">
        <w:rPr>
          <w:rFonts w:ascii="Browallia New" w:hAnsi="Browallia New" w:cs="Browallia New"/>
          <w:sz w:val="28"/>
          <w:szCs w:val="28"/>
        </w:rPr>
        <w:t xml:space="preserve">) </w:t>
      </w:r>
      <w:r w:rsidR="00277477" w:rsidRPr="00C22E86">
        <w:rPr>
          <w:rFonts w:ascii="Browallia New" w:hAnsi="Browallia New" w:cs="Browallia New" w:hint="cs"/>
          <w:sz w:val="28"/>
          <w:szCs w:val="28"/>
          <w:cs/>
        </w:rPr>
        <w:t xml:space="preserve">มีมติอนุมัติลดทุนจดทะเบียนจาก </w:t>
      </w:r>
      <w:r w:rsidR="00277477" w:rsidRPr="00C22E86">
        <w:rPr>
          <w:rFonts w:ascii="Browallia New" w:hAnsi="Browallia New" w:cs="Browallia New"/>
          <w:sz w:val="28"/>
          <w:szCs w:val="28"/>
        </w:rPr>
        <w:t>2</w:t>
      </w:r>
      <w:r w:rsidR="007B4236">
        <w:rPr>
          <w:rFonts w:ascii="Browallia New" w:hAnsi="Browallia New" w:cs="Browallia New"/>
          <w:sz w:val="28"/>
          <w:szCs w:val="28"/>
        </w:rPr>
        <w:t>40</w:t>
      </w:r>
      <w:r w:rsidR="00277477" w:rsidRPr="00C22E86">
        <w:rPr>
          <w:rFonts w:ascii="Browallia New" w:hAnsi="Browallia New" w:cs="Browallia New"/>
          <w:sz w:val="28"/>
          <w:szCs w:val="28"/>
        </w:rPr>
        <w:t>,</w:t>
      </w:r>
      <w:r w:rsidR="007B4236">
        <w:rPr>
          <w:rFonts w:ascii="Browallia New" w:hAnsi="Browallia New" w:cs="Browallia New"/>
          <w:sz w:val="28"/>
          <w:szCs w:val="28"/>
        </w:rPr>
        <w:t>0</w:t>
      </w:r>
      <w:r w:rsidR="00277477" w:rsidRPr="00C22E86">
        <w:rPr>
          <w:rFonts w:ascii="Browallia New" w:hAnsi="Browallia New" w:cs="Browallia New"/>
          <w:sz w:val="28"/>
          <w:szCs w:val="28"/>
        </w:rPr>
        <w:t xml:space="preserve">00,000 </w:t>
      </w:r>
      <w:r w:rsidR="00277477" w:rsidRPr="00C22E86">
        <w:rPr>
          <w:rFonts w:ascii="Browallia New" w:hAnsi="Browallia New" w:cs="Browallia New" w:hint="cs"/>
          <w:sz w:val="28"/>
          <w:szCs w:val="28"/>
          <w:cs/>
        </w:rPr>
        <w:t xml:space="preserve">บาท </w:t>
      </w:r>
      <w:r w:rsidR="00277477" w:rsidRPr="00C22E86">
        <w:rPr>
          <w:rFonts w:ascii="Browallia New" w:hAnsi="Browallia New" w:cs="Browallia New"/>
          <w:sz w:val="28"/>
          <w:szCs w:val="28"/>
        </w:rPr>
        <w:t>(</w:t>
      </w:r>
      <w:r w:rsidR="007124AB">
        <w:rPr>
          <w:rFonts w:ascii="Browallia New" w:hAnsi="Browallia New" w:cs="Browallia New"/>
          <w:sz w:val="28"/>
          <w:szCs w:val="28"/>
        </w:rPr>
        <w:t>24</w:t>
      </w:r>
      <w:r w:rsidR="00277477" w:rsidRPr="00C22E86">
        <w:rPr>
          <w:rFonts w:ascii="Browallia New" w:hAnsi="Browallia New" w:cs="Browallia New"/>
          <w:sz w:val="28"/>
          <w:szCs w:val="28"/>
        </w:rPr>
        <w:t>,</w:t>
      </w:r>
      <w:r w:rsidR="007124AB">
        <w:rPr>
          <w:rFonts w:ascii="Browallia New" w:hAnsi="Browallia New" w:cs="Browallia New"/>
          <w:sz w:val="28"/>
          <w:szCs w:val="28"/>
        </w:rPr>
        <w:t>00</w:t>
      </w:r>
      <w:r w:rsidR="00277477" w:rsidRPr="00C22E86">
        <w:rPr>
          <w:rFonts w:ascii="Browallia New" w:hAnsi="Browallia New" w:cs="Browallia New"/>
          <w:sz w:val="28"/>
          <w:szCs w:val="28"/>
        </w:rPr>
        <w:t xml:space="preserve">0,000 </w:t>
      </w:r>
      <w:r w:rsidR="00277477" w:rsidRPr="00C22E86">
        <w:rPr>
          <w:rFonts w:ascii="Browallia New" w:hAnsi="Browallia New" w:cs="Browallia New" w:hint="cs"/>
          <w:sz w:val="28"/>
          <w:szCs w:val="28"/>
          <w:cs/>
        </w:rPr>
        <w:t xml:space="preserve">หุ้น มูลค่าหุ้นที่ตราไว้ </w:t>
      </w:r>
      <w:r w:rsidR="00277477" w:rsidRPr="00C22E86">
        <w:rPr>
          <w:rFonts w:ascii="Browallia New" w:hAnsi="Browallia New" w:cs="Browallia New"/>
          <w:sz w:val="28"/>
          <w:szCs w:val="28"/>
        </w:rPr>
        <w:t xml:space="preserve">10 </w:t>
      </w:r>
      <w:r w:rsidR="00277477" w:rsidRPr="00C22E86">
        <w:rPr>
          <w:rFonts w:ascii="Browallia New" w:hAnsi="Browallia New" w:cs="Browallia New" w:hint="cs"/>
          <w:sz w:val="28"/>
          <w:szCs w:val="28"/>
          <w:cs/>
        </w:rPr>
        <w:t>บาท</w:t>
      </w:r>
      <w:r w:rsidR="00277477" w:rsidRPr="00C22E86">
        <w:rPr>
          <w:rFonts w:ascii="Browallia New" w:hAnsi="Browallia New" w:cs="Browallia New"/>
          <w:sz w:val="28"/>
          <w:szCs w:val="28"/>
        </w:rPr>
        <w:t xml:space="preserve">) </w:t>
      </w:r>
      <w:r w:rsidR="00277477" w:rsidRPr="00C22E86">
        <w:rPr>
          <w:rFonts w:ascii="Browallia New" w:hAnsi="Browallia New" w:cs="Browallia New" w:hint="cs"/>
          <w:sz w:val="28"/>
          <w:szCs w:val="28"/>
          <w:cs/>
        </w:rPr>
        <w:t xml:space="preserve">เป็น </w:t>
      </w:r>
      <w:r w:rsidR="00277477" w:rsidRPr="00C22E86">
        <w:rPr>
          <w:rFonts w:ascii="Browallia New" w:hAnsi="Browallia New" w:cs="Browallia New"/>
          <w:sz w:val="28"/>
          <w:szCs w:val="28"/>
        </w:rPr>
        <w:t xml:space="preserve">211,200,000 </w:t>
      </w:r>
      <w:r w:rsidR="00277477" w:rsidRPr="00C22E86">
        <w:rPr>
          <w:rFonts w:ascii="Browallia New" w:hAnsi="Browallia New" w:cs="Browallia New" w:hint="cs"/>
          <w:sz w:val="28"/>
          <w:szCs w:val="28"/>
          <w:cs/>
        </w:rPr>
        <w:t xml:space="preserve">บาท </w:t>
      </w:r>
      <w:r w:rsidR="00277477" w:rsidRPr="00C22E86">
        <w:rPr>
          <w:rFonts w:ascii="Browallia New" w:hAnsi="Browallia New" w:cs="Browallia New"/>
          <w:sz w:val="28"/>
          <w:szCs w:val="28"/>
        </w:rPr>
        <w:t xml:space="preserve">(21,120,000 </w:t>
      </w:r>
      <w:r w:rsidR="00277477" w:rsidRPr="00C22E86">
        <w:rPr>
          <w:rFonts w:ascii="Browallia New" w:hAnsi="Browallia New" w:cs="Browallia New" w:hint="cs"/>
          <w:sz w:val="28"/>
          <w:szCs w:val="28"/>
          <w:cs/>
        </w:rPr>
        <w:t xml:space="preserve">หุ้น มูลค่าหุ้นที่ตราไว้ </w:t>
      </w:r>
      <w:r w:rsidR="00277477" w:rsidRPr="00C22E86">
        <w:rPr>
          <w:rFonts w:ascii="Browallia New" w:hAnsi="Browallia New" w:cs="Browallia New"/>
          <w:sz w:val="28"/>
          <w:szCs w:val="28"/>
        </w:rPr>
        <w:t xml:space="preserve">10 </w:t>
      </w:r>
      <w:r w:rsidR="00277477" w:rsidRPr="00C22E86">
        <w:rPr>
          <w:rFonts w:ascii="Browallia New" w:hAnsi="Browallia New" w:cs="Browallia New" w:hint="cs"/>
          <w:sz w:val="28"/>
          <w:szCs w:val="28"/>
          <w:cs/>
        </w:rPr>
        <w:t>บาท</w:t>
      </w:r>
      <w:r w:rsidR="00277477" w:rsidRPr="00C22E86">
        <w:rPr>
          <w:rFonts w:ascii="Browallia New" w:hAnsi="Browallia New" w:cs="Browallia New"/>
          <w:sz w:val="28"/>
          <w:szCs w:val="28"/>
        </w:rPr>
        <w:t xml:space="preserve">) </w:t>
      </w:r>
      <w:r w:rsidR="00277477" w:rsidRPr="00C22E86">
        <w:rPr>
          <w:rFonts w:ascii="Browallia New" w:hAnsi="Browallia New" w:cs="Browallia New" w:hint="cs"/>
          <w:sz w:val="28"/>
          <w:szCs w:val="28"/>
          <w:cs/>
        </w:rPr>
        <w:t>โดยไม่</w:t>
      </w:r>
      <w:r w:rsidR="00277477" w:rsidRPr="00C22E86">
        <w:rPr>
          <w:rFonts w:ascii="Browallia New" w:hAnsi="Browallia New" w:cs="Browallia New"/>
          <w:sz w:val="28"/>
          <w:szCs w:val="28"/>
          <w:cs/>
        </w:rPr>
        <w:t>มีสัดส่วน</w:t>
      </w:r>
      <w:r w:rsidR="00277477" w:rsidRPr="00C22E86">
        <w:rPr>
          <w:rFonts w:ascii="Browallia New" w:hAnsi="Browallia New" w:cs="Browallia New" w:hint="cs"/>
          <w:sz w:val="28"/>
          <w:szCs w:val="28"/>
          <w:cs/>
        </w:rPr>
        <w:t>การ</w:t>
      </w:r>
      <w:r w:rsidR="00997149">
        <w:rPr>
          <w:rFonts w:ascii="Browallia New" w:hAnsi="Browallia New" w:cs="Browallia New" w:hint="cs"/>
          <w:sz w:val="28"/>
          <w:szCs w:val="28"/>
          <w:cs/>
        </w:rPr>
        <w:t>เ</w:t>
      </w:r>
      <w:r w:rsidR="00277477" w:rsidRPr="00C22E86">
        <w:rPr>
          <w:rFonts w:ascii="Browallia New" w:hAnsi="Browallia New" w:cs="Browallia New" w:hint="cs"/>
          <w:sz w:val="28"/>
          <w:szCs w:val="28"/>
          <w:cs/>
        </w:rPr>
        <w:t>ปลี่ยนแปลง</w:t>
      </w:r>
      <w:r w:rsidR="00277477" w:rsidRPr="00C22E86">
        <w:rPr>
          <w:rFonts w:ascii="Browallia New" w:hAnsi="Browallia New" w:cs="Browallia New"/>
          <w:sz w:val="28"/>
          <w:szCs w:val="28"/>
          <w:cs/>
        </w:rPr>
        <w:t xml:space="preserve">เงินลงทุนในบริษัท </w:t>
      </w:r>
      <w:proofErr w:type="spellStart"/>
      <w:r w:rsidR="00277477" w:rsidRPr="00C22E86">
        <w:rPr>
          <w:rFonts w:ascii="Browallia New" w:hAnsi="Browallia New" w:cs="Browallia New" w:hint="cs"/>
          <w:sz w:val="28"/>
          <w:szCs w:val="28"/>
          <w:cs/>
        </w:rPr>
        <w:t>ไมด้า</w:t>
      </w:r>
      <w:proofErr w:type="spellEnd"/>
      <w:r w:rsidR="00277477" w:rsidRPr="00C22E86">
        <w:rPr>
          <w:rFonts w:ascii="Browallia New" w:hAnsi="Browallia New" w:cs="Browallia New" w:hint="cs"/>
          <w:sz w:val="28"/>
          <w:szCs w:val="28"/>
          <w:cs/>
        </w:rPr>
        <w:t xml:space="preserve"> โฮ</w:t>
      </w:r>
      <w:proofErr w:type="spellStart"/>
      <w:r w:rsidR="00277477" w:rsidRPr="00C22E86">
        <w:rPr>
          <w:rFonts w:ascii="Browallia New" w:hAnsi="Browallia New" w:cs="Browallia New" w:hint="cs"/>
          <w:sz w:val="28"/>
          <w:szCs w:val="28"/>
          <w:cs/>
        </w:rPr>
        <w:t>เทล</w:t>
      </w:r>
      <w:proofErr w:type="spellEnd"/>
      <w:r w:rsidR="00277477" w:rsidRPr="00C22E86">
        <w:rPr>
          <w:rFonts w:ascii="Browallia New" w:hAnsi="Browallia New" w:cs="Browallia New" w:hint="cs"/>
          <w:sz w:val="28"/>
          <w:szCs w:val="28"/>
          <w:cs/>
        </w:rPr>
        <w:t xml:space="preserve"> แอนด์ รีสอร</w:t>
      </w:r>
      <w:proofErr w:type="spellStart"/>
      <w:r w:rsidR="00277477" w:rsidRPr="00C22E86">
        <w:rPr>
          <w:rFonts w:ascii="Browallia New" w:hAnsi="Browallia New" w:cs="Browallia New" w:hint="cs"/>
          <w:sz w:val="28"/>
          <w:szCs w:val="28"/>
          <w:cs/>
        </w:rPr>
        <w:t>์ท</w:t>
      </w:r>
      <w:proofErr w:type="spellEnd"/>
      <w:r w:rsidR="00277477" w:rsidRPr="00C22E86">
        <w:rPr>
          <w:rFonts w:ascii="Browallia New" w:hAnsi="Browallia New" w:cs="Browallia New" w:hint="cs"/>
          <w:sz w:val="28"/>
          <w:szCs w:val="28"/>
          <w:cs/>
        </w:rPr>
        <w:t xml:space="preserve"> </w:t>
      </w:r>
      <w:r w:rsidR="00277477" w:rsidRPr="00C22E86">
        <w:rPr>
          <w:rFonts w:ascii="Browallia New" w:hAnsi="Browallia New" w:cs="Browallia New"/>
          <w:sz w:val="28"/>
          <w:szCs w:val="28"/>
          <w:cs/>
        </w:rPr>
        <w:t>จำกัด ทั้งนี้</w:t>
      </w:r>
      <w:r w:rsidR="00277477" w:rsidRPr="00190601">
        <w:rPr>
          <w:rFonts w:ascii="Browallia New" w:hAnsi="Browallia New" w:cs="Browallia New"/>
          <w:sz w:val="28"/>
          <w:szCs w:val="28"/>
          <w:cs/>
        </w:rPr>
        <w:t xml:space="preserve">บริษัท </w:t>
      </w:r>
      <w:proofErr w:type="spellStart"/>
      <w:r w:rsidR="00277477" w:rsidRPr="00190601">
        <w:rPr>
          <w:rFonts w:ascii="Browallia New" w:hAnsi="Browallia New" w:cs="Browallia New"/>
          <w:sz w:val="28"/>
          <w:szCs w:val="28"/>
          <w:cs/>
        </w:rPr>
        <w:t>ไมด้า</w:t>
      </w:r>
      <w:proofErr w:type="spellEnd"/>
      <w:r w:rsidR="00277477" w:rsidRPr="00190601">
        <w:rPr>
          <w:rFonts w:ascii="Browallia New" w:hAnsi="Browallia New" w:cs="Browallia New"/>
          <w:sz w:val="28"/>
          <w:szCs w:val="28"/>
          <w:cs/>
        </w:rPr>
        <w:t xml:space="preserve"> โฮ</w:t>
      </w:r>
      <w:proofErr w:type="spellStart"/>
      <w:r w:rsidR="00277477" w:rsidRPr="00190601">
        <w:rPr>
          <w:rFonts w:ascii="Browallia New" w:hAnsi="Browallia New" w:cs="Browallia New"/>
          <w:sz w:val="28"/>
          <w:szCs w:val="28"/>
          <w:cs/>
        </w:rPr>
        <w:t>เทล</w:t>
      </w:r>
      <w:proofErr w:type="spellEnd"/>
      <w:r w:rsidR="00277477" w:rsidRPr="00190601">
        <w:rPr>
          <w:rFonts w:ascii="Browallia New" w:hAnsi="Browallia New" w:cs="Browallia New"/>
          <w:sz w:val="28"/>
          <w:szCs w:val="28"/>
          <w:cs/>
        </w:rPr>
        <w:t xml:space="preserve"> แอนด์ รีสอร</w:t>
      </w:r>
      <w:proofErr w:type="spellStart"/>
      <w:r w:rsidR="00277477" w:rsidRPr="00190601">
        <w:rPr>
          <w:rFonts w:ascii="Browallia New" w:hAnsi="Browallia New" w:cs="Browallia New"/>
          <w:sz w:val="28"/>
          <w:szCs w:val="28"/>
          <w:cs/>
        </w:rPr>
        <w:t>์ท</w:t>
      </w:r>
      <w:proofErr w:type="spellEnd"/>
      <w:r w:rsidR="00277477" w:rsidRPr="00190601">
        <w:rPr>
          <w:rFonts w:ascii="Browallia New" w:hAnsi="Browallia New" w:cs="Browallia New"/>
          <w:sz w:val="28"/>
          <w:szCs w:val="28"/>
          <w:cs/>
        </w:rPr>
        <w:t xml:space="preserve"> จำกัด</w:t>
      </w:r>
      <w:r w:rsidR="00277477">
        <w:rPr>
          <w:rFonts w:ascii="Browallia New" w:hAnsi="Browallia New" w:cs="Browallia New"/>
          <w:sz w:val="28"/>
          <w:szCs w:val="28"/>
        </w:rPr>
        <w:t xml:space="preserve"> (</w:t>
      </w:r>
      <w:r w:rsidR="00277477" w:rsidRPr="00C22E86">
        <w:rPr>
          <w:rFonts w:ascii="Browallia New" w:hAnsi="Browallia New" w:cs="Browallia New" w:hint="cs"/>
          <w:sz w:val="28"/>
          <w:szCs w:val="28"/>
          <w:cs/>
        </w:rPr>
        <w:t>บริษัทย่อย</w:t>
      </w:r>
      <w:r w:rsidR="00277477">
        <w:rPr>
          <w:rFonts w:ascii="Browallia New" w:hAnsi="Browallia New" w:cs="Browallia New"/>
          <w:sz w:val="28"/>
          <w:szCs w:val="28"/>
        </w:rPr>
        <w:t xml:space="preserve">) </w:t>
      </w:r>
      <w:r w:rsidR="00277477" w:rsidRPr="00C22E86">
        <w:rPr>
          <w:rFonts w:ascii="Browallia New" w:hAnsi="Browallia New" w:cs="Browallia New"/>
          <w:sz w:val="28"/>
          <w:szCs w:val="28"/>
          <w:cs/>
        </w:rPr>
        <w:t xml:space="preserve">ได้ดำเนินการจดทะเบียนต่อกรมพัฒนาธุรกิจการค้าแล้วเมื่อวันที่ </w:t>
      </w:r>
      <w:r w:rsidR="00277477" w:rsidRPr="00C22E86">
        <w:rPr>
          <w:rFonts w:ascii="Browallia New" w:hAnsi="Browallia New" w:cs="Browallia New"/>
          <w:sz w:val="28"/>
          <w:szCs w:val="28"/>
        </w:rPr>
        <w:t xml:space="preserve">9 </w:t>
      </w:r>
      <w:r w:rsidR="00277477" w:rsidRPr="00C22E86">
        <w:rPr>
          <w:rFonts w:ascii="Browallia New" w:hAnsi="Browallia New" w:cs="Browallia New" w:hint="cs"/>
          <w:sz w:val="28"/>
          <w:szCs w:val="28"/>
          <w:cs/>
        </w:rPr>
        <w:t>ธันวาคม</w:t>
      </w:r>
      <w:r w:rsidR="00277477" w:rsidRPr="00C22E86">
        <w:rPr>
          <w:rFonts w:ascii="Browallia New" w:hAnsi="Browallia New" w:cs="Browallia New"/>
          <w:sz w:val="28"/>
          <w:szCs w:val="28"/>
          <w:cs/>
        </w:rPr>
        <w:t xml:space="preserve"> </w:t>
      </w:r>
      <w:r w:rsidR="00277477" w:rsidRPr="00C22E86">
        <w:rPr>
          <w:rFonts w:ascii="Browallia New" w:hAnsi="Browallia New" w:cs="Browallia New"/>
          <w:sz w:val="28"/>
          <w:szCs w:val="28"/>
        </w:rPr>
        <w:t>2565</w:t>
      </w:r>
    </w:p>
    <w:p w14:paraId="157A6F3C" w14:textId="6B883BBF" w:rsidR="00277477" w:rsidRDefault="00277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E9B18D7" w14:textId="2B4555AB" w:rsidR="000C58EB" w:rsidRPr="005837BA" w:rsidRDefault="000C58EB" w:rsidP="000C5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r w:rsidRPr="005837BA">
        <w:rPr>
          <w:rFonts w:ascii="Browallia New" w:hAnsi="Browallia New" w:cs="Browallia New"/>
          <w:b/>
          <w:bCs/>
          <w:sz w:val="28"/>
          <w:szCs w:val="28"/>
          <w:cs/>
          <w:lang w:val="en-GB"/>
        </w:rPr>
        <w:t>บริษัท เอ็มดี รีสอร</w:t>
      </w:r>
      <w:proofErr w:type="spellStart"/>
      <w:r w:rsidRPr="005837BA">
        <w:rPr>
          <w:rFonts w:ascii="Browallia New" w:hAnsi="Browallia New" w:cs="Browallia New"/>
          <w:b/>
          <w:bCs/>
          <w:sz w:val="28"/>
          <w:szCs w:val="28"/>
          <w:cs/>
          <w:lang w:val="en-GB"/>
        </w:rPr>
        <w:t>์ท</w:t>
      </w:r>
      <w:proofErr w:type="spellEnd"/>
      <w:r w:rsidRPr="005837BA">
        <w:rPr>
          <w:rFonts w:ascii="Browallia New" w:hAnsi="Browallia New" w:cs="Browallia New"/>
          <w:b/>
          <w:bCs/>
          <w:sz w:val="28"/>
          <w:szCs w:val="28"/>
          <w:cs/>
          <w:lang w:val="en-GB"/>
        </w:rPr>
        <w:t xml:space="preserve"> จำกัด </w:t>
      </w:r>
      <w:r w:rsidRPr="005837BA">
        <w:rPr>
          <w:rFonts w:ascii="Browallia New" w:hAnsi="Browallia New" w:cs="Browallia New"/>
          <w:b/>
          <w:bCs/>
          <w:sz w:val="28"/>
          <w:szCs w:val="28"/>
          <w:cs/>
        </w:rPr>
        <w:t>(บริษัทย่อย)</w:t>
      </w:r>
    </w:p>
    <w:p w14:paraId="7A442D62" w14:textId="194F7BEF" w:rsidR="00C45CDE" w:rsidRPr="000C58EB" w:rsidRDefault="00C45CDE" w:rsidP="0058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Browallia New" w:hAnsi="Browallia New" w:cs="Browallia New"/>
          <w:b/>
          <w:bCs/>
          <w:sz w:val="28"/>
          <w:szCs w:val="28"/>
          <w:u w:val="single"/>
          <w:cs/>
          <w:lang w:val="en-GB"/>
        </w:rPr>
      </w:pPr>
      <w:r w:rsidRPr="005837BA">
        <w:rPr>
          <w:rFonts w:ascii="Browallia New" w:hAnsi="Browallia New" w:cs="Browallia New" w:hint="cs"/>
          <w:b/>
          <w:bCs/>
          <w:sz w:val="28"/>
          <w:szCs w:val="28"/>
          <w:u w:val="single"/>
          <w:cs/>
          <w:lang w:val="en-GB"/>
        </w:rPr>
        <w:t>การ</w:t>
      </w:r>
      <w:r w:rsidR="009E6BBB">
        <w:rPr>
          <w:rFonts w:ascii="Browallia New" w:hAnsi="Browallia New" w:cs="Browallia New" w:hint="cs"/>
          <w:b/>
          <w:bCs/>
          <w:sz w:val="28"/>
          <w:szCs w:val="28"/>
          <w:u w:val="single"/>
          <w:cs/>
          <w:lang w:val="en-GB"/>
        </w:rPr>
        <w:t>เพิ่มทุนจดทะเบียนและ</w:t>
      </w:r>
      <w:r w:rsidRPr="005837BA">
        <w:rPr>
          <w:rFonts w:ascii="Browallia New" w:hAnsi="Browallia New" w:cs="Browallia New" w:hint="cs"/>
          <w:b/>
          <w:bCs/>
          <w:sz w:val="28"/>
          <w:szCs w:val="28"/>
          <w:u w:val="single"/>
          <w:cs/>
          <w:lang w:val="en-GB"/>
        </w:rPr>
        <w:t>เปลี่ยน</w:t>
      </w:r>
      <w:r w:rsidR="000606C3" w:rsidRPr="005837BA">
        <w:rPr>
          <w:rFonts w:ascii="Browallia New" w:hAnsi="Browallia New" w:cs="Browallia New" w:hint="cs"/>
          <w:b/>
          <w:bCs/>
          <w:sz w:val="28"/>
          <w:szCs w:val="28"/>
          <w:u w:val="single"/>
          <w:cs/>
          <w:lang w:val="en-GB"/>
        </w:rPr>
        <w:t>แปลงส่วนของผู้</w:t>
      </w:r>
      <w:r w:rsidR="005837BA" w:rsidRPr="005837BA">
        <w:rPr>
          <w:rFonts w:ascii="Browallia New" w:hAnsi="Browallia New" w:cs="Browallia New" w:hint="cs"/>
          <w:b/>
          <w:bCs/>
          <w:sz w:val="28"/>
          <w:szCs w:val="28"/>
          <w:u w:val="single"/>
          <w:cs/>
          <w:lang w:val="en-GB"/>
        </w:rPr>
        <w:t>ถือหุ้น</w:t>
      </w:r>
    </w:p>
    <w:p w14:paraId="16604427" w14:textId="00638006" w:rsidR="00C040E7" w:rsidRPr="00182D19" w:rsidRDefault="000024E1" w:rsidP="00C040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ในการประชุมวิสามัญผู้ถือหุ้น</w:t>
      </w:r>
      <w:r w:rsidR="009100C5">
        <w:rPr>
          <w:rFonts w:ascii="Browallia New" w:hAnsi="Browallia New" w:cs="Browallia New" w:hint="cs"/>
          <w:sz w:val="28"/>
          <w:szCs w:val="28"/>
          <w:cs/>
        </w:rPr>
        <w:t>ของบริษัท เอ็มดี รีสอร</w:t>
      </w:r>
      <w:proofErr w:type="spellStart"/>
      <w:r w:rsidR="009100C5">
        <w:rPr>
          <w:rFonts w:ascii="Browallia New" w:hAnsi="Browallia New" w:cs="Browallia New" w:hint="cs"/>
          <w:sz w:val="28"/>
          <w:szCs w:val="28"/>
          <w:cs/>
        </w:rPr>
        <w:t>์ท</w:t>
      </w:r>
      <w:proofErr w:type="spellEnd"/>
      <w:r w:rsidR="009100C5">
        <w:rPr>
          <w:rFonts w:ascii="Browallia New" w:hAnsi="Browallia New" w:cs="Browallia New" w:hint="cs"/>
          <w:sz w:val="28"/>
          <w:szCs w:val="28"/>
          <w:cs/>
        </w:rPr>
        <w:t xml:space="preserve"> จำกัด </w:t>
      </w:r>
      <w:r w:rsidR="004234A7">
        <w:rPr>
          <w:rFonts w:ascii="Browallia New" w:hAnsi="Browallia New" w:cs="Browallia New" w:hint="cs"/>
          <w:sz w:val="28"/>
          <w:szCs w:val="28"/>
          <w:cs/>
        </w:rPr>
        <w:t>ครั้งที่</w:t>
      </w:r>
      <w:r w:rsidR="004234A7">
        <w:rPr>
          <w:rFonts w:ascii="Browallia New" w:hAnsi="Browallia New" w:cs="Browallia New"/>
          <w:sz w:val="28"/>
          <w:szCs w:val="28"/>
        </w:rPr>
        <w:t xml:space="preserve">1/2565 </w:t>
      </w:r>
      <w:r w:rsidR="00C040E7" w:rsidRPr="009C1B0A">
        <w:rPr>
          <w:rFonts w:ascii="Browallia New" w:hAnsi="Browallia New" w:cs="Browallia New" w:hint="cs"/>
          <w:sz w:val="28"/>
          <w:szCs w:val="28"/>
          <w:cs/>
        </w:rPr>
        <w:t xml:space="preserve">เมื่อวันที่ </w:t>
      </w:r>
      <w:r w:rsidR="00C040E7" w:rsidRPr="009C1B0A">
        <w:rPr>
          <w:rFonts w:ascii="Browallia New" w:hAnsi="Browallia New" w:cs="Browallia New"/>
          <w:sz w:val="28"/>
          <w:szCs w:val="28"/>
        </w:rPr>
        <w:t xml:space="preserve">26 </w:t>
      </w:r>
      <w:r w:rsidR="00C040E7" w:rsidRPr="009C1B0A">
        <w:rPr>
          <w:rFonts w:ascii="Browallia New" w:hAnsi="Browallia New" w:cs="Browallia New" w:hint="cs"/>
          <w:sz w:val="28"/>
          <w:szCs w:val="28"/>
          <w:cs/>
        </w:rPr>
        <w:t xml:space="preserve">ตุลาคม </w:t>
      </w:r>
      <w:r w:rsidR="00C040E7" w:rsidRPr="009C1B0A">
        <w:rPr>
          <w:rFonts w:ascii="Browallia New" w:hAnsi="Browallia New" w:cs="Browallia New"/>
          <w:sz w:val="28"/>
          <w:szCs w:val="28"/>
        </w:rPr>
        <w:t xml:space="preserve">2565 </w:t>
      </w:r>
      <w:r w:rsidR="00C040E7" w:rsidRPr="001A3A36">
        <w:rPr>
          <w:rFonts w:ascii="Browallia New" w:hAnsi="Browallia New" w:cs="Browallia New"/>
          <w:sz w:val="28"/>
          <w:szCs w:val="28"/>
          <w:cs/>
        </w:rPr>
        <w:t>บริษัท เอ็มดี รีสอร</w:t>
      </w:r>
      <w:proofErr w:type="spellStart"/>
      <w:r w:rsidR="00C040E7" w:rsidRPr="001A3A36">
        <w:rPr>
          <w:rFonts w:ascii="Browallia New" w:hAnsi="Browallia New" w:cs="Browallia New"/>
          <w:sz w:val="28"/>
          <w:szCs w:val="28"/>
          <w:cs/>
        </w:rPr>
        <w:t>์ท</w:t>
      </w:r>
      <w:proofErr w:type="spellEnd"/>
      <w:r w:rsidR="00C040E7" w:rsidRPr="001A3A36">
        <w:rPr>
          <w:rFonts w:ascii="Browallia New" w:hAnsi="Browallia New" w:cs="Browallia New"/>
          <w:sz w:val="28"/>
          <w:szCs w:val="28"/>
          <w:cs/>
        </w:rPr>
        <w:t xml:space="preserve"> จำกัด (บริษัทย่อย)</w:t>
      </w:r>
      <w:r w:rsidR="00C040E7">
        <w:rPr>
          <w:rFonts w:ascii="Browallia New" w:hAnsi="Browallia New" w:cs="Browallia New" w:hint="cs"/>
          <w:sz w:val="28"/>
          <w:szCs w:val="28"/>
          <w:cs/>
        </w:rPr>
        <w:t xml:space="preserve"> </w:t>
      </w:r>
      <w:r w:rsidR="00C040E7" w:rsidRPr="009C1B0A">
        <w:rPr>
          <w:rFonts w:ascii="Browallia New" w:hAnsi="Browallia New" w:cs="Browallia New" w:hint="cs"/>
          <w:sz w:val="28"/>
          <w:szCs w:val="28"/>
          <w:cs/>
        </w:rPr>
        <w:t xml:space="preserve">มีมติอนุมัติเพิ่มทุนจดทะเบียนจาก </w:t>
      </w:r>
      <w:r w:rsidR="00C040E7" w:rsidRPr="009C1B0A">
        <w:rPr>
          <w:rFonts w:ascii="Browallia New" w:hAnsi="Browallia New" w:cs="Browallia New"/>
          <w:sz w:val="28"/>
          <w:szCs w:val="28"/>
        </w:rPr>
        <w:t xml:space="preserve">28,200,000 </w:t>
      </w:r>
      <w:r w:rsidR="00C040E7" w:rsidRPr="009C1B0A">
        <w:rPr>
          <w:rFonts w:ascii="Browallia New" w:hAnsi="Browallia New" w:cs="Browallia New" w:hint="cs"/>
          <w:sz w:val="28"/>
          <w:szCs w:val="28"/>
          <w:cs/>
        </w:rPr>
        <w:t xml:space="preserve">บาท </w:t>
      </w:r>
      <w:r w:rsidR="00C040E7" w:rsidRPr="009C1B0A">
        <w:rPr>
          <w:rFonts w:ascii="Browallia New" w:hAnsi="Browallia New" w:cs="Browallia New"/>
          <w:sz w:val="28"/>
          <w:szCs w:val="28"/>
        </w:rPr>
        <w:t xml:space="preserve">(282,000 </w:t>
      </w:r>
      <w:r w:rsidR="00C040E7" w:rsidRPr="009C1B0A">
        <w:rPr>
          <w:rFonts w:ascii="Browallia New" w:hAnsi="Browallia New" w:cs="Browallia New" w:hint="cs"/>
          <w:sz w:val="28"/>
          <w:szCs w:val="28"/>
          <w:cs/>
        </w:rPr>
        <w:t xml:space="preserve">หุ้น มูลค่าหุ้นที่ตราไว้ </w:t>
      </w:r>
      <w:r w:rsidR="00C040E7" w:rsidRPr="009C1B0A">
        <w:rPr>
          <w:rFonts w:ascii="Browallia New" w:hAnsi="Browallia New" w:cs="Browallia New"/>
          <w:sz w:val="28"/>
          <w:szCs w:val="28"/>
        </w:rPr>
        <w:t xml:space="preserve">100 </w:t>
      </w:r>
      <w:r w:rsidR="00C040E7" w:rsidRPr="009C1B0A">
        <w:rPr>
          <w:rFonts w:ascii="Browallia New" w:hAnsi="Browallia New" w:cs="Browallia New" w:hint="cs"/>
          <w:sz w:val="28"/>
          <w:szCs w:val="28"/>
          <w:cs/>
        </w:rPr>
        <w:t>บาท</w:t>
      </w:r>
      <w:r w:rsidR="00C040E7" w:rsidRPr="009C1B0A">
        <w:rPr>
          <w:rFonts w:ascii="Browallia New" w:hAnsi="Browallia New" w:cs="Browallia New"/>
          <w:sz w:val="28"/>
          <w:szCs w:val="28"/>
        </w:rPr>
        <w:t xml:space="preserve">) </w:t>
      </w:r>
      <w:r w:rsidR="00C040E7" w:rsidRPr="009C1B0A">
        <w:rPr>
          <w:rFonts w:ascii="Browallia New" w:hAnsi="Browallia New" w:cs="Browallia New" w:hint="cs"/>
          <w:sz w:val="28"/>
          <w:szCs w:val="28"/>
          <w:cs/>
        </w:rPr>
        <w:t xml:space="preserve">เป็น </w:t>
      </w:r>
      <w:r w:rsidR="00C040E7" w:rsidRPr="009C1B0A">
        <w:rPr>
          <w:rFonts w:ascii="Browallia New" w:hAnsi="Browallia New" w:cs="Browallia New"/>
          <w:sz w:val="28"/>
          <w:szCs w:val="28"/>
        </w:rPr>
        <w:t xml:space="preserve">75,000,000 </w:t>
      </w:r>
      <w:r w:rsidR="00C040E7" w:rsidRPr="009C1B0A">
        <w:rPr>
          <w:rFonts w:ascii="Browallia New" w:hAnsi="Browallia New" w:cs="Browallia New" w:hint="cs"/>
          <w:sz w:val="28"/>
          <w:szCs w:val="28"/>
          <w:cs/>
        </w:rPr>
        <w:t xml:space="preserve">บาท </w:t>
      </w:r>
      <w:r w:rsidR="00C040E7" w:rsidRPr="009C1B0A">
        <w:rPr>
          <w:rFonts w:ascii="Browallia New" w:hAnsi="Browallia New" w:cs="Browallia New"/>
          <w:sz w:val="28"/>
          <w:szCs w:val="28"/>
        </w:rPr>
        <w:t xml:space="preserve">(750,000 </w:t>
      </w:r>
      <w:r w:rsidR="00C040E7" w:rsidRPr="009C1B0A">
        <w:rPr>
          <w:rFonts w:ascii="Browallia New" w:hAnsi="Browallia New" w:cs="Browallia New" w:hint="cs"/>
          <w:sz w:val="28"/>
          <w:szCs w:val="28"/>
          <w:cs/>
        </w:rPr>
        <w:t xml:space="preserve">หุ้น มูลค่าหุ้นที่ตราไว้ </w:t>
      </w:r>
      <w:r w:rsidR="00C040E7" w:rsidRPr="009C1B0A">
        <w:rPr>
          <w:rFonts w:ascii="Browallia New" w:hAnsi="Browallia New" w:cs="Browallia New"/>
          <w:sz w:val="28"/>
          <w:szCs w:val="28"/>
        </w:rPr>
        <w:t xml:space="preserve">100 </w:t>
      </w:r>
      <w:r w:rsidR="00C040E7" w:rsidRPr="009C1B0A">
        <w:rPr>
          <w:rFonts w:ascii="Browallia New" w:hAnsi="Browallia New" w:cs="Browallia New" w:hint="cs"/>
          <w:sz w:val="28"/>
          <w:szCs w:val="28"/>
          <w:cs/>
        </w:rPr>
        <w:t>บาท</w:t>
      </w:r>
      <w:r w:rsidR="00C040E7" w:rsidRPr="009C1B0A">
        <w:rPr>
          <w:rFonts w:ascii="Browallia New" w:hAnsi="Browallia New" w:cs="Browallia New"/>
          <w:sz w:val="28"/>
          <w:szCs w:val="28"/>
        </w:rPr>
        <w:t xml:space="preserve">) </w:t>
      </w:r>
      <w:r w:rsidR="00C040E7" w:rsidRPr="009C1B0A">
        <w:rPr>
          <w:rFonts w:ascii="Browallia New" w:hAnsi="Browallia New" w:cs="Browallia New" w:hint="cs"/>
          <w:sz w:val="28"/>
          <w:szCs w:val="28"/>
          <w:cs/>
        </w:rPr>
        <w:t xml:space="preserve">โดยออกหุ้นสามัญเพิ่มทุนจำนวน </w:t>
      </w:r>
      <w:r w:rsidR="00C040E7" w:rsidRPr="009C1B0A">
        <w:rPr>
          <w:rFonts w:ascii="Browallia New" w:hAnsi="Browallia New" w:cs="Browallia New"/>
          <w:sz w:val="28"/>
          <w:szCs w:val="28"/>
        </w:rPr>
        <w:t xml:space="preserve">468,000 </w:t>
      </w:r>
      <w:r w:rsidR="00C040E7" w:rsidRPr="009C1B0A">
        <w:rPr>
          <w:rFonts w:ascii="Browallia New" w:hAnsi="Browallia New" w:cs="Browallia New" w:hint="cs"/>
          <w:sz w:val="28"/>
          <w:szCs w:val="28"/>
          <w:cs/>
        </w:rPr>
        <w:t xml:space="preserve">หุ้น ราคาหุ้นละ </w:t>
      </w:r>
      <w:r w:rsidR="00C040E7" w:rsidRPr="009C1B0A">
        <w:rPr>
          <w:rFonts w:ascii="Browallia New" w:hAnsi="Browallia New" w:cs="Browallia New"/>
          <w:sz w:val="28"/>
          <w:szCs w:val="28"/>
        </w:rPr>
        <w:t xml:space="preserve">100 </w:t>
      </w:r>
      <w:r w:rsidR="00C040E7" w:rsidRPr="009C1B0A">
        <w:rPr>
          <w:rFonts w:ascii="Browallia New" w:hAnsi="Browallia New" w:cs="Browallia New" w:hint="cs"/>
          <w:sz w:val="28"/>
          <w:szCs w:val="28"/>
          <w:cs/>
        </w:rPr>
        <w:t xml:space="preserve">บาท โดยเสนอขายแก่ผู้ถือหุ้นรายเดิม </w:t>
      </w:r>
      <w:r w:rsidR="00C040E7" w:rsidRPr="009C1B0A">
        <w:rPr>
          <w:rFonts w:ascii="Browallia New" w:hAnsi="Browallia New" w:cs="Browallia New"/>
          <w:sz w:val="28"/>
          <w:szCs w:val="28"/>
          <w:cs/>
        </w:rPr>
        <w:t>ทำให้บริษัทมีสัดส่วนเงินลงทุนในบริษัท เอ็มดี รีสอร</w:t>
      </w:r>
      <w:proofErr w:type="spellStart"/>
      <w:r w:rsidR="00C040E7" w:rsidRPr="009C1B0A">
        <w:rPr>
          <w:rFonts w:ascii="Browallia New" w:hAnsi="Browallia New" w:cs="Browallia New"/>
          <w:sz w:val="28"/>
          <w:szCs w:val="28"/>
          <w:cs/>
        </w:rPr>
        <w:t>์ท</w:t>
      </w:r>
      <w:proofErr w:type="spellEnd"/>
      <w:r w:rsidR="00C040E7" w:rsidRPr="009C1B0A">
        <w:rPr>
          <w:rFonts w:ascii="Browallia New" w:hAnsi="Browallia New" w:cs="Browallia New"/>
          <w:sz w:val="28"/>
          <w:szCs w:val="28"/>
          <w:cs/>
        </w:rPr>
        <w:t xml:space="preserve"> จำกัด เพิ่มขึ้นจากร้อยละ </w:t>
      </w:r>
      <w:r w:rsidR="00C040E7" w:rsidRPr="009C1B0A">
        <w:rPr>
          <w:rFonts w:ascii="Browallia New" w:hAnsi="Browallia New" w:cs="Browallia New"/>
          <w:sz w:val="28"/>
          <w:szCs w:val="28"/>
        </w:rPr>
        <w:t>0.01</w:t>
      </w:r>
      <w:r w:rsidR="00C040E7" w:rsidRPr="009C1B0A">
        <w:rPr>
          <w:rFonts w:ascii="Browallia New" w:hAnsi="Browallia New" w:cs="Browallia New"/>
          <w:sz w:val="28"/>
          <w:szCs w:val="28"/>
          <w:cs/>
        </w:rPr>
        <w:t xml:space="preserve"> เป็นร้อยละ </w:t>
      </w:r>
      <w:r w:rsidR="00C040E7" w:rsidRPr="009C1B0A">
        <w:rPr>
          <w:rFonts w:ascii="Browallia New" w:hAnsi="Browallia New" w:cs="Browallia New"/>
          <w:sz w:val="28"/>
          <w:szCs w:val="28"/>
        </w:rPr>
        <w:t>62.41</w:t>
      </w:r>
      <w:r w:rsidR="00C040E7" w:rsidRPr="009C1B0A">
        <w:rPr>
          <w:rFonts w:ascii="Browallia New" w:hAnsi="Browallia New" w:cs="Browallia New"/>
          <w:sz w:val="28"/>
          <w:szCs w:val="28"/>
          <w:cs/>
        </w:rPr>
        <w:t xml:space="preserve"> ทั้งนี้</w:t>
      </w:r>
      <w:r w:rsidR="00C040E7" w:rsidRPr="001A3A36">
        <w:rPr>
          <w:rFonts w:ascii="Browallia New" w:hAnsi="Browallia New" w:cs="Browallia New"/>
          <w:sz w:val="28"/>
          <w:szCs w:val="28"/>
          <w:cs/>
        </w:rPr>
        <w:t>บริษัท เอ็มดี รีสอร</w:t>
      </w:r>
      <w:proofErr w:type="spellStart"/>
      <w:r w:rsidR="00C040E7" w:rsidRPr="001A3A36">
        <w:rPr>
          <w:rFonts w:ascii="Browallia New" w:hAnsi="Browallia New" w:cs="Browallia New"/>
          <w:sz w:val="28"/>
          <w:szCs w:val="28"/>
          <w:cs/>
        </w:rPr>
        <w:t>์ท</w:t>
      </w:r>
      <w:proofErr w:type="spellEnd"/>
      <w:r w:rsidR="00C040E7" w:rsidRPr="001A3A36">
        <w:rPr>
          <w:rFonts w:ascii="Browallia New" w:hAnsi="Browallia New" w:cs="Browallia New"/>
          <w:sz w:val="28"/>
          <w:szCs w:val="28"/>
          <w:cs/>
        </w:rPr>
        <w:t xml:space="preserve"> จำกัด </w:t>
      </w:r>
      <w:r w:rsidR="00C040E7">
        <w:rPr>
          <w:rFonts w:ascii="Browallia New" w:hAnsi="Browallia New" w:cs="Browallia New"/>
          <w:sz w:val="28"/>
          <w:szCs w:val="28"/>
        </w:rPr>
        <w:t>(</w:t>
      </w:r>
      <w:r w:rsidR="00C040E7">
        <w:rPr>
          <w:rFonts w:ascii="Browallia New" w:hAnsi="Browallia New" w:cs="Browallia New" w:hint="cs"/>
          <w:sz w:val="28"/>
          <w:szCs w:val="28"/>
          <w:cs/>
        </w:rPr>
        <w:t>บริษัทย่อย</w:t>
      </w:r>
      <w:r w:rsidR="00C040E7">
        <w:rPr>
          <w:rFonts w:ascii="Browallia New" w:hAnsi="Browallia New" w:cs="Browallia New"/>
          <w:sz w:val="28"/>
          <w:szCs w:val="28"/>
        </w:rPr>
        <w:t xml:space="preserve">) </w:t>
      </w:r>
      <w:r w:rsidR="00C040E7" w:rsidRPr="009C1B0A">
        <w:rPr>
          <w:rFonts w:ascii="Browallia New" w:hAnsi="Browallia New" w:cs="Browallia New"/>
          <w:sz w:val="28"/>
          <w:szCs w:val="28"/>
          <w:cs/>
        </w:rPr>
        <w:t>ได้</w:t>
      </w:r>
      <w:r w:rsidR="00C040E7">
        <w:rPr>
          <w:rFonts w:ascii="Browallia New" w:hAnsi="Browallia New" w:cs="Browallia New"/>
          <w:sz w:val="28"/>
          <w:szCs w:val="28"/>
          <w:cs/>
        </w:rPr>
        <w:t>ดำ</w:t>
      </w:r>
      <w:r w:rsidR="00C040E7" w:rsidRPr="009C1B0A">
        <w:rPr>
          <w:rFonts w:ascii="Browallia New" w:hAnsi="Browallia New" w:cs="Browallia New"/>
          <w:sz w:val="28"/>
          <w:szCs w:val="28"/>
          <w:cs/>
        </w:rPr>
        <w:t xml:space="preserve">เนินการจดทะเบียนต่อกรมพัฒนาธุรกิจการค้าแล้วเมื่อวันที่ </w:t>
      </w:r>
      <w:r w:rsidR="00C040E7" w:rsidRPr="009C1B0A">
        <w:rPr>
          <w:rFonts w:ascii="Browallia New" w:hAnsi="Browallia New" w:cs="Browallia New"/>
          <w:sz w:val="28"/>
          <w:szCs w:val="28"/>
        </w:rPr>
        <w:t xml:space="preserve">8 </w:t>
      </w:r>
      <w:r w:rsidR="00C040E7" w:rsidRPr="009C1B0A">
        <w:rPr>
          <w:rFonts w:ascii="Browallia New" w:hAnsi="Browallia New" w:cs="Browallia New" w:hint="cs"/>
          <w:sz w:val="28"/>
          <w:szCs w:val="28"/>
          <w:cs/>
        </w:rPr>
        <w:t>พฤศจิกายน</w:t>
      </w:r>
      <w:r w:rsidR="00C040E7" w:rsidRPr="009C1B0A">
        <w:rPr>
          <w:rFonts w:ascii="Browallia New" w:hAnsi="Browallia New" w:cs="Browallia New"/>
          <w:sz w:val="28"/>
          <w:szCs w:val="28"/>
          <w:cs/>
        </w:rPr>
        <w:t xml:space="preserve"> </w:t>
      </w:r>
      <w:r w:rsidR="00C040E7" w:rsidRPr="009C1B0A">
        <w:rPr>
          <w:rFonts w:ascii="Browallia New" w:hAnsi="Browallia New" w:cs="Browallia New"/>
          <w:sz w:val="28"/>
          <w:szCs w:val="28"/>
        </w:rPr>
        <w:t>2565</w:t>
      </w:r>
    </w:p>
    <w:p w14:paraId="12A2CAF2" w14:textId="77777777" w:rsidR="00C040E7" w:rsidRDefault="00C040E7" w:rsidP="00C040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A506F33" w14:textId="77777777" w:rsidR="00C040E7" w:rsidRDefault="00C040E7" w:rsidP="00C040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50C04">
        <w:rPr>
          <w:rFonts w:ascii="Browallia New" w:hAnsi="Browallia New" w:cs="Browallia New"/>
          <w:sz w:val="28"/>
          <w:szCs w:val="28"/>
          <w:cs/>
        </w:rPr>
        <w:t xml:space="preserve">ในการประชุมคณะกรรมการของบริษัท </w:t>
      </w:r>
      <w:proofErr w:type="spellStart"/>
      <w:r w:rsidRPr="00A50C04">
        <w:rPr>
          <w:rFonts w:ascii="Browallia New" w:hAnsi="Browallia New" w:cs="Browallia New"/>
          <w:sz w:val="28"/>
          <w:szCs w:val="28"/>
          <w:cs/>
        </w:rPr>
        <w:t>ไมด้า</w:t>
      </w:r>
      <w:proofErr w:type="spellEnd"/>
      <w:r w:rsidRPr="00A50C04">
        <w:rPr>
          <w:rFonts w:ascii="Browallia New" w:hAnsi="Browallia New" w:cs="Browallia New"/>
          <w:sz w:val="28"/>
          <w:szCs w:val="28"/>
          <w:cs/>
        </w:rPr>
        <w:t xml:space="preserve"> แอสเซ</w:t>
      </w:r>
      <w:proofErr w:type="spellStart"/>
      <w:r w:rsidRPr="00A50C04">
        <w:rPr>
          <w:rFonts w:ascii="Browallia New" w:hAnsi="Browallia New" w:cs="Browallia New"/>
          <w:sz w:val="28"/>
          <w:szCs w:val="28"/>
          <w:cs/>
        </w:rPr>
        <w:t>็ท</w:t>
      </w:r>
      <w:proofErr w:type="spellEnd"/>
      <w:r w:rsidRPr="00A50C04">
        <w:rPr>
          <w:rFonts w:ascii="Browallia New" w:hAnsi="Browallia New" w:cs="Browallia New"/>
          <w:sz w:val="28"/>
          <w:szCs w:val="28"/>
          <w:cs/>
        </w:rPr>
        <w:t xml:space="preserve"> จำกัด (มหาชน) ครั้งที่ </w:t>
      </w:r>
      <w:r>
        <w:rPr>
          <w:rFonts w:ascii="Browallia New" w:hAnsi="Browallia New" w:cs="Browallia New"/>
          <w:sz w:val="28"/>
          <w:szCs w:val="28"/>
        </w:rPr>
        <w:t>10/2564</w:t>
      </w:r>
      <w:r w:rsidRPr="00A50C04">
        <w:rPr>
          <w:rFonts w:ascii="Browallia New" w:hAnsi="Browallia New" w:cs="Browallia New"/>
          <w:sz w:val="28"/>
          <w:szCs w:val="28"/>
          <w:cs/>
        </w:rPr>
        <w:t xml:space="preserve"> เมื่อวันที่ </w:t>
      </w:r>
      <w:r>
        <w:rPr>
          <w:rFonts w:ascii="Browallia New" w:hAnsi="Browallia New" w:cs="Browallia New"/>
          <w:sz w:val="28"/>
          <w:szCs w:val="28"/>
        </w:rPr>
        <w:t>28</w:t>
      </w:r>
      <w:r w:rsidRPr="00A50C04">
        <w:rPr>
          <w:rFonts w:ascii="Browallia New" w:hAnsi="Browallia New" w:cs="Browallia New"/>
          <w:sz w:val="28"/>
          <w:szCs w:val="28"/>
          <w:cs/>
        </w:rPr>
        <w:t xml:space="preserve"> พฤษภาคม </w:t>
      </w:r>
      <w:r>
        <w:rPr>
          <w:rFonts w:ascii="Browallia New" w:hAnsi="Browallia New" w:cs="Browallia New"/>
          <w:sz w:val="28"/>
          <w:szCs w:val="28"/>
        </w:rPr>
        <w:t>2564</w:t>
      </w:r>
      <w:r w:rsidRPr="00A50C04">
        <w:rPr>
          <w:rFonts w:ascii="Browallia New" w:hAnsi="Browallia New" w:cs="Browallia New"/>
          <w:sz w:val="28"/>
          <w:szCs w:val="28"/>
          <w:cs/>
        </w:rPr>
        <w:t xml:space="preserve"> บริษัทมีมติอนุมัติซื้อหุ้นสามัญในบริษัท เอ็มดี รีสอร</w:t>
      </w:r>
      <w:proofErr w:type="spellStart"/>
      <w:r w:rsidRPr="00A50C04">
        <w:rPr>
          <w:rFonts w:ascii="Browallia New" w:hAnsi="Browallia New" w:cs="Browallia New"/>
          <w:sz w:val="28"/>
          <w:szCs w:val="28"/>
          <w:cs/>
        </w:rPr>
        <w:t>์ท</w:t>
      </w:r>
      <w:proofErr w:type="spellEnd"/>
      <w:r w:rsidRPr="00A50C04">
        <w:rPr>
          <w:rFonts w:ascii="Browallia New" w:hAnsi="Browallia New" w:cs="Browallia New"/>
          <w:sz w:val="28"/>
          <w:szCs w:val="28"/>
          <w:cs/>
        </w:rPr>
        <w:t xml:space="preserve"> จำกัด (บริษัทย่อยทางอ้อม) จำนวน </w:t>
      </w:r>
      <w:r>
        <w:rPr>
          <w:rFonts w:ascii="Browallia New" w:hAnsi="Browallia New" w:cs="Browallia New"/>
          <w:sz w:val="28"/>
          <w:szCs w:val="28"/>
        </w:rPr>
        <w:t>100</w:t>
      </w:r>
      <w:r w:rsidRPr="00A50C04">
        <w:rPr>
          <w:rFonts w:ascii="Browallia New" w:hAnsi="Browallia New" w:cs="Browallia New"/>
          <w:sz w:val="28"/>
          <w:szCs w:val="28"/>
          <w:cs/>
        </w:rPr>
        <w:t xml:space="preserve"> หุ้น จากบริษัท </w:t>
      </w:r>
      <w:proofErr w:type="spellStart"/>
      <w:r w:rsidRPr="00A50C04">
        <w:rPr>
          <w:rFonts w:ascii="Browallia New" w:hAnsi="Browallia New" w:cs="Browallia New"/>
          <w:sz w:val="28"/>
          <w:szCs w:val="28"/>
          <w:cs/>
        </w:rPr>
        <w:t>ไมด้า</w:t>
      </w:r>
      <w:proofErr w:type="spellEnd"/>
      <w:r w:rsidRPr="00A50C04">
        <w:rPr>
          <w:rFonts w:ascii="Browallia New" w:hAnsi="Browallia New" w:cs="Browallia New"/>
          <w:sz w:val="28"/>
          <w:szCs w:val="28"/>
          <w:cs/>
        </w:rPr>
        <w:t xml:space="preserve"> แอด จำกัด (บริษัทย่อย) โดยมีมูลค่าที่ซื้อขายราคาหุ้นละ </w:t>
      </w:r>
      <w:r>
        <w:rPr>
          <w:rFonts w:ascii="Browallia New" w:hAnsi="Browallia New" w:cs="Browallia New"/>
          <w:sz w:val="28"/>
          <w:szCs w:val="28"/>
        </w:rPr>
        <w:t>100</w:t>
      </w:r>
      <w:r w:rsidRPr="00A50C04">
        <w:rPr>
          <w:rFonts w:ascii="Browallia New" w:hAnsi="Browallia New" w:cs="Browallia New"/>
          <w:sz w:val="28"/>
          <w:szCs w:val="28"/>
          <w:cs/>
        </w:rPr>
        <w:t xml:space="preserve"> บาท จำนวนเงินรวม </w:t>
      </w:r>
      <w:r>
        <w:rPr>
          <w:rFonts w:ascii="Browallia New" w:hAnsi="Browallia New" w:cs="Browallia New"/>
          <w:sz w:val="28"/>
          <w:szCs w:val="28"/>
        </w:rPr>
        <w:t>10,000</w:t>
      </w:r>
      <w:r w:rsidRPr="00A50C04">
        <w:rPr>
          <w:rFonts w:ascii="Browallia New" w:hAnsi="Browallia New" w:cs="Browallia New"/>
          <w:sz w:val="28"/>
          <w:szCs w:val="28"/>
          <w:cs/>
        </w:rPr>
        <w:t xml:space="preserve"> บาท ทำให้บริษัทย่อยมีสัดส่วนเงินลงทุนในบริษัท เอ็มดี รีสอร</w:t>
      </w:r>
      <w:proofErr w:type="spellStart"/>
      <w:r w:rsidRPr="00A50C04">
        <w:rPr>
          <w:rFonts w:ascii="Browallia New" w:hAnsi="Browallia New" w:cs="Browallia New"/>
          <w:sz w:val="28"/>
          <w:szCs w:val="28"/>
          <w:cs/>
        </w:rPr>
        <w:t>์ท</w:t>
      </w:r>
      <w:proofErr w:type="spellEnd"/>
      <w:r w:rsidRPr="00A50C04">
        <w:rPr>
          <w:rFonts w:ascii="Browallia New" w:hAnsi="Browallia New" w:cs="Browallia New"/>
          <w:sz w:val="28"/>
          <w:szCs w:val="28"/>
          <w:cs/>
        </w:rPr>
        <w:t xml:space="preserve"> จำกัด ลดลงจากร้อยละ </w:t>
      </w:r>
      <w:r>
        <w:rPr>
          <w:rFonts w:ascii="Browallia New" w:hAnsi="Browallia New" w:cs="Browallia New"/>
          <w:sz w:val="28"/>
          <w:szCs w:val="28"/>
        </w:rPr>
        <w:t>99.99</w:t>
      </w:r>
      <w:r w:rsidRPr="00A50C04">
        <w:rPr>
          <w:rFonts w:ascii="Browallia New" w:hAnsi="Browallia New" w:cs="Browallia New"/>
          <w:sz w:val="28"/>
          <w:szCs w:val="28"/>
          <w:cs/>
        </w:rPr>
        <w:t xml:space="preserve"> เป็นร้อยละ </w:t>
      </w:r>
      <w:r>
        <w:rPr>
          <w:rFonts w:ascii="Browallia New" w:hAnsi="Browallia New" w:cs="Browallia New"/>
          <w:sz w:val="28"/>
          <w:szCs w:val="28"/>
        </w:rPr>
        <w:t>99.95</w:t>
      </w:r>
      <w:r w:rsidRPr="00A50C04">
        <w:rPr>
          <w:rFonts w:ascii="Browallia New" w:hAnsi="Browallia New" w:cs="Browallia New"/>
          <w:sz w:val="28"/>
          <w:szCs w:val="28"/>
          <w:cs/>
        </w:rPr>
        <w:t xml:space="preserve"> ทั้งนี้</w:t>
      </w:r>
      <w:r w:rsidRPr="001A3A36">
        <w:rPr>
          <w:rFonts w:ascii="Browallia New" w:hAnsi="Browallia New" w:cs="Browallia New"/>
          <w:sz w:val="28"/>
          <w:szCs w:val="28"/>
          <w:cs/>
        </w:rPr>
        <w:t>บริษัท เอ็มดี รีสอร</w:t>
      </w:r>
      <w:proofErr w:type="spellStart"/>
      <w:r w:rsidRPr="001A3A36">
        <w:rPr>
          <w:rFonts w:ascii="Browallia New" w:hAnsi="Browallia New" w:cs="Browallia New"/>
          <w:sz w:val="28"/>
          <w:szCs w:val="28"/>
          <w:cs/>
        </w:rPr>
        <w:t>์ท</w:t>
      </w:r>
      <w:proofErr w:type="spellEnd"/>
      <w:r w:rsidRPr="001A3A36">
        <w:rPr>
          <w:rFonts w:ascii="Browallia New" w:hAnsi="Browallia New" w:cs="Browallia New"/>
          <w:sz w:val="28"/>
          <w:szCs w:val="28"/>
          <w:cs/>
        </w:rPr>
        <w:t xml:space="preserve"> จำกัด (บริษัทย่อยทางอ้อม)</w:t>
      </w:r>
      <w:r>
        <w:rPr>
          <w:rFonts w:ascii="Browallia New" w:hAnsi="Browallia New" w:cs="Browallia New" w:hint="cs"/>
          <w:sz w:val="28"/>
          <w:szCs w:val="28"/>
          <w:cs/>
        </w:rPr>
        <w:t xml:space="preserve"> </w:t>
      </w:r>
      <w:r w:rsidRPr="00A50C04">
        <w:rPr>
          <w:rFonts w:ascii="Browallia New" w:hAnsi="Browallia New" w:cs="Browallia New"/>
          <w:sz w:val="28"/>
          <w:szCs w:val="28"/>
          <w:cs/>
        </w:rPr>
        <w:t xml:space="preserve">ได้ดำเนินการจดทะเบียนต่อกรมพัฒนาธุรกิจการค้าแล้วเมื่อวันที่ </w:t>
      </w:r>
      <w:r>
        <w:rPr>
          <w:rFonts w:ascii="Browallia New" w:hAnsi="Browallia New" w:cs="Browallia New"/>
          <w:sz w:val="28"/>
          <w:szCs w:val="28"/>
        </w:rPr>
        <w:t>31</w:t>
      </w:r>
      <w:r w:rsidRPr="00A50C04">
        <w:rPr>
          <w:rFonts w:ascii="Browallia New" w:hAnsi="Browallia New" w:cs="Browallia New"/>
          <w:sz w:val="28"/>
          <w:szCs w:val="28"/>
          <w:cs/>
        </w:rPr>
        <w:t xml:space="preserve"> พฤษภาคม </w:t>
      </w:r>
      <w:r>
        <w:rPr>
          <w:rFonts w:ascii="Browallia New" w:hAnsi="Browallia New" w:cs="Browallia New"/>
          <w:sz w:val="28"/>
          <w:szCs w:val="28"/>
        </w:rPr>
        <w:t>2564</w:t>
      </w:r>
    </w:p>
    <w:p w14:paraId="74EEC6A8" w14:textId="77777777" w:rsidR="00C040E7" w:rsidRPr="000C58EB" w:rsidRDefault="00C040E7" w:rsidP="00583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thaiDistribute"/>
        <w:rPr>
          <w:rFonts w:ascii="Browallia New" w:hAnsi="Browallia New" w:cs="Browallia New"/>
          <w:b/>
          <w:bCs/>
          <w:sz w:val="28"/>
          <w:szCs w:val="28"/>
          <w:u w:val="single"/>
          <w:cs/>
          <w:lang w:val="en-GB"/>
        </w:rPr>
      </w:pPr>
    </w:p>
    <w:p w14:paraId="5A5CC7ED" w14:textId="0A15AE8F" w:rsidR="00182D19" w:rsidRDefault="00182D19" w:rsidP="003A61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1A3A36">
        <w:rPr>
          <w:rFonts w:ascii="Browallia New" w:hAnsi="Browallia New" w:cs="Browallia New"/>
          <w:sz w:val="28"/>
          <w:szCs w:val="28"/>
          <w:cs/>
        </w:rPr>
        <w:t xml:space="preserve">ในการประชุมคณะกรรมการของบริษัท </w:t>
      </w:r>
      <w:proofErr w:type="spellStart"/>
      <w:r w:rsidRPr="001A3A36">
        <w:rPr>
          <w:rFonts w:ascii="Browallia New" w:hAnsi="Browallia New" w:cs="Browallia New"/>
          <w:sz w:val="28"/>
          <w:szCs w:val="28"/>
          <w:cs/>
        </w:rPr>
        <w:t>ไมด้า</w:t>
      </w:r>
      <w:proofErr w:type="spellEnd"/>
      <w:r w:rsidRPr="001A3A36">
        <w:rPr>
          <w:rFonts w:ascii="Browallia New" w:hAnsi="Browallia New" w:cs="Browallia New"/>
          <w:sz w:val="28"/>
          <w:szCs w:val="28"/>
          <w:cs/>
        </w:rPr>
        <w:t xml:space="preserve"> แอด จำกัด (บริษัทย่อย) ครั้งที่ </w:t>
      </w:r>
      <w:r w:rsidRPr="001A3A36">
        <w:rPr>
          <w:rFonts w:ascii="Browallia New" w:hAnsi="Browallia New" w:cs="Browallia New"/>
          <w:sz w:val="28"/>
          <w:szCs w:val="28"/>
        </w:rPr>
        <w:t xml:space="preserve">1/2564 </w:t>
      </w:r>
      <w:r w:rsidRPr="001A3A36">
        <w:rPr>
          <w:rFonts w:ascii="Browallia New" w:hAnsi="Browallia New" w:cs="Browallia New"/>
          <w:sz w:val="28"/>
          <w:szCs w:val="28"/>
          <w:cs/>
        </w:rPr>
        <w:t xml:space="preserve">เมื่อวันที่ </w:t>
      </w:r>
      <w:r w:rsidRPr="001A3A36">
        <w:rPr>
          <w:rFonts w:ascii="Browallia New" w:hAnsi="Browallia New" w:cs="Browallia New"/>
          <w:sz w:val="28"/>
          <w:szCs w:val="28"/>
        </w:rPr>
        <w:t xml:space="preserve">22 </w:t>
      </w:r>
      <w:r w:rsidRPr="001A3A36">
        <w:rPr>
          <w:rFonts w:ascii="Browallia New" w:hAnsi="Browallia New" w:cs="Browallia New"/>
          <w:sz w:val="28"/>
          <w:szCs w:val="28"/>
          <w:cs/>
        </w:rPr>
        <w:t xml:space="preserve">กุมภาพันธ์ </w:t>
      </w:r>
      <w:r w:rsidRPr="001A3A36">
        <w:rPr>
          <w:rFonts w:ascii="Browallia New" w:hAnsi="Browallia New" w:cs="Browallia New"/>
          <w:sz w:val="28"/>
          <w:szCs w:val="28"/>
        </w:rPr>
        <w:t xml:space="preserve">2564 </w:t>
      </w:r>
      <w:r w:rsidRPr="001A3A36">
        <w:rPr>
          <w:rFonts w:ascii="Browallia New" w:hAnsi="Browallia New" w:cs="Browallia New"/>
          <w:sz w:val="28"/>
          <w:szCs w:val="28"/>
          <w:cs/>
        </w:rPr>
        <w:t>บริษัท</w:t>
      </w:r>
      <w:r w:rsidR="0086783D" w:rsidRPr="001A3A36">
        <w:rPr>
          <w:rFonts w:ascii="Browallia New" w:hAnsi="Browallia New" w:cs="Browallia New"/>
          <w:sz w:val="28"/>
          <w:szCs w:val="28"/>
          <w:cs/>
        </w:rPr>
        <w:t xml:space="preserve"> </w:t>
      </w:r>
      <w:proofErr w:type="spellStart"/>
      <w:r w:rsidR="0086783D" w:rsidRPr="001A3A36">
        <w:rPr>
          <w:rFonts w:ascii="Browallia New" w:hAnsi="Browallia New" w:cs="Browallia New"/>
          <w:sz w:val="28"/>
          <w:szCs w:val="28"/>
          <w:cs/>
        </w:rPr>
        <w:t>ไมด้า</w:t>
      </w:r>
      <w:proofErr w:type="spellEnd"/>
      <w:r w:rsidR="0086783D" w:rsidRPr="001A3A36">
        <w:rPr>
          <w:rFonts w:ascii="Browallia New" w:hAnsi="Browallia New" w:cs="Browallia New"/>
          <w:sz w:val="28"/>
          <w:szCs w:val="28"/>
          <w:cs/>
        </w:rPr>
        <w:t xml:space="preserve"> แอด จำกัด (บริษัทย่อย) </w:t>
      </w:r>
      <w:r w:rsidRPr="001A3A36">
        <w:rPr>
          <w:rFonts w:ascii="Browallia New" w:hAnsi="Browallia New" w:cs="Browallia New"/>
          <w:sz w:val="28"/>
          <w:szCs w:val="28"/>
          <w:cs/>
        </w:rPr>
        <w:t>มีมติอนุมัติซื้อหุ้นสามัญเพิ่มในบริษัท เอ็มดี รีสอร</w:t>
      </w:r>
      <w:proofErr w:type="spellStart"/>
      <w:r w:rsidRPr="001A3A36">
        <w:rPr>
          <w:rFonts w:ascii="Browallia New" w:hAnsi="Browallia New" w:cs="Browallia New"/>
          <w:sz w:val="28"/>
          <w:szCs w:val="28"/>
          <w:cs/>
        </w:rPr>
        <w:t>์ท</w:t>
      </w:r>
      <w:proofErr w:type="spellEnd"/>
      <w:r w:rsidRPr="001A3A36">
        <w:rPr>
          <w:rFonts w:ascii="Browallia New" w:hAnsi="Browallia New" w:cs="Browallia New"/>
          <w:sz w:val="28"/>
          <w:szCs w:val="28"/>
          <w:cs/>
        </w:rPr>
        <w:t xml:space="preserve"> จำกัด (บริษัทย่อยทางอ้อม) จากส่วนได้เสียที่ไม่มีอำนาจควบคุม จำนวน </w:t>
      </w:r>
      <w:r w:rsidRPr="001A3A36">
        <w:rPr>
          <w:rFonts w:ascii="Browallia New" w:hAnsi="Browallia New" w:cs="Browallia New"/>
          <w:sz w:val="28"/>
          <w:szCs w:val="28"/>
        </w:rPr>
        <w:t xml:space="preserve">28,226 </w:t>
      </w:r>
      <w:r w:rsidRPr="001A3A36">
        <w:rPr>
          <w:rFonts w:ascii="Browallia New" w:hAnsi="Browallia New" w:cs="Browallia New"/>
          <w:sz w:val="28"/>
          <w:szCs w:val="28"/>
          <w:cs/>
        </w:rPr>
        <w:t xml:space="preserve">หุ้น โดยมีมูลค่าที่ซื้อขายราคาหุ้นละ </w:t>
      </w:r>
      <w:r w:rsidRPr="001A3A36">
        <w:rPr>
          <w:rFonts w:ascii="Browallia New" w:hAnsi="Browallia New" w:cs="Browallia New"/>
          <w:sz w:val="28"/>
          <w:szCs w:val="28"/>
        </w:rPr>
        <w:t xml:space="preserve">45 </w:t>
      </w:r>
      <w:r w:rsidRPr="001A3A36">
        <w:rPr>
          <w:rFonts w:ascii="Browallia New" w:hAnsi="Browallia New" w:cs="Browallia New"/>
          <w:sz w:val="28"/>
          <w:szCs w:val="28"/>
          <w:cs/>
        </w:rPr>
        <w:t xml:space="preserve">บาท จำนวนเงินรวม </w:t>
      </w:r>
      <w:r w:rsidRPr="001A3A36">
        <w:rPr>
          <w:rFonts w:ascii="Browallia New" w:hAnsi="Browallia New" w:cs="Browallia New"/>
          <w:sz w:val="28"/>
          <w:szCs w:val="28"/>
        </w:rPr>
        <w:t xml:space="preserve">1.27 </w:t>
      </w:r>
      <w:r w:rsidRPr="001A3A36">
        <w:rPr>
          <w:rFonts w:ascii="Browallia New" w:hAnsi="Browallia New" w:cs="Browallia New"/>
          <w:sz w:val="28"/>
          <w:szCs w:val="28"/>
          <w:cs/>
        </w:rPr>
        <w:t>ล้านบาท บริษัท</w:t>
      </w:r>
      <w:r w:rsidR="00147034" w:rsidRPr="001A3A36">
        <w:rPr>
          <w:rFonts w:ascii="Browallia New" w:hAnsi="Browallia New" w:cs="Browallia New"/>
          <w:sz w:val="28"/>
          <w:szCs w:val="28"/>
          <w:cs/>
        </w:rPr>
        <w:t xml:space="preserve"> </w:t>
      </w:r>
      <w:proofErr w:type="spellStart"/>
      <w:r w:rsidR="00147034" w:rsidRPr="001A3A36">
        <w:rPr>
          <w:rFonts w:ascii="Browallia New" w:hAnsi="Browallia New" w:cs="Browallia New"/>
          <w:sz w:val="28"/>
          <w:szCs w:val="28"/>
          <w:cs/>
        </w:rPr>
        <w:t>ไมด้า</w:t>
      </w:r>
      <w:proofErr w:type="spellEnd"/>
      <w:r w:rsidR="00147034" w:rsidRPr="001A3A36">
        <w:rPr>
          <w:rFonts w:ascii="Browallia New" w:hAnsi="Browallia New" w:cs="Browallia New"/>
          <w:sz w:val="28"/>
          <w:szCs w:val="28"/>
          <w:cs/>
        </w:rPr>
        <w:t xml:space="preserve"> แอด จำกัด (บริษัทย่อย) </w:t>
      </w:r>
      <w:r w:rsidRPr="001A3A36">
        <w:rPr>
          <w:rFonts w:ascii="Browallia New" w:hAnsi="Browallia New" w:cs="Browallia New"/>
          <w:sz w:val="28"/>
          <w:szCs w:val="28"/>
          <w:cs/>
        </w:rPr>
        <w:t xml:space="preserve">ได้จ่ายชำระค่าหุ้นแล้วในวันที่ </w:t>
      </w:r>
      <w:r w:rsidRPr="001A3A36">
        <w:rPr>
          <w:rFonts w:ascii="Browallia New" w:hAnsi="Browallia New" w:cs="Browallia New"/>
          <w:sz w:val="28"/>
          <w:szCs w:val="28"/>
        </w:rPr>
        <w:t xml:space="preserve">8 </w:t>
      </w:r>
      <w:r w:rsidRPr="001A3A36">
        <w:rPr>
          <w:rFonts w:ascii="Browallia New" w:hAnsi="Browallia New" w:cs="Browallia New"/>
          <w:sz w:val="28"/>
          <w:szCs w:val="28"/>
          <w:cs/>
        </w:rPr>
        <w:t xml:space="preserve">มีนาคม </w:t>
      </w:r>
      <w:r w:rsidRPr="001A3A36">
        <w:rPr>
          <w:rFonts w:ascii="Browallia New" w:hAnsi="Browallia New" w:cs="Browallia New"/>
          <w:sz w:val="28"/>
          <w:szCs w:val="28"/>
        </w:rPr>
        <w:t xml:space="preserve">2564 </w:t>
      </w:r>
      <w:r w:rsidRPr="001A3A36">
        <w:rPr>
          <w:rFonts w:ascii="Browallia New" w:hAnsi="Browallia New" w:cs="Browallia New"/>
          <w:sz w:val="28"/>
          <w:szCs w:val="28"/>
          <w:cs/>
        </w:rPr>
        <w:t>ทำให้บริษัท</w:t>
      </w:r>
      <w:r w:rsidR="00147034" w:rsidRPr="001A3A36">
        <w:rPr>
          <w:rFonts w:ascii="Browallia New" w:hAnsi="Browallia New" w:cs="Browallia New"/>
          <w:sz w:val="28"/>
          <w:szCs w:val="28"/>
          <w:cs/>
        </w:rPr>
        <w:t xml:space="preserve"> </w:t>
      </w:r>
      <w:proofErr w:type="spellStart"/>
      <w:r w:rsidR="00147034" w:rsidRPr="001A3A36">
        <w:rPr>
          <w:rFonts w:ascii="Browallia New" w:hAnsi="Browallia New" w:cs="Browallia New"/>
          <w:sz w:val="28"/>
          <w:szCs w:val="28"/>
          <w:cs/>
        </w:rPr>
        <w:t>ไมด้า</w:t>
      </w:r>
      <w:proofErr w:type="spellEnd"/>
      <w:r w:rsidR="00147034" w:rsidRPr="001A3A36">
        <w:rPr>
          <w:rFonts w:ascii="Browallia New" w:hAnsi="Browallia New" w:cs="Browallia New"/>
          <w:sz w:val="28"/>
          <w:szCs w:val="28"/>
          <w:cs/>
        </w:rPr>
        <w:t xml:space="preserve"> แอด จำกัด (บริษัทย่อย) </w:t>
      </w:r>
      <w:r w:rsidRPr="001A3A36">
        <w:rPr>
          <w:rFonts w:ascii="Browallia New" w:hAnsi="Browallia New" w:cs="Browallia New"/>
          <w:sz w:val="28"/>
          <w:szCs w:val="28"/>
          <w:cs/>
        </w:rPr>
        <w:t>มีสัดส่วนเงินลงทุนในบริษัท เอ็มดี รีสอร</w:t>
      </w:r>
      <w:proofErr w:type="spellStart"/>
      <w:r w:rsidRPr="001A3A36">
        <w:rPr>
          <w:rFonts w:ascii="Browallia New" w:hAnsi="Browallia New" w:cs="Browallia New"/>
          <w:sz w:val="28"/>
          <w:szCs w:val="28"/>
          <w:cs/>
        </w:rPr>
        <w:t>์ท</w:t>
      </w:r>
      <w:proofErr w:type="spellEnd"/>
      <w:r w:rsidRPr="001A3A36">
        <w:rPr>
          <w:rFonts w:ascii="Browallia New" w:hAnsi="Browallia New" w:cs="Browallia New"/>
          <w:sz w:val="28"/>
          <w:szCs w:val="28"/>
          <w:cs/>
        </w:rPr>
        <w:t xml:space="preserve"> จำกัด เพิ่มขึ้นจากร้อยละ </w:t>
      </w:r>
      <w:r w:rsidRPr="001A3A36">
        <w:rPr>
          <w:rFonts w:ascii="Browallia New" w:hAnsi="Browallia New" w:cs="Browallia New"/>
          <w:sz w:val="28"/>
          <w:szCs w:val="28"/>
        </w:rPr>
        <w:t xml:space="preserve">90.00 </w:t>
      </w:r>
      <w:r w:rsidRPr="001A3A36">
        <w:rPr>
          <w:rFonts w:ascii="Browallia New" w:hAnsi="Browallia New" w:cs="Browallia New"/>
          <w:sz w:val="28"/>
          <w:szCs w:val="28"/>
          <w:cs/>
        </w:rPr>
        <w:t xml:space="preserve">เป็นร้อยละ </w:t>
      </w:r>
      <w:r w:rsidRPr="001A3A36">
        <w:rPr>
          <w:rFonts w:ascii="Browallia New" w:hAnsi="Browallia New" w:cs="Browallia New"/>
          <w:sz w:val="28"/>
          <w:szCs w:val="28"/>
        </w:rPr>
        <w:t xml:space="preserve">99.99 </w:t>
      </w:r>
      <w:r w:rsidRPr="00967682">
        <w:rPr>
          <w:rFonts w:ascii="Browallia New" w:hAnsi="Browallia New" w:cs="Browallia New"/>
          <w:sz w:val="28"/>
          <w:szCs w:val="28"/>
          <w:cs/>
        </w:rPr>
        <w:t>และ</w:t>
      </w:r>
      <w:r w:rsidRPr="001A3A36">
        <w:rPr>
          <w:rFonts w:ascii="Browallia New" w:hAnsi="Browallia New" w:cs="Browallia New"/>
          <w:sz w:val="28"/>
          <w:szCs w:val="28"/>
          <w:cs/>
        </w:rPr>
        <w:t>บริษัท</w:t>
      </w:r>
      <w:r w:rsidRPr="00967682">
        <w:rPr>
          <w:rFonts w:ascii="Browallia New" w:hAnsi="Browallia New" w:cs="Browallia New"/>
          <w:sz w:val="28"/>
          <w:szCs w:val="28"/>
          <w:cs/>
        </w:rPr>
        <w:t>ได้บันทึกส่วนเปลี่ยนแปลงสัดส่วนเงินลงทุนในบริษัท</w:t>
      </w:r>
      <w:r w:rsidR="00E272A2" w:rsidRPr="001A3A36">
        <w:rPr>
          <w:rFonts w:ascii="Browallia New" w:hAnsi="Browallia New" w:cs="Browallia New"/>
          <w:sz w:val="28"/>
          <w:szCs w:val="28"/>
          <w:cs/>
        </w:rPr>
        <w:t xml:space="preserve"> </w:t>
      </w:r>
      <w:proofErr w:type="spellStart"/>
      <w:r w:rsidR="00E272A2" w:rsidRPr="001A3A36">
        <w:rPr>
          <w:rFonts w:ascii="Browallia New" w:hAnsi="Browallia New" w:cs="Browallia New"/>
          <w:sz w:val="28"/>
          <w:szCs w:val="28"/>
          <w:cs/>
        </w:rPr>
        <w:t>ไมด้า</w:t>
      </w:r>
      <w:proofErr w:type="spellEnd"/>
      <w:r w:rsidR="00E272A2" w:rsidRPr="001A3A36">
        <w:rPr>
          <w:rFonts w:ascii="Browallia New" w:hAnsi="Browallia New" w:cs="Browallia New"/>
          <w:sz w:val="28"/>
          <w:szCs w:val="28"/>
          <w:cs/>
        </w:rPr>
        <w:t xml:space="preserve"> แอด จำกัด (บริษัทย่อย) </w:t>
      </w:r>
      <w:r w:rsidRPr="00967682">
        <w:rPr>
          <w:rFonts w:ascii="Browallia New" w:hAnsi="Browallia New" w:cs="Browallia New"/>
          <w:sz w:val="28"/>
          <w:szCs w:val="28"/>
          <w:cs/>
        </w:rPr>
        <w:t xml:space="preserve">ลดลงจำนวน </w:t>
      </w:r>
      <w:r>
        <w:rPr>
          <w:rFonts w:ascii="Browallia New" w:hAnsi="Browallia New" w:cs="Browallia New"/>
          <w:sz w:val="28"/>
          <w:szCs w:val="28"/>
        </w:rPr>
        <w:t>8.53</w:t>
      </w:r>
      <w:r w:rsidRPr="00967682">
        <w:rPr>
          <w:rFonts w:ascii="Browallia New" w:hAnsi="Browallia New" w:cs="Browallia New"/>
          <w:sz w:val="28"/>
          <w:szCs w:val="28"/>
        </w:rPr>
        <w:t xml:space="preserve"> </w:t>
      </w:r>
      <w:r w:rsidRPr="00967682">
        <w:rPr>
          <w:rFonts w:ascii="Browallia New" w:hAnsi="Browallia New" w:cs="Browallia New"/>
          <w:sz w:val="28"/>
          <w:szCs w:val="28"/>
          <w:cs/>
        </w:rPr>
        <w:t>ล้านบาท ในงบแสดงการเปลี่ยนแปลงส่วนของผู้ถือหุ้นในงบการเงินรวม</w:t>
      </w:r>
      <w:r w:rsidRPr="001A3A36">
        <w:rPr>
          <w:rFonts w:ascii="Browallia New" w:hAnsi="Browallia New" w:cs="Browallia New"/>
          <w:sz w:val="28"/>
          <w:szCs w:val="28"/>
        </w:rPr>
        <w:t xml:space="preserve"> </w:t>
      </w:r>
      <w:r w:rsidRPr="001A3A36">
        <w:rPr>
          <w:rFonts w:ascii="Browallia New" w:hAnsi="Browallia New" w:cs="Browallia New"/>
          <w:sz w:val="28"/>
          <w:szCs w:val="28"/>
          <w:cs/>
        </w:rPr>
        <w:t>ทั้งนี้</w:t>
      </w:r>
      <w:r w:rsidR="00AD2598">
        <w:rPr>
          <w:rFonts w:ascii="Browallia New" w:hAnsi="Browallia New" w:cs="Browallia New"/>
          <w:sz w:val="28"/>
          <w:szCs w:val="28"/>
        </w:rPr>
        <w:t xml:space="preserve"> </w:t>
      </w:r>
      <w:r w:rsidRPr="001A3A36">
        <w:rPr>
          <w:rFonts w:ascii="Browallia New" w:hAnsi="Browallia New" w:cs="Browallia New"/>
          <w:sz w:val="28"/>
          <w:szCs w:val="28"/>
          <w:cs/>
        </w:rPr>
        <w:t>บริษัท</w:t>
      </w:r>
      <w:r w:rsidR="00E272A2" w:rsidRPr="001A3A36">
        <w:rPr>
          <w:rFonts w:ascii="Browallia New" w:hAnsi="Browallia New" w:cs="Browallia New"/>
          <w:sz w:val="28"/>
          <w:szCs w:val="28"/>
          <w:cs/>
        </w:rPr>
        <w:t xml:space="preserve"> เอ็มดี รีสอร</w:t>
      </w:r>
      <w:proofErr w:type="spellStart"/>
      <w:r w:rsidR="00E272A2" w:rsidRPr="001A3A36">
        <w:rPr>
          <w:rFonts w:ascii="Browallia New" w:hAnsi="Browallia New" w:cs="Browallia New"/>
          <w:sz w:val="28"/>
          <w:szCs w:val="28"/>
          <w:cs/>
        </w:rPr>
        <w:t>์ท</w:t>
      </w:r>
      <w:proofErr w:type="spellEnd"/>
      <w:r w:rsidR="00E272A2" w:rsidRPr="001A3A36">
        <w:rPr>
          <w:rFonts w:ascii="Browallia New" w:hAnsi="Browallia New" w:cs="Browallia New"/>
          <w:sz w:val="28"/>
          <w:szCs w:val="28"/>
          <w:cs/>
        </w:rPr>
        <w:t xml:space="preserve"> จำกัด (บริษัทย่อยทางอ้อม)</w:t>
      </w:r>
      <w:r w:rsidR="00187987">
        <w:rPr>
          <w:rFonts w:ascii="Browallia New" w:hAnsi="Browallia New" w:cs="Browallia New"/>
          <w:sz w:val="28"/>
          <w:szCs w:val="28"/>
        </w:rPr>
        <w:t xml:space="preserve"> </w:t>
      </w:r>
      <w:r w:rsidRPr="001A3A36">
        <w:rPr>
          <w:rFonts w:ascii="Browallia New" w:hAnsi="Browallia New" w:cs="Browallia New"/>
          <w:sz w:val="28"/>
          <w:szCs w:val="28"/>
          <w:cs/>
        </w:rPr>
        <w:t xml:space="preserve">ได้ดำเนินการจดทะเบียนต่อกรมพัฒนาธุรกิจการค้าแล้วเมื่อวันที่ </w:t>
      </w:r>
      <w:r w:rsidRPr="001A3A36">
        <w:rPr>
          <w:rFonts w:ascii="Browallia New" w:hAnsi="Browallia New" w:cs="Browallia New"/>
          <w:sz w:val="28"/>
          <w:szCs w:val="28"/>
        </w:rPr>
        <w:t xml:space="preserve">10 </w:t>
      </w:r>
      <w:r w:rsidRPr="001A3A36">
        <w:rPr>
          <w:rFonts w:ascii="Browallia New" w:hAnsi="Browallia New" w:cs="Browallia New"/>
          <w:sz w:val="28"/>
          <w:szCs w:val="28"/>
          <w:cs/>
        </w:rPr>
        <w:t xml:space="preserve">มีนาคม </w:t>
      </w:r>
      <w:r w:rsidRPr="001A3A36">
        <w:rPr>
          <w:rFonts w:ascii="Browallia New" w:hAnsi="Browallia New" w:cs="Browallia New"/>
          <w:sz w:val="28"/>
          <w:szCs w:val="28"/>
        </w:rPr>
        <w:t>2564</w:t>
      </w:r>
    </w:p>
    <w:p w14:paraId="114870BB" w14:textId="77777777" w:rsidR="00182D19" w:rsidRPr="00A20171" w:rsidRDefault="00182D19"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EA575AF" w14:textId="77777777" w:rsidR="00A20171" w:rsidRDefault="00A20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3F0F282" w14:textId="47B94D30" w:rsidR="006B5A3B" w:rsidRDefault="00FD09BF"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8652D9">
        <w:rPr>
          <w:rFonts w:ascii="Browallia New" w:hAnsi="Browallia New" w:cs="Browallia New" w:hint="cs"/>
          <w:sz w:val="28"/>
          <w:szCs w:val="28"/>
          <w:cs/>
        </w:rPr>
        <w:lastRenderedPageBreak/>
        <w:t>สำหรับปี</w:t>
      </w:r>
      <w:r w:rsidR="006B5A3B" w:rsidRPr="008652D9">
        <w:rPr>
          <w:rFonts w:ascii="Browallia New" w:hAnsi="Browallia New" w:cs="Browallia New" w:hint="cs"/>
          <w:sz w:val="28"/>
          <w:szCs w:val="28"/>
          <w:cs/>
        </w:rPr>
        <w:t xml:space="preserve">สิ้นสุดวันที่ </w:t>
      </w:r>
      <w:r w:rsidR="006B5A3B" w:rsidRPr="008652D9">
        <w:rPr>
          <w:rFonts w:ascii="Browallia New" w:hAnsi="Browallia New" w:cs="Browallia New"/>
          <w:sz w:val="28"/>
          <w:szCs w:val="28"/>
        </w:rPr>
        <w:t>31</w:t>
      </w:r>
      <w:r w:rsidR="006B5A3B" w:rsidRPr="008652D9">
        <w:rPr>
          <w:rFonts w:ascii="Browallia New" w:hAnsi="Browallia New" w:cs="Browallia New" w:hint="cs"/>
          <w:sz w:val="28"/>
          <w:szCs w:val="28"/>
          <w:cs/>
        </w:rPr>
        <w:t xml:space="preserve"> ธันวาคม </w:t>
      </w:r>
      <w:r w:rsidR="006B5A3B" w:rsidRPr="008652D9">
        <w:rPr>
          <w:rFonts w:ascii="Browallia New" w:hAnsi="Browallia New" w:cs="Browallia New"/>
          <w:sz w:val="28"/>
          <w:szCs w:val="28"/>
        </w:rPr>
        <w:t>256</w:t>
      </w:r>
      <w:r w:rsidR="008F0FDB" w:rsidRPr="008652D9">
        <w:rPr>
          <w:rFonts w:ascii="Browallia New" w:hAnsi="Browallia New" w:cs="Browallia New"/>
          <w:sz w:val="28"/>
          <w:szCs w:val="28"/>
        </w:rPr>
        <w:t>4</w:t>
      </w:r>
      <w:r w:rsidR="006B5A3B" w:rsidRPr="008652D9">
        <w:rPr>
          <w:rFonts w:ascii="Browallia New" w:hAnsi="Browallia New" w:cs="Browallia New"/>
          <w:sz w:val="28"/>
          <w:szCs w:val="28"/>
          <w:cs/>
        </w:rPr>
        <w:t xml:space="preserve"> บริษัท</w:t>
      </w:r>
      <w:r w:rsidR="006B5A3B" w:rsidRPr="008652D9">
        <w:rPr>
          <w:rFonts w:ascii="Browallia New" w:hAnsi="Browallia New" w:cs="Browallia New" w:hint="cs"/>
          <w:sz w:val="28"/>
          <w:szCs w:val="28"/>
          <w:cs/>
        </w:rPr>
        <w:t>มีรายการเคลื่อนไหวเงินลงทุนในบริษัท</w:t>
      </w:r>
      <w:r w:rsidR="00187987" w:rsidRPr="00187987">
        <w:rPr>
          <w:rFonts w:ascii="Browallia New" w:hAnsi="Browallia New" w:cs="Browallia New"/>
          <w:sz w:val="28"/>
          <w:szCs w:val="28"/>
          <w:cs/>
        </w:rPr>
        <w:t xml:space="preserve"> เอ็มดี รีสอร</w:t>
      </w:r>
      <w:proofErr w:type="spellStart"/>
      <w:r w:rsidR="00187987" w:rsidRPr="00187987">
        <w:rPr>
          <w:rFonts w:ascii="Browallia New" w:hAnsi="Browallia New" w:cs="Browallia New"/>
          <w:sz w:val="28"/>
          <w:szCs w:val="28"/>
          <w:cs/>
        </w:rPr>
        <w:t>์ท</w:t>
      </w:r>
      <w:proofErr w:type="spellEnd"/>
      <w:r w:rsidR="00187987" w:rsidRPr="00187987">
        <w:rPr>
          <w:rFonts w:ascii="Browallia New" w:hAnsi="Browallia New" w:cs="Browallia New"/>
          <w:sz w:val="28"/>
          <w:szCs w:val="28"/>
          <w:cs/>
        </w:rPr>
        <w:t xml:space="preserve"> จำกัด </w:t>
      </w:r>
      <w:r w:rsidR="00AD2598">
        <w:rPr>
          <w:rFonts w:ascii="Browallia New" w:hAnsi="Browallia New" w:cs="Browallia New"/>
          <w:sz w:val="28"/>
          <w:szCs w:val="28"/>
        </w:rPr>
        <w:br/>
      </w:r>
      <w:r w:rsidR="00187987" w:rsidRPr="00187987">
        <w:rPr>
          <w:rFonts w:ascii="Browallia New" w:hAnsi="Browallia New" w:cs="Browallia New"/>
          <w:sz w:val="28"/>
          <w:szCs w:val="28"/>
          <w:cs/>
        </w:rPr>
        <w:t>(บริษัท</w:t>
      </w:r>
      <w:r w:rsidR="006B5A3B" w:rsidRPr="008652D9">
        <w:rPr>
          <w:rFonts w:ascii="Browallia New" w:hAnsi="Browallia New" w:cs="Browallia New" w:hint="cs"/>
          <w:sz w:val="28"/>
          <w:szCs w:val="28"/>
          <w:cs/>
        </w:rPr>
        <w:t>ย่อยทางอ้อม</w:t>
      </w:r>
      <w:r w:rsidR="00187987" w:rsidRPr="00187987">
        <w:rPr>
          <w:rFonts w:ascii="Browallia New" w:hAnsi="Browallia New" w:cs="Browallia New"/>
          <w:sz w:val="28"/>
          <w:szCs w:val="28"/>
          <w:cs/>
        </w:rPr>
        <w:t xml:space="preserve">) </w:t>
      </w:r>
      <w:r w:rsidR="006B5A3B" w:rsidRPr="008652D9">
        <w:rPr>
          <w:rFonts w:ascii="Browallia New" w:hAnsi="Browallia New" w:cs="Browallia New" w:hint="cs"/>
          <w:sz w:val="28"/>
          <w:szCs w:val="28"/>
          <w:cs/>
        </w:rPr>
        <w:t>ดังนี้</w:t>
      </w:r>
    </w:p>
    <w:p w14:paraId="2AD316B6" w14:textId="77777777" w:rsidR="00AD2598" w:rsidRPr="008652D9" w:rsidRDefault="00AD2598"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9045" w:type="dxa"/>
        <w:tblInd w:w="360" w:type="dxa"/>
        <w:tblLook w:val="04A0" w:firstRow="1" w:lastRow="0" w:firstColumn="1" w:lastColumn="0" w:noHBand="0" w:noVBand="1"/>
      </w:tblPr>
      <w:tblGrid>
        <w:gridCol w:w="3042"/>
        <w:gridCol w:w="1160"/>
        <w:gridCol w:w="1247"/>
        <w:gridCol w:w="1121"/>
        <w:gridCol w:w="1080"/>
        <w:gridCol w:w="1395"/>
      </w:tblGrid>
      <w:tr w:rsidR="006B5A3B" w:rsidRPr="004B5D67" w14:paraId="3D07A082" w14:textId="77777777" w:rsidTr="00305AAE">
        <w:trPr>
          <w:tblHeader/>
        </w:trPr>
        <w:tc>
          <w:tcPr>
            <w:tcW w:w="9045" w:type="dxa"/>
            <w:gridSpan w:val="6"/>
            <w:shd w:val="clear" w:color="auto" w:fill="auto"/>
            <w:vAlign w:val="bottom"/>
          </w:tcPr>
          <w:p w14:paraId="2D15EBE6"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652D9">
              <w:rPr>
                <w:rFonts w:ascii="Browallia New" w:hAnsi="Browallia New" w:cs="Browallia New" w:hint="cs"/>
                <w:color w:val="000000"/>
                <w:sz w:val="26"/>
                <w:szCs w:val="26"/>
                <w:cs/>
                <w:lang w:val="en-GB"/>
              </w:rPr>
              <w:t>งบการเงินรวม</w:t>
            </w:r>
          </w:p>
        </w:tc>
      </w:tr>
      <w:tr w:rsidR="006B5A3B" w:rsidRPr="004B5D67" w14:paraId="607AE9D7" w14:textId="77777777" w:rsidTr="00305AAE">
        <w:trPr>
          <w:tblHeader/>
        </w:trPr>
        <w:tc>
          <w:tcPr>
            <w:tcW w:w="3042" w:type="dxa"/>
            <w:shd w:val="clear" w:color="auto" w:fill="auto"/>
            <w:vAlign w:val="bottom"/>
          </w:tcPr>
          <w:p w14:paraId="68A57FC7"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r w:rsidRPr="008652D9">
              <w:rPr>
                <w:rFonts w:ascii="Browallia New" w:hAnsi="Browallia New" w:cs="Browallia New"/>
                <w:sz w:val="22"/>
                <w:szCs w:val="22"/>
                <w:cs/>
                <w:lang w:val="en-GB"/>
              </w:rPr>
              <w:t>รายการ</w:t>
            </w:r>
          </w:p>
        </w:tc>
        <w:tc>
          <w:tcPr>
            <w:tcW w:w="1160" w:type="dxa"/>
            <w:shd w:val="clear" w:color="auto" w:fill="auto"/>
            <w:vAlign w:val="bottom"/>
          </w:tcPr>
          <w:p w14:paraId="3023EC5B"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8652D9">
              <w:rPr>
                <w:rFonts w:ascii="Browallia New" w:hAnsi="Browallia New" w:cs="Browallia New"/>
                <w:sz w:val="22"/>
                <w:szCs w:val="22"/>
                <w:cs/>
              </w:rPr>
              <w:t>จำนวนหุ้น</w:t>
            </w:r>
          </w:p>
          <w:p w14:paraId="6D2F2A95"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652D9">
              <w:rPr>
                <w:rFonts w:ascii="Browallia New" w:hAnsi="Browallia New" w:cs="Browallia New"/>
                <w:sz w:val="22"/>
                <w:szCs w:val="22"/>
                <w:cs/>
              </w:rPr>
              <w:t>(</w:t>
            </w:r>
            <w:r w:rsidRPr="008652D9">
              <w:rPr>
                <w:rFonts w:ascii="Browallia New" w:hAnsi="Browallia New" w:cs="Browallia New" w:hint="cs"/>
                <w:sz w:val="22"/>
                <w:szCs w:val="22"/>
                <w:cs/>
              </w:rPr>
              <w:t>หน่วยหุ้น</w:t>
            </w:r>
            <w:r w:rsidRPr="008652D9">
              <w:rPr>
                <w:rFonts w:ascii="Browallia New" w:hAnsi="Browallia New" w:cs="Browallia New"/>
                <w:sz w:val="22"/>
                <w:szCs w:val="22"/>
                <w:cs/>
              </w:rPr>
              <w:t>)</w:t>
            </w:r>
          </w:p>
        </w:tc>
        <w:tc>
          <w:tcPr>
            <w:tcW w:w="1247" w:type="dxa"/>
            <w:shd w:val="clear" w:color="auto" w:fill="auto"/>
            <w:vAlign w:val="bottom"/>
          </w:tcPr>
          <w:p w14:paraId="458199EE"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652D9">
              <w:rPr>
                <w:rFonts w:ascii="Browallia New" w:hAnsi="Browallia New" w:cs="Browallia New"/>
                <w:sz w:val="22"/>
                <w:szCs w:val="22"/>
                <w:cs/>
              </w:rPr>
              <w:t>สัดส่วนเงินลงทุน</w:t>
            </w:r>
            <w:r w:rsidRPr="008652D9">
              <w:rPr>
                <w:rFonts w:ascii="Browallia New" w:hAnsi="Browallia New" w:cs="Browallia New"/>
                <w:sz w:val="22"/>
                <w:szCs w:val="22"/>
              </w:rPr>
              <w:t xml:space="preserve"> (</w:t>
            </w:r>
            <w:r w:rsidRPr="008652D9">
              <w:rPr>
                <w:rFonts w:ascii="Browallia New" w:hAnsi="Browallia New" w:cs="Browallia New"/>
                <w:sz w:val="22"/>
                <w:szCs w:val="22"/>
                <w:cs/>
              </w:rPr>
              <w:t>ร้อยละ)</w:t>
            </w:r>
          </w:p>
        </w:tc>
        <w:tc>
          <w:tcPr>
            <w:tcW w:w="1121" w:type="dxa"/>
            <w:shd w:val="clear" w:color="auto" w:fill="auto"/>
            <w:vAlign w:val="bottom"/>
          </w:tcPr>
          <w:p w14:paraId="17FB066C"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8652D9">
              <w:rPr>
                <w:rFonts w:ascii="Browallia New" w:hAnsi="Browallia New" w:cs="Browallia New" w:hint="cs"/>
                <w:sz w:val="22"/>
                <w:szCs w:val="22"/>
                <w:cs/>
              </w:rPr>
              <w:t>สินทรัพย์</w:t>
            </w:r>
            <w:r w:rsidRPr="008652D9">
              <w:rPr>
                <w:rFonts w:ascii="Browallia New" w:hAnsi="Browallia New" w:cs="Browallia New"/>
                <w:sz w:val="22"/>
                <w:szCs w:val="22"/>
                <w:cs/>
              </w:rPr>
              <w:t>สุทธิ</w:t>
            </w:r>
          </w:p>
          <w:p w14:paraId="1432113D"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652D9">
              <w:rPr>
                <w:rFonts w:ascii="Browallia New" w:hAnsi="Browallia New" w:cs="Browallia New"/>
                <w:sz w:val="22"/>
                <w:szCs w:val="22"/>
                <w:cs/>
              </w:rPr>
              <w:t>(ล้านบาท)</w:t>
            </w:r>
          </w:p>
        </w:tc>
        <w:tc>
          <w:tcPr>
            <w:tcW w:w="1080" w:type="dxa"/>
            <w:shd w:val="clear" w:color="auto" w:fill="auto"/>
            <w:vAlign w:val="bottom"/>
          </w:tcPr>
          <w:p w14:paraId="5FCC06E2"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8652D9">
              <w:rPr>
                <w:rFonts w:ascii="Browallia New" w:hAnsi="Browallia New" w:cs="Browallia New"/>
                <w:sz w:val="22"/>
                <w:szCs w:val="22"/>
                <w:cs/>
              </w:rPr>
              <w:t>ราคาซื้อ</w:t>
            </w:r>
          </w:p>
          <w:p w14:paraId="3130EF02"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652D9">
              <w:rPr>
                <w:rFonts w:ascii="Browallia New" w:hAnsi="Browallia New" w:cs="Browallia New"/>
                <w:sz w:val="22"/>
                <w:szCs w:val="22"/>
                <w:cs/>
              </w:rPr>
              <w:t>(ล้านบาท)</w:t>
            </w:r>
          </w:p>
        </w:tc>
        <w:tc>
          <w:tcPr>
            <w:tcW w:w="1395" w:type="dxa"/>
            <w:shd w:val="clear" w:color="auto" w:fill="auto"/>
            <w:vAlign w:val="bottom"/>
          </w:tcPr>
          <w:p w14:paraId="3D4DF093"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8652D9">
              <w:rPr>
                <w:rFonts w:ascii="Browallia New" w:hAnsi="Browallia New" w:cs="Browallia New"/>
                <w:sz w:val="22"/>
                <w:szCs w:val="22"/>
                <w:cs/>
              </w:rPr>
              <w:t>ส่วนต่ำกว่าทุนจากการเปลี่ยนแปลงสัดส่วนเงินลงทุน</w:t>
            </w:r>
            <w:r w:rsidRPr="008652D9">
              <w:rPr>
                <w:rFonts w:ascii="Browallia New" w:hAnsi="Browallia New" w:cs="Browallia New"/>
                <w:sz w:val="22"/>
                <w:szCs w:val="22"/>
                <w:cs/>
              </w:rPr>
              <w:br/>
              <w:t>ในบริษัทย่อย</w:t>
            </w:r>
            <w:r w:rsidRPr="008652D9">
              <w:rPr>
                <w:rFonts w:ascii="Browallia New" w:hAnsi="Browallia New" w:cs="Browallia New"/>
                <w:sz w:val="22"/>
                <w:szCs w:val="22"/>
              </w:rPr>
              <w:t xml:space="preserve"> </w:t>
            </w:r>
          </w:p>
          <w:p w14:paraId="721310DD" w14:textId="77777777" w:rsidR="006B5A3B" w:rsidRPr="008652D9" w:rsidRDefault="006B5A3B" w:rsidP="00305AA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8652D9">
              <w:rPr>
                <w:rFonts w:ascii="Browallia New" w:hAnsi="Browallia New" w:cs="Browallia New"/>
                <w:sz w:val="22"/>
                <w:szCs w:val="22"/>
                <w:cs/>
              </w:rPr>
              <w:t>(ล้านบาท)</w:t>
            </w:r>
          </w:p>
        </w:tc>
      </w:tr>
      <w:tr w:rsidR="006B5A3B" w:rsidRPr="004B5D67" w14:paraId="44672F95" w14:textId="77777777" w:rsidTr="00305AAE">
        <w:tc>
          <w:tcPr>
            <w:tcW w:w="3042" w:type="dxa"/>
            <w:shd w:val="clear" w:color="auto" w:fill="auto"/>
          </w:tcPr>
          <w:p w14:paraId="6669CB2C" w14:textId="77777777" w:rsidR="006B5A3B" w:rsidRPr="008652D9" w:rsidRDefault="006B5A3B" w:rsidP="00305AAE">
            <w:pPr>
              <w:tabs>
                <w:tab w:val="clear" w:pos="454"/>
                <w:tab w:val="clear" w:pos="680"/>
                <w:tab w:val="clear" w:pos="907"/>
                <w:tab w:val="left" w:pos="810"/>
                <w:tab w:val="left" w:pos="8789"/>
              </w:tabs>
              <w:spacing w:line="240" w:lineRule="auto"/>
              <w:jc w:val="thaiDistribute"/>
              <w:rPr>
                <w:rFonts w:ascii="Browallia New" w:hAnsi="Browallia New" w:cs="Browallia New"/>
                <w:i/>
                <w:iCs/>
                <w:sz w:val="12"/>
                <w:szCs w:val="12"/>
                <w:lang w:val="en-GB"/>
              </w:rPr>
            </w:pPr>
          </w:p>
        </w:tc>
        <w:tc>
          <w:tcPr>
            <w:tcW w:w="1160" w:type="dxa"/>
            <w:shd w:val="clear" w:color="auto" w:fill="auto"/>
          </w:tcPr>
          <w:p w14:paraId="03A450AC" w14:textId="77777777" w:rsidR="006B5A3B" w:rsidRPr="008652D9"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lang w:val="en-GB"/>
              </w:rPr>
            </w:pPr>
          </w:p>
        </w:tc>
        <w:tc>
          <w:tcPr>
            <w:tcW w:w="1247" w:type="dxa"/>
            <w:shd w:val="clear" w:color="auto" w:fill="auto"/>
          </w:tcPr>
          <w:p w14:paraId="51B7895C" w14:textId="77777777" w:rsidR="006B5A3B" w:rsidRPr="008652D9"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lang w:val="en-GB"/>
              </w:rPr>
            </w:pPr>
          </w:p>
        </w:tc>
        <w:tc>
          <w:tcPr>
            <w:tcW w:w="1121" w:type="dxa"/>
            <w:shd w:val="clear" w:color="auto" w:fill="auto"/>
          </w:tcPr>
          <w:p w14:paraId="091D7514" w14:textId="77777777" w:rsidR="006B5A3B" w:rsidRPr="008652D9"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lang w:val="en-GB"/>
              </w:rPr>
            </w:pPr>
          </w:p>
        </w:tc>
        <w:tc>
          <w:tcPr>
            <w:tcW w:w="1080" w:type="dxa"/>
            <w:shd w:val="clear" w:color="auto" w:fill="auto"/>
          </w:tcPr>
          <w:p w14:paraId="4A212DE6" w14:textId="77777777" w:rsidR="006B5A3B" w:rsidRPr="008652D9"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rPr>
            </w:pPr>
          </w:p>
        </w:tc>
        <w:tc>
          <w:tcPr>
            <w:tcW w:w="1395" w:type="dxa"/>
            <w:shd w:val="clear" w:color="auto" w:fill="auto"/>
          </w:tcPr>
          <w:p w14:paraId="75EA9BC8" w14:textId="77777777" w:rsidR="006B5A3B" w:rsidRPr="008652D9" w:rsidRDefault="006B5A3B" w:rsidP="00305AAE">
            <w:pPr>
              <w:tabs>
                <w:tab w:val="clear" w:pos="454"/>
                <w:tab w:val="clear" w:pos="680"/>
                <w:tab w:val="clear" w:pos="907"/>
                <w:tab w:val="left" w:pos="810"/>
                <w:tab w:val="left" w:pos="8789"/>
              </w:tabs>
              <w:spacing w:line="240" w:lineRule="auto"/>
              <w:jc w:val="right"/>
              <w:rPr>
                <w:rFonts w:ascii="Browallia New" w:hAnsi="Browallia New" w:cs="Browallia New"/>
                <w:sz w:val="12"/>
                <w:szCs w:val="12"/>
              </w:rPr>
            </w:pPr>
          </w:p>
        </w:tc>
      </w:tr>
      <w:tr w:rsidR="00AE1EB5" w:rsidRPr="004B5D67" w14:paraId="6FC99005" w14:textId="77777777" w:rsidTr="00305AAE">
        <w:tc>
          <w:tcPr>
            <w:tcW w:w="3042" w:type="dxa"/>
            <w:shd w:val="clear" w:color="auto" w:fill="auto"/>
          </w:tcPr>
          <w:p w14:paraId="7AD3DB85" w14:textId="405F62B9" w:rsidR="00AE1EB5" w:rsidRPr="008652D9" w:rsidRDefault="00AE1EB5" w:rsidP="00AE1EB5">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8652D9">
              <w:rPr>
                <w:rFonts w:ascii="Browallia New" w:hAnsi="Browallia New" w:cs="Browallia New"/>
                <w:sz w:val="22"/>
                <w:szCs w:val="22"/>
                <w:cs/>
                <w:lang w:val="en-GB"/>
              </w:rPr>
              <w:t xml:space="preserve">ณ วันที่ </w:t>
            </w:r>
            <w:r w:rsidRPr="008652D9">
              <w:rPr>
                <w:rFonts w:ascii="Browallia New" w:hAnsi="Browallia New" w:cs="Browallia New"/>
                <w:sz w:val="22"/>
                <w:szCs w:val="22"/>
                <w:lang w:val="en-GB"/>
              </w:rPr>
              <w:t xml:space="preserve">1 </w:t>
            </w:r>
            <w:r w:rsidRPr="008652D9">
              <w:rPr>
                <w:rFonts w:ascii="Browallia New" w:hAnsi="Browallia New" w:cs="Browallia New" w:hint="cs"/>
                <w:sz w:val="22"/>
                <w:szCs w:val="22"/>
                <w:cs/>
                <w:lang w:val="en-GB"/>
              </w:rPr>
              <w:t xml:space="preserve">มกราคม </w:t>
            </w:r>
            <w:r w:rsidRPr="008652D9">
              <w:rPr>
                <w:rFonts w:ascii="Browallia New" w:hAnsi="Browallia New" w:cs="Browallia New"/>
                <w:sz w:val="22"/>
                <w:szCs w:val="22"/>
              </w:rPr>
              <w:t>256</w:t>
            </w:r>
            <w:r w:rsidR="003151CC" w:rsidRPr="008652D9">
              <w:rPr>
                <w:rFonts w:ascii="Browallia New" w:hAnsi="Browallia New" w:cs="Browallia New"/>
                <w:sz w:val="22"/>
                <w:szCs w:val="22"/>
              </w:rPr>
              <w:t>4</w:t>
            </w:r>
          </w:p>
        </w:tc>
        <w:tc>
          <w:tcPr>
            <w:tcW w:w="1160" w:type="dxa"/>
            <w:shd w:val="clear" w:color="auto" w:fill="auto"/>
          </w:tcPr>
          <w:p w14:paraId="2C996C49" w14:textId="02F26EC4" w:rsidR="00AE1EB5" w:rsidRPr="008652D9" w:rsidRDefault="0042686B"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8652D9">
              <w:rPr>
                <w:rFonts w:ascii="Browallia New" w:hAnsi="Browallia New" w:cs="Browallia New"/>
                <w:sz w:val="22"/>
                <w:szCs w:val="22"/>
              </w:rPr>
              <w:t>253,771</w:t>
            </w:r>
          </w:p>
        </w:tc>
        <w:tc>
          <w:tcPr>
            <w:tcW w:w="1247" w:type="dxa"/>
            <w:shd w:val="clear" w:color="auto" w:fill="auto"/>
          </w:tcPr>
          <w:p w14:paraId="14DC06D0" w14:textId="11C9BFAE" w:rsidR="00AE1EB5" w:rsidRPr="008652D9" w:rsidRDefault="0042686B"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90.00</w:t>
            </w:r>
          </w:p>
        </w:tc>
        <w:tc>
          <w:tcPr>
            <w:tcW w:w="1121" w:type="dxa"/>
            <w:shd w:val="clear" w:color="auto" w:fill="auto"/>
          </w:tcPr>
          <w:p w14:paraId="57FE0851" w14:textId="4618EB2F" w:rsidR="00AE1EB5" w:rsidRPr="008652D9" w:rsidRDefault="00AE1EB5"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080" w:type="dxa"/>
            <w:shd w:val="clear" w:color="auto" w:fill="auto"/>
          </w:tcPr>
          <w:p w14:paraId="4791F274" w14:textId="0281BC14" w:rsidR="00AE1EB5" w:rsidRPr="008652D9" w:rsidRDefault="00AE1EB5"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395" w:type="dxa"/>
            <w:shd w:val="clear" w:color="auto" w:fill="auto"/>
          </w:tcPr>
          <w:p w14:paraId="450F1C9D" w14:textId="53FF4187" w:rsidR="00AE1EB5" w:rsidRPr="008652D9" w:rsidRDefault="00AE1EB5"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AE1EB5" w:rsidRPr="004B5D67" w14:paraId="3BAA8163" w14:textId="77777777" w:rsidTr="008652D9">
        <w:tc>
          <w:tcPr>
            <w:tcW w:w="3042" w:type="dxa"/>
            <w:shd w:val="clear" w:color="auto" w:fill="auto"/>
          </w:tcPr>
          <w:p w14:paraId="22A6F99E" w14:textId="77777777" w:rsidR="00AE1EB5" w:rsidRPr="008652D9" w:rsidRDefault="00AE1EB5" w:rsidP="00AE1EB5">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8652D9">
              <w:rPr>
                <w:rFonts w:ascii="Browallia New" w:hAnsi="Browallia New" w:cs="Browallia New"/>
                <w:sz w:val="22"/>
                <w:szCs w:val="22"/>
                <w:cs/>
                <w:lang w:val="en-GB"/>
              </w:rPr>
              <w:t>ซื้อหุ้นสามัญจาก</w:t>
            </w:r>
            <w:r w:rsidRPr="008652D9">
              <w:rPr>
                <w:rFonts w:ascii="Browallia New" w:hAnsi="Browallia New" w:cs="Browallia New" w:hint="cs"/>
                <w:sz w:val="22"/>
                <w:szCs w:val="22"/>
                <w:cs/>
                <w:lang w:val="en-GB"/>
              </w:rPr>
              <w:t>ส่วนได้เสียที่ไม่มีอำนาจ</w:t>
            </w:r>
          </w:p>
          <w:p w14:paraId="7AC2E827" w14:textId="77777777" w:rsidR="00AE1EB5" w:rsidRPr="008652D9" w:rsidRDefault="00AE1EB5" w:rsidP="00AE1EB5">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8652D9">
              <w:rPr>
                <w:rFonts w:ascii="Browallia New" w:hAnsi="Browallia New" w:cs="Browallia New" w:hint="cs"/>
                <w:sz w:val="22"/>
                <w:szCs w:val="22"/>
                <w:cs/>
                <w:lang w:val="en-GB"/>
              </w:rPr>
              <w:t xml:space="preserve">    ควบคุม</w:t>
            </w:r>
          </w:p>
        </w:tc>
        <w:tc>
          <w:tcPr>
            <w:tcW w:w="1160" w:type="dxa"/>
            <w:shd w:val="clear" w:color="auto" w:fill="auto"/>
          </w:tcPr>
          <w:p w14:paraId="0156C0EA" w14:textId="77777777" w:rsidR="00AE1EB5" w:rsidRPr="008652D9" w:rsidRDefault="00AE1EB5"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1DF1C739" w14:textId="290177C7" w:rsidR="00AE1EB5" w:rsidRPr="008652D9" w:rsidRDefault="008652D9"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28,226</w:t>
            </w:r>
          </w:p>
        </w:tc>
        <w:tc>
          <w:tcPr>
            <w:tcW w:w="1247" w:type="dxa"/>
            <w:shd w:val="clear" w:color="auto" w:fill="auto"/>
          </w:tcPr>
          <w:p w14:paraId="6C0C739B" w14:textId="77777777" w:rsidR="00AE1EB5" w:rsidRPr="008652D9" w:rsidRDefault="00AE1EB5"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174C2464" w14:textId="420F069B" w:rsidR="00AE1EB5" w:rsidRPr="008652D9" w:rsidRDefault="00F0798B"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99.99</w:t>
            </w:r>
          </w:p>
        </w:tc>
        <w:tc>
          <w:tcPr>
            <w:tcW w:w="1121" w:type="dxa"/>
            <w:shd w:val="clear" w:color="auto" w:fill="auto"/>
            <w:vAlign w:val="bottom"/>
          </w:tcPr>
          <w:p w14:paraId="7108BF8B" w14:textId="75AA9AEB" w:rsidR="00AE1EB5" w:rsidRPr="008652D9" w:rsidRDefault="008652D9"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(7.26)</w:t>
            </w:r>
          </w:p>
        </w:tc>
        <w:tc>
          <w:tcPr>
            <w:tcW w:w="1080" w:type="dxa"/>
            <w:shd w:val="clear" w:color="auto" w:fill="auto"/>
            <w:vAlign w:val="bottom"/>
          </w:tcPr>
          <w:p w14:paraId="309CCD6E" w14:textId="58CD7AA9" w:rsidR="00AE1EB5" w:rsidRPr="008652D9" w:rsidRDefault="008652D9"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1.27</w:t>
            </w:r>
          </w:p>
        </w:tc>
        <w:tc>
          <w:tcPr>
            <w:tcW w:w="1395" w:type="dxa"/>
            <w:shd w:val="clear" w:color="auto" w:fill="auto"/>
            <w:vAlign w:val="bottom"/>
          </w:tcPr>
          <w:p w14:paraId="2ECAF876" w14:textId="6144B4D6" w:rsidR="00AE1EB5" w:rsidRPr="008652D9" w:rsidRDefault="008652D9" w:rsidP="00AE1EB5">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(8.53)</w:t>
            </w:r>
          </w:p>
        </w:tc>
      </w:tr>
      <w:tr w:rsidR="00AE1EB5" w:rsidRPr="009F43A5" w14:paraId="2E6EDD66" w14:textId="77777777" w:rsidTr="00305AAE">
        <w:trPr>
          <w:trHeight w:val="72"/>
        </w:trPr>
        <w:tc>
          <w:tcPr>
            <w:tcW w:w="3042" w:type="dxa"/>
            <w:shd w:val="clear" w:color="auto" w:fill="auto"/>
          </w:tcPr>
          <w:p w14:paraId="1732877D" w14:textId="10B6EFBC" w:rsidR="00AE1EB5" w:rsidRPr="009F43A5" w:rsidRDefault="00AE1EB5" w:rsidP="00AE1EB5">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lang w:val="en-GB"/>
              </w:rPr>
            </w:pPr>
            <w:r w:rsidRPr="008652D9">
              <w:rPr>
                <w:rFonts w:ascii="Browallia New" w:hAnsi="Browallia New" w:cs="Browallia New"/>
                <w:sz w:val="22"/>
                <w:szCs w:val="22"/>
                <w:cs/>
                <w:lang w:val="en-GB"/>
              </w:rPr>
              <w:t xml:space="preserve">ณ วันที่ </w:t>
            </w:r>
            <w:r w:rsidRPr="008652D9">
              <w:rPr>
                <w:rFonts w:ascii="Browallia New" w:hAnsi="Browallia New" w:cs="Browallia New"/>
                <w:sz w:val="22"/>
                <w:szCs w:val="22"/>
              </w:rPr>
              <w:t>31</w:t>
            </w:r>
            <w:r w:rsidRPr="008652D9">
              <w:rPr>
                <w:rFonts w:ascii="Browallia New" w:hAnsi="Browallia New" w:cs="Browallia New" w:hint="cs"/>
                <w:sz w:val="22"/>
                <w:szCs w:val="22"/>
                <w:cs/>
              </w:rPr>
              <w:t xml:space="preserve"> ธันวาคม</w:t>
            </w:r>
            <w:r w:rsidRPr="008652D9">
              <w:rPr>
                <w:rFonts w:ascii="Browallia New" w:hAnsi="Browallia New" w:cs="Browallia New"/>
                <w:sz w:val="22"/>
                <w:szCs w:val="22"/>
                <w:cs/>
              </w:rPr>
              <w:t xml:space="preserve"> </w:t>
            </w:r>
            <w:r w:rsidRPr="008652D9">
              <w:rPr>
                <w:rFonts w:ascii="Browallia New" w:hAnsi="Browallia New" w:cs="Browallia New"/>
                <w:sz w:val="22"/>
                <w:szCs w:val="22"/>
              </w:rPr>
              <w:t>256</w:t>
            </w:r>
            <w:r w:rsidR="003151CC">
              <w:rPr>
                <w:rFonts w:ascii="Browallia New" w:hAnsi="Browallia New" w:cs="Browallia New"/>
                <w:sz w:val="22"/>
                <w:szCs w:val="22"/>
              </w:rPr>
              <w:t>4</w:t>
            </w:r>
          </w:p>
        </w:tc>
        <w:tc>
          <w:tcPr>
            <w:tcW w:w="1160" w:type="dxa"/>
            <w:shd w:val="clear" w:color="auto" w:fill="auto"/>
          </w:tcPr>
          <w:p w14:paraId="088475B2" w14:textId="799B76CC" w:rsidR="00AE1EB5" w:rsidRPr="00812A33" w:rsidRDefault="0042686B" w:rsidP="00AE1EB5">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281,997</w:t>
            </w:r>
          </w:p>
        </w:tc>
        <w:tc>
          <w:tcPr>
            <w:tcW w:w="1247" w:type="dxa"/>
            <w:shd w:val="clear" w:color="auto" w:fill="auto"/>
          </w:tcPr>
          <w:p w14:paraId="5CA3D261" w14:textId="5C296A8A" w:rsidR="00AE1EB5" w:rsidRPr="00812A33" w:rsidRDefault="0042686B" w:rsidP="00AE1EB5">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99.99</w:t>
            </w:r>
          </w:p>
        </w:tc>
        <w:tc>
          <w:tcPr>
            <w:tcW w:w="1121" w:type="dxa"/>
            <w:shd w:val="clear" w:color="auto" w:fill="auto"/>
          </w:tcPr>
          <w:p w14:paraId="13CAAD3B" w14:textId="3BE928D8" w:rsidR="00AE1EB5" w:rsidRPr="00812A33" w:rsidRDefault="0042686B" w:rsidP="00AE1EB5">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(7.26)</w:t>
            </w:r>
          </w:p>
        </w:tc>
        <w:tc>
          <w:tcPr>
            <w:tcW w:w="1080" w:type="dxa"/>
            <w:shd w:val="clear" w:color="auto" w:fill="auto"/>
          </w:tcPr>
          <w:p w14:paraId="616469AD" w14:textId="16FD1BF8" w:rsidR="00AE1EB5" w:rsidRPr="00812A33" w:rsidRDefault="0042686B" w:rsidP="00AE1EB5">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1.27</w:t>
            </w:r>
          </w:p>
        </w:tc>
        <w:tc>
          <w:tcPr>
            <w:tcW w:w="1395" w:type="dxa"/>
            <w:shd w:val="clear" w:color="auto" w:fill="auto"/>
          </w:tcPr>
          <w:p w14:paraId="6437095B" w14:textId="3343A155" w:rsidR="00AE1EB5" w:rsidRPr="00812A33" w:rsidRDefault="0042686B" w:rsidP="00AE1EB5">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8652D9">
              <w:rPr>
                <w:rFonts w:ascii="Browallia New" w:hAnsi="Browallia New" w:cs="Browallia New"/>
                <w:sz w:val="22"/>
                <w:szCs w:val="22"/>
                <w:lang w:val="en-GB"/>
              </w:rPr>
              <w:t>(8.53)</w:t>
            </w:r>
          </w:p>
        </w:tc>
      </w:tr>
    </w:tbl>
    <w:p w14:paraId="416D2305" w14:textId="1462B4A2" w:rsidR="0080411F" w:rsidRDefault="00804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E500476" w14:textId="7702CC86" w:rsidR="00FD09BF" w:rsidRPr="00D6328B" w:rsidRDefault="00FD09BF"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D6328B">
        <w:rPr>
          <w:rFonts w:ascii="Browallia New" w:hAnsi="Browallia New" w:cs="Browallia New"/>
          <w:sz w:val="28"/>
          <w:szCs w:val="28"/>
          <w:cs/>
        </w:rPr>
        <w:t>ผลกระทบจากการเปลี่ยนแปลงของส่วนได้เสียในความเป็นเจ้าของของบริษัทใหญ่ในระหว่างปี</w:t>
      </w:r>
      <w:r w:rsidR="001A6F82" w:rsidRPr="00D6328B">
        <w:rPr>
          <w:rFonts w:ascii="Browallia New" w:hAnsi="Browallia New" w:cs="Browallia New"/>
          <w:sz w:val="28"/>
          <w:szCs w:val="28"/>
        </w:rPr>
        <w:t xml:space="preserve"> 2564 </w:t>
      </w:r>
      <w:r w:rsidRPr="00D6328B">
        <w:rPr>
          <w:rFonts w:ascii="Browallia New" w:hAnsi="Browallia New" w:cs="Browallia New"/>
          <w:sz w:val="28"/>
          <w:szCs w:val="28"/>
          <w:cs/>
        </w:rPr>
        <w:t>สรุปได้ดังนี้</w:t>
      </w:r>
    </w:p>
    <w:p w14:paraId="63989BB7" w14:textId="78C9DDEB" w:rsidR="00C21AAA" w:rsidRPr="00D6328B" w:rsidRDefault="00FD09BF" w:rsidP="00C07995">
      <w:pPr>
        <w:tabs>
          <w:tab w:val="clear" w:pos="454"/>
          <w:tab w:val="left" w:pos="426"/>
        </w:tabs>
        <w:spacing w:line="240" w:lineRule="auto"/>
        <w:jc w:val="thaiDistribute"/>
        <w:rPr>
          <w:rFonts w:ascii="Browallia New" w:hAnsi="Browallia New" w:cs="Browallia New"/>
          <w:sz w:val="28"/>
          <w:szCs w:val="28"/>
        </w:rPr>
      </w:pPr>
      <w:r w:rsidRPr="00D6328B">
        <w:rPr>
          <w:rFonts w:ascii="Browallia New" w:hAnsi="Browallia New" w:cs="Browallia New"/>
          <w:i/>
          <w:iCs/>
          <w:sz w:val="28"/>
          <w:szCs w:val="28"/>
          <w:cs/>
        </w:rPr>
        <w:tab/>
      </w:r>
    </w:p>
    <w:tbl>
      <w:tblPr>
        <w:tblW w:w="9011" w:type="dxa"/>
        <w:tblInd w:w="284" w:type="dxa"/>
        <w:tblLayout w:type="fixed"/>
        <w:tblCellMar>
          <w:left w:w="72" w:type="dxa"/>
          <w:right w:w="72" w:type="dxa"/>
        </w:tblCellMar>
        <w:tblLook w:val="0000" w:firstRow="0" w:lastRow="0" w:firstColumn="0" w:lastColumn="0" w:noHBand="0" w:noVBand="0"/>
      </w:tblPr>
      <w:tblGrid>
        <w:gridCol w:w="5116"/>
        <w:gridCol w:w="165"/>
        <w:gridCol w:w="1779"/>
        <w:gridCol w:w="180"/>
        <w:gridCol w:w="1771"/>
      </w:tblGrid>
      <w:tr w:rsidR="00C21AAA" w:rsidRPr="00CE0EFC" w14:paraId="73776899" w14:textId="77777777" w:rsidTr="00A039A8">
        <w:trPr>
          <w:cantSplit/>
        </w:trPr>
        <w:tc>
          <w:tcPr>
            <w:tcW w:w="5116" w:type="dxa"/>
          </w:tcPr>
          <w:p w14:paraId="709AB3BD" w14:textId="77777777" w:rsidR="00C21AAA" w:rsidRPr="00D6328B" w:rsidRDefault="00C21AAA" w:rsidP="00A039A8">
            <w:pPr>
              <w:tabs>
                <w:tab w:val="left" w:pos="3390"/>
              </w:tabs>
              <w:spacing w:line="240" w:lineRule="auto"/>
              <w:ind w:left="426"/>
              <w:jc w:val="thaiDistribute"/>
              <w:rPr>
                <w:rFonts w:ascii="Browallia New" w:hAnsi="Browallia New" w:cs="Browallia New"/>
                <w:sz w:val="28"/>
                <w:szCs w:val="28"/>
                <w:cs/>
              </w:rPr>
            </w:pPr>
          </w:p>
        </w:tc>
        <w:tc>
          <w:tcPr>
            <w:tcW w:w="165" w:type="dxa"/>
          </w:tcPr>
          <w:p w14:paraId="79EE47F4" w14:textId="77777777" w:rsidR="00C21AAA" w:rsidRPr="00D6328B" w:rsidRDefault="00C21AAA" w:rsidP="00A039A8">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454B43DE" w14:textId="77777777" w:rsidR="00C21AAA" w:rsidRPr="00D6328B" w:rsidRDefault="00C21AAA" w:rsidP="00A039A8">
            <w:pPr>
              <w:spacing w:line="240" w:lineRule="auto"/>
              <w:ind w:right="-45"/>
              <w:jc w:val="right"/>
              <w:rPr>
                <w:rFonts w:ascii="Browallia New" w:hAnsi="Browallia New" w:cs="Browallia New"/>
                <w:sz w:val="28"/>
                <w:szCs w:val="28"/>
                <w:cs/>
              </w:rPr>
            </w:pPr>
            <w:r w:rsidRPr="00D6328B">
              <w:rPr>
                <w:rFonts w:ascii="Browallia New" w:hAnsi="Browallia New" w:cs="Browallia New"/>
                <w:sz w:val="28"/>
                <w:szCs w:val="28"/>
                <w:cs/>
              </w:rPr>
              <w:t>(หน่วย</w:t>
            </w:r>
            <w:r w:rsidRPr="00D6328B">
              <w:rPr>
                <w:rFonts w:ascii="Browallia New" w:hAnsi="Browallia New" w:cs="Browallia New"/>
                <w:sz w:val="28"/>
                <w:szCs w:val="28"/>
              </w:rPr>
              <w:t xml:space="preserve"> </w:t>
            </w:r>
            <w:r w:rsidRPr="00D6328B">
              <w:rPr>
                <w:rFonts w:ascii="Browallia New" w:hAnsi="Browallia New" w:cs="Browallia New"/>
                <w:sz w:val="28"/>
                <w:szCs w:val="28"/>
                <w:cs/>
                <w:lang w:val="en-GB"/>
              </w:rPr>
              <w:t>:</w:t>
            </w:r>
            <w:r w:rsidRPr="00D6328B">
              <w:rPr>
                <w:rFonts w:ascii="Browallia New" w:hAnsi="Browallia New" w:cs="Browallia New"/>
                <w:sz w:val="28"/>
                <w:szCs w:val="28"/>
              </w:rPr>
              <w:t xml:space="preserve"> </w:t>
            </w:r>
            <w:r w:rsidRPr="00D6328B">
              <w:rPr>
                <w:rFonts w:ascii="Browallia New" w:hAnsi="Browallia New" w:cs="Browallia New"/>
                <w:sz w:val="28"/>
                <w:szCs w:val="28"/>
                <w:cs/>
              </w:rPr>
              <w:t>พันบาท)</w:t>
            </w:r>
          </w:p>
        </w:tc>
      </w:tr>
      <w:tr w:rsidR="00423D42" w:rsidRPr="00CE0EFC" w14:paraId="7E7B8151" w14:textId="77777777" w:rsidTr="00423D42">
        <w:trPr>
          <w:cantSplit/>
        </w:trPr>
        <w:tc>
          <w:tcPr>
            <w:tcW w:w="5116" w:type="dxa"/>
          </w:tcPr>
          <w:p w14:paraId="59AB61DF" w14:textId="77777777" w:rsidR="00423D42" w:rsidRPr="00D6328B" w:rsidRDefault="00423D42" w:rsidP="00A039A8">
            <w:pPr>
              <w:tabs>
                <w:tab w:val="left" w:pos="3390"/>
              </w:tabs>
              <w:spacing w:line="240" w:lineRule="auto"/>
              <w:ind w:left="426"/>
              <w:jc w:val="thaiDistribute"/>
              <w:rPr>
                <w:rFonts w:ascii="Browallia New" w:hAnsi="Browallia New" w:cs="Browallia New"/>
                <w:sz w:val="28"/>
                <w:szCs w:val="28"/>
                <w:cs/>
              </w:rPr>
            </w:pPr>
          </w:p>
        </w:tc>
        <w:tc>
          <w:tcPr>
            <w:tcW w:w="165" w:type="dxa"/>
          </w:tcPr>
          <w:p w14:paraId="1ED67CE8" w14:textId="77777777" w:rsidR="00423D42" w:rsidRPr="00D6328B" w:rsidRDefault="00423D42" w:rsidP="00A039A8">
            <w:pPr>
              <w:tabs>
                <w:tab w:val="left" w:pos="3390"/>
              </w:tabs>
              <w:spacing w:line="240" w:lineRule="auto"/>
              <w:ind w:left="426"/>
              <w:jc w:val="thaiDistribute"/>
              <w:rPr>
                <w:rFonts w:ascii="Browallia New" w:hAnsi="Browallia New" w:cs="Browallia New"/>
                <w:sz w:val="28"/>
                <w:szCs w:val="28"/>
                <w:cs/>
              </w:rPr>
            </w:pPr>
          </w:p>
        </w:tc>
        <w:tc>
          <w:tcPr>
            <w:tcW w:w="1779" w:type="dxa"/>
            <w:vAlign w:val="bottom"/>
          </w:tcPr>
          <w:p w14:paraId="2582A268" w14:textId="77777777" w:rsidR="00423D42" w:rsidRPr="00D6328B" w:rsidRDefault="00423D42" w:rsidP="00A039A8">
            <w:pPr>
              <w:tabs>
                <w:tab w:val="clear" w:pos="907"/>
              </w:tabs>
              <w:spacing w:line="240" w:lineRule="auto"/>
              <w:ind w:left="-108" w:right="-108"/>
              <w:jc w:val="center"/>
              <w:rPr>
                <w:rFonts w:ascii="Browallia New" w:hAnsi="Browallia New" w:cs="Browallia New"/>
                <w:sz w:val="28"/>
                <w:szCs w:val="28"/>
                <w:lang w:val="en-GB"/>
              </w:rPr>
            </w:pPr>
          </w:p>
        </w:tc>
        <w:tc>
          <w:tcPr>
            <w:tcW w:w="180" w:type="dxa"/>
            <w:vAlign w:val="bottom"/>
          </w:tcPr>
          <w:p w14:paraId="1F9D2642" w14:textId="77777777" w:rsidR="00423D42" w:rsidRPr="00D6328B" w:rsidRDefault="00423D42" w:rsidP="00A039A8">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6AD16779" w14:textId="7ED9CF1F" w:rsidR="00423D42" w:rsidRPr="00D6328B" w:rsidRDefault="00423D42" w:rsidP="00A039A8">
            <w:pPr>
              <w:tabs>
                <w:tab w:val="clear" w:pos="907"/>
              </w:tabs>
              <w:spacing w:line="240" w:lineRule="auto"/>
              <w:ind w:left="-108" w:right="-108"/>
              <w:jc w:val="center"/>
              <w:rPr>
                <w:rFonts w:ascii="Browallia New" w:hAnsi="Browallia New" w:cs="Browallia New"/>
                <w:sz w:val="28"/>
                <w:szCs w:val="28"/>
                <w:lang w:val="en-GB"/>
              </w:rPr>
            </w:pPr>
            <w:r w:rsidRPr="00D6328B">
              <w:rPr>
                <w:rFonts w:ascii="Browallia New" w:hAnsi="Browallia New" w:cs="Browallia New"/>
                <w:sz w:val="28"/>
                <w:szCs w:val="28"/>
                <w:cs/>
              </w:rPr>
              <w:t>งบการเงินรวม</w:t>
            </w:r>
          </w:p>
        </w:tc>
      </w:tr>
      <w:tr w:rsidR="00C21AAA" w:rsidRPr="00CE0EFC" w14:paraId="1B58E926" w14:textId="77777777" w:rsidTr="00423D42">
        <w:trPr>
          <w:cantSplit/>
        </w:trPr>
        <w:tc>
          <w:tcPr>
            <w:tcW w:w="5116" w:type="dxa"/>
          </w:tcPr>
          <w:p w14:paraId="77153239" w14:textId="77777777" w:rsidR="00C21AAA" w:rsidRPr="00D6328B" w:rsidRDefault="00C21AAA" w:rsidP="00A039A8">
            <w:pPr>
              <w:tabs>
                <w:tab w:val="left" w:pos="3390"/>
              </w:tabs>
              <w:spacing w:line="240" w:lineRule="auto"/>
              <w:ind w:left="426"/>
              <w:jc w:val="thaiDistribute"/>
              <w:rPr>
                <w:rFonts w:ascii="Browallia New" w:hAnsi="Browallia New" w:cs="Browallia New"/>
                <w:sz w:val="28"/>
                <w:szCs w:val="28"/>
                <w:cs/>
              </w:rPr>
            </w:pPr>
          </w:p>
        </w:tc>
        <w:tc>
          <w:tcPr>
            <w:tcW w:w="165" w:type="dxa"/>
          </w:tcPr>
          <w:p w14:paraId="0334A5A1" w14:textId="77777777" w:rsidR="00C21AAA" w:rsidRPr="00D6328B" w:rsidRDefault="00C21AAA" w:rsidP="00A039A8">
            <w:pPr>
              <w:tabs>
                <w:tab w:val="left" w:pos="3390"/>
              </w:tabs>
              <w:spacing w:line="240" w:lineRule="auto"/>
              <w:ind w:left="426"/>
              <w:jc w:val="thaiDistribute"/>
              <w:rPr>
                <w:rFonts w:ascii="Browallia New" w:hAnsi="Browallia New" w:cs="Browallia New"/>
                <w:sz w:val="28"/>
                <w:szCs w:val="28"/>
                <w:cs/>
              </w:rPr>
            </w:pPr>
          </w:p>
        </w:tc>
        <w:tc>
          <w:tcPr>
            <w:tcW w:w="1779" w:type="dxa"/>
            <w:vAlign w:val="bottom"/>
          </w:tcPr>
          <w:p w14:paraId="15C2BAC7" w14:textId="1EA79150" w:rsidR="00C21AAA" w:rsidRPr="00D6328B" w:rsidRDefault="00C21AAA" w:rsidP="00A039A8">
            <w:pPr>
              <w:tabs>
                <w:tab w:val="clear" w:pos="907"/>
              </w:tabs>
              <w:spacing w:line="240" w:lineRule="auto"/>
              <w:ind w:left="-108" w:right="-108"/>
              <w:jc w:val="center"/>
              <w:rPr>
                <w:rFonts w:ascii="Browallia New" w:hAnsi="Browallia New" w:cs="Browallia New"/>
                <w:sz w:val="28"/>
                <w:szCs w:val="28"/>
                <w:lang w:val="en-GB"/>
              </w:rPr>
            </w:pPr>
          </w:p>
        </w:tc>
        <w:tc>
          <w:tcPr>
            <w:tcW w:w="180" w:type="dxa"/>
            <w:vAlign w:val="bottom"/>
          </w:tcPr>
          <w:p w14:paraId="6A841AFE" w14:textId="77777777" w:rsidR="00C21AAA" w:rsidRPr="00D6328B" w:rsidRDefault="00C21AAA" w:rsidP="00A039A8">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690C63AE" w14:textId="24CBC546" w:rsidR="00C21AAA" w:rsidRPr="00D6328B" w:rsidRDefault="00423D42" w:rsidP="00A039A8">
            <w:pPr>
              <w:tabs>
                <w:tab w:val="clear" w:pos="907"/>
              </w:tabs>
              <w:spacing w:line="240" w:lineRule="auto"/>
              <w:ind w:left="-108" w:right="-108"/>
              <w:jc w:val="center"/>
              <w:rPr>
                <w:rFonts w:ascii="Browallia New" w:hAnsi="Browallia New" w:cs="Browallia New"/>
                <w:sz w:val="28"/>
                <w:szCs w:val="28"/>
                <w:lang w:val="en-GB"/>
              </w:rPr>
            </w:pPr>
            <w:r w:rsidRPr="00D6328B">
              <w:rPr>
                <w:rFonts w:ascii="Browallia New" w:hAnsi="Browallia New" w:cs="Browallia New"/>
                <w:sz w:val="28"/>
                <w:szCs w:val="28"/>
                <w:lang w:val="en-GB"/>
              </w:rPr>
              <w:t>256</w:t>
            </w:r>
            <w:r w:rsidR="00DA6AAD" w:rsidRPr="00D6328B">
              <w:rPr>
                <w:rFonts w:ascii="Browallia New" w:hAnsi="Browallia New" w:cs="Browallia New"/>
                <w:sz w:val="28"/>
                <w:szCs w:val="28"/>
                <w:lang w:val="en-GB"/>
              </w:rPr>
              <w:t>4</w:t>
            </w:r>
          </w:p>
        </w:tc>
      </w:tr>
      <w:tr w:rsidR="00C21AAA" w:rsidRPr="00CE0EFC" w14:paraId="190FE805" w14:textId="77777777" w:rsidTr="00C07995">
        <w:trPr>
          <w:cantSplit/>
          <w:trHeight w:val="287"/>
        </w:trPr>
        <w:tc>
          <w:tcPr>
            <w:tcW w:w="5116" w:type="dxa"/>
          </w:tcPr>
          <w:p w14:paraId="3CF50F9A" w14:textId="77777777" w:rsidR="00C21AAA" w:rsidRPr="00D6328B" w:rsidRDefault="00C21AAA" w:rsidP="00A039A8">
            <w:pPr>
              <w:tabs>
                <w:tab w:val="left" w:pos="3390"/>
              </w:tabs>
              <w:spacing w:line="240" w:lineRule="auto"/>
              <w:ind w:left="426"/>
              <w:jc w:val="thaiDistribute"/>
              <w:rPr>
                <w:rFonts w:ascii="Browallia New" w:hAnsi="Browallia New" w:cs="Browallia New"/>
                <w:sz w:val="16"/>
                <w:szCs w:val="16"/>
                <w:cs/>
              </w:rPr>
            </w:pPr>
          </w:p>
        </w:tc>
        <w:tc>
          <w:tcPr>
            <w:tcW w:w="165" w:type="dxa"/>
          </w:tcPr>
          <w:p w14:paraId="206454A6" w14:textId="77777777" w:rsidR="00C21AAA" w:rsidRPr="00D6328B" w:rsidRDefault="00C21AAA" w:rsidP="00A039A8">
            <w:pPr>
              <w:tabs>
                <w:tab w:val="left" w:pos="3390"/>
              </w:tabs>
              <w:spacing w:line="240" w:lineRule="auto"/>
              <w:ind w:left="426"/>
              <w:jc w:val="thaiDistribute"/>
              <w:rPr>
                <w:rFonts w:ascii="Browallia New" w:hAnsi="Browallia New" w:cs="Browallia New"/>
                <w:sz w:val="16"/>
                <w:szCs w:val="16"/>
                <w:cs/>
              </w:rPr>
            </w:pPr>
          </w:p>
        </w:tc>
        <w:tc>
          <w:tcPr>
            <w:tcW w:w="1779" w:type="dxa"/>
          </w:tcPr>
          <w:p w14:paraId="441025A4" w14:textId="77777777" w:rsidR="00C21AAA" w:rsidRPr="00D6328B" w:rsidRDefault="00C21AAA" w:rsidP="00A039A8">
            <w:pPr>
              <w:tabs>
                <w:tab w:val="left" w:pos="3390"/>
              </w:tabs>
              <w:spacing w:line="240" w:lineRule="auto"/>
              <w:ind w:left="426"/>
              <w:jc w:val="thaiDistribute"/>
              <w:rPr>
                <w:rFonts w:ascii="Browallia New" w:hAnsi="Browallia New" w:cs="Browallia New"/>
                <w:sz w:val="16"/>
                <w:szCs w:val="16"/>
                <w:cs/>
              </w:rPr>
            </w:pPr>
          </w:p>
        </w:tc>
        <w:tc>
          <w:tcPr>
            <w:tcW w:w="180" w:type="dxa"/>
          </w:tcPr>
          <w:p w14:paraId="3A80ED67" w14:textId="77777777" w:rsidR="00C21AAA" w:rsidRPr="00D6328B" w:rsidRDefault="00C21AAA" w:rsidP="00A039A8">
            <w:pPr>
              <w:tabs>
                <w:tab w:val="left" w:pos="3390"/>
              </w:tabs>
              <w:spacing w:line="240" w:lineRule="auto"/>
              <w:ind w:left="426"/>
              <w:jc w:val="thaiDistribute"/>
              <w:rPr>
                <w:rFonts w:ascii="Browallia New" w:hAnsi="Browallia New" w:cs="Browallia New"/>
                <w:sz w:val="16"/>
                <w:szCs w:val="16"/>
                <w:cs/>
              </w:rPr>
            </w:pPr>
          </w:p>
        </w:tc>
        <w:tc>
          <w:tcPr>
            <w:tcW w:w="1771" w:type="dxa"/>
            <w:tcBorders>
              <w:top w:val="single" w:sz="4" w:space="0" w:color="auto"/>
            </w:tcBorders>
          </w:tcPr>
          <w:p w14:paraId="7F2066AD" w14:textId="77777777" w:rsidR="00C21AAA" w:rsidRPr="00D6328B" w:rsidRDefault="00C21AAA" w:rsidP="00A039A8">
            <w:pPr>
              <w:tabs>
                <w:tab w:val="left" w:pos="3390"/>
              </w:tabs>
              <w:spacing w:line="240" w:lineRule="auto"/>
              <w:ind w:left="426"/>
              <w:jc w:val="thaiDistribute"/>
              <w:rPr>
                <w:rFonts w:ascii="Browallia New" w:hAnsi="Browallia New" w:cs="Browallia New"/>
                <w:sz w:val="16"/>
                <w:szCs w:val="16"/>
                <w:cs/>
              </w:rPr>
            </w:pPr>
          </w:p>
        </w:tc>
      </w:tr>
      <w:tr w:rsidR="00423D42" w:rsidRPr="00CE0EFC" w14:paraId="7C3701F3" w14:textId="77777777" w:rsidTr="00A039A8">
        <w:trPr>
          <w:cantSplit/>
          <w:trHeight w:val="80"/>
        </w:trPr>
        <w:tc>
          <w:tcPr>
            <w:tcW w:w="5116" w:type="dxa"/>
            <w:vAlign w:val="bottom"/>
          </w:tcPr>
          <w:p w14:paraId="1244D452" w14:textId="77777777" w:rsidR="00423D42" w:rsidRPr="00D6328B" w:rsidRDefault="00423D42" w:rsidP="00423D42">
            <w:pPr>
              <w:spacing w:line="240" w:lineRule="auto"/>
              <w:jc w:val="thaiDistribute"/>
              <w:rPr>
                <w:rFonts w:ascii="Browallia New" w:hAnsi="Browallia New" w:cs="Browallia New"/>
                <w:sz w:val="28"/>
                <w:szCs w:val="28"/>
                <w:cs/>
                <w:lang w:val="en-GB"/>
              </w:rPr>
            </w:pPr>
            <w:r w:rsidRPr="00D6328B">
              <w:rPr>
                <w:rFonts w:ascii="Browallia New" w:hAnsi="Browallia New" w:cs="Browallia New"/>
                <w:sz w:val="28"/>
                <w:szCs w:val="28"/>
                <w:cs/>
              </w:rPr>
              <w:t>ราคาตามบัญชีของส่วนได้เสียที่ไม่มีอำนาจควบคุมที่ได้มา</w:t>
            </w:r>
          </w:p>
        </w:tc>
        <w:tc>
          <w:tcPr>
            <w:tcW w:w="165" w:type="dxa"/>
          </w:tcPr>
          <w:p w14:paraId="759212B8" w14:textId="77777777" w:rsidR="00423D42" w:rsidRPr="00D6328B" w:rsidRDefault="00423D42" w:rsidP="00423D42">
            <w:pPr>
              <w:tabs>
                <w:tab w:val="left" w:pos="3390"/>
              </w:tabs>
              <w:spacing w:line="240" w:lineRule="auto"/>
              <w:ind w:left="426"/>
              <w:jc w:val="thaiDistribute"/>
              <w:rPr>
                <w:rFonts w:ascii="Browallia New" w:hAnsi="Browallia New" w:cs="Browallia New"/>
                <w:sz w:val="28"/>
                <w:szCs w:val="28"/>
                <w:cs/>
              </w:rPr>
            </w:pPr>
          </w:p>
        </w:tc>
        <w:tc>
          <w:tcPr>
            <w:tcW w:w="1779" w:type="dxa"/>
          </w:tcPr>
          <w:p w14:paraId="7FE5213D" w14:textId="1D7E633C" w:rsidR="00423D42" w:rsidRPr="00D6328B" w:rsidRDefault="00423D42" w:rsidP="00423D42">
            <w:pPr>
              <w:pStyle w:val="acctfourfigures"/>
              <w:tabs>
                <w:tab w:val="clear" w:pos="765"/>
              </w:tabs>
              <w:spacing w:line="240" w:lineRule="auto"/>
              <w:ind w:left="-117" w:right="33"/>
              <w:jc w:val="right"/>
              <w:rPr>
                <w:rFonts w:ascii="Browallia New" w:hAnsi="Browallia New" w:cs="Browallia New"/>
                <w:sz w:val="28"/>
                <w:szCs w:val="28"/>
                <w:cs/>
                <w:lang w:val="en-US" w:bidi="th-TH"/>
              </w:rPr>
            </w:pPr>
          </w:p>
        </w:tc>
        <w:tc>
          <w:tcPr>
            <w:tcW w:w="180" w:type="dxa"/>
          </w:tcPr>
          <w:p w14:paraId="14391FDE" w14:textId="77777777" w:rsidR="00423D42" w:rsidRPr="00D6328B" w:rsidRDefault="00423D42" w:rsidP="00423D42">
            <w:pPr>
              <w:tabs>
                <w:tab w:val="left" w:pos="3390"/>
              </w:tabs>
              <w:spacing w:line="240" w:lineRule="auto"/>
              <w:ind w:left="426" w:right="33"/>
              <w:jc w:val="right"/>
              <w:rPr>
                <w:rFonts w:ascii="Browallia New" w:hAnsi="Browallia New" w:cs="Browallia New"/>
                <w:sz w:val="28"/>
                <w:szCs w:val="28"/>
                <w:cs/>
              </w:rPr>
            </w:pPr>
          </w:p>
        </w:tc>
        <w:tc>
          <w:tcPr>
            <w:tcW w:w="1771" w:type="dxa"/>
          </w:tcPr>
          <w:p w14:paraId="6E88411E" w14:textId="7B2276ED" w:rsidR="00423D42" w:rsidRPr="00D6328B" w:rsidRDefault="000D0F11" w:rsidP="00423D42">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D6328B">
              <w:rPr>
                <w:rFonts w:ascii="Browallia New" w:hAnsi="Browallia New" w:cs="Browallia New"/>
                <w:sz w:val="28"/>
                <w:szCs w:val="28"/>
                <w:lang w:val="en-US" w:bidi="th-TH"/>
              </w:rPr>
              <w:t>(7,258)</w:t>
            </w:r>
          </w:p>
        </w:tc>
      </w:tr>
      <w:tr w:rsidR="00423D42" w:rsidRPr="00CE0EFC" w14:paraId="31AF4E10" w14:textId="77777777" w:rsidTr="00A039A8">
        <w:trPr>
          <w:cantSplit/>
        </w:trPr>
        <w:tc>
          <w:tcPr>
            <w:tcW w:w="5116" w:type="dxa"/>
            <w:vAlign w:val="bottom"/>
          </w:tcPr>
          <w:p w14:paraId="6552B066" w14:textId="77777777" w:rsidR="00423D42" w:rsidRPr="00D6328B" w:rsidRDefault="00423D42" w:rsidP="00423D42">
            <w:pPr>
              <w:spacing w:line="240" w:lineRule="auto"/>
              <w:jc w:val="thaiDistribute"/>
              <w:rPr>
                <w:rFonts w:ascii="Browallia New" w:hAnsi="Browallia New" w:cs="Browallia New"/>
                <w:sz w:val="28"/>
                <w:szCs w:val="28"/>
              </w:rPr>
            </w:pPr>
            <w:r w:rsidRPr="00D6328B">
              <w:rPr>
                <w:rFonts w:ascii="Browallia New" w:hAnsi="Browallia New" w:cs="Browallia New"/>
                <w:sz w:val="28"/>
                <w:szCs w:val="28"/>
                <w:cs/>
              </w:rPr>
              <w:t>สิ่งตอบแทนที่จ่ายให้แก่ส่วนได้เสียที่ไม่มีอำนาจควบคุม</w:t>
            </w:r>
          </w:p>
        </w:tc>
        <w:tc>
          <w:tcPr>
            <w:tcW w:w="165" w:type="dxa"/>
          </w:tcPr>
          <w:p w14:paraId="30463344" w14:textId="77777777" w:rsidR="00423D42" w:rsidRPr="00D6328B" w:rsidRDefault="00423D42" w:rsidP="00423D42">
            <w:pPr>
              <w:tabs>
                <w:tab w:val="left" w:pos="3390"/>
              </w:tabs>
              <w:spacing w:line="240" w:lineRule="auto"/>
              <w:ind w:left="426"/>
              <w:jc w:val="thaiDistribute"/>
              <w:rPr>
                <w:rFonts w:ascii="Browallia New" w:hAnsi="Browallia New" w:cs="Browallia New"/>
                <w:sz w:val="28"/>
                <w:szCs w:val="28"/>
                <w:cs/>
              </w:rPr>
            </w:pPr>
          </w:p>
        </w:tc>
        <w:tc>
          <w:tcPr>
            <w:tcW w:w="1779" w:type="dxa"/>
          </w:tcPr>
          <w:p w14:paraId="102974FF" w14:textId="14B1BEFB" w:rsidR="00423D42" w:rsidRPr="00D6328B" w:rsidRDefault="00423D42" w:rsidP="00423D42">
            <w:pPr>
              <w:pStyle w:val="acctfourfigures"/>
              <w:tabs>
                <w:tab w:val="clear" w:pos="765"/>
              </w:tabs>
              <w:spacing w:line="240" w:lineRule="auto"/>
              <w:ind w:left="-117" w:right="33"/>
              <w:jc w:val="right"/>
              <w:rPr>
                <w:rFonts w:ascii="Browallia New" w:hAnsi="Browallia New" w:cs="Browallia New"/>
                <w:sz w:val="28"/>
                <w:szCs w:val="28"/>
                <w:cs/>
                <w:lang w:val="en-US" w:bidi="th-TH"/>
              </w:rPr>
            </w:pPr>
          </w:p>
        </w:tc>
        <w:tc>
          <w:tcPr>
            <w:tcW w:w="180" w:type="dxa"/>
          </w:tcPr>
          <w:p w14:paraId="217A2471" w14:textId="77777777" w:rsidR="00423D42" w:rsidRPr="00D6328B" w:rsidRDefault="00423D42" w:rsidP="00423D42">
            <w:pPr>
              <w:tabs>
                <w:tab w:val="left" w:pos="3390"/>
              </w:tabs>
              <w:spacing w:line="240" w:lineRule="auto"/>
              <w:ind w:left="426" w:right="33"/>
              <w:jc w:val="right"/>
              <w:rPr>
                <w:rFonts w:ascii="Browallia New" w:hAnsi="Browallia New" w:cs="Browallia New"/>
                <w:sz w:val="28"/>
                <w:szCs w:val="28"/>
                <w:cs/>
              </w:rPr>
            </w:pPr>
          </w:p>
        </w:tc>
        <w:tc>
          <w:tcPr>
            <w:tcW w:w="1771" w:type="dxa"/>
          </w:tcPr>
          <w:p w14:paraId="65D4D9AA" w14:textId="336FDE25" w:rsidR="00423D42" w:rsidRPr="00D6328B" w:rsidRDefault="00716400" w:rsidP="00423D42">
            <w:pPr>
              <w:pStyle w:val="acctfourfigures"/>
              <w:tabs>
                <w:tab w:val="clear" w:pos="765"/>
              </w:tabs>
              <w:spacing w:line="240" w:lineRule="auto"/>
              <w:ind w:left="-117" w:right="33"/>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t>(</w:t>
            </w:r>
            <w:r w:rsidR="000D0F11" w:rsidRPr="00D6328B">
              <w:rPr>
                <w:rFonts w:ascii="Browallia New" w:hAnsi="Browallia New" w:cs="Browallia New"/>
                <w:sz w:val="28"/>
                <w:szCs w:val="28"/>
                <w:lang w:val="en-US" w:bidi="th-TH"/>
              </w:rPr>
              <w:t>1,270</w:t>
            </w:r>
            <w:r>
              <w:rPr>
                <w:rFonts w:ascii="Browallia New" w:hAnsi="Browallia New" w:cs="Browallia New" w:hint="cs"/>
                <w:sz w:val="28"/>
                <w:szCs w:val="28"/>
                <w:cs/>
                <w:lang w:val="en-US" w:bidi="th-TH"/>
              </w:rPr>
              <w:t>)</w:t>
            </w:r>
          </w:p>
        </w:tc>
      </w:tr>
      <w:tr w:rsidR="007615FD" w:rsidRPr="00FE5D31" w14:paraId="3EEE9C6A" w14:textId="77777777" w:rsidTr="00066758">
        <w:trPr>
          <w:cantSplit/>
        </w:trPr>
        <w:tc>
          <w:tcPr>
            <w:tcW w:w="7060" w:type="dxa"/>
            <w:gridSpan w:val="3"/>
          </w:tcPr>
          <w:p w14:paraId="397833F9" w14:textId="4964EF3D" w:rsidR="007615FD" w:rsidRPr="00EF4D99" w:rsidRDefault="007615FD" w:rsidP="007615FD">
            <w:pPr>
              <w:pStyle w:val="acctfourfigures"/>
              <w:tabs>
                <w:tab w:val="clear" w:pos="765"/>
              </w:tabs>
              <w:spacing w:line="240" w:lineRule="auto"/>
              <w:ind w:left="-117" w:right="33"/>
              <w:jc w:val="center"/>
              <w:rPr>
                <w:rFonts w:ascii="Browallia New" w:hAnsi="Browallia New" w:cs="Browallia New"/>
                <w:sz w:val="28"/>
                <w:szCs w:val="28"/>
                <w:cs/>
                <w:lang w:val="en-US" w:bidi="th-TH"/>
              </w:rPr>
            </w:pPr>
            <w:r w:rsidRPr="00D6328B">
              <w:rPr>
                <w:rFonts w:ascii="Browallia New" w:hAnsi="Browallia New" w:cs="Browallia New"/>
                <w:b/>
                <w:bCs/>
                <w:sz w:val="28"/>
                <w:szCs w:val="28"/>
                <w:cs/>
              </w:rPr>
              <w:t>รวมส่วนเกินของสิ่งตอบแทนที่จ่ายรับรู้ในส่วนของเจ้าของของบริษัทใหญ่</w:t>
            </w:r>
          </w:p>
        </w:tc>
        <w:tc>
          <w:tcPr>
            <w:tcW w:w="180" w:type="dxa"/>
          </w:tcPr>
          <w:p w14:paraId="536EA71B" w14:textId="77777777" w:rsidR="007615FD" w:rsidRPr="00EF4D99" w:rsidRDefault="007615FD" w:rsidP="00423D42">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570D93DE" w14:textId="1BC02821" w:rsidR="007615FD" w:rsidRPr="00B6582A" w:rsidRDefault="000D0F11" w:rsidP="00423D42">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D6328B">
              <w:rPr>
                <w:rFonts w:ascii="Browallia New" w:hAnsi="Browallia New" w:cs="Browallia New"/>
                <w:sz w:val="28"/>
                <w:szCs w:val="28"/>
                <w:lang w:val="en-US" w:bidi="th-TH"/>
              </w:rPr>
              <w:t>(</w:t>
            </w:r>
            <w:r w:rsidR="00B6582A" w:rsidRPr="00D6328B">
              <w:rPr>
                <w:rFonts w:ascii="Browallia New" w:hAnsi="Browallia New" w:cs="Browallia New"/>
                <w:sz w:val="28"/>
                <w:szCs w:val="28"/>
                <w:lang w:val="en-US" w:bidi="th-TH"/>
              </w:rPr>
              <w:t>8,528)</w:t>
            </w:r>
          </w:p>
        </w:tc>
      </w:tr>
    </w:tbl>
    <w:p w14:paraId="56F7DD0B" w14:textId="77777777" w:rsidR="00C21AAA" w:rsidRDefault="00C21AAA"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3500515" w14:textId="5DE28AE8" w:rsidR="00FD09BF" w:rsidRPr="00C07995" w:rsidRDefault="000C17A4"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D03E5">
        <w:rPr>
          <w:rFonts w:ascii="Browallia New" w:hAnsi="Browallia New" w:cs="Browallia New"/>
          <w:i/>
          <w:iCs/>
          <w:sz w:val="28"/>
          <w:szCs w:val="28"/>
          <w:cs/>
        </w:rPr>
        <w:t>การทดสอบการด้อยค่าของ</w:t>
      </w:r>
      <w:r w:rsidR="00CA17B7" w:rsidRPr="005D03E5">
        <w:rPr>
          <w:rFonts w:ascii="Browallia New" w:hAnsi="Browallia New" w:cs="Browallia New" w:hint="cs"/>
          <w:i/>
          <w:iCs/>
          <w:sz w:val="28"/>
          <w:szCs w:val="28"/>
          <w:cs/>
        </w:rPr>
        <w:t>เงินลงทุน</w:t>
      </w:r>
      <w:r w:rsidR="0031629A" w:rsidRPr="005D03E5">
        <w:rPr>
          <w:rFonts w:ascii="Browallia New" w:hAnsi="Browallia New" w:cs="Browallia New" w:hint="cs"/>
          <w:i/>
          <w:iCs/>
          <w:sz w:val="28"/>
          <w:szCs w:val="28"/>
          <w:cs/>
        </w:rPr>
        <w:t>ในบริษัทย่อย</w:t>
      </w:r>
    </w:p>
    <w:p w14:paraId="79C5EC52" w14:textId="77777777" w:rsidR="00FD09BF" w:rsidRDefault="00FD09BF"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EB6B653" w14:textId="6FDFDA48" w:rsidR="00FD09BF" w:rsidRPr="009A7E89" w:rsidRDefault="00FD09BF"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FD09BF">
        <w:rPr>
          <w:rFonts w:ascii="Browallia New" w:hAnsi="Browallia New" w:cs="Browallia New"/>
          <w:sz w:val="28"/>
          <w:szCs w:val="28"/>
          <w:cs/>
        </w:rPr>
        <w:t>กลุ่มกิจการทดสอบการด้อยค่าของเงินลงทุนในบริษัทย่อยเป็นประจำทุกปี โดยเปรียบเทียบมูลค่าตามบัญชีของเงินลงทุนในบริษัทย่อยกับมูลค่าที่คาดว่าจะได้รับคืนของหน่วยสินทรัพย์ที่ก่อให้เกิดเงินสดซึ่งพิจารณาจากการคำนวณมูลค่าจากการใช้ 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ใช้ประมาณการของอัตราการเติบโตทางเศรษฐกิจ และอัตราคิดลด โดยอัตราการเติบโตดังกล่าวไม่สูงกว่าอัตราการเติบโตเฉลี่ยของธุรกิจที่หน่วยสินทรัพย์ที่ก่อให้เกิดเงินสดนั้นดำเนินงานอยู่</w:t>
      </w:r>
    </w:p>
    <w:p w14:paraId="0FCD07C6" w14:textId="41C4899D" w:rsidR="00467A7D" w:rsidRDefault="0046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CC99C4C" w14:textId="77777777" w:rsidR="00617A90" w:rsidRDefault="0061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E0C911C" w14:textId="5B37C348" w:rsidR="00A6706A" w:rsidRPr="00E87581" w:rsidRDefault="004E170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4E1708">
        <w:rPr>
          <w:rFonts w:ascii="Browallia New" w:hAnsi="Browallia New" w:cs="Browallia New"/>
          <w:b/>
          <w:bCs/>
          <w:sz w:val="28"/>
          <w:szCs w:val="28"/>
          <w:cs/>
          <w:lang w:val="en-GB"/>
        </w:rPr>
        <w:lastRenderedPageBreak/>
        <w:t>สินทรัพย์ทางการเงินที่วัดมูลค่าด้วยมูลค่ายุติธรรมผ่าน</w:t>
      </w:r>
      <w:r w:rsidR="00344BD4">
        <w:rPr>
          <w:rFonts w:ascii="Browallia New" w:hAnsi="Browallia New" w:cs="Browallia New" w:hint="cs"/>
          <w:b/>
          <w:bCs/>
          <w:sz w:val="28"/>
          <w:szCs w:val="28"/>
          <w:cs/>
          <w:lang w:val="en-GB"/>
        </w:rPr>
        <w:t>งบ</w:t>
      </w:r>
      <w:r w:rsidRPr="004E1708">
        <w:rPr>
          <w:rFonts w:ascii="Browallia New" w:hAnsi="Browallia New" w:cs="Browallia New"/>
          <w:b/>
          <w:bCs/>
          <w:sz w:val="28"/>
          <w:szCs w:val="28"/>
          <w:cs/>
          <w:lang w:val="en-GB"/>
        </w:rPr>
        <w:t>กำไรขาดทุน</w:t>
      </w:r>
    </w:p>
    <w:p w14:paraId="5747464A" w14:textId="77777777" w:rsidR="00A6706A" w:rsidRPr="00C07995" w:rsidRDefault="00A6706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9104" w:type="dxa"/>
        <w:tblInd w:w="284" w:type="dxa"/>
        <w:tblLayout w:type="fixed"/>
        <w:tblLook w:val="0000" w:firstRow="0" w:lastRow="0" w:firstColumn="0" w:lastColumn="0" w:noHBand="0" w:noVBand="0"/>
      </w:tblPr>
      <w:tblGrid>
        <w:gridCol w:w="3260"/>
        <w:gridCol w:w="1166"/>
        <w:gridCol w:w="1417"/>
        <w:gridCol w:w="1276"/>
        <w:gridCol w:w="992"/>
        <w:gridCol w:w="993"/>
      </w:tblGrid>
      <w:tr w:rsidR="00DD6BFD" w:rsidRPr="001B4041" w14:paraId="2F8B7FCA" w14:textId="77777777" w:rsidTr="00C07995">
        <w:trPr>
          <w:tblHeader/>
        </w:trPr>
        <w:tc>
          <w:tcPr>
            <w:tcW w:w="3260" w:type="dxa"/>
            <w:tcBorders>
              <w:top w:val="nil"/>
              <w:left w:val="nil"/>
              <w:bottom w:val="nil"/>
              <w:right w:val="nil"/>
            </w:tcBorders>
            <w:vAlign w:val="bottom"/>
          </w:tcPr>
          <w:p w14:paraId="3529D1D6" w14:textId="77777777" w:rsidR="00DD6BFD" w:rsidRPr="001B4041" w:rsidRDefault="00DD6BFD" w:rsidP="00BF5FC1">
            <w:pPr>
              <w:spacing w:line="240" w:lineRule="auto"/>
              <w:jc w:val="center"/>
              <w:rPr>
                <w:rFonts w:ascii="Browallia New" w:hAnsi="Browallia New" w:cs="Browallia New"/>
                <w:sz w:val="22"/>
                <w:szCs w:val="22"/>
              </w:rPr>
            </w:pPr>
          </w:p>
        </w:tc>
        <w:tc>
          <w:tcPr>
            <w:tcW w:w="1166" w:type="dxa"/>
            <w:tcBorders>
              <w:top w:val="nil"/>
              <w:left w:val="nil"/>
              <w:bottom w:val="nil"/>
              <w:right w:val="nil"/>
            </w:tcBorders>
            <w:vAlign w:val="bottom"/>
          </w:tcPr>
          <w:p w14:paraId="2063C04F" w14:textId="77777777" w:rsidR="00DD6BFD" w:rsidRPr="001B4041" w:rsidRDefault="00DD6BFD" w:rsidP="00BF5FC1">
            <w:pPr>
              <w:spacing w:line="240" w:lineRule="auto"/>
              <w:jc w:val="center"/>
              <w:rPr>
                <w:rFonts w:ascii="Browallia New" w:hAnsi="Browallia New" w:cs="Browallia New"/>
                <w:sz w:val="22"/>
                <w:szCs w:val="22"/>
              </w:rPr>
            </w:pPr>
          </w:p>
        </w:tc>
        <w:tc>
          <w:tcPr>
            <w:tcW w:w="1417" w:type="dxa"/>
            <w:tcBorders>
              <w:top w:val="nil"/>
              <w:left w:val="nil"/>
              <w:bottom w:val="nil"/>
              <w:right w:val="nil"/>
            </w:tcBorders>
          </w:tcPr>
          <w:p w14:paraId="2DD547B4" w14:textId="77777777" w:rsidR="00DD6BFD" w:rsidRPr="001B4041" w:rsidRDefault="00DD6BFD" w:rsidP="00BF5FC1">
            <w:pPr>
              <w:spacing w:line="240" w:lineRule="auto"/>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2C9649" w14:textId="77777777" w:rsidR="00DD6BFD" w:rsidRPr="001B4041" w:rsidRDefault="00DD6BFD" w:rsidP="00BF5FC1">
            <w:pPr>
              <w:spacing w:line="240" w:lineRule="auto"/>
              <w:jc w:val="center"/>
              <w:rPr>
                <w:rFonts w:ascii="Browallia New" w:hAnsi="Browallia New" w:cs="Browallia New"/>
                <w:sz w:val="22"/>
                <w:szCs w:val="22"/>
                <w:cs/>
              </w:rPr>
            </w:pPr>
          </w:p>
        </w:tc>
        <w:tc>
          <w:tcPr>
            <w:tcW w:w="1985" w:type="dxa"/>
            <w:gridSpan w:val="2"/>
            <w:tcBorders>
              <w:top w:val="nil"/>
              <w:left w:val="nil"/>
              <w:right w:val="nil"/>
            </w:tcBorders>
          </w:tcPr>
          <w:p w14:paraId="62F22EB2" w14:textId="24AD2860" w:rsidR="00DD6BFD" w:rsidRPr="001B4041" w:rsidRDefault="00DD6BFD" w:rsidP="00BF5FC1">
            <w:pPr>
              <w:spacing w:line="240" w:lineRule="auto"/>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DD6BFD" w:rsidRPr="001B4041" w14:paraId="6AAAC8D4" w14:textId="77777777" w:rsidTr="00C07995">
        <w:trPr>
          <w:tblHeader/>
        </w:trPr>
        <w:tc>
          <w:tcPr>
            <w:tcW w:w="3260" w:type="dxa"/>
            <w:vMerge w:val="restart"/>
            <w:tcBorders>
              <w:top w:val="nil"/>
              <w:left w:val="nil"/>
              <w:right w:val="nil"/>
            </w:tcBorders>
            <w:vAlign w:val="bottom"/>
          </w:tcPr>
          <w:p w14:paraId="15B23543"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1166" w:type="dxa"/>
            <w:vMerge w:val="restart"/>
            <w:tcBorders>
              <w:top w:val="nil"/>
              <w:left w:val="nil"/>
              <w:right w:val="nil"/>
            </w:tcBorders>
            <w:vAlign w:val="bottom"/>
          </w:tcPr>
          <w:p w14:paraId="70B20CC0"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1417" w:type="dxa"/>
            <w:vMerge w:val="restart"/>
            <w:tcBorders>
              <w:top w:val="nil"/>
              <w:left w:val="nil"/>
              <w:right w:val="nil"/>
            </w:tcBorders>
            <w:vAlign w:val="bottom"/>
          </w:tcPr>
          <w:p w14:paraId="79A0118A"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จัดตั้งขึ้นในประเทศ</w:t>
            </w:r>
          </w:p>
        </w:tc>
        <w:tc>
          <w:tcPr>
            <w:tcW w:w="1276" w:type="dxa"/>
            <w:vMerge w:val="restart"/>
            <w:tcBorders>
              <w:top w:val="nil"/>
              <w:left w:val="nil"/>
              <w:right w:val="nil"/>
            </w:tcBorders>
            <w:vAlign w:val="bottom"/>
          </w:tcPr>
          <w:p w14:paraId="0CCDDBA3"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สัดส่วนเงินลงทุน</w:t>
            </w:r>
            <w:r w:rsidRPr="00F46B29">
              <w:rPr>
                <w:rFonts w:ascii="Browallia New" w:hAnsi="Browallia New" w:cs="Browallia New"/>
                <w:sz w:val="22"/>
                <w:szCs w:val="22"/>
              </w:rPr>
              <w:t xml:space="preserve"> </w:t>
            </w:r>
            <w:r w:rsidRPr="00991B23">
              <w:rPr>
                <w:rFonts w:ascii="Browallia New" w:hAnsi="Browallia New" w:cs="Browallia New"/>
                <w:sz w:val="22"/>
                <w:szCs w:val="22"/>
                <w:cs/>
              </w:rPr>
              <w:t>(ร้อยละ)</w:t>
            </w:r>
          </w:p>
        </w:tc>
        <w:tc>
          <w:tcPr>
            <w:tcW w:w="1985" w:type="dxa"/>
            <w:gridSpan w:val="2"/>
            <w:tcBorders>
              <w:left w:val="nil"/>
              <w:right w:val="nil"/>
            </w:tcBorders>
          </w:tcPr>
          <w:p w14:paraId="657CBE06" w14:textId="306200C3" w:rsidR="00DD6BFD" w:rsidRPr="00FA3AD1" w:rsidRDefault="00DD6BFD" w:rsidP="00BF5FC1">
            <w:pPr>
              <w:pBdr>
                <w:bottom w:val="single" w:sz="4" w:space="1" w:color="auto"/>
              </w:pBdr>
              <w:spacing w:line="240" w:lineRule="auto"/>
              <w:jc w:val="center"/>
              <w:rPr>
                <w:rFonts w:ascii="Browallia New" w:hAnsi="Browallia New" w:cs="Browallia New"/>
                <w:sz w:val="22"/>
                <w:szCs w:val="22"/>
                <w:cs/>
              </w:rPr>
            </w:pPr>
            <w:r w:rsidRPr="00FA3AD1">
              <w:rPr>
                <w:rFonts w:ascii="Browallia New" w:hAnsi="Browallia New" w:cs="Browallia New"/>
                <w:sz w:val="22"/>
                <w:szCs w:val="22"/>
                <w:cs/>
              </w:rPr>
              <w:t>เงินลงทุนที่วัดมูลค่ายุติธรรม</w:t>
            </w:r>
          </w:p>
        </w:tc>
      </w:tr>
      <w:tr w:rsidR="00DD6BFD" w:rsidRPr="001B4041" w14:paraId="40686926" w14:textId="77777777" w:rsidTr="00C07995">
        <w:trPr>
          <w:tblHeader/>
        </w:trPr>
        <w:tc>
          <w:tcPr>
            <w:tcW w:w="3260" w:type="dxa"/>
            <w:vMerge/>
            <w:tcBorders>
              <w:left w:val="nil"/>
              <w:right w:val="nil"/>
            </w:tcBorders>
            <w:vAlign w:val="bottom"/>
          </w:tcPr>
          <w:p w14:paraId="34E75EFC" w14:textId="77777777" w:rsidR="00DD6BFD" w:rsidRPr="001B4041" w:rsidRDefault="00DD6BFD" w:rsidP="00BF5FC1">
            <w:pPr>
              <w:spacing w:line="240" w:lineRule="auto"/>
              <w:jc w:val="center"/>
              <w:rPr>
                <w:rFonts w:ascii="Browallia New" w:hAnsi="Browallia New" w:cs="Browallia New"/>
                <w:sz w:val="22"/>
                <w:szCs w:val="22"/>
              </w:rPr>
            </w:pPr>
          </w:p>
        </w:tc>
        <w:tc>
          <w:tcPr>
            <w:tcW w:w="1166" w:type="dxa"/>
            <w:vMerge/>
            <w:tcBorders>
              <w:left w:val="nil"/>
              <w:right w:val="nil"/>
            </w:tcBorders>
            <w:vAlign w:val="bottom"/>
          </w:tcPr>
          <w:p w14:paraId="2B33A797" w14:textId="77777777" w:rsidR="00DD6BFD" w:rsidRPr="001B4041" w:rsidRDefault="00DD6BFD" w:rsidP="00BF5FC1">
            <w:pPr>
              <w:spacing w:line="240" w:lineRule="auto"/>
              <w:jc w:val="center"/>
              <w:rPr>
                <w:rFonts w:ascii="Browallia New" w:hAnsi="Browallia New" w:cs="Browallia New"/>
                <w:sz w:val="22"/>
                <w:szCs w:val="22"/>
              </w:rPr>
            </w:pPr>
          </w:p>
        </w:tc>
        <w:tc>
          <w:tcPr>
            <w:tcW w:w="1417" w:type="dxa"/>
            <w:vMerge/>
            <w:tcBorders>
              <w:left w:val="nil"/>
              <w:right w:val="nil"/>
            </w:tcBorders>
          </w:tcPr>
          <w:p w14:paraId="77B10E9D" w14:textId="77777777" w:rsidR="00DD6BFD" w:rsidRPr="001B4041"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276" w:type="dxa"/>
            <w:vMerge/>
            <w:tcBorders>
              <w:left w:val="nil"/>
              <w:right w:val="nil"/>
            </w:tcBorders>
            <w:vAlign w:val="bottom"/>
          </w:tcPr>
          <w:p w14:paraId="5E8A972B" w14:textId="77777777" w:rsidR="00DD6BFD" w:rsidRPr="001B4041"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985" w:type="dxa"/>
            <w:gridSpan w:val="2"/>
            <w:tcBorders>
              <w:left w:val="nil"/>
              <w:right w:val="nil"/>
            </w:tcBorders>
          </w:tcPr>
          <w:p w14:paraId="67C8002F" w14:textId="07D68A3C"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DD6BFD">
              <w:rPr>
                <w:rFonts w:ascii="Browallia New" w:hAnsi="Browallia New" w:cs="Browallia New"/>
                <w:sz w:val="22"/>
                <w:szCs w:val="22"/>
                <w:cs/>
              </w:rPr>
              <w:t>งบการเงินรวมและงบการเงินเฉพาะของบริษัท</w:t>
            </w:r>
          </w:p>
        </w:tc>
      </w:tr>
      <w:tr w:rsidR="00DD6BFD" w:rsidRPr="001B4041" w14:paraId="151B2A92" w14:textId="77777777" w:rsidTr="00C07995">
        <w:trPr>
          <w:tblHeader/>
        </w:trPr>
        <w:tc>
          <w:tcPr>
            <w:tcW w:w="3260" w:type="dxa"/>
            <w:vMerge/>
            <w:tcBorders>
              <w:left w:val="nil"/>
              <w:bottom w:val="nil"/>
              <w:right w:val="nil"/>
            </w:tcBorders>
            <w:vAlign w:val="bottom"/>
          </w:tcPr>
          <w:p w14:paraId="0096B405" w14:textId="77777777" w:rsidR="00DD6BFD" w:rsidRPr="001B4041" w:rsidRDefault="00DD6BFD" w:rsidP="00DD6BFD">
            <w:pPr>
              <w:spacing w:line="240" w:lineRule="auto"/>
              <w:jc w:val="center"/>
              <w:rPr>
                <w:rFonts w:ascii="Browallia New" w:hAnsi="Browallia New" w:cs="Browallia New"/>
                <w:sz w:val="22"/>
                <w:szCs w:val="22"/>
              </w:rPr>
            </w:pPr>
          </w:p>
        </w:tc>
        <w:tc>
          <w:tcPr>
            <w:tcW w:w="1166" w:type="dxa"/>
            <w:vMerge/>
            <w:tcBorders>
              <w:left w:val="nil"/>
              <w:bottom w:val="nil"/>
              <w:right w:val="nil"/>
            </w:tcBorders>
            <w:vAlign w:val="bottom"/>
          </w:tcPr>
          <w:p w14:paraId="3084D5CB" w14:textId="77777777" w:rsidR="00DD6BFD" w:rsidRPr="001B4041" w:rsidRDefault="00DD6BFD" w:rsidP="00DD6BFD">
            <w:pPr>
              <w:spacing w:line="240" w:lineRule="auto"/>
              <w:jc w:val="center"/>
              <w:rPr>
                <w:rFonts w:ascii="Browallia New" w:hAnsi="Browallia New" w:cs="Browallia New"/>
                <w:sz w:val="22"/>
                <w:szCs w:val="22"/>
              </w:rPr>
            </w:pPr>
          </w:p>
        </w:tc>
        <w:tc>
          <w:tcPr>
            <w:tcW w:w="1417" w:type="dxa"/>
            <w:vMerge/>
            <w:tcBorders>
              <w:left w:val="nil"/>
              <w:bottom w:val="nil"/>
              <w:right w:val="nil"/>
            </w:tcBorders>
          </w:tcPr>
          <w:p w14:paraId="730AAC81" w14:textId="77777777"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1276" w:type="dxa"/>
            <w:vMerge/>
            <w:tcBorders>
              <w:left w:val="nil"/>
              <w:bottom w:val="nil"/>
              <w:right w:val="nil"/>
            </w:tcBorders>
            <w:vAlign w:val="bottom"/>
          </w:tcPr>
          <w:p w14:paraId="7B88BB72" w14:textId="77777777"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992" w:type="dxa"/>
            <w:tcBorders>
              <w:left w:val="nil"/>
              <w:right w:val="nil"/>
            </w:tcBorders>
            <w:vAlign w:val="bottom"/>
          </w:tcPr>
          <w:p w14:paraId="6F9933A1" w14:textId="61613F09" w:rsidR="00DD6BFD" w:rsidRPr="00D9701B"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D9701B">
              <w:rPr>
                <w:rFonts w:ascii="Browallia New" w:hAnsi="Browallia New" w:cs="Browallia New"/>
                <w:sz w:val="22"/>
                <w:szCs w:val="22"/>
                <w:lang w:val="en-GB"/>
              </w:rPr>
              <w:t>256</w:t>
            </w:r>
            <w:r w:rsidR="00CC6555">
              <w:rPr>
                <w:rFonts w:ascii="Browallia New" w:hAnsi="Browallia New" w:cs="Browallia New"/>
                <w:sz w:val="22"/>
                <w:szCs w:val="22"/>
                <w:lang w:val="en-GB"/>
              </w:rPr>
              <w:t>5</w:t>
            </w:r>
          </w:p>
        </w:tc>
        <w:tc>
          <w:tcPr>
            <w:tcW w:w="993" w:type="dxa"/>
            <w:tcBorders>
              <w:left w:val="nil"/>
              <w:right w:val="nil"/>
            </w:tcBorders>
            <w:vAlign w:val="bottom"/>
          </w:tcPr>
          <w:p w14:paraId="641EBCFB" w14:textId="6ABC1462" w:rsidR="00DD6BFD" w:rsidRPr="00D9701B"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D9701B">
              <w:rPr>
                <w:rFonts w:ascii="Browallia New" w:hAnsi="Browallia New" w:cs="Browallia New"/>
                <w:sz w:val="22"/>
                <w:szCs w:val="22"/>
                <w:lang w:val="en-GB"/>
              </w:rPr>
              <w:t>256</w:t>
            </w:r>
            <w:r w:rsidR="00CC6555">
              <w:rPr>
                <w:rFonts w:ascii="Browallia New" w:hAnsi="Browallia New" w:cs="Browallia New"/>
                <w:sz w:val="22"/>
                <w:szCs w:val="22"/>
                <w:lang w:val="en-GB"/>
              </w:rPr>
              <w:t>4</w:t>
            </w:r>
          </w:p>
        </w:tc>
      </w:tr>
      <w:tr w:rsidR="00DD6BFD" w:rsidRPr="000B6551" w14:paraId="390E4BC6" w14:textId="77777777" w:rsidTr="00C07995">
        <w:trPr>
          <w:trHeight w:val="258"/>
        </w:trPr>
        <w:tc>
          <w:tcPr>
            <w:tcW w:w="3260" w:type="dxa"/>
            <w:tcBorders>
              <w:top w:val="nil"/>
              <w:left w:val="nil"/>
              <w:bottom w:val="nil"/>
              <w:right w:val="nil"/>
            </w:tcBorders>
            <w:vAlign w:val="bottom"/>
          </w:tcPr>
          <w:p w14:paraId="4E3CD1F2" w14:textId="77777777" w:rsidR="00DD6BFD" w:rsidRPr="00897706"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166" w:type="dxa"/>
            <w:tcBorders>
              <w:top w:val="nil"/>
              <w:left w:val="nil"/>
              <w:bottom w:val="nil"/>
              <w:right w:val="nil"/>
            </w:tcBorders>
            <w:vAlign w:val="bottom"/>
          </w:tcPr>
          <w:p w14:paraId="0E4EFF84" w14:textId="77777777" w:rsidR="00DD6BFD" w:rsidRPr="00897706" w:rsidRDefault="00DD6BFD" w:rsidP="00DD6BFD">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417" w:type="dxa"/>
            <w:tcBorders>
              <w:top w:val="nil"/>
              <w:left w:val="nil"/>
              <w:bottom w:val="nil"/>
              <w:right w:val="nil"/>
            </w:tcBorders>
          </w:tcPr>
          <w:p w14:paraId="07AD3330" w14:textId="77777777" w:rsidR="00DD6BFD" w:rsidRPr="00897706" w:rsidRDefault="00DD6BFD" w:rsidP="00DD6BFD">
            <w:pPr>
              <w:spacing w:line="240" w:lineRule="auto"/>
              <w:jc w:val="center"/>
              <w:rPr>
                <w:rFonts w:ascii="Browallia New" w:hAnsi="Browallia New" w:cs="Browallia New"/>
                <w:sz w:val="20"/>
                <w:szCs w:val="20"/>
                <w:cs/>
              </w:rPr>
            </w:pPr>
          </w:p>
        </w:tc>
        <w:tc>
          <w:tcPr>
            <w:tcW w:w="1276" w:type="dxa"/>
            <w:tcBorders>
              <w:top w:val="nil"/>
              <w:left w:val="nil"/>
              <w:bottom w:val="nil"/>
              <w:right w:val="nil"/>
            </w:tcBorders>
            <w:vAlign w:val="bottom"/>
          </w:tcPr>
          <w:p w14:paraId="1A916FD0" w14:textId="77777777" w:rsidR="00DD6BFD" w:rsidRPr="00897706" w:rsidRDefault="00DD6BFD" w:rsidP="00DD6BFD">
            <w:pPr>
              <w:spacing w:line="240" w:lineRule="auto"/>
              <w:jc w:val="center"/>
              <w:rPr>
                <w:rFonts w:ascii="Browallia New" w:hAnsi="Browallia New" w:cs="Browallia New"/>
                <w:sz w:val="20"/>
                <w:szCs w:val="20"/>
                <w:cs/>
              </w:rPr>
            </w:pPr>
          </w:p>
        </w:tc>
        <w:tc>
          <w:tcPr>
            <w:tcW w:w="992" w:type="dxa"/>
            <w:tcBorders>
              <w:left w:val="nil"/>
              <w:bottom w:val="nil"/>
              <w:right w:val="nil"/>
            </w:tcBorders>
          </w:tcPr>
          <w:p w14:paraId="0E7A0B5C" w14:textId="77777777" w:rsidR="00DD6BFD" w:rsidRPr="00897706" w:rsidRDefault="00DD6BFD" w:rsidP="00DD6BFD">
            <w:pPr>
              <w:spacing w:line="240" w:lineRule="auto"/>
              <w:ind w:left="-223" w:right="45"/>
              <w:jc w:val="right"/>
              <w:rPr>
                <w:rFonts w:ascii="Browallia New" w:hAnsi="Browallia New" w:cs="Browallia New"/>
                <w:sz w:val="20"/>
                <w:szCs w:val="20"/>
                <w:cs/>
              </w:rPr>
            </w:pPr>
          </w:p>
        </w:tc>
        <w:tc>
          <w:tcPr>
            <w:tcW w:w="993" w:type="dxa"/>
            <w:tcBorders>
              <w:left w:val="nil"/>
              <w:bottom w:val="nil"/>
              <w:right w:val="nil"/>
            </w:tcBorders>
          </w:tcPr>
          <w:p w14:paraId="16D006EC" w14:textId="188DAEDD" w:rsidR="00DD6BFD" w:rsidRPr="00897706" w:rsidRDefault="00DD6BFD" w:rsidP="00DD6BFD">
            <w:pPr>
              <w:spacing w:line="240" w:lineRule="auto"/>
              <w:ind w:left="-223" w:right="45"/>
              <w:jc w:val="right"/>
              <w:rPr>
                <w:rFonts w:ascii="Browallia New" w:hAnsi="Browallia New" w:cs="Browallia New"/>
                <w:sz w:val="20"/>
                <w:szCs w:val="20"/>
                <w:cs/>
              </w:rPr>
            </w:pPr>
          </w:p>
        </w:tc>
      </w:tr>
      <w:tr w:rsidR="004444DF" w:rsidRPr="001B4041" w14:paraId="126B953C" w14:textId="77777777" w:rsidTr="00C07995">
        <w:tc>
          <w:tcPr>
            <w:tcW w:w="3260" w:type="dxa"/>
            <w:tcBorders>
              <w:top w:val="nil"/>
              <w:left w:val="nil"/>
              <w:bottom w:val="nil"/>
              <w:right w:val="nil"/>
            </w:tcBorders>
            <w:vAlign w:val="bottom"/>
          </w:tcPr>
          <w:p w14:paraId="747DBA20" w14:textId="77777777" w:rsidR="004444DF" w:rsidRPr="001B4041" w:rsidRDefault="004444DF" w:rsidP="004444D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1B4041">
              <w:rPr>
                <w:rFonts w:ascii="Browallia New" w:hAnsi="Browallia New" w:cs="Browallia New"/>
                <w:sz w:val="22"/>
                <w:szCs w:val="22"/>
                <w:cs/>
                <w:lang w:val="en-GB"/>
              </w:rPr>
              <w:t>บริษัท</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ออร่าดรีม</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จำกัด</w:t>
            </w:r>
          </w:p>
        </w:tc>
        <w:tc>
          <w:tcPr>
            <w:tcW w:w="1166" w:type="dxa"/>
            <w:tcBorders>
              <w:top w:val="nil"/>
              <w:left w:val="nil"/>
              <w:bottom w:val="nil"/>
              <w:right w:val="nil"/>
            </w:tcBorders>
            <w:vAlign w:val="bottom"/>
          </w:tcPr>
          <w:p w14:paraId="165A5D9B" w14:textId="108A3550" w:rsidR="004444DF" w:rsidRPr="001B4041" w:rsidRDefault="004444DF" w:rsidP="004444D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ธุรกิจโรงแรม</w:t>
            </w:r>
          </w:p>
        </w:tc>
        <w:tc>
          <w:tcPr>
            <w:tcW w:w="1417" w:type="dxa"/>
            <w:tcBorders>
              <w:top w:val="nil"/>
              <w:left w:val="nil"/>
              <w:bottom w:val="nil"/>
              <w:right w:val="nil"/>
            </w:tcBorders>
            <w:vAlign w:val="bottom"/>
          </w:tcPr>
          <w:p w14:paraId="23C5C014" w14:textId="77777777" w:rsidR="004444DF" w:rsidRPr="001B4041" w:rsidRDefault="004444DF" w:rsidP="004444DF">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ไทย</w:t>
            </w:r>
          </w:p>
        </w:tc>
        <w:tc>
          <w:tcPr>
            <w:tcW w:w="1276" w:type="dxa"/>
            <w:tcBorders>
              <w:top w:val="nil"/>
              <w:left w:val="nil"/>
              <w:bottom w:val="nil"/>
              <w:right w:val="nil"/>
            </w:tcBorders>
            <w:vAlign w:val="bottom"/>
          </w:tcPr>
          <w:p w14:paraId="74667EA7" w14:textId="77777777" w:rsidR="004444DF" w:rsidRPr="001B4041" w:rsidRDefault="004444DF" w:rsidP="004444DF">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00</w:t>
            </w:r>
          </w:p>
        </w:tc>
        <w:tc>
          <w:tcPr>
            <w:tcW w:w="992" w:type="dxa"/>
            <w:tcBorders>
              <w:left w:val="nil"/>
              <w:bottom w:val="nil"/>
              <w:right w:val="nil"/>
            </w:tcBorders>
          </w:tcPr>
          <w:p w14:paraId="6B1F5B7A" w14:textId="081EC4B4" w:rsidR="004444DF" w:rsidRPr="00187DB9" w:rsidRDefault="004444DF" w:rsidP="004444D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87DB9">
              <w:rPr>
                <w:rFonts w:ascii="Browallia New" w:hAnsi="Browallia New" w:cs="Browallia New"/>
                <w:sz w:val="22"/>
                <w:szCs w:val="22"/>
              </w:rPr>
              <w:t>45,000</w:t>
            </w:r>
          </w:p>
        </w:tc>
        <w:tc>
          <w:tcPr>
            <w:tcW w:w="993" w:type="dxa"/>
            <w:tcBorders>
              <w:left w:val="nil"/>
              <w:bottom w:val="nil"/>
              <w:right w:val="nil"/>
            </w:tcBorders>
          </w:tcPr>
          <w:p w14:paraId="4E1C4822" w14:textId="22651160" w:rsidR="004444DF" w:rsidRPr="001C43FA" w:rsidRDefault="004444DF" w:rsidP="004444D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45,000</w:t>
            </w:r>
          </w:p>
        </w:tc>
      </w:tr>
      <w:tr w:rsidR="004444DF" w:rsidRPr="001B4041" w14:paraId="0B777102" w14:textId="77777777" w:rsidTr="00C07995">
        <w:tc>
          <w:tcPr>
            <w:tcW w:w="3260" w:type="dxa"/>
            <w:tcBorders>
              <w:top w:val="nil"/>
              <w:left w:val="nil"/>
              <w:bottom w:val="nil"/>
              <w:right w:val="nil"/>
            </w:tcBorders>
            <w:vAlign w:val="bottom"/>
          </w:tcPr>
          <w:p w14:paraId="4448CCE1" w14:textId="49D44612" w:rsidR="004444DF" w:rsidRPr="001B4041" w:rsidRDefault="004444DF" w:rsidP="004444D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Pr>
                <w:rFonts w:ascii="Browallia New" w:hAnsi="Browallia New" w:cs="Browallia New" w:hint="cs"/>
                <w:sz w:val="22"/>
                <w:szCs w:val="22"/>
                <w:cs/>
                <w:lang w:val="en-GB"/>
              </w:rPr>
              <w:t>บริษัท</w:t>
            </w:r>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อินเตอร์เอ</w:t>
            </w:r>
            <w:proofErr w:type="spellStart"/>
            <w:r>
              <w:rPr>
                <w:rFonts w:ascii="Browallia New" w:hAnsi="Browallia New" w:cs="Browallia New" w:hint="cs"/>
                <w:sz w:val="22"/>
                <w:szCs w:val="22"/>
                <w:cs/>
                <w:lang w:val="en-GB"/>
              </w:rPr>
              <w:t>็ก</w:t>
            </w:r>
            <w:proofErr w:type="spellEnd"/>
            <w:r>
              <w:rPr>
                <w:rFonts w:ascii="Browallia New" w:hAnsi="Browallia New" w:cs="Browallia New" w:hint="cs"/>
                <w:sz w:val="22"/>
                <w:szCs w:val="22"/>
                <w:cs/>
                <w:lang w:val="en-GB"/>
              </w:rPr>
              <w:t>เพ</w:t>
            </w:r>
            <w:proofErr w:type="spellStart"/>
            <w:r>
              <w:rPr>
                <w:rFonts w:ascii="Browallia New" w:hAnsi="Browallia New" w:cs="Browallia New" w:hint="cs"/>
                <w:sz w:val="22"/>
                <w:szCs w:val="22"/>
                <w:cs/>
                <w:lang w:val="en-GB"/>
              </w:rPr>
              <w:t>ิร์ท</w:t>
            </w:r>
            <w:proofErr w:type="spellEnd"/>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คอนสต</w:t>
            </w:r>
            <w:proofErr w:type="spellStart"/>
            <w:r>
              <w:rPr>
                <w:rFonts w:ascii="Browallia New" w:hAnsi="Browallia New" w:cs="Browallia New" w:hint="cs"/>
                <w:sz w:val="22"/>
                <w:szCs w:val="22"/>
                <w:cs/>
                <w:lang w:val="en-GB"/>
              </w:rPr>
              <w:t>รัคชั่น</w:t>
            </w:r>
            <w:proofErr w:type="spellEnd"/>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จำกัด</w:t>
            </w:r>
          </w:p>
        </w:tc>
        <w:tc>
          <w:tcPr>
            <w:tcW w:w="1166" w:type="dxa"/>
            <w:tcBorders>
              <w:top w:val="nil"/>
              <w:left w:val="nil"/>
              <w:bottom w:val="nil"/>
              <w:right w:val="nil"/>
            </w:tcBorders>
            <w:vAlign w:val="bottom"/>
          </w:tcPr>
          <w:p w14:paraId="37E8A26A" w14:textId="77777777" w:rsidR="004444DF" w:rsidRPr="001B4041" w:rsidRDefault="004444DF" w:rsidP="004444D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r>
              <w:rPr>
                <w:rFonts w:ascii="Browallia New" w:hAnsi="Browallia New" w:cs="Browallia New" w:hint="cs"/>
                <w:sz w:val="22"/>
                <w:szCs w:val="22"/>
                <w:cs/>
              </w:rPr>
              <w:t>ก่อสร้าง</w:t>
            </w:r>
          </w:p>
        </w:tc>
        <w:tc>
          <w:tcPr>
            <w:tcW w:w="1417" w:type="dxa"/>
            <w:tcBorders>
              <w:top w:val="nil"/>
              <w:left w:val="nil"/>
              <w:bottom w:val="nil"/>
              <w:right w:val="nil"/>
            </w:tcBorders>
            <w:vAlign w:val="bottom"/>
          </w:tcPr>
          <w:p w14:paraId="72AB8BB4" w14:textId="77777777" w:rsidR="004444DF" w:rsidRDefault="004444DF" w:rsidP="004444DF">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ไทย</w:t>
            </w:r>
          </w:p>
        </w:tc>
        <w:tc>
          <w:tcPr>
            <w:tcW w:w="1276" w:type="dxa"/>
            <w:tcBorders>
              <w:top w:val="nil"/>
              <w:left w:val="nil"/>
              <w:bottom w:val="nil"/>
              <w:right w:val="nil"/>
            </w:tcBorders>
            <w:vAlign w:val="bottom"/>
          </w:tcPr>
          <w:p w14:paraId="3A1B785E" w14:textId="77777777" w:rsidR="004444DF" w:rsidRPr="001B4041" w:rsidRDefault="004444DF" w:rsidP="004444DF">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sz w:val="22"/>
                <w:szCs w:val="22"/>
              </w:rPr>
              <w:t>8.55</w:t>
            </w:r>
          </w:p>
        </w:tc>
        <w:tc>
          <w:tcPr>
            <w:tcW w:w="992" w:type="dxa"/>
            <w:tcBorders>
              <w:left w:val="nil"/>
              <w:bottom w:val="nil"/>
              <w:right w:val="nil"/>
            </w:tcBorders>
            <w:vAlign w:val="bottom"/>
          </w:tcPr>
          <w:p w14:paraId="1738F128" w14:textId="1F6CE1C5" w:rsidR="004444DF" w:rsidRPr="00187DB9" w:rsidRDefault="004444DF" w:rsidP="004444D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87DB9">
              <w:rPr>
                <w:rFonts w:ascii="Browallia New" w:hAnsi="Browallia New" w:cs="Browallia New"/>
                <w:sz w:val="22"/>
                <w:szCs w:val="22"/>
              </w:rPr>
              <w:t>11,577</w:t>
            </w:r>
          </w:p>
        </w:tc>
        <w:tc>
          <w:tcPr>
            <w:tcW w:w="993" w:type="dxa"/>
            <w:tcBorders>
              <w:left w:val="nil"/>
              <w:bottom w:val="nil"/>
              <w:right w:val="nil"/>
            </w:tcBorders>
            <w:vAlign w:val="bottom"/>
          </w:tcPr>
          <w:p w14:paraId="632674C9" w14:textId="27D6AD6E" w:rsidR="004444DF" w:rsidRPr="001C43FA" w:rsidRDefault="004444DF" w:rsidP="004444DF">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11,577</w:t>
            </w:r>
          </w:p>
        </w:tc>
      </w:tr>
      <w:tr w:rsidR="004444DF" w:rsidRPr="001B4041" w14:paraId="02792E54" w14:textId="77777777" w:rsidTr="00C07995">
        <w:tc>
          <w:tcPr>
            <w:tcW w:w="3260" w:type="dxa"/>
            <w:tcBorders>
              <w:top w:val="nil"/>
              <w:left w:val="nil"/>
              <w:bottom w:val="nil"/>
              <w:right w:val="nil"/>
            </w:tcBorders>
            <w:vAlign w:val="bottom"/>
          </w:tcPr>
          <w:p w14:paraId="00370EA1" w14:textId="77777777" w:rsidR="004444DF" w:rsidRPr="001B4041" w:rsidRDefault="004444DF" w:rsidP="004444DF">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1B4041">
              <w:rPr>
                <w:rFonts w:ascii="Browallia New" w:hAnsi="Browallia New" w:cs="Browallia New"/>
                <w:sz w:val="22"/>
                <w:szCs w:val="22"/>
                <w:cs/>
              </w:rPr>
              <w:t>รวม</w:t>
            </w:r>
          </w:p>
        </w:tc>
        <w:tc>
          <w:tcPr>
            <w:tcW w:w="1166" w:type="dxa"/>
            <w:tcBorders>
              <w:top w:val="nil"/>
              <w:left w:val="nil"/>
              <w:bottom w:val="nil"/>
              <w:right w:val="nil"/>
            </w:tcBorders>
            <w:vAlign w:val="bottom"/>
          </w:tcPr>
          <w:p w14:paraId="5B38F31B" w14:textId="77777777" w:rsidR="004444DF" w:rsidRPr="001B4041" w:rsidRDefault="004444DF" w:rsidP="004444DF">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1417" w:type="dxa"/>
            <w:tcBorders>
              <w:top w:val="nil"/>
              <w:left w:val="nil"/>
              <w:bottom w:val="nil"/>
              <w:right w:val="nil"/>
            </w:tcBorders>
          </w:tcPr>
          <w:p w14:paraId="32D32AA1" w14:textId="77777777" w:rsidR="004444DF" w:rsidRPr="001B4041" w:rsidRDefault="004444DF" w:rsidP="004444DF">
            <w:pPr>
              <w:spacing w:line="240" w:lineRule="auto"/>
              <w:ind w:left="175" w:hanging="175"/>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171FDA" w14:textId="77777777" w:rsidR="004444DF" w:rsidRPr="001B4041" w:rsidRDefault="004444DF" w:rsidP="004444DF">
            <w:pPr>
              <w:spacing w:line="240" w:lineRule="auto"/>
              <w:ind w:left="175" w:hanging="175"/>
              <w:jc w:val="center"/>
              <w:rPr>
                <w:rFonts w:ascii="Browallia New" w:hAnsi="Browallia New" w:cs="Browallia New"/>
                <w:sz w:val="22"/>
                <w:szCs w:val="22"/>
                <w:cs/>
              </w:rPr>
            </w:pPr>
          </w:p>
        </w:tc>
        <w:tc>
          <w:tcPr>
            <w:tcW w:w="992" w:type="dxa"/>
            <w:tcBorders>
              <w:left w:val="nil"/>
              <w:bottom w:val="nil"/>
              <w:right w:val="nil"/>
            </w:tcBorders>
          </w:tcPr>
          <w:p w14:paraId="5DA3DF44" w14:textId="2F1DF4C5" w:rsidR="004444DF" w:rsidRPr="00187DB9" w:rsidRDefault="004444DF" w:rsidP="004444DF">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87DB9">
              <w:rPr>
                <w:rFonts w:ascii="Browallia New" w:hAnsi="Browallia New" w:cs="Browallia New"/>
                <w:sz w:val="22"/>
                <w:szCs w:val="22"/>
              </w:rPr>
              <w:t>56,577</w:t>
            </w:r>
          </w:p>
        </w:tc>
        <w:tc>
          <w:tcPr>
            <w:tcW w:w="993" w:type="dxa"/>
            <w:tcBorders>
              <w:left w:val="nil"/>
              <w:bottom w:val="nil"/>
              <w:right w:val="nil"/>
            </w:tcBorders>
          </w:tcPr>
          <w:p w14:paraId="6C2574E4" w14:textId="2465666D" w:rsidR="004444DF" w:rsidRPr="001C43FA" w:rsidRDefault="004444DF" w:rsidP="004444DF">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56,577</w:t>
            </w:r>
          </w:p>
        </w:tc>
      </w:tr>
    </w:tbl>
    <w:p w14:paraId="5987E9FD" w14:textId="77777777" w:rsidR="00832594" w:rsidRDefault="00832594" w:rsidP="005A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53EB35B1" w14:textId="6640B1DC" w:rsidR="00E902A8" w:rsidRPr="00C07995" w:rsidRDefault="00E902A8" w:rsidP="00832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7F329E">
        <w:rPr>
          <w:rFonts w:ascii="Browallia New" w:hAnsi="Browallia New" w:cs="Browallia New"/>
          <w:sz w:val="28"/>
          <w:szCs w:val="28"/>
          <w:cs/>
        </w:rPr>
        <w:t>ณ</w:t>
      </w:r>
      <w:r w:rsidRPr="007F329E">
        <w:rPr>
          <w:rFonts w:ascii="Browallia New" w:hAnsi="Browallia New" w:cs="Browallia New"/>
          <w:sz w:val="28"/>
          <w:szCs w:val="28"/>
        </w:rPr>
        <w:t xml:space="preserve"> </w:t>
      </w:r>
      <w:r w:rsidRPr="007F329E">
        <w:rPr>
          <w:rFonts w:ascii="Browallia New" w:hAnsi="Browallia New" w:cs="Browallia New"/>
          <w:sz w:val="28"/>
          <w:szCs w:val="28"/>
          <w:cs/>
        </w:rPr>
        <w:t>วันที่</w:t>
      </w:r>
      <w:r w:rsidRPr="007F329E">
        <w:rPr>
          <w:rFonts w:ascii="Browallia New" w:hAnsi="Browallia New" w:cs="Browallia New"/>
          <w:sz w:val="28"/>
          <w:szCs w:val="28"/>
        </w:rPr>
        <w:t xml:space="preserve"> </w:t>
      </w:r>
      <w:r w:rsidRPr="00363958">
        <w:rPr>
          <w:rFonts w:ascii="Browallia New" w:hAnsi="Browallia New" w:cs="Browallia New"/>
          <w:sz w:val="28"/>
          <w:szCs w:val="28"/>
        </w:rPr>
        <w:t xml:space="preserve">31 </w:t>
      </w:r>
      <w:r w:rsidRPr="00363958">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363958">
        <w:rPr>
          <w:rFonts w:ascii="Browallia New" w:hAnsi="Browallia New" w:cs="Browallia New"/>
          <w:sz w:val="28"/>
          <w:szCs w:val="28"/>
        </w:rPr>
        <w:t>256</w:t>
      </w:r>
      <w:r w:rsidR="00725996">
        <w:rPr>
          <w:rFonts w:ascii="Browallia New" w:hAnsi="Browallia New" w:cs="Browallia New"/>
          <w:sz w:val="28"/>
          <w:szCs w:val="28"/>
        </w:rPr>
        <w:t>5</w:t>
      </w:r>
      <w:r w:rsidRPr="00363958">
        <w:rPr>
          <w:rFonts w:ascii="Browallia New" w:hAnsi="Browallia New" w:cs="Browallia New"/>
          <w:sz w:val="28"/>
          <w:szCs w:val="28"/>
        </w:rPr>
        <w:t xml:space="preserve"> </w:t>
      </w:r>
      <w:r w:rsidRPr="00361552">
        <w:rPr>
          <w:rFonts w:ascii="Browallia New" w:hAnsi="Browallia New" w:cs="Browallia New" w:hint="cs"/>
          <w:sz w:val="28"/>
          <w:szCs w:val="28"/>
          <w:cs/>
        </w:rPr>
        <w:t>บริษัท</w:t>
      </w:r>
      <w:r w:rsidRPr="00361552">
        <w:rPr>
          <w:rFonts w:ascii="Browallia New" w:hAnsi="Browallia New" w:cs="Browallia New"/>
          <w:sz w:val="28"/>
          <w:szCs w:val="28"/>
          <w:cs/>
        </w:rPr>
        <w:t>มี</w:t>
      </w:r>
      <w:r w:rsidR="00C12749" w:rsidRPr="00C12749">
        <w:rPr>
          <w:rFonts w:ascii="Browallia New" w:hAnsi="Browallia New" w:cs="Browallia New"/>
          <w:sz w:val="28"/>
          <w:szCs w:val="28"/>
          <w:cs/>
        </w:rPr>
        <w:t>สินทรัพย์ทางการเงินที่วัดมูลค่าด้วยมูลค่ายุติธรรมผ่าน</w:t>
      </w:r>
      <w:r w:rsidR="00EE0F88">
        <w:rPr>
          <w:rFonts w:ascii="Browallia New" w:hAnsi="Browallia New" w:cs="Browallia New" w:hint="cs"/>
          <w:sz w:val="28"/>
          <w:szCs w:val="28"/>
          <w:cs/>
        </w:rPr>
        <w:t>งบ</w:t>
      </w:r>
      <w:r w:rsidR="00C12749" w:rsidRPr="00C12749">
        <w:rPr>
          <w:rFonts w:ascii="Browallia New" w:hAnsi="Browallia New" w:cs="Browallia New"/>
          <w:sz w:val="28"/>
          <w:szCs w:val="28"/>
          <w:cs/>
        </w:rPr>
        <w:t>กำไรขาดทุน</w:t>
      </w:r>
      <w:r w:rsidR="00EE777E">
        <w:rPr>
          <w:rFonts w:ascii="Browallia New" w:hAnsi="Browallia New" w:cs="Browallia New"/>
          <w:sz w:val="28"/>
          <w:szCs w:val="28"/>
        </w:rPr>
        <w:br/>
      </w:r>
      <w:r w:rsidR="00A81498">
        <w:rPr>
          <w:rFonts w:ascii="Browallia New" w:hAnsi="Browallia New" w:cs="Browallia New" w:hint="cs"/>
          <w:sz w:val="28"/>
          <w:szCs w:val="28"/>
          <w:cs/>
        </w:rPr>
        <w:t>ซึ่งมีมูลค่ายุติธรรมไม่แตกต่างจากมูลค่าตามบัญชีอย่างมีนัยสำคัญ</w:t>
      </w:r>
    </w:p>
    <w:p w14:paraId="28A15547" w14:textId="398A59C4" w:rsidR="00080165" w:rsidRDefault="0008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F2EE9AD" w14:textId="0EE6002C" w:rsidR="006971B8" w:rsidRPr="00E87581" w:rsidRDefault="005F082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F082C">
        <w:rPr>
          <w:rFonts w:ascii="Browallia New" w:hAnsi="Browallia New" w:cs="Browallia New"/>
          <w:b/>
          <w:bCs/>
          <w:sz w:val="28"/>
          <w:szCs w:val="28"/>
          <w:cs/>
          <w:lang w:val="en-GB"/>
        </w:rPr>
        <w:t>ส่วนได้เสียที่ไม่อยู่ในอำนาจควบคุม</w:t>
      </w:r>
    </w:p>
    <w:p w14:paraId="0F4848F2" w14:textId="77777777" w:rsidR="006971B8" w:rsidRDefault="006971B8"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4773A8A7" w14:textId="6E78119B" w:rsidR="00933FBA" w:rsidRPr="00847E0C"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455A9E">
        <w:rPr>
          <w:rFonts w:ascii="Browallia New" w:hAnsi="Browallia New" w:cs="Browallia New"/>
          <w:sz w:val="28"/>
          <w:szCs w:val="28"/>
          <w:cs/>
          <w:lang w:val="en-GB"/>
        </w:rPr>
        <w:t>บริษัทย่อย</w:t>
      </w:r>
      <w:r w:rsidRPr="00847E0C">
        <w:rPr>
          <w:rFonts w:ascii="Browallia New" w:hAnsi="Browallia New" w:cs="Browallia New"/>
          <w:sz w:val="28"/>
          <w:szCs w:val="28"/>
          <w:cs/>
          <w:lang w:val="en-GB"/>
        </w:rPr>
        <w:t>ที่มีส่วนได้เสียที่ไม่</w:t>
      </w:r>
      <w:r w:rsidR="00755A52" w:rsidRPr="00847E0C">
        <w:rPr>
          <w:rFonts w:ascii="Browallia New" w:hAnsi="Browallia New" w:cs="Browallia New" w:hint="cs"/>
          <w:sz w:val="28"/>
          <w:szCs w:val="28"/>
          <w:cs/>
          <w:lang w:val="en-GB"/>
        </w:rPr>
        <w:t>อยู่ใน</w:t>
      </w:r>
      <w:r w:rsidRPr="00847E0C">
        <w:rPr>
          <w:rFonts w:ascii="Browallia New" w:hAnsi="Browallia New" w:cs="Browallia New"/>
          <w:sz w:val="28"/>
          <w:szCs w:val="28"/>
          <w:cs/>
          <w:lang w:val="en-GB"/>
        </w:rPr>
        <w:t>อำนาจควบคุมที่เป็นสาระสำคัญ</w:t>
      </w:r>
    </w:p>
    <w:p w14:paraId="3B19EE0D" w14:textId="77777777" w:rsidR="00933FBA" w:rsidRPr="002468C9"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lang w:val="en-GB"/>
        </w:rPr>
      </w:pPr>
    </w:p>
    <w:tbl>
      <w:tblPr>
        <w:tblW w:w="9071" w:type="dxa"/>
        <w:tblInd w:w="280" w:type="dxa"/>
        <w:tblLayout w:type="fixed"/>
        <w:tblLook w:val="0000" w:firstRow="0" w:lastRow="0" w:firstColumn="0" w:lastColumn="0" w:noHBand="0" w:noVBand="0"/>
      </w:tblPr>
      <w:tblGrid>
        <w:gridCol w:w="3831"/>
        <w:gridCol w:w="772"/>
        <w:gridCol w:w="709"/>
        <w:gridCol w:w="851"/>
        <w:gridCol w:w="850"/>
        <w:gridCol w:w="993"/>
        <w:gridCol w:w="1065"/>
      </w:tblGrid>
      <w:tr w:rsidR="00933FBA" w:rsidRPr="005B7B61" w14:paraId="01496E54" w14:textId="77777777" w:rsidTr="00D47E9A">
        <w:trPr>
          <w:cantSplit/>
        </w:trPr>
        <w:tc>
          <w:tcPr>
            <w:tcW w:w="3831" w:type="dxa"/>
          </w:tcPr>
          <w:p w14:paraId="6CCE4B53" w14:textId="77777777" w:rsidR="00933FBA" w:rsidRPr="004B646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772" w:type="dxa"/>
          </w:tcPr>
          <w:p w14:paraId="412CB0DA"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709" w:type="dxa"/>
          </w:tcPr>
          <w:p w14:paraId="6A898537"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3759" w:type="dxa"/>
            <w:gridSpan w:val="4"/>
            <w:vAlign w:val="bottom"/>
          </w:tcPr>
          <w:p w14:paraId="38C89002" w14:textId="1632A67F" w:rsidR="00933FBA" w:rsidRPr="00D47E9A" w:rsidRDefault="00933FBA" w:rsidP="00D47E9A">
            <w:pPr>
              <w:spacing w:line="240" w:lineRule="auto"/>
              <w:jc w:val="right"/>
              <w:rPr>
                <w:rFonts w:ascii="Browallia New" w:hAnsi="Browallia New" w:cs="Browallia New"/>
                <w:sz w:val="22"/>
                <w:szCs w:val="22"/>
              </w:rPr>
            </w:pPr>
            <w:r w:rsidRPr="00D47E9A">
              <w:rPr>
                <w:rFonts w:ascii="Browallia New" w:hAnsi="Browallia New" w:cs="Browallia New"/>
                <w:sz w:val="22"/>
                <w:szCs w:val="22"/>
                <w:cs/>
              </w:rPr>
              <w:t>(หน่วย</w:t>
            </w:r>
            <w:r w:rsidR="00F46B29" w:rsidRPr="00F46B29">
              <w:rPr>
                <w:rFonts w:ascii="Browallia New" w:hAnsi="Browallia New" w:cs="Browallia New"/>
                <w:sz w:val="22"/>
                <w:szCs w:val="22"/>
              </w:rPr>
              <w:t xml:space="preserve"> </w:t>
            </w:r>
            <w:r w:rsidRPr="00D47E9A">
              <w:rPr>
                <w:rFonts w:ascii="Browallia New" w:hAnsi="Browallia New" w:cs="Browallia New"/>
                <w:sz w:val="22"/>
                <w:szCs w:val="22"/>
                <w:cs/>
              </w:rPr>
              <w:t>:</w:t>
            </w:r>
            <w:r w:rsidR="00F46B29" w:rsidRPr="00F46B29">
              <w:rPr>
                <w:rFonts w:ascii="Browallia New" w:hAnsi="Browallia New" w:cs="Browallia New"/>
                <w:sz w:val="22"/>
                <w:szCs w:val="22"/>
              </w:rPr>
              <w:t xml:space="preserve"> </w:t>
            </w:r>
            <w:r w:rsidRPr="00D47E9A">
              <w:rPr>
                <w:rFonts w:ascii="Browallia New" w:hAnsi="Browallia New" w:cs="Browallia New"/>
                <w:sz w:val="22"/>
                <w:szCs w:val="22"/>
                <w:cs/>
              </w:rPr>
              <w:t>พันบาท)</w:t>
            </w:r>
          </w:p>
        </w:tc>
      </w:tr>
      <w:tr w:rsidR="00933FBA" w:rsidRPr="005B7B61" w14:paraId="11B37276" w14:textId="77777777" w:rsidTr="00D47E9A">
        <w:trPr>
          <w:cantSplit/>
        </w:trPr>
        <w:tc>
          <w:tcPr>
            <w:tcW w:w="3831" w:type="dxa"/>
          </w:tcPr>
          <w:p w14:paraId="791A3892" w14:textId="77777777" w:rsidR="00933FBA" w:rsidRPr="005B7B61"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1481" w:type="dxa"/>
            <w:gridSpan w:val="2"/>
            <w:vAlign w:val="bottom"/>
          </w:tcPr>
          <w:p w14:paraId="7DF931BF" w14:textId="56D06AC3"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สัดส่วนการถือของ</w:t>
            </w:r>
            <w:r w:rsidR="00F46B29" w:rsidRPr="00F46B29">
              <w:rPr>
                <w:rFonts w:ascii="Browallia New" w:hAnsi="Browallia New" w:cs="Browallia New"/>
                <w:sz w:val="22"/>
                <w:szCs w:val="22"/>
              </w:rPr>
              <w:t xml:space="preserve">             </w:t>
            </w: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1701" w:type="dxa"/>
            <w:gridSpan w:val="2"/>
            <w:vAlign w:val="bottom"/>
          </w:tcPr>
          <w:p w14:paraId="5BF669BE" w14:textId="1FF1E702"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กำไรขาดทุนเบ็ดเสร็จ</w:t>
            </w:r>
            <w:r w:rsidR="00AC034A">
              <w:rPr>
                <w:rFonts w:ascii="Browallia New" w:hAnsi="Browallia New" w:cs="Browallia New" w:hint="cs"/>
                <w:sz w:val="22"/>
                <w:szCs w:val="22"/>
                <w:cs/>
                <w:lang w:val="en-GB"/>
              </w:rPr>
              <w:t>สำหรับปี</w:t>
            </w:r>
            <w:r w:rsidRPr="005B7B61">
              <w:rPr>
                <w:rFonts w:ascii="Browallia New" w:hAnsi="Browallia New" w:cs="Browallia New"/>
                <w:sz w:val="22"/>
                <w:szCs w:val="22"/>
                <w:cs/>
                <w:lang w:val="en-GB"/>
              </w:rPr>
              <w:t>จัดสรรให้ส่วนได้เสียที่ไม่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2058" w:type="dxa"/>
            <w:gridSpan w:val="2"/>
            <w:vAlign w:val="bottom"/>
          </w:tcPr>
          <w:p w14:paraId="17437385" w14:textId="337767BD"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อำนาจควบคุมสะสม</w:t>
            </w:r>
          </w:p>
        </w:tc>
      </w:tr>
      <w:tr w:rsidR="0044693F" w:rsidRPr="005B7B61" w14:paraId="3AADC003" w14:textId="77777777" w:rsidTr="00D47E9A">
        <w:trPr>
          <w:cantSplit/>
        </w:trPr>
        <w:tc>
          <w:tcPr>
            <w:tcW w:w="3831" w:type="dxa"/>
            <w:vAlign w:val="bottom"/>
          </w:tcPr>
          <w:p w14:paraId="2C3AD4BD" w14:textId="77777777" w:rsidR="0044693F" w:rsidRPr="00262352" w:rsidRDefault="0044693F" w:rsidP="0044693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262352">
              <w:rPr>
                <w:rFonts w:ascii="Browallia New" w:hAnsi="Browallia New" w:cs="Browallia New"/>
                <w:sz w:val="20"/>
                <w:szCs w:val="20"/>
                <w:cs/>
                <w:lang w:val="en-GB"/>
              </w:rPr>
              <w:t>บริษัท</w:t>
            </w:r>
          </w:p>
        </w:tc>
        <w:tc>
          <w:tcPr>
            <w:tcW w:w="772" w:type="dxa"/>
            <w:vAlign w:val="bottom"/>
          </w:tcPr>
          <w:p w14:paraId="68000F27" w14:textId="62BF18E3" w:rsidR="0044693F" w:rsidRPr="00CF569D" w:rsidRDefault="0044693F" w:rsidP="0044693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F569D">
              <w:rPr>
                <w:rFonts w:ascii="Browallia New" w:hAnsi="Browallia New" w:cs="Browallia New"/>
                <w:sz w:val="20"/>
                <w:szCs w:val="20"/>
                <w:lang w:val="en-GB"/>
              </w:rPr>
              <w:t>256</w:t>
            </w:r>
            <w:r w:rsidRPr="00CF569D">
              <w:rPr>
                <w:rFonts w:ascii="Browallia New" w:hAnsi="Browallia New" w:cs="Browallia New"/>
                <w:sz w:val="20"/>
                <w:szCs w:val="20"/>
              </w:rPr>
              <w:t>5</w:t>
            </w:r>
          </w:p>
        </w:tc>
        <w:tc>
          <w:tcPr>
            <w:tcW w:w="709" w:type="dxa"/>
            <w:vAlign w:val="bottom"/>
          </w:tcPr>
          <w:p w14:paraId="655249B8" w14:textId="582AAB48" w:rsidR="0044693F" w:rsidRPr="005B7B61" w:rsidRDefault="0044693F" w:rsidP="0044693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4</w:t>
            </w:r>
          </w:p>
        </w:tc>
        <w:tc>
          <w:tcPr>
            <w:tcW w:w="851" w:type="dxa"/>
            <w:vAlign w:val="bottom"/>
          </w:tcPr>
          <w:p w14:paraId="20E31008" w14:textId="4771F780" w:rsidR="0044693F" w:rsidRPr="005B7B61" w:rsidRDefault="0044693F" w:rsidP="0044693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BA752A">
              <w:rPr>
                <w:rFonts w:ascii="Browallia New" w:hAnsi="Browallia New" w:cs="Browallia New"/>
                <w:sz w:val="20"/>
                <w:szCs w:val="20"/>
                <w:lang w:val="en-GB"/>
              </w:rPr>
              <w:t>256</w:t>
            </w:r>
            <w:r>
              <w:rPr>
                <w:rFonts w:ascii="Browallia New" w:hAnsi="Browallia New" w:cs="Browallia New"/>
                <w:sz w:val="20"/>
                <w:szCs w:val="20"/>
              </w:rPr>
              <w:t>5</w:t>
            </w:r>
          </w:p>
        </w:tc>
        <w:tc>
          <w:tcPr>
            <w:tcW w:w="850" w:type="dxa"/>
            <w:vAlign w:val="bottom"/>
          </w:tcPr>
          <w:p w14:paraId="41EAC3DF" w14:textId="3E40D591" w:rsidR="0044693F" w:rsidRPr="005B7B61" w:rsidRDefault="0044693F" w:rsidP="0044693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4</w:t>
            </w:r>
          </w:p>
        </w:tc>
        <w:tc>
          <w:tcPr>
            <w:tcW w:w="993" w:type="dxa"/>
            <w:vAlign w:val="bottom"/>
          </w:tcPr>
          <w:p w14:paraId="666907FE" w14:textId="429F9150" w:rsidR="0044693F" w:rsidRPr="005B7B61" w:rsidRDefault="0044693F" w:rsidP="0044693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BA752A">
              <w:rPr>
                <w:rFonts w:ascii="Browallia New" w:hAnsi="Browallia New" w:cs="Browallia New"/>
                <w:sz w:val="20"/>
                <w:szCs w:val="20"/>
                <w:lang w:val="en-GB"/>
              </w:rPr>
              <w:t>256</w:t>
            </w:r>
            <w:r>
              <w:rPr>
                <w:rFonts w:ascii="Browallia New" w:hAnsi="Browallia New" w:cs="Browallia New"/>
                <w:sz w:val="20"/>
                <w:szCs w:val="20"/>
              </w:rPr>
              <w:t>5</w:t>
            </w:r>
          </w:p>
        </w:tc>
        <w:tc>
          <w:tcPr>
            <w:tcW w:w="1065" w:type="dxa"/>
            <w:vAlign w:val="bottom"/>
          </w:tcPr>
          <w:p w14:paraId="66648E23" w14:textId="70C4B5C6" w:rsidR="0044693F" w:rsidRPr="005B7B61" w:rsidRDefault="0044693F" w:rsidP="0044693F">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4</w:t>
            </w:r>
          </w:p>
        </w:tc>
      </w:tr>
      <w:tr w:rsidR="00896EB3" w:rsidRPr="005B7B61" w14:paraId="62FCB0DF" w14:textId="77777777" w:rsidTr="00D47E9A">
        <w:trPr>
          <w:cantSplit/>
        </w:trPr>
        <w:tc>
          <w:tcPr>
            <w:tcW w:w="3831" w:type="dxa"/>
          </w:tcPr>
          <w:p w14:paraId="36AC1120" w14:textId="77777777" w:rsidR="00896EB3" w:rsidRPr="000B53A8" w:rsidRDefault="00896EB3" w:rsidP="00896EB3">
            <w:pPr>
              <w:tabs>
                <w:tab w:val="left" w:pos="540"/>
              </w:tabs>
              <w:spacing w:line="240" w:lineRule="auto"/>
              <w:ind w:left="214" w:right="-108" w:hanging="214"/>
              <w:rPr>
                <w:rFonts w:ascii="Browallia New" w:hAnsi="Browallia New" w:cs="Browallia New"/>
                <w:color w:val="000000"/>
              </w:rPr>
            </w:pPr>
          </w:p>
        </w:tc>
        <w:tc>
          <w:tcPr>
            <w:tcW w:w="772" w:type="dxa"/>
            <w:vAlign w:val="bottom"/>
          </w:tcPr>
          <w:p w14:paraId="0219D0E5" w14:textId="77777777" w:rsidR="00896EB3" w:rsidRPr="00CF569D" w:rsidRDefault="00896EB3" w:rsidP="00896EB3">
            <w:pPr>
              <w:tabs>
                <w:tab w:val="left" w:pos="540"/>
              </w:tabs>
              <w:spacing w:line="240" w:lineRule="auto"/>
              <w:ind w:left="-108"/>
              <w:jc w:val="right"/>
              <w:rPr>
                <w:rFonts w:ascii="Browallia New" w:hAnsi="Browallia New" w:cs="Browallia New"/>
                <w:color w:val="000000"/>
              </w:rPr>
            </w:pPr>
          </w:p>
        </w:tc>
        <w:tc>
          <w:tcPr>
            <w:tcW w:w="709" w:type="dxa"/>
            <w:vAlign w:val="bottom"/>
          </w:tcPr>
          <w:p w14:paraId="336F939F" w14:textId="77777777" w:rsidR="00896EB3" w:rsidRPr="000B53A8" w:rsidRDefault="00896EB3" w:rsidP="00896EB3">
            <w:pPr>
              <w:tabs>
                <w:tab w:val="left" w:pos="540"/>
              </w:tabs>
              <w:spacing w:line="240" w:lineRule="auto"/>
              <w:ind w:left="-108"/>
              <w:jc w:val="right"/>
              <w:rPr>
                <w:rFonts w:ascii="Browallia New" w:hAnsi="Browallia New" w:cs="Browallia New"/>
                <w:color w:val="000000"/>
              </w:rPr>
            </w:pPr>
          </w:p>
        </w:tc>
        <w:tc>
          <w:tcPr>
            <w:tcW w:w="851" w:type="dxa"/>
            <w:vAlign w:val="bottom"/>
          </w:tcPr>
          <w:p w14:paraId="5A7EF79B"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c>
          <w:tcPr>
            <w:tcW w:w="850" w:type="dxa"/>
            <w:vAlign w:val="bottom"/>
          </w:tcPr>
          <w:p w14:paraId="53EDD2AB"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c>
          <w:tcPr>
            <w:tcW w:w="993" w:type="dxa"/>
            <w:vAlign w:val="bottom"/>
          </w:tcPr>
          <w:p w14:paraId="65B7D065"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c>
          <w:tcPr>
            <w:tcW w:w="1065" w:type="dxa"/>
            <w:vAlign w:val="bottom"/>
          </w:tcPr>
          <w:p w14:paraId="57C2B092"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r>
      <w:tr w:rsidR="0044693F" w:rsidRPr="005B7B61" w14:paraId="2363C3A1" w14:textId="77777777" w:rsidTr="00D47E9A">
        <w:trPr>
          <w:cantSplit/>
        </w:trPr>
        <w:tc>
          <w:tcPr>
            <w:tcW w:w="3831" w:type="dxa"/>
          </w:tcPr>
          <w:p w14:paraId="131A4111" w14:textId="74152C9D" w:rsidR="0044693F" w:rsidRPr="005B7B61" w:rsidRDefault="0044693F" w:rsidP="0044693F">
            <w:pPr>
              <w:tabs>
                <w:tab w:val="clear" w:pos="227"/>
                <w:tab w:val="clear" w:pos="454"/>
                <w:tab w:val="clear" w:pos="2580"/>
              </w:tabs>
              <w:spacing w:line="240" w:lineRule="auto"/>
              <w:ind w:left="283" w:right="141" w:hanging="252"/>
              <w:rPr>
                <w:rFonts w:ascii="Browallia New" w:hAnsi="Browallia New" w:cs="Browallia New"/>
                <w:sz w:val="22"/>
                <w:szCs w:val="22"/>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5B7B61">
              <w:rPr>
                <w:rFonts w:ascii="Browallia New" w:hAnsi="Browallia New" w:cs="Browallia New"/>
                <w:sz w:val="22"/>
                <w:szCs w:val="22"/>
                <w:cs/>
              </w:rPr>
              <w:t>ลิสซิ่ง</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r w:rsidRPr="00F46B29">
              <w:rPr>
                <w:rFonts w:ascii="Browallia New" w:hAnsi="Browallia New" w:cs="Browallia New"/>
                <w:sz w:val="22"/>
                <w:szCs w:val="22"/>
              </w:rPr>
              <w:t xml:space="preserve"> </w:t>
            </w:r>
            <w:r w:rsidRPr="005B7B61">
              <w:rPr>
                <w:rFonts w:ascii="Browallia New" w:hAnsi="Browallia New" w:cs="Browallia New"/>
                <w:sz w:val="22"/>
                <w:szCs w:val="22"/>
                <w:cs/>
              </w:rPr>
              <w:t>(มหาชน)</w:t>
            </w:r>
          </w:p>
        </w:tc>
        <w:tc>
          <w:tcPr>
            <w:tcW w:w="772" w:type="dxa"/>
          </w:tcPr>
          <w:p w14:paraId="713EEBC9" w14:textId="40216F0A" w:rsidR="0044693F" w:rsidRPr="00CF569D" w:rsidRDefault="0044693F" w:rsidP="0044693F">
            <w:pPr>
              <w:spacing w:line="240" w:lineRule="auto"/>
              <w:jc w:val="right"/>
              <w:rPr>
                <w:rFonts w:ascii="Browallia New" w:hAnsi="Browallia New" w:cs="Browallia New"/>
                <w:sz w:val="22"/>
                <w:szCs w:val="22"/>
                <w:lang w:val="en-GB"/>
              </w:rPr>
            </w:pPr>
            <w:r w:rsidRPr="00CF569D">
              <w:rPr>
                <w:rFonts w:ascii="Browallia New" w:hAnsi="Browallia New" w:cs="Browallia New"/>
                <w:sz w:val="22"/>
                <w:szCs w:val="22"/>
                <w:lang w:val="en-GB"/>
              </w:rPr>
              <w:t>53</w:t>
            </w:r>
            <w:r w:rsidRPr="00CF569D">
              <w:rPr>
                <w:rFonts w:ascii="Browallia New" w:hAnsi="Browallia New" w:cs="Browallia New"/>
                <w:sz w:val="22"/>
                <w:szCs w:val="22"/>
                <w:cs/>
                <w:lang w:val="en-GB"/>
              </w:rPr>
              <w:t>.</w:t>
            </w:r>
            <w:r w:rsidRPr="00CF569D">
              <w:rPr>
                <w:rFonts w:ascii="Browallia New" w:hAnsi="Browallia New" w:cs="Browallia New"/>
                <w:sz w:val="22"/>
                <w:szCs w:val="22"/>
                <w:lang w:val="en-GB"/>
              </w:rPr>
              <w:t>02</w:t>
            </w:r>
          </w:p>
        </w:tc>
        <w:tc>
          <w:tcPr>
            <w:tcW w:w="709" w:type="dxa"/>
          </w:tcPr>
          <w:p w14:paraId="15E86A38" w14:textId="0E5D000B" w:rsidR="0044693F" w:rsidRPr="006A2F11" w:rsidRDefault="0044693F" w:rsidP="0044693F">
            <w:pPr>
              <w:spacing w:line="240" w:lineRule="auto"/>
              <w:jc w:val="right"/>
              <w:rPr>
                <w:rFonts w:ascii="Browallia New" w:hAnsi="Browallia New" w:cs="Browallia New"/>
                <w:sz w:val="22"/>
                <w:szCs w:val="22"/>
                <w:lang w:val="en-GB"/>
              </w:rPr>
            </w:pPr>
            <w:r w:rsidRPr="00F511D3">
              <w:rPr>
                <w:rFonts w:ascii="Browallia New" w:hAnsi="Browallia New" w:cs="Browallia New"/>
                <w:sz w:val="22"/>
                <w:szCs w:val="22"/>
                <w:lang w:val="en-GB"/>
              </w:rPr>
              <w:t>53</w:t>
            </w:r>
            <w:r w:rsidRPr="00F511D3">
              <w:rPr>
                <w:rFonts w:ascii="Browallia New" w:hAnsi="Browallia New" w:cs="Browallia New"/>
                <w:sz w:val="22"/>
                <w:szCs w:val="22"/>
                <w:cs/>
                <w:lang w:val="en-GB"/>
              </w:rPr>
              <w:t>.</w:t>
            </w:r>
            <w:r w:rsidRPr="00F511D3">
              <w:rPr>
                <w:rFonts w:ascii="Browallia New" w:hAnsi="Browallia New" w:cs="Browallia New"/>
                <w:sz w:val="22"/>
                <w:szCs w:val="22"/>
                <w:lang w:val="en-GB"/>
              </w:rPr>
              <w:t>02</w:t>
            </w:r>
          </w:p>
        </w:tc>
        <w:tc>
          <w:tcPr>
            <w:tcW w:w="851" w:type="dxa"/>
            <w:vAlign w:val="center"/>
          </w:tcPr>
          <w:p w14:paraId="103FA4EA" w14:textId="20475701" w:rsidR="0044693F" w:rsidRPr="008743CB" w:rsidRDefault="00E9349B" w:rsidP="0044693F">
            <w:pP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5</w:t>
            </w:r>
            <w:r w:rsidR="001352DB">
              <w:rPr>
                <w:rFonts w:ascii="Browallia New" w:hAnsi="Browallia New" w:cs="Browallia New"/>
                <w:sz w:val="22"/>
                <w:szCs w:val="22"/>
                <w:lang w:val="en-GB"/>
              </w:rPr>
              <w:t>5</w:t>
            </w:r>
            <w:r w:rsidRPr="008743CB">
              <w:rPr>
                <w:rFonts w:ascii="Browallia New" w:hAnsi="Browallia New" w:cs="Browallia New"/>
                <w:sz w:val="22"/>
                <w:szCs w:val="22"/>
                <w:lang w:val="en-GB"/>
              </w:rPr>
              <w:t>,</w:t>
            </w:r>
            <w:r w:rsidR="001352DB">
              <w:rPr>
                <w:rFonts w:ascii="Browallia New" w:hAnsi="Browallia New" w:cs="Browallia New"/>
                <w:sz w:val="22"/>
                <w:szCs w:val="22"/>
                <w:lang w:val="en-GB"/>
              </w:rPr>
              <w:t>466</w:t>
            </w:r>
          </w:p>
        </w:tc>
        <w:tc>
          <w:tcPr>
            <w:tcW w:w="850" w:type="dxa"/>
            <w:vAlign w:val="center"/>
          </w:tcPr>
          <w:p w14:paraId="74A64BD1" w14:textId="17C81997" w:rsidR="0044693F" w:rsidRPr="008743CB" w:rsidRDefault="0044693F" w:rsidP="0044693F">
            <w:pP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53,710</w:t>
            </w:r>
          </w:p>
        </w:tc>
        <w:tc>
          <w:tcPr>
            <w:tcW w:w="993" w:type="dxa"/>
          </w:tcPr>
          <w:p w14:paraId="2AB79494" w14:textId="4C14B5E3" w:rsidR="0044693F" w:rsidRPr="008743CB" w:rsidRDefault="000B7510" w:rsidP="0044693F">
            <w:pPr>
              <w:spacing w:line="240" w:lineRule="auto"/>
              <w:jc w:val="right"/>
              <w:rPr>
                <w:rFonts w:ascii="Browallia New" w:hAnsi="Browallia New" w:cs="Browallia New"/>
                <w:sz w:val="22"/>
                <w:szCs w:val="22"/>
                <w:cs/>
              </w:rPr>
            </w:pPr>
            <w:r w:rsidRPr="008743CB">
              <w:rPr>
                <w:rFonts w:ascii="Browallia New" w:hAnsi="Browallia New" w:cs="Browallia New"/>
                <w:sz w:val="22"/>
                <w:szCs w:val="22"/>
              </w:rPr>
              <w:t>1,1</w:t>
            </w:r>
            <w:r w:rsidR="009D43BD">
              <w:rPr>
                <w:rFonts w:ascii="Browallia New" w:hAnsi="Browallia New" w:cs="Browallia New"/>
                <w:sz w:val="22"/>
                <w:szCs w:val="22"/>
              </w:rPr>
              <w:t>31</w:t>
            </w:r>
            <w:r w:rsidRPr="008743CB">
              <w:rPr>
                <w:rFonts w:ascii="Browallia New" w:hAnsi="Browallia New" w:cs="Browallia New"/>
                <w:sz w:val="22"/>
                <w:szCs w:val="22"/>
              </w:rPr>
              <w:t>,</w:t>
            </w:r>
            <w:r w:rsidR="009D43BD">
              <w:rPr>
                <w:rFonts w:ascii="Browallia New" w:hAnsi="Browallia New" w:cs="Browallia New"/>
                <w:sz w:val="22"/>
                <w:szCs w:val="22"/>
              </w:rPr>
              <w:t>25</w:t>
            </w:r>
            <w:r w:rsidRPr="008743CB">
              <w:rPr>
                <w:rFonts w:ascii="Browallia New" w:hAnsi="Browallia New" w:cs="Browallia New"/>
                <w:sz w:val="22"/>
                <w:szCs w:val="22"/>
              </w:rPr>
              <w:t>0</w:t>
            </w:r>
          </w:p>
        </w:tc>
        <w:tc>
          <w:tcPr>
            <w:tcW w:w="1065" w:type="dxa"/>
          </w:tcPr>
          <w:p w14:paraId="5FCBAAC9" w14:textId="4616CF99" w:rsidR="0044693F" w:rsidRPr="00C07995" w:rsidRDefault="0044693F" w:rsidP="0044693F">
            <w:pPr>
              <w:spacing w:line="240" w:lineRule="auto"/>
              <w:jc w:val="right"/>
              <w:rPr>
                <w:rFonts w:ascii="Browallia New" w:hAnsi="Browallia New" w:cs="Browallia New"/>
                <w:sz w:val="22"/>
                <w:szCs w:val="22"/>
                <w:lang w:val="en-GB"/>
              </w:rPr>
            </w:pPr>
            <w:r w:rsidRPr="0048461D">
              <w:rPr>
                <w:rFonts w:ascii="Browallia New" w:hAnsi="Browallia New" w:cs="Browallia New"/>
                <w:sz w:val="22"/>
                <w:szCs w:val="22"/>
              </w:rPr>
              <w:t>1,075,784</w:t>
            </w:r>
          </w:p>
        </w:tc>
      </w:tr>
      <w:tr w:rsidR="0044693F" w:rsidRPr="005B7B61" w14:paraId="7E2C55CF" w14:textId="77777777" w:rsidTr="00D47E9A">
        <w:trPr>
          <w:cantSplit/>
        </w:trPr>
        <w:tc>
          <w:tcPr>
            <w:tcW w:w="3831" w:type="dxa"/>
          </w:tcPr>
          <w:p w14:paraId="0548A6CB" w14:textId="7334834B" w:rsidR="0044693F" w:rsidRPr="005B7B61" w:rsidRDefault="0044693F" w:rsidP="0044693F">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5B7B61">
              <w:rPr>
                <w:rFonts w:ascii="Browallia New" w:hAnsi="Browallia New" w:cs="Browallia New"/>
                <w:sz w:val="22"/>
                <w:szCs w:val="22"/>
                <w:cs/>
              </w:rPr>
              <w:t>(ลาว)</w:t>
            </w:r>
            <w:r w:rsidRPr="00F46B29">
              <w:rPr>
                <w:rFonts w:ascii="Browallia New" w:hAnsi="Browallia New" w:cs="Browallia New"/>
                <w:sz w:val="22"/>
                <w:szCs w:val="22"/>
              </w:rPr>
              <w:t xml:space="preserve"> </w:t>
            </w:r>
            <w:r w:rsidRPr="005B7B61">
              <w:rPr>
                <w:rFonts w:ascii="Browallia New" w:hAnsi="Browallia New" w:cs="Browallia New"/>
                <w:sz w:val="22"/>
                <w:szCs w:val="22"/>
                <w:cs/>
              </w:rPr>
              <w:t>เช่าสินเชื่อ</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4F337670" w14:textId="5DADBA55" w:rsidR="0044693F" w:rsidRPr="00CF569D" w:rsidRDefault="0044693F" w:rsidP="0044693F">
            <w:pPr>
              <w:spacing w:line="240" w:lineRule="auto"/>
              <w:jc w:val="right"/>
              <w:rPr>
                <w:rFonts w:ascii="Browallia New" w:hAnsi="Browallia New" w:cs="Browallia New"/>
                <w:sz w:val="22"/>
                <w:szCs w:val="22"/>
                <w:lang w:val="en-GB"/>
              </w:rPr>
            </w:pPr>
            <w:r w:rsidRPr="00CF569D">
              <w:rPr>
                <w:rFonts w:ascii="Browallia New" w:hAnsi="Browallia New" w:cs="Browallia New"/>
                <w:sz w:val="22"/>
                <w:szCs w:val="22"/>
                <w:lang w:val="en-GB"/>
              </w:rPr>
              <w:t>40</w:t>
            </w:r>
            <w:r w:rsidRPr="00CF569D">
              <w:rPr>
                <w:rFonts w:ascii="Browallia New" w:hAnsi="Browallia New" w:cs="Browallia New"/>
                <w:sz w:val="22"/>
                <w:szCs w:val="22"/>
                <w:cs/>
                <w:lang w:val="en-GB"/>
              </w:rPr>
              <w:t>.</w:t>
            </w:r>
            <w:r w:rsidRPr="00CF569D">
              <w:rPr>
                <w:rFonts w:ascii="Browallia New" w:hAnsi="Browallia New" w:cs="Browallia New"/>
                <w:sz w:val="22"/>
                <w:szCs w:val="22"/>
                <w:lang w:val="en-GB"/>
              </w:rPr>
              <w:t>00</w:t>
            </w:r>
          </w:p>
        </w:tc>
        <w:tc>
          <w:tcPr>
            <w:tcW w:w="709" w:type="dxa"/>
          </w:tcPr>
          <w:p w14:paraId="0453857A" w14:textId="1EBD499A" w:rsidR="0044693F" w:rsidRPr="005B7B61" w:rsidRDefault="0044693F" w:rsidP="0044693F">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1334442F" w14:textId="5EF9C016" w:rsidR="0044693F" w:rsidRPr="008743CB" w:rsidRDefault="00E9349B" w:rsidP="0044693F">
            <w:pP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2</w:t>
            </w:r>
            <w:r w:rsidR="00464920">
              <w:rPr>
                <w:rFonts w:ascii="Browallia New" w:hAnsi="Browallia New" w:cs="Browallia New"/>
                <w:sz w:val="22"/>
                <w:szCs w:val="22"/>
                <w:lang w:val="en-GB"/>
              </w:rPr>
              <w:t>6,137</w:t>
            </w:r>
          </w:p>
        </w:tc>
        <w:tc>
          <w:tcPr>
            <w:tcW w:w="850" w:type="dxa"/>
            <w:vAlign w:val="center"/>
          </w:tcPr>
          <w:p w14:paraId="57286EA7" w14:textId="37908D2A" w:rsidR="0044693F" w:rsidRPr="008743CB" w:rsidRDefault="0044693F" w:rsidP="0044693F">
            <w:pP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3</w:t>
            </w:r>
            <w:r w:rsidR="00464920">
              <w:rPr>
                <w:rFonts w:ascii="Browallia New" w:hAnsi="Browallia New" w:cs="Browallia New"/>
                <w:sz w:val="22"/>
                <w:szCs w:val="22"/>
                <w:lang w:val="en-GB"/>
              </w:rPr>
              <w:t>2,504</w:t>
            </w:r>
          </w:p>
        </w:tc>
        <w:tc>
          <w:tcPr>
            <w:tcW w:w="993" w:type="dxa"/>
          </w:tcPr>
          <w:p w14:paraId="4529E39F" w14:textId="164FFFE0" w:rsidR="0044693F" w:rsidRPr="008743CB" w:rsidRDefault="000B7510" w:rsidP="0044693F">
            <w:pP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116,223</w:t>
            </w:r>
          </w:p>
        </w:tc>
        <w:tc>
          <w:tcPr>
            <w:tcW w:w="1065" w:type="dxa"/>
          </w:tcPr>
          <w:p w14:paraId="730E1443" w14:textId="3EAA9271" w:rsidR="0044693F" w:rsidRPr="00C07995" w:rsidRDefault="0044693F" w:rsidP="0044693F">
            <w:pPr>
              <w:spacing w:line="240" w:lineRule="auto"/>
              <w:jc w:val="right"/>
              <w:rPr>
                <w:rFonts w:ascii="Browallia New" w:hAnsi="Browallia New" w:cs="Browallia New"/>
                <w:sz w:val="22"/>
                <w:szCs w:val="22"/>
                <w:lang w:val="en-GB"/>
              </w:rPr>
            </w:pPr>
            <w:r w:rsidRPr="0048461D">
              <w:rPr>
                <w:rFonts w:ascii="Browallia New" w:hAnsi="Browallia New" w:cs="Browallia New"/>
                <w:sz w:val="22"/>
                <w:szCs w:val="22"/>
                <w:lang w:val="en-GB"/>
              </w:rPr>
              <w:t>114,88</w:t>
            </w:r>
            <w:r w:rsidR="001006D3">
              <w:rPr>
                <w:rFonts w:ascii="Browallia New" w:hAnsi="Browallia New" w:cs="Browallia New"/>
                <w:sz w:val="22"/>
                <w:szCs w:val="22"/>
                <w:lang w:val="en-GB"/>
              </w:rPr>
              <w:t>6</w:t>
            </w:r>
          </w:p>
        </w:tc>
      </w:tr>
      <w:tr w:rsidR="0044693F" w:rsidRPr="005B7B61" w14:paraId="76D7D9E4" w14:textId="77777777" w:rsidTr="00D47E9A">
        <w:trPr>
          <w:cantSplit/>
        </w:trPr>
        <w:tc>
          <w:tcPr>
            <w:tcW w:w="3831" w:type="dxa"/>
          </w:tcPr>
          <w:p w14:paraId="3B9534F4" w14:textId="6A897B7B" w:rsidR="0044693F" w:rsidRPr="005B7B61" w:rsidRDefault="0044693F" w:rsidP="0044693F">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ดิเวลล</w:t>
            </w:r>
            <w:proofErr w:type="spellEnd"/>
            <w:r w:rsidRPr="005B7B61">
              <w:rPr>
                <w:rFonts w:ascii="Browallia New" w:hAnsi="Browallia New" w:cs="Browallia New"/>
                <w:sz w:val="22"/>
                <w:szCs w:val="22"/>
                <w:cs/>
              </w:rPr>
              <w:t>อปเม้นท์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661D5525" w14:textId="6CD237B4" w:rsidR="0044693F" w:rsidRPr="00CF569D" w:rsidRDefault="0044693F" w:rsidP="0044693F">
            <w:pPr>
              <w:spacing w:line="240" w:lineRule="auto"/>
              <w:jc w:val="right"/>
              <w:rPr>
                <w:rFonts w:ascii="Browallia New" w:hAnsi="Browallia New" w:cs="Browallia New"/>
                <w:sz w:val="22"/>
                <w:szCs w:val="22"/>
                <w:lang w:val="en-GB"/>
              </w:rPr>
            </w:pPr>
            <w:r w:rsidRPr="00CF569D">
              <w:rPr>
                <w:rFonts w:ascii="Browallia New" w:hAnsi="Browallia New" w:cs="Browallia New"/>
                <w:sz w:val="22"/>
                <w:szCs w:val="22"/>
                <w:lang w:val="en-GB"/>
              </w:rPr>
              <w:t>20</w:t>
            </w:r>
            <w:r w:rsidRPr="00CF569D">
              <w:rPr>
                <w:rFonts w:ascii="Browallia New" w:hAnsi="Browallia New" w:cs="Browallia New"/>
                <w:sz w:val="22"/>
                <w:szCs w:val="22"/>
                <w:cs/>
                <w:lang w:val="en-GB"/>
              </w:rPr>
              <w:t>.</w:t>
            </w:r>
            <w:r w:rsidRPr="00CF569D">
              <w:rPr>
                <w:rFonts w:ascii="Browallia New" w:hAnsi="Browallia New" w:cs="Browallia New"/>
                <w:sz w:val="22"/>
                <w:szCs w:val="22"/>
                <w:lang w:val="en-GB"/>
              </w:rPr>
              <w:t>00</w:t>
            </w:r>
          </w:p>
        </w:tc>
        <w:tc>
          <w:tcPr>
            <w:tcW w:w="709" w:type="dxa"/>
          </w:tcPr>
          <w:p w14:paraId="0E586AD9" w14:textId="1AB3BB8B" w:rsidR="0044693F" w:rsidRPr="005B7B61" w:rsidRDefault="0044693F" w:rsidP="0044693F">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7107CAB7" w14:textId="3A3A3BEF" w:rsidR="0044693F" w:rsidRPr="008743CB" w:rsidRDefault="001C36C5" w:rsidP="0044693F">
            <w:pP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600</w:t>
            </w:r>
          </w:p>
        </w:tc>
        <w:tc>
          <w:tcPr>
            <w:tcW w:w="850" w:type="dxa"/>
            <w:vAlign w:val="center"/>
          </w:tcPr>
          <w:p w14:paraId="52F8BE0C" w14:textId="368D33AF" w:rsidR="0044693F" w:rsidRPr="008743CB" w:rsidRDefault="0044693F" w:rsidP="0044693F">
            <w:pP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(1,188)</w:t>
            </w:r>
          </w:p>
        </w:tc>
        <w:tc>
          <w:tcPr>
            <w:tcW w:w="993" w:type="dxa"/>
          </w:tcPr>
          <w:p w14:paraId="2B9FBE08" w14:textId="363F93CF" w:rsidR="0044693F" w:rsidRPr="008743CB" w:rsidRDefault="00E41E29" w:rsidP="0044693F">
            <w:pP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40,</w:t>
            </w:r>
            <w:r w:rsidR="004361B0" w:rsidRPr="008743CB">
              <w:rPr>
                <w:rFonts w:ascii="Browallia New" w:hAnsi="Browallia New" w:cs="Browallia New"/>
                <w:sz w:val="22"/>
                <w:szCs w:val="22"/>
                <w:lang w:val="en-GB"/>
              </w:rPr>
              <w:t>942</w:t>
            </w:r>
          </w:p>
        </w:tc>
        <w:tc>
          <w:tcPr>
            <w:tcW w:w="1065" w:type="dxa"/>
          </w:tcPr>
          <w:p w14:paraId="2A4A136C" w14:textId="64403637" w:rsidR="0044693F" w:rsidRPr="00C07995" w:rsidRDefault="0044693F" w:rsidP="0044693F">
            <w:pPr>
              <w:spacing w:line="240" w:lineRule="auto"/>
              <w:jc w:val="right"/>
              <w:rPr>
                <w:rFonts w:ascii="Browallia New" w:hAnsi="Browallia New" w:cs="Browallia New"/>
                <w:sz w:val="22"/>
                <w:szCs w:val="22"/>
                <w:lang w:val="en-GB"/>
              </w:rPr>
            </w:pPr>
            <w:r w:rsidRPr="0048461D">
              <w:rPr>
                <w:rFonts w:ascii="Browallia New" w:hAnsi="Browallia New" w:cs="Browallia New"/>
                <w:sz w:val="22"/>
                <w:szCs w:val="22"/>
                <w:lang w:val="en-GB"/>
              </w:rPr>
              <w:t>40,343</w:t>
            </w:r>
          </w:p>
        </w:tc>
      </w:tr>
      <w:tr w:rsidR="0044693F" w:rsidRPr="005B7B61" w14:paraId="6CC39486" w14:textId="77777777" w:rsidTr="00D47E9A">
        <w:trPr>
          <w:cantSplit/>
        </w:trPr>
        <w:tc>
          <w:tcPr>
            <w:tcW w:w="3831" w:type="dxa"/>
          </w:tcPr>
          <w:p w14:paraId="51CF00DB" w14:textId="192B0135" w:rsidR="0044693F" w:rsidRPr="005B7B61" w:rsidRDefault="0044693F" w:rsidP="0044693F">
            <w:pPr>
              <w:tabs>
                <w:tab w:val="clear" w:pos="227"/>
                <w:tab w:val="clear" w:pos="454"/>
                <w:tab w:val="clear" w:pos="2580"/>
              </w:tabs>
              <w:spacing w:line="240" w:lineRule="auto"/>
              <w:ind w:left="283" w:right="-240"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ไมด้า</w:t>
            </w:r>
            <w:proofErr w:type="spellEnd"/>
            <w:r w:rsidRPr="00F46B29">
              <w:rPr>
                <w:rFonts w:ascii="Browallia New" w:hAnsi="Browallia New" w:cs="Browallia New"/>
                <w:sz w:val="22"/>
                <w:szCs w:val="22"/>
              </w:rPr>
              <w:t xml:space="preserve"> </w:t>
            </w:r>
            <w:r w:rsidRPr="005B7B61">
              <w:rPr>
                <w:rFonts w:ascii="Browallia New" w:hAnsi="Browallia New" w:cs="Browallia New"/>
                <w:sz w:val="22"/>
                <w:szCs w:val="22"/>
                <w:cs/>
              </w:rPr>
              <w:t>เอเจนซี่</w:t>
            </w:r>
            <w:r w:rsidRPr="00F46B29">
              <w:rPr>
                <w:rFonts w:ascii="Browallia New" w:hAnsi="Browallia New" w:cs="Browallia New"/>
                <w:sz w:val="22"/>
                <w:szCs w:val="22"/>
              </w:rPr>
              <w:t xml:space="preserve"> </w:t>
            </w:r>
            <w:r w:rsidRPr="005B7B61">
              <w:rPr>
                <w:rFonts w:ascii="Browallia New" w:hAnsi="Browallia New" w:cs="Browallia New"/>
                <w:sz w:val="22"/>
                <w:szCs w:val="22"/>
                <w:cs/>
              </w:rPr>
              <w:t>แอนด์</w:t>
            </w:r>
            <w:r w:rsidRPr="00F46B29">
              <w:rPr>
                <w:rFonts w:ascii="Browallia New" w:hAnsi="Browallia New" w:cs="Browallia New"/>
                <w:sz w:val="22"/>
                <w:szCs w:val="22"/>
              </w:rPr>
              <w:t xml:space="preserve"> </w:t>
            </w:r>
            <w:proofErr w:type="spellStart"/>
            <w:r w:rsidRPr="005B7B61">
              <w:rPr>
                <w:rFonts w:ascii="Browallia New" w:hAnsi="Browallia New" w:cs="Browallia New"/>
                <w:sz w:val="22"/>
                <w:szCs w:val="22"/>
                <w:cs/>
              </w:rPr>
              <w:t>ดิเวลล</w:t>
            </w:r>
            <w:proofErr w:type="spellEnd"/>
            <w:r w:rsidRPr="005B7B61">
              <w:rPr>
                <w:rFonts w:ascii="Browallia New" w:hAnsi="Browallia New" w:cs="Browallia New"/>
                <w:sz w:val="22"/>
                <w:szCs w:val="22"/>
                <w:cs/>
              </w:rPr>
              <w:t>อปเม้นท์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0D60A34F" w14:textId="57AFD2A6" w:rsidR="0044693F" w:rsidRPr="00CF569D" w:rsidRDefault="0044693F" w:rsidP="0044693F">
            <w:pPr>
              <w:spacing w:line="240" w:lineRule="auto"/>
              <w:jc w:val="right"/>
              <w:rPr>
                <w:rFonts w:ascii="Browallia New" w:hAnsi="Browallia New" w:cs="Browallia New"/>
                <w:sz w:val="22"/>
                <w:szCs w:val="22"/>
                <w:lang w:val="en-GB"/>
              </w:rPr>
            </w:pPr>
            <w:r w:rsidRPr="00CF569D">
              <w:rPr>
                <w:rFonts w:ascii="Browallia New" w:hAnsi="Browallia New" w:cs="Browallia New"/>
                <w:sz w:val="22"/>
                <w:szCs w:val="22"/>
                <w:lang w:val="en-GB"/>
              </w:rPr>
              <w:t>30</w:t>
            </w:r>
            <w:r w:rsidRPr="00CF569D">
              <w:rPr>
                <w:rFonts w:ascii="Browallia New" w:hAnsi="Browallia New" w:cs="Browallia New"/>
                <w:sz w:val="22"/>
                <w:szCs w:val="22"/>
                <w:cs/>
                <w:lang w:val="en-GB"/>
              </w:rPr>
              <w:t>.</w:t>
            </w:r>
            <w:r w:rsidRPr="00CF569D">
              <w:rPr>
                <w:rFonts w:ascii="Browallia New" w:hAnsi="Browallia New" w:cs="Browallia New"/>
                <w:sz w:val="22"/>
                <w:szCs w:val="22"/>
                <w:lang w:val="en-GB"/>
              </w:rPr>
              <w:t>00</w:t>
            </w:r>
          </w:p>
        </w:tc>
        <w:tc>
          <w:tcPr>
            <w:tcW w:w="709" w:type="dxa"/>
          </w:tcPr>
          <w:p w14:paraId="4F65C7B1" w14:textId="630F13A8" w:rsidR="0044693F" w:rsidRPr="005B7B61" w:rsidRDefault="0044693F" w:rsidP="0044693F">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30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51" w:type="dxa"/>
            <w:vAlign w:val="center"/>
          </w:tcPr>
          <w:p w14:paraId="0EAAC1C5" w14:textId="32B56BD5" w:rsidR="0044693F" w:rsidRPr="008743CB" w:rsidRDefault="00E9349B" w:rsidP="001006D3">
            <w:pPr>
              <w:pBdr>
                <w:bottom w:val="single" w:sz="4" w:space="1" w:color="auto"/>
              </w:pBd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(40</w:t>
            </w:r>
            <w:r w:rsidR="00201A18" w:rsidRPr="008743CB">
              <w:rPr>
                <w:rFonts w:ascii="Browallia New" w:hAnsi="Browallia New" w:cs="Browallia New"/>
                <w:sz w:val="22"/>
                <w:szCs w:val="22"/>
                <w:lang w:val="en-GB"/>
              </w:rPr>
              <w:t>6</w:t>
            </w:r>
            <w:r w:rsidRPr="008743CB">
              <w:rPr>
                <w:rFonts w:ascii="Browallia New" w:hAnsi="Browallia New" w:cs="Browallia New"/>
                <w:sz w:val="22"/>
                <w:szCs w:val="22"/>
                <w:lang w:val="en-GB"/>
              </w:rPr>
              <w:t>)</w:t>
            </w:r>
          </w:p>
        </w:tc>
        <w:tc>
          <w:tcPr>
            <w:tcW w:w="850" w:type="dxa"/>
            <w:vAlign w:val="center"/>
          </w:tcPr>
          <w:p w14:paraId="47D86EB2" w14:textId="0EC40952" w:rsidR="0044693F" w:rsidRPr="008743CB" w:rsidRDefault="0044693F" w:rsidP="001006D3">
            <w:pPr>
              <w:pBdr>
                <w:bottom w:val="single" w:sz="4" w:space="1" w:color="auto"/>
              </w:pBd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(368)</w:t>
            </w:r>
          </w:p>
        </w:tc>
        <w:tc>
          <w:tcPr>
            <w:tcW w:w="993" w:type="dxa"/>
          </w:tcPr>
          <w:p w14:paraId="551B6B1E" w14:textId="310DBF57" w:rsidR="0044693F" w:rsidRPr="008743CB" w:rsidRDefault="00E41E29" w:rsidP="001006D3">
            <w:pPr>
              <w:pBdr>
                <w:bottom w:val="single" w:sz="4" w:space="1" w:color="auto"/>
              </w:pBdr>
              <w:spacing w:line="240" w:lineRule="auto"/>
              <w:jc w:val="right"/>
              <w:rPr>
                <w:rFonts w:ascii="Browallia New" w:hAnsi="Browallia New" w:cs="Browallia New"/>
                <w:sz w:val="22"/>
                <w:szCs w:val="22"/>
                <w:lang w:val="en-GB"/>
              </w:rPr>
            </w:pPr>
            <w:r w:rsidRPr="008743CB">
              <w:rPr>
                <w:rFonts w:ascii="Browallia New" w:hAnsi="Browallia New" w:cs="Browallia New"/>
                <w:sz w:val="22"/>
                <w:szCs w:val="22"/>
                <w:lang w:val="en-GB"/>
              </w:rPr>
              <w:t>(838)</w:t>
            </w:r>
          </w:p>
        </w:tc>
        <w:tc>
          <w:tcPr>
            <w:tcW w:w="1065" w:type="dxa"/>
          </w:tcPr>
          <w:p w14:paraId="17E9508B" w14:textId="3060525D" w:rsidR="0044693F" w:rsidRPr="00C07995" w:rsidRDefault="0044693F" w:rsidP="001006D3">
            <w:pPr>
              <w:pBdr>
                <w:bottom w:val="single" w:sz="4" w:space="1" w:color="auto"/>
              </w:pBdr>
              <w:spacing w:line="240" w:lineRule="auto"/>
              <w:jc w:val="right"/>
              <w:rPr>
                <w:rFonts w:ascii="Browallia New" w:hAnsi="Browallia New" w:cs="Browallia New"/>
                <w:sz w:val="22"/>
                <w:szCs w:val="22"/>
                <w:lang w:val="en-GB"/>
              </w:rPr>
            </w:pPr>
            <w:r w:rsidRPr="0048461D">
              <w:rPr>
                <w:rFonts w:ascii="Browallia New" w:hAnsi="Browallia New" w:cs="Browallia New"/>
                <w:sz w:val="22"/>
                <w:szCs w:val="22"/>
                <w:lang w:val="en-GB"/>
              </w:rPr>
              <w:t>(432)</w:t>
            </w:r>
          </w:p>
        </w:tc>
      </w:tr>
      <w:tr w:rsidR="0044693F" w:rsidRPr="004B646E" w14:paraId="43C2C76E" w14:textId="77777777" w:rsidTr="00D47E9A">
        <w:trPr>
          <w:cantSplit/>
        </w:trPr>
        <w:tc>
          <w:tcPr>
            <w:tcW w:w="3831" w:type="dxa"/>
          </w:tcPr>
          <w:p w14:paraId="6DD56321" w14:textId="77777777" w:rsidR="0044693F" w:rsidRPr="005B7B61" w:rsidRDefault="0044693F" w:rsidP="0044693F">
            <w:pPr>
              <w:tabs>
                <w:tab w:val="clear" w:pos="227"/>
                <w:tab w:val="clear" w:pos="454"/>
                <w:tab w:val="clear" w:pos="2580"/>
              </w:tabs>
              <w:spacing w:line="240" w:lineRule="auto"/>
              <w:ind w:left="283" w:right="141" w:hanging="252"/>
              <w:rPr>
                <w:rFonts w:ascii="Browallia New" w:hAnsi="Browallia New" w:cs="Browallia New"/>
                <w:sz w:val="22"/>
                <w:szCs w:val="22"/>
                <w:cs/>
                <w:lang w:val="en-GB"/>
              </w:rPr>
            </w:pPr>
            <w:r w:rsidRPr="005B7B61">
              <w:rPr>
                <w:rFonts w:ascii="Browallia New" w:hAnsi="Browallia New" w:cs="Browallia New"/>
                <w:sz w:val="22"/>
                <w:szCs w:val="22"/>
                <w:cs/>
                <w:lang w:val="en-GB"/>
              </w:rPr>
              <w:tab/>
              <w:t>รวม</w:t>
            </w:r>
          </w:p>
        </w:tc>
        <w:tc>
          <w:tcPr>
            <w:tcW w:w="772" w:type="dxa"/>
          </w:tcPr>
          <w:p w14:paraId="2E48E78B" w14:textId="77777777" w:rsidR="0044693F" w:rsidRPr="005B7B61" w:rsidRDefault="0044693F" w:rsidP="0044693F">
            <w:pPr>
              <w:spacing w:line="240" w:lineRule="auto"/>
              <w:jc w:val="center"/>
              <w:rPr>
                <w:rFonts w:ascii="Browallia New" w:hAnsi="Browallia New" w:cs="Browallia New"/>
                <w:sz w:val="22"/>
                <w:szCs w:val="22"/>
                <w:lang w:val="en-GB"/>
              </w:rPr>
            </w:pPr>
          </w:p>
        </w:tc>
        <w:tc>
          <w:tcPr>
            <w:tcW w:w="709" w:type="dxa"/>
          </w:tcPr>
          <w:p w14:paraId="3DE79165" w14:textId="77777777" w:rsidR="0044693F" w:rsidRPr="005B7B61" w:rsidRDefault="0044693F" w:rsidP="0044693F">
            <w:pPr>
              <w:spacing w:line="240" w:lineRule="auto"/>
              <w:jc w:val="center"/>
              <w:rPr>
                <w:rFonts w:ascii="Browallia New" w:hAnsi="Browallia New" w:cs="Browallia New"/>
                <w:sz w:val="22"/>
                <w:szCs w:val="22"/>
                <w:lang w:val="en-GB"/>
              </w:rPr>
            </w:pPr>
          </w:p>
        </w:tc>
        <w:tc>
          <w:tcPr>
            <w:tcW w:w="851" w:type="dxa"/>
          </w:tcPr>
          <w:p w14:paraId="77C1979F" w14:textId="48109C8B" w:rsidR="0044693F" w:rsidRPr="009D43BD" w:rsidRDefault="009D43BD" w:rsidP="0044693F">
            <w:pPr>
              <w:pBdr>
                <w:bottom w:val="single" w:sz="12" w:space="1" w:color="auto"/>
              </w:pBdr>
              <w:spacing w:line="240" w:lineRule="auto"/>
              <w:jc w:val="right"/>
              <w:rPr>
                <w:rFonts w:ascii="Browallia New" w:hAnsi="Browallia New" w:cs="Browallia New"/>
                <w:sz w:val="22"/>
                <w:szCs w:val="22"/>
                <w:lang w:val="en-GB"/>
              </w:rPr>
            </w:pPr>
            <w:r w:rsidRPr="009D43BD">
              <w:rPr>
                <w:rFonts w:ascii="Browallia New" w:hAnsi="Browallia New" w:cs="Browallia New"/>
                <w:sz w:val="22"/>
                <w:szCs w:val="22"/>
                <w:lang w:val="en-GB"/>
              </w:rPr>
              <w:t>81,797</w:t>
            </w:r>
          </w:p>
        </w:tc>
        <w:tc>
          <w:tcPr>
            <w:tcW w:w="850" w:type="dxa"/>
          </w:tcPr>
          <w:p w14:paraId="58E296FC" w14:textId="4D2B6A24" w:rsidR="0044693F" w:rsidRPr="009D43BD" w:rsidRDefault="0044693F" w:rsidP="0044693F">
            <w:pPr>
              <w:pBdr>
                <w:bottom w:val="single" w:sz="12" w:space="1" w:color="auto"/>
              </w:pBdr>
              <w:spacing w:line="240" w:lineRule="auto"/>
              <w:jc w:val="right"/>
              <w:rPr>
                <w:rFonts w:ascii="Browallia New" w:hAnsi="Browallia New" w:cs="Browallia New"/>
                <w:sz w:val="22"/>
                <w:szCs w:val="22"/>
                <w:lang w:val="en-GB"/>
              </w:rPr>
            </w:pPr>
            <w:r w:rsidRPr="009D43BD">
              <w:rPr>
                <w:rFonts w:ascii="Browallia New" w:hAnsi="Browallia New" w:cs="Browallia New"/>
                <w:sz w:val="22"/>
                <w:szCs w:val="22"/>
                <w:lang w:val="en-GB"/>
              </w:rPr>
              <w:t>84,658</w:t>
            </w:r>
          </w:p>
        </w:tc>
        <w:tc>
          <w:tcPr>
            <w:tcW w:w="993" w:type="dxa"/>
          </w:tcPr>
          <w:p w14:paraId="07C734DE" w14:textId="092ACFED" w:rsidR="0044693F" w:rsidRPr="009D43BD" w:rsidRDefault="00201A18" w:rsidP="0044693F">
            <w:pPr>
              <w:pBdr>
                <w:bottom w:val="single" w:sz="12" w:space="1" w:color="auto"/>
              </w:pBdr>
              <w:spacing w:line="240" w:lineRule="auto"/>
              <w:jc w:val="right"/>
              <w:rPr>
                <w:rFonts w:ascii="Browallia New" w:hAnsi="Browallia New" w:cs="Browallia New"/>
                <w:sz w:val="22"/>
                <w:szCs w:val="22"/>
                <w:lang w:val="en-GB"/>
              </w:rPr>
            </w:pPr>
            <w:r w:rsidRPr="009D43BD">
              <w:rPr>
                <w:rFonts w:ascii="Browallia New" w:hAnsi="Browallia New" w:cs="Browallia New"/>
                <w:sz w:val="22"/>
                <w:szCs w:val="22"/>
                <w:lang w:val="en-GB"/>
              </w:rPr>
              <w:fldChar w:fldCharType="begin"/>
            </w:r>
            <w:r w:rsidRPr="008743CB">
              <w:rPr>
                <w:rFonts w:ascii="Browallia New" w:hAnsi="Browallia New" w:cs="Browallia New"/>
                <w:sz w:val="22"/>
                <w:szCs w:val="22"/>
                <w:lang w:val="en-GB"/>
              </w:rPr>
              <w:instrText xml:space="preserve"> =SUM(Above) </w:instrText>
            </w:r>
            <w:r w:rsidR="00BA1E03">
              <w:rPr>
                <w:rFonts w:ascii="Browallia New" w:hAnsi="Browallia New" w:cs="Browallia New"/>
                <w:sz w:val="22"/>
                <w:szCs w:val="22"/>
                <w:lang w:val="en-GB"/>
              </w:rPr>
              <w:fldChar w:fldCharType="separate"/>
            </w:r>
            <w:r w:rsidRPr="009D43BD">
              <w:rPr>
                <w:rFonts w:ascii="Browallia New" w:hAnsi="Browallia New" w:cs="Browallia New"/>
                <w:sz w:val="22"/>
                <w:szCs w:val="22"/>
                <w:lang w:val="en-GB"/>
              </w:rPr>
              <w:fldChar w:fldCharType="end"/>
            </w:r>
            <w:r w:rsidR="008728EF">
              <w:rPr>
                <w:rFonts w:ascii="Browallia New" w:hAnsi="Browallia New" w:cs="Browallia New"/>
                <w:sz w:val="22"/>
                <w:szCs w:val="22"/>
                <w:lang w:val="en-GB"/>
              </w:rPr>
              <w:t>1,287,577</w:t>
            </w:r>
          </w:p>
        </w:tc>
        <w:tc>
          <w:tcPr>
            <w:tcW w:w="1065" w:type="dxa"/>
          </w:tcPr>
          <w:p w14:paraId="0043CAAC" w14:textId="6228B459" w:rsidR="0044693F" w:rsidRPr="00C07995" w:rsidRDefault="0044693F" w:rsidP="0044693F">
            <w:pPr>
              <w:pBdr>
                <w:bottom w:val="single" w:sz="12" w:space="1" w:color="auto"/>
              </w:pBdr>
              <w:spacing w:line="240" w:lineRule="auto"/>
              <w:jc w:val="right"/>
              <w:rPr>
                <w:rFonts w:ascii="Browallia New" w:hAnsi="Browallia New" w:cs="Browallia New"/>
                <w:sz w:val="22"/>
                <w:szCs w:val="22"/>
                <w:lang w:val="en-GB"/>
              </w:rPr>
            </w:pPr>
            <w:r w:rsidRPr="0048461D">
              <w:rPr>
                <w:rFonts w:ascii="Browallia New" w:hAnsi="Browallia New" w:cs="Browallia New"/>
                <w:sz w:val="22"/>
                <w:szCs w:val="22"/>
                <w:lang w:val="en-GB"/>
              </w:rPr>
              <w:t>1,230,581</w:t>
            </w:r>
          </w:p>
        </w:tc>
      </w:tr>
    </w:tbl>
    <w:p w14:paraId="79EDCCCB" w14:textId="6ECF13D0" w:rsidR="000C1281" w:rsidRDefault="000C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77B60510" w14:textId="5E22D90E" w:rsidR="00E74874" w:rsidRPr="002F47D3"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EF3D11">
        <w:rPr>
          <w:rFonts w:ascii="Browallia New" w:hAnsi="Browallia New" w:cs="Browallia New"/>
          <w:sz w:val="28"/>
          <w:szCs w:val="28"/>
          <w:cs/>
          <w:lang w:val="en-GB"/>
        </w:rPr>
        <w:t>บริษัทย่อย</w:t>
      </w:r>
      <w:r w:rsidRPr="002F47D3">
        <w:rPr>
          <w:rFonts w:ascii="Browallia New" w:hAnsi="Browallia New" w:cs="Browallia New"/>
          <w:sz w:val="28"/>
          <w:szCs w:val="28"/>
          <w:cs/>
          <w:lang w:val="en-GB"/>
        </w:rPr>
        <w:t>จ่ายเงินปันผล</w:t>
      </w:r>
      <w:r w:rsidRPr="00EF3D11">
        <w:rPr>
          <w:rFonts w:ascii="Browallia New" w:hAnsi="Browallia New" w:cs="Browallia New"/>
          <w:sz w:val="28"/>
          <w:szCs w:val="28"/>
          <w:cs/>
          <w:lang w:val="en-GB"/>
        </w:rPr>
        <w:t>ให้กับส่วนได้เสียที่ไม่อยู่ในอำนาจควบคุมใน</w:t>
      </w:r>
      <w:r w:rsidRPr="002F47D3">
        <w:rPr>
          <w:rFonts w:ascii="Browallia New" w:hAnsi="Browallia New" w:cs="Browallia New"/>
          <w:sz w:val="28"/>
          <w:szCs w:val="28"/>
          <w:cs/>
          <w:lang w:val="en-GB"/>
        </w:rPr>
        <w:t>ระหว่างปี</w:t>
      </w:r>
      <w:r w:rsidR="00F46B29" w:rsidRPr="00E55AE6">
        <w:rPr>
          <w:rFonts w:ascii="Browallia New" w:hAnsi="Browallia New" w:cs="Browallia New"/>
          <w:sz w:val="28"/>
          <w:szCs w:val="28"/>
          <w:lang w:val="en-GB"/>
        </w:rPr>
        <w:t xml:space="preserve"> </w:t>
      </w:r>
      <w:r w:rsidRPr="002F47D3">
        <w:rPr>
          <w:rFonts w:ascii="Browallia New" w:hAnsi="Browallia New" w:cs="Browallia New"/>
          <w:sz w:val="28"/>
          <w:szCs w:val="28"/>
          <w:lang w:val="en-GB"/>
        </w:rPr>
        <w:t>256</w:t>
      </w:r>
      <w:r w:rsidR="00431147">
        <w:rPr>
          <w:rFonts w:ascii="Browallia New" w:hAnsi="Browallia New" w:cs="Browallia New"/>
          <w:sz w:val="28"/>
          <w:szCs w:val="28"/>
          <w:lang w:val="en-GB"/>
        </w:rPr>
        <w:t>5</w:t>
      </w:r>
      <w:r w:rsidR="00F46B29" w:rsidRPr="00E55AE6">
        <w:rPr>
          <w:rFonts w:ascii="Browallia New" w:hAnsi="Browallia New" w:cs="Browallia New"/>
          <w:sz w:val="28"/>
          <w:szCs w:val="28"/>
          <w:lang w:val="en-GB"/>
        </w:rPr>
        <w:t xml:space="preserve"> </w:t>
      </w:r>
      <w:r w:rsidRPr="002F47D3">
        <w:rPr>
          <w:rFonts w:ascii="Browallia New" w:hAnsi="Browallia New" w:cs="Browallia New" w:hint="cs"/>
          <w:sz w:val="28"/>
          <w:szCs w:val="28"/>
          <w:cs/>
          <w:lang w:val="en-GB"/>
        </w:rPr>
        <w:t>และ</w:t>
      </w:r>
      <w:r w:rsidR="00F46B29" w:rsidRPr="00E55AE6">
        <w:rPr>
          <w:rFonts w:ascii="Browallia New" w:hAnsi="Browallia New" w:cs="Browallia New" w:hint="cs"/>
          <w:sz w:val="28"/>
          <w:szCs w:val="28"/>
          <w:lang w:val="en-GB"/>
        </w:rPr>
        <w:t xml:space="preserve"> </w:t>
      </w:r>
      <w:r w:rsidRPr="002F47D3">
        <w:rPr>
          <w:rFonts w:ascii="Browallia New" w:hAnsi="Browallia New" w:cs="Browallia New"/>
          <w:sz w:val="28"/>
          <w:szCs w:val="28"/>
          <w:lang w:val="en-GB"/>
        </w:rPr>
        <w:t>25</w:t>
      </w:r>
      <w:r>
        <w:rPr>
          <w:rFonts w:ascii="Browallia New" w:hAnsi="Browallia New" w:cs="Browallia New"/>
          <w:sz w:val="28"/>
          <w:szCs w:val="28"/>
          <w:lang w:val="en-GB"/>
        </w:rPr>
        <w:t>6</w:t>
      </w:r>
      <w:r w:rsidR="00431147">
        <w:rPr>
          <w:rFonts w:ascii="Browallia New" w:hAnsi="Browallia New" w:cs="Browallia New"/>
          <w:sz w:val="28"/>
          <w:szCs w:val="28"/>
          <w:lang w:val="en-GB"/>
        </w:rPr>
        <w:t>4</w:t>
      </w:r>
      <w:r w:rsidR="00F46B29" w:rsidRPr="00E55AE6">
        <w:rPr>
          <w:rFonts w:ascii="Browallia New" w:hAnsi="Browallia New" w:cs="Browallia New"/>
          <w:sz w:val="28"/>
          <w:szCs w:val="28"/>
          <w:lang w:val="en-GB"/>
        </w:rPr>
        <w:t xml:space="preserve"> </w:t>
      </w:r>
      <w:r w:rsidRPr="002F47D3">
        <w:rPr>
          <w:rFonts w:ascii="Browallia New" w:hAnsi="Browallia New" w:cs="Browallia New"/>
          <w:sz w:val="28"/>
          <w:szCs w:val="28"/>
          <w:cs/>
          <w:lang w:val="en-GB"/>
        </w:rPr>
        <w:t>ดังนี้</w:t>
      </w:r>
    </w:p>
    <w:p w14:paraId="47E9FBD2" w14:textId="77777777" w:rsidR="0060364B" w:rsidRPr="0029051B" w:rsidRDefault="0060364B"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9015" w:type="dxa"/>
        <w:tblInd w:w="280" w:type="dxa"/>
        <w:tblLayout w:type="fixed"/>
        <w:tblCellMar>
          <w:left w:w="72" w:type="dxa"/>
          <w:right w:w="72" w:type="dxa"/>
        </w:tblCellMar>
        <w:tblLook w:val="0000" w:firstRow="0" w:lastRow="0" w:firstColumn="0" w:lastColumn="0" w:noHBand="0" w:noVBand="0"/>
      </w:tblPr>
      <w:tblGrid>
        <w:gridCol w:w="5120"/>
        <w:gridCol w:w="165"/>
        <w:gridCol w:w="1779"/>
        <w:gridCol w:w="180"/>
        <w:gridCol w:w="1771"/>
      </w:tblGrid>
      <w:tr w:rsidR="00E74874" w:rsidRPr="009906B3" w14:paraId="432C2560" w14:textId="77777777" w:rsidTr="00D47E9A">
        <w:trPr>
          <w:cantSplit/>
        </w:trPr>
        <w:tc>
          <w:tcPr>
            <w:tcW w:w="5120" w:type="dxa"/>
          </w:tcPr>
          <w:p w14:paraId="766E8B9D"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09EF0E8F"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330E35A1" w14:textId="620B4D5F" w:rsidR="00E74874" w:rsidRPr="0029051B" w:rsidRDefault="00E74874" w:rsidP="00DD3F7A">
            <w:pPr>
              <w:spacing w:line="240" w:lineRule="auto"/>
              <w:ind w:right="-45"/>
              <w:jc w:val="right"/>
              <w:rPr>
                <w:rFonts w:ascii="Browallia New" w:hAnsi="Browallia New" w:cs="Browallia New"/>
                <w:sz w:val="28"/>
                <w:szCs w:val="28"/>
                <w:cs/>
              </w:rPr>
            </w:pPr>
            <w:r w:rsidRPr="0029051B">
              <w:rPr>
                <w:rFonts w:ascii="Browallia New" w:hAnsi="Browallia New" w:cs="Browallia New"/>
                <w:sz w:val="28"/>
                <w:szCs w:val="28"/>
                <w:cs/>
              </w:rPr>
              <w:t>(หน่วย</w:t>
            </w:r>
            <w:r w:rsidR="00F46B29"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w:t>
            </w:r>
            <w:r w:rsidR="00F46B29" w:rsidRPr="0029051B">
              <w:rPr>
                <w:rFonts w:ascii="Browallia New" w:hAnsi="Browallia New" w:cs="Browallia New"/>
                <w:sz w:val="28"/>
                <w:szCs w:val="28"/>
              </w:rPr>
              <w:t xml:space="preserve"> </w:t>
            </w:r>
            <w:r w:rsidRPr="0029051B">
              <w:rPr>
                <w:rFonts w:ascii="Browallia New" w:hAnsi="Browallia New" w:cs="Browallia New"/>
                <w:sz w:val="28"/>
                <w:szCs w:val="28"/>
                <w:cs/>
              </w:rPr>
              <w:t>พันบาท)</w:t>
            </w:r>
          </w:p>
        </w:tc>
      </w:tr>
      <w:tr w:rsidR="00E74874" w:rsidRPr="009906B3" w14:paraId="21B90B3D" w14:textId="77777777" w:rsidTr="00D47E9A">
        <w:trPr>
          <w:cantSplit/>
        </w:trPr>
        <w:tc>
          <w:tcPr>
            <w:tcW w:w="5120" w:type="dxa"/>
          </w:tcPr>
          <w:p w14:paraId="0FA29D15"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6C70F3DC"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Borders>
              <w:bottom w:val="single" w:sz="4" w:space="0" w:color="auto"/>
            </w:tcBorders>
            <w:vAlign w:val="center"/>
          </w:tcPr>
          <w:p w14:paraId="444838D5" w14:textId="77777777" w:rsidR="00E74874" w:rsidRPr="0029051B" w:rsidRDefault="00E74874" w:rsidP="00DD3F7A">
            <w:pPr>
              <w:spacing w:line="240" w:lineRule="auto"/>
              <w:jc w:val="center"/>
              <w:rPr>
                <w:rFonts w:ascii="Browallia New" w:hAnsi="Browallia New" w:cs="Browallia New"/>
                <w:sz w:val="28"/>
                <w:szCs w:val="28"/>
                <w:cs/>
              </w:rPr>
            </w:pPr>
            <w:r w:rsidRPr="0029051B">
              <w:rPr>
                <w:rFonts w:ascii="Browallia New" w:hAnsi="Browallia New" w:cs="Browallia New"/>
                <w:sz w:val="28"/>
                <w:szCs w:val="28"/>
                <w:cs/>
              </w:rPr>
              <w:t>งบการเงินรวม</w:t>
            </w:r>
            <w:r w:rsidRPr="0029051B">
              <w:rPr>
                <w:rFonts w:ascii="Browallia New" w:hAnsi="Browallia New" w:cs="Browallia New"/>
                <w:sz w:val="28"/>
                <w:szCs w:val="28"/>
                <w:cs/>
                <w:lang w:val="en-GB"/>
              </w:rPr>
              <w:t>และ</w:t>
            </w:r>
            <w:r w:rsidRPr="0029051B">
              <w:rPr>
                <w:rFonts w:ascii="Browallia New" w:hAnsi="Browallia New" w:cs="Browallia New"/>
                <w:sz w:val="28"/>
                <w:szCs w:val="28"/>
                <w:cs/>
              </w:rPr>
              <w:t>งบการเงินเฉพาะของบริษัท</w:t>
            </w:r>
          </w:p>
        </w:tc>
      </w:tr>
      <w:tr w:rsidR="00DF1DE4" w:rsidRPr="009906B3" w14:paraId="49483DCB" w14:textId="77777777" w:rsidTr="00D47E9A">
        <w:trPr>
          <w:cantSplit/>
        </w:trPr>
        <w:tc>
          <w:tcPr>
            <w:tcW w:w="5120" w:type="dxa"/>
          </w:tcPr>
          <w:p w14:paraId="52F0DE0E"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65" w:type="dxa"/>
          </w:tcPr>
          <w:p w14:paraId="7D839014"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3B3B5D08" w14:textId="6FF9F697" w:rsidR="00DF1DE4" w:rsidRPr="0029051B" w:rsidRDefault="00DF1DE4" w:rsidP="00DF1DE4">
            <w:pPr>
              <w:tabs>
                <w:tab w:val="clear" w:pos="907"/>
              </w:tabs>
              <w:spacing w:line="240" w:lineRule="auto"/>
              <w:ind w:left="-108" w:right="-108"/>
              <w:jc w:val="center"/>
              <w:rPr>
                <w:rFonts w:ascii="Browallia New" w:hAnsi="Browallia New" w:cs="Browallia New"/>
                <w:sz w:val="28"/>
                <w:szCs w:val="28"/>
                <w:lang w:val="en-GB"/>
              </w:rPr>
            </w:pPr>
            <w:r w:rsidRPr="0029051B">
              <w:rPr>
                <w:rFonts w:ascii="Browallia New" w:hAnsi="Browallia New" w:cs="Browallia New"/>
                <w:sz w:val="28"/>
                <w:szCs w:val="28"/>
                <w:lang w:val="en-GB"/>
              </w:rPr>
              <w:t>256</w:t>
            </w:r>
            <w:r w:rsidR="00431147">
              <w:rPr>
                <w:rFonts w:ascii="Browallia New" w:hAnsi="Browallia New" w:cs="Browallia New"/>
                <w:sz w:val="28"/>
                <w:szCs w:val="28"/>
                <w:lang w:val="en-GB"/>
              </w:rPr>
              <w:t>5</w:t>
            </w:r>
          </w:p>
        </w:tc>
        <w:tc>
          <w:tcPr>
            <w:tcW w:w="180" w:type="dxa"/>
            <w:tcBorders>
              <w:top w:val="single" w:sz="4" w:space="0" w:color="auto"/>
            </w:tcBorders>
            <w:vAlign w:val="bottom"/>
          </w:tcPr>
          <w:p w14:paraId="6F6CC8DB" w14:textId="77777777" w:rsidR="00DF1DE4" w:rsidRPr="0029051B" w:rsidRDefault="00DF1DE4" w:rsidP="00DF1DE4">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3B62684E" w14:textId="6375F398" w:rsidR="00DF1DE4" w:rsidRPr="0029051B" w:rsidRDefault="00F46B29" w:rsidP="00DF1DE4">
            <w:pPr>
              <w:tabs>
                <w:tab w:val="clear" w:pos="907"/>
              </w:tabs>
              <w:spacing w:line="240" w:lineRule="auto"/>
              <w:ind w:left="-108" w:right="-108"/>
              <w:jc w:val="center"/>
              <w:rPr>
                <w:rFonts w:ascii="Browallia New" w:hAnsi="Browallia New" w:cs="Browallia New"/>
                <w:sz w:val="28"/>
                <w:szCs w:val="28"/>
                <w:lang w:val="en-GB"/>
              </w:rPr>
            </w:pPr>
            <w:r w:rsidRPr="0029051B">
              <w:rPr>
                <w:rFonts w:ascii="Browallia New" w:hAnsi="Browallia New" w:cs="Browallia New"/>
                <w:sz w:val="28"/>
                <w:szCs w:val="28"/>
              </w:rPr>
              <w:t>256</w:t>
            </w:r>
            <w:r w:rsidR="00431147">
              <w:rPr>
                <w:rFonts w:ascii="Browallia New" w:hAnsi="Browallia New" w:cs="Browallia New"/>
                <w:sz w:val="28"/>
                <w:szCs w:val="28"/>
                <w:lang w:val="en-GB"/>
              </w:rPr>
              <w:t>4</w:t>
            </w:r>
          </w:p>
        </w:tc>
      </w:tr>
      <w:tr w:rsidR="00DF1DE4" w:rsidRPr="009906B3" w14:paraId="6148C4D4" w14:textId="77777777" w:rsidTr="00D47E9A">
        <w:trPr>
          <w:cantSplit/>
        </w:trPr>
        <w:tc>
          <w:tcPr>
            <w:tcW w:w="5120" w:type="dxa"/>
          </w:tcPr>
          <w:p w14:paraId="73777D31"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65" w:type="dxa"/>
          </w:tcPr>
          <w:p w14:paraId="4A0AC8F2"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tcBorders>
          </w:tcPr>
          <w:p w14:paraId="1ACBC767"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80" w:type="dxa"/>
          </w:tcPr>
          <w:p w14:paraId="16AD8BF1"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1" w:type="dxa"/>
            <w:tcBorders>
              <w:top w:val="single" w:sz="4" w:space="0" w:color="auto"/>
            </w:tcBorders>
          </w:tcPr>
          <w:p w14:paraId="1ADE6802"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r>
      <w:tr w:rsidR="00431147" w:rsidRPr="009906B3" w14:paraId="0D405823" w14:textId="77777777" w:rsidTr="00D47E9A">
        <w:trPr>
          <w:cantSplit/>
          <w:trHeight w:val="80"/>
        </w:trPr>
        <w:tc>
          <w:tcPr>
            <w:tcW w:w="5120" w:type="dxa"/>
            <w:vAlign w:val="bottom"/>
          </w:tcPr>
          <w:p w14:paraId="3FB3EA62" w14:textId="2F21FB70" w:rsidR="00431147" w:rsidRPr="0029051B" w:rsidRDefault="00431147" w:rsidP="00431147">
            <w:pPr>
              <w:spacing w:line="240" w:lineRule="auto"/>
              <w:jc w:val="thaiDistribute"/>
              <w:rPr>
                <w:rFonts w:ascii="Browallia New" w:hAnsi="Browallia New" w:cs="Browallia New"/>
                <w:sz w:val="28"/>
                <w:szCs w:val="28"/>
                <w:cs/>
                <w:lang w:val="en-GB"/>
              </w:rPr>
            </w:pPr>
            <w:r w:rsidRPr="0029051B">
              <w:rPr>
                <w:rFonts w:ascii="Browallia New" w:hAnsi="Browallia New" w:cs="Browallia New"/>
                <w:sz w:val="28"/>
                <w:szCs w:val="28"/>
                <w:cs/>
              </w:rPr>
              <w:t>บริษัท</w:t>
            </w:r>
            <w:r w:rsidRPr="0029051B">
              <w:rPr>
                <w:rFonts w:ascii="Browallia New" w:hAnsi="Browallia New" w:cs="Browallia New"/>
                <w:sz w:val="28"/>
                <w:szCs w:val="28"/>
              </w:rPr>
              <w:t xml:space="preserve"> </w:t>
            </w:r>
            <w:proofErr w:type="spellStart"/>
            <w:r w:rsidRPr="0029051B">
              <w:rPr>
                <w:rFonts w:ascii="Browallia New" w:hAnsi="Browallia New" w:cs="Browallia New"/>
                <w:sz w:val="28"/>
                <w:szCs w:val="28"/>
                <w:cs/>
              </w:rPr>
              <w:t>ไมด้า</w:t>
            </w:r>
            <w:proofErr w:type="spellEnd"/>
            <w:r w:rsidRPr="0029051B">
              <w:rPr>
                <w:rFonts w:ascii="Browallia New" w:hAnsi="Browallia New" w:cs="Browallia New"/>
                <w:sz w:val="28"/>
                <w:szCs w:val="28"/>
              </w:rPr>
              <w:t xml:space="preserve"> </w:t>
            </w:r>
            <w:r w:rsidRPr="0029051B">
              <w:rPr>
                <w:rFonts w:ascii="Browallia New" w:hAnsi="Browallia New" w:cs="Browallia New"/>
                <w:sz w:val="28"/>
                <w:szCs w:val="28"/>
                <w:cs/>
              </w:rPr>
              <w:t>ลิสซิ่ง</w:t>
            </w:r>
            <w:r w:rsidRPr="0029051B">
              <w:rPr>
                <w:rFonts w:ascii="Browallia New" w:hAnsi="Browallia New" w:cs="Browallia New"/>
                <w:sz w:val="28"/>
                <w:szCs w:val="28"/>
              </w:rPr>
              <w:t xml:space="preserve"> </w:t>
            </w:r>
            <w:r w:rsidRPr="0029051B">
              <w:rPr>
                <w:rFonts w:ascii="Browallia New" w:hAnsi="Browallia New" w:cs="Browallia New"/>
                <w:sz w:val="28"/>
                <w:szCs w:val="28"/>
                <w:cs/>
              </w:rPr>
              <w:t>จำกัด</w:t>
            </w:r>
            <w:r w:rsidRPr="0029051B">
              <w:rPr>
                <w:rFonts w:ascii="Browallia New" w:hAnsi="Browallia New" w:cs="Browallia New"/>
                <w:sz w:val="28"/>
                <w:szCs w:val="28"/>
              </w:rPr>
              <w:t xml:space="preserve"> </w:t>
            </w:r>
            <w:r w:rsidRPr="0029051B">
              <w:rPr>
                <w:rFonts w:ascii="Browallia New" w:hAnsi="Browallia New" w:cs="Browallia New"/>
                <w:sz w:val="28"/>
                <w:szCs w:val="28"/>
                <w:cs/>
              </w:rPr>
              <w:t>(มหาชน)</w:t>
            </w:r>
          </w:p>
        </w:tc>
        <w:tc>
          <w:tcPr>
            <w:tcW w:w="165" w:type="dxa"/>
          </w:tcPr>
          <w:p w14:paraId="7433849F" w14:textId="77777777" w:rsidR="00431147" w:rsidRPr="0029051B" w:rsidRDefault="00431147" w:rsidP="00431147">
            <w:pPr>
              <w:tabs>
                <w:tab w:val="left" w:pos="3390"/>
              </w:tabs>
              <w:spacing w:line="240" w:lineRule="auto"/>
              <w:ind w:left="426"/>
              <w:jc w:val="thaiDistribute"/>
              <w:rPr>
                <w:rFonts w:ascii="Browallia New" w:hAnsi="Browallia New" w:cs="Browallia New"/>
                <w:sz w:val="28"/>
                <w:szCs w:val="28"/>
                <w:cs/>
              </w:rPr>
            </w:pPr>
          </w:p>
        </w:tc>
        <w:tc>
          <w:tcPr>
            <w:tcW w:w="1779" w:type="dxa"/>
          </w:tcPr>
          <w:p w14:paraId="7773AB7D" w14:textId="28D11AFB" w:rsidR="00431147" w:rsidRPr="00A33562" w:rsidRDefault="0001370D" w:rsidP="00431147">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A33562">
              <w:rPr>
                <w:rFonts w:ascii="Browallia New" w:hAnsi="Browallia New" w:cs="Browallia New"/>
                <w:sz w:val="28"/>
                <w:szCs w:val="28"/>
                <w:lang w:val="en-US" w:bidi="th-TH"/>
              </w:rPr>
              <w:t>-</w:t>
            </w:r>
          </w:p>
        </w:tc>
        <w:tc>
          <w:tcPr>
            <w:tcW w:w="180" w:type="dxa"/>
          </w:tcPr>
          <w:p w14:paraId="2B86D19F" w14:textId="77777777" w:rsidR="00431147" w:rsidRPr="00A33562" w:rsidRDefault="00431147" w:rsidP="00431147">
            <w:pPr>
              <w:tabs>
                <w:tab w:val="left" w:pos="3390"/>
              </w:tabs>
              <w:spacing w:line="240" w:lineRule="auto"/>
              <w:ind w:left="426" w:right="33"/>
              <w:jc w:val="right"/>
              <w:rPr>
                <w:rFonts w:ascii="Browallia New" w:hAnsi="Browallia New" w:cs="Browallia New"/>
                <w:sz w:val="28"/>
                <w:szCs w:val="28"/>
                <w:cs/>
              </w:rPr>
            </w:pPr>
          </w:p>
        </w:tc>
        <w:tc>
          <w:tcPr>
            <w:tcW w:w="1771" w:type="dxa"/>
          </w:tcPr>
          <w:p w14:paraId="6E249A4C" w14:textId="39E9591F" w:rsidR="00431147" w:rsidRPr="00A33562" w:rsidRDefault="00431147" w:rsidP="00431147">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A33562">
              <w:rPr>
                <w:rFonts w:ascii="Browallia New" w:hAnsi="Browallia New" w:cs="Browallia New"/>
                <w:sz w:val="28"/>
                <w:szCs w:val="28"/>
                <w:lang w:val="en-US" w:bidi="th-TH"/>
              </w:rPr>
              <w:t>28,226</w:t>
            </w:r>
          </w:p>
        </w:tc>
      </w:tr>
      <w:tr w:rsidR="00431147" w:rsidRPr="009906B3" w14:paraId="10CCD491" w14:textId="77777777" w:rsidTr="00D47E9A">
        <w:trPr>
          <w:cantSplit/>
        </w:trPr>
        <w:tc>
          <w:tcPr>
            <w:tcW w:w="5120" w:type="dxa"/>
            <w:vAlign w:val="bottom"/>
          </w:tcPr>
          <w:p w14:paraId="7881FA5F" w14:textId="3AD42A2C" w:rsidR="00431147" w:rsidRPr="0029051B" w:rsidRDefault="00431147" w:rsidP="00431147">
            <w:pPr>
              <w:spacing w:line="240" w:lineRule="auto"/>
              <w:jc w:val="thaiDistribute"/>
              <w:rPr>
                <w:rFonts w:ascii="Browallia New" w:hAnsi="Browallia New" w:cs="Browallia New"/>
                <w:sz w:val="28"/>
                <w:szCs w:val="28"/>
              </w:rPr>
            </w:pPr>
            <w:r w:rsidRPr="0029051B">
              <w:rPr>
                <w:rFonts w:ascii="Browallia New" w:hAnsi="Browallia New" w:cs="Browallia New"/>
                <w:sz w:val="28"/>
                <w:szCs w:val="28"/>
                <w:cs/>
              </w:rPr>
              <w:t>บริษัท</w:t>
            </w:r>
            <w:r w:rsidRPr="0029051B">
              <w:rPr>
                <w:rFonts w:ascii="Browallia New" w:hAnsi="Browallia New" w:cs="Browallia New"/>
                <w:sz w:val="28"/>
                <w:szCs w:val="28"/>
              </w:rPr>
              <w:t xml:space="preserve"> </w:t>
            </w:r>
            <w:proofErr w:type="spellStart"/>
            <w:r w:rsidRPr="0029051B">
              <w:rPr>
                <w:rFonts w:ascii="Browallia New" w:hAnsi="Browallia New" w:cs="Browallia New"/>
                <w:sz w:val="28"/>
                <w:szCs w:val="28"/>
                <w:cs/>
              </w:rPr>
              <w:t>ไมด้า</w:t>
            </w:r>
            <w:proofErr w:type="spellEnd"/>
            <w:r w:rsidRPr="0029051B">
              <w:rPr>
                <w:rFonts w:ascii="Browallia New" w:hAnsi="Browallia New" w:cs="Browallia New"/>
                <w:sz w:val="28"/>
                <w:szCs w:val="28"/>
              </w:rPr>
              <w:t xml:space="preserve"> </w:t>
            </w:r>
            <w:r w:rsidRPr="0029051B">
              <w:rPr>
                <w:rFonts w:ascii="Browallia New" w:hAnsi="Browallia New" w:cs="Browallia New"/>
                <w:sz w:val="28"/>
                <w:szCs w:val="28"/>
                <w:cs/>
              </w:rPr>
              <w:t>(ลาว)</w:t>
            </w:r>
            <w:r w:rsidRPr="0029051B">
              <w:rPr>
                <w:rFonts w:ascii="Browallia New" w:hAnsi="Browallia New" w:cs="Browallia New"/>
                <w:sz w:val="28"/>
                <w:szCs w:val="28"/>
              </w:rPr>
              <w:t xml:space="preserve"> </w:t>
            </w:r>
            <w:r w:rsidRPr="0029051B">
              <w:rPr>
                <w:rFonts w:ascii="Browallia New" w:hAnsi="Browallia New" w:cs="Browallia New"/>
                <w:sz w:val="28"/>
                <w:szCs w:val="28"/>
                <w:cs/>
              </w:rPr>
              <w:t>เช่าสินเชื่อ</w:t>
            </w:r>
            <w:r w:rsidRPr="0029051B">
              <w:rPr>
                <w:rFonts w:ascii="Browallia New" w:hAnsi="Browallia New" w:cs="Browallia New"/>
                <w:sz w:val="28"/>
                <w:szCs w:val="28"/>
              </w:rPr>
              <w:t xml:space="preserve"> </w:t>
            </w:r>
            <w:r w:rsidRPr="0029051B">
              <w:rPr>
                <w:rFonts w:ascii="Browallia New" w:hAnsi="Browallia New" w:cs="Browallia New"/>
                <w:sz w:val="28"/>
                <w:szCs w:val="28"/>
                <w:cs/>
              </w:rPr>
              <w:t>จำกัด</w:t>
            </w:r>
          </w:p>
        </w:tc>
        <w:tc>
          <w:tcPr>
            <w:tcW w:w="165" w:type="dxa"/>
          </w:tcPr>
          <w:p w14:paraId="2D6F0F8A" w14:textId="77777777" w:rsidR="00431147" w:rsidRPr="0029051B" w:rsidRDefault="00431147" w:rsidP="00431147">
            <w:pPr>
              <w:tabs>
                <w:tab w:val="left" w:pos="3390"/>
              </w:tabs>
              <w:spacing w:line="240" w:lineRule="auto"/>
              <w:ind w:left="426"/>
              <w:jc w:val="thaiDistribute"/>
              <w:rPr>
                <w:rFonts w:ascii="Browallia New" w:hAnsi="Browallia New" w:cs="Browallia New"/>
                <w:sz w:val="28"/>
                <w:szCs w:val="28"/>
                <w:cs/>
              </w:rPr>
            </w:pPr>
          </w:p>
        </w:tc>
        <w:tc>
          <w:tcPr>
            <w:tcW w:w="1779" w:type="dxa"/>
          </w:tcPr>
          <w:p w14:paraId="18B3F2E2" w14:textId="18D737D2" w:rsidR="00431147" w:rsidRPr="00A33562" w:rsidRDefault="000E67A7" w:rsidP="00431147">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A33562">
              <w:rPr>
                <w:rFonts w:ascii="Browallia New" w:hAnsi="Browallia New" w:cs="Browallia New"/>
                <w:sz w:val="28"/>
                <w:szCs w:val="28"/>
                <w:lang w:val="en-US" w:bidi="th-TH"/>
              </w:rPr>
              <w:t>24,800</w:t>
            </w:r>
          </w:p>
        </w:tc>
        <w:tc>
          <w:tcPr>
            <w:tcW w:w="180" w:type="dxa"/>
          </w:tcPr>
          <w:p w14:paraId="4A798219" w14:textId="77777777" w:rsidR="00431147" w:rsidRPr="00A33562" w:rsidRDefault="00431147" w:rsidP="00431147">
            <w:pPr>
              <w:tabs>
                <w:tab w:val="left" w:pos="3390"/>
              </w:tabs>
              <w:spacing w:line="240" w:lineRule="auto"/>
              <w:ind w:left="426" w:right="33"/>
              <w:jc w:val="right"/>
              <w:rPr>
                <w:rFonts w:ascii="Browallia New" w:hAnsi="Browallia New" w:cs="Browallia New"/>
                <w:sz w:val="28"/>
                <w:szCs w:val="28"/>
                <w:cs/>
              </w:rPr>
            </w:pPr>
          </w:p>
        </w:tc>
        <w:tc>
          <w:tcPr>
            <w:tcW w:w="1771" w:type="dxa"/>
          </w:tcPr>
          <w:p w14:paraId="3280C330" w14:textId="2F207BE5" w:rsidR="00431147" w:rsidRPr="00A33562" w:rsidRDefault="00431147" w:rsidP="00431147">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A33562">
              <w:rPr>
                <w:rFonts w:ascii="Browallia New" w:hAnsi="Browallia New" w:cs="Browallia New"/>
                <w:sz w:val="28"/>
                <w:szCs w:val="28"/>
                <w:lang w:val="en-US" w:bidi="th-TH"/>
              </w:rPr>
              <w:t>27,200</w:t>
            </w:r>
          </w:p>
        </w:tc>
      </w:tr>
      <w:tr w:rsidR="00945F5E" w:rsidRPr="009906B3" w14:paraId="4833EBAC" w14:textId="77777777" w:rsidTr="00D47E9A">
        <w:trPr>
          <w:cantSplit/>
        </w:trPr>
        <w:tc>
          <w:tcPr>
            <w:tcW w:w="5120" w:type="dxa"/>
            <w:vAlign w:val="bottom"/>
          </w:tcPr>
          <w:p w14:paraId="364AD143" w14:textId="41FC83B9" w:rsidR="00945F5E" w:rsidRPr="0029051B" w:rsidRDefault="00892B36" w:rsidP="00431147">
            <w:pPr>
              <w:spacing w:line="240" w:lineRule="auto"/>
              <w:jc w:val="thaiDistribute"/>
              <w:rPr>
                <w:rFonts w:ascii="Browallia New" w:hAnsi="Browallia New" w:cs="Browallia New"/>
                <w:sz w:val="28"/>
                <w:szCs w:val="28"/>
                <w:cs/>
              </w:rPr>
            </w:pPr>
            <w:r w:rsidRPr="00892B36">
              <w:rPr>
                <w:rFonts w:ascii="Browallia New" w:hAnsi="Browallia New" w:cs="Browallia New"/>
                <w:sz w:val="28"/>
                <w:szCs w:val="28"/>
                <w:cs/>
              </w:rPr>
              <w:t xml:space="preserve">บริษัท </w:t>
            </w:r>
            <w:proofErr w:type="spellStart"/>
            <w:r w:rsidRPr="00892B36">
              <w:rPr>
                <w:rFonts w:ascii="Browallia New" w:hAnsi="Browallia New" w:cs="Browallia New"/>
                <w:sz w:val="28"/>
                <w:szCs w:val="28"/>
                <w:cs/>
              </w:rPr>
              <w:t>ไมด้า</w:t>
            </w:r>
            <w:proofErr w:type="spellEnd"/>
            <w:r w:rsidRPr="00892B36">
              <w:rPr>
                <w:rFonts w:ascii="Browallia New" w:hAnsi="Browallia New" w:cs="Browallia New"/>
                <w:sz w:val="28"/>
                <w:szCs w:val="28"/>
                <w:cs/>
              </w:rPr>
              <w:t xml:space="preserve"> โฮ</w:t>
            </w:r>
            <w:proofErr w:type="spellStart"/>
            <w:r w:rsidRPr="00892B36">
              <w:rPr>
                <w:rFonts w:ascii="Browallia New" w:hAnsi="Browallia New" w:cs="Browallia New"/>
                <w:sz w:val="28"/>
                <w:szCs w:val="28"/>
                <w:cs/>
              </w:rPr>
              <w:t>เทล</w:t>
            </w:r>
            <w:proofErr w:type="spellEnd"/>
            <w:r w:rsidRPr="00892B36">
              <w:rPr>
                <w:rFonts w:ascii="Browallia New" w:hAnsi="Browallia New" w:cs="Browallia New"/>
                <w:sz w:val="28"/>
                <w:szCs w:val="28"/>
                <w:cs/>
              </w:rPr>
              <w:t xml:space="preserve"> แอนด์ รีสอร</w:t>
            </w:r>
            <w:proofErr w:type="spellStart"/>
            <w:r w:rsidRPr="00892B36">
              <w:rPr>
                <w:rFonts w:ascii="Browallia New" w:hAnsi="Browallia New" w:cs="Browallia New"/>
                <w:sz w:val="28"/>
                <w:szCs w:val="28"/>
                <w:cs/>
              </w:rPr>
              <w:t>์ท</w:t>
            </w:r>
            <w:proofErr w:type="spellEnd"/>
            <w:r w:rsidRPr="00892B36">
              <w:rPr>
                <w:rFonts w:ascii="Browallia New" w:hAnsi="Browallia New" w:cs="Browallia New"/>
                <w:sz w:val="28"/>
                <w:szCs w:val="28"/>
                <w:cs/>
              </w:rPr>
              <w:t xml:space="preserve"> จำกัด</w:t>
            </w:r>
          </w:p>
        </w:tc>
        <w:tc>
          <w:tcPr>
            <w:tcW w:w="165" w:type="dxa"/>
          </w:tcPr>
          <w:p w14:paraId="6F4AB680" w14:textId="77777777" w:rsidR="00945F5E" w:rsidRPr="0029051B" w:rsidRDefault="00945F5E" w:rsidP="00431147">
            <w:pPr>
              <w:tabs>
                <w:tab w:val="left" w:pos="3390"/>
              </w:tabs>
              <w:spacing w:line="240" w:lineRule="auto"/>
              <w:ind w:left="426"/>
              <w:jc w:val="thaiDistribute"/>
              <w:rPr>
                <w:rFonts w:ascii="Browallia New" w:hAnsi="Browallia New" w:cs="Browallia New"/>
                <w:sz w:val="28"/>
                <w:szCs w:val="28"/>
                <w:cs/>
              </w:rPr>
            </w:pPr>
          </w:p>
        </w:tc>
        <w:tc>
          <w:tcPr>
            <w:tcW w:w="1779" w:type="dxa"/>
          </w:tcPr>
          <w:p w14:paraId="2048516D" w14:textId="0F561D9C" w:rsidR="00945F5E" w:rsidRPr="00A33562" w:rsidRDefault="00892B36" w:rsidP="00431147">
            <w:pPr>
              <w:pStyle w:val="acctfourfigures"/>
              <w:tabs>
                <w:tab w:val="clear" w:pos="765"/>
              </w:tabs>
              <w:spacing w:line="240" w:lineRule="auto"/>
              <w:ind w:left="-117" w:right="33"/>
              <w:jc w:val="right"/>
              <w:rPr>
                <w:rFonts w:ascii="Browallia New" w:hAnsi="Browallia New" w:cs="Browallia New"/>
                <w:sz w:val="28"/>
                <w:szCs w:val="28"/>
                <w:lang w:val="en-US" w:bidi="th-TH"/>
              </w:rPr>
            </w:pPr>
            <w:r w:rsidRPr="00A33562">
              <w:rPr>
                <w:rFonts w:ascii="Browallia New" w:hAnsi="Browallia New" w:cs="Browallia New"/>
                <w:sz w:val="28"/>
                <w:szCs w:val="28"/>
                <w:lang w:val="en-US" w:bidi="th-TH"/>
              </w:rPr>
              <w:t>1</w:t>
            </w:r>
          </w:p>
        </w:tc>
        <w:tc>
          <w:tcPr>
            <w:tcW w:w="180" w:type="dxa"/>
          </w:tcPr>
          <w:p w14:paraId="11687F11" w14:textId="77777777" w:rsidR="00945F5E" w:rsidRPr="00A33562" w:rsidRDefault="00945F5E" w:rsidP="00431147">
            <w:pPr>
              <w:tabs>
                <w:tab w:val="left" w:pos="3390"/>
              </w:tabs>
              <w:spacing w:line="240" w:lineRule="auto"/>
              <w:ind w:left="426" w:right="33"/>
              <w:jc w:val="right"/>
              <w:rPr>
                <w:rFonts w:ascii="Browallia New" w:hAnsi="Browallia New" w:cs="Browallia New"/>
                <w:sz w:val="28"/>
                <w:szCs w:val="28"/>
                <w:cs/>
              </w:rPr>
            </w:pPr>
          </w:p>
        </w:tc>
        <w:tc>
          <w:tcPr>
            <w:tcW w:w="1771" w:type="dxa"/>
          </w:tcPr>
          <w:p w14:paraId="70DF790D" w14:textId="75BAB57F" w:rsidR="00945F5E" w:rsidRPr="00A33562" w:rsidRDefault="00892B36" w:rsidP="00431147">
            <w:pPr>
              <w:pStyle w:val="acctfourfigures"/>
              <w:tabs>
                <w:tab w:val="clear" w:pos="765"/>
              </w:tabs>
              <w:spacing w:line="240" w:lineRule="auto"/>
              <w:ind w:left="-117" w:right="33"/>
              <w:jc w:val="right"/>
              <w:rPr>
                <w:rFonts w:ascii="Browallia New" w:hAnsi="Browallia New" w:cs="Browallia New"/>
                <w:sz w:val="28"/>
                <w:szCs w:val="28"/>
                <w:lang w:val="en-US" w:bidi="th-TH"/>
              </w:rPr>
            </w:pPr>
            <w:r w:rsidRPr="00A33562">
              <w:rPr>
                <w:rFonts w:ascii="Browallia New" w:hAnsi="Browallia New" w:cs="Browallia New"/>
                <w:sz w:val="28"/>
                <w:szCs w:val="28"/>
                <w:lang w:val="en-US" w:bidi="th-TH"/>
              </w:rPr>
              <w:t>-</w:t>
            </w:r>
          </w:p>
        </w:tc>
      </w:tr>
      <w:tr w:rsidR="00431147" w:rsidRPr="009906B3" w14:paraId="6EBC74E9" w14:textId="77777777" w:rsidTr="00D47E9A">
        <w:trPr>
          <w:cantSplit/>
        </w:trPr>
        <w:tc>
          <w:tcPr>
            <w:tcW w:w="5120" w:type="dxa"/>
          </w:tcPr>
          <w:p w14:paraId="1D038722" w14:textId="6D77C2C6" w:rsidR="00431147" w:rsidRPr="0029051B" w:rsidRDefault="00431147" w:rsidP="00431147">
            <w:pPr>
              <w:spacing w:line="240" w:lineRule="auto"/>
              <w:jc w:val="thaiDistribute"/>
              <w:rPr>
                <w:rFonts w:ascii="Browallia New" w:hAnsi="Browallia New" w:cs="Browallia New"/>
                <w:sz w:val="28"/>
                <w:szCs w:val="28"/>
                <w:cs/>
                <w:lang w:val="en-GB"/>
              </w:rPr>
            </w:pPr>
            <w:r w:rsidRPr="0029051B">
              <w:rPr>
                <w:rFonts w:ascii="Browallia New" w:hAnsi="Browallia New" w:cs="Browallia New"/>
                <w:sz w:val="28"/>
                <w:szCs w:val="28"/>
                <w:cs/>
              </w:rPr>
              <w:t>รวม</w:t>
            </w:r>
          </w:p>
        </w:tc>
        <w:tc>
          <w:tcPr>
            <w:tcW w:w="165" w:type="dxa"/>
          </w:tcPr>
          <w:p w14:paraId="2B63EFA1" w14:textId="77777777" w:rsidR="00431147" w:rsidRPr="0029051B" w:rsidRDefault="00431147" w:rsidP="00431147">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33ECC9E2" w14:textId="02302E39" w:rsidR="00431147" w:rsidRPr="00A33562" w:rsidRDefault="0001370D" w:rsidP="00431147">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A33562">
              <w:rPr>
                <w:rFonts w:ascii="Browallia New" w:hAnsi="Browallia New" w:cs="Browallia New"/>
                <w:sz w:val="28"/>
                <w:szCs w:val="28"/>
                <w:lang w:val="en-US" w:bidi="th-TH"/>
              </w:rPr>
              <w:t>24,80</w:t>
            </w:r>
            <w:r w:rsidR="00892B36" w:rsidRPr="00A33562">
              <w:rPr>
                <w:rFonts w:ascii="Browallia New" w:hAnsi="Browallia New" w:cs="Browallia New"/>
                <w:sz w:val="28"/>
                <w:szCs w:val="28"/>
                <w:lang w:val="en-US" w:bidi="th-TH"/>
              </w:rPr>
              <w:t>1</w:t>
            </w:r>
          </w:p>
        </w:tc>
        <w:tc>
          <w:tcPr>
            <w:tcW w:w="180" w:type="dxa"/>
          </w:tcPr>
          <w:p w14:paraId="1E09A724" w14:textId="77777777" w:rsidR="00431147" w:rsidRPr="00A33562" w:rsidRDefault="00431147" w:rsidP="00431147">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735DC0DB" w14:textId="39C5CEE4" w:rsidR="00431147" w:rsidRPr="00A33562" w:rsidRDefault="00431147" w:rsidP="00431147">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A33562">
              <w:rPr>
                <w:rFonts w:ascii="Browallia New" w:hAnsi="Browallia New" w:cs="Browallia New"/>
                <w:sz w:val="28"/>
                <w:szCs w:val="28"/>
                <w:lang w:val="en-US" w:bidi="th-TH"/>
              </w:rPr>
              <w:t>55,426</w:t>
            </w:r>
          </w:p>
        </w:tc>
      </w:tr>
    </w:tbl>
    <w:p w14:paraId="31FFA356" w14:textId="485D8CA9" w:rsidR="00E74874" w:rsidRPr="00E55AE6"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lang w:val="en-GB"/>
        </w:rPr>
        <w:sectPr w:rsidR="00E74874" w:rsidRPr="00E55AE6" w:rsidSect="0024133E">
          <w:footerReference w:type="default" r:id="rId11"/>
          <w:pgSz w:w="11909" w:h="16834" w:code="9"/>
          <w:pgMar w:top="1350" w:right="1138" w:bottom="806" w:left="1440" w:header="1138" w:footer="0" w:gutter="0"/>
          <w:pgNumType w:start="10"/>
          <w:cols w:space="720"/>
        </w:sectPr>
      </w:pPr>
    </w:p>
    <w:p w14:paraId="5CCE25B4" w14:textId="762BEC69" w:rsidR="00486701" w:rsidRPr="007D03EF" w:rsidRDefault="00486701" w:rsidP="00BA752A">
      <w:pPr>
        <w:tabs>
          <w:tab w:val="clear" w:pos="454"/>
          <w:tab w:val="clear" w:pos="6322"/>
          <w:tab w:val="clear" w:pos="6549"/>
          <w:tab w:val="center" w:pos="7501"/>
        </w:tabs>
        <w:spacing w:line="240" w:lineRule="auto"/>
        <w:ind w:firstLine="532"/>
        <w:rPr>
          <w:rFonts w:ascii="Browallia New" w:hAnsi="Browallia New" w:cs="Browallia New"/>
          <w:sz w:val="28"/>
          <w:szCs w:val="28"/>
          <w:lang w:val="en-GB"/>
        </w:rPr>
      </w:pPr>
      <w:r w:rsidRPr="00486701">
        <w:rPr>
          <w:rFonts w:ascii="Browallia New" w:hAnsi="Browallia New" w:cs="Browallia New"/>
          <w:sz w:val="28"/>
          <w:szCs w:val="28"/>
          <w:cs/>
          <w:lang w:val="en-GB"/>
        </w:rPr>
        <w:lastRenderedPageBreak/>
        <w:t>สรุปข้อมูลทางการเงินที่สำคัญของบริษัทย่อยแต่ละรายที่มีส่วนได้เสียที่ไม่มีอำนาจควบคุมที่เป็นสาระสำคัญ ก่อนการตัดรายการระหว่างกัน มีดังนี้</w:t>
      </w:r>
    </w:p>
    <w:p w14:paraId="7B814F79" w14:textId="77777777" w:rsidR="00C023A5" w:rsidRPr="00EF3D11" w:rsidRDefault="00C023A5" w:rsidP="001B4041">
      <w:pPr>
        <w:spacing w:line="240" w:lineRule="auto"/>
        <w:ind w:firstLine="360"/>
        <w:rPr>
          <w:rFonts w:ascii="Browallia New" w:hAnsi="Browallia New" w:cs="Browallia New"/>
          <w:sz w:val="12"/>
          <w:szCs w:val="12"/>
          <w:lang w:val="en-GB"/>
        </w:rPr>
      </w:pPr>
    </w:p>
    <w:tbl>
      <w:tblPr>
        <w:tblW w:w="14740" w:type="dxa"/>
        <w:tblInd w:w="476" w:type="dxa"/>
        <w:tblLayout w:type="fixed"/>
        <w:tblLook w:val="0000" w:firstRow="0" w:lastRow="0" w:firstColumn="0" w:lastColumn="0" w:noHBand="0" w:noVBand="0"/>
      </w:tblPr>
      <w:tblGrid>
        <w:gridCol w:w="3066"/>
        <w:gridCol w:w="941"/>
        <w:gridCol w:w="900"/>
        <w:gridCol w:w="992"/>
        <w:gridCol w:w="1024"/>
        <w:gridCol w:w="932"/>
        <w:gridCol w:w="911"/>
        <w:gridCol w:w="960"/>
        <w:gridCol w:w="993"/>
        <w:gridCol w:w="960"/>
        <w:gridCol w:w="992"/>
        <w:gridCol w:w="1066"/>
        <w:gridCol w:w="996"/>
        <w:gridCol w:w="7"/>
      </w:tblGrid>
      <w:tr w:rsidR="00C023A5" w:rsidRPr="007D03EF" w14:paraId="08E6236D" w14:textId="77777777" w:rsidTr="002D7855">
        <w:trPr>
          <w:gridAfter w:val="1"/>
          <w:wAfter w:w="7" w:type="dxa"/>
          <w:cantSplit/>
        </w:trPr>
        <w:tc>
          <w:tcPr>
            <w:tcW w:w="3066" w:type="dxa"/>
          </w:tcPr>
          <w:p w14:paraId="2AD2E040"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1" w:type="dxa"/>
            <w:gridSpan w:val="2"/>
          </w:tcPr>
          <w:p w14:paraId="76F1C47F"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2016" w:type="dxa"/>
            <w:gridSpan w:val="2"/>
          </w:tcPr>
          <w:p w14:paraId="340C46C1"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843" w:type="dxa"/>
            <w:gridSpan w:val="2"/>
          </w:tcPr>
          <w:p w14:paraId="56033573"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953" w:type="dxa"/>
            <w:gridSpan w:val="2"/>
          </w:tcPr>
          <w:p w14:paraId="542666BA"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4014" w:type="dxa"/>
            <w:gridSpan w:val="4"/>
          </w:tcPr>
          <w:p w14:paraId="603FC143" w14:textId="11E7046B" w:rsidR="00C023A5" w:rsidRPr="007D03EF" w:rsidRDefault="00C023A5" w:rsidP="001B4041">
            <w:pPr>
              <w:tabs>
                <w:tab w:val="clear" w:pos="227"/>
                <w:tab w:val="clear" w:pos="454"/>
                <w:tab w:val="clear" w:pos="680"/>
                <w:tab w:val="clear" w:pos="907"/>
                <w:tab w:val="clear" w:pos="1644"/>
                <w:tab w:val="clear" w:pos="1871"/>
                <w:tab w:val="clear" w:pos="2580"/>
                <w:tab w:val="left" w:pos="742"/>
                <w:tab w:val="left" w:pos="1735"/>
              </w:tabs>
              <w:spacing w:line="240" w:lineRule="auto"/>
              <w:ind w:left="-250"/>
              <w:jc w:val="right"/>
              <w:rPr>
                <w:rFonts w:ascii="Browallia New" w:hAnsi="Browallia New" w:cs="Browallia New"/>
                <w:sz w:val="20"/>
                <w:szCs w:val="20"/>
              </w:rPr>
            </w:pPr>
            <w:r w:rsidRPr="007D03EF">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พันบาท)</w:t>
            </w:r>
          </w:p>
        </w:tc>
      </w:tr>
      <w:tr w:rsidR="00C023A5" w:rsidRPr="007D03EF" w14:paraId="37BC5E50" w14:textId="77777777" w:rsidTr="002D7855">
        <w:trPr>
          <w:cantSplit/>
        </w:trPr>
        <w:tc>
          <w:tcPr>
            <w:tcW w:w="3066" w:type="dxa"/>
          </w:tcPr>
          <w:p w14:paraId="7FE9B847"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74" w:type="dxa"/>
            <w:gridSpan w:val="13"/>
            <w:vAlign w:val="bottom"/>
          </w:tcPr>
          <w:p w14:paraId="444F7806" w14:textId="77777777" w:rsidR="00C023A5" w:rsidRPr="007D03EF" w:rsidRDefault="00C023A5" w:rsidP="00187833">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งบแสดงฐานะการเงิน</w:t>
            </w:r>
          </w:p>
        </w:tc>
      </w:tr>
      <w:tr w:rsidR="00C023A5" w:rsidRPr="007D03EF" w14:paraId="03844E0A" w14:textId="77777777" w:rsidTr="002D7855">
        <w:trPr>
          <w:gridAfter w:val="1"/>
          <w:wAfter w:w="7" w:type="dxa"/>
          <w:cantSplit/>
        </w:trPr>
        <w:tc>
          <w:tcPr>
            <w:tcW w:w="3066" w:type="dxa"/>
          </w:tcPr>
          <w:p w14:paraId="6D0F366B"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1" w:type="dxa"/>
            <w:gridSpan w:val="2"/>
          </w:tcPr>
          <w:p w14:paraId="7BA79B4E"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2016" w:type="dxa"/>
            <w:gridSpan w:val="2"/>
          </w:tcPr>
          <w:p w14:paraId="67FE0A0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1843" w:type="dxa"/>
            <w:gridSpan w:val="2"/>
          </w:tcPr>
          <w:p w14:paraId="17D390C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53" w:type="dxa"/>
            <w:gridSpan w:val="2"/>
          </w:tcPr>
          <w:p w14:paraId="2A65DAC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52" w:type="dxa"/>
            <w:gridSpan w:val="2"/>
          </w:tcPr>
          <w:p w14:paraId="20874F93"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ส่วนของผู้ถือ</w:t>
            </w:r>
          </w:p>
        </w:tc>
        <w:tc>
          <w:tcPr>
            <w:tcW w:w="2062" w:type="dxa"/>
            <w:gridSpan w:val="2"/>
          </w:tcPr>
          <w:p w14:paraId="02048C3A" w14:textId="0C1ACF45" w:rsidR="00C023A5" w:rsidRPr="007D03EF" w:rsidRDefault="00005877"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005877">
              <w:rPr>
                <w:rFonts w:ascii="Browallia New" w:hAnsi="Browallia New" w:cs="Browallia New"/>
                <w:sz w:val="20"/>
                <w:szCs w:val="20"/>
                <w:cs/>
              </w:rPr>
              <w:t>ส่วนได้เสีย</w:t>
            </w:r>
            <w:r w:rsidR="00C023A5" w:rsidRPr="007D03EF">
              <w:rPr>
                <w:rFonts w:ascii="Browallia New" w:hAnsi="Browallia New" w:cs="Browallia New"/>
                <w:sz w:val="20"/>
                <w:szCs w:val="20"/>
                <w:cs/>
              </w:rPr>
              <w:t>ที่ไม่</w:t>
            </w:r>
            <w:r w:rsidR="00F13DF4" w:rsidRPr="007D03EF">
              <w:rPr>
                <w:rFonts w:ascii="Browallia New" w:hAnsi="Browallia New" w:cs="Browallia New"/>
                <w:sz w:val="20"/>
                <w:szCs w:val="20"/>
                <w:cs/>
              </w:rPr>
              <w:t>อยู่ใน</w:t>
            </w:r>
          </w:p>
        </w:tc>
      </w:tr>
      <w:tr w:rsidR="00231055" w:rsidRPr="007D03EF" w14:paraId="6BFF0266" w14:textId="77777777" w:rsidTr="002D7855">
        <w:trPr>
          <w:gridAfter w:val="1"/>
          <w:wAfter w:w="7" w:type="dxa"/>
          <w:cantSplit/>
        </w:trPr>
        <w:tc>
          <w:tcPr>
            <w:tcW w:w="3066" w:type="dxa"/>
          </w:tcPr>
          <w:p w14:paraId="05B27542" w14:textId="3D032F5F" w:rsidR="00231055" w:rsidRPr="007D03EF" w:rsidRDefault="00231055" w:rsidP="00231055">
            <w:pPr>
              <w:spacing w:line="240" w:lineRule="auto"/>
              <w:ind w:right="-90" w:hanging="252"/>
              <w:jc w:val="center"/>
              <w:rPr>
                <w:rFonts w:ascii="Browallia New" w:hAnsi="Browallia New" w:cs="Browallia New"/>
                <w:color w:val="000000"/>
                <w:sz w:val="20"/>
                <w:szCs w:val="20"/>
                <w:lang w:val="en-GB"/>
              </w:rPr>
            </w:pPr>
          </w:p>
        </w:tc>
        <w:tc>
          <w:tcPr>
            <w:tcW w:w="1841" w:type="dxa"/>
            <w:gridSpan w:val="2"/>
            <w:vAlign w:val="bottom"/>
          </w:tcPr>
          <w:p w14:paraId="2A49221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2016" w:type="dxa"/>
            <w:gridSpan w:val="2"/>
            <w:vAlign w:val="bottom"/>
          </w:tcPr>
          <w:p w14:paraId="52AE5F25"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843" w:type="dxa"/>
            <w:gridSpan w:val="2"/>
            <w:vAlign w:val="bottom"/>
          </w:tcPr>
          <w:p w14:paraId="0684F2A0"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1953" w:type="dxa"/>
            <w:gridSpan w:val="2"/>
            <w:vAlign w:val="bottom"/>
          </w:tcPr>
          <w:p w14:paraId="355C91FB"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952" w:type="dxa"/>
            <w:gridSpan w:val="2"/>
            <w:vAlign w:val="bottom"/>
          </w:tcPr>
          <w:p w14:paraId="3B592A51"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หุ้นของบริษัท</w:t>
            </w:r>
          </w:p>
        </w:tc>
        <w:tc>
          <w:tcPr>
            <w:tcW w:w="2062" w:type="dxa"/>
            <w:gridSpan w:val="2"/>
            <w:vAlign w:val="bottom"/>
          </w:tcPr>
          <w:p w14:paraId="66B940F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r>
      <w:tr w:rsidR="00431147" w:rsidRPr="007D03EF" w14:paraId="65B00E79" w14:textId="49FC6C73" w:rsidTr="002D7855">
        <w:trPr>
          <w:cantSplit/>
        </w:trPr>
        <w:tc>
          <w:tcPr>
            <w:tcW w:w="3066" w:type="dxa"/>
            <w:vAlign w:val="bottom"/>
          </w:tcPr>
          <w:p w14:paraId="163D81BA" w14:textId="1BCF33DE" w:rsidR="00431147" w:rsidRPr="007D03EF" w:rsidRDefault="00431147" w:rsidP="00431147">
            <w:pPr>
              <w:pBdr>
                <w:bottom w:val="single" w:sz="4" w:space="1" w:color="auto"/>
              </w:pBdr>
              <w:tabs>
                <w:tab w:val="left" w:pos="540"/>
              </w:tabs>
              <w:spacing w:line="240" w:lineRule="auto"/>
              <w:ind w:left="214" w:hanging="252"/>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941" w:type="dxa"/>
            <w:vAlign w:val="bottom"/>
          </w:tcPr>
          <w:p w14:paraId="50A66ACD" w14:textId="0E45D7A4"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900" w:type="dxa"/>
            <w:vAlign w:val="bottom"/>
          </w:tcPr>
          <w:p w14:paraId="40587EBA" w14:textId="286E5DDC"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992" w:type="dxa"/>
            <w:vAlign w:val="bottom"/>
          </w:tcPr>
          <w:p w14:paraId="1B5C1716" w14:textId="61EEB5FD"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1024" w:type="dxa"/>
            <w:vAlign w:val="bottom"/>
          </w:tcPr>
          <w:p w14:paraId="0E2FD316" w14:textId="3176E177"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932" w:type="dxa"/>
            <w:vAlign w:val="bottom"/>
          </w:tcPr>
          <w:p w14:paraId="36EE6DF3" w14:textId="7B01F2F6"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911" w:type="dxa"/>
            <w:vAlign w:val="bottom"/>
          </w:tcPr>
          <w:p w14:paraId="198E9A16" w14:textId="72BDFA8C"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960" w:type="dxa"/>
            <w:vAlign w:val="bottom"/>
          </w:tcPr>
          <w:p w14:paraId="73FCDDA3" w14:textId="60115462"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993" w:type="dxa"/>
            <w:vAlign w:val="bottom"/>
          </w:tcPr>
          <w:p w14:paraId="7AD0BBEC" w14:textId="71C55AAF"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960" w:type="dxa"/>
            <w:vAlign w:val="bottom"/>
          </w:tcPr>
          <w:p w14:paraId="46CFB8AA" w14:textId="73B6F78B"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992" w:type="dxa"/>
            <w:vAlign w:val="bottom"/>
          </w:tcPr>
          <w:p w14:paraId="0B73732A" w14:textId="32AD860E"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1066" w:type="dxa"/>
            <w:vAlign w:val="bottom"/>
          </w:tcPr>
          <w:p w14:paraId="29EC34BD" w14:textId="07351B98"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1003" w:type="dxa"/>
            <w:gridSpan w:val="2"/>
            <w:vAlign w:val="bottom"/>
          </w:tcPr>
          <w:p w14:paraId="73D95CDA" w14:textId="3CC26F1B" w:rsidR="00431147" w:rsidRPr="007D03EF" w:rsidRDefault="00431147" w:rsidP="00431147">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r>
      <w:tr w:rsidR="001E759D" w:rsidRPr="007D03EF" w14:paraId="5BCDF7D0" w14:textId="197F0B2E" w:rsidTr="002D7855">
        <w:trPr>
          <w:cantSplit/>
          <w:trHeight w:val="225"/>
        </w:trPr>
        <w:tc>
          <w:tcPr>
            <w:tcW w:w="3066" w:type="dxa"/>
          </w:tcPr>
          <w:p w14:paraId="310BF0C0" w14:textId="2445CDED" w:rsidR="001E759D" w:rsidRPr="007D03EF" w:rsidRDefault="001E759D" w:rsidP="001E759D">
            <w:pPr>
              <w:tabs>
                <w:tab w:val="left" w:pos="540"/>
              </w:tabs>
              <w:spacing w:line="240" w:lineRule="auto"/>
              <w:ind w:left="214" w:right="-108" w:hanging="252"/>
              <w:rPr>
                <w:rFonts w:ascii="Browallia New" w:hAnsi="Browallia New" w:cs="Browallia New"/>
                <w:color w:val="000000"/>
                <w:sz w:val="12"/>
                <w:szCs w:val="12"/>
              </w:rPr>
            </w:pPr>
          </w:p>
        </w:tc>
        <w:tc>
          <w:tcPr>
            <w:tcW w:w="941" w:type="dxa"/>
            <w:vAlign w:val="bottom"/>
          </w:tcPr>
          <w:p w14:paraId="321FCC98"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00" w:type="dxa"/>
            <w:vAlign w:val="bottom"/>
          </w:tcPr>
          <w:p w14:paraId="073AF830"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08F8AAB4" w14:textId="2D64987E" w:rsidR="001E759D" w:rsidRPr="00032DC7" w:rsidRDefault="001E759D" w:rsidP="001E759D">
            <w:pPr>
              <w:tabs>
                <w:tab w:val="left" w:pos="540"/>
              </w:tabs>
              <w:spacing w:line="240" w:lineRule="auto"/>
              <w:ind w:left="-194"/>
              <w:jc w:val="right"/>
              <w:rPr>
                <w:rFonts w:ascii="Browallia New" w:hAnsi="Browallia New" w:cs="Browallia New"/>
                <w:color w:val="000000"/>
                <w:sz w:val="12"/>
                <w:szCs w:val="12"/>
                <w:highlight w:val="green"/>
              </w:rPr>
            </w:pPr>
          </w:p>
        </w:tc>
        <w:tc>
          <w:tcPr>
            <w:tcW w:w="1024" w:type="dxa"/>
            <w:vAlign w:val="bottom"/>
          </w:tcPr>
          <w:p w14:paraId="14BAED1F"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32" w:type="dxa"/>
            <w:vAlign w:val="bottom"/>
          </w:tcPr>
          <w:p w14:paraId="46B979CE" w14:textId="2EEB522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11" w:type="dxa"/>
            <w:vAlign w:val="bottom"/>
          </w:tcPr>
          <w:p w14:paraId="45CC82D2"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5482B970" w14:textId="6855FCB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3" w:type="dxa"/>
            <w:vAlign w:val="bottom"/>
          </w:tcPr>
          <w:p w14:paraId="11262D0C"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3610E337" w14:textId="78CDFB1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60BD8C57"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66" w:type="dxa"/>
            <w:vAlign w:val="bottom"/>
          </w:tcPr>
          <w:p w14:paraId="40E9938A" w14:textId="53F1079A"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03" w:type="dxa"/>
            <w:gridSpan w:val="2"/>
            <w:vAlign w:val="bottom"/>
          </w:tcPr>
          <w:p w14:paraId="39DCA3A0" w14:textId="5366A7F2"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r>
      <w:tr w:rsidR="00431147" w:rsidRPr="007D03EF" w14:paraId="6FD4C1E7" w14:textId="3C2F3E08" w:rsidTr="0029051B">
        <w:trPr>
          <w:cantSplit/>
        </w:trPr>
        <w:tc>
          <w:tcPr>
            <w:tcW w:w="3066" w:type="dxa"/>
          </w:tcPr>
          <w:p w14:paraId="07A8C8DF" w14:textId="5B97859A" w:rsidR="00431147" w:rsidRPr="007D03EF" w:rsidRDefault="00431147" w:rsidP="00431147">
            <w:pPr>
              <w:tabs>
                <w:tab w:val="clear" w:pos="227"/>
                <w:tab w:val="clear" w:pos="454"/>
                <w:tab w:val="clear" w:pos="2580"/>
              </w:tabs>
              <w:spacing w:line="240" w:lineRule="auto"/>
              <w:ind w:left="283" w:right="141" w:hanging="301"/>
              <w:rPr>
                <w:rFonts w:ascii="Browallia New" w:hAnsi="Browallia New" w:cs="Browallia New"/>
                <w:sz w:val="20"/>
                <w:szCs w:val="20"/>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7D03EF">
              <w:rPr>
                <w:rFonts w:ascii="Browallia New" w:hAnsi="Browallia New" w:cs="Browallia New"/>
                <w:sz w:val="20"/>
                <w:szCs w:val="20"/>
                <w:cs/>
              </w:rPr>
              <w:t>ลิสซิ่ง</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r w:rsidRPr="00F46B29">
              <w:rPr>
                <w:rFonts w:ascii="Browallia New" w:hAnsi="Browallia New" w:cs="Browallia New"/>
                <w:sz w:val="20"/>
                <w:szCs w:val="20"/>
              </w:rPr>
              <w:t xml:space="preserve"> </w:t>
            </w:r>
            <w:r w:rsidRPr="007D03EF">
              <w:rPr>
                <w:rFonts w:ascii="Browallia New" w:hAnsi="Browallia New" w:cs="Browallia New"/>
                <w:sz w:val="20"/>
                <w:szCs w:val="20"/>
                <w:cs/>
              </w:rPr>
              <w:t>(มหาชน)</w:t>
            </w:r>
          </w:p>
        </w:tc>
        <w:tc>
          <w:tcPr>
            <w:tcW w:w="941" w:type="dxa"/>
          </w:tcPr>
          <w:p w14:paraId="712ED279" w14:textId="446E16AD" w:rsidR="00431147" w:rsidRPr="00EB0437" w:rsidRDefault="00173E91"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1,746,615</w:t>
            </w:r>
          </w:p>
        </w:tc>
        <w:tc>
          <w:tcPr>
            <w:tcW w:w="900" w:type="dxa"/>
          </w:tcPr>
          <w:p w14:paraId="276F5244" w14:textId="028739A1" w:rsidR="00431147" w:rsidRPr="00C07995" w:rsidRDefault="00431147" w:rsidP="00431147">
            <w:pPr>
              <w:spacing w:line="240" w:lineRule="auto"/>
              <w:ind w:left="-194"/>
              <w:jc w:val="right"/>
              <w:rPr>
                <w:rFonts w:ascii="Browallia New" w:hAnsi="Browallia New" w:cs="Browallia New"/>
                <w:sz w:val="20"/>
                <w:szCs w:val="20"/>
                <w:cs/>
              </w:rPr>
            </w:pPr>
            <w:r w:rsidRPr="00D21EF6">
              <w:rPr>
                <w:rFonts w:ascii="Browallia New" w:hAnsi="Browallia New" w:cs="Browallia New"/>
                <w:sz w:val="20"/>
                <w:szCs w:val="20"/>
              </w:rPr>
              <w:t>2,050,887</w:t>
            </w:r>
          </w:p>
        </w:tc>
        <w:tc>
          <w:tcPr>
            <w:tcW w:w="992" w:type="dxa"/>
          </w:tcPr>
          <w:p w14:paraId="2C4D6664" w14:textId="2211024C" w:rsidR="00431147" w:rsidRPr="00EB0437" w:rsidRDefault="007726E4"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2,258,76</w:t>
            </w:r>
            <w:r w:rsidR="00F110A2">
              <w:rPr>
                <w:rFonts w:ascii="Browallia New" w:hAnsi="Browallia New" w:cs="Browallia New"/>
                <w:sz w:val="20"/>
                <w:szCs w:val="20"/>
              </w:rPr>
              <w:t>4</w:t>
            </w:r>
          </w:p>
        </w:tc>
        <w:tc>
          <w:tcPr>
            <w:tcW w:w="1024" w:type="dxa"/>
          </w:tcPr>
          <w:p w14:paraId="5FEF06F1" w14:textId="47111E4F" w:rsidR="00431147" w:rsidRPr="00C07995" w:rsidRDefault="00431147" w:rsidP="00431147">
            <w:pPr>
              <w:spacing w:line="240" w:lineRule="auto"/>
              <w:ind w:left="-194"/>
              <w:jc w:val="right"/>
              <w:rPr>
                <w:rFonts w:ascii="Browallia New" w:hAnsi="Browallia New" w:cs="Browallia New"/>
                <w:sz w:val="20"/>
                <w:szCs w:val="20"/>
              </w:rPr>
            </w:pPr>
            <w:r w:rsidRPr="001B2368">
              <w:rPr>
                <w:rFonts w:ascii="Browallia New" w:hAnsi="Browallia New" w:cs="Browallia New"/>
                <w:sz w:val="20"/>
                <w:szCs w:val="20"/>
              </w:rPr>
              <w:t>2,051,167</w:t>
            </w:r>
          </w:p>
        </w:tc>
        <w:tc>
          <w:tcPr>
            <w:tcW w:w="932" w:type="dxa"/>
          </w:tcPr>
          <w:p w14:paraId="305DDCAD" w14:textId="01748A86" w:rsidR="00431147" w:rsidRPr="00EB0437" w:rsidRDefault="004F1B42"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1,75</w:t>
            </w:r>
            <w:r w:rsidR="00E86F11">
              <w:rPr>
                <w:rFonts w:ascii="Browallia New" w:hAnsi="Browallia New" w:cs="Browallia New"/>
                <w:sz w:val="20"/>
                <w:szCs w:val="20"/>
              </w:rPr>
              <w:t>0</w:t>
            </w:r>
            <w:r w:rsidR="00DB7AE3">
              <w:rPr>
                <w:rFonts w:ascii="Browallia New" w:hAnsi="Browallia New" w:cs="Browallia New"/>
                <w:sz w:val="20"/>
                <w:szCs w:val="20"/>
              </w:rPr>
              <w:t>,463</w:t>
            </w:r>
          </w:p>
        </w:tc>
        <w:tc>
          <w:tcPr>
            <w:tcW w:w="911" w:type="dxa"/>
          </w:tcPr>
          <w:p w14:paraId="702F40B1" w14:textId="30249A34" w:rsidR="00431147" w:rsidRPr="00C07995" w:rsidRDefault="00431147" w:rsidP="00431147">
            <w:pPr>
              <w:spacing w:line="240" w:lineRule="auto"/>
              <w:ind w:left="-194"/>
              <w:jc w:val="right"/>
              <w:rPr>
                <w:rFonts w:ascii="Browallia New" w:hAnsi="Browallia New" w:cs="Browallia New"/>
                <w:sz w:val="20"/>
                <w:szCs w:val="20"/>
              </w:rPr>
            </w:pPr>
            <w:r w:rsidRPr="00996009">
              <w:rPr>
                <w:rFonts w:ascii="Browallia New" w:hAnsi="Browallia New" w:cs="Browallia New"/>
                <w:sz w:val="20"/>
                <w:szCs w:val="20"/>
              </w:rPr>
              <w:t>1,227,648</w:t>
            </w:r>
          </w:p>
        </w:tc>
        <w:tc>
          <w:tcPr>
            <w:tcW w:w="960" w:type="dxa"/>
          </w:tcPr>
          <w:p w14:paraId="1BE7A43A" w14:textId="0AD94036" w:rsidR="00431147" w:rsidRPr="00EB0437" w:rsidRDefault="008977C1"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121,288</w:t>
            </w:r>
          </w:p>
        </w:tc>
        <w:tc>
          <w:tcPr>
            <w:tcW w:w="993" w:type="dxa"/>
          </w:tcPr>
          <w:p w14:paraId="2C8BCEC6" w14:textId="586EC6CD" w:rsidR="00431147" w:rsidRPr="00C07995" w:rsidRDefault="00431147" w:rsidP="00431147">
            <w:pPr>
              <w:spacing w:line="240" w:lineRule="auto"/>
              <w:ind w:left="-194"/>
              <w:jc w:val="right"/>
              <w:rPr>
                <w:rFonts w:ascii="Browallia New" w:hAnsi="Browallia New" w:cs="Browallia New"/>
                <w:sz w:val="20"/>
                <w:szCs w:val="20"/>
              </w:rPr>
            </w:pPr>
            <w:r w:rsidRPr="00EC02D8">
              <w:rPr>
                <w:rFonts w:ascii="Browallia New" w:hAnsi="Browallia New" w:cs="Browallia New"/>
                <w:sz w:val="20"/>
                <w:szCs w:val="20"/>
              </w:rPr>
              <w:t>845,390</w:t>
            </w:r>
          </w:p>
        </w:tc>
        <w:tc>
          <w:tcPr>
            <w:tcW w:w="960" w:type="dxa"/>
            <w:vAlign w:val="center"/>
          </w:tcPr>
          <w:p w14:paraId="20941492" w14:textId="237C002F" w:rsidR="00431147" w:rsidRPr="00EB0437" w:rsidRDefault="00CC59F0" w:rsidP="00431147">
            <w:pPr>
              <w:spacing w:line="240" w:lineRule="auto"/>
              <w:ind w:left="-194"/>
              <w:jc w:val="right"/>
              <w:rPr>
                <w:rFonts w:ascii="Browallia New" w:hAnsi="Browallia New" w:cs="Browallia New"/>
                <w:sz w:val="20"/>
                <w:szCs w:val="20"/>
              </w:rPr>
            </w:pPr>
            <w:r>
              <w:rPr>
                <w:rFonts w:ascii="Browallia New" w:hAnsi="Browallia New" w:cs="Browallia New"/>
                <w:sz w:val="20"/>
                <w:szCs w:val="20"/>
              </w:rPr>
              <w:t>1,002,379</w:t>
            </w:r>
          </w:p>
        </w:tc>
        <w:tc>
          <w:tcPr>
            <w:tcW w:w="992" w:type="dxa"/>
            <w:vAlign w:val="center"/>
          </w:tcPr>
          <w:p w14:paraId="24E00A09" w14:textId="5691DE4C" w:rsidR="00431147" w:rsidRPr="00C07995" w:rsidRDefault="00431147" w:rsidP="00431147">
            <w:pPr>
              <w:spacing w:line="240" w:lineRule="auto"/>
              <w:ind w:left="-194"/>
              <w:jc w:val="right"/>
              <w:rPr>
                <w:rFonts w:ascii="Browallia New" w:hAnsi="Browallia New" w:cs="Browallia New"/>
                <w:sz w:val="20"/>
                <w:szCs w:val="20"/>
              </w:rPr>
            </w:pPr>
            <w:r w:rsidRPr="00815237">
              <w:rPr>
                <w:rFonts w:ascii="Browallia New" w:hAnsi="Browallia New" w:cs="Browallia New"/>
                <w:sz w:val="20"/>
                <w:szCs w:val="20"/>
              </w:rPr>
              <w:t>953,232</w:t>
            </w:r>
          </w:p>
        </w:tc>
        <w:tc>
          <w:tcPr>
            <w:tcW w:w="1066" w:type="dxa"/>
          </w:tcPr>
          <w:p w14:paraId="6BE5F429" w14:textId="023C813F" w:rsidR="00431147" w:rsidRPr="00EB0437" w:rsidRDefault="00717546"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w:t>
            </w:r>
            <w:r w:rsidR="00CC59F0">
              <w:rPr>
                <w:rFonts w:ascii="Browallia New" w:hAnsi="Browallia New" w:cs="Browallia New"/>
                <w:sz w:val="20"/>
                <w:szCs w:val="20"/>
              </w:rPr>
              <w:t>131,250</w:t>
            </w:r>
          </w:p>
        </w:tc>
        <w:tc>
          <w:tcPr>
            <w:tcW w:w="1003" w:type="dxa"/>
            <w:gridSpan w:val="2"/>
          </w:tcPr>
          <w:p w14:paraId="7B6B948A" w14:textId="59D188A5" w:rsidR="00431147" w:rsidRPr="00C07995" w:rsidRDefault="00431147" w:rsidP="00431147">
            <w:pPr>
              <w:spacing w:line="240" w:lineRule="auto"/>
              <w:ind w:left="-194"/>
              <w:jc w:val="right"/>
              <w:rPr>
                <w:rFonts w:ascii="Browallia New" w:hAnsi="Browallia New" w:cs="Browallia New"/>
                <w:sz w:val="20"/>
                <w:szCs w:val="20"/>
              </w:rPr>
            </w:pPr>
            <w:r w:rsidRPr="005805FF">
              <w:rPr>
                <w:rFonts w:ascii="Browallia New" w:hAnsi="Browallia New" w:cs="Browallia New"/>
                <w:sz w:val="20"/>
                <w:szCs w:val="20"/>
              </w:rPr>
              <w:t>1,075,784</w:t>
            </w:r>
          </w:p>
        </w:tc>
      </w:tr>
      <w:tr w:rsidR="00431147" w:rsidRPr="007D03EF" w14:paraId="436F7518" w14:textId="43B9B86A" w:rsidTr="0029051B">
        <w:trPr>
          <w:cantSplit/>
        </w:trPr>
        <w:tc>
          <w:tcPr>
            <w:tcW w:w="3066" w:type="dxa"/>
          </w:tcPr>
          <w:p w14:paraId="48A83DB2" w14:textId="7B2FB805" w:rsidR="00431147" w:rsidRPr="007D03EF" w:rsidRDefault="00431147" w:rsidP="00431147">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7D03EF">
              <w:rPr>
                <w:rFonts w:ascii="Browallia New" w:hAnsi="Browallia New" w:cs="Browallia New"/>
                <w:sz w:val="20"/>
                <w:szCs w:val="20"/>
                <w:cs/>
              </w:rPr>
              <w:t>(ลาว)</w:t>
            </w:r>
            <w:r w:rsidRPr="00F46B29">
              <w:rPr>
                <w:rFonts w:ascii="Browallia New" w:hAnsi="Browallia New" w:cs="Browallia New"/>
                <w:sz w:val="20"/>
                <w:szCs w:val="20"/>
              </w:rPr>
              <w:t xml:space="preserve"> </w:t>
            </w:r>
            <w:r w:rsidRPr="007D03EF">
              <w:rPr>
                <w:rFonts w:ascii="Browallia New" w:hAnsi="Browallia New" w:cs="Browallia New"/>
                <w:sz w:val="20"/>
                <w:szCs w:val="20"/>
                <w:cs/>
              </w:rPr>
              <w:t>เช่าสินเชื่อ</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7953A0E4" w14:textId="55524B6A" w:rsidR="00431147" w:rsidRPr="00EB0437" w:rsidRDefault="00AB58EC"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106,984</w:t>
            </w:r>
          </w:p>
        </w:tc>
        <w:tc>
          <w:tcPr>
            <w:tcW w:w="900" w:type="dxa"/>
          </w:tcPr>
          <w:p w14:paraId="7C96B136" w14:textId="39F0E071" w:rsidR="00431147" w:rsidRPr="00C07995" w:rsidRDefault="00431147" w:rsidP="00431147">
            <w:pPr>
              <w:spacing w:line="240" w:lineRule="auto"/>
              <w:jc w:val="right"/>
              <w:rPr>
                <w:rFonts w:ascii="Browallia New" w:hAnsi="Browallia New" w:cs="Browallia New"/>
                <w:sz w:val="20"/>
                <w:szCs w:val="20"/>
              </w:rPr>
            </w:pPr>
            <w:r w:rsidRPr="00D21EF6">
              <w:rPr>
                <w:rFonts w:ascii="Browallia New" w:hAnsi="Browallia New" w:cs="Browallia New"/>
                <w:sz w:val="20"/>
                <w:szCs w:val="20"/>
              </w:rPr>
              <w:t>104,009</w:t>
            </w:r>
          </w:p>
        </w:tc>
        <w:tc>
          <w:tcPr>
            <w:tcW w:w="992" w:type="dxa"/>
          </w:tcPr>
          <w:p w14:paraId="185032C2" w14:textId="45EB511C" w:rsidR="00431147" w:rsidRPr="00EB0437" w:rsidRDefault="007726E4"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185,373</w:t>
            </w:r>
          </w:p>
        </w:tc>
        <w:tc>
          <w:tcPr>
            <w:tcW w:w="1024" w:type="dxa"/>
          </w:tcPr>
          <w:p w14:paraId="3D629ACB" w14:textId="53982B5A" w:rsidR="00431147" w:rsidRPr="00C07995" w:rsidRDefault="00431147" w:rsidP="00431147">
            <w:pPr>
              <w:spacing w:line="240" w:lineRule="auto"/>
              <w:jc w:val="right"/>
              <w:rPr>
                <w:rFonts w:ascii="Browallia New" w:hAnsi="Browallia New" w:cs="Browallia New"/>
                <w:sz w:val="20"/>
                <w:szCs w:val="20"/>
              </w:rPr>
            </w:pPr>
            <w:r w:rsidRPr="001B2368">
              <w:rPr>
                <w:rFonts w:ascii="Browallia New" w:hAnsi="Browallia New" w:cs="Browallia New"/>
                <w:sz w:val="20"/>
                <w:szCs w:val="20"/>
              </w:rPr>
              <w:t>187,515</w:t>
            </w:r>
          </w:p>
        </w:tc>
        <w:tc>
          <w:tcPr>
            <w:tcW w:w="932" w:type="dxa"/>
          </w:tcPr>
          <w:p w14:paraId="57B7ED8E" w14:textId="5285B2EE" w:rsidR="00431147" w:rsidRPr="00EB0437" w:rsidRDefault="0055482E"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1,799</w:t>
            </w:r>
          </w:p>
        </w:tc>
        <w:tc>
          <w:tcPr>
            <w:tcW w:w="911" w:type="dxa"/>
          </w:tcPr>
          <w:p w14:paraId="2F5A05FD" w14:textId="172BD649" w:rsidR="00431147" w:rsidRPr="00C07995" w:rsidRDefault="00431147" w:rsidP="00431147">
            <w:pPr>
              <w:spacing w:line="240" w:lineRule="auto"/>
              <w:jc w:val="right"/>
              <w:rPr>
                <w:rFonts w:ascii="Browallia New" w:hAnsi="Browallia New" w:cs="Browallia New"/>
                <w:sz w:val="20"/>
                <w:szCs w:val="20"/>
              </w:rPr>
            </w:pPr>
            <w:r w:rsidRPr="00996009">
              <w:rPr>
                <w:rFonts w:ascii="Browallia New" w:hAnsi="Browallia New" w:cs="Browallia New"/>
                <w:sz w:val="20"/>
                <w:szCs w:val="20"/>
              </w:rPr>
              <w:t>4,306</w:t>
            </w:r>
          </w:p>
        </w:tc>
        <w:tc>
          <w:tcPr>
            <w:tcW w:w="960" w:type="dxa"/>
            <w:vAlign w:val="center"/>
          </w:tcPr>
          <w:p w14:paraId="46213973" w14:textId="326DB40E" w:rsidR="00431147" w:rsidRPr="00EB0437" w:rsidRDefault="008977C1" w:rsidP="00431147">
            <w:pPr>
              <w:spacing w:line="240" w:lineRule="auto"/>
              <w:jc w:val="right"/>
              <w:rPr>
                <w:rFonts w:ascii="Browallia New" w:hAnsi="Browallia New" w:cs="Browallia New"/>
                <w:sz w:val="20"/>
                <w:szCs w:val="20"/>
              </w:rPr>
            </w:pPr>
            <w:r w:rsidRPr="00EB0437">
              <w:rPr>
                <w:rFonts w:ascii="Browallia New" w:hAnsi="Browallia New" w:cs="Browallia New"/>
                <w:sz w:val="20"/>
                <w:szCs w:val="20"/>
              </w:rPr>
              <w:t>-</w:t>
            </w:r>
          </w:p>
        </w:tc>
        <w:tc>
          <w:tcPr>
            <w:tcW w:w="993" w:type="dxa"/>
            <w:vAlign w:val="center"/>
          </w:tcPr>
          <w:p w14:paraId="50F7E836" w14:textId="2E053E11" w:rsidR="00431147" w:rsidRPr="00C07995" w:rsidRDefault="00431147" w:rsidP="00431147">
            <w:pPr>
              <w:spacing w:line="240" w:lineRule="auto"/>
              <w:jc w:val="right"/>
              <w:rPr>
                <w:rFonts w:ascii="Browallia New" w:hAnsi="Browallia New" w:cs="Browallia New"/>
                <w:sz w:val="20"/>
                <w:szCs w:val="20"/>
              </w:rPr>
            </w:pPr>
            <w:r w:rsidRPr="00EC02D8">
              <w:rPr>
                <w:rFonts w:ascii="Browallia New" w:hAnsi="Browallia New" w:cs="Browallia New"/>
                <w:sz w:val="20"/>
                <w:szCs w:val="20"/>
              </w:rPr>
              <w:t xml:space="preserve">        -</w:t>
            </w:r>
          </w:p>
        </w:tc>
        <w:tc>
          <w:tcPr>
            <w:tcW w:w="960" w:type="dxa"/>
            <w:vAlign w:val="center"/>
          </w:tcPr>
          <w:p w14:paraId="03A5DAF4" w14:textId="4C4213D9" w:rsidR="00431147" w:rsidRPr="00EB0437" w:rsidRDefault="00C56E48"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174,335</w:t>
            </w:r>
          </w:p>
        </w:tc>
        <w:tc>
          <w:tcPr>
            <w:tcW w:w="992" w:type="dxa"/>
            <w:vAlign w:val="center"/>
          </w:tcPr>
          <w:p w14:paraId="00BDA494" w14:textId="6A8694EA" w:rsidR="00431147" w:rsidRPr="00C07995" w:rsidRDefault="00431147" w:rsidP="00431147">
            <w:pPr>
              <w:spacing w:line="240" w:lineRule="auto"/>
              <w:jc w:val="right"/>
              <w:rPr>
                <w:rFonts w:ascii="Browallia New" w:hAnsi="Browallia New" w:cs="Browallia New"/>
                <w:sz w:val="20"/>
                <w:szCs w:val="20"/>
              </w:rPr>
            </w:pPr>
            <w:r w:rsidRPr="00815237">
              <w:rPr>
                <w:rFonts w:ascii="Browallia New" w:hAnsi="Browallia New" w:cs="Browallia New"/>
                <w:sz w:val="20"/>
                <w:szCs w:val="20"/>
              </w:rPr>
              <w:t>172,331</w:t>
            </w:r>
          </w:p>
        </w:tc>
        <w:tc>
          <w:tcPr>
            <w:tcW w:w="1066" w:type="dxa"/>
          </w:tcPr>
          <w:p w14:paraId="0CCD84E1" w14:textId="025AC20B" w:rsidR="00431147" w:rsidRPr="00EB0437" w:rsidRDefault="00717546"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116,223</w:t>
            </w:r>
          </w:p>
        </w:tc>
        <w:tc>
          <w:tcPr>
            <w:tcW w:w="1003" w:type="dxa"/>
            <w:gridSpan w:val="2"/>
          </w:tcPr>
          <w:p w14:paraId="46E48729" w14:textId="03D225EA" w:rsidR="00431147" w:rsidRPr="00C07995" w:rsidRDefault="00431147" w:rsidP="00431147">
            <w:pPr>
              <w:spacing w:line="240" w:lineRule="auto"/>
              <w:ind w:left="-194"/>
              <w:jc w:val="right"/>
              <w:rPr>
                <w:rFonts w:ascii="Browallia New" w:hAnsi="Browallia New" w:cs="Browallia New"/>
                <w:sz w:val="20"/>
                <w:szCs w:val="20"/>
              </w:rPr>
            </w:pPr>
            <w:r w:rsidRPr="005805FF">
              <w:rPr>
                <w:rFonts w:ascii="Browallia New" w:hAnsi="Browallia New" w:cs="Browallia New"/>
                <w:sz w:val="20"/>
                <w:szCs w:val="20"/>
              </w:rPr>
              <w:t>114,887</w:t>
            </w:r>
          </w:p>
        </w:tc>
      </w:tr>
      <w:tr w:rsidR="00431147" w:rsidRPr="007D03EF" w14:paraId="7AB492C7" w14:textId="522FB08A" w:rsidTr="0029051B">
        <w:trPr>
          <w:cantSplit/>
        </w:trPr>
        <w:tc>
          <w:tcPr>
            <w:tcW w:w="3066" w:type="dxa"/>
          </w:tcPr>
          <w:p w14:paraId="68FE6C97" w14:textId="0BF0FF2A" w:rsidR="00431147" w:rsidRPr="007D03EF" w:rsidRDefault="00431147" w:rsidP="00431147">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0398BFFD" w14:textId="4DD29699" w:rsidR="00431147" w:rsidRPr="00EB0437" w:rsidRDefault="00DD1049"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5,432</w:t>
            </w:r>
          </w:p>
        </w:tc>
        <w:tc>
          <w:tcPr>
            <w:tcW w:w="900" w:type="dxa"/>
          </w:tcPr>
          <w:p w14:paraId="2C8CF188" w14:textId="5010282E" w:rsidR="00431147" w:rsidRPr="00C07995" w:rsidRDefault="00431147" w:rsidP="00431147">
            <w:pPr>
              <w:spacing w:line="240" w:lineRule="auto"/>
              <w:jc w:val="right"/>
              <w:rPr>
                <w:rFonts w:ascii="Browallia New" w:hAnsi="Browallia New" w:cs="Browallia New"/>
                <w:sz w:val="20"/>
                <w:szCs w:val="20"/>
              </w:rPr>
            </w:pPr>
            <w:r w:rsidRPr="00D21EF6">
              <w:rPr>
                <w:rFonts w:ascii="Browallia New" w:hAnsi="Browallia New" w:cs="Browallia New"/>
                <w:sz w:val="20"/>
                <w:szCs w:val="20"/>
              </w:rPr>
              <w:t>7,646</w:t>
            </w:r>
          </w:p>
        </w:tc>
        <w:tc>
          <w:tcPr>
            <w:tcW w:w="992" w:type="dxa"/>
          </w:tcPr>
          <w:p w14:paraId="160A0C4D" w14:textId="0254E4FD" w:rsidR="00431147" w:rsidRPr="00EB0437" w:rsidRDefault="000F3D13"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332,256</w:t>
            </w:r>
          </w:p>
        </w:tc>
        <w:tc>
          <w:tcPr>
            <w:tcW w:w="1024" w:type="dxa"/>
          </w:tcPr>
          <w:p w14:paraId="685C7ADB" w14:textId="01718422" w:rsidR="00431147" w:rsidRPr="00C07995" w:rsidRDefault="00431147" w:rsidP="00431147">
            <w:pPr>
              <w:spacing w:line="240" w:lineRule="auto"/>
              <w:jc w:val="right"/>
              <w:rPr>
                <w:rFonts w:ascii="Browallia New" w:hAnsi="Browallia New" w:cs="Browallia New"/>
                <w:sz w:val="20"/>
                <w:szCs w:val="20"/>
              </w:rPr>
            </w:pPr>
            <w:r w:rsidRPr="001B2368">
              <w:rPr>
                <w:rFonts w:ascii="Browallia New" w:hAnsi="Browallia New" w:cs="Browallia New"/>
                <w:sz w:val="20"/>
                <w:szCs w:val="20"/>
              </w:rPr>
              <w:t>341,287</w:t>
            </w:r>
          </w:p>
        </w:tc>
        <w:tc>
          <w:tcPr>
            <w:tcW w:w="932" w:type="dxa"/>
          </w:tcPr>
          <w:p w14:paraId="1A86B314" w14:textId="428E5381" w:rsidR="00431147" w:rsidRPr="00EB0437" w:rsidRDefault="00805EDB"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87,446</w:t>
            </w:r>
          </w:p>
        </w:tc>
        <w:tc>
          <w:tcPr>
            <w:tcW w:w="911" w:type="dxa"/>
          </w:tcPr>
          <w:p w14:paraId="30F2E194" w14:textId="03DDA634" w:rsidR="00431147" w:rsidRPr="00C07995" w:rsidRDefault="00431147" w:rsidP="00431147">
            <w:pPr>
              <w:spacing w:line="240" w:lineRule="auto"/>
              <w:jc w:val="right"/>
              <w:rPr>
                <w:rFonts w:ascii="Browallia New" w:hAnsi="Browallia New" w:cs="Browallia New"/>
                <w:sz w:val="20"/>
                <w:szCs w:val="20"/>
              </w:rPr>
            </w:pPr>
            <w:r w:rsidRPr="00996009">
              <w:rPr>
                <w:rFonts w:ascii="Browallia New" w:hAnsi="Browallia New" w:cs="Browallia New"/>
                <w:sz w:val="20"/>
                <w:szCs w:val="20"/>
              </w:rPr>
              <w:t>89,790</w:t>
            </w:r>
          </w:p>
        </w:tc>
        <w:tc>
          <w:tcPr>
            <w:tcW w:w="960" w:type="dxa"/>
          </w:tcPr>
          <w:p w14:paraId="3C90B638" w14:textId="6D736317" w:rsidR="00431147" w:rsidRPr="00EB0437" w:rsidRDefault="008977C1"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45,530</w:t>
            </w:r>
          </w:p>
        </w:tc>
        <w:tc>
          <w:tcPr>
            <w:tcW w:w="993" w:type="dxa"/>
          </w:tcPr>
          <w:p w14:paraId="4314A7D4" w14:textId="7D81608C" w:rsidR="00431147" w:rsidRPr="00C07995" w:rsidRDefault="00431147" w:rsidP="00431147">
            <w:pPr>
              <w:spacing w:line="240" w:lineRule="auto"/>
              <w:jc w:val="right"/>
              <w:rPr>
                <w:rFonts w:ascii="Browallia New" w:hAnsi="Browallia New" w:cs="Browallia New"/>
                <w:sz w:val="20"/>
                <w:szCs w:val="20"/>
              </w:rPr>
            </w:pPr>
            <w:r w:rsidRPr="00EC02D8">
              <w:rPr>
                <w:rFonts w:ascii="Browallia New" w:hAnsi="Browallia New" w:cs="Browallia New"/>
                <w:sz w:val="20"/>
                <w:szCs w:val="20"/>
              </w:rPr>
              <w:t>57,430</w:t>
            </w:r>
          </w:p>
        </w:tc>
        <w:tc>
          <w:tcPr>
            <w:tcW w:w="960" w:type="dxa"/>
            <w:vAlign w:val="center"/>
          </w:tcPr>
          <w:p w14:paraId="16AB65C7" w14:textId="2052BB9A" w:rsidR="00431147" w:rsidRPr="00EB0437" w:rsidRDefault="002C529C"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163,770</w:t>
            </w:r>
          </w:p>
        </w:tc>
        <w:tc>
          <w:tcPr>
            <w:tcW w:w="992" w:type="dxa"/>
            <w:vAlign w:val="center"/>
          </w:tcPr>
          <w:p w14:paraId="03CE7204" w14:textId="767EF0C8" w:rsidR="00431147" w:rsidRPr="00C07995" w:rsidRDefault="00431147" w:rsidP="00431147">
            <w:pPr>
              <w:spacing w:line="240" w:lineRule="auto"/>
              <w:jc w:val="right"/>
              <w:rPr>
                <w:rFonts w:ascii="Browallia New" w:hAnsi="Browallia New" w:cs="Browallia New"/>
                <w:sz w:val="20"/>
                <w:szCs w:val="20"/>
              </w:rPr>
            </w:pPr>
            <w:r w:rsidRPr="00815237">
              <w:rPr>
                <w:rFonts w:ascii="Browallia New" w:hAnsi="Browallia New" w:cs="Browallia New"/>
                <w:sz w:val="20"/>
                <w:szCs w:val="20"/>
              </w:rPr>
              <w:t>161,370</w:t>
            </w:r>
          </w:p>
        </w:tc>
        <w:tc>
          <w:tcPr>
            <w:tcW w:w="1066" w:type="dxa"/>
          </w:tcPr>
          <w:p w14:paraId="486C3831" w14:textId="0E8559C9" w:rsidR="00431147" w:rsidRPr="00EB0437" w:rsidRDefault="002A5EA6"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40,942</w:t>
            </w:r>
          </w:p>
        </w:tc>
        <w:tc>
          <w:tcPr>
            <w:tcW w:w="1003" w:type="dxa"/>
            <w:gridSpan w:val="2"/>
          </w:tcPr>
          <w:p w14:paraId="0A94871C" w14:textId="29F0430E" w:rsidR="00431147" w:rsidRPr="00C07995" w:rsidRDefault="00431147" w:rsidP="00431147">
            <w:pPr>
              <w:spacing w:line="240" w:lineRule="auto"/>
              <w:ind w:left="-194"/>
              <w:jc w:val="right"/>
              <w:rPr>
                <w:rFonts w:ascii="Browallia New" w:hAnsi="Browallia New" w:cs="Browallia New"/>
                <w:sz w:val="20"/>
                <w:szCs w:val="20"/>
              </w:rPr>
            </w:pPr>
            <w:r w:rsidRPr="005805FF">
              <w:rPr>
                <w:rFonts w:ascii="Browallia New" w:hAnsi="Browallia New" w:cs="Browallia New"/>
                <w:sz w:val="20"/>
                <w:szCs w:val="20"/>
              </w:rPr>
              <w:t>40,343</w:t>
            </w:r>
          </w:p>
        </w:tc>
      </w:tr>
      <w:tr w:rsidR="00431147" w:rsidRPr="007D03EF" w14:paraId="11280262" w14:textId="4172266C" w:rsidTr="0029051B">
        <w:trPr>
          <w:cantSplit/>
        </w:trPr>
        <w:tc>
          <w:tcPr>
            <w:tcW w:w="3066" w:type="dxa"/>
          </w:tcPr>
          <w:p w14:paraId="7C6FDA78" w14:textId="791020F0" w:rsidR="00431147" w:rsidRPr="007D03EF" w:rsidRDefault="00431147" w:rsidP="00431147">
            <w:pPr>
              <w:tabs>
                <w:tab w:val="clear" w:pos="227"/>
                <w:tab w:val="clear" w:pos="454"/>
                <w:tab w:val="clear" w:pos="2580"/>
              </w:tabs>
              <w:spacing w:line="240" w:lineRule="auto"/>
              <w:ind w:left="283" w:right="-393"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ไมด้า</w:t>
            </w:r>
            <w:proofErr w:type="spellEnd"/>
            <w:r w:rsidRPr="00F46B29">
              <w:rPr>
                <w:rFonts w:ascii="Browallia New" w:hAnsi="Browallia New" w:cs="Browallia New"/>
                <w:sz w:val="20"/>
                <w:szCs w:val="20"/>
              </w:rPr>
              <w:t xml:space="preserve"> </w:t>
            </w:r>
            <w:r w:rsidRPr="007D03EF">
              <w:rPr>
                <w:rFonts w:ascii="Browallia New" w:hAnsi="Browallia New" w:cs="Browallia New"/>
                <w:sz w:val="20"/>
                <w:szCs w:val="20"/>
                <w:cs/>
              </w:rPr>
              <w:t>เอเจนซี่</w:t>
            </w:r>
            <w:r w:rsidRPr="00F46B29">
              <w:rPr>
                <w:rFonts w:ascii="Browallia New" w:hAnsi="Browallia New" w:cs="Browallia New"/>
                <w:sz w:val="20"/>
                <w:szCs w:val="20"/>
              </w:rPr>
              <w:t xml:space="preserve"> </w:t>
            </w:r>
            <w:r w:rsidRPr="007D03EF">
              <w:rPr>
                <w:rFonts w:ascii="Browallia New" w:hAnsi="Browallia New" w:cs="Browallia New"/>
                <w:sz w:val="20"/>
                <w:szCs w:val="20"/>
                <w:cs/>
              </w:rPr>
              <w:t>แอนด์</w:t>
            </w:r>
            <w:r w:rsidRPr="00F46B29">
              <w:rPr>
                <w:rFonts w:ascii="Browallia New" w:hAnsi="Browallia New" w:cs="Browallia New"/>
                <w:sz w:val="20"/>
                <w:szCs w:val="20"/>
              </w:rPr>
              <w:t xml:space="preserve"> </w:t>
            </w:r>
            <w:proofErr w:type="spellStart"/>
            <w:r w:rsidRPr="007D03EF">
              <w:rPr>
                <w:rFonts w:ascii="Browallia New" w:hAnsi="Browallia New" w:cs="Browallia New"/>
                <w:sz w:val="20"/>
                <w:szCs w:val="20"/>
                <w:cs/>
              </w:rPr>
              <w:t>ดิเวลล</w:t>
            </w:r>
            <w:proofErr w:type="spellEnd"/>
            <w:r w:rsidRPr="007D03EF">
              <w:rPr>
                <w:rFonts w:ascii="Browallia New" w:hAnsi="Browallia New" w:cs="Browallia New"/>
                <w:sz w:val="20"/>
                <w:szCs w:val="20"/>
                <w:cs/>
              </w:rPr>
              <w:t>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6A1D294C" w14:textId="4435311D" w:rsidR="00431147" w:rsidRPr="00EB0437" w:rsidRDefault="001A3B39"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4,498</w:t>
            </w:r>
          </w:p>
        </w:tc>
        <w:tc>
          <w:tcPr>
            <w:tcW w:w="900" w:type="dxa"/>
          </w:tcPr>
          <w:p w14:paraId="023640D3" w14:textId="70BA7C64" w:rsidR="00431147" w:rsidRPr="00C07995" w:rsidRDefault="00431147" w:rsidP="00431147">
            <w:pPr>
              <w:spacing w:line="240" w:lineRule="auto"/>
              <w:jc w:val="right"/>
              <w:rPr>
                <w:rFonts w:ascii="Browallia New" w:hAnsi="Browallia New" w:cs="Browallia New"/>
                <w:sz w:val="20"/>
                <w:szCs w:val="20"/>
              </w:rPr>
            </w:pPr>
            <w:r w:rsidRPr="00D21EF6">
              <w:rPr>
                <w:rFonts w:ascii="Browallia New" w:hAnsi="Browallia New" w:cs="Browallia New"/>
                <w:sz w:val="20"/>
                <w:szCs w:val="20"/>
              </w:rPr>
              <w:t>3,267</w:t>
            </w:r>
          </w:p>
        </w:tc>
        <w:tc>
          <w:tcPr>
            <w:tcW w:w="992" w:type="dxa"/>
          </w:tcPr>
          <w:p w14:paraId="7BC6449D" w14:textId="7C1A2281" w:rsidR="00431147" w:rsidRPr="00EB0437" w:rsidRDefault="000F3D13"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173</w:t>
            </w:r>
          </w:p>
        </w:tc>
        <w:tc>
          <w:tcPr>
            <w:tcW w:w="1024" w:type="dxa"/>
          </w:tcPr>
          <w:p w14:paraId="5825AB2F" w14:textId="095B9ACC" w:rsidR="00431147" w:rsidRPr="00C07995" w:rsidRDefault="00431147" w:rsidP="00431147">
            <w:pPr>
              <w:spacing w:line="240" w:lineRule="auto"/>
              <w:jc w:val="right"/>
              <w:rPr>
                <w:rFonts w:ascii="Browallia New" w:hAnsi="Browallia New" w:cs="Browallia New"/>
                <w:sz w:val="20"/>
                <w:szCs w:val="20"/>
              </w:rPr>
            </w:pPr>
            <w:r w:rsidRPr="001B2368">
              <w:rPr>
                <w:rFonts w:ascii="Browallia New" w:hAnsi="Browallia New" w:cs="Browallia New"/>
                <w:sz w:val="20"/>
                <w:szCs w:val="20"/>
              </w:rPr>
              <w:t>249</w:t>
            </w:r>
          </w:p>
        </w:tc>
        <w:tc>
          <w:tcPr>
            <w:tcW w:w="932" w:type="dxa"/>
          </w:tcPr>
          <w:p w14:paraId="00432C7B" w14:textId="5229EFD1" w:rsidR="00431147" w:rsidRPr="00EB0437" w:rsidRDefault="00805EDB"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7,038</w:t>
            </w:r>
          </w:p>
        </w:tc>
        <w:tc>
          <w:tcPr>
            <w:tcW w:w="911" w:type="dxa"/>
          </w:tcPr>
          <w:p w14:paraId="7D6BD483" w14:textId="45BA2709" w:rsidR="00431147" w:rsidRPr="00C07995" w:rsidRDefault="00431147" w:rsidP="00431147">
            <w:pPr>
              <w:spacing w:line="240" w:lineRule="auto"/>
              <w:jc w:val="right"/>
              <w:rPr>
                <w:rFonts w:ascii="Browallia New" w:hAnsi="Browallia New" w:cs="Browallia New"/>
                <w:sz w:val="20"/>
                <w:szCs w:val="20"/>
              </w:rPr>
            </w:pPr>
            <w:r w:rsidRPr="00996009">
              <w:rPr>
                <w:rFonts w:ascii="Browallia New" w:hAnsi="Browallia New" w:cs="Browallia New"/>
                <w:sz w:val="20"/>
                <w:szCs w:val="20"/>
              </w:rPr>
              <w:t>4,578</w:t>
            </w:r>
          </w:p>
        </w:tc>
        <w:tc>
          <w:tcPr>
            <w:tcW w:w="960" w:type="dxa"/>
          </w:tcPr>
          <w:p w14:paraId="2C0E1E76" w14:textId="12B48865" w:rsidR="00431147" w:rsidRPr="00EB0437" w:rsidRDefault="008977C1"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427</w:t>
            </w:r>
          </w:p>
        </w:tc>
        <w:tc>
          <w:tcPr>
            <w:tcW w:w="993" w:type="dxa"/>
          </w:tcPr>
          <w:p w14:paraId="492102BB" w14:textId="66EDE187" w:rsidR="00431147" w:rsidRPr="00C07995" w:rsidRDefault="00431147" w:rsidP="00431147">
            <w:pPr>
              <w:spacing w:line="240" w:lineRule="auto"/>
              <w:jc w:val="right"/>
              <w:rPr>
                <w:rFonts w:ascii="Browallia New" w:hAnsi="Browallia New" w:cs="Browallia New"/>
                <w:sz w:val="20"/>
                <w:szCs w:val="20"/>
              </w:rPr>
            </w:pPr>
            <w:r w:rsidRPr="00EC02D8">
              <w:rPr>
                <w:rFonts w:ascii="Browallia New" w:hAnsi="Browallia New" w:cs="Browallia New"/>
                <w:sz w:val="20"/>
                <w:szCs w:val="20"/>
              </w:rPr>
              <w:t>379</w:t>
            </w:r>
          </w:p>
        </w:tc>
        <w:tc>
          <w:tcPr>
            <w:tcW w:w="960" w:type="dxa"/>
            <w:vAlign w:val="center"/>
          </w:tcPr>
          <w:p w14:paraId="34B35C0D" w14:textId="62E02597" w:rsidR="00431147" w:rsidRPr="00EB0437" w:rsidRDefault="002C529C"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(1,957)</w:t>
            </w:r>
          </w:p>
        </w:tc>
        <w:tc>
          <w:tcPr>
            <w:tcW w:w="992" w:type="dxa"/>
            <w:vAlign w:val="center"/>
          </w:tcPr>
          <w:p w14:paraId="2F421DC3" w14:textId="0DA52F90" w:rsidR="00431147" w:rsidRPr="00C07995" w:rsidRDefault="00431147" w:rsidP="00431147">
            <w:pPr>
              <w:spacing w:line="240" w:lineRule="auto"/>
              <w:jc w:val="right"/>
              <w:rPr>
                <w:rFonts w:ascii="Browallia New" w:hAnsi="Browallia New" w:cs="Browallia New"/>
                <w:sz w:val="20"/>
                <w:szCs w:val="20"/>
              </w:rPr>
            </w:pPr>
            <w:r w:rsidRPr="00815237">
              <w:rPr>
                <w:rFonts w:ascii="Browallia New" w:hAnsi="Browallia New" w:cs="Browallia New"/>
                <w:sz w:val="20"/>
                <w:szCs w:val="20"/>
              </w:rPr>
              <w:t>(1,009)</w:t>
            </w:r>
          </w:p>
        </w:tc>
        <w:tc>
          <w:tcPr>
            <w:tcW w:w="1066" w:type="dxa"/>
          </w:tcPr>
          <w:p w14:paraId="5FDF3603" w14:textId="5B6A5516" w:rsidR="00431147" w:rsidRPr="00EB0437" w:rsidRDefault="002A5EA6" w:rsidP="00431147">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(839)</w:t>
            </w:r>
          </w:p>
        </w:tc>
        <w:tc>
          <w:tcPr>
            <w:tcW w:w="1003" w:type="dxa"/>
            <w:gridSpan w:val="2"/>
          </w:tcPr>
          <w:p w14:paraId="5338DAE5" w14:textId="47BED25E" w:rsidR="00431147" w:rsidRPr="00C07995" w:rsidRDefault="00431147" w:rsidP="00431147">
            <w:pPr>
              <w:spacing w:line="240" w:lineRule="auto"/>
              <w:ind w:left="-194"/>
              <w:jc w:val="right"/>
              <w:rPr>
                <w:rFonts w:ascii="Browallia New" w:hAnsi="Browallia New" w:cs="Browallia New"/>
                <w:sz w:val="20"/>
                <w:szCs w:val="20"/>
              </w:rPr>
            </w:pPr>
            <w:r w:rsidRPr="005805FF">
              <w:rPr>
                <w:rFonts w:ascii="Browallia New" w:hAnsi="Browallia New" w:cs="Browallia New"/>
                <w:sz w:val="20"/>
                <w:szCs w:val="20"/>
              </w:rPr>
              <w:t>(432)</w:t>
            </w:r>
          </w:p>
        </w:tc>
      </w:tr>
    </w:tbl>
    <w:p w14:paraId="5D7D0C44" w14:textId="20C9E40F" w:rsidR="00E043F7" w:rsidRPr="007D03EF" w:rsidRDefault="00E043F7"/>
    <w:tbl>
      <w:tblPr>
        <w:tblW w:w="14804" w:type="dxa"/>
        <w:tblInd w:w="462" w:type="dxa"/>
        <w:tblLayout w:type="fixed"/>
        <w:tblLook w:val="04A0" w:firstRow="1" w:lastRow="0" w:firstColumn="1" w:lastColumn="0" w:noHBand="0" w:noVBand="1"/>
      </w:tblPr>
      <w:tblGrid>
        <w:gridCol w:w="3045"/>
        <w:gridCol w:w="699"/>
        <w:gridCol w:w="713"/>
        <w:gridCol w:w="707"/>
        <w:gridCol w:w="708"/>
        <w:gridCol w:w="782"/>
        <w:gridCol w:w="775"/>
        <w:gridCol w:w="806"/>
        <w:gridCol w:w="749"/>
        <w:gridCol w:w="708"/>
        <w:gridCol w:w="707"/>
        <w:gridCol w:w="746"/>
        <w:gridCol w:w="768"/>
        <w:gridCol w:w="749"/>
        <w:gridCol w:w="710"/>
        <w:gridCol w:w="707"/>
        <w:gridCol w:w="725"/>
      </w:tblGrid>
      <w:tr w:rsidR="000C32A1" w:rsidRPr="007D03EF" w14:paraId="3A4AEE66" w14:textId="77777777" w:rsidTr="002D7855">
        <w:trPr>
          <w:cantSplit/>
        </w:trPr>
        <w:tc>
          <w:tcPr>
            <w:tcW w:w="3045" w:type="dxa"/>
          </w:tcPr>
          <w:p w14:paraId="08472F86" w14:textId="74EA599F"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DF6D1B7"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0D82F7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7" w:type="dxa"/>
            <w:gridSpan w:val="2"/>
          </w:tcPr>
          <w:p w14:paraId="30A3090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5" w:type="dxa"/>
            <w:gridSpan w:val="2"/>
          </w:tcPr>
          <w:p w14:paraId="799F49E8"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6EE331BB"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1CF7B4DE"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2891" w:type="dxa"/>
            <w:gridSpan w:val="4"/>
          </w:tcPr>
          <w:p w14:paraId="65E26BB5" w14:textId="058413CB"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พันบาท)</w:t>
            </w:r>
          </w:p>
        </w:tc>
      </w:tr>
      <w:tr w:rsidR="000C32A1" w:rsidRPr="007D03EF" w14:paraId="57E16193" w14:textId="77777777" w:rsidTr="002D7855">
        <w:trPr>
          <w:cantSplit/>
        </w:trPr>
        <w:tc>
          <w:tcPr>
            <w:tcW w:w="3045" w:type="dxa"/>
          </w:tcPr>
          <w:p w14:paraId="67A88B41" w14:textId="77777777"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759" w:type="dxa"/>
            <w:gridSpan w:val="16"/>
            <w:vAlign w:val="bottom"/>
          </w:tcPr>
          <w:p w14:paraId="47F33267" w14:textId="77777777" w:rsidR="000C32A1" w:rsidRPr="007D03EF" w:rsidRDefault="000C32A1"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งบกำไรขาดทุนและกำไรขาดทุนเบ็ดเสร็จอื่น</w:t>
            </w:r>
          </w:p>
        </w:tc>
      </w:tr>
      <w:tr w:rsidR="00217D27" w:rsidRPr="007D03EF" w14:paraId="1BB34046" w14:textId="77777777" w:rsidTr="002D7855">
        <w:trPr>
          <w:cantSplit/>
        </w:trPr>
        <w:tc>
          <w:tcPr>
            <w:tcW w:w="3045" w:type="dxa"/>
          </w:tcPr>
          <w:p w14:paraId="7C691B2A"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6744277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3CAC1C1D" w14:textId="63F10BEE"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Pr>
                <w:rFonts w:ascii="Browallia New" w:hAnsi="Browallia New" w:cs="Browallia New" w:hint="cs"/>
                <w:sz w:val="20"/>
                <w:szCs w:val="20"/>
                <w:cs/>
              </w:rPr>
              <w:t>(ขาดทุน)</w:t>
            </w:r>
          </w:p>
        </w:tc>
        <w:tc>
          <w:tcPr>
            <w:tcW w:w="1557" w:type="dxa"/>
            <w:gridSpan w:val="2"/>
          </w:tcPr>
          <w:p w14:paraId="31BF4A5F" w14:textId="53492048"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sidRPr="00B73745">
              <w:rPr>
                <w:rFonts w:ascii="Browallia New" w:hAnsi="Browallia New" w:cs="Browallia New"/>
                <w:sz w:val="20"/>
                <w:szCs w:val="20"/>
                <w:cs/>
              </w:rPr>
              <w:t>(ขาดทุน)</w:t>
            </w:r>
          </w:p>
        </w:tc>
        <w:tc>
          <w:tcPr>
            <w:tcW w:w="1555" w:type="dxa"/>
            <w:gridSpan w:val="2"/>
          </w:tcPr>
          <w:p w14:paraId="1294DD14"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3F21570"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292D6D57" w14:textId="6D3B13F8"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59" w:type="dxa"/>
            <w:gridSpan w:val="2"/>
          </w:tcPr>
          <w:p w14:paraId="4EC85BA0" w14:textId="486107D3"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32" w:type="dxa"/>
            <w:gridSpan w:val="2"/>
          </w:tcPr>
          <w:p w14:paraId="776FEBBA"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r>
      <w:tr w:rsidR="00217D27" w:rsidRPr="007D03EF" w14:paraId="612CBCA5" w14:textId="77777777" w:rsidTr="002D7855">
        <w:trPr>
          <w:cantSplit/>
        </w:trPr>
        <w:tc>
          <w:tcPr>
            <w:tcW w:w="3045" w:type="dxa"/>
          </w:tcPr>
          <w:p w14:paraId="46B58117"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3C262A0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1F26D36A" w14:textId="1951F38C"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ส่วนที่เป็นของ</w:t>
            </w:r>
          </w:p>
        </w:tc>
        <w:tc>
          <w:tcPr>
            <w:tcW w:w="1557" w:type="dxa"/>
            <w:gridSpan w:val="2"/>
            <w:hideMark/>
          </w:tcPr>
          <w:p w14:paraId="2F895BEE" w14:textId="0BF9AAC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ส่วนที่เป็นของ</w:t>
            </w:r>
          </w:p>
        </w:tc>
        <w:tc>
          <w:tcPr>
            <w:tcW w:w="1555" w:type="dxa"/>
            <w:gridSpan w:val="2"/>
          </w:tcPr>
          <w:p w14:paraId="43988BC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4E384F94" w14:textId="1046144E"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514" w:type="dxa"/>
            <w:gridSpan w:val="2"/>
            <w:hideMark/>
          </w:tcPr>
          <w:p w14:paraId="6151B043"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59" w:type="dxa"/>
            <w:gridSpan w:val="2"/>
            <w:hideMark/>
          </w:tcPr>
          <w:p w14:paraId="15E3EFD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32" w:type="dxa"/>
            <w:gridSpan w:val="2"/>
          </w:tcPr>
          <w:p w14:paraId="64746AA9" w14:textId="0F095BBA"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r>
      <w:tr w:rsidR="00F90BCC" w:rsidRPr="007D03EF" w14:paraId="7AD45A9E" w14:textId="77777777" w:rsidTr="002D7855">
        <w:trPr>
          <w:cantSplit/>
        </w:trPr>
        <w:tc>
          <w:tcPr>
            <w:tcW w:w="3045" w:type="dxa"/>
          </w:tcPr>
          <w:p w14:paraId="0C4DEB53" w14:textId="77777777" w:rsidR="00F90BCC" w:rsidRPr="007D03EF" w:rsidRDefault="00F90BCC"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449796A"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31C39C12"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ผู้ถือหุ้น</w:t>
            </w:r>
          </w:p>
        </w:tc>
        <w:tc>
          <w:tcPr>
            <w:tcW w:w="1557" w:type="dxa"/>
            <w:gridSpan w:val="2"/>
            <w:hideMark/>
          </w:tcPr>
          <w:p w14:paraId="384719BC"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ผู้ที่ไม่อยู่ใน</w:t>
            </w:r>
          </w:p>
        </w:tc>
        <w:tc>
          <w:tcPr>
            <w:tcW w:w="1555" w:type="dxa"/>
            <w:gridSpan w:val="2"/>
          </w:tcPr>
          <w:p w14:paraId="1AB307CF" w14:textId="49D74F88" w:rsidR="00F90BCC" w:rsidRPr="007D03EF" w:rsidRDefault="00F775EB"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B73745">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sidRPr="00B73745">
              <w:rPr>
                <w:rFonts w:ascii="Browallia New" w:hAnsi="Browallia New" w:cs="Browallia New"/>
                <w:sz w:val="20"/>
                <w:szCs w:val="20"/>
                <w:cs/>
              </w:rPr>
              <w:t>(ขาดทุน)</w:t>
            </w:r>
          </w:p>
        </w:tc>
        <w:tc>
          <w:tcPr>
            <w:tcW w:w="1415" w:type="dxa"/>
            <w:gridSpan w:val="2"/>
            <w:vAlign w:val="bottom"/>
          </w:tcPr>
          <w:p w14:paraId="613F40C0" w14:textId="77777777" w:rsidR="00F90BCC" w:rsidRPr="007D03EF"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เบ็ดเสร็จอื่น</w:t>
            </w:r>
          </w:p>
        </w:tc>
        <w:tc>
          <w:tcPr>
            <w:tcW w:w="1514" w:type="dxa"/>
            <w:gridSpan w:val="2"/>
            <w:hideMark/>
          </w:tcPr>
          <w:p w14:paraId="52A3FA90"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ของผู้ถือหุ้น</w:t>
            </w:r>
          </w:p>
        </w:tc>
        <w:tc>
          <w:tcPr>
            <w:tcW w:w="1459" w:type="dxa"/>
            <w:gridSpan w:val="2"/>
            <w:hideMark/>
          </w:tcPr>
          <w:p w14:paraId="77D046F8"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ของ</w:t>
            </w:r>
            <w:r w:rsidRPr="007D03EF">
              <w:rPr>
                <w:rFonts w:ascii="Browallia New" w:hAnsi="Browallia New" w:cs="Browallia New"/>
                <w:sz w:val="20"/>
                <w:szCs w:val="20"/>
                <w:cs/>
              </w:rPr>
              <w:t>ผู้ที่ไม่อยู่ใน</w:t>
            </w:r>
          </w:p>
        </w:tc>
        <w:tc>
          <w:tcPr>
            <w:tcW w:w="1432" w:type="dxa"/>
            <w:gridSpan w:val="2"/>
          </w:tcPr>
          <w:p w14:paraId="0C3F7E13"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r>
      <w:tr w:rsidR="00F90BCC" w:rsidRPr="007D03EF" w14:paraId="28F9A935" w14:textId="77777777" w:rsidTr="002D7855">
        <w:trPr>
          <w:cantSplit/>
        </w:trPr>
        <w:tc>
          <w:tcPr>
            <w:tcW w:w="3045" w:type="dxa"/>
            <w:vAlign w:val="bottom"/>
          </w:tcPr>
          <w:p w14:paraId="3FA556AF" w14:textId="75BF7322" w:rsidR="00F90BCC" w:rsidRPr="007D03EF" w:rsidRDefault="00F90BCC" w:rsidP="005A1B94">
            <w:pPr>
              <w:spacing w:line="240" w:lineRule="auto"/>
              <w:ind w:right="-90"/>
              <w:jc w:val="center"/>
              <w:rPr>
                <w:rFonts w:ascii="Browallia New" w:hAnsi="Browallia New" w:cs="Browallia New"/>
                <w:color w:val="000000"/>
                <w:sz w:val="20"/>
                <w:szCs w:val="20"/>
                <w:lang w:val="en-GB"/>
              </w:rPr>
            </w:pPr>
          </w:p>
        </w:tc>
        <w:tc>
          <w:tcPr>
            <w:tcW w:w="1412" w:type="dxa"/>
            <w:gridSpan w:val="2"/>
            <w:vAlign w:val="bottom"/>
            <w:hideMark/>
          </w:tcPr>
          <w:p w14:paraId="44FB5802"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รายได้</w:t>
            </w:r>
          </w:p>
        </w:tc>
        <w:tc>
          <w:tcPr>
            <w:tcW w:w="1415" w:type="dxa"/>
            <w:gridSpan w:val="2"/>
            <w:vAlign w:val="bottom"/>
            <w:hideMark/>
          </w:tcPr>
          <w:p w14:paraId="796C15CC"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557" w:type="dxa"/>
            <w:gridSpan w:val="2"/>
            <w:vAlign w:val="bottom"/>
            <w:hideMark/>
          </w:tcPr>
          <w:p w14:paraId="428D217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555" w:type="dxa"/>
            <w:gridSpan w:val="2"/>
          </w:tcPr>
          <w:p w14:paraId="3B4A3497"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7D03EF">
              <w:rPr>
                <w:rFonts w:ascii="Browallia New" w:hAnsi="Browallia New" w:cs="Browallia New"/>
                <w:sz w:val="20"/>
                <w:szCs w:val="20"/>
                <w:cs/>
              </w:rPr>
              <w:t>สำหรับปี</w:t>
            </w:r>
          </w:p>
        </w:tc>
        <w:tc>
          <w:tcPr>
            <w:tcW w:w="1415" w:type="dxa"/>
            <w:gridSpan w:val="2"/>
            <w:vAlign w:val="bottom"/>
          </w:tcPr>
          <w:p w14:paraId="28D0549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lang w:val="en-GB"/>
              </w:rPr>
            </w:pPr>
            <w:r w:rsidRPr="007D03EF">
              <w:rPr>
                <w:rFonts w:ascii="Browallia New" w:hAnsi="Browallia New" w:cs="Browallia New"/>
                <w:sz w:val="20"/>
                <w:szCs w:val="20"/>
                <w:cs/>
                <w:lang w:val="en-GB"/>
              </w:rPr>
              <w:t>สำหรับปี</w:t>
            </w:r>
          </w:p>
        </w:tc>
        <w:tc>
          <w:tcPr>
            <w:tcW w:w="1514" w:type="dxa"/>
            <w:gridSpan w:val="2"/>
            <w:vAlign w:val="bottom"/>
            <w:hideMark/>
          </w:tcPr>
          <w:p w14:paraId="5B4995C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459" w:type="dxa"/>
            <w:gridSpan w:val="2"/>
            <w:vAlign w:val="bottom"/>
            <w:hideMark/>
          </w:tcPr>
          <w:p w14:paraId="3104796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432" w:type="dxa"/>
            <w:gridSpan w:val="2"/>
            <w:vAlign w:val="bottom"/>
          </w:tcPr>
          <w:p w14:paraId="13B1D9B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สำหรับปี</w:t>
            </w:r>
          </w:p>
        </w:tc>
      </w:tr>
      <w:tr w:rsidR="00431147" w:rsidRPr="007D03EF" w14:paraId="592E06E3" w14:textId="79F0CE4E" w:rsidTr="002D7855">
        <w:trPr>
          <w:cantSplit/>
        </w:trPr>
        <w:tc>
          <w:tcPr>
            <w:tcW w:w="3045" w:type="dxa"/>
            <w:vAlign w:val="bottom"/>
          </w:tcPr>
          <w:p w14:paraId="24850A76" w14:textId="08BCB09B" w:rsidR="00431147" w:rsidRPr="007D03EF" w:rsidRDefault="00431147" w:rsidP="00431147">
            <w:pPr>
              <w:pBdr>
                <w:bottom w:val="single" w:sz="4" w:space="1" w:color="auto"/>
              </w:pBdr>
              <w:tabs>
                <w:tab w:val="clear" w:pos="2807"/>
                <w:tab w:val="left" w:pos="540"/>
                <w:tab w:val="left" w:pos="2658"/>
              </w:tabs>
              <w:spacing w:line="240" w:lineRule="auto"/>
              <w:ind w:left="214" w:hanging="214"/>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699" w:type="dxa"/>
            <w:vAlign w:val="bottom"/>
          </w:tcPr>
          <w:p w14:paraId="1EEF14FB" w14:textId="55BA42F2"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713" w:type="dxa"/>
            <w:vAlign w:val="bottom"/>
          </w:tcPr>
          <w:p w14:paraId="33DC2E90" w14:textId="57AB88BF"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707" w:type="dxa"/>
            <w:vAlign w:val="bottom"/>
          </w:tcPr>
          <w:p w14:paraId="550498EE" w14:textId="16095384"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708" w:type="dxa"/>
            <w:vAlign w:val="bottom"/>
          </w:tcPr>
          <w:p w14:paraId="72C191DD" w14:textId="66351714"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782" w:type="dxa"/>
            <w:vAlign w:val="bottom"/>
          </w:tcPr>
          <w:p w14:paraId="2C6BC1B2" w14:textId="66173171"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775" w:type="dxa"/>
            <w:vAlign w:val="bottom"/>
          </w:tcPr>
          <w:p w14:paraId="06483594" w14:textId="3AEA3145"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806" w:type="dxa"/>
            <w:vAlign w:val="bottom"/>
          </w:tcPr>
          <w:p w14:paraId="3CF29E55" w14:textId="1C396E67"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749" w:type="dxa"/>
            <w:vAlign w:val="bottom"/>
          </w:tcPr>
          <w:p w14:paraId="33946DE2" w14:textId="441F8B16"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708" w:type="dxa"/>
            <w:vAlign w:val="bottom"/>
          </w:tcPr>
          <w:p w14:paraId="42B10675" w14:textId="503ED8CF"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707" w:type="dxa"/>
            <w:vAlign w:val="bottom"/>
          </w:tcPr>
          <w:p w14:paraId="064CC8C2" w14:textId="0E660F99"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746" w:type="dxa"/>
            <w:vAlign w:val="bottom"/>
          </w:tcPr>
          <w:p w14:paraId="1C519FB5" w14:textId="19EA4BD0"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768" w:type="dxa"/>
            <w:vAlign w:val="bottom"/>
          </w:tcPr>
          <w:p w14:paraId="684DD082" w14:textId="45E7A63C"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749" w:type="dxa"/>
            <w:vAlign w:val="bottom"/>
          </w:tcPr>
          <w:p w14:paraId="02689722" w14:textId="7153FC8F"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710" w:type="dxa"/>
            <w:vAlign w:val="bottom"/>
          </w:tcPr>
          <w:p w14:paraId="2C25BB18" w14:textId="101C9BFE"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c>
          <w:tcPr>
            <w:tcW w:w="707" w:type="dxa"/>
            <w:vAlign w:val="bottom"/>
          </w:tcPr>
          <w:p w14:paraId="017AA58F" w14:textId="6E5A4DF7"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725" w:type="dxa"/>
            <w:vAlign w:val="bottom"/>
          </w:tcPr>
          <w:p w14:paraId="262778C1" w14:textId="282635AF" w:rsidR="00431147" w:rsidRPr="007D03EF" w:rsidRDefault="00431147" w:rsidP="00431147">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4</w:t>
            </w:r>
          </w:p>
        </w:tc>
      </w:tr>
      <w:tr w:rsidR="001E759D" w:rsidRPr="007D03EF" w14:paraId="335CD11E" w14:textId="798318F9" w:rsidTr="002D7855">
        <w:trPr>
          <w:cantSplit/>
        </w:trPr>
        <w:tc>
          <w:tcPr>
            <w:tcW w:w="3045" w:type="dxa"/>
          </w:tcPr>
          <w:p w14:paraId="0CDD0F6D" w14:textId="77777777" w:rsidR="001E759D" w:rsidRPr="007D03EF" w:rsidRDefault="001E759D" w:rsidP="001E759D">
            <w:pPr>
              <w:tabs>
                <w:tab w:val="left" w:pos="540"/>
              </w:tabs>
              <w:spacing w:line="240" w:lineRule="auto"/>
              <w:ind w:left="214" w:right="-108" w:hanging="214"/>
              <w:rPr>
                <w:rFonts w:ascii="Browallia New" w:hAnsi="Browallia New" w:cs="Browallia New"/>
                <w:color w:val="000000"/>
                <w:sz w:val="20"/>
                <w:szCs w:val="20"/>
              </w:rPr>
            </w:pPr>
          </w:p>
        </w:tc>
        <w:tc>
          <w:tcPr>
            <w:tcW w:w="699" w:type="dxa"/>
            <w:vAlign w:val="bottom"/>
          </w:tcPr>
          <w:p w14:paraId="17A592C8"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3" w:type="dxa"/>
            <w:vAlign w:val="bottom"/>
          </w:tcPr>
          <w:p w14:paraId="61E946E6"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5FCAF63" w14:textId="7DAC9BFD"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7AD9A77F"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82" w:type="dxa"/>
            <w:vAlign w:val="bottom"/>
          </w:tcPr>
          <w:p w14:paraId="09E153AB" w14:textId="27E798B2"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75" w:type="dxa"/>
            <w:vAlign w:val="bottom"/>
          </w:tcPr>
          <w:p w14:paraId="2248C47B"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806" w:type="dxa"/>
          </w:tcPr>
          <w:p w14:paraId="24536D69" w14:textId="4E1F4FE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tcPr>
          <w:p w14:paraId="728E53E1"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2F992804" w14:textId="3C786A2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7F2CF40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6" w:type="dxa"/>
            <w:vAlign w:val="bottom"/>
          </w:tcPr>
          <w:p w14:paraId="21A0F740" w14:textId="4F2CA7C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68" w:type="dxa"/>
            <w:vAlign w:val="bottom"/>
          </w:tcPr>
          <w:p w14:paraId="4C0F4802"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vAlign w:val="bottom"/>
          </w:tcPr>
          <w:p w14:paraId="373A04E7" w14:textId="26209C0C"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0" w:type="dxa"/>
            <w:vAlign w:val="bottom"/>
          </w:tcPr>
          <w:p w14:paraId="0D336FC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7DAE3AA" w14:textId="532D556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25" w:type="dxa"/>
            <w:vAlign w:val="bottom"/>
          </w:tcPr>
          <w:p w14:paraId="3562013E"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r>
      <w:tr w:rsidR="00431147" w:rsidRPr="00B771CA" w14:paraId="7E4CF520" w14:textId="1523D422" w:rsidTr="00C07995">
        <w:trPr>
          <w:cantSplit/>
        </w:trPr>
        <w:tc>
          <w:tcPr>
            <w:tcW w:w="3045" w:type="dxa"/>
            <w:hideMark/>
          </w:tcPr>
          <w:p w14:paraId="0ACF3602" w14:textId="1F10571E" w:rsidR="00431147" w:rsidRPr="00B771CA" w:rsidRDefault="00431147" w:rsidP="00431147">
            <w:pPr>
              <w:tabs>
                <w:tab w:val="clear" w:pos="227"/>
                <w:tab w:val="clear" w:pos="454"/>
                <w:tab w:val="clear" w:pos="2580"/>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ไมด้า</w:t>
            </w:r>
            <w:proofErr w:type="spellEnd"/>
            <w:r w:rsidRPr="00B771CA">
              <w:rPr>
                <w:rFonts w:ascii="Browallia New" w:hAnsi="Browallia New" w:cs="Browallia New"/>
                <w:sz w:val="20"/>
                <w:szCs w:val="20"/>
              </w:rPr>
              <w:t xml:space="preserve"> </w:t>
            </w:r>
            <w:r w:rsidRPr="00B771CA">
              <w:rPr>
                <w:rFonts w:ascii="Browallia New" w:hAnsi="Browallia New" w:cs="Browallia New"/>
                <w:sz w:val="20"/>
                <w:szCs w:val="20"/>
                <w:cs/>
              </w:rPr>
              <w:t>ลิสซิ่ง</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(มหาชน)</w:t>
            </w:r>
          </w:p>
        </w:tc>
        <w:tc>
          <w:tcPr>
            <w:tcW w:w="699" w:type="dxa"/>
          </w:tcPr>
          <w:p w14:paraId="4A57907D" w14:textId="583E2650" w:rsidR="00431147" w:rsidRPr="00EB0437" w:rsidRDefault="00A45C3B"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566,836</w:t>
            </w:r>
          </w:p>
        </w:tc>
        <w:tc>
          <w:tcPr>
            <w:tcW w:w="713" w:type="dxa"/>
          </w:tcPr>
          <w:p w14:paraId="5B7E0469" w14:textId="0897F6D5" w:rsidR="00431147" w:rsidRPr="00C07995" w:rsidRDefault="00431147" w:rsidP="00431147">
            <w:pPr>
              <w:spacing w:line="240" w:lineRule="auto"/>
              <w:ind w:left="-14" w:right="-22"/>
              <w:jc w:val="right"/>
              <w:rPr>
                <w:rFonts w:ascii="Browallia New" w:hAnsi="Browallia New" w:cs="Browallia New"/>
                <w:sz w:val="20"/>
                <w:szCs w:val="20"/>
              </w:rPr>
            </w:pPr>
            <w:r w:rsidRPr="006764B8">
              <w:rPr>
                <w:rFonts w:ascii="Browallia New" w:hAnsi="Browallia New" w:cs="Browallia New"/>
                <w:sz w:val="20"/>
                <w:szCs w:val="20"/>
              </w:rPr>
              <w:t>561,788</w:t>
            </w:r>
          </w:p>
        </w:tc>
        <w:tc>
          <w:tcPr>
            <w:tcW w:w="707" w:type="dxa"/>
            <w:vAlign w:val="bottom"/>
          </w:tcPr>
          <w:p w14:paraId="1C4EFA3B" w14:textId="150C9B12" w:rsidR="00431147" w:rsidRPr="00EB0437" w:rsidRDefault="0029577F"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w:t>
            </w:r>
            <w:r w:rsidR="00105659">
              <w:rPr>
                <w:rFonts w:ascii="Browallia New" w:hAnsi="Browallia New" w:cs="Browallia New"/>
                <w:sz w:val="20"/>
                <w:szCs w:val="20"/>
              </w:rPr>
              <w:t>9,147</w:t>
            </w:r>
          </w:p>
        </w:tc>
        <w:tc>
          <w:tcPr>
            <w:tcW w:w="708" w:type="dxa"/>
            <w:vAlign w:val="bottom"/>
          </w:tcPr>
          <w:p w14:paraId="1E506D48" w14:textId="1657719E" w:rsidR="00431147" w:rsidRPr="00C07995" w:rsidRDefault="00431147" w:rsidP="00431147">
            <w:pPr>
              <w:spacing w:line="240" w:lineRule="auto"/>
              <w:ind w:left="-14" w:right="-22"/>
              <w:jc w:val="right"/>
              <w:rPr>
                <w:rFonts w:ascii="Browallia New" w:hAnsi="Browallia New" w:cs="Browallia New"/>
                <w:sz w:val="20"/>
                <w:szCs w:val="20"/>
              </w:rPr>
            </w:pPr>
            <w:r w:rsidRPr="00A95EDE">
              <w:rPr>
                <w:rFonts w:ascii="Browallia New" w:hAnsi="Browallia New" w:cs="Browallia New"/>
                <w:sz w:val="20"/>
                <w:szCs w:val="20"/>
              </w:rPr>
              <w:t>48,302</w:t>
            </w:r>
          </w:p>
        </w:tc>
        <w:tc>
          <w:tcPr>
            <w:tcW w:w="782" w:type="dxa"/>
          </w:tcPr>
          <w:p w14:paraId="1CE275B7" w14:textId="6A1E99B7" w:rsidR="00431147" w:rsidRPr="002F6747" w:rsidRDefault="00FA6604" w:rsidP="00431147">
            <w:pPr>
              <w:spacing w:line="240" w:lineRule="auto"/>
              <w:ind w:left="-14" w:right="-22"/>
              <w:jc w:val="right"/>
              <w:rPr>
                <w:rFonts w:ascii="Browallia New" w:hAnsi="Browallia New" w:cs="Browallia New"/>
                <w:sz w:val="20"/>
                <w:szCs w:val="20"/>
                <w:highlight w:val="magenta"/>
              </w:rPr>
            </w:pPr>
            <w:r w:rsidRPr="002F30E9">
              <w:rPr>
                <w:rFonts w:ascii="Browallia New" w:hAnsi="Browallia New" w:cs="Browallia New"/>
                <w:sz w:val="20"/>
                <w:szCs w:val="20"/>
              </w:rPr>
              <w:t>5</w:t>
            </w:r>
            <w:r w:rsidR="00CD719C" w:rsidRPr="002F30E9">
              <w:rPr>
                <w:rFonts w:ascii="Browallia New" w:hAnsi="Browallia New" w:cs="Browallia New"/>
                <w:sz w:val="20"/>
                <w:szCs w:val="20"/>
              </w:rPr>
              <w:t>5</w:t>
            </w:r>
            <w:r w:rsidRPr="002F30E9">
              <w:rPr>
                <w:rFonts w:ascii="Browallia New" w:hAnsi="Browallia New" w:cs="Browallia New"/>
                <w:sz w:val="20"/>
                <w:szCs w:val="20"/>
              </w:rPr>
              <w:t>,</w:t>
            </w:r>
            <w:r w:rsidR="002F6747" w:rsidRPr="002F30E9">
              <w:rPr>
                <w:rFonts w:ascii="Browallia New" w:hAnsi="Browallia New" w:cs="Browallia New"/>
                <w:sz w:val="20"/>
                <w:szCs w:val="20"/>
              </w:rPr>
              <w:t>465</w:t>
            </w:r>
          </w:p>
        </w:tc>
        <w:tc>
          <w:tcPr>
            <w:tcW w:w="775" w:type="dxa"/>
          </w:tcPr>
          <w:p w14:paraId="1E63D1FA" w14:textId="47F60250" w:rsidR="00431147" w:rsidRPr="00C07995" w:rsidRDefault="00431147" w:rsidP="00431147">
            <w:pPr>
              <w:spacing w:line="240" w:lineRule="auto"/>
              <w:ind w:left="-14" w:right="-22"/>
              <w:jc w:val="right"/>
              <w:rPr>
                <w:rFonts w:ascii="Browallia New" w:hAnsi="Browallia New" w:cs="Browallia New"/>
                <w:sz w:val="20"/>
                <w:szCs w:val="20"/>
              </w:rPr>
            </w:pPr>
            <w:r w:rsidRPr="00C97E1D">
              <w:rPr>
                <w:rFonts w:ascii="Browallia New" w:hAnsi="Browallia New" w:cs="Browallia New"/>
                <w:sz w:val="20"/>
                <w:szCs w:val="20"/>
              </w:rPr>
              <w:t>54,512</w:t>
            </w:r>
          </w:p>
        </w:tc>
        <w:tc>
          <w:tcPr>
            <w:tcW w:w="806" w:type="dxa"/>
          </w:tcPr>
          <w:p w14:paraId="36CA9D83" w14:textId="62F6CD4B" w:rsidR="00431147" w:rsidRPr="00EB0437" w:rsidRDefault="00465155" w:rsidP="00431147">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104,612</w:t>
            </w:r>
          </w:p>
        </w:tc>
        <w:tc>
          <w:tcPr>
            <w:tcW w:w="749" w:type="dxa"/>
          </w:tcPr>
          <w:p w14:paraId="00B94F42" w14:textId="3E5EB953" w:rsidR="00431147" w:rsidRPr="00C07995" w:rsidRDefault="00431147" w:rsidP="00431147">
            <w:pPr>
              <w:spacing w:line="240" w:lineRule="auto"/>
              <w:ind w:left="-14" w:right="-22"/>
              <w:jc w:val="right"/>
              <w:rPr>
                <w:rFonts w:ascii="Browallia New" w:hAnsi="Browallia New" w:cs="Browallia New"/>
                <w:sz w:val="20"/>
                <w:szCs w:val="20"/>
              </w:rPr>
            </w:pPr>
            <w:r w:rsidRPr="00080F79">
              <w:rPr>
                <w:rFonts w:ascii="Browallia New" w:hAnsi="Browallia New" w:cs="Browallia New"/>
                <w:sz w:val="20"/>
                <w:szCs w:val="20"/>
              </w:rPr>
              <w:t>102,814</w:t>
            </w:r>
          </w:p>
        </w:tc>
        <w:tc>
          <w:tcPr>
            <w:tcW w:w="708" w:type="dxa"/>
          </w:tcPr>
          <w:p w14:paraId="16096EA1" w14:textId="02E7C7CF" w:rsidR="00431147" w:rsidRPr="00EB0437" w:rsidRDefault="0057037C"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w:t>
            </w:r>
          </w:p>
        </w:tc>
        <w:tc>
          <w:tcPr>
            <w:tcW w:w="707" w:type="dxa"/>
          </w:tcPr>
          <w:p w14:paraId="6245A5AE" w14:textId="1456BC7B" w:rsidR="00431147" w:rsidRPr="00C07995" w:rsidRDefault="00431147" w:rsidP="00431147">
            <w:pPr>
              <w:spacing w:line="240" w:lineRule="auto"/>
              <w:ind w:left="-14" w:right="-22"/>
              <w:jc w:val="right"/>
              <w:rPr>
                <w:rFonts w:ascii="Browallia New" w:hAnsi="Browallia New" w:cs="Browallia New"/>
                <w:sz w:val="20"/>
                <w:szCs w:val="20"/>
              </w:rPr>
            </w:pPr>
            <w:r w:rsidRPr="000454E4">
              <w:rPr>
                <w:rFonts w:ascii="Browallia New" w:hAnsi="Browallia New" w:cs="Browallia New"/>
                <w:sz w:val="20"/>
                <w:szCs w:val="20"/>
              </w:rPr>
              <w:t>(1,512)</w:t>
            </w:r>
          </w:p>
        </w:tc>
        <w:tc>
          <w:tcPr>
            <w:tcW w:w="746" w:type="dxa"/>
            <w:vAlign w:val="center"/>
          </w:tcPr>
          <w:p w14:paraId="02E5C745" w14:textId="67A5627D" w:rsidR="00431147" w:rsidRPr="00EB0437" w:rsidRDefault="00B810FB"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w:t>
            </w:r>
            <w:r w:rsidR="00626DA9">
              <w:rPr>
                <w:rFonts w:ascii="Browallia New" w:hAnsi="Browallia New" w:cs="Browallia New"/>
                <w:sz w:val="20"/>
                <w:szCs w:val="20"/>
              </w:rPr>
              <w:t>9,147</w:t>
            </w:r>
          </w:p>
        </w:tc>
        <w:tc>
          <w:tcPr>
            <w:tcW w:w="768" w:type="dxa"/>
            <w:vAlign w:val="center"/>
          </w:tcPr>
          <w:p w14:paraId="188D61AE" w14:textId="2FD66379" w:rsidR="00431147" w:rsidRPr="00C07995" w:rsidRDefault="00431147" w:rsidP="00431147">
            <w:pPr>
              <w:spacing w:line="240" w:lineRule="auto"/>
              <w:ind w:left="-14" w:right="-22"/>
              <w:jc w:val="right"/>
              <w:rPr>
                <w:rFonts w:ascii="Browallia New" w:hAnsi="Browallia New" w:cs="Browallia New"/>
                <w:sz w:val="20"/>
                <w:szCs w:val="20"/>
              </w:rPr>
            </w:pPr>
            <w:r w:rsidRPr="00CF1D48">
              <w:rPr>
                <w:rFonts w:ascii="Browallia New" w:hAnsi="Browallia New" w:cs="Browallia New" w:hint="cs"/>
                <w:sz w:val="20"/>
                <w:szCs w:val="20"/>
                <w:lang w:val="en-GB"/>
              </w:rPr>
              <w:t>47,592</w:t>
            </w:r>
          </w:p>
        </w:tc>
        <w:tc>
          <w:tcPr>
            <w:tcW w:w="749" w:type="dxa"/>
            <w:vAlign w:val="center"/>
          </w:tcPr>
          <w:p w14:paraId="441A5F0F" w14:textId="1B0D6822" w:rsidR="00431147" w:rsidRPr="00EB0437" w:rsidRDefault="00BA3506"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5</w:t>
            </w:r>
            <w:r w:rsidR="0056720B">
              <w:rPr>
                <w:rFonts w:ascii="Browallia New" w:hAnsi="Browallia New" w:cs="Browallia New"/>
                <w:sz w:val="20"/>
                <w:szCs w:val="20"/>
              </w:rPr>
              <w:t>5</w:t>
            </w:r>
            <w:r w:rsidRPr="00EB0437">
              <w:rPr>
                <w:rFonts w:ascii="Browallia New" w:hAnsi="Browallia New" w:cs="Browallia New"/>
                <w:sz w:val="20"/>
                <w:szCs w:val="20"/>
              </w:rPr>
              <w:t>,</w:t>
            </w:r>
            <w:r w:rsidR="0056720B">
              <w:rPr>
                <w:rFonts w:ascii="Browallia New" w:hAnsi="Browallia New" w:cs="Browallia New"/>
                <w:sz w:val="20"/>
                <w:szCs w:val="20"/>
              </w:rPr>
              <w:t>466</w:t>
            </w:r>
          </w:p>
        </w:tc>
        <w:tc>
          <w:tcPr>
            <w:tcW w:w="710" w:type="dxa"/>
            <w:vAlign w:val="center"/>
          </w:tcPr>
          <w:p w14:paraId="6CCBCB45" w14:textId="42DB17D7" w:rsidR="00431147" w:rsidRPr="00C07995" w:rsidRDefault="00431147" w:rsidP="00431147">
            <w:pPr>
              <w:spacing w:line="240" w:lineRule="auto"/>
              <w:ind w:left="-14" w:right="-22"/>
              <w:jc w:val="right"/>
              <w:rPr>
                <w:rFonts w:ascii="Browallia New" w:hAnsi="Browallia New" w:cs="Browallia New"/>
                <w:sz w:val="20"/>
                <w:szCs w:val="20"/>
              </w:rPr>
            </w:pPr>
            <w:r w:rsidRPr="00762689">
              <w:rPr>
                <w:rFonts w:ascii="Browallia New" w:hAnsi="Browallia New" w:cs="Browallia New"/>
                <w:sz w:val="20"/>
                <w:szCs w:val="20"/>
              </w:rPr>
              <w:t>53,710</w:t>
            </w:r>
          </w:p>
        </w:tc>
        <w:tc>
          <w:tcPr>
            <w:tcW w:w="707" w:type="dxa"/>
          </w:tcPr>
          <w:p w14:paraId="42BD96BF" w14:textId="056FE1E0" w:rsidR="00431147" w:rsidRPr="00EB0437" w:rsidRDefault="00841AE5"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10</w:t>
            </w:r>
            <w:r>
              <w:rPr>
                <w:rFonts w:ascii="Browallia New" w:hAnsi="Browallia New" w:cs="Browallia New"/>
                <w:sz w:val="20"/>
                <w:szCs w:val="20"/>
              </w:rPr>
              <w:t>4,612</w:t>
            </w:r>
          </w:p>
        </w:tc>
        <w:tc>
          <w:tcPr>
            <w:tcW w:w="725" w:type="dxa"/>
          </w:tcPr>
          <w:p w14:paraId="1A8DD78C" w14:textId="11BA55BA" w:rsidR="00431147" w:rsidRPr="00C07995" w:rsidRDefault="00431147" w:rsidP="00431147">
            <w:pPr>
              <w:spacing w:line="240" w:lineRule="auto"/>
              <w:ind w:left="-14" w:right="-22"/>
              <w:jc w:val="right"/>
              <w:rPr>
                <w:rFonts w:ascii="Browallia New" w:hAnsi="Browallia New" w:cs="Browallia New"/>
                <w:sz w:val="20"/>
                <w:szCs w:val="20"/>
              </w:rPr>
            </w:pPr>
            <w:r w:rsidRPr="00DA27E6">
              <w:rPr>
                <w:rFonts w:ascii="Browallia New" w:hAnsi="Browallia New" w:cs="Browallia New"/>
                <w:sz w:val="20"/>
                <w:szCs w:val="20"/>
              </w:rPr>
              <w:t>101,302</w:t>
            </w:r>
          </w:p>
        </w:tc>
      </w:tr>
      <w:tr w:rsidR="00431147" w:rsidRPr="00B771CA" w14:paraId="3E9F5685" w14:textId="6B0FB096" w:rsidTr="00C07995">
        <w:trPr>
          <w:cantSplit/>
        </w:trPr>
        <w:tc>
          <w:tcPr>
            <w:tcW w:w="3045" w:type="dxa"/>
            <w:hideMark/>
          </w:tcPr>
          <w:p w14:paraId="309D05A2" w14:textId="4AE4A519" w:rsidR="00431147" w:rsidRPr="00B771CA" w:rsidRDefault="00431147" w:rsidP="00431147">
            <w:pPr>
              <w:tabs>
                <w:tab w:val="clear" w:pos="227"/>
                <w:tab w:val="clear" w:pos="454"/>
                <w:tab w:val="clear" w:pos="2580"/>
                <w:tab w:val="clear" w:pos="2807"/>
                <w:tab w:val="left" w:pos="3012"/>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ไมด้า</w:t>
            </w:r>
            <w:proofErr w:type="spellEnd"/>
            <w:r w:rsidRPr="00B771CA">
              <w:rPr>
                <w:rFonts w:ascii="Browallia New" w:hAnsi="Browallia New" w:cs="Browallia New"/>
                <w:sz w:val="20"/>
                <w:szCs w:val="20"/>
              </w:rPr>
              <w:t xml:space="preserve"> </w:t>
            </w:r>
            <w:r w:rsidRPr="00B771CA">
              <w:rPr>
                <w:rFonts w:ascii="Browallia New" w:hAnsi="Browallia New" w:cs="Browallia New"/>
                <w:sz w:val="20"/>
                <w:szCs w:val="20"/>
                <w:cs/>
              </w:rPr>
              <w:t>(ลาว)</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เช่าสินเชื่อ</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699" w:type="dxa"/>
          </w:tcPr>
          <w:p w14:paraId="12EDDDC3" w14:textId="2A5E01C9" w:rsidR="00431147" w:rsidRPr="00EB0437" w:rsidRDefault="00A45C3B"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88,679</w:t>
            </w:r>
          </w:p>
        </w:tc>
        <w:tc>
          <w:tcPr>
            <w:tcW w:w="713" w:type="dxa"/>
          </w:tcPr>
          <w:p w14:paraId="57A4BB53" w14:textId="681E65D6" w:rsidR="00431147" w:rsidRPr="00C07995" w:rsidRDefault="00431147" w:rsidP="00431147">
            <w:pPr>
              <w:spacing w:line="240" w:lineRule="auto"/>
              <w:ind w:left="-14" w:right="-22"/>
              <w:jc w:val="right"/>
              <w:rPr>
                <w:rFonts w:ascii="Browallia New" w:hAnsi="Browallia New" w:cs="Browallia New"/>
                <w:sz w:val="20"/>
                <w:szCs w:val="20"/>
              </w:rPr>
            </w:pPr>
            <w:r w:rsidRPr="006764B8">
              <w:rPr>
                <w:rFonts w:ascii="Browallia New" w:hAnsi="Browallia New" w:cs="Browallia New"/>
                <w:sz w:val="20"/>
                <w:szCs w:val="20"/>
              </w:rPr>
              <w:t>74,728</w:t>
            </w:r>
          </w:p>
        </w:tc>
        <w:tc>
          <w:tcPr>
            <w:tcW w:w="707" w:type="dxa"/>
            <w:vAlign w:val="bottom"/>
          </w:tcPr>
          <w:p w14:paraId="4A61475F" w14:textId="422A56BA" w:rsidR="00431147" w:rsidRPr="00EB0437" w:rsidRDefault="007B5731"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41,782</w:t>
            </w:r>
          </w:p>
        </w:tc>
        <w:tc>
          <w:tcPr>
            <w:tcW w:w="708" w:type="dxa"/>
            <w:vAlign w:val="bottom"/>
          </w:tcPr>
          <w:p w14:paraId="1807F3B4" w14:textId="340C2C0A" w:rsidR="00431147" w:rsidRPr="00C07995" w:rsidRDefault="00431147" w:rsidP="00431147">
            <w:pPr>
              <w:spacing w:line="240" w:lineRule="auto"/>
              <w:ind w:left="-14" w:right="-22"/>
              <w:jc w:val="right"/>
              <w:rPr>
                <w:rFonts w:ascii="Browallia New" w:hAnsi="Browallia New" w:cs="Browallia New"/>
                <w:sz w:val="20"/>
                <w:szCs w:val="20"/>
              </w:rPr>
            </w:pPr>
            <w:r w:rsidRPr="00A95EDE">
              <w:rPr>
                <w:rFonts w:ascii="Browallia New" w:hAnsi="Browallia New" w:cs="Browallia New"/>
                <w:sz w:val="20"/>
                <w:szCs w:val="20"/>
              </w:rPr>
              <w:t>31,038</w:t>
            </w:r>
          </w:p>
        </w:tc>
        <w:tc>
          <w:tcPr>
            <w:tcW w:w="782" w:type="dxa"/>
          </w:tcPr>
          <w:p w14:paraId="10FBF6EF" w14:textId="16271BCC" w:rsidR="00431147" w:rsidRPr="00EB0437" w:rsidRDefault="00FA6604"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27,855</w:t>
            </w:r>
          </w:p>
        </w:tc>
        <w:tc>
          <w:tcPr>
            <w:tcW w:w="775" w:type="dxa"/>
          </w:tcPr>
          <w:p w14:paraId="4FC36233" w14:textId="3C6DED76" w:rsidR="00431147" w:rsidRPr="00C07995" w:rsidRDefault="00431147" w:rsidP="00431147">
            <w:pPr>
              <w:spacing w:line="240" w:lineRule="auto"/>
              <w:ind w:left="-14" w:right="-22"/>
              <w:jc w:val="right"/>
              <w:rPr>
                <w:rFonts w:ascii="Browallia New" w:hAnsi="Browallia New" w:cs="Browallia New"/>
                <w:sz w:val="20"/>
                <w:szCs w:val="20"/>
              </w:rPr>
            </w:pPr>
            <w:r w:rsidRPr="00C97E1D">
              <w:rPr>
                <w:rFonts w:ascii="Browallia New" w:hAnsi="Browallia New" w:cs="Browallia New"/>
                <w:sz w:val="20"/>
                <w:szCs w:val="20"/>
              </w:rPr>
              <w:t>20,692</w:t>
            </w:r>
          </w:p>
        </w:tc>
        <w:tc>
          <w:tcPr>
            <w:tcW w:w="806" w:type="dxa"/>
          </w:tcPr>
          <w:p w14:paraId="2D3CE61F" w14:textId="3C56B010" w:rsidR="00431147" w:rsidRPr="00EB0437" w:rsidRDefault="00C21F0B"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69,637</w:t>
            </w:r>
          </w:p>
        </w:tc>
        <w:tc>
          <w:tcPr>
            <w:tcW w:w="749" w:type="dxa"/>
          </w:tcPr>
          <w:p w14:paraId="69074285" w14:textId="687E4808" w:rsidR="00431147" w:rsidRPr="00C07995" w:rsidRDefault="00431147" w:rsidP="00431147">
            <w:pPr>
              <w:spacing w:line="240" w:lineRule="auto"/>
              <w:ind w:left="-14" w:right="-22"/>
              <w:jc w:val="right"/>
              <w:rPr>
                <w:rFonts w:ascii="Browallia New" w:hAnsi="Browallia New" w:cs="Browallia New"/>
                <w:sz w:val="20"/>
                <w:szCs w:val="20"/>
              </w:rPr>
            </w:pPr>
            <w:r w:rsidRPr="00080F79">
              <w:rPr>
                <w:rFonts w:ascii="Browallia New" w:hAnsi="Browallia New" w:cs="Browallia New"/>
                <w:sz w:val="20"/>
                <w:szCs w:val="20"/>
              </w:rPr>
              <w:t>51,730</w:t>
            </w:r>
          </w:p>
        </w:tc>
        <w:tc>
          <w:tcPr>
            <w:tcW w:w="708" w:type="dxa"/>
          </w:tcPr>
          <w:p w14:paraId="14550F0D" w14:textId="542FBF8D" w:rsidR="00431147" w:rsidRPr="00EB0437" w:rsidRDefault="0057037C"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(4,297)</w:t>
            </w:r>
          </w:p>
        </w:tc>
        <w:tc>
          <w:tcPr>
            <w:tcW w:w="707" w:type="dxa"/>
          </w:tcPr>
          <w:p w14:paraId="3AB96352" w14:textId="04D5C3FE" w:rsidR="00431147" w:rsidRPr="00C07995" w:rsidRDefault="00431147" w:rsidP="00431147">
            <w:pPr>
              <w:spacing w:line="240" w:lineRule="auto"/>
              <w:ind w:left="-14" w:right="-22"/>
              <w:jc w:val="right"/>
              <w:rPr>
                <w:rFonts w:ascii="Browallia New" w:hAnsi="Browallia New" w:cs="Browallia New"/>
                <w:sz w:val="20"/>
                <w:szCs w:val="20"/>
              </w:rPr>
            </w:pPr>
            <w:r w:rsidRPr="000454E4">
              <w:rPr>
                <w:rFonts w:ascii="Browallia New" w:hAnsi="Browallia New" w:cs="Browallia New"/>
                <w:sz w:val="20"/>
                <w:szCs w:val="20"/>
              </w:rPr>
              <w:t>32,256</w:t>
            </w:r>
          </w:p>
        </w:tc>
        <w:tc>
          <w:tcPr>
            <w:tcW w:w="746" w:type="dxa"/>
            <w:vAlign w:val="center"/>
          </w:tcPr>
          <w:p w14:paraId="1E2F2CC2" w14:textId="443610C0" w:rsidR="00431147" w:rsidRPr="00EB0437" w:rsidRDefault="00B810FB"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41,782</w:t>
            </w:r>
          </w:p>
        </w:tc>
        <w:tc>
          <w:tcPr>
            <w:tcW w:w="768" w:type="dxa"/>
            <w:vAlign w:val="center"/>
          </w:tcPr>
          <w:p w14:paraId="61177890" w14:textId="0F0F734A" w:rsidR="00431147" w:rsidRPr="00C07995" w:rsidRDefault="00431147" w:rsidP="00431147">
            <w:pPr>
              <w:spacing w:line="240" w:lineRule="auto"/>
              <w:ind w:left="-14" w:right="-22"/>
              <w:jc w:val="right"/>
              <w:rPr>
                <w:rFonts w:ascii="Browallia New" w:hAnsi="Browallia New" w:cs="Browallia New"/>
                <w:sz w:val="20"/>
                <w:szCs w:val="20"/>
              </w:rPr>
            </w:pPr>
            <w:r w:rsidRPr="00CF1D48">
              <w:rPr>
                <w:rFonts w:ascii="Browallia New" w:hAnsi="Browallia New" w:cs="Browallia New" w:hint="cs"/>
                <w:sz w:val="20"/>
                <w:szCs w:val="20"/>
              </w:rPr>
              <w:t>50,391</w:t>
            </w:r>
          </w:p>
        </w:tc>
        <w:tc>
          <w:tcPr>
            <w:tcW w:w="749" w:type="dxa"/>
            <w:vAlign w:val="center"/>
          </w:tcPr>
          <w:p w14:paraId="12D4C973" w14:textId="54E869BF" w:rsidR="00431147" w:rsidRPr="00EB0437" w:rsidRDefault="00BA3506"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27,855</w:t>
            </w:r>
          </w:p>
        </w:tc>
        <w:tc>
          <w:tcPr>
            <w:tcW w:w="710" w:type="dxa"/>
            <w:vAlign w:val="center"/>
          </w:tcPr>
          <w:p w14:paraId="7A4FDB12" w14:textId="5DA09029" w:rsidR="00431147" w:rsidRPr="00C07995" w:rsidRDefault="00431147" w:rsidP="00431147">
            <w:pPr>
              <w:spacing w:line="240" w:lineRule="auto"/>
              <w:ind w:left="-14" w:right="-22"/>
              <w:jc w:val="right"/>
              <w:rPr>
                <w:rFonts w:ascii="Browallia New" w:hAnsi="Browallia New" w:cs="Browallia New"/>
                <w:sz w:val="20"/>
                <w:szCs w:val="20"/>
              </w:rPr>
            </w:pPr>
            <w:r w:rsidRPr="00762689">
              <w:rPr>
                <w:rFonts w:ascii="Browallia New" w:hAnsi="Browallia New" w:cs="Browallia New"/>
                <w:sz w:val="20"/>
                <w:szCs w:val="20"/>
              </w:rPr>
              <w:t>33,595</w:t>
            </w:r>
          </w:p>
        </w:tc>
        <w:tc>
          <w:tcPr>
            <w:tcW w:w="707" w:type="dxa"/>
          </w:tcPr>
          <w:p w14:paraId="0840F262" w14:textId="7A5627B7" w:rsidR="00431147" w:rsidRPr="00EB0437" w:rsidRDefault="00467EA5"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69,637</w:t>
            </w:r>
          </w:p>
        </w:tc>
        <w:tc>
          <w:tcPr>
            <w:tcW w:w="725" w:type="dxa"/>
          </w:tcPr>
          <w:p w14:paraId="53F654D1" w14:textId="44154693" w:rsidR="00431147" w:rsidRPr="00C07995" w:rsidRDefault="00431147" w:rsidP="00431147">
            <w:pPr>
              <w:spacing w:line="240" w:lineRule="auto"/>
              <w:ind w:left="-14" w:right="-22"/>
              <w:jc w:val="right"/>
              <w:rPr>
                <w:rFonts w:ascii="Browallia New" w:hAnsi="Browallia New" w:cs="Browallia New"/>
                <w:sz w:val="20"/>
                <w:szCs w:val="20"/>
              </w:rPr>
            </w:pPr>
            <w:r w:rsidRPr="00DA27E6">
              <w:rPr>
                <w:rFonts w:ascii="Browallia New" w:hAnsi="Browallia New" w:cs="Browallia New"/>
                <w:sz w:val="20"/>
                <w:szCs w:val="20"/>
              </w:rPr>
              <w:t>83,986</w:t>
            </w:r>
          </w:p>
        </w:tc>
      </w:tr>
      <w:tr w:rsidR="00431147" w:rsidRPr="00B771CA" w14:paraId="309D7FA2" w14:textId="31D1252C" w:rsidTr="00C07995">
        <w:trPr>
          <w:cantSplit/>
          <w:trHeight w:val="78"/>
        </w:trPr>
        <w:tc>
          <w:tcPr>
            <w:tcW w:w="3045" w:type="dxa"/>
            <w:hideMark/>
          </w:tcPr>
          <w:p w14:paraId="406BC759" w14:textId="391EB233" w:rsidR="00431147" w:rsidRPr="00B771CA" w:rsidRDefault="00431147" w:rsidP="00431147">
            <w:pPr>
              <w:tabs>
                <w:tab w:val="clear" w:pos="227"/>
                <w:tab w:val="clear" w:pos="454"/>
                <w:tab w:val="clear" w:pos="2580"/>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ไมด้า</w:t>
            </w:r>
            <w:proofErr w:type="spellEnd"/>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ดิเวลล</w:t>
            </w:r>
            <w:proofErr w:type="spellEnd"/>
            <w:r w:rsidRPr="00B771CA">
              <w:rPr>
                <w:rFonts w:ascii="Browallia New" w:hAnsi="Browallia New" w:cs="Browallia New"/>
                <w:sz w:val="20"/>
                <w:szCs w:val="20"/>
                <w:cs/>
              </w:rPr>
              <w:t>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699" w:type="dxa"/>
          </w:tcPr>
          <w:p w14:paraId="01CB7CE6" w14:textId="3597E6DB" w:rsidR="00431147" w:rsidRPr="00EB0437" w:rsidRDefault="006407B6"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45,783</w:t>
            </w:r>
          </w:p>
        </w:tc>
        <w:tc>
          <w:tcPr>
            <w:tcW w:w="713" w:type="dxa"/>
          </w:tcPr>
          <w:p w14:paraId="3227D095" w14:textId="092D7C51" w:rsidR="00431147" w:rsidRPr="00C07995" w:rsidRDefault="00431147" w:rsidP="00431147">
            <w:pPr>
              <w:spacing w:line="240" w:lineRule="auto"/>
              <w:ind w:left="-14" w:right="-22"/>
              <w:jc w:val="right"/>
              <w:rPr>
                <w:rFonts w:ascii="Browallia New" w:hAnsi="Browallia New" w:cs="Browallia New"/>
                <w:sz w:val="20"/>
                <w:szCs w:val="20"/>
              </w:rPr>
            </w:pPr>
            <w:r w:rsidRPr="006764B8">
              <w:rPr>
                <w:rFonts w:ascii="Browallia New" w:hAnsi="Browallia New" w:cs="Browallia New"/>
                <w:sz w:val="20"/>
                <w:szCs w:val="20"/>
              </w:rPr>
              <w:t>29,062</w:t>
            </w:r>
          </w:p>
        </w:tc>
        <w:tc>
          <w:tcPr>
            <w:tcW w:w="707" w:type="dxa"/>
          </w:tcPr>
          <w:p w14:paraId="768335AE" w14:textId="71764EB4" w:rsidR="00431147" w:rsidRPr="00EB0437" w:rsidRDefault="001F6A4F"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w:t>
            </w:r>
            <w:r w:rsidR="00105659">
              <w:rPr>
                <w:rFonts w:ascii="Browallia New" w:hAnsi="Browallia New" w:cs="Browallia New"/>
                <w:sz w:val="20"/>
                <w:szCs w:val="20"/>
              </w:rPr>
              <w:t>399</w:t>
            </w:r>
          </w:p>
        </w:tc>
        <w:tc>
          <w:tcPr>
            <w:tcW w:w="708" w:type="dxa"/>
          </w:tcPr>
          <w:p w14:paraId="0A61C004" w14:textId="71FBF56A" w:rsidR="00431147" w:rsidRPr="00C07995" w:rsidRDefault="00431147" w:rsidP="00431147">
            <w:pPr>
              <w:spacing w:line="240" w:lineRule="auto"/>
              <w:ind w:left="-14" w:right="-22"/>
              <w:jc w:val="right"/>
              <w:rPr>
                <w:rFonts w:ascii="Browallia New" w:hAnsi="Browallia New" w:cs="Browallia New"/>
                <w:sz w:val="20"/>
                <w:szCs w:val="20"/>
              </w:rPr>
            </w:pPr>
            <w:r w:rsidRPr="00A95EDE">
              <w:rPr>
                <w:rFonts w:ascii="Browallia New" w:hAnsi="Browallia New" w:cs="Browallia New"/>
                <w:sz w:val="20"/>
                <w:szCs w:val="20"/>
              </w:rPr>
              <w:t>(4,787)</w:t>
            </w:r>
          </w:p>
        </w:tc>
        <w:tc>
          <w:tcPr>
            <w:tcW w:w="782" w:type="dxa"/>
          </w:tcPr>
          <w:p w14:paraId="22AF41E9" w14:textId="3C65C857" w:rsidR="00431147" w:rsidRPr="00EB0437" w:rsidRDefault="00D3694E"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600</w:t>
            </w:r>
          </w:p>
        </w:tc>
        <w:tc>
          <w:tcPr>
            <w:tcW w:w="775" w:type="dxa"/>
          </w:tcPr>
          <w:p w14:paraId="0BBC2B35" w14:textId="077A01D2" w:rsidR="00431147" w:rsidRPr="00C07995" w:rsidRDefault="00431147" w:rsidP="00431147">
            <w:pPr>
              <w:spacing w:line="240" w:lineRule="auto"/>
              <w:ind w:left="-14" w:right="-22"/>
              <w:jc w:val="right"/>
              <w:rPr>
                <w:rFonts w:ascii="Browallia New" w:hAnsi="Browallia New" w:cs="Browallia New"/>
                <w:sz w:val="20"/>
                <w:szCs w:val="20"/>
              </w:rPr>
            </w:pPr>
            <w:r w:rsidRPr="00C97E1D">
              <w:rPr>
                <w:rFonts w:ascii="Browallia New" w:hAnsi="Browallia New" w:cs="Browallia New"/>
                <w:sz w:val="20"/>
                <w:szCs w:val="20"/>
              </w:rPr>
              <w:t>(1,196)</w:t>
            </w:r>
          </w:p>
        </w:tc>
        <w:tc>
          <w:tcPr>
            <w:tcW w:w="806" w:type="dxa"/>
          </w:tcPr>
          <w:p w14:paraId="38804F34" w14:textId="4A56BA66" w:rsidR="00431147" w:rsidRPr="00EB0437" w:rsidRDefault="00C21F0B"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2,999</w:t>
            </w:r>
          </w:p>
        </w:tc>
        <w:tc>
          <w:tcPr>
            <w:tcW w:w="749" w:type="dxa"/>
          </w:tcPr>
          <w:p w14:paraId="0047796F" w14:textId="3BF6D828" w:rsidR="00431147" w:rsidRPr="00C07995" w:rsidRDefault="00431147" w:rsidP="00431147">
            <w:pPr>
              <w:spacing w:line="240" w:lineRule="auto"/>
              <w:ind w:left="-14" w:right="-22"/>
              <w:jc w:val="right"/>
              <w:rPr>
                <w:rFonts w:ascii="Browallia New" w:hAnsi="Browallia New" w:cs="Browallia New"/>
                <w:sz w:val="20"/>
                <w:szCs w:val="20"/>
              </w:rPr>
            </w:pPr>
            <w:r w:rsidRPr="00080F79">
              <w:rPr>
                <w:rFonts w:ascii="Browallia New" w:hAnsi="Browallia New" w:cs="Browallia New"/>
                <w:sz w:val="20"/>
                <w:szCs w:val="20"/>
              </w:rPr>
              <w:t>(5,983)</w:t>
            </w:r>
          </w:p>
        </w:tc>
        <w:tc>
          <w:tcPr>
            <w:tcW w:w="708" w:type="dxa"/>
          </w:tcPr>
          <w:p w14:paraId="2D6B4347" w14:textId="638D70D7" w:rsidR="00431147" w:rsidRPr="00EB0437" w:rsidRDefault="007F58C5"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w:t>
            </w:r>
          </w:p>
        </w:tc>
        <w:tc>
          <w:tcPr>
            <w:tcW w:w="707" w:type="dxa"/>
          </w:tcPr>
          <w:p w14:paraId="6DE4B967" w14:textId="7D6A14F5" w:rsidR="00431147" w:rsidRPr="00C07995" w:rsidRDefault="00431147" w:rsidP="00431147">
            <w:pPr>
              <w:spacing w:line="240" w:lineRule="auto"/>
              <w:ind w:left="-14" w:right="-22"/>
              <w:jc w:val="right"/>
              <w:rPr>
                <w:rFonts w:ascii="Browallia New" w:hAnsi="Browallia New" w:cs="Browallia New"/>
                <w:sz w:val="20"/>
                <w:szCs w:val="20"/>
              </w:rPr>
            </w:pPr>
            <w:r w:rsidRPr="000454E4">
              <w:rPr>
                <w:rFonts w:ascii="Browallia New" w:hAnsi="Browallia New" w:cs="Browallia New"/>
                <w:sz w:val="20"/>
                <w:szCs w:val="20"/>
              </w:rPr>
              <w:t>43</w:t>
            </w:r>
          </w:p>
        </w:tc>
        <w:tc>
          <w:tcPr>
            <w:tcW w:w="746" w:type="dxa"/>
            <w:vAlign w:val="center"/>
          </w:tcPr>
          <w:p w14:paraId="0700B5EA" w14:textId="2A7AB605" w:rsidR="00431147" w:rsidRPr="00EB0437" w:rsidRDefault="00D80B8E"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2,400</w:t>
            </w:r>
          </w:p>
        </w:tc>
        <w:tc>
          <w:tcPr>
            <w:tcW w:w="768" w:type="dxa"/>
            <w:vAlign w:val="center"/>
          </w:tcPr>
          <w:p w14:paraId="6BE2FE2A" w14:textId="5B5DFC0E" w:rsidR="00431147" w:rsidRPr="00C07995" w:rsidRDefault="00431147" w:rsidP="00431147">
            <w:pPr>
              <w:spacing w:line="240" w:lineRule="auto"/>
              <w:ind w:left="-14" w:right="-22"/>
              <w:jc w:val="right"/>
              <w:rPr>
                <w:rFonts w:ascii="Browallia New" w:hAnsi="Browallia New" w:cs="Browallia New"/>
                <w:sz w:val="20"/>
                <w:szCs w:val="20"/>
              </w:rPr>
            </w:pPr>
            <w:r w:rsidRPr="00CF1D48">
              <w:rPr>
                <w:rFonts w:ascii="Browallia New" w:hAnsi="Browallia New" w:cs="Browallia New"/>
                <w:sz w:val="20"/>
                <w:szCs w:val="20"/>
              </w:rPr>
              <w:t>(4,</w:t>
            </w:r>
            <w:r w:rsidRPr="00CF1D48">
              <w:rPr>
                <w:rFonts w:ascii="Browallia New" w:hAnsi="Browallia New" w:cs="Browallia New" w:hint="cs"/>
                <w:sz w:val="20"/>
                <w:szCs w:val="20"/>
              </w:rPr>
              <w:t>752</w:t>
            </w:r>
            <w:r w:rsidRPr="00CF1D48">
              <w:rPr>
                <w:rFonts w:ascii="Browallia New" w:hAnsi="Browallia New" w:cs="Browallia New"/>
                <w:sz w:val="20"/>
                <w:szCs w:val="20"/>
              </w:rPr>
              <w:t>)</w:t>
            </w:r>
          </w:p>
        </w:tc>
        <w:tc>
          <w:tcPr>
            <w:tcW w:w="749" w:type="dxa"/>
            <w:vAlign w:val="center"/>
          </w:tcPr>
          <w:p w14:paraId="414F918C" w14:textId="75FC5576" w:rsidR="00431147" w:rsidRPr="00EB0437" w:rsidRDefault="00C0303C"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600</w:t>
            </w:r>
          </w:p>
        </w:tc>
        <w:tc>
          <w:tcPr>
            <w:tcW w:w="710" w:type="dxa"/>
            <w:vAlign w:val="center"/>
          </w:tcPr>
          <w:p w14:paraId="7169840F" w14:textId="02A92A69" w:rsidR="00431147" w:rsidRPr="00C07995" w:rsidRDefault="00431147" w:rsidP="00431147">
            <w:pPr>
              <w:spacing w:line="240" w:lineRule="auto"/>
              <w:ind w:left="-14" w:right="-22"/>
              <w:jc w:val="right"/>
              <w:rPr>
                <w:rFonts w:ascii="Browallia New" w:hAnsi="Browallia New" w:cs="Browallia New"/>
                <w:sz w:val="20"/>
                <w:szCs w:val="20"/>
              </w:rPr>
            </w:pPr>
            <w:r w:rsidRPr="00762689">
              <w:rPr>
                <w:rFonts w:ascii="Browallia New" w:hAnsi="Browallia New" w:cs="Browallia New"/>
                <w:sz w:val="20"/>
                <w:szCs w:val="20"/>
              </w:rPr>
              <w:t>(1,188)</w:t>
            </w:r>
          </w:p>
        </w:tc>
        <w:tc>
          <w:tcPr>
            <w:tcW w:w="707" w:type="dxa"/>
          </w:tcPr>
          <w:p w14:paraId="248F82E6" w14:textId="37851E5B" w:rsidR="00431147" w:rsidRPr="00EB0437" w:rsidRDefault="0013752E"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3,000</w:t>
            </w:r>
          </w:p>
        </w:tc>
        <w:tc>
          <w:tcPr>
            <w:tcW w:w="725" w:type="dxa"/>
          </w:tcPr>
          <w:p w14:paraId="3F8BE512" w14:textId="6F798ADB" w:rsidR="00431147" w:rsidRPr="00C07995" w:rsidRDefault="00431147" w:rsidP="00431147">
            <w:pPr>
              <w:spacing w:line="240" w:lineRule="auto"/>
              <w:ind w:left="-14" w:right="-22"/>
              <w:jc w:val="right"/>
              <w:rPr>
                <w:rFonts w:ascii="Browallia New" w:hAnsi="Browallia New" w:cs="Browallia New"/>
                <w:sz w:val="20"/>
                <w:szCs w:val="20"/>
              </w:rPr>
            </w:pPr>
            <w:r w:rsidRPr="00DA27E6">
              <w:rPr>
                <w:rFonts w:ascii="Browallia New" w:hAnsi="Browallia New" w:cs="Browallia New"/>
                <w:sz w:val="20"/>
                <w:szCs w:val="20"/>
              </w:rPr>
              <w:t>(5,940)</w:t>
            </w:r>
          </w:p>
        </w:tc>
      </w:tr>
      <w:tr w:rsidR="00431147" w:rsidRPr="00B771CA" w14:paraId="55D9461C" w14:textId="67B786A0" w:rsidTr="00C07995">
        <w:trPr>
          <w:cantSplit/>
        </w:trPr>
        <w:tc>
          <w:tcPr>
            <w:tcW w:w="3045" w:type="dxa"/>
            <w:hideMark/>
          </w:tcPr>
          <w:p w14:paraId="253627AB" w14:textId="182CB76F" w:rsidR="00431147" w:rsidRPr="00B771CA" w:rsidRDefault="00431147" w:rsidP="00431147">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ไมด้า</w:t>
            </w:r>
            <w:proofErr w:type="spellEnd"/>
            <w:r w:rsidRPr="00B771CA">
              <w:rPr>
                <w:rFonts w:ascii="Browallia New" w:hAnsi="Browallia New" w:cs="Browallia New"/>
                <w:sz w:val="20"/>
                <w:szCs w:val="20"/>
              </w:rPr>
              <w:t xml:space="preserve"> </w:t>
            </w:r>
            <w:r w:rsidRPr="00B771CA">
              <w:rPr>
                <w:rFonts w:ascii="Browallia New" w:hAnsi="Browallia New" w:cs="Browallia New"/>
                <w:sz w:val="20"/>
                <w:szCs w:val="20"/>
                <w:cs/>
              </w:rPr>
              <w:t>เอเจนซี่</w:t>
            </w:r>
            <w:r w:rsidRPr="00B771CA">
              <w:rPr>
                <w:rFonts w:ascii="Browallia New" w:hAnsi="Browallia New" w:cs="Browallia New"/>
                <w:sz w:val="20"/>
                <w:szCs w:val="20"/>
              </w:rPr>
              <w:t xml:space="preserve"> </w:t>
            </w:r>
            <w:r w:rsidRPr="00B771CA">
              <w:rPr>
                <w:rFonts w:ascii="Browallia New" w:hAnsi="Browallia New" w:cs="Browallia New"/>
                <w:sz w:val="20"/>
                <w:szCs w:val="20"/>
                <w:cs/>
              </w:rPr>
              <w:t>แอนด์</w:t>
            </w:r>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ดิเวลล</w:t>
            </w:r>
            <w:proofErr w:type="spellEnd"/>
            <w:r w:rsidRPr="00B771CA">
              <w:rPr>
                <w:rFonts w:ascii="Browallia New" w:hAnsi="Browallia New" w:cs="Browallia New"/>
                <w:sz w:val="20"/>
                <w:szCs w:val="20"/>
                <w:cs/>
              </w:rPr>
              <w:t>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699" w:type="dxa"/>
          </w:tcPr>
          <w:p w14:paraId="299C9F58" w14:textId="5B778C06" w:rsidR="00431147" w:rsidRPr="00EB0437" w:rsidRDefault="00FC33B2"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17,688</w:t>
            </w:r>
          </w:p>
        </w:tc>
        <w:tc>
          <w:tcPr>
            <w:tcW w:w="713" w:type="dxa"/>
          </w:tcPr>
          <w:p w14:paraId="755B8A9E" w14:textId="7F5AEF33" w:rsidR="00431147" w:rsidRPr="00C07995" w:rsidRDefault="00431147" w:rsidP="00431147">
            <w:pPr>
              <w:spacing w:line="240" w:lineRule="auto"/>
              <w:ind w:left="-14" w:right="-22"/>
              <w:jc w:val="right"/>
              <w:rPr>
                <w:rFonts w:ascii="Browallia New" w:hAnsi="Browallia New" w:cs="Browallia New"/>
                <w:sz w:val="20"/>
                <w:szCs w:val="20"/>
              </w:rPr>
            </w:pPr>
            <w:r w:rsidRPr="006764B8">
              <w:rPr>
                <w:rFonts w:ascii="Browallia New" w:hAnsi="Browallia New" w:cs="Browallia New"/>
                <w:sz w:val="20"/>
                <w:szCs w:val="20"/>
              </w:rPr>
              <w:t>16,975</w:t>
            </w:r>
          </w:p>
        </w:tc>
        <w:tc>
          <w:tcPr>
            <w:tcW w:w="707" w:type="dxa"/>
          </w:tcPr>
          <w:p w14:paraId="7899ACBC" w14:textId="3B3FC63A" w:rsidR="00431147" w:rsidRPr="00EB0437" w:rsidRDefault="001F6A4F"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(947)</w:t>
            </w:r>
          </w:p>
        </w:tc>
        <w:tc>
          <w:tcPr>
            <w:tcW w:w="708" w:type="dxa"/>
          </w:tcPr>
          <w:p w14:paraId="726D46B2" w14:textId="75A21E31" w:rsidR="00431147" w:rsidRPr="00C07995" w:rsidRDefault="00431147" w:rsidP="00431147">
            <w:pPr>
              <w:spacing w:line="240" w:lineRule="auto"/>
              <w:ind w:left="-14" w:right="-22"/>
              <w:jc w:val="right"/>
              <w:rPr>
                <w:rFonts w:ascii="Browallia New" w:hAnsi="Browallia New" w:cs="Browallia New"/>
                <w:sz w:val="20"/>
                <w:szCs w:val="20"/>
              </w:rPr>
            </w:pPr>
            <w:r w:rsidRPr="00A95EDE">
              <w:rPr>
                <w:rFonts w:ascii="Browallia New" w:hAnsi="Browallia New" w:cs="Browallia New"/>
                <w:sz w:val="20"/>
                <w:szCs w:val="20"/>
              </w:rPr>
              <w:t>(691)</w:t>
            </w:r>
          </w:p>
        </w:tc>
        <w:tc>
          <w:tcPr>
            <w:tcW w:w="782" w:type="dxa"/>
          </w:tcPr>
          <w:p w14:paraId="3A84AA39" w14:textId="7C87CEA6" w:rsidR="00431147" w:rsidRPr="00EB0437" w:rsidRDefault="00D3694E"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w:t>
            </w:r>
            <w:r w:rsidR="006D65E8" w:rsidRPr="00EB0437">
              <w:rPr>
                <w:rFonts w:ascii="Browallia New" w:hAnsi="Browallia New" w:cs="Browallia New"/>
                <w:sz w:val="20"/>
                <w:szCs w:val="20"/>
              </w:rPr>
              <w:t>406)</w:t>
            </w:r>
          </w:p>
        </w:tc>
        <w:tc>
          <w:tcPr>
            <w:tcW w:w="775" w:type="dxa"/>
          </w:tcPr>
          <w:p w14:paraId="61CD9F70" w14:textId="60C04E6C" w:rsidR="00431147" w:rsidRPr="00C07995" w:rsidRDefault="00431147" w:rsidP="00431147">
            <w:pPr>
              <w:spacing w:line="240" w:lineRule="auto"/>
              <w:ind w:left="-14" w:right="-22"/>
              <w:jc w:val="right"/>
              <w:rPr>
                <w:rFonts w:ascii="Browallia New" w:hAnsi="Browallia New" w:cs="Browallia New"/>
                <w:sz w:val="20"/>
                <w:szCs w:val="20"/>
              </w:rPr>
            </w:pPr>
            <w:r w:rsidRPr="00C97E1D">
              <w:rPr>
                <w:rFonts w:ascii="Browallia New" w:hAnsi="Browallia New" w:cs="Browallia New"/>
                <w:sz w:val="20"/>
                <w:szCs w:val="20"/>
              </w:rPr>
              <w:t>(296)</w:t>
            </w:r>
          </w:p>
        </w:tc>
        <w:tc>
          <w:tcPr>
            <w:tcW w:w="806" w:type="dxa"/>
          </w:tcPr>
          <w:p w14:paraId="0E83255A" w14:textId="4EE17548" w:rsidR="00431147" w:rsidRPr="00EB0437" w:rsidRDefault="00C21F0B"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(1,353)</w:t>
            </w:r>
          </w:p>
        </w:tc>
        <w:tc>
          <w:tcPr>
            <w:tcW w:w="749" w:type="dxa"/>
          </w:tcPr>
          <w:p w14:paraId="3E0497B3" w14:textId="68EF31C4" w:rsidR="00431147" w:rsidRPr="00C07995" w:rsidRDefault="00431147" w:rsidP="00431147">
            <w:pPr>
              <w:spacing w:line="240" w:lineRule="auto"/>
              <w:ind w:left="-14" w:right="-22"/>
              <w:jc w:val="right"/>
              <w:rPr>
                <w:rFonts w:ascii="Browallia New" w:hAnsi="Browallia New" w:cs="Browallia New"/>
                <w:sz w:val="20"/>
                <w:szCs w:val="20"/>
              </w:rPr>
            </w:pPr>
            <w:r w:rsidRPr="00080F79">
              <w:rPr>
                <w:rFonts w:ascii="Browallia New" w:hAnsi="Browallia New" w:cs="Browallia New"/>
                <w:sz w:val="20"/>
                <w:szCs w:val="20"/>
              </w:rPr>
              <w:t>(987)</w:t>
            </w:r>
          </w:p>
        </w:tc>
        <w:tc>
          <w:tcPr>
            <w:tcW w:w="708" w:type="dxa"/>
          </w:tcPr>
          <w:p w14:paraId="583C9C99" w14:textId="2D77FA58" w:rsidR="00431147" w:rsidRPr="00EB0437" w:rsidRDefault="007F58C5"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w:t>
            </w:r>
          </w:p>
        </w:tc>
        <w:tc>
          <w:tcPr>
            <w:tcW w:w="707" w:type="dxa"/>
          </w:tcPr>
          <w:p w14:paraId="20038C13" w14:textId="45F4728B" w:rsidR="00431147" w:rsidRPr="00C07995" w:rsidRDefault="00431147" w:rsidP="00431147">
            <w:pPr>
              <w:spacing w:line="240" w:lineRule="auto"/>
              <w:ind w:left="-14" w:right="-22"/>
              <w:jc w:val="right"/>
              <w:rPr>
                <w:rFonts w:ascii="Browallia New" w:hAnsi="Browallia New" w:cs="Browallia New"/>
                <w:sz w:val="20"/>
                <w:szCs w:val="20"/>
              </w:rPr>
            </w:pPr>
            <w:r w:rsidRPr="000454E4">
              <w:rPr>
                <w:rFonts w:ascii="Browallia New" w:hAnsi="Browallia New" w:cs="Browallia New"/>
                <w:sz w:val="20"/>
                <w:szCs w:val="20"/>
              </w:rPr>
              <w:t>(242)</w:t>
            </w:r>
          </w:p>
        </w:tc>
        <w:tc>
          <w:tcPr>
            <w:tcW w:w="746" w:type="dxa"/>
            <w:vAlign w:val="center"/>
          </w:tcPr>
          <w:p w14:paraId="28508E8C" w14:textId="5405D586" w:rsidR="00431147" w:rsidRPr="00EB0437" w:rsidRDefault="00D80B8E"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(947)</w:t>
            </w:r>
          </w:p>
        </w:tc>
        <w:tc>
          <w:tcPr>
            <w:tcW w:w="768" w:type="dxa"/>
            <w:vAlign w:val="center"/>
          </w:tcPr>
          <w:p w14:paraId="2FC0A5A6" w14:textId="6F053DEE" w:rsidR="00431147" w:rsidRPr="00C07995" w:rsidRDefault="00431147" w:rsidP="00431147">
            <w:pPr>
              <w:spacing w:line="240" w:lineRule="auto"/>
              <w:ind w:left="-14" w:right="-22"/>
              <w:jc w:val="right"/>
              <w:rPr>
                <w:rFonts w:ascii="Browallia New" w:hAnsi="Browallia New" w:cs="Browallia New"/>
                <w:sz w:val="20"/>
                <w:szCs w:val="20"/>
              </w:rPr>
            </w:pPr>
            <w:r w:rsidRPr="00CF1D48">
              <w:rPr>
                <w:rFonts w:ascii="Browallia New" w:hAnsi="Browallia New" w:cs="Browallia New"/>
                <w:sz w:val="20"/>
                <w:szCs w:val="20"/>
              </w:rPr>
              <w:t>(</w:t>
            </w:r>
            <w:r w:rsidRPr="00CF1D48">
              <w:rPr>
                <w:rFonts w:ascii="Browallia New" w:hAnsi="Browallia New" w:cs="Browallia New" w:hint="cs"/>
                <w:sz w:val="20"/>
                <w:szCs w:val="20"/>
              </w:rPr>
              <w:t>861</w:t>
            </w:r>
            <w:r w:rsidRPr="00CF1D48">
              <w:rPr>
                <w:rFonts w:ascii="Browallia New" w:hAnsi="Browallia New" w:cs="Browallia New"/>
                <w:sz w:val="20"/>
                <w:szCs w:val="20"/>
              </w:rPr>
              <w:t>)</w:t>
            </w:r>
          </w:p>
        </w:tc>
        <w:tc>
          <w:tcPr>
            <w:tcW w:w="749" w:type="dxa"/>
            <w:vAlign w:val="center"/>
          </w:tcPr>
          <w:p w14:paraId="35795917" w14:textId="4DDBA450" w:rsidR="00431147" w:rsidRPr="00EB0437" w:rsidRDefault="00C0303C"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(40</w:t>
            </w:r>
            <w:r w:rsidR="00496C4B" w:rsidRPr="00EB0437">
              <w:rPr>
                <w:rFonts w:ascii="Browallia New" w:hAnsi="Browallia New" w:cs="Browallia New"/>
                <w:sz w:val="20"/>
                <w:szCs w:val="20"/>
              </w:rPr>
              <w:t>6</w:t>
            </w:r>
            <w:r w:rsidRPr="00EB0437">
              <w:rPr>
                <w:rFonts w:ascii="Browallia New" w:hAnsi="Browallia New" w:cs="Browallia New"/>
                <w:sz w:val="20"/>
                <w:szCs w:val="20"/>
              </w:rPr>
              <w:t>)</w:t>
            </w:r>
          </w:p>
        </w:tc>
        <w:tc>
          <w:tcPr>
            <w:tcW w:w="710" w:type="dxa"/>
            <w:vAlign w:val="center"/>
          </w:tcPr>
          <w:p w14:paraId="7E7ADAC8" w14:textId="4122307C" w:rsidR="00431147" w:rsidRPr="00C07995" w:rsidRDefault="00431147" w:rsidP="00431147">
            <w:pPr>
              <w:spacing w:line="240" w:lineRule="auto"/>
              <w:ind w:left="-14" w:right="-22"/>
              <w:jc w:val="right"/>
              <w:rPr>
                <w:rFonts w:ascii="Browallia New" w:hAnsi="Browallia New" w:cs="Browallia New"/>
                <w:sz w:val="20"/>
                <w:szCs w:val="20"/>
              </w:rPr>
            </w:pPr>
            <w:r w:rsidRPr="00762689">
              <w:rPr>
                <w:rFonts w:ascii="Browallia New" w:hAnsi="Browallia New" w:cs="Browallia New"/>
                <w:sz w:val="20"/>
                <w:szCs w:val="20"/>
              </w:rPr>
              <w:t>(368)</w:t>
            </w:r>
          </w:p>
        </w:tc>
        <w:tc>
          <w:tcPr>
            <w:tcW w:w="707" w:type="dxa"/>
          </w:tcPr>
          <w:p w14:paraId="0B5BA518" w14:textId="71BDA408" w:rsidR="00431147" w:rsidRPr="00EB0437" w:rsidRDefault="0013752E" w:rsidP="00431147">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(1,353)</w:t>
            </w:r>
          </w:p>
        </w:tc>
        <w:tc>
          <w:tcPr>
            <w:tcW w:w="725" w:type="dxa"/>
          </w:tcPr>
          <w:p w14:paraId="06B49DFE" w14:textId="67AA7624" w:rsidR="00431147" w:rsidRPr="00C07995" w:rsidRDefault="00431147" w:rsidP="00431147">
            <w:pPr>
              <w:spacing w:line="240" w:lineRule="auto"/>
              <w:ind w:left="-14" w:right="-22"/>
              <w:jc w:val="right"/>
              <w:rPr>
                <w:rFonts w:ascii="Browallia New" w:hAnsi="Browallia New" w:cs="Browallia New"/>
                <w:sz w:val="20"/>
                <w:szCs w:val="20"/>
              </w:rPr>
            </w:pPr>
            <w:r w:rsidRPr="00DA27E6">
              <w:rPr>
                <w:rFonts w:ascii="Browallia New" w:hAnsi="Browallia New" w:cs="Browallia New"/>
                <w:sz w:val="20"/>
                <w:szCs w:val="20"/>
              </w:rPr>
              <w:t>(1,229)</w:t>
            </w:r>
          </w:p>
        </w:tc>
      </w:tr>
    </w:tbl>
    <w:p w14:paraId="18C1A548" w14:textId="2D450E36" w:rsidR="00D82D2B" w:rsidRPr="00B771CA" w:rsidRDefault="00D8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p>
    <w:tbl>
      <w:tblPr>
        <w:tblW w:w="14847" w:type="dxa"/>
        <w:tblInd w:w="462" w:type="dxa"/>
        <w:tblLayout w:type="fixed"/>
        <w:tblLook w:val="0000" w:firstRow="0" w:lastRow="0" w:firstColumn="0" w:lastColumn="0" w:noHBand="0" w:noVBand="0"/>
      </w:tblPr>
      <w:tblGrid>
        <w:gridCol w:w="3222"/>
        <w:gridCol w:w="1419"/>
        <w:gridCol w:w="1418"/>
        <w:gridCol w:w="1559"/>
        <w:gridCol w:w="1559"/>
        <w:gridCol w:w="1418"/>
        <w:gridCol w:w="1417"/>
        <w:gridCol w:w="1418"/>
        <w:gridCol w:w="1417"/>
      </w:tblGrid>
      <w:tr w:rsidR="00D82D2B" w:rsidRPr="00B771CA" w14:paraId="2E40E256" w14:textId="77777777" w:rsidTr="002D7855">
        <w:trPr>
          <w:cantSplit/>
        </w:trPr>
        <w:tc>
          <w:tcPr>
            <w:tcW w:w="3222" w:type="dxa"/>
          </w:tcPr>
          <w:p w14:paraId="72D1BA9B" w14:textId="77777777" w:rsidR="00D82D2B" w:rsidRPr="00B771CA"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72F0B73A" w14:textId="77777777" w:rsidR="00D82D2B" w:rsidRPr="00B771CA"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3118" w:type="dxa"/>
            <w:gridSpan w:val="2"/>
          </w:tcPr>
          <w:p w14:paraId="17B23411" w14:textId="77777777" w:rsidR="00D82D2B" w:rsidRPr="00B771CA"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5670" w:type="dxa"/>
            <w:gridSpan w:val="4"/>
          </w:tcPr>
          <w:p w14:paraId="2A843DBA" w14:textId="042854C0" w:rsidR="00D82D2B" w:rsidRPr="00B771CA" w:rsidRDefault="00D82D2B" w:rsidP="00B827D2">
            <w:pPr>
              <w:tabs>
                <w:tab w:val="clear" w:pos="227"/>
                <w:tab w:val="clear" w:pos="454"/>
                <w:tab w:val="clear" w:pos="680"/>
                <w:tab w:val="clear" w:pos="907"/>
                <w:tab w:val="clear" w:pos="2580"/>
                <w:tab w:val="clear" w:pos="2807"/>
                <w:tab w:val="left" w:pos="742"/>
                <w:tab w:val="left" w:pos="2443"/>
              </w:tabs>
              <w:spacing w:line="240" w:lineRule="auto"/>
              <w:ind w:left="-250"/>
              <w:jc w:val="right"/>
              <w:rPr>
                <w:rFonts w:ascii="Browallia New" w:hAnsi="Browallia New" w:cs="Browallia New"/>
                <w:sz w:val="20"/>
                <w:szCs w:val="20"/>
              </w:rPr>
            </w:pPr>
            <w:r w:rsidRPr="00B771CA">
              <w:rPr>
                <w:rFonts w:ascii="Browallia New" w:hAnsi="Browallia New" w:cs="Browallia New"/>
                <w:sz w:val="20"/>
                <w:szCs w:val="20"/>
                <w:cs/>
              </w:rPr>
              <w:t>(หน่วย</w:t>
            </w:r>
            <w:r w:rsidR="00F46B29" w:rsidRPr="00B771CA">
              <w:rPr>
                <w:rFonts w:ascii="Browallia New" w:hAnsi="Browallia New" w:cs="Browallia New"/>
                <w:sz w:val="20"/>
                <w:szCs w:val="20"/>
              </w:rPr>
              <w:t xml:space="preserve"> </w:t>
            </w:r>
            <w:r w:rsidRPr="00B771CA">
              <w:rPr>
                <w:rFonts w:ascii="Browallia New" w:hAnsi="Browallia New" w:cs="Browallia New"/>
                <w:sz w:val="20"/>
                <w:szCs w:val="20"/>
                <w:cs/>
              </w:rPr>
              <w:t>:</w:t>
            </w:r>
            <w:r w:rsidR="00F46B29" w:rsidRPr="00B771CA">
              <w:rPr>
                <w:rFonts w:ascii="Browallia New" w:hAnsi="Browallia New" w:cs="Browallia New"/>
                <w:sz w:val="20"/>
                <w:szCs w:val="20"/>
              </w:rPr>
              <w:t xml:space="preserve"> </w:t>
            </w:r>
            <w:r w:rsidRPr="00B771CA">
              <w:rPr>
                <w:rFonts w:ascii="Browallia New" w:hAnsi="Browallia New" w:cs="Browallia New"/>
                <w:sz w:val="20"/>
                <w:szCs w:val="20"/>
                <w:cs/>
              </w:rPr>
              <w:t>พันบาท)</w:t>
            </w:r>
          </w:p>
        </w:tc>
      </w:tr>
      <w:tr w:rsidR="00D82D2B" w:rsidRPr="00B771CA" w14:paraId="73925F72" w14:textId="77777777" w:rsidTr="002D7855">
        <w:trPr>
          <w:cantSplit/>
        </w:trPr>
        <w:tc>
          <w:tcPr>
            <w:tcW w:w="3222" w:type="dxa"/>
          </w:tcPr>
          <w:p w14:paraId="0A37C7F3" w14:textId="77777777" w:rsidR="00D82D2B" w:rsidRPr="00B771CA"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25" w:type="dxa"/>
            <w:gridSpan w:val="8"/>
            <w:vAlign w:val="bottom"/>
          </w:tcPr>
          <w:p w14:paraId="18FE6C6D" w14:textId="77777777" w:rsidR="00D82D2B" w:rsidRPr="00B771CA" w:rsidRDefault="00D82D2B" w:rsidP="00B827D2">
            <w:pPr>
              <w:pBdr>
                <w:bottom w:val="single" w:sz="4" w:space="1" w:color="auto"/>
              </w:pBdr>
              <w:tabs>
                <w:tab w:val="clear" w:pos="227"/>
                <w:tab w:val="clear" w:pos="454"/>
                <w:tab w:val="clear" w:pos="680"/>
                <w:tab w:val="clear" w:pos="907"/>
                <w:tab w:val="clear" w:pos="2580"/>
                <w:tab w:val="clear" w:pos="5613"/>
                <w:tab w:val="left" w:pos="742"/>
                <w:tab w:val="left" w:pos="5420"/>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งบกระแสเงินสด</w:t>
            </w:r>
          </w:p>
        </w:tc>
      </w:tr>
      <w:tr w:rsidR="00D82D2B" w:rsidRPr="00B771CA" w14:paraId="1DE41C36" w14:textId="77777777" w:rsidTr="002D7855">
        <w:trPr>
          <w:cantSplit/>
        </w:trPr>
        <w:tc>
          <w:tcPr>
            <w:tcW w:w="3222" w:type="dxa"/>
          </w:tcPr>
          <w:p w14:paraId="51648E0D" w14:textId="77777777" w:rsidR="00D82D2B" w:rsidRPr="00B771CA"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19AA6975" w14:textId="3733DE37" w:rsidR="00D82D2B" w:rsidRPr="00B771CA" w:rsidRDefault="00D82D2B" w:rsidP="00B827D2">
            <w:pPr>
              <w:tabs>
                <w:tab w:val="clear" w:pos="227"/>
                <w:tab w:val="clear" w:pos="454"/>
                <w:tab w:val="clear" w:pos="680"/>
                <w:tab w:val="clear" w:pos="907"/>
                <w:tab w:val="clear" w:pos="2580"/>
                <w:tab w:val="clear" w:pos="5387"/>
                <w:tab w:val="left" w:pos="742"/>
                <w:tab w:val="left" w:pos="2483"/>
              </w:tabs>
              <w:spacing w:line="240" w:lineRule="auto"/>
              <w:jc w:val="center"/>
              <w:rPr>
                <w:rFonts w:ascii="Browallia New" w:hAnsi="Browallia New" w:cs="Browallia New"/>
                <w:sz w:val="20"/>
                <w:szCs w:val="20"/>
                <w:cs/>
              </w:rPr>
            </w:pPr>
            <w:r w:rsidRPr="00B771CA">
              <w:rPr>
                <w:rFonts w:ascii="Browallia New" w:hAnsi="Browallia New" w:cs="Browallia New"/>
                <w:sz w:val="20"/>
                <w:szCs w:val="20"/>
                <w:cs/>
              </w:rPr>
              <w:t>เงินสดสุทธิ</w:t>
            </w:r>
            <w:r w:rsidR="00BB7FDC" w:rsidRPr="00B771CA">
              <w:rPr>
                <w:rFonts w:ascii="Browallia New" w:hAnsi="Browallia New" w:cs="Browallia New"/>
                <w:sz w:val="20"/>
                <w:szCs w:val="20"/>
                <w:cs/>
              </w:rPr>
              <w:t>ได้มาจาก</w:t>
            </w:r>
            <w:r w:rsidR="00BB7FDC" w:rsidRPr="00B771CA">
              <w:rPr>
                <w:rFonts w:ascii="Browallia New" w:hAnsi="Browallia New" w:cs="Browallia New"/>
                <w:sz w:val="20"/>
                <w:szCs w:val="20"/>
              </w:rPr>
              <w:t xml:space="preserve"> </w:t>
            </w:r>
            <w:r w:rsidR="00BB7FDC" w:rsidRPr="00B771CA">
              <w:rPr>
                <w:rFonts w:ascii="Browallia New" w:hAnsi="Browallia New" w:cs="Browallia New"/>
                <w:sz w:val="20"/>
                <w:szCs w:val="20"/>
                <w:cs/>
                <w:lang w:val="en-GB"/>
              </w:rPr>
              <w:t>(</w:t>
            </w:r>
            <w:r w:rsidR="00BB7FDC" w:rsidRPr="00B771CA">
              <w:rPr>
                <w:rFonts w:ascii="Browallia New" w:hAnsi="Browallia New" w:cs="Browallia New"/>
                <w:sz w:val="20"/>
                <w:szCs w:val="20"/>
                <w:cs/>
              </w:rPr>
              <w:t>ใช้ไปใน)</w:t>
            </w:r>
          </w:p>
        </w:tc>
        <w:tc>
          <w:tcPr>
            <w:tcW w:w="3118" w:type="dxa"/>
            <w:gridSpan w:val="2"/>
          </w:tcPr>
          <w:p w14:paraId="399C7416" w14:textId="39EB63F9" w:rsidR="00D82D2B" w:rsidRPr="00B771CA"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cs/>
              </w:rPr>
              <w:t>เงินสดสุทธิใช้ไปใน</w:t>
            </w:r>
          </w:p>
        </w:tc>
        <w:tc>
          <w:tcPr>
            <w:tcW w:w="2835" w:type="dxa"/>
            <w:gridSpan w:val="2"/>
          </w:tcPr>
          <w:p w14:paraId="421E4DE1" w14:textId="4A8AFB77" w:rsidR="00D82D2B" w:rsidRPr="00B771CA"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cs/>
              </w:rPr>
              <w:t>เงินสดสุทธิได้มาจาก</w:t>
            </w:r>
            <w:r w:rsidR="00F46B29" w:rsidRPr="00B771CA">
              <w:rPr>
                <w:rFonts w:ascii="Browallia New" w:hAnsi="Browallia New" w:cs="Browallia New"/>
                <w:sz w:val="20"/>
                <w:szCs w:val="20"/>
              </w:rPr>
              <w:t xml:space="preserve"> </w:t>
            </w:r>
            <w:r w:rsidRPr="00B771CA">
              <w:rPr>
                <w:rFonts w:ascii="Browallia New" w:hAnsi="Browallia New" w:cs="Browallia New"/>
                <w:sz w:val="20"/>
                <w:szCs w:val="20"/>
                <w:cs/>
                <w:lang w:val="en-GB"/>
              </w:rPr>
              <w:t>(</w:t>
            </w:r>
            <w:r w:rsidRPr="00B771CA">
              <w:rPr>
                <w:rFonts w:ascii="Browallia New" w:hAnsi="Browallia New" w:cs="Browallia New"/>
                <w:sz w:val="20"/>
                <w:szCs w:val="20"/>
                <w:cs/>
              </w:rPr>
              <w:t>ใช้ไปใน)</w:t>
            </w:r>
          </w:p>
        </w:tc>
        <w:tc>
          <w:tcPr>
            <w:tcW w:w="2835" w:type="dxa"/>
            <w:gridSpan w:val="2"/>
          </w:tcPr>
          <w:p w14:paraId="1F9E7B12" w14:textId="77777777" w:rsidR="00D82D2B" w:rsidRPr="00B771CA"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p>
        </w:tc>
      </w:tr>
      <w:tr w:rsidR="00D82D2B" w:rsidRPr="00B771CA" w14:paraId="2B086477" w14:textId="77777777" w:rsidTr="002D7855">
        <w:trPr>
          <w:cantSplit/>
        </w:trPr>
        <w:tc>
          <w:tcPr>
            <w:tcW w:w="3222" w:type="dxa"/>
            <w:vAlign w:val="bottom"/>
          </w:tcPr>
          <w:p w14:paraId="531AFFB5" w14:textId="77777777" w:rsidR="00D82D2B" w:rsidRPr="00B771CA" w:rsidRDefault="00D82D2B" w:rsidP="00B827D2">
            <w:pPr>
              <w:spacing w:line="240" w:lineRule="auto"/>
              <w:ind w:right="-90"/>
              <w:jc w:val="center"/>
              <w:rPr>
                <w:rFonts w:ascii="Browallia New" w:hAnsi="Browallia New" w:cs="Browallia New"/>
                <w:color w:val="000000"/>
                <w:sz w:val="20"/>
                <w:szCs w:val="20"/>
                <w:lang w:val="en-GB"/>
              </w:rPr>
            </w:pPr>
          </w:p>
        </w:tc>
        <w:tc>
          <w:tcPr>
            <w:tcW w:w="2837" w:type="dxa"/>
            <w:gridSpan w:val="2"/>
            <w:vAlign w:val="bottom"/>
          </w:tcPr>
          <w:p w14:paraId="4DD0B685" w14:textId="77777777" w:rsidR="00D82D2B" w:rsidRPr="00B771CA"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กิจกรรมดำเนินงาน</w:t>
            </w:r>
          </w:p>
        </w:tc>
        <w:tc>
          <w:tcPr>
            <w:tcW w:w="3118" w:type="dxa"/>
            <w:gridSpan w:val="2"/>
            <w:vAlign w:val="bottom"/>
          </w:tcPr>
          <w:p w14:paraId="5AF6D824" w14:textId="77777777" w:rsidR="00D82D2B" w:rsidRPr="00B771CA"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กิจกรรมการลงทุน</w:t>
            </w:r>
          </w:p>
        </w:tc>
        <w:tc>
          <w:tcPr>
            <w:tcW w:w="2835" w:type="dxa"/>
            <w:gridSpan w:val="2"/>
            <w:vAlign w:val="bottom"/>
          </w:tcPr>
          <w:p w14:paraId="4ACED663" w14:textId="77777777" w:rsidR="00D82D2B" w:rsidRPr="00B771CA"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กิจกรรมจัดหาเงิน</w:t>
            </w:r>
          </w:p>
        </w:tc>
        <w:tc>
          <w:tcPr>
            <w:tcW w:w="2835" w:type="dxa"/>
            <w:gridSpan w:val="2"/>
            <w:vAlign w:val="bottom"/>
          </w:tcPr>
          <w:p w14:paraId="7C0370B9" w14:textId="1118D01D" w:rsidR="00D82D2B" w:rsidRPr="00B771CA" w:rsidRDefault="00246D69"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hint="cs"/>
                <w:sz w:val="20"/>
                <w:szCs w:val="20"/>
                <w:cs/>
              </w:rPr>
              <w:t>กระแส</w:t>
            </w:r>
            <w:r w:rsidR="00D82D2B" w:rsidRPr="00B771CA">
              <w:rPr>
                <w:rFonts w:ascii="Browallia New" w:hAnsi="Browallia New" w:cs="Browallia New"/>
                <w:sz w:val="20"/>
                <w:szCs w:val="20"/>
                <w:cs/>
              </w:rPr>
              <w:t>เงินสดสุทธิ</w:t>
            </w:r>
          </w:p>
        </w:tc>
      </w:tr>
      <w:tr w:rsidR="00431147" w:rsidRPr="00B771CA" w14:paraId="2D1C0C0D" w14:textId="77777777" w:rsidTr="002D7855">
        <w:trPr>
          <w:cantSplit/>
        </w:trPr>
        <w:tc>
          <w:tcPr>
            <w:tcW w:w="3222" w:type="dxa"/>
            <w:vAlign w:val="bottom"/>
          </w:tcPr>
          <w:p w14:paraId="7C02FB6C" w14:textId="77777777" w:rsidR="00431147" w:rsidRPr="00B771CA" w:rsidRDefault="00431147" w:rsidP="00431147">
            <w:pPr>
              <w:pBdr>
                <w:bottom w:val="single" w:sz="4" w:space="1" w:color="auto"/>
              </w:pBdr>
              <w:tabs>
                <w:tab w:val="clear" w:pos="5387"/>
                <w:tab w:val="left" w:pos="5172"/>
              </w:tabs>
              <w:spacing w:line="240" w:lineRule="auto"/>
              <w:jc w:val="center"/>
              <w:rPr>
                <w:rFonts w:ascii="Browallia New" w:hAnsi="Browallia New" w:cs="Browallia New"/>
                <w:color w:val="000000"/>
                <w:sz w:val="20"/>
                <w:szCs w:val="20"/>
                <w:cs/>
              </w:rPr>
            </w:pPr>
            <w:r w:rsidRPr="00B771CA">
              <w:rPr>
                <w:rFonts w:ascii="Browallia New" w:hAnsi="Browallia New" w:cs="Browallia New"/>
                <w:color w:val="000000"/>
                <w:sz w:val="20"/>
                <w:szCs w:val="20"/>
                <w:cs/>
              </w:rPr>
              <w:t>บริษัท</w:t>
            </w:r>
          </w:p>
        </w:tc>
        <w:tc>
          <w:tcPr>
            <w:tcW w:w="1419" w:type="dxa"/>
            <w:vAlign w:val="bottom"/>
          </w:tcPr>
          <w:p w14:paraId="19746868" w14:textId="118341C9" w:rsidR="00431147" w:rsidRPr="00B771CA" w:rsidRDefault="00431147" w:rsidP="00431147">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1418" w:type="dxa"/>
            <w:vAlign w:val="bottom"/>
          </w:tcPr>
          <w:p w14:paraId="21D60F29" w14:textId="737F7569" w:rsidR="00431147" w:rsidRPr="00B771CA" w:rsidRDefault="00431147" w:rsidP="00431147">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4</w:t>
            </w:r>
          </w:p>
        </w:tc>
        <w:tc>
          <w:tcPr>
            <w:tcW w:w="1559" w:type="dxa"/>
            <w:vAlign w:val="bottom"/>
          </w:tcPr>
          <w:p w14:paraId="2C106645" w14:textId="7BC84297" w:rsidR="00431147" w:rsidRPr="00B771CA" w:rsidRDefault="00431147" w:rsidP="00431147">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1559" w:type="dxa"/>
            <w:vAlign w:val="bottom"/>
          </w:tcPr>
          <w:p w14:paraId="0C303EC2" w14:textId="4CAF8807" w:rsidR="00431147" w:rsidRPr="00B771CA" w:rsidRDefault="00431147" w:rsidP="00431147">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4</w:t>
            </w:r>
          </w:p>
        </w:tc>
        <w:tc>
          <w:tcPr>
            <w:tcW w:w="1418" w:type="dxa"/>
            <w:vAlign w:val="bottom"/>
          </w:tcPr>
          <w:p w14:paraId="31E45C37" w14:textId="0502410C" w:rsidR="00431147" w:rsidRPr="00B771CA" w:rsidRDefault="00431147" w:rsidP="00431147">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1417" w:type="dxa"/>
            <w:vAlign w:val="bottom"/>
          </w:tcPr>
          <w:p w14:paraId="20B26540" w14:textId="42862E4B" w:rsidR="00431147" w:rsidRPr="00B771CA" w:rsidRDefault="00431147" w:rsidP="00431147">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4</w:t>
            </w:r>
          </w:p>
        </w:tc>
        <w:tc>
          <w:tcPr>
            <w:tcW w:w="1418" w:type="dxa"/>
            <w:vAlign w:val="bottom"/>
          </w:tcPr>
          <w:p w14:paraId="76E315B9" w14:textId="30AAD148" w:rsidR="00431147" w:rsidRPr="00B771CA" w:rsidRDefault="00431147" w:rsidP="00431147">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5</w:t>
            </w:r>
          </w:p>
        </w:tc>
        <w:tc>
          <w:tcPr>
            <w:tcW w:w="1417" w:type="dxa"/>
            <w:vAlign w:val="bottom"/>
          </w:tcPr>
          <w:p w14:paraId="00C5535F" w14:textId="242B8F6C" w:rsidR="00431147" w:rsidRPr="00B771CA" w:rsidRDefault="00431147" w:rsidP="00431147">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4</w:t>
            </w:r>
          </w:p>
        </w:tc>
      </w:tr>
      <w:tr w:rsidR="00D82D2B" w:rsidRPr="00B771CA" w14:paraId="117AB1BC" w14:textId="77777777" w:rsidTr="002D7855">
        <w:trPr>
          <w:cantSplit/>
        </w:trPr>
        <w:tc>
          <w:tcPr>
            <w:tcW w:w="3222" w:type="dxa"/>
          </w:tcPr>
          <w:p w14:paraId="28070C77" w14:textId="77777777" w:rsidR="00D82D2B" w:rsidRPr="00B771CA" w:rsidRDefault="00D82D2B" w:rsidP="00B827D2">
            <w:pPr>
              <w:tabs>
                <w:tab w:val="left" w:pos="540"/>
              </w:tabs>
              <w:spacing w:line="240" w:lineRule="auto"/>
              <w:ind w:left="214" w:right="-108" w:hanging="214"/>
              <w:rPr>
                <w:rFonts w:ascii="Browallia New" w:hAnsi="Browallia New" w:cs="Browallia New"/>
                <w:color w:val="000000"/>
                <w:sz w:val="20"/>
                <w:szCs w:val="20"/>
              </w:rPr>
            </w:pPr>
          </w:p>
        </w:tc>
        <w:tc>
          <w:tcPr>
            <w:tcW w:w="1419" w:type="dxa"/>
            <w:vAlign w:val="bottom"/>
          </w:tcPr>
          <w:p w14:paraId="317609FC"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1869D517"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2F208898"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0E24F804"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3B4B638B"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5636A286"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8" w:type="dxa"/>
            <w:vAlign w:val="bottom"/>
          </w:tcPr>
          <w:p w14:paraId="0905DABB"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40A4E890"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r>
      <w:tr w:rsidR="00431147" w:rsidRPr="00B771CA" w14:paraId="7077EC5C" w14:textId="77777777" w:rsidTr="002D7855">
        <w:trPr>
          <w:cantSplit/>
        </w:trPr>
        <w:tc>
          <w:tcPr>
            <w:tcW w:w="3222" w:type="dxa"/>
          </w:tcPr>
          <w:p w14:paraId="2B012F79" w14:textId="065BF557" w:rsidR="00431147" w:rsidRPr="00B771CA" w:rsidRDefault="00431147" w:rsidP="00431147">
            <w:pPr>
              <w:tabs>
                <w:tab w:val="clear" w:pos="227"/>
                <w:tab w:val="clear" w:pos="454"/>
                <w:tab w:val="clear" w:pos="2580"/>
              </w:tabs>
              <w:spacing w:line="240" w:lineRule="auto"/>
              <w:ind w:left="283" w:right="141" w:hanging="252"/>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ไมด้า</w:t>
            </w:r>
            <w:proofErr w:type="spellEnd"/>
            <w:r w:rsidRPr="00B771CA">
              <w:rPr>
                <w:rFonts w:ascii="Browallia New" w:hAnsi="Browallia New" w:cs="Browallia New"/>
                <w:sz w:val="20"/>
                <w:szCs w:val="20"/>
              </w:rPr>
              <w:t xml:space="preserve"> </w:t>
            </w:r>
            <w:r w:rsidRPr="00B771CA">
              <w:rPr>
                <w:rFonts w:ascii="Browallia New" w:hAnsi="Browallia New" w:cs="Browallia New"/>
                <w:sz w:val="20"/>
                <w:szCs w:val="20"/>
                <w:cs/>
              </w:rPr>
              <w:t>ลิสซิ่ง</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(มหาชน)</w:t>
            </w:r>
          </w:p>
        </w:tc>
        <w:tc>
          <w:tcPr>
            <w:tcW w:w="1419" w:type="dxa"/>
          </w:tcPr>
          <w:p w14:paraId="6786F4F2" w14:textId="3673DBA4" w:rsidR="00431147" w:rsidRPr="00C07995" w:rsidRDefault="00D03D63" w:rsidP="00431147">
            <w:pPr>
              <w:spacing w:line="240" w:lineRule="auto"/>
              <w:jc w:val="right"/>
              <w:rPr>
                <w:rFonts w:ascii="Browallia New" w:hAnsi="Browallia New" w:cs="Browallia New"/>
                <w:sz w:val="20"/>
                <w:szCs w:val="20"/>
                <w:cs/>
                <w:lang w:val="en-GB"/>
              </w:rPr>
            </w:pPr>
            <w:r w:rsidRPr="00EB0437">
              <w:rPr>
                <w:rFonts w:ascii="Browallia New" w:hAnsi="Browallia New" w:cs="Browallia New"/>
                <w:sz w:val="20"/>
                <w:szCs w:val="20"/>
                <w:lang w:val="en-GB"/>
              </w:rPr>
              <w:t>(</w:t>
            </w:r>
            <w:r w:rsidR="00410EC8">
              <w:rPr>
                <w:rFonts w:ascii="Browallia New" w:hAnsi="Browallia New" w:cs="Browallia New"/>
                <w:sz w:val="20"/>
                <w:szCs w:val="20"/>
                <w:lang w:val="en-GB"/>
              </w:rPr>
              <w:t>130,</w:t>
            </w:r>
            <w:r w:rsidR="003628DA">
              <w:rPr>
                <w:rFonts w:ascii="Browallia New" w:hAnsi="Browallia New" w:cs="Browallia New"/>
                <w:sz w:val="20"/>
                <w:szCs w:val="20"/>
                <w:lang w:val="en-GB"/>
              </w:rPr>
              <w:t>759</w:t>
            </w:r>
            <w:r w:rsidRPr="00EB0437">
              <w:rPr>
                <w:rFonts w:ascii="Browallia New" w:hAnsi="Browallia New" w:cs="Browallia New"/>
                <w:sz w:val="20"/>
                <w:szCs w:val="20"/>
                <w:lang w:val="en-GB"/>
              </w:rPr>
              <w:t>)</w:t>
            </w:r>
          </w:p>
        </w:tc>
        <w:tc>
          <w:tcPr>
            <w:tcW w:w="1418" w:type="dxa"/>
          </w:tcPr>
          <w:p w14:paraId="3F6FC666" w14:textId="4538B453" w:rsidR="00431147" w:rsidRPr="00C07995" w:rsidRDefault="00431147" w:rsidP="00431147">
            <w:pPr>
              <w:spacing w:line="240" w:lineRule="auto"/>
              <w:jc w:val="right"/>
              <w:rPr>
                <w:rFonts w:ascii="Browallia New" w:hAnsi="Browallia New" w:cs="Browallia New"/>
                <w:sz w:val="20"/>
                <w:szCs w:val="20"/>
                <w:lang w:val="en-GB"/>
              </w:rPr>
            </w:pPr>
            <w:r w:rsidRPr="004F6D83">
              <w:rPr>
                <w:rFonts w:ascii="Browallia New" w:hAnsi="Browallia New" w:cs="Browallia New"/>
                <w:sz w:val="20"/>
                <w:szCs w:val="20"/>
                <w:lang w:val="en-GB"/>
              </w:rPr>
              <w:t>189,023</w:t>
            </w:r>
          </w:p>
        </w:tc>
        <w:tc>
          <w:tcPr>
            <w:tcW w:w="1559" w:type="dxa"/>
          </w:tcPr>
          <w:p w14:paraId="3E1B12C4" w14:textId="23B48929" w:rsidR="00431147" w:rsidRPr="00C07995" w:rsidRDefault="00D17B4D" w:rsidP="00431147">
            <w:pPr>
              <w:spacing w:line="240" w:lineRule="auto"/>
              <w:jc w:val="right"/>
              <w:rPr>
                <w:rFonts w:ascii="Browallia New" w:hAnsi="Browallia New" w:cs="Browallia New"/>
                <w:sz w:val="20"/>
                <w:szCs w:val="20"/>
              </w:rPr>
            </w:pPr>
            <w:r w:rsidRPr="00EB0437">
              <w:rPr>
                <w:rFonts w:ascii="Browallia New" w:hAnsi="Browallia New" w:cs="Browallia New"/>
                <w:sz w:val="20"/>
                <w:szCs w:val="20"/>
              </w:rPr>
              <w:t>203,938</w:t>
            </w:r>
          </w:p>
        </w:tc>
        <w:tc>
          <w:tcPr>
            <w:tcW w:w="1559" w:type="dxa"/>
          </w:tcPr>
          <w:p w14:paraId="2FABCFA2" w14:textId="717893F0" w:rsidR="00431147" w:rsidRPr="00C07995" w:rsidRDefault="00431147" w:rsidP="00431147">
            <w:pPr>
              <w:spacing w:line="240" w:lineRule="auto"/>
              <w:jc w:val="right"/>
              <w:rPr>
                <w:rFonts w:ascii="Browallia New" w:hAnsi="Browallia New" w:cs="Browallia New"/>
                <w:sz w:val="20"/>
                <w:szCs w:val="20"/>
                <w:lang w:val="en-GB"/>
              </w:rPr>
            </w:pPr>
            <w:r w:rsidRPr="00857637">
              <w:rPr>
                <w:rFonts w:ascii="Browallia New" w:hAnsi="Browallia New" w:cs="Browallia New"/>
                <w:sz w:val="20"/>
                <w:szCs w:val="20"/>
              </w:rPr>
              <w:t>(232,526)</w:t>
            </w:r>
          </w:p>
        </w:tc>
        <w:tc>
          <w:tcPr>
            <w:tcW w:w="1418" w:type="dxa"/>
          </w:tcPr>
          <w:p w14:paraId="6D4938F0" w14:textId="35F6761F" w:rsidR="00431147" w:rsidRPr="00C07995" w:rsidRDefault="00392109" w:rsidP="00431147">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(199,59</w:t>
            </w:r>
            <w:r w:rsidR="003628DA">
              <w:rPr>
                <w:rFonts w:ascii="Browallia New" w:hAnsi="Browallia New" w:cs="Browallia New"/>
                <w:sz w:val="20"/>
                <w:szCs w:val="20"/>
                <w:lang w:val="en-GB"/>
              </w:rPr>
              <w:t>1</w:t>
            </w:r>
            <w:r w:rsidRPr="00EB0437">
              <w:rPr>
                <w:rFonts w:ascii="Browallia New" w:hAnsi="Browallia New" w:cs="Browallia New"/>
                <w:sz w:val="20"/>
                <w:szCs w:val="20"/>
                <w:lang w:val="en-GB"/>
              </w:rPr>
              <w:t>)</w:t>
            </w:r>
          </w:p>
        </w:tc>
        <w:tc>
          <w:tcPr>
            <w:tcW w:w="1417" w:type="dxa"/>
          </w:tcPr>
          <w:p w14:paraId="2D1A4D25" w14:textId="05A8C35C" w:rsidR="00431147" w:rsidRPr="00C07995" w:rsidRDefault="00431147" w:rsidP="00431147">
            <w:pPr>
              <w:spacing w:line="240" w:lineRule="auto"/>
              <w:jc w:val="right"/>
              <w:rPr>
                <w:rFonts w:ascii="Browallia New" w:hAnsi="Browallia New" w:cs="Browallia New"/>
                <w:sz w:val="20"/>
                <w:szCs w:val="20"/>
                <w:lang w:val="en-GB"/>
              </w:rPr>
            </w:pPr>
            <w:r w:rsidRPr="00D23EF9">
              <w:rPr>
                <w:rFonts w:ascii="Browallia New" w:hAnsi="Browallia New" w:cs="Browallia New"/>
                <w:sz w:val="20"/>
                <w:szCs w:val="20"/>
                <w:lang w:val="en-GB"/>
              </w:rPr>
              <w:t>(147,368)</w:t>
            </w:r>
          </w:p>
        </w:tc>
        <w:tc>
          <w:tcPr>
            <w:tcW w:w="1418" w:type="dxa"/>
          </w:tcPr>
          <w:p w14:paraId="650E44F4" w14:textId="11D42016" w:rsidR="00431147" w:rsidRPr="00C07995" w:rsidRDefault="0090097A" w:rsidP="00431147">
            <w:pPr>
              <w:spacing w:line="240" w:lineRule="auto"/>
              <w:jc w:val="right"/>
              <w:rPr>
                <w:rFonts w:ascii="Browallia New" w:hAnsi="Browallia New" w:cs="Browallia New"/>
                <w:sz w:val="20"/>
                <w:szCs w:val="20"/>
              </w:rPr>
            </w:pPr>
            <w:r w:rsidRPr="00EB0437">
              <w:rPr>
                <w:rFonts w:ascii="Browallia New" w:hAnsi="Browallia New" w:cs="Browallia New"/>
                <w:sz w:val="20"/>
                <w:szCs w:val="20"/>
              </w:rPr>
              <w:t>(</w:t>
            </w:r>
            <w:r w:rsidR="002A0CCD">
              <w:rPr>
                <w:rFonts w:ascii="Browallia New" w:hAnsi="Browallia New" w:cs="Browallia New"/>
                <w:sz w:val="20"/>
                <w:szCs w:val="20"/>
              </w:rPr>
              <w:t>126</w:t>
            </w:r>
            <w:r w:rsidRPr="00EB0437">
              <w:rPr>
                <w:rFonts w:ascii="Browallia New" w:hAnsi="Browallia New" w:cs="Browallia New"/>
                <w:sz w:val="20"/>
                <w:szCs w:val="20"/>
              </w:rPr>
              <w:t>,</w:t>
            </w:r>
            <w:r w:rsidR="002A0CCD">
              <w:rPr>
                <w:rFonts w:ascii="Browallia New" w:hAnsi="Browallia New" w:cs="Browallia New"/>
                <w:sz w:val="20"/>
                <w:szCs w:val="20"/>
              </w:rPr>
              <w:t>412</w:t>
            </w:r>
            <w:r w:rsidRPr="00EB0437">
              <w:rPr>
                <w:rFonts w:ascii="Browallia New" w:hAnsi="Browallia New" w:cs="Browallia New"/>
                <w:sz w:val="20"/>
                <w:szCs w:val="20"/>
              </w:rPr>
              <w:t>)</w:t>
            </w:r>
          </w:p>
        </w:tc>
        <w:tc>
          <w:tcPr>
            <w:tcW w:w="1417" w:type="dxa"/>
          </w:tcPr>
          <w:p w14:paraId="6F782D8A" w14:textId="48011178" w:rsidR="00431147" w:rsidRPr="00C07995" w:rsidRDefault="00431147" w:rsidP="00431147">
            <w:pPr>
              <w:spacing w:line="240" w:lineRule="auto"/>
              <w:jc w:val="right"/>
              <w:rPr>
                <w:rFonts w:ascii="Browallia New" w:hAnsi="Browallia New" w:cs="Browallia New"/>
                <w:sz w:val="20"/>
                <w:szCs w:val="20"/>
                <w:lang w:val="en-GB"/>
              </w:rPr>
            </w:pPr>
            <w:r w:rsidRPr="009B2ED5">
              <w:rPr>
                <w:rFonts w:ascii="Browallia New" w:hAnsi="Browallia New" w:cs="Browallia New"/>
                <w:sz w:val="20"/>
                <w:szCs w:val="20"/>
              </w:rPr>
              <w:t>(190,871)</w:t>
            </w:r>
          </w:p>
        </w:tc>
      </w:tr>
      <w:tr w:rsidR="00431147" w:rsidRPr="00B771CA" w14:paraId="526CA57F" w14:textId="77777777" w:rsidTr="002D7855">
        <w:trPr>
          <w:cantSplit/>
        </w:trPr>
        <w:tc>
          <w:tcPr>
            <w:tcW w:w="3222" w:type="dxa"/>
          </w:tcPr>
          <w:p w14:paraId="43B36E8C" w14:textId="7F539A95" w:rsidR="00431147" w:rsidRPr="00B771CA" w:rsidRDefault="00431147" w:rsidP="00431147">
            <w:pPr>
              <w:tabs>
                <w:tab w:val="clear" w:pos="227"/>
                <w:tab w:val="clear" w:pos="454"/>
                <w:tab w:val="clear" w:pos="2580"/>
              </w:tabs>
              <w:spacing w:line="240" w:lineRule="auto"/>
              <w:ind w:left="283" w:right="141" w:hanging="252"/>
              <w:rPr>
                <w:rFonts w:ascii="Browallia New" w:hAnsi="Browallia New" w:cs="Browallia New"/>
                <w:sz w:val="20"/>
                <w:szCs w:val="20"/>
                <w:cs/>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ไมด้า</w:t>
            </w:r>
            <w:proofErr w:type="spellEnd"/>
            <w:r w:rsidRPr="00B771CA">
              <w:rPr>
                <w:rFonts w:ascii="Browallia New" w:hAnsi="Browallia New" w:cs="Browallia New"/>
                <w:sz w:val="20"/>
                <w:szCs w:val="20"/>
              </w:rPr>
              <w:t xml:space="preserve"> </w:t>
            </w:r>
            <w:r w:rsidRPr="00B771CA">
              <w:rPr>
                <w:rFonts w:ascii="Browallia New" w:hAnsi="Browallia New" w:cs="Browallia New"/>
                <w:sz w:val="20"/>
                <w:szCs w:val="20"/>
                <w:cs/>
              </w:rPr>
              <w:t>(ลาว)</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เช่าสินเชื่อ</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1419" w:type="dxa"/>
          </w:tcPr>
          <w:p w14:paraId="55A4C4B4" w14:textId="16BB78A9" w:rsidR="00431147" w:rsidRPr="00B771CA" w:rsidRDefault="00AE7586" w:rsidP="00431147">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2,</w:t>
            </w:r>
            <w:r w:rsidR="00B451E3" w:rsidRPr="00EB0437">
              <w:rPr>
                <w:rFonts w:ascii="Browallia New" w:hAnsi="Browallia New" w:cs="Browallia New"/>
                <w:sz w:val="20"/>
                <w:szCs w:val="20"/>
                <w:lang w:val="en-GB"/>
              </w:rPr>
              <w:t>992</w:t>
            </w:r>
          </w:p>
        </w:tc>
        <w:tc>
          <w:tcPr>
            <w:tcW w:w="1418" w:type="dxa"/>
          </w:tcPr>
          <w:p w14:paraId="2D1B110C" w14:textId="0BF8BAFD" w:rsidR="00431147" w:rsidRPr="00B771CA" w:rsidRDefault="00431147" w:rsidP="00431147">
            <w:pPr>
              <w:tabs>
                <w:tab w:val="clear" w:pos="227"/>
                <w:tab w:val="left" w:pos="30"/>
              </w:tabs>
              <w:spacing w:line="240" w:lineRule="auto"/>
              <w:ind w:left="30" w:hanging="40"/>
              <w:jc w:val="right"/>
              <w:rPr>
                <w:rFonts w:ascii="Browallia New" w:hAnsi="Browallia New" w:cs="Browallia New"/>
                <w:sz w:val="20"/>
                <w:szCs w:val="20"/>
                <w:lang w:val="en-GB"/>
              </w:rPr>
            </w:pPr>
            <w:r w:rsidRPr="00B771CA">
              <w:rPr>
                <w:rFonts w:ascii="Browallia New" w:hAnsi="Browallia New" w:cs="Browallia New"/>
                <w:sz w:val="20"/>
                <w:szCs w:val="20"/>
                <w:lang w:val="en-GB"/>
              </w:rPr>
              <w:t>(15,607)</w:t>
            </w:r>
          </w:p>
        </w:tc>
        <w:tc>
          <w:tcPr>
            <w:tcW w:w="1559" w:type="dxa"/>
          </w:tcPr>
          <w:p w14:paraId="0269C32B" w14:textId="7223E7AD" w:rsidR="00431147" w:rsidRPr="00B771CA" w:rsidRDefault="00FD4604" w:rsidP="00431147">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(100)</w:t>
            </w:r>
          </w:p>
        </w:tc>
        <w:tc>
          <w:tcPr>
            <w:tcW w:w="1559" w:type="dxa"/>
          </w:tcPr>
          <w:p w14:paraId="2E70F8E0" w14:textId="4E8DED72"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(2,137)</w:t>
            </w:r>
          </w:p>
        </w:tc>
        <w:tc>
          <w:tcPr>
            <w:tcW w:w="1418" w:type="dxa"/>
          </w:tcPr>
          <w:p w14:paraId="3F088251" w14:textId="08414A92" w:rsidR="00431147" w:rsidRPr="00B771CA" w:rsidRDefault="00E11B75" w:rsidP="00431147">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(62,000)</w:t>
            </w:r>
          </w:p>
        </w:tc>
        <w:tc>
          <w:tcPr>
            <w:tcW w:w="1417" w:type="dxa"/>
          </w:tcPr>
          <w:p w14:paraId="447C3F35" w14:textId="2F067538"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(68,000)</w:t>
            </w:r>
          </w:p>
        </w:tc>
        <w:tc>
          <w:tcPr>
            <w:tcW w:w="1418" w:type="dxa"/>
          </w:tcPr>
          <w:p w14:paraId="6D91AFAA" w14:textId="6F2C2B35" w:rsidR="00431147" w:rsidRPr="00B771CA" w:rsidRDefault="005B5A64" w:rsidP="00431147">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3,686</w:t>
            </w:r>
          </w:p>
        </w:tc>
        <w:tc>
          <w:tcPr>
            <w:tcW w:w="1417" w:type="dxa"/>
          </w:tcPr>
          <w:p w14:paraId="090CFDAE" w14:textId="103F301E"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(85,744)</w:t>
            </w:r>
          </w:p>
        </w:tc>
      </w:tr>
      <w:tr w:rsidR="00431147" w:rsidRPr="00B771CA" w14:paraId="3075CFEE" w14:textId="77777777" w:rsidTr="002D7855">
        <w:trPr>
          <w:cantSplit/>
        </w:trPr>
        <w:tc>
          <w:tcPr>
            <w:tcW w:w="3222" w:type="dxa"/>
          </w:tcPr>
          <w:p w14:paraId="2D15D633" w14:textId="62AD8F31" w:rsidR="00431147" w:rsidRPr="00B771CA" w:rsidRDefault="00431147" w:rsidP="00431147">
            <w:pPr>
              <w:tabs>
                <w:tab w:val="clear" w:pos="227"/>
                <w:tab w:val="clear" w:pos="454"/>
                <w:tab w:val="clear" w:pos="2580"/>
              </w:tabs>
              <w:spacing w:line="240" w:lineRule="auto"/>
              <w:ind w:left="283" w:right="141" w:hanging="252"/>
              <w:rPr>
                <w:rFonts w:ascii="Browallia New" w:hAnsi="Browallia New" w:cs="Browallia New"/>
                <w:sz w:val="20"/>
                <w:szCs w:val="20"/>
                <w:cs/>
              </w:rPr>
            </w:pPr>
            <w:r w:rsidRPr="00240F54">
              <w:rPr>
                <w:rFonts w:ascii="Browallia New" w:hAnsi="Browallia New" w:cs="Browallia New"/>
                <w:sz w:val="20"/>
                <w:szCs w:val="20"/>
                <w:cs/>
              </w:rPr>
              <w:t>บริษัท</w:t>
            </w:r>
            <w:r w:rsidRPr="00240F54">
              <w:rPr>
                <w:rFonts w:ascii="Browallia New" w:hAnsi="Browallia New" w:cs="Browallia New"/>
                <w:sz w:val="20"/>
                <w:szCs w:val="20"/>
              </w:rPr>
              <w:t xml:space="preserve"> </w:t>
            </w:r>
            <w:proofErr w:type="spellStart"/>
            <w:r w:rsidRPr="00240F54">
              <w:rPr>
                <w:rFonts w:ascii="Browallia New" w:hAnsi="Browallia New" w:cs="Browallia New"/>
                <w:sz w:val="20"/>
                <w:szCs w:val="20"/>
                <w:cs/>
              </w:rPr>
              <w:t>ไมด้า</w:t>
            </w:r>
            <w:proofErr w:type="spellEnd"/>
            <w:r w:rsidRPr="00240F54">
              <w:rPr>
                <w:rFonts w:ascii="Browallia New" w:hAnsi="Browallia New" w:cs="Browallia New"/>
                <w:sz w:val="20"/>
                <w:szCs w:val="20"/>
              </w:rPr>
              <w:t xml:space="preserve"> </w:t>
            </w:r>
            <w:proofErr w:type="spellStart"/>
            <w:r w:rsidRPr="00240F54">
              <w:rPr>
                <w:rFonts w:ascii="Browallia New" w:hAnsi="Browallia New" w:cs="Browallia New"/>
                <w:sz w:val="20"/>
                <w:szCs w:val="20"/>
                <w:cs/>
              </w:rPr>
              <w:t>ดิเวลล</w:t>
            </w:r>
            <w:proofErr w:type="spellEnd"/>
            <w:r w:rsidRPr="00240F54">
              <w:rPr>
                <w:rFonts w:ascii="Browallia New" w:hAnsi="Browallia New" w:cs="Browallia New"/>
                <w:sz w:val="20"/>
                <w:szCs w:val="20"/>
                <w:cs/>
              </w:rPr>
              <w:t>อปเม้นท์</w:t>
            </w:r>
            <w:r w:rsidRPr="00240F54">
              <w:rPr>
                <w:rFonts w:ascii="Browallia New" w:hAnsi="Browallia New" w:cs="Browallia New"/>
                <w:sz w:val="20"/>
                <w:szCs w:val="20"/>
              </w:rPr>
              <w:t xml:space="preserve"> </w:t>
            </w:r>
            <w:r w:rsidRPr="00240F54">
              <w:rPr>
                <w:rFonts w:ascii="Browallia New" w:hAnsi="Browallia New" w:cs="Browallia New"/>
                <w:sz w:val="20"/>
                <w:szCs w:val="20"/>
                <w:cs/>
              </w:rPr>
              <w:t>จำกัด</w:t>
            </w:r>
          </w:p>
        </w:tc>
        <w:tc>
          <w:tcPr>
            <w:tcW w:w="1419" w:type="dxa"/>
          </w:tcPr>
          <w:p w14:paraId="39C72CEF" w14:textId="7849ADC5" w:rsidR="00431147" w:rsidRPr="00B771CA" w:rsidRDefault="008202C3" w:rsidP="0043114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10,91</w:t>
            </w:r>
            <w:r w:rsidR="00F70F45">
              <w:rPr>
                <w:rFonts w:ascii="Browallia New" w:hAnsi="Browallia New" w:cs="Browallia New"/>
                <w:sz w:val="20"/>
                <w:szCs w:val="20"/>
                <w:lang w:val="en-GB"/>
              </w:rPr>
              <w:t>7</w:t>
            </w:r>
          </w:p>
        </w:tc>
        <w:tc>
          <w:tcPr>
            <w:tcW w:w="1418" w:type="dxa"/>
          </w:tcPr>
          <w:p w14:paraId="29138E77" w14:textId="36C483AF"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9,339</w:t>
            </w:r>
          </w:p>
        </w:tc>
        <w:tc>
          <w:tcPr>
            <w:tcW w:w="1559" w:type="dxa"/>
          </w:tcPr>
          <w:p w14:paraId="6E4D2333" w14:textId="1D9A953F" w:rsidR="00431147" w:rsidRPr="00B771CA" w:rsidRDefault="00F70F45" w:rsidP="0043114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(145)</w:t>
            </w:r>
          </w:p>
        </w:tc>
        <w:tc>
          <w:tcPr>
            <w:tcW w:w="1559" w:type="dxa"/>
          </w:tcPr>
          <w:p w14:paraId="204C4FAB" w14:textId="16EEB883"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(77)</w:t>
            </w:r>
          </w:p>
        </w:tc>
        <w:tc>
          <w:tcPr>
            <w:tcW w:w="1418" w:type="dxa"/>
          </w:tcPr>
          <w:p w14:paraId="2A991B94" w14:textId="22D272C0" w:rsidR="00431147" w:rsidRPr="00B771CA" w:rsidRDefault="006A2067" w:rsidP="0043114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r w:rsidR="00174B72">
              <w:rPr>
                <w:rFonts w:ascii="Browallia New" w:hAnsi="Browallia New" w:cs="Browallia New"/>
                <w:sz w:val="20"/>
                <w:szCs w:val="20"/>
                <w:lang w:val="en-GB"/>
              </w:rPr>
              <w:t>15,666)</w:t>
            </w:r>
          </w:p>
        </w:tc>
        <w:tc>
          <w:tcPr>
            <w:tcW w:w="1417" w:type="dxa"/>
          </w:tcPr>
          <w:p w14:paraId="4EC3C90B" w14:textId="493FBC05"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(1,239)</w:t>
            </w:r>
          </w:p>
        </w:tc>
        <w:tc>
          <w:tcPr>
            <w:tcW w:w="1418" w:type="dxa"/>
          </w:tcPr>
          <w:p w14:paraId="48048163" w14:textId="23ED3282" w:rsidR="00431147" w:rsidRPr="00B771CA" w:rsidRDefault="002538CC" w:rsidP="0043114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(1,89</w:t>
            </w:r>
            <w:r w:rsidR="004A4BEB">
              <w:rPr>
                <w:rFonts w:ascii="Browallia New" w:hAnsi="Browallia New" w:cs="Browallia New"/>
                <w:sz w:val="20"/>
                <w:szCs w:val="20"/>
                <w:lang w:val="en-GB"/>
              </w:rPr>
              <w:t>6</w:t>
            </w:r>
            <w:r>
              <w:rPr>
                <w:rFonts w:ascii="Browallia New" w:hAnsi="Browallia New" w:cs="Browallia New"/>
                <w:sz w:val="20"/>
                <w:szCs w:val="20"/>
                <w:lang w:val="en-GB"/>
              </w:rPr>
              <w:t>)</w:t>
            </w:r>
          </w:p>
        </w:tc>
        <w:tc>
          <w:tcPr>
            <w:tcW w:w="1417" w:type="dxa"/>
          </w:tcPr>
          <w:p w14:paraId="6FE49D5C" w14:textId="4A46DCD2"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8,023</w:t>
            </w:r>
          </w:p>
        </w:tc>
      </w:tr>
      <w:tr w:rsidR="00431147" w:rsidRPr="007D03EF" w14:paraId="2387D6B8" w14:textId="77777777" w:rsidTr="002D7855">
        <w:trPr>
          <w:cantSplit/>
        </w:trPr>
        <w:tc>
          <w:tcPr>
            <w:tcW w:w="3222" w:type="dxa"/>
          </w:tcPr>
          <w:p w14:paraId="32B69A87" w14:textId="1450646A" w:rsidR="00431147" w:rsidRPr="00B771CA" w:rsidRDefault="00431147" w:rsidP="00431147">
            <w:pPr>
              <w:tabs>
                <w:tab w:val="clear" w:pos="227"/>
                <w:tab w:val="clear" w:pos="454"/>
                <w:tab w:val="clear" w:pos="2580"/>
              </w:tabs>
              <w:spacing w:line="240" w:lineRule="auto"/>
              <w:ind w:left="283" w:right="-110" w:hanging="252"/>
              <w:rPr>
                <w:rFonts w:ascii="Browallia New" w:hAnsi="Browallia New" w:cs="Browallia New"/>
                <w:sz w:val="20"/>
                <w:szCs w:val="20"/>
                <w:cs/>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ไมด้า</w:t>
            </w:r>
            <w:proofErr w:type="spellEnd"/>
            <w:r w:rsidRPr="00B771CA">
              <w:rPr>
                <w:rFonts w:ascii="Browallia New" w:hAnsi="Browallia New" w:cs="Browallia New"/>
                <w:sz w:val="20"/>
                <w:szCs w:val="20"/>
              </w:rPr>
              <w:t xml:space="preserve"> </w:t>
            </w:r>
            <w:r w:rsidRPr="00B771CA">
              <w:rPr>
                <w:rFonts w:ascii="Browallia New" w:hAnsi="Browallia New" w:cs="Browallia New"/>
                <w:sz w:val="20"/>
                <w:szCs w:val="20"/>
                <w:cs/>
              </w:rPr>
              <w:t>เอเจนซี่</w:t>
            </w:r>
            <w:r w:rsidRPr="00B771CA">
              <w:rPr>
                <w:rFonts w:ascii="Browallia New" w:hAnsi="Browallia New" w:cs="Browallia New"/>
                <w:sz w:val="20"/>
                <w:szCs w:val="20"/>
              </w:rPr>
              <w:t xml:space="preserve"> </w:t>
            </w:r>
            <w:r w:rsidRPr="00B771CA">
              <w:rPr>
                <w:rFonts w:ascii="Browallia New" w:hAnsi="Browallia New" w:cs="Browallia New"/>
                <w:sz w:val="20"/>
                <w:szCs w:val="20"/>
                <w:cs/>
              </w:rPr>
              <w:t>แอนด์</w:t>
            </w:r>
            <w:r w:rsidRPr="00B771CA">
              <w:rPr>
                <w:rFonts w:ascii="Browallia New" w:hAnsi="Browallia New" w:cs="Browallia New"/>
                <w:sz w:val="20"/>
                <w:szCs w:val="20"/>
              </w:rPr>
              <w:t xml:space="preserve"> </w:t>
            </w:r>
            <w:proofErr w:type="spellStart"/>
            <w:r w:rsidRPr="00B771CA">
              <w:rPr>
                <w:rFonts w:ascii="Browallia New" w:hAnsi="Browallia New" w:cs="Browallia New"/>
                <w:sz w:val="20"/>
                <w:szCs w:val="20"/>
                <w:cs/>
              </w:rPr>
              <w:t>ดิเวลล</w:t>
            </w:r>
            <w:proofErr w:type="spellEnd"/>
            <w:r w:rsidRPr="00B771CA">
              <w:rPr>
                <w:rFonts w:ascii="Browallia New" w:hAnsi="Browallia New" w:cs="Browallia New"/>
                <w:sz w:val="20"/>
                <w:szCs w:val="20"/>
                <w:cs/>
              </w:rPr>
              <w:t>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1419" w:type="dxa"/>
          </w:tcPr>
          <w:p w14:paraId="2253084F" w14:textId="700A5849" w:rsidR="00431147" w:rsidRPr="00B771CA" w:rsidRDefault="00871810" w:rsidP="00431147">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(2</w:t>
            </w:r>
            <w:r w:rsidR="006D5A84" w:rsidRPr="00EB0437">
              <w:rPr>
                <w:rFonts w:ascii="Browallia New" w:hAnsi="Browallia New" w:cs="Browallia New"/>
                <w:sz w:val="20"/>
                <w:szCs w:val="20"/>
                <w:lang w:val="en-GB"/>
              </w:rPr>
              <w:t>,</w:t>
            </w:r>
            <w:r w:rsidRPr="00EB0437">
              <w:rPr>
                <w:rFonts w:ascii="Browallia New" w:hAnsi="Browallia New" w:cs="Browallia New"/>
                <w:sz w:val="20"/>
                <w:szCs w:val="20"/>
                <w:lang w:val="en-GB"/>
              </w:rPr>
              <w:t>24</w:t>
            </w:r>
            <w:r w:rsidR="006D5A84" w:rsidRPr="00EB0437">
              <w:rPr>
                <w:rFonts w:ascii="Browallia New" w:hAnsi="Browallia New" w:cs="Browallia New"/>
                <w:sz w:val="20"/>
                <w:szCs w:val="20"/>
                <w:lang w:val="en-GB"/>
              </w:rPr>
              <w:t>4</w:t>
            </w:r>
            <w:r w:rsidRPr="00EB0437">
              <w:rPr>
                <w:rFonts w:ascii="Browallia New" w:hAnsi="Browallia New" w:cs="Browallia New"/>
                <w:sz w:val="20"/>
                <w:szCs w:val="20"/>
                <w:lang w:val="en-GB"/>
              </w:rPr>
              <w:t>)</w:t>
            </w:r>
          </w:p>
        </w:tc>
        <w:tc>
          <w:tcPr>
            <w:tcW w:w="1418" w:type="dxa"/>
          </w:tcPr>
          <w:p w14:paraId="66727B50" w14:textId="5626B57C"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(1,755)</w:t>
            </w:r>
          </w:p>
        </w:tc>
        <w:tc>
          <w:tcPr>
            <w:tcW w:w="1559" w:type="dxa"/>
          </w:tcPr>
          <w:p w14:paraId="50F1AA3E" w14:textId="127C3B82" w:rsidR="00431147" w:rsidRPr="00EB0437" w:rsidRDefault="006D5A84" w:rsidP="00431147">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w:t>
            </w:r>
          </w:p>
        </w:tc>
        <w:tc>
          <w:tcPr>
            <w:tcW w:w="1559" w:type="dxa"/>
          </w:tcPr>
          <w:p w14:paraId="621CE1DD" w14:textId="644619E0"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(117)</w:t>
            </w:r>
          </w:p>
        </w:tc>
        <w:tc>
          <w:tcPr>
            <w:tcW w:w="1418" w:type="dxa"/>
          </w:tcPr>
          <w:p w14:paraId="0911D738" w14:textId="3B8CB70F" w:rsidR="00431147" w:rsidRPr="00B771CA" w:rsidRDefault="006D5A84" w:rsidP="00431147">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2,323</w:t>
            </w:r>
          </w:p>
        </w:tc>
        <w:tc>
          <w:tcPr>
            <w:tcW w:w="1417" w:type="dxa"/>
          </w:tcPr>
          <w:p w14:paraId="0C7A4375" w14:textId="031E7AF7" w:rsidR="00431147" w:rsidRPr="00B771CA"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1,488</w:t>
            </w:r>
          </w:p>
        </w:tc>
        <w:tc>
          <w:tcPr>
            <w:tcW w:w="1418" w:type="dxa"/>
          </w:tcPr>
          <w:p w14:paraId="497A9740" w14:textId="02AEAD0B" w:rsidR="00431147" w:rsidRPr="00B771CA" w:rsidRDefault="00222BF7" w:rsidP="00431147">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80</w:t>
            </w:r>
          </w:p>
        </w:tc>
        <w:tc>
          <w:tcPr>
            <w:tcW w:w="1417" w:type="dxa"/>
          </w:tcPr>
          <w:p w14:paraId="7F09517B" w14:textId="552E94DC" w:rsidR="00431147" w:rsidRPr="003C30CB" w:rsidRDefault="00431147" w:rsidP="00431147">
            <w:pPr>
              <w:spacing w:line="240" w:lineRule="auto"/>
              <w:jc w:val="right"/>
              <w:rPr>
                <w:rFonts w:ascii="Browallia New" w:hAnsi="Browallia New" w:cs="Browallia New"/>
                <w:sz w:val="20"/>
                <w:szCs w:val="20"/>
                <w:lang w:val="en-GB"/>
              </w:rPr>
            </w:pPr>
            <w:r w:rsidRPr="00B771CA">
              <w:rPr>
                <w:rFonts w:ascii="Browallia New" w:hAnsi="Browallia New" w:cs="Browallia New"/>
                <w:sz w:val="20"/>
                <w:szCs w:val="20"/>
                <w:lang w:val="en-GB"/>
              </w:rPr>
              <w:t>(384)</w:t>
            </w:r>
          </w:p>
        </w:tc>
      </w:tr>
    </w:tbl>
    <w:p w14:paraId="74A1BE00" w14:textId="77777777" w:rsidR="003D6E2A" w:rsidRDefault="003D6E2A" w:rsidP="0054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sectPr w:rsidR="003D6E2A" w:rsidSect="00DC57AF">
          <w:footerReference w:type="default" r:id="rId12"/>
          <w:pgSz w:w="16834" w:h="11909" w:orient="landscape" w:code="9"/>
          <w:pgMar w:top="1170" w:right="1166" w:bottom="1138" w:left="806" w:header="1140" w:footer="74" w:gutter="0"/>
          <w:cols w:space="720"/>
        </w:sectPr>
      </w:pPr>
    </w:p>
    <w:p w14:paraId="7AC40893" w14:textId="5A9E299A" w:rsidR="006971B8" w:rsidRPr="0053034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3034E">
        <w:rPr>
          <w:rFonts w:ascii="Browallia New" w:hAnsi="Browallia New" w:cs="Browallia New"/>
          <w:b/>
          <w:bCs/>
          <w:sz w:val="28"/>
          <w:szCs w:val="28"/>
          <w:cs/>
          <w:lang w:val="en-GB"/>
        </w:rPr>
        <w:lastRenderedPageBreak/>
        <w:t>ที่ดิน</w:t>
      </w:r>
      <w:r w:rsidR="00F46B29" w:rsidRPr="00F46B29">
        <w:rPr>
          <w:rFonts w:ascii="Browallia New" w:hAnsi="Browallia New" w:cs="Browallia New"/>
          <w:b/>
          <w:bCs/>
          <w:sz w:val="28"/>
          <w:szCs w:val="28"/>
        </w:rPr>
        <w:t xml:space="preserve"> </w:t>
      </w:r>
      <w:r w:rsidRPr="0053034E">
        <w:rPr>
          <w:rFonts w:ascii="Browallia New" w:hAnsi="Browallia New" w:cs="Browallia New"/>
          <w:b/>
          <w:bCs/>
          <w:sz w:val="28"/>
          <w:szCs w:val="28"/>
          <w:cs/>
          <w:lang w:val="en-GB"/>
        </w:rPr>
        <w:t>อาคาร</w:t>
      </w:r>
      <w:r w:rsidR="00F46B29" w:rsidRPr="00F46B29">
        <w:rPr>
          <w:rFonts w:ascii="Browallia New" w:hAnsi="Browallia New" w:cs="Browallia New"/>
          <w:b/>
          <w:bCs/>
          <w:sz w:val="28"/>
          <w:szCs w:val="28"/>
        </w:rPr>
        <w:t xml:space="preserve"> </w:t>
      </w:r>
      <w:r w:rsidRPr="0053034E">
        <w:rPr>
          <w:rFonts w:ascii="Browallia New" w:hAnsi="Browallia New" w:cs="Browallia New"/>
          <w:b/>
          <w:bCs/>
          <w:sz w:val="28"/>
          <w:szCs w:val="28"/>
          <w:cs/>
          <w:lang w:val="en-GB"/>
        </w:rPr>
        <w:t>และอุปกรณ์</w:t>
      </w:r>
      <w:r w:rsidR="00F46B29" w:rsidRPr="00F46B29">
        <w:rPr>
          <w:rFonts w:ascii="Browallia New" w:hAnsi="Browallia New" w:cs="Browallia New"/>
          <w:b/>
          <w:bCs/>
          <w:sz w:val="28"/>
          <w:szCs w:val="28"/>
        </w:rPr>
        <w:t xml:space="preserve"> </w:t>
      </w:r>
      <w:r w:rsidR="00A644FF" w:rsidRPr="0053034E">
        <w:rPr>
          <w:rFonts w:ascii="Browallia New" w:hAnsi="Browallia New" w:cs="Browallia New"/>
          <w:b/>
          <w:bCs/>
          <w:sz w:val="28"/>
          <w:szCs w:val="28"/>
          <w:lang w:val="en-GB"/>
        </w:rPr>
        <w:t xml:space="preserve">- </w:t>
      </w:r>
      <w:r w:rsidR="00A644FF" w:rsidRPr="0053034E">
        <w:rPr>
          <w:rFonts w:ascii="Browallia New" w:hAnsi="Browallia New" w:cs="Browallia New"/>
          <w:b/>
          <w:bCs/>
          <w:sz w:val="28"/>
          <w:szCs w:val="28"/>
          <w:cs/>
          <w:lang w:val="en-GB"/>
        </w:rPr>
        <w:t>สุทธิ</w:t>
      </w:r>
    </w:p>
    <w:p w14:paraId="509EB191" w14:textId="77777777" w:rsidR="00EA0032" w:rsidRPr="009725DB"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4"/>
          <w:szCs w:val="24"/>
          <w:highlight w:val="cyan"/>
          <w:lang w:val="en-GB"/>
        </w:rPr>
      </w:pPr>
    </w:p>
    <w:tbl>
      <w:tblPr>
        <w:tblW w:w="9261" w:type="dxa"/>
        <w:tblInd w:w="279" w:type="dxa"/>
        <w:tblLayout w:type="fixed"/>
        <w:tblCellMar>
          <w:left w:w="115" w:type="dxa"/>
          <w:right w:w="115" w:type="dxa"/>
        </w:tblCellMar>
        <w:tblLook w:val="0000" w:firstRow="0" w:lastRow="0" w:firstColumn="0" w:lastColumn="0" w:noHBand="0" w:noVBand="0"/>
      </w:tblPr>
      <w:tblGrid>
        <w:gridCol w:w="2601"/>
        <w:gridCol w:w="1080"/>
        <w:gridCol w:w="1170"/>
        <w:gridCol w:w="1170"/>
        <w:gridCol w:w="1170"/>
        <w:gridCol w:w="1080"/>
        <w:gridCol w:w="990"/>
      </w:tblGrid>
      <w:tr w:rsidR="008311DA" w:rsidRPr="00353CE8" w14:paraId="4E5D62E2" w14:textId="77777777" w:rsidTr="00CA5689">
        <w:trPr>
          <w:cantSplit/>
        </w:trPr>
        <w:tc>
          <w:tcPr>
            <w:tcW w:w="2601" w:type="dxa"/>
          </w:tcPr>
          <w:p w14:paraId="3CB781B7"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66F821BE"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170" w:type="dxa"/>
          </w:tcPr>
          <w:p w14:paraId="5833752D"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170" w:type="dxa"/>
          </w:tcPr>
          <w:p w14:paraId="4923228D" w14:textId="77777777" w:rsidR="008311DA" w:rsidRPr="00353CE8"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p>
        </w:tc>
        <w:tc>
          <w:tcPr>
            <w:tcW w:w="1170" w:type="dxa"/>
          </w:tcPr>
          <w:p w14:paraId="63F167F1"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2070" w:type="dxa"/>
            <w:gridSpan w:val="2"/>
          </w:tcPr>
          <w:p w14:paraId="3F2D77E5" w14:textId="70789829" w:rsidR="008311DA" w:rsidRPr="00353CE8" w:rsidRDefault="00F46B29" w:rsidP="001B4041">
            <w:pPr>
              <w:spacing w:line="240" w:lineRule="auto"/>
              <w:ind w:left="-931" w:right="-36"/>
              <w:jc w:val="right"/>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      </w:t>
            </w:r>
            <w:r w:rsidR="008311DA" w:rsidRPr="00353CE8">
              <w:rPr>
                <w:rFonts w:ascii="Browallia New" w:hAnsi="Browallia New" w:cs="Browallia New"/>
                <w:snapToGrid w:val="0"/>
                <w:color w:val="000000"/>
                <w:sz w:val="19"/>
                <w:szCs w:val="19"/>
                <w:cs/>
                <w:lang w:eastAsia="th-TH"/>
              </w:rPr>
              <w:t>(หน่วย</w:t>
            </w:r>
            <w:r w:rsidRPr="00353CE8">
              <w:rPr>
                <w:rFonts w:ascii="Browallia New" w:hAnsi="Browallia New" w:cs="Browallia New"/>
                <w:snapToGrid w:val="0"/>
                <w:color w:val="000000"/>
                <w:sz w:val="19"/>
                <w:szCs w:val="19"/>
                <w:lang w:eastAsia="th-TH"/>
              </w:rPr>
              <w:t xml:space="preserve"> </w:t>
            </w:r>
            <w:r w:rsidR="008311DA"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008311DA" w:rsidRPr="00353CE8">
              <w:rPr>
                <w:rFonts w:ascii="Browallia New" w:hAnsi="Browallia New" w:cs="Browallia New"/>
                <w:snapToGrid w:val="0"/>
                <w:color w:val="000000"/>
                <w:sz w:val="19"/>
                <w:szCs w:val="19"/>
                <w:cs/>
                <w:lang w:eastAsia="th-TH"/>
              </w:rPr>
              <w:t>พันบาท)</w:t>
            </w:r>
          </w:p>
        </w:tc>
      </w:tr>
      <w:tr w:rsidR="008311DA" w:rsidRPr="00353CE8" w14:paraId="43C95151" w14:textId="77777777" w:rsidTr="002F47D3">
        <w:trPr>
          <w:cantSplit/>
        </w:trPr>
        <w:tc>
          <w:tcPr>
            <w:tcW w:w="2601" w:type="dxa"/>
          </w:tcPr>
          <w:p w14:paraId="6FA75802"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6660" w:type="dxa"/>
            <w:gridSpan w:val="6"/>
          </w:tcPr>
          <w:p w14:paraId="01E831C0" w14:textId="77777777" w:rsidR="008311DA" w:rsidRPr="00353CE8" w:rsidRDefault="008311DA" w:rsidP="001B4041">
            <w:pPr>
              <w:pBdr>
                <w:bottom w:val="single" w:sz="4" w:space="1" w:color="auto"/>
              </w:pBdr>
              <w:tabs>
                <w:tab w:val="left" w:pos="2160"/>
              </w:tabs>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งบการเงินรวม</w:t>
            </w:r>
          </w:p>
        </w:tc>
      </w:tr>
      <w:tr w:rsidR="008311DA" w:rsidRPr="00353CE8" w14:paraId="0C8F4FF9" w14:textId="77777777" w:rsidTr="002F47D3">
        <w:trPr>
          <w:cantSplit/>
        </w:trPr>
        <w:tc>
          <w:tcPr>
            <w:tcW w:w="2601" w:type="dxa"/>
          </w:tcPr>
          <w:p w14:paraId="1D415D9B"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6FB0D13B"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ที่ดิน</w:t>
            </w:r>
          </w:p>
        </w:tc>
        <w:tc>
          <w:tcPr>
            <w:tcW w:w="1170" w:type="dxa"/>
          </w:tcPr>
          <w:p w14:paraId="6D57C109"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อาคารและ</w:t>
            </w:r>
          </w:p>
        </w:tc>
        <w:tc>
          <w:tcPr>
            <w:tcW w:w="1170" w:type="dxa"/>
          </w:tcPr>
          <w:p w14:paraId="5A95792B" w14:textId="044E1DBB" w:rsidR="008311DA" w:rsidRPr="00353CE8"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เครื่องตกแต่ง</w:t>
            </w:r>
            <w:r w:rsidR="00F46B29" w:rsidRPr="00353CE8">
              <w:rPr>
                <w:rFonts w:ascii="Browallia New" w:hAnsi="Browallia New" w:cs="Browallia New"/>
                <w:snapToGrid w:val="0"/>
                <w:color w:val="000000"/>
                <w:sz w:val="19"/>
                <w:szCs w:val="19"/>
                <w:lang w:eastAsia="th-TH"/>
              </w:rPr>
              <w:t xml:space="preserve"> </w:t>
            </w:r>
          </w:p>
        </w:tc>
        <w:tc>
          <w:tcPr>
            <w:tcW w:w="1170" w:type="dxa"/>
          </w:tcPr>
          <w:p w14:paraId="33564D0D"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080" w:type="dxa"/>
          </w:tcPr>
          <w:p w14:paraId="10D6AAD1"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990" w:type="dxa"/>
          </w:tcPr>
          <w:p w14:paraId="1663C528"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r>
      <w:tr w:rsidR="008311DA" w:rsidRPr="00353CE8" w14:paraId="45F36985" w14:textId="77777777" w:rsidTr="002F47D3">
        <w:trPr>
          <w:cantSplit/>
        </w:trPr>
        <w:tc>
          <w:tcPr>
            <w:tcW w:w="2601" w:type="dxa"/>
          </w:tcPr>
          <w:p w14:paraId="70FBBF06"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04DC3288"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และส่วนปรับ</w:t>
            </w:r>
          </w:p>
        </w:tc>
        <w:tc>
          <w:tcPr>
            <w:tcW w:w="1170" w:type="dxa"/>
          </w:tcPr>
          <w:p w14:paraId="0E8B4DDF"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ส่วนปรับปรุง</w:t>
            </w:r>
          </w:p>
        </w:tc>
        <w:tc>
          <w:tcPr>
            <w:tcW w:w="1170" w:type="dxa"/>
          </w:tcPr>
          <w:p w14:paraId="11371BE9" w14:textId="34B9A0B4"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ติดตั้ง</w:t>
            </w:r>
            <w:r w:rsidR="00F46B29"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และ</w:t>
            </w:r>
          </w:p>
        </w:tc>
        <w:tc>
          <w:tcPr>
            <w:tcW w:w="1170" w:type="dxa"/>
          </w:tcPr>
          <w:p w14:paraId="0A368075"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080" w:type="dxa"/>
          </w:tcPr>
          <w:p w14:paraId="67EAAE91"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งานระหว่าง</w:t>
            </w:r>
          </w:p>
        </w:tc>
        <w:tc>
          <w:tcPr>
            <w:tcW w:w="990" w:type="dxa"/>
          </w:tcPr>
          <w:p w14:paraId="3137D502"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r>
      <w:tr w:rsidR="008311DA" w:rsidRPr="00353CE8" w14:paraId="6D7A69AF" w14:textId="77777777" w:rsidTr="002F47D3">
        <w:trPr>
          <w:cantSplit/>
        </w:trPr>
        <w:tc>
          <w:tcPr>
            <w:tcW w:w="2601" w:type="dxa"/>
          </w:tcPr>
          <w:p w14:paraId="2623EB36"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4B032C91"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ปรุงที่ดิน</w:t>
            </w:r>
          </w:p>
        </w:tc>
        <w:tc>
          <w:tcPr>
            <w:tcW w:w="1170" w:type="dxa"/>
          </w:tcPr>
          <w:p w14:paraId="53D1881F"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อาคาร</w:t>
            </w:r>
          </w:p>
        </w:tc>
        <w:tc>
          <w:tcPr>
            <w:tcW w:w="1170" w:type="dxa"/>
          </w:tcPr>
          <w:p w14:paraId="285FF81C" w14:textId="77777777" w:rsidR="008311DA" w:rsidRPr="00353CE8" w:rsidRDefault="008311DA" w:rsidP="00317025">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อุปกรณ์สำนักงาน</w:t>
            </w:r>
          </w:p>
        </w:tc>
        <w:tc>
          <w:tcPr>
            <w:tcW w:w="1170" w:type="dxa"/>
          </w:tcPr>
          <w:p w14:paraId="04BE24C4"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ยานพาหนะ</w:t>
            </w:r>
          </w:p>
        </w:tc>
        <w:tc>
          <w:tcPr>
            <w:tcW w:w="1080" w:type="dxa"/>
          </w:tcPr>
          <w:p w14:paraId="0D951779"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ก่อสร้าง</w:t>
            </w:r>
          </w:p>
        </w:tc>
        <w:tc>
          <w:tcPr>
            <w:tcW w:w="990" w:type="dxa"/>
          </w:tcPr>
          <w:p w14:paraId="2BB22D23"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รวม</w:t>
            </w:r>
          </w:p>
        </w:tc>
      </w:tr>
      <w:tr w:rsidR="00431147" w:rsidRPr="00353CE8" w14:paraId="17154883" w14:textId="77777777" w:rsidTr="002F47D3">
        <w:trPr>
          <w:cantSplit/>
        </w:trPr>
        <w:tc>
          <w:tcPr>
            <w:tcW w:w="2601" w:type="dxa"/>
          </w:tcPr>
          <w:p w14:paraId="3875F85D" w14:textId="38B75F9F" w:rsidR="00431147" w:rsidRPr="00353CE8" w:rsidRDefault="00431147" w:rsidP="001B4041">
            <w:pPr>
              <w:spacing w:line="240" w:lineRule="auto"/>
              <w:ind w:left="162" w:right="-36" w:hanging="162"/>
              <w:jc w:val="both"/>
              <w:rPr>
                <w:rFonts w:ascii="Browallia New" w:hAnsi="Browallia New" w:cs="Browallia New"/>
                <w:b/>
                <w:bCs/>
                <w:snapToGrid w:val="0"/>
                <w:color w:val="000000"/>
                <w:sz w:val="19"/>
                <w:szCs w:val="19"/>
                <w:u w:val="single"/>
                <w:cs/>
                <w:lang w:eastAsia="th-TH"/>
              </w:rPr>
            </w:pPr>
            <w:r w:rsidRPr="00353CE8">
              <w:rPr>
                <w:rFonts w:ascii="Browallia New" w:hAnsi="Browallia New" w:cs="Browallia New"/>
                <w:b/>
                <w:bCs/>
                <w:snapToGrid w:val="0"/>
                <w:color w:val="000000"/>
                <w:sz w:val="19"/>
                <w:szCs w:val="19"/>
                <w:u w:val="single"/>
                <w:cs/>
                <w:lang w:eastAsia="th-TH"/>
              </w:rPr>
              <w:t>ราคาทุน</w:t>
            </w:r>
          </w:p>
        </w:tc>
        <w:tc>
          <w:tcPr>
            <w:tcW w:w="1080" w:type="dxa"/>
          </w:tcPr>
          <w:p w14:paraId="20C5E84C" w14:textId="77777777" w:rsidR="00431147" w:rsidRPr="00353CE8" w:rsidRDefault="00431147" w:rsidP="001B4041">
            <w:pPr>
              <w:spacing w:line="240" w:lineRule="auto"/>
              <w:ind w:right="-36"/>
              <w:jc w:val="both"/>
              <w:rPr>
                <w:rFonts w:ascii="Browallia New" w:hAnsi="Browallia New" w:cs="Browallia New"/>
                <w:snapToGrid w:val="0"/>
                <w:color w:val="000000"/>
                <w:sz w:val="19"/>
                <w:szCs w:val="19"/>
                <w:cs/>
                <w:lang w:eastAsia="th-TH"/>
              </w:rPr>
            </w:pPr>
          </w:p>
        </w:tc>
        <w:tc>
          <w:tcPr>
            <w:tcW w:w="1170" w:type="dxa"/>
          </w:tcPr>
          <w:p w14:paraId="636D5D49" w14:textId="77777777" w:rsidR="00431147" w:rsidRPr="00353CE8" w:rsidRDefault="00431147" w:rsidP="001B4041">
            <w:pPr>
              <w:spacing w:line="240" w:lineRule="auto"/>
              <w:ind w:right="-36"/>
              <w:jc w:val="both"/>
              <w:rPr>
                <w:rFonts w:ascii="Browallia New" w:hAnsi="Browallia New" w:cs="Browallia New"/>
                <w:snapToGrid w:val="0"/>
                <w:color w:val="000000"/>
                <w:sz w:val="19"/>
                <w:szCs w:val="19"/>
                <w:cs/>
                <w:lang w:eastAsia="th-TH"/>
              </w:rPr>
            </w:pPr>
          </w:p>
        </w:tc>
        <w:tc>
          <w:tcPr>
            <w:tcW w:w="1170" w:type="dxa"/>
          </w:tcPr>
          <w:p w14:paraId="75A0A3C4" w14:textId="77777777" w:rsidR="00431147" w:rsidRPr="00353CE8" w:rsidRDefault="00431147" w:rsidP="001B4041">
            <w:pPr>
              <w:spacing w:line="240" w:lineRule="auto"/>
              <w:ind w:right="-36"/>
              <w:jc w:val="both"/>
              <w:rPr>
                <w:rFonts w:ascii="Browallia New" w:hAnsi="Browallia New" w:cs="Browallia New"/>
                <w:snapToGrid w:val="0"/>
                <w:color w:val="000000"/>
                <w:sz w:val="19"/>
                <w:szCs w:val="19"/>
                <w:cs/>
                <w:lang w:eastAsia="th-TH"/>
              </w:rPr>
            </w:pPr>
          </w:p>
        </w:tc>
        <w:tc>
          <w:tcPr>
            <w:tcW w:w="1170" w:type="dxa"/>
          </w:tcPr>
          <w:p w14:paraId="2EB785C6" w14:textId="77777777" w:rsidR="00431147" w:rsidRPr="00353CE8" w:rsidRDefault="00431147" w:rsidP="001B4041">
            <w:pPr>
              <w:spacing w:line="240" w:lineRule="auto"/>
              <w:ind w:right="-36"/>
              <w:jc w:val="both"/>
              <w:rPr>
                <w:rFonts w:ascii="Browallia New" w:hAnsi="Browallia New" w:cs="Browallia New"/>
                <w:snapToGrid w:val="0"/>
                <w:color w:val="000000"/>
                <w:sz w:val="19"/>
                <w:szCs w:val="19"/>
                <w:cs/>
                <w:lang w:eastAsia="th-TH"/>
              </w:rPr>
            </w:pPr>
          </w:p>
        </w:tc>
        <w:tc>
          <w:tcPr>
            <w:tcW w:w="1080" w:type="dxa"/>
          </w:tcPr>
          <w:p w14:paraId="5193C23D" w14:textId="77777777" w:rsidR="00431147" w:rsidRPr="00353CE8" w:rsidRDefault="00431147" w:rsidP="001B4041">
            <w:pPr>
              <w:spacing w:line="240" w:lineRule="auto"/>
              <w:ind w:right="-36"/>
              <w:jc w:val="both"/>
              <w:rPr>
                <w:rFonts w:ascii="Browallia New" w:hAnsi="Browallia New" w:cs="Browallia New"/>
                <w:snapToGrid w:val="0"/>
                <w:color w:val="000000"/>
                <w:sz w:val="19"/>
                <w:szCs w:val="19"/>
                <w:cs/>
                <w:lang w:eastAsia="th-TH"/>
              </w:rPr>
            </w:pPr>
          </w:p>
        </w:tc>
        <w:tc>
          <w:tcPr>
            <w:tcW w:w="990" w:type="dxa"/>
          </w:tcPr>
          <w:p w14:paraId="2C8F78AD" w14:textId="77777777" w:rsidR="00431147" w:rsidRPr="00353CE8" w:rsidRDefault="00431147" w:rsidP="001B4041">
            <w:pPr>
              <w:spacing w:line="240" w:lineRule="auto"/>
              <w:ind w:right="-36"/>
              <w:jc w:val="both"/>
              <w:rPr>
                <w:rFonts w:ascii="Browallia New" w:hAnsi="Browallia New" w:cs="Browallia New"/>
                <w:snapToGrid w:val="0"/>
                <w:color w:val="000000"/>
                <w:sz w:val="19"/>
                <w:szCs w:val="19"/>
                <w:cs/>
                <w:lang w:eastAsia="th-TH"/>
              </w:rPr>
            </w:pPr>
          </w:p>
        </w:tc>
      </w:tr>
      <w:tr w:rsidR="00431147" w:rsidRPr="00353CE8" w14:paraId="3537AF1F" w14:textId="77777777" w:rsidTr="0029051B">
        <w:trPr>
          <w:cantSplit/>
        </w:trPr>
        <w:tc>
          <w:tcPr>
            <w:tcW w:w="2601" w:type="dxa"/>
          </w:tcPr>
          <w:p w14:paraId="15D6E605" w14:textId="77ECEB8F" w:rsidR="00431147" w:rsidRPr="00353CE8" w:rsidRDefault="00431147" w:rsidP="00431147">
            <w:pPr>
              <w:spacing w:line="240" w:lineRule="auto"/>
              <w:ind w:left="162" w:right="-36" w:hanging="162"/>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1 </w:t>
            </w:r>
            <w:r w:rsidRPr="00353CE8">
              <w:rPr>
                <w:rFonts w:ascii="Browallia New" w:hAnsi="Browallia New" w:cs="Browallia New"/>
                <w:snapToGrid w:val="0"/>
                <w:color w:val="000000"/>
                <w:sz w:val="19"/>
                <w:szCs w:val="19"/>
                <w:cs/>
                <w:lang w:eastAsia="th-TH"/>
              </w:rPr>
              <w:t>มกราคม</w:t>
            </w:r>
            <w:r w:rsidRPr="00353CE8">
              <w:rPr>
                <w:rFonts w:ascii="Browallia New" w:hAnsi="Browallia New" w:cs="Browallia New"/>
                <w:snapToGrid w:val="0"/>
                <w:color w:val="000000"/>
                <w:sz w:val="19"/>
                <w:szCs w:val="19"/>
                <w:lang w:eastAsia="th-TH"/>
              </w:rPr>
              <w:t xml:space="preserve"> 256</w:t>
            </w:r>
            <w:r w:rsidR="006A5F05">
              <w:rPr>
                <w:rFonts w:ascii="Browallia New" w:hAnsi="Browallia New" w:cs="Browallia New"/>
                <w:snapToGrid w:val="0"/>
                <w:color w:val="000000"/>
                <w:sz w:val="19"/>
                <w:szCs w:val="19"/>
                <w:lang w:eastAsia="th-TH"/>
              </w:rPr>
              <w:t>4</w:t>
            </w:r>
          </w:p>
        </w:tc>
        <w:tc>
          <w:tcPr>
            <w:tcW w:w="1080" w:type="dxa"/>
          </w:tcPr>
          <w:p w14:paraId="70430C3B" w14:textId="5715D4A5"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549,307</w:t>
            </w:r>
          </w:p>
        </w:tc>
        <w:tc>
          <w:tcPr>
            <w:tcW w:w="1170" w:type="dxa"/>
          </w:tcPr>
          <w:p w14:paraId="57391909" w14:textId="7B8B95FB"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2,541,742</w:t>
            </w:r>
          </w:p>
        </w:tc>
        <w:tc>
          <w:tcPr>
            <w:tcW w:w="1170" w:type="dxa"/>
          </w:tcPr>
          <w:p w14:paraId="448253CC" w14:textId="1F0D1214"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87</w:t>
            </w:r>
            <w:r w:rsidR="0000780D">
              <w:rPr>
                <w:rFonts w:ascii="Browallia New" w:hAnsi="Browallia New" w:cs="Browallia New"/>
                <w:snapToGrid w:val="0"/>
                <w:color w:val="000000"/>
                <w:sz w:val="19"/>
                <w:szCs w:val="19"/>
                <w:lang w:eastAsia="th-TH"/>
              </w:rPr>
              <w:t>3</w:t>
            </w:r>
            <w:r w:rsidRPr="00ED1654">
              <w:rPr>
                <w:rFonts w:ascii="Browallia New" w:hAnsi="Browallia New" w:cs="Browallia New"/>
                <w:snapToGrid w:val="0"/>
                <w:color w:val="000000"/>
                <w:sz w:val="19"/>
                <w:szCs w:val="19"/>
                <w:lang w:eastAsia="th-TH"/>
              </w:rPr>
              <w:t>,</w:t>
            </w:r>
            <w:r w:rsidR="0000780D">
              <w:rPr>
                <w:rFonts w:ascii="Browallia New" w:hAnsi="Browallia New" w:cs="Browallia New"/>
                <w:snapToGrid w:val="0"/>
                <w:color w:val="000000"/>
                <w:sz w:val="19"/>
                <w:szCs w:val="19"/>
                <w:lang w:eastAsia="th-TH"/>
              </w:rPr>
              <w:t>228</w:t>
            </w:r>
          </w:p>
        </w:tc>
        <w:tc>
          <w:tcPr>
            <w:tcW w:w="1170" w:type="dxa"/>
          </w:tcPr>
          <w:p w14:paraId="56D597AB" w14:textId="351B73AE"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291,973</w:t>
            </w:r>
          </w:p>
        </w:tc>
        <w:tc>
          <w:tcPr>
            <w:tcW w:w="1080" w:type="dxa"/>
          </w:tcPr>
          <w:p w14:paraId="5B285DCD" w14:textId="7931AD61"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53,064</w:t>
            </w:r>
          </w:p>
        </w:tc>
        <w:tc>
          <w:tcPr>
            <w:tcW w:w="990" w:type="dxa"/>
          </w:tcPr>
          <w:p w14:paraId="36A363C8" w14:textId="59346846" w:rsidR="00431147" w:rsidRPr="00C07995" w:rsidRDefault="002834C7"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4,309,</w:t>
            </w:r>
            <w:r w:rsidR="000278A6">
              <w:rPr>
                <w:rFonts w:ascii="Browallia New" w:hAnsi="Browallia New" w:cs="Browallia New"/>
                <w:snapToGrid w:val="0"/>
                <w:color w:val="000000"/>
                <w:sz w:val="19"/>
                <w:szCs w:val="19"/>
                <w:lang w:eastAsia="th-TH"/>
              </w:rPr>
              <w:t>314</w:t>
            </w:r>
          </w:p>
        </w:tc>
      </w:tr>
      <w:tr w:rsidR="00431147" w:rsidRPr="00353CE8" w14:paraId="69DAFCA9" w14:textId="77777777" w:rsidTr="002F47D3">
        <w:trPr>
          <w:cantSplit/>
        </w:trPr>
        <w:tc>
          <w:tcPr>
            <w:tcW w:w="2601" w:type="dxa"/>
          </w:tcPr>
          <w:p w14:paraId="34460C55" w14:textId="7DF52DC9"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ซื้อเพิ่ม</w:t>
            </w:r>
            <w:r w:rsidRPr="00353CE8">
              <w:rPr>
                <w:rFonts w:ascii="Browallia New" w:hAnsi="Browallia New" w:cs="Browallia New"/>
                <w:snapToGrid w:val="0"/>
                <w:color w:val="000000"/>
                <w:sz w:val="19"/>
                <w:szCs w:val="19"/>
                <w:lang w:eastAsia="th-TH"/>
              </w:rPr>
              <w:t xml:space="preserve"> </w:t>
            </w:r>
          </w:p>
        </w:tc>
        <w:tc>
          <w:tcPr>
            <w:tcW w:w="1080" w:type="dxa"/>
          </w:tcPr>
          <w:p w14:paraId="7E53EB12" w14:textId="7000B3E2"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4,338</w:t>
            </w:r>
          </w:p>
        </w:tc>
        <w:tc>
          <w:tcPr>
            <w:tcW w:w="1170" w:type="dxa"/>
          </w:tcPr>
          <w:p w14:paraId="746E1BB4" w14:textId="6601E5AE"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56,751</w:t>
            </w:r>
          </w:p>
        </w:tc>
        <w:tc>
          <w:tcPr>
            <w:tcW w:w="1170" w:type="dxa"/>
          </w:tcPr>
          <w:p w14:paraId="3F29C67F" w14:textId="1CAA3B92"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11,3</w:t>
            </w:r>
            <w:r w:rsidR="000E50C7">
              <w:rPr>
                <w:rFonts w:ascii="Browallia New" w:hAnsi="Browallia New" w:cs="Browallia New"/>
                <w:snapToGrid w:val="0"/>
                <w:color w:val="000000"/>
                <w:sz w:val="19"/>
                <w:szCs w:val="19"/>
                <w:lang w:eastAsia="th-TH"/>
              </w:rPr>
              <w:t>38</w:t>
            </w:r>
          </w:p>
        </w:tc>
        <w:tc>
          <w:tcPr>
            <w:tcW w:w="1170" w:type="dxa"/>
          </w:tcPr>
          <w:p w14:paraId="40B0C496" w14:textId="19A396BD"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2,827</w:t>
            </w:r>
          </w:p>
        </w:tc>
        <w:tc>
          <w:tcPr>
            <w:tcW w:w="1080" w:type="dxa"/>
          </w:tcPr>
          <w:p w14:paraId="58728F26" w14:textId="33DA9D9D"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3,009</w:t>
            </w:r>
          </w:p>
        </w:tc>
        <w:tc>
          <w:tcPr>
            <w:tcW w:w="990" w:type="dxa"/>
          </w:tcPr>
          <w:p w14:paraId="3DEA8AC8" w14:textId="07A79F7E"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78,</w:t>
            </w:r>
            <w:r w:rsidR="00A41AD2">
              <w:rPr>
                <w:rFonts w:ascii="Browallia New" w:hAnsi="Browallia New" w:cs="Browallia New"/>
                <w:snapToGrid w:val="0"/>
                <w:color w:val="000000"/>
                <w:sz w:val="19"/>
                <w:szCs w:val="19"/>
                <w:lang w:eastAsia="th-TH"/>
              </w:rPr>
              <w:t>263</w:t>
            </w:r>
          </w:p>
        </w:tc>
      </w:tr>
      <w:tr w:rsidR="00431147" w:rsidRPr="00353CE8" w14:paraId="2AAE89D4" w14:textId="77777777" w:rsidTr="0029051B">
        <w:trPr>
          <w:cantSplit/>
        </w:trPr>
        <w:tc>
          <w:tcPr>
            <w:tcW w:w="2601" w:type="dxa"/>
          </w:tcPr>
          <w:p w14:paraId="199EA486" w14:textId="34090EE5"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รับ</w:t>
            </w:r>
            <w:r w:rsidRPr="00353CE8">
              <w:rPr>
                <w:rFonts w:ascii="Browallia New" w:hAnsi="Browallia New" w:cs="Browallia New"/>
                <w:snapToGrid w:val="0"/>
                <w:color w:val="000000"/>
                <w:sz w:val="19"/>
                <w:szCs w:val="19"/>
                <w:cs/>
                <w:lang w:eastAsia="th-TH"/>
              </w:rPr>
              <w:t>โอน</w:t>
            </w:r>
            <w:r w:rsidRPr="00353CE8">
              <w:rPr>
                <w:rFonts w:ascii="Browallia New" w:hAnsi="Browallia New" w:cs="Browallia New" w:hint="cs"/>
                <w:snapToGrid w:val="0"/>
                <w:color w:val="000000"/>
                <w:sz w:val="19"/>
                <w:szCs w:val="19"/>
                <w:cs/>
                <w:lang w:eastAsia="th-TH"/>
              </w:rPr>
              <w:t>จาก</w:t>
            </w:r>
            <w:r w:rsidRPr="00353CE8">
              <w:rPr>
                <w:rFonts w:ascii="Browallia New" w:hAnsi="Browallia New" w:cs="Browallia New"/>
                <w:snapToGrid w:val="0"/>
                <w:color w:val="000000"/>
                <w:sz w:val="19"/>
                <w:szCs w:val="19"/>
                <w:cs/>
                <w:lang w:eastAsia="th-TH"/>
              </w:rPr>
              <w:t>สินทรัพย์สิทธิการใช้</w:t>
            </w:r>
          </w:p>
        </w:tc>
        <w:tc>
          <w:tcPr>
            <w:tcW w:w="1080" w:type="dxa"/>
          </w:tcPr>
          <w:p w14:paraId="761A68D1" w14:textId="0EED2741" w:rsidR="00431147" w:rsidRPr="00C07995" w:rsidRDefault="003617E6"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6E340658" w14:textId="2CF09C0E" w:rsidR="00431147" w:rsidRPr="00C07995" w:rsidRDefault="003617E6"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5CE457E0" w14:textId="77811D30" w:rsidR="00431147" w:rsidRPr="00C07995" w:rsidRDefault="003617E6"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3F0C1A98" w14:textId="3B840C26" w:rsidR="00431147" w:rsidRPr="00C07995" w:rsidRDefault="00C812F0"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4,730</w:t>
            </w:r>
          </w:p>
        </w:tc>
        <w:tc>
          <w:tcPr>
            <w:tcW w:w="1080" w:type="dxa"/>
          </w:tcPr>
          <w:p w14:paraId="4E651A7A" w14:textId="53D2E7DE"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w:t>
            </w:r>
          </w:p>
        </w:tc>
        <w:tc>
          <w:tcPr>
            <w:tcW w:w="990" w:type="dxa"/>
          </w:tcPr>
          <w:p w14:paraId="17B58B52" w14:textId="335F7C19" w:rsidR="00431147" w:rsidRPr="00C07995" w:rsidRDefault="00C812F0" w:rsidP="00431147">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4,730</w:t>
            </w:r>
          </w:p>
        </w:tc>
      </w:tr>
      <w:tr w:rsidR="00431147" w:rsidRPr="00353CE8" w14:paraId="065F5FC8" w14:textId="77777777" w:rsidTr="00BF5FC1">
        <w:trPr>
          <w:cantSplit/>
        </w:trPr>
        <w:tc>
          <w:tcPr>
            <w:tcW w:w="2601" w:type="dxa"/>
          </w:tcPr>
          <w:p w14:paraId="111BCFB7" w14:textId="0A2B9630"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ขาย</w:t>
            </w:r>
          </w:p>
        </w:tc>
        <w:tc>
          <w:tcPr>
            <w:tcW w:w="1080" w:type="dxa"/>
          </w:tcPr>
          <w:p w14:paraId="72FC5DAB" w14:textId="3DB95583" w:rsidR="00431147" w:rsidRPr="00C07995" w:rsidRDefault="00C812F0"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hint="cs"/>
                <w:snapToGrid w:val="0"/>
                <w:color w:val="000000"/>
                <w:sz w:val="19"/>
                <w:szCs w:val="19"/>
                <w:cs/>
                <w:lang w:eastAsia="th-TH"/>
              </w:rPr>
              <w:t>(</w:t>
            </w:r>
            <w:r w:rsidR="00AD007A">
              <w:rPr>
                <w:rFonts w:ascii="Browallia New" w:hAnsi="Browallia New" w:cs="Browallia New"/>
                <w:snapToGrid w:val="0"/>
                <w:color w:val="000000"/>
                <w:sz w:val="19"/>
                <w:szCs w:val="19"/>
                <w:lang w:eastAsia="th-TH"/>
              </w:rPr>
              <w:t>33,840</w:t>
            </w:r>
            <w:r w:rsidR="00AD007A">
              <w:rPr>
                <w:rFonts w:ascii="Browallia New" w:hAnsi="Browallia New" w:cs="Browallia New" w:hint="cs"/>
                <w:snapToGrid w:val="0"/>
                <w:color w:val="000000"/>
                <w:sz w:val="19"/>
                <w:szCs w:val="19"/>
                <w:cs/>
                <w:lang w:eastAsia="th-TH"/>
              </w:rPr>
              <w:t>)</w:t>
            </w:r>
          </w:p>
        </w:tc>
        <w:tc>
          <w:tcPr>
            <w:tcW w:w="1170" w:type="dxa"/>
          </w:tcPr>
          <w:p w14:paraId="56A2602E" w14:textId="7D9EB78F"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w:t>
            </w:r>
            <w:r w:rsidR="00AD007A">
              <w:rPr>
                <w:rFonts w:ascii="Browallia New" w:hAnsi="Browallia New" w:cs="Browallia New"/>
                <w:snapToGrid w:val="0"/>
                <w:color w:val="000000"/>
                <w:sz w:val="19"/>
                <w:szCs w:val="19"/>
                <w:lang w:eastAsia="th-TH"/>
              </w:rPr>
              <w:t>1,160</w:t>
            </w:r>
            <w:r w:rsidRPr="00ED1654">
              <w:rPr>
                <w:rFonts w:ascii="Browallia New" w:hAnsi="Browallia New" w:cs="Browallia New"/>
                <w:snapToGrid w:val="0"/>
                <w:color w:val="000000"/>
                <w:sz w:val="19"/>
                <w:szCs w:val="19"/>
                <w:lang w:eastAsia="th-TH"/>
              </w:rPr>
              <w:t>)</w:t>
            </w:r>
          </w:p>
        </w:tc>
        <w:tc>
          <w:tcPr>
            <w:tcW w:w="1170" w:type="dxa"/>
          </w:tcPr>
          <w:p w14:paraId="2E50B6AE" w14:textId="6C2DFD11"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w:t>
            </w:r>
            <w:r w:rsidR="00AD007A">
              <w:rPr>
                <w:rFonts w:ascii="Browallia New" w:hAnsi="Browallia New" w:cs="Browallia New"/>
                <w:snapToGrid w:val="0"/>
                <w:color w:val="000000"/>
                <w:sz w:val="19"/>
                <w:szCs w:val="19"/>
                <w:lang w:eastAsia="th-TH"/>
              </w:rPr>
              <w:t>2,816</w:t>
            </w:r>
            <w:r w:rsidRPr="00ED1654">
              <w:rPr>
                <w:rFonts w:ascii="Browallia New" w:hAnsi="Browallia New" w:cs="Browallia New"/>
                <w:snapToGrid w:val="0"/>
                <w:color w:val="000000"/>
                <w:sz w:val="19"/>
                <w:szCs w:val="19"/>
                <w:lang w:eastAsia="th-TH"/>
              </w:rPr>
              <w:t>)</w:t>
            </w:r>
          </w:p>
        </w:tc>
        <w:tc>
          <w:tcPr>
            <w:tcW w:w="1170" w:type="dxa"/>
          </w:tcPr>
          <w:p w14:paraId="697CEF40" w14:textId="7475C1A9"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w:t>
            </w:r>
            <w:r w:rsidR="00310140">
              <w:rPr>
                <w:rFonts w:ascii="Browallia New" w:hAnsi="Browallia New" w:cs="Browallia New"/>
                <w:snapToGrid w:val="0"/>
                <w:color w:val="000000"/>
                <w:sz w:val="19"/>
                <w:szCs w:val="19"/>
                <w:lang w:eastAsia="th-TH"/>
              </w:rPr>
              <w:t>2,717</w:t>
            </w:r>
            <w:r w:rsidRPr="00ED1654">
              <w:rPr>
                <w:rFonts w:ascii="Browallia New" w:hAnsi="Browallia New" w:cs="Browallia New"/>
                <w:snapToGrid w:val="0"/>
                <w:color w:val="000000"/>
                <w:sz w:val="19"/>
                <w:szCs w:val="19"/>
                <w:lang w:eastAsia="th-TH"/>
              </w:rPr>
              <w:t>)</w:t>
            </w:r>
          </w:p>
        </w:tc>
        <w:tc>
          <w:tcPr>
            <w:tcW w:w="1080" w:type="dxa"/>
          </w:tcPr>
          <w:p w14:paraId="78F3535F" w14:textId="0406555B" w:rsidR="00431147" w:rsidRPr="00C07995" w:rsidRDefault="00310140"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tcPr>
          <w:p w14:paraId="29D25DA6" w14:textId="1BC344DE"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w:t>
            </w:r>
            <w:r w:rsidR="00310140">
              <w:rPr>
                <w:rFonts w:ascii="Browallia New" w:hAnsi="Browallia New" w:cs="Browallia New"/>
                <w:snapToGrid w:val="0"/>
                <w:color w:val="000000"/>
                <w:sz w:val="19"/>
                <w:szCs w:val="19"/>
                <w:lang w:eastAsia="th-TH"/>
              </w:rPr>
              <w:t>40,533</w:t>
            </w:r>
            <w:r w:rsidRPr="00ED1654">
              <w:rPr>
                <w:rFonts w:ascii="Browallia New" w:hAnsi="Browallia New" w:cs="Browallia New"/>
                <w:snapToGrid w:val="0"/>
                <w:color w:val="000000"/>
                <w:sz w:val="19"/>
                <w:szCs w:val="19"/>
                <w:lang w:eastAsia="th-TH"/>
              </w:rPr>
              <w:t>)</w:t>
            </w:r>
          </w:p>
        </w:tc>
      </w:tr>
      <w:tr w:rsidR="00431147" w:rsidRPr="00353CE8" w14:paraId="50C282EB" w14:textId="77777777" w:rsidTr="00BF5FC1">
        <w:trPr>
          <w:cantSplit/>
        </w:trPr>
        <w:tc>
          <w:tcPr>
            <w:tcW w:w="2601" w:type="dxa"/>
          </w:tcPr>
          <w:p w14:paraId="17A0255E" w14:textId="7B1B66F3"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ตัดจำหน่าย</w:t>
            </w:r>
          </w:p>
        </w:tc>
        <w:tc>
          <w:tcPr>
            <w:tcW w:w="1080" w:type="dxa"/>
          </w:tcPr>
          <w:p w14:paraId="75C65482" w14:textId="2D35C454"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w:t>
            </w:r>
          </w:p>
        </w:tc>
        <w:tc>
          <w:tcPr>
            <w:tcW w:w="1170" w:type="dxa"/>
          </w:tcPr>
          <w:p w14:paraId="54A5011D" w14:textId="273664FB" w:rsidR="00431147" w:rsidRPr="00C07995" w:rsidRDefault="00310140"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hint="cs"/>
                <w:snapToGrid w:val="0"/>
                <w:color w:val="000000"/>
                <w:sz w:val="19"/>
                <w:szCs w:val="19"/>
                <w:cs/>
                <w:lang w:eastAsia="th-TH"/>
              </w:rPr>
              <w:t>(</w:t>
            </w:r>
            <w:r w:rsidR="00687A37">
              <w:rPr>
                <w:rFonts w:ascii="Browallia New" w:hAnsi="Browallia New" w:cs="Browallia New"/>
                <w:snapToGrid w:val="0"/>
                <w:color w:val="000000"/>
                <w:sz w:val="19"/>
                <w:szCs w:val="19"/>
                <w:lang w:eastAsia="th-TH"/>
              </w:rPr>
              <w:t>29,578</w:t>
            </w:r>
            <w:r>
              <w:rPr>
                <w:rFonts w:ascii="Browallia New" w:hAnsi="Browallia New" w:cs="Browallia New" w:hint="cs"/>
                <w:snapToGrid w:val="0"/>
                <w:color w:val="000000"/>
                <w:sz w:val="19"/>
                <w:szCs w:val="19"/>
                <w:cs/>
                <w:lang w:eastAsia="th-TH"/>
              </w:rPr>
              <w:t>)</w:t>
            </w:r>
          </w:p>
        </w:tc>
        <w:tc>
          <w:tcPr>
            <w:tcW w:w="1170" w:type="dxa"/>
          </w:tcPr>
          <w:p w14:paraId="59289DC2" w14:textId="57D0B139" w:rsidR="00431147" w:rsidRPr="00C07995" w:rsidRDefault="00687A37"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hint="cs"/>
                <w:snapToGrid w:val="0"/>
                <w:color w:val="000000"/>
                <w:sz w:val="19"/>
                <w:szCs w:val="19"/>
                <w:cs/>
                <w:lang w:eastAsia="th-TH"/>
              </w:rPr>
              <w:t>(</w:t>
            </w:r>
            <w:r w:rsidR="000E50C7">
              <w:rPr>
                <w:rFonts w:ascii="Browallia New" w:hAnsi="Browallia New" w:cs="Browallia New"/>
                <w:snapToGrid w:val="0"/>
                <w:color w:val="000000"/>
                <w:sz w:val="19"/>
                <w:szCs w:val="19"/>
                <w:lang w:eastAsia="th-TH"/>
              </w:rPr>
              <w:t>624</w:t>
            </w:r>
            <w:r>
              <w:rPr>
                <w:rFonts w:ascii="Browallia New" w:hAnsi="Browallia New" w:cs="Browallia New" w:hint="cs"/>
                <w:snapToGrid w:val="0"/>
                <w:color w:val="000000"/>
                <w:sz w:val="19"/>
                <w:szCs w:val="19"/>
                <w:cs/>
                <w:lang w:eastAsia="th-TH"/>
              </w:rPr>
              <w:t>)</w:t>
            </w:r>
          </w:p>
        </w:tc>
        <w:tc>
          <w:tcPr>
            <w:tcW w:w="1170" w:type="dxa"/>
          </w:tcPr>
          <w:p w14:paraId="06390EB8" w14:textId="7ACC81F8" w:rsidR="00431147" w:rsidRPr="00C07995" w:rsidRDefault="00687A37"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hint="cs"/>
                <w:snapToGrid w:val="0"/>
                <w:color w:val="000000"/>
                <w:sz w:val="19"/>
                <w:szCs w:val="19"/>
                <w:cs/>
                <w:lang w:eastAsia="th-TH"/>
              </w:rPr>
              <w:t>(</w:t>
            </w:r>
            <w:r>
              <w:rPr>
                <w:rFonts w:ascii="Browallia New" w:hAnsi="Browallia New" w:cs="Browallia New"/>
                <w:snapToGrid w:val="0"/>
                <w:color w:val="000000"/>
                <w:sz w:val="19"/>
                <w:szCs w:val="19"/>
                <w:lang w:eastAsia="th-TH"/>
              </w:rPr>
              <w:t>24</w:t>
            </w:r>
            <w:r>
              <w:rPr>
                <w:rFonts w:ascii="Browallia New" w:hAnsi="Browallia New" w:cs="Browallia New" w:hint="cs"/>
                <w:snapToGrid w:val="0"/>
                <w:color w:val="000000"/>
                <w:sz w:val="19"/>
                <w:szCs w:val="19"/>
                <w:cs/>
                <w:lang w:eastAsia="th-TH"/>
              </w:rPr>
              <w:t>)</w:t>
            </w:r>
          </w:p>
        </w:tc>
        <w:tc>
          <w:tcPr>
            <w:tcW w:w="1080" w:type="dxa"/>
          </w:tcPr>
          <w:p w14:paraId="55F66A41" w14:textId="110B9B00" w:rsidR="00431147" w:rsidRPr="00C07995" w:rsidRDefault="00431147" w:rsidP="00431147">
            <w:pPr>
              <w:spacing w:line="240" w:lineRule="auto"/>
              <w:ind w:right="-36"/>
              <w:jc w:val="right"/>
              <w:rPr>
                <w:rFonts w:ascii="Browallia New" w:hAnsi="Browallia New" w:cs="Browallia New"/>
                <w:snapToGrid w:val="0"/>
                <w:color w:val="000000"/>
                <w:sz w:val="19"/>
                <w:szCs w:val="19"/>
                <w:lang w:eastAsia="th-TH"/>
              </w:rPr>
            </w:pPr>
            <w:r w:rsidRPr="00ED1654">
              <w:rPr>
                <w:rFonts w:ascii="Browallia New" w:hAnsi="Browallia New" w:cs="Browallia New"/>
                <w:snapToGrid w:val="0"/>
                <w:color w:val="000000"/>
                <w:sz w:val="19"/>
                <w:szCs w:val="19"/>
                <w:lang w:eastAsia="th-TH"/>
              </w:rPr>
              <w:t>(</w:t>
            </w:r>
            <w:r w:rsidR="00687A37">
              <w:rPr>
                <w:rFonts w:ascii="Browallia New" w:hAnsi="Browallia New" w:cs="Browallia New"/>
                <w:snapToGrid w:val="0"/>
                <w:color w:val="000000"/>
                <w:sz w:val="19"/>
                <w:szCs w:val="19"/>
                <w:lang w:eastAsia="th-TH"/>
              </w:rPr>
              <w:t>404</w:t>
            </w:r>
            <w:r w:rsidRPr="00ED1654">
              <w:rPr>
                <w:rFonts w:ascii="Browallia New" w:hAnsi="Browallia New" w:cs="Browallia New"/>
                <w:snapToGrid w:val="0"/>
                <w:color w:val="000000"/>
                <w:sz w:val="19"/>
                <w:szCs w:val="19"/>
                <w:lang w:eastAsia="th-TH"/>
              </w:rPr>
              <w:t>)</w:t>
            </w:r>
          </w:p>
        </w:tc>
        <w:tc>
          <w:tcPr>
            <w:tcW w:w="990" w:type="dxa"/>
          </w:tcPr>
          <w:p w14:paraId="69572F67" w14:textId="32452A57" w:rsidR="00431147" w:rsidRPr="00C07995" w:rsidRDefault="00687A37"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hint="cs"/>
                <w:snapToGrid w:val="0"/>
                <w:color w:val="000000"/>
                <w:sz w:val="19"/>
                <w:szCs w:val="19"/>
                <w:cs/>
                <w:lang w:eastAsia="th-TH"/>
              </w:rPr>
              <w:t>(</w:t>
            </w:r>
            <w:r>
              <w:rPr>
                <w:rFonts w:ascii="Browallia New" w:hAnsi="Browallia New" w:cs="Browallia New"/>
                <w:snapToGrid w:val="0"/>
                <w:color w:val="000000"/>
                <w:sz w:val="19"/>
                <w:szCs w:val="19"/>
                <w:lang w:eastAsia="th-TH"/>
              </w:rPr>
              <w:t>30,</w:t>
            </w:r>
            <w:r w:rsidR="00A41AD2">
              <w:rPr>
                <w:rFonts w:ascii="Browallia New" w:hAnsi="Browallia New" w:cs="Browallia New"/>
                <w:snapToGrid w:val="0"/>
                <w:color w:val="000000"/>
                <w:sz w:val="19"/>
                <w:szCs w:val="19"/>
                <w:lang w:eastAsia="th-TH"/>
              </w:rPr>
              <w:t>630</w:t>
            </w:r>
            <w:r>
              <w:rPr>
                <w:rFonts w:ascii="Browallia New" w:hAnsi="Browallia New" w:cs="Browallia New" w:hint="cs"/>
                <w:snapToGrid w:val="0"/>
                <w:color w:val="000000"/>
                <w:sz w:val="19"/>
                <w:szCs w:val="19"/>
                <w:cs/>
                <w:lang w:eastAsia="th-TH"/>
              </w:rPr>
              <w:t>)</w:t>
            </w:r>
          </w:p>
        </w:tc>
      </w:tr>
      <w:tr w:rsidR="00431147" w:rsidRPr="00353CE8" w14:paraId="4C93536D" w14:textId="77777777" w:rsidTr="00C07995">
        <w:trPr>
          <w:cantSplit/>
          <w:trHeight w:val="264"/>
        </w:trPr>
        <w:tc>
          <w:tcPr>
            <w:tcW w:w="2601" w:type="dxa"/>
          </w:tcPr>
          <w:p w14:paraId="79B3B9B6" w14:textId="2BF236B0"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tcPr>
          <w:p w14:paraId="7EE87F96" w14:textId="5DA48728" w:rsidR="00431147" w:rsidRPr="00C07995" w:rsidRDefault="00B563A6"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3873A317" w14:textId="7394A86A" w:rsidR="00431147" w:rsidRPr="00C07995" w:rsidRDefault="00B563A6"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9,471</w:t>
            </w:r>
          </w:p>
        </w:tc>
        <w:tc>
          <w:tcPr>
            <w:tcW w:w="1170" w:type="dxa"/>
          </w:tcPr>
          <w:p w14:paraId="47447E19" w14:textId="14120F64" w:rsidR="00431147" w:rsidRPr="00C07995" w:rsidRDefault="00B563A6"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41,604</w:t>
            </w:r>
          </w:p>
        </w:tc>
        <w:tc>
          <w:tcPr>
            <w:tcW w:w="1170" w:type="dxa"/>
          </w:tcPr>
          <w:p w14:paraId="29A66FA2" w14:textId="580AAF4B" w:rsidR="00431147" w:rsidRPr="00C07995" w:rsidRDefault="000A3325"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080" w:type="dxa"/>
          </w:tcPr>
          <w:p w14:paraId="71155890" w14:textId="1A9A4220" w:rsidR="00431147" w:rsidRPr="00C07995" w:rsidRDefault="000A3325"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hint="cs"/>
                <w:snapToGrid w:val="0"/>
                <w:color w:val="000000"/>
                <w:sz w:val="19"/>
                <w:szCs w:val="19"/>
                <w:cs/>
                <w:lang w:eastAsia="th-TH"/>
              </w:rPr>
              <w:t>(</w:t>
            </w:r>
            <w:r>
              <w:rPr>
                <w:rFonts w:ascii="Browallia New" w:hAnsi="Browallia New" w:cs="Browallia New"/>
                <w:snapToGrid w:val="0"/>
                <w:color w:val="000000"/>
                <w:sz w:val="19"/>
                <w:szCs w:val="19"/>
                <w:lang w:eastAsia="th-TH"/>
              </w:rPr>
              <w:t>51,075</w:t>
            </w:r>
            <w:r>
              <w:rPr>
                <w:rFonts w:ascii="Browallia New" w:hAnsi="Browallia New" w:cs="Browallia New" w:hint="cs"/>
                <w:snapToGrid w:val="0"/>
                <w:color w:val="000000"/>
                <w:sz w:val="19"/>
                <w:szCs w:val="19"/>
                <w:cs/>
                <w:lang w:eastAsia="th-TH"/>
              </w:rPr>
              <w:t>)</w:t>
            </w:r>
          </w:p>
        </w:tc>
        <w:tc>
          <w:tcPr>
            <w:tcW w:w="990" w:type="dxa"/>
          </w:tcPr>
          <w:p w14:paraId="5AF38DCA" w14:textId="0D48CA2E" w:rsidR="00431147" w:rsidRPr="00C07995" w:rsidRDefault="000A3325"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r>
      <w:tr w:rsidR="00431147" w:rsidRPr="00353CE8" w14:paraId="2E844F17" w14:textId="77777777" w:rsidTr="00C07995">
        <w:trPr>
          <w:cantSplit/>
          <w:trHeight w:val="125"/>
        </w:trPr>
        <w:tc>
          <w:tcPr>
            <w:tcW w:w="2601" w:type="dxa"/>
          </w:tcPr>
          <w:p w14:paraId="75001584" w14:textId="3C8108A6"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sidR="006A5F05">
              <w:rPr>
                <w:rFonts w:ascii="Browallia New" w:hAnsi="Browallia New" w:cs="Browallia New"/>
                <w:snapToGrid w:val="0"/>
                <w:color w:val="000000"/>
                <w:sz w:val="19"/>
                <w:szCs w:val="19"/>
                <w:lang w:eastAsia="th-TH"/>
              </w:rPr>
              <w:t>4</w:t>
            </w:r>
          </w:p>
        </w:tc>
        <w:tc>
          <w:tcPr>
            <w:tcW w:w="1080" w:type="dxa"/>
          </w:tcPr>
          <w:p w14:paraId="1F466A95" w14:textId="3D359C26" w:rsidR="00431147" w:rsidRPr="00C07995" w:rsidRDefault="000A3325" w:rsidP="003E10AA">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519,805</w:t>
            </w:r>
          </w:p>
        </w:tc>
        <w:tc>
          <w:tcPr>
            <w:tcW w:w="1170" w:type="dxa"/>
          </w:tcPr>
          <w:p w14:paraId="6B73A9D2" w14:textId="4CB44175" w:rsidR="00431147" w:rsidRPr="00C07995" w:rsidRDefault="008F0C0B" w:rsidP="003E10AA">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2,577,226</w:t>
            </w:r>
          </w:p>
        </w:tc>
        <w:tc>
          <w:tcPr>
            <w:tcW w:w="1170" w:type="dxa"/>
          </w:tcPr>
          <w:p w14:paraId="4F46D95F" w14:textId="465838EF" w:rsidR="00431147" w:rsidRPr="00C07995" w:rsidRDefault="002B20B3" w:rsidP="003E10AA">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922,7</w:t>
            </w:r>
            <w:r w:rsidR="000278A6">
              <w:rPr>
                <w:rFonts w:ascii="Browallia New" w:hAnsi="Browallia New" w:cs="Browallia New"/>
                <w:snapToGrid w:val="0"/>
                <w:color w:val="000000"/>
                <w:sz w:val="19"/>
                <w:szCs w:val="19"/>
                <w:lang w:eastAsia="th-TH"/>
              </w:rPr>
              <w:t>30</w:t>
            </w:r>
          </w:p>
        </w:tc>
        <w:tc>
          <w:tcPr>
            <w:tcW w:w="1170" w:type="dxa"/>
          </w:tcPr>
          <w:p w14:paraId="6C0DE38E" w14:textId="478C3E1A" w:rsidR="00431147" w:rsidRPr="00C07995" w:rsidRDefault="002A668F" w:rsidP="003E10AA">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296,789</w:t>
            </w:r>
          </w:p>
        </w:tc>
        <w:tc>
          <w:tcPr>
            <w:tcW w:w="1080" w:type="dxa"/>
          </w:tcPr>
          <w:p w14:paraId="6BDFBAD1" w14:textId="6A374462" w:rsidR="00431147" w:rsidRPr="00C07995" w:rsidRDefault="002A668F" w:rsidP="003E10AA">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w:t>
            </w:r>
            <w:r w:rsidR="00D159DC">
              <w:rPr>
                <w:rFonts w:ascii="Browallia New" w:hAnsi="Browallia New" w:cs="Browallia New"/>
                <w:snapToGrid w:val="0"/>
                <w:color w:val="000000"/>
                <w:sz w:val="19"/>
                <w:szCs w:val="19"/>
                <w:lang w:eastAsia="th-TH"/>
              </w:rPr>
              <w:t>,594</w:t>
            </w:r>
          </w:p>
        </w:tc>
        <w:tc>
          <w:tcPr>
            <w:tcW w:w="990" w:type="dxa"/>
          </w:tcPr>
          <w:p w14:paraId="010EC410" w14:textId="59196C06" w:rsidR="00431147" w:rsidRPr="00C07995" w:rsidRDefault="00D159DC" w:rsidP="003E10AA">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w:t>
            </w:r>
            <w:r w:rsidR="00A34B14">
              <w:rPr>
                <w:rFonts w:ascii="Browallia New" w:hAnsi="Browallia New" w:cs="Browallia New"/>
                <w:snapToGrid w:val="0"/>
                <w:color w:val="000000"/>
                <w:sz w:val="19"/>
                <w:szCs w:val="19"/>
                <w:lang w:eastAsia="th-TH"/>
              </w:rPr>
              <w:t>321,14</w:t>
            </w:r>
            <w:r w:rsidR="000278A6">
              <w:rPr>
                <w:rFonts w:ascii="Browallia New" w:hAnsi="Browallia New" w:cs="Browallia New"/>
                <w:snapToGrid w:val="0"/>
                <w:color w:val="000000"/>
                <w:sz w:val="19"/>
                <w:szCs w:val="19"/>
                <w:lang w:eastAsia="th-TH"/>
              </w:rPr>
              <w:t>4</w:t>
            </w:r>
          </w:p>
        </w:tc>
      </w:tr>
      <w:tr w:rsidR="00431147" w:rsidRPr="00353CE8" w14:paraId="537881F4" w14:textId="77777777" w:rsidTr="00C07995">
        <w:trPr>
          <w:cantSplit/>
        </w:trPr>
        <w:tc>
          <w:tcPr>
            <w:tcW w:w="2601" w:type="dxa"/>
          </w:tcPr>
          <w:p w14:paraId="4A9F5ABE" w14:textId="76104473"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ซื้อเพิ่ม</w:t>
            </w:r>
            <w:r w:rsidRPr="00353CE8">
              <w:rPr>
                <w:rFonts w:ascii="Browallia New" w:hAnsi="Browallia New" w:cs="Browallia New"/>
                <w:snapToGrid w:val="0"/>
                <w:color w:val="000000"/>
                <w:sz w:val="19"/>
                <w:szCs w:val="19"/>
                <w:lang w:eastAsia="th-TH"/>
              </w:rPr>
              <w:t xml:space="preserve"> </w:t>
            </w:r>
          </w:p>
        </w:tc>
        <w:tc>
          <w:tcPr>
            <w:tcW w:w="1080" w:type="dxa"/>
          </w:tcPr>
          <w:p w14:paraId="5E68F56D" w14:textId="6CABC30F" w:rsidR="00431147" w:rsidRPr="00C07995" w:rsidRDefault="004C55B7"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7B9C3E98" w14:textId="79A1BFEA" w:rsidR="00431147" w:rsidRPr="00C07995" w:rsidRDefault="004C55B7" w:rsidP="00431147">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4,860</w:t>
            </w:r>
          </w:p>
        </w:tc>
        <w:tc>
          <w:tcPr>
            <w:tcW w:w="1170" w:type="dxa"/>
          </w:tcPr>
          <w:p w14:paraId="341A51EB" w14:textId="67B752D2" w:rsidR="00431147" w:rsidRPr="00C07995" w:rsidRDefault="002B20B3"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12,24</w:t>
            </w:r>
            <w:r w:rsidR="008D2E08">
              <w:rPr>
                <w:rFonts w:ascii="Browallia New" w:hAnsi="Browallia New" w:cs="Browallia New"/>
                <w:snapToGrid w:val="0"/>
                <w:color w:val="000000"/>
                <w:sz w:val="19"/>
                <w:szCs w:val="19"/>
                <w:lang w:eastAsia="th-TH"/>
              </w:rPr>
              <w:t>1</w:t>
            </w:r>
          </w:p>
        </w:tc>
        <w:tc>
          <w:tcPr>
            <w:tcW w:w="1170" w:type="dxa"/>
          </w:tcPr>
          <w:p w14:paraId="70C57238" w14:textId="1A4627BA" w:rsidR="00431147" w:rsidRPr="00C07995" w:rsidRDefault="004C55B7"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3,391</w:t>
            </w:r>
          </w:p>
        </w:tc>
        <w:tc>
          <w:tcPr>
            <w:tcW w:w="1080" w:type="dxa"/>
          </w:tcPr>
          <w:p w14:paraId="61BBC3FB" w14:textId="254C602E" w:rsidR="00431147" w:rsidRPr="00C07995" w:rsidRDefault="006E202D"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4,081</w:t>
            </w:r>
          </w:p>
        </w:tc>
        <w:tc>
          <w:tcPr>
            <w:tcW w:w="990" w:type="dxa"/>
          </w:tcPr>
          <w:p w14:paraId="7B5A54EA" w14:textId="3C7E42DC" w:rsidR="00431147" w:rsidRPr="00C07995" w:rsidRDefault="006E202D"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24,57</w:t>
            </w:r>
            <w:r w:rsidR="000430E3">
              <w:rPr>
                <w:rFonts w:ascii="Browallia New" w:hAnsi="Browallia New" w:cs="Browallia New"/>
                <w:snapToGrid w:val="0"/>
                <w:color w:val="000000"/>
                <w:sz w:val="19"/>
                <w:szCs w:val="19"/>
                <w:lang w:eastAsia="th-TH"/>
              </w:rPr>
              <w:t>3</w:t>
            </w:r>
          </w:p>
        </w:tc>
      </w:tr>
      <w:tr w:rsidR="00431147" w:rsidRPr="00353CE8" w14:paraId="117D44D5" w14:textId="77777777" w:rsidTr="002F47D3">
        <w:trPr>
          <w:cantSplit/>
        </w:trPr>
        <w:tc>
          <w:tcPr>
            <w:tcW w:w="2601" w:type="dxa"/>
          </w:tcPr>
          <w:p w14:paraId="692EF586" w14:textId="6FF1BB46"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รับโอนจากสินทรัพย์สิทธิการใช้</w:t>
            </w:r>
          </w:p>
        </w:tc>
        <w:tc>
          <w:tcPr>
            <w:tcW w:w="1080" w:type="dxa"/>
          </w:tcPr>
          <w:p w14:paraId="498E12BC" w14:textId="09C209DF" w:rsidR="00431147" w:rsidRPr="00C07995" w:rsidRDefault="006E202D"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6A719634" w14:textId="740160A3" w:rsidR="00431147" w:rsidRPr="00C07995" w:rsidRDefault="006E202D"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229C35EA" w14:textId="7E5829B0" w:rsidR="00431147" w:rsidRPr="00C07995" w:rsidRDefault="00D6217F"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5DCD107F" w14:textId="7A9E3822" w:rsidR="00431147" w:rsidRPr="00C07995" w:rsidRDefault="00990A65"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1,565</w:t>
            </w:r>
          </w:p>
        </w:tc>
        <w:tc>
          <w:tcPr>
            <w:tcW w:w="1080" w:type="dxa"/>
          </w:tcPr>
          <w:p w14:paraId="1EFEC4B6" w14:textId="22DC5FB2" w:rsidR="00431147" w:rsidRPr="00C07995" w:rsidRDefault="00990A65"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tcPr>
          <w:p w14:paraId="2ECD3529" w14:textId="5C8A2509" w:rsidR="00431147" w:rsidRPr="00C07995" w:rsidRDefault="00990A65"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1,565</w:t>
            </w:r>
          </w:p>
        </w:tc>
      </w:tr>
      <w:tr w:rsidR="00431147" w:rsidRPr="00353CE8" w14:paraId="61866A4A" w14:textId="77777777" w:rsidTr="00241232">
        <w:trPr>
          <w:cantSplit/>
        </w:trPr>
        <w:tc>
          <w:tcPr>
            <w:tcW w:w="2601" w:type="dxa"/>
          </w:tcPr>
          <w:p w14:paraId="63CFC632" w14:textId="7A325005" w:rsidR="00431147" w:rsidRPr="00BD1E55"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BD1E55">
              <w:rPr>
                <w:rFonts w:ascii="Browallia New" w:hAnsi="Browallia New" w:cs="Browallia New"/>
                <w:snapToGrid w:val="0"/>
                <w:color w:val="000000"/>
                <w:sz w:val="19"/>
                <w:szCs w:val="19"/>
                <w:cs/>
                <w:lang w:eastAsia="th-TH"/>
              </w:rPr>
              <w:t>ขาย</w:t>
            </w:r>
          </w:p>
        </w:tc>
        <w:tc>
          <w:tcPr>
            <w:tcW w:w="1080" w:type="dxa"/>
          </w:tcPr>
          <w:p w14:paraId="34F346E7" w14:textId="41EC0D43" w:rsidR="00431147" w:rsidRPr="00C07995" w:rsidRDefault="00CB4322"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73F3E47B" w14:textId="49B1CDC4" w:rsidR="00431147" w:rsidRPr="00C07995" w:rsidRDefault="00CB4322"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6E913758" w14:textId="573653D4" w:rsidR="00431147" w:rsidRPr="00C07995" w:rsidRDefault="00356160"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(4,938)</w:t>
            </w:r>
          </w:p>
        </w:tc>
        <w:tc>
          <w:tcPr>
            <w:tcW w:w="1170" w:type="dxa"/>
          </w:tcPr>
          <w:p w14:paraId="54052420" w14:textId="732D38BF" w:rsidR="00431147" w:rsidRPr="00C07995" w:rsidRDefault="00CB4322"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(1,712)</w:t>
            </w:r>
          </w:p>
        </w:tc>
        <w:tc>
          <w:tcPr>
            <w:tcW w:w="1080" w:type="dxa"/>
          </w:tcPr>
          <w:p w14:paraId="6447D4E3" w14:textId="519677BB" w:rsidR="00431147" w:rsidRPr="00C07995" w:rsidRDefault="00667C24"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tcPr>
          <w:p w14:paraId="32BEEC92" w14:textId="43BBE123" w:rsidR="00431147" w:rsidRPr="00C07995" w:rsidRDefault="00667C24"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(6,650)</w:t>
            </w:r>
          </w:p>
        </w:tc>
      </w:tr>
      <w:tr w:rsidR="00431147" w:rsidRPr="00353CE8" w14:paraId="5663681A" w14:textId="77777777" w:rsidTr="00FA4202">
        <w:trPr>
          <w:cantSplit/>
        </w:trPr>
        <w:tc>
          <w:tcPr>
            <w:tcW w:w="2601" w:type="dxa"/>
          </w:tcPr>
          <w:p w14:paraId="401328B7" w14:textId="4CD143DE" w:rsidR="00431147" w:rsidRPr="00BD1E55"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BD1E55">
              <w:rPr>
                <w:rFonts w:ascii="Browallia New" w:hAnsi="Browallia New" w:cs="Browallia New"/>
                <w:snapToGrid w:val="0"/>
                <w:color w:val="000000"/>
                <w:sz w:val="19"/>
                <w:szCs w:val="19"/>
                <w:cs/>
                <w:lang w:eastAsia="th-TH"/>
              </w:rPr>
              <w:t>ตัดจำหน่าย</w:t>
            </w:r>
          </w:p>
        </w:tc>
        <w:tc>
          <w:tcPr>
            <w:tcW w:w="1080" w:type="dxa"/>
          </w:tcPr>
          <w:p w14:paraId="3A0DBBD0" w14:textId="19B8E49E" w:rsidR="00431147" w:rsidRPr="00C07995" w:rsidRDefault="00667C24"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3BEAF168" w14:textId="771C79A9" w:rsidR="00431147" w:rsidRPr="00C07995" w:rsidRDefault="00667C24"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(563)</w:t>
            </w:r>
          </w:p>
        </w:tc>
        <w:tc>
          <w:tcPr>
            <w:tcW w:w="1170" w:type="dxa"/>
          </w:tcPr>
          <w:p w14:paraId="3F3BEA43" w14:textId="15CF8994" w:rsidR="00431147" w:rsidRPr="00C07995" w:rsidRDefault="00D312C0"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r w:rsidR="000B572C">
              <w:rPr>
                <w:rFonts w:ascii="Browallia New" w:hAnsi="Browallia New" w:cs="Browallia New"/>
                <w:snapToGrid w:val="0"/>
                <w:color w:val="000000"/>
                <w:sz w:val="19"/>
                <w:szCs w:val="19"/>
                <w:lang w:eastAsia="th-TH"/>
              </w:rPr>
              <w:t>984)</w:t>
            </w:r>
          </w:p>
        </w:tc>
        <w:tc>
          <w:tcPr>
            <w:tcW w:w="1170" w:type="dxa"/>
          </w:tcPr>
          <w:p w14:paraId="7896F11E" w14:textId="1A742DC6" w:rsidR="00431147" w:rsidRPr="00C07995" w:rsidRDefault="00667C24"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080" w:type="dxa"/>
          </w:tcPr>
          <w:p w14:paraId="51ACF180" w14:textId="38F0CD83" w:rsidR="00431147" w:rsidRPr="00C07995" w:rsidRDefault="00667C24"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(361)</w:t>
            </w:r>
          </w:p>
        </w:tc>
        <w:tc>
          <w:tcPr>
            <w:tcW w:w="990" w:type="dxa"/>
          </w:tcPr>
          <w:p w14:paraId="72B9A106" w14:textId="265C8038" w:rsidR="00431147" w:rsidRPr="00C07995" w:rsidRDefault="00667C24" w:rsidP="00431147">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(1,908)</w:t>
            </w:r>
          </w:p>
        </w:tc>
      </w:tr>
      <w:tr w:rsidR="00431147" w:rsidRPr="00353CE8" w14:paraId="2F18B22E" w14:textId="77777777" w:rsidTr="004844D2">
        <w:trPr>
          <w:cantSplit/>
        </w:trPr>
        <w:tc>
          <w:tcPr>
            <w:tcW w:w="2601" w:type="dxa"/>
          </w:tcPr>
          <w:p w14:paraId="5A7360FB" w14:textId="1FCD6761"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tcPr>
          <w:p w14:paraId="175C5C0C" w14:textId="45AFAF46" w:rsidR="00431147" w:rsidRPr="00C07995" w:rsidRDefault="00667C24"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4D43EA30" w14:textId="61233687" w:rsidR="00431147" w:rsidRPr="00C07995" w:rsidRDefault="00C3610F"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1,098</w:t>
            </w:r>
          </w:p>
        </w:tc>
        <w:tc>
          <w:tcPr>
            <w:tcW w:w="1170" w:type="dxa"/>
          </w:tcPr>
          <w:p w14:paraId="417C0542" w14:textId="01059325" w:rsidR="00431147" w:rsidRPr="00C07995" w:rsidRDefault="000B572C"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1,354</w:t>
            </w:r>
          </w:p>
        </w:tc>
        <w:tc>
          <w:tcPr>
            <w:tcW w:w="1170" w:type="dxa"/>
          </w:tcPr>
          <w:p w14:paraId="4DE29C4D" w14:textId="6D79B75B" w:rsidR="00431147" w:rsidRPr="00C07995" w:rsidRDefault="00C3610F"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100</w:t>
            </w:r>
          </w:p>
        </w:tc>
        <w:tc>
          <w:tcPr>
            <w:tcW w:w="1080" w:type="dxa"/>
          </w:tcPr>
          <w:p w14:paraId="09932253" w14:textId="09359F24" w:rsidR="00431147" w:rsidRPr="00C07995" w:rsidRDefault="00C3610F"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r w:rsidR="007229E0">
              <w:rPr>
                <w:rFonts w:ascii="Browallia New" w:hAnsi="Browallia New" w:cs="Browallia New"/>
                <w:snapToGrid w:val="0"/>
                <w:color w:val="000000"/>
                <w:sz w:val="19"/>
                <w:szCs w:val="19"/>
                <w:lang w:eastAsia="th-TH"/>
              </w:rPr>
              <w:t>2,552)</w:t>
            </w:r>
          </w:p>
        </w:tc>
        <w:tc>
          <w:tcPr>
            <w:tcW w:w="990" w:type="dxa"/>
          </w:tcPr>
          <w:p w14:paraId="6C98704A" w14:textId="585F0496" w:rsidR="00431147" w:rsidRPr="00C07995" w:rsidRDefault="007229E0"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r>
      <w:tr w:rsidR="00431147" w:rsidRPr="00353CE8" w14:paraId="589A4556" w14:textId="77777777" w:rsidTr="00241232">
        <w:trPr>
          <w:cantSplit/>
        </w:trPr>
        <w:tc>
          <w:tcPr>
            <w:tcW w:w="2601" w:type="dxa"/>
          </w:tcPr>
          <w:p w14:paraId="4E45D17C" w14:textId="15714CD0" w:rsidR="00431147" w:rsidRPr="00353CE8" w:rsidRDefault="00431147" w:rsidP="00431147">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sidR="006A5F05">
              <w:rPr>
                <w:rFonts w:ascii="Browallia New" w:hAnsi="Browallia New" w:cs="Browallia New"/>
                <w:snapToGrid w:val="0"/>
                <w:color w:val="000000"/>
                <w:sz w:val="19"/>
                <w:szCs w:val="19"/>
                <w:lang w:eastAsia="th-TH"/>
              </w:rPr>
              <w:t>5</w:t>
            </w:r>
          </w:p>
        </w:tc>
        <w:tc>
          <w:tcPr>
            <w:tcW w:w="1080" w:type="dxa"/>
          </w:tcPr>
          <w:p w14:paraId="6782658D" w14:textId="52FC369A" w:rsidR="00431147" w:rsidRPr="00C07995" w:rsidRDefault="007229E0"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519,805</w:t>
            </w:r>
          </w:p>
        </w:tc>
        <w:tc>
          <w:tcPr>
            <w:tcW w:w="1170" w:type="dxa"/>
          </w:tcPr>
          <w:p w14:paraId="107EB475" w14:textId="1EF9EA77" w:rsidR="00431147" w:rsidRPr="00C07995" w:rsidRDefault="007229E0"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w:t>
            </w:r>
            <w:r w:rsidR="0071541A">
              <w:rPr>
                <w:rFonts w:ascii="Browallia New" w:hAnsi="Browallia New" w:cs="Browallia New"/>
                <w:snapToGrid w:val="0"/>
                <w:color w:val="000000"/>
                <w:sz w:val="19"/>
                <w:szCs w:val="19"/>
                <w:lang w:eastAsia="th-TH"/>
              </w:rPr>
              <w:t>582,621</w:t>
            </w:r>
          </w:p>
        </w:tc>
        <w:tc>
          <w:tcPr>
            <w:tcW w:w="1170" w:type="dxa"/>
          </w:tcPr>
          <w:p w14:paraId="67DDA4FF" w14:textId="19650BEB" w:rsidR="00431147" w:rsidRPr="00C07995" w:rsidRDefault="004A5D04"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930,40</w:t>
            </w:r>
            <w:r w:rsidR="00DE055D">
              <w:rPr>
                <w:rFonts w:ascii="Browallia New" w:hAnsi="Browallia New" w:cs="Browallia New"/>
                <w:snapToGrid w:val="0"/>
                <w:color w:val="000000"/>
                <w:sz w:val="19"/>
                <w:szCs w:val="19"/>
                <w:lang w:eastAsia="th-TH"/>
              </w:rPr>
              <w:t>3</w:t>
            </w:r>
          </w:p>
        </w:tc>
        <w:tc>
          <w:tcPr>
            <w:tcW w:w="1170" w:type="dxa"/>
          </w:tcPr>
          <w:p w14:paraId="3D0FC931" w14:textId="74F09673" w:rsidR="00431147" w:rsidRPr="00C07995" w:rsidRDefault="0071541A"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300,133</w:t>
            </w:r>
          </w:p>
        </w:tc>
        <w:tc>
          <w:tcPr>
            <w:tcW w:w="1080" w:type="dxa"/>
          </w:tcPr>
          <w:p w14:paraId="21A62EA0" w14:textId="73153C00" w:rsidR="00431147" w:rsidRPr="00C07995" w:rsidRDefault="003308AC" w:rsidP="00431147">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5,762</w:t>
            </w:r>
          </w:p>
        </w:tc>
        <w:tc>
          <w:tcPr>
            <w:tcW w:w="990" w:type="dxa"/>
          </w:tcPr>
          <w:p w14:paraId="7F577116" w14:textId="28E95634" w:rsidR="00431147" w:rsidRPr="00C07995" w:rsidRDefault="003308AC" w:rsidP="00431147">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4,338,72</w:t>
            </w:r>
            <w:r w:rsidR="00A41AD2">
              <w:rPr>
                <w:rFonts w:ascii="Browallia New" w:hAnsi="Browallia New" w:cs="Browallia New"/>
                <w:snapToGrid w:val="0"/>
                <w:color w:val="000000"/>
                <w:sz w:val="19"/>
                <w:szCs w:val="19"/>
                <w:lang w:eastAsia="th-TH"/>
              </w:rPr>
              <w:t>4</w:t>
            </w:r>
          </w:p>
        </w:tc>
      </w:tr>
      <w:tr w:rsidR="00431147" w:rsidRPr="00353CE8" w14:paraId="50B6864A" w14:textId="77777777" w:rsidTr="002F47D3">
        <w:trPr>
          <w:cantSplit/>
        </w:trPr>
        <w:tc>
          <w:tcPr>
            <w:tcW w:w="2601" w:type="dxa"/>
          </w:tcPr>
          <w:p w14:paraId="3162E742" w14:textId="77777777" w:rsidR="00431147" w:rsidRPr="00A967E2" w:rsidRDefault="00431147" w:rsidP="00431147">
            <w:pPr>
              <w:spacing w:line="240" w:lineRule="auto"/>
              <w:ind w:left="162" w:right="-36" w:hanging="162"/>
              <w:jc w:val="both"/>
              <w:rPr>
                <w:rFonts w:ascii="Browallia New" w:hAnsi="Browallia New" w:cs="Browallia New"/>
                <w:snapToGrid w:val="0"/>
                <w:color w:val="000000"/>
                <w:sz w:val="12"/>
                <w:szCs w:val="12"/>
                <w:cs/>
                <w:lang w:eastAsia="th-TH"/>
              </w:rPr>
            </w:pPr>
          </w:p>
        </w:tc>
        <w:tc>
          <w:tcPr>
            <w:tcW w:w="1080" w:type="dxa"/>
          </w:tcPr>
          <w:p w14:paraId="3A4EA1D9" w14:textId="77777777" w:rsidR="00431147" w:rsidRPr="00A967E2" w:rsidRDefault="00431147" w:rsidP="00431147">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75A3D79F" w14:textId="77777777" w:rsidR="00431147" w:rsidRPr="00A967E2" w:rsidRDefault="00431147" w:rsidP="00431147">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2993EE24" w14:textId="77777777" w:rsidR="00431147" w:rsidRPr="00A967E2" w:rsidRDefault="00431147" w:rsidP="00431147">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2B23ACD4" w14:textId="77777777" w:rsidR="00431147" w:rsidRPr="00A967E2" w:rsidRDefault="00431147" w:rsidP="00431147">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1080" w:type="dxa"/>
          </w:tcPr>
          <w:p w14:paraId="12A9FB03" w14:textId="77777777" w:rsidR="00431147" w:rsidRPr="00A967E2" w:rsidRDefault="00431147" w:rsidP="00431147">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990" w:type="dxa"/>
          </w:tcPr>
          <w:p w14:paraId="1E0F6C32" w14:textId="77777777" w:rsidR="00431147" w:rsidRPr="00A967E2" w:rsidRDefault="00431147" w:rsidP="00431147">
            <w:pPr>
              <w:tabs>
                <w:tab w:val="decimal" w:pos="792"/>
              </w:tabs>
              <w:spacing w:line="240" w:lineRule="auto"/>
              <w:ind w:right="-36"/>
              <w:jc w:val="right"/>
              <w:rPr>
                <w:rFonts w:ascii="Browallia New" w:hAnsi="Browallia New" w:cs="Browallia New"/>
                <w:snapToGrid w:val="0"/>
                <w:color w:val="000000"/>
                <w:sz w:val="12"/>
                <w:szCs w:val="12"/>
                <w:cs/>
                <w:lang w:eastAsia="th-TH"/>
              </w:rPr>
            </w:pPr>
          </w:p>
        </w:tc>
      </w:tr>
      <w:tr w:rsidR="00431147" w:rsidRPr="00353CE8" w14:paraId="66AF6C0C" w14:textId="77777777" w:rsidTr="002F47D3">
        <w:trPr>
          <w:cantSplit/>
        </w:trPr>
        <w:tc>
          <w:tcPr>
            <w:tcW w:w="2601" w:type="dxa"/>
          </w:tcPr>
          <w:p w14:paraId="054AB3B5" w14:textId="77777777" w:rsidR="00431147" w:rsidRPr="00353CE8" w:rsidRDefault="00431147" w:rsidP="00431147">
            <w:pPr>
              <w:pStyle w:val="Heading6"/>
              <w:numPr>
                <w:ilvl w:val="0"/>
                <w:numId w:val="0"/>
              </w:numPr>
              <w:spacing w:line="240" w:lineRule="auto"/>
              <w:ind w:left="1152" w:hanging="1152"/>
              <w:rPr>
                <w:rFonts w:ascii="Browallia New" w:hAnsi="Browallia New" w:cs="Browallia New"/>
                <w:b/>
                <w:bCs/>
                <w:snapToGrid w:val="0"/>
                <w:color w:val="000000"/>
                <w:sz w:val="19"/>
                <w:szCs w:val="19"/>
                <w:u w:val="single"/>
                <w:cs/>
                <w:lang w:eastAsia="th-TH"/>
              </w:rPr>
            </w:pPr>
            <w:r w:rsidRPr="00353CE8">
              <w:rPr>
                <w:rFonts w:ascii="Browallia New" w:hAnsi="Browallia New" w:cs="Browallia New"/>
                <w:b/>
                <w:bCs/>
                <w:snapToGrid w:val="0"/>
                <w:color w:val="000000"/>
                <w:sz w:val="19"/>
                <w:szCs w:val="19"/>
                <w:u w:val="single"/>
                <w:cs/>
                <w:lang w:eastAsia="th-TH"/>
              </w:rPr>
              <w:t>ค่าเสื่อมราคาสะสม</w:t>
            </w:r>
          </w:p>
        </w:tc>
        <w:tc>
          <w:tcPr>
            <w:tcW w:w="1080" w:type="dxa"/>
          </w:tcPr>
          <w:p w14:paraId="1DDCCCAC" w14:textId="77777777" w:rsidR="00431147" w:rsidRPr="00C07995" w:rsidRDefault="00431147" w:rsidP="00431147">
            <w:pPr>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3AA49284" w14:textId="77777777" w:rsidR="00431147" w:rsidRPr="00C07995" w:rsidRDefault="00431147" w:rsidP="00431147">
            <w:pPr>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569595FD" w14:textId="77777777" w:rsidR="00431147" w:rsidRPr="00C07995" w:rsidRDefault="00431147" w:rsidP="00431147">
            <w:pPr>
              <w:tabs>
                <w:tab w:val="decimal" w:pos="580"/>
              </w:tabs>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43A7E20D" w14:textId="77777777" w:rsidR="00431147" w:rsidRPr="00C07995" w:rsidRDefault="00431147" w:rsidP="00431147">
            <w:pPr>
              <w:spacing w:line="240" w:lineRule="auto"/>
              <w:ind w:right="-36"/>
              <w:jc w:val="right"/>
              <w:rPr>
                <w:rFonts w:ascii="Browallia New" w:hAnsi="Browallia New" w:cs="Browallia New"/>
                <w:snapToGrid w:val="0"/>
                <w:color w:val="000000"/>
                <w:sz w:val="19"/>
                <w:szCs w:val="19"/>
                <w:cs/>
                <w:lang w:eastAsia="th-TH"/>
              </w:rPr>
            </w:pPr>
          </w:p>
        </w:tc>
        <w:tc>
          <w:tcPr>
            <w:tcW w:w="1080" w:type="dxa"/>
          </w:tcPr>
          <w:p w14:paraId="1A97F015" w14:textId="77777777" w:rsidR="00431147" w:rsidRPr="00C07995" w:rsidRDefault="00431147" w:rsidP="00431147">
            <w:pPr>
              <w:spacing w:line="240" w:lineRule="auto"/>
              <w:ind w:right="-36"/>
              <w:jc w:val="right"/>
              <w:rPr>
                <w:rFonts w:ascii="Browallia New" w:hAnsi="Browallia New" w:cs="Browallia New"/>
                <w:snapToGrid w:val="0"/>
                <w:color w:val="000000"/>
                <w:sz w:val="19"/>
                <w:szCs w:val="19"/>
                <w:cs/>
                <w:lang w:eastAsia="th-TH"/>
              </w:rPr>
            </w:pPr>
          </w:p>
        </w:tc>
        <w:tc>
          <w:tcPr>
            <w:tcW w:w="990" w:type="dxa"/>
          </w:tcPr>
          <w:p w14:paraId="51E2038F" w14:textId="77777777" w:rsidR="00431147" w:rsidRPr="00C07995" w:rsidRDefault="00431147" w:rsidP="00431147">
            <w:pPr>
              <w:spacing w:line="240" w:lineRule="auto"/>
              <w:ind w:right="-36"/>
              <w:jc w:val="right"/>
              <w:rPr>
                <w:rFonts w:ascii="Browallia New" w:hAnsi="Browallia New" w:cs="Browallia New"/>
                <w:snapToGrid w:val="0"/>
                <w:color w:val="000000"/>
                <w:sz w:val="19"/>
                <w:szCs w:val="19"/>
                <w:cs/>
                <w:lang w:eastAsia="th-TH"/>
              </w:rPr>
            </w:pPr>
          </w:p>
        </w:tc>
      </w:tr>
      <w:tr w:rsidR="006A5F05" w:rsidRPr="00353CE8" w14:paraId="4D91397E" w14:textId="77777777" w:rsidTr="00C07995">
        <w:trPr>
          <w:cantSplit/>
        </w:trPr>
        <w:tc>
          <w:tcPr>
            <w:tcW w:w="2601" w:type="dxa"/>
          </w:tcPr>
          <w:p w14:paraId="72D10629" w14:textId="3676EA5D"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1 </w:t>
            </w:r>
            <w:r w:rsidRPr="00353CE8">
              <w:rPr>
                <w:rFonts w:ascii="Browallia New" w:hAnsi="Browallia New" w:cs="Browallia New"/>
                <w:snapToGrid w:val="0"/>
                <w:color w:val="000000"/>
                <w:sz w:val="19"/>
                <w:szCs w:val="19"/>
                <w:cs/>
                <w:lang w:eastAsia="th-TH"/>
              </w:rPr>
              <w:t>มกราคม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4</w:t>
            </w:r>
          </w:p>
        </w:tc>
        <w:tc>
          <w:tcPr>
            <w:tcW w:w="1080" w:type="dxa"/>
            <w:vAlign w:val="bottom"/>
          </w:tcPr>
          <w:p w14:paraId="57E6521F" w14:textId="0B09B393"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7316BB">
              <w:rPr>
                <w:rFonts w:ascii="Browallia New" w:hAnsi="Browallia New" w:cs="Browallia New"/>
                <w:snapToGrid w:val="0"/>
                <w:color w:val="000000"/>
                <w:sz w:val="19"/>
                <w:szCs w:val="19"/>
                <w:lang w:eastAsia="th-TH"/>
              </w:rPr>
              <w:t>568</w:t>
            </w:r>
          </w:p>
        </w:tc>
        <w:tc>
          <w:tcPr>
            <w:tcW w:w="1170" w:type="dxa"/>
            <w:vAlign w:val="bottom"/>
          </w:tcPr>
          <w:p w14:paraId="39E95996" w14:textId="0E3AD450"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7316BB">
              <w:rPr>
                <w:rFonts w:ascii="Browallia New" w:hAnsi="Browallia New" w:cs="Browallia New"/>
                <w:snapToGrid w:val="0"/>
                <w:color w:val="000000"/>
                <w:sz w:val="19"/>
                <w:szCs w:val="19"/>
                <w:lang w:eastAsia="th-TH"/>
              </w:rPr>
              <w:t>485,383</w:t>
            </w:r>
          </w:p>
        </w:tc>
        <w:tc>
          <w:tcPr>
            <w:tcW w:w="1170" w:type="dxa"/>
            <w:vAlign w:val="bottom"/>
          </w:tcPr>
          <w:p w14:paraId="481E9FAA" w14:textId="5F8C9FC5" w:rsidR="006A5F05" w:rsidRPr="00C07995" w:rsidRDefault="00FC189A"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446,</w:t>
            </w:r>
            <w:r w:rsidR="00DE055D">
              <w:rPr>
                <w:rFonts w:ascii="Browallia New" w:hAnsi="Browallia New" w:cs="Browallia New"/>
                <w:snapToGrid w:val="0"/>
                <w:color w:val="000000"/>
                <w:sz w:val="19"/>
                <w:szCs w:val="19"/>
                <w:lang w:eastAsia="th-TH"/>
              </w:rPr>
              <w:t>409</w:t>
            </w:r>
          </w:p>
        </w:tc>
        <w:tc>
          <w:tcPr>
            <w:tcW w:w="1170" w:type="dxa"/>
            <w:vAlign w:val="bottom"/>
          </w:tcPr>
          <w:p w14:paraId="59E0243C" w14:textId="66A2A4A3"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7316BB">
              <w:rPr>
                <w:rFonts w:ascii="Browallia New" w:hAnsi="Browallia New" w:cs="Browallia New"/>
                <w:snapToGrid w:val="0"/>
                <w:color w:val="000000"/>
                <w:sz w:val="19"/>
                <w:szCs w:val="19"/>
                <w:lang w:eastAsia="th-TH"/>
              </w:rPr>
              <w:t>189,840</w:t>
            </w:r>
          </w:p>
        </w:tc>
        <w:tc>
          <w:tcPr>
            <w:tcW w:w="1080" w:type="dxa"/>
            <w:vAlign w:val="bottom"/>
          </w:tcPr>
          <w:p w14:paraId="06DAE5B8" w14:textId="057D2A2B"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7316BB">
              <w:rPr>
                <w:rFonts w:ascii="Browallia New" w:hAnsi="Browallia New" w:cs="Browallia New"/>
                <w:snapToGrid w:val="0"/>
                <w:color w:val="000000"/>
                <w:sz w:val="19"/>
                <w:szCs w:val="19"/>
                <w:lang w:eastAsia="th-TH"/>
              </w:rPr>
              <w:t xml:space="preserve">         </w:t>
            </w:r>
            <w:r w:rsidRPr="007316BB" w:rsidDel="00F172EE">
              <w:rPr>
                <w:rFonts w:ascii="Browallia New" w:hAnsi="Browallia New" w:cs="Browallia New"/>
                <w:snapToGrid w:val="0"/>
                <w:color w:val="000000"/>
                <w:sz w:val="19"/>
                <w:szCs w:val="19"/>
                <w:lang w:eastAsia="th-TH"/>
              </w:rPr>
              <w:t>-</w:t>
            </w:r>
          </w:p>
        </w:tc>
        <w:tc>
          <w:tcPr>
            <w:tcW w:w="990" w:type="dxa"/>
            <w:vAlign w:val="bottom"/>
          </w:tcPr>
          <w:p w14:paraId="16AB881B" w14:textId="443A3330"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7316BB">
              <w:rPr>
                <w:rFonts w:ascii="Browallia New" w:hAnsi="Browallia New" w:cs="Browallia New"/>
                <w:snapToGrid w:val="0"/>
                <w:color w:val="000000"/>
                <w:sz w:val="19"/>
                <w:szCs w:val="19"/>
                <w:lang w:eastAsia="th-TH"/>
              </w:rPr>
              <w:t>1,12</w:t>
            </w:r>
            <w:r w:rsidR="00FC189A">
              <w:rPr>
                <w:rFonts w:ascii="Browallia New" w:hAnsi="Browallia New" w:cs="Browallia New"/>
                <w:snapToGrid w:val="0"/>
                <w:color w:val="000000"/>
                <w:sz w:val="19"/>
                <w:szCs w:val="19"/>
                <w:lang w:eastAsia="th-TH"/>
              </w:rPr>
              <w:t>2</w:t>
            </w:r>
            <w:r w:rsidRPr="007316BB">
              <w:rPr>
                <w:rFonts w:ascii="Browallia New" w:hAnsi="Browallia New" w:cs="Browallia New"/>
                <w:snapToGrid w:val="0"/>
                <w:color w:val="000000"/>
                <w:sz w:val="19"/>
                <w:szCs w:val="19"/>
                <w:lang w:eastAsia="th-TH"/>
              </w:rPr>
              <w:t>,</w:t>
            </w:r>
            <w:r w:rsidR="000B4E3B">
              <w:rPr>
                <w:rFonts w:ascii="Browallia New" w:hAnsi="Browallia New" w:cs="Browallia New"/>
                <w:snapToGrid w:val="0"/>
                <w:color w:val="000000"/>
                <w:sz w:val="19"/>
                <w:szCs w:val="19"/>
                <w:lang w:eastAsia="th-TH"/>
              </w:rPr>
              <w:t>200</w:t>
            </w:r>
          </w:p>
        </w:tc>
      </w:tr>
      <w:tr w:rsidR="006A5F05" w:rsidRPr="00353CE8" w14:paraId="50B555E1" w14:textId="77777777" w:rsidTr="00C07995">
        <w:trPr>
          <w:cantSplit/>
        </w:trPr>
        <w:tc>
          <w:tcPr>
            <w:tcW w:w="2601" w:type="dxa"/>
            <w:vAlign w:val="bottom"/>
          </w:tcPr>
          <w:p w14:paraId="18AC8295" w14:textId="713D24FE"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hint="cs"/>
                <w:snapToGrid w:val="0"/>
                <w:color w:val="000000"/>
                <w:sz w:val="19"/>
                <w:szCs w:val="19"/>
                <w:cs/>
                <w:lang w:eastAsia="th-TH"/>
              </w:rPr>
              <w:t>รับ</w:t>
            </w:r>
            <w:r w:rsidRPr="00353CE8">
              <w:rPr>
                <w:rFonts w:ascii="Browallia New" w:hAnsi="Browallia New" w:cs="Browallia New"/>
                <w:snapToGrid w:val="0"/>
                <w:color w:val="000000"/>
                <w:sz w:val="19"/>
                <w:szCs w:val="19"/>
                <w:cs/>
                <w:lang w:eastAsia="th-TH"/>
              </w:rPr>
              <w:t>โอน</w:t>
            </w:r>
            <w:r w:rsidRPr="00353CE8">
              <w:rPr>
                <w:rFonts w:ascii="Browallia New" w:hAnsi="Browallia New" w:cs="Browallia New" w:hint="cs"/>
                <w:snapToGrid w:val="0"/>
                <w:color w:val="000000"/>
                <w:sz w:val="19"/>
                <w:szCs w:val="19"/>
                <w:cs/>
                <w:lang w:eastAsia="th-TH"/>
              </w:rPr>
              <w:t>จาก</w:t>
            </w:r>
            <w:r w:rsidRPr="00353CE8">
              <w:rPr>
                <w:rFonts w:ascii="Browallia New" w:hAnsi="Browallia New" w:cs="Browallia New"/>
                <w:snapToGrid w:val="0"/>
                <w:color w:val="000000"/>
                <w:sz w:val="19"/>
                <w:szCs w:val="19"/>
                <w:cs/>
                <w:lang w:eastAsia="th-TH"/>
              </w:rPr>
              <w:t>สินทรัพย์สิทธิการใช้</w:t>
            </w:r>
          </w:p>
        </w:tc>
        <w:tc>
          <w:tcPr>
            <w:tcW w:w="1080" w:type="dxa"/>
          </w:tcPr>
          <w:p w14:paraId="2D1A3C83" w14:textId="257FE072"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w:t>
            </w:r>
          </w:p>
        </w:tc>
        <w:tc>
          <w:tcPr>
            <w:tcW w:w="1170" w:type="dxa"/>
          </w:tcPr>
          <w:p w14:paraId="629031C6" w14:textId="35D24F1B"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w:t>
            </w:r>
          </w:p>
        </w:tc>
        <w:tc>
          <w:tcPr>
            <w:tcW w:w="1170" w:type="dxa"/>
          </w:tcPr>
          <w:p w14:paraId="50D25E02" w14:textId="6031828B"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w:t>
            </w:r>
          </w:p>
        </w:tc>
        <w:tc>
          <w:tcPr>
            <w:tcW w:w="1170" w:type="dxa"/>
            <w:vAlign w:val="bottom"/>
          </w:tcPr>
          <w:p w14:paraId="316D4DD7" w14:textId="6669F020"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2,487</w:t>
            </w:r>
          </w:p>
        </w:tc>
        <w:tc>
          <w:tcPr>
            <w:tcW w:w="1080" w:type="dxa"/>
          </w:tcPr>
          <w:p w14:paraId="49500626" w14:textId="092DEF78"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w:t>
            </w:r>
          </w:p>
        </w:tc>
        <w:tc>
          <w:tcPr>
            <w:tcW w:w="990" w:type="dxa"/>
            <w:vAlign w:val="bottom"/>
          </w:tcPr>
          <w:p w14:paraId="1E08BFDD" w14:textId="42487B07"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2,487</w:t>
            </w:r>
          </w:p>
        </w:tc>
      </w:tr>
      <w:tr w:rsidR="006A5F05" w:rsidRPr="00353CE8" w14:paraId="7BF494DF" w14:textId="77777777" w:rsidTr="00C07995">
        <w:trPr>
          <w:cantSplit/>
        </w:trPr>
        <w:tc>
          <w:tcPr>
            <w:tcW w:w="2601" w:type="dxa"/>
          </w:tcPr>
          <w:p w14:paraId="477862C5" w14:textId="51C11304"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vAlign w:val="bottom"/>
          </w:tcPr>
          <w:p w14:paraId="70720611" w14:textId="71A48A5D"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w:t>
            </w:r>
          </w:p>
        </w:tc>
        <w:tc>
          <w:tcPr>
            <w:tcW w:w="1170" w:type="dxa"/>
          </w:tcPr>
          <w:p w14:paraId="615FA698" w14:textId="505D1549"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w:t>
            </w:r>
          </w:p>
        </w:tc>
        <w:tc>
          <w:tcPr>
            <w:tcW w:w="1170" w:type="dxa"/>
          </w:tcPr>
          <w:p w14:paraId="2D870F21" w14:textId="1E0662F8"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(8)</w:t>
            </w:r>
          </w:p>
        </w:tc>
        <w:tc>
          <w:tcPr>
            <w:tcW w:w="1170" w:type="dxa"/>
          </w:tcPr>
          <w:p w14:paraId="315C2CC5" w14:textId="760F8893"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8</w:t>
            </w:r>
          </w:p>
        </w:tc>
        <w:tc>
          <w:tcPr>
            <w:tcW w:w="1080" w:type="dxa"/>
            <w:vAlign w:val="bottom"/>
          </w:tcPr>
          <w:p w14:paraId="382E5BDB" w14:textId="4CF7705A"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w:t>
            </w:r>
          </w:p>
        </w:tc>
        <w:tc>
          <w:tcPr>
            <w:tcW w:w="990" w:type="dxa"/>
            <w:vAlign w:val="bottom"/>
          </w:tcPr>
          <w:p w14:paraId="6586B5AD" w14:textId="4B9E1DC3" w:rsidR="006A5F05" w:rsidRPr="00C07995" w:rsidDel="009906B3" w:rsidRDefault="006A5F05" w:rsidP="006A5F05">
            <w:pPr>
              <w:spacing w:line="240" w:lineRule="auto"/>
              <w:ind w:right="-36"/>
              <w:jc w:val="right"/>
              <w:rPr>
                <w:rFonts w:ascii="Browallia New" w:hAnsi="Browallia New" w:cs="Browallia New"/>
                <w:snapToGrid w:val="0"/>
                <w:color w:val="000000"/>
                <w:sz w:val="19"/>
                <w:szCs w:val="19"/>
                <w:lang w:eastAsia="th-TH"/>
              </w:rPr>
            </w:pPr>
            <w:r w:rsidRPr="000D76DF">
              <w:rPr>
                <w:rFonts w:ascii="Browallia New" w:hAnsi="Browallia New" w:cs="Browallia New"/>
                <w:snapToGrid w:val="0"/>
                <w:color w:val="000000"/>
                <w:sz w:val="19"/>
                <w:szCs w:val="19"/>
                <w:lang w:eastAsia="th-TH"/>
              </w:rPr>
              <w:t>-</w:t>
            </w:r>
          </w:p>
        </w:tc>
      </w:tr>
      <w:tr w:rsidR="006A5F05" w:rsidRPr="00353CE8" w14:paraId="4F093235" w14:textId="77777777" w:rsidTr="0029051B">
        <w:trPr>
          <w:cantSplit/>
        </w:trPr>
        <w:tc>
          <w:tcPr>
            <w:tcW w:w="2601" w:type="dxa"/>
          </w:tcPr>
          <w:p w14:paraId="57576DC4" w14:textId="6E4B28B1"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ค่าเสื่อมราคาสำหรับปี</w:t>
            </w:r>
          </w:p>
        </w:tc>
        <w:tc>
          <w:tcPr>
            <w:tcW w:w="1080" w:type="dxa"/>
          </w:tcPr>
          <w:p w14:paraId="501ACD9F" w14:textId="0BE89F5B"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112</w:t>
            </w:r>
          </w:p>
        </w:tc>
        <w:tc>
          <w:tcPr>
            <w:tcW w:w="1170" w:type="dxa"/>
          </w:tcPr>
          <w:p w14:paraId="2F4F294D" w14:textId="76360D8B"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55,692</w:t>
            </w:r>
          </w:p>
        </w:tc>
        <w:tc>
          <w:tcPr>
            <w:tcW w:w="1170" w:type="dxa"/>
          </w:tcPr>
          <w:p w14:paraId="0AF02EF7" w14:textId="4C53B18D"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62,</w:t>
            </w:r>
            <w:r w:rsidR="00DE055D">
              <w:rPr>
                <w:rFonts w:ascii="Browallia New" w:hAnsi="Browallia New" w:cs="Browallia New"/>
                <w:snapToGrid w:val="0"/>
                <w:color w:val="000000"/>
                <w:sz w:val="19"/>
                <w:szCs w:val="19"/>
                <w:lang w:eastAsia="th-TH"/>
              </w:rPr>
              <w:t>049</w:t>
            </w:r>
          </w:p>
        </w:tc>
        <w:tc>
          <w:tcPr>
            <w:tcW w:w="1170" w:type="dxa"/>
          </w:tcPr>
          <w:p w14:paraId="3B4671DA" w14:textId="655D9015"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5,551</w:t>
            </w:r>
          </w:p>
        </w:tc>
        <w:tc>
          <w:tcPr>
            <w:tcW w:w="1080" w:type="dxa"/>
            <w:vAlign w:val="bottom"/>
          </w:tcPr>
          <w:p w14:paraId="188A93E9" w14:textId="516D6293"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w:t>
            </w:r>
          </w:p>
        </w:tc>
        <w:tc>
          <w:tcPr>
            <w:tcW w:w="990" w:type="dxa"/>
            <w:vAlign w:val="bottom"/>
          </w:tcPr>
          <w:p w14:paraId="175911B6" w14:textId="7D4927C7"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123,4</w:t>
            </w:r>
            <w:r w:rsidR="000F3929">
              <w:rPr>
                <w:rFonts w:ascii="Browallia New" w:hAnsi="Browallia New" w:cs="Browallia New"/>
                <w:snapToGrid w:val="0"/>
                <w:color w:val="000000"/>
                <w:sz w:val="19"/>
                <w:szCs w:val="19"/>
                <w:lang w:eastAsia="th-TH"/>
              </w:rPr>
              <w:t>04</w:t>
            </w:r>
          </w:p>
        </w:tc>
      </w:tr>
      <w:tr w:rsidR="006A5F05" w:rsidRPr="00353CE8" w14:paraId="1DA5C6E8" w14:textId="77777777" w:rsidTr="002A139F">
        <w:trPr>
          <w:cantSplit/>
        </w:trPr>
        <w:tc>
          <w:tcPr>
            <w:tcW w:w="2601" w:type="dxa"/>
          </w:tcPr>
          <w:p w14:paraId="23C18EB9" w14:textId="77777777"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ค่าเสื่อมราคา</w:t>
            </w:r>
            <w:r w:rsidRPr="00353CE8">
              <w:rPr>
                <w:rFonts w:ascii="Browallia New" w:hAnsi="Browallia New" w:cs="Browallia New" w:hint="cs"/>
                <w:snapToGrid w:val="0"/>
                <w:color w:val="000000"/>
                <w:sz w:val="19"/>
                <w:szCs w:val="19"/>
                <w:cs/>
                <w:lang w:eastAsia="th-TH"/>
              </w:rPr>
              <w:t>สะสม</w:t>
            </w:r>
            <w:r w:rsidRPr="00353CE8">
              <w:rPr>
                <w:rFonts w:ascii="Browallia New" w:hAnsi="Browallia New" w:cs="Browallia New"/>
                <w:snapToGrid w:val="0"/>
                <w:color w:val="000000"/>
                <w:sz w:val="19"/>
                <w:szCs w:val="19"/>
                <w:cs/>
                <w:lang w:eastAsia="th-TH"/>
              </w:rPr>
              <w:t>สำหรับส่วนที่ขาย</w:t>
            </w:r>
            <w:r w:rsidRPr="00353CE8">
              <w:rPr>
                <w:rFonts w:ascii="Browallia New" w:hAnsi="Browallia New" w:cs="Browallia New" w:hint="cs"/>
                <w:snapToGrid w:val="0"/>
                <w:color w:val="000000"/>
                <w:sz w:val="19"/>
                <w:szCs w:val="19"/>
                <w:cs/>
                <w:lang w:eastAsia="th-TH"/>
              </w:rPr>
              <w:t>และ</w:t>
            </w:r>
          </w:p>
          <w:p w14:paraId="2CAFB306" w14:textId="0FBAE1EF"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lang w:eastAsia="th-TH"/>
              </w:rPr>
              <w:t xml:space="preserve">    </w:t>
            </w:r>
            <w:r w:rsidRPr="00353CE8">
              <w:rPr>
                <w:rFonts w:ascii="Browallia New" w:hAnsi="Browallia New" w:cs="Browallia New" w:hint="cs"/>
                <w:snapToGrid w:val="0"/>
                <w:color w:val="000000"/>
                <w:sz w:val="19"/>
                <w:szCs w:val="19"/>
                <w:cs/>
                <w:lang w:eastAsia="th-TH"/>
              </w:rPr>
              <w:t>ตัดจำหน่าย</w:t>
            </w:r>
          </w:p>
        </w:tc>
        <w:tc>
          <w:tcPr>
            <w:tcW w:w="1080" w:type="dxa"/>
            <w:vAlign w:val="bottom"/>
          </w:tcPr>
          <w:p w14:paraId="6B73ABD1" w14:textId="72FF0435" w:rsidR="006A5F05" w:rsidRPr="00C07995" w:rsidRDefault="006A5F05"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w:t>
            </w:r>
          </w:p>
        </w:tc>
        <w:tc>
          <w:tcPr>
            <w:tcW w:w="1170" w:type="dxa"/>
            <w:vAlign w:val="bottom"/>
          </w:tcPr>
          <w:p w14:paraId="4F936B6F" w14:textId="3C516CA6" w:rsidR="006A5F05" w:rsidRPr="00C07995" w:rsidRDefault="006A5F05"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(12,141)</w:t>
            </w:r>
          </w:p>
        </w:tc>
        <w:tc>
          <w:tcPr>
            <w:tcW w:w="1170" w:type="dxa"/>
            <w:vAlign w:val="bottom"/>
          </w:tcPr>
          <w:p w14:paraId="658D5A90" w14:textId="1AC1FED7" w:rsidR="006A5F05" w:rsidRPr="00C07995" w:rsidRDefault="006A5F05"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(3,327)</w:t>
            </w:r>
          </w:p>
        </w:tc>
        <w:tc>
          <w:tcPr>
            <w:tcW w:w="1170" w:type="dxa"/>
            <w:vAlign w:val="bottom"/>
          </w:tcPr>
          <w:p w14:paraId="7AD82CF6" w14:textId="1F5A2C1D" w:rsidR="006A5F05" w:rsidRPr="00C07995" w:rsidRDefault="006A5F05"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(2,606)</w:t>
            </w:r>
          </w:p>
        </w:tc>
        <w:tc>
          <w:tcPr>
            <w:tcW w:w="1080" w:type="dxa"/>
            <w:vAlign w:val="bottom"/>
          </w:tcPr>
          <w:p w14:paraId="5241D3B9" w14:textId="615B1C3D" w:rsidR="006A5F05" w:rsidRPr="00C07995" w:rsidRDefault="006A5F05"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w:t>
            </w:r>
          </w:p>
        </w:tc>
        <w:tc>
          <w:tcPr>
            <w:tcW w:w="990" w:type="dxa"/>
            <w:vAlign w:val="bottom"/>
          </w:tcPr>
          <w:p w14:paraId="426451E0" w14:textId="7F5749D7" w:rsidR="006A5F05" w:rsidRPr="00C07995" w:rsidRDefault="006A5F05"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EF337C">
              <w:rPr>
                <w:rFonts w:ascii="Browallia New" w:hAnsi="Browallia New" w:cs="Browallia New"/>
                <w:snapToGrid w:val="0"/>
                <w:color w:val="000000"/>
                <w:sz w:val="19"/>
                <w:szCs w:val="19"/>
                <w:lang w:eastAsia="th-TH"/>
              </w:rPr>
              <w:t>(18,074)</w:t>
            </w:r>
          </w:p>
        </w:tc>
      </w:tr>
      <w:tr w:rsidR="006A5F05" w:rsidRPr="00353CE8" w14:paraId="3A46588F" w14:textId="77777777" w:rsidTr="0029051B">
        <w:trPr>
          <w:cantSplit/>
        </w:trPr>
        <w:tc>
          <w:tcPr>
            <w:tcW w:w="2601" w:type="dxa"/>
          </w:tcPr>
          <w:p w14:paraId="5629D105" w14:textId="52B8BCB5"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4</w:t>
            </w:r>
          </w:p>
        </w:tc>
        <w:tc>
          <w:tcPr>
            <w:tcW w:w="1080" w:type="dxa"/>
            <w:vAlign w:val="bottom"/>
          </w:tcPr>
          <w:p w14:paraId="1D448BAE" w14:textId="142C527C"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680</w:t>
            </w:r>
          </w:p>
        </w:tc>
        <w:tc>
          <w:tcPr>
            <w:tcW w:w="1170" w:type="dxa"/>
            <w:vAlign w:val="bottom"/>
          </w:tcPr>
          <w:p w14:paraId="03D20575" w14:textId="036513A7" w:rsidR="006A5F05" w:rsidRPr="00C07995" w:rsidRDefault="006A5F05" w:rsidP="006A5F05">
            <w:pPr>
              <w:spacing w:line="240" w:lineRule="auto"/>
              <w:ind w:right="-36"/>
              <w:jc w:val="right"/>
              <w:rPr>
                <w:rFonts w:ascii="Browallia New" w:hAnsi="Browallia New" w:cs="Browallia New"/>
                <w:snapToGrid w:val="0"/>
                <w:color w:val="000000"/>
                <w:sz w:val="19"/>
                <w:szCs w:val="19"/>
                <w:cs/>
                <w:lang w:eastAsia="th-TH"/>
              </w:rPr>
            </w:pPr>
            <w:r w:rsidRPr="00E02D07">
              <w:rPr>
                <w:rFonts w:ascii="Browallia New" w:hAnsi="Browallia New" w:cs="Browallia New"/>
                <w:snapToGrid w:val="0"/>
                <w:color w:val="000000"/>
                <w:sz w:val="19"/>
                <w:szCs w:val="19"/>
                <w:lang w:eastAsia="th-TH"/>
              </w:rPr>
              <w:t>528,934</w:t>
            </w:r>
          </w:p>
        </w:tc>
        <w:tc>
          <w:tcPr>
            <w:tcW w:w="1170" w:type="dxa"/>
            <w:vAlign w:val="bottom"/>
          </w:tcPr>
          <w:p w14:paraId="3C8C3394" w14:textId="4571F881"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E02D07">
              <w:rPr>
                <w:rFonts w:ascii="Browallia New" w:hAnsi="Browallia New" w:cs="Browallia New"/>
                <w:snapToGrid w:val="0"/>
                <w:color w:val="000000"/>
                <w:sz w:val="19"/>
                <w:szCs w:val="19"/>
                <w:lang w:eastAsia="th-TH"/>
              </w:rPr>
              <w:t>50</w:t>
            </w:r>
            <w:r w:rsidR="004A5D04">
              <w:rPr>
                <w:rFonts w:ascii="Browallia New" w:hAnsi="Browallia New" w:cs="Browallia New"/>
                <w:snapToGrid w:val="0"/>
                <w:color w:val="000000"/>
                <w:sz w:val="19"/>
                <w:szCs w:val="19"/>
                <w:lang w:eastAsia="th-TH"/>
              </w:rPr>
              <w:t>5,1</w:t>
            </w:r>
            <w:r w:rsidR="00DE055D">
              <w:rPr>
                <w:rFonts w:ascii="Browallia New" w:hAnsi="Browallia New" w:cs="Browallia New"/>
                <w:snapToGrid w:val="0"/>
                <w:color w:val="000000"/>
                <w:sz w:val="19"/>
                <w:szCs w:val="19"/>
                <w:lang w:eastAsia="th-TH"/>
              </w:rPr>
              <w:t>23</w:t>
            </w:r>
          </w:p>
        </w:tc>
        <w:tc>
          <w:tcPr>
            <w:tcW w:w="1170" w:type="dxa"/>
            <w:vAlign w:val="bottom"/>
          </w:tcPr>
          <w:p w14:paraId="69A38144" w14:textId="04F73A73"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195,280</w:t>
            </w:r>
          </w:p>
        </w:tc>
        <w:tc>
          <w:tcPr>
            <w:tcW w:w="1080" w:type="dxa"/>
            <w:vAlign w:val="bottom"/>
          </w:tcPr>
          <w:p w14:paraId="40A2F900" w14:textId="1B89FB43"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w:t>
            </w:r>
          </w:p>
        </w:tc>
        <w:tc>
          <w:tcPr>
            <w:tcW w:w="990" w:type="dxa"/>
            <w:vAlign w:val="bottom"/>
          </w:tcPr>
          <w:p w14:paraId="30795889" w14:textId="72D50B74"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1,</w:t>
            </w:r>
            <w:r w:rsidR="00A23953">
              <w:rPr>
                <w:rFonts w:ascii="Browallia New" w:hAnsi="Browallia New" w:cs="Browallia New"/>
                <w:snapToGrid w:val="0"/>
                <w:color w:val="000000"/>
                <w:sz w:val="19"/>
                <w:szCs w:val="19"/>
                <w:lang w:eastAsia="th-TH"/>
              </w:rPr>
              <w:t>230,</w:t>
            </w:r>
            <w:r w:rsidR="008F2BB2">
              <w:rPr>
                <w:rFonts w:ascii="Browallia New" w:hAnsi="Browallia New" w:cs="Browallia New"/>
                <w:snapToGrid w:val="0"/>
                <w:color w:val="000000"/>
                <w:sz w:val="19"/>
                <w:szCs w:val="19"/>
                <w:lang w:eastAsia="th-TH"/>
              </w:rPr>
              <w:t>01</w:t>
            </w:r>
            <w:r w:rsidR="00C211C2">
              <w:rPr>
                <w:rFonts w:ascii="Browallia New" w:hAnsi="Browallia New" w:cs="Browallia New"/>
                <w:snapToGrid w:val="0"/>
                <w:color w:val="000000"/>
                <w:sz w:val="19"/>
                <w:szCs w:val="19"/>
                <w:lang w:eastAsia="th-TH"/>
              </w:rPr>
              <w:t>7</w:t>
            </w:r>
          </w:p>
        </w:tc>
      </w:tr>
      <w:tr w:rsidR="006A5F05" w:rsidRPr="00DC121E" w14:paraId="32E40C49" w14:textId="77777777" w:rsidTr="00C07995">
        <w:trPr>
          <w:cantSplit/>
        </w:trPr>
        <w:tc>
          <w:tcPr>
            <w:tcW w:w="2601" w:type="dxa"/>
          </w:tcPr>
          <w:p w14:paraId="02DF37D4" w14:textId="60C7DADB"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hint="cs"/>
                <w:snapToGrid w:val="0"/>
                <w:color w:val="000000"/>
                <w:sz w:val="19"/>
                <w:szCs w:val="19"/>
                <w:cs/>
                <w:lang w:eastAsia="th-TH"/>
              </w:rPr>
              <w:t>รับโอนจากสินทรัพย์สิทธิการใช้</w:t>
            </w:r>
          </w:p>
        </w:tc>
        <w:tc>
          <w:tcPr>
            <w:tcW w:w="1080" w:type="dxa"/>
          </w:tcPr>
          <w:p w14:paraId="486D5F56" w14:textId="4233C286" w:rsidR="006A5F05" w:rsidRPr="00C07995" w:rsidRDefault="00AA0FD0"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26EF3D3D" w14:textId="56BA71CF" w:rsidR="006A5F05" w:rsidRPr="00C07995" w:rsidRDefault="00AA0FD0"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430D1338" w14:textId="0F02710F" w:rsidR="006A5F05" w:rsidRPr="00C07995" w:rsidRDefault="00B64AA7" w:rsidP="006A5F05">
            <w:pPr>
              <w:tabs>
                <w:tab w:val="decimal" w:pos="792"/>
              </w:tabs>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vAlign w:val="bottom"/>
          </w:tcPr>
          <w:p w14:paraId="67A71ED0" w14:textId="089E51B3" w:rsidR="006A5F05" w:rsidRPr="00C07995" w:rsidRDefault="00097754"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1,095</w:t>
            </w:r>
          </w:p>
        </w:tc>
        <w:tc>
          <w:tcPr>
            <w:tcW w:w="1080" w:type="dxa"/>
          </w:tcPr>
          <w:p w14:paraId="1155F8BE" w14:textId="64E97281" w:rsidR="006A5F05" w:rsidRPr="00C07995" w:rsidRDefault="00305E35"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vAlign w:val="bottom"/>
          </w:tcPr>
          <w:p w14:paraId="2A344912" w14:textId="7B9B1DD8" w:rsidR="006A5F05" w:rsidRPr="00C07995" w:rsidRDefault="00305E35"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1,095</w:t>
            </w:r>
          </w:p>
        </w:tc>
      </w:tr>
      <w:tr w:rsidR="006A5F05" w:rsidRPr="00353CE8" w14:paraId="0EEE3900" w14:textId="77777777" w:rsidTr="00BF2DC7">
        <w:trPr>
          <w:cantSplit/>
        </w:trPr>
        <w:tc>
          <w:tcPr>
            <w:tcW w:w="2601" w:type="dxa"/>
          </w:tcPr>
          <w:p w14:paraId="36E93E47" w14:textId="70D868B7" w:rsidR="006A5F05" w:rsidRPr="00353CE8" w:rsidRDefault="006A5F05" w:rsidP="006A5F05">
            <w:pPr>
              <w:tabs>
                <w:tab w:val="clear" w:pos="2580"/>
                <w:tab w:val="left" w:pos="2651"/>
              </w:tabs>
              <w:spacing w:line="240" w:lineRule="auto"/>
              <w:ind w:left="162"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shd w:val="clear" w:color="auto" w:fill="auto"/>
            <w:vAlign w:val="bottom"/>
          </w:tcPr>
          <w:p w14:paraId="2D06EF07" w14:textId="4C5CABA5" w:rsidR="006A5F05" w:rsidRPr="00C07995" w:rsidRDefault="00E04C5D"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shd w:val="clear" w:color="auto" w:fill="auto"/>
          </w:tcPr>
          <w:p w14:paraId="7E0CB316" w14:textId="1A31AB71" w:rsidR="006A5F05" w:rsidRPr="00C07995" w:rsidRDefault="00E04C5D"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shd w:val="clear" w:color="auto" w:fill="auto"/>
          </w:tcPr>
          <w:p w14:paraId="483F4123" w14:textId="71327B2F" w:rsidR="006A5F05" w:rsidRPr="00C07995" w:rsidRDefault="003F64D3"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44</w:t>
            </w:r>
          </w:p>
        </w:tc>
        <w:tc>
          <w:tcPr>
            <w:tcW w:w="1170" w:type="dxa"/>
            <w:shd w:val="clear" w:color="auto" w:fill="auto"/>
          </w:tcPr>
          <w:p w14:paraId="3DB2B627" w14:textId="5F31D612" w:rsidR="006A5F05" w:rsidRPr="00C07995" w:rsidRDefault="009E3613"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(44)</w:t>
            </w:r>
          </w:p>
        </w:tc>
        <w:tc>
          <w:tcPr>
            <w:tcW w:w="1080" w:type="dxa"/>
            <w:shd w:val="clear" w:color="auto" w:fill="auto"/>
            <w:vAlign w:val="bottom"/>
          </w:tcPr>
          <w:p w14:paraId="0C02D93A" w14:textId="4F170BFD" w:rsidR="006A5F05" w:rsidRPr="00C07995" w:rsidRDefault="00AA0FD0"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shd w:val="clear" w:color="auto" w:fill="auto"/>
            <w:vAlign w:val="bottom"/>
          </w:tcPr>
          <w:p w14:paraId="64543E7D" w14:textId="563BDFFB" w:rsidR="006A5F05" w:rsidRPr="00C07995" w:rsidRDefault="005A2D7D"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r>
      <w:tr w:rsidR="006A5F05" w:rsidRPr="00353CE8" w14:paraId="7B433E31" w14:textId="77777777" w:rsidTr="005755EA">
        <w:trPr>
          <w:cantSplit/>
        </w:trPr>
        <w:tc>
          <w:tcPr>
            <w:tcW w:w="2601" w:type="dxa"/>
          </w:tcPr>
          <w:p w14:paraId="37C04928" w14:textId="270F81C9" w:rsidR="006A5F05" w:rsidRPr="00353CE8" w:rsidRDefault="006A5F05" w:rsidP="006A5F05">
            <w:pPr>
              <w:tabs>
                <w:tab w:val="clear" w:pos="2580"/>
                <w:tab w:val="left" w:pos="2651"/>
              </w:tabs>
              <w:spacing w:line="240" w:lineRule="auto"/>
              <w:ind w:left="162"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ค่าเสื่อมราคาสำหรับปี</w:t>
            </w:r>
          </w:p>
        </w:tc>
        <w:tc>
          <w:tcPr>
            <w:tcW w:w="1080" w:type="dxa"/>
            <w:shd w:val="clear" w:color="auto" w:fill="auto"/>
          </w:tcPr>
          <w:p w14:paraId="468573E4" w14:textId="22037047" w:rsidR="006A5F05" w:rsidRPr="00C07995" w:rsidRDefault="00DC22FF"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112</w:t>
            </w:r>
          </w:p>
        </w:tc>
        <w:tc>
          <w:tcPr>
            <w:tcW w:w="1170" w:type="dxa"/>
            <w:shd w:val="clear" w:color="auto" w:fill="auto"/>
          </w:tcPr>
          <w:p w14:paraId="74C7A02B" w14:textId="291A9297" w:rsidR="006A5F05" w:rsidRPr="00C07995" w:rsidRDefault="00DC22FF"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53,</w:t>
            </w:r>
            <w:r w:rsidR="00C16F34" w:rsidRPr="00C16F34">
              <w:rPr>
                <w:rFonts w:ascii="Browallia New" w:hAnsi="Browallia New" w:cs="Browallia New" w:hint="cs"/>
                <w:snapToGrid w:val="0"/>
                <w:color w:val="000000"/>
                <w:sz w:val="19"/>
                <w:szCs w:val="19"/>
                <w:lang w:eastAsia="th-TH"/>
              </w:rPr>
              <w:t>753</w:t>
            </w:r>
          </w:p>
        </w:tc>
        <w:tc>
          <w:tcPr>
            <w:tcW w:w="1170" w:type="dxa"/>
            <w:shd w:val="clear" w:color="auto" w:fill="auto"/>
          </w:tcPr>
          <w:p w14:paraId="66CA4461" w14:textId="1947C9E0" w:rsidR="006A5F05" w:rsidRPr="00C07995" w:rsidRDefault="00B64AA7" w:rsidP="006A5F05">
            <w:pPr>
              <w:spacing w:line="240" w:lineRule="auto"/>
              <w:ind w:right="-36"/>
              <w:jc w:val="right"/>
              <w:rPr>
                <w:rFonts w:ascii="Browallia New" w:hAnsi="Browallia New" w:cs="Browallia New"/>
                <w:snapToGrid w:val="0"/>
                <w:color w:val="000000"/>
                <w:sz w:val="19"/>
                <w:szCs w:val="19"/>
                <w:lang w:eastAsia="th-TH"/>
              </w:rPr>
            </w:pPr>
            <w:r w:rsidRPr="00B64AA7">
              <w:rPr>
                <w:rFonts w:ascii="Browallia New" w:hAnsi="Browallia New" w:cs="Browallia New"/>
                <w:snapToGrid w:val="0"/>
                <w:color w:val="000000"/>
                <w:sz w:val="19"/>
                <w:szCs w:val="19"/>
                <w:lang w:eastAsia="th-TH"/>
              </w:rPr>
              <w:t>61,2</w:t>
            </w:r>
            <w:r w:rsidR="00C16F34" w:rsidRPr="00C16F34">
              <w:rPr>
                <w:rFonts w:ascii="Browallia New" w:hAnsi="Browallia New" w:cs="Browallia New" w:hint="cs"/>
                <w:snapToGrid w:val="0"/>
                <w:color w:val="000000"/>
                <w:sz w:val="19"/>
                <w:szCs w:val="19"/>
                <w:lang w:eastAsia="th-TH"/>
              </w:rPr>
              <w:t>95</w:t>
            </w:r>
          </w:p>
        </w:tc>
        <w:tc>
          <w:tcPr>
            <w:tcW w:w="1170" w:type="dxa"/>
            <w:shd w:val="clear" w:color="auto" w:fill="auto"/>
          </w:tcPr>
          <w:p w14:paraId="3E746D21" w14:textId="69C7F92D" w:rsidR="006A5F05" w:rsidRPr="00C07995" w:rsidRDefault="00DC22FF"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3,223</w:t>
            </w:r>
          </w:p>
        </w:tc>
        <w:tc>
          <w:tcPr>
            <w:tcW w:w="1080" w:type="dxa"/>
            <w:shd w:val="clear" w:color="auto" w:fill="auto"/>
            <w:vAlign w:val="bottom"/>
          </w:tcPr>
          <w:p w14:paraId="0A0029EE" w14:textId="37AF2A69" w:rsidR="006A5F05" w:rsidRPr="00C07995" w:rsidRDefault="00DC22FF"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shd w:val="clear" w:color="auto" w:fill="auto"/>
            <w:vAlign w:val="bottom"/>
          </w:tcPr>
          <w:p w14:paraId="0DAB2F53" w14:textId="0D58CAB4" w:rsidR="006A5F05" w:rsidRPr="00C07995" w:rsidRDefault="00DC22FF"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w:t>
            </w:r>
            <w:r w:rsidR="00544C7D">
              <w:rPr>
                <w:rFonts w:ascii="Browallia New" w:hAnsi="Browallia New" w:cs="Browallia New"/>
                <w:snapToGrid w:val="0"/>
                <w:color w:val="000000"/>
                <w:sz w:val="19"/>
                <w:szCs w:val="19"/>
                <w:lang w:eastAsia="th-TH"/>
              </w:rPr>
              <w:t>18,383</w:t>
            </w:r>
          </w:p>
        </w:tc>
      </w:tr>
      <w:tr w:rsidR="006A5F05" w:rsidRPr="00353CE8" w14:paraId="1108DB1F" w14:textId="77777777" w:rsidTr="00AC292B">
        <w:trPr>
          <w:cantSplit/>
        </w:trPr>
        <w:tc>
          <w:tcPr>
            <w:tcW w:w="2601" w:type="dxa"/>
            <w:shd w:val="clear" w:color="auto" w:fill="auto"/>
          </w:tcPr>
          <w:p w14:paraId="507923AB" w14:textId="77777777"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ค่าเสื่อมราคา</w:t>
            </w:r>
            <w:r w:rsidRPr="00353CE8">
              <w:rPr>
                <w:rFonts w:ascii="Browallia New" w:hAnsi="Browallia New" w:cs="Browallia New" w:hint="cs"/>
                <w:snapToGrid w:val="0"/>
                <w:color w:val="000000"/>
                <w:sz w:val="19"/>
                <w:szCs w:val="19"/>
                <w:cs/>
                <w:lang w:eastAsia="th-TH"/>
              </w:rPr>
              <w:t>สะสม</w:t>
            </w:r>
            <w:r w:rsidRPr="00353CE8">
              <w:rPr>
                <w:rFonts w:ascii="Browallia New" w:hAnsi="Browallia New" w:cs="Browallia New"/>
                <w:snapToGrid w:val="0"/>
                <w:color w:val="000000"/>
                <w:sz w:val="19"/>
                <w:szCs w:val="19"/>
                <w:cs/>
                <w:lang w:eastAsia="th-TH"/>
              </w:rPr>
              <w:t>สำหรับส่วนที่ขาย</w:t>
            </w:r>
            <w:r w:rsidRPr="00353CE8">
              <w:rPr>
                <w:rFonts w:ascii="Browallia New" w:hAnsi="Browallia New" w:cs="Browallia New" w:hint="cs"/>
                <w:snapToGrid w:val="0"/>
                <w:color w:val="000000"/>
                <w:sz w:val="19"/>
                <w:szCs w:val="19"/>
                <w:cs/>
                <w:lang w:eastAsia="th-TH"/>
              </w:rPr>
              <w:t>และ</w:t>
            </w:r>
          </w:p>
          <w:p w14:paraId="221ACF96" w14:textId="1DF98C09"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lang w:eastAsia="th-TH"/>
              </w:rPr>
              <w:t xml:space="preserve">    </w:t>
            </w:r>
            <w:r w:rsidRPr="00353CE8">
              <w:rPr>
                <w:rFonts w:ascii="Browallia New" w:hAnsi="Browallia New" w:cs="Browallia New" w:hint="cs"/>
                <w:snapToGrid w:val="0"/>
                <w:color w:val="000000"/>
                <w:sz w:val="19"/>
                <w:szCs w:val="19"/>
                <w:cs/>
                <w:lang w:eastAsia="th-TH"/>
              </w:rPr>
              <w:t>ตัดจำหน่าย</w:t>
            </w:r>
          </w:p>
        </w:tc>
        <w:tc>
          <w:tcPr>
            <w:tcW w:w="1080" w:type="dxa"/>
            <w:shd w:val="clear" w:color="auto" w:fill="auto"/>
            <w:vAlign w:val="bottom"/>
          </w:tcPr>
          <w:p w14:paraId="799A81C9" w14:textId="1E8BC792" w:rsidR="006A5F05" w:rsidRPr="00C07995" w:rsidRDefault="00C717BC"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shd w:val="clear" w:color="auto" w:fill="auto"/>
            <w:vAlign w:val="bottom"/>
          </w:tcPr>
          <w:p w14:paraId="3771E31F" w14:textId="1CABEF15" w:rsidR="006A5F05" w:rsidRPr="00C07995" w:rsidRDefault="00E62314" w:rsidP="006A5F05">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(479)</w:t>
            </w:r>
          </w:p>
        </w:tc>
        <w:tc>
          <w:tcPr>
            <w:tcW w:w="1170" w:type="dxa"/>
            <w:shd w:val="clear" w:color="auto" w:fill="auto"/>
            <w:vAlign w:val="bottom"/>
          </w:tcPr>
          <w:p w14:paraId="2722F3B4" w14:textId="387C2C0D" w:rsidR="006A5F05" w:rsidRPr="00C07995" w:rsidRDefault="004C42A1" w:rsidP="006A5F05">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(4,944)</w:t>
            </w:r>
          </w:p>
        </w:tc>
        <w:tc>
          <w:tcPr>
            <w:tcW w:w="1170" w:type="dxa"/>
            <w:shd w:val="clear" w:color="auto" w:fill="auto"/>
            <w:vAlign w:val="bottom"/>
          </w:tcPr>
          <w:p w14:paraId="02EC1942" w14:textId="6F742DDE" w:rsidR="006A5F05" w:rsidRPr="00C07995" w:rsidRDefault="00E62314"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(1,027)</w:t>
            </w:r>
          </w:p>
        </w:tc>
        <w:tc>
          <w:tcPr>
            <w:tcW w:w="1080" w:type="dxa"/>
            <w:shd w:val="clear" w:color="auto" w:fill="auto"/>
            <w:vAlign w:val="bottom"/>
          </w:tcPr>
          <w:p w14:paraId="3691BCCA" w14:textId="5710A365" w:rsidR="006A5F05" w:rsidRPr="00C07995" w:rsidRDefault="00E62314"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shd w:val="clear" w:color="auto" w:fill="auto"/>
            <w:vAlign w:val="bottom"/>
          </w:tcPr>
          <w:p w14:paraId="100453A0" w14:textId="50946B3A" w:rsidR="006A5F05" w:rsidRPr="00C07995" w:rsidRDefault="00D57500"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(6,450)</w:t>
            </w:r>
          </w:p>
        </w:tc>
      </w:tr>
      <w:tr w:rsidR="006A5F05" w:rsidRPr="00353CE8" w14:paraId="2D04204C" w14:textId="77777777" w:rsidTr="002A139F">
        <w:trPr>
          <w:cantSplit/>
        </w:trPr>
        <w:tc>
          <w:tcPr>
            <w:tcW w:w="2601" w:type="dxa"/>
            <w:shd w:val="clear" w:color="auto" w:fill="auto"/>
            <w:vAlign w:val="bottom"/>
          </w:tcPr>
          <w:p w14:paraId="7E480AB9" w14:textId="025C766A"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5</w:t>
            </w:r>
          </w:p>
        </w:tc>
        <w:tc>
          <w:tcPr>
            <w:tcW w:w="1080" w:type="dxa"/>
            <w:shd w:val="clear" w:color="auto" w:fill="auto"/>
            <w:vAlign w:val="bottom"/>
          </w:tcPr>
          <w:p w14:paraId="2CD06860" w14:textId="43AC1800" w:rsidR="006A5F05" w:rsidRPr="00C07995" w:rsidRDefault="00D57500"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792</w:t>
            </w:r>
          </w:p>
        </w:tc>
        <w:tc>
          <w:tcPr>
            <w:tcW w:w="1170" w:type="dxa"/>
            <w:shd w:val="clear" w:color="auto" w:fill="auto"/>
            <w:vAlign w:val="bottom"/>
          </w:tcPr>
          <w:p w14:paraId="5240E671" w14:textId="28147BE1" w:rsidR="006A5F05" w:rsidRPr="00C07995" w:rsidRDefault="00D57500"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582,2</w:t>
            </w:r>
            <w:r w:rsidR="00C16F34" w:rsidRPr="00C16F34">
              <w:rPr>
                <w:rFonts w:ascii="Browallia New" w:hAnsi="Browallia New" w:cs="Browallia New" w:hint="cs"/>
                <w:snapToGrid w:val="0"/>
                <w:color w:val="000000"/>
                <w:sz w:val="19"/>
                <w:szCs w:val="19"/>
                <w:lang w:eastAsia="th-TH"/>
              </w:rPr>
              <w:t>08</w:t>
            </w:r>
          </w:p>
        </w:tc>
        <w:tc>
          <w:tcPr>
            <w:tcW w:w="1170" w:type="dxa"/>
            <w:shd w:val="clear" w:color="auto" w:fill="auto"/>
            <w:vAlign w:val="bottom"/>
          </w:tcPr>
          <w:p w14:paraId="1ED56667" w14:textId="2EF4564F" w:rsidR="006A5F05" w:rsidRPr="00C07995" w:rsidRDefault="004F0D75" w:rsidP="006A5F05">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561,</w:t>
            </w:r>
            <w:r w:rsidR="00BF5982">
              <w:rPr>
                <w:rFonts w:ascii="Browallia New" w:hAnsi="Browallia New" w:cs="Browallia New"/>
                <w:snapToGrid w:val="0"/>
                <w:color w:val="000000"/>
                <w:sz w:val="19"/>
                <w:szCs w:val="19"/>
                <w:lang w:eastAsia="th-TH"/>
              </w:rPr>
              <w:t>518</w:t>
            </w:r>
          </w:p>
        </w:tc>
        <w:tc>
          <w:tcPr>
            <w:tcW w:w="1170" w:type="dxa"/>
            <w:shd w:val="clear" w:color="auto" w:fill="auto"/>
            <w:vAlign w:val="bottom"/>
          </w:tcPr>
          <w:p w14:paraId="7BC63FBA" w14:textId="40447D1A" w:rsidR="006A5F05" w:rsidRPr="00C07995" w:rsidRDefault="004F0D75"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198,527</w:t>
            </w:r>
          </w:p>
        </w:tc>
        <w:tc>
          <w:tcPr>
            <w:tcW w:w="1080" w:type="dxa"/>
            <w:shd w:val="clear" w:color="auto" w:fill="auto"/>
            <w:vAlign w:val="bottom"/>
          </w:tcPr>
          <w:p w14:paraId="7F87B941" w14:textId="1E80249D" w:rsidR="006A5F05" w:rsidRPr="00C07995" w:rsidRDefault="004F0D75"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shd w:val="clear" w:color="auto" w:fill="auto"/>
            <w:vAlign w:val="bottom"/>
          </w:tcPr>
          <w:p w14:paraId="14DAE807" w14:textId="5CC89786" w:rsidR="006A5F05" w:rsidRPr="00C07995" w:rsidRDefault="004F0D75" w:rsidP="006A5F05">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1,343,04</w:t>
            </w:r>
            <w:r w:rsidR="00C211C2">
              <w:rPr>
                <w:rFonts w:ascii="Browallia New" w:hAnsi="Browallia New" w:cs="Browallia New"/>
                <w:snapToGrid w:val="0"/>
                <w:color w:val="000000"/>
                <w:sz w:val="19"/>
                <w:szCs w:val="19"/>
                <w:lang w:eastAsia="th-TH"/>
              </w:rPr>
              <w:t>5</w:t>
            </w:r>
          </w:p>
        </w:tc>
      </w:tr>
      <w:tr w:rsidR="006A5F05" w:rsidRPr="00353CE8" w14:paraId="020AEE81" w14:textId="77777777" w:rsidTr="002A139F">
        <w:trPr>
          <w:cantSplit/>
        </w:trPr>
        <w:tc>
          <w:tcPr>
            <w:tcW w:w="2601" w:type="dxa"/>
          </w:tcPr>
          <w:p w14:paraId="22644437" w14:textId="77777777" w:rsidR="006A5F05" w:rsidRPr="00441574" w:rsidRDefault="006A5F05" w:rsidP="006A5F05">
            <w:pPr>
              <w:spacing w:line="240" w:lineRule="auto"/>
              <w:ind w:left="162" w:right="-36" w:hanging="162"/>
              <w:jc w:val="both"/>
              <w:rPr>
                <w:rFonts w:ascii="Browallia New" w:hAnsi="Browallia New" w:cs="Browallia New"/>
                <w:snapToGrid w:val="0"/>
                <w:color w:val="000000"/>
                <w:sz w:val="12"/>
                <w:szCs w:val="12"/>
                <w:cs/>
                <w:lang w:eastAsia="th-TH"/>
              </w:rPr>
            </w:pPr>
          </w:p>
        </w:tc>
        <w:tc>
          <w:tcPr>
            <w:tcW w:w="1080" w:type="dxa"/>
            <w:vAlign w:val="bottom"/>
          </w:tcPr>
          <w:p w14:paraId="7B99B616" w14:textId="77777777" w:rsidR="006A5F05" w:rsidRPr="00441574" w:rsidRDefault="006A5F05" w:rsidP="006A5F05">
            <w:pPr>
              <w:spacing w:line="240" w:lineRule="auto"/>
              <w:ind w:right="-36"/>
              <w:rPr>
                <w:rFonts w:ascii="Browallia New" w:hAnsi="Browallia New" w:cs="Browallia New"/>
                <w:snapToGrid w:val="0"/>
                <w:color w:val="000000"/>
                <w:sz w:val="12"/>
                <w:szCs w:val="12"/>
                <w:cs/>
                <w:lang w:eastAsia="th-TH"/>
              </w:rPr>
            </w:pPr>
          </w:p>
        </w:tc>
        <w:tc>
          <w:tcPr>
            <w:tcW w:w="1170" w:type="dxa"/>
            <w:vAlign w:val="bottom"/>
          </w:tcPr>
          <w:p w14:paraId="52EB6E77" w14:textId="77777777" w:rsidR="006A5F05" w:rsidRPr="00441574" w:rsidRDefault="006A5F05" w:rsidP="006A5F05">
            <w:pPr>
              <w:spacing w:line="240" w:lineRule="auto"/>
              <w:ind w:right="-36"/>
              <w:rPr>
                <w:rFonts w:ascii="Browallia New" w:hAnsi="Browallia New" w:cs="Browallia New"/>
                <w:snapToGrid w:val="0"/>
                <w:color w:val="000000"/>
                <w:sz w:val="12"/>
                <w:szCs w:val="12"/>
                <w:cs/>
                <w:lang w:eastAsia="th-TH"/>
              </w:rPr>
            </w:pPr>
          </w:p>
        </w:tc>
        <w:tc>
          <w:tcPr>
            <w:tcW w:w="1170" w:type="dxa"/>
            <w:vAlign w:val="bottom"/>
          </w:tcPr>
          <w:p w14:paraId="2CF9AA77" w14:textId="77777777" w:rsidR="006A5F05" w:rsidRPr="00441574" w:rsidRDefault="006A5F05" w:rsidP="006A5F05">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1170" w:type="dxa"/>
            <w:vAlign w:val="bottom"/>
          </w:tcPr>
          <w:p w14:paraId="010D6BE7" w14:textId="77777777" w:rsidR="006A5F05" w:rsidRPr="00441574" w:rsidRDefault="006A5F05" w:rsidP="006A5F05">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1080" w:type="dxa"/>
            <w:vAlign w:val="bottom"/>
          </w:tcPr>
          <w:p w14:paraId="7AF13A22" w14:textId="77777777" w:rsidR="006A5F05" w:rsidRPr="00441574" w:rsidRDefault="006A5F05" w:rsidP="006A5F05">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990" w:type="dxa"/>
            <w:vAlign w:val="bottom"/>
          </w:tcPr>
          <w:p w14:paraId="1350138E" w14:textId="77777777" w:rsidR="006A5F05" w:rsidRPr="00441574" w:rsidRDefault="006A5F05" w:rsidP="006A5F05">
            <w:pPr>
              <w:tabs>
                <w:tab w:val="decimal" w:pos="792"/>
              </w:tabs>
              <w:spacing w:line="240" w:lineRule="auto"/>
              <w:ind w:right="-36"/>
              <w:jc w:val="both"/>
              <w:rPr>
                <w:rFonts w:ascii="Browallia New" w:hAnsi="Browallia New" w:cs="Browallia New"/>
                <w:snapToGrid w:val="0"/>
                <w:color w:val="000000"/>
                <w:sz w:val="12"/>
                <w:szCs w:val="12"/>
                <w:cs/>
                <w:lang w:eastAsia="th-TH"/>
              </w:rPr>
            </w:pPr>
          </w:p>
        </w:tc>
      </w:tr>
      <w:tr w:rsidR="006A5F05" w:rsidRPr="00353CE8" w14:paraId="5DB6C028" w14:textId="77777777" w:rsidTr="00066758">
        <w:trPr>
          <w:cantSplit/>
        </w:trPr>
        <w:tc>
          <w:tcPr>
            <w:tcW w:w="3681" w:type="dxa"/>
            <w:gridSpan w:val="2"/>
          </w:tcPr>
          <w:p w14:paraId="16EB1334" w14:textId="5FDAD891" w:rsidR="006A5F05" w:rsidRPr="00C07995" w:rsidRDefault="006A5F05" w:rsidP="006A5F05">
            <w:pPr>
              <w:spacing w:line="240" w:lineRule="auto"/>
              <w:ind w:right="-36"/>
              <w:rPr>
                <w:rFonts w:ascii="Browallia New" w:hAnsi="Browallia New" w:cs="Browallia New"/>
                <w:snapToGrid w:val="0"/>
                <w:color w:val="000000"/>
                <w:sz w:val="19"/>
                <w:szCs w:val="19"/>
                <w:cs/>
                <w:lang w:eastAsia="th-TH"/>
              </w:rPr>
            </w:pPr>
            <w:r w:rsidRPr="00C07995">
              <w:rPr>
                <w:rFonts w:ascii="Browallia New" w:hAnsi="Browallia New" w:cs="Browallia New"/>
                <w:b/>
                <w:bCs/>
                <w:snapToGrid w:val="0"/>
                <w:color w:val="000000"/>
                <w:sz w:val="19"/>
                <w:szCs w:val="19"/>
                <w:u w:val="single"/>
                <w:cs/>
                <w:lang w:eastAsia="th-TH"/>
              </w:rPr>
              <w:t>ค่าเผื่อการด้อยค่า</w:t>
            </w:r>
          </w:p>
        </w:tc>
        <w:tc>
          <w:tcPr>
            <w:tcW w:w="1170" w:type="dxa"/>
            <w:vAlign w:val="bottom"/>
          </w:tcPr>
          <w:p w14:paraId="534C73AD" w14:textId="77777777" w:rsidR="006A5F05" w:rsidRPr="00C07995" w:rsidRDefault="006A5F05" w:rsidP="006A5F05">
            <w:pPr>
              <w:spacing w:line="240" w:lineRule="auto"/>
              <w:ind w:right="-36"/>
              <w:rPr>
                <w:rFonts w:ascii="Browallia New" w:hAnsi="Browallia New" w:cs="Browallia New"/>
                <w:snapToGrid w:val="0"/>
                <w:color w:val="000000"/>
                <w:sz w:val="19"/>
                <w:szCs w:val="19"/>
                <w:cs/>
                <w:lang w:eastAsia="th-TH"/>
              </w:rPr>
            </w:pPr>
          </w:p>
        </w:tc>
        <w:tc>
          <w:tcPr>
            <w:tcW w:w="1170" w:type="dxa"/>
            <w:vAlign w:val="bottom"/>
          </w:tcPr>
          <w:p w14:paraId="36FEA01F" w14:textId="77777777" w:rsidR="006A5F05" w:rsidRPr="00C07995" w:rsidRDefault="006A5F05" w:rsidP="006A5F05">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170" w:type="dxa"/>
            <w:vAlign w:val="bottom"/>
          </w:tcPr>
          <w:p w14:paraId="61518ACB" w14:textId="77777777" w:rsidR="006A5F05" w:rsidRPr="00C07995" w:rsidRDefault="006A5F05" w:rsidP="006A5F05">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080" w:type="dxa"/>
            <w:vAlign w:val="bottom"/>
          </w:tcPr>
          <w:p w14:paraId="10467D2B" w14:textId="77777777" w:rsidR="006A5F05" w:rsidRPr="00C07995" w:rsidRDefault="006A5F05" w:rsidP="006A5F05">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990" w:type="dxa"/>
            <w:vAlign w:val="bottom"/>
          </w:tcPr>
          <w:p w14:paraId="7B3C91EA" w14:textId="77777777" w:rsidR="006A5F05" w:rsidRPr="00C07995" w:rsidRDefault="006A5F05" w:rsidP="006A5F05">
            <w:pPr>
              <w:tabs>
                <w:tab w:val="decimal" w:pos="792"/>
              </w:tabs>
              <w:spacing w:line="240" w:lineRule="auto"/>
              <w:ind w:right="-36"/>
              <w:jc w:val="both"/>
              <w:rPr>
                <w:rFonts w:ascii="Browallia New" w:hAnsi="Browallia New" w:cs="Browallia New"/>
                <w:snapToGrid w:val="0"/>
                <w:color w:val="000000"/>
                <w:sz w:val="19"/>
                <w:szCs w:val="19"/>
                <w:cs/>
                <w:lang w:eastAsia="th-TH"/>
              </w:rPr>
            </w:pPr>
          </w:p>
        </w:tc>
      </w:tr>
      <w:tr w:rsidR="006A5F05" w:rsidRPr="00353CE8" w14:paraId="2CBA462E" w14:textId="77777777" w:rsidTr="002A139F">
        <w:trPr>
          <w:cantSplit/>
        </w:trPr>
        <w:tc>
          <w:tcPr>
            <w:tcW w:w="2601" w:type="dxa"/>
          </w:tcPr>
          <w:p w14:paraId="0E7276D3" w14:textId="6C0DAAC5" w:rsidR="006A5F05" w:rsidRPr="00353CE8" w:rsidRDefault="006A5F05" w:rsidP="006A5F05">
            <w:pPr>
              <w:spacing w:line="240" w:lineRule="auto"/>
              <w:ind w:left="162" w:right="-36" w:hanging="162"/>
              <w:jc w:val="both"/>
              <w:rPr>
                <w:rFonts w:ascii="Browallia New" w:hAnsi="Browallia New" w:cs="Browallia New"/>
                <w:b/>
                <w:bCs/>
                <w:snapToGrid w:val="0"/>
                <w:color w:val="000000"/>
                <w:sz w:val="19"/>
                <w:szCs w:val="19"/>
                <w:u w:val="single"/>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4</w:t>
            </w:r>
          </w:p>
        </w:tc>
        <w:tc>
          <w:tcPr>
            <w:tcW w:w="1080" w:type="dxa"/>
            <w:vAlign w:val="bottom"/>
          </w:tcPr>
          <w:p w14:paraId="5845306D" w14:textId="635D4418" w:rsidR="006A5F05" w:rsidRPr="00C07995" w:rsidRDefault="006A5F05" w:rsidP="006A5F05">
            <w:pPr>
              <w:spacing w:line="240" w:lineRule="auto"/>
              <w:ind w:right="-36"/>
              <w:jc w:val="right"/>
              <w:rPr>
                <w:rFonts w:ascii="Browallia New" w:hAnsi="Browallia New" w:cs="Browallia New"/>
                <w:snapToGrid w:val="0"/>
                <w:color w:val="000000"/>
                <w:sz w:val="19"/>
                <w:szCs w:val="19"/>
                <w:lang w:eastAsia="th-TH"/>
              </w:rPr>
            </w:pPr>
            <w:r w:rsidRPr="00D548BD">
              <w:rPr>
                <w:rFonts w:ascii="Browallia New" w:hAnsi="Browallia New" w:cs="Browallia New"/>
                <w:snapToGrid w:val="0"/>
                <w:color w:val="000000"/>
                <w:sz w:val="19"/>
                <w:szCs w:val="19"/>
                <w:lang w:eastAsia="th-TH"/>
              </w:rPr>
              <w:t>-</w:t>
            </w:r>
          </w:p>
        </w:tc>
        <w:tc>
          <w:tcPr>
            <w:tcW w:w="1170" w:type="dxa"/>
            <w:vAlign w:val="bottom"/>
          </w:tcPr>
          <w:p w14:paraId="715FB324" w14:textId="0C0A48BB" w:rsidR="006A5F05" w:rsidRPr="00C07995" w:rsidRDefault="006A5F05" w:rsidP="006A5F05">
            <w:pPr>
              <w:spacing w:line="240" w:lineRule="auto"/>
              <w:ind w:right="-36"/>
              <w:jc w:val="right"/>
              <w:rPr>
                <w:rFonts w:ascii="Browallia New" w:hAnsi="Browallia New" w:cs="Browallia New"/>
                <w:snapToGrid w:val="0"/>
                <w:color w:val="000000"/>
                <w:sz w:val="19"/>
                <w:szCs w:val="19"/>
                <w:cs/>
                <w:lang w:eastAsia="th-TH"/>
              </w:rPr>
            </w:pPr>
            <w:r w:rsidRPr="00D548BD">
              <w:rPr>
                <w:rFonts w:ascii="Browallia New" w:hAnsi="Browallia New" w:cs="Browallia New"/>
                <w:snapToGrid w:val="0"/>
                <w:color w:val="000000"/>
                <w:sz w:val="19"/>
                <w:szCs w:val="19"/>
                <w:lang w:eastAsia="th-TH"/>
              </w:rPr>
              <w:t>-</w:t>
            </w:r>
          </w:p>
        </w:tc>
        <w:tc>
          <w:tcPr>
            <w:tcW w:w="1170" w:type="dxa"/>
            <w:vAlign w:val="bottom"/>
          </w:tcPr>
          <w:p w14:paraId="7F685B58" w14:textId="0194D2A7"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D548BD">
              <w:rPr>
                <w:rFonts w:ascii="Browallia New" w:hAnsi="Browallia New" w:cs="Browallia New"/>
                <w:snapToGrid w:val="0"/>
                <w:color w:val="000000"/>
                <w:sz w:val="19"/>
                <w:szCs w:val="19"/>
                <w:lang w:eastAsia="th-TH"/>
              </w:rPr>
              <w:t>1,416</w:t>
            </w:r>
          </w:p>
        </w:tc>
        <w:tc>
          <w:tcPr>
            <w:tcW w:w="1170" w:type="dxa"/>
            <w:vAlign w:val="bottom"/>
          </w:tcPr>
          <w:p w14:paraId="61853521" w14:textId="4562044B"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D548BD">
              <w:rPr>
                <w:rFonts w:ascii="Browallia New" w:hAnsi="Browallia New" w:cs="Browallia New"/>
                <w:snapToGrid w:val="0"/>
                <w:color w:val="000000"/>
                <w:sz w:val="19"/>
                <w:szCs w:val="19"/>
                <w:lang w:eastAsia="th-TH"/>
              </w:rPr>
              <w:t>-</w:t>
            </w:r>
          </w:p>
        </w:tc>
        <w:tc>
          <w:tcPr>
            <w:tcW w:w="1080" w:type="dxa"/>
            <w:vAlign w:val="bottom"/>
          </w:tcPr>
          <w:p w14:paraId="4E541E0F" w14:textId="5C4B90DB"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D548BD">
              <w:rPr>
                <w:rFonts w:ascii="Browallia New" w:hAnsi="Browallia New" w:cs="Browallia New"/>
                <w:snapToGrid w:val="0"/>
                <w:color w:val="000000"/>
                <w:sz w:val="19"/>
                <w:szCs w:val="19"/>
                <w:lang w:eastAsia="th-TH"/>
              </w:rPr>
              <w:t>-</w:t>
            </w:r>
          </w:p>
        </w:tc>
        <w:tc>
          <w:tcPr>
            <w:tcW w:w="990" w:type="dxa"/>
            <w:vAlign w:val="bottom"/>
          </w:tcPr>
          <w:p w14:paraId="0C1214F2" w14:textId="5A00FE2B"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r w:rsidRPr="00D548BD">
              <w:rPr>
                <w:rFonts w:ascii="Browallia New" w:hAnsi="Browallia New" w:cs="Browallia New"/>
                <w:snapToGrid w:val="0"/>
                <w:color w:val="000000"/>
                <w:sz w:val="19"/>
                <w:szCs w:val="19"/>
                <w:lang w:eastAsia="th-TH"/>
              </w:rPr>
              <w:t>1,416</w:t>
            </w:r>
          </w:p>
        </w:tc>
      </w:tr>
      <w:tr w:rsidR="006A5F05" w:rsidRPr="00353CE8" w14:paraId="098BEAFB" w14:textId="77777777" w:rsidTr="002A139F">
        <w:trPr>
          <w:cantSplit/>
        </w:trPr>
        <w:tc>
          <w:tcPr>
            <w:tcW w:w="2601" w:type="dxa"/>
          </w:tcPr>
          <w:p w14:paraId="1D6C78A9" w14:textId="13EE86D8" w:rsidR="006A5F05" w:rsidRPr="0043596A"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43596A">
              <w:rPr>
                <w:rFonts w:ascii="Browallia New" w:hAnsi="Browallia New" w:cs="Browallia New" w:hint="cs"/>
                <w:snapToGrid w:val="0"/>
                <w:color w:val="000000"/>
                <w:sz w:val="19"/>
                <w:szCs w:val="19"/>
                <w:cs/>
                <w:lang w:eastAsia="th-TH"/>
              </w:rPr>
              <w:t>เพิ่มขึ้น</w:t>
            </w:r>
          </w:p>
        </w:tc>
        <w:tc>
          <w:tcPr>
            <w:tcW w:w="1080" w:type="dxa"/>
            <w:vAlign w:val="bottom"/>
          </w:tcPr>
          <w:p w14:paraId="655DB5A6" w14:textId="29ED556A" w:rsidR="006A5F05" w:rsidRPr="00C07995" w:rsidRDefault="00A42965" w:rsidP="006A5F05">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1170" w:type="dxa"/>
            <w:vAlign w:val="bottom"/>
          </w:tcPr>
          <w:p w14:paraId="570E7B5E" w14:textId="10F279C2" w:rsidR="006A5F05" w:rsidRPr="00C07995" w:rsidRDefault="00A42965" w:rsidP="006A5F05">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1170" w:type="dxa"/>
            <w:vAlign w:val="bottom"/>
          </w:tcPr>
          <w:p w14:paraId="619FABB9" w14:textId="06C0B506" w:rsidR="006A5F05" w:rsidRPr="00C07995" w:rsidRDefault="00D53431"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r w:rsidR="00A42965">
              <w:rPr>
                <w:rFonts w:ascii="Browallia New" w:hAnsi="Browallia New" w:cs="Browallia New"/>
                <w:snapToGrid w:val="0"/>
                <w:color w:val="000000"/>
                <w:sz w:val="19"/>
                <w:szCs w:val="19"/>
                <w:lang w:eastAsia="th-TH"/>
              </w:rPr>
              <w:t>425</w:t>
            </w:r>
            <w:r>
              <w:rPr>
                <w:rFonts w:ascii="Browallia New" w:hAnsi="Browallia New" w:cs="Browallia New"/>
                <w:snapToGrid w:val="0"/>
                <w:color w:val="000000"/>
                <w:sz w:val="19"/>
                <w:szCs w:val="19"/>
                <w:lang w:eastAsia="th-TH"/>
              </w:rPr>
              <w:t>)</w:t>
            </w:r>
          </w:p>
        </w:tc>
        <w:tc>
          <w:tcPr>
            <w:tcW w:w="1170" w:type="dxa"/>
            <w:vAlign w:val="bottom"/>
          </w:tcPr>
          <w:p w14:paraId="458BCB99" w14:textId="4135CE6F" w:rsidR="006A5F05" w:rsidRPr="00C07995" w:rsidRDefault="00A4296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1080" w:type="dxa"/>
            <w:vAlign w:val="bottom"/>
          </w:tcPr>
          <w:p w14:paraId="1F0E7BEF" w14:textId="483D52B0" w:rsidR="006A5F05" w:rsidRPr="00C07995" w:rsidRDefault="00A4296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990" w:type="dxa"/>
            <w:vAlign w:val="bottom"/>
          </w:tcPr>
          <w:p w14:paraId="09B54104" w14:textId="43D2922E" w:rsidR="006A5F05" w:rsidRPr="00C07995" w:rsidRDefault="00A4296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(425)</w:t>
            </w:r>
          </w:p>
        </w:tc>
      </w:tr>
      <w:tr w:rsidR="006A5F05" w:rsidRPr="00353CE8" w14:paraId="7C337AB8" w14:textId="77777777" w:rsidTr="00441574">
        <w:trPr>
          <w:cantSplit/>
          <w:trHeight w:val="167"/>
        </w:trPr>
        <w:tc>
          <w:tcPr>
            <w:tcW w:w="2601" w:type="dxa"/>
            <w:vAlign w:val="bottom"/>
          </w:tcPr>
          <w:p w14:paraId="7A889479" w14:textId="791EF3AA" w:rsidR="006A5F05" w:rsidRPr="00441574" w:rsidRDefault="006A5F05" w:rsidP="006A5F05">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5</w:t>
            </w:r>
          </w:p>
        </w:tc>
        <w:tc>
          <w:tcPr>
            <w:tcW w:w="1080" w:type="dxa"/>
            <w:vAlign w:val="bottom"/>
          </w:tcPr>
          <w:p w14:paraId="64B4E40F" w14:textId="003EB932" w:rsidR="006A5F05" w:rsidRPr="00C07995" w:rsidRDefault="00A42965" w:rsidP="006A5F05">
            <w:pPr>
              <w:pBdr>
                <w:top w:val="single" w:sz="4" w:space="1" w:color="auto"/>
                <w:bottom w:val="single" w:sz="4"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1170" w:type="dxa"/>
            <w:vAlign w:val="bottom"/>
          </w:tcPr>
          <w:p w14:paraId="0A9E0844" w14:textId="01535569" w:rsidR="006A5F05" w:rsidRPr="00C07995" w:rsidRDefault="00A42965" w:rsidP="006A5F05">
            <w:pPr>
              <w:pBdr>
                <w:top w:val="single" w:sz="4" w:space="1" w:color="auto"/>
                <w:bottom w:val="single" w:sz="4"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1170" w:type="dxa"/>
            <w:vAlign w:val="bottom"/>
          </w:tcPr>
          <w:p w14:paraId="6BAFD2FF" w14:textId="7793BCE5" w:rsidR="006A5F05" w:rsidRPr="00C07995" w:rsidRDefault="00A42965" w:rsidP="006A5F05">
            <w:pPr>
              <w:pBdr>
                <w:top w:val="single" w:sz="4" w:space="1" w:color="auto"/>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991</w:t>
            </w:r>
          </w:p>
        </w:tc>
        <w:tc>
          <w:tcPr>
            <w:tcW w:w="1170" w:type="dxa"/>
            <w:vAlign w:val="bottom"/>
          </w:tcPr>
          <w:p w14:paraId="533E669D" w14:textId="79C2A7BB" w:rsidR="006A5F05" w:rsidRPr="00C07995" w:rsidRDefault="00A42965" w:rsidP="006A5F05">
            <w:pPr>
              <w:pBdr>
                <w:top w:val="single" w:sz="4" w:space="1" w:color="auto"/>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1080" w:type="dxa"/>
            <w:vAlign w:val="bottom"/>
          </w:tcPr>
          <w:p w14:paraId="1BF3771E" w14:textId="3BA9AB98" w:rsidR="006A5F05" w:rsidRPr="00C07995" w:rsidRDefault="00A42965" w:rsidP="006A5F05">
            <w:pPr>
              <w:pBdr>
                <w:top w:val="single" w:sz="4" w:space="1" w:color="auto"/>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990" w:type="dxa"/>
            <w:vAlign w:val="bottom"/>
          </w:tcPr>
          <w:p w14:paraId="662D8AD2" w14:textId="30F1442C" w:rsidR="006A5F05" w:rsidRPr="00C07995" w:rsidRDefault="00A42965" w:rsidP="006A5F05">
            <w:pPr>
              <w:pBdr>
                <w:top w:val="single" w:sz="4" w:space="1" w:color="auto"/>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991</w:t>
            </w:r>
          </w:p>
        </w:tc>
      </w:tr>
      <w:tr w:rsidR="006A5F05" w:rsidRPr="00353CE8" w14:paraId="065AA836" w14:textId="77777777" w:rsidTr="002A139F">
        <w:trPr>
          <w:cantSplit/>
        </w:trPr>
        <w:tc>
          <w:tcPr>
            <w:tcW w:w="2601" w:type="dxa"/>
          </w:tcPr>
          <w:p w14:paraId="28F423B3" w14:textId="77777777" w:rsidR="006A5F05" w:rsidRPr="00441574" w:rsidRDefault="006A5F05" w:rsidP="006A5F05">
            <w:pPr>
              <w:spacing w:line="240" w:lineRule="auto"/>
              <w:ind w:left="162" w:right="-36" w:hanging="162"/>
              <w:jc w:val="both"/>
              <w:rPr>
                <w:rFonts w:ascii="Browallia New" w:hAnsi="Browallia New" w:cs="Browallia New"/>
                <w:b/>
                <w:bCs/>
                <w:snapToGrid w:val="0"/>
                <w:color w:val="000000"/>
                <w:sz w:val="12"/>
                <w:szCs w:val="12"/>
                <w:u w:val="single"/>
                <w:cs/>
                <w:lang w:eastAsia="th-TH"/>
              </w:rPr>
            </w:pPr>
          </w:p>
        </w:tc>
        <w:tc>
          <w:tcPr>
            <w:tcW w:w="1080" w:type="dxa"/>
            <w:vAlign w:val="bottom"/>
          </w:tcPr>
          <w:p w14:paraId="390A4479" w14:textId="77777777" w:rsidR="006A5F05" w:rsidRPr="00441574" w:rsidRDefault="006A5F05" w:rsidP="006A5F05">
            <w:pPr>
              <w:spacing w:line="240" w:lineRule="auto"/>
              <w:ind w:right="-36"/>
              <w:rPr>
                <w:rFonts w:ascii="Browallia New" w:hAnsi="Browallia New" w:cs="Browallia New"/>
                <w:snapToGrid w:val="0"/>
                <w:color w:val="000000"/>
                <w:sz w:val="12"/>
                <w:szCs w:val="12"/>
                <w:cs/>
                <w:lang w:eastAsia="th-TH"/>
              </w:rPr>
            </w:pPr>
          </w:p>
        </w:tc>
        <w:tc>
          <w:tcPr>
            <w:tcW w:w="1170" w:type="dxa"/>
            <w:vAlign w:val="bottom"/>
          </w:tcPr>
          <w:p w14:paraId="59F1A382" w14:textId="77777777" w:rsidR="006A5F05" w:rsidRPr="00441574" w:rsidRDefault="006A5F05" w:rsidP="006A5F05">
            <w:pPr>
              <w:spacing w:line="240" w:lineRule="auto"/>
              <w:ind w:right="-36"/>
              <w:rPr>
                <w:rFonts w:ascii="Browallia New" w:hAnsi="Browallia New" w:cs="Browallia New"/>
                <w:snapToGrid w:val="0"/>
                <w:color w:val="000000"/>
                <w:sz w:val="12"/>
                <w:szCs w:val="12"/>
                <w:cs/>
                <w:lang w:eastAsia="th-TH"/>
              </w:rPr>
            </w:pPr>
          </w:p>
        </w:tc>
        <w:tc>
          <w:tcPr>
            <w:tcW w:w="1170" w:type="dxa"/>
            <w:vAlign w:val="bottom"/>
          </w:tcPr>
          <w:p w14:paraId="261A8BFE" w14:textId="77777777" w:rsidR="006A5F05" w:rsidRPr="00441574" w:rsidRDefault="006A5F05" w:rsidP="006A5F05">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1170" w:type="dxa"/>
            <w:vAlign w:val="bottom"/>
          </w:tcPr>
          <w:p w14:paraId="637959FA" w14:textId="77777777" w:rsidR="006A5F05" w:rsidRPr="00441574" w:rsidRDefault="006A5F05" w:rsidP="006A5F05">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1080" w:type="dxa"/>
            <w:vAlign w:val="bottom"/>
          </w:tcPr>
          <w:p w14:paraId="417DA955" w14:textId="77777777" w:rsidR="006A5F05" w:rsidRPr="00441574" w:rsidRDefault="006A5F05" w:rsidP="006A5F05">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990" w:type="dxa"/>
            <w:vAlign w:val="bottom"/>
          </w:tcPr>
          <w:p w14:paraId="0CD5EFBC" w14:textId="77777777" w:rsidR="006A5F05" w:rsidRPr="00441574" w:rsidRDefault="006A5F05" w:rsidP="006A5F05">
            <w:pPr>
              <w:tabs>
                <w:tab w:val="decimal" w:pos="792"/>
              </w:tabs>
              <w:spacing w:line="240" w:lineRule="auto"/>
              <w:ind w:right="-36"/>
              <w:jc w:val="both"/>
              <w:rPr>
                <w:rFonts w:ascii="Browallia New" w:hAnsi="Browallia New" w:cs="Browallia New"/>
                <w:snapToGrid w:val="0"/>
                <w:color w:val="000000"/>
                <w:sz w:val="12"/>
                <w:szCs w:val="12"/>
                <w:cs/>
                <w:lang w:eastAsia="th-TH"/>
              </w:rPr>
            </w:pPr>
          </w:p>
        </w:tc>
      </w:tr>
      <w:tr w:rsidR="006A5F05" w:rsidRPr="00353CE8" w14:paraId="12B08693" w14:textId="77777777" w:rsidTr="002A139F">
        <w:trPr>
          <w:cantSplit/>
        </w:trPr>
        <w:tc>
          <w:tcPr>
            <w:tcW w:w="2601" w:type="dxa"/>
          </w:tcPr>
          <w:p w14:paraId="786C7C03" w14:textId="77777777" w:rsidR="006A5F05" w:rsidRPr="00353CE8" w:rsidRDefault="006A5F05" w:rsidP="006A5F05">
            <w:pPr>
              <w:pStyle w:val="Heading6"/>
              <w:numPr>
                <w:ilvl w:val="0"/>
                <w:numId w:val="0"/>
              </w:numPr>
              <w:spacing w:line="240" w:lineRule="auto"/>
              <w:ind w:left="1152" w:hanging="1152"/>
              <w:rPr>
                <w:rFonts w:ascii="Browallia New" w:hAnsi="Browallia New" w:cs="Browallia New"/>
                <w:b/>
                <w:bCs/>
                <w:snapToGrid w:val="0"/>
                <w:color w:val="000000"/>
                <w:sz w:val="19"/>
                <w:szCs w:val="19"/>
                <w:u w:val="single"/>
                <w:cs/>
                <w:lang w:eastAsia="th-TH"/>
              </w:rPr>
            </w:pPr>
            <w:r w:rsidRPr="00353CE8">
              <w:rPr>
                <w:rFonts w:ascii="Browallia New" w:hAnsi="Browallia New" w:cs="Browallia New"/>
                <w:b/>
                <w:bCs/>
                <w:snapToGrid w:val="0"/>
                <w:color w:val="000000"/>
                <w:sz w:val="19"/>
                <w:szCs w:val="19"/>
                <w:u w:val="single"/>
                <w:cs/>
                <w:lang w:eastAsia="th-TH"/>
              </w:rPr>
              <w:t>มูลค่าสุทธิตามบัญชี</w:t>
            </w:r>
          </w:p>
        </w:tc>
        <w:tc>
          <w:tcPr>
            <w:tcW w:w="1080" w:type="dxa"/>
            <w:vAlign w:val="bottom"/>
          </w:tcPr>
          <w:p w14:paraId="74DE8549" w14:textId="77777777" w:rsidR="006A5F05" w:rsidRPr="00C07995"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7AC3E94" w14:textId="77777777"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5E96D63" w14:textId="77777777"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7163C98" w14:textId="77777777"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1B1F4D97" w14:textId="77777777"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1AF06071" w14:textId="77777777" w:rsidR="006A5F05" w:rsidRPr="00C07995" w:rsidRDefault="006A5F05" w:rsidP="006A5F05">
            <w:pPr>
              <w:tabs>
                <w:tab w:val="decimal" w:pos="792"/>
              </w:tabs>
              <w:spacing w:line="240" w:lineRule="auto"/>
              <w:ind w:right="-36"/>
              <w:jc w:val="right"/>
              <w:rPr>
                <w:rFonts w:ascii="Browallia New" w:hAnsi="Browallia New" w:cs="Browallia New"/>
                <w:snapToGrid w:val="0"/>
                <w:color w:val="000000"/>
                <w:sz w:val="19"/>
                <w:szCs w:val="19"/>
                <w:cs/>
                <w:lang w:eastAsia="th-TH"/>
              </w:rPr>
            </w:pPr>
          </w:p>
        </w:tc>
      </w:tr>
      <w:tr w:rsidR="006A5F05" w:rsidRPr="00353CE8" w14:paraId="7AB63C68" w14:textId="77777777" w:rsidTr="002A139F">
        <w:trPr>
          <w:cantSplit/>
        </w:trPr>
        <w:tc>
          <w:tcPr>
            <w:tcW w:w="2601" w:type="dxa"/>
          </w:tcPr>
          <w:p w14:paraId="19277FBC" w14:textId="2B372F75"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4</w:t>
            </w:r>
          </w:p>
        </w:tc>
        <w:tc>
          <w:tcPr>
            <w:tcW w:w="1080" w:type="dxa"/>
            <w:vAlign w:val="bottom"/>
          </w:tcPr>
          <w:p w14:paraId="1B5C09F8" w14:textId="7F246335" w:rsidR="006A5F05" w:rsidRPr="00C07995" w:rsidRDefault="006A5F05"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58725A">
              <w:rPr>
                <w:rFonts w:ascii="Browallia New" w:hAnsi="Browallia New" w:cs="Browallia New"/>
                <w:snapToGrid w:val="0"/>
                <w:color w:val="000000"/>
                <w:sz w:val="19"/>
                <w:szCs w:val="19"/>
                <w:lang w:eastAsia="th-TH"/>
              </w:rPr>
              <w:t>519,125</w:t>
            </w:r>
          </w:p>
        </w:tc>
        <w:tc>
          <w:tcPr>
            <w:tcW w:w="1170" w:type="dxa"/>
            <w:vAlign w:val="bottom"/>
          </w:tcPr>
          <w:p w14:paraId="34F72B30" w14:textId="31FEE1F0" w:rsidR="006A5F05" w:rsidRPr="00C07995" w:rsidRDefault="006A5F05"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58725A">
              <w:rPr>
                <w:rFonts w:ascii="Browallia New" w:hAnsi="Browallia New" w:cs="Browallia New"/>
                <w:snapToGrid w:val="0"/>
                <w:color w:val="000000"/>
                <w:sz w:val="19"/>
                <w:szCs w:val="19"/>
                <w:lang w:eastAsia="th-TH"/>
              </w:rPr>
              <w:t>2,048,292</w:t>
            </w:r>
          </w:p>
        </w:tc>
        <w:tc>
          <w:tcPr>
            <w:tcW w:w="1170" w:type="dxa"/>
            <w:vAlign w:val="bottom"/>
          </w:tcPr>
          <w:p w14:paraId="09409DD8" w14:textId="082CBF06" w:rsidR="006A5F05" w:rsidRPr="00C07995" w:rsidRDefault="006A5F05"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58725A">
              <w:rPr>
                <w:rFonts w:ascii="Browallia New" w:hAnsi="Browallia New" w:cs="Browallia New"/>
                <w:snapToGrid w:val="0"/>
                <w:color w:val="000000"/>
                <w:sz w:val="19"/>
                <w:szCs w:val="19"/>
                <w:lang w:eastAsia="th-TH"/>
              </w:rPr>
              <w:t>416,</w:t>
            </w:r>
            <w:r w:rsidR="0050721E">
              <w:rPr>
                <w:rFonts w:ascii="Browallia New" w:hAnsi="Browallia New" w:cs="Browallia New"/>
                <w:snapToGrid w:val="0"/>
                <w:color w:val="000000"/>
                <w:sz w:val="19"/>
                <w:szCs w:val="19"/>
                <w:lang w:eastAsia="th-TH"/>
              </w:rPr>
              <w:t>192</w:t>
            </w:r>
          </w:p>
        </w:tc>
        <w:tc>
          <w:tcPr>
            <w:tcW w:w="1170" w:type="dxa"/>
            <w:vAlign w:val="bottom"/>
          </w:tcPr>
          <w:p w14:paraId="0EF40CF0" w14:textId="06F47541" w:rsidR="006A5F05" w:rsidRPr="00C07995" w:rsidRDefault="006A5F05"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58725A">
              <w:rPr>
                <w:rFonts w:ascii="Browallia New" w:hAnsi="Browallia New" w:cs="Browallia New"/>
                <w:snapToGrid w:val="0"/>
                <w:color w:val="000000"/>
                <w:sz w:val="19"/>
                <w:szCs w:val="19"/>
                <w:lang w:eastAsia="th-TH"/>
              </w:rPr>
              <w:t>101,509</w:t>
            </w:r>
          </w:p>
        </w:tc>
        <w:tc>
          <w:tcPr>
            <w:tcW w:w="1080" w:type="dxa"/>
            <w:vAlign w:val="bottom"/>
          </w:tcPr>
          <w:p w14:paraId="43A0FFC5" w14:textId="6B42EC3E" w:rsidR="006A5F05" w:rsidRPr="00C07995" w:rsidRDefault="006A5F05"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58725A">
              <w:rPr>
                <w:rFonts w:ascii="Browallia New" w:hAnsi="Browallia New" w:cs="Browallia New"/>
                <w:snapToGrid w:val="0"/>
                <w:color w:val="000000"/>
                <w:sz w:val="19"/>
                <w:szCs w:val="19"/>
                <w:lang w:eastAsia="th-TH"/>
              </w:rPr>
              <w:t>4,594</w:t>
            </w:r>
          </w:p>
        </w:tc>
        <w:tc>
          <w:tcPr>
            <w:tcW w:w="990" w:type="dxa"/>
            <w:vAlign w:val="bottom"/>
          </w:tcPr>
          <w:p w14:paraId="12810555" w14:textId="01C73F66" w:rsidR="006A5F05" w:rsidRPr="00C07995" w:rsidRDefault="006A5F05"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58725A">
              <w:rPr>
                <w:rFonts w:ascii="Browallia New" w:hAnsi="Browallia New" w:cs="Browallia New"/>
                <w:snapToGrid w:val="0"/>
                <w:color w:val="000000"/>
                <w:sz w:val="19"/>
                <w:szCs w:val="19"/>
                <w:lang w:eastAsia="th-TH"/>
              </w:rPr>
              <w:t>3,089,</w:t>
            </w:r>
            <w:r w:rsidR="00C474BD">
              <w:rPr>
                <w:rFonts w:ascii="Browallia New" w:hAnsi="Browallia New" w:cs="Browallia New"/>
                <w:snapToGrid w:val="0"/>
                <w:color w:val="000000"/>
                <w:sz w:val="19"/>
                <w:szCs w:val="19"/>
                <w:lang w:eastAsia="th-TH"/>
              </w:rPr>
              <w:t>712</w:t>
            </w:r>
          </w:p>
        </w:tc>
      </w:tr>
      <w:tr w:rsidR="006A5F05" w:rsidRPr="00353CE8" w14:paraId="577E6826" w14:textId="77777777" w:rsidTr="002A139F">
        <w:trPr>
          <w:cantSplit/>
        </w:trPr>
        <w:tc>
          <w:tcPr>
            <w:tcW w:w="2601" w:type="dxa"/>
          </w:tcPr>
          <w:p w14:paraId="3C385A44" w14:textId="72D45875"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5</w:t>
            </w:r>
          </w:p>
        </w:tc>
        <w:tc>
          <w:tcPr>
            <w:tcW w:w="1080" w:type="dxa"/>
            <w:vAlign w:val="bottom"/>
          </w:tcPr>
          <w:p w14:paraId="58EBBF8A" w14:textId="18753996" w:rsidR="006A5F05" w:rsidRPr="00C07995" w:rsidRDefault="007910AF"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519,013</w:t>
            </w:r>
          </w:p>
        </w:tc>
        <w:tc>
          <w:tcPr>
            <w:tcW w:w="1170" w:type="dxa"/>
            <w:vAlign w:val="bottom"/>
          </w:tcPr>
          <w:p w14:paraId="671FECFE" w14:textId="726DCF8B" w:rsidR="006A5F05" w:rsidRPr="00C07995" w:rsidRDefault="007910AF"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2,000,</w:t>
            </w:r>
            <w:r w:rsidR="00C16F34" w:rsidRPr="00C16F34">
              <w:rPr>
                <w:rFonts w:ascii="Browallia New" w:hAnsi="Browallia New" w:cs="Browallia New" w:hint="cs"/>
                <w:snapToGrid w:val="0"/>
                <w:color w:val="000000"/>
                <w:sz w:val="19"/>
                <w:szCs w:val="19"/>
                <w:lang w:eastAsia="th-TH"/>
              </w:rPr>
              <w:t>413</w:t>
            </w:r>
          </w:p>
        </w:tc>
        <w:tc>
          <w:tcPr>
            <w:tcW w:w="1170" w:type="dxa"/>
            <w:shd w:val="clear" w:color="auto" w:fill="auto"/>
            <w:vAlign w:val="bottom"/>
          </w:tcPr>
          <w:p w14:paraId="4ED3C0A3" w14:textId="5C54B2B6" w:rsidR="006A5F05" w:rsidRPr="00C07995" w:rsidRDefault="002C5B5F"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36</w:t>
            </w:r>
            <w:r w:rsidR="00DA3B6C">
              <w:rPr>
                <w:rFonts w:ascii="Browallia New" w:hAnsi="Browallia New" w:cs="Browallia New"/>
                <w:snapToGrid w:val="0"/>
                <w:color w:val="000000"/>
                <w:sz w:val="19"/>
                <w:szCs w:val="19"/>
                <w:lang w:eastAsia="th-TH"/>
              </w:rPr>
              <w:t>7,</w:t>
            </w:r>
            <w:r w:rsidR="00BF5982">
              <w:rPr>
                <w:rFonts w:ascii="Browallia New" w:hAnsi="Browallia New" w:cs="Browallia New"/>
                <w:snapToGrid w:val="0"/>
                <w:color w:val="000000"/>
                <w:sz w:val="19"/>
                <w:szCs w:val="19"/>
                <w:lang w:eastAsia="th-TH"/>
              </w:rPr>
              <w:t>894</w:t>
            </w:r>
          </w:p>
        </w:tc>
        <w:tc>
          <w:tcPr>
            <w:tcW w:w="1170" w:type="dxa"/>
            <w:vAlign w:val="bottom"/>
          </w:tcPr>
          <w:p w14:paraId="2C920A6D" w14:textId="50D0E330" w:rsidR="006A5F05" w:rsidRPr="00C07995" w:rsidRDefault="002C5B5F"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101,</w:t>
            </w:r>
            <w:r w:rsidR="00931851">
              <w:rPr>
                <w:rFonts w:ascii="Browallia New" w:hAnsi="Browallia New" w:cs="Browallia New"/>
                <w:snapToGrid w:val="0"/>
                <w:color w:val="000000"/>
                <w:sz w:val="19"/>
                <w:szCs w:val="19"/>
                <w:lang w:eastAsia="th-TH"/>
              </w:rPr>
              <w:t>606</w:t>
            </w:r>
          </w:p>
        </w:tc>
        <w:tc>
          <w:tcPr>
            <w:tcW w:w="1080" w:type="dxa"/>
            <w:shd w:val="clear" w:color="auto" w:fill="auto"/>
            <w:vAlign w:val="bottom"/>
          </w:tcPr>
          <w:p w14:paraId="79A6CFEF" w14:textId="5A3925B9" w:rsidR="006A5F05" w:rsidRPr="00C07995" w:rsidRDefault="00931851" w:rsidP="006A5F05">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5,762</w:t>
            </w:r>
          </w:p>
        </w:tc>
        <w:tc>
          <w:tcPr>
            <w:tcW w:w="990" w:type="dxa"/>
            <w:shd w:val="clear" w:color="auto" w:fill="auto"/>
            <w:vAlign w:val="bottom"/>
          </w:tcPr>
          <w:p w14:paraId="0F8409F3" w14:textId="198CB8A7" w:rsidR="006A5F05" w:rsidRPr="00C07995" w:rsidRDefault="00931851" w:rsidP="006A5F05">
            <w:pPr>
              <w:pBdr>
                <w:bottom w:val="single" w:sz="12"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2,99</w:t>
            </w:r>
            <w:r w:rsidR="00736761">
              <w:rPr>
                <w:rFonts w:ascii="Browallia New" w:hAnsi="Browallia New" w:cs="Browallia New"/>
                <w:snapToGrid w:val="0"/>
                <w:color w:val="000000"/>
                <w:sz w:val="19"/>
                <w:szCs w:val="19"/>
                <w:lang w:eastAsia="th-TH"/>
              </w:rPr>
              <w:t>4</w:t>
            </w:r>
            <w:r>
              <w:rPr>
                <w:rFonts w:ascii="Browallia New" w:hAnsi="Browallia New" w:cs="Browallia New"/>
                <w:snapToGrid w:val="0"/>
                <w:color w:val="000000"/>
                <w:sz w:val="19"/>
                <w:szCs w:val="19"/>
                <w:lang w:eastAsia="th-TH"/>
              </w:rPr>
              <w:t>,</w:t>
            </w:r>
            <w:r w:rsidR="00736761">
              <w:rPr>
                <w:rFonts w:ascii="Browallia New" w:hAnsi="Browallia New" w:cs="Browallia New"/>
                <w:snapToGrid w:val="0"/>
                <w:color w:val="000000"/>
                <w:sz w:val="19"/>
                <w:szCs w:val="19"/>
                <w:lang w:eastAsia="th-TH"/>
              </w:rPr>
              <w:t>688</w:t>
            </w:r>
          </w:p>
        </w:tc>
      </w:tr>
      <w:tr w:rsidR="006A5F05" w:rsidRPr="00353CE8" w14:paraId="5B93196F" w14:textId="77777777" w:rsidTr="002A139F">
        <w:tblPrEx>
          <w:tblCellMar>
            <w:left w:w="108" w:type="dxa"/>
            <w:right w:w="108" w:type="dxa"/>
          </w:tblCellMar>
        </w:tblPrEx>
        <w:trPr>
          <w:cantSplit/>
          <w:tblHeader/>
        </w:trPr>
        <w:tc>
          <w:tcPr>
            <w:tcW w:w="2601" w:type="dxa"/>
          </w:tcPr>
          <w:p w14:paraId="6A81423B" w14:textId="77777777" w:rsidR="006A5F05" w:rsidRPr="00A967E2" w:rsidRDefault="006A5F05" w:rsidP="006A5F05">
            <w:pPr>
              <w:spacing w:line="240" w:lineRule="auto"/>
              <w:ind w:left="162" w:right="-36" w:hanging="162"/>
              <w:jc w:val="center"/>
              <w:rPr>
                <w:rFonts w:ascii="Browallia New" w:hAnsi="Browallia New" w:cs="Browallia New"/>
                <w:snapToGrid w:val="0"/>
                <w:color w:val="000000"/>
                <w:sz w:val="12"/>
                <w:szCs w:val="12"/>
                <w:cs/>
                <w:lang w:eastAsia="th-TH"/>
              </w:rPr>
            </w:pPr>
          </w:p>
        </w:tc>
        <w:tc>
          <w:tcPr>
            <w:tcW w:w="1080" w:type="dxa"/>
            <w:vAlign w:val="bottom"/>
          </w:tcPr>
          <w:p w14:paraId="7BD6BFF3" w14:textId="77777777" w:rsidR="006A5F05" w:rsidRPr="00A967E2" w:rsidRDefault="006A5F05" w:rsidP="006A5F05">
            <w:pPr>
              <w:spacing w:line="240" w:lineRule="auto"/>
              <w:ind w:right="-36"/>
              <w:jc w:val="center"/>
              <w:rPr>
                <w:rFonts w:ascii="Browallia New" w:hAnsi="Browallia New" w:cs="Browallia New"/>
                <w:snapToGrid w:val="0"/>
                <w:color w:val="000000"/>
                <w:sz w:val="12"/>
                <w:szCs w:val="12"/>
                <w:cs/>
                <w:lang w:eastAsia="th-TH"/>
              </w:rPr>
            </w:pPr>
          </w:p>
        </w:tc>
        <w:tc>
          <w:tcPr>
            <w:tcW w:w="1170" w:type="dxa"/>
            <w:vAlign w:val="bottom"/>
          </w:tcPr>
          <w:p w14:paraId="788ECA68" w14:textId="77777777" w:rsidR="006A5F05" w:rsidRPr="00A967E2" w:rsidRDefault="006A5F05" w:rsidP="006A5F05">
            <w:pPr>
              <w:spacing w:line="240" w:lineRule="auto"/>
              <w:ind w:right="-36"/>
              <w:jc w:val="center"/>
              <w:rPr>
                <w:rFonts w:ascii="Browallia New" w:hAnsi="Browallia New" w:cs="Browallia New"/>
                <w:snapToGrid w:val="0"/>
                <w:color w:val="000000"/>
                <w:sz w:val="12"/>
                <w:szCs w:val="12"/>
                <w:cs/>
                <w:lang w:eastAsia="th-TH"/>
              </w:rPr>
            </w:pPr>
          </w:p>
        </w:tc>
        <w:tc>
          <w:tcPr>
            <w:tcW w:w="1170" w:type="dxa"/>
            <w:vAlign w:val="bottom"/>
          </w:tcPr>
          <w:p w14:paraId="18F7DECF" w14:textId="77777777" w:rsidR="006A5F05" w:rsidRPr="00A967E2" w:rsidRDefault="006A5F05" w:rsidP="006A5F05">
            <w:pPr>
              <w:tabs>
                <w:tab w:val="clear" w:pos="680"/>
                <w:tab w:val="clear" w:pos="907"/>
                <w:tab w:val="left" w:pos="951"/>
              </w:tabs>
              <w:spacing w:line="240" w:lineRule="auto"/>
              <w:ind w:left="-183" w:right="-168"/>
              <w:jc w:val="center"/>
              <w:rPr>
                <w:rFonts w:ascii="Browallia New" w:hAnsi="Browallia New" w:cs="Browallia New"/>
                <w:snapToGrid w:val="0"/>
                <w:color w:val="000000"/>
                <w:sz w:val="12"/>
                <w:szCs w:val="12"/>
                <w:cs/>
                <w:lang w:eastAsia="th-TH"/>
              </w:rPr>
            </w:pPr>
          </w:p>
        </w:tc>
        <w:tc>
          <w:tcPr>
            <w:tcW w:w="1170" w:type="dxa"/>
            <w:vAlign w:val="bottom"/>
          </w:tcPr>
          <w:p w14:paraId="782B7BBE" w14:textId="77777777" w:rsidR="006A5F05" w:rsidRPr="00A967E2" w:rsidRDefault="006A5F05" w:rsidP="006A5F05">
            <w:pPr>
              <w:spacing w:line="240" w:lineRule="auto"/>
              <w:ind w:right="-36"/>
              <w:jc w:val="center"/>
              <w:rPr>
                <w:rFonts w:ascii="Browallia New" w:hAnsi="Browallia New" w:cs="Browallia New"/>
                <w:snapToGrid w:val="0"/>
                <w:color w:val="000000"/>
                <w:sz w:val="12"/>
                <w:szCs w:val="12"/>
                <w:cs/>
                <w:lang w:eastAsia="th-TH"/>
              </w:rPr>
            </w:pPr>
          </w:p>
        </w:tc>
        <w:tc>
          <w:tcPr>
            <w:tcW w:w="2070" w:type="dxa"/>
            <w:gridSpan w:val="2"/>
            <w:vAlign w:val="bottom"/>
          </w:tcPr>
          <w:p w14:paraId="37373258" w14:textId="08AB8316" w:rsidR="006A5F05" w:rsidRPr="00A967E2" w:rsidRDefault="006A5F05" w:rsidP="006A5F05">
            <w:pPr>
              <w:spacing w:line="240" w:lineRule="auto"/>
              <w:ind w:left="-931" w:right="-36"/>
              <w:jc w:val="right"/>
              <w:rPr>
                <w:rFonts w:ascii="Browallia New" w:hAnsi="Browallia New" w:cs="Browallia New"/>
                <w:snapToGrid w:val="0"/>
                <w:color w:val="000000"/>
                <w:sz w:val="12"/>
                <w:szCs w:val="12"/>
                <w:cs/>
                <w:lang w:eastAsia="th-TH"/>
              </w:rPr>
            </w:pPr>
          </w:p>
        </w:tc>
      </w:tr>
      <w:tr w:rsidR="006A5F05" w:rsidRPr="00353CE8" w14:paraId="50E218B7" w14:textId="77777777" w:rsidTr="002A139F">
        <w:tblPrEx>
          <w:tblCellMar>
            <w:left w:w="108" w:type="dxa"/>
            <w:right w:w="108" w:type="dxa"/>
          </w:tblCellMar>
        </w:tblPrEx>
        <w:trPr>
          <w:cantSplit/>
        </w:trPr>
        <w:tc>
          <w:tcPr>
            <w:tcW w:w="2601" w:type="dxa"/>
          </w:tcPr>
          <w:p w14:paraId="35438B65" w14:textId="4C81D417" w:rsidR="006A5F05" w:rsidRPr="00353CE8" w:rsidRDefault="006A5F05" w:rsidP="006A5F05">
            <w:pPr>
              <w:spacing w:line="240" w:lineRule="auto"/>
              <w:ind w:left="162" w:right="-36" w:hanging="162"/>
              <w:jc w:val="both"/>
              <w:rPr>
                <w:rFonts w:ascii="Browallia New" w:hAnsi="Browallia New" w:cs="Browallia New"/>
                <w:b/>
                <w:bCs/>
                <w:snapToGrid w:val="0"/>
                <w:color w:val="000000"/>
                <w:sz w:val="19"/>
                <w:szCs w:val="19"/>
                <w:cs/>
                <w:lang w:eastAsia="th-TH"/>
              </w:rPr>
            </w:pPr>
            <w:r w:rsidRPr="00353CE8">
              <w:rPr>
                <w:rFonts w:ascii="Browallia New" w:hAnsi="Browallia New" w:cs="Browallia New"/>
                <w:b/>
                <w:bCs/>
                <w:snapToGrid w:val="0"/>
                <w:color w:val="000000"/>
                <w:sz w:val="19"/>
                <w:szCs w:val="19"/>
                <w:cs/>
                <w:lang w:eastAsia="th-TH"/>
              </w:rPr>
              <w:t>ค่าเสื่อมราคาสำหรับปี</w:t>
            </w:r>
            <w:r w:rsidRPr="00353CE8">
              <w:rPr>
                <w:rFonts w:ascii="Browallia New" w:hAnsi="Browallia New" w:cs="Browallia New"/>
                <w:b/>
                <w:bCs/>
                <w:snapToGrid w:val="0"/>
                <w:color w:val="000000"/>
                <w:sz w:val="19"/>
                <w:szCs w:val="19"/>
                <w:lang w:eastAsia="th-TH"/>
              </w:rPr>
              <w:t xml:space="preserve"> 25</w:t>
            </w:r>
            <w:r w:rsidRPr="00353CE8">
              <w:rPr>
                <w:rFonts w:ascii="Browallia New" w:hAnsi="Browallia New" w:cs="Browallia New" w:hint="cs"/>
                <w:b/>
                <w:bCs/>
                <w:snapToGrid w:val="0"/>
                <w:color w:val="000000"/>
                <w:sz w:val="19"/>
                <w:szCs w:val="19"/>
                <w:lang w:eastAsia="th-TH"/>
              </w:rPr>
              <w:t>6</w:t>
            </w:r>
            <w:r>
              <w:rPr>
                <w:rFonts w:ascii="Browallia New" w:hAnsi="Browallia New" w:cs="Browallia New"/>
                <w:b/>
                <w:bCs/>
                <w:snapToGrid w:val="0"/>
                <w:color w:val="000000"/>
                <w:sz w:val="19"/>
                <w:szCs w:val="19"/>
                <w:lang w:eastAsia="th-TH"/>
              </w:rPr>
              <w:t>4</w:t>
            </w:r>
          </w:p>
        </w:tc>
        <w:tc>
          <w:tcPr>
            <w:tcW w:w="1080" w:type="dxa"/>
            <w:vAlign w:val="bottom"/>
          </w:tcPr>
          <w:p w14:paraId="7B4773E2"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F35AF44"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991C1CF"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7C4F0A5"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950F0F6"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1138F37F"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r>
      <w:tr w:rsidR="006A5F05" w:rsidRPr="00353CE8" w14:paraId="7D04AF85" w14:textId="77777777" w:rsidTr="002A139F">
        <w:tblPrEx>
          <w:tblCellMar>
            <w:left w:w="108" w:type="dxa"/>
            <w:right w:w="108" w:type="dxa"/>
          </w:tblCellMar>
        </w:tblPrEx>
        <w:trPr>
          <w:cantSplit/>
        </w:trPr>
        <w:tc>
          <w:tcPr>
            <w:tcW w:w="3681" w:type="dxa"/>
            <w:gridSpan w:val="2"/>
            <w:vAlign w:val="bottom"/>
          </w:tcPr>
          <w:p w14:paraId="4A7D88E4" w14:textId="056B0B5A" w:rsidR="006A5F05" w:rsidRPr="00353CE8" w:rsidRDefault="006A5F05" w:rsidP="006A5F05">
            <w:pPr>
              <w:spacing w:line="240" w:lineRule="auto"/>
              <w:ind w:right="-36"/>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ต้นทุนขายและต้นทุนค่าบริการจากกิจการโรงแรม</w:t>
            </w:r>
          </w:p>
        </w:tc>
        <w:tc>
          <w:tcPr>
            <w:tcW w:w="1170" w:type="dxa"/>
            <w:vAlign w:val="bottom"/>
          </w:tcPr>
          <w:p w14:paraId="4CF95C7B"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55DC9BB"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A10C5C1"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007F4726"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2DD91B9A" w14:textId="30AB7E84"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78,</w:t>
            </w:r>
            <w:r w:rsidR="00871C30">
              <w:rPr>
                <w:rFonts w:ascii="Browallia New" w:hAnsi="Browallia New" w:cs="Browallia New"/>
                <w:snapToGrid w:val="0"/>
                <w:color w:val="000000"/>
                <w:sz w:val="19"/>
                <w:szCs w:val="19"/>
                <w:lang w:eastAsia="th-TH"/>
              </w:rPr>
              <w:t>054</w:t>
            </w:r>
          </w:p>
        </w:tc>
      </w:tr>
      <w:tr w:rsidR="006A5F05" w:rsidRPr="00353CE8" w14:paraId="4830FD1D" w14:textId="77777777" w:rsidTr="002A139F">
        <w:tblPrEx>
          <w:tblCellMar>
            <w:left w:w="108" w:type="dxa"/>
            <w:right w:w="108" w:type="dxa"/>
          </w:tblCellMar>
        </w:tblPrEx>
        <w:trPr>
          <w:cantSplit/>
        </w:trPr>
        <w:tc>
          <w:tcPr>
            <w:tcW w:w="3681" w:type="dxa"/>
            <w:gridSpan w:val="2"/>
            <w:vAlign w:val="bottom"/>
          </w:tcPr>
          <w:p w14:paraId="198D5915" w14:textId="38CCE275" w:rsidR="006A5F05" w:rsidRPr="00353CE8" w:rsidRDefault="006A5F05" w:rsidP="006A5F05">
            <w:pPr>
              <w:spacing w:line="240" w:lineRule="auto"/>
              <w:ind w:right="-36"/>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ต้นทุนในการจัดจำหน่าย</w:t>
            </w:r>
          </w:p>
        </w:tc>
        <w:tc>
          <w:tcPr>
            <w:tcW w:w="1170" w:type="dxa"/>
            <w:vAlign w:val="bottom"/>
          </w:tcPr>
          <w:p w14:paraId="5E9F4209"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EB53115"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828B5FE"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3CDA9010"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27D597E5" w14:textId="7611196C" w:rsidR="006A5F05" w:rsidRPr="00353CE8" w:rsidRDefault="006A5F05"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1,217</w:t>
            </w:r>
          </w:p>
        </w:tc>
      </w:tr>
      <w:tr w:rsidR="006A5F05" w:rsidRPr="00353CE8" w14:paraId="287A848C" w14:textId="77777777" w:rsidTr="00593218">
        <w:tblPrEx>
          <w:tblCellMar>
            <w:left w:w="108" w:type="dxa"/>
            <w:right w:w="108" w:type="dxa"/>
          </w:tblCellMar>
        </w:tblPrEx>
        <w:trPr>
          <w:cantSplit/>
        </w:trPr>
        <w:tc>
          <w:tcPr>
            <w:tcW w:w="2601" w:type="dxa"/>
            <w:vAlign w:val="bottom"/>
          </w:tcPr>
          <w:p w14:paraId="37CE7F16" w14:textId="769F29C6"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ค่าใช้จ่ายในการบริหาร</w:t>
            </w:r>
          </w:p>
        </w:tc>
        <w:tc>
          <w:tcPr>
            <w:tcW w:w="1080" w:type="dxa"/>
            <w:vAlign w:val="bottom"/>
          </w:tcPr>
          <w:p w14:paraId="07EE314F"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57E64DA8"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93E1B72"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EAFB018"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5034DBA" w14:textId="45C22E9B"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7AC9BD92" w14:textId="1154306E" w:rsidR="006A5F05" w:rsidRPr="00353CE8" w:rsidRDefault="006A5F05" w:rsidP="006A5F05">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44,1</w:t>
            </w:r>
            <w:r w:rsidR="00871C30">
              <w:rPr>
                <w:rFonts w:ascii="Browallia New" w:hAnsi="Browallia New" w:cs="Browallia New"/>
                <w:snapToGrid w:val="0"/>
                <w:color w:val="000000"/>
                <w:sz w:val="19"/>
                <w:szCs w:val="19"/>
                <w:lang w:eastAsia="th-TH"/>
              </w:rPr>
              <w:t>33</w:t>
            </w:r>
          </w:p>
        </w:tc>
      </w:tr>
      <w:tr w:rsidR="006A5F05" w:rsidRPr="00353CE8" w14:paraId="7995FF84" w14:textId="77777777" w:rsidTr="002A139F">
        <w:tblPrEx>
          <w:tblCellMar>
            <w:left w:w="108" w:type="dxa"/>
            <w:right w:w="108" w:type="dxa"/>
          </w:tblCellMar>
        </w:tblPrEx>
        <w:trPr>
          <w:cantSplit/>
        </w:trPr>
        <w:tc>
          <w:tcPr>
            <w:tcW w:w="2601" w:type="dxa"/>
          </w:tcPr>
          <w:p w14:paraId="7F3BC818" w14:textId="67988EF7"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รวม</w:t>
            </w:r>
          </w:p>
        </w:tc>
        <w:tc>
          <w:tcPr>
            <w:tcW w:w="1080" w:type="dxa"/>
            <w:vAlign w:val="bottom"/>
          </w:tcPr>
          <w:p w14:paraId="33784DBC"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94AF971"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C503D37"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6D4946A9"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2F28BFE0" w14:textId="487B1F69"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4955BF3A" w14:textId="01258FE8" w:rsidR="006A5F05" w:rsidRPr="00353CE8" w:rsidRDefault="006A5F05" w:rsidP="006A5F05">
            <w:pPr>
              <w:pBdr>
                <w:bottom w:val="single" w:sz="12" w:space="1" w:color="auto"/>
              </w:pBdr>
              <w:spacing w:line="240" w:lineRule="auto"/>
              <w:ind w:right="-36"/>
              <w:jc w:val="right"/>
              <w:rPr>
                <w:rFonts w:ascii="Browallia New" w:hAnsi="Browallia New" w:cs="Browallia New"/>
                <w:snapToGrid w:val="0"/>
                <w:color w:val="000000"/>
                <w:sz w:val="19"/>
                <w:szCs w:val="19"/>
                <w:cs/>
                <w:lang w:eastAsia="th-TH"/>
              </w:rPr>
            </w:pPr>
            <w:r w:rsidRPr="00892E90">
              <w:rPr>
                <w:rFonts w:ascii="Browallia New" w:hAnsi="Browallia New" w:cs="Browallia New"/>
                <w:snapToGrid w:val="0"/>
                <w:color w:val="000000"/>
                <w:sz w:val="19"/>
                <w:szCs w:val="19"/>
                <w:lang w:eastAsia="th-TH"/>
              </w:rPr>
              <w:t>123,4</w:t>
            </w:r>
            <w:r w:rsidR="00871C30">
              <w:rPr>
                <w:rFonts w:ascii="Browallia New" w:hAnsi="Browallia New" w:cs="Browallia New"/>
                <w:snapToGrid w:val="0"/>
                <w:color w:val="000000"/>
                <w:sz w:val="19"/>
                <w:szCs w:val="19"/>
                <w:lang w:eastAsia="th-TH"/>
              </w:rPr>
              <w:t>04</w:t>
            </w:r>
          </w:p>
        </w:tc>
      </w:tr>
      <w:tr w:rsidR="006A5F05" w:rsidRPr="00353CE8" w14:paraId="2B6EAE9B" w14:textId="77777777" w:rsidTr="00353CE8">
        <w:tblPrEx>
          <w:tblCellMar>
            <w:left w:w="108" w:type="dxa"/>
            <w:right w:w="108" w:type="dxa"/>
          </w:tblCellMar>
        </w:tblPrEx>
        <w:trPr>
          <w:cantSplit/>
          <w:trHeight w:val="68"/>
        </w:trPr>
        <w:tc>
          <w:tcPr>
            <w:tcW w:w="2601" w:type="dxa"/>
            <w:vAlign w:val="bottom"/>
          </w:tcPr>
          <w:p w14:paraId="0A7856EE" w14:textId="77777777" w:rsidR="006A5F05" w:rsidRPr="00A967E2" w:rsidRDefault="006A5F05" w:rsidP="006A5F05">
            <w:pPr>
              <w:spacing w:line="240" w:lineRule="auto"/>
              <w:ind w:right="-36"/>
              <w:jc w:val="right"/>
              <w:rPr>
                <w:rFonts w:ascii="Browallia New" w:hAnsi="Browallia New" w:cs="Browallia New"/>
                <w:snapToGrid w:val="0"/>
                <w:color w:val="000000"/>
                <w:sz w:val="12"/>
                <w:szCs w:val="12"/>
                <w:lang w:eastAsia="th-TH"/>
              </w:rPr>
            </w:pPr>
          </w:p>
        </w:tc>
        <w:tc>
          <w:tcPr>
            <w:tcW w:w="1080" w:type="dxa"/>
            <w:vAlign w:val="bottom"/>
          </w:tcPr>
          <w:p w14:paraId="45AB9232" w14:textId="77777777" w:rsidR="006A5F05" w:rsidRPr="00A967E2" w:rsidRDefault="006A5F05" w:rsidP="006A5F05">
            <w:pPr>
              <w:spacing w:line="240" w:lineRule="auto"/>
              <w:ind w:right="-36"/>
              <w:jc w:val="right"/>
              <w:rPr>
                <w:rFonts w:ascii="Browallia New" w:hAnsi="Browallia New" w:cs="Browallia New"/>
                <w:snapToGrid w:val="0"/>
                <w:color w:val="000000"/>
                <w:sz w:val="12"/>
                <w:szCs w:val="12"/>
                <w:cs/>
                <w:lang w:eastAsia="th-TH"/>
              </w:rPr>
            </w:pPr>
          </w:p>
        </w:tc>
        <w:tc>
          <w:tcPr>
            <w:tcW w:w="1170" w:type="dxa"/>
            <w:vAlign w:val="bottom"/>
          </w:tcPr>
          <w:p w14:paraId="621468AC" w14:textId="77777777" w:rsidR="006A5F05" w:rsidRPr="00A967E2" w:rsidRDefault="006A5F05" w:rsidP="006A5F05">
            <w:pPr>
              <w:spacing w:line="240" w:lineRule="auto"/>
              <w:ind w:right="-36"/>
              <w:jc w:val="right"/>
              <w:rPr>
                <w:rFonts w:ascii="Browallia New" w:hAnsi="Browallia New" w:cs="Browallia New"/>
                <w:snapToGrid w:val="0"/>
                <w:color w:val="000000"/>
                <w:sz w:val="12"/>
                <w:szCs w:val="12"/>
                <w:cs/>
                <w:lang w:eastAsia="th-TH"/>
              </w:rPr>
            </w:pPr>
          </w:p>
        </w:tc>
        <w:tc>
          <w:tcPr>
            <w:tcW w:w="1170" w:type="dxa"/>
            <w:vAlign w:val="bottom"/>
          </w:tcPr>
          <w:p w14:paraId="44006686" w14:textId="77777777" w:rsidR="006A5F05" w:rsidRPr="00A967E2" w:rsidRDefault="006A5F05" w:rsidP="006A5F05">
            <w:pPr>
              <w:spacing w:line="240" w:lineRule="auto"/>
              <w:ind w:right="-36"/>
              <w:jc w:val="right"/>
              <w:rPr>
                <w:rFonts w:ascii="Browallia New" w:hAnsi="Browallia New" w:cs="Browallia New"/>
                <w:snapToGrid w:val="0"/>
                <w:color w:val="000000"/>
                <w:sz w:val="12"/>
                <w:szCs w:val="12"/>
                <w:cs/>
                <w:lang w:eastAsia="th-TH"/>
              </w:rPr>
            </w:pPr>
          </w:p>
        </w:tc>
        <w:tc>
          <w:tcPr>
            <w:tcW w:w="1170" w:type="dxa"/>
            <w:vAlign w:val="bottom"/>
          </w:tcPr>
          <w:p w14:paraId="5E6A0CED" w14:textId="77777777" w:rsidR="006A5F05" w:rsidRPr="00A967E2" w:rsidRDefault="006A5F05" w:rsidP="006A5F05">
            <w:pPr>
              <w:spacing w:line="240" w:lineRule="auto"/>
              <w:ind w:right="-36"/>
              <w:jc w:val="right"/>
              <w:rPr>
                <w:rFonts w:ascii="Browallia New" w:hAnsi="Browallia New" w:cs="Browallia New"/>
                <w:snapToGrid w:val="0"/>
                <w:color w:val="000000"/>
                <w:sz w:val="12"/>
                <w:szCs w:val="12"/>
                <w:cs/>
                <w:lang w:eastAsia="th-TH"/>
              </w:rPr>
            </w:pPr>
          </w:p>
        </w:tc>
        <w:tc>
          <w:tcPr>
            <w:tcW w:w="1080" w:type="dxa"/>
            <w:vAlign w:val="bottom"/>
          </w:tcPr>
          <w:p w14:paraId="257ECFAB" w14:textId="77777777" w:rsidR="006A5F05" w:rsidRPr="00A967E2" w:rsidRDefault="006A5F05" w:rsidP="006A5F05">
            <w:pPr>
              <w:spacing w:line="240" w:lineRule="auto"/>
              <w:ind w:right="-36"/>
              <w:jc w:val="right"/>
              <w:rPr>
                <w:rFonts w:ascii="Browallia New" w:hAnsi="Browallia New" w:cs="Browallia New"/>
                <w:snapToGrid w:val="0"/>
                <w:color w:val="000000"/>
                <w:sz w:val="12"/>
                <w:szCs w:val="12"/>
                <w:cs/>
                <w:lang w:eastAsia="th-TH"/>
              </w:rPr>
            </w:pPr>
          </w:p>
        </w:tc>
        <w:tc>
          <w:tcPr>
            <w:tcW w:w="990" w:type="dxa"/>
            <w:vAlign w:val="bottom"/>
          </w:tcPr>
          <w:p w14:paraId="0CF1985C" w14:textId="77777777" w:rsidR="006A5F05" w:rsidRPr="00A967E2" w:rsidRDefault="006A5F05" w:rsidP="006A5F05">
            <w:pPr>
              <w:spacing w:line="240" w:lineRule="auto"/>
              <w:ind w:right="-36"/>
              <w:jc w:val="right"/>
              <w:rPr>
                <w:rFonts w:ascii="Browallia New" w:hAnsi="Browallia New" w:cs="Browallia New"/>
                <w:snapToGrid w:val="0"/>
                <w:color w:val="000000"/>
                <w:sz w:val="12"/>
                <w:szCs w:val="12"/>
                <w:cs/>
                <w:lang w:eastAsia="th-TH"/>
              </w:rPr>
            </w:pPr>
          </w:p>
        </w:tc>
      </w:tr>
      <w:tr w:rsidR="006A5F05" w:rsidRPr="00353CE8" w14:paraId="6A1941FF" w14:textId="77777777" w:rsidTr="002A139F">
        <w:tblPrEx>
          <w:tblCellMar>
            <w:left w:w="108" w:type="dxa"/>
            <w:right w:w="108" w:type="dxa"/>
          </w:tblCellMar>
        </w:tblPrEx>
        <w:trPr>
          <w:cantSplit/>
        </w:trPr>
        <w:tc>
          <w:tcPr>
            <w:tcW w:w="2601" w:type="dxa"/>
          </w:tcPr>
          <w:p w14:paraId="502D3817" w14:textId="744E2E21" w:rsidR="006A5F05" w:rsidRPr="00353CE8" w:rsidRDefault="006A5F05" w:rsidP="006A5F05">
            <w:pPr>
              <w:spacing w:line="240" w:lineRule="auto"/>
              <w:ind w:left="162" w:right="-36" w:hanging="162"/>
              <w:jc w:val="both"/>
              <w:rPr>
                <w:rFonts w:ascii="Browallia New" w:hAnsi="Browallia New" w:cs="Browallia New"/>
                <w:b/>
                <w:bCs/>
                <w:snapToGrid w:val="0"/>
                <w:color w:val="000000"/>
                <w:sz w:val="19"/>
                <w:szCs w:val="19"/>
                <w:cs/>
                <w:lang w:eastAsia="th-TH"/>
              </w:rPr>
            </w:pPr>
            <w:r w:rsidRPr="00353CE8">
              <w:rPr>
                <w:rFonts w:ascii="Browallia New" w:hAnsi="Browallia New" w:cs="Browallia New"/>
                <w:b/>
                <w:bCs/>
                <w:snapToGrid w:val="0"/>
                <w:color w:val="000000"/>
                <w:sz w:val="19"/>
                <w:szCs w:val="19"/>
                <w:cs/>
                <w:lang w:eastAsia="th-TH"/>
              </w:rPr>
              <w:t>ค่าเสื่อมราคาสำหรับปี</w:t>
            </w:r>
            <w:r w:rsidRPr="00353CE8">
              <w:rPr>
                <w:rFonts w:ascii="Browallia New" w:hAnsi="Browallia New" w:cs="Browallia New"/>
                <w:b/>
                <w:bCs/>
                <w:snapToGrid w:val="0"/>
                <w:color w:val="000000"/>
                <w:sz w:val="19"/>
                <w:szCs w:val="19"/>
                <w:lang w:eastAsia="th-TH"/>
              </w:rPr>
              <w:t xml:space="preserve"> 256</w:t>
            </w:r>
            <w:r>
              <w:rPr>
                <w:rFonts w:ascii="Browallia New" w:hAnsi="Browallia New" w:cs="Browallia New"/>
                <w:b/>
                <w:bCs/>
                <w:snapToGrid w:val="0"/>
                <w:color w:val="000000"/>
                <w:sz w:val="19"/>
                <w:szCs w:val="19"/>
                <w:lang w:eastAsia="th-TH"/>
              </w:rPr>
              <w:t>5</w:t>
            </w:r>
          </w:p>
        </w:tc>
        <w:tc>
          <w:tcPr>
            <w:tcW w:w="1080" w:type="dxa"/>
            <w:vAlign w:val="bottom"/>
          </w:tcPr>
          <w:p w14:paraId="71CDA4A4"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932230F"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377DD7B"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87861DD"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3D4F659A"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29F9AAC6"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r>
      <w:tr w:rsidR="006A5F05" w:rsidRPr="00353CE8" w14:paraId="770B00E2" w14:textId="77777777" w:rsidTr="002A139F">
        <w:tblPrEx>
          <w:tblCellMar>
            <w:left w:w="108" w:type="dxa"/>
            <w:right w:w="108" w:type="dxa"/>
          </w:tblCellMar>
        </w:tblPrEx>
        <w:trPr>
          <w:cantSplit/>
        </w:trPr>
        <w:tc>
          <w:tcPr>
            <w:tcW w:w="3681" w:type="dxa"/>
            <w:gridSpan w:val="2"/>
            <w:vAlign w:val="bottom"/>
          </w:tcPr>
          <w:p w14:paraId="07777DF9" w14:textId="1F14C6D6" w:rsidR="006A5F05" w:rsidRPr="00BD1E55" w:rsidRDefault="006A5F05" w:rsidP="006A5F05">
            <w:pPr>
              <w:spacing w:line="240" w:lineRule="auto"/>
              <w:ind w:right="-36"/>
              <w:rPr>
                <w:rFonts w:ascii="Browallia New" w:hAnsi="Browallia New" w:cs="Browallia New"/>
                <w:snapToGrid w:val="0"/>
                <w:color w:val="000000"/>
                <w:sz w:val="19"/>
                <w:szCs w:val="19"/>
                <w:cs/>
                <w:lang w:eastAsia="th-TH"/>
              </w:rPr>
            </w:pPr>
            <w:r w:rsidRPr="00BD1E55">
              <w:rPr>
                <w:rFonts w:ascii="Browallia New" w:hAnsi="Browallia New" w:cs="Browallia New" w:hint="cs"/>
                <w:snapToGrid w:val="0"/>
                <w:color w:val="000000"/>
                <w:sz w:val="19"/>
                <w:szCs w:val="19"/>
                <w:cs/>
                <w:lang w:eastAsia="th-TH"/>
              </w:rPr>
              <w:t>ต้นทุนขายและต้นทุนค่าบริการจากกิจการโรงแรม</w:t>
            </w:r>
          </w:p>
        </w:tc>
        <w:tc>
          <w:tcPr>
            <w:tcW w:w="1170" w:type="dxa"/>
            <w:vAlign w:val="bottom"/>
          </w:tcPr>
          <w:p w14:paraId="0E286AD7"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F97621E"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D9BF297"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2B64E97"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36F1D87D" w14:textId="2C2E9B54" w:rsidR="006A5F05" w:rsidRPr="00353CE8" w:rsidRDefault="00522F3A" w:rsidP="006A5F05">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7</w:t>
            </w:r>
            <w:r w:rsidR="00C16F34" w:rsidRPr="00C16F34">
              <w:rPr>
                <w:rFonts w:ascii="Browallia New" w:hAnsi="Browallia New" w:cs="Browallia New" w:hint="cs"/>
                <w:snapToGrid w:val="0"/>
                <w:color w:val="000000"/>
                <w:sz w:val="19"/>
                <w:szCs w:val="19"/>
                <w:lang w:eastAsia="th-TH"/>
              </w:rPr>
              <w:t>9</w:t>
            </w:r>
            <w:r w:rsidR="00BF62D7">
              <w:rPr>
                <w:rFonts w:ascii="Browallia New" w:hAnsi="Browallia New" w:cs="Browallia New"/>
                <w:snapToGrid w:val="0"/>
                <w:color w:val="000000"/>
                <w:sz w:val="19"/>
                <w:szCs w:val="19"/>
                <w:lang w:eastAsia="th-TH"/>
              </w:rPr>
              <w:t>,</w:t>
            </w:r>
            <w:r w:rsidR="00C16F34" w:rsidRPr="00C16F34">
              <w:rPr>
                <w:rFonts w:ascii="Browallia New" w:hAnsi="Browallia New" w:cs="Browallia New" w:hint="cs"/>
                <w:snapToGrid w:val="0"/>
                <w:color w:val="000000"/>
                <w:sz w:val="19"/>
                <w:szCs w:val="19"/>
                <w:lang w:eastAsia="th-TH"/>
              </w:rPr>
              <w:t>023</w:t>
            </w:r>
          </w:p>
        </w:tc>
      </w:tr>
      <w:tr w:rsidR="006A5F05" w:rsidRPr="00353CE8" w14:paraId="601929C6" w14:textId="77777777" w:rsidTr="002A139F">
        <w:tblPrEx>
          <w:tblCellMar>
            <w:left w:w="108" w:type="dxa"/>
            <w:right w:w="108" w:type="dxa"/>
          </w:tblCellMar>
        </w:tblPrEx>
        <w:trPr>
          <w:cantSplit/>
        </w:trPr>
        <w:tc>
          <w:tcPr>
            <w:tcW w:w="3681" w:type="dxa"/>
            <w:gridSpan w:val="2"/>
            <w:vAlign w:val="bottom"/>
          </w:tcPr>
          <w:p w14:paraId="01631C4C" w14:textId="57A25C32" w:rsidR="006A5F05" w:rsidRPr="00BD1E55" w:rsidRDefault="006A5F05" w:rsidP="006A5F05">
            <w:pPr>
              <w:spacing w:line="240" w:lineRule="auto"/>
              <w:ind w:right="-36"/>
              <w:rPr>
                <w:rFonts w:ascii="Browallia New" w:hAnsi="Browallia New" w:cs="Browallia New"/>
                <w:snapToGrid w:val="0"/>
                <w:color w:val="000000"/>
                <w:sz w:val="19"/>
                <w:szCs w:val="19"/>
                <w:cs/>
                <w:lang w:eastAsia="th-TH"/>
              </w:rPr>
            </w:pPr>
            <w:r w:rsidRPr="00BD1E55">
              <w:rPr>
                <w:rFonts w:ascii="Browallia New" w:hAnsi="Browallia New" w:cs="Browallia New"/>
                <w:snapToGrid w:val="0"/>
                <w:color w:val="000000"/>
                <w:sz w:val="19"/>
                <w:szCs w:val="19"/>
                <w:cs/>
                <w:lang w:eastAsia="th-TH"/>
              </w:rPr>
              <w:t>ต้นทุนในการจัดจำหน่าย</w:t>
            </w:r>
          </w:p>
        </w:tc>
        <w:tc>
          <w:tcPr>
            <w:tcW w:w="1170" w:type="dxa"/>
            <w:vAlign w:val="bottom"/>
          </w:tcPr>
          <w:p w14:paraId="524151FF"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EF37AEE"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DBFD2DA"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308DF98"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1676A15D" w14:textId="74A12818" w:rsidR="006A5F05" w:rsidRPr="00353CE8" w:rsidRDefault="00BF62D7" w:rsidP="006A5F05">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413</w:t>
            </w:r>
          </w:p>
        </w:tc>
      </w:tr>
      <w:tr w:rsidR="006A5F05" w:rsidRPr="00353CE8" w14:paraId="0A070019" w14:textId="77777777" w:rsidTr="00593218">
        <w:tblPrEx>
          <w:tblCellMar>
            <w:left w:w="108" w:type="dxa"/>
            <w:right w:w="108" w:type="dxa"/>
          </w:tblCellMar>
        </w:tblPrEx>
        <w:trPr>
          <w:cantSplit/>
        </w:trPr>
        <w:tc>
          <w:tcPr>
            <w:tcW w:w="2601" w:type="dxa"/>
            <w:vAlign w:val="bottom"/>
          </w:tcPr>
          <w:p w14:paraId="7C2DD742" w14:textId="7B1CBFE1" w:rsidR="006A5F05" w:rsidRPr="00BD1E55"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BD1E55">
              <w:rPr>
                <w:rFonts w:ascii="Browallia New" w:hAnsi="Browallia New" w:cs="Browallia New" w:hint="cs"/>
                <w:snapToGrid w:val="0"/>
                <w:color w:val="000000"/>
                <w:sz w:val="19"/>
                <w:szCs w:val="19"/>
                <w:cs/>
                <w:lang w:eastAsia="th-TH"/>
              </w:rPr>
              <w:t>ค่าใช้จ่ายในการบริหาร</w:t>
            </w:r>
          </w:p>
        </w:tc>
        <w:tc>
          <w:tcPr>
            <w:tcW w:w="1080" w:type="dxa"/>
            <w:vAlign w:val="bottom"/>
          </w:tcPr>
          <w:p w14:paraId="05A7F43E"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751AC58"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34D59D3"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97BD3C9"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E78A195"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54DBA99E" w14:textId="77DC5947" w:rsidR="006A5F05" w:rsidRPr="00353CE8" w:rsidRDefault="00BF62D7" w:rsidP="006A5F05">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3</w:t>
            </w:r>
            <w:r w:rsidR="00C16F34" w:rsidRPr="00C16F34">
              <w:rPr>
                <w:rFonts w:ascii="Browallia New" w:hAnsi="Browallia New" w:cs="Browallia New" w:hint="cs"/>
                <w:snapToGrid w:val="0"/>
                <w:color w:val="000000"/>
                <w:sz w:val="19"/>
                <w:szCs w:val="19"/>
                <w:lang w:eastAsia="th-TH"/>
              </w:rPr>
              <w:t>8</w:t>
            </w:r>
            <w:r w:rsidR="007672B1">
              <w:rPr>
                <w:rFonts w:ascii="Browallia New" w:hAnsi="Browallia New" w:cs="Browallia New"/>
                <w:snapToGrid w:val="0"/>
                <w:color w:val="000000"/>
                <w:sz w:val="19"/>
                <w:szCs w:val="19"/>
                <w:lang w:eastAsia="th-TH"/>
              </w:rPr>
              <w:t>,</w:t>
            </w:r>
            <w:r w:rsidR="00C16F34" w:rsidRPr="00C16F34">
              <w:rPr>
                <w:rFonts w:ascii="Browallia New" w:hAnsi="Browallia New" w:cs="Browallia New" w:hint="cs"/>
                <w:snapToGrid w:val="0"/>
                <w:color w:val="000000"/>
                <w:sz w:val="19"/>
                <w:szCs w:val="19"/>
                <w:lang w:eastAsia="th-TH"/>
              </w:rPr>
              <w:t>947</w:t>
            </w:r>
          </w:p>
        </w:tc>
      </w:tr>
      <w:tr w:rsidR="006A5F05" w:rsidRPr="00353CE8" w14:paraId="5A04D6DC" w14:textId="77777777" w:rsidTr="002A139F">
        <w:trPr>
          <w:cantSplit/>
        </w:trPr>
        <w:tc>
          <w:tcPr>
            <w:tcW w:w="2601" w:type="dxa"/>
          </w:tcPr>
          <w:p w14:paraId="499B6F8F" w14:textId="018641E0" w:rsidR="006A5F05" w:rsidRPr="00353CE8" w:rsidRDefault="006A5F05" w:rsidP="006A5F05">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รวม</w:t>
            </w:r>
          </w:p>
        </w:tc>
        <w:tc>
          <w:tcPr>
            <w:tcW w:w="1080" w:type="dxa"/>
            <w:vAlign w:val="bottom"/>
          </w:tcPr>
          <w:p w14:paraId="6B13AECB"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6D258686"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53A6A85B"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B9597A1"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74E6DCE4" w14:textId="77777777" w:rsidR="006A5F05" w:rsidRPr="00353CE8" w:rsidRDefault="006A5F05" w:rsidP="006A5F05">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57B51C20" w14:textId="4D66E97B" w:rsidR="006A5F05" w:rsidRPr="00353CE8" w:rsidRDefault="00BF62D7" w:rsidP="006A5F05">
            <w:pPr>
              <w:pBdr>
                <w:bottom w:val="single" w:sz="12"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118,38</w:t>
            </w:r>
            <w:r w:rsidR="0035569F">
              <w:rPr>
                <w:rFonts w:ascii="Browallia New" w:hAnsi="Browallia New" w:cs="Browallia New"/>
                <w:snapToGrid w:val="0"/>
                <w:color w:val="000000"/>
                <w:sz w:val="19"/>
                <w:szCs w:val="19"/>
                <w:lang w:eastAsia="th-TH"/>
              </w:rPr>
              <w:t>3</w:t>
            </w:r>
          </w:p>
        </w:tc>
      </w:tr>
    </w:tbl>
    <w:p w14:paraId="4D4E5EA0" w14:textId="77777777" w:rsidR="00353CE8" w:rsidRPr="00CA5689" w:rsidRDefault="00353CE8"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0"/>
          <w:szCs w:val="20"/>
        </w:rPr>
      </w:pPr>
    </w:p>
    <w:tbl>
      <w:tblPr>
        <w:tblW w:w="9261" w:type="dxa"/>
        <w:tblInd w:w="279" w:type="dxa"/>
        <w:tblLayout w:type="fixed"/>
        <w:tblLook w:val="0000" w:firstRow="0" w:lastRow="0" w:firstColumn="0" w:lastColumn="0" w:noHBand="0" w:noVBand="0"/>
      </w:tblPr>
      <w:tblGrid>
        <w:gridCol w:w="2601"/>
        <w:gridCol w:w="1080"/>
        <w:gridCol w:w="1170"/>
        <w:gridCol w:w="1170"/>
        <w:gridCol w:w="1170"/>
        <w:gridCol w:w="1080"/>
        <w:gridCol w:w="990"/>
      </w:tblGrid>
      <w:tr w:rsidR="00365A5E" w:rsidRPr="0042720B" w14:paraId="5E94FE50" w14:textId="77777777" w:rsidTr="00DB3542">
        <w:trPr>
          <w:cantSplit/>
          <w:tblHeader/>
        </w:trPr>
        <w:tc>
          <w:tcPr>
            <w:tcW w:w="2601" w:type="dxa"/>
            <w:vAlign w:val="bottom"/>
          </w:tcPr>
          <w:p w14:paraId="7ABDC8EB" w14:textId="5E459D9E"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5DD1E3FE"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58247498"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0999C596" w14:textId="77777777" w:rsidR="00365A5E" w:rsidRPr="0042720B"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vAlign w:val="bottom"/>
          </w:tcPr>
          <w:p w14:paraId="6B3DC13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vAlign w:val="bottom"/>
          </w:tcPr>
          <w:p w14:paraId="3B2A3DE3" w14:textId="1BED3F6A" w:rsidR="00365A5E" w:rsidRPr="0042720B" w:rsidRDefault="00F46B29" w:rsidP="00F250FC">
            <w:pPr>
              <w:spacing w:line="240" w:lineRule="auto"/>
              <w:ind w:left="-931" w:right="-36"/>
              <w:jc w:val="right"/>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(หน่วย</w:t>
            </w: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พันบาท)</w:t>
            </w:r>
          </w:p>
        </w:tc>
      </w:tr>
      <w:tr w:rsidR="00365A5E" w:rsidRPr="0042720B" w14:paraId="3E4FB7CB" w14:textId="77777777" w:rsidTr="00DB3542">
        <w:trPr>
          <w:cantSplit/>
        </w:trPr>
        <w:tc>
          <w:tcPr>
            <w:tcW w:w="2601" w:type="dxa"/>
            <w:vAlign w:val="bottom"/>
          </w:tcPr>
          <w:p w14:paraId="14ED1C88"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vAlign w:val="bottom"/>
          </w:tcPr>
          <w:p w14:paraId="676C3C3C" w14:textId="1893921E" w:rsidR="00365A5E" w:rsidRPr="0042720B" w:rsidRDefault="00365A5E" w:rsidP="00F250FC">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งบการเงินเฉพาะ</w:t>
            </w:r>
            <w:r w:rsidR="00F75F28" w:rsidRPr="0042720B">
              <w:rPr>
                <w:rFonts w:ascii="Browallia New" w:hAnsi="Browallia New" w:cs="Browallia New" w:hint="cs"/>
                <w:snapToGrid w:val="0"/>
                <w:color w:val="000000"/>
                <w:sz w:val="20"/>
                <w:szCs w:val="20"/>
                <w:cs/>
                <w:lang w:eastAsia="th-TH"/>
              </w:rPr>
              <w:t>ของบริษัท</w:t>
            </w:r>
          </w:p>
        </w:tc>
      </w:tr>
      <w:tr w:rsidR="00365A5E" w:rsidRPr="0042720B" w14:paraId="0A7AAD8E" w14:textId="77777777" w:rsidTr="00DB3542">
        <w:trPr>
          <w:cantSplit/>
        </w:trPr>
        <w:tc>
          <w:tcPr>
            <w:tcW w:w="2601" w:type="dxa"/>
            <w:vAlign w:val="bottom"/>
          </w:tcPr>
          <w:p w14:paraId="134AB31A"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33C5A372"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ที่ดิน</w:t>
            </w:r>
          </w:p>
        </w:tc>
        <w:tc>
          <w:tcPr>
            <w:tcW w:w="1170" w:type="dxa"/>
            <w:vAlign w:val="bottom"/>
          </w:tcPr>
          <w:p w14:paraId="401C0C54"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อาคารและ</w:t>
            </w:r>
          </w:p>
        </w:tc>
        <w:tc>
          <w:tcPr>
            <w:tcW w:w="1170" w:type="dxa"/>
            <w:vAlign w:val="bottom"/>
          </w:tcPr>
          <w:p w14:paraId="0F11CA09" w14:textId="4D3C1683" w:rsidR="00365A5E" w:rsidRPr="0042720B"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เครื่องตกแต่ง</w:t>
            </w:r>
            <w:r w:rsidR="00F46B29" w:rsidRPr="00F46B29">
              <w:rPr>
                <w:rFonts w:ascii="Browallia New" w:hAnsi="Browallia New" w:cs="Browallia New" w:hint="cs"/>
                <w:snapToGrid w:val="0"/>
                <w:color w:val="000000"/>
                <w:sz w:val="20"/>
                <w:szCs w:val="20"/>
                <w:lang w:eastAsia="th-TH"/>
              </w:rPr>
              <w:t xml:space="preserve"> </w:t>
            </w:r>
          </w:p>
        </w:tc>
        <w:tc>
          <w:tcPr>
            <w:tcW w:w="1170" w:type="dxa"/>
            <w:vAlign w:val="bottom"/>
          </w:tcPr>
          <w:p w14:paraId="388074BE" w14:textId="0ADB4D22"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330B5CB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990" w:type="dxa"/>
            <w:vAlign w:val="bottom"/>
          </w:tcPr>
          <w:p w14:paraId="55F09B1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42720B" w14:paraId="4B627B56" w14:textId="77777777" w:rsidTr="00DB3542">
        <w:trPr>
          <w:cantSplit/>
        </w:trPr>
        <w:tc>
          <w:tcPr>
            <w:tcW w:w="2601" w:type="dxa"/>
            <w:vAlign w:val="bottom"/>
          </w:tcPr>
          <w:p w14:paraId="1F60DF27"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625DA858"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และส่วนปรับ</w:t>
            </w:r>
          </w:p>
        </w:tc>
        <w:tc>
          <w:tcPr>
            <w:tcW w:w="1170" w:type="dxa"/>
            <w:vAlign w:val="bottom"/>
          </w:tcPr>
          <w:p w14:paraId="3E101541"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ส่วนปรับปรุง</w:t>
            </w:r>
          </w:p>
        </w:tc>
        <w:tc>
          <w:tcPr>
            <w:tcW w:w="1170" w:type="dxa"/>
            <w:vAlign w:val="bottom"/>
          </w:tcPr>
          <w:p w14:paraId="0A0C3DED" w14:textId="35C1DE2A"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ติดตั้ง</w:t>
            </w:r>
            <w:r w:rsidR="00F46B29"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และ</w:t>
            </w:r>
          </w:p>
        </w:tc>
        <w:tc>
          <w:tcPr>
            <w:tcW w:w="1170" w:type="dxa"/>
            <w:vAlign w:val="bottom"/>
          </w:tcPr>
          <w:p w14:paraId="12B06260"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13BAB5F9"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งานระหว่าง</w:t>
            </w:r>
          </w:p>
        </w:tc>
        <w:tc>
          <w:tcPr>
            <w:tcW w:w="990" w:type="dxa"/>
            <w:vAlign w:val="bottom"/>
          </w:tcPr>
          <w:p w14:paraId="7CE3D4AA"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42720B" w14:paraId="37B6F895" w14:textId="77777777" w:rsidTr="00DB3542">
        <w:trPr>
          <w:cantSplit/>
        </w:trPr>
        <w:tc>
          <w:tcPr>
            <w:tcW w:w="2601" w:type="dxa"/>
            <w:vAlign w:val="bottom"/>
          </w:tcPr>
          <w:p w14:paraId="1C227C91"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721196D9"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ปรุงที่ดิน</w:t>
            </w:r>
          </w:p>
        </w:tc>
        <w:tc>
          <w:tcPr>
            <w:tcW w:w="1170" w:type="dxa"/>
            <w:vAlign w:val="bottom"/>
          </w:tcPr>
          <w:p w14:paraId="27D4EA4F"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อาคาร</w:t>
            </w:r>
          </w:p>
        </w:tc>
        <w:tc>
          <w:tcPr>
            <w:tcW w:w="1170" w:type="dxa"/>
            <w:vAlign w:val="bottom"/>
          </w:tcPr>
          <w:p w14:paraId="2E2DACB2" w14:textId="77777777" w:rsidR="00365A5E" w:rsidRPr="0042720B" w:rsidRDefault="00365A5E" w:rsidP="00712EB1">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อุปกรณ์สำนักงาน</w:t>
            </w:r>
          </w:p>
        </w:tc>
        <w:tc>
          <w:tcPr>
            <w:tcW w:w="1170" w:type="dxa"/>
            <w:vAlign w:val="bottom"/>
          </w:tcPr>
          <w:p w14:paraId="2946F3E5"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ยานพาหนะ</w:t>
            </w:r>
          </w:p>
        </w:tc>
        <w:tc>
          <w:tcPr>
            <w:tcW w:w="1080" w:type="dxa"/>
            <w:vAlign w:val="bottom"/>
          </w:tcPr>
          <w:p w14:paraId="220759C1"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ก่อสร้าง</w:t>
            </w:r>
          </w:p>
        </w:tc>
        <w:tc>
          <w:tcPr>
            <w:tcW w:w="990" w:type="dxa"/>
            <w:vAlign w:val="bottom"/>
          </w:tcPr>
          <w:p w14:paraId="0F0B187C"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รวม</w:t>
            </w:r>
          </w:p>
        </w:tc>
      </w:tr>
      <w:tr w:rsidR="00365A5E" w:rsidRPr="0042720B" w14:paraId="6DC94D5E" w14:textId="77777777" w:rsidTr="00DB3542">
        <w:trPr>
          <w:cantSplit/>
        </w:trPr>
        <w:tc>
          <w:tcPr>
            <w:tcW w:w="2601" w:type="dxa"/>
            <w:vAlign w:val="bottom"/>
          </w:tcPr>
          <w:p w14:paraId="016B3410" w14:textId="77777777" w:rsidR="00365A5E" w:rsidRPr="0042720B" w:rsidRDefault="00365A5E" w:rsidP="00F250FC">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42720B">
              <w:rPr>
                <w:rFonts w:ascii="Browallia New" w:hAnsi="Browallia New" w:cs="Browallia New" w:hint="cs"/>
                <w:b/>
                <w:bCs/>
                <w:snapToGrid w:val="0"/>
                <w:color w:val="000000"/>
                <w:sz w:val="20"/>
                <w:szCs w:val="20"/>
                <w:u w:val="single"/>
                <w:cs/>
                <w:lang w:eastAsia="th-TH"/>
              </w:rPr>
              <w:t>ราคาทุน</w:t>
            </w:r>
          </w:p>
        </w:tc>
        <w:tc>
          <w:tcPr>
            <w:tcW w:w="1080" w:type="dxa"/>
            <w:vAlign w:val="bottom"/>
          </w:tcPr>
          <w:p w14:paraId="08B90BAE"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01B8BA"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6318847B"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9F612A"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035F531D"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7B04449E"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r>
      <w:tr w:rsidR="00B21476" w:rsidRPr="0042720B" w14:paraId="100B8D26" w14:textId="77777777" w:rsidTr="00DB3542">
        <w:trPr>
          <w:cantSplit/>
        </w:trPr>
        <w:tc>
          <w:tcPr>
            <w:tcW w:w="2601" w:type="dxa"/>
            <w:vAlign w:val="bottom"/>
          </w:tcPr>
          <w:p w14:paraId="5EAA059C" w14:textId="094090E3" w:rsidR="00B21476" w:rsidRPr="0042720B" w:rsidRDefault="00B21476" w:rsidP="00B21476">
            <w:pPr>
              <w:spacing w:line="240" w:lineRule="auto"/>
              <w:ind w:left="162" w:right="-36" w:hanging="162"/>
              <w:rPr>
                <w:rFonts w:ascii="Browallia New" w:hAnsi="Browallia New" w:cs="Browallia New"/>
                <w:color w:val="000000"/>
                <w:sz w:val="20"/>
                <w:szCs w:val="20"/>
                <w:lang w:val="en-GB"/>
              </w:rPr>
            </w:pPr>
            <w:r w:rsidRPr="0042720B">
              <w:rPr>
                <w:rFonts w:ascii="Browallia New" w:hAnsi="Browallia New" w:cs="Browallia New" w:hint="cs"/>
                <w:color w:val="000000"/>
                <w:sz w:val="20"/>
                <w:szCs w:val="20"/>
              </w:rPr>
              <w:t>1</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cs/>
              </w:rPr>
              <w:t>มกราคม</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rPr>
              <w:t>25</w:t>
            </w:r>
            <w:r w:rsidRPr="00F46B29">
              <w:rPr>
                <w:rFonts w:ascii="Browallia New" w:hAnsi="Browallia New" w:cs="Browallia New" w:hint="cs"/>
                <w:color w:val="000000"/>
                <w:sz w:val="20"/>
                <w:szCs w:val="20"/>
              </w:rPr>
              <w:t>6</w:t>
            </w:r>
            <w:r>
              <w:rPr>
                <w:rFonts w:ascii="Browallia New" w:hAnsi="Browallia New" w:cs="Browallia New"/>
                <w:color w:val="000000"/>
                <w:sz w:val="20"/>
                <w:szCs w:val="20"/>
              </w:rPr>
              <w:t>4</w:t>
            </w:r>
          </w:p>
        </w:tc>
        <w:tc>
          <w:tcPr>
            <w:tcW w:w="1080" w:type="dxa"/>
            <w:vAlign w:val="bottom"/>
          </w:tcPr>
          <w:p w14:paraId="3BA61241" w14:textId="0D03126F"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hint="cs"/>
                <w:color w:val="000000"/>
                <w:sz w:val="20"/>
                <w:szCs w:val="20"/>
              </w:rPr>
              <w:t>229,210</w:t>
            </w:r>
          </w:p>
        </w:tc>
        <w:tc>
          <w:tcPr>
            <w:tcW w:w="1170" w:type="dxa"/>
            <w:vAlign w:val="bottom"/>
          </w:tcPr>
          <w:p w14:paraId="6D17269F" w14:textId="49E6E81E"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694,742</w:t>
            </w:r>
          </w:p>
        </w:tc>
        <w:tc>
          <w:tcPr>
            <w:tcW w:w="1170" w:type="dxa"/>
          </w:tcPr>
          <w:p w14:paraId="2C3187E4" w14:textId="01F49D04" w:rsidR="00B21476" w:rsidRPr="00F11ECB" w:rsidRDefault="00E7049E"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316,</w:t>
            </w:r>
            <w:r w:rsidR="00393E63">
              <w:rPr>
                <w:rFonts w:ascii="Browallia New" w:hAnsi="Browallia New" w:cs="Browallia New"/>
                <w:color w:val="000000"/>
                <w:sz w:val="20"/>
                <w:szCs w:val="20"/>
              </w:rPr>
              <w:t>506</w:t>
            </w:r>
          </w:p>
        </w:tc>
        <w:tc>
          <w:tcPr>
            <w:tcW w:w="1170" w:type="dxa"/>
          </w:tcPr>
          <w:p w14:paraId="0336FF7D" w14:textId="1ACF87B2"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236,289</w:t>
            </w:r>
          </w:p>
        </w:tc>
        <w:tc>
          <w:tcPr>
            <w:tcW w:w="1080" w:type="dxa"/>
          </w:tcPr>
          <w:p w14:paraId="6FF400BA" w14:textId="2695891D"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39,882</w:t>
            </w:r>
          </w:p>
        </w:tc>
        <w:tc>
          <w:tcPr>
            <w:tcW w:w="990" w:type="dxa"/>
            <w:vAlign w:val="bottom"/>
          </w:tcPr>
          <w:p w14:paraId="7ECCC0C0" w14:textId="19F1B770"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1,5</w:t>
            </w:r>
            <w:r w:rsidR="00E060ED" w:rsidRPr="00F11ECB">
              <w:rPr>
                <w:rFonts w:ascii="Browallia New" w:hAnsi="Browallia New" w:cs="Browallia New"/>
                <w:color w:val="000000"/>
                <w:sz w:val="20"/>
                <w:szCs w:val="20"/>
              </w:rPr>
              <w:t>16</w:t>
            </w:r>
            <w:r w:rsidRPr="00F11ECB">
              <w:rPr>
                <w:rFonts w:ascii="Browallia New" w:hAnsi="Browallia New" w:cs="Browallia New"/>
                <w:color w:val="000000"/>
                <w:sz w:val="20"/>
                <w:szCs w:val="20"/>
              </w:rPr>
              <w:t>,</w:t>
            </w:r>
            <w:r w:rsidR="00B352BF">
              <w:rPr>
                <w:rFonts w:ascii="Browallia New" w:hAnsi="Browallia New" w:cs="Browallia New"/>
                <w:color w:val="000000"/>
                <w:sz w:val="20"/>
                <w:szCs w:val="20"/>
              </w:rPr>
              <w:t>629</w:t>
            </w:r>
          </w:p>
        </w:tc>
      </w:tr>
      <w:tr w:rsidR="00B21476" w:rsidRPr="0042720B" w14:paraId="318C4D37" w14:textId="77777777" w:rsidTr="00DB3542">
        <w:trPr>
          <w:cantSplit/>
        </w:trPr>
        <w:tc>
          <w:tcPr>
            <w:tcW w:w="2601" w:type="dxa"/>
            <w:vAlign w:val="bottom"/>
          </w:tcPr>
          <w:p w14:paraId="2632A6F9" w14:textId="094F91C0" w:rsidR="00B21476" w:rsidRPr="0042720B" w:rsidRDefault="00B21476" w:rsidP="00B21476">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ซื้อเพิ่ม</w:t>
            </w:r>
            <w:r w:rsidRPr="00F46B29">
              <w:rPr>
                <w:rFonts w:ascii="Browallia New" w:hAnsi="Browallia New" w:cs="Browallia New" w:hint="cs"/>
                <w:snapToGrid w:val="0"/>
                <w:color w:val="000000"/>
                <w:sz w:val="20"/>
                <w:szCs w:val="20"/>
                <w:lang w:eastAsia="th-TH"/>
              </w:rPr>
              <w:t xml:space="preserve"> </w:t>
            </w:r>
          </w:p>
        </w:tc>
        <w:tc>
          <w:tcPr>
            <w:tcW w:w="1080" w:type="dxa"/>
            <w:vAlign w:val="bottom"/>
          </w:tcPr>
          <w:p w14:paraId="003C72D5" w14:textId="6320B467" w:rsidR="00B21476" w:rsidRPr="00F11ECB" w:rsidRDefault="00B21476" w:rsidP="00B21476">
            <w:pP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 xml:space="preserve">            -</w:t>
            </w:r>
          </w:p>
        </w:tc>
        <w:tc>
          <w:tcPr>
            <w:tcW w:w="1170" w:type="dxa"/>
          </w:tcPr>
          <w:p w14:paraId="2A0DF6B9" w14:textId="78B5C468"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44,739 </w:t>
            </w:r>
          </w:p>
        </w:tc>
        <w:tc>
          <w:tcPr>
            <w:tcW w:w="1170" w:type="dxa"/>
          </w:tcPr>
          <w:p w14:paraId="74BEEA87" w14:textId="56B3796F"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6,8</w:t>
            </w:r>
            <w:r w:rsidR="005E471D">
              <w:rPr>
                <w:rFonts w:ascii="Browallia New" w:hAnsi="Browallia New" w:cs="Browallia New"/>
                <w:color w:val="000000"/>
                <w:sz w:val="20"/>
                <w:szCs w:val="20"/>
              </w:rPr>
              <w:t>19</w:t>
            </w:r>
            <w:r w:rsidRPr="00F11ECB">
              <w:rPr>
                <w:rFonts w:ascii="Browallia New" w:hAnsi="Browallia New" w:cs="Browallia New"/>
                <w:color w:val="000000"/>
                <w:sz w:val="20"/>
                <w:szCs w:val="20"/>
              </w:rPr>
              <w:t xml:space="preserve"> </w:t>
            </w:r>
          </w:p>
        </w:tc>
        <w:tc>
          <w:tcPr>
            <w:tcW w:w="1170" w:type="dxa"/>
          </w:tcPr>
          <w:p w14:paraId="5B3824AB" w14:textId="669F1FFB"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520 </w:t>
            </w:r>
          </w:p>
        </w:tc>
        <w:tc>
          <w:tcPr>
            <w:tcW w:w="1080" w:type="dxa"/>
          </w:tcPr>
          <w:p w14:paraId="13E3960E" w14:textId="2D098E5D"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2,492 </w:t>
            </w:r>
          </w:p>
        </w:tc>
        <w:tc>
          <w:tcPr>
            <w:tcW w:w="990" w:type="dxa"/>
          </w:tcPr>
          <w:p w14:paraId="1D005A13" w14:textId="763FC92B"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54,</w:t>
            </w:r>
            <w:r w:rsidR="00B352BF">
              <w:rPr>
                <w:rFonts w:ascii="Browallia New" w:hAnsi="Browallia New" w:cs="Browallia New"/>
                <w:color w:val="000000"/>
                <w:sz w:val="20"/>
                <w:szCs w:val="20"/>
              </w:rPr>
              <w:t>570</w:t>
            </w:r>
            <w:r w:rsidRPr="00F11ECB">
              <w:rPr>
                <w:rFonts w:ascii="Browallia New" w:hAnsi="Browallia New" w:cs="Browallia New"/>
                <w:color w:val="000000"/>
                <w:sz w:val="20"/>
                <w:szCs w:val="20"/>
              </w:rPr>
              <w:t xml:space="preserve"> </w:t>
            </w:r>
          </w:p>
        </w:tc>
      </w:tr>
      <w:tr w:rsidR="00B21476" w:rsidRPr="0042720B" w14:paraId="5D2A28FA" w14:textId="77777777" w:rsidTr="00DB3542">
        <w:trPr>
          <w:cantSplit/>
        </w:trPr>
        <w:tc>
          <w:tcPr>
            <w:tcW w:w="2601" w:type="dxa"/>
            <w:vAlign w:val="bottom"/>
          </w:tcPr>
          <w:p w14:paraId="1212C16E" w14:textId="683842E6" w:rsidR="00B21476" w:rsidRPr="0042720B" w:rsidRDefault="00B21476" w:rsidP="00B21476">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74934A09" w14:textId="5FAA27D6" w:rsidR="00B21476" w:rsidRPr="00F11ECB" w:rsidRDefault="00B21476" w:rsidP="00B21476">
            <w:pPr>
              <w:spacing w:line="240" w:lineRule="auto"/>
              <w:ind w:right="-36"/>
              <w:jc w:val="right"/>
              <w:rPr>
                <w:rFonts w:ascii="Browallia New" w:hAnsi="Browallia New" w:cs="Browallia New"/>
                <w:color w:val="000000"/>
                <w:sz w:val="20"/>
                <w:szCs w:val="20"/>
              </w:rPr>
            </w:pPr>
            <w:r w:rsidRPr="00F11ECB" w:rsidDel="00CA3A78">
              <w:rPr>
                <w:rFonts w:ascii="Browallia New" w:hAnsi="Browallia New" w:cs="Browallia New"/>
                <w:color w:val="000000"/>
                <w:sz w:val="20"/>
                <w:szCs w:val="20"/>
              </w:rPr>
              <w:t xml:space="preserve">         -</w:t>
            </w:r>
          </w:p>
        </w:tc>
        <w:tc>
          <w:tcPr>
            <w:tcW w:w="1170" w:type="dxa"/>
            <w:vAlign w:val="bottom"/>
          </w:tcPr>
          <w:p w14:paraId="518C3A7F" w14:textId="632395A5" w:rsidR="00B21476" w:rsidRPr="00F11ECB" w:rsidRDefault="00B21476" w:rsidP="00B21476">
            <w:pPr>
              <w:spacing w:line="240" w:lineRule="auto"/>
              <w:ind w:right="-36"/>
              <w:jc w:val="right"/>
              <w:rPr>
                <w:rFonts w:ascii="Browallia New" w:hAnsi="Browallia New" w:cs="Browallia New"/>
                <w:color w:val="000000"/>
                <w:sz w:val="20"/>
                <w:szCs w:val="20"/>
              </w:rPr>
            </w:pPr>
            <w:r w:rsidRPr="00F11ECB" w:rsidDel="00CA3A78">
              <w:rPr>
                <w:rFonts w:ascii="Browallia New" w:hAnsi="Browallia New" w:cs="Browallia New"/>
                <w:color w:val="000000"/>
                <w:sz w:val="20"/>
                <w:szCs w:val="20"/>
              </w:rPr>
              <w:t xml:space="preserve">         -</w:t>
            </w:r>
          </w:p>
        </w:tc>
        <w:tc>
          <w:tcPr>
            <w:tcW w:w="1170" w:type="dxa"/>
            <w:vAlign w:val="bottom"/>
          </w:tcPr>
          <w:p w14:paraId="0BAD0477" w14:textId="6A2AF2A9" w:rsidR="00B21476" w:rsidRPr="00F11ECB" w:rsidRDefault="00B21476" w:rsidP="00B21476">
            <w:pPr>
              <w:spacing w:line="240" w:lineRule="auto"/>
              <w:ind w:right="-36"/>
              <w:jc w:val="right"/>
              <w:rPr>
                <w:rFonts w:ascii="Browallia New" w:hAnsi="Browallia New" w:cs="Browallia New"/>
                <w:color w:val="000000"/>
                <w:sz w:val="20"/>
                <w:szCs w:val="20"/>
              </w:rPr>
            </w:pPr>
            <w:r w:rsidRPr="00F11ECB" w:rsidDel="00CA3A78">
              <w:rPr>
                <w:rFonts w:ascii="Browallia New" w:hAnsi="Browallia New" w:cs="Browallia New"/>
                <w:color w:val="000000"/>
                <w:sz w:val="20"/>
                <w:szCs w:val="20"/>
              </w:rPr>
              <w:t xml:space="preserve">         -</w:t>
            </w:r>
          </w:p>
        </w:tc>
        <w:tc>
          <w:tcPr>
            <w:tcW w:w="1170" w:type="dxa"/>
          </w:tcPr>
          <w:p w14:paraId="0790F30B" w14:textId="0CAC2732"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4,392</w:t>
            </w:r>
          </w:p>
        </w:tc>
        <w:tc>
          <w:tcPr>
            <w:tcW w:w="1080" w:type="dxa"/>
            <w:vAlign w:val="bottom"/>
          </w:tcPr>
          <w:p w14:paraId="5EC8AE1B" w14:textId="43686EEC" w:rsidR="00B21476" w:rsidRPr="00F11ECB" w:rsidRDefault="00B21476" w:rsidP="00B21476">
            <w:pPr>
              <w:tabs>
                <w:tab w:val="clear" w:pos="907"/>
                <w:tab w:val="left" w:pos="898"/>
              </w:tabs>
              <w:spacing w:line="240" w:lineRule="auto"/>
              <w:ind w:right="-36"/>
              <w:jc w:val="right"/>
              <w:rPr>
                <w:rFonts w:ascii="Browallia New" w:hAnsi="Browallia New" w:cs="Browallia New"/>
                <w:color w:val="000000"/>
                <w:sz w:val="20"/>
                <w:szCs w:val="20"/>
              </w:rPr>
            </w:pPr>
            <w:r w:rsidRPr="00F11ECB" w:rsidDel="00CA3A78">
              <w:rPr>
                <w:rFonts w:ascii="Browallia New" w:hAnsi="Browallia New" w:cs="Browallia New"/>
                <w:color w:val="000000"/>
                <w:sz w:val="20"/>
                <w:szCs w:val="20"/>
              </w:rPr>
              <w:t xml:space="preserve">         -</w:t>
            </w:r>
          </w:p>
        </w:tc>
        <w:tc>
          <w:tcPr>
            <w:tcW w:w="990" w:type="dxa"/>
          </w:tcPr>
          <w:p w14:paraId="53CC3C17" w14:textId="187431B2" w:rsidR="00B21476" w:rsidRPr="00F11ECB"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4,392</w:t>
            </w:r>
          </w:p>
        </w:tc>
      </w:tr>
      <w:tr w:rsidR="00DB26AE" w:rsidRPr="0042720B" w14:paraId="3D7EEBE9" w14:textId="77777777" w:rsidTr="00DB3542">
        <w:trPr>
          <w:cantSplit/>
        </w:trPr>
        <w:tc>
          <w:tcPr>
            <w:tcW w:w="2601" w:type="dxa"/>
            <w:vAlign w:val="bottom"/>
          </w:tcPr>
          <w:p w14:paraId="52BC22F5" w14:textId="28F4FB5E" w:rsidR="00DB26AE" w:rsidRDefault="00DB26AE" w:rsidP="00B21476">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ขายและตัดจำหน่าย</w:t>
            </w:r>
          </w:p>
        </w:tc>
        <w:tc>
          <w:tcPr>
            <w:tcW w:w="1080" w:type="dxa"/>
            <w:vAlign w:val="bottom"/>
          </w:tcPr>
          <w:p w14:paraId="1695E54D" w14:textId="595C1459" w:rsidR="00DB26AE" w:rsidRPr="00F11ECB" w:rsidDel="00CA3A78" w:rsidRDefault="00DB26AE"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(62,840)</w:t>
            </w:r>
          </w:p>
        </w:tc>
        <w:tc>
          <w:tcPr>
            <w:tcW w:w="1170" w:type="dxa"/>
          </w:tcPr>
          <w:p w14:paraId="0F8A7BB7" w14:textId="3C8573F2" w:rsidR="00DB26AE" w:rsidRPr="00F11ECB" w:rsidDel="00CA3A78" w:rsidRDefault="00DB26AE"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(1,160)</w:t>
            </w:r>
          </w:p>
        </w:tc>
        <w:tc>
          <w:tcPr>
            <w:tcW w:w="1170" w:type="dxa"/>
          </w:tcPr>
          <w:p w14:paraId="4EB8CC8F" w14:textId="08C978B9" w:rsidR="00DB26AE" w:rsidRPr="00A5506B" w:rsidDel="00CA3A78" w:rsidRDefault="00DB26AE"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(2,</w:t>
            </w:r>
            <w:r w:rsidR="005E471D" w:rsidRPr="00A5506B">
              <w:rPr>
                <w:rFonts w:ascii="Browallia New" w:hAnsi="Browallia New" w:cs="Browallia New"/>
                <w:color w:val="000000"/>
                <w:sz w:val="20"/>
                <w:szCs w:val="20"/>
              </w:rPr>
              <w:t>80</w:t>
            </w:r>
            <w:r w:rsidR="005A64BF">
              <w:rPr>
                <w:rFonts w:ascii="Browallia New" w:hAnsi="Browallia New" w:cs="Browallia New"/>
                <w:color w:val="000000"/>
                <w:sz w:val="20"/>
                <w:szCs w:val="20"/>
              </w:rPr>
              <w:t>4</w:t>
            </w:r>
            <w:r w:rsidRPr="00A5506B">
              <w:rPr>
                <w:rFonts w:ascii="Browallia New" w:hAnsi="Browallia New" w:cs="Browallia New"/>
                <w:color w:val="000000"/>
                <w:sz w:val="20"/>
                <w:szCs w:val="20"/>
              </w:rPr>
              <w:t>)</w:t>
            </w:r>
          </w:p>
        </w:tc>
        <w:tc>
          <w:tcPr>
            <w:tcW w:w="1170" w:type="dxa"/>
          </w:tcPr>
          <w:p w14:paraId="228C62D1" w14:textId="1F6201C0" w:rsidR="00DB26AE" w:rsidRPr="00A5506B" w:rsidRDefault="00DB26AE"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(1,437)</w:t>
            </w:r>
          </w:p>
        </w:tc>
        <w:tc>
          <w:tcPr>
            <w:tcW w:w="1080" w:type="dxa"/>
            <w:vAlign w:val="bottom"/>
          </w:tcPr>
          <w:p w14:paraId="7EB7AFBB" w14:textId="0DE9EFDB" w:rsidR="00DB26AE" w:rsidRPr="00A5506B" w:rsidDel="00CA3A78" w:rsidRDefault="00DB26AE" w:rsidP="00B21476">
            <w:pPr>
              <w:tabs>
                <w:tab w:val="clear" w:pos="907"/>
                <w:tab w:val="left" w:pos="898"/>
              </w:tabs>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w:t>
            </w:r>
          </w:p>
        </w:tc>
        <w:tc>
          <w:tcPr>
            <w:tcW w:w="990" w:type="dxa"/>
          </w:tcPr>
          <w:p w14:paraId="67DDA7E5" w14:textId="1230F734" w:rsidR="00DB26AE" w:rsidRPr="00A5506B" w:rsidRDefault="00DB26AE"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(68,</w:t>
            </w:r>
            <w:r w:rsidR="00F466E8" w:rsidRPr="00A5506B">
              <w:rPr>
                <w:rFonts w:ascii="Browallia New" w:hAnsi="Browallia New" w:cs="Browallia New"/>
                <w:color w:val="000000"/>
                <w:sz w:val="20"/>
                <w:szCs w:val="20"/>
              </w:rPr>
              <w:t>24</w:t>
            </w:r>
            <w:r w:rsidR="005A64BF">
              <w:rPr>
                <w:rFonts w:ascii="Browallia New" w:hAnsi="Browallia New" w:cs="Browallia New"/>
                <w:color w:val="000000"/>
                <w:sz w:val="20"/>
                <w:szCs w:val="20"/>
              </w:rPr>
              <w:t>1</w:t>
            </w:r>
            <w:r w:rsidRPr="00A5506B">
              <w:rPr>
                <w:rFonts w:ascii="Browallia New" w:hAnsi="Browallia New" w:cs="Browallia New"/>
                <w:color w:val="000000"/>
                <w:sz w:val="20"/>
                <w:szCs w:val="20"/>
              </w:rPr>
              <w:t>)</w:t>
            </w:r>
          </w:p>
        </w:tc>
      </w:tr>
      <w:tr w:rsidR="00B21476" w:rsidRPr="0042720B" w14:paraId="148A4EF3" w14:textId="77777777" w:rsidTr="00DB3542">
        <w:trPr>
          <w:cantSplit/>
        </w:trPr>
        <w:tc>
          <w:tcPr>
            <w:tcW w:w="2601" w:type="dxa"/>
            <w:vAlign w:val="bottom"/>
          </w:tcPr>
          <w:p w14:paraId="06FEABE9" w14:textId="7CDCE013" w:rsidR="00B21476" w:rsidRPr="0042720B" w:rsidRDefault="00DB26AE" w:rsidP="00B21476">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โอนเข้า</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(โอนออก)</w:t>
            </w:r>
          </w:p>
        </w:tc>
        <w:tc>
          <w:tcPr>
            <w:tcW w:w="1080" w:type="dxa"/>
            <w:vAlign w:val="bottom"/>
          </w:tcPr>
          <w:p w14:paraId="7315B553" w14:textId="063342C8" w:rsidR="00B21476" w:rsidRPr="00F11ECB" w:rsidRDefault="00DB26AE" w:rsidP="004C1F8A">
            <w:pPr>
              <w:pBdr>
                <w:bottom w:val="single" w:sz="4" w:space="1" w:color="auto"/>
              </w:pBdr>
              <w:spacing w:line="240" w:lineRule="auto"/>
              <w:ind w:right="-36"/>
              <w:jc w:val="right"/>
              <w:rPr>
                <w:rFonts w:ascii="Browallia New" w:hAnsi="Browallia New" w:cs="Browallia New"/>
                <w:color w:val="000000"/>
                <w:sz w:val="20"/>
                <w:szCs w:val="20"/>
                <w:cs/>
              </w:rPr>
            </w:pPr>
            <w:r w:rsidRPr="00F11ECB" w:rsidDel="00CA3A78">
              <w:rPr>
                <w:rFonts w:ascii="Browallia New" w:hAnsi="Browallia New" w:cs="Browallia New"/>
                <w:color w:val="000000"/>
                <w:sz w:val="20"/>
                <w:szCs w:val="20"/>
              </w:rPr>
              <w:t xml:space="preserve">         -</w:t>
            </w:r>
          </w:p>
        </w:tc>
        <w:tc>
          <w:tcPr>
            <w:tcW w:w="1170" w:type="dxa"/>
          </w:tcPr>
          <w:p w14:paraId="22DA2D63" w14:textId="437213C1" w:rsidR="00B21476" w:rsidRPr="00F11ECB" w:rsidRDefault="00DB26AE" w:rsidP="004C1F8A">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9,471 </w:t>
            </w:r>
          </w:p>
        </w:tc>
        <w:tc>
          <w:tcPr>
            <w:tcW w:w="1170" w:type="dxa"/>
          </w:tcPr>
          <w:p w14:paraId="270BE8BD" w14:textId="08C340D4" w:rsidR="00B21476" w:rsidRPr="00A5506B" w:rsidRDefault="00DB26AE" w:rsidP="004C1F8A">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29,582 </w:t>
            </w:r>
          </w:p>
        </w:tc>
        <w:tc>
          <w:tcPr>
            <w:tcW w:w="1170" w:type="dxa"/>
            <w:vAlign w:val="bottom"/>
          </w:tcPr>
          <w:p w14:paraId="0EEC4FDD" w14:textId="5E7EAA98" w:rsidR="00B21476" w:rsidRPr="00A5506B" w:rsidRDefault="00DB26AE" w:rsidP="004C1F8A">
            <w:pPr>
              <w:pBdr>
                <w:bottom w:val="single" w:sz="4" w:space="1" w:color="auto"/>
              </w:pBdr>
              <w:spacing w:line="240" w:lineRule="auto"/>
              <w:ind w:right="-36"/>
              <w:jc w:val="right"/>
              <w:rPr>
                <w:rFonts w:ascii="Browallia New" w:hAnsi="Browallia New" w:cs="Browallia New"/>
                <w:color w:val="000000"/>
                <w:sz w:val="20"/>
                <w:szCs w:val="20"/>
              </w:rPr>
            </w:pPr>
            <w:r w:rsidRPr="00A5506B" w:rsidDel="00CA3A78">
              <w:rPr>
                <w:rFonts w:ascii="Browallia New" w:hAnsi="Browallia New" w:cs="Browallia New"/>
                <w:color w:val="000000"/>
                <w:sz w:val="20"/>
                <w:szCs w:val="20"/>
              </w:rPr>
              <w:t xml:space="preserve">         -</w:t>
            </w:r>
          </w:p>
        </w:tc>
        <w:tc>
          <w:tcPr>
            <w:tcW w:w="1080" w:type="dxa"/>
          </w:tcPr>
          <w:p w14:paraId="1AC0836A" w14:textId="4FE6D990" w:rsidR="00B21476" w:rsidRPr="00A5506B" w:rsidRDefault="00DB26AE" w:rsidP="004C1F8A">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(39,053)</w:t>
            </w:r>
          </w:p>
        </w:tc>
        <w:tc>
          <w:tcPr>
            <w:tcW w:w="990" w:type="dxa"/>
            <w:vAlign w:val="bottom"/>
          </w:tcPr>
          <w:p w14:paraId="667E40D6" w14:textId="262FABE4" w:rsidR="00B21476" w:rsidRPr="00A5506B" w:rsidRDefault="00DB26AE" w:rsidP="004C1F8A">
            <w:pPr>
              <w:pBdr>
                <w:bottom w:val="single" w:sz="4" w:space="1" w:color="auto"/>
              </w:pBdr>
              <w:spacing w:line="240" w:lineRule="auto"/>
              <w:ind w:right="-36"/>
              <w:jc w:val="right"/>
              <w:rPr>
                <w:rFonts w:ascii="Browallia New" w:hAnsi="Browallia New" w:cs="Browallia New"/>
                <w:color w:val="000000"/>
                <w:sz w:val="20"/>
                <w:szCs w:val="20"/>
              </w:rPr>
            </w:pPr>
            <w:r w:rsidRPr="00A5506B" w:rsidDel="00CA3A78">
              <w:rPr>
                <w:rFonts w:ascii="Browallia New" w:hAnsi="Browallia New" w:cs="Browallia New"/>
                <w:color w:val="000000"/>
                <w:sz w:val="20"/>
                <w:szCs w:val="20"/>
              </w:rPr>
              <w:t xml:space="preserve">         -</w:t>
            </w:r>
          </w:p>
        </w:tc>
      </w:tr>
      <w:tr w:rsidR="00B21476" w:rsidRPr="0042720B" w14:paraId="3200E437" w14:textId="77777777" w:rsidTr="00DB3542">
        <w:trPr>
          <w:cantSplit/>
        </w:trPr>
        <w:tc>
          <w:tcPr>
            <w:tcW w:w="2601" w:type="dxa"/>
            <w:vAlign w:val="bottom"/>
          </w:tcPr>
          <w:p w14:paraId="2E589C60" w14:textId="351DC436" w:rsidR="00B21476" w:rsidRPr="0042720B" w:rsidRDefault="00DB26AE" w:rsidP="00B21476">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color w:val="000000"/>
                <w:sz w:val="20"/>
                <w:szCs w:val="20"/>
              </w:rPr>
              <w:t>31</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cs/>
              </w:rPr>
              <w:t>ธันวาคม</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rPr>
              <w:t>25</w:t>
            </w:r>
            <w:r w:rsidRPr="00F46B29">
              <w:rPr>
                <w:rFonts w:ascii="Browallia New" w:hAnsi="Browallia New" w:cs="Browallia New" w:hint="cs"/>
                <w:color w:val="000000"/>
                <w:sz w:val="20"/>
                <w:szCs w:val="20"/>
              </w:rPr>
              <w:t>6</w:t>
            </w:r>
            <w:r>
              <w:rPr>
                <w:rFonts w:ascii="Browallia New" w:hAnsi="Browallia New" w:cs="Browallia New"/>
                <w:color w:val="000000"/>
                <w:sz w:val="20"/>
                <w:szCs w:val="20"/>
              </w:rPr>
              <w:t>4</w:t>
            </w:r>
          </w:p>
        </w:tc>
        <w:tc>
          <w:tcPr>
            <w:tcW w:w="1080" w:type="dxa"/>
          </w:tcPr>
          <w:p w14:paraId="1873E1F9" w14:textId="76341AF3" w:rsidR="00B21476" w:rsidRPr="00F11ECB" w:rsidRDefault="00DB26AE" w:rsidP="004C1F8A">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166,370 </w:t>
            </w:r>
          </w:p>
        </w:tc>
        <w:tc>
          <w:tcPr>
            <w:tcW w:w="1170" w:type="dxa"/>
          </w:tcPr>
          <w:p w14:paraId="30B0D1CB" w14:textId="7E732638" w:rsidR="00B21476" w:rsidRPr="00F11ECB" w:rsidRDefault="00DB26AE" w:rsidP="004C1F8A">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747,792 </w:t>
            </w:r>
          </w:p>
        </w:tc>
        <w:tc>
          <w:tcPr>
            <w:tcW w:w="1170" w:type="dxa"/>
          </w:tcPr>
          <w:p w14:paraId="0A6D2567" w14:textId="75BB9A44" w:rsidR="00B21476" w:rsidRPr="00A5506B" w:rsidRDefault="00DB26AE"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w:t>
            </w:r>
            <w:r w:rsidR="00DC7FB4" w:rsidRPr="00A5506B">
              <w:rPr>
                <w:rFonts w:ascii="Browallia New" w:hAnsi="Browallia New" w:cs="Browallia New"/>
                <w:color w:val="000000"/>
                <w:sz w:val="20"/>
                <w:szCs w:val="20"/>
              </w:rPr>
              <w:t>350,10</w:t>
            </w:r>
            <w:r w:rsidR="00A200F3">
              <w:rPr>
                <w:rFonts w:ascii="Browallia New" w:hAnsi="Browallia New" w:cs="Browallia New"/>
                <w:color w:val="000000"/>
                <w:sz w:val="20"/>
                <w:szCs w:val="20"/>
              </w:rPr>
              <w:t>3</w:t>
            </w:r>
            <w:r w:rsidRPr="00A5506B">
              <w:rPr>
                <w:rFonts w:ascii="Browallia New" w:hAnsi="Browallia New" w:cs="Browallia New"/>
                <w:color w:val="000000"/>
                <w:sz w:val="20"/>
                <w:szCs w:val="20"/>
              </w:rPr>
              <w:t xml:space="preserve"> </w:t>
            </w:r>
          </w:p>
        </w:tc>
        <w:tc>
          <w:tcPr>
            <w:tcW w:w="1170" w:type="dxa"/>
          </w:tcPr>
          <w:p w14:paraId="18408CEE" w14:textId="47789D89" w:rsidR="00B21476" w:rsidRPr="00A5506B" w:rsidRDefault="00DB26AE"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239,764 </w:t>
            </w:r>
          </w:p>
        </w:tc>
        <w:tc>
          <w:tcPr>
            <w:tcW w:w="1080" w:type="dxa"/>
          </w:tcPr>
          <w:p w14:paraId="7F6B35E3" w14:textId="375513B3" w:rsidR="00B21476" w:rsidRPr="00A5506B" w:rsidRDefault="00DB26AE"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3,321 </w:t>
            </w:r>
          </w:p>
        </w:tc>
        <w:tc>
          <w:tcPr>
            <w:tcW w:w="990" w:type="dxa"/>
          </w:tcPr>
          <w:p w14:paraId="4EFF44D8" w14:textId="01A310F0" w:rsidR="00B21476" w:rsidRPr="00A5506B" w:rsidRDefault="00DB26AE"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1,</w:t>
            </w:r>
            <w:r w:rsidR="0092023B" w:rsidRPr="00A5506B">
              <w:rPr>
                <w:rFonts w:ascii="Browallia New" w:hAnsi="Browallia New" w:cs="Browallia New"/>
                <w:color w:val="000000"/>
                <w:sz w:val="20"/>
                <w:szCs w:val="20"/>
              </w:rPr>
              <w:t>507,350</w:t>
            </w:r>
            <w:r w:rsidRPr="00A5506B">
              <w:rPr>
                <w:rFonts w:ascii="Browallia New" w:hAnsi="Browallia New" w:cs="Browallia New"/>
                <w:color w:val="000000"/>
                <w:sz w:val="20"/>
                <w:szCs w:val="20"/>
              </w:rPr>
              <w:t xml:space="preserve"> </w:t>
            </w:r>
          </w:p>
        </w:tc>
      </w:tr>
      <w:tr w:rsidR="00B21476" w:rsidRPr="0042720B" w14:paraId="7374C553" w14:textId="77777777" w:rsidTr="00DB3542">
        <w:trPr>
          <w:cantSplit/>
        </w:trPr>
        <w:tc>
          <w:tcPr>
            <w:tcW w:w="2601" w:type="dxa"/>
            <w:vAlign w:val="bottom"/>
          </w:tcPr>
          <w:p w14:paraId="6E7B074D" w14:textId="6B9CD629" w:rsidR="00B21476" w:rsidRPr="0042720B" w:rsidRDefault="00DB26AE" w:rsidP="00B21476">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ซื้อเพิ่ม</w:t>
            </w:r>
            <w:r w:rsidRPr="00F46B29">
              <w:rPr>
                <w:rFonts w:ascii="Browallia New" w:hAnsi="Browallia New" w:cs="Browallia New" w:hint="cs"/>
                <w:snapToGrid w:val="0"/>
                <w:color w:val="000000"/>
                <w:sz w:val="20"/>
                <w:szCs w:val="20"/>
                <w:lang w:eastAsia="th-TH"/>
              </w:rPr>
              <w:t xml:space="preserve"> </w:t>
            </w:r>
          </w:p>
        </w:tc>
        <w:tc>
          <w:tcPr>
            <w:tcW w:w="1080" w:type="dxa"/>
            <w:vAlign w:val="bottom"/>
          </w:tcPr>
          <w:p w14:paraId="00D40A64" w14:textId="14F05348" w:rsidR="00B21476" w:rsidRPr="00F11ECB" w:rsidRDefault="00EE7277" w:rsidP="004C1F8A">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tcPr>
          <w:p w14:paraId="619F43B7" w14:textId="7103D1D6" w:rsidR="00B21476" w:rsidRPr="00F11ECB" w:rsidRDefault="00C13660" w:rsidP="004C1F8A">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w:t>
            </w:r>
            <w:r w:rsidR="00C16F34" w:rsidRPr="00C16F34">
              <w:rPr>
                <w:rFonts w:ascii="Browallia New" w:hAnsi="Browallia New" w:cs="Browallia New" w:hint="cs"/>
                <w:color w:val="000000"/>
                <w:sz w:val="20"/>
                <w:szCs w:val="20"/>
              </w:rPr>
              <w:t>14</w:t>
            </w:r>
            <w:r w:rsidRPr="00F11ECB">
              <w:rPr>
                <w:rFonts w:ascii="Browallia New" w:hAnsi="Browallia New" w:cs="Browallia New"/>
                <w:color w:val="000000"/>
                <w:sz w:val="20"/>
                <w:szCs w:val="20"/>
              </w:rPr>
              <w:t>5</w:t>
            </w:r>
          </w:p>
        </w:tc>
        <w:tc>
          <w:tcPr>
            <w:tcW w:w="1170" w:type="dxa"/>
          </w:tcPr>
          <w:p w14:paraId="35F5B5D3" w14:textId="634DC856" w:rsidR="00B21476" w:rsidRPr="00A5506B" w:rsidRDefault="00C16F34" w:rsidP="004C1F8A">
            <w:pPr>
              <w:spacing w:line="240" w:lineRule="auto"/>
              <w:ind w:right="-36"/>
              <w:jc w:val="right"/>
              <w:rPr>
                <w:rFonts w:ascii="Browallia New" w:hAnsi="Browallia New" w:cs="Browallia New"/>
                <w:color w:val="000000"/>
                <w:sz w:val="20"/>
                <w:szCs w:val="20"/>
              </w:rPr>
            </w:pPr>
            <w:r w:rsidRPr="00C16F34">
              <w:rPr>
                <w:rFonts w:ascii="Browallia New" w:hAnsi="Browallia New" w:cs="Browallia New" w:hint="cs"/>
                <w:color w:val="000000"/>
                <w:sz w:val="20"/>
                <w:szCs w:val="20"/>
              </w:rPr>
              <w:t>3</w:t>
            </w:r>
            <w:r w:rsidR="0073047F" w:rsidRPr="00A5506B">
              <w:rPr>
                <w:rFonts w:ascii="Browallia New" w:hAnsi="Browallia New" w:cs="Browallia New"/>
                <w:color w:val="000000"/>
                <w:sz w:val="20"/>
                <w:szCs w:val="20"/>
              </w:rPr>
              <w:t>,</w:t>
            </w:r>
            <w:r w:rsidR="00042C48" w:rsidRPr="00A5506B">
              <w:rPr>
                <w:rFonts w:ascii="Browallia New" w:hAnsi="Browallia New" w:cs="Browallia New"/>
                <w:color w:val="000000"/>
                <w:sz w:val="20"/>
                <w:szCs w:val="20"/>
              </w:rPr>
              <w:t>63</w:t>
            </w:r>
            <w:r w:rsidR="0073047F" w:rsidRPr="00A5506B">
              <w:rPr>
                <w:rFonts w:ascii="Browallia New" w:hAnsi="Browallia New" w:cs="Browallia New"/>
                <w:color w:val="000000"/>
                <w:sz w:val="20"/>
                <w:szCs w:val="20"/>
              </w:rPr>
              <w:t>5</w:t>
            </w:r>
          </w:p>
        </w:tc>
        <w:tc>
          <w:tcPr>
            <w:tcW w:w="1170" w:type="dxa"/>
          </w:tcPr>
          <w:p w14:paraId="2E4D25A3" w14:textId="33856E4E" w:rsidR="00B21476" w:rsidRPr="00A5506B" w:rsidRDefault="00EE7277"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648</w:t>
            </w:r>
          </w:p>
        </w:tc>
        <w:tc>
          <w:tcPr>
            <w:tcW w:w="1080" w:type="dxa"/>
          </w:tcPr>
          <w:p w14:paraId="60A9AAB7" w14:textId="1269350E" w:rsidR="00B21476" w:rsidRPr="00A5506B" w:rsidRDefault="00CF7D41" w:rsidP="004C1F8A">
            <w:pPr>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647</w:t>
            </w:r>
          </w:p>
        </w:tc>
        <w:tc>
          <w:tcPr>
            <w:tcW w:w="990" w:type="dxa"/>
          </w:tcPr>
          <w:p w14:paraId="680719C7" w14:textId="175648DB" w:rsidR="00B21476" w:rsidRPr="00A5506B" w:rsidRDefault="00CF7D41"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6,0</w:t>
            </w:r>
            <w:r w:rsidR="005C7A30" w:rsidRPr="00A5506B">
              <w:rPr>
                <w:rFonts w:ascii="Browallia New" w:hAnsi="Browallia New" w:cs="Browallia New"/>
                <w:color w:val="000000"/>
                <w:sz w:val="20"/>
                <w:szCs w:val="20"/>
              </w:rPr>
              <w:t>75</w:t>
            </w:r>
          </w:p>
        </w:tc>
      </w:tr>
      <w:tr w:rsidR="00B21476" w:rsidRPr="0042720B" w14:paraId="1ABAAFCC" w14:textId="77777777" w:rsidTr="00DB3542">
        <w:trPr>
          <w:cantSplit/>
        </w:trPr>
        <w:tc>
          <w:tcPr>
            <w:tcW w:w="2601" w:type="dxa"/>
            <w:vAlign w:val="bottom"/>
          </w:tcPr>
          <w:p w14:paraId="61C2FFC8" w14:textId="09E97F12" w:rsidR="00B21476" w:rsidRPr="0042720B" w:rsidRDefault="00DB26AE" w:rsidP="00B21476">
            <w:pPr>
              <w:spacing w:line="240" w:lineRule="auto"/>
              <w:ind w:left="162" w:right="-36" w:hanging="162"/>
              <w:jc w:val="both"/>
              <w:rPr>
                <w:rFonts w:ascii="Browallia New" w:hAnsi="Browallia New" w:cs="Browallia New"/>
                <w:color w:val="000000"/>
                <w:sz w:val="20"/>
                <w:szCs w:val="20"/>
                <w:cs/>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10DB7499" w14:textId="1478C93F" w:rsidR="00B21476" w:rsidRPr="00F11ECB" w:rsidRDefault="005C7A30"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4E14DC5C" w14:textId="78CD3772" w:rsidR="00B21476" w:rsidRPr="00F11ECB" w:rsidRDefault="005C7A30"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115699E7" w14:textId="73D50E24" w:rsidR="00B21476" w:rsidRPr="00A5506B" w:rsidRDefault="005C7A30"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170" w:type="dxa"/>
          </w:tcPr>
          <w:p w14:paraId="425AFCA6" w14:textId="29A1F79F" w:rsidR="00B21476" w:rsidRPr="00A5506B" w:rsidRDefault="00A8048F"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1,565</w:t>
            </w:r>
          </w:p>
        </w:tc>
        <w:tc>
          <w:tcPr>
            <w:tcW w:w="1080" w:type="dxa"/>
            <w:vAlign w:val="bottom"/>
          </w:tcPr>
          <w:p w14:paraId="379B3BF4" w14:textId="7C278DD3" w:rsidR="00B21476" w:rsidRPr="00A5506B" w:rsidRDefault="005C7A30"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tcPr>
          <w:p w14:paraId="5957DCB3" w14:textId="4802C16C" w:rsidR="00B21476" w:rsidRPr="00A5506B" w:rsidRDefault="000E49E4"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1,565</w:t>
            </w:r>
          </w:p>
        </w:tc>
      </w:tr>
      <w:tr w:rsidR="00B21476" w:rsidRPr="0042720B" w14:paraId="71240B69" w14:textId="77777777" w:rsidTr="00DB3542">
        <w:trPr>
          <w:cantSplit/>
        </w:trPr>
        <w:tc>
          <w:tcPr>
            <w:tcW w:w="2601" w:type="dxa"/>
            <w:vAlign w:val="bottom"/>
          </w:tcPr>
          <w:p w14:paraId="6ACB920E" w14:textId="271496C7" w:rsidR="00B21476" w:rsidRPr="0042720B" w:rsidRDefault="00DB26AE" w:rsidP="00B21476">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ขายและตัดจำหน่าย</w:t>
            </w:r>
          </w:p>
        </w:tc>
        <w:tc>
          <w:tcPr>
            <w:tcW w:w="1080" w:type="dxa"/>
            <w:vAlign w:val="bottom"/>
          </w:tcPr>
          <w:p w14:paraId="1EAF15CE" w14:textId="0E7ADD4E" w:rsidR="00B21476" w:rsidRPr="00F11ECB" w:rsidDel="00CA3A78" w:rsidRDefault="00C2557B"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tcPr>
          <w:p w14:paraId="3DE436E9" w14:textId="210DAAF7" w:rsidR="00B21476" w:rsidRPr="00F11ECB" w:rsidRDefault="003C05AE"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tcPr>
          <w:p w14:paraId="771B4F86" w14:textId="3D1E3099" w:rsidR="00B21476" w:rsidRPr="00A5506B" w:rsidRDefault="003C05AE"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(4,</w:t>
            </w:r>
            <w:r w:rsidR="00D41F16" w:rsidRPr="00A5506B">
              <w:rPr>
                <w:rFonts w:ascii="Browallia New" w:hAnsi="Browallia New" w:cs="Browallia New"/>
                <w:color w:val="000000"/>
                <w:sz w:val="20"/>
                <w:szCs w:val="20"/>
              </w:rPr>
              <w:t>104</w:t>
            </w:r>
            <w:r w:rsidRPr="00A5506B">
              <w:rPr>
                <w:rFonts w:ascii="Browallia New" w:hAnsi="Browallia New" w:cs="Browallia New"/>
                <w:color w:val="000000"/>
                <w:sz w:val="20"/>
                <w:szCs w:val="20"/>
              </w:rPr>
              <w:t>)</w:t>
            </w:r>
          </w:p>
        </w:tc>
        <w:tc>
          <w:tcPr>
            <w:tcW w:w="1170" w:type="dxa"/>
          </w:tcPr>
          <w:p w14:paraId="6DC6C170" w14:textId="151FEA53" w:rsidR="00B21476" w:rsidRPr="00A5506B" w:rsidRDefault="001D7931"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080" w:type="dxa"/>
            <w:vAlign w:val="bottom"/>
          </w:tcPr>
          <w:p w14:paraId="7CF7C5F8" w14:textId="046D3943" w:rsidR="00B21476" w:rsidRPr="00A5506B" w:rsidRDefault="001D7931" w:rsidP="00B21476">
            <w:pPr>
              <w:tabs>
                <w:tab w:val="clear" w:pos="907"/>
                <w:tab w:val="left" w:pos="898"/>
              </w:tabs>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tcPr>
          <w:p w14:paraId="4872A4AB" w14:textId="12709301" w:rsidR="00B21476" w:rsidRPr="00A5506B" w:rsidRDefault="001D7931"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(4,</w:t>
            </w:r>
            <w:r w:rsidR="00D41F16" w:rsidRPr="00A5506B">
              <w:rPr>
                <w:rFonts w:ascii="Browallia New" w:hAnsi="Browallia New" w:cs="Browallia New"/>
                <w:color w:val="000000"/>
                <w:sz w:val="20"/>
                <w:szCs w:val="20"/>
              </w:rPr>
              <w:t>104</w:t>
            </w:r>
            <w:r w:rsidRPr="00A5506B">
              <w:rPr>
                <w:rFonts w:ascii="Browallia New" w:hAnsi="Browallia New" w:cs="Browallia New"/>
                <w:color w:val="000000"/>
                <w:sz w:val="20"/>
                <w:szCs w:val="20"/>
              </w:rPr>
              <w:t>)</w:t>
            </w:r>
          </w:p>
        </w:tc>
      </w:tr>
      <w:tr w:rsidR="00B21476" w:rsidRPr="0042720B" w14:paraId="57E53661" w14:textId="77777777" w:rsidTr="00DB3542">
        <w:trPr>
          <w:cantSplit/>
        </w:trPr>
        <w:tc>
          <w:tcPr>
            <w:tcW w:w="2601" w:type="dxa"/>
            <w:vAlign w:val="bottom"/>
          </w:tcPr>
          <w:p w14:paraId="06F6E6C0" w14:textId="1AA0706C" w:rsidR="00B21476" w:rsidRPr="0042720B" w:rsidRDefault="00DB26AE" w:rsidP="00B21476">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โอนเข้า</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(โอนออก)</w:t>
            </w:r>
          </w:p>
        </w:tc>
        <w:tc>
          <w:tcPr>
            <w:tcW w:w="1080" w:type="dxa"/>
            <w:vAlign w:val="bottom"/>
          </w:tcPr>
          <w:p w14:paraId="48FF0BB9" w14:textId="20828FFD" w:rsidR="00B21476" w:rsidRPr="00F11ECB" w:rsidRDefault="001D7931" w:rsidP="004C1F8A">
            <w:pPr>
              <w:pBdr>
                <w:bottom w:val="single" w:sz="4" w:space="1" w:color="auto"/>
              </w:pBd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w:t>
            </w:r>
          </w:p>
        </w:tc>
        <w:tc>
          <w:tcPr>
            <w:tcW w:w="1170" w:type="dxa"/>
          </w:tcPr>
          <w:p w14:paraId="7B7185FB" w14:textId="531277DF" w:rsidR="00B21476" w:rsidRPr="00F11ECB" w:rsidRDefault="00D41F16" w:rsidP="004C1F8A">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460</w:t>
            </w:r>
          </w:p>
        </w:tc>
        <w:tc>
          <w:tcPr>
            <w:tcW w:w="1170" w:type="dxa"/>
          </w:tcPr>
          <w:p w14:paraId="4D2DDCDA" w14:textId="4C37D1A3" w:rsidR="00B21476" w:rsidRPr="00A5506B" w:rsidRDefault="00546FE2" w:rsidP="004C1F8A">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1,420</w:t>
            </w:r>
          </w:p>
        </w:tc>
        <w:tc>
          <w:tcPr>
            <w:tcW w:w="1170" w:type="dxa"/>
            <w:vAlign w:val="bottom"/>
          </w:tcPr>
          <w:p w14:paraId="737E7BF9" w14:textId="14724AAF" w:rsidR="00B21476" w:rsidRPr="00A5506B" w:rsidRDefault="00546FE2" w:rsidP="004C1F8A">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080" w:type="dxa"/>
          </w:tcPr>
          <w:p w14:paraId="5666E50F" w14:textId="5811523A" w:rsidR="00B21476" w:rsidRPr="00A5506B" w:rsidRDefault="00546FE2" w:rsidP="004C1F8A">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r w:rsidR="0089253F" w:rsidRPr="00A5506B">
              <w:rPr>
                <w:rFonts w:ascii="Browallia New" w:hAnsi="Browallia New" w:cs="Browallia New"/>
                <w:color w:val="000000"/>
                <w:sz w:val="20"/>
                <w:szCs w:val="20"/>
              </w:rPr>
              <w:t>1,880)</w:t>
            </w:r>
          </w:p>
        </w:tc>
        <w:tc>
          <w:tcPr>
            <w:tcW w:w="990" w:type="dxa"/>
            <w:vAlign w:val="bottom"/>
          </w:tcPr>
          <w:p w14:paraId="446E55FA" w14:textId="4DA73CF2" w:rsidR="00B21476" w:rsidRPr="00A5506B" w:rsidRDefault="00396DDF" w:rsidP="004C1F8A">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r>
      <w:tr w:rsidR="00B21476" w:rsidRPr="0042720B" w14:paraId="254BCDB0" w14:textId="77777777" w:rsidTr="00DB3542">
        <w:trPr>
          <w:cantSplit/>
        </w:trPr>
        <w:tc>
          <w:tcPr>
            <w:tcW w:w="2601" w:type="dxa"/>
            <w:vAlign w:val="bottom"/>
          </w:tcPr>
          <w:p w14:paraId="039E3E26" w14:textId="2C88F75F" w:rsidR="00B21476" w:rsidRPr="0042720B" w:rsidRDefault="00DB26AE" w:rsidP="00B21476">
            <w:pPr>
              <w:spacing w:line="240" w:lineRule="auto"/>
              <w:ind w:left="162" w:right="-290"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5</w:t>
            </w:r>
          </w:p>
        </w:tc>
        <w:tc>
          <w:tcPr>
            <w:tcW w:w="1080" w:type="dxa"/>
          </w:tcPr>
          <w:p w14:paraId="68C2FB8A" w14:textId="7E0A5167" w:rsidR="00B21476" w:rsidRPr="00F11ECB" w:rsidRDefault="00396DDF" w:rsidP="00B21476">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166,370</w:t>
            </w:r>
          </w:p>
        </w:tc>
        <w:tc>
          <w:tcPr>
            <w:tcW w:w="1170" w:type="dxa"/>
          </w:tcPr>
          <w:p w14:paraId="1B38BEC4" w14:textId="0D5EF15A" w:rsidR="00B21476" w:rsidRPr="00F11ECB" w:rsidRDefault="003248C8" w:rsidP="00B21476">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749,397</w:t>
            </w:r>
          </w:p>
        </w:tc>
        <w:tc>
          <w:tcPr>
            <w:tcW w:w="1170" w:type="dxa"/>
          </w:tcPr>
          <w:p w14:paraId="6AFB32AD" w14:textId="577B0CEE" w:rsidR="00B21476" w:rsidRPr="00A5506B" w:rsidRDefault="002B6A19" w:rsidP="00B21476">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351,05</w:t>
            </w:r>
            <w:r w:rsidR="00EF2670" w:rsidRPr="00A5506B">
              <w:rPr>
                <w:rFonts w:ascii="Browallia New" w:hAnsi="Browallia New" w:cs="Browallia New"/>
                <w:color w:val="000000"/>
                <w:sz w:val="20"/>
                <w:szCs w:val="20"/>
              </w:rPr>
              <w:t>4</w:t>
            </w:r>
          </w:p>
        </w:tc>
        <w:tc>
          <w:tcPr>
            <w:tcW w:w="1170" w:type="dxa"/>
          </w:tcPr>
          <w:p w14:paraId="41D41002" w14:textId="0C506FE7" w:rsidR="00B21476" w:rsidRPr="00A5506B" w:rsidRDefault="00F51025" w:rsidP="00B21476">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241,977</w:t>
            </w:r>
          </w:p>
        </w:tc>
        <w:tc>
          <w:tcPr>
            <w:tcW w:w="1080" w:type="dxa"/>
          </w:tcPr>
          <w:p w14:paraId="7F76EB9F" w14:textId="34FED6A5" w:rsidR="00B21476" w:rsidRPr="00A5506B" w:rsidRDefault="0012160B" w:rsidP="00B21476">
            <w:pPr>
              <w:pBdr>
                <w:bottom w:val="single" w:sz="4" w:space="1" w:color="auto"/>
              </w:pBdr>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2,088</w:t>
            </w:r>
          </w:p>
        </w:tc>
        <w:tc>
          <w:tcPr>
            <w:tcW w:w="990" w:type="dxa"/>
          </w:tcPr>
          <w:p w14:paraId="103A3D3C" w14:textId="2DD0D8BA" w:rsidR="00B21476" w:rsidRPr="00A5506B" w:rsidRDefault="009969ED" w:rsidP="00B21476">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1,510,88</w:t>
            </w:r>
            <w:r w:rsidR="00EF2670" w:rsidRPr="00A5506B">
              <w:rPr>
                <w:rFonts w:ascii="Browallia New" w:hAnsi="Browallia New" w:cs="Browallia New"/>
                <w:color w:val="000000"/>
                <w:sz w:val="20"/>
                <w:szCs w:val="20"/>
              </w:rPr>
              <w:t>6</w:t>
            </w:r>
          </w:p>
        </w:tc>
      </w:tr>
      <w:tr w:rsidR="00B21476" w:rsidRPr="0042720B" w14:paraId="29DBB2F1" w14:textId="77777777" w:rsidTr="00DB3542">
        <w:trPr>
          <w:cantSplit/>
        </w:trPr>
        <w:tc>
          <w:tcPr>
            <w:tcW w:w="2601" w:type="dxa"/>
            <w:vAlign w:val="bottom"/>
          </w:tcPr>
          <w:p w14:paraId="03AD12FF" w14:textId="1D86C7EA" w:rsidR="00B21476" w:rsidRPr="0042720B" w:rsidRDefault="00B21476" w:rsidP="00B21476">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vAlign w:val="bottom"/>
          </w:tcPr>
          <w:p w14:paraId="21BE75FD" w14:textId="3237AA12" w:rsidR="00B21476" w:rsidRPr="00F11ECB" w:rsidRDefault="00B21476" w:rsidP="004C1F8A">
            <w:pPr>
              <w:spacing w:line="240" w:lineRule="auto"/>
              <w:ind w:right="-36"/>
              <w:jc w:val="right"/>
              <w:rPr>
                <w:rFonts w:ascii="Browallia New" w:hAnsi="Browallia New" w:cs="Browallia New"/>
                <w:color w:val="000000"/>
                <w:sz w:val="20"/>
                <w:szCs w:val="20"/>
              </w:rPr>
            </w:pPr>
          </w:p>
        </w:tc>
        <w:tc>
          <w:tcPr>
            <w:tcW w:w="1170" w:type="dxa"/>
            <w:vAlign w:val="bottom"/>
          </w:tcPr>
          <w:p w14:paraId="22C12AFA" w14:textId="1C8439ED" w:rsidR="00B21476" w:rsidRPr="00F11ECB" w:rsidRDefault="00B21476" w:rsidP="004C1F8A">
            <w:pPr>
              <w:spacing w:line="240" w:lineRule="auto"/>
              <w:ind w:right="-36"/>
              <w:jc w:val="right"/>
              <w:rPr>
                <w:rFonts w:ascii="Browallia New" w:hAnsi="Browallia New" w:cs="Browallia New"/>
                <w:color w:val="000000"/>
                <w:sz w:val="20"/>
                <w:szCs w:val="20"/>
              </w:rPr>
            </w:pPr>
          </w:p>
        </w:tc>
        <w:tc>
          <w:tcPr>
            <w:tcW w:w="1170" w:type="dxa"/>
            <w:vAlign w:val="bottom"/>
          </w:tcPr>
          <w:p w14:paraId="679A77E8" w14:textId="17AEF438" w:rsidR="00B21476" w:rsidRPr="00A5506B" w:rsidRDefault="00B21476" w:rsidP="004C1F8A">
            <w:pPr>
              <w:spacing w:line="240" w:lineRule="auto"/>
              <w:ind w:right="-36"/>
              <w:jc w:val="right"/>
              <w:rPr>
                <w:rFonts w:ascii="Browallia New" w:hAnsi="Browallia New" w:cs="Browallia New"/>
                <w:color w:val="000000"/>
                <w:sz w:val="20"/>
                <w:szCs w:val="20"/>
              </w:rPr>
            </w:pPr>
          </w:p>
        </w:tc>
        <w:tc>
          <w:tcPr>
            <w:tcW w:w="1170" w:type="dxa"/>
            <w:vAlign w:val="bottom"/>
          </w:tcPr>
          <w:p w14:paraId="2BF6FD3D" w14:textId="2DDBC7E2" w:rsidR="00B21476" w:rsidRPr="00A5506B" w:rsidRDefault="00B21476" w:rsidP="004C1F8A">
            <w:pPr>
              <w:spacing w:line="240" w:lineRule="auto"/>
              <w:ind w:right="-36"/>
              <w:jc w:val="right"/>
              <w:rPr>
                <w:rFonts w:ascii="Browallia New" w:hAnsi="Browallia New" w:cs="Browallia New"/>
                <w:color w:val="000000"/>
                <w:sz w:val="20"/>
                <w:szCs w:val="20"/>
              </w:rPr>
            </w:pPr>
          </w:p>
        </w:tc>
        <w:tc>
          <w:tcPr>
            <w:tcW w:w="1080" w:type="dxa"/>
            <w:vAlign w:val="bottom"/>
          </w:tcPr>
          <w:p w14:paraId="3D5DCD99" w14:textId="63900423" w:rsidR="00B21476" w:rsidRPr="00A5506B" w:rsidRDefault="00B21476" w:rsidP="004C1F8A">
            <w:pPr>
              <w:spacing w:line="240" w:lineRule="auto"/>
              <w:ind w:right="-36"/>
              <w:jc w:val="right"/>
              <w:rPr>
                <w:rFonts w:ascii="Browallia New" w:hAnsi="Browallia New" w:cs="Browallia New"/>
                <w:color w:val="000000"/>
                <w:sz w:val="20"/>
                <w:szCs w:val="20"/>
              </w:rPr>
            </w:pPr>
          </w:p>
        </w:tc>
        <w:tc>
          <w:tcPr>
            <w:tcW w:w="990" w:type="dxa"/>
            <w:vAlign w:val="bottom"/>
          </w:tcPr>
          <w:p w14:paraId="52A54883" w14:textId="26FBA728" w:rsidR="00B21476" w:rsidRPr="00A5506B" w:rsidRDefault="00B21476" w:rsidP="004C1F8A">
            <w:pPr>
              <w:spacing w:line="240" w:lineRule="auto"/>
              <w:ind w:right="-36"/>
              <w:jc w:val="right"/>
              <w:rPr>
                <w:rFonts w:ascii="Browallia New" w:hAnsi="Browallia New" w:cs="Browallia New"/>
                <w:color w:val="000000"/>
                <w:sz w:val="20"/>
                <w:szCs w:val="20"/>
              </w:rPr>
            </w:pPr>
          </w:p>
        </w:tc>
      </w:tr>
      <w:tr w:rsidR="00B21476" w:rsidRPr="0042720B" w14:paraId="57B67684" w14:textId="77777777" w:rsidTr="00DB3542">
        <w:trPr>
          <w:cantSplit/>
          <w:trHeight w:val="270"/>
        </w:trPr>
        <w:tc>
          <w:tcPr>
            <w:tcW w:w="2601" w:type="dxa"/>
            <w:vAlign w:val="bottom"/>
          </w:tcPr>
          <w:p w14:paraId="6C6C89DC" w14:textId="56B00BA9" w:rsidR="00B21476" w:rsidRPr="00CA5689" w:rsidRDefault="00DB26AE" w:rsidP="00B21476">
            <w:pPr>
              <w:pStyle w:val="Heading6"/>
              <w:numPr>
                <w:ilvl w:val="0"/>
                <w:numId w:val="0"/>
              </w:numPr>
              <w:spacing w:line="240" w:lineRule="auto"/>
              <w:ind w:left="1152" w:hanging="1152"/>
              <w:rPr>
                <w:rFonts w:ascii="Browallia New" w:hAnsi="Browallia New" w:cs="Browallia New"/>
                <w:snapToGrid w:val="0"/>
                <w:color w:val="000000"/>
                <w:sz w:val="10"/>
                <w:szCs w:val="10"/>
                <w:cs/>
                <w:lang w:eastAsia="th-TH"/>
              </w:rPr>
            </w:pPr>
            <w:r w:rsidRPr="0042720B">
              <w:rPr>
                <w:rFonts w:ascii="Browallia New" w:hAnsi="Browallia New" w:cs="Browallia New" w:hint="cs"/>
                <w:b/>
                <w:bCs/>
                <w:snapToGrid w:val="0"/>
                <w:color w:val="000000"/>
                <w:sz w:val="20"/>
                <w:szCs w:val="20"/>
                <w:u w:val="single"/>
                <w:cs/>
                <w:lang w:eastAsia="th-TH"/>
              </w:rPr>
              <w:t>ค่าเสื่อมราคาสะสม</w:t>
            </w:r>
          </w:p>
        </w:tc>
        <w:tc>
          <w:tcPr>
            <w:tcW w:w="1080" w:type="dxa"/>
            <w:vAlign w:val="bottom"/>
          </w:tcPr>
          <w:p w14:paraId="1AF1B39C" w14:textId="77777777" w:rsidR="00B21476" w:rsidRPr="00F11ECB" w:rsidRDefault="00B21476" w:rsidP="00B21476">
            <w:pPr>
              <w:spacing w:line="240" w:lineRule="auto"/>
              <w:ind w:right="-36"/>
              <w:jc w:val="right"/>
              <w:rPr>
                <w:rFonts w:ascii="Browallia New" w:hAnsi="Browallia New" w:cs="Browallia New"/>
                <w:color w:val="000000"/>
                <w:sz w:val="10"/>
                <w:szCs w:val="10"/>
                <w:cs/>
              </w:rPr>
            </w:pPr>
          </w:p>
        </w:tc>
        <w:tc>
          <w:tcPr>
            <w:tcW w:w="1170" w:type="dxa"/>
            <w:vAlign w:val="bottom"/>
          </w:tcPr>
          <w:p w14:paraId="458436B9" w14:textId="77777777" w:rsidR="00B21476" w:rsidRPr="00F11ECB" w:rsidRDefault="00B21476" w:rsidP="00B21476">
            <w:pPr>
              <w:spacing w:line="240" w:lineRule="auto"/>
              <w:ind w:right="-36"/>
              <w:jc w:val="right"/>
              <w:rPr>
                <w:rFonts w:ascii="Browallia New" w:hAnsi="Browallia New" w:cs="Browallia New"/>
                <w:color w:val="000000"/>
                <w:sz w:val="10"/>
                <w:szCs w:val="10"/>
                <w:cs/>
              </w:rPr>
            </w:pPr>
          </w:p>
        </w:tc>
        <w:tc>
          <w:tcPr>
            <w:tcW w:w="1170" w:type="dxa"/>
            <w:vAlign w:val="bottom"/>
          </w:tcPr>
          <w:p w14:paraId="7C3422E2" w14:textId="77777777" w:rsidR="00B21476" w:rsidRPr="00A5506B" w:rsidRDefault="00B21476" w:rsidP="00B21476">
            <w:pPr>
              <w:spacing w:line="240" w:lineRule="auto"/>
              <w:ind w:right="-36"/>
              <w:jc w:val="right"/>
              <w:rPr>
                <w:rFonts w:ascii="Browallia New" w:hAnsi="Browallia New" w:cs="Browallia New"/>
                <w:color w:val="000000"/>
                <w:sz w:val="10"/>
                <w:szCs w:val="10"/>
                <w:cs/>
              </w:rPr>
            </w:pPr>
          </w:p>
        </w:tc>
        <w:tc>
          <w:tcPr>
            <w:tcW w:w="1170" w:type="dxa"/>
            <w:vAlign w:val="bottom"/>
          </w:tcPr>
          <w:p w14:paraId="772B2379" w14:textId="77777777" w:rsidR="00B21476" w:rsidRPr="00A5506B" w:rsidRDefault="00B21476" w:rsidP="00B21476">
            <w:pPr>
              <w:spacing w:line="240" w:lineRule="auto"/>
              <w:ind w:right="-36"/>
              <w:jc w:val="right"/>
              <w:rPr>
                <w:rFonts w:ascii="Browallia New" w:hAnsi="Browallia New" w:cs="Browallia New"/>
                <w:color w:val="000000"/>
                <w:sz w:val="10"/>
                <w:szCs w:val="10"/>
                <w:cs/>
              </w:rPr>
            </w:pPr>
          </w:p>
        </w:tc>
        <w:tc>
          <w:tcPr>
            <w:tcW w:w="1080" w:type="dxa"/>
            <w:vAlign w:val="bottom"/>
          </w:tcPr>
          <w:p w14:paraId="4CFCBE09" w14:textId="77777777" w:rsidR="00B21476" w:rsidRPr="00A5506B" w:rsidRDefault="00B21476" w:rsidP="00B21476">
            <w:pPr>
              <w:spacing w:line="240" w:lineRule="auto"/>
              <w:ind w:right="-36"/>
              <w:jc w:val="right"/>
              <w:rPr>
                <w:rFonts w:ascii="Browallia New" w:hAnsi="Browallia New" w:cs="Browallia New"/>
                <w:color w:val="000000"/>
                <w:sz w:val="10"/>
                <w:szCs w:val="10"/>
                <w:cs/>
              </w:rPr>
            </w:pPr>
          </w:p>
        </w:tc>
        <w:tc>
          <w:tcPr>
            <w:tcW w:w="990" w:type="dxa"/>
            <w:vAlign w:val="bottom"/>
          </w:tcPr>
          <w:p w14:paraId="17133A76" w14:textId="77777777" w:rsidR="00B21476" w:rsidRPr="00A5506B" w:rsidRDefault="00B21476" w:rsidP="00B21476">
            <w:pPr>
              <w:spacing w:line="240" w:lineRule="auto"/>
              <w:ind w:right="-36"/>
              <w:jc w:val="right"/>
              <w:rPr>
                <w:rFonts w:ascii="Browallia New" w:hAnsi="Browallia New" w:cs="Browallia New"/>
                <w:color w:val="000000"/>
                <w:sz w:val="10"/>
                <w:szCs w:val="10"/>
                <w:cs/>
              </w:rPr>
            </w:pPr>
          </w:p>
        </w:tc>
      </w:tr>
      <w:tr w:rsidR="00B21476" w:rsidRPr="0042720B" w14:paraId="70FF5F8D" w14:textId="77777777" w:rsidTr="00DB3542">
        <w:trPr>
          <w:cantSplit/>
        </w:trPr>
        <w:tc>
          <w:tcPr>
            <w:tcW w:w="2601" w:type="dxa"/>
            <w:vAlign w:val="bottom"/>
          </w:tcPr>
          <w:p w14:paraId="0DED81E5" w14:textId="62FC28CF" w:rsidR="00B21476" w:rsidRPr="0042720B" w:rsidRDefault="00DB26AE" w:rsidP="00B21476">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42720B">
              <w:rPr>
                <w:rFonts w:ascii="Browallia New" w:hAnsi="Browallia New" w:cs="Browallia New" w:hint="cs"/>
                <w:snapToGrid w:val="0"/>
                <w:color w:val="000000"/>
                <w:sz w:val="20"/>
                <w:szCs w:val="20"/>
                <w:lang w:eastAsia="th-TH"/>
              </w:rPr>
              <w:t>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มกราคม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4</w:t>
            </w:r>
          </w:p>
        </w:tc>
        <w:tc>
          <w:tcPr>
            <w:tcW w:w="1080" w:type="dxa"/>
            <w:vAlign w:val="bottom"/>
          </w:tcPr>
          <w:p w14:paraId="6B9CDCCB" w14:textId="7EB66EAD" w:rsidR="00B21476" w:rsidRPr="00F11ECB" w:rsidRDefault="00DB26AE" w:rsidP="00B21476">
            <w:pP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567</w:t>
            </w:r>
          </w:p>
        </w:tc>
        <w:tc>
          <w:tcPr>
            <w:tcW w:w="1170" w:type="dxa"/>
            <w:vAlign w:val="bottom"/>
          </w:tcPr>
          <w:p w14:paraId="7BCF5732" w14:textId="37C0EF1D" w:rsidR="00B21476" w:rsidRPr="00F11ECB" w:rsidRDefault="00DB26AE" w:rsidP="00B21476">
            <w:pP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213,904</w:t>
            </w:r>
          </w:p>
        </w:tc>
        <w:tc>
          <w:tcPr>
            <w:tcW w:w="1170" w:type="dxa"/>
            <w:vAlign w:val="bottom"/>
          </w:tcPr>
          <w:p w14:paraId="5C511851" w14:textId="003B2F93" w:rsidR="00B21476" w:rsidRPr="00A5506B" w:rsidRDefault="00540563" w:rsidP="00B21476">
            <w:pPr>
              <w:tabs>
                <w:tab w:val="decimal" w:pos="580"/>
              </w:tabs>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177,</w:t>
            </w:r>
            <w:r w:rsidR="00BD2A31" w:rsidRPr="00A5506B">
              <w:rPr>
                <w:rFonts w:ascii="Browallia New" w:hAnsi="Browallia New" w:cs="Browallia New"/>
                <w:color w:val="000000"/>
                <w:sz w:val="20"/>
                <w:szCs w:val="20"/>
              </w:rPr>
              <w:t>918</w:t>
            </w:r>
          </w:p>
        </w:tc>
        <w:tc>
          <w:tcPr>
            <w:tcW w:w="1170" w:type="dxa"/>
            <w:vAlign w:val="bottom"/>
          </w:tcPr>
          <w:p w14:paraId="2E1EBEB5" w14:textId="05E3037B" w:rsidR="00B21476" w:rsidRPr="00A5506B" w:rsidRDefault="00DB26AE" w:rsidP="00B21476">
            <w:pPr>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149,608</w:t>
            </w:r>
          </w:p>
        </w:tc>
        <w:tc>
          <w:tcPr>
            <w:tcW w:w="1080" w:type="dxa"/>
            <w:vAlign w:val="bottom"/>
          </w:tcPr>
          <w:p w14:paraId="6C86F314" w14:textId="710943A6" w:rsidR="00B21476" w:rsidRPr="00A5506B" w:rsidRDefault="00DB26AE" w:rsidP="00BA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A5506B" w:rsidDel="00CA3A78">
              <w:rPr>
                <w:rFonts w:ascii="Browallia New" w:hAnsi="Browallia New" w:cs="Browallia New"/>
                <w:color w:val="000000"/>
                <w:sz w:val="20"/>
                <w:szCs w:val="20"/>
              </w:rPr>
              <w:t xml:space="preserve">         -</w:t>
            </w:r>
          </w:p>
        </w:tc>
        <w:tc>
          <w:tcPr>
            <w:tcW w:w="990" w:type="dxa"/>
            <w:vAlign w:val="bottom"/>
          </w:tcPr>
          <w:p w14:paraId="1028317E" w14:textId="228F22C3" w:rsidR="00B21476" w:rsidRPr="00A5506B" w:rsidRDefault="004A2DE8" w:rsidP="00B21476">
            <w:pPr>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541,</w:t>
            </w:r>
            <w:r w:rsidR="00F53D4B" w:rsidRPr="00A5506B">
              <w:rPr>
                <w:rFonts w:ascii="Browallia New" w:hAnsi="Browallia New" w:cs="Browallia New"/>
                <w:color w:val="000000"/>
                <w:sz w:val="20"/>
                <w:szCs w:val="20"/>
              </w:rPr>
              <w:t>997</w:t>
            </w:r>
          </w:p>
        </w:tc>
      </w:tr>
      <w:tr w:rsidR="00B21476" w:rsidRPr="0042720B" w14:paraId="6AE6BE69" w14:textId="77777777" w:rsidTr="00DB3542">
        <w:trPr>
          <w:cantSplit/>
        </w:trPr>
        <w:tc>
          <w:tcPr>
            <w:tcW w:w="2601" w:type="dxa"/>
            <w:vAlign w:val="bottom"/>
          </w:tcPr>
          <w:p w14:paraId="10018795" w14:textId="168FFD88" w:rsidR="00B21476" w:rsidRPr="0042720B" w:rsidRDefault="00DB26AE" w:rsidP="00B21476">
            <w:pPr>
              <w:spacing w:line="240" w:lineRule="auto"/>
              <w:ind w:left="162" w:right="-36" w:hanging="162"/>
              <w:jc w:val="both"/>
              <w:rPr>
                <w:rFonts w:ascii="Browallia New" w:hAnsi="Browallia New" w:cs="Browallia New"/>
                <w:color w:val="000000"/>
                <w:spacing w:val="-10"/>
                <w:sz w:val="20"/>
                <w:szCs w:val="20"/>
                <w:cs/>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25BB0D36" w14:textId="2A433345" w:rsidR="00B21476" w:rsidRPr="00F11ECB" w:rsidRDefault="00DB26AE" w:rsidP="00B21476">
            <w:pPr>
              <w:spacing w:line="240" w:lineRule="auto"/>
              <w:ind w:right="-36"/>
              <w:jc w:val="right"/>
              <w:rPr>
                <w:rFonts w:ascii="Browallia New" w:hAnsi="Browallia New" w:cs="Browallia New"/>
                <w:color w:val="000000"/>
                <w:sz w:val="20"/>
                <w:szCs w:val="20"/>
              </w:rPr>
            </w:pPr>
            <w:r w:rsidRPr="00F11ECB" w:rsidDel="00CA3A78">
              <w:rPr>
                <w:rFonts w:ascii="Browallia New" w:hAnsi="Browallia New" w:cs="Browallia New"/>
                <w:color w:val="000000"/>
                <w:sz w:val="20"/>
                <w:szCs w:val="20"/>
              </w:rPr>
              <w:t xml:space="preserve">         -</w:t>
            </w:r>
          </w:p>
        </w:tc>
        <w:tc>
          <w:tcPr>
            <w:tcW w:w="1170" w:type="dxa"/>
            <w:vAlign w:val="bottom"/>
          </w:tcPr>
          <w:p w14:paraId="13F69F4B" w14:textId="3B349BD1" w:rsidR="00B21476" w:rsidRPr="00F11ECB" w:rsidRDefault="00DB26AE"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w:t>
            </w:r>
            <w:r w:rsidRPr="00F11ECB">
              <w:rPr>
                <w:rFonts w:ascii="Browallia New" w:hAnsi="Browallia New" w:cs="Browallia New" w:hint="cs"/>
                <w:color w:val="000000"/>
                <w:sz w:val="20"/>
                <w:szCs w:val="20"/>
              </w:rPr>
              <w:t xml:space="preserve">  </w:t>
            </w:r>
            <w:r w:rsidRPr="00F11ECB">
              <w:rPr>
                <w:rFonts w:ascii="Browallia New" w:hAnsi="Browallia New" w:cs="Browallia New"/>
                <w:color w:val="000000"/>
                <w:sz w:val="20"/>
                <w:szCs w:val="20"/>
              </w:rPr>
              <w:t>-</w:t>
            </w:r>
          </w:p>
        </w:tc>
        <w:tc>
          <w:tcPr>
            <w:tcW w:w="1170" w:type="dxa"/>
            <w:vAlign w:val="bottom"/>
          </w:tcPr>
          <w:p w14:paraId="7749CF71" w14:textId="006B81D8" w:rsidR="00B21476" w:rsidRPr="00A5506B" w:rsidRDefault="00DB26AE"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w:t>
            </w:r>
            <w:r w:rsidRPr="00A5506B">
              <w:rPr>
                <w:rFonts w:ascii="Browallia New" w:hAnsi="Browallia New" w:cs="Browallia New" w:hint="cs"/>
                <w:color w:val="000000"/>
                <w:sz w:val="20"/>
                <w:szCs w:val="20"/>
              </w:rPr>
              <w:t xml:space="preserve">  </w:t>
            </w:r>
            <w:r w:rsidRPr="00A5506B">
              <w:rPr>
                <w:rFonts w:ascii="Browallia New" w:hAnsi="Browallia New" w:cs="Browallia New"/>
                <w:color w:val="000000"/>
                <w:sz w:val="20"/>
                <w:szCs w:val="20"/>
              </w:rPr>
              <w:t>-</w:t>
            </w:r>
          </w:p>
        </w:tc>
        <w:tc>
          <w:tcPr>
            <w:tcW w:w="1170" w:type="dxa"/>
            <w:vAlign w:val="bottom"/>
          </w:tcPr>
          <w:p w14:paraId="65A82207" w14:textId="1D7F02CC" w:rsidR="00B21476" w:rsidRPr="00A5506B" w:rsidRDefault="00DB26AE"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2,216</w:t>
            </w:r>
          </w:p>
        </w:tc>
        <w:tc>
          <w:tcPr>
            <w:tcW w:w="1080" w:type="dxa"/>
            <w:vAlign w:val="bottom"/>
          </w:tcPr>
          <w:p w14:paraId="7E2E49AB" w14:textId="51321054" w:rsidR="00B21476" w:rsidRPr="00A5506B" w:rsidRDefault="00B21476" w:rsidP="00B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5506B" w:rsidDel="00CA3A78">
              <w:rPr>
                <w:rFonts w:ascii="Browallia New" w:hAnsi="Browallia New" w:cs="Browallia New"/>
                <w:color w:val="000000"/>
                <w:sz w:val="20"/>
                <w:szCs w:val="20"/>
              </w:rPr>
              <w:t xml:space="preserve">         -</w:t>
            </w:r>
          </w:p>
        </w:tc>
        <w:tc>
          <w:tcPr>
            <w:tcW w:w="990" w:type="dxa"/>
            <w:vAlign w:val="bottom"/>
          </w:tcPr>
          <w:p w14:paraId="50CD313C" w14:textId="5FD497B4" w:rsidR="00B21476" w:rsidRPr="00A5506B" w:rsidRDefault="00DB26AE"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2,216</w:t>
            </w:r>
          </w:p>
        </w:tc>
      </w:tr>
      <w:tr w:rsidR="00B21476" w:rsidRPr="0042720B" w14:paraId="0692E8DD" w14:textId="77777777" w:rsidTr="00DB3542">
        <w:trPr>
          <w:cantSplit/>
        </w:trPr>
        <w:tc>
          <w:tcPr>
            <w:tcW w:w="2601" w:type="dxa"/>
            <w:vAlign w:val="bottom"/>
          </w:tcPr>
          <w:p w14:paraId="3378DD69" w14:textId="3EE860B7" w:rsidR="00B21476" w:rsidRPr="0042720B" w:rsidRDefault="00DB26AE" w:rsidP="00B21476">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ค่าเสื่อมราคาสำหรับปี</w:t>
            </w:r>
          </w:p>
        </w:tc>
        <w:tc>
          <w:tcPr>
            <w:tcW w:w="1080" w:type="dxa"/>
            <w:vAlign w:val="bottom"/>
          </w:tcPr>
          <w:p w14:paraId="3ED2CC8D" w14:textId="04FC3A47" w:rsidR="00B21476" w:rsidRPr="00F11ECB" w:rsidDel="00815AB2" w:rsidRDefault="00B21476" w:rsidP="00B21476">
            <w:pPr>
              <w:spacing w:line="240" w:lineRule="auto"/>
              <w:ind w:right="-36"/>
              <w:jc w:val="right"/>
              <w:rPr>
                <w:rFonts w:ascii="Browallia New" w:hAnsi="Browallia New" w:cs="Browallia New"/>
                <w:color w:val="000000"/>
                <w:sz w:val="20"/>
                <w:szCs w:val="20"/>
              </w:rPr>
            </w:pPr>
            <w:r w:rsidRPr="00F11ECB" w:rsidDel="00CA3A78">
              <w:rPr>
                <w:rFonts w:ascii="Browallia New" w:hAnsi="Browallia New" w:cs="Browallia New"/>
                <w:color w:val="000000"/>
                <w:sz w:val="20"/>
                <w:szCs w:val="20"/>
              </w:rPr>
              <w:t xml:space="preserve">         </w:t>
            </w:r>
            <w:r w:rsidR="00DB26AE" w:rsidRPr="00F11ECB">
              <w:rPr>
                <w:rFonts w:ascii="Browallia New" w:hAnsi="Browallia New" w:cs="Browallia New"/>
                <w:color w:val="000000"/>
                <w:sz w:val="20"/>
                <w:szCs w:val="20"/>
              </w:rPr>
              <w:t xml:space="preserve">   112 </w:t>
            </w:r>
          </w:p>
        </w:tc>
        <w:tc>
          <w:tcPr>
            <w:tcW w:w="1170" w:type="dxa"/>
            <w:vAlign w:val="bottom"/>
          </w:tcPr>
          <w:p w14:paraId="37FE1B09" w14:textId="501250D7" w:rsidR="00B21476" w:rsidRPr="00F11ECB" w:rsidDel="00815AB2" w:rsidRDefault="00B21476"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w:t>
            </w:r>
            <w:r w:rsidRPr="00F11ECB">
              <w:rPr>
                <w:rFonts w:ascii="Browallia New" w:hAnsi="Browallia New" w:cs="Browallia New" w:hint="cs"/>
                <w:color w:val="000000"/>
                <w:sz w:val="20"/>
                <w:szCs w:val="20"/>
              </w:rPr>
              <w:t xml:space="preserve"> </w:t>
            </w:r>
            <w:r w:rsidR="00DB26AE" w:rsidRPr="00F11ECB">
              <w:rPr>
                <w:rFonts w:ascii="Browallia New" w:hAnsi="Browallia New" w:cs="Browallia New"/>
                <w:color w:val="000000"/>
                <w:sz w:val="20"/>
                <w:szCs w:val="20"/>
              </w:rPr>
              <w:t xml:space="preserve">15,441 </w:t>
            </w:r>
          </w:p>
        </w:tc>
        <w:tc>
          <w:tcPr>
            <w:tcW w:w="1170" w:type="dxa"/>
            <w:vAlign w:val="bottom"/>
          </w:tcPr>
          <w:p w14:paraId="2A5FEBA2" w14:textId="7A627D77" w:rsidR="00B21476" w:rsidRPr="00A5506B" w:rsidDel="00815AB2" w:rsidRDefault="00B21476"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w:t>
            </w:r>
            <w:r w:rsidRPr="00A5506B">
              <w:rPr>
                <w:rFonts w:ascii="Browallia New" w:hAnsi="Browallia New" w:cs="Browallia New" w:hint="cs"/>
                <w:color w:val="000000"/>
                <w:sz w:val="20"/>
                <w:szCs w:val="20"/>
              </w:rPr>
              <w:t xml:space="preserve">  </w:t>
            </w:r>
            <w:r w:rsidR="00DB26AE" w:rsidRPr="00A5506B">
              <w:rPr>
                <w:rFonts w:ascii="Browallia New" w:hAnsi="Browallia New" w:cs="Browallia New"/>
                <w:color w:val="000000"/>
                <w:sz w:val="20"/>
                <w:szCs w:val="20"/>
              </w:rPr>
              <w:t xml:space="preserve"> 19,</w:t>
            </w:r>
            <w:r w:rsidR="00BD2A31" w:rsidRPr="00A5506B">
              <w:rPr>
                <w:rFonts w:ascii="Browallia New" w:hAnsi="Browallia New" w:cs="Browallia New"/>
                <w:color w:val="000000"/>
                <w:sz w:val="20"/>
                <w:szCs w:val="20"/>
              </w:rPr>
              <w:t>665</w:t>
            </w:r>
            <w:r w:rsidR="00DB26AE" w:rsidRPr="00A5506B">
              <w:rPr>
                <w:rFonts w:ascii="Browallia New" w:hAnsi="Browallia New" w:cs="Browallia New"/>
                <w:color w:val="000000"/>
                <w:sz w:val="20"/>
                <w:szCs w:val="20"/>
              </w:rPr>
              <w:t xml:space="preserve"> </w:t>
            </w:r>
          </w:p>
        </w:tc>
        <w:tc>
          <w:tcPr>
            <w:tcW w:w="1170" w:type="dxa"/>
            <w:vAlign w:val="bottom"/>
          </w:tcPr>
          <w:p w14:paraId="3CDF64A4" w14:textId="301FD021" w:rsidR="00B21476" w:rsidRPr="00A5506B" w:rsidDel="00815AB2" w:rsidRDefault="00B21476"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2,</w:t>
            </w:r>
            <w:r w:rsidR="00DB26AE" w:rsidRPr="00A5506B">
              <w:rPr>
                <w:rFonts w:ascii="Browallia New" w:hAnsi="Browallia New" w:cs="Browallia New"/>
                <w:color w:val="000000"/>
                <w:sz w:val="20"/>
                <w:szCs w:val="20"/>
              </w:rPr>
              <w:t>011</w:t>
            </w:r>
          </w:p>
        </w:tc>
        <w:tc>
          <w:tcPr>
            <w:tcW w:w="1080" w:type="dxa"/>
            <w:vAlign w:val="bottom"/>
          </w:tcPr>
          <w:p w14:paraId="6124C9A8" w14:textId="0A60E4EA" w:rsidR="00B21476" w:rsidRPr="00A5506B" w:rsidDel="00815AB2" w:rsidRDefault="00B21476" w:rsidP="00BA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5506B" w:rsidDel="00CA3A78">
              <w:rPr>
                <w:rFonts w:ascii="Browallia New" w:hAnsi="Browallia New" w:cs="Browallia New"/>
                <w:color w:val="000000"/>
                <w:sz w:val="20"/>
                <w:szCs w:val="20"/>
              </w:rPr>
              <w:t xml:space="preserve">         </w:t>
            </w:r>
            <w:r w:rsidR="00DB26AE" w:rsidRPr="00A5506B">
              <w:rPr>
                <w:rFonts w:ascii="Browallia New" w:hAnsi="Browallia New" w:cs="Browallia New"/>
                <w:color w:val="000000"/>
                <w:sz w:val="20"/>
                <w:szCs w:val="20"/>
              </w:rPr>
              <w:t xml:space="preserve"> </w:t>
            </w:r>
            <w:r w:rsidRPr="00A5506B" w:rsidDel="00CA3A78">
              <w:rPr>
                <w:rFonts w:ascii="Browallia New" w:hAnsi="Browallia New" w:cs="Browallia New"/>
                <w:color w:val="000000"/>
                <w:sz w:val="20"/>
                <w:szCs w:val="20"/>
              </w:rPr>
              <w:t>-</w:t>
            </w:r>
          </w:p>
        </w:tc>
        <w:tc>
          <w:tcPr>
            <w:tcW w:w="990" w:type="dxa"/>
            <w:vAlign w:val="bottom"/>
          </w:tcPr>
          <w:p w14:paraId="5B592951" w14:textId="785F935D" w:rsidR="00B21476" w:rsidRPr="00A5506B" w:rsidDel="00815AB2" w:rsidRDefault="00DB26AE"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37,2</w:t>
            </w:r>
            <w:r w:rsidR="00BE18FE" w:rsidRPr="00A5506B">
              <w:rPr>
                <w:rFonts w:ascii="Browallia New" w:hAnsi="Browallia New" w:cs="Browallia New"/>
                <w:color w:val="000000"/>
                <w:sz w:val="20"/>
                <w:szCs w:val="20"/>
              </w:rPr>
              <w:t>29</w:t>
            </w:r>
          </w:p>
        </w:tc>
      </w:tr>
      <w:tr w:rsidR="00B21476" w:rsidRPr="0042720B" w14:paraId="70AB21B2" w14:textId="77777777" w:rsidTr="00DB3542">
        <w:trPr>
          <w:cantSplit/>
        </w:trPr>
        <w:tc>
          <w:tcPr>
            <w:tcW w:w="2601" w:type="dxa"/>
            <w:vAlign w:val="bottom"/>
          </w:tcPr>
          <w:p w14:paraId="2B1E39B6" w14:textId="77777777" w:rsidR="00DB26AE" w:rsidRPr="0042720B" w:rsidRDefault="00B21476" w:rsidP="00B21476">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w:t>
            </w:r>
            <w:r w:rsidR="00DB26AE" w:rsidRPr="0042720B">
              <w:rPr>
                <w:rFonts w:ascii="Browallia New" w:hAnsi="Browallia New" w:cs="Browallia New" w:hint="cs"/>
                <w:snapToGrid w:val="0"/>
                <w:color w:val="000000"/>
                <w:sz w:val="20"/>
                <w:szCs w:val="20"/>
                <w:cs/>
                <w:lang w:eastAsia="th-TH"/>
              </w:rPr>
              <w:t>สะสม</w:t>
            </w:r>
            <w:r w:rsidRPr="0042720B">
              <w:rPr>
                <w:rFonts w:ascii="Browallia New" w:hAnsi="Browallia New" w:cs="Browallia New" w:hint="cs"/>
                <w:snapToGrid w:val="0"/>
                <w:color w:val="000000"/>
                <w:sz w:val="20"/>
                <w:szCs w:val="20"/>
                <w:cs/>
                <w:lang w:eastAsia="th-TH"/>
              </w:rPr>
              <w:t>สำหรับ</w:t>
            </w:r>
            <w:r w:rsidR="00DB26AE" w:rsidRPr="0042720B">
              <w:rPr>
                <w:rFonts w:ascii="Browallia New" w:hAnsi="Browallia New" w:cs="Browallia New" w:hint="cs"/>
                <w:snapToGrid w:val="0"/>
                <w:color w:val="000000"/>
                <w:sz w:val="20"/>
                <w:szCs w:val="20"/>
                <w:cs/>
                <w:lang w:eastAsia="th-TH"/>
              </w:rPr>
              <w:t>ส่วนที่ขายและ</w:t>
            </w:r>
          </w:p>
          <w:p w14:paraId="3123A666" w14:textId="4198C0E0" w:rsidR="00B21476" w:rsidRPr="0042720B" w:rsidRDefault="00DB26AE" w:rsidP="00B21476">
            <w:pPr>
              <w:spacing w:line="240" w:lineRule="auto"/>
              <w:ind w:left="162" w:right="-36" w:hanging="162"/>
              <w:jc w:val="both"/>
              <w:rPr>
                <w:rFonts w:ascii="Browallia New" w:hAnsi="Browallia New" w:cs="Browallia New"/>
                <w:color w:val="000000"/>
                <w:spacing w:val="-10"/>
                <w:sz w:val="20"/>
                <w:szCs w:val="20"/>
                <w:cs/>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ตัดจำหน่าย</w:t>
            </w:r>
          </w:p>
        </w:tc>
        <w:tc>
          <w:tcPr>
            <w:tcW w:w="1080" w:type="dxa"/>
            <w:vAlign w:val="bottom"/>
          </w:tcPr>
          <w:p w14:paraId="3FB37265" w14:textId="6620C78A" w:rsidR="00B21476" w:rsidRPr="00F11ECB" w:rsidRDefault="00B21476" w:rsidP="000A19E2">
            <w:pPr>
              <w:pBdr>
                <w:bottom w:val="single" w:sz="4" w:space="1" w:color="auto"/>
              </w:pBd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 xml:space="preserve">         </w:t>
            </w:r>
            <w:r w:rsidR="00DB26AE" w:rsidRPr="00F11ECB">
              <w:rPr>
                <w:rFonts w:ascii="Browallia New" w:hAnsi="Browallia New" w:cs="Browallia New"/>
                <w:color w:val="000000"/>
                <w:sz w:val="20"/>
                <w:szCs w:val="20"/>
              </w:rPr>
              <w:t>-</w:t>
            </w:r>
          </w:p>
        </w:tc>
        <w:tc>
          <w:tcPr>
            <w:tcW w:w="1170" w:type="dxa"/>
            <w:vAlign w:val="bottom"/>
          </w:tcPr>
          <w:p w14:paraId="62385046" w14:textId="4C8746D3" w:rsidR="00B21476" w:rsidRPr="00F11ECB" w:rsidRDefault="00DB26AE" w:rsidP="000A19E2">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(587)</w:t>
            </w:r>
          </w:p>
        </w:tc>
        <w:tc>
          <w:tcPr>
            <w:tcW w:w="1170" w:type="dxa"/>
            <w:vAlign w:val="bottom"/>
          </w:tcPr>
          <w:p w14:paraId="256C877D" w14:textId="4656BAC7" w:rsidR="00B21476" w:rsidRPr="00A5506B" w:rsidRDefault="00DB26AE" w:rsidP="000A19E2">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(2,778)</w:t>
            </w:r>
          </w:p>
        </w:tc>
        <w:tc>
          <w:tcPr>
            <w:tcW w:w="1170" w:type="dxa"/>
            <w:vAlign w:val="bottom"/>
          </w:tcPr>
          <w:p w14:paraId="4F969C21" w14:textId="55C6B88F" w:rsidR="00B21476" w:rsidRPr="00A5506B" w:rsidRDefault="00DB26AE" w:rsidP="000A19E2">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(1,437)</w:t>
            </w:r>
          </w:p>
        </w:tc>
        <w:tc>
          <w:tcPr>
            <w:tcW w:w="1080" w:type="dxa"/>
            <w:vAlign w:val="bottom"/>
          </w:tcPr>
          <w:p w14:paraId="5FF07008" w14:textId="647A54E1" w:rsidR="00B21476" w:rsidRPr="00A5506B" w:rsidRDefault="00B21476" w:rsidP="000A19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 xml:space="preserve">          </w:t>
            </w:r>
            <w:r w:rsidRPr="00A5506B" w:rsidDel="00CA3A78">
              <w:rPr>
                <w:rFonts w:ascii="Browallia New" w:hAnsi="Browallia New" w:cs="Browallia New"/>
                <w:color w:val="000000"/>
                <w:sz w:val="20"/>
                <w:szCs w:val="20"/>
              </w:rPr>
              <w:t>-</w:t>
            </w:r>
          </w:p>
        </w:tc>
        <w:tc>
          <w:tcPr>
            <w:tcW w:w="990" w:type="dxa"/>
            <w:vAlign w:val="bottom"/>
          </w:tcPr>
          <w:p w14:paraId="2606DF24" w14:textId="489D32A8" w:rsidR="00B21476" w:rsidRPr="00A5506B" w:rsidRDefault="00DB26AE" w:rsidP="000A19E2">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(4,802)</w:t>
            </w:r>
          </w:p>
        </w:tc>
      </w:tr>
      <w:tr w:rsidR="00B21476" w:rsidRPr="0042720B" w14:paraId="056CC710" w14:textId="77777777" w:rsidTr="00DB3542">
        <w:trPr>
          <w:cantSplit/>
        </w:trPr>
        <w:tc>
          <w:tcPr>
            <w:tcW w:w="2601" w:type="dxa"/>
            <w:vAlign w:val="bottom"/>
          </w:tcPr>
          <w:p w14:paraId="70389DA7" w14:textId="7BFF2F44" w:rsidR="00B21476" w:rsidRPr="0042720B" w:rsidRDefault="00DB26AE" w:rsidP="00B21476">
            <w:pPr>
              <w:spacing w:line="240" w:lineRule="auto"/>
              <w:ind w:left="162" w:right="-36" w:hanging="162"/>
              <w:jc w:val="both"/>
              <w:rPr>
                <w:rFonts w:ascii="Browallia New" w:hAnsi="Browallia New" w:cs="Browallia New"/>
                <w:color w:val="000000"/>
                <w:spacing w:val="-10"/>
                <w:sz w:val="20"/>
                <w:szCs w:val="20"/>
                <w:cs/>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4</w:t>
            </w:r>
          </w:p>
        </w:tc>
        <w:tc>
          <w:tcPr>
            <w:tcW w:w="1080" w:type="dxa"/>
          </w:tcPr>
          <w:p w14:paraId="4704F066" w14:textId="369423FA" w:rsidR="00B21476" w:rsidRPr="00F11ECB" w:rsidRDefault="00DB26AE" w:rsidP="004C1F8A">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679 </w:t>
            </w:r>
          </w:p>
        </w:tc>
        <w:tc>
          <w:tcPr>
            <w:tcW w:w="1170" w:type="dxa"/>
          </w:tcPr>
          <w:p w14:paraId="23876614" w14:textId="47712737" w:rsidR="00B21476" w:rsidRPr="00F11ECB" w:rsidRDefault="00DB26AE" w:rsidP="004C1F8A">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228,758 </w:t>
            </w:r>
          </w:p>
        </w:tc>
        <w:tc>
          <w:tcPr>
            <w:tcW w:w="1170" w:type="dxa"/>
          </w:tcPr>
          <w:p w14:paraId="1C63CBC2" w14:textId="482B64AC" w:rsidR="00B21476" w:rsidRPr="00A5506B" w:rsidRDefault="00733512"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194</w:t>
            </w:r>
            <w:r w:rsidR="004E123E" w:rsidRPr="00A5506B">
              <w:rPr>
                <w:rFonts w:ascii="Browallia New" w:hAnsi="Browallia New" w:cs="Browallia New"/>
                <w:color w:val="000000"/>
                <w:sz w:val="20"/>
                <w:szCs w:val="20"/>
              </w:rPr>
              <w:t>,80</w:t>
            </w:r>
            <w:r w:rsidR="00BD2A31" w:rsidRPr="00A5506B">
              <w:rPr>
                <w:rFonts w:ascii="Browallia New" w:hAnsi="Browallia New" w:cs="Browallia New"/>
                <w:color w:val="000000"/>
                <w:sz w:val="20"/>
                <w:szCs w:val="20"/>
              </w:rPr>
              <w:t>5</w:t>
            </w:r>
          </w:p>
        </w:tc>
        <w:tc>
          <w:tcPr>
            <w:tcW w:w="1170" w:type="dxa"/>
          </w:tcPr>
          <w:p w14:paraId="3B8C97AF" w14:textId="7DBDB068" w:rsidR="00B21476" w:rsidRPr="00A5506B" w:rsidRDefault="00DB26AE"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152,398</w:t>
            </w:r>
          </w:p>
        </w:tc>
        <w:tc>
          <w:tcPr>
            <w:tcW w:w="1080" w:type="dxa"/>
            <w:vAlign w:val="bottom"/>
          </w:tcPr>
          <w:p w14:paraId="1BA3F5FC" w14:textId="49974F04" w:rsidR="00B21476" w:rsidRPr="00A5506B" w:rsidRDefault="00B21476" w:rsidP="00BA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w:t>
            </w:r>
            <w:r w:rsidRPr="00A5506B" w:rsidDel="00CA3A78">
              <w:rPr>
                <w:rFonts w:ascii="Browallia New" w:hAnsi="Browallia New" w:cs="Browallia New"/>
                <w:color w:val="000000"/>
                <w:sz w:val="20"/>
                <w:szCs w:val="20"/>
              </w:rPr>
              <w:t>-</w:t>
            </w:r>
          </w:p>
        </w:tc>
        <w:tc>
          <w:tcPr>
            <w:tcW w:w="990" w:type="dxa"/>
            <w:vAlign w:val="bottom"/>
          </w:tcPr>
          <w:p w14:paraId="7C207D1D" w14:textId="0CB94FCF" w:rsidR="00B21476" w:rsidRPr="00A5506B" w:rsidRDefault="00DB26AE"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w:t>
            </w:r>
            <w:r w:rsidR="004E123E" w:rsidRPr="00A5506B">
              <w:rPr>
                <w:rFonts w:ascii="Browallia New" w:hAnsi="Browallia New" w:cs="Browallia New"/>
                <w:color w:val="000000"/>
                <w:sz w:val="20"/>
                <w:szCs w:val="20"/>
              </w:rPr>
              <w:t>576</w:t>
            </w:r>
            <w:r w:rsidR="000A19E2" w:rsidRPr="00A5506B">
              <w:rPr>
                <w:rFonts w:ascii="Browallia New" w:hAnsi="Browallia New" w:cs="Browallia New"/>
                <w:color w:val="000000"/>
                <w:sz w:val="20"/>
                <w:szCs w:val="20"/>
              </w:rPr>
              <w:t>,6</w:t>
            </w:r>
            <w:r w:rsidR="00BE18FE" w:rsidRPr="00A5506B">
              <w:rPr>
                <w:rFonts w:ascii="Browallia New" w:hAnsi="Browallia New" w:cs="Browallia New"/>
                <w:color w:val="000000"/>
                <w:sz w:val="20"/>
                <w:szCs w:val="20"/>
              </w:rPr>
              <w:t>40</w:t>
            </w:r>
          </w:p>
        </w:tc>
      </w:tr>
      <w:tr w:rsidR="00B21476" w:rsidRPr="0042720B" w14:paraId="010EB7E7" w14:textId="77777777" w:rsidTr="00DB3542">
        <w:trPr>
          <w:cantSplit/>
        </w:trPr>
        <w:tc>
          <w:tcPr>
            <w:tcW w:w="2601" w:type="dxa"/>
            <w:vAlign w:val="bottom"/>
          </w:tcPr>
          <w:p w14:paraId="0A989080" w14:textId="2A9A4209" w:rsidR="00B21476" w:rsidRPr="0042720B" w:rsidRDefault="00DB26AE" w:rsidP="00B21476">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19EC295D" w14:textId="7E34FA59" w:rsidR="00B21476" w:rsidRPr="00F11ECB" w:rsidRDefault="002F2480" w:rsidP="004C1F8A">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13FB845E" w14:textId="5175179A" w:rsidR="00B21476" w:rsidRPr="00F11ECB" w:rsidRDefault="002F2480" w:rsidP="004C1F8A">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3311CABD" w14:textId="14173EBF" w:rsidR="00B21476" w:rsidRPr="00A5506B" w:rsidRDefault="002F2480"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170" w:type="dxa"/>
            <w:vAlign w:val="bottom"/>
          </w:tcPr>
          <w:p w14:paraId="4C9B7E2A" w14:textId="03701728" w:rsidR="00B21476" w:rsidRPr="00A5506B" w:rsidRDefault="002F2480"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1,095</w:t>
            </w:r>
          </w:p>
        </w:tc>
        <w:tc>
          <w:tcPr>
            <w:tcW w:w="1080" w:type="dxa"/>
            <w:vAlign w:val="bottom"/>
          </w:tcPr>
          <w:p w14:paraId="0443F25E" w14:textId="5ACEEA05" w:rsidR="00B21476" w:rsidRPr="00A5506B" w:rsidRDefault="002F2480" w:rsidP="004C1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vAlign w:val="bottom"/>
          </w:tcPr>
          <w:p w14:paraId="3DB5C336" w14:textId="1A59D9EE" w:rsidR="00B21476" w:rsidRPr="00A5506B" w:rsidRDefault="002F2480" w:rsidP="004C1F8A">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1,095</w:t>
            </w:r>
          </w:p>
        </w:tc>
      </w:tr>
      <w:tr w:rsidR="00B21476" w:rsidRPr="0042720B" w14:paraId="33909331" w14:textId="77777777" w:rsidTr="00DB3542">
        <w:trPr>
          <w:cantSplit/>
        </w:trPr>
        <w:tc>
          <w:tcPr>
            <w:tcW w:w="2601" w:type="dxa"/>
            <w:vAlign w:val="bottom"/>
          </w:tcPr>
          <w:p w14:paraId="0455DEE3" w14:textId="6ECD146D" w:rsidR="00B21476" w:rsidRPr="0042720B" w:rsidRDefault="00DB26AE" w:rsidP="00B21476">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ค่าเสื่อมราคาสำหรับปี</w:t>
            </w:r>
          </w:p>
        </w:tc>
        <w:tc>
          <w:tcPr>
            <w:tcW w:w="1080" w:type="dxa"/>
          </w:tcPr>
          <w:p w14:paraId="6D5463A2" w14:textId="08F50B8B" w:rsidR="00B21476" w:rsidRPr="00F11ECB" w:rsidRDefault="00A736DD"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112</w:t>
            </w:r>
          </w:p>
        </w:tc>
        <w:tc>
          <w:tcPr>
            <w:tcW w:w="1170" w:type="dxa"/>
          </w:tcPr>
          <w:p w14:paraId="597F2E65" w14:textId="3BC87C1C" w:rsidR="00B21476" w:rsidRPr="00F11ECB" w:rsidRDefault="00A736DD"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15,801</w:t>
            </w:r>
          </w:p>
        </w:tc>
        <w:tc>
          <w:tcPr>
            <w:tcW w:w="1170" w:type="dxa"/>
          </w:tcPr>
          <w:p w14:paraId="7F23ABEF" w14:textId="2CE83F19" w:rsidR="00B21476" w:rsidRPr="00A5506B" w:rsidRDefault="00A736DD"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19,52</w:t>
            </w:r>
            <w:r w:rsidR="005846D6" w:rsidRPr="00A5506B">
              <w:rPr>
                <w:rFonts w:ascii="Browallia New" w:hAnsi="Browallia New" w:cs="Browallia New"/>
                <w:color w:val="000000"/>
                <w:sz w:val="20"/>
                <w:szCs w:val="20"/>
              </w:rPr>
              <w:t>5</w:t>
            </w:r>
          </w:p>
        </w:tc>
        <w:tc>
          <w:tcPr>
            <w:tcW w:w="1170" w:type="dxa"/>
          </w:tcPr>
          <w:p w14:paraId="1687E876" w14:textId="6CD1613B" w:rsidR="00B21476" w:rsidRPr="00A5506B" w:rsidRDefault="00A736DD"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909</w:t>
            </w:r>
          </w:p>
        </w:tc>
        <w:tc>
          <w:tcPr>
            <w:tcW w:w="1080" w:type="dxa"/>
          </w:tcPr>
          <w:p w14:paraId="76EDBB6C" w14:textId="378BF910" w:rsidR="00B21476" w:rsidRPr="00A5506B" w:rsidRDefault="00A736DD" w:rsidP="00BA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tcPr>
          <w:p w14:paraId="193C2628" w14:textId="0FDEB28F" w:rsidR="00B21476" w:rsidRPr="00A5506B" w:rsidRDefault="00A736DD" w:rsidP="00B21476">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36,347</w:t>
            </w:r>
          </w:p>
        </w:tc>
      </w:tr>
      <w:tr w:rsidR="00B21476" w:rsidRPr="0042720B" w14:paraId="1EC693AC" w14:textId="77777777" w:rsidTr="00DB3542">
        <w:trPr>
          <w:cantSplit/>
        </w:trPr>
        <w:tc>
          <w:tcPr>
            <w:tcW w:w="2601" w:type="dxa"/>
            <w:vAlign w:val="bottom"/>
          </w:tcPr>
          <w:p w14:paraId="1F6E5F80" w14:textId="77777777" w:rsidR="00DB26AE" w:rsidRPr="0042720B" w:rsidRDefault="00B21476" w:rsidP="00B21476">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w:t>
            </w:r>
            <w:r w:rsidR="00DB26AE" w:rsidRPr="0042720B">
              <w:rPr>
                <w:rFonts w:ascii="Browallia New" w:hAnsi="Browallia New" w:cs="Browallia New" w:hint="cs"/>
                <w:snapToGrid w:val="0"/>
                <w:color w:val="000000"/>
                <w:sz w:val="20"/>
                <w:szCs w:val="20"/>
                <w:cs/>
                <w:lang w:eastAsia="th-TH"/>
              </w:rPr>
              <w:t>สะสม</w:t>
            </w:r>
            <w:r w:rsidRPr="0042720B">
              <w:rPr>
                <w:rFonts w:ascii="Browallia New" w:hAnsi="Browallia New" w:cs="Browallia New" w:hint="cs"/>
                <w:snapToGrid w:val="0"/>
                <w:color w:val="000000"/>
                <w:sz w:val="20"/>
                <w:szCs w:val="20"/>
                <w:cs/>
                <w:lang w:eastAsia="th-TH"/>
              </w:rPr>
              <w:t>สำหรับ</w:t>
            </w:r>
            <w:r w:rsidR="00DB26AE" w:rsidRPr="0042720B">
              <w:rPr>
                <w:rFonts w:ascii="Browallia New" w:hAnsi="Browallia New" w:cs="Browallia New" w:hint="cs"/>
                <w:snapToGrid w:val="0"/>
                <w:color w:val="000000"/>
                <w:sz w:val="20"/>
                <w:szCs w:val="20"/>
                <w:cs/>
                <w:lang w:eastAsia="th-TH"/>
              </w:rPr>
              <w:t>ส่วนที่ขายและ</w:t>
            </w:r>
          </w:p>
          <w:p w14:paraId="391D584D" w14:textId="685268CC" w:rsidR="00B21476" w:rsidRPr="0042720B" w:rsidRDefault="00DB26AE" w:rsidP="00B21476">
            <w:pPr>
              <w:spacing w:line="240" w:lineRule="auto"/>
              <w:ind w:left="162" w:right="-36" w:hanging="162"/>
              <w:jc w:val="both"/>
              <w:rPr>
                <w:rFonts w:ascii="Browallia New" w:hAnsi="Browallia New" w:cs="Browallia New"/>
                <w:color w:val="000000"/>
                <w:spacing w:val="-10"/>
                <w:sz w:val="20"/>
                <w:szCs w:val="20"/>
                <w:cs/>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ตัดจำหน่าย</w:t>
            </w:r>
          </w:p>
        </w:tc>
        <w:tc>
          <w:tcPr>
            <w:tcW w:w="1080" w:type="dxa"/>
            <w:vAlign w:val="bottom"/>
          </w:tcPr>
          <w:p w14:paraId="35D1513F" w14:textId="24601160" w:rsidR="00B21476" w:rsidRPr="00F11ECB" w:rsidRDefault="00497DA7" w:rsidP="00CC4144">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3A26BE78" w14:textId="1487520A" w:rsidR="00B21476" w:rsidRPr="00F11ECB" w:rsidRDefault="00497DA7" w:rsidP="00CC4144">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7B65E099" w14:textId="0FB0BE95" w:rsidR="00B21476" w:rsidRPr="00A5506B" w:rsidRDefault="00215C1E" w:rsidP="00CC4144">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hint="cs"/>
                <w:color w:val="000000"/>
                <w:sz w:val="20"/>
                <w:szCs w:val="20"/>
                <w:cs/>
              </w:rPr>
              <w:t>(</w:t>
            </w:r>
            <w:r w:rsidR="00497DA7" w:rsidRPr="00A5506B">
              <w:rPr>
                <w:rFonts w:ascii="Browallia New" w:hAnsi="Browallia New" w:cs="Browallia New"/>
                <w:color w:val="000000"/>
                <w:sz w:val="20"/>
                <w:szCs w:val="20"/>
              </w:rPr>
              <w:t>3,519</w:t>
            </w:r>
            <w:r w:rsidRPr="00A5506B">
              <w:rPr>
                <w:rFonts w:ascii="Browallia New" w:hAnsi="Browallia New" w:cs="Browallia New" w:hint="cs"/>
                <w:color w:val="000000"/>
                <w:sz w:val="20"/>
                <w:szCs w:val="20"/>
                <w:cs/>
              </w:rPr>
              <w:t>)</w:t>
            </w:r>
          </w:p>
        </w:tc>
        <w:tc>
          <w:tcPr>
            <w:tcW w:w="1170" w:type="dxa"/>
            <w:vAlign w:val="bottom"/>
          </w:tcPr>
          <w:p w14:paraId="0E665A13" w14:textId="26630C05" w:rsidR="00B21476" w:rsidRPr="00A5506B" w:rsidRDefault="00497DA7" w:rsidP="00CC4144">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080" w:type="dxa"/>
            <w:vAlign w:val="bottom"/>
          </w:tcPr>
          <w:p w14:paraId="079A5490" w14:textId="40D0F31C" w:rsidR="00B21476" w:rsidRPr="00A5506B" w:rsidRDefault="00497DA7" w:rsidP="00BA1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vAlign w:val="bottom"/>
          </w:tcPr>
          <w:p w14:paraId="46AABAA1" w14:textId="6B9A3E33" w:rsidR="00B21476" w:rsidRPr="00A5506B" w:rsidRDefault="00FA002C" w:rsidP="00CC4144">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hint="cs"/>
                <w:color w:val="000000"/>
                <w:sz w:val="20"/>
                <w:szCs w:val="20"/>
                <w:cs/>
              </w:rPr>
              <w:t>(</w:t>
            </w:r>
            <w:r w:rsidR="00497DA7" w:rsidRPr="00A5506B">
              <w:rPr>
                <w:rFonts w:ascii="Browallia New" w:hAnsi="Browallia New" w:cs="Browallia New"/>
                <w:color w:val="000000"/>
                <w:sz w:val="20"/>
                <w:szCs w:val="20"/>
              </w:rPr>
              <w:t>3,519</w:t>
            </w:r>
            <w:r w:rsidRPr="00A5506B">
              <w:rPr>
                <w:rFonts w:ascii="Browallia New" w:hAnsi="Browallia New" w:cs="Browallia New" w:hint="cs"/>
                <w:color w:val="000000"/>
                <w:sz w:val="20"/>
                <w:szCs w:val="20"/>
                <w:cs/>
              </w:rPr>
              <w:t>)</w:t>
            </w:r>
          </w:p>
        </w:tc>
      </w:tr>
      <w:tr w:rsidR="00B21476" w:rsidRPr="0042720B" w14:paraId="1FC17D6C" w14:textId="77777777" w:rsidTr="00DB3542">
        <w:trPr>
          <w:cantSplit/>
        </w:trPr>
        <w:tc>
          <w:tcPr>
            <w:tcW w:w="2601" w:type="dxa"/>
            <w:vAlign w:val="bottom"/>
          </w:tcPr>
          <w:p w14:paraId="04ACAB71" w14:textId="439F7F96" w:rsidR="00B21476" w:rsidRPr="0042720B" w:rsidRDefault="00DB26AE" w:rsidP="00B21476">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5</w:t>
            </w:r>
          </w:p>
        </w:tc>
        <w:tc>
          <w:tcPr>
            <w:tcW w:w="1080" w:type="dxa"/>
          </w:tcPr>
          <w:p w14:paraId="6F39B5C3" w14:textId="4382A0FD" w:rsidR="00B21476" w:rsidRPr="00F11ECB" w:rsidRDefault="00497DA7" w:rsidP="00CC4144">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791</w:t>
            </w:r>
          </w:p>
        </w:tc>
        <w:tc>
          <w:tcPr>
            <w:tcW w:w="1170" w:type="dxa"/>
          </w:tcPr>
          <w:p w14:paraId="13FEDE06" w14:textId="6704662F" w:rsidR="00B21476" w:rsidRPr="00F11ECB" w:rsidRDefault="00497DA7" w:rsidP="00CC4144">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244,559</w:t>
            </w:r>
          </w:p>
        </w:tc>
        <w:tc>
          <w:tcPr>
            <w:tcW w:w="1170" w:type="dxa"/>
          </w:tcPr>
          <w:p w14:paraId="33983A1D" w14:textId="31D66A59" w:rsidR="00B21476" w:rsidRPr="00A5506B" w:rsidDel="000624A1" w:rsidRDefault="00F3645F" w:rsidP="00CC4144">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210,</w:t>
            </w:r>
            <w:r w:rsidR="00161E3F" w:rsidRPr="00A5506B">
              <w:rPr>
                <w:rFonts w:ascii="Browallia New" w:hAnsi="Browallia New" w:cs="Browallia New"/>
                <w:color w:val="000000"/>
                <w:sz w:val="20"/>
                <w:szCs w:val="20"/>
              </w:rPr>
              <w:t>81</w:t>
            </w:r>
            <w:r w:rsidR="00BD2A31" w:rsidRPr="00A5506B">
              <w:rPr>
                <w:rFonts w:ascii="Browallia New" w:hAnsi="Browallia New" w:cs="Browallia New"/>
                <w:color w:val="000000"/>
                <w:sz w:val="20"/>
                <w:szCs w:val="20"/>
              </w:rPr>
              <w:t>1</w:t>
            </w:r>
          </w:p>
        </w:tc>
        <w:tc>
          <w:tcPr>
            <w:tcW w:w="1170" w:type="dxa"/>
          </w:tcPr>
          <w:p w14:paraId="71FA2B45" w14:textId="2AB98307" w:rsidR="00B21476" w:rsidRPr="00A5506B" w:rsidRDefault="008B3AC9" w:rsidP="00CC4144">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154,402</w:t>
            </w:r>
          </w:p>
        </w:tc>
        <w:tc>
          <w:tcPr>
            <w:tcW w:w="1080" w:type="dxa"/>
            <w:vAlign w:val="bottom"/>
          </w:tcPr>
          <w:p w14:paraId="255AF3DF" w14:textId="05FD425E" w:rsidR="00B21476" w:rsidRPr="00A5506B" w:rsidRDefault="00CC4144" w:rsidP="00BA1E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w:t>
            </w:r>
          </w:p>
        </w:tc>
        <w:tc>
          <w:tcPr>
            <w:tcW w:w="990" w:type="dxa"/>
            <w:vAlign w:val="bottom"/>
          </w:tcPr>
          <w:p w14:paraId="2D4A8AF4" w14:textId="48317FAE" w:rsidR="00B21476" w:rsidRPr="00A5506B" w:rsidRDefault="00CC4144" w:rsidP="00CC4144">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610,56</w:t>
            </w:r>
            <w:r w:rsidR="00BD2A31" w:rsidRPr="00A5506B">
              <w:rPr>
                <w:rFonts w:ascii="Browallia New" w:hAnsi="Browallia New" w:cs="Browallia New"/>
                <w:color w:val="000000"/>
                <w:sz w:val="20"/>
                <w:szCs w:val="20"/>
              </w:rPr>
              <w:t>3</w:t>
            </w:r>
          </w:p>
        </w:tc>
      </w:tr>
      <w:tr w:rsidR="00B21476" w:rsidRPr="0042720B" w14:paraId="2915521B" w14:textId="77777777" w:rsidTr="00DB3542">
        <w:trPr>
          <w:cantSplit/>
        </w:trPr>
        <w:tc>
          <w:tcPr>
            <w:tcW w:w="2601" w:type="dxa"/>
            <w:vAlign w:val="bottom"/>
          </w:tcPr>
          <w:p w14:paraId="1E2762DE" w14:textId="58EE7ED3" w:rsidR="00B21476" w:rsidRPr="0042720B" w:rsidRDefault="00B21476" w:rsidP="00B21476">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vAlign w:val="bottom"/>
          </w:tcPr>
          <w:p w14:paraId="6808B377" w14:textId="586D4E7A" w:rsidR="00B21476" w:rsidRPr="00F11ECB" w:rsidRDefault="00B21476" w:rsidP="004C1F8A">
            <w:pPr>
              <w:spacing w:line="240" w:lineRule="auto"/>
              <w:ind w:right="-36"/>
              <w:jc w:val="right"/>
              <w:rPr>
                <w:rFonts w:ascii="Browallia New" w:hAnsi="Browallia New" w:cs="Browallia New"/>
                <w:color w:val="000000"/>
                <w:sz w:val="20"/>
                <w:szCs w:val="20"/>
              </w:rPr>
            </w:pPr>
          </w:p>
        </w:tc>
        <w:tc>
          <w:tcPr>
            <w:tcW w:w="1170" w:type="dxa"/>
            <w:vAlign w:val="bottom"/>
          </w:tcPr>
          <w:p w14:paraId="30D9CDC0" w14:textId="10FC7F12" w:rsidR="00B21476" w:rsidRPr="00F11ECB" w:rsidRDefault="00B21476" w:rsidP="004C1F8A">
            <w:pPr>
              <w:spacing w:line="240" w:lineRule="auto"/>
              <w:ind w:right="-36"/>
              <w:jc w:val="right"/>
              <w:rPr>
                <w:rFonts w:ascii="Browallia New" w:hAnsi="Browallia New" w:cs="Browallia New"/>
                <w:color w:val="000000"/>
                <w:sz w:val="20"/>
                <w:szCs w:val="20"/>
              </w:rPr>
            </w:pPr>
          </w:p>
        </w:tc>
        <w:tc>
          <w:tcPr>
            <w:tcW w:w="1170" w:type="dxa"/>
            <w:vAlign w:val="bottom"/>
          </w:tcPr>
          <w:p w14:paraId="2EB6F958" w14:textId="41A37D1A" w:rsidR="00B21476" w:rsidRPr="00A5506B" w:rsidRDefault="00B21476" w:rsidP="004C1F8A">
            <w:pPr>
              <w:spacing w:line="240" w:lineRule="auto"/>
              <w:ind w:right="-36"/>
              <w:jc w:val="right"/>
              <w:rPr>
                <w:rFonts w:ascii="Browallia New" w:hAnsi="Browallia New" w:cs="Browallia New"/>
                <w:color w:val="000000"/>
                <w:sz w:val="20"/>
                <w:szCs w:val="20"/>
              </w:rPr>
            </w:pPr>
          </w:p>
        </w:tc>
        <w:tc>
          <w:tcPr>
            <w:tcW w:w="1170" w:type="dxa"/>
            <w:vAlign w:val="bottom"/>
          </w:tcPr>
          <w:p w14:paraId="3C888075" w14:textId="6BA35066" w:rsidR="00B21476" w:rsidRPr="00A5506B" w:rsidRDefault="00B21476" w:rsidP="004C1F8A">
            <w:pPr>
              <w:spacing w:line="240" w:lineRule="auto"/>
              <w:ind w:right="-36"/>
              <w:jc w:val="right"/>
              <w:rPr>
                <w:rFonts w:ascii="Browallia New" w:hAnsi="Browallia New" w:cs="Browallia New"/>
                <w:color w:val="000000"/>
                <w:sz w:val="20"/>
                <w:szCs w:val="20"/>
              </w:rPr>
            </w:pPr>
          </w:p>
        </w:tc>
        <w:tc>
          <w:tcPr>
            <w:tcW w:w="1080" w:type="dxa"/>
            <w:vAlign w:val="bottom"/>
          </w:tcPr>
          <w:p w14:paraId="5BB4DA06" w14:textId="73503870" w:rsidR="00B21476" w:rsidRPr="00A5506B" w:rsidRDefault="00B21476" w:rsidP="004C1F8A">
            <w:pPr>
              <w:spacing w:line="240" w:lineRule="auto"/>
              <w:ind w:right="-36"/>
              <w:jc w:val="right"/>
              <w:rPr>
                <w:rFonts w:ascii="Browallia New" w:hAnsi="Browallia New" w:cs="Browallia New"/>
                <w:color w:val="000000"/>
                <w:sz w:val="20"/>
                <w:szCs w:val="20"/>
              </w:rPr>
            </w:pPr>
          </w:p>
        </w:tc>
        <w:tc>
          <w:tcPr>
            <w:tcW w:w="990" w:type="dxa"/>
            <w:vAlign w:val="bottom"/>
          </w:tcPr>
          <w:p w14:paraId="441D09FF" w14:textId="6792035E" w:rsidR="00B21476" w:rsidRPr="00A5506B" w:rsidRDefault="00B21476" w:rsidP="004C1F8A">
            <w:pPr>
              <w:spacing w:line="240" w:lineRule="auto"/>
              <w:ind w:right="-36"/>
              <w:jc w:val="right"/>
              <w:rPr>
                <w:rFonts w:ascii="Browallia New" w:hAnsi="Browallia New" w:cs="Browallia New"/>
                <w:color w:val="000000"/>
                <w:sz w:val="20"/>
                <w:szCs w:val="20"/>
              </w:rPr>
            </w:pPr>
          </w:p>
        </w:tc>
      </w:tr>
      <w:tr w:rsidR="00B21476" w:rsidRPr="0042720B" w14:paraId="18656081" w14:textId="77777777" w:rsidTr="00DB3542">
        <w:trPr>
          <w:cantSplit/>
          <w:trHeight w:val="252"/>
        </w:trPr>
        <w:tc>
          <w:tcPr>
            <w:tcW w:w="2601" w:type="dxa"/>
            <w:vAlign w:val="bottom"/>
          </w:tcPr>
          <w:p w14:paraId="0F469208" w14:textId="50843C9E" w:rsidR="00B21476" w:rsidRPr="00CA5689" w:rsidRDefault="00DB26AE" w:rsidP="00B21476">
            <w:pPr>
              <w:spacing w:line="240" w:lineRule="auto"/>
              <w:ind w:left="162" w:right="-36" w:hanging="162"/>
              <w:jc w:val="both"/>
              <w:rPr>
                <w:rFonts w:ascii="Browallia New" w:hAnsi="Browallia New" w:cs="Browallia New"/>
                <w:snapToGrid w:val="0"/>
                <w:color w:val="000000"/>
                <w:sz w:val="10"/>
                <w:szCs w:val="10"/>
                <w:lang w:eastAsia="th-TH"/>
              </w:rPr>
            </w:pPr>
            <w:r w:rsidRPr="0042720B">
              <w:rPr>
                <w:rFonts w:ascii="Browallia New" w:hAnsi="Browallia New" w:cs="Browallia New" w:hint="cs"/>
                <w:b/>
                <w:bCs/>
                <w:snapToGrid w:val="0"/>
                <w:color w:val="000000"/>
                <w:sz w:val="20"/>
                <w:szCs w:val="20"/>
                <w:u w:val="single"/>
                <w:cs/>
                <w:lang w:eastAsia="th-TH"/>
              </w:rPr>
              <w:t>มูลค่าสุทธิตามบัญชี</w:t>
            </w:r>
          </w:p>
        </w:tc>
        <w:tc>
          <w:tcPr>
            <w:tcW w:w="1080" w:type="dxa"/>
            <w:vAlign w:val="bottom"/>
          </w:tcPr>
          <w:p w14:paraId="215CEFB6" w14:textId="77777777" w:rsidR="00B21476" w:rsidRPr="00F11ECB" w:rsidRDefault="00B21476" w:rsidP="00B21476">
            <w:pPr>
              <w:spacing w:line="240" w:lineRule="auto"/>
              <w:ind w:right="-36"/>
              <w:jc w:val="right"/>
              <w:rPr>
                <w:rFonts w:ascii="Browallia New" w:hAnsi="Browallia New" w:cs="Browallia New"/>
                <w:color w:val="000000"/>
                <w:sz w:val="10"/>
                <w:szCs w:val="10"/>
              </w:rPr>
            </w:pPr>
          </w:p>
        </w:tc>
        <w:tc>
          <w:tcPr>
            <w:tcW w:w="1170" w:type="dxa"/>
            <w:vAlign w:val="bottom"/>
          </w:tcPr>
          <w:p w14:paraId="0564D271" w14:textId="77777777" w:rsidR="00B21476" w:rsidRPr="00F11ECB" w:rsidRDefault="00B21476" w:rsidP="00B21476">
            <w:pPr>
              <w:spacing w:line="240" w:lineRule="auto"/>
              <w:ind w:right="-36"/>
              <w:jc w:val="right"/>
              <w:rPr>
                <w:rFonts w:ascii="Browallia New" w:hAnsi="Browallia New" w:cs="Browallia New"/>
                <w:color w:val="000000"/>
                <w:sz w:val="10"/>
                <w:szCs w:val="10"/>
              </w:rPr>
            </w:pPr>
          </w:p>
        </w:tc>
        <w:tc>
          <w:tcPr>
            <w:tcW w:w="1170" w:type="dxa"/>
            <w:vAlign w:val="bottom"/>
          </w:tcPr>
          <w:p w14:paraId="07E9EACF" w14:textId="77777777" w:rsidR="00B21476" w:rsidRPr="00A5506B" w:rsidRDefault="00B21476" w:rsidP="00B21476">
            <w:pPr>
              <w:spacing w:line="240" w:lineRule="auto"/>
              <w:ind w:right="-36"/>
              <w:jc w:val="right"/>
              <w:rPr>
                <w:rFonts w:ascii="Browallia New" w:hAnsi="Browallia New" w:cs="Browallia New"/>
                <w:color w:val="000000"/>
                <w:sz w:val="10"/>
                <w:szCs w:val="10"/>
              </w:rPr>
            </w:pPr>
          </w:p>
        </w:tc>
        <w:tc>
          <w:tcPr>
            <w:tcW w:w="1170" w:type="dxa"/>
            <w:vAlign w:val="bottom"/>
          </w:tcPr>
          <w:p w14:paraId="33E1ABB1" w14:textId="77777777" w:rsidR="00B21476" w:rsidRPr="00A5506B" w:rsidRDefault="00B21476" w:rsidP="00B21476">
            <w:pPr>
              <w:spacing w:line="240" w:lineRule="auto"/>
              <w:ind w:right="-36"/>
              <w:jc w:val="right"/>
              <w:rPr>
                <w:rFonts w:ascii="Browallia New" w:hAnsi="Browallia New" w:cs="Browallia New"/>
                <w:color w:val="000000"/>
                <w:sz w:val="10"/>
                <w:szCs w:val="10"/>
              </w:rPr>
            </w:pPr>
          </w:p>
        </w:tc>
        <w:tc>
          <w:tcPr>
            <w:tcW w:w="1080" w:type="dxa"/>
            <w:vAlign w:val="bottom"/>
          </w:tcPr>
          <w:p w14:paraId="73846A62" w14:textId="77777777" w:rsidR="00B21476" w:rsidRPr="00A5506B" w:rsidRDefault="00B21476" w:rsidP="00B21476">
            <w:pPr>
              <w:spacing w:line="240" w:lineRule="auto"/>
              <w:ind w:right="-36"/>
              <w:jc w:val="right"/>
              <w:rPr>
                <w:rFonts w:ascii="Browallia New" w:hAnsi="Browallia New" w:cs="Browallia New"/>
                <w:color w:val="000000"/>
                <w:sz w:val="10"/>
                <w:szCs w:val="10"/>
                <w:cs/>
              </w:rPr>
            </w:pPr>
          </w:p>
        </w:tc>
        <w:tc>
          <w:tcPr>
            <w:tcW w:w="990" w:type="dxa"/>
            <w:vAlign w:val="bottom"/>
          </w:tcPr>
          <w:p w14:paraId="39F21D93" w14:textId="77777777" w:rsidR="00B21476" w:rsidRPr="00A5506B" w:rsidRDefault="00B21476" w:rsidP="00B21476">
            <w:pPr>
              <w:spacing w:line="240" w:lineRule="auto"/>
              <w:ind w:right="-36"/>
              <w:jc w:val="right"/>
              <w:rPr>
                <w:rFonts w:ascii="Browallia New" w:hAnsi="Browallia New" w:cs="Browallia New"/>
                <w:color w:val="000000"/>
                <w:sz w:val="10"/>
                <w:szCs w:val="10"/>
              </w:rPr>
            </w:pPr>
          </w:p>
        </w:tc>
      </w:tr>
      <w:tr w:rsidR="00B21476" w:rsidRPr="0042720B" w14:paraId="5A0F63A1" w14:textId="77777777" w:rsidTr="00DB3542">
        <w:trPr>
          <w:cantSplit/>
        </w:trPr>
        <w:tc>
          <w:tcPr>
            <w:tcW w:w="2601" w:type="dxa"/>
            <w:vAlign w:val="bottom"/>
          </w:tcPr>
          <w:p w14:paraId="516ACD5F" w14:textId="00EE4C8B" w:rsidR="00B21476" w:rsidRPr="0042720B" w:rsidRDefault="00DB26AE" w:rsidP="00B21476">
            <w:pPr>
              <w:spacing w:line="240" w:lineRule="auto"/>
              <w:ind w:left="162" w:right="-36" w:hanging="162"/>
              <w:jc w:val="both"/>
              <w:rPr>
                <w:rFonts w:ascii="Browallia New" w:hAnsi="Browallia New" w:cs="Browallia New"/>
                <w:snapToGrid w:val="0"/>
                <w:color w:val="000000"/>
                <w:sz w:val="20"/>
                <w:szCs w:val="20"/>
                <w:u w:val="single"/>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w:t>
            </w:r>
            <w:r w:rsidRPr="00F46B29">
              <w:rPr>
                <w:rFonts w:ascii="Browallia New" w:hAnsi="Browallia New" w:cs="Browallia New" w:hint="cs"/>
                <w:snapToGrid w:val="0"/>
                <w:color w:val="000000"/>
                <w:sz w:val="20"/>
                <w:szCs w:val="20"/>
                <w:lang w:eastAsia="th-TH"/>
              </w:rPr>
              <w:t>6</w:t>
            </w:r>
            <w:r>
              <w:rPr>
                <w:rFonts w:ascii="Browallia New" w:hAnsi="Browallia New" w:cs="Browallia New"/>
                <w:snapToGrid w:val="0"/>
                <w:color w:val="000000"/>
                <w:sz w:val="20"/>
                <w:szCs w:val="20"/>
                <w:lang w:eastAsia="th-TH"/>
              </w:rPr>
              <w:t>4</w:t>
            </w:r>
          </w:p>
        </w:tc>
        <w:tc>
          <w:tcPr>
            <w:tcW w:w="1080" w:type="dxa"/>
          </w:tcPr>
          <w:p w14:paraId="09558D2E" w14:textId="50FB0EFE" w:rsidR="00B21476" w:rsidRPr="00F11ECB" w:rsidRDefault="00DB26AE" w:rsidP="0057554E">
            <w:pPr>
              <w:pBdr>
                <w:bottom w:val="single" w:sz="12"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165,691 </w:t>
            </w:r>
          </w:p>
        </w:tc>
        <w:tc>
          <w:tcPr>
            <w:tcW w:w="1170" w:type="dxa"/>
          </w:tcPr>
          <w:p w14:paraId="3215E51E" w14:textId="4A7AFD57" w:rsidR="00B21476" w:rsidRPr="00F11ECB" w:rsidRDefault="00DB26AE" w:rsidP="0057554E">
            <w:pPr>
              <w:pBdr>
                <w:bottom w:val="single" w:sz="12"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519,034 </w:t>
            </w:r>
          </w:p>
        </w:tc>
        <w:tc>
          <w:tcPr>
            <w:tcW w:w="1170" w:type="dxa"/>
          </w:tcPr>
          <w:p w14:paraId="0D038DB6" w14:textId="119D016D" w:rsidR="00B21476" w:rsidRPr="00A5506B" w:rsidRDefault="00DB26AE" w:rsidP="0057554E">
            <w:pPr>
              <w:pBdr>
                <w:bottom w:val="single" w:sz="12"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155,</w:t>
            </w:r>
            <w:r w:rsidR="00BB6051" w:rsidRPr="00A5506B">
              <w:rPr>
                <w:rFonts w:ascii="Browallia New" w:hAnsi="Browallia New" w:cs="Browallia New"/>
                <w:color w:val="000000"/>
                <w:sz w:val="20"/>
                <w:szCs w:val="20"/>
              </w:rPr>
              <w:t>29</w:t>
            </w:r>
            <w:r w:rsidR="0059554C" w:rsidRPr="00A5506B">
              <w:rPr>
                <w:rFonts w:ascii="Browallia New" w:hAnsi="Browallia New" w:cs="Browallia New"/>
                <w:color w:val="000000"/>
                <w:sz w:val="20"/>
                <w:szCs w:val="20"/>
              </w:rPr>
              <w:t>7</w:t>
            </w:r>
            <w:r w:rsidRPr="00A5506B">
              <w:rPr>
                <w:rFonts w:ascii="Browallia New" w:hAnsi="Browallia New" w:cs="Browallia New"/>
                <w:color w:val="000000"/>
                <w:sz w:val="20"/>
                <w:szCs w:val="20"/>
              </w:rPr>
              <w:t xml:space="preserve"> </w:t>
            </w:r>
          </w:p>
        </w:tc>
        <w:tc>
          <w:tcPr>
            <w:tcW w:w="1170" w:type="dxa"/>
          </w:tcPr>
          <w:p w14:paraId="5C60427A" w14:textId="57AA8AE7" w:rsidR="00B21476" w:rsidRPr="00A5506B" w:rsidRDefault="00DB26AE" w:rsidP="0057554E">
            <w:pPr>
              <w:pBdr>
                <w:bottom w:val="single" w:sz="12"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87,366 </w:t>
            </w:r>
          </w:p>
        </w:tc>
        <w:tc>
          <w:tcPr>
            <w:tcW w:w="1080" w:type="dxa"/>
          </w:tcPr>
          <w:p w14:paraId="73E32778" w14:textId="449F9603" w:rsidR="00B21476" w:rsidRPr="00A5506B" w:rsidRDefault="00DB26AE" w:rsidP="0057554E">
            <w:pPr>
              <w:pBdr>
                <w:bottom w:val="single" w:sz="12" w:space="1" w:color="auto"/>
              </w:pBdr>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 xml:space="preserve"> 3,321 </w:t>
            </w:r>
          </w:p>
        </w:tc>
        <w:tc>
          <w:tcPr>
            <w:tcW w:w="990" w:type="dxa"/>
          </w:tcPr>
          <w:p w14:paraId="6C6E2F09" w14:textId="5BA7EB87" w:rsidR="00B21476" w:rsidRPr="00A5506B" w:rsidRDefault="00DB26AE" w:rsidP="006C3FF1">
            <w:pPr>
              <w:pBdr>
                <w:bottom w:val="single" w:sz="12"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930,</w:t>
            </w:r>
            <w:r w:rsidR="0057554E" w:rsidRPr="00A5506B">
              <w:rPr>
                <w:rFonts w:ascii="Browallia New" w:hAnsi="Browallia New" w:cs="Browallia New"/>
                <w:color w:val="000000"/>
                <w:sz w:val="20"/>
                <w:szCs w:val="20"/>
              </w:rPr>
              <w:t>7</w:t>
            </w:r>
            <w:r w:rsidR="0059554C" w:rsidRPr="00A5506B">
              <w:rPr>
                <w:rFonts w:ascii="Browallia New" w:hAnsi="Browallia New" w:cs="Browallia New"/>
                <w:color w:val="000000"/>
                <w:sz w:val="20"/>
                <w:szCs w:val="20"/>
              </w:rPr>
              <w:t>09</w:t>
            </w:r>
          </w:p>
        </w:tc>
      </w:tr>
      <w:tr w:rsidR="00B21476" w:rsidRPr="0042720B" w14:paraId="1BE8F148" w14:textId="77777777" w:rsidTr="00DB3542">
        <w:trPr>
          <w:cantSplit/>
        </w:trPr>
        <w:tc>
          <w:tcPr>
            <w:tcW w:w="2601" w:type="dxa"/>
            <w:vAlign w:val="bottom"/>
          </w:tcPr>
          <w:p w14:paraId="0C4344EB" w14:textId="0B692241" w:rsidR="00B21476" w:rsidRPr="0042720B" w:rsidRDefault="00B21476" w:rsidP="00B21476">
            <w:pPr>
              <w:spacing w:line="240" w:lineRule="auto"/>
              <w:ind w:left="162" w:right="-36" w:hanging="162"/>
              <w:jc w:val="both"/>
              <w:rPr>
                <w:rFonts w:ascii="Browallia New" w:hAnsi="Browallia New" w:cs="Browallia New"/>
                <w:b/>
                <w:bCs/>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00DB26AE" w:rsidRPr="0042720B">
              <w:rPr>
                <w:rFonts w:ascii="Browallia New" w:hAnsi="Browallia New" w:cs="Browallia New" w:hint="cs"/>
                <w:snapToGrid w:val="0"/>
                <w:color w:val="000000"/>
                <w:sz w:val="20"/>
                <w:szCs w:val="20"/>
                <w:lang w:eastAsia="th-TH"/>
              </w:rPr>
              <w:t>256</w:t>
            </w:r>
            <w:r w:rsidR="00DB26AE">
              <w:rPr>
                <w:rFonts w:ascii="Browallia New" w:hAnsi="Browallia New" w:cs="Browallia New"/>
                <w:snapToGrid w:val="0"/>
                <w:color w:val="000000"/>
                <w:sz w:val="20"/>
                <w:szCs w:val="20"/>
                <w:lang w:eastAsia="th-TH"/>
              </w:rPr>
              <w:t>5</w:t>
            </w:r>
          </w:p>
        </w:tc>
        <w:tc>
          <w:tcPr>
            <w:tcW w:w="1080" w:type="dxa"/>
          </w:tcPr>
          <w:p w14:paraId="0BB79E40" w14:textId="09193016" w:rsidR="00B21476" w:rsidRPr="00F11ECB" w:rsidRDefault="00B560D6" w:rsidP="0057554E">
            <w:pPr>
              <w:pBdr>
                <w:bottom w:val="single" w:sz="12"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165,</w:t>
            </w:r>
            <w:r w:rsidR="005B43F2" w:rsidRPr="00F11ECB">
              <w:rPr>
                <w:rFonts w:ascii="Browallia New" w:hAnsi="Browallia New" w:cs="Browallia New"/>
                <w:color w:val="000000"/>
                <w:sz w:val="20"/>
                <w:szCs w:val="20"/>
              </w:rPr>
              <w:t>579</w:t>
            </w:r>
          </w:p>
        </w:tc>
        <w:tc>
          <w:tcPr>
            <w:tcW w:w="1170" w:type="dxa"/>
          </w:tcPr>
          <w:p w14:paraId="1E3EBD8A" w14:textId="305D3999" w:rsidR="00B21476" w:rsidRPr="00F11ECB" w:rsidRDefault="00BB220E" w:rsidP="0057554E">
            <w:pPr>
              <w:pBdr>
                <w:bottom w:val="single" w:sz="12"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504,838</w:t>
            </w:r>
          </w:p>
        </w:tc>
        <w:tc>
          <w:tcPr>
            <w:tcW w:w="1170" w:type="dxa"/>
          </w:tcPr>
          <w:p w14:paraId="67FA2B20" w14:textId="0537B4B8" w:rsidR="00B21476" w:rsidRPr="00A5506B" w:rsidRDefault="00BB220E" w:rsidP="0057554E">
            <w:pPr>
              <w:pBdr>
                <w:bottom w:val="single" w:sz="12"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140,243</w:t>
            </w:r>
          </w:p>
        </w:tc>
        <w:tc>
          <w:tcPr>
            <w:tcW w:w="1170" w:type="dxa"/>
          </w:tcPr>
          <w:p w14:paraId="03555C38" w14:textId="154E9BCC" w:rsidR="00B21476" w:rsidRPr="00A5506B" w:rsidRDefault="00957254" w:rsidP="0057554E">
            <w:pPr>
              <w:pBdr>
                <w:bottom w:val="single" w:sz="12"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87,575</w:t>
            </w:r>
          </w:p>
        </w:tc>
        <w:tc>
          <w:tcPr>
            <w:tcW w:w="1080" w:type="dxa"/>
          </w:tcPr>
          <w:p w14:paraId="7CBF91E7" w14:textId="49795419" w:rsidR="00B21476" w:rsidRPr="00A5506B" w:rsidRDefault="00BB6051" w:rsidP="0057554E">
            <w:pPr>
              <w:pBdr>
                <w:bottom w:val="single" w:sz="12" w:space="1" w:color="auto"/>
              </w:pBdr>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2,088</w:t>
            </w:r>
          </w:p>
        </w:tc>
        <w:tc>
          <w:tcPr>
            <w:tcW w:w="990" w:type="dxa"/>
          </w:tcPr>
          <w:p w14:paraId="5C4D48A6" w14:textId="4181BF56" w:rsidR="00B21476" w:rsidRPr="00A5506B" w:rsidRDefault="00BB6051" w:rsidP="0057554E">
            <w:pPr>
              <w:pBdr>
                <w:bottom w:val="single" w:sz="12"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900,323</w:t>
            </w:r>
          </w:p>
        </w:tc>
      </w:tr>
      <w:tr w:rsidR="00B21476" w:rsidRPr="0042720B" w14:paraId="4E36CF62" w14:textId="77777777" w:rsidTr="00DB3542">
        <w:trPr>
          <w:cantSplit/>
        </w:trPr>
        <w:tc>
          <w:tcPr>
            <w:tcW w:w="2601" w:type="dxa"/>
            <w:vAlign w:val="bottom"/>
          </w:tcPr>
          <w:p w14:paraId="7E56D415" w14:textId="2EC1F308" w:rsidR="00B21476" w:rsidRPr="0042720B" w:rsidRDefault="00B21476" w:rsidP="00B21476">
            <w:pPr>
              <w:spacing w:line="240" w:lineRule="auto"/>
              <w:ind w:left="162" w:right="-36" w:hanging="162"/>
              <w:jc w:val="both"/>
              <w:rPr>
                <w:rFonts w:ascii="Browallia New" w:hAnsi="Browallia New" w:cs="Browallia New"/>
                <w:b/>
                <w:bCs/>
                <w:snapToGrid w:val="0"/>
                <w:color w:val="000000"/>
                <w:sz w:val="20"/>
                <w:szCs w:val="20"/>
                <w:cs/>
                <w:lang w:eastAsia="th-TH"/>
              </w:rPr>
            </w:pPr>
          </w:p>
        </w:tc>
        <w:tc>
          <w:tcPr>
            <w:tcW w:w="1080" w:type="dxa"/>
            <w:vAlign w:val="bottom"/>
          </w:tcPr>
          <w:p w14:paraId="64131AEB" w14:textId="44DFF67D" w:rsidR="00B21476" w:rsidRPr="00F11ECB" w:rsidRDefault="00B21476" w:rsidP="004C1F8A">
            <w:pPr>
              <w:spacing w:line="240" w:lineRule="auto"/>
              <w:ind w:right="-36"/>
              <w:jc w:val="right"/>
              <w:rPr>
                <w:rFonts w:ascii="Browallia New" w:hAnsi="Browallia New" w:cs="Browallia New"/>
                <w:color w:val="000000"/>
                <w:sz w:val="20"/>
                <w:szCs w:val="20"/>
              </w:rPr>
            </w:pPr>
          </w:p>
        </w:tc>
        <w:tc>
          <w:tcPr>
            <w:tcW w:w="1170" w:type="dxa"/>
            <w:vAlign w:val="bottom"/>
          </w:tcPr>
          <w:p w14:paraId="4BFC9BC9" w14:textId="20094D73" w:rsidR="00B21476" w:rsidRPr="00F11ECB" w:rsidRDefault="00B21476" w:rsidP="004C1F8A">
            <w:pPr>
              <w:spacing w:line="240" w:lineRule="auto"/>
              <w:ind w:right="-36"/>
              <w:jc w:val="right"/>
              <w:rPr>
                <w:rFonts w:ascii="Browallia New" w:hAnsi="Browallia New" w:cs="Browallia New"/>
                <w:color w:val="000000"/>
                <w:sz w:val="20"/>
                <w:szCs w:val="20"/>
              </w:rPr>
            </w:pPr>
          </w:p>
        </w:tc>
        <w:tc>
          <w:tcPr>
            <w:tcW w:w="1170" w:type="dxa"/>
            <w:vAlign w:val="bottom"/>
          </w:tcPr>
          <w:p w14:paraId="34F155DF" w14:textId="40E403CC" w:rsidR="00B21476" w:rsidRPr="00F11ECB" w:rsidRDefault="00B21476" w:rsidP="004C1F8A">
            <w:pPr>
              <w:spacing w:line="240" w:lineRule="auto"/>
              <w:ind w:right="-36"/>
              <w:jc w:val="right"/>
              <w:rPr>
                <w:rFonts w:ascii="Browallia New" w:hAnsi="Browallia New" w:cs="Browallia New"/>
                <w:color w:val="000000"/>
                <w:sz w:val="20"/>
                <w:szCs w:val="20"/>
              </w:rPr>
            </w:pPr>
          </w:p>
        </w:tc>
        <w:tc>
          <w:tcPr>
            <w:tcW w:w="1170" w:type="dxa"/>
            <w:vAlign w:val="bottom"/>
          </w:tcPr>
          <w:p w14:paraId="29781C69" w14:textId="49A0D884" w:rsidR="00B21476" w:rsidRPr="00F11ECB" w:rsidRDefault="00B21476" w:rsidP="004C1F8A">
            <w:pPr>
              <w:spacing w:line="240" w:lineRule="auto"/>
              <w:ind w:right="-36"/>
              <w:jc w:val="right"/>
              <w:rPr>
                <w:rFonts w:ascii="Browallia New" w:hAnsi="Browallia New" w:cs="Browallia New"/>
                <w:color w:val="000000"/>
                <w:sz w:val="20"/>
                <w:szCs w:val="20"/>
              </w:rPr>
            </w:pPr>
          </w:p>
        </w:tc>
        <w:tc>
          <w:tcPr>
            <w:tcW w:w="1080" w:type="dxa"/>
            <w:vAlign w:val="bottom"/>
          </w:tcPr>
          <w:p w14:paraId="7FE6BE29" w14:textId="3A9F1AFE" w:rsidR="00B21476" w:rsidRPr="00F11ECB" w:rsidRDefault="00B21476" w:rsidP="004C1F8A">
            <w:pPr>
              <w:spacing w:line="240" w:lineRule="auto"/>
              <w:ind w:right="-36"/>
              <w:jc w:val="right"/>
              <w:rPr>
                <w:rFonts w:ascii="Browallia New" w:hAnsi="Browallia New" w:cs="Browallia New"/>
                <w:color w:val="000000"/>
                <w:sz w:val="20"/>
                <w:szCs w:val="20"/>
                <w:cs/>
              </w:rPr>
            </w:pPr>
          </w:p>
        </w:tc>
        <w:tc>
          <w:tcPr>
            <w:tcW w:w="990" w:type="dxa"/>
            <w:vAlign w:val="bottom"/>
          </w:tcPr>
          <w:p w14:paraId="521A18D0" w14:textId="04DB505A" w:rsidR="00B21476" w:rsidRPr="00F11ECB" w:rsidRDefault="00B21476" w:rsidP="004C1F8A">
            <w:pPr>
              <w:spacing w:line="240" w:lineRule="auto"/>
              <w:ind w:right="-36"/>
              <w:jc w:val="right"/>
              <w:rPr>
                <w:rFonts w:ascii="Browallia New" w:hAnsi="Browallia New" w:cs="Browallia New"/>
                <w:color w:val="000000"/>
                <w:sz w:val="20"/>
                <w:szCs w:val="20"/>
              </w:rPr>
            </w:pPr>
          </w:p>
        </w:tc>
      </w:tr>
      <w:tr w:rsidR="00B21476" w:rsidRPr="0042720B" w14:paraId="14ABB781" w14:textId="77777777" w:rsidTr="00DB3542">
        <w:trPr>
          <w:cantSplit/>
          <w:trHeight w:val="225"/>
        </w:trPr>
        <w:tc>
          <w:tcPr>
            <w:tcW w:w="2601" w:type="dxa"/>
            <w:vAlign w:val="bottom"/>
          </w:tcPr>
          <w:p w14:paraId="182BCA7A" w14:textId="619550AC" w:rsidR="00B21476" w:rsidRPr="00CA5689" w:rsidRDefault="00DB26AE" w:rsidP="00B21476">
            <w:pPr>
              <w:spacing w:line="240" w:lineRule="auto"/>
              <w:ind w:left="162" w:right="-36" w:hanging="162"/>
              <w:jc w:val="both"/>
              <w:rPr>
                <w:rFonts w:ascii="Browallia New" w:hAnsi="Browallia New" w:cs="Browallia New"/>
                <w:snapToGrid w:val="0"/>
                <w:color w:val="000000"/>
                <w:sz w:val="14"/>
                <w:szCs w:val="14"/>
                <w:lang w:eastAsia="th-TH"/>
              </w:rPr>
            </w:pPr>
            <w:r w:rsidRPr="0042720B">
              <w:rPr>
                <w:rFonts w:ascii="Browallia New" w:hAnsi="Browallia New" w:cs="Browallia New" w:hint="cs"/>
                <w:b/>
                <w:bCs/>
                <w:snapToGrid w:val="0"/>
                <w:color w:val="000000"/>
                <w:sz w:val="20"/>
                <w:szCs w:val="20"/>
                <w:cs/>
                <w:lang w:eastAsia="th-TH"/>
              </w:rPr>
              <w:t>ค่าเสื่อมราคาสำหรับปี</w:t>
            </w:r>
            <w:r w:rsidRPr="00F46B29">
              <w:rPr>
                <w:rFonts w:ascii="Browallia New" w:hAnsi="Browallia New" w:cs="Browallia New" w:hint="cs"/>
                <w:b/>
                <w:bCs/>
                <w:snapToGrid w:val="0"/>
                <w:color w:val="000000"/>
                <w:sz w:val="20"/>
                <w:szCs w:val="20"/>
                <w:lang w:eastAsia="th-TH"/>
              </w:rPr>
              <w:t xml:space="preserve"> </w:t>
            </w:r>
            <w:r w:rsidRPr="0042720B">
              <w:rPr>
                <w:rFonts w:ascii="Browallia New" w:hAnsi="Browallia New" w:cs="Browallia New" w:hint="cs"/>
                <w:b/>
                <w:bCs/>
                <w:snapToGrid w:val="0"/>
                <w:color w:val="000000"/>
                <w:sz w:val="20"/>
                <w:szCs w:val="20"/>
                <w:lang w:eastAsia="th-TH"/>
              </w:rPr>
              <w:t>25</w:t>
            </w:r>
            <w:r w:rsidRPr="00F46B29">
              <w:rPr>
                <w:rFonts w:ascii="Browallia New" w:hAnsi="Browallia New" w:cs="Browallia New" w:hint="cs"/>
                <w:b/>
                <w:bCs/>
                <w:snapToGrid w:val="0"/>
                <w:color w:val="000000"/>
                <w:sz w:val="20"/>
                <w:szCs w:val="20"/>
                <w:lang w:eastAsia="th-TH"/>
              </w:rPr>
              <w:t>6</w:t>
            </w:r>
            <w:r>
              <w:rPr>
                <w:rFonts w:ascii="Browallia New" w:hAnsi="Browallia New" w:cs="Browallia New"/>
                <w:b/>
                <w:bCs/>
                <w:snapToGrid w:val="0"/>
                <w:color w:val="000000"/>
                <w:sz w:val="20"/>
                <w:szCs w:val="20"/>
                <w:lang w:eastAsia="th-TH"/>
              </w:rPr>
              <w:t>4</w:t>
            </w:r>
          </w:p>
        </w:tc>
        <w:tc>
          <w:tcPr>
            <w:tcW w:w="1080" w:type="dxa"/>
            <w:vAlign w:val="bottom"/>
          </w:tcPr>
          <w:p w14:paraId="630360DE" w14:textId="77777777" w:rsidR="00B21476" w:rsidRPr="00F11ECB" w:rsidRDefault="00B21476" w:rsidP="00B21476">
            <w:pPr>
              <w:spacing w:line="240" w:lineRule="auto"/>
              <w:ind w:right="-36"/>
              <w:jc w:val="right"/>
              <w:rPr>
                <w:rFonts w:ascii="Browallia New" w:hAnsi="Browallia New" w:cs="Browallia New"/>
                <w:color w:val="000000"/>
                <w:sz w:val="14"/>
                <w:szCs w:val="14"/>
                <w:cs/>
              </w:rPr>
            </w:pPr>
          </w:p>
        </w:tc>
        <w:tc>
          <w:tcPr>
            <w:tcW w:w="1170" w:type="dxa"/>
            <w:vAlign w:val="bottom"/>
          </w:tcPr>
          <w:p w14:paraId="13A8077B" w14:textId="77777777" w:rsidR="00B21476" w:rsidRPr="00F11ECB" w:rsidRDefault="00B21476" w:rsidP="00B21476">
            <w:pPr>
              <w:spacing w:line="240" w:lineRule="auto"/>
              <w:ind w:right="-36"/>
              <w:jc w:val="right"/>
              <w:rPr>
                <w:rFonts w:ascii="Browallia New" w:hAnsi="Browallia New" w:cs="Browallia New"/>
                <w:color w:val="000000"/>
                <w:sz w:val="14"/>
                <w:szCs w:val="14"/>
                <w:cs/>
              </w:rPr>
            </w:pPr>
          </w:p>
        </w:tc>
        <w:tc>
          <w:tcPr>
            <w:tcW w:w="1170" w:type="dxa"/>
            <w:vAlign w:val="bottom"/>
          </w:tcPr>
          <w:p w14:paraId="3033C390" w14:textId="77777777" w:rsidR="00B21476" w:rsidRPr="00F11ECB" w:rsidRDefault="00B21476" w:rsidP="00B21476">
            <w:pPr>
              <w:spacing w:line="240" w:lineRule="auto"/>
              <w:ind w:right="-36"/>
              <w:jc w:val="right"/>
              <w:rPr>
                <w:rFonts w:ascii="Browallia New" w:hAnsi="Browallia New" w:cs="Browallia New"/>
                <w:color w:val="000000"/>
                <w:sz w:val="14"/>
                <w:szCs w:val="14"/>
                <w:cs/>
              </w:rPr>
            </w:pPr>
          </w:p>
        </w:tc>
        <w:tc>
          <w:tcPr>
            <w:tcW w:w="1170" w:type="dxa"/>
            <w:vAlign w:val="bottom"/>
          </w:tcPr>
          <w:p w14:paraId="4CE248E6" w14:textId="77777777" w:rsidR="00B21476" w:rsidRPr="00F11ECB" w:rsidRDefault="00B21476" w:rsidP="00B21476">
            <w:pPr>
              <w:spacing w:line="240" w:lineRule="auto"/>
              <w:ind w:right="-36"/>
              <w:jc w:val="right"/>
              <w:rPr>
                <w:rFonts w:ascii="Browallia New" w:hAnsi="Browallia New" w:cs="Browallia New"/>
                <w:color w:val="000000"/>
                <w:sz w:val="14"/>
                <w:szCs w:val="14"/>
                <w:cs/>
              </w:rPr>
            </w:pPr>
          </w:p>
        </w:tc>
        <w:tc>
          <w:tcPr>
            <w:tcW w:w="1080" w:type="dxa"/>
            <w:vAlign w:val="bottom"/>
          </w:tcPr>
          <w:p w14:paraId="20137460" w14:textId="77777777" w:rsidR="00B21476" w:rsidRPr="00F11ECB" w:rsidRDefault="00B21476" w:rsidP="00B21476">
            <w:pPr>
              <w:spacing w:line="240" w:lineRule="auto"/>
              <w:ind w:right="-36"/>
              <w:jc w:val="center"/>
              <w:rPr>
                <w:rFonts w:ascii="Browallia New" w:hAnsi="Browallia New" w:cs="Browallia New"/>
                <w:color w:val="000000"/>
                <w:sz w:val="14"/>
                <w:szCs w:val="14"/>
              </w:rPr>
            </w:pPr>
          </w:p>
        </w:tc>
        <w:tc>
          <w:tcPr>
            <w:tcW w:w="990" w:type="dxa"/>
            <w:vAlign w:val="bottom"/>
          </w:tcPr>
          <w:p w14:paraId="25645208" w14:textId="77777777" w:rsidR="00B21476" w:rsidRPr="00F11ECB" w:rsidRDefault="00B21476" w:rsidP="00B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14"/>
                <w:szCs w:val="14"/>
              </w:rPr>
            </w:pPr>
          </w:p>
        </w:tc>
      </w:tr>
      <w:tr w:rsidR="00B21476" w:rsidRPr="0042720B" w14:paraId="1D2E9332" w14:textId="77777777" w:rsidTr="00DB3542">
        <w:trPr>
          <w:cantSplit/>
        </w:trPr>
        <w:tc>
          <w:tcPr>
            <w:tcW w:w="3681" w:type="dxa"/>
            <w:gridSpan w:val="2"/>
            <w:vAlign w:val="bottom"/>
          </w:tcPr>
          <w:p w14:paraId="51E35492" w14:textId="3636BA93" w:rsidR="00B21476" w:rsidRPr="00F11ECB" w:rsidRDefault="00C823B3" w:rsidP="00C823B3">
            <w:pPr>
              <w:spacing w:line="240" w:lineRule="auto"/>
              <w:ind w:right="-36"/>
              <w:rPr>
                <w:rFonts w:ascii="Browallia New" w:hAnsi="Browallia New" w:cs="Browallia New"/>
                <w:color w:val="000000"/>
                <w:sz w:val="20"/>
                <w:szCs w:val="20"/>
                <w:cs/>
              </w:rPr>
            </w:pPr>
            <w:r w:rsidRPr="00F11ECB">
              <w:rPr>
                <w:rFonts w:ascii="Browallia New" w:hAnsi="Browallia New" w:cs="Browallia New" w:hint="cs"/>
                <w:color w:val="000000"/>
                <w:sz w:val="20"/>
                <w:szCs w:val="20"/>
                <w:cs/>
              </w:rPr>
              <w:t>ต้นทุนขายและต้นทุนค่าบริการจากกิจการโรงแรม</w:t>
            </w:r>
          </w:p>
        </w:tc>
        <w:tc>
          <w:tcPr>
            <w:tcW w:w="1170" w:type="dxa"/>
            <w:vAlign w:val="bottom"/>
          </w:tcPr>
          <w:p w14:paraId="193037C3"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9D7FBB2"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tcPr>
          <w:p w14:paraId="1DDFBCEC" w14:textId="773D19D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2B5F7ABC"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990" w:type="dxa"/>
            <w:vAlign w:val="bottom"/>
          </w:tcPr>
          <w:p w14:paraId="08F43F57" w14:textId="26815076" w:rsidR="00B21476" w:rsidRPr="00F11ECB" w:rsidRDefault="00C823B3" w:rsidP="00B21476">
            <w:pPr>
              <w:tabs>
                <w:tab w:val="decimal" w:pos="792"/>
              </w:tabs>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23,1</w:t>
            </w:r>
            <w:r w:rsidR="00D22663">
              <w:rPr>
                <w:rFonts w:ascii="Browallia New" w:hAnsi="Browallia New" w:cs="Browallia New"/>
                <w:color w:val="000000"/>
                <w:sz w:val="20"/>
                <w:szCs w:val="20"/>
              </w:rPr>
              <w:t>12</w:t>
            </w:r>
          </w:p>
        </w:tc>
      </w:tr>
      <w:tr w:rsidR="00B21476" w:rsidRPr="0042720B" w14:paraId="5D4D68B7" w14:textId="77777777" w:rsidTr="00DB3542">
        <w:trPr>
          <w:cantSplit/>
        </w:trPr>
        <w:tc>
          <w:tcPr>
            <w:tcW w:w="4851" w:type="dxa"/>
            <w:gridSpan w:val="3"/>
            <w:vAlign w:val="bottom"/>
          </w:tcPr>
          <w:p w14:paraId="50C26953" w14:textId="308C09AB" w:rsidR="00B21476" w:rsidRPr="00F11ECB" w:rsidRDefault="00DB26AE" w:rsidP="00B21476">
            <w:pPr>
              <w:spacing w:line="240" w:lineRule="auto"/>
              <w:ind w:right="-36"/>
              <w:rPr>
                <w:rFonts w:ascii="Browallia New" w:hAnsi="Browallia New" w:cs="Browallia New"/>
                <w:color w:val="000000"/>
                <w:sz w:val="20"/>
                <w:szCs w:val="20"/>
                <w:cs/>
              </w:rPr>
            </w:pPr>
            <w:r w:rsidRPr="00F11ECB">
              <w:rPr>
                <w:rFonts w:ascii="Browallia New" w:hAnsi="Browallia New" w:cs="Browallia New"/>
                <w:color w:val="000000"/>
                <w:sz w:val="20"/>
                <w:szCs w:val="20"/>
                <w:cs/>
              </w:rPr>
              <w:t>ต้นทุนในการจัดจำหน่าย</w:t>
            </w:r>
          </w:p>
        </w:tc>
        <w:tc>
          <w:tcPr>
            <w:tcW w:w="1170" w:type="dxa"/>
            <w:vAlign w:val="bottom"/>
          </w:tcPr>
          <w:p w14:paraId="4D4F7BF4" w14:textId="77777777" w:rsidR="00B21476" w:rsidRPr="00F11ECB" w:rsidRDefault="00B21476" w:rsidP="00B21476">
            <w:pPr>
              <w:spacing w:line="240" w:lineRule="auto"/>
              <w:ind w:right="-36"/>
              <w:jc w:val="right"/>
              <w:rPr>
                <w:rFonts w:ascii="Browallia New" w:hAnsi="Browallia New" w:cs="Browallia New"/>
                <w:color w:val="000000"/>
                <w:sz w:val="20"/>
                <w:szCs w:val="20"/>
                <w:cs/>
              </w:rPr>
            </w:pPr>
          </w:p>
        </w:tc>
        <w:tc>
          <w:tcPr>
            <w:tcW w:w="1170" w:type="dxa"/>
            <w:vAlign w:val="bottom"/>
          </w:tcPr>
          <w:p w14:paraId="7D532192" w14:textId="77777777" w:rsidR="00B21476" w:rsidRPr="00F11ECB" w:rsidRDefault="00B21476" w:rsidP="00B21476">
            <w:pPr>
              <w:spacing w:line="240" w:lineRule="auto"/>
              <w:ind w:right="-36"/>
              <w:jc w:val="right"/>
              <w:rPr>
                <w:rFonts w:ascii="Browallia New" w:hAnsi="Browallia New" w:cs="Browallia New"/>
                <w:color w:val="000000"/>
                <w:sz w:val="20"/>
                <w:szCs w:val="20"/>
                <w:cs/>
              </w:rPr>
            </w:pPr>
          </w:p>
        </w:tc>
        <w:tc>
          <w:tcPr>
            <w:tcW w:w="1080" w:type="dxa"/>
            <w:vAlign w:val="bottom"/>
          </w:tcPr>
          <w:p w14:paraId="793BC763" w14:textId="77777777" w:rsidR="00B21476" w:rsidRPr="00F11ECB" w:rsidRDefault="00B21476" w:rsidP="00B21476">
            <w:pPr>
              <w:spacing w:line="240" w:lineRule="auto"/>
              <w:ind w:right="-36"/>
              <w:jc w:val="right"/>
              <w:rPr>
                <w:rFonts w:ascii="Browallia New" w:hAnsi="Browallia New" w:cs="Browallia New"/>
                <w:color w:val="000000"/>
                <w:sz w:val="20"/>
                <w:szCs w:val="20"/>
              </w:rPr>
            </w:pPr>
          </w:p>
        </w:tc>
        <w:tc>
          <w:tcPr>
            <w:tcW w:w="990" w:type="dxa"/>
          </w:tcPr>
          <w:p w14:paraId="055D09CB" w14:textId="61054B3A" w:rsidR="00B21476" w:rsidRPr="00F11ECB" w:rsidRDefault="00DB26AE" w:rsidP="00B21476">
            <w:pPr>
              <w:spacing w:line="240" w:lineRule="auto"/>
              <w:ind w:right="-36"/>
              <w:jc w:val="right"/>
              <w:rPr>
                <w:rFonts w:ascii="Browallia New" w:hAnsi="Browallia New" w:cs="Browallia New"/>
                <w:color w:val="000000"/>
                <w:sz w:val="20"/>
                <w:szCs w:val="20"/>
              </w:rPr>
            </w:pPr>
            <w:r w:rsidRPr="00F11ECB">
              <w:rPr>
                <w:rFonts w:ascii="Browallia New" w:hAnsi="Browallia New" w:cs="Browallia New"/>
                <w:snapToGrid w:val="0"/>
                <w:color w:val="000000"/>
                <w:sz w:val="20"/>
                <w:szCs w:val="20"/>
                <w:lang w:eastAsia="th-TH"/>
              </w:rPr>
              <w:t xml:space="preserve">1,217 </w:t>
            </w:r>
          </w:p>
        </w:tc>
      </w:tr>
      <w:tr w:rsidR="00B21476" w:rsidRPr="0042720B" w14:paraId="6D79C1D4" w14:textId="58805C86" w:rsidTr="00DB3542">
        <w:trPr>
          <w:cantSplit/>
        </w:trPr>
        <w:tc>
          <w:tcPr>
            <w:tcW w:w="4851" w:type="dxa"/>
            <w:gridSpan w:val="3"/>
            <w:vAlign w:val="bottom"/>
          </w:tcPr>
          <w:p w14:paraId="34079B82" w14:textId="39C80D8D" w:rsidR="00B21476" w:rsidRPr="00F11ECB" w:rsidRDefault="00DB26AE" w:rsidP="00B21476">
            <w:pPr>
              <w:spacing w:line="240" w:lineRule="auto"/>
              <w:ind w:right="-36"/>
              <w:rPr>
                <w:rFonts w:ascii="Browallia New" w:hAnsi="Browallia New" w:cs="Browallia New"/>
                <w:color w:val="000000"/>
                <w:sz w:val="20"/>
                <w:szCs w:val="20"/>
                <w:cs/>
              </w:rPr>
            </w:pPr>
            <w:r w:rsidRPr="00F11ECB">
              <w:rPr>
                <w:rFonts w:ascii="Browallia New" w:hAnsi="Browallia New" w:cs="Browallia New" w:hint="cs"/>
                <w:snapToGrid w:val="0"/>
                <w:color w:val="000000"/>
                <w:sz w:val="20"/>
                <w:szCs w:val="20"/>
                <w:cs/>
                <w:lang w:eastAsia="th-TH"/>
              </w:rPr>
              <w:t>ค่าใช้จ่ายในการบริหาร</w:t>
            </w:r>
          </w:p>
        </w:tc>
        <w:tc>
          <w:tcPr>
            <w:tcW w:w="1170" w:type="dxa"/>
            <w:vAlign w:val="bottom"/>
          </w:tcPr>
          <w:p w14:paraId="22E59C33" w14:textId="77777777" w:rsidR="00B21476" w:rsidRPr="00F11ECB" w:rsidRDefault="00B21476" w:rsidP="00B21476">
            <w:pPr>
              <w:spacing w:line="240" w:lineRule="auto"/>
              <w:ind w:right="-36"/>
              <w:jc w:val="right"/>
              <w:rPr>
                <w:rFonts w:ascii="Browallia New" w:hAnsi="Browallia New" w:cs="Browallia New"/>
                <w:color w:val="000000"/>
                <w:sz w:val="20"/>
                <w:szCs w:val="20"/>
                <w:cs/>
              </w:rPr>
            </w:pPr>
          </w:p>
        </w:tc>
        <w:tc>
          <w:tcPr>
            <w:tcW w:w="1170" w:type="dxa"/>
            <w:vAlign w:val="bottom"/>
          </w:tcPr>
          <w:p w14:paraId="5DA61F6D" w14:textId="77777777" w:rsidR="00B21476" w:rsidRPr="00F11ECB" w:rsidRDefault="00B21476" w:rsidP="00B21476">
            <w:pPr>
              <w:spacing w:line="240" w:lineRule="auto"/>
              <w:ind w:right="-36"/>
              <w:jc w:val="right"/>
              <w:rPr>
                <w:rFonts w:ascii="Browallia New" w:hAnsi="Browallia New" w:cs="Browallia New"/>
                <w:color w:val="000000"/>
                <w:sz w:val="20"/>
                <w:szCs w:val="20"/>
                <w:cs/>
              </w:rPr>
            </w:pPr>
          </w:p>
        </w:tc>
        <w:tc>
          <w:tcPr>
            <w:tcW w:w="1080" w:type="dxa"/>
            <w:vAlign w:val="bottom"/>
          </w:tcPr>
          <w:p w14:paraId="49107CB4" w14:textId="77777777" w:rsidR="00B21476" w:rsidRPr="00F11ECB" w:rsidRDefault="00B21476" w:rsidP="00B21476">
            <w:pPr>
              <w:spacing w:line="240" w:lineRule="auto"/>
              <w:ind w:right="-36"/>
              <w:jc w:val="right"/>
              <w:rPr>
                <w:rFonts w:ascii="Browallia New" w:hAnsi="Browallia New" w:cs="Browallia New"/>
                <w:color w:val="000000"/>
                <w:sz w:val="20"/>
                <w:szCs w:val="20"/>
              </w:rPr>
            </w:pPr>
          </w:p>
        </w:tc>
        <w:tc>
          <w:tcPr>
            <w:tcW w:w="990" w:type="dxa"/>
          </w:tcPr>
          <w:p w14:paraId="188CD2A5" w14:textId="6BF38C9B" w:rsidR="00B21476" w:rsidRPr="00F11ECB" w:rsidRDefault="00C823B3" w:rsidP="00C823B3">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12,</w:t>
            </w:r>
            <w:r w:rsidR="00BF1114">
              <w:rPr>
                <w:rFonts w:ascii="Browallia New" w:hAnsi="Browallia New" w:cs="Browallia New"/>
                <w:color w:val="000000"/>
                <w:sz w:val="20"/>
                <w:szCs w:val="20"/>
              </w:rPr>
              <w:t>900</w:t>
            </w:r>
          </w:p>
        </w:tc>
      </w:tr>
      <w:tr w:rsidR="00B21476" w:rsidRPr="0042720B" w14:paraId="771D77F9" w14:textId="77777777" w:rsidTr="00DB3542">
        <w:trPr>
          <w:cantSplit/>
        </w:trPr>
        <w:tc>
          <w:tcPr>
            <w:tcW w:w="2601" w:type="dxa"/>
            <w:vAlign w:val="bottom"/>
          </w:tcPr>
          <w:p w14:paraId="05A1CBD7" w14:textId="0A8D722A" w:rsidR="00B21476" w:rsidRPr="0042720B" w:rsidRDefault="00DB26AE" w:rsidP="00B21476">
            <w:pPr>
              <w:pStyle w:val="Heading6"/>
              <w:numPr>
                <w:ilvl w:val="0"/>
                <w:numId w:val="0"/>
              </w:numPr>
              <w:spacing w:line="240" w:lineRule="auto"/>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รวม</w:t>
            </w:r>
          </w:p>
        </w:tc>
        <w:tc>
          <w:tcPr>
            <w:tcW w:w="1080" w:type="dxa"/>
            <w:vAlign w:val="bottom"/>
          </w:tcPr>
          <w:p w14:paraId="2B159E72" w14:textId="77777777" w:rsidR="00B21476" w:rsidRPr="00F11ECB" w:rsidRDefault="00B21476" w:rsidP="00B21476">
            <w:pPr>
              <w:spacing w:line="240" w:lineRule="auto"/>
              <w:ind w:right="-36"/>
              <w:jc w:val="right"/>
              <w:rPr>
                <w:rFonts w:ascii="Browallia New" w:hAnsi="Browallia New" w:cs="Browallia New"/>
                <w:color w:val="000000"/>
                <w:sz w:val="20"/>
                <w:szCs w:val="20"/>
                <w:cs/>
              </w:rPr>
            </w:pPr>
          </w:p>
        </w:tc>
        <w:tc>
          <w:tcPr>
            <w:tcW w:w="1170" w:type="dxa"/>
            <w:vAlign w:val="bottom"/>
          </w:tcPr>
          <w:p w14:paraId="776C3CC0"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0E637A94"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tcPr>
          <w:p w14:paraId="196237BD" w14:textId="59541ED6"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68011B6F"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865FFF" w14:textId="62021F5D" w:rsidR="00B21476" w:rsidRPr="00F11ECB" w:rsidRDefault="00DB26AE" w:rsidP="00C823B3">
            <w:pPr>
              <w:pBdr>
                <w:bottom w:val="single" w:sz="12" w:space="1" w:color="auto"/>
              </w:pBdr>
              <w:tabs>
                <w:tab w:val="decimal" w:pos="792"/>
              </w:tabs>
              <w:spacing w:line="240" w:lineRule="auto"/>
              <w:ind w:right="-36"/>
              <w:jc w:val="right"/>
              <w:rPr>
                <w:rFonts w:ascii="Browallia New" w:hAnsi="Browallia New" w:cs="Browallia New"/>
                <w:color w:val="000000"/>
                <w:sz w:val="20"/>
                <w:szCs w:val="20"/>
              </w:rPr>
            </w:pPr>
            <w:r w:rsidRPr="00F11ECB">
              <w:rPr>
                <w:rFonts w:ascii="Browallia New" w:hAnsi="Browallia New" w:cs="Browallia New"/>
                <w:snapToGrid w:val="0"/>
                <w:color w:val="000000"/>
                <w:sz w:val="20"/>
                <w:szCs w:val="20"/>
                <w:lang w:eastAsia="th-TH"/>
              </w:rPr>
              <w:t xml:space="preserve"> 37,</w:t>
            </w:r>
            <w:r w:rsidR="00BF1114">
              <w:rPr>
                <w:rFonts w:ascii="Browallia New" w:hAnsi="Browallia New" w:cs="Browallia New"/>
                <w:snapToGrid w:val="0"/>
                <w:color w:val="000000"/>
                <w:sz w:val="20"/>
                <w:szCs w:val="20"/>
                <w:lang w:eastAsia="th-TH"/>
              </w:rPr>
              <w:t>229</w:t>
            </w:r>
            <w:r w:rsidRPr="00F11ECB">
              <w:rPr>
                <w:rFonts w:ascii="Browallia New" w:hAnsi="Browallia New" w:cs="Browallia New"/>
                <w:snapToGrid w:val="0"/>
                <w:color w:val="000000"/>
                <w:sz w:val="20"/>
                <w:szCs w:val="20"/>
                <w:lang w:eastAsia="th-TH"/>
              </w:rPr>
              <w:t xml:space="preserve"> </w:t>
            </w:r>
          </w:p>
        </w:tc>
      </w:tr>
      <w:tr w:rsidR="00B21476" w:rsidRPr="0042720B" w14:paraId="1C1B0B3D" w14:textId="77777777" w:rsidTr="00DB3542">
        <w:trPr>
          <w:cantSplit/>
        </w:trPr>
        <w:tc>
          <w:tcPr>
            <w:tcW w:w="2601" w:type="dxa"/>
            <w:vAlign w:val="bottom"/>
          </w:tcPr>
          <w:p w14:paraId="65D351B1" w14:textId="5C292BB5" w:rsidR="00B21476" w:rsidRPr="0042720B" w:rsidRDefault="00B21476" w:rsidP="00B21476">
            <w:pPr>
              <w:pStyle w:val="Heading6"/>
              <w:numPr>
                <w:ilvl w:val="0"/>
                <w:numId w:val="0"/>
              </w:numPr>
              <w:spacing w:line="240" w:lineRule="auto"/>
              <w:rPr>
                <w:rFonts w:ascii="Browallia New" w:hAnsi="Browallia New" w:cs="Browallia New"/>
                <w:snapToGrid w:val="0"/>
                <w:color w:val="000000"/>
                <w:sz w:val="20"/>
                <w:szCs w:val="20"/>
                <w:cs/>
                <w:lang w:eastAsia="th-TH"/>
              </w:rPr>
            </w:pPr>
          </w:p>
        </w:tc>
        <w:tc>
          <w:tcPr>
            <w:tcW w:w="1080" w:type="dxa"/>
            <w:vAlign w:val="bottom"/>
          </w:tcPr>
          <w:p w14:paraId="76F1E26B" w14:textId="77777777" w:rsidR="00B21476" w:rsidRPr="00F11ECB" w:rsidRDefault="00B21476" w:rsidP="00B21476">
            <w:pPr>
              <w:spacing w:line="240" w:lineRule="auto"/>
              <w:ind w:right="-36"/>
              <w:jc w:val="right"/>
              <w:rPr>
                <w:rFonts w:ascii="Browallia New" w:hAnsi="Browallia New" w:cs="Browallia New"/>
                <w:color w:val="000000"/>
                <w:sz w:val="20"/>
                <w:szCs w:val="20"/>
                <w:cs/>
              </w:rPr>
            </w:pPr>
          </w:p>
        </w:tc>
        <w:tc>
          <w:tcPr>
            <w:tcW w:w="1170" w:type="dxa"/>
            <w:vAlign w:val="bottom"/>
          </w:tcPr>
          <w:p w14:paraId="38880B06"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61BAB3D"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E8516A0" w14:textId="1FD6ECBA"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52C205AA"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7860293D" w14:textId="327EADCC" w:rsidR="00B21476" w:rsidRPr="00F11ECB" w:rsidRDefault="00B21476" w:rsidP="004C1F8A">
            <w:pPr>
              <w:tabs>
                <w:tab w:val="decimal" w:pos="792"/>
              </w:tabs>
              <w:spacing w:line="240" w:lineRule="auto"/>
              <w:ind w:right="-36"/>
              <w:jc w:val="right"/>
              <w:rPr>
                <w:rFonts w:ascii="Browallia New" w:hAnsi="Browallia New" w:cs="Browallia New"/>
                <w:color w:val="000000"/>
                <w:sz w:val="20"/>
                <w:szCs w:val="20"/>
              </w:rPr>
            </w:pPr>
          </w:p>
        </w:tc>
      </w:tr>
      <w:tr w:rsidR="00B21476" w:rsidRPr="0042720B" w14:paraId="0DF57B69" w14:textId="77777777" w:rsidTr="00DB3542">
        <w:trPr>
          <w:cantSplit/>
          <w:trHeight w:val="279"/>
        </w:trPr>
        <w:tc>
          <w:tcPr>
            <w:tcW w:w="2601" w:type="dxa"/>
            <w:vAlign w:val="bottom"/>
          </w:tcPr>
          <w:p w14:paraId="465427B9" w14:textId="40DE4C4B" w:rsidR="00B21476" w:rsidRPr="00CA5689" w:rsidRDefault="00DB26AE" w:rsidP="00B21476">
            <w:pPr>
              <w:pStyle w:val="Heading6"/>
              <w:numPr>
                <w:ilvl w:val="0"/>
                <w:numId w:val="0"/>
              </w:numPr>
              <w:spacing w:line="240" w:lineRule="auto"/>
              <w:rPr>
                <w:rFonts w:ascii="Browallia New" w:hAnsi="Browallia New" w:cs="Browallia New"/>
                <w:snapToGrid w:val="0"/>
                <w:color w:val="000000"/>
                <w:sz w:val="14"/>
                <w:szCs w:val="14"/>
                <w:cs/>
                <w:lang w:eastAsia="th-TH"/>
              </w:rPr>
            </w:pPr>
            <w:r w:rsidRPr="0042720B">
              <w:rPr>
                <w:rFonts w:ascii="Browallia New" w:hAnsi="Browallia New" w:cs="Browallia New" w:hint="cs"/>
                <w:b/>
                <w:bCs/>
                <w:snapToGrid w:val="0"/>
                <w:color w:val="000000"/>
                <w:sz w:val="20"/>
                <w:szCs w:val="20"/>
                <w:cs/>
                <w:lang w:eastAsia="th-TH"/>
              </w:rPr>
              <w:t>ค่าเสื่อมราคาสำหรับปี</w:t>
            </w:r>
            <w:r w:rsidRPr="00F46B29">
              <w:rPr>
                <w:rFonts w:ascii="Browallia New" w:hAnsi="Browallia New" w:cs="Browallia New" w:hint="cs"/>
                <w:b/>
                <w:bCs/>
                <w:snapToGrid w:val="0"/>
                <w:color w:val="000000"/>
                <w:sz w:val="20"/>
                <w:szCs w:val="20"/>
                <w:lang w:eastAsia="th-TH"/>
              </w:rPr>
              <w:t xml:space="preserve"> </w:t>
            </w:r>
            <w:r w:rsidRPr="0042720B">
              <w:rPr>
                <w:rFonts w:ascii="Browallia New" w:hAnsi="Browallia New" w:cs="Browallia New" w:hint="cs"/>
                <w:b/>
                <w:bCs/>
                <w:snapToGrid w:val="0"/>
                <w:color w:val="000000"/>
                <w:sz w:val="20"/>
                <w:szCs w:val="20"/>
                <w:lang w:eastAsia="th-TH"/>
              </w:rPr>
              <w:t>256</w:t>
            </w:r>
            <w:r>
              <w:rPr>
                <w:rFonts w:ascii="Browallia New" w:hAnsi="Browallia New" w:cs="Browallia New"/>
                <w:b/>
                <w:bCs/>
                <w:snapToGrid w:val="0"/>
                <w:color w:val="000000"/>
                <w:sz w:val="20"/>
                <w:szCs w:val="20"/>
                <w:lang w:eastAsia="th-TH"/>
              </w:rPr>
              <w:t>5</w:t>
            </w:r>
          </w:p>
        </w:tc>
        <w:tc>
          <w:tcPr>
            <w:tcW w:w="1080" w:type="dxa"/>
            <w:vAlign w:val="bottom"/>
          </w:tcPr>
          <w:p w14:paraId="2584C14F" w14:textId="77777777" w:rsidR="00B21476" w:rsidRPr="00F11ECB" w:rsidRDefault="00B21476" w:rsidP="00B21476">
            <w:pPr>
              <w:spacing w:line="240" w:lineRule="auto"/>
              <w:ind w:right="-36"/>
              <w:jc w:val="right"/>
              <w:rPr>
                <w:rFonts w:ascii="Browallia New" w:hAnsi="Browallia New" w:cs="Browallia New"/>
                <w:color w:val="000000"/>
                <w:sz w:val="14"/>
                <w:szCs w:val="14"/>
                <w:cs/>
              </w:rPr>
            </w:pPr>
          </w:p>
        </w:tc>
        <w:tc>
          <w:tcPr>
            <w:tcW w:w="1170" w:type="dxa"/>
            <w:vAlign w:val="bottom"/>
          </w:tcPr>
          <w:p w14:paraId="70F8AE71"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14"/>
                <w:szCs w:val="14"/>
                <w:cs/>
              </w:rPr>
            </w:pPr>
          </w:p>
        </w:tc>
        <w:tc>
          <w:tcPr>
            <w:tcW w:w="1170" w:type="dxa"/>
            <w:vAlign w:val="bottom"/>
          </w:tcPr>
          <w:p w14:paraId="0F490E7A"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14"/>
                <w:szCs w:val="14"/>
                <w:cs/>
              </w:rPr>
            </w:pPr>
          </w:p>
        </w:tc>
        <w:tc>
          <w:tcPr>
            <w:tcW w:w="1170" w:type="dxa"/>
            <w:vAlign w:val="bottom"/>
          </w:tcPr>
          <w:p w14:paraId="00BD27AE"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14"/>
                <w:szCs w:val="14"/>
                <w:cs/>
              </w:rPr>
            </w:pPr>
          </w:p>
        </w:tc>
        <w:tc>
          <w:tcPr>
            <w:tcW w:w="1080" w:type="dxa"/>
            <w:vAlign w:val="bottom"/>
          </w:tcPr>
          <w:p w14:paraId="73A7EB04"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14"/>
                <w:szCs w:val="14"/>
              </w:rPr>
            </w:pPr>
          </w:p>
        </w:tc>
        <w:tc>
          <w:tcPr>
            <w:tcW w:w="990" w:type="dxa"/>
            <w:vAlign w:val="bottom"/>
          </w:tcPr>
          <w:p w14:paraId="0BEFEA20" w14:textId="77777777" w:rsidR="00B21476" w:rsidRPr="00F11ECB" w:rsidRDefault="00B21476" w:rsidP="00B21476">
            <w:pPr>
              <w:tabs>
                <w:tab w:val="decimal" w:pos="792"/>
              </w:tabs>
              <w:spacing w:line="240" w:lineRule="auto"/>
              <w:ind w:right="-36"/>
              <w:jc w:val="right"/>
              <w:rPr>
                <w:rFonts w:ascii="Browallia New" w:hAnsi="Browallia New" w:cs="Browallia New"/>
                <w:snapToGrid w:val="0"/>
                <w:color w:val="000000"/>
                <w:sz w:val="14"/>
                <w:szCs w:val="14"/>
                <w:lang w:eastAsia="th-TH"/>
              </w:rPr>
            </w:pPr>
          </w:p>
        </w:tc>
      </w:tr>
      <w:tr w:rsidR="00B21476" w:rsidRPr="0042720B" w14:paraId="6CBBE3EA" w14:textId="77777777" w:rsidTr="00DB3542">
        <w:trPr>
          <w:cantSplit/>
        </w:trPr>
        <w:tc>
          <w:tcPr>
            <w:tcW w:w="3681" w:type="dxa"/>
            <w:gridSpan w:val="2"/>
            <w:vAlign w:val="bottom"/>
          </w:tcPr>
          <w:p w14:paraId="781B414C" w14:textId="0BDAC26A" w:rsidR="00B21476" w:rsidRPr="00F11ECB" w:rsidRDefault="0011166A" w:rsidP="0011166A">
            <w:pPr>
              <w:spacing w:line="240" w:lineRule="auto"/>
              <w:ind w:right="-36"/>
              <w:rPr>
                <w:rFonts w:ascii="Browallia New" w:hAnsi="Browallia New" w:cs="Browallia New"/>
                <w:color w:val="000000"/>
                <w:sz w:val="20"/>
                <w:szCs w:val="20"/>
                <w:cs/>
              </w:rPr>
            </w:pPr>
            <w:r w:rsidRPr="00F11ECB">
              <w:rPr>
                <w:rFonts w:ascii="Browallia New" w:hAnsi="Browallia New" w:cs="Browallia New" w:hint="cs"/>
                <w:snapToGrid w:val="0"/>
                <w:color w:val="000000"/>
                <w:sz w:val="20"/>
                <w:szCs w:val="20"/>
                <w:cs/>
                <w:lang w:eastAsia="th-TH"/>
              </w:rPr>
              <w:t>ต้นทุนขายและต้นทุนค่าบริการจากกิจการโรงแรม</w:t>
            </w:r>
          </w:p>
        </w:tc>
        <w:tc>
          <w:tcPr>
            <w:tcW w:w="1170" w:type="dxa"/>
            <w:vAlign w:val="bottom"/>
          </w:tcPr>
          <w:p w14:paraId="48A4FB57"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C4B26D2"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A1D4DE8"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0142B4CC"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771E9EB8" w14:textId="463BF02D" w:rsidR="00B21476" w:rsidRPr="00F11ECB" w:rsidRDefault="00196409" w:rsidP="00B21476">
            <w:pPr>
              <w:tabs>
                <w:tab w:val="decimal" w:pos="792"/>
              </w:tabs>
              <w:spacing w:line="240" w:lineRule="auto"/>
              <w:ind w:right="-36"/>
              <w:jc w:val="right"/>
              <w:rPr>
                <w:rFonts w:ascii="Browallia New" w:hAnsi="Browallia New" w:cs="Browallia New"/>
                <w:snapToGrid w:val="0"/>
                <w:color w:val="000000"/>
                <w:sz w:val="20"/>
                <w:szCs w:val="20"/>
                <w:lang w:eastAsia="th-TH"/>
              </w:rPr>
            </w:pPr>
            <w:r w:rsidRPr="00F11ECB">
              <w:rPr>
                <w:rFonts w:ascii="Browallia New" w:hAnsi="Browallia New" w:cs="Browallia New"/>
                <w:snapToGrid w:val="0"/>
                <w:color w:val="000000"/>
                <w:sz w:val="20"/>
                <w:szCs w:val="20"/>
                <w:lang w:eastAsia="th-TH"/>
              </w:rPr>
              <w:t>24</w:t>
            </w:r>
            <w:r w:rsidR="00897538" w:rsidRPr="00F11ECB">
              <w:rPr>
                <w:rFonts w:ascii="Browallia New" w:hAnsi="Browallia New" w:cs="Browallia New"/>
                <w:snapToGrid w:val="0"/>
                <w:color w:val="000000"/>
                <w:sz w:val="20"/>
                <w:szCs w:val="20"/>
                <w:lang w:eastAsia="th-TH"/>
              </w:rPr>
              <w:t>,</w:t>
            </w:r>
            <w:r w:rsidR="00E3760B">
              <w:rPr>
                <w:rFonts w:ascii="Browallia New" w:hAnsi="Browallia New" w:cs="Browallia New"/>
                <w:snapToGrid w:val="0"/>
                <w:color w:val="000000"/>
                <w:sz w:val="20"/>
                <w:szCs w:val="20"/>
                <w:lang w:eastAsia="th-TH"/>
              </w:rPr>
              <w:t>230</w:t>
            </w:r>
          </w:p>
        </w:tc>
      </w:tr>
      <w:tr w:rsidR="00B21476" w:rsidRPr="0042720B" w14:paraId="02687101" w14:textId="77777777" w:rsidTr="00DB3542">
        <w:trPr>
          <w:cantSplit/>
        </w:trPr>
        <w:tc>
          <w:tcPr>
            <w:tcW w:w="3681" w:type="dxa"/>
            <w:gridSpan w:val="2"/>
            <w:vAlign w:val="bottom"/>
          </w:tcPr>
          <w:p w14:paraId="5C621860" w14:textId="6CFAD03E" w:rsidR="00B21476" w:rsidRPr="00F11ECB" w:rsidRDefault="00DB26AE" w:rsidP="00B21476">
            <w:pPr>
              <w:spacing w:line="240" w:lineRule="auto"/>
              <w:ind w:right="-36"/>
              <w:rPr>
                <w:rFonts w:ascii="Browallia New" w:hAnsi="Browallia New" w:cs="Browallia New"/>
                <w:color w:val="000000"/>
                <w:sz w:val="20"/>
                <w:szCs w:val="20"/>
                <w:cs/>
              </w:rPr>
            </w:pPr>
            <w:r w:rsidRPr="00F11ECB">
              <w:rPr>
                <w:rFonts w:ascii="Browallia New" w:hAnsi="Browallia New" w:cs="Browallia New"/>
                <w:snapToGrid w:val="0"/>
                <w:color w:val="000000"/>
                <w:sz w:val="20"/>
                <w:szCs w:val="20"/>
                <w:cs/>
                <w:lang w:eastAsia="th-TH"/>
              </w:rPr>
              <w:t>ต้นทุนในการจัดจำหน่าย</w:t>
            </w:r>
          </w:p>
        </w:tc>
        <w:tc>
          <w:tcPr>
            <w:tcW w:w="1170" w:type="dxa"/>
            <w:vAlign w:val="bottom"/>
          </w:tcPr>
          <w:p w14:paraId="3A4E12B0"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02FAE6C"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0433FD3"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4EF44C48"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1F3CB4" w14:textId="72C6408B" w:rsidR="00B21476" w:rsidRPr="00F11ECB" w:rsidRDefault="00E22979" w:rsidP="00B21476">
            <w:pPr>
              <w:tabs>
                <w:tab w:val="decimal" w:pos="792"/>
              </w:tabs>
              <w:spacing w:line="240" w:lineRule="auto"/>
              <w:ind w:right="-36"/>
              <w:jc w:val="right"/>
              <w:rPr>
                <w:rFonts w:ascii="Browallia New" w:hAnsi="Browallia New" w:cs="Browallia New"/>
                <w:snapToGrid w:val="0"/>
                <w:color w:val="000000"/>
                <w:sz w:val="20"/>
                <w:szCs w:val="20"/>
                <w:lang w:eastAsia="th-TH"/>
              </w:rPr>
            </w:pPr>
            <w:r w:rsidRPr="00F11ECB">
              <w:rPr>
                <w:rFonts w:ascii="Browallia New" w:hAnsi="Browallia New" w:cs="Browallia New"/>
                <w:snapToGrid w:val="0"/>
                <w:color w:val="000000"/>
                <w:sz w:val="20"/>
                <w:szCs w:val="20"/>
                <w:lang w:eastAsia="th-TH"/>
              </w:rPr>
              <w:t>413</w:t>
            </w:r>
          </w:p>
        </w:tc>
      </w:tr>
      <w:tr w:rsidR="00B21476" w:rsidRPr="0042720B" w14:paraId="6D8BE6DE" w14:textId="5E8A30DF" w:rsidTr="00DB3542">
        <w:trPr>
          <w:cantSplit/>
        </w:trPr>
        <w:tc>
          <w:tcPr>
            <w:tcW w:w="3681" w:type="dxa"/>
            <w:gridSpan w:val="2"/>
            <w:vAlign w:val="bottom"/>
          </w:tcPr>
          <w:p w14:paraId="333021FD" w14:textId="7D0F014E" w:rsidR="00B21476" w:rsidRPr="00F11ECB" w:rsidRDefault="00DB26AE" w:rsidP="00B21476">
            <w:pPr>
              <w:spacing w:line="240" w:lineRule="auto"/>
              <w:ind w:right="-36"/>
              <w:rPr>
                <w:rFonts w:ascii="Browallia New" w:hAnsi="Browallia New" w:cs="Browallia New"/>
                <w:snapToGrid w:val="0"/>
                <w:color w:val="000000"/>
                <w:sz w:val="20"/>
                <w:szCs w:val="20"/>
                <w:cs/>
                <w:lang w:eastAsia="th-TH"/>
              </w:rPr>
            </w:pPr>
            <w:r w:rsidRPr="00F11ECB">
              <w:rPr>
                <w:rFonts w:ascii="Browallia New" w:hAnsi="Browallia New" w:cs="Browallia New" w:hint="cs"/>
                <w:snapToGrid w:val="0"/>
                <w:color w:val="000000"/>
                <w:sz w:val="20"/>
                <w:szCs w:val="20"/>
                <w:cs/>
                <w:lang w:eastAsia="th-TH"/>
              </w:rPr>
              <w:t>ค่าใช้จ่ายในการบริหาร</w:t>
            </w:r>
          </w:p>
        </w:tc>
        <w:tc>
          <w:tcPr>
            <w:tcW w:w="1170" w:type="dxa"/>
            <w:vAlign w:val="bottom"/>
          </w:tcPr>
          <w:p w14:paraId="5894BD73"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D34DD1C"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013706F"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14CD366E"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FADE737" w14:textId="7DE9F915" w:rsidR="00B21476" w:rsidRPr="00F11ECB" w:rsidRDefault="00337518" w:rsidP="008B4643">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F11ECB">
              <w:rPr>
                <w:rFonts w:ascii="Browallia New" w:hAnsi="Browallia New" w:cs="Browallia New"/>
                <w:snapToGrid w:val="0"/>
                <w:color w:val="000000"/>
                <w:sz w:val="20"/>
                <w:szCs w:val="20"/>
                <w:lang w:eastAsia="th-TH"/>
              </w:rPr>
              <w:t>11,</w:t>
            </w:r>
            <w:r w:rsidR="00F54DD2">
              <w:rPr>
                <w:rFonts w:ascii="Browallia New" w:hAnsi="Browallia New" w:cs="Browallia New"/>
                <w:snapToGrid w:val="0"/>
                <w:color w:val="000000"/>
                <w:sz w:val="20"/>
                <w:szCs w:val="20"/>
                <w:lang w:eastAsia="th-TH"/>
              </w:rPr>
              <w:t>704</w:t>
            </w:r>
          </w:p>
        </w:tc>
      </w:tr>
      <w:tr w:rsidR="00B21476" w:rsidRPr="0042720B" w14:paraId="2AD2F7F3" w14:textId="77777777" w:rsidTr="00DB3542">
        <w:trPr>
          <w:cantSplit/>
        </w:trPr>
        <w:tc>
          <w:tcPr>
            <w:tcW w:w="2601" w:type="dxa"/>
            <w:vAlign w:val="bottom"/>
          </w:tcPr>
          <w:p w14:paraId="08C25AAE" w14:textId="1D7C9E63" w:rsidR="00B21476" w:rsidRPr="0042720B" w:rsidRDefault="00DB26AE" w:rsidP="00B21476">
            <w:pPr>
              <w:pStyle w:val="Heading6"/>
              <w:numPr>
                <w:ilvl w:val="0"/>
                <w:numId w:val="0"/>
              </w:numPr>
              <w:spacing w:line="240" w:lineRule="auto"/>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รวม</w:t>
            </w:r>
          </w:p>
        </w:tc>
        <w:tc>
          <w:tcPr>
            <w:tcW w:w="1080" w:type="dxa"/>
            <w:vAlign w:val="bottom"/>
          </w:tcPr>
          <w:p w14:paraId="231D6C53" w14:textId="77777777" w:rsidR="00B21476" w:rsidRPr="00F11ECB" w:rsidRDefault="00B21476" w:rsidP="00B21476">
            <w:pPr>
              <w:spacing w:line="240" w:lineRule="auto"/>
              <w:ind w:right="-36"/>
              <w:jc w:val="right"/>
              <w:rPr>
                <w:rFonts w:ascii="Browallia New" w:hAnsi="Browallia New" w:cs="Browallia New"/>
                <w:color w:val="000000"/>
                <w:sz w:val="20"/>
                <w:szCs w:val="20"/>
                <w:cs/>
              </w:rPr>
            </w:pPr>
          </w:p>
        </w:tc>
        <w:tc>
          <w:tcPr>
            <w:tcW w:w="1170" w:type="dxa"/>
            <w:vAlign w:val="bottom"/>
          </w:tcPr>
          <w:p w14:paraId="3AD17EF3"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11FFFF1B"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4EA6595" w14:textId="77777777"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4F47D680" w14:textId="54092788" w:rsidR="00B21476" w:rsidRPr="00F11ECB" w:rsidRDefault="00B21476" w:rsidP="00B21476">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1FCD062" w14:textId="0A03D9BC" w:rsidR="00B21476" w:rsidRPr="00F11ECB" w:rsidRDefault="008B4643" w:rsidP="008B4643">
            <w:pPr>
              <w:pBdr>
                <w:bottom w:val="single" w:sz="12"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F11ECB">
              <w:rPr>
                <w:rFonts w:ascii="Browallia New" w:hAnsi="Browallia New" w:cs="Browallia New"/>
                <w:snapToGrid w:val="0"/>
                <w:color w:val="000000"/>
                <w:sz w:val="20"/>
                <w:szCs w:val="20"/>
                <w:lang w:eastAsia="th-TH"/>
              </w:rPr>
              <w:t>36,347</w:t>
            </w:r>
          </w:p>
        </w:tc>
      </w:tr>
      <w:tr w:rsidR="00B21476" w:rsidRPr="0042720B" w14:paraId="1DEDF5D6" w14:textId="77777777" w:rsidTr="005074F9">
        <w:trPr>
          <w:cantSplit/>
          <w:trHeight w:val="135"/>
        </w:trPr>
        <w:tc>
          <w:tcPr>
            <w:tcW w:w="2601" w:type="dxa"/>
            <w:vAlign w:val="bottom"/>
          </w:tcPr>
          <w:p w14:paraId="5A8C9DDA" w14:textId="1B067288" w:rsidR="00B21476" w:rsidRPr="0042720B" w:rsidRDefault="00B21476" w:rsidP="00B21476">
            <w:pPr>
              <w:pStyle w:val="Heading6"/>
              <w:numPr>
                <w:ilvl w:val="0"/>
                <w:numId w:val="0"/>
              </w:numPr>
              <w:spacing w:line="240" w:lineRule="auto"/>
              <w:rPr>
                <w:rFonts w:ascii="Browallia New" w:hAnsi="Browallia New" w:cs="Browallia New"/>
                <w:snapToGrid w:val="0"/>
                <w:color w:val="000000"/>
                <w:sz w:val="20"/>
                <w:szCs w:val="20"/>
                <w:cs/>
                <w:lang w:eastAsia="th-TH"/>
              </w:rPr>
            </w:pPr>
          </w:p>
        </w:tc>
        <w:tc>
          <w:tcPr>
            <w:tcW w:w="1080" w:type="dxa"/>
            <w:vAlign w:val="bottom"/>
          </w:tcPr>
          <w:p w14:paraId="5F90AC74" w14:textId="77777777" w:rsidR="00B21476" w:rsidRPr="0042720B" w:rsidRDefault="00B21476" w:rsidP="00B21476">
            <w:pPr>
              <w:spacing w:line="240" w:lineRule="auto"/>
              <w:ind w:right="-36"/>
              <w:jc w:val="right"/>
              <w:rPr>
                <w:rFonts w:ascii="Browallia New" w:hAnsi="Browallia New" w:cs="Browallia New"/>
                <w:color w:val="000000"/>
                <w:sz w:val="20"/>
                <w:szCs w:val="20"/>
                <w:cs/>
              </w:rPr>
            </w:pPr>
          </w:p>
        </w:tc>
        <w:tc>
          <w:tcPr>
            <w:tcW w:w="1170" w:type="dxa"/>
            <w:vAlign w:val="bottom"/>
          </w:tcPr>
          <w:p w14:paraId="4C34CC6F" w14:textId="77777777" w:rsidR="00B21476" w:rsidRPr="0042720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093A68D" w14:textId="77777777" w:rsidR="00B21476" w:rsidRPr="0042720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B693C19" w14:textId="77777777" w:rsidR="00B21476" w:rsidRPr="0042720B" w:rsidRDefault="00B21476" w:rsidP="00B21476">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6F3372DB" w14:textId="7E3E7142" w:rsidR="00B21476" w:rsidRPr="0042720B" w:rsidRDefault="00B21476" w:rsidP="00B21476">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23CA2B5B" w14:textId="74C603C4" w:rsidR="00B21476" w:rsidRPr="00D02CCF" w:rsidRDefault="00B21476" w:rsidP="004C1F8A">
            <w:pPr>
              <w:tabs>
                <w:tab w:val="decimal" w:pos="792"/>
              </w:tabs>
              <w:spacing w:line="240" w:lineRule="auto"/>
              <w:ind w:right="-36"/>
              <w:jc w:val="right"/>
              <w:rPr>
                <w:rFonts w:ascii="Browallia New" w:hAnsi="Browallia New" w:cs="Browallia New"/>
                <w:snapToGrid w:val="0"/>
                <w:color w:val="000000"/>
                <w:sz w:val="20"/>
                <w:szCs w:val="20"/>
                <w:lang w:eastAsia="th-TH"/>
              </w:rPr>
            </w:pPr>
          </w:p>
        </w:tc>
      </w:tr>
    </w:tbl>
    <w:p w14:paraId="29424FD8" w14:textId="0966B2C3" w:rsidR="00EE2794" w:rsidRPr="00EF3D11" w:rsidRDefault="00EE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7D2B4106" w14:textId="77777777" w:rsidR="009C4452" w:rsidRPr="00CA5689" w:rsidRDefault="009C4452" w:rsidP="000D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sz w:val="2"/>
          <w:szCs w:val="2"/>
        </w:rPr>
      </w:pPr>
    </w:p>
    <w:tbl>
      <w:tblPr>
        <w:tblpPr w:leftFromText="180" w:rightFromText="180" w:vertAnchor="text" w:tblpXSpec="right" w:tblpY="1"/>
        <w:tblOverlap w:val="never"/>
        <w:tblW w:w="8976" w:type="dxa"/>
        <w:jc w:val="right"/>
        <w:tblLayout w:type="fixed"/>
        <w:tblCellMar>
          <w:left w:w="115" w:type="dxa"/>
          <w:right w:w="115" w:type="dxa"/>
        </w:tblCellMar>
        <w:tblLook w:val="04A0" w:firstRow="1" w:lastRow="0" w:firstColumn="1" w:lastColumn="0" w:noHBand="0" w:noVBand="1"/>
      </w:tblPr>
      <w:tblGrid>
        <w:gridCol w:w="4003"/>
        <w:gridCol w:w="1080"/>
        <w:gridCol w:w="250"/>
        <w:gridCol w:w="1046"/>
        <w:gridCol w:w="250"/>
        <w:gridCol w:w="1047"/>
        <w:gridCol w:w="250"/>
        <w:gridCol w:w="1050"/>
      </w:tblGrid>
      <w:tr w:rsidR="00A10B64" w:rsidRPr="00974A76" w14:paraId="26C49597" w14:textId="77777777" w:rsidTr="00346E86">
        <w:trPr>
          <w:trHeight w:val="113"/>
          <w:tblHeader/>
          <w:jc w:val="right"/>
        </w:trPr>
        <w:tc>
          <w:tcPr>
            <w:tcW w:w="4003" w:type="dxa"/>
          </w:tcPr>
          <w:p w14:paraId="1ECC7E07"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4973" w:type="dxa"/>
            <w:gridSpan w:val="7"/>
            <w:hideMark/>
          </w:tcPr>
          <w:p w14:paraId="260B9E4C" w14:textId="4669AC0D" w:rsidR="00A10B64" w:rsidRPr="00974A76" w:rsidRDefault="00A10B64" w:rsidP="00437E6B">
            <w:pPr>
              <w:spacing w:line="240" w:lineRule="auto"/>
              <w:ind w:right="-45"/>
              <w:jc w:val="right"/>
              <w:rPr>
                <w:rFonts w:ascii="Browallia New" w:hAnsi="Browallia New" w:cs="Browallia New"/>
                <w:sz w:val="22"/>
                <w:szCs w:val="22"/>
              </w:rPr>
            </w:pPr>
            <w:r w:rsidRPr="00974A76">
              <w:rPr>
                <w:rFonts w:ascii="Browallia New" w:hAnsi="Browallia New" w:cs="Browallia New"/>
                <w:sz w:val="22"/>
                <w:szCs w:val="22"/>
                <w:cs/>
              </w:rPr>
              <w:t>(หน่วย</w:t>
            </w:r>
            <w:r w:rsidR="00F46B29" w:rsidRPr="00F46B29">
              <w:rPr>
                <w:rFonts w:ascii="Browallia New" w:hAnsi="Browallia New" w:cs="Browallia New"/>
                <w:sz w:val="22"/>
                <w:szCs w:val="22"/>
              </w:rPr>
              <w:t xml:space="preserve"> </w:t>
            </w:r>
            <w:r w:rsidRPr="00974A76">
              <w:rPr>
                <w:rFonts w:ascii="Browallia New" w:hAnsi="Browallia New" w:cs="Browallia New"/>
                <w:sz w:val="22"/>
                <w:szCs w:val="22"/>
                <w:cs/>
                <w:lang w:val="en-GB"/>
              </w:rPr>
              <w:t>:</w:t>
            </w:r>
            <w:r w:rsidR="00F46B29" w:rsidRPr="00F46B29">
              <w:rPr>
                <w:rFonts w:ascii="Browallia New" w:hAnsi="Browallia New" w:cs="Browallia New"/>
                <w:sz w:val="22"/>
                <w:szCs w:val="22"/>
              </w:rPr>
              <w:t xml:space="preserve"> </w:t>
            </w:r>
            <w:r w:rsidR="004022DD" w:rsidRPr="00974A76">
              <w:rPr>
                <w:rFonts w:ascii="Browallia New" w:hAnsi="Browallia New" w:cs="Browallia New" w:hint="cs"/>
                <w:sz w:val="22"/>
                <w:szCs w:val="22"/>
                <w:cs/>
              </w:rPr>
              <w:t>ล้านบาท</w:t>
            </w:r>
            <w:r w:rsidRPr="00974A76">
              <w:rPr>
                <w:rFonts w:ascii="Browallia New" w:hAnsi="Browallia New" w:cs="Browallia New"/>
                <w:sz w:val="22"/>
                <w:szCs w:val="22"/>
                <w:cs/>
              </w:rPr>
              <w:t>)</w:t>
            </w:r>
          </w:p>
        </w:tc>
      </w:tr>
      <w:tr w:rsidR="00A10B64" w:rsidRPr="00974A76" w14:paraId="22B640BA" w14:textId="77777777" w:rsidTr="00346E86">
        <w:trPr>
          <w:trHeight w:val="68"/>
          <w:tblHeader/>
          <w:jc w:val="right"/>
        </w:trPr>
        <w:tc>
          <w:tcPr>
            <w:tcW w:w="4003" w:type="dxa"/>
          </w:tcPr>
          <w:p w14:paraId="5EAB7C5F"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376" w:type="dxa"/>
            <w:gridSpan w:val="3"/>
            <w:tcBorders>
              <w:top w:val="nil"/>
              <w:left w:val="nil"/>
              <w:bottom w:val="single" w:sz="4" w:space="0" w:color="auto"/>
              <w:right w:val="nil"/>
            </w:tcBorders>
            <w:hideMark/>
          </w:tcPr>
          <w:p w14:paraId="73CF4364"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r w:rsidRPr="00974A76">
              <w:rPr>
                <w:rFonts w:ascii="Browallia New" w:hAnsi="Browallia New" w:cs="Browallia New"/>
                <w:sz w:val="22"/>
                <w:szCs w:val="22"/>
                <w:cs/>
              </w:rPr>
              <w:t>งบการเงินรวม</w:t>
            </w:r>
          </w:p>
        </w:tc>
        <w:tc>
          <w:tcPr>
            <w:tcW w:w="250" w:type="dxa"/>
          </w:tcPr>
          <w:p w14:paraId="71594F55"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p>
        </w:tc>
        <w:tc>
          <w:tcPr>
            <w:tcW w:w="2347" w:type="dxa"/>
            <w:gridSpan w:val="3"/>
            <w:tcBorders>
              <w:top w:val="nil"/>
              <w:left w:val="nil"/>
              <w:bottom w:val="single" w:sz="4" w:space="0" w:color="auto"/>
              <w:right w:val="nil"/>
            </w:tcBorders>
            <w:hideMark/>
          </w:tcPr>
          <w:p w14:paraId="0A456166" w14:textId="77777777" w:rsidR="00A10B64" w:rsidRPr="00974A76" w:rsidRDefault="00A10B64" w:rsidP="00437E6B">
            <w:pPr>
              <w:tabs>
                <w:tab w:val="clear" w:pos="227"/>
                <w:tab w:val="clear" w:pos="454"/>
                <w:tab w:val="clear" w:pos="680"/>
                <w:tab w:val="left" w:pos="720"/>
              </w:tabs>
              <w:spacing w:line="240" w:lineRule="auto"/>
              <w:jc w:val="center"/>
              <w:rPr>
                <w:rFonts w:ascii="Browallia New" w:hAnsi="Browallia New" w:cs="Browallia New"/>
                <w:sz w:val="22"/>
                <w:szCs w:val="22"/>
              </w:rPr>
            </w:pPr>
            <w:r w:rsidRPr="00974A76">
              <w:rPr>
                <w:rFonts w:ascii="Browallia New" w:hAnsi="Browallia New" w:cs="Browallia New"/>
                <w:sz w:val="22"/>
                <w:szCs w:val="22"/>
                <w:cs/>
              </w:rPr>
              <w:t>งบการเงินเฉพาะของบริษัท</w:t>
            </w:r>
          </w:p>
        </w:tc>
      </w:tr>
      <w:tr w:rsidR="00B21476" w:rsidRPr="00974A76" w14:paraId="331E7A21" w14:textId="77777777" w:rsidTr="00346E86">
        <w:trPr>
          <w:trHeight w:val="113"/>
          <w:tblHeader/>
          <w:jc w:val="right"/>
        </w:trPr>
        <w:tc>
          <w:tcPr>
            <w:tcW w:w="4003" w:type="dxa"/>
          </w:tcPr>
          <w:p w14:paraId="44DDDBAA" w14:textId="77777777" w:rsidR="00B21476" w:rsidRPr="00974A76" w:rsidRDefault="00B21476" w:rsidP="00B21476">
            <w:pPr>
              <w:tabs>
                <w:tab w:val="clear" w:pos="227"/>
                <w:tab w:val="clear" w:pos="454"/>
                <w:tab w:val="clear" w:pos="680"/>
                <w:tab w:val="left" w:pos="720"/>
              </w:tabs>
              <w:spacing w:line="240" w:lineRule="auto"/>
              <w:jc w:val="center"/>
              <w:rPr>
                <w:rFonts w:ascii="Browallia New" w:hAnsi="Browallia New" w:cs="Browallia New"/>
                <w:sz w:val="22"/>
                <w:szCs w:val="22"/>
                <w:u w:val="single"/>
              </w:rPr>
            </w:pPr>
          </w:p>
        </w:tc>
        <w:tc>
          <w:tcPr>
            <w:tcW w:w="1080" w:type="dxa"/>
            <w:tcBorders>
              <w:top w:val="single" w:sz="4" w:space="0" w:color="auto"/>
              <w:left w:val="nil"/>
              <w:bottom w:val="single" w:sz="4" w:space="0" w:color="auto"/>
              <w:right w:val="nil"/>
            </w:tcBorders>
          </w:tcPr>
          <w:p w14:paraId="0E40D629" w14:textId="6B8B5BBB" w:rsidR="00B21476" w:rsidRPr="00974A76" w:rsidRDefault="00B21476" w:rsidP="00B21476">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5</w:t>
            </w:r>
          </w:p>
        </w:tc>
        <w:tc>
          <w:tcPr>
            <w:tcW w:w="250" w:type="dxa"/>
            <w:tcBorders>
              <w:top w:val="single" w:sz="4" w:space="0" w:color="auto"/>
              <w:left w:val="nil"/>
              <w:bottom w:val="nil"/>
              <w:right w:val="nil"/>
            </w:tcBorders>
          </w:tcPr>
          <w:p w14:paraId="6864AEB8" w14:textId="77777777" w:rsidR="00B21476" w:rsidRPr="00974A76" w:rsidRDefault="00B21476" w:rsidP="00B21476">
            <w:pPr>
              <w:tabs>
                <w:tab w:val="clear" w:pos="907"/>
              </w:tabs>
              <w:spacing w:line="240" w:lineRule="auto"/>
              <w:ind w:left="-108" w:right="-108"/>
              <w:jc w:val="center"/>
              <w:rPr>
                <w:rFonts w:ascii="Browallia New" w:hAnsi="Browallia New" w:cs="Browallia New"/>
                <w:sz w:val="22"/>
                <w:szCs w:val="22"/>
                <w:cs/>
              </w:rPr>
            </w:pPr>
          </w:p>
        </w:tc>
        <w:tc>
          <w:tcPr>
            <w:tcW w:w="1046" w:type="dxa"/>
            <w:tcBorders>
              <w:top w:val="single" w:sz="4" w:space="0" w:color="auto"/>
              <w:left w:val="nil"/>
              <w:bottom w:val="single" w:sz="4" w:space="0" w:color="auto"/>
              <w:right w:val="nil"/>
            </w:tcBorders>
            <w:hideMark/>
          </w:tcPr>
          <w:p w14:paraId="798FC226" w14:textId="5C4AF391" w:rsidR="00B21476" w:rsidRPr="00974A76" w:rsidRDefault="00B21476" w:rsidP="00B21476">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4</w:t>
            </w:r>
          </w:p>
        </w:tc>
        <w:tc>
          <w:tcPr>
            <w:tcW w:w="250" w:type="dxa"/>
          </w:tcPr>
          <w:p w14:paraId="1B182EEF" w14:textId="77777777" w:rsidR="00B21476" w:rsidRPr="00974A76" w:rsidRDefault="00B21476" w:rsidP="00B21476">
            <w:pPr>
              <w:spacing w:line="240" w:lineRule="auto"/>
              <w:ind w:right="-10"/>
              <w:jc w:val="center"/>
              <w:rPr>
                <w:rFonts w:ascii="Browallia New" w:hAnsi="Browallia New" w:cs="Browallia New"/>
                <w:sz w:val="22"/>
                <w:szCs w:val="22"/>
              </w:rPr>
            </w:pPr>
          </w:p>
        </w:tc>
        <w:tc>
          <w:tcPr>
            <w:tcW w:w="1047" w:type="dxa"/>
            <w:tcBorders>
              <w:top w:val="nil"/>
              <w:left w:val="nil"/>
              <w:bottom w:val="single" w:sz="4" w:space="0" w:color="auto"/>
              <w:right w:val="nil"/>
            </w:tcBorders>
          </w:tcPr>
          <w:p w14:paraId="09CD3582" w14:textId="34498D35" w:rsidR="00B21476" w:rsidRPr="00974A76" w:rsidRDefault="00B21476" w:rsidP="00B21476">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5</w:t>
            </w:r>
          </w:p>
        </w:tc>
        <w:tc>
          <w:tcPr>
            <w:tcW w:w="250" w:type="dxa"/>
          </w:tcPr>
          <w:p w14:paraId="208A75EC" w14:textId="77777777" w:rsidR="00B21476" w:rsidRPr="00974A76" w:rsidRDefault="00B21476" w:rsidP="00B21476">
            <w:pPr>
              <w:tabs>
                <w:tab w:val="clear" w:pos="907"/>
              </w:tabs>
              <w:spacing w:line="240" w:lineRule="auto"/>
              <w:ind w:left="-108" w:right="-108"/>
              <w:jc w:val="center"/>
              <w:rPr>
                <w:rFonts w:ascii="Browallia New" w:hAnsi="Browallia New" w:cs="Browallia New"/>
                <w:sz w:val="22"/>
                <w:szCs w:val="22"/>
                <w:cs/>
              </w:rPr>
            </w:pPr>
          </w:p>
        </w:tc>
        <w:tc>
          <w:tcPr>
            <w:tcW w:w="1050" w:type="dxa"/>
            <w:tcBorders>
              <w:top w:val="nil"/>
              <w:left w:val="nil"/>
              <w:bottom w:val="single" w:sz="4" w:space="0" w:color="auto"/>
              <w:right w:val="nil"/>
            </w:tcBorders>
            <w:hideMark/>
          </w:tcPr>
          <w:p w14:paraId="7ADAB353" w14:textId="16D5102B" w:rsidR="00B21476" w:rsidRPr="00974A76" w:rsidRDefault="00B21476" w:rsidP="00B21476">
            <w:pPr>
              <w:tabs>
                <w:tab w:val="clear" w:pos="907"/>
              </w:tabs>
              <w:spacing w:line="240" w:lineRule="auto"/>
              <w:ind w:left="-108" w:right="-108"/>
              <w:jc w:val="center"/>
              <w:rPr>
                <w:rFonts w:ascii="Browallia New" w:hAnsi="Browallia New" w:cs="Browallia New"/>
                <w:sz w:val="22"/>
                <w:szCs w:val="22"/>
                <w:lang w:val="en-GB"/>
              </w:rPr>
            </w:pPr>
            <w:r w:rsidRPr="00974A76">
              <w:rPr>
                <w:rFonts w:ascii="Browallia New" w:hAnsi="Browallia New" w:cs="Browallia New"/>
                <w:sz w:val="22"/>
                <w:szCs w:val="22"/>
              </w:rPr>
              <w:t>256</w:t>
            </w:r>
            <w:r>
              <w:rPr>
                <w:rFonts w:ascii="Browallia New" w:hAnsi="Browallia New" w:cs="Browallia New"/>
                <w:sz w:val="22"/>
                <w:szCs w:val="22"/>
              </w:rPr>
              <w:t>4</w:t>
            </w:r>
          </w:p>
        </w:tc>
      </w:tr>
      <w:tr w:rsidR="004561B5" w:rsidRPr="00974A76" w14:paraId="51CA31B3" w14:textId="77777777" w:rsidTr="00346E86">
        <w:trPr>
          <w:trHeight w:val="113"/>
          <w:tblHeader/>
          <w:jc w:val="right"/>
        </w:trPr>
        <w:tc>
          <w:tcPr>
            <w:tcW w:w="4003" w:type="dxa"/>
            <w:vAlign w:val="center"/>
          </w:tcPr>
          <w:p w14:paraId="33400AF2" w14:textId="77777777" w:rsidR="00A10B64" w:rsidRPr="006007CD" w:rsidRDefault="00A10B64" w:rsidP="00437E6B">
            <w:pPr>
              <w:tabs>
                <w:tab w:val="clear" w:pos="227"/>
                <w:tab w:val="clear" w:pos="454"/>
                <w:tab w:val="clear" w:pos="680"/>
                <w:tab w:val="left" w:pos="720"/>
              </w:tabs>
              <w:spacing w:line="240" w:lineRule="auto"/>
              <w:ind w:right="851"/>
              <w:rPr>
                <w:rFonts w:ascii="Browallia New" w:hAnsi="Browallia New" w:cs="Browallia New"/>
              </w:rPr>
            </w:pPr>
          </w:p>
        </w:tc>
        <w:tc>
          <w:tcPr>
            <w:tcW w:w="1080" w:type="dxa"/>
            <w:tcBorders>
              <w:top w:val="single" w:sz="4" w:space="0" w:color="auto"/>
              <w:left w:val="nil"/>
              <w:right w:val="nil"/>
            </w:tcBorders>
            <w:vAlign w:val="bottom"/>
          </w:tcPr>
          <w:p w14:paraId="3AF0C047"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250" w:type="dxa"/>
            <w:vAlign w:val="bottom"/>
          </w:tcPr>
          <w:p w14:paraId="410D3FE1" w14:textId="77777777" w:rsidR="00A10B64" w:rsidRPr="006007CD" w:rsidRDefault="00A10B64" w:rsidP="00437E6B">
            <w:pPr>
              <w:tabs>
                <w:tab w:val="clear" w:pos="227"/>
                <w:tab w:val="clear" w:pos="454"/>
                <w:tab w:val="clear" w:pos="680"/>
                <w:tab w:val="left" w:pos="720"/>
              </w:tabs>
              <w:spacing w:line="240" w:lineRule="auto"/>
              <w:jc w:val="right"/>
              <w:rPr>
                <w:rFonts w:ascii="Browallia New" w:hAnsi="Browallia New" w:cs="Browallia New"/>
              </w:rPr>
            </w:pPr>
          </w:p>
        </w:tc>
        <w:tc>
          <w:tcPr>
            <w:tcW w:w="1046" w:type="dxa"/>
            <w:tcBorders>
              <w:top w:val="single" w:sz="4" w:space="0" w:color="auto"/>
              <w:left w:val="nil"/>
              <w:right w:val="nil"/>
            </w:tcBorders>
            <w:vAlign w:val="bottom"/>
          </w:tcPr>
          <w:p w14:paraId="34587DA5"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250" w:type="dxa"/>
            <w:vAlign w:val="center"/>
          </w:tcPr>
          <w:p w14:paraId="41D8F3CA" w14:textId="77777777" w:rsidR="00A10B64" w:rsidRPr="006007CD" w:rsidRDefault="00A10B64" w:rsidP="00437E6B">
            <w:pPr>
              <w:tabs>
                <w:tab w:val="clear" w:pos="227"/>
                <w:tab w:val="clear" w:pos="454"/>
                <w:tab w:val="clear" w:pos="680"/>
                <w:tab w:val="left" w:pos="720"/>
              </w:tabs>
              <w:spacing w:line="240" w:lineRule="auto"/>
              <w:ind w:right="140"/>
              <w:jc w:val="center"/>
              <w:rPr>
                <w:rFonts w:ascii="Browallia New" w:hAnsi="Browallia New" w:cs="Browallia New"/>
              </w:rPr>
            </w:pPr>
          </w:p>
        </w:tc>
        <w:tc>
          <w:tcPr>
            <w:tcW w:w="1047" w:type="dxa"/>
            <w:tcBorders>
              <w:top w:val="single" w:sz="4" w:space="0" w:color="auto"/>
              <w:left w:val="nil"/>
              <w:right w:val="nil"/>
            </w:tcBorders>
            <w:vAlign w:val="center"/>
          </w:tcPr>
          <w:p w14:paraId="3B0D65D9"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250" w:type="dxa"/>
            <w:vAlign w:val="center"/>
          </w:tcPr>
          <w:p w14:paraId="0C090B07"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c>
          <w:tcPr>
            <w:tcW w:w="1050" w:type="dxa"/>
            <w:vAlign w:val="center"/>
          </w:tcPr>
          <w:p w14:paraId="51F8D32C" w14:textId="77777777" w:rsidR="00A10B64" w:rsidRPr="006007CD" w:rsidRDefault="00A10B64" w:rsidP="00437E6B">
            <w:pPr>
              <w:tabs>
                <w:tab w:val="clear" w:pos="227"/>
                <w:tab w:val="clear" w:pos="454"/>
                <w:tab w:val="clear" w:pos="680"/>
                <w:tab w:val="left" w:pos="720"/>
              </w:tabs>
              <w:spacing w:line="240" w:lineRule="auto"/>
              <w:ind w:right="40"/>
              <w:jc w:val="right"/>
              <w:rPr>
                <w:rFonts w:ascii="Browallia New" w:hAnsi="Browallia New" w:cs="Browallia New"/>
              </w:rPr>
            </w:pPr>
          </w:p>
        </w:tc>
      </w:tr>
      <w:tr w:rsidR="00B21476" w:rsidRPr="00974A76" w14:paraId="4E88C0E8" w14:textId="77777777" w:rsidTr="00C07995">
        <w:trPr>
          <w:trHeight w:val="113"/>
          <w:tblHeader/>
          <w:jc w:val="right"/>
        </w:trPr>
        <w:tc>
          <w:tcPr>
            <w:tcW w:w="4003" w:type="dxa"/>
          </w:tcPr>
          <w:p w14:paraId="32572943" w14:textId="77777777" w:rsidR="00B21476" w:rsidRDefault="00B21476" w:rsidP="00B21476">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sidRPr="00974A76">
              <w:rPr>
                <w:rFonts w:ascii="Browallia New" w:hAnsi="Browallia New" w:cs="Browallia New"/>
                <w:spacing w:val="-4"/>
                <w:sz w:val="22"/>
                <w:szCs w:val="22"/>
                <w:cs/>
              </w:rPr>
              <w:t>ที่ดินพร้อมสิ่งปลูกสร้างซึ่ง</w:t>
            </w:r>
            <w:r w:rsidRPr="00974A76">
              <w:rPr>
                <w:rFonts w:ascii="Browallia New" w:hAnsi="Browallia New" w:cs="Browallia New"/>
                <w:sz w:val="22"/>
                <w:szCs w:val="22"/>
                <w:cs/>
              </w:rPr>
              <w:t>ติดภาระค้ำประกันวงเงินสินเชื่อที่</w:t>
            </w:r>
            <w:r>
              <w:rPr>
                <w:rFonts w:ascii="Browallia New" w:hAnsi="Browallia New" w:cs="Browallia New"/>
                <w:sz w:val="22"/>
                <w:szCs w:val="22"/>
              </w:rPr>
              <w:t xml:space="preserve"> </w:t>
            </w:r>
          </w:p>
          <w:p w14:paraId="6554107C" w14:textId="77777777" w:rsidR="00B21476" w:rsidRDefault="00B21476" w:rsidP="00B21476">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Pr>
                <w:rFonts w:ascii="Browallia New" w:hAnsi="Browallia New" w:cs="Browallia New"/>
                <w:sz w:val="22"/>
                <w:szCs w:val="22"/>
              </w:rPr>
              <w:t xml:space="preserve">   </w:t>
            </w:r>
            <w:r w:rsidRPr="00974A76">
              <w:rPr>
                <w:rFonts w:ascii="Browallia New" w:hAnsi="Browallia New" w:cs="Browallia New"/>
                <w:sz w:val="22"/>
                <w:szCs w:val="22"/>
                <w:cs/>
              </w:rPr>
              <w:t>ได้รับจากสถาบันการเงินและหนังสือค้ำประกันที่ออกโดย</w:t>
            </w:r>
          </w:p>
          <w:p w14:paraId="54E17D63" w14:textId="027334EB" w:rsidR="00B21476" w:rsidRPr="00974A76" w:rsidRDefault="00B21476" w:rsidP="00B21476">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2"/>
                <w:szCs w:val="22"/>
              </w:rPr>
            </w:pPr>
            <w:r>
              <w:rPr>
                <w:rFonts w:ascii="Browallia New" w:hAnsi="Browallia New" w:cs="Browallia New"/>
                <w:sz w:val="22"/>
                <w:szCs w:val="22"/>
              </w:rPr>
              <w:t xml:space="preserve">   </w:t>
            </w:r>
            <w:r w:rsidRPr="00974A76">
              <w:rPr>
                <w:rFonts w:ascii="Browallia New" w:hAnsi="Browallia New" w:cs="Browallia New"/>
                <w:sz w:val="22"/>
                <w:szCs w:val="22"/>
                <w:cs/>
              </w:rPr>
              <w:t>ธนาคาร</w:t>
            </w:r>
            <w:r>
              <w:rPr>
                <w:rFonts w:ascii="Browallia New" w:hAnsi="Browallia New" w:cs="Browallia New"/>
                <w:sz w:val="22"/>
                <w:szCs w:val="22"/>
              </w:rPr>
              <w:t xml:space="preserve"> (</w:t>
            </w:r>
            <w:r>
              <w:rPr>
                <w:rFonts w:ascii="Browallia New" w:hAnsi="Browallia New" w:cs="Browallia New" w:hint="cs"/>
                <w:sz w:val="22"/>
                <w:szCs w:val="22"/>
                <w:cs/>
              </w:rPr>
              <w:t xml:space="preserve">หมายเหตุประกอบงบการเงิน </w:t>
            </w:r>
            <w:r w:rsidRPr="008464C2">
              <w:rPr>
                <w:rFonts w:ascii="Browallia New" w:hAnsi="Browallia New" w:cs="Browallia New"/>
                <w:sz w:val="22"/>
                <w:szCs w:val="22"/>
              </w:rPr>
              <w:t>24</w:t>
            </w:r>
            <w:r>
              <w:rPr>
                <w:rFonts w:ascii="Browallia New" w:hAnsi="Browallia New" w:cs="Browallia New"/>
                <w:sz w:val="22"/>
                <w:szCs w:val="22"/>
              </w:rPr>
              <w:t xml:space="preserve"> </w:t>
            </w:r>
            <w:r>
              <w:rPr>
                <w:rFonts w:ascii="Browallia New" w:hAnsi="Browallia New" w:cs="Browallia New" w:hint="cs"/>
                <w:sz w:val="22"/>
                <w:szCs w:val="22"/>
                <w:cs/>
              </w:rPr>
              <w:t xml:space="preserve">และ </w:t>
            </w:r>
            <w:r>
              <w:rPr>
                <w:rFonts w:ascii="Browallia New" w:hAnsi="Browallia New" w:cs="Browallia New"/>
                <w:sz w:val="22"/>
                <w:szCs w:val="22"/>
              </w:rPr>
              <w:t>28)</w:t>
            </w:r>
          </w:p>
        </w:tc>
        <w:tc>
          <w:tcPr>
            <w:tcW w:w="1080" w:type="dxa"/>
            <w:tcBorders>
              <w:left w:val="nil"/>
              <w:bottom w:val="single" w:sz="12" w:space="0" w:color="auto"/>
              <w:right w:val="nil"/>
            </w:tcBorders>
            <w:vAlign w:val="bottom"/>
          </w:tcPr>
          <w:p w14:paraId="6994253D" w14:textId="10645694" w:rsidR="00B21476" w:rsidRPr="004844D2" w:rsidRDefault="00C16F34"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C16F34">
              <w:rPr>
                <w:rFonts w:ascii="Browallia New" w:hAnsi="Browallia New" w:cs="Browallia New" w:hint="cs"/>
                <w:sz w:val="22"/>
                <w:szCs w:val="22"/>
              </w:rPr>
              <w:t>2</w:t>
            </w:r>
            <w:r w:rsidR="00CE0627" w:rsidRPr="008464C2">
              <w:rPr>
                <w:rFonts w:ascii="Browallia New" w:hAnsi="Browallia New" w:cs="Browallia New"/>
                <w:sz w:val="22"/>
                <w:szCs w:val="22"/>
              </w:rPr>
              <w:t>,</w:t>
            </w:r>
            <w:r w:rsidRPr="00C16F34">
              <w:rPr>
                <w:rFonts w:ascii="Browallia New" w:hAnsi="Browallia New" w:cs="Browallia New" w:hint="cs"/>
                <w:sz w:val="22"/>
                <w:szCs w:val="22"/>
              </w:rPr>
              <w:t>025</w:t>
            </w:r>
          </w:p>
        </w:tc>
        <w:tc>
          <w:tcPr>
            <w:tcW w:w="250" w:type="dxa"/>
            <w:vAlign w:val="bottom"/>
          </w:tcPr>
          <w:p w14:paraId="73659309" w14:textId="77777777" w:rsidR="00B21476" w:rsidRPr="00974A76" w:rsidRDefault="00B21476" w:rsidP="00B21476">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046" w:type="dxa"/>
            <w:tcBorders>
              <w:left w:val="nil"/>
              <w:bottom w:val="single" w:sz="12" w:space="0" w:color="auto"/>
              <w:right w:val="nil"/>
            </w:tcBorders>
            <w:vAlign w:val="bottom"/>
          </w:tcPr>
          <w:p w14:paraId="68DC1C41" w14:textId="77777777" w:rsidR="00B21476" w:rsidRDefault="00B21476"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p w14:paraId="1AC6C678" w14:textId="2A87FAE1" w:rsidR="00B21476" w:rsidRPr="00974A76" w:rsidRDefault="00B21476"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Pr>
                <w:rFonts w:ascii="Browallia New" w:hAnsi="Browallia New" w:cs="Browallia New"/>
                <w:sz w:val="22"/>
                <w:szCs w:val="22"/>
                <w:lang w:val="en-GB"/>
              </w:rPr>
              <w:t>2,060</w:t>
            </w:r>
          </w:p>
        </w:tc>
        <w:tc>
          <w:tcPr>
            <w:tcW w:w="250" w:type="dxa"/>
            <w:vAlign w:val="center"/>
          </w:tcPr>
          <w:p w14:paraId="56B8A95B" w14:textId="77777777" w:rsidR="00B21476" w:rsidRPr="00974A76" w:rsidRDefault="00B21476" w:rsidP="00B21476">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bottom"/>
          </w:tcPr>
          <w:p w14:paraId="0545F801" w14:textId="79E6C32A" w:rsidR="00B21476" w:rsidRPr="004844D2" w:rsidRDefault="00CE0627"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8464C2">
              <w:rPr>
                <w:rFonts w:ascii="Browallia New" w:hAnsi="Browallia New" w:cs="Browallia New"/>
                <w:sz w:val="22"/>
                <w:szCs w:val="22"/>
                <w:lang w:val="en-GB"/>
              </w:rPr>
              <w:t>434</w:t>
            </w:r>
          </w:p>
        </w:tc>
        <w:tc>
          <w:tcPr>
            <w:tcW w:w="250" w:type="dxa"/>
            <w:vAlign w:val="center"/>
          </w:tcPr>
          <w:p w14:paraId="68480013" w14:textId="77777777" w:rsidR="00B21476" w:rsidRPr="00974A76" w:rsidRDefault="00B21476" w:rsidP="00B21476">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50" w:type="dxa"/>
            <w:tcBorders>
              <w:bottom w:val="single" w:sz="12" w:space="0" w:color="auto"/>
            </w:tcBorders>
            <w:vAlign w:val="bottom"/>
          </w:tcPr>
          <w:p w14:paraId="2D37BE35" w14:textId="13EE1C00" w:rsidR="00B21476" w:rsidRPr="00974A76" w:rsidRDefault="00B21476"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r>
              <w:rPr>
                <w:rFonts w:ascii="Browallia New" w:hAnsi="Browallia New" w:cs="Browallia New"/>
                <w:sz w:val="22"/>
                <w:szCs w:val="22"/>
                <w:lang w:val="en-GB"/>
              </w:rPr>
              <w:t>443</w:t>
            </w:r>
          </w:p>
        </w:tc>
      </w:tr>
      <w:tr w:rsidR="00B21476" w:rsidRPr="00974A76" w14:paraId="475EEEDC" w14:textId="77777777" w:rsidTr="00346E86">
        <w:trPr>
          <w:trHeight w:val="154"/>
          <w:tblHeader/>
          <w:jc w:val="right"/>
        </w:trPr>
        <w:tc>
          <w:tcPr>
            <w:tcW w:w="4003" w:type="dxa"/>
          </w:tcPr>
          <w:p w14:paraId="5AC880AE" w14:textId="77777777" w:rsidR="00B21476" w:rsidRPr="00974A76" w:rsidRDefault="00B21476" w:rsidP="00B21476">
            <w:pPr>
              <w:tabs>
                <w:tab w:val="clear" w:pos="227"/>
                <w:tab w:val="clear" w:pos="454"/>
                <w:tab w:val="clear" w:pos="680"/>
                <w:tab w:val="left" w:pos="720"/>
              </w:tabs>
              <w:spacing w:line="240" w:lineRule="auto"/>
              <w:ind w:right="432"/>
              <w:jc w:val="both"/>
              <w:rPr>
                <w:rFonts w:ascii="Browallia New" w:hAnsi="Browallia New" w:cs="Browallia New"/>
                <w:spacing w:val="-4"/>
                <w:sz w:val="22"/>
                <w:szCs w:val="22"/>
                <w:cs/>
              </w:rPr>
            </w:pPr>
          </w:p>
        </w:tc>
        <w:tc>
          <w:tcPr>
            <w:tcW w:w="1080" w:type="dxa"/>
            <w:tcBorders>
              <w:top w:val="single" w:sz="12" w:space="0" w:color="auto"/>
              <w:left w:val="nil"/>
              <w:right w:val="nil"/>
            </w:tcBorders>
          </w:tcPr>
          <w:p w14:paraId="58FD7C56" w14:textId="77777777" w:rsidR="00B21476" w:rsidRPr="004844D2" w:rsidRDefault="00B21476"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bottom"/>
          </w:tcPr>
          <w:p w14:paraId="0F97C304" w14:textId="77777777" w:rsidR="00B21476" w:rsidRPr="00974A76" w:rsidRDefault="00B21476" w:rsidP="00B21476">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046" w:type="dxa"/>
            <w:tcBorders>
              <w:top w:val="single" w:sz="12" w:space="0" w:color="auto"/>
              <w:left w:val="nil"/>
              <w:right w:val="nil"/>
            </w:tcBorders>
          </w:tcPr>
          <w:p w14:paraId="4C2126C7" w14:textId="77777777" w:rsidR="00B21476" w:rsidRPr="00974A76" w:rsidRDefault="00B21476"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center"/>
          </w:tcPr>
          <w:p w14:paraId="2ED96E38" w14:textId="77777777" w:rsidR="00B21476" w:rsidRPr="00974A76" w:rsidRDefault="00B21476" w:rsidP="00B21476">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top w:val="single" w:sz="12" w:space="0" w:color="auto"/>
              <w:left w:val="nil"/>
              <w:right w:val="nil"/>
            </w:tcBorders>
            <w:vAlign w:val="center"/>
          </w:tcPr>
          <w:p w14:paraId="66663096" w14:textId="77777777" w:rsidR="00B21476" w:rsidRPr="004844D2" w:rsidRDefault="00B21476"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p>
        </w:tc>
        <w:tc>
          <w:tcPr>
            <w:tcW w:w="250" w:type="dxa"/>
            <w:vAlign w:val="center"/>
          </w:tcPr>
          <w:p w14:paraId="7962C6F3" w14:textId="77777777" w:rsidR="00B21476" w:rsidRPr="00974A76" w:rsidRDefault="00B21476" w:rsidP="00B21476">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50" w:type="dxa"/>
            <w:tcBorders>
              <w:top w:val="single" w:sz="12" w:space="0" w:color="auto"/>
            </w:tcBorders>
            <w:vAlign w:val="center"/>
          </w:tcPr>
          <w:p w14:paraId="5D775E06" w14:textId="77777777" w:rsidR="00B21476" w:rsidRPr="00974A76" w:rsidRDefault="00B21476"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p>
        </w:tc>
      </w:tr>
      <w:tr w:rsidR="00B21476" w:rsidRPr="00974A76" w14:paraId="509A5947" w14:textId="77777777" w:rsidTr="00C07995">
        <w:trPr>
          <w:trHeight w:val="113"/>
          <w:tblHeader/>
          <w:jc w:val="right"/>
        </w:trPr>
        <w:tc>
          <w:tcPr>
            <w:tcW w:w="4003" w:type="dxa"/>
          </w:tcPr>
          <w:p w14:paraId="5691C826" w14:textId="0CA69AAD" w:rsidR="00B21476" w:rsidRDefault="00B21476" w:rsidP="00B21476">
            <w:pPr>
              <w:tabs>
                <w:tab w:val="clear" w:pos="227"/>
                <w:tab w:val="clear" w:pos="454"/>
                <w:tab w:val="clear" w:pos="680"/>
                <w:tab w:val="left" w:pos="720"/>
              </w:tabs>
              <w:spacing w:line="240" w:lineRule="auto"/>
              <w:ind w:right="-2"/>
              <w:jc w:val="both"/>
              <w:rPr>
                <w:rFonts w:ascii="Browallia New" w:hAnsi="Browallia New" w:cs="Browallia New"/>
                <w:sz w:val="22"/>
                <w:szCs w:val="22"/>
              </w:rPr>
            </w:pPr>
            <w:r w:rsidRPr="00974A76">
              <w:rPr>
                <w:rFonts w:ascii="Browallia New" w:hAnsi="Browallia New" w:cs="Browallia New"/>
                <w:sz w:val="22"/>
                <w:szCs w:val="22"/>
                <w:cs/>
              </w:rPr>
              <w:t>อาคาร</w:t>
            </w:r>
            <w:r>
              <w:rPr>
                <w:rFonts w:ascii="Browallia New" w:hAnsi="Browallia New" w:cs="Browallia New"/>
                <w:sz w:val="22"/>
                <w:szCs w:val="22"/>
              </w:rPr>
              <w:t xml:space="preserve"> </w:t>
            </w:r>
            <w:r w:rsidRPr="00974A76">
              <w:rPr>
                <w:rFonts w:ascii="Browallia New" w:hAnsi="Browallia New" w:cs="Browallia New"/>
                <w:sz w:val="22"/>
                <w:szCs w:val="22"/>
                <w:cs/>
              </w:rPr>
              <w:t>อุปกรณ์</w:t>
            </w:r>
            <w:r>
              <w:rPr>
                <w:rFonts w:ascii="Browallia New" w:hAnsi="Browallia New" w:cs="Browallia New"/>
                <w:sz w:val="22"/>
                <w:szCs w:val="22"/>
              </w:rPr>
              <w:t xml:space="preserve"> </w:t>
            </w:r>
            <w:r w:rsidRPr="00974A76">
              <w:rPr>
                <w:rFonts w:ascii="Browallia New" w:hAnsi="Browallia New" w:cs="Browallia New"/>
                <w:sz w:val="22"/>
                <w:szCs w:val="22"/>
                <w:cs/>
              </w:rPr>
              <w:t>และ</w:t>
            </w:r>
            <w:r w:rsidRPr="00EF09D0">
              <w:rPr>
                <w:rFonts w:ascii="Browallia New" w:hAnsi="Browallia New" w:cs="Browallia New"/>
                <w:sz w:val="22"/>
                <w:szCs w:val="22"/>
                <w:cs/>
              </w:rPr>
              <w:t>ยานพาหนะ</w:t>
            </w:r>
            <w:r w:rsidRPr="00974A76">
              <w:rPr>
                <w:rFonts w:ascii="Browallia New" w:hAnsi="Browallia New" w:cs="Browallia New"/>
                <w:sz w:val="22"/>
                <w:szCs w:val="22"/>
                <w:cs/>
              </w:rPr>
              <w:t>คิดค่าเสื่อมราคาเต็มมูลค่า</w:t>
            </w:r>
          </w:p>
          <w:p w14:paraId="4FD91083" w14:textId="0AD287DE" w:rsidR="00B21476" w:rsidRPr="00974A76" w:rsidRDefault="00B21476" w:rsidP="00B21476">
            <w:pPr>
              <w:tabs>
                <w:tab w:val="clear" w:pos="227"/>
                <w:tab w:val="clear" w:pos="454"/>
                <w:tab w:val="clear" w:pos="680"/>
                <w:tab w:val="left" w:pos="720"/>
              </w:tabs>
              <w:spacing w:line="240" w:lineRule="auto"/>
              <w:ind w:right="-2"/>
              <w:jc w:val="both"/>
              <w:rPr>
                <w:rFonts w:ascii="Browallia New" w:hAnsi="Browallia New" w:cs="Browallia New"/>
                <w:spacing w:val="-4"/>
                <w:sz w:val="22"/>
                <w:szCs w:val="22"/>
                <w:cs/>
              </w:rPr>
            </w:pPr>
            <w:r>
              <w:rPr>
                <w:rFonts w:ascii="Browallia New" w:hAnsi="Browallia New" w:cs="Browallia New"/>
                <w:sz w:val="22"/>
                <w:szCs w:val="22"/>
              </w:rPr>
              <w:t xml:space="preserve">   </w:t>
            </w:r>
            <w:r w:rsidRPr="00974A76">
              <w:rPr>
                <w:rFonts w:ascii="Browallia New" w:hAnsi="Browallia New" w:cs="Browallia New"/>
                <w:sz w:val="22"/>
                <w:szCs w:val="22"/>
                <w:cs/>
              </w:rPr>
              <w:t>แล้วแต่ยังคงใช้งานอยู่</w:t>
            </w:r>
          </w:p>
        </w:tc>
        <w:tc>
          <w:tcPr>
            <w:tcW w:w="1080" w:type="dxa"/>
            <w:tcBorders>
              <w:left w:val="nil"/>
              <w:bottom w:val="single" w:sz="12" w:space="0" w:color="auto"/>
              <w:right w:val="nil"/>
            </w:tcBorders>
            <w:vAlign w:val="bottom"/>
          </w:tcPr>
          <w:p w14:paraId="555B516C" w14:textId="255DF035" w:rsidR="00B21476" w:rsidRPr="004844D2" w:rsidRDefault="004B3D6C"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8464C2">
              <w:rPr>
                <w:rFonts w:ascii="Browallia New" w:hAnsi="Browallia New" w:cs="Browallia New"/>
                <w:sz w:val="22"/>
                <w:szCs w:val="22"/>
                <w:lang w:val="en-GB"/>
              </w:rPr>
              <w:t>6</w:t>
            </w:r>
            <w:r w:rsidR="00C77337">
              <w:rPr>
                <w:rFonts w:ascii="Browallia New" w:hAnsi="Browallia New" w:cs="Browallia New"/>
                <w:sz w:val="22"/>
                <w:szCs w:val="22"/>
                <w:lang w:val="en-GB"/>
              </w:rPr>
              <w:t>92</w:t>
            </w:r>
          </w:p>
        </w:tc>
        <w:tc>
          <w:tcPr>
            <w:tcW w:w="250" w:type="dxa"/>
            <w:vAlign w:val="bottom"/>
          </w:tcPr>
          <w:p w14:paraId="2B4F824A" w14:textId="77777777" w:rsidR="00B21476" w:rsidRPr="00974A76" w:rsidRDefault="00B21476" w:rsidP="00B21476">
            <w:pPr>
              <w:tabs>
                <w:tab w:val="clear" w:pos="227"/>
                <w:tab w:val="clear" w:pos="454"/>
                <w:tab w:val="clear" w:pos="680"/>
                <w:tab w:val="left" w:pos="720"/>
              </w:tabs>
              <w:spacing w:line="240" w:lineRule="auto"/>
              <w:jc w:val="right"/>
              <w:rPr>
                <w:rFonts w:ascii="Browallia New" w:hAnsi="Browallia New" w:cs="Browallia New"/>
                <w:sz w:val="22"/>
                <w:szCs w:val="22"/>
              </w:rPr>
            </w:pPr>
          </w:p>
        </w:tc>
        <w:tc>
          <w:tcPr>
            <w:tcW w:w="1046" w:type="dxa"/>
            <w:tcBorders>
              <w:left w:val="nil"/>
              <w:bottom w:val="single" w:sz="12" w:space="0" w:color="auto"/>
              <w:right w:val="nil"/>
            </w:tcBorders>
            <w:vAlign w:val="bottom"/>
          </w:tcPr>
          <w:p w14:paraId="2446137F" w14:textId="498B3D92" w:rsidR="00B21476" w:rsidRPr="00974A76" w:rsidRDefault="00B21476"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Pr>
                <w:rFonts w:ascii="Browallia New" w:hAnsi="Browallia New" w:cs="Browallia New"/>
                <w:sz w:val="22"/>
                <w:szCs w:val="22"/>
                <w:lang w:val="en-GB"/>
              </w:rPr>
              <w:t>577</w:t>
            </w:r>
          </w:p>
        </w:tc>
        <w:tc>
          <w:tcPr>
            <w:tcW w:w="250" w:type="dxa"/>
            <w:vAlign w:val="center"/>
          </w:tcPr>
          <w:p w14:paraId="2F66B4F9" w14:textId="77777777" w:rsidR="00B21476" w:rsidRPr="00974A76" w:rsidRDefault="00B21476" w:rsidP="00B21476">
            <w:pPr>
              <w:tabs>
                <w:tab w:val="clear" w:pos="227"/>
                <w:tab w:val="clear" w:pos="454"/>
                <w:tab w:val="clear" w:pos="680"/>
                <w:tab w:val="left" w:pos="720"/>
              </w:tabs>
              <w:spacing w:line="240" w:lineRule="auto"/>
              <w:ind w:right="140"/>
              <w:jc w:val="right"/>
              <w:rPr>
                <w:rFonts w:ascii="Browallia New" w:hAnsi="Browallia New" w:cs="Browallia New"/>
                <w:sz w:val="22"/>
                <w:szCs w:val="22"/>
              </w:rPr>
            </w:pPr>
          </w:p>
        </w:tc>
        <w:tc>
          <w:tcPr>
            <w:tcW w:w="1047" w:type="dxa"/>
            <w:tcBorders>
              <w:left w:val="nil"/>
              <w:bottom w:val="single" w:sz="12" w:space="0" w:color="auto"/>
              <w:right w:val="nil"/>
            </w:tcBorders>
            <w:vAlign w:val="bottom"/>
          </w:tcPr>
          <w:p w14:paraId="12397306" w14:textId="422AEB26" w:rsidR="00B21476" w:rsidRPr="004844D2" w:rsidRDefault="00C16F34"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lang w:val="en-GB"/>
              </w:rPr>
            </w:pPr>
            <w:r w:rsidRPr="00C16F34">
              <w:rPr>
                <w:rFonts w:ascii="Browallia New" w:hAnsi="Browallia New" w:cs="Browallia New" w:hint="cs"/>
                <w:sz w:val="22"/>
                <w:szCs w:val="22"/>
              </w:rPr>
              <w:t>504</w:t>
            </w:r>
          </w:p>
        </w:tc>
        <w:tc>
          <w:tcPr>
            <w:tcW w:w="250" w:type="dxa"/>
            <w:vAlign w:val="center"/>
          </w:tcPr>
          <w:p w14:paraId="40FE7A5B" w14:textId="77777777" w:rsidR="00B21476" w:rsidRPr="00974A76" w:rsidRDefault="00B21476" w:rsidP="00B21476">
            <w:pPr>
              <w:tabs>
                <w:tab w:val="clear" w:pos="227"/>
                <w:tab w:val="clear" w:pos="454"/>
                <w:tab w:val="clear" w:pos="680"/>
                <w:tab w:val="left" w:pos="720"/>
              </w:tabs>
              <w:spacing w:line="240" w:lineRule="auto"/>
              <w:ind w:right="40"/>
              <w:jc w:val="right"/>
              <w:rPr>
                <w:rFonts w:ascii="Browallia New" w:hAnsi="Browallia New" w:cs="Browallia New"/>
                <w:sz w:val="22"/>
                <w:szCs w:val="22"/>
              </w:rPr>
            </w:pPr>
          </w:p>
        </w:tc>
        <w:tc>
          <w:tcPr>
            <w:tcW w:w="1050" w:type="dxa"/>
            <w:tcBorders>
              <w:bottom w:val="single" w:sz="12" w:space="0" w:color="auto"/>
            </w:tcBorders>
            <w:vAlign w:val="bottom"/>
          </w:tcPr>
          <w:p w14:paraId="7DA8D257" w14:textId="0E81B6A6" w:rsidR="00B21476" w:rsidRPr="00974A76" w:rsidRDefault="00B21476" w:rsidP="00B21476">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2"/>
                <w:szCs w:val="22"/>
              </w:rPr>
            </w:pPr>
            <w:r>
              <w:rPr>
                <w:rFonts w:ascii="Browallia New" w:hAnsi="Browallia New" w:cs="Browallia New"/>
                <w:sz w:val="22"/>
                <w:szCs w:val="22"/>
                <w:lang w:val="en-GB"/>
              </w:rPr>
              <w:t>459</w:t>
            </w:r>
          </w:p>
        </w:tc>
      </w:tr>
    </w:tbl>
    <w:p w14:paraId="7F716184" w14:textId="679485A8" w:rsidR="00243293" w:rsidRPr="009725DB" w:rsidRDefault="00243293"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0"/>
          <w:szCs w:val="20"/>
        </w:rPr>
      </w:pPr>
    </w:p>
    <w:p w14:paraId="47D861E9" w14:textId="3EAE1D91" w:rsidR="00A41DA7" w:rsidRPr="00B21476" w:rsidRDefault="00B92C4D"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21476">
        <w:rPr>
          <w:rFonts w:ascii="Browallia New" w:hAnsi="Browallia New" w:cs="Browallia New"/>
          <w:b/>
          <w:bCs/>
          <w:sz w:val="28"/>
          <w:szCs w:val="28"/>
          <w:cs/>
          <w:lang w:val="en-GB"/>
        </w:rPr>
        <w:t>สินทรัพย์สิทธิการใช้</w:t>
      </w:r>
      <w:r w:rsidR="00991D7F" w:rsidRPr="00B21476">
        <w:rPr>
          <w:rFonts w:ascii="Browallia New" w:hAnsi="Browallia New" w:cs="Browallia New"/>
          <w:b/>
          <w:bCs/>
          <w:sz w:val="28"/>
          <w:szCs w:val="28"/>
        </w:rPr>
        <w:t xml:space="preserve"> - </w:t>
      </w:r>
      <w:r w:rsidR="00991D7F" w:rsidRPr="00B21476">
        <w:rPr>
          <w:rFonts w:ascii="Browallia New" w:hAnsi="Browallia New" w:cs="Browallia New" w:hint="cs"/>
          <w:b/>
          <w:bCs/>
          <w:sz w:val="28"/>
          <w:szCs w:val="28"/>
          <w:cs/>
        </w:rPr>
        <w:t>สุทธิ</w:t>
      </w:r>
    </w:p>
    <w:p w14:paraId="2340D54D" w14:textId="3B01B784" w:rsidR="00A41DA7" w:rsidRPr="00C07995" w:rsidRDefault="00A4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tbl>
      <w:tblPr>
        <w:tblW w:w="9081" w:type="dxa"/>
        <w:tblInd w:w="279" w:type="dxa"/>
        <w:tblLayout w:type="fixed"/>
        <w:tblCellMar>
          <w:left w:w="115" w:type="dxa"/>
          <w:right w:w="115" w:type="dxa"/>
        </w:tblCellMar>
        <w:tblLook w:val="0000" w:firstRow="0" w:lastRow="0" w:firstColumn="0" w:lastColumn="0" w:noHBand="0" w:noVBand="0"/>
      </w:tblPr>
      <w:tblGrid>
        <w:gridCol w:w="2511"/>
        <w:gridCol w:w="810"/>
        <w:gridCol w:w="810"/>
        <w:gridCol w:w="810"/>
        <w:gridCol w:w="810"/>
        <w:gridCol w:w="810"/>
        <w:gridCol w:w="810"/>
        <w:gridCol w:w="810"/>
        <w:gridCol w:w="900"/>
      </w:tblGrid>
      <w:tr w:rsidR="00EA0B7D" w:rsidRPr="009C11BA" w14:paraId="042A1F74" w14:textId="77777777" w:rsidTr="0041046B">
        <w:trPr>
          <w:cantSplit/>
          <w:trHeight w:val="20"/>
          <w:tblHeader/>
        </w:trPr>
        <w:tc>
          <w:tcPr>
            <w:tcW w:w="2511" w:type="dxa"/>
            <w:vAlign w:val="bottom"/>
          </w:tcPr>
          <w:p w14:paraId="5CE959CC" w14:textId="77777777" w:rsidR="00EA0B7D" w:rsidRPr="009C11BA" w:rsidRDefault="00EA0B7D" w:rsidP="000F638C">
            <w:pPr>
              <w:spacing w:line="240" w:lineRule="auto"/>
              <w:ind w:left="162" w:right="-36" w:hanging="162"/>
              <w:jc w:val="center"/>
              <w:rPr>
                <w:rFonts w:ascii="Browallia New" w:hAnsi="Browallia New" w:cs="Browallia New"/>
                <w:snapToGrid w:val="0"/>
                <w:color w:val="000000"/>
                <w:cs/>
                <w:lang w:eastAsia="th-TH"/>
              </w:rPr>
            </w:pPr>
          </w:p>
        </w:tc>
        <w:tc>
          <w:tcPr>
            <w:tcW w:w="810" w:type="dxa"/>
          </w:tcPr>
          <w:p w14:paraId="4A38FDB9" w14:textId="77777777" w:rsidR="00EA0B7D" w:rsidRPr="009C11BA" w:rsidRDefault="00EA0B7D" w:rsidP="000F638C">
            <w:pPr>
              <w:spacing w:line="240" w:lineRule="auto"/>
              <w:ind w:right="-36"/>
              <w:jc w:val="right"/>
              <w:rPr>
                <w:rFonts w:ascii="Browallia New" w:hAnsi="Browallia New" w:cs="Browallia New"/>
                <w:snapToGrid w:val="0"/>
                <w:color w:val="000000"/>
                <w:cs/>
                <w:lang w:eastAsia="th-TH"/>
              </w:rPr>
            </w:pPr>
          </w:p>
        </w:tc>
        <w:tc>
          <w:tcPr>
            <w:tcW w:w="5760" w:type="dxa"/>
            <w:gridSpan w:val="7"/>
            <w:vAlign w:val="bottom"/>
          </w:tcPr>
          <w:p w14:paraId="0C3C6638" w14:textId="66FE70C4" w:rsidR="00EA0B7D" w:rsidRPr="009C11BA" w:rsidRDefault="00EA0B7D" w:rsidP="000F638C">
            <w:pPr>
              <w:spacing w:line="240" w:lineRule="auto"/>
              <w:ind w:right="-36"/>
              <w:jc w:val="right"/>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(หน่วย</w:t>
            </w: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w:t>
            </w: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พันบาท)</w:t>
            </w:r>
          </w:p>
        </w:tc>
      </w:tr>
      <w:tr w:rsidR="00582478" w:rsidRPr="009C11BA" w14:paraId="1D33D1F8" w14:textId="77777777" w:rsidTr="0041046B">
        <w:trPr>
          <w:cantSplit/>
          <w:trHeight w:val="20"/>
          <w:tblHeader/>
        </w:trPr>
        <w:tc>
          <w:tcPr>
            <w:tcW w:w="2511" w:type="dxa"/>
            <w:vAlign w:val="bottom"/>
          </w:tcPr>
          <w:p w14:paraId="1CCB5CCE" w14:textId="77777777" w:rsidR="00582478" w:rsidRPr="009C11BA" w:rsidRDefault="00582478" w:rsidP="000F638C">
            <w:pPr>
              <w:spacing w:line="240" w:lineRule="auto"/>
              <w:ind w:left="162" w:right="-36" w:hanging="162"/>
              <w:jc w:val="center"/>
              <w:rPr>
                <w:rFonts w:ascii="Browallia New" w:hAnsi="Browallia New" w:cs="Browallia New"/>
                <w:snapToGrid w:val="0"/>
                <w:color w:val="000000"/>
                <w:cs/>
                <w:lang w:eastAsia="th-TH"/>
              </w:rPr>
            </w:pPr>
          </w:p>
        </w:tc>
        <w:tc>
          <w:tcPr>
            <w:tcW w:w="3240" w:type="dxa"/>
            <w:gridSpan w:val="4"/>
            <w:vAlign w:val="bottom"/>
          </w:tcPr>
          <w:p w14:paraId="3DEF55FC" w14:textId="2160F9C9" w:rsidR="00582478" w:rsidRPr="009C11BA" w:rsidRDefault="00582478" w:rsidP="000F638C">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งบการเงินรวม</w:t>
            </w:r>
          </w:p>
        </w:tc>
        <w:tc>
          <w:tcPr>
            <w:tcW w:w="3330" w:type="dxa"/>
            <w:gridSpan w:val="4"/>
          </w:tcPr>
          <w:p w14:paraId="5B531404" w14:textId="65B1D8C7" w:rsidR="00582478" w:rsidRPr="009C11BA" w:rsidRDefault="00582478"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งบการเงินเฉพาะของบริษัท</w:t>
            </w:r>
          </w:p>
        </w:tc>
      </w:tr>
      <w:tr w:rsidR="0041046B" w:rsidRPr="009C11BA" w14:paraId="6F3A7DAA" w14:textId="77777777" w:rsidTr="00644623">
        <w:trPr>
          <w:cantSplit/>
          <w:trHeight w:val="20"/>
        </w:trPr>
        <w:tc>
          <w:tcPr>
            <w:tcW w:w="2511" w:type="dxa"/>
            <w:vAlign w:val="bottom"/>
          </w:tcPr>
          <w:p w14:paraId="6154E3BC" w14:textId="77777777" w:rsidR="00EA0B7D" w:rsidRPr="009C11BA" w:rsidRDefault="00EA0B7D" w:rsidP="000F638C">
            <w:pPr>
              <w:spacing w:line="240" w:lineRule="auto"/>
              <w:ind w:left="162" w:right="-36" w:hanging="162"/>
              <w:jc w:val="center"/>
              <w:rPr>
                <w:rFonts w:ascii="Browallia New" w:hAnsi="Browallia New" w:cs="Browallia New"/>
                <w:snapToGrid w:val="0"/>
                <w:color w:val="000000"/>
                <w:cs/>
                <w:lang w:eastAsia="th-TH"/>
              </w:rPr>
            </w:pPr>
          </w:p>
        </w:tc>
        <w:tc>
          <w:tcPr>
            <w:tcW w:w="810" w:type="dxa"/>
            <w:vAlign w:val="bottom"/>
          </w:tcPr>
          <w:p w14:paraId="10B1903F" w14:textId="6ADE0466"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ที่ดิน</w:t>
            </w:r>
          </w:p>
        </w:tc>
        <w:tc>
          <w:tcPr>
            <w:tcW w:w="810" w:type="dxa"/>
            <w:vAlign w:val="bottom"/>
          </w:tcPr>
          <w:p w14:paraId="06F7786A" w14:textId="625BB9B3"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5ED31E79" w14:textId="73EFE277" w:rsidR="00EA0B7D" w:rsidRPr="009C11BA" w:rsidRDefault="00EA0B7D" w:rsidP="000F638C">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810" w:type="dxa"/>
            <w:vAlign w:val="bottom"/>
          </w:tcPr>
          <w:p w14:paraId="6444E8FD" w14:textId="54CFD249" w:rsidR="00EA0B7D" w:rsidRPr="009C11BA" w:rsidRDefault="00EA0B7D" w:rsidP="000F638C">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c>
          <w:tcPr>
            <w:tcW w:w="810" w:type="dxa"/>
          </w:tcPr>
          <w:p w14:paraId="1AFE3054" w14:textId="739B4F59" w:rsidR="00EA0B7D" w:rsidRPr="009C11BA" w:rsidRDefault="00582478" w:rsidP="00582478">
            <w:pPr>
              <w:pBdr>
                <w:bottom w:val="single" w:sz="4" w:space="1" w:color="auto"/>
              </w:pBdr>
              <w:spacing w:line="240" w:lineRule="auto"/>
              <w:ind w:right="-36"/>
              <w:jc w:val="center"/>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ที่ดิน</w:t>
            </w:r>
          </w:p>
        </w:tc>
        <w:tc>
          <w:tcPr>
            <w:tcW w:w="810" w:type="dxa"/>
            <w:vAlign w:val="bottom"/>
          </w:tcPr>
          <w:p w14:paraId="42AB145E" w14:textId="35F1DED4"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3839278D" w14:textId="2EB4564D"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900" w:type="dxa"/>
            <w:vAlign w:val="bottom"/>
          </w:tcPr>
          <w:p w14:paraId="03AF180E" w14:textId="575F95AC"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r>
      <w:tr w:rsidR="0041046B" w:rsidRPr="009C11BA" w14:paraId="1D8B569B" w14:textId="77777777" w:rsidTr="00644623">
        <w:trPr>
          <w:cantSplit/>
          <w:trHeight w:val="20"/>
        </w:trPr>
        <w:tc>
          <w:tcPr>
            <w:tcW w:w="2511" w:type="dxa"/>
            <w:vAlign w:val="bottom"/>
          </w:tcPr>
          <w:p w14:paraId="5F0565F4" w14:textId="77777777" w:rsidR="00EA0B7D" w:rsidRPr="009C11BA" w:rsidRDefault="00EA0B7D" w:rsidP="000F638C">
            <w:pPr>
              <w:spacing w:line="240" w:lineRule="auto"/>
              <w:ind w:left="162" w:right="-36" w:hanging="162"/>
              <w:jc w:val="both"/>
              <w:rPr>
                <w:rFonts w:ascii="Browallia New" w:hAnsi="Browallia New" w:cs="Browallia New"/>
                <w:b/>
                <w:bCs/>
                <w:snapToGrid w:val="0"/>
                <w:color w:val="000000"/>
                <w:u w:val="single"/>
                <w:cs/>
                <w:lang w:eastAsia="th-TH"/>
              </w:rPr>
            </w:pPr>
            <w:r w:rsidRPr="009C11BA">
              <w:rPr>
                <w:rFonts w:ascii="Browallia New" w:hAnsi="Browallia New" w:cs="Browallia New"/>
                <w:b/>
                <w:bCs/>
                <w:snapToGrid w:val="0"/>
                <w:color w:val="000000"/>
                <w:u w:val="single"/>
                <w:cs/>
                <w:lang w:eastAsia="th-TH"/>
              </w:rPr>
              <w:t>ราคาทุน</w:t>
            </w:r>
          </w:p>
        </w:tc>
        <w:tc>
          <w:tcPr>
            <w:tcW w:w="810" w:type="dxa"/>
            <w:vAlign w:val="bottom"/>
          </w:tcPr>
          <w:p w14:paraId="6D25200C"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444B6777"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1BCD2ADB"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8F1D93E"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tcPr>
          <w:p w14:paraId="70581F62"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5528FB5F" w14:textId="7FC2D451"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040480D"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900" w:type="dxa"/>
            <w:vAlign w:val="bottom"/>
          </w:tcPr>
          <w:p w14:paraId="5D18DAB6"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r>
      <w:tr w:rsidR="00424C3C" w:rsidRPr="009C11BA" w14:paraId="6AA74CDB" w14:textId="77777777" w:rsidTr="00C07995">
        <w:trPr>
          <w:cantSplit/>
          <w:trHeight w:val="20"/>
        </w:trPr>
        <w:tc>
          <w:tcPr>
            <w:tcW w:w="2511" w:type="dxa"/>
            <w:vAlign w:val="bottom"/>
          </w:tcPr>
          <w:p w14:paraId="7C30E48D" w14:textId="2148BDD9" w:rsidR="00424C3C" w:rsidRPr="009C11BA" w:rsidRDefault="00424C3C" w:rsidP="00424C3C">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4</w:t>
            </w:r>
          </w:p>
        </w:tc>
        <w:tc>
          <w:tcPr>
            <w:tcW w:w="810" w:type="dxa"/>
            <w:vAlign w:val="bottom"/>
          </w:tcPr>
          <w:p w14:paraId="7ABCFC2A" w14:textId="7EA7E281" w:rsidR="00424C3C" w:rsidRPr="009C11BA" w:rsidRDefault="00424C3C" w:rsidP="00424C3C">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19,116</w:t>
            </w:r>
          </w:p>
        </w:tc>
        <w:tc>
          <w:tcPr>
            <w:tcW w:w="810" w:type="dxa"/>
            <w:vAlign w:val="bottom"/>
          </w:tcPr>
          <w:p w14:paraId="3F22DCB5" w14:textId="09A9634E" w:rsidR="00424C3C" w:rsidRPr="009C11BA" w:rsidRDefault="00424C3C" w:rsidP="00424C3C">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73,336</w:t>
            </w:r>
          </w:p>
        </w:tc>
        <w:tc>
          <w:tcPr>
            <w:tcW w:w="810" w:type="dxa"/>
            <w:vAlign w:val="bottom"/>
          </w:tcPr>
          <w:p w14:paraId="3779D290" w14:textId="4253654D" w:rsidR="00424C3C" w:rsidRPr="009C11BA" w:rsidRDefault="00424C3C" w:rsidP="00424C3C">
            <w:pPr>
              <w:spacing w:line="240" w:lineRule="auto"/>
              <w:ind w:right="-36"/>
              <w:jc w:val="right"/>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12,056</w:t>
            </w:r>
          </w:p>
        </w:tc>
        <w:tc>
          <w:tcPr>
            <w:tcW w:w="810" w:type="dxa"/>
            <w:vAlign w:val="bottom"/>
          </w:tcPr>
          <w:p w14:paraId="578FAABD" w14:textId="14621D22" w:rsidR="00424C3C" w:rsidRPr="009C11BA" w:rsidRDefault="00424C3C" w:rsidP="00424C3C">
            <w:pPr>
              <w:spacing w:line="240" w:lineRule="auto"/>
              <w:ind w:right="-36"/>
              <w:jc w:val="right"/>
              <w:rPr>
                <w:rFonts w:ascii="Browallia New" w:hAnsi="Browallia New" w:cs="Browallia New"/>
                <w:snapToGrid w:val="0"/>
                <w:color w:val="000000"/>
                <w:lang w:eastAsia="th-TH"/>
              </w:rPr>
            </w:pPr>
            <w:r w:rsidRPr="009C11BA" w:rsidDel="00A6346C">
              <w:rPr>
                <w:rFonts w:ascii="Browallia New" w:hAnsi="Browallia New" w:cs="Browallia New"/>
                <w:snapToGrid w:val="0"/>
                <w:color w:val="000000"/>
                <w:lang w:eastAsia="th-TH"/>
              </w:rPr>
              <w:t>104,</w:t>
            </w:r>
            <w:r w:rsidRPr="009C11BA">
              <w:rPr>
                <w:rFonts w:ascii="Browallia New" w:hAnsi="Browallia New" w:cs="Browallia New"/>
                <w:snapToGrid w:val="0"/>
                <w:color w:val="000000"/>
                <w:lang w:eastAsia="th-TH"/>
              </w:rPr>
              <w:t>508</w:t>
            </w:r>
          </w:p>
        </w:tc>
        <w:tc>
          <w:tcPr>
            <w:tcW w:w="810" w:type="dxa"/>
          </w:tcPr>
          <w:p w14:paraId="61310F83" w14:textId="130452E2" w:rsidR="00424C3C" w:rsidRPr="00325678"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3,048</w:t>
            </w:r>
          </w:p>
        </w:tc>
        <w:tc>
          <w:tcPr>
            <w:tcW w:w="810" w:type="dxa"/>
            <w:vAlign w:val="bottom"/>
          </w:tcPr>
          <w:p w14:paraId="3D7DE411" w14:textId="27EC5E0D" w:rsidR="00424C3C" w:rsidRPr="00325678"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337,527</w:t>
            </w:r>
          </w:p>
        </w:tc>
        <w:tc>
          <w:tcPr>
            <w:tcW w:w="810" w:type="dxa"/>
            <w:vAlign w:val="bottom"/>
          </w:tcPr>
          <w:p w14:paraId="21A33812" w14:textId="31E0EA2C" w:rsidR="00424C3C" w:rsidRPr="00325678"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9,611</w:t>
            </w:r>
          </w:p>
        </w:tc>
        <w:tc>
          <w:tcPr>
            <w:tcW w:w="900" w:type="dxa"/>
            <w:vAlign w:val="bottom"/>
          </w:tcPr>
          <w:p w14:paraId="0DAAC07E" w14:textId="1C845E79" w:rsidR="00424C3C" w:rsidRPr="00325678" w:rsidRDefault="00424C3C" w:rsidP="00424C3C">
            <w:pPr>
              <w:spacing w:line="240" w:lineRule="auto"/>
              <w:ind w:right="-36"/>
              <w:jc w:val="right"/>
              <w:rPr>
                <w:rFonts w:ascii="Browallia New" w:hAnsi="Browallia New" w:cs="Browallia New"/>
                <w:snapToGrid w:val="0"/>
                <w:color w:val="000000"/>
                <w:cs/>
                <w:lang w:eastAsia="th-TH"/>
              </w:rPr>
            </w:pPr>
            <w:r w:rsidRPr="00325678" w:rsidDel="00252449">
              <w:rPr>
                <w:rFonts w:ascii="Browallia New" w:hAnsi="Browallia New" w:cs="Browallia New"/>
                <w:snapToGrid w:val="0"/>
                <w:color w:val="000000"/>
                <w:lang w:eastAsia="th-TH"/>
              </w:rPr>
              <w:t>350,</w:t>
            </w:r>
            <w:r w:rsidRPr="00325678">
              <w:rPr>
                <w:rFonts w:ascii="Browallia New" w:hAnsi="Browallia New" w:cs="Browallia New"/>
                <w:snapToGrid w:val="0"/>
                <w:color w:val="000000"/>
                <w:lang w:eastAsia="th-TH"/>
              </w:rPr>
              <w:t>186</w:t>
            </w:r>
          </w:p>
        </w:tc>
      </w:tr>
      <w:tr w:rsidR="00424C3C" w:rsidRPr="009C11BA" w14:paraId="0FAE61D9" w14:textId="77777777" w:rsidTr="00C07995">
        <w:trPr>
          <w:cantSplit/>
          <w:trHeight w:val="20"/>
        </w:trPr>
        <w:tc>
          <w:tcPr>
            <w:tcW w:w="2511" w:type="dxa"/>
            <w:vAlign w:val="bottom"/>
          </w:tcPr>
          <w:p w14:paraId="7CF5BE5D" w14:textId="0803EF88" w:rsidR="00424C3C" w:rsidRPr="009C11BA" w:rsidRDefault="00424C3C" w:rsidP="00424C3C">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เพิ่มขึ้น</w:t>
            </w:r>
          </w:p>
        </w:tc>
        <w:tc>
          <w:tcPr>
            <w:tcW w:w="810" w:type="dxa"/>
            <w:vAlign w:val="bottom"/>
          </w:tcPr>
          <w:p w14:paraId="7A94FBD4" w14:textId="7A3FD46C" w:rsidR="00424C3C" w:rsidRPr="009C11BA" w:rsidDel="00424C3C" w:rsidRDefault="00424C3C" w:rsidP="00424C3C">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408DF292" w14:textId="7DC51CE1" w:rsidR="00424C3C" w:rsidRPr="009C11BA" w:rsidDel="00424C3C" w:rsidRDefault="00424C3C" w:rsidP="00424C3C">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7,222</w:t>
            </w:r>
          </w:p>
        </w:tc>
        <w:tc>
          <w:tcPr>
            <w:tcW w:w="810" w:type="dxa"/>
            <w:vAlign w:val="bottom"/>
          </w:tcPr>
          <w:p w14:paraId="209F9CF0" w14:textId="0DF1E871" w:rsidR="00424C3C" w:rsidRPr="009C11BA" w:rsidDel="00424C3C" w:rsidRDefault="00424C3C" w:rsidP="00424C3C">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10,177</w:t>
            </w:r>
          </w:p>
        </w:tc>
        <w:tc>
          <w:tcPr>
            <w:tcW w:w="810" w:type="dxa"/>
            <w:vAlign w:val="bottom"/>
          </w:tcPr>
          <w:p w14:paraId="26546B1F" w14:textId="146EDE8A" w:rsidR="00424C3C" w:rsidRPr="009C11BA" w:rsidDel="00424C3C" w:rsidRDefault="00424C3C" w:rsidP="00424C3C">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17,399</w:t>
            </w:r>
          </w:p>
        </w:tc>
        <w:tc>
          <w:tcPr>
            <w:tcW w:w="810" w:type="dxa"/>
          </w:tcPr>
          <w:p w14:paraId="0F9E4621" w14:textId="7C5C2367" w:rsidR="00424C3C" w:rsidRPr="00325678" w:rsidDel="00424C3C"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45F50680" w14:textId="75C72D5C" w:rsidR="00424C3C" w:rsidRPr="00325678" w:rsidDel="00424C3C"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6,027</w:t>
            </w:r>
          </w:p>
        </w:tc>
        <w:tc>
          <w:tcPr>
            <w:tcW w:w="810" w:type="dxa"/>
            <w:vAlign w:val="bottom"/>
          </w:tcPr>
          <w:p w14:paraId="64074446" w14:textId="752427DE" w:rsidR="00424C3C" w:rsidRPr="00325678" w:rsidDel="00424C3C"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10,178</w:t>
            </w:r>
          </w:p>
        </w:tc>
        <w:tc>
          <w:tcPr>
            <w:tcW w:w="900" w:type="dxa"/>
            <w:vAlign w:val="bottom"/>
          </w:tcPr>
          <w:p w14:paraId="05D3213A" w14:textId="071A5CD3" w:rsidR="00424C3C" w:rsidRPr="00325678" w:rsidDel="00424C3C"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16,205</w:t>
            </w:r>
          </w:p>
        </w:tc>
      </w:tr>
      <w:tr w:rsidR="00424C3C" w:rsidRPr="009C11BA" w14:paraId="04652CE9" w14:textId="77777777" w:rsidTr="00C07995">
        <w:trPr>
          <w:cantSplit/>
          <w:trHeight w:val="20"/>
        </w:trPr>
        <w:tc>
          <w:tcPr>
            <w:tcW w:w="2511" w:type="dxa"/>
            <w:vAlign w:val="bottom"/>
          </w:tcPr>
          <w:p w14:paraId="1A08EFAD" w14:textId="77777777" w:rsidR="00424C3C" w:rsidRPr="009C11BA" w:rsidRDefault="00424C3C" w:rsidP="00424C3C">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3F2E8925" w14:textId="63DF8D52" w:rsidR="00424C3C" w:rsidRPr="009C11BA" w:rsidRDefault="00424C3C" w:rsidP="00424C3C">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7750367E" w14:textId="1967B0CB" w:rsidR="00424C3C" w:rsidRPr="009C11BA" w:rsidDel="00424C3C" w:rsidRDefault="00424C3C" w:rsidP="00424C3C">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(1,088)</w:t>
            </w:r>
          </w:p>
        </w:tc>
        <w:tc>
          <w:tcPr>
            <w:tcW w:w="810" w:type="dxa"/>
            <w:vAlign w:val="bottom"/>
          </w:tcPr>
          <w:p w14:paraId="5B4768BF" w14:textId="39F620AE" w:rsidR="00424C3C" w:rsidRPr="009C11BA" w:rsidDel="00424C3C" w:rsidRDefault="00424C3C" w:rsidP="00424C3C">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(2,615)</w:t>
            </w:r>
          </w:p>
        </w:tc>
        <w:tc>
          <w:tcPr>
            <w:tcW w:w="810" w:type="dxa"/>
            <w:vAlign w:val="bottom"/>
          </w:tcPr>
          <w:p w14:paraId="5D8A53A8" w14:textId="3250913F" w:rsidR="00424C3C" w:rsidRPr="009C11BA" w:rsidDel="00424C3C" w:rsidRDefault="00424C3C" w:rsidP="00424C3C">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1EB83FEE" w14:textId="57E0F627" w:rsidR="00424C3C" w:rsidRPr="009C11BA" w:rsidDel="00424C3C" w:rsidRDefault="00424C3C" w:rsidP="00424C3C">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(3,703)</w:t>
            </w:r>
          </w:p>
        </w:tc>
        <w:tc>
          <w:tcPr>
            <w:tcW w:w="810" w:type="dxa"/>
            <w:vAlign w:val="bottom"/>
          </w:tcPr>
          <w:p w14:paraId="1D795685" w14:textId="6C500EF5" w:rsidR="00424C3C" w:rsidRPr="00325678" w:rsidDel="00424C3C"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52F8E39D" w14:textId="565AB035" w:rsidR="00424C3C" w:rsidRPr="00325678" w:rsidDel="00424C3C"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(2,243)</w:t>
            </w:r>
          </w:p>
        </w:tc>
        <w:tc>
          <w:tcPr>
            <w:tcW w:w="810" w:type="dxa"/>
            <w:vAlign w:val="bottom"/>
          </w:tcPr>
          <w:p w14:paraId="3140D9D3" w14:textId="7026CDF9" w:rsidR="00424C3C" w:rsidRPr="00325678" w:rsidDel="00424C3C"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900" w:type="dxa"/>
            <w:vAlign w:val="bottom"/>
          </w:tcPr>
          <w:p w14:paraId="1FF13AB0" w14:textId="1BB8B8CE" w:rsidR="00424C3C" w:rsidRPr="00325678" w:rsidDel="00424C3C" w:rsidRDefault="00424C3C" w:rsidP="00424C3C">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(2,243)</w:t>
            </w:r>
          </w:p>
        </w:tc>
      </w:tr>
      <w:tr w:rsidR="00424C3C" w:rsidRPr="009C11BA" w14:paraId="07019001" w14:textId="77777777" w:rsidTr="0041046B">
        <w:trPr>
          <w:cantSplit/>
          <w:trHeight w:val="20"/>
        </w:trPr>
        <w:tc>
          <w:tcPr>
            <w:tcW w:w="2511" w:type="dxa"/>
            <w:vAlign w:val="bottom"/>
          </w:tcPr>
          <w:p w14:paraId="23C8657A" w14:textId="1D28FC2F" w:rsidR="00424C3C" w:rsidRPr="009C11BA" w:rsidRDefault="00424C3C" w:rsidP="00424C3C">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59E9D0FC" w14:textId="485F61B4" w:rsidR="00424C3C" w:rsidRPr="009C11BA" w:rsidRDefault="00424C3C" w:rsidP="00424C3C">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7A034150" w14:textId="0E340CF0" w:rsidR="00424C3C" w:rsidRPr="009C11BA" w:rsidRDefault="00424C3C" w:rsidP="00424C3C">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69ED9E3C" w14:textId="7DE0FECB" w:rsidR="00424C3C" w:rsidRPr="009C11BA" w:rsidRDefault="00424C3C" w:rsidP="00424C3C">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(4,730)</w:t>
            </w:r>
          </w:p>
        </w:tc>
        <w:tc>
          <w:tcPr>
            <w:tcW w:w="810" w:type="dxa"/>
            <w:vAlign w:val="bottom"/>
          </w:tcPr>
          <w:p w14:paraId="5BDC4D85" w14:textId="3B9BA702" w:rsidR="00424C3C" w:rsidRPr="009C11BA" w:rsidRDefault="00424C3C" w:rsidP="00424C3C">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(4,730)</w:t>
            </w:r>
          </w:p>
        </w:tc>
        <w:tc>
          <w:tcPr>
            <w:tcW w:w="810" w:type="dxa"/>
          </w:tcPr>
          <w:p w14:paraId="61A1EF5C" w14:textId="5D62DBE7" w:rsidR="00424C3C" w:rsidRPr="00325678" w:rsidRDefault="00424C3C" w:rsidP="00424C3C">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2D96CC79" w14:textId="349B2780" w:rsidR="00424C3C" w:rsidRPr="00325678" w:rsidRDefault="00424C3C" w:rsidP="00424C3C">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w:t>
            </w:r>
          </w:p>
        </w:tc>
        <w:tc>
          <w:tcPr>
            <w:tcW w:w="810" w:type="dxa"/>
            <w:vAlign w:val="bottom"/>
          </w:tcPr>
          <w:p w14:paraId="0D2EF9AE" w14:textId="3F4739A2" w:rsidR="00424C3C" w:rsidRPr="00325678" w:rsidRDefault="00424C3C" w:rsidP="00424C3C">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(4,392)</w:t>
            </w:r>
          </w:p>
        </w:tc>
        <w:tc>
          <w:tcPr>
            <w:tcW w:w="900" w:type="dxa"/>
            <w:vAlign w:val="bottom"/>
          </w:tcPr>
          <w:p w14:paraId="5E2D32C5" w14:textId="2A7AD76A" w:rsidR="00424C3C" w:rsidRPr="00325678" w:rsidRDefault="00424C3C" w:rsidP="00424C3C">
            <w:pPr>
              <w:pBdr>
                <w:bottom w:val="single" w:sz="4" w:space="1" w:color="auto"/>
              </w:pBd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(4,392)</w:t>
            </w:r>
          </w:p>
        </w:tc>
      </w:tr>
      <w:tr w:rsidR="00424C3C" w:rsidRPr="009C11BA" w14:paraId="15701BB3" w14:textId="77777777" w:rsidTr="0041046B">
        <w:trPr>
          <w:cantSplit/>
          <w:trHeight w:val="20"/>
        </w:trPr>
        <w:tc>
          <w:tcPr>
            <w:tcW w:w="2511" w:type="dxa"/>
            <w:vAlign w:val="bottom"/>
          </w:tcPr>
          <w:p w14:paraId="236825EB" w14:textId="45A6D600" w:rsidR="00424C3C" w:rsidRPr="009C11BA" w:rsidRDefault="00424C3C" w:rsidP="00424C3C">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4</w:t>
            </w:r>
          </w:p>
        </w:tc>
        <w:tc>
          <w:tcPr>
            <w:tcW w:w="810" w:type="dxa"/>
            <w:vAlign w:val="bottom"/>
          </w:tcPr>
          <w:p w14:paraId="6D83612A" w14:textId="2C6C8555" w:rsidR="00424C3C" w:rsidRPr="009C11BA" w:rsidRDefault="00424C3C" w:rsidP="00C07995">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18,028</w:t>
            </w:r>
          </w:p>
        </w:tc>
        <w:tc>
          <w:tcPr>
            <w:tcW w:w="810" w:type="dxa"/>
            <w:vAlign w:val="bottom"/>
          </w:tcPr>
          <w:p w14:paraId="64337C52" w14:textId="5A43E4B8" w:rsidR="00424C3C" w:rsidRPr="009C11BA" w:rsidRDefault="00424C3C" w:rsidP="00C07995">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77,943</w:t>
            </w:r>
          </w:p>
        </w:tc>
        <w:tc>
          <w:tcPr>
            <w:tcW w:w="810" w:type="dxa"/>
            <w:vAlign w:val="bottom"/>
          </w:tcPr>
          <w:p w14:paraId="26353D91" w14:textId="79AA54AF" w:rsidR="00424C3C" w:rsidRPr="009C11BA" w:rsidRDefault="00424C3C" w:rsidP="00C07995">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17,503</w:t>
            </w:r>
          </w:p>
        </w:tc>
        <w:tc>
          <w:tcPr>
            <w:tcW w:w="810" w:type="dxa"/>
            <w:vAlign w:val="bottom"/>
          </w:tcPr>
          <w:p w14:paraId="6387AD1B" w14:textId="167FC8B8" w:rsidR="00424C3C" w:rsidRPr="009C11BA" w:rsidRDefault="00424C3C" w:rsidP="00C07995">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113,474</w:t>
            </w:r>
          </w:p>
        </w:tc>
        <w:tc>
          <w:tcPr>
            <w:tcW w:w="810" w:type="dxa"/>
          </w:tcPr>
          <w:p w14:paraId="5E3445E5" w14:textId="3F43FA29" w:rsidR="00424C3C" w:rsidRPr="00325678" w:rsidRDefault="00424C3C" w:rsidP="00C07995">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3,048</w:t>
            </w:r>
          </w:p>
        </w:tc>
        <w:tc>
          <w:tcPr>
            <w:tcW w:w="810" w:type="dxa"/>
            <w:vAlign w:val="bottom"/>
          </w:tcPr>
          <w:p w14:paraId="55923775" w14:textId="2DE0BD07" w:rsidR="00424C3C" w:rsidRPr="00325678" w:rsidRDefault="00424C3C" w:rsidP="00C07995">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341,311</w:t>
            </w:r>
          </w:p>
        </w:tc>
        <w:tc>
          <w:tcPr>
            <w:tcW w:w="810" w:type="dxa"/>
            <w:vAlign w:val="bottom"/>
          </w:tcPr>
          <w:p w14:paraId="656672C5" w14:textId="21C08FFC" w:rsidR="00424C3C" w:rsidRPr="00325678" w:rsidRDefault="00424C3C" w:rsidP="00C07995">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15,397</w:t>
            </w:r>
          </w:p>
        </w:tc>
        <w:tc>
          <w:tcPr>
            <w:tcW w:w="900" w:type="dxa"/>
            <w:vAlign w:val="bottom"/>
          </w:tcPr>
          <w:p w14:paraId="264DE5A8" w14:textId="7360733C" w:rsidR="00424C3C" w:rsidRPr="00325678" w:rsidRDefault="00424C3C" w:rsidP="00C07995">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359,756</w:t>
            </w:r>
          </w:p>
        </w:tc>
      </w:tr>
      <w:tr w:rsidR="00DF4C4A" w:rsidRPr="009C11BA" w14:paraId="1AA2BF42" w14:textId="77777777">
        <w:trPr>
          <w:cantSplit/>
          <w:trHeight w:val="20"/>
        </w:trPr>
        <w:tc>
          <w:tcPr>
            <w:tcW w:w="2511" w:type="dxa"/>
            <w:vAlign w:val="bottom"/>
          </w:tcPr>
          <w:p w14:paraId="1153892D" w14:textId="3312B545" w:rsidR="00DF4C4A" w:rsidRPr="009C11BA" w:rsidRDefault="00DF4C4A" w:rsidP="00DF4C4A">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เพิ่มขึ้น</w:t>
            </w:r>
          </w:p>
        </w:tc>
        <w:tc>
          <w:tcPr>
            <w:tcW w:w="810" w:type="dxa"/>
            <w:vAlign w:val="bottom"/>
          </w:tcPr>
          <w:p w14:paraId="4CC23C25" w14:textId="588969CC" w:rsidR="00DF4C4A" w:rsidRPr="00AC1CAE" w:rsidRDefault="00796F98" w:rsidP="00DF4C4A">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2,050</w:t>
            </w:r>
          </w:p>
        </w:tc>
        <w:tc>
          <w:tcPr>
            <w:tcW w:w="810" w:type="dxa"/>
            <w:vAlign w:val="bottom"/>
          </w:tcPr>
          <w:p w14:paraId="528A2524" w14:textId="400990EC" w:rsidR="00DF4C4A" w:rsidRPr="00AC1CAE" w:rsidRDefault="001F0158" w:rsidP="00DF4C4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5,286</w:t>
            </w:r>
          </w:p>
        </w:tc>
        <w:tc>
          <w:tcPr>
            <w:tcW w:w="810" w:type="dxa"/>
          </w:tcPr>
          <w:p w14:paraId="18BFBDC8" w14:textId="5E71E396" w:rsidR="00DF4C4A" w:rsidRPr="00AC1CAE" w:rsidRDefault="001F0158" w:rsidP="00DF4C4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0EE0641F" w14:textId="3D64059A" w:rsidR="00DF4C4A" w:rsidRPr="00AC1CAE" w:rsidRDefault="00796F98" w:rsidP="00DF4C4A">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7,336</w:t>
            </w:r>
          </w:p>
        </w:tc>
        <w:tc>
          <w:tcPr>
            <w:tcW w:w="810" w:type="dxa"/>
          </w:tcPr>
          <w:p w14:paraId="13A29E1A" w14:textId="1149D22A" w:rsidR="00DF4C4A" w:rsidRPr="00AC1CAE" w:rsidRDefault="000F107B" w:rsidP="00DF4C4A">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957</w:t>
            </w:r>
          </w:p>
        </w:tc>
        <w:tc>
          <w:tcPr>
            <w:tcW w:w="810" w:type="dxa"/>
            <w:vAlign w:val="bottom"/>
          </w:tcPr>
          <w:p w14:paraId="516DB128" w14:textId="3990E22B" w:rsidR="00DF4C4A" w:rsidRPr="00AC1CAE" w:rsidRDefault="002C3933" w:rsidP="00DF4C4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3,015</w:t>
            </w:r>
          </w:p>
        </w:tc>
        <w:tc>
          <w:tcPr>
            <w:tcW w:w="810" w:type="dxa"/>
          </w:tcPr>
          <w:p w14:paraId="783238B3" w14:textId="090F9EDF" w:rsidR="00DF4C4A" w:rsidRPr="00AC1CAE" w:rsidRDefault="00DF4C4A" w:rsidP="00DF4C4A">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w:t>
            </w:r>
          </w:p>
        </w:tc>
        <w:tc>
          <w:tcPr>
            <w:tcW w:w="900" w:type="dxa"/>
            <w:vAlign w:val="bottom"/>
          </w:tcPr>
          <w:p w14:paraId="39B61DD1" w14:textId="017FA200" w:rsidR="00DF4C4A" w:rsidRPr="00AC1CAE" w:rsidRDefault="002C3933" w:rsidP="00DF4C4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w:t>
            </w:r>
            <w:r w:rsidR="000F107B">
              <w:rPr>
                <w:rFonts w:ascii="Browallia New" w:hAnsi="Browallia New" w:cs="Browallia New"/>
                <w:snapToGrid w:val="0"/>
                <w:color w:val="000000"/>
                <w:lang w:eastAsia="th-TH"/>
              </w:rPr>
              <w:t>972</w:t>
            </w:r>
          </w:p>
        </w:tc>
      </w:tr>
      <w:tr w:rsidR="0042260A" w:rsidRPr="009C11BA" w14:paraId="5D998B17" w14:textId="77777777" w:rsidTr="003960B4">
        <w:trPr>
          <w:cantSplit/>
          <w:trHeight w:val="20"/>
        </w:trPr>
        <w:tc>
          <w:tcPr>
            <w:tcW w:w="2511" w:type="dxa"/>
            <w:vAlign w:val="bottom"/>
          </w:tcPr>
          <w:p w14:paraId="4522224E" w14:textId="77777777" w:rsidR="0042260A" w:rsidRPr="009C11BA" w:rsidRDefault="0042260A" w:rsidP="0042260A">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709002C4" w14:textId="5E0DA229" w:rsidR="0042260A" w:rsidRPr="009C11BA" w:rsidRDefault="0042260A" w:rsidP="0042260A">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5FC71775" w14:textId="3C55405A" w:rsidR="0042260A" w:rsidRPr="00AC1CAE" w:rsidRDefault="00796F98" w:rsidP="0042260A">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44</w:t>
            </w:r>
          </w:p>
        </w:tc>
        <w:tc>
          <w:tcPr>
            <w:tcW w:w="810" w:type="dxa"/>
            <w:vAlign w:val="bottom"/>
          </w:tcPr>
          <w:p w14:paraId="73DBBFE3" w14:textId="06F05434" w:rsidR="0042260A" w:rsidRPr="00AC1CAE" w:rsidRDefault="00286924"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(96)</w:t>
            </w:r>
          </w:p>
        </w:tc>
        <w:tc>
          <w:tcPr>
            <w:tcW w:w="810" w:type="dxa"/>
            <w:vAlign w:val="bottom"/>
          </w:tcPr>
          <w:p w14:paraId="505D663E" w14:textId="4CDB0FEE" w:rsidR="0042260A" w:rsidRPr="00AC1CAE" w:rsidRDefault="00286924"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A283F40" w14:textId="39C81186" w:rsidR="0042260A" w:rsidRPr="00AC1CAE" w:rsidRDefault="00286924"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r w:rsidR="00796F98">
              <w:rPr>
                <w:rFonts w:ascii="Browallia New" w:hAnsi="Browallia New" w:cs="Browallia New"/>
                <w:snapToGrid w:val="0"/>
                <w:color w:val="000000"/>
                <w:lang w:eastAsia="th-TH"/>
              </w:rPr>
              <w:t>52</w:t>
            </w:r>
            <w:r w:rsidRPr="00AC1CAE">
              <w:rPr>
                <w:rFonts w:ascii="Browallia New" w:hAnsi="Browallia New" w:cs="Browallia New"/>
                <w:snapToGrid w:val="0"/>
                <w:color w:val="000000"/>
                <w:lang w:eastAsia="th-TH"/>
              </w:rPr>
              <w:t>)</w:t>
            </w:r>
          </w:p>
        </w:tc>
        <w:tc>
          <w:tcPr>
            <w:tcW w:w="810" w:type="dxa"/>
            <w:vAlign w:val="bottom"/>
          </w:tcPr>
          <w:p w14:paraId="59969974" w14:textId="7DB36DBA" w:rsidR="0042260A" w:rsidRPr="00AC1CAE" w:rsidRDefault="000F107B" w:rsidP="0042260A">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44</w:t>
            </w:r>
          </w:p>
        </w:tc>
        <w:tc>
          <w:tcPr>
            <w:tcW w:w="810" w:type="dxa"/>
            <w:vAlign w:val="bottom"/>
          </w:tcPr>
          <w:p w14:paraId="650F5536" w14:textId="38DF0C2B"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1844E617" w14:textId="374E8862"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vAlign w:val="bottom"/>
          </w:tcPr>
          <w:p w14:paraId="263BC24B" w14:textId="57BE7253" w:rsidR="0042260A" w:rsidRPr="00AC1CAE" w:rsidRDefault="000F107B" w:rsidP="0042260A">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44</w:t>
            </w:r>
          </w:p>
        </w:tc>
      </w:tr>
      <w:tr w:rsidR="0042260A" w:rsidRPr="009C11BA" w14:paraId="5499F6CA" w14:textId="77777777">
        <w:trPr>
          <w:cantSplit/>
          <w:trHeight w:val="20"/>
        </w:trPr>
        <w:tc>
          <w:tcPr>
            <w:tcW w:w="2511" w:type="dxa"/>
            <w:vAlign w:val="bottom"/>
          </w:tcPr>
          <w:p w14:paraId="6679D502" w14:textId="4106871C" w:rsidR="0042260A" w:rsidRPr="009C11BA" w:rsidRDefault="0042260A" w:rsidP="0042260A">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6AED9DE4" w14:textId="040E5BF8" w:rsidR="0042260A" w:rsidRPr="00AC1CAE" w:rsidRDefault="00286924" w:rsidP="00B03ECF">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38CF30CF" w14:textId="31197E30" w:rsidR="0042260A" w:rsidRPr="00AC1CAE" w:rsidRDefault="0043752B" w:rsidP="00B03ECF">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7F904E23" w14:textId="588A9B2C" w:rsidR="0042260A" w:rsidRPr="00AC1CAE" w:rsidRDefault="0043752B" w:rsidP="00B03ECF">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(1,565)</w:t>
            </w:r>
          </w:p>
        </w:tc>
        <w:tc>
          <w:tcPr>
            <w:tcW w:w="810" w:type="dxa"/>
            <w:vAlign w:val="bottom"/>
          </w:tcPr>
          <w:p w14:paraId="5E1285DB" w14:textId="4F98DC5D" w:rsidR="0042260A" w:rsidRPr="00AC1CAE" w:rsidRDefault="00AD6C88" w:rsidP="00B03ECF">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(1,565)</w:t>
            </w:r>
          </w:p>
        </w:tc>
        <w:tc>
          <w:tcPr>
            <w:tcW w:w="810" w:type="dxa"/>
          </w:tcPr>
          <w:p w14:paraId="210DC50A" w14:textId="6771FEE4" w:rsidR="0042260A" w:rsidRPr="00AC1CAE" w:rsidRDefault="0042260A" w:rsidP="00B03ECF">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tcPr>
          <w:p w14:paraId="07A60731" w14:textId="5FE2A8A8" w:rsidR="0042260A" w:rsidRPr="00AC1CAE" w:rsidRDefault="0042260A" w:rsidP="00B03ECF">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076E941B" w14:textId="64AB6337" w:rsidR="0042260A" w:rsidRPr="00AC1CAE" w:rsidRDefault="0042260A" w:rsidP="00B03ECF">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(1,565)</w:t>
            </w:r>
          </w:p>
        </w:tc>
        <w:tc>
          <w:tcPr>
            <w:tcW w:w="900" w:type="dxa"/>
            <w:vAlign w:val="bottom"/>
          </w:tcPr>
          <w:p w14:paraId="38349737" w14:textId="366A4643" w:rsidR="0042260A" w:rsidRPr="00AC1CAE" w:rsidRDefault="0042260A" w:rsidP="00B03ECF">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(1,565)</w:t>
            </w:r>
          </w:p>
        </w:tc>
      </w:tr>
      <w:tr w:rsidR="00C60092" w:rsidRPr="009C11BA" w14:paraId="5CC41184" w14:textId="77777777">
        <w:trPr>
          <w:cantSplit/>
          <w:trHeight w:val="20"/>
        </w:trPr>
        <w:tc>
          <w:tcPr>
            <w:tcW w:w="2511" w:type="dxa"/>
            <w:vAlign w:val="bottom"/>
          </w:tcPr>
          <w:p w14:paraId="3BEEA866" w14:textId="73103C9E" w:rsidR="00C60092" w:rsidRPr="009C11BA" w:rsidRDefault="00B05EF8" w:rsidP="0042260A">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4DBF128B" w14:textId="3F1F5C02" w:rsidR="00C60092" w:rsidRPr="00AC1CAE" w:rsidRDefault="0043752B"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36372EE5" w14:textId="061C3738" w:rsidR="00C60092" w:rsidRPr="00AC1CAE" w:rsidRDefault="0043752B"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(2,476)</w:t>
            </w:r>
          </w:p>
        </w:tc>
        <w:tc>
          <w:tcPr>
            <w:tcW w:w="810" w:type="dxa"/>
            <w:vAlign w:val="bottom"/>
          </w:tcPr>
          <w:p w14:paraId="7E0EDD35" w14:textId="586FD07B" w:rsidR="00C60092" w:rsidRPr="00AC1CAE" w:rsidRDefault="0043752B"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1B49282D" w14:textId="518426FD" w:rsidR="00C60092" w:rsidRPr="00AC1CAE" w:rsidRDefault="00AD6C88"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(2,476)</w:t>
            </w:r>
          </w:p>
        </w:tc>
        <w:tc>
          <w:tcPr>
            <w:tcW w:w="810" w:type="dxa"/>
            <w:vAlign w:val="bottom"/>
          </w:tcPr>
          <w:p w14:paraId="60970BCE" w14:textId="5A8BC69C" w:rsidR="00C60092" w:rsidRPr="00AC1CAE" w:rsidRDefault="002C3933"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1DACC64A" w14:textId="7B4028EB" w:rsidR="00C60092" w:rsidRPr="00AC1CAE" w:rsidRDefault="002C3933"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(280)</w:t>
            </w:r>
          </w:p>
        </w:tc>
        <w:tc>
          <w:tcPr>
            <w:tcW w:w="810" w:type="dxa"/>
          </w:tcPr>
          <w:p w14:paraId="083FC04E" w14:textId="232086E1" w:rsidR="00C60092" w:rsidRPr="00AC1CAE" w:rsidRDefault="002C3933"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tcPr>
          <w:p w14:paraId="10C12563" w14:textId="5F28331A" w:rsidR="00C60092" w:rsidRPr="00AC1CAE" w:rsidRDefault="002C3933"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(280)</w:t>
            </w:r>
          </w:p>
        </w:tc>
      </w:tr>
      <w:tr w:rsidR="0042260A" w:rsidRPr="009C11BA" w14:paraId="23CFFA5C" w14:textId="77777777" w:rsidTr="0041046B">
        <w:trPr>
          <w:cantSplit/>
          <w:trHeight w:val="20"/>
        </w:trPr>
        <w:tc>
          <w:tcPr>
            <w:tcW w:w="2511" w:type="dxa"/>
            <w:vAlign w:val="bottom"/>
          </w:tcPr>
          <w:p w14:paraId="319D8D1C" w14:textId="2EED6C42" w:rsidR="0042260A" w:rsidRPr="009C11BA" w:rsidRDefault="0042260A" w:rsidP="0042260A">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5</w:t>
            </w:r>
          </w:p>
        </w:tc>
        <w:tc>
          <w:tcPr>
            <w:tcW w:w="810" w:type="dxa"/>
            <w:vAlign w:val="bottom"/>
          </w:tcPr>
          <w:p w14:paraId="043B29F7" w14:textId="65878BFB" w:rsidR="0042260A" w:rsidRPr="00AC1CAE" w:rsidRDefault="00796F98" w:rsidP="0042260A">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20,122</w:t>
            </w:r>
          </w:p>
        </w:tc>
        <w:tc>
          <w:tcPr>
            <w:tcW w:w="810" w:type="dxa"/>
            <w:vAlign w:val="bottom"/>
          </w:tcPr>
          <w:p w14:paraId="6CC5A472" w14:textId="38D8679C" w:rsidR="0042260A" w:rsidRPr="00AC1CAE" w:rsidRDefault="00AD6C88"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80,657</w:t>
            </w:r>
          </w:p>
        </w:tc>
        <w:tc>
          <w:tcPr>
            <w:tcW w:w="810" w:type="dxa"/>
            <w:vAlign w:val="bottom"/>
          </w:tcPr>
          <w:p w14:paraId="7542A0B2" w14:textId="23C13BF4" w:rsidR="0042260A" w:rsidRPr="00AC1CAE" w:rsidRDefault="00AD6C88"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w:t>
            </w:r>
            <w:r w:rsidR="00756ED5" w:rsidRPr="00AC1CAE">
              <w:rPr>
                <w:rFonts w:ascii="Browallia New" w:hAnsi="Browallia New" w:cs="Browallia New"/>
                <w:snapToGrid w:val="0"/>
                <w:color w:val="000000"/>
                <w:lang w:eastAsia="th-TH"/>
              </w:rPr>
              <w:t>938</w:t>
            </w:r>
          </w:p>
        </w:tc>
        <w:tc>
          <w:tcPr>
            <w:tcW w:w="810" w:type="dxa"/>
            <w:vAlign w:val="bottom"/>
          </w:tcPr>
          <w:p w14:paraId="181BD376" w14:textId="5C1B9365" w:rsidR="0042260A" w:rsidRPr="00AC1CAE" w:rsidRDefault="00756ED5"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11</w:t>
            </w:r>
            <w:r w:rsidR="000167C4">
              <w:rPr>
                <w:rFonts w:ascii="Browallia New" w:hAnsi="Browallia New" w:cs="Browallia New"/>
                <w:snapToGrid w:val="0"/>
                <w:color w:val="000000"/>
                <w:lang w:eastAsia="th-TH"/>
              </w:rPr>
              <w:t>6,717</w:t>
            </w:r>
          </w:p>
        </w:tc>
        <w:tc>
          <w:tcPr>
            <w:tcW w:w="810" w:type="dxa"/>
          </w:tcPr>
          <w:p w14:paraId="0B2B7F94" w14:textId="396CD9F0" w:rsidR="0042260A" w:rsidRPr="00AC1CAE" w:rsidRDefault="000F107B" w:rsidP="0042260A">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4,049</w:t>
            </w:r>
          </w:p>
        </w:tc>
        <w:tc>
          <w:tcPr>
            <w:tcW w:w="810" w:type="dxa"/>
            <w:vAlign w:val="bottom"/>
          </w:tcPr>
          <w:p w14:paraId="7E8C2703" w14:textId="6CF08C75"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344,046</w:t>
            </w:r>
          </w:p>
        </w:tc>
        <w:tc>
          <w:tcPr>
            <w:tcW w:w="810" w:type="dxa"/>
            <w:vAlign w:val="bottom"/>
          </w:tcPr>
          <w:p w14:paraId="61C1936D" w14:textId="380D1310"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13,832</w:t>
            </w:r>
          </w:p>
        </w:tc>
        <w:tc>
          <w:tcPr>
            <w:tcW w:w="900" w:type="dxa"/>
            <w:vAlign w:val="bottom"/>
          </w:tcPr>
          <w:p w14:paraId="5A41A7D2" w14:textId="678DC1E2"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36</w:t>
            </w:r>
            <w:r w:rsidR="00796F98">
              <w:rPr>
                <w:rFonts w:ascii="Browallia New" w:hAnsi="Browallia New" w:cs="Browallia New"/>
                <w:snapToGrid w:val="0"/>
                <w:color w:val="000000"/>
                <w:lang w:eastAsia="th-TH"/>
              </w:rPr>
              <w:t>1,927</w:t>
            </w:r>
          </w:p>
        </w:tc>
      </w:tr>
      <w:tr w:rsidR="0042260A" w:rsidRPr="009C11BA" w14:paraId="2EB027FE" w14:textId="77777777" w:rsidTr="0041046B">
        <w:trPr>
          <w:cantSplit/>
          <w:trHeight w:val="20"/>
        </w:trPr>
        <w:tc>
          <w:tcPr>
            <w:tcW w:w="2511" w:type="dxa"/>
            <w:vAlign w:val="bottom"/>
          </w:tcPr>
          <w:p w14:paraId="08E36850" w14:textId="77777777" w:rsidR="0042260A" w:rsidRPr="00A52C9B" w:rsidRDefault="0042260A" w:rsidP="0042260A">
            <w:pPr>
              <w:spacing w:line="240" w:lineRule="auto"/>
              <w:ind w:left="162" w:right="-36" w:hanging="162"/>
              <w:jc w:val="both"/>
              <w:rPr>
                <w:rFonts w:ascii="Browallia New" w:hAnsi="Browallia New" w:cs="Browallia New"/>
                <w:snapToGrid w:val="0"/>
                <w:color w:val="000000"/>
                <w:sz w:val="14"/>
                <w:szCs w:val="14"/>
                <w:cs/>
                <w:lang w:eastAsia="th-TH"/>
              </w:rPr>
            </w:pPr>
          </w:p>
        </w:tc>
        <w:tc>
          <w:tcPr>
            <w:tcW w:w="810" w:type="dxa"/>
            <w:vAlign w:val="bottom"/>
          </w:tcPr>
          <w:p w14:paraId="17258714" w14:textId="77777777" w:rsidR="0042260A" w:rsidRPr="00AC1CAE" w:rsidRDefault="0042260A" w:rsidP="0042260A">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5BBBEB8" w14:textId="77777777" w:rsidR="0042260A" w:rsidRPr="00AC1CAE" w:rsidRDefault="0042260A" w:rsidP="0042260A">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E905203" w14:textId="77777777" w:rsidR="0042260A" w:rsidRPr="00AC1CAE" w:rsidRDefault="0042260A" w:rsidP="0042260A">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1A72DA1" w14:textId="77777777" w:rsidR="0042260A" w:rsidRPr="00AC1CAE" w:rsidRDefault="0042260A" w:rsidP="0042260A">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553E9AC8" w14:textId="77777777" w:rsidR="0042260A" w:rsidRPr="00AC1CAE" w:rsidRDefault="0042260A" w:rsidP="0042260A">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24DC989D" w14:textId="32C546EC" w:rsidR="0042260A" w:rsidRPr="00AC1CAE" w:rsidRDefault="0042260A" w:rsidP="0042260A">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DD78BB0" w14:textId="77777777" w:rsidR="0042260A" w:rsidRPr="00AC1CAE" w:rsidRDefault="0042260A" w:rsidP="0042260A">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1116B1D0" w14:textId="77777777" w:rsidR="0042260A" w:rsidRPr="00AC1CAE" w:rsidRDefault="0042260A" w:rsidP="0042260A">
            <w:pPr>
              <w:tabs>
                <w:tab w:val="decimal" w:pos="792"/>
              </w:tabs>
              <w:spacing w:line="240" w:lineRule="auto"/>
              <w:ind w:right="-36"/>
              <w:jc w:val="right"/>
              <w:rPr>
                <w:rFonts w:ascii="Browallia New" w:hAnsi="Browallia New" w:cs="Browallia New"/>
                <w:snapToGrid w:val="0"/>
                <w:color w:val="000000"/>
                <w:sz w:val="14"/>
                <w:szCs w:val="14"/>
                <w:cs/>
                <w:lang w:eastAsia="th-TH"/>
              </w:rPr>
            </w:pPr>
          </w:p>
        </w:tc>
      </w:tr>
      <w:tr w:rsidR="0042260A" w:rsidRPr="009C11BA" w14:paraId="0C345584" w14:textId="77777777" w:rsidTr="0041046B">
        <w:trPr>
          <w:cantSplit/>
          <w:trHeight w:val="20"/>
        </w:trPr>
        <w:tc>
          <w:tcPr>
            <w:tcW w:w="2511" w:type="dxa"/>
            <w:vAlign w:val="bottom"/>
          </w:tcPr>
          <w:p w14:paraId="36FB144A" w14:textId="77777777" w:rsidR="0042260A" w:rsidRPr="009C11BA" w:rsidRDefault="0042260A" w:rsidP="0042260A">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ค่าเสื่อมราคาสะสม</w:t>
            </w:r>
          </w:p>
        </w:tc>
        <w:tc>
          <w:tcPr>
            <w:tcW w:w="810" w:type="dxa"/>
            <w:vAlign w:val="bottom"/>
          </w:tcPr>
          <w:p w14:paraId="59462CA1" w14:textId="77777777" w:rsidR="0042260A" w:rsidRPr="00AC1CAE" w:rsidRDefault="0042260A" w:rsidP="0042260A">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42AFCD8" w14:textId="77777777" w:rsidR="0042260A" w:rsidRPr="00AC1CAE" w:rsidRDefault="0042260A" w:rsidP="0042260A">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032DAF0" w14:textId="77777777" w:rsidR="0042260A" w:rsidRPr="00AC1CAE" w:rsidRDefault="0042260A" w:rsidP="0042260A">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2A05F564" w14:textId="77777777" w:rsidR="0042260A" w:rsidRPr="00AC1CAE" w:rsidRDefault="0042260A" w:rsidP="0042260A">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tcPr>
          <w:p w14:paraId="767E7B92" w14:textId="77777777" w:rsidR="0042260A" w:rsidRPr="00AC1CAE" w:rsidRDefault="0042260A" w:rsidP="0042260A">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3F2D045" w14:textId="72FD3245" w:rsidR="0042260A" w:rsidRPr="00AC1CAE" w:rsidRDefault="0042260A" w:rsidP="0042260A">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52CBDD5" w14:textId="77777777" w:rsidR="0042260A" w:rsidRPr="00AC1CAE" w:rsidRDefault="0042260A" w:rsidP="0042260A">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307B7B42" w14:textId="77777777" w:rsidR="0042260A" w:rsidRPr="00AC1CAE" w:rsidRDefault="0042260A" w:rsidP="0042260A">
            <w:pPr>
              <w:spacing w:line="240" w:lineRule="auto"/>
              <w:ind w:right="-36"/>
              <w:jc w:val="right"/>
              <w:rPr>
                <w:rFonts w:ascii="Browallia New" w:hAnsi="Browallia New" w:cs="Browallia New"/>
                <w:snapToGrid w:val="0"/>
                <w:color w:val="000000"/>
                <w:cs/>
                <w:lang w:eastAsia="th-TH"/>
              </w:rPr>
            </w:pPr>
          </w:p>
        </w:tc>
      </w:tr>
      <w:tr w:rsidR="0042260A" w:rsidRPr="009C11BA" w14:paraId="5A067C23" w14:textId="77777777" w:rsidTr="00C07995">
        <w:trPr>
          <w:cantSplit/>
          <w:trHeight w:val="20"/>
        </w:trPr>
        <w:tc>
          <w:tcPr>
            <w:tcW w:w="2511" w:type="dxa"/>
            <w:vAlign w:val="bottom"/>
          </w:tcPr>
          <w:p w14:paraId="1E099972" w14:textId="61C0CCC8" w:rsidR="0042260A" w:rsidRPr="009C11BA" w:rsidRDefault="0042260A" w:rsidP="0042260A">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4</w:t>
            </w:r>
          </w:p>
        </w:tc>
        <w:tc>
          <w:tcPr>
            <w:tcW w:w="810" w:type="dxa"/>
            <w:vAlign w:val="bottom"/>
          </w:tcPr>
          <w:p w14:paraId="71507544" w14:textId="3C7CED72"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3,020</w:t>
            </w:r>
          </w:p>
        </w:tc>
        <w:tc>
          <w:tcPr>
            <w:tcW w:w="810" w:type="dxa"/>
            <w:vAlign w:val="bottom"/>
          </w:tcPr>
          <w:p w14:paraId="36AF9D27" w14:textId="1FAE119F"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14,004</w:t>
            </w:r>
          </w:p>
        </w:tc>
        <w:tc>
          <w:tcPr>
            <w:tcW w:w="810" w:type="dxa"/>
            <w:vAlign w:val="bottom"/>
          </w:tcPr>
          <w:p w14:paraId="0A2CA6EE" w14:textId="73E6C71E"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3,740</w:t>
            </w:r>
          </w:p>
        </w:tc>
        <w:tc>
          <w:tcPr>
            <w:tcW w:w="810" w:type="dxa"/>
            <w:vAlign w:val="bottom"/>
          </w:tcPr>
          <w:p w14:paraId="6E0CB00E" w14:textId="7771B93D"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20,764</w:t>
            </w:r>
          </w:p>
        </w:tc>
        <w:tc>
          <w:tcPr>
            <w:tcW w:w="810" w:type="dxa"/>
          </w:tcPr>
          <w:p w14:paraId="7C2FFDF0" w14:textId="60DC565D"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76</w:t>
            </w:r>
          </w:p>
        </w:tc>
        <w:tc>
          <w:tcPr>
            <w:tcW w:w="810" w:type="dxa"/>
            <w:vAlign w:val="bottom"/>
          </w:tcPr>
          <w:p w14:paraId="41E87C5F" w14:textId="7FEA1BB4"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18,295</w:t>
            </w:r>
          </w:p>
        </w:tc>
        <w:tc>
          <w:tcPr>
            <w:tcW w:w="810" w:type="dxa"/>
            <w:vAlign w:val="bottom"/>
          </w:tcPr>
          <w:p w14:paraId="0EF83264" w14:textId="5335B423"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2,958</w:t>
            </w:r>
          </w:p>
        </w:tc>
        <w:tc>
          <w:tcPr>
            <w:tcW w:w="900" w:type="dxa"/>
            <w:vAlign w:val="bottom"/>
          </w:tcPr>
          <w:p w14:paraId="62B1CCB1" w14:textId="4E4C8459"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21,329</w:t>
            </w:r>
          </w:p>
        </w:tc>
      </w:tr>
      <w:tr w:rsidR="0042260A" w:rsidRPr="009C11BA" w14:paraId="65CEB1CE" w14:textId="77777777" w:rsidTr="0041046B">
        <w:trPr>
          <w:cantSplit/>
          <w:trHeight w:val="20"/>
        </w:trPr>
        <w:tc>
          <w:tcPr>
            <w:tcW w:w="2511" w:type="dxa"/>
            <w:vAlign w:val="bottom"/>
          </w:tcPr>
          <w:p w14:paraId="45D542C0" w14:textId="687E17CE" w:rsidR="0042260A" w:rsidRPr="009C11BA" w:rsidRDefault="0042260A" w:rsidP="0042260A">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ค่าเสื่อมราคาสำหรับปี</w:t>
            </w:r>
          </w:p>
        </w:tc>
        <w:tc>
          <w:tcPr>
            <w:tcW w:w="810" w:type="dxa"/>
            <w:vAlign w:val="bottom"/>
          </w:tcPr>
          <w:p w14:paraId="216E9924" w14:textId="486432FF"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3,192</w:t>
            </w:r>
          </w:p>
        </w:tc>
        <w:tc>
          <w:tcPr>
            <w:tcW w:w="810" w:type="dxa"/>
            <w:vAlign w:val="bottom"/>
          </w:tcPr>
          <w:p w14:paraId="2AF5C84E" w14:textId="47052F76"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14,865</w:t>
            </w:r>
          </w:p>
        </w:tc>
        <w:tc>
          <w:tcPr>
            <w:tcW w:w="810" w:type="dxa"/>
            <w:vAlign w:val="bottom"/>
          </w:tcPr>
          <w:p w14:paraId="32122417" w14:textId="2CFA9F01"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1,979</w:t>
            </w:r>
          </w:p>
        </w:tc>
        <w:tc>
          <w:tcPr>
            <w:tcW w:w="810" w:type="dxa"/>
            <w:vAlign w:val="bottom"/>
          </w:tcPr>
          <w:p w14:paraId="7CFF5254" w14:textId="25B2BABD"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20,036</w:t>
            </w:r>
          </w:p>
        </w:tc>
        <w:tc>
          <w:tcPr>
            <w:tcW w:w="810" w:type="dxa"/>
          </w:tcPr>
          <w:p w14:paraId="49166823" w14:textId="54B2A22D"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76</w:t>
            </w:r>
          </w:p>
        </w:tc>
        <w:tc>
          <w:tcPr>
            <w:tcW w:w="810" w:type="dxa"/>
            <w:vAlign w:val="bottom"/>
          </w:tcPr>
          <w:p w14:paraId="12C77870" w14:textId="6404770E"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19,146</w:t>
            </w:r>
          </w:p>
        </w:tc>
        <w:tc>
          <w:tcPr>
            <w:tcW w:w="810" w:type="dxa"/>
            <w:vAlign w:val="bottom"/>
          </w:tcPr>
          <w:p w14:paraId="096416F0" w14:textId="1A5844B5"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1,541</w:t>
            </w:r>
          </w:p>
        </w:tc>
        <w:tc>
          <w:tcPr>
            <w:tcW w:w="900" w:type="dxa"/>
            <w:vAlign w:val="bottom"/>
          </w:tcPr>
          <w:p w14:paraId="5FD0BC25" w14:textId="47508774"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20,763</w:t>
            </w:r>
          </w:p>
        </w:tc>
      </w:tr>
      <w:tr w:rsidR="0042260A" w:rsidRPr="009C11BA" w14:paraId="17A21764" w14:textId="77777777" w:rsidTr="0041046B">
        <w:trPr>
          <w:cantSplit/>
          <w:trHeight w:val="20"/>
        </w:trPr>
        <w:tc>
          <w:tcPr>
            <w:tcW w:w="2511" w:type="dxa"/>
            <w:vAlign w:val="bottom"/>
          </w:tcPr>
          <w:p w14:paraId="1C40BE99" w14:textId="77777777" w:rsidR="0042260A" w:rsidRPr="009C11BA" w:rsidRDefault="0042260A" w:rsidP="0042260A">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1E2B3071" w14:textId="7ADCBAFC" w:rsidR="0042260A" w:rsidRPr="009C11BA" w:rsidRDefault="0042260A" w:rsidP="0042260A">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79EE0EDA" w14:textId="494E6910" w:rsidR="0042260A" w:rsidRPr="00AC1CAE" w:rsidDel="00424C3C"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(1,165)</w:t>
            </w:r>
          </w:p>
        </w:tc>
        <w:tc>
          <w:tcPr>
            <w:tcW w:w="810" w:type="dxa"/>
            <w:vAlign w:val="bottom"/>
          </w:tcPr>
          <w:p w14:paraId="3CBCBD0D" w14:textId="60216F24" w:rsidR="0042260A" w:rsidRPr="00AC1CAE" w:rsidDel="00424C3C"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(2,908)</w:t>
            </w:r>
          </w:p>
        </w:tc>
        <w:tc>
          <w:tcPr>
            <w:tcW w:w="810" w:type="dxa"/>
            <w:vAlign w:val="bottom"/>
          </w:tcPr>
          <w:p w14:paraId="2FAD7F4E" w14:textId="7DB19A3B" w:rsidR="0042260A" w:rsidRPr="00AC1CAE" w:rsidDel="00424C3C"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DF9962C" w14:textId="2176C7B1" w:rsidR="0042260A" w:rsidRPr="00AC1CAE" w:rsidDel="00424C3C"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(4,073)</w:t>
            </w:r>
          </w:p>
        </w:tc>
        <w:tc>
          <w:tcPr>
            <w:tcW w:w="810" w:type="dxa"/>
          </w:tcPr>
          <w:p w14:paraId="64D78752" w14:textId="77777777" w:rsidR="0042260A" w:rsidRPr="00AC1CAE" w:rsidRDefault="0042260A" w:rsidP="0042260A">
            <w:pPr>
              <w:spacing w:line="240" w:lineRule="auto"/>
              <w:ind w:right="-36"/>
              <w:jc w:val="right"/>
              <w:rPr>
                <w:rFonts w:ascii="Browallia New" w:hAnsi="Browallia New" w:cs="Browallia New"/>
                <w:snapToGrid w:val="0"/>
                <w:color w:val="000000"/>
                <w:lang w:eastAsia="th-TH"/>
              </w:rPr>
            </w:pPr>
          </w:p>
          <w:p w14:paraId="5B02F0B9" w14:textId="3B6F5391" w:rsidR="0042260A" w:rsidRPr="00AC1CAE" w:rsidDel="00424C3C"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1AD9C1C6" w14:textId="38E5C867" w:rsidR="0042260A" w:rsidRPr="00AC1CAE" w:rsidDel="00424C3C"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(2,536)</w:t>
            </w:r>
          </w:p>
        </w:tc>
        <w:tc>
          <w:tcPr>
            <w:tcW w:w="810" w:type="dxa"/>
            <w:vAlign w:val="bottom"/>
          </w:tcPr>
          <w:p w14:paraId="2EEB973B" w14:textId="6245F261" w:rsidR="0042260A" w:rsidRPr="00AC1CAE" w:rsidDel="00424C3C"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vAlign w:val="bottom"/>
          </w:tcPr>
          <w:p w14:paraId="1F158528" w14:textId="307060B6" w:rsidR="0042260A" w:rsidRPr="00AC1CAE" w:rsidDel="00424C3C"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(2,536)</w:t>
            </w:r>
          </w:p>
        </w:tc>
      </w:tr>
      <w:tr w:rsidR="0042260A" w:rsidRPr="009C11BA" w14:paraId="26C18C58" w14:textId="77777777" w:rsidTr="00C07995">
        <w:trPr>
          <w:cantSplit/>
          <w:trHeight w:val="20"/>
        </w:trPr>
        <w:tc>
          <w:tcPr>
            <w:tcW w:w="2511" w:type="dxa"/>
            <w:vAlign w:val="bottom"/>
          </w:tcPr>
          <w:p w14:paraId="5A3BA79E" w14:textId="776953B7" w:rsidR="0042260A" w:rsidRPr="009C11BA" w:rsidRDefault="0042260A" w:rsidP="0042260A">
            <w:pPr>
              <w:spacing w:line="240" w:lineRule="auto"/>
              <w:ind w:left="162" w:right="-36" w:hanging="162"/>
              <w:jc w:val="both"/>
              <w:rPr>
                <w:rFonts w:ascii="Browallia New" w:hAnsi="Browallia New" w:cs="Browallia New"/>
                <w:snapToGrid w:val="0"/>
                <w:color w:val="000000"/>
                <w:cs/>
                <w:lang w:eastAsia="th-TH"/>
              </w:rPr>
            </w:pPr>
            <w:r w:rsidRPr="00DC71DD">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3D9A49B1" w14:textId="1EBD86DF"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6309D75A" w14:textId="67EBE85C"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0B977F8D" w14:textId="603DF8F9"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(2,487)</w:t>
            </w:r>
          </w:p>
        </w:tc>
        <w:tc>
          <w:tcPr>
            <w:tcW w:w="810" w:type="dxa"/>
            <w:vAlign w:val="bottom"/>
          </w:tcPr>
          <w:p w14:paraId="4E04EE42" w14:textId="44854358"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(2,487)</w:t>
            </w:r>
          </w:p>
        </w:tc>
        <w:tc>
          <w:tcPr>
            <w:tcW w:w="810" w:type="dxa"/>
          </w:tcPr>
          <w:p w14:paraId="54084136" w14:textId="47756D78"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E352FFF" w14:textId="7EF58103"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497F1131" w14:textId="2B6349ED"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(2,216)</w:t>
            </w:r>
          </w:p>
        </w:tc>
        <w:tc>
          <w:tcPr>
            <w:tcW w:w="900" w:type="dxa"/>
            <w:vAlign w:val="bottom"/>
          </w:tcPr>
          <w:p w14:paraId="2AC3708D" w14:textId="1B17CA10" w:rsidR="0042260A" w:rsidRPr="00AC1CAE" w:rsidRDefault="0042260A" w:rsidP="0042260A">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(2,216)</w:t>
            </w:r>
          </w:p>
        </w:tc>
      </w:tr>
      <w:tr w:rsidR="0042260A" w:rsidRPr="009C11BA" w14:paraId="5FEAE092" w14:textId="77777777" w:rsidTr="0041046B">
        <w:trPr>
          <w:cantSplit/>
          <w:trHeight w:val="20"/>
        </w:trPr>
        <w:tc>
          <w:tcPr>
            <w:tcW w:w="2511" w:type="dxa"/>
            <w:vAlign w:val="bottom"/>
          </w:tcPr>
          <w:p w14:paraId="6A31CB81" w14:textId="7AAF8DCB" w:rsidR="0042260A" w:rsidRPr="009C11BA" w:rsidRDefault="0042260A" w:rsidP="0042260A">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4</w:t>
            </w:r>
          </w:p>
        </w:tc>
        <w:tc>
          <w:tcPr>
            <w:tcW w:w="810" w:type="dxa"/>
            <w:vAlign w:val="bottom"/>
          </w:tcPr>
          <w:p w14:paraId="13591544" w14:textId="3BDF979D"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5,047</w:t>
            </w:r>
          </w:p>
        </w:tc>
        <w:tc>
          <w:tcPr>
            <w:tcW w:w="810" w:type="dxa"/>
            <w:vAlign w:val="bottom"/>
          </w:tcPr>
          <w:p w14:paraId="5B919FC7" w14:textId="0BC8270C"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25,961</w:t>
            </w:r>
          </w:p>
        </w:tc>
        <w:tc>
          <w:tcPr>
            <w:tcW w:w="810" w:type="dxa"/>
            <w:vAlign w:val="bottom"/>
          </w:tcPr>
          <w:p w14:paraId="7CAB7978" w14:textId="188EB601"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3,232</w:t>
            </w:r>
          </w:p>
        </w:tc>
        <w:tc>
          <w:tcPr>
            <w:tcW w:w="810" w:type="dxa"/>
            <w:vAlign w:val="bottom"/>
          </w:tcPr>
          <w:p w14:paraId="595FEB2D" w14:textId="35E8F225"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34,240</w:t>
            </w:r>
          </w:p>
        </w:tc>
        <w:tc>
          <w:tcPr>
            <w:tcW w:w="810" w:type="dxa"/>
          </w:tcPr>
          <w:p w14:paraId="2812297E" w14:textId="449E4E9B"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152</w:t>
            </w:r>
          </w:p>
        </w:tc>
        <w:tc>
          <w:tcPr>
            <w:tcW w:w="810" w:type="dxa"/>
            <w:vAlign w:val="bottom"/>
          </w:tcPr>
          <w:p w14:paraId="4FCDFD7B" w14:textId="083A6FFF"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34,905</w:t>
            </w:r>
          </w:p>
        </w:tc>
        <w:tc>
          <w:tcPr>
            <w:tcW w:w="810" w:type="dxa"/>
            <w:vAlign w:val="bottom"/>
          </w:tcPr>
          <w:p w14:paraId="2C82333F" w14:textId="44E73B64"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2,283</w:t>
            </w:r>
          </w:p>
        </w:tc>
        <w:tc>
          <w:tcPr>
            <w:tcW w:w="900" w:type="dxa"/>
            <w:vAlign w:val="bottom"/>
          </w:tcPr>
          <w:p w14:paraId="19F4D061" w14:textId="75DE362E" w:rsidR="0042260A" w:rsidRPr="00AC1CAE" w:rsidRDefault="0042260A"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37,340</w:t>
            </w:r>
          </w:p>
        </w:tc>
      </w:tr>
      <w:tr w:rsidR="0042260A" w:rsidRPr="009C11BA" w14:paraId="19CA7513" w14:textId="77777777" w:rsidTr="0041046B">
        <w:trPr>
          <w:cantSplit/>
          <w:trHeight w:val="20"/>
        </w:trPr>
        <w:tc>
          <w:tcPr>
            <w:tcW w:w="2511" w:type="dxa"/>
            <w:vAlign w:val="bottom"/>
          </w:tcPr>
          <w:p w14:paraId="0126D9AE" w14:textId="2B24ED17" w:rsidR="0042260A" w:rsidRPr="009C11BA" w:rsidRDefault="0042260A" w:rsidP="0042260A">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ค่าเสื่อมราคาสำหรับปี</w:t>
            </w:r>
          </w:p>
        </w:tc>
        <w:tc>
          <w:tcPr>
            <w:tcW w:w="810" w:type="dxa"/>
            <w:vAlign w:val="bottom"/>
          </w:tcPr>
          <w:p w14:paraId="4A79A8CC" w14:textId="79336C3A" w:rsidR="0042260A" w:rsidRPr="00AC1CAE" w:rsidRDefault="00AF14E5"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2,7</w:t>
            </w:r>
            <w:r w:rsidR="00F8036B">
              <w:rPr>
                <w:rFonts w:ascii="Browallia New" w:hAnsi="Browallia New" w:cs="Browallia New"/>
                <w:snapToGrid w:val="0"/>
                <w:color w:val="000000"/>
                <w:lang w:eastAsia="th-TH"/>
              </w:rPr>
              <w:t>86</w:t>
            </w:r>
          </w:p>
        </w:tc>
        <w:tc>
          <w:tcPr>
            <w:tcW w:w="810" w:type="dxa"/>
            <w:vAlign w:val="bottom"/>
          </w:tcPr>
          <w:p w14:paraId="384D89FB" w14:textId="7A5D18D9" w:rsidR="0042260A" w:rsidRPr="00AC1CAE" w:rsidRDefault="008A642D"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15,824</w:t>
            </w:r>
          </w:p>
        </w:tc>
        <w:tc>
          <w:tcPr>
            <w:tcW w:w="810" w:type="dxa"/>
            <w:vAlign w:val="bottom"/>
          </w:tcPr>
          <w:p w14:paraId="11B32865" w14:textId="2E98E659" w:rsidR="0042260A" w:rsidRPr="00AC1CAE" w:rsidRDefault="00C371DC"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2,236</w:t>
            </w:r>
          </w:p>
        </w:tc>
        <w:tc>
          <w:tcPr>
            <w:tcW w:w="810" w:type="dxa"/>
            <w:vAlign w:val="bottom"/>
          </w:tcPr>
          <w:p w14:paraId="212165BD" w14:textId="48EB9EAB" w:rsidR="0042260A" w:rsidRPr="00AC1CAE" w:rsidRDefault="00531B23"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20,8</w:t>
            </w:r>
            <w:r w:rsidR="00EB441A">
              <w:rPr>
                <w:rFonts w:ascii="Browallia New" w:hAnsi="Browallia New" w:cs="Browallia New"/>
                <w:snapToGrid w:val="0"/>
                <w:color w:val="000000"/>
                <w:lang w:eastAsia="th-TH"/>
              </w:rPr>
              <w:t>4</w:t>
            </w:r>
            <w:r w:rsidR="00512D33">
              <w:rPr>
                <w:rFonts w:ascii="Browallia New" w:hAnsi="Browallia New" w:cs="Browallia New"/>
                <w:snapToGrid w:val="0"/>
                <w:color w:val="000000"/>
                <w:lang w:eastAsia="th-TH"/>
              </w:rPr>
              <w:t>6</w:t>
            </w:r>
          </w:p>
        </w:tc>
        <w:tc>
          <w:tcPr>
            <w:tcW w:w="810" w:type="dxa"/>
          </w:tcPr>
          <w:p w14:paraId="38A496C7" w14:textId="56FF874F" w:rsidR="0042260A" w:rsidRPr="00AC1CAE" w:rsidRDefault="00A96154" w:rsidP="0042260A">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105</w:t>
            </w:r>
          </w:p>
        </w:tc>
        <w:tc>
          <w:tcPr>
            <w:tcW w:w="810" w:type="dxa"/>
            <w:vAlign w:val="bottom"/>
          </w:tcPr>
          <w:p w14:paraId="1948BC3C" w14:textId="0FE11F44" w:rsidR="0042260A" w:rsidRPr="00AC1CAE" w:rsidRDefault="002C3933"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20,002</w:t>
            </w:r>
          </w:p>
        </w:tc>
        <w:tc>
          <w:tcPr>
            <w:tcW w:w="810" w:type="dxa"/>
            <w:vAlign w:val="bottom"/>
          </w:tcPr>
          <w:p w14:paraId="166A0298" w14:textId="1141CEE1" w:rsidR="0042260A" w:rsidRPr="00AC1CAE" w:rsidRDefault="008B1F55"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1,815</w:t>
            </w:r>
          </w:p>
        </w:tc>
        <w:tc>
          <w:tcPr>
            <w:tcW w:w="900" w:type="dxa"/>
            <w:vAlign w:val="bottom"/>
          </w:tcPr>
          <w:p w14:paraId="7BF24EEB" w14:textId="61484452" w:rsidR="0042260A" w:rsidRPr="00AC1CAE" w:rsidRDefault="00DB14BC" w:rsidP="0042260A">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21,</w:t>
            </w:r>
            <w:r w:rsidR="00A96154">
              <w:rPr>
                <w:rFonts w:ascii="Browallia New" w:hAnsi="Browallia New" w:cs="Browallia New"/>
                <w:snapToGrid w:val="0"/>
                <w:color w:val="000000"/>
                <w:lang w:eastAsia="th-TH"/>
              </w:rPr>
              <w:t>922</w:t>
            </w:r>
          </w:p>
        </w:tc>
      </w:tr>
      <w:tr w:rsidR="008B1F55" w:rsidRPr="009C11BA" w14:paraId="5FB563B7" w14:textId="77777777" w:rsidTr="006B6C31">
        <w:trPr>
          <w:cantSplit/>
          <w:trHeight w:val="20"/>
        </w:trPr>
        <w:tc>
          <w:tcPr>
            <w:tcW w:w="2511" w:type="dxa"/>
            <w:vAlign w:val="bottom"/>
          </w:tcPr>
          <w:p w14:paraId="447FCEB2" w14:textId="77777777" w:rsidR="008B1F55" w:rsidRPr="009C11BA" w:rsidRDefault="008B1F55" w:rsidP="008B1F55">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5550AFCB" w14:textId="33C94802" w:rsidR="008B1F55" w:rsidRPr="00C07995" w:rsidRDefault="008B1F55" w:rsidP="008B1F55">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1374E540" w14:textId="4D5AF478" w:rsidR="008B1F55" w:rsidRPr="00AC1CAE" w:rsidRDefault="00EB441A" w:rsidP="008B1F55">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w:t>
            </w:r>
            <w:r w:rsidR="005457B2">
              <w:rPr>
                <w:rFonts w:ascii="Browallia New" w:hAnsi="Browallia New" w:cs="Browallia New"/>
                <w:snapToGrid w:val="0"/>
                <w:color w:val="000000"/>
                <w:lang w:eastAsia="th-TH"/>
              </w:rPr>
              <w:t>7</w:t>
            </w:r>
          </w:p>
        </w:tc>
        <w:tc>
          <w:tcPr>
            <w:tcW w:w="810" w:type="dxa"/>
            <w:vAlign w:val="bottom"/>
          </w:tcPr>
          <w:p w14:paraId="068B8E50" w14:textId="4F645B33" w:rsidR="008B1F55" w:rsidRPr="00AC1CAE" w:rsidRDefault="00531B23" w:rsidP="008B1F55">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(40)</w:t>
            </w:r>
          </w:p>
        </w:tc>
        <w:tc>
          <w:tcPr>
            <w:tcW w:w="810" w:type="dxa"/>
            <w:vAlign w:val="bottom"/>
          </w:tcPr>
          <w:p w14:paraId="32DF402C" w14:textId="1BA7E389" w:rsidR="008B1F55" w:rsidRPr="00AC1CAE" w:rsidRDefault="00E47649" w:rsidP="008B1F55">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39AD98CC" w14:textId="7AFD4F08" w:rsidR="008B1F55" w:rsidRPr="00AC1CAE" w:rsidRDefault="00684258" w:rsidP="008B1F55">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w:t>
            </w:r>
            <w:r w:rsidR="005457B2">
              <w:rPr>
                <w:rFonts w:ascii="Browallia New" w:hAnsi="Browallia New" w:cs="Browallia New"/>
                <w:snapToGrid w:val="0"/>
                <w:color w:val="000000"/>
                <w:lang w:eastAsia="th-TH"/>
              </w:rPr>
              <w:t>7</w:t>
            </w:r>
          </w:p>
        </w:tc>
        <w:tc>
          <w:tcPr>
            <w:tcW w:w="810" w:type="dxa"/>
            <w:vAlign w:val="bottom"/>
          </w:tcPr>
          <w:p w14:paraId="12D3A996" w14:textId="4F37FFB1" w:rsidR="008B1F55" w:rsidRPr="00AC1CAE" w:rsidRDefault="00A96154" w:rsidP="008B1F55">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77</w:t>
            </w:r>
          </w:p>
        </w:tc>
        <w:tc>
          <w:tcPr>
            <w:tcW w:w="810" w:type="dxa"/>
            <w:vAlign w:val="bottom"/>
          </w:tcPr>
          <w:p w14:paraId="53CBA885" w14:textId="154E5BAD" w:rsidR="008B1F55" w:rsidRPr="00AC1CAE" w:rsidRDefault="008B1F55" w:rsidP="008B1F55">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470CCB0F" w14:textId="61EC39D9" w:rsidR="008B1F55" w:rsidRPr="00AC1CAE" w:rsidRDefault="008B1F55" w:rsidP="008B1F55">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vAlign w:val="bottom"/>
          </w:tcPr>
          <w:p w14:paraId="50D6E8FF" w14:textId="0220996B" w:rsidR="008B1F55" w:rsidRPr="00AC1CAE" w:rsidRDefault="00A96154" w:rsidP="008B1F55">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77</w:t>
            </w:r>
          </w:p>
        </w:tc>
      </w:tr>
      <w:tr w:rsidR="008B1F55" w:rsidRPr="009C11BA" w14:paraId="5C46290D" w14:textId="77777777">
        <w:trPr>
          <w:cantSplit/>
          <w:trHeight w:val="20"/>
        </w:trPr>
        <w:tc>
          <w:tcPr>
            <w:tcW w:w="2511" w:type="dxa"/>
            <w:vAlign w:val="bottom"/>
          </w:tcPr>
          <w:p w14:paraId="208D43FB" w14:textId="3CA97ABE" w:rsidR="008B1F55" w:rsidRPr="00DC71DD" w:rsidRDefault="008B1F55" w:rsidP="008B1F55">
            <w:pPr>
              <w:spacing w:line="240" w:lineRule="auto"/>
              <w:ind w:left="162" w:right="-36" w:hanging="162"/>
              <w:jc w:val="both"/>
              <w:rPr>
                <w:rFonts w:ascii="Browallia New" w:hAnsi="Browallia New" w:cs="Browallia New"/>
                <w:snapToGrid w:val="0"/>
                <w:color w:val="000000"/>
                <w:cs/>
                <w:lang w:eastAsia="th-TH"/>
              </w:rPr>
            </w:pPr>
            <w:r w:rsidRPr="00DC71DD">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6675B3DF" w14:textId="1B68EEE8" w:rsidR="008B1F55" w:rsidRPr="00AC1CAE" w:rsidRDefault="00FD11AF" w:rsidP="00DE693C">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4C825AFC" w14:textId="23A1EEE2" w:rsidR="008B1F55" w:rsidRPr="00AC1CAE" w:rsidRDefault="00FD11AF" w:rsidP="00DE693C">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3FE961BE" w14:textId="4C52192C" w:rsidR="008B1F55" w:rsidRPr="00AC1CAE" w:rsidRDefault="00FD11AF" w:rsidP="00DE693C">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(1,095)</w:t>
            </w:r>
          </w:p>
        </w:tc>
        <w:tc>
          <w:tcPr>
            <w:tcW w:w="810" w:type="dxa"/>
            <w:vAlign w:val="bottom"/>
          </w:tcPr>
          <w:p w14:paraId="77579AF3" w14:textId="3D4C0901" w:rsidR="008B1F55" w:rsidRPr="00AC1CAE" w:rsidRDefault="00FD11AF" w:rsidP="00DE693C">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(1,095)</w:t>
            </w:r>
          </w:p>
        </w:tc>
        <w:tc>
          <w:tcPr>
            <w:tcW w:w="810" w:type="dxa"/>
          </w:tcPr>
          <w:p w14:paraId="7E623A09" w14:textId="706018D1" w:rsidR="008B1F55" w:rsidRPr="00AC1CAE" w:rsidRDefault="008B1F55" w:rsidP="00DE693C">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tcPr>
          <w:p w14:paraId="1662E25D" w14:textId="7A1FC0B4" w:rsidR="008B1F55" w:rsidRPr="00AC1CAE" w:rsidRDefault="008B1F55" w:rsidP="00DE693C">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6A92D0BD" w14:textId="52EB5113" w:rsidR="008B1F55" w:rsidRPr="00AC1CAE" w:rsidRDefault="00DB14BC" w:rsidP="00DE693C">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(1,095)</w:t>
            </w:r>
          </w:p>
        </w:tc>
        <w:tc>
          <w:tcPr>
            <w:tcW w:w="900" w:type="dxa"/>
            <w:vAlign w:val="bottom"/>
          </w:tcPr>
          <w:p w14:paraId="1D5EE364" w14:textId="0BCB5B76" w:rsidR="008B1F55" w:rsidRPr="00AC1CAE" w:rsidRDefault="00DB14BC" w:rsidP="00DE693C">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(1,095)</w:t>
            </w:r>
          </w:p>
        </w:tc>
      </w:tr>
      <w:tr w:rsidR="00DE693C" w:rsidRPr="009C11BA" w14:paraId="7080C2D3" w14:textId="77777777">
        <w:trPr>
          <w:cantSplit/>
          <w:trHeight w:val="20"/>
        </w:trPr>
        <w:tc>
          <w:tcPr>
            <w:tcW w:w="2511" w:type="dxa"/>
            <w:vAlign w:val="bottom"/>
          </w:tcPr>
          <w:p w14:paraId="7C2DDFD1" w14:textId="3ED061A6" w:rsidR="00DE693C" w:rsidRPr="00DC71DD" w:rsidRDefault="002C3933" w:rsidP="008B1F55">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06F050C9" w14:textId="290231B9" w:rsidR="00DE693C" w:rsidRPr="00AC1CAE" w:rsidRDefault="00FD11AF"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4C57EC3C" w14:textId="1C8F46AB" w:rsidR="00DE693C" w:rsidRPr="00AC1CAE" w:rsidRDefault="00FD11AF"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(2,419)</w:t>
            </w:r>
          </w:p>
        </w:tc>
        <w:tc>
          <w:tcPr>
            <w:tcW w:w="810" w:type="dxa"/>
            <w:vAlign w:val="bottom"/>
          </w:tcPr>
          <w:p w14:paraId="640EA2FF" w14:textId="3F96C6B1" w:rsidR="00DE693C" w:rsidRPr="00AC1CAE" w:rsidRDefault="00FD11AF"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08FEB61" w14:textId="2CDDD311" w:rsidR="00DE693C" w:rsidRPr="00AC1CAE" w:rsidRDefault="00FD11AF"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(2,419)</w:t>
            </w:r>
          </w:p>
        </w:tc>
        <w:tc>
          <w:tcPr>
            <w:tcW w:w="810" w:type="dxa"/>
            <w:vAlign w:val="bottom"/>
          </w:tcPr>
          <w:p w14:paraId="4C459A71" w14:textId="4A6EF2A5" w:rsidR="00DE693C" w:rsidRPr="00AC1CAE" w:rsidRDefault="002C3933"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542AF5A" w14:textId="4D246EE0" w:rsidR="00DE693C" w:rsidRPr="00AC1CAE" w:rsidRDefault="002C3933"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(223)</w:t>
            </w:r>
          </w:p>
        </w:tc>
        <w:tc>
          <w:tcPr>
            <w:tcW w:w="810" w:type="dxa"/>
          </w:tcPr>
          <w:p w14:paraId="0A4DE26B" w14:textId="73B9AFB4" w:rsidR="00DE693C" w:rsidRPr="00AC1CAE" w:rsidRDefault="002C3933"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tcPr>
          <w:p w14:paraId="68F3EABA" w14:textId="7455C8B7" w:rsidR="00DE693C" w:rsidRPr="00AC1CAE" w:rsidRDefault="002C3933"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(223)</w:t>
            </w:r>
          </w:p>
        </w:tc>
      </w:tr>
      <w:tr w:rsidR="008B1F55" w:rsidRPr="009C11BA" w14:paraId="75BB9122" w14:textId="77777777" w:rsidTr="0041046B">
        <w:trPr>
          <w:cantSplit/>
          <w:trHeight w:val="20"/>
        </w:trPr>
        <w:tc>
          <w:tcPr>
            <w:tcW w:w="2511" w:type="dxa"/>
            <w:vAlign w:val="bottom"/>
          </w:tcPr>
          <w:p w14:paraId="0AA1BAA2" w14:textId="1B72758E" w:rsidR="008B1F55" w:rsidRPr="009C11BA" w:rsidRDefault="008B1F55" w:rsidP="008B1F55">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5</w:t>
            </w:r>
          </w:p>
        </w:tc>
        <w:tc>
          <w:tcPr>
            <w:tcW w:w="810" w:type="dxa"/>
            <w:vAlign w:val="bottom"/>
          </w:tcPr>
          <w:p w14:paraId="79818355" w14:textId="430A3446" w:rsidR="008B1F55" w:rsidRPr="00AC1CAE" w:rsidRDefault="004454FF"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7,</w:t>
            </w:r>
            <w:r w:rsidR="00F13F4D">
              <w:rPr>
                <w:rFonts w:ascii="Browallia New" w:hAnsi="Browallia New" w:cs="Browallia New"/>
                <w:snapToGrid w:val="0"/>
                <w:color w:val="000000"/>
                <w:lang w:eastAsia="th-TH"/>
              </w:rPr>
              <w:t>9</w:t>
            </w:r>
            <w:r w:rsidR="00512D33">
              <w:rPr>
                <w:rFonts w:ascii="Browallia New" w:hAnsi="Browallia New" w:cs="Browallia New"/>
                <w:snapToGrid w:val="0"/>
                <w:color w:val="000000"/>
                <w:lang w:eastAsia="th-TH"/>
              </w:rPr>
              <w:t>10</w:t>
            </w:r>
          </w:p>
        </w:tc>
        <w:tc>
          <w:tcPr>
            <w:tcW w:w="810" w:type="dxa"/>
            <w:vAlign w:val="bottom"/>
          </w:tcPr>
          <w:p w14:paraId="789853B4" w14:textId="640BB7BD" w:rsidR="008B1F55" w:rsidRPr="00AC1CAE" w:rsidRDefault="00965529" w:rsidP="008B1F55">
            <w:pPr>
              <w:pBdr>
                <w:bottom w:val="single" w:sz="4"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39,326</w:t>
            </w:r>
          </w:p>
        </w:tc>
        <w:tc>
          <w:tcPr>
            <w:tcW w:w="810" w:type="dxa"/>
            <w:vAlign w:val="bottom"/>
          </w:tcPr>
          <w:p w14:paraId="06D01C1A" w14:textId="54DBF95E" w:rsidR="008B1F55" w:rsidRPr="00AC1CAE" w:rsidRDefault="00965529" w:rsidP="008B1F55">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4,373</w:t>
            </w:r>
          </w:p>
        </w:tc>
        <w:tc>
          <w:tcPr>
            <w:tcW w:w="810" w:type="dxa"/>
            <w:vAlign w:val="bottom"/>
          </w:tcPr>
          <w:p w14:paraId="78D2C0B9" w14:textId="428D8BA5" w:rsidR="008B1F55" w:rsidRPr="00AC1CAE" w:rsidRDefault="00965529" w:rsidP="008B1F55">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51,</w:t>
            </w:r>
            <w:r w:rsidR="003E6CCA">
              <w:rPr>
                <w:rFonts w:ascii="Browallia New" w:hAnsi="Browallia New" w:cs="Browallia New"/>
                <w:snapToGrid w:val="0"/>
                <w:color w:val="000000"/>
                <w:lang w:eastAsia="th-TH"/>
              </w:rPr>
              <w:t>60</w:t>
            </w:r>
            <w:r w:rsidR="00512D33">
              <w:rPr>
                <w:rFonts w:ascii="Browallia New" w:hAnsi="Browallia New" w:cs="Browallia New"/>
                <w:snapToGrid w:val="0"/>
                <w:color w:val="000000"/>
                <w:lang w:eastAsia="th-TH"/>
              </w:rPr>
              <w:t>9</w:t>
            </w:r>
          </w:p>
        </w:tc>
        <w:tc>
          <w:tcPr>
            <w:tcW w:w="810" w:type="dxa"/>
          </w:tcPr>
          <w:p w14:paraId="29DED3CC" w14:textId="0089DACD" w:rsidR="008B1F55" w:rsidRPr="00AC1CAE" w:rsidRDefault="00A96154" w:rsidP="008B1F55">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334</w:t>
            </w:r>
          </w:p>
        </w:tc>
        <w:tc>
          <w:tcPr>
            <w:tcW w:w="810" w:type="dxa"/>
            <w:vAlign w:val="bottom"/>
          </w:tcPr>
          <w:p w14:paraId="37603C72" w14:textId="40FFA3C6" w:rsidR="008B1F55" w:rsidRPr="00AC1CAE" w:rsidRDefault="000B1D7F"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54,684</w:t>
            </w:r>
          </w:p>
        </w:tc>
        <w:tc>
          <w:tcPr>
            <w:tcW w:w="810" w:type="dxa"/>
            <w:vAlign w:val="bottom"/>
          </w:tcPr>
          <w:p w14:paraId="01FBA89A" w14:textId="5510B6C1" w:rsidR="008B1F55" w:rsidRPr="00AC1CAE" w:rsidRDefault="000B1D7F"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3,003</w:t>
            </w:r>
          </w:p>
        </w:tc>
        <w:tc>
          <w:tcPr>
            <w:tcW w:w="900" w:type="dxa"/>
            <w:vAlign w:val="bottom"/>
          </w:tcPr>
          <w:p w14:paraId="2E7FBE7D" w14:textId="69AEF03C" w:rsidR="008B1F55" w:rsidRPr="00AC1CAE" w:rsidRDefault="000B1D7F" w:rsidP="008B1F55">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w:t>
            </w:r>
            <w:r w:rsidR="00A96154">
              <w:rPr>
                <w:rFonts w:ascii="Browallia New" w:hAnsi="Browallia New" w:cs="Browallia New"/>
                <w:snapToGrid w:val="0"/>
                <w:color w:val="000000"/>
                <w:lang w:eastAsia="th-TH"/>
              </w:rPr>
              <w:t>8,021</w:t>
            </w:r>
          </w:p>
        </w:tc>
      </w:tr>
      <w:tr w:rsidR="008B1F55" w:rsidRPr="009C11BA" w14:paraId="2E2FC9CE" w14:textId="77777777" w:rsidTr="0041046B">
        <w:trPr>
          <w:cantSplit/>
          <w:trHeight w:val="20"/>
        </w:trPr>
        <w:tc>
          <w:tcPr>
            <w:tcW w:w="2511" w:type="dxa"/>
            <w:vAlign w:val="bottom"/>
          </w:tcPr>
          <w:p w14:paraId="37BBC062" w14:textId="77777777" w:rsidR="008B1F55" w:rsidRPr="00A52C9B" w:rsidRDefault="008B1F55" w:rsidP="008B1F55">
            <w:pPr>
              <w:spacing w:line="240" w:lineRule="auto"/>
              <w:ind w:left="162" w:right="-36" w:hanging="162"/>
              <w:jc w:val="both"/>
              <w:rPr>
                <w:rFonts w:ascii="Browallia New" w:hAnsi="Browallia New" w:cs="Browallia New"/>
                <w:snapToGrid w:val="0"/>
                <w:color w:val="000000"/>
                <w:sz w:val="14"/>
                <w:szCs w:val="14"/>
                <w:cs/>
                <w:lang w:eastAsia="th-TH"/>
              </w:rPr>
            </w:pPr>
          </w:p>
        </w:tc>
        <w:tc>
          <w:tcPr>
            <w:tcW w:w="810" w:type="dxa"/>
            <w:vAlign w:val="bottom"/>
          </w:tcPr>
          <w:p w14:paraId="38D05355"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2B19B4A7"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4343D2B"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31B4D93"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0F4396B8"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CA76E44" w14:textId="25858B74" w:rsidR="008B1F55" w:rsidRPr="00AC1CAE" w:rsidRDefault="008B1F55" w:rsidP="008B1F55">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E3E18AC"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4F453C86"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sz w:val="14"/>
                <w:szCs w:val="14"/>
                <w:cs/>
                <w:lang w:eastAsia="th-TH"/>
              </w:rPr>
            </w:pPr>
          </w:p>
        </w:tc>
      </w:tr>
      <w:tr w:rsidR="008B1F55" w:rsidRPr="009C11BA" w14:paraId="714A64B7" w14:textId="77777777" w:rsidTr="0041046B">
        <w:trPr>
          <w:cantSplit/>
          <w:trHeight w:val="20"/>
        </w:trPr>
        <w:tc>
          <w:tcPr>
            <w:tcW w:w="2511" w:type="dxa"/>
            <w:vAlign w:val="bottom"/>
          </w:tcPr>
          <w:p w14:paraId="7A5DB79A" w14:textId="77777777" w:rsidR="008B1F55" w:rsidRPr="009C11BA" w:rsidRDefault="008B1F55" w:rsidP="008B1F55">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มูลค่าสุทธิตามบัญชี</w:t>
            </w:r>
          </w:p>
        </w:tc>
        <w:tc>
          <w:tcPr>
            <w:tcW w:w="810" w:type="dxa"/>
            <w:vAlign w:val="bottom"/>
          </w:tcPr>
          <w:p w14:paraId="785991FE"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F42B1A4"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5CA59780"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57B1E8CF"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tcPr>
          <w:p w14:paraId="33A3C406"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48547933" w14:textId="312D585D" w:rsidR="008B1F55" w:rsidRPr="00AC1CAE" w:rsidRDefault="008B1F55" w:rsidP="008B1F55">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6BBA8319"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cs/>
                <w:lang w:eastAsia="th-TH"/>
              </w:rPr>
            </w:pPr>
          </w:p>
        </w:tc>
        <w:tc>
          <w:tcPr>
            <w:tcW w:w="900" w:type="dxa"/>
            <w:vAlign w:val="bottom"/>
          </w:tcPr>
          <w:p w14:paraId="6D4453A9" w14:textId="77777777" w:rsidR="008B1F55" w:rsidRPr="00AC1CAE" w:rsidRDefault="008B1F55" w:rsidP="008B1F55">
            <w:pPr>
              <w:tabs>
                <w:tab w:val="decimal" w:pos="792"/>
              </w:tabs>
              <w:spacing w:line="240" w:lineRule="auto"/>
              <w:ind w:right="-36"/>
              <w:jc w:val="right"/>
              <w:rPr>
                <w:rFonts w:ascii="Browallia New" w:hAnsi="Browallia New" w:cs="Browallia New"/>
                <w:snapToGrid w:val="0"/>
                <w:color w:val="000000"/>
                <w:cs/>
                <w:lang w:eastAsia="th-TH"/>
              </w:rPr>
            </w:pPr>
          </w:p>
        </w:tc>
      </w:tr>
      <w:tr w:rsidR="008B1F55" w:rsidRPr="009C11BA" w14:paraId="39792A1E" w14:textId="77777777" w:rsidTr="0041046B">
        <w:trPr>
          <w:cantSplit/>
          <w:trHeight w:val="20"/>
        </w:trPr>
        <w:tc>
          <w:tcPr>
            <w:tcW w:w="2511" w:type="dxa"/>
            <w:vAlign w:val="bottom"/>
          </w:tcPr>
          <w:p w14:paraId="4E06B717" w14:textId="53A15CE6" w:rsidR="008B1F55" w:rsidRPr="009C11BA" w:rsidRDefault="008B1F55" w:rsidP="008B1F55">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4</w:t>
            </w:r>
          </w:p>
        </w:tc>
        <w:tc>
          <w:tcPr>
            <w:tcW w:w="810" w:type="dxa"/>
            <w:vAlign w:val="bottom"/>
          </w:tcPr>
          <w:p w14:paraId="72AADBDF" w14:textId="7075B333" w:rsidR="008B1F55" w:rsidRPr="00AC1CAE" w:rsidRDefault="008B1F55"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12,981</w:t>
            </w:r>
          </w:p>
        </w:tc>
        <w:tc>
          <w:tcPr>
            <w:tcW w:w="810" w:type="dxa"/>
            <w:vAlign w:val="bottom"/>
          </w:tcPr>
          <w:p w14:paraId="1FC1F725" w14:textId="6E68AEF3" w:rsidR="008B1F55" w:rsidRPr="00AC1CAE" w:rsidRDefault="008B1F55"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51,982</w:t>
            </w:r>
          </w:p>
        </w:tc>
        <w:tc>
          <w:tcPr>
            <w:tcW w:w="810" w:type="dxa"/>
            <w:vAlign w:val="bottom"/>
          </w:tcPr>
          <w:p w14:paraId="6F33071A" w14:textId="410C9132" w:rsidR="008B1F55" w:rsidRPr="00AC1CAE" w:rsidRDefault="008B1F55"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14,271</w:t>
            </w:r>
          </w:p>
        </w:tc>
        <w:tc>
          <w:tcPr>
            <w:tcW w:w="810" w:type="dxa"/>
            <w:shd w:val="clear" w:color="auto" w:fill="auto"/>
            <w:vAlign w:val="bottom"/>
          </w:tcPr>
          <w:p w14:paraId="13A46749" w14:textId="1A2AFAD1" w:rsidR="008B1F55" w:rsidRPr="00AC1CAE" w:rsidRDefault="008B1F55"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79,234</w:t>
            </w:r>
          </w:p>
        </w:tc>
        <w:tc>
          <w:tcPr>
            <w:tcW w:w="810" w:type="dxa"/>
          </w:tcPr>
          <w:p w14:paraId="0407AE22" w14:textId="7DE4DA9F" w:rsidR="008B1F55" w:rsidRPr="00AC1CAE" w:rsidRDefault="008B1F55"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2,896</w:t>
            </w:r>
          </w:p>
        </w:tc>
        <w:tc>
          <w:tcPr>
            <w:tcW w:w="810" w:type="dxa"/>
            <w:vAlign w:val="bottom"/>
          </w:tcPr>
          <w:p w14:paraId="1A99989F" w14:textId="4FA3F687" w:rsidR="008B1F55" w:rsidRPr="00AC1CAE" w:rsidRDefault="008B1F55"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306,406</w:t>
            </w:r>
          </w:p>
        </w:tc>
        <w:tc>
          <w:tcPr>
            <w:tcW w:w="810" w:type="dxa"/>
            <w:shd w:val="clear" w:color="auto" w:fill="auto"/>
            <w:vAlign w:val="bottom"/>
          </w:tcPr>
          <w:p w14:paraId="1180C948" w14:textId="6035811E" w:rsidR="008B1F55" w:rsidRPr="00AC1CAE" w:rsidRDefault="008B1F55"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13,114</w:t>
            </w:r>
          </w:p>
        </w:tc>
        <w:tc>
          <w:tcPr>
            <w:tcW w:w="900" w:type="dxa"/>
            <w:shd w:val="clear" w:color="auto" w:fill="auto"/>
            <w:vAlign w:val="bottom"/>
          </w:tcPr>
          <w:p w14:paraId="14B68781" w14:textId="7FA74133" w:rsidR="008B1F55" w:rsidRPr="00AC1CAE" w:rsidRDefault="008B1F55" w:rsidP="008B1F55">
            <w:pPr>
              <w:pBdr>
                <w:bottom w:val="single" w:sz="12"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322,416</w:t>
            </w:r>
          </w:p>
        </w:tc>
      </w:tr>
      <w:tr w:rsidR="008B1F55" w:rsidRPr="009C11BA" w14:paraId="5290B311" w14:textId="77777777" w:rsidTr="0041046B">
        <w:trPr>
          <w:cantSplit/>
          <w:trHeight w:val="20"/>
        </w:trPr>
        <w:tc>
          <w:tcPr>
            <w:tcW w:w="2511" w:type="dxa"/>
            <w:vAlign w:val="bottom"/>
          </w:tcPr>
          <w:p w14:paraId="2A765630" w14:textId="4E7D318B" w:rsidR="008B1F55" w:rsidRPr="009C11BA" w:rsidRDefault="008B1F55" w:rsidP="008B1F55">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5</w:t>
            </w:r>
          </w:p>
        </w:tc>
        <w:tc>
          <w:tcPr>
            <w:tcW w:w="810" w:type="dxa"/>
            <w:vAlign w:val="bottom"/>
          </w:tcPr>
          <w:p w14:paraId="18D5320D" w14:textId="618C301B" w:rsidR="008B1F55" w:rsidRPr="00AC1CAE" w:rsidRDefault="004E4600"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w:t>
            </w:r>
            <w:r w:rsidR="00D3151F">
              <w:rPr>
                <w:rFonts w:ascii="Browallia New" w:hAnsi="Browallia New" w:cs="Browallia New"/>
                <w:snapToGrid w:val="0"/>
                <w:color w:val="000000"/>
                <w:lang w:eastAsia="th-TH"/>
              </w:rPr>
              <w:t>2,21</w:t>
            </w:r>
            <w:r w:rsidR="00512D33">
              <w:rPr>
                <w:rFonts w:ascii="Browallia New" w:hAnsi="Browallia New" w:cs="Browallia New"/>
                <w:snapToGrid w:val="0"/>
                <w:color w:val="000000"/>
                <w:lang w:eastAsia="th-TH"/>
              </w:rPr>
              <w:t>2</w:t>
            </w:r>
          </w:p>
        </w:tc>
        <w:tc>
          <w:tcPr>
            <w:tcW w:w="810" w:type="dxa"/>
            <w:vAlign w:val="bottom"/>
          </w:tcPr>
          <w:p w14:paraId="45EDE28E" w14:textId="4EBA5BC7" w:rsidR="008B1F55" w:rsidRPr="00AC1CAE" w:rsidRDefault="00874308"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41,331</w:t>
            </w:r>
          </w:p>
        </w:tc>
        <w:tc>
          <w:tcPr>
            <w:tcW w:w="810" w:type="dxa"/>
            <w:vAlign w:val="bottom"/>
          </w:tcPr>
          <w:p w14:paraId="52194683" w14:textId="2E99B8EE" w:rsidR="008B1F55" w:rsidRPr="00AC1CAE" w:rsidRDefault="00874308"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11,565</w:t>
            </w:r>
          </w:p>
        </w:tc>
        <w:tc>
          <w:tcPr>
            <w:tcW w:w="810" w:type="dxa"/>
            <w:shd w:val="clear" w:color="auto" w:fill="auto"/>
            <w:vAlign w:val="bottom"/>
          </w:tcPr>
          <w:p w14:paraId="2EB30321" w14:textId="64967E0C" w:rsidR="008B1F55" w:rsidRPr="00AC1CAE" w:rsidRDefault="00714DFD"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6</w:t>
            </w:r>
            <w:r w:rsidR="00B90DAE">
              <w:rPr>
                <w:rFonts w:ascii="Browallia New" w:hAnsi="Browallia New" w:cs="Browallia New"/>
                <w:snapToGrid w:val="0"/>
                <w:color w:val="000000"/>
                <w:lang w:eastAsia="th-TH"/>
              </w:rPr>
              <w:t>5,1</w:t>
            </w:r>
            <w:r w:rsidR="00A742CB">
              <w:rPr>
                <w:rFonts w:ascii="Browallia New" w:hAnsi="Browallia New" w:cs="Browallia New"/>
                <w:snapToGrid w:val="0"/>
                <w:color w:val="000000"/>
                <w:lang w:eastAsia="th-TH"/>
              </w:rPr>
              <w:t>0</w:t>
            </w:r>
            <w:r w:rsidR="00512D33">
              <w:rPr>
                <w:rFonts w:ascii="Browallia New" w:hAnsi="Browallia New" w:cs="Browallia New"/>
                <w:snapToGrid w:val="0"/>
                <w:color w:val="000000"/>
                <w:lang w:eastAsia="th-TH"/>
              </w:rPr>
              <w:t>8</w:t>
            </w:r>
          </w:p>
        </w:tc>
        <w:tc>
          <w:tcPr>
            <w:tcW w:w="810" w:type="dxa"/>
          </w:tcPr>
          <w:p w14:paraId="4FA34394" w14:textId="447E9725" w:rsidR="008B1F55" w:rsidRPr="00AC1CAE" w:rsidRDefault="00B90DAE" w:rsidP="008B1F55">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3,715</w:t>
            </w:r>
          </w:p>
        </w:tc>
        <w:tc>
          <w:tcPr>
            <w:tcW w:w="810" w:type="dxa"/>
            <w:vAlign w:val="bottom"/>
          </w:tcPr>
          <w:p w14:paraId="248BE647" w14:textId="508C1CC3" w:rsidR="008B1F55" w:rsidRPr="00AC1CAE" w:rsidRDefault="000B1D7F"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289,362</w:t>
            </w:r>
          </w:p>
        </w:tc>
        <w:tc>
          <w:tcPr>
            <w:tcW w:w="810" w:type="dxa"/>
            <w:shd w:val="clear" w:color="auto" w:fill="auto"/>
            <w:vAlign w:val="bottom"/>
          </w:tcPr>
          <w:p w14:paraId="260DEABE" w14:textId="0EEDEFC0" w:rsidR="008B1F55" w:rsidRPr="00AC1CAE" w:rsidRDefault="000B1D7F"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10,829</w:t>
            </w:r>
          </w:p>
        </w:tc>
        <w:tc>
          <w:tcPr>
            <w:tcW w:w="900" w:type="dxa"/>
            <w:shd w:val="clear" w:color="auto" w:fill="auto"/>
            <w:vAlign w:val="bottom"/>
          </w:tcPr>
          <w:p w14:paraId="7EF3304B" w14:textId="2FFE8666" w:rsidR="008B1F55" w:rsidRPr="00AC1CAE" w:rsidRDefault="000B1D7F" w:rsidP="008B1F55">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303,</w:t>
            </w:r>
            <w:r w:rsidR="00B90DAE">
              <w:rPr>
                <w:rFonts w:ascii="Browallia New" w:hAnsi="Browallia New" w:cs="Browallia New"/>
                <w:snapToGrid w:val="0"/>
                <w:color w:val="000000"/>
                <w:lang w:eastAsia="th-TH"/>
              </w:rPr>
              <w:t>906</w:t>
            </w:r>
          </w:p>
        </w:tc>
      </w:tr>
      <w:tr w:rsidR="008B1F55" w:rsidRPr="009C11BA" w14:paraId="5DDB5927" w14:textId="77777777" w:rsidTr="00175860">
        <w:trPr>
          <w:cantSplit/>
          <w:trHeight w:val="20"/>
        </w:trPr>
        <w:tc>
          <w:tcPr>
            <w:tcW w:w="2511" w:type="dxa"/>
            <w:vAlign w:val="bottom"/>
          </w:tcPr>
          <w:p w14:paraId="43783FF7" w14:textId="61DD3C58" w:rsidR="008B1F55" w:rsidRPr="00A52C9B" w:rsidRDefault="008B1F55" w:rsidP="008B1F55">
            <w:pPr>
              <w:spacing w:line="240" w:lineRule="auto"/>
              <w:ind w:left="162" w:right="-36" w:hanging="162"/>
              <w:jc w:val="both"/>
              <w:rPr>
                <w:rFonts w:ascii="Browallia New" w:hAnsi="Browallia New" w:cs="Browallia New"/>
                <w:b/>
                <w:bCs/>
                <w:snapToGrid w:val="0"/>
                <w:color w:val="000000"/>
                <w:sz w:val="14"/>
                <w:szCs w:val="14"/>
                <w:cs/>
                <w:lang w:eastAsia="th-TH"/>
              </w:rPr>
            </w:pPr>
          </w:p>
        </w:tc>
        <w:tc>
          <w:tcPr>
            <w:tcW w:w="810" w:type="dxa"/>
            <w:vAlign w:val="bottom"/>
          </w:tcPr>
          <w:p w14:paraId="773ACA9B"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257BA162"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2EAF6DC"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B0D099F"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1E36FF57"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EEE79A2"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DBD0B33"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38638B14" w14:textId="77777777" w:rsidR="008B1F55" w:rsidRPr="00AC1CAE" w:rsidRDefault="008B1F55" w:rsidP="008B1F55">
            <w:pPr>
              <w:spacing w:line="240" w:lineRule="auto"/>
              <w:ind w:right="-36"/>
              <w:jc w:val="right"/>
              <w:rPr>
                <w:rFonts w:ascii="Browallia New" w:hAnsi="Browallia New" w:cs="Browallia New"/>
                <w:snapToGrid w:val="0"/>
                <w:color w:val="000000"/>
                <w:sz w:val="14"/>
                <w:szCs w:val="14"/>
                <w:cs/>
                <w:lang w:eastAsia="th-TH"/>
              </w:rPr>
            </w:pPr>
          </w:p>
        </w:tc>
      </w:tr>
      <w:tr w:rsidR="008B1F55" w:rsidRPr="009C11BA" w14:paraId="795B2A33" w14:textId="77777777" w:rsidTr="00CA7C5D">
        <w:trPr>
          <w:cantSplit/>
          <w:trHeight w:val="20"/>
        </w:trPr>
        <w:tc>
          <w:tcPr>
            <w:tcW w:w="2511" w:type="dxa"/>
            <w:vAlign w:val="bottom"/>
          </w:tcPr>
          <w:p w14:paraId="35AC9338" w14:textId="797FD417" w:rsidR="008B1F55" w:rsidRPr="009C11BA" w:rsidRDefault="008B1F55" w:rsidP="008B1F55">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w:t>
            </w:r>
            <w:r>
              <w:rPr>
                <w:rFonts w:ascii="Browallia New" w:hAnsi="Browallia New" w:cs="Browallia New"/>
                <w:b/>
                <w:bCs/>
                <w:snapToGrid w:val="0"/>
                <w:color w:val="000000"/>
                <w:lang w:eastAsia="th-TH"/>
              </w:rPr>
              <w:t>4</w:t>
            </w:r>
          </w:p>
        </w:tc>
        <w:tc>
          <w:tcPr>
            <w:tcW w:w="810" w:type="dxa"/>
            <w:vAlign w:val="bottom"/>
          </w:tcPr>
          <w:p w14:paraId="389896A6"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0D826D6"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F56B2FE"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C1D662F"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tcPr>
          <w:p w14:paraId="5EE5DD7B"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36EB1AB"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A2BBDF"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60E302E"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r>
      <w:tr w:rsidR="008B1F55" w:rsidRPr="009C11BA" w14:paraId="5212ECFF" w14:textId="77777777" w:rsidTr="00C07995">
        <w:trPr>
          <w:cantSplit/>
          <w:trHeight w:val="20"/>
        </w:trPr>
        <w:tc>
          <w:tcPr>
            <w:tcW w:w="3321" w:type="dxa"/>
            <w:gridSpan w:val="2"/>
            <w:vAlign w:val="bottom"/>
          </w:tcPr>
          <w:p w14:paraId="4217738B" w14:textId="0CC0F32C" w:rsidR="008B1F55" w:rsidRPr="00AC1CAE" w:rsidRDefault="008B1F55" w:rsidP="008B1F55">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18B86EF8"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685E0E7"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91202B2" w14:textId="37F874AF" w:rsidR="008B1F55" w:rsidRPr="00AC1CAE" w:rsidRDefault="008B1F55" w:rsidP="008B1F55">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3,453</w:t>
            </w:r>
          </w:p>
        </w:tc>
        <w:tc>
          <w:tcPr>
            <w:tcW w:w="810" w:type="dxa"/>
          </w:tcPr>
          <w:p w14:paraId="12FE150C"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7A318B"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2CB8693"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14F69085" w14:textId="51A14101" w:rsidR="008B1F55" w:rsidRPr="00AC1CAE" w:rsidRDefault="008B1F55" w:rsidP="008B1F55">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7,653</w:t>
            </w:r>
          </w:p>
        </w:tc>
      </w:tr>
      <w:tr w:rsidR="008B1F55" w:rsidRPr="009C11BA" w14:paraId="629DE7B4" w14:textId="77777777" w:rsidTr="00C07995">
        <w:trPr>
          <w:cantSplit/>
          <w:trHeight w:val="20"/>
        </w:trPr>
        <w:tc>
          <w:tcPr>
            <w:tcW w:w="2511" w:type="dxa"/>
            <w:vAlign w:val="bottom"/>
          </w:tcPr>
          <w:p w14:paraId="3B1AD2B2" w14:textId="77777777" w:rsidR="008B1F55" w:rsidRPr="009C11BA" w:rsidRDefault="008B1F55" w:rsidP="008B1F55">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cs/>
                <w:lang w:eastAsia="th-TH"/>
              </w:rPr>
              <w:t>ต้นทุนในการจัดจำหน่าย</w:t>
            </w:r>
          </w:p>
        </w:tc>
        <w:tc>
          <w:tcPr>
            <w:tcW w:w="810" w:type="dxa"/>
            <w:vAlign w:val="bottom"/>
          </w:tcPr>
          <w:p w14:paraId="0F11CB43"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AF7F97"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FBE8AD0" w14:textId="25D3CF78"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BE027EE" w14:textId="32479EA1" w:rsidR="008B1F55" w:rsidRPr="00AC1CAE" w:rsidRDefault="008B1F55" w:rsidP="008B1F55">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1,227</w:t>
            </w:r>
          </w:p>
        </w:tc>
        <w:tc>
          <w:tcPr>
            <w:tcW w:w="810" w:type="dxa"/>
            <w:vAlign w:val="bottom"/>
          </w:tcPr>
          <w:p w14:paraId="31688B30"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2B06CFC"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551AA09" w14:textId="769A72DE"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8F4CE5E" w14:textId="009D431C" w:rsidR="008B1F55" w:rsidRPr="00AC1CAE" w:rsidRDefault="008B1F55" w:rsidP="008B1F55">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1,227</w:t>
            </w:r>
          </w:p>
        </w:tc>
      </w:tr>
      <w:tr w:rsidR="008B1F55" w:rsidRPr="009C11BA" w14:paraId="079EE7D9" w14:textId="77777777" w:rsidTr="00C07995">
        <w:trPr>
          <w:cantSplit/>
          <w:trHeight w:val="20"/>
        </w:trPr>
        <w:tc>
          <w:tcPr>
            <w:tcW w:w="2511" w:type="dxa"/>
            <w:vAlign w:val="bottom"/>
          </w:tcPr>
          <w:p w14:paraId="5ECED275" w14:textId="77777777" w:rsidR="008B1F55" w:rsidRPr="009C11BA" w:rsidRDefault="008B1F55" w:rsidP="008B1F55">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hint="cs"/>
                <w:snapToGrid w:val="0"/>
                <w:color w:val="000000"/>
                <w:cs/>
                <w:lang w:eastAsia="th-TH"/>
              </w:rPr>
              <w:t>ค่าใช้จ่ายในการบริหาร</w:t>
            </w:r>
          </w:p>
        </w:tc>
        <w:tc>
          <w:tcPr>
            <w:tcW w:w="810" w:type="dxa"/>
            <w:vAlign w:val="bottom"/>
          </w:tcPr>
          <w:p w14:paraId="3F6CCC30"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BE226AD"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DF2A180" w14:textId="49CAFACC"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02A7F7F" w14:textId="715D90D6" w:rsidR="008B1F55" w:rsidRPr="00AC1CAE" w:rsidRDefault="000737FE" w:rsidP="008B1F55">
            <w:pPr>
              <w:pBdr>
                <w:bottom w:val="single" w:sz="4"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15,356</w:t>
            </w:r>
          </w:p>
        </w:tc>
        <w:tc>
          <w:tcPr>
            <w:tcW w:w="810" w:type="dxa"/>
            <w:vAlign w:val="bottom"/>
          </w:tcPr>
          <w:p w14:paraId="1969F65E"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11D35B7"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8A25E7C" w14:textId="1E35B8AB"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80F8CF1" w14:textId="04E9E179" w:rsidR="008B1F55" w:rsidRPr="00AC1CAE" w:rsidRDefault="008B1F55" w:rsidP="008B1F55">
            <w:pPr>
              <w:pBdr>
                <w:bottom w:val="single" w:sz="4"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11,883</w:t>
            </w:r>
          </w:p>
        </w:tc>
      </w:tr>
      <w:tr w:rsidR="008B1F55" w:rsidRPr="009C11BA" w14:paraId="18D1E6D6" w14:textId="77777777" w:rsidTr="00C07995">
        <w:trPr>
          <w:cantSplit/>
          <w:trHeight w:val="20"/>
        </w:trPr>
        <w:tc>
          <w:tcPr>
            <w:tcW w:w="2511" w:type="dxa"/>
            <w:vAlign w:val="bottom"/>
          </w:tcPr>
          <w:p w14:paraId="763131B1" w14:textId="77777777" w:rsidR="008B1F55" w:rsidRPr="009C11BA" w:rsidRDefault="008B1F55" w:rsidP="008B1F55">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รวม</w:t>
            </w:r>
          </w:p>
        </w:tc>
        <w:tc>
          <w:tcPr>
            <w:tcW w:w="810" w:type="dxa"/>
            <w:vAlign w:val="bottom"/>
          </w:tcPr>
          <w:p w14:paraId="584C468A"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13B0410"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0178AD1" w14:textId="0B043389"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23545D3" w14:textId="737A7CE6" w:rsidR="008B1F55" w:rsidRPr="00AC1CAE" w:rsidRDefault="00E32555" w:rsidP="008B1F55">
            <w:pPr>
              <w:pBdr>
                <w:bottom w:val="single" w:sz="12"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20</w:t>
            </w:r>
            <w:r w:rsidR="008B1F55" w:rsidRPr="00AC1CAE">
              <w:rPr>
                <w:rFonts w:ascii="Browallia New" w:hAnsi="Browallia New" w:cs="Browallia New"/>
                <w:snapToGrid w:val="0"/>
                <w:color w:val="000000"/>
                <w:lang w:eastAsia="th-TH"/>
              </w:rPr>
              <w:t>,</w:t>
            </w:r>
            <w:r>
              <w:rPr>
                <w:rFonts w:ascii="Browallia New" w:hAnsi="Browallia New" w:cs="Browallia New"/>
                <w:snapToGrid w:val="0"/>
                <w:color w:val="000000"/>
                <w:lang w:eastAsia="th-TH"/>
              </w:rPr>
              <w:t>036</w:t>
            </w:r>
          </w:p>
        </w:tc>
        <w:tc>
          <w:tcPr>
            <w:tcW w:w="810" w:type="dxa"/>
            <w:vAlign w:val="bottom"/>
          </w:tcPr>
          <w:p w14:paraId="40C4830C"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DE44391"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900F435" w14:textId="54C5B775"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4A569A0" w14:textId="6FC2E183" w:rsidR="008B1F55" w:rsidRPr="00AC1CAE" w:rsidRDefault="008B1F55" w:rsidP="008B1F55">
            <w:pPr>
              <w:pBdr>
                <w:bottom w:val="single" w:sz="12"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20,763</w:t>
            </w:r>
          </w:p>
        </w:tc>
      </w:tr>
      <w:tr w:rsidR="008B1F55" w:rsidRPr="009C11BA" w14:paraId="230C9B59" w14:textId="77777777" w:rsidTr="00175860">
        <w:trPr>
          <w:cantSplit/>
          <w:trHeight w:val="20"/>
        </w:trPr>
        <w:tc>
          <w:tcPr>
            <w:tcW w:w="2511" w:type="dxa"/>
            <w:vAlign w:val="bottom"/>
          </w:tcPr>
          <w:p w14:paraId="3BBFF71E" w14:textId="77777777" w:rsidR="008B1F55" w:rsidRPr="00A52C9B" w:rsidRDefault="008B1F55" w:rsidP="008B1F55">
            <w:pPr>
              <w:spacing w:line="240" w:lineRule="auto"/>
              <w:ind w:left="162" w:right="-36" w:hanging="162"/>
              <w:jc w:val="both"/>
              <w:rPr>
                <w:rFonts w:ascii="Browallia New" w:hAnsi="Browallia New" w:cs="Browallia New"/>
                <w:b/>
                <w:bCs/>
                <w:snapToGrid w:val="0"/>
                <w:color w:val="000000"/>
                <w:sz w:val="16"/>
                <w:szCs w:val="16"/>
                <w:cs/>
                <w:lang w:eastAsia="th-TH"/>
              </w:rPr>
            </w:pPr>
          </w:p>
        </w:tc>
        <w:tc>
          <w:tcPr>
            <w:tcW w:w="810" w:type="dxa"/>
            <w:vAlign w:val="bottom"/>
          </w:tcPr>
          <w:p w14:paraId="4E780ABF" w14:textId="77777777" w:rsidR="008B1F55" w:rsidRPr="00AC1CAE" w:rsidRDefault="008B1F55" w:rsidP="008B1F55">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6E411AD9" w14:textId="77777777" w:rsidR="008B1F55" w:rsidRPr="00AC1CAE" w:rsidRDefault="008B1F55" w:rsidP="008B1F55">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52AFF263" w14:textId="77777777" w:rsidR="008B1F55" w:rsidRPr="00AC1CAE" w:rsidRDefault="008B1F55" w:rsidP="008B1F55">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42F2AE09" w14:textId="77777777" w:rsidR="008B1F55" w:rsidRPr="00AC1CAE" w:rsidRDefault="008B1F55" w:rsidP="008B1F55">
            <w:pPr>
              <w:spacing w:line="240" w:lineRule="auto"/>
              <w:ind w:right="-36"/>
              <w:jc w:val="right"/>
              <w:rPr>
                <w:rFonts w:ascii="Browallia New" w:hAnsi="Browallia New" w:cs="Browallia New"/>
                <w:snapToGrid w:val="0"/>
                <w:color w:val="000000"/>
                <w:sz w:val="16"/>
                <w:szCs w:val="16"/>
                <w:cs/>
                <w:lang w:eastAsia="th-TH"/>
              </w:rPr>
            </w:pPr>
          </w:p>
        </w:tc>
        <w:tc>
          <w:tcPr>
            <w:tcW w:w="810" w:type="dxa"/>
          </w:tcPr>
          <w:p w14:paraId="730B6296" w14:textId="77777777" w:rsidR="008B1F55" w:rsidRPr="00AC1CAE" w:rsidRDefault="008B1F55" w:rsidP="008B1F55">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16D21419" w14:textId="77777777" w:rsidR="008B1F55" w:rsidRPr="00AC1CAE" w:rsidRDefault="008B1F55" w:rsidP="008B1F55">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1459C373" w14:textId="77777777" w:rsidR="008B1F55" w:rsidRPr="00AC1CAE" w:rsidRDefault="008B1F55" w:rsidP="008B1F55">
            <w:pPr>
              <w:spacing w:line="240" w:lineRule="auto"/>
              <w:ind w:right="-36"/>
              <w:jc w:val="right"/>
              <w:rPr>
                <w:rFonts w:ascii="Browallia New" w:hAnsi="Browallia New" w:cs="Browallia New"/>
                <w:snapToGrid w:val="0"/>
                <w:color w:val="000000"/>
                <w:sz w:val="16"/>
                <w:szCs w:val="16"/>
                <w:cs/>
                <w:lang w:eastAsia="th-TH"/>
              </w:rPr>
            </w:pPr>
          </w:p>
        </w:tc>
        <w:tc>
          <w:tcPr>
            <w:tcW w:w="900" w:type="dxa"/>
            <w:vAlign w:val="bottom"/>
          </w:tcPr>
          <w:p w14:paraId="52ABC760" w14:textId="77777777" w:rsidR="008B1F55" w:rsidRPr="00AC1CAE" w:rsidRDefault="008B1F55" w:rsidP="008B1F55">
            <w:pPr>
              <w:spacing w:line="240" w:lineRule="auto"/>
              <w:ind w:right="-36"/>
              <w:jc w:val="right"/>
              <w:rPr>
                <w:rFonts w:ascii="Browallia New" w:hAnsi="Browallia New" w:cs="Browallia New"/>
                <w:snapToGrid w:val="0"/>
                <w:color w:val="000000"/>
                <w:sz w:val="16"/>
                <w:szCs w:val="16"/>
                <w:cs/>
                <w:lang w:eastAsia="th-TH"/>
              </w:rPr>
            </w:pPr>
          </w:p>
        </w:tc>
      </w:tr>
      <w:tr w:rsidR="008B1F55" w:rsidRPr="009C11BA" w14:paraId="16ED8A48" w14:textId="77777777" w:rsidTr="00175860">
        <w:trPr>
          <w:cantSplit/>
          <w:trHeight w:val="20"/>
        </w:trPr>
        <w:tc>
          <w:tcPr>
            <w:tcW w:w="2511" w:type="dxa"/>
            <w:vAlign w:val="bottom"/>
          </w:tcPr>
          <w:p w14:paraId="48095559" w14:textId="2252637A" w:rsidR="008B1F55" w:rsidRPr="009C11BA" w:rsidRDefault="008B1F55" w:rsidP="008B1F55">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w:t>
            </w:r>
            <w:r>
              <w:rPr>
                <w:rFonts w:ascii="Browallia New" w:hAnsi="Browallia New" w:cs="Browallia New"/>
                <w:b/>
                <w:bCs/>
                <w:snapToGrid w:val="0"/>
                <w:color w:val="000000"/>
                <w:lang w:eastAsia="th-TH"/>
              </w:rPr>
              <w:t>5</w:t>
            </w:r>
          </w:p>
        </w:tc>
        <w:tc>
          <w:tcPr>
            <w:tcW w:w="810" w:type="dxa"/>
            <w:vAlign w:val="bottom"/>
          </w:tcPr>
          <w:p w14:paraId="291BFFB7"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22DD4CA"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34923E6"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7F2F237"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tcPr>
          <w:p w14:paraId="4E4302A5"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BC94589"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37D918D"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3345C6EF"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r>
      <w:tr w:rsidR="008B1F55" w:rsidRPr="009C11BA" w14:paraId="35B4DE28" w14:textId="77777777" w:rsidTr="00175860">
        <w:trPr>
          <w:cantSplit/>
          <w:trHeight w:val="20"/>
        </w:trPr>
        <w:tc>
          <w:tcPr>
            <w:tcW w:w="4131" w:type="dxa"/>
            <w:gridSpan w:val="3"/>
            <w:vAlign w:val="bottom"/>
          </w:tcPr>
          <w:p w14:paraId="31DE9C43" w14:textId="77777777" w:rsidR="008B1F55" w:rsidRPr="00AC1CAE" w:rsidRDefault="008B1F55" w:rsidP="008B1F55">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441D8158"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AF7DFFD" w14:textId="15F804D1" w:rsidR="008B1F55" w:rsidRPr="00AC1CAE" w:rsidRDefault="00714DFD" w:rsidP="008B1F55">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w:t>
            </w:r>
            <w:r w:rsidR="005E7239">
              <w:rPr>
                <w:rFonts w:ascii="Browallia New" w:hAnsi="Browallia New" w:cs="Browallia New"/>
                <w:snapToGrid w:val="0"/>
                <w:color w:val="000000"/>
                <w:lang w:eastAsia="th-TH"/>
              </w:rPr>
              <w:t>32</w:t>
            </w:r>
            <w:r w:rsidR="00B54104">
              <w:rPr>
                <w:rFonts w:ascii="Browallia New" w:hAnsi="Browallia New" w:cs="Browallia New"/>
                <w:snapToGrid w:val="0"/>
                <w:color w:val="000000"/>
                <w:lang w:eastAsia="th-TH"/>
              </w:rPr>
              <w:t>7</w:t>
            </w:r>
          </w:p>
        </w:tc>
        <w:tc>
          <w:tcPr>
            <w:tcW w:w="810" w:type="dxa"/>
          </w:tcPr>
          <w:p w14:paraId="5258D0A4"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448F45A"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DD2F330"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0C8781D" w14:textId="4AA545D7" w:rsidR="008B1F55" w:rsidRPr="00AC1CAE" w:rsidRDefault="00944ED8" w:rsidP="008B1F55">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7,</w:t>
            </w:r>
            <w:r w:rsidR="005E7239">
              <w:rPr>
                <w:rFonts w:ascii="Browallia New" w:hAnsi="Browallia New" w:cs="Browallia New"/>
                <w:snapToGrid w:val="0"/>
                <w:color w:val="000000"/>
                <w:lang w:eastAsia="th-TH"/>
              </w:rPr>
              <w:t>524</w:t>
            </w:r>
          </w:p>
        </w:tc>
      </w:tr>
      <w:tr w:rsidR="008B1F55" w:rsidRPr="009C11BA" w14:paraId="23124856" w14:textId="77777777" w:rsidTr="00175860">
        <w:trPr>
          <w:cantSplit/>
          <w:trHeight w:val="20"/>
        </w:trPr>
        <w:tc>
          <w:tcPr>
            <w:tcW w:w="4131" w:type="dxa"/>
            <w:gridSpan w:val="3"/>
            <w:vAlign w:val="bottom"/>
          </w:tcPr>
          <w:p w14:paraId="76BB7467" w14:textId="77777777" w:rsidR="008B1F55" w:rsidRPr="00AC1CAE" w:rsidRDefault="008B1F55" w:rsidP="008B1F55">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snapToGrid w:val="0"/>
                <w:color w:val="000000"/>
                <w:cs/>
                <w:lang w:eastAsia="th-TH"/>
              </w:rPr>
              <w:t>ต้นทุนในการจัดจำหน่าย</w:t>
            </w:r>
          </w:p>
        </w:tc>
        <w:tc>
          <w:tcPr>
            <w:tcW w:w="810" w:type="dxa"/>
            <w:vAlign w:val="bottom"/>
          </w:tcPr>
          <w:p w14:paraId="106D8563"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4A2E514" w14:textId="16D357AE" w:rsidR="008B1F55" w:rsidRPr="00AC1CAE" w:rsidRDefault="00714DFD" w:rsidP="008B1F55">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1,660</w:t>
            </w:r>
          </w:p>
        </w:tc>
        <w:tc>
          <w:tcPr>
            <w:tcW w:w="810" w:type="dxa"/>
          </w:tcPr>
          <w:p w14:paraId="083B205D"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F553912"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37B4499"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0B03925A" w14:textId="0A226DEB" w:rsidR="008B1F55" w:rsidRPr="00AC1CAE" w:rsidRDefault="00944ED8" w:rsidP="008B1F55">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1,660</w:t>
            </w:r>
          </w:p>
        </w:tc>
      </w:tr>
      <w:tr w:rsidR="008B1F55" w:rsidRPr="009C11BA" w14:paraId="451C6D75" w14:textId="77777777" w:rsidTr="00175860">
        <w:trPr>
          <w:cantSplit/>
          <w:trHeight w:val="20"/>
        </w:trPr>
        <w:tc>
          <w:tcPr>
            <w:tcW w:w="3321" w:type="dxa"/>
            <w:gridSpan w:val="2"/>
            <w:vAlign w:val="bottom"/>
          </w:tcPr>
          <w:p w14:paraId="0F6DC338" w14:textId="77777777" w:rsidR="008B1F55" w:rsidRPr="00AC1CAE" w:rsidRDefault="008B1F55" w:rsidP="008B1F55">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ค่าใช้จ่ายในการบริหาร</w:t>
            </w:r>
          </w:p>
        </w:tc>
        <w:tc>
          <w:tcPr>
            <w:tcW w:w="810" w:type="dxa"/>
            <w:vAlign w:val="bottom"/>
          </w:tcPr>
          <w:p w14:paraId="00E6E2C3"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495F4C9"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7DC815C" w14:textId="66BAA402" w:rsidR="008B1F55" w:rsidRPr="00AC1CAE" w:rsidRDefault="00714DFD" w:rsidP="008B1F55">
            <w:pPr>
              <w:pBdr>
                <w:bottom w:val="single" w:sz="4"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17,859</w:t>
            </w:r>
          </w:p>
        </w:tc>
        <w:tc>
          <w:tcPr>
            <w:tcW w:w="810" w:type="dxa"/>
          </w:tcPr>
          <w:p w14:paraId="615B908E"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0C59000"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631FF82"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723D7D9" w14:textId="48A4AFD9" w:rsidR="008B1F55" w:rsidRPr="00AC1CAE" w:rsidRDefault="00944ED8" w:rsidP="008B1F55">
            <w:pPr>
              <w:pBdr>
                <w:bottom w:val="single" w:sz="4"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12,</w:t>
            </w:r>
            <w:r w:rsidR="0060712D" w:rsidRPr="00AC1CAE">
              <w:rPr>
                <w:rFonts w:ascii="Browallia New" w:hAnsi="Browallia New" w:cs="Browallia New"/>
                <w:snapToGrid w:val="0"/>
                <w:color w:val="000000"/>
                <w:lang w:eastAsia="th-TH"/>
              </w:rPr>
              <w:t>738</w:t>
            </w:r>
          </w:p>
        </w:tc>
      </w:tr>
      <w:tr w:rsidR="008B1F55" w:rsidRPr="009C11BA" w14:paraId="1600DB79" w14:textId="77777777" w:rsidTr="00175860">
        <w:trPr>
          <w:cantSplit/>
          <w:trHeight w:val="20"/>
        </w:trPr>
        <w:tc>
          <w:tcPr>
            <w:tcW w:w="2511" w:type="dxa"/>
            <w:vAlign w:val="bottom"/>
          </w:tcPr>
          <w:p w14:paraId="6EA0023C" w14:textId="77777777" w:rsidR="008B1F55" w:rsidRPr="009C11BA" w:rsidRDefault="008B1F55" w:rsidP="008B1F55">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รวม</w:t>
            </w:r>
          </w:p>
        </w:tc>
        <w:tc>
          <w:tcPr>
            <w:tcW w:w="810" w:type="dxa"/>
            <w:vAlign w:val="bottom"/>
          </w:tcPr>
          <w:p w14:paraId="0B82A4BF"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DF6EB0F"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4A476B6"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46B2345" w14:textId="67B6A96C" w:rsidR="008B1F55" w:rsidRPr="00AC1CAE" w:rsidRDefault="00714DFD" w:rsidP="008B1F55">
            <w:pPr>
              <w:pBdr>
                <w:bottom w:val="single" w:sz="12"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20,8</w:t>
            </w:r>
            <w:r w:rsidR="005E7239">
              <w:rPr>
                <w:rFonts w:ascii="Browallia New" w:hAnsi="Browallia New" w:cs="Browallia New"/>
                <w:snapToGrid w:val="0"/>
                <w:color w:val="000000"/>
                <w:lang w:eastAsia="th-TH"/>
              </w:rPr>
              <w:t>4</w:t>
            </w:r>
            <w:r w:rsidR="00B65FCA">
              <w:rPr>
                <w:rFonts w:ascii="Browallia New" w:hAnsi="Browallia New" w:cs="Browallia New"/>
                <w:snapToGrid w:val="0"/>
                <w:color w:val="000000"/>
                <w:lang w:eastAsia="th-TH"/>
              </w:rPr>
              <w:t>6</w:t>
            </w:r>
          </w:p>
        </w:tc>
        <w:tc>
          <w:tcPr>
            <w:tcW w:w="810" w:type="dxa"/>
          </w:tcPr>
          <w:p w14:paraId="7D34F158"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31BB0A8"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8550842" w14:textId="77777777" w:rsidR="008B1F55" w:rsidRPr="00AC1CAE" w:rsidRDefault="008B1F55" w:rsidP="008B1F55">
            <w:pPr>
              <w:spacing w:line="240" w:lineRule="auto"/>
              <w:ind w:right="-36"/>
              <w:jc w:val="right"/>
              <w:rPr>
                <w:rFonts w:ascii="Browallia New" w:hAnsi="Browallia New" w:cs="Browallia New"/>
                <w:snapToGrid w:val="0"/>
                <w:color w:val="000000"/>
                <w:cs/>
                <w:lang w:eastAsia="th-TH"/>
              </w:rPr>
            </w:pPr>
          </w:p>
        </w:tc>
        <w:tc>
          <w:tcPr>
            <w:tcW w:w="900" w:type="dxa"/>
            <w:shd w:val="clear" w:color="auto" w:fill="auto"/>
            <w:vAlign w:val="bottom"/>
          </w:tcPr>
          <w:p w14:paraId="412A7CC1" w14:textId="434F9567" w:rsidR="008B1F55" w:rsidRPr="00AC1CAE" w:rsidRDefault="00944ED8" w:rsidP="008B1F55">
            <w:pPr>
              <w:pBdr>
                <w:bottom w:val="single" w:sz="12"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21,</w:t>
            </w:r>
            <w:r w:rsidR="005E7239">
              <w:rPr>
                <w:rFonts w:ascii="Browallia New" w:hAnsi="Browallia New" w:cs="Browallia New"/>
                <w:snapToGrid w:val="0"/>
                <w:color w:val="000000"/>
                <w:lang w:eastAsia="th-TH"/>
              </w:rPr>
              <w:t>922</w:t>
            </w:r>
          </w:p>
        </w:tc>
      </w:tr>
    </w:tbl>
    <w:p w14:paraId="0B083D6D" w14:textId="1E4CE8C2" w:rsidR="00A27434" w:rsidRPr="004E603D" w:rsidRDefault="00EF7385"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C1117">
        <w:rPr>
          <w:rFonts w:ascii="Browallia New" w:hAnsi="Browallia New" w:cs="Browallia New"/>
          <w:b/>
          <w:bCs/>
          <w:sz w:val="28"/>
          <w:szCs w:val="28"/>
          <w:cs/>
          <w:lang w:val="en-GB"/>
        </w:rPr>
        <w:t>สินทรัพย์ไม่มีตัวตน</w:t>
      </w:r>
      <w:r w:rsidR="00F46B29" w:rsidRPr="00F46B29">
        <w:rPr>
          <w:rFonts w:ascii="Browallia New" w:hAnsi="Browallia New" w:cs="Browallia New"/>
          <w:b/>
          <w:bCs/>
          <w:sz w:val="28"/>
          <w:szCs w:val="28"/>
        </w:rPr>
        <w:t xml:space="preserve"> </w:t>
      </w:r>
      <w:r w:rsidR="00D519EE">
        <w:rPr>
          <w:rFonts w:ascii="Browallia New" w:hAnsi="Browallia New" w:cs="Browallia New"/>
          <w:b/>
          <w:bCs/>
          <w:sz w:val="28"/>
          <w:szCs w:val="28"/>
        </w:rPr>
        <w:t>-</w:t>
      </w:r>
      <w:r w:rsidR="00F46B29" w:rsidRPr="00F46B29">
        <w:rPr>
          <w:rFonts w:ascii="Browallia New" w:hAnsi="Browallia New" w:cs="Browallia New"/>
          <w:b/>
          <w:bCs/>
          <w:sz w:val="28"/>
          <w:szCs w:val="28"/>
        </w:rPr>
        <w:t xml:space="preserve"> </w:t>
      </w:r>
      <w:r w:rsidR="00582C5B" w:rsidRPr="003C1117">
        <w:rPr>
          <w:rFonts w:ascii="Browallia New" w:hAnsi="Browallia New" w:cs="Browallia New"/>
          <w:b/>
          <w:bCs/>
          <w:sz w:val="28"/>
          <w:szCs w:val="28"/>
          <w:cs/>
          <w:lang w:val="en-GB"/>
        </w:rPr>
        <w:t>สุทธิ</w:t>
      </w:r>
    </w:p>
    <w:p w14:paraId="06F40340" w14:textId="77777777" w:rsidR="004E0438" w:rsidRPr="00751825"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6B3DA0FC" w14:textId="2FECBDF2" w:rsidR="00D1517F"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4E0438">
        <w:rPr>
          <w:rFonts w:ascii="Browallia New" w:hAnsi="Browallia New" w:cs="Browallia New"/>
          <w:sz w:val="28"/>
          <w:szCs w:val="28"/>
          <w:cs/>
        </w:rPr>
        <w:t>รายการเคลื่อนไหวของสินทรัพย์ไม่มีตัวตนสำหรับปีสิ้นสุดวันที่</w:t>
      </w:r>
      <w:r w:rsidRPr="004E0438">
        <w:rPr>
          <w:rFonts w:ascii="Browallia New" w:hAnsi="Browallia New" w:cs="Browallia New"/>
          <w:sz w:val="28"/>
          <w:szCs w:val="28"/>
        </w:rPr>
        <w:t xml:space="preserve"> 31 </w:t>
      </w:r>
      <w:r w:rsidRPr="00751825">
        <w:rPr>
          <w:rFonts w:ascii="Browallia New" w:hAnsi="Browallia New" w:cs="Browallia New"/>
          <w:sz w:val="28"/>
          <w:szCs w:val="28"/>
          <w:cs/>
        </w:rPr>
        <w:t>ธันวาคม</w:t>
      </w:r>
      <w:r w:rsidRPr="00751825">
        <w:rPr>
          <w:rFonts w:ascii="Browallia New" w:hAnsi="Browallia New" w:cs="Browallia New"/>
          <w:sz w:val="28"/>
          <w:szCs w:val="28"/>
        </w:rPr>
        <w:t xml:space="preserve"> </w:t>
      </w:r>
      <w:r w:rsidRPr="004E0438">
        <w:rPr>
          <w:rFonts w:ascii="Browallia New" w:hAnsi="Browallia New" w:cs="Browallia New"/>
          <w:sz w:val="28"/>
          <w:szCs w:val="28"/>
        </w:rPr>
        <w:t>256</w:t>
      </w:r>
      <w:r w:rsidR="00424C3C">
        <w:rPr>
          <w:rFonts w:ascii="Browallia New" w:hAnsi="Browallia New" w:cs="Browallia New"/>
          <w:sz w:val="28"/>
          <w:szCs w:val="28"/>
        </w:rPr>
        <w:t>5</w:t>
      </w:r>
      <w:r w:rsidRPr="004E0438">
        <w:rPr>
          <w:rFonts w:ascii="Browallia New" w:hAnsi="Browallia New" w:cs="Browallia New"/>
          <w:sz w:val="28"/>
          <w:szCs w:val="28"/>
        </w:rPr>
        <w:t xml:space="preserve"> </w:t>
      </w:r>
      <w:r w:rsidRPr="004E0438">
        <w:rPr>
          <w:rFonts w:ascii="Browallia New" w:hAnsi="Browallia New" w:cs="Browallia New"/>
          <w:sz w:val="28"/>
          <w:szCs w:val="28"/>
          <w:cs/>
        </w:rPr>
        <w:t>และ</w:t>
      </w:r>
      <w:r w:rsidRPr="004E0438">
        <w:rPr>
          <w:rFonts w:ascii="Browallia New" w:hAnsi="Browallia New" w:cs="Browallia New"/>
          <w:sz w:val="28"/>
          <w:szCs w:val="28"/>
        </w:rPr>
        <w:t xml:space="preserve"> 256</w:t>
      </w:r>
      <w:r w:rsidR="00424C3C">
        <w:rPr>
          <w:rFonts w:ascii="Browallia New" w:hAnsi="Browallia New" w:cs="Browallia New"/>
          <w:sz w:val="28"/>
          <w:szCs w:val="28"/>
        </w:rPr>
        <w:t>4</w:t>
      </w:r>
      <w:r w:rsidRPr="004E0438">
        <w:rPr>
          <w:rFonts w:ascii="Browallia New" w:hAnsi="Browallia New" w:cs="Browallia New"/>
          <w:sz w:val="28"/>
          <w:szCs w:val="28"/>
        </w:rPr>
        <w:t xml:space="preserve"> </w:t>
      </w:r>
      <w:r w:rsidRPr="004E0438">
        <w:rPr>
          <w:rFonts w:ascii="Browallia New" w:hAnsi="Browallia New" w:cs="Browallia New"/>
          <w:sz w:val="28"/>
          <w:szCs w:val="28"/>
          <w:cs/>
        </w:rPr>
        <w:t>มีดังนี้</w:t>
      </w:r>
    </w:p>
    <w:p w14:paraId="2AA0E535" w14:textId="77777777" w:rsidR="002A4261" w:rsidRDefault="002A4261"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tbl>
      <w:tblPr>
        <w:tblStyle w:val="TableGrid"/>
        <w:tblW w:w="8778"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4"/>
        <w:gridCol w:w="993"/>
        <w:gridCol w:w="992"/>
        <w:gridCol w:w="992"/>
        <w:gridCol w:w="992"/>
        <w:gridCol w:w="1097"/>
        <w:gridCol w:w="1738"/>
      </w:tblGrid>
      <w:tr w:rsidR="00C15D59" w:rsidRPr="00AD5D1C" w14:paraId="76CA095B" w14:textId="53B7CF31" w:rsidTr="00383479">
        <w:trPr>
          <w:tblHeader/>
        </w:trPr>
        <w:tc>
          <w:tcPr>
            <w:tcW w:w="1974" w:type="dxa"/>
          </w:tcPr>
          <w:p w14:paraId="27E296DF" w14:textId="77777777" w:rsidR="00C15D59" w:rsidRPr="00AD5D1C" w:rsidRDefault="00C15D59"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6804" w:type="dxa"/>
            <w:gridSpan w:val="6"/>
            <w:vAlign w:val="bottom"/>
          </w:tcPr>
          <w:p w14:paraId="4D9460D1" w14:textId="1CD5AE12" w:rsidR="00C15D59" w:rsidRPr="00AD5D1C" w:rsidRDefault="00C15D59" w:rsidP="00C1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AD5D1C">
              <w:rPr>
                <w:rFonts w:ascii="Browallia New" w:hAnsi="Browallia New" w:cs="Browallia New"/>
                <w:sz w:val="20"/>
                <w:szCs w:val="20"/>
                <w:cs/>
              </w:rPr>
              <w:t>(หน่วย : พันบาท)</w:t>
            </w:r>
          </w:p>
        </w:tc>
      </w:tr>
      <w:tr w:rsidR="00D52D3A" w:rsidRPr="00AD5D1C" w14:paraId="0DBB2DBC" w14:textId="77777777" w:rsidTr="00383479">
        <w:trPr>
          <w:tblHeader/>
        </w:trPr>
        <w:tc>
          <w:tcPr>
            <w:tcW w:w="1974" w:type="dxa"/>
          </w:tcPr>
          <w:p w14:paraId="34181B18" w14:textId="77777777" w:rsidR="00D52D3A" w:rsidRPr="00AD5D1C" w:rsidRDefault="00D52D3A"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5066" w:type="dxa"/>
            <w:gridSpan w:val="5"/>
            <w:vAlign w:val="bottom"/>
          </w:tcPr>
          <w:p w14:paraId="0F6D7222" w14:textId="42224345" w:rsidR="00D52D3A" w:rsidRPr="00AD5D1C" w:rsidRDefault="00D52D3A"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AD5D1C">
              <w:rPr>
                <w:rFonts w:ascii="Browallia New" w:hAnsi="Browallia New" w:cs="Browallia New"/>
                <w:sz w:val="20"/>
                <w:szCs w:val="20"/>
                <w:cs/>
              </w:rPr>
              <w:t>งบการเงินรวม</w:t>
            </w:r>
          </w:p>
        </w:tc>
        <w:tc>
          <w:tcPr>
            <w:tcW w:w="1738" w:type="dxa"/>
            <w:vAlign w:val="bottom"/>
          </w:tcPr>
          <w:p w14:paraId="74C03B98" w14:textId="2E660421" w:rsidR="00D52D3A" w:rsidRPr="004836DA" w:rsidRDefault="00D52D3A"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BC2E71">
              <w:rPr>
                <w:rFonts w:ascii="Browallia New" w:hAnsi="Browallia New" w:cs="Browallia New"/>
                <w:snapToGrid w:val="0"/>
                <w:color w:val="000000"/>
                <w:sz w:val="20"/>
                <w:szCs w:val="20"/>
                <w:cs/>
                <w:lang w:eastAsia="th-TH"/>
              </w:rPr>
              <w:t>งบการเงินเฉพาะของบริษัท</w:t>
            </w:r>
          </w:p>
        </w:tc>
      </w:tr>
      <w:tr w:rsidR="001C0373" w:rsidRPr="00AD5D1C" w14:paraId="180AAB2B" w14:textId="4B5CB0F1" w:rsidTr="00383479">
        <w:trPr>
          <w:tblHeader/>
        </w:trPr>
        <w:tc>
          <w:tcPr>
            <w:tcW w:w="1974" w:type="dxa"/>
          </w:tcPr>
          <w:p w14:paraId="5CD752E0" w14:textId="77777777" w:rsidR="00644B56" w:rsidRPr="00AD5D1C" w:rsidRDefault="00644B56"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vAlign w:val="bottom"/>
          </w:tcPr>
          <w:p w14:paraId="4B933DD5" w14:textId="77A9B978" w:rsidR="00644B56" w:rsidRPr="00AD5D1C"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ค่าความนิยม</w:t>
            </w:r>
          </w:p>
        </w:tc>
        <w:tc>
          <w:tcPr>
            <w:tcW w:w="992" w:type="dxa"/>
            <w:vAlign w:val="bottom"/>
          </w:tcPr>
          <w:p w14:paraId="6AB7E1C7" w14:textId="453D3837" w:rsidR="00644B56" w:rsidRPr="00AD5D1C"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รายชื่อลูกค้า</w:t>
            </w:r>
          </w:p>
        </w:tc>
        <w:tc>
          <w:tcPr>
            <w:tcW w:w="992" w:type="dxa"/>
            <w:vAlign w:val="bottom"/>
          </w:tcPr>
          <w:p w14:paraId="2B5D817C" w14:textId="58A26720" w:rsidR="00644B56" w:rsidRPr="00AD5D1C"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โปรแกรมคอมพิวเตอร์</w:t>
            </w:r>
          </w:p>
        </w:tc>
        <w:tc>
          <w:tcPr>
            <w:tcW w:w="992" w:type="dxa"/>
            <w:vAlign w:val="bottom"/>
          </w:tcPr>
          <w:p w14:paraId="3D3D44FE" w14:textId="695B2BF6" w:rsidR="00644B56" w:rsidRPr="00AD5D1C"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โปรแกรมคอมพิวเตอร์ระหว่างติดตั้ง</w:t>
            </w:r>
          </w:p>
        </w:tc>
        <w:tc>
          <w:tcPr>
            <w:tcW w:w="1097" w:type="dxa"/>
            <w:vAlign w:val="bottom"/>
          </w:tcPr>
          <w:p w14:paraId="728CA108" w14:textId="69B26770" w:rsidR="00644B56" w:rsidRPr="00AD5D1C" w:rsidRDefault="00644B56"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รวม</w:t>
            </w:r>
          </w:p>
        </w:tc>
        <w:tc>
          <w:tcPr>
            <w:tcW w:w="1738" w:type="dxa"/>
            <w:vAlign w:val="bottom"/>
          </w:tcPr>
          <w:p w14:paraId="6BCAA7E0" w14:textId="0AB4CDD8" w:rsidR="00093AE0" w:rsidRPr="00AD5D1C" w:rsidRDefault="004836DA"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4836DA">
              <w:rPr>
                <w:rFonts w:ascii="Browallia New" w:hAnsi="Browallia New" w:cs="Browallia New"/>
                <w:snapToGrid w:val="0"/>
                <w:color w:val="000000"/>
                <w:sz w:val="20"/>
                <w:szCs w:val="20"/>
                <w:cs/>
                <w:lang w:eastAsia="th-TH"/>
              </w:rPr>
              <w:t>โปรแกรมคอมพิวเตอร์</w:t>
            </w:r>
          </w:p>
        </w:tc>
      </w:tr>
      <w:tr w:rsidR="001C0373" w:rsidRPr="00AD5D1C" w14:paraId="4A336EEF" w14:textId="560BBCF1" w:rsidTr="00383479">
        <w:tc>
          <w:tcPr>
            <w:tcW w:w="1974" w:type="dxa"/>
            <w:vAlign w:val="bottom"/>
          </w:tcPr>
          <w:p w14:paraId="6C553C74" w14:textId="283FC75B" w:rsidR="00CC71FA" w:rsidRPr="00AD5D1C"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tcPr>
          <w:p w14:paraId="1CFD11F3" w14:textId="77777777" w:rsidR="00CC71FA" w:rsidRPr="00AD5D1C"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33A648A8" w14:textId="77777777" w:rsidR="00CC71FA" w:rsidRPr="00AD5D1C"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0D3E2369" w14:textId="77777777" w:rsidR="00CC71FA" w:rsidRPr="00AD5D1C"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23E12679" w14:textId="77777777" w:rsidR="00CC71FA" w:rsidRPr="00AD5D1C"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097" w:type="dxa"/>
          </w:tcPr>
          <w:p w14:paraId="0F8DB3B2" w14:textId="77777777" w:rsidR="00CC71FA" w:rsidRPr="00AD5D1C" w:rsidRDefault="00CC71FA"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738" w:type="dxa"/>
          </w:tcPr>
          <w:p w14:paraId="01215D9A" w14:textId="77777777" w:rsidR="00093AE0" w:rsidRPr="00AD5D1C" w:rsidRDefault="00093AE0"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r>
      <w:tr w:rsidR="00D127C6" w:rsidRPr="00AD5D1C" w14:paraId="6C3CFA8B" w14:textId="3DA995D8" w:rsidTr="00383479">
        <w:tc>
          <w:tcPr>
            <w:tcW w:w="1974" w:type="dxa"/>
            <w:vAlign w:val="bottom"/>
          </w:tcPr>
          <w:p w14:paraId="0C8F4FFC" w14:textId="76B30A84" w:rsidR="00D127C6" w:rsidRPr="00AD5D1C" w:rsidRDefault="00D127C6"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r w:rsidRPr="00AD5D1C">
              <w:rPr>
                <w:rFonts w:ascii="Browallia New" w:hAnsi="Browallia New" w:cs="Browallia New"/>
                <w:b/>
                <w:bCs/>
                <w:snapToGrid w:val="0"/>
                <w:color w:val="000000"/>
                <w:sz w:val="20"/>
                <w:szCs w:val="20"/>
                <w:u w:val="single"/>
                <w:cs/>
                <w:lang w:eastAsia="th-TH"/>
              </w:rPr>
              <w:t>ราคาทุน</w:t>
            </w:r>
          </w:p>
        </w:tc>
        <w:tc>
          <w:tcPr>
            <w:tcW w:w="993" w:type="dxa"/>
          </w:tcPr>
          <w:p w14:paraId="70FC2AFE" w14:textId="77777777" w:rsidR="00D127C6" w:rsidRPr="00AD5D1C" w:rsidRDefault="00D127C6"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150A582C" w14:textId="77777777" w:rsidR="00D127C6" w:rsidRPr="00AD5D1C" w:rsidRDefault="00D127C6"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48E55A3D" w14:textId="77777777" w:rsidR="00D127C6" w:rsidRPr="00AD5D1C" w:rsidRDefault="00D127C6"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21C3B03A" w14:textId="77777777" w:rsidR="00D127C6" w:rsidRPr="00AD5D1C" w:rsidRDefault="00D127C6"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097" w:type="dxa"/>
          </w:tcPr>
          <w:p w14:paraId="6B4C6148" w14:textId="77777777" w:rsidR="00D127C6" w:rsidRPr="00AD5D1C" w:rsidRDefault="00D127C6"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738" w:type="dxa"/>
          </w:tcPr>
          <w:p w14:paraId="46A70291" w14:textId="77777777" w:rsidR="00093AE0" w:rsidRPr="00AD5D1C" w:rsidRDefault="00093AE0"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r>
      <w:tr w:rsidR="00D127C6" w:rsidRPr="00AD5D1C" w14:paraId="0FA06968" w14:textId="7071E94B" w:rsidTr="00383479">
        <w:tc>
          <w:tcPr>
            <w:tcW w:w="1974" w:type="dxa"/>
            <w:vAlign w:val="bottom"/>
          </w:tcPr>
          <w:p w14:paraId="3233944D" w14:textId="31CFAAC0"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 xml:space="preserve">1 </w:t>
            </w:r>
            <w:r w:rsidRPr="00AD5D1C">
              <w:rPr>
                <w:rFonts w:ascii="Browallia New" w:hAnsi="Browallia New" w:cs="Browallia New"/>
                <w:snapToGrid w:val="0"/>
                <w:color w:val="000000"/>
                <w:sz w:val="20"/>
                <w:szCs w:val="20"/>
                <w:cs/>
                <w:lang w:eastAsia="th-TH"/>
              </w:rPr>
              <w:t>มกราคม</w:t>
            </w:r>
            <w:r w:rsidRPr="00AD5D1C">
              <w:rPr>
                <w:rFonts w:ascii="Browallia New" w:hAnsi="Browallia New" w:cs="Browallia New"/>
                <w:snapToGrid w:val="0"/>
                <w:color w:val="000000"/>
                <w:sz w:val="20"/>
                <w:szCs w:val="20"/>
                <w:lang w:eastAsia="th-TH"/>
              </w:rPr>
              <w:t xml:space="preserve"> 2564</w:t>
            </w:r>
          </w:p>
        </w:tc>
        <w:tc>
          <w:tcPr>
            <w:tcW w:w="993" w:type="dxa"/>
            <w:vAlign w:val="bottom"/>
          </w:tcPr>
          <w:p w14:paraId="7FCD20C4" w14:textId="06D6668A"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111</w:t>
            </w:r>
          </w:p>
        </w:tc>
        <w:tc>
          <w:tcPr>
            <w:tcW w:w="992" w:type="dxa"/>
            <w:vAlign w:val="bottom"/>
          </w:tcPr>
          <w:p w14:paraId="7B6EF463" w14:textId="6A2866FD"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8,979</w:t>
            </w:r>
          </w:p>
        </w:tc>
        <w:tc>
          <w:tcPr>
            <w:tcW w:w="992" w:type="dxa"/>
          </w:tcPr>
          <w:p w14:paraId="6AA27D76" w14:textId="18A89FE5" w:rsidR="00D127C6" w:rsidRPr="00AD5D1C" w:rsidRDefault="00F97FDF"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24,</w:t>
            </w:r>
            <w:r w:rsidR="00D20ADA">
              <w:rPr>
                <w:rFonts w:ascii="Browallia New" w:hAnsi="Browallia New" w:cs="Browallia New"/>
                <w:sz w:val="20"/>
                <w:szCs w:val="20"/>
              </w:rPr>
              <w:t>62</w:t>
            </w:r>
            <w:r w:rsidR="00160B9F">
              <w:rPr>
                <w:rFonts w:ascii="Browallia New" w:hAnsi="Browallia New" w:cs="Browallia New"/>
                <w:sz w:val="20"/>
                <w:szCs w:val="20"/>
              </w:rPr>
              <w:t>6</w:t>
            </w:r>
          </w:p>
        </w:tc>
        <w:tc>
          <w:tcPr>
            <w:tcW w:w="992" w:type="dxa"/>
          </w:tcPr>
          <w:p w14:paraId="76B40FAD" w14:textId="51BCC8EE"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2,282</w:t>
            </w:r>
          </w:p>
        </w:tc>
        <w:tc>
          <w:tcPr>
            <w:tcW w:w="1097" w:type="dxa"/>
            <w:vAlign w:val="bottom"/>
          </w:tcPr>
          <w:p w14:paraId="74CA4AB1" w14:textId="739D1A21"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3</w:t>
            </w:r>
            <w:r w:rsidR="00840DA3" w:rsidRPr="00AD5D1C">
              <w:rPr>
                <w:rFonts w:ascii="Browallia New" w:hAnsi="Browallia New" w:cs="Browallia New"/>
                <w:snapToGrid w:val="0"/>
                <w:color w:val="000000"/>
                <w:sz w:val="20"/>
                <w:szCs w:val="20"/>
                <w:lang w:eastAsia="th-TH"/>
              </w:rPr>
              <w:t>5,</w:t>
            </w:r>
            <w:r w:rsidR="009F7047">
              <w:rPr>
                <w:rFonts w:ascii="Browallia New" w:hAnsi="Browallia New" w:cs="Browallia New"/>
                <w:snapToGrid w:val="0"/>
                <w:color w:val="000000"/>
                <w:sz w:val="20"/>
                <w:szCs w:val="20"/>
                <w:lang w:eastAsia="th-TH"/>
              </w:rPr>
              <w:t>99</w:t>
            </w:r>
            <w:r w:rsidR="00160B9F">
              <w:rPr>
                <w:rFonts w:ascii="Browallia New" w:hAnsi="Browallia New" w:cs="Browallia New"/>
                <w:snapToGrid w:val="0"/>
                <w:color w:val="000000"/>
                <w:sz w:val="20"/>
                <w:szCs w:val="20"/>
                <w:lang w:eastAsia="th-TH"/>
              </w:rPr>
              <w:t>8</w:t>
            </w:r>
          </w:p>
        </w:tc>
        <w:tc>
          <w:tcPr>
            <w:tcW w:w="1738" w:type="dxa"/>
          </w:tcPr>
          <w:p w14:paraId="64A33874" w14:textId="5CFA127B" w:rsidR="00093AE0" w:rsidRPr="00AD5D1C" w:rsidRDefault="003C6CE3"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8,090</w:t>
            </w:r>
          </w:p>
        </w:tc>
      </w:tr>
      <w:tr w:rsidR="00D127C6" w:rsidRPr="00AD5D1C" w14:paraId="069461B6" w14:textId="21D400A4" w:rsidTr="00383479">
        <w:tc>
          <w:tcPr>
            <w:tcW w:w="1974" w:type="dxa"/>
            <w:vAlign w:val="bottom"/>
          </w:tcPr>
          <w:p w14:paraId="18BB39A8" w14:textId="777E719F"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ซื้อเพิ่ม</w:t>
            </w:r>
          </w:p>
        </w:tc>
        <w:tc>
          <w:tcPr>
            <w:tcW w:w="993" w:type="dxa"/>
          </w:tcPr>
          <w:p w14:paraId="619F9FB2" w14:textId="48D9CA30"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992" w:type="dxa"/>
          </w:tcPr>
          <w:p w14:paraId="43BE5C4F" w14:textId="662E5CCA"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992" w:type="dxa"/>
            <w:vAlign w:val="bottom"/>
          </w:tcPr>
          <w:p w14:paraId="78E82B12" w14:textId="20DC6D64" w:rsidR="00D127C6" w:rsidRPr="00AD5D1C" w:rsidRDefault="00D56818"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napToGrid w:val="0"/>
                <w:color w:val="000000"/>
                <w:sz w:val="20"/>
                <w:szCs w:val="20"/>
                <w:lang w:eastAsia="th-TH"/>
              </w:rPr>
              <w:t>40</w:t>
            </w:r>
          </w:p>
        </w:tc>
        <w:tc>
          <w:tcPr>
            <w:tcW w:w="992" w:type="dxa"/>
            <w:vAlign w:val="bottom"/>
          </w:tcPr>
          <w:p w14:paraId="7DC952B6" w14:textId="2A64E961"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1097" w:type="dxa"/>
            <w:vAlign w:val="bottom"/>
          </w:tcPr>
          <w:p w14:paraId="2F771604" w14:textId="096C030E" w:rsidR="00D127C6" w:rsidRPr="00AD5D1C" w:rsidRDefault="00641184"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40</w:t>
            </w:r>
          </w:p>
        </w:tc>
        <w:tc>
          <w:tcPr>
            <w:tcW w:w="1738" w:type="dxa"/>
          </w:tcPr>
          <w:p w14:paraId="0272E68C" w14:textId="2077F305" w:rsidR="00093AE0" w:rsidRPr="00AD5D1C" w:rsidRDefault="00277D0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40</w:t>
            </w:r>
          </w:p>
        </w:tc>
      </w:tr>
      <w:tr w:rsidR="00277D06" w:rsidRPr="00AD5D1C" w14:paraId="48DA63B7" w14:textId="77777777" w:rsidTr="00383479">
        <w:tc>
          <w:tcPr>
            <w:tcW w:w="1974" w:type="dxa"/>
            <w:vAlign w:val="bottom"/>
          </w:tcPr>
          <w:p w14:paraId="3BDA86B7" w14:textId="19386282" w:rsidR="00277D06" w:rsidRPr="00AD5D1C" w:rsidRDefault="00277D0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ตัดจำหน่าย</w:t>
            </w:r>
          </w:p>
        </w:tc>
        <w:tc>
          <w:tcPr>
            <w:tcW w:w="993" w:type="dxa"/>
          </w:tcPr>
          <w:p w14:paraId="496EE4A9" w14:textId="4702FF2C" w:rsidR="00277D06" w:rsidRPr="00AD5D1C" w:rsidRDefault="00E64A5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w:t>
            </w:r>
          </w:p>
        </w:tc>
        <w:tc>
          <w:tcPr>
            <w:tcW w:w="992" w:type="dxa"/>
          </w:tcPr>
          <w:p w14:paraId="3E46FA7E" w14:textId="1E7BE013" w:rsidR="00277D06" w:rsidRPr="00AD5D1C" w:rsidRDefault="00E64A5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w:t>
            </w:r>
          </w:p>
        </w:tc>
        <w:tc>
          <w:tcPr>
            <w:tcW w:w="992" w:type="dxa"/>
            <w:vAlign w:val="bottom"/>
          </w:tcPr>
          <w:p w14:paraId="4404781C" w14:textId="45BD710B" w:rsidR="00277D06" w:rsidRPr="00AD5D1C" w:rsidRDefault="00DB33CA"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(154)</w:t>
            </w:r>
          </w:p>
        </w:tc>
        <w:tc>
          <w:tcPr>
            <w:tcW w:w="992" w:type="dxa"/>
            <w:vAlign w:val="bottom"/>
          </w:tcPr>
          <w:p w14:paraId="7A8096D2" w14:textId="590408E9" w:rsidR="00277D06" w:rsidRPr="00AD5D1C" w:rsidRDefault="00E64A5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w:t>
            </w:r>
          </w:p>
        </w:tc>
        <w:tc>
          <w:tcPr>
            <w:tcW w:w="1097" w:type="dxa"/>
            <w:vAlign w:val="bottom"/>
          </w:tcPr>
          <w:p w14:paraId="3226EF86" w14:textId="0C66CE86" w:rsidR="00277D06" w:rsidRPr="00AD5D1C" w:rsidRDefault="00641184"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(154)</w:t>
            </w:r>
          </w:p>
        </w:tc>
        <w:tc>
          <w:tcPr>
            <w:tcW w:w="1738" w:type="dxa"/>
          </w:tcPr>
          <w:p w14:paraId="1ABFBDA0" w14:textId="41AB8106" w:rsidR="00277D06" w:rsidRDefault="00277D0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(154)</w:t>
            </w:r>
          </w:p>
        </w:tc>
      </w:tr>
      <w:tr w:rsidR="00D127C6" w:rsidRPr="00AD5D1C" w14:paraId="115A561A" w14:textId="0A07949C" w:rsidTr="00383479">
        <w:tc>
          <w:tcPr>
            <w:tcW w:w="1974" w:type="dxa"/>
            <w:vAlign w:val="bottom"/>
          </w:tcPr>
          <w:p w14:paraId="4C5C1344" w14:textId="23F7C452"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โอนเข้า / (โอนออก)</w:t>
            </w:r>
          </w:p>
        </w:tc>
        <w:tc>
          <w:tcPr>
            <w:tcW w:w="993" w:type="dxa"/>
          </w:tcPr>
          <w:p w14:paraId="035BF9F0" w14:textId="73334258"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992" w:type="dxa"/>
          </w:tcPr>
          <w:p w14:paraId="7A9024AE" w14:textId="108531E4"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992" w:type="dxa"/>
            <w:vAlign w:val="bottom"/>
          </w:tcPr>
          <w:p w14:paraId="06DC25C5" w14:textId="60D7BE7C"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1,612</w:t>
            </w:r>
          </w:p>
        </w:tc>
        <w:tc>
          <w:tcPr>
            <w:tcW w:w="992" w:type="dxa"/>
            <w:vAlign w:val="bottom"/>
          </w:tcPr>
          <w:p w14:paraId="46A1A21A" w14:textId="343E8720"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(1,612)</w:t>
            </w:r>
          </w:p>
        </w:tc>
        <w:tc>
          <w:tcPr>
            <w:tcW w:w="1097" w:type="dxa"/>
            <w:vAlign w:val="bottom"/>
          </w:tcPr>
          <w:p w14:paraId="41D48760" w14:textId="5DD2B808"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1738" w:type="dxa"/>
          </w:tcPr>
          <w:p w14:paraId="1BFA9871" w14:textId="55AF8701" w:rsidR="00093AE0" w:rsidRPr="00AD5D1C" w:rsidRDefault="004836DA"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w:t>
            </w:r>
          </w:p>
        </w:tc>
      </w:tr>
      <w:tr w:rsidR="00D127C6" w:rsidRPr="00AD5D1C" w14:paraId="63DB16B5" w14:textId="337A542E" w:rsidTr="00383479">
        <w:tc>
          <w:tcPr>
            <w:tcW w:w="1974" w:type="dxa"/>
            <w:vAlign w:val="bottom"/>
          </w:tcPr>
          <w:p w14:paraId="308B6177" w14:textId="77EAE9D6"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2564</w:t>
            </w:r>
          </w:p>
        </w:tc>
        <w:tc>
          <w:tcPr>
            <w:tcW w:w="993" w:type="dxa"/>
            <w:vAlign w:val="bottom"/>
          </w:tcPr>
          <w:p w14:paraId="6E26E639" w14:textId="0A19BC45"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111</w:t>
            </w:r>
          </w:p>
        </w:tc>
        <w:tc>
          <w:tcPr>
            <w:tcW w:w="992" w:type="dxa"/>
            <w:vAlign w:val="bottom"/>
          </w:tcPr>
          <w:p w14:paraId="655B0A4C" w14:textId="18584A8E"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8,979</w:t>
            </w:r>
          </w:p>
        </w:tc>
        <w:tc>
          <w:tcPr>
            <w:tcW w:w="992" w:type="dxa"/>
          </w:tcPr>
          <w:p w14:paraId="70A6ED88" w14:textId="72C4A233"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2</w:t>
            </w:r>
            <w:r w:rsidR="008123B4" w:rsidRPr="00AD5D1C">
              <w:rPr>
                <w:rFonts w:ascii="Browallia New" w:hAnsi="Browallia New" w:cs="Browallia New"/>
                <w:snapToGrid w:val="0"/>
                <w:color w:val="000000"/>
                <w:sz w:val="20"/>
                <w:szCs w:val="20"/>
                <w:lang w:eastAsia="th-TH"/>
              </w:rPr>
              <w:t>6</w:t>
            </w:r>
            <w:r w:rsidRPr="00AD5D1C">
              <w:rPr>
                <w:rFonts w:ascii="Browallia New" w:hAnsi="Browallia New" w:cs="Browallia New"/>
                <w:snapToGrid w:val="0"/>
                <w:color w:val="000000"/>
                <w:sz w:val="20"/>
                <w:szCs w:val="20"/>
                <w:lang w:eastAsia="th-TH"/>
              </w:rPr>
              <w:t>,</w:t>
            </w:r>
            <w:r w:rsidR="008123B4" w:rsidRPr="00AD5D1C">
              <w:rPr>
                <w:rFonts w:ascii="Browallia New" w:hAnsi="Browallia New" w:cs="Browallia New"/>
                <w:snapToGrid w:val="0"/>
                <w:color w:val="000000"/>
                <w:sz w:val="20"/>
                <w:szCs w:val="20"/>
                <w:lang w:eastAsia="th-TH"/>
              </w:rPr>
              <w:t>12</w:t>
            </w:r>
            <w:r w:rsidR="00EE609C">
              <w:rPr>
                <w:rFonts w:ascii="Browallia New" w:hAnsi="Browallia New" w:cs="Browallia New"/>
                <w:snapToGrid w:val="0"/>
                <w:color w:val="000000"/>
                <w:sz w:val="20"/>
                <w:szCs w:val="20"/>
                <w:lang w:eastAsia="th-TH"/>
              </w:rPr>
              <w:t>4</w:t>
            </w:r>
          </w:p>
        </w:tc>
        <w:tc>
          <w:tcPr>
            <w:tcW w:w="992" w:type="dxa"/>
          </w:tcPr>
          <w:p w14:paraId="4EF37823" w14:textId="07C7F082"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670</w:t>
            </w:r>
          </w:p>
        </w:tc>
        <w:tc>
          <w:tcPr>
            <w:tcW w:w="1097" w:type="dxa"/>
            <w:vAlign w:val="bottom"/>
          </w:tcPr>
          <w:p w14:paraId="6D54A8C2" w14:textId="4435B05B" w:rsidR="00D127C6" w:rsidRPr="00AD5D1C" w:rsidRDefault="006A76E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35</w:t>
            </w:r>
            <w:r w:rsidR="0068441A" w:rsidRPr="00AD5D1C">
              <w:rPr>
                <w:rFonts w:ascii="Browallia New" w:hAnsi="Browallia New" w:cs="Browallia New"/>
                <w:snapToGrid w:val="0"/>
                <w:color w:val="000000"/>
                <w:sz w:val="20"/>
                <w:szCs w:val="20"/>
                <w:lang w:eastAsia="th-TH"/>
              </w:rPr>
              <w:t>,88</w:t>
            </w:r>
            <w:r w:rsidR="00160B9F">
              <w:rPr>
                <w:rFonts w:ascii="Browallia New" w:hAnsi="Browallia New" w:cs="Browallia New"/>
                <w:snapToGrid w:val="0"/>
                <w:color w:val="000000"/>
                <w:sz w:val="20"/>
                <w:szCs w:val="20"/>
                <w:lang w:eastAsia="th-TH"/>
              </w:rPr>
              <w:t>4</w:t>
            </w:r>
          </w:p>
        </w:tc>
        <w:tc>
          <w:tcPr>
            <w:tcW w:w="1738" w:type="dxa"/>
          </w:tcPr>
          <w:p w14:paraId="5176DC41" w14:textId="287165E5" w:rsidR="00093AE0" w:rsidRPr="00AD5D1C" w:rsidRDefault="004836DA"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7,976</w:t>
            </w:r>
          </w:p>
        </w:tc>
      </w:tr>
      <w:tr w:rsidR="00D127C6" w:rsidRPr="00AD5D1C" w14:paraId="05394406" w14:textId="0F618F53" w:rsidTr="00383479">
        <w:tc>
          <w:tcPr>
            <w:tcW w:w="1974" w:type="dxa"/>
            <w:vAlign w:val="bottom"/>
          </w:tcPr>
          <w:p w14:paraId="74C63F7E" w14:textId="059E4825"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cs/>
                <w:lang w:eastAsia="th-TH"/>
              </w:rPr>
              <w:t>ซื้อเพิ่ม</w:t>
            </w:r>
          </w:p>
        </w:tc>
        <w:tc>
          <w:tcPr>
            <w:tcW w:w="993" w:type="dxa"/>
          </w:tcPr>
          <w:p w14:paraId="747EC7F8" w14:textId="253A6D7E" w:rsidR="00D127C6" w:rsidRPr="00AD5D1C" w:rsidRDefault="00CB198E" w:rsidP="00F178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992" w:type="dxa"/>
          </w:tcPr>
          <w:p w14:paraId="3ECA7765" w14:textId="206518E7" w:rsidR="00D127C6" w:rsidRPr="00AD5D1C" w:rsidRDefault="00394F49" w:rsidP="00F178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992" w:type="dxa"/>
            <w:vAlign w:val="bottom"/>
          </w:tcPr>
          <w:p w14:paraId="785332BB" w14:textId="4678DC8C" w:rsidR="00D127C6" w:rsidRPr="00AD5D1C" w:rsidRDefault="00167874" w:rsidP="00F178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59</w:t>
            </w:r>
          </w:p>
        </w:tc>
        <w:tc>
          <w:tcPr>
            <w:tcW w:w="992" w:type="dxa"/>
            <w:vAlign w:val="bottom"/>
          </w:tcPr>
          <w:p w14:paraId="2ACE365B" w14:textId="61791169" w:rsidR="00D127C6" w:rsidRPr="00AD5D1C" w:rsidRDefault="00394F49" w:rsidP="00F178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1097" w:type="dxa"/>
            <w:vAlign w:val="bottom"/>
          </w:tcPr>
          <w:p w14:paraId="440815CD" w14:textId="1A492679" w:rsidR="00D127C6" w:rsidRPr="00AD5D1C" w:rsidRDefault="00167874" w:rsidP="00F178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59</w:t>
            </w:r>
          </w:p>
        </w:tc>
        <w:tc>
          <w:tcPr>
            <w:tcW w:w="1738" w:type="dxa"/>
          </w:tcPr>
          <w:p w14:paraId="72AF5979" w14:textId="79F1A294" w:rsidR="00093AE0" w:rsidRPr="00AD5D1C" w:rsidRDefault="004836DA" w:rsidP="00F178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11</w:t>
            </w:r>
          </w:p>
        </w:tc>
      </w:tr>
      <w:tr w:rsidR="00D127C6" w:rsidRPr="00AD5D1C" w14:paraId="448D216D" w14:textId="07E93EFD" w:rsidTr="00383479">
        <w:tc>
          <w:tcPr>
            <w:tcW w:w="1974" w:type="dxa"/>
            <w:vAlign w:val="bottom"/>
          </w:tcPr>
          <w:p w14:paraId="5E3E3260" w14:textId="38F7461C"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2565</w:t>
            </w:r>
          </w:p>
        </w:tc>
        <w:tc>
          <w:tcPr>
            <w:tcW w:w="993" w:type="dxa"/>
            <w:vAlign w:val="bottom"/>
          </w:tcPr>
          <w:p w14:paraId="131F7388" w14:textId="169EFA23" w:rsidR="00D127C6" w:rsidRPr="00AD5D1C" w:rsidRDefault="00C37148"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111</w:t>
            </w:r>
          </w:p>
        </w:tc>
        <w:tc>
          <w:tcPr>
            <w:tcW w:w="992" w:type="dxa"/>
            <w:vAlign w:val="bottom"/>
          </w:tcPr>
          <w:p w14:paraId="389FD60A" w14:textId="499ED59D" w:rsidR="00D127C6" w:rsidRPr="00AD5D1C" w:rsidRDefault="00C37148"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8,979</w:t>
            </w:r>
          </w:p>
        </w:tc>
        <w:tc>
          <w:tcPr>
            <w:tcW w:w="992" w:type="dxa"/>
          </w:tcPr>
          <w:p w14:paraId="66E308DC" w14:textId="3222561F" w:rsidR="00D127C6" w:rsidRPr="00AD5D1C" w:rsidRDefault="00B049D8"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26,18</w:t>
            </w:r>
            <w:r w:rsidR="00BD0751">
              <w:rPr>
                <w:rFonts w:ascii="Browallia New" w:hAnsi="Browallia New" w:cs="Browallia New"/>
                <w:snapToGrid w:val="0"/>
                <w:color w:val="000000"/>
                <w:sz w:val="20"/>
                <w:szCs w:val="20"/>
                <w:lang w:eastAsia="th-TH"/>
              </w:rPr>
              <w:t>3</w:t>
            </w:r>
          </w:p>
        </w:tc>
        <w:tc>
          <w:tcPr>
            <w:tcW w:w="992" w:type="dxa"/>
          </w:tcPr>
          <w:p w14:paraId="2ED7C7D9" w14:textId="6D04AD56" w:rsidR="00D127C6" w:rsidRPr="00AD5D1C" w:rsidRDefault="006F6A03"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670</w:t>
            </w:r>
          </w:p>
        </w:tc>
        <w:tc>
          <w:tcPr>
            <w:tcW w:w="1097" w:type="dxa"/>
            <w:vAlign w:val="bottom"/>
          </w:tcPr>
          <w:p w14:paraId="271AA733" w14:textId="017948E6" w:rsidR="00D127C6" w:rsidRPr="00AD5D1C" w:rsidRDefault="00F05ABE"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35,94</w:t>
            </w:r>
            <w:r w:rsidR="009F665E">
              <w:rPr>
                <w:rFonts w:ascii="Browallia New" w:hAnsi="Browallia New" w:cs="Browallia New"/>
                <w:snapToGrid w:val="0"/>
                <w:color w:val="000000"/>
                <w:sz w:val="20"/>
                <w:szCs w:val="20"/>
                <w:lang w:eastAsia="th-TH"/>
              </w:rPr>
              <w:t>3</w:t>
            </w:r>
          </w:p>
        </w:tc>
        <w:tc>
          <w:tcPr>
            <w:tcW w:w="1738" w:type="dxa"/>
          </w:tcPr>
          <w:p w14:paraId="72ED8FC0" w14:textId="75DCDE9B" w:rsidR="00093AE0" w:rsidRPr="00AD5D1C" w:rsidRDefault="004836DA"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7,9</w:t>
            </w:r>
            <w:r>
              <w:rPr>
                <w:rFonts w:ascii="Browallia New" w:hAnsi="Browallia New" w:cs="Browallia New"/>
                <w:snapToGrid w:val="0"/>
                <w:color w:val="000000"/>
                <w:sz w:val="20"/>
                <w:szCs w:val="20"/>
                <w:lang w:eastAsia="th-TH"/>
              </w:rPr>
              <w:t>87</w:t>
            </w:r>
          </w:p>
        </w:tc>
      </w:tr>
      <w:tr w:rsidR="00D127C6" w:rsidRPr="00AD5D1C" w14:paraId="7E608AF7" w14:textId="0D33785F" w:rsidTr="00383479">
        <w:tc>
          <w:tcPr>
            <w:tcW w:w="1974" w:type="dxa"/>
          </w:tcPr>
          <w:p w14:paraId="51CA2236"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tcPr>
          <w:p w14:paraId="528F4888"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5DDE7E38"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B9D0B00"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2BBE4FB"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4D4C2CD3"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6F67CD21" w14:textId="77777777" w:rsidR="00093AE0" w:rsidRPr="00AD5D1C" w:rsidRDefault="00093AE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127C6" w:rsidRPr="00AD5D1C" w14:paraId="7EAB0B1A" w14:textId="7C7C1A23" w:rsidTr="00383479">
        <w:tc>
          <w:tcPr>
            <w:tcW w:w="1974" w:type="dxa"/>
            <w:vAlign w:val="bottom"/>
          </w:tcPr>
          <w:p w14:paraId="4B37A7D8" w14:textId="1721C8E8"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b/>
                <w:bCs/>
                <w:snapToGrid w:val="0"/>
                <w:color w:val="000000"/>
                <w:sz w:val="20"/>
                <w:szCs w:val="20"/>
                <w:u w:val="single"/>
                <w:cs/>
                <w:lang w:eastAsia="th-TH"/>
              </w:rPr>
              <w:t>ค่าตัดจำหน่ายสะสม</w:t>
            </w:r>
          </w:p>
        </w:tc>
        <w:tc>
          <w:tcPr>
            <w:tcW w:w="993" w:type="dxa"/>
          </w:tcPr>
          <w:p w14:paraId="312EED93"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705CEDA7"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81603EC"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FA15013"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2A89AC7D"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7B1C1F5F" w14:textId="77777777" w:rsidR="00093AE0" w:rsidRPr="00AD5D1C" w:rsidRDefault="00093AE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127C6" w:rsidRPr="00AD5D1C" w14:paraId="01F00ECB" w14:textId="64027483" w:rsidTr="00383479">
        <w:tc>
          <w:tcPr>
            <w:tcW w:w="1974" w:type="dxa"/>
            <w:vAlign w:val="bottom"/>
          </w:tcPr>
          <w:p w14:paraId="66DE2B23" w14:textId="2462C5F2"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 xml:space="preserve">1 </w:t>
            </w:r>
            <w:r w:rsidRPr="00AD5D1C">
              <w:rPr>
                <w:rFonts w:ascii="Browallia New" w:hAnsi="Browallia New" w:cs="Browallia New"/>
                <w:snapToGrid w:val="0"/>
                <w:color w:val="000000"/>
                <w:sz w:val="20"/>
                <w:szCs w:val="20"/>
                <w:cs/>
                <w:lang w:eastAsia="th-TH"/>
              </w:rPr>
              <w:t>มกราคม</w:t>
            </w:r>
            <w:r w:rsidRPr="00AD5D1C">
              <w:rPr>
                <w:rFonts w:ascii="Browallia New" w:hAnsi="Browallia New" w:cs="Browallia New"/>
                <w:snapToGrid w:val="0"/>
                <w:color w:val="000000"/>
                <w:sz w:val="20"/>
                <w:szCs w:val="20"/>
                <w:lang w:eastAsia="th-TH"/>
              </w:rPr>
              <w:t xml:space="preserve"> 2564</w:t>
            </w:r>
          </w:p>
        </w:tc>
        <w:tc>
          <w:tcPr>
            <w:tcW w:w="993" w:type="dxa"/>
            <w:vAlign w:val="bottom"/>
          </w:tcPr>
          <w:p w14:paraId="7429DAB1" w14:textId="7C5093DA"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992" w:type="dxa"/>
          </w:tcPr>
          <w:p w14:paraId="04B7B79C" w14:textId="3A45023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3,891</w:t>
            </w:r>
          </w:p>
        </w:tc>
        <w:tc>
          <w:tcPr>
            <w:tcW w:w="992" w:type="dxa"/>
          </w:tcPr>
          <w:p w14:paraId="170B802A" w14:textId="5D20AF87" w:rsidR="00D127C6" w:rsidRPr="00AD5D1C" w:rsidRDefault="00650B9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10,</w:t>
            </w:r>
            <w:r w:rsidR="00A81F36">
              <w:rPr>
                <w:rFonts w:ascii="Browallia New" w:hAnsi="Browallia New" w:cs="Browallia New"/>
                <w:snapToGrid w:val="0"/>
                <w:color w:val="000000"/>
                <w:sz w:val="20"/>
                <w:szCs w:val="20"/>
                <w:lang w:eastAsia="th-TH"/>
              </w:rPr>
              <w:t>618</w:t>
            </w:r>
          </w:p>
        </w:tc>
        <w:tc>
          <w:tcPr>
            <w:tcW w:w="992" w:type="dxa"/>
            <w:vAlign w:val="bottom"/>
          </w:tcPr>
          <w:p w14:paraId="2F409058" w14:textId="4158D473"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1097" w:type="dxa"/>
          </w:tcPr>
          <w:p w14:paraId="5AEE4593" w14:textId="18BDF20D"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1</w:t>
            </w:r>
            <w:r w:rsidR="005355B1" w:rsidRPr="00AD5D1C">
              <w:rPr>
                <w:rFonts w:ascii="Browallia New" w:hAnsi="Browallia New" w:cs="Browallia New"/>
                <w:snapToGrid w:val="0"/>
                <w:color w:val="000000"/>
                <w:sz w:val="20"/>
                <w:szCs w:val="20"/>
                <w:lang w:eastAsia="th-TH"/>
              </w:rPr>
              <w:t>4,5</w:t>
            </w:r>
            <w:r w:rsidR="008C62EF">
              <w:rPr>
                <w:rFonts w:ascii="Browallia New" w:hAnsi="Browallia New" w:cs="Browallia New"/>
                <w:snapToGrid w:val="0"/>
                <w:color w:val="000000"/>
                <w:sz w:val="20"/>
                <w:szCs w:val="20"/>
                <w:lang w:eastAsia="th-TH"/>
              </w:rPr>
              <w:t>09</w:t>
            </w:r>
          </w:p>
        </w:tc>
        <w:tc>
          <w:tcPr>
            <w:tcW w:w="1738" w:type="dxa"/>
          </w:tcPr>
          <w:p w14:paraId="1C1F431C" w14:textId="77E73291" w:rsidR="00093AE0" w:rsidRPr="00AD5D1C" w:rsidRDefault="004836DA"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4,</w:t>
            </w:r>
            <w:r w:rsidR="003C6CE3">
              <w:rPr>
                <w:rFonts w:ascii="Browallia New" w:hAnsi="Browallia New" w:cs="Browallia New"/>
                <w:snapToGrid w:val="0"/>
                <w:color w:val="000000"/>
                <w:sz w:val="20"/>
                <w:szCs w:val="20"/>
                <w:lang w:eastAsia="th-TH"/>
              </w:rPr>
              <w:t>14</w:t>
            </w:r>
            <w:r w:rsidR="00B25779">
              <w:rPr>
                <w:rFonts w:ascii="Browallia New" w:hAnsi="Browallia New" w:cs="Browallia New"/>
                <w:snapToGrid w:val="0"/>
                <w:color w:val="000000"/>
                <w:sz w:val="20"/>
                <w:szCs w:val="20"/>
                <w:lang w:eastAsia="th-TH"/>
              </w:rPr>
              <w:t>4</w:t>
            </w:r>
          </w:p>
        </w:tc>
      </w:tr>
      <w:tr w:rsidR="00D127C6" w:rsidRPr="00AD5D1C" w14:paraId="7F6907DB" w14:textId="562710EA" w:rsidTr="00383479">
        <w:tc>
          <w:tcPr>
            <w:tcW w:w="1974" w:type="dxa"/>
            <w:vAlign w:val="bottom"/>
          </w:tcPr>
          <w:p w14:paraId="58AB6A8D" w14:textId="58854F8E"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ค่าตัดจำหน่ายราคาสำหรับปี</w:t>
            </w:r>
          </w:p>
        </w:tc>
        <w:tc>
          <w:tcPr>
            <w:tcW w:w="993" w:type="dxa"/>
            <w:vAlign w:val="bottom"/>
          </w:tcPr>
          <w:p w14:paraId="43238DD9" w14:textId="7875F678"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992" w:type="dxa"/>
          </w:tcPr>
          <w:p w14:paraId="46058384" w14:textId="607D4903"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w:t>
            </w:r>
          </w:p>
        </w:tc>
        <w:tc>
          <w:tcPr>
            <w:tcW w:w="992" w:type="dxa"/>
          </w:tcPr>
          <w:p w14:paraId="5C9335F2" w14:textId="7B9F0E07"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2,</w:t>
            </w:r>
            <w:r w:rsidR="008C62EF">
              <w:rPr>
                <w:rFonts w:ascii="Browallia New" w:hAnsi="Browallia New" w:cs="Browallia New"/>
                <w:snapToGrid w:val="0"/>
                <w:color w:val="000000"/>
                <w:sz w:val="20"/>
                <w:szCs w:val="20"/>
                <w:lang w:eastAsia="th-TH"/>
              </w:rPr>
              <w:t>81</w:t>
            </w:r>
            <w:r w:rsidR="00BD0751">
              <w:rPr>
                <w:rFonts w:ascii="Browallia New" w:hAnsi="Browallia New" w:cs="Browallia New"/>
                <w:snapToGrid w:val="0"/>
                <w:color w:val="000000"/>
                <w:sz w:val="20"/>
                <w:szCs w:val="20"/>
                <w:lang w:eastAsia="th-TH"/>
              </w:rPr>
              <w:t>2</w:t>
            </w:r>
          </w:p>
        </w:tc>
        <w:tc>
          <w:tcPr>
            <w:tcW w:w="992" w:type="dxa"/>
          </w:tcPr>
          <w:p w14:paraId="16895A56" w14:textId="2125E269"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1097" w:type="dxa"/>
          </w:tcPr>
          <w:p w14:paraId="2E5B4B6B" w14:textId="710230A3" w:rsidR="00D127C6" w:rsidRPr="00AD5D1C" w:rsidRDefault="00D127C6"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2,</w:t>
            </w:r>
            <w:r w:rsidR="008C62EF">
              <w:rPr>
                <w:rFonts w:ascii="Browallia New" w:hAnsi="Browallia New" w:cs="Browallia New"/>
                <w:snapToGrid w:val="0"/>
                <w:color w:val="000000"/>
                <w:sz w:val="20"/>
                <w:szCs w:val="20"/>
                <w:lang w:eastAsia="th-TH"/>
              </w:rPr>
              <w:t>81</w:t>
            </w:r>
            <w:r w:rsidR="00BD0751">
              <w:rPr>
                <w:rFonts w:ascii="Browallia New" w:hAnsi="Browallia New" w:cs="Browallia New"/>
                <w:snapToGrid w:val="0"/>
                <w:color w:val="000000"/>
                <w:sz w:val="20"/>
                <w:szCs w:val="20"/>
                <w:lang w:eastAsia="th-TH"/>
              </w:rPr>
              <w:t>2</w:t>
            </w:r>
          </w:p>
        </w:tc>
        <w:tc>
          <w:tcPr>
            <w:tcW w:w="1738" w:type="dxa"/>
          </w:tcPr>
          <w:p w14:paraId="14717737" w14:textId="5448F9B9" w:rsidR="00093AE0" w:rsidRPr="00AD5D1C" w:rsidRDefault="003C6CE3"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236</w:t>
            </w:r>
          </w:p>
        </w:tc>
      </w:tr>
      <w:tr w:rsidR="00D127C6" w:rsidRPr="00AD5D1C" w14:paraId="0768DFCD" w14:textId="72124F20" w:rsidTr="00383479">
        <w:tc>
          <w:tcPr>
            <w:tcW w:w="1974" w:type="dxa"/>
            <w:vAlign w:val="bottom"/>
          </w:tcPr>
          <w:p w14:paraId="65517E76" w14:textId="4BDB8FCB"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2564</w:t>
            </w:r>
          </w:p>
        </w:tc>
        <w:tc>
          <w:tcPr>
            <w:tcW w:w="993" w:type="dxa"/>
            <w:vAlign w:val="bottom"/>
          </w:tcPr>
          <w:p w14:paraId="026D6BB5" w14:textId="41283331"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992" w:type="dxa"/>
          </w:tcPr>
          <w:p w14:paraId="3AC9B561" w14:textId="3E40AD7A"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3,891</w:t>
            </w:r>
          </w:p>
        </w:tc>
        <w:tc>
          <w:tcPr>
            <w:tcW w:w="992" w:type="dxa"/>
          </w:tcPr>
          <w:p w14:paraId="67400DAD" w14:textId="081CEDAD" w:rsidR="00D127C6" w:rsidRPr="00AD5D1C" w:rsidRDefault="00650B9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13,</w:t>
            </w:r>
            <w:r w:rsidR="005355B1" w:rsidRPr="00AD5D1C">
              <w:rPr>
                <w:rFonts w:ascii="Browallia New" w:hAnsi="Browallia New" w:cs="Browallia New"/>
                <w:sz w:val="20"/>
                <w:szCs w:val="20"/>
              </w:rPr>
              <w:t>43</w:t>
            </w:r>
            <w:r w:rsidR="00B01925">
              <w:rPr>
                <w:rFonts w:ascii="Browallia New" w:hAnsi="Browallia New" w:cs="Browallia New"/>
                <w:sz w:val="20"/>
                <w:szCs w:val="20"/>
              </w:rPr>
              <w:t>0</w:t>
            </w:r>
          </w:p>
        </w:tc>
        <w:tc>
          <w:tcPr>
            <w:tcW w:w="992" w:type="dxa"/>
            <w:vAlign w:val="bottom"/>
          </w:tcPr>
          <w:p w14:paraId="1F59829C" w14:textId="4656F7EE"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1097" w:type="dxa"/>
          </w:tcPr>
          <w:p w14:paraId="47F46F91" w14:textId="728FBBDF"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1</w:t>
            </w:r>
            <w:r w:rsidR="005355B1" w:rsidRPr="00AD5D1C">
              <w:rPr>
                <w:rFonts w:ascii="Browallia New" w:hAnsi="Browallia New" w:cs="Browallia New"/>
                <w:snapToGrid w:val="0"/>
                <w:color w:val="000000"/>
                <w:sz w:val="20"/>
                <w:szCs w:val="20"/>
                <w:lang w:eastAsia="th-TH"/>
              </w:rPr>
              <w:t>7,32</w:t>
            </w:r>
            <w:r w:rsidR="00A82B3F">
              <w:rPr>
                <w:rFonts w:ascii="Browallia New" w:hAnsi="Browallia New" w:cs="Browallia New"/>
                <w:snapToGrid w:val="0"/>
                <w:color w:val="000000"/>
                <w:sz w:val="20"/>
                <w:szCs w:val="20"/>
                <w:lang w:eastAsia="th-TH"/>
              </w:rPr>
              <w:t>1</w:t>
            </w:r>
          </w:p>
        </w:tc>
        <w:tc>
          <w:tcPr>
            <w:tcW w:w="1738" w:type="dxa"/>
          </w:tcPr>
          <w:p w14:paraId="52DC7827" w14:textId="42DA33D3" w:rsidR="00093AE0" w:rsidRPr="00AD5D1C" w:rsidRDefault="004836DA"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4,380</w:t>
            </w:r>
          </w:p>
        </w:tc>
      </w:tr>
      <w:tr w:rsidR="00D127C6" w:rsidRPr="00AD5D1C" w14:paraId="7273E0E8" w14:textId="09566523" w:rsidTr="00383479">
        <w:tc>
          <w:tcPr>
            <w:tcW w:w="1974" w:type="dxa"/>
            <w:vAlign w:val="bottom"/>
          </w:tcPr>
          <w:p w14:paraId="3A2B29F2" w14:textId="53913676"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cs/>
                <w:lang w:eastAsia="th-TH"/>
              </w:rPr>
              <w:t>ค่าตัดจำหน่ายราคาสำหรับปี</w:t>
            </w:r>
          </w:p>
        </w:tc>
        <w:tc>
          <w:tcPr>
            <w:tcW w:w="993" w:type="dxa"/>
            <w:vAlign w:val="bottom"/>
          </w:tcPr>
          <w:p w14:paraId="24F4F9C3" w14:textId="5EDD5F71" w:rsidR="00D127C6" w:rsidRPr="00AD5D1C" w:rsidRDefault="00535072"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w:t>
            </w:r>
          </w:p>
        </w:tc>
        <w:tc>
          <w:tcPr>
            <w:tcW w:w="992" w:type="dxa"/>
          </w:tcPr>
          <w:p w14:paraId="651E874D" w14:textId="6DA35D6C" w:rsidR="00D127C6" w:rsidRPr="00AD5D1C" w:rsidRDefault="00535072"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992" w:type="dxa"/>
          </w:tcPr>
          <w:p w14:paraId="5F399087" w14:textId="598B414E" w:rsidR="00D127C6" w:rsidRPr="00AD5D1C" w:rsidRDefault="00535072"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2,813</w:t>
            </w:r>
          </w:p>
        </w:tc>
        <w:tc>
          <w:tcPr>
            <w:tcW w:w="992" w:type="dxa"/>
          </w:tcPr>
          <w:p w14:paraId="3E6A790A" w14:textId="4E552680" w:rsidR="00D127C6" w:rsidRPr="00AD5D1C" w:rsidRDefault="00535072"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w:t>
            </w:r>
          </w:p>
        </w:tc>
        <w:tc>
          <w:tcPr>
            <w:tcW w:w="1097" w:type="dxa"/>
          </w:tcPr>
          <w:p w14:paraId="15B240FD" w14:textId="27527693" w:rsidR="00D127C6" w:rsidRPr="00AD5D1C" w:rsidRDefault="007D7F8B"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2,813</w:t>
            </w:r>
          </w:p>
        </w:tc>
        <w:tc>
          <w:tcPr>
            <w:tcW w:w="1738" w:type="dxa"/>
          </w:tcPr>
          <w:p w14:paraId="6484416F" w14:textId="48030EDA" w:rsidR="00093AE0" w:rsidRPr="00AD5D1C" w:rsidRDefault="004836DA"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242</w:t>
            </w:r>
          </w:p>
        </w:tc>
      </w:tr>
      <w:tr w:rsidR="00D127C6" w:rsidRPr="00AD5D1C" w14:paraId="04C9F7E3" w14:textId="3448FA07" w:rsidTr="00383479">
        <w:tc>
          <w:tcPr>
            <w:tcW w:w="1974" w:type="dxa"/>
            <w:vAlign w:val="bottom"/>
          </w:tcPr>
          <w:p w14:paraId="261FB90E" w14:textId="1077D9EC"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2565</w:t>
            </w:r>
          </w:p>
        </w:tc>
        <w:tc>
          <w:tcPr>
            <w:tcW w:w="993" w:type="dxa"/>
            <w:vAlign w:val="bottom"/>
          </w:tcPr>
          <w:p w14:paraId="2A0B1ABD" w14:textId="4F14D331" w:rsidR="00D127C6" w:rsidRPr="00AD5D1C" w:rsidRDefault="00535072"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992" w:type="dxa"/>
          </w:tcPr>
          <w:p w14:paraId="070D9789" w14:textId="691C3458" w:rsidR="00D127C6" w:rsidRPr="00AD5D1C" w:rsidRDefault="007D7F8B"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3,891</w:t>
            </w:r>
          </w:p>
        </w:tc>
        <w:tc>
          <w:tcPr>
            <w:tcW w:w="992" w:type="dxa"/>
          </w:tcPr>
          <w:p w14:paraId="2F7B1233" w14:textId="628D558E" w:rsidR="00D127C6" w:rsidRPr="00AD5D1C" w:rsidRDefault="007D7F8B"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16,24</w:t>
            </w:r>
            <w:r w:rsidR="00371DEE">
              <w:rPr>
                <w:rFonts w:ascii="Browallia New" w:hAnsi="Browallia New" w:cs="Browallia New"/>
                <w:snapToGrid w:val="0"/>
                <w:color w:val="000000"/>
                <w:sz w:val="20"/>
                <w:szCs w:val="20"/>
                <w:lang w:eastAsia="th-TH"/>
              </w:rPr>
              <w:t>3</w:t>
            </w:r>
          </w:p>
        </w:tc>
        <w:tc>
          <w:tcPr>
            <w:tcW w:w="992" w:type="dxa"/>
            <w:vAlign w:val="bottom"/>
          </w:tcPr>
          <w:p w14:paraId="1F76078B" w14:textId="370ED176" w:rsidR="00D127C6" w:rsidRPr="00AD5D1C" w:rsidRDefault="007D7F8B"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1097" w:type="dxa"/>
          </w:tcPr>
          <w:p w14:paraId="0E0C313F" w14:textId="63EC0B4E" w:rsidR="00D127C6" w:rsidRPr="00AD5D1C" w:rsidRDefault="007D7F8B"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20,13</w:t>
            </w:r>
            <w:r w:rsidR="00371DEE">
              <w:rPr>
                <w:rFonts w:ascii="Browallia New" w:hAnsi="Browallia New" w:cs="Browallia New"/>
                <w:snapToGrid w:val="0"/>
                <w:color w:val="000000"/>
                <w:sz w:val="20"/>
                <w:szCs w:val="20"/>
                <w:lang w:eastAsia="th-TH"/>
              </w:rPr>
              <w:t>4</w:t>
            </w:r>
          </w:p>
        </w:tc>
        <w:tc>
          <w:tcPr>
            <w:tcW w:w="1738" w:type="dxa"/>
          </w:tcPr>
          <w:p w14:paraId="7254E5D8" w14:textId="385D9BEF" w:rsidR="00093AE0" w:rsidRPr="00AD5D1C" w:rsidRDefault="004836DA"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4,622</w:t>
            </w:r>
          </w:p>
        </w:tc>
      </w:tr>
      <w:tr w:rsidR="00D127C6" w:rsidRPr="00AD5D1C" w14:paraId="022A85E6" w14:textId="2755CFFD" w:rsidTr="00383479">
        <w:tc>
          <w:tcPr>
            <w:tcW w:w="1974" w:type="dxa"/>
            <w:vAlign w:val="bottom"/>
          </w:tcPr>
          <w:p w14:paraId="48992053"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3" w:type="dxa"/>
            <w:vAlign w:val="bottom"/>
          </w:tcPr>
          <w:p w14:paraId="3579E473"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203DD085"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7E752F64"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70A80E8E"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vAlign w:val="bottom"/>
          </w:tcPr>
          <w:p w14:paraId="7A4347E8"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3136E8D4" w14:textId="77777777" w:rsidR="00093AE0" w:rsidRPr="00AD5D1C" w:rsidRDefault="00093AE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127C6" w:rsidRPr="00AD5D1C" w14:paraId="070EE2C5" w14:textId="026168CD" w:rsidTr="00383479">
        <w:tc>
          <w:tcPr>
            <w:tcW w:w="2967" w:type="dxa"/>
            <w:gridSpan w:val="2"/>
          </w:tcPr>
          <w:p w14:paraId="48F56E38" w14:textId="30FB824E"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lang w:eastAsia="th-TH"/>
              </w:rPr>
            </w:pPr>
            <w:r w:rsidRPr="00AD5D1C">
              <w:rPr>
                <w:rFonts w:ascii="Browallia New" w:hAnsi="Browallia New" w:cs="Browallia New"/>
                <w:b/>
                <w:bCs/>
                <w:snapToGrid w:val="0"/>
                <w:color w:val="000000"/>
                <w:sz w:val="20"/>
                <w:szCs w:val="20"/>
                <w:u w:val="single"/>
                <w:cs/>
                <w:lang w:eastAsia="th-TH"/>
              </w:rPr>
              <w:br w:type="page"/>
              <w:t>ค่าเผื่อการด้อยค่า</w:t>
            </w:r>
          </w:p>
        </w:tc>
        <w:tc>
          <w:tcPr>
            <w:tcW w:w="992" w:type="dxa"/>
            <w:vAlign w:val="bottom"/>
          </w:tcPr>
          <w:p w14:paraId="0A923CA7"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272D9222"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1A4BF66C"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vAlign w:val="bottom"/>
          </w:tcPr>
          <w:p w14:paraId="6F395F6E"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1AE8DD20" w14:textId="77777777" w:rsidR="00093AE0" w:rsidRPr="00AD5D1C" w:rsidRDefault="00093AE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127C6" w:rsidRPr="00AD5D1C" w14:paraId="43B7B993" w14:textId="390B7685" w:rsidTr="00383479">
        <w:tc>
          <w:tcPr>
            <w:tcW w:w="1974" w:type="dxa"/>
          </w:tcPr>
          <w:p w14:paraId="3DB40FFF" w14:textId="3BC2BFC1"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31</w:t>
            </w:r>
            <w:r w:rsidRPr="00AD5D1C">
              <w:rPr>
                <w:rFonts w:ascii="Browallia New" w:hAnsi="Browallia New" w:cs="Browallia New"/>
                <w:snapToGrid w:val="0"/>
                <w:color w:val="000000"/>
                <w:sz w:val="20"/>
                <w:szCs w:val="20"/>
                <w:cs/>
                <w:lang w:eastAsia="th-TH"/>
              </w:rPr>
              <w:t xml:space="preserve"> ธันวาคม </w:t>
            </w:r>
            <w:r w:rsidRPr="00AD5D1C">
              <w:rPr>
                <w:rFonts w:ascii="Browallia New" w:hAnsi="Browallia New" w:cs="Browallia New"/>
                <w:snapToGrid w:val="0"/>
                <w:color w:val="000000"/>
                <w:sz w:val="20"/>
                <w:szCs w:val="20"/>
                <w:lang w:eastAsia="th-TH"/>
              </w:rPr>
              <w:t>2564</w:t>
            </w:r>
          </w:p>
        </w:tc>
        <w:tc>
          <w:tcPr>
            <w:tcW w:w="993" w:type="dxa"/>
            <w:vAlign w:val="bottom"/>
          </w:tcPr>
          <w:p w14:paraId="3FD67876" w14:textId="39432BA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cs/>
                <w:lang w:eastAsia="th-TH"/>
              </w:rPr>
              <w:t xml:space="preserve">        -</w:t>
            </w:r>
          </w:p>
        </w:tc>
        <w:tc>
          <w:tcPr>
            <w:tcW w:w="992" w:type="dxa"/>
            <w:vAlign w:val="bottom"/>
          </w:tcPr>
          <w:p w14:paraId="21D82401" w14:textId="60EE65A8"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5,088</w:t>
            </w:r>
          </w:p>
        </w:tc>
        <w:tc>
          <w:tcPr>
            <w:tcW w:w="992" w:type="dxa"/>
          </w:tcPr>
          <w:p w14:paraId="7BEA0BBB" w14:textId="34BEBC84"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3,534</w:t>
            </w:r>
          </w:p>
        </w:tc>
        <w:tc>
          <w:tcPr>
            <w:tcW w:w="992" w:type="dxa"/>
            <w:vAlign w:val="bottom"/>
          </w:tcPr>
          <w:p w14:paraId="5CD10F2D" w14:textId="1452EFAB"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cs/>
                <w:lang w:eastAsia="th-TH"/>
              </w:rPr>
              <w:t xml:space="preserve">        -</w:t>
            </w:r>
          </w:p>
        </w:tc>
        <w:tc>
          <w:tcPr>
            <w:tcW w:w="1097" w:type="dxa"/>
          </w:tcPr>
          <w:p w14:paraId="5B401021" w14:textId="4CC1332F"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8,622</w:t>
            </w:r>
          </w:p>
        </w:tc>
        <w:tc>
          <w:tcPr>
            <w:tcW w:w="1738" w:type="dxa"/>
          </w:tcPr>
          <w:p w14:paraId="5A1ACCC5" w14:textId="1E4AD60B" w:rsidR="00093AE0" w:rsidRPr="00AD5D1C" w:rsidRDefault="004836DA"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w:t>
            </w:r>
          </w:p>
        </w:tc>
      </w:tr>
      <w:tr w:rsidR="00D127C6" w:rsidRPr="00AD5D1C" w14:paraId="2F9CEB82" w14:textId="5DCBE47B" w:rsidTr="00383479">
        <w:tc>
          <w:tcPr>
            <w:tcW w:w="1974" w:type="dxa"/>
          </w:tcPr>
          <w:p w14:paraId="4765D28C" w14:textId="2C4D9042"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cs/>
                <w:lang w:eastAsia="th-TH"/>
              </w:rPr>
              <w:t>กลับรายการค่าเผื่อ</w:t>
            </w:r>
          </w:p>
        </w:tc>
        <w:tc>
          <w:tcPr>
            <w:tcW w:w="993" w:type="dxa"/>
            <w:vAlign w:val="bottom"/>
          </w:tcPr>
          <w:p w14:paraId="284B2C7D" w14:textId="61C6EB78" w:rsidR="00D127C6" w:rsidRPr="00AD5D1C" w:rsidRDefault="00A2026E"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w:t>
            </w:r>
          </w:p>
        </w:tc>
        <w:tc>
          <w:tcPr>
            <w:tcW w:w="992" w:type="dxa"/>
            <w:vAlign w:val="bottom"/>
          </w:tcPr>
          <w:p w14:paraId="66F672E7" w14:textId="2744478B" w:rsidR="00D127C6" w:rsidRPr="00AD5D1C" w:rsidRDefault="00A2026E"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992" w:type="dxa"/>
          </w:tcPr>
          <w:p w14:paraId="17A2EA4D" w14:textId="1629AFB9" w:rsidR="00D127C6" w:rsidRPr="00AD5D1C" w:rsidRDefault="00E41E6D"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(736)</w:t>
            </w:r>
          </w:p>
        </w:tc>
        <w:tc>
          <w:tcPr>
            <w:tcW w:w="992" w:type="dxa"/>
            <w:vAlign w:val="bottom"/>
          </w:tcPr>
          <w:p w14:paraId="60035267" w14:textId="28C02A1A" w:rsidR="00D127C6" w:rsidRPr="00AD5D1C" w:rsidRDefault="00963DDE"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w:t>
            </w:r>
          </w:p>
        </w:tc>
        <w:tc>
          <w:tcPr>
            <w:tcW w:w="1097" w:type="dxa"/>
          </w:tcPr>
          <w:p w14:paraId="7A7D2FBA" w14:textId="6E58B579" w:rsidR="00D127C6" w:rsidRPr="00AD5D1C" w:rsidRDefault="00963DDE"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(736)</w:t>
            </w:r>
          </w:p>
        </w:tc>
        <w:tc>
          <w:tcPr>
            <w:tcW w:w="1738" w:type="dxa"/>
          </w:tcPr>
          <w:p w14:paraId="597913B6" w14:textId="38022ACE" w:rsidR="00093AE0" w:rsidRPr="00AD5D1C" w:rsidRDefault="004836DA"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w:t>
            </w:r>
          </w:p>
        </w:tc>
      </w:tr>
      <w:tr w:rsidR="00D127C6" w:rsidRPr="00AD5D1C" w14:paraId="3512A971" w14:textId="1492F2BC" w:rsidTr="00383479">
        <w:tc>
          <w:tcPr>
            <w:tcW w:w="1974" w:type="dxa"/>
          </w:tcPr>
          <w:p w14:paraId="129CB8C8" w14:textId="3309C3A0"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31</w:t>
            </w:r>
            <w:r w:rsidRPr="00AD5D1C">
              <w:rPr>
                <w:rFonts w:ascii="Browallia New" w:hAnsi="Browallia New" w:cs="Browallia New"/>
                <w:snapToGrid w:val="0"/>
                <w:color w:val="000000"/>
                <w:sz w:val="20"/>
                <w:szCs w:val="20"/>
                <w:cs/>
                <w:lang w:eastAsia="th-TH"/>
              </w:rPr>
              <w:t xml:space="preserve"> ธันวาคม </w:t>
            </w:r>
            <w:r w:rsidRPr="00AD5D1C">
              <w:rPr>
                <w:rFonts w:ascii="Browallia New" w:hAnsi="Browallia New" w:cs="Browallia New"/>
                <w:snapToGrid w:val="0"/>
                <w:color w:val="000000"/>
                <w:sz w:val="20"/>
                <w:szCs w:val="20"/>
                <w:lang w:eastAsia="th-TH"/>
              </w:rPr>
              <w:t>2565</w:t>
            </w:r>
          </w:p>
        </w:tc>
        <w:tc>
          <w:tcPr>
            <w:tcW w:w="993" w:type="dxa"/>
            <w:vAlign w:val="bottom"/>
          </w:tcPr>
          <w:p w14:paraId="21699E82" w14:textId="5C36E28F" w:rsidR="00D127C6" w:rsidRPr="00AD5D1C" w:rsidRDefault="00963DDE"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w:t>
            </w:r>
          </w:p>
        </w:tc>
        <w:tc>
          <w:tcPr>
            <w:tcW w:w="992" w:type="dxa"/>
            <w:vAlign w:val="bottom"/>
          </w:tcPr>
          <w:p w14:paraId="6BF2B080" w14:textId="1D4B1E15" w:rsidR="00D127C6" w:rsidRPr="00AD5D1C" w:rsidRDefault="00963DDE"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5,088</w:t>
            </w:r>
          </w:p>
        </w:tc>
        <w:tc>
          <w:tcPr>
            <w:tcW w:w="992" w:type="dxa"/>
          </w:tcPr>
          <w:p w14:paraId="5869FF15" w14:textId="6D553489" w:rsidR="00D127C6" w:rsidRPr="00AD5D1C" w:rsidRDefault="007B026F"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2</w:t>
            </w:r>
            <w:r w:rsidR="00651343" w:rsidRPr="00AD5D1C">
              <w:rPr>
                <w:rFonts w:ascii="Browallia New" w:hAnsi="Browallia New" w:cs="Browallia New"/>
                <w:snapToGrid w:val="0"/>
                <w:color w:val="000000"/>
                <w:sz w:val="20"/>
                <w:szCs w:val="20"/>
                <w:lang w:eastAsia="th-TH"/>
              </w:rPr>
              <w:t>,798</w:t>
            </w:r>
          </w:p>
        </w:tc>
        <w:tc>
          <w:tcPr>
            <w:tcW w:w="992" w:type="dxa"/>
            <w:vAlign w:val="bottom"/>
          </w:tcPr>
          <w:p w14:paraId="756BA7B6" w14:textId="78CD6B5F" w:rsidR="00D127C6" w:rsidRPr="00AD5D1C" w:rsidRDefault="00651343"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w:t>
            </w:r>
          </w:p>
        </w:tc>
        <w:tc>
          <w:tcPr>
            <w:tcW w:w="1097" w:type="dxa"/>
          </w:tcPr>
          <w:p w14:paraId="3E0DDE37" w14:textId="719BCF1D" w:rsidR="00D127C6" w:rsidRPr="00AD5D1C" w:rsidRDefault="004910A0"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7</w:t>
            </w:r>
            <w:r w:rsidR="007E7FB0" w:rsidRPr="00AD5D1C">
              <w:rPr>
                <w:rFonts w:ascii="Browallia New" w:hAnsi="Browallia New" w:cs="Browallia New"/>
                <w:snapToGrid w:val="0"/>
                <w:color w:val="000000"/>
                <w:sz w:val="20"/>
                <w:szCs w:val="20"/>
                <w:lang w:eastAsia="th-TH"/>
              </w:rPr>
              <w:t>,886</w:t>
            </w:r>
          </w:p>
        </w:tc>
        <w:tc>
          <w:tcPr>
            <w:tcW w:w="1738" w:type="dxa"/>
          </w:tcPr>
          <w:p w14:paraId="174F755B" w14:textId="4630ED43" w:rsidR="00093AE0" w:rsidRPr="00AD5D1C" w:rsidRDefault="004836DA" w:rsidP="00D12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w:t>
            </w:r>
          </w:p>
        </w:tc>
      </w:tr>
      <w:tr w:rsidR="00D127C6" w:rsidRPr="00AD5D1C" w14:paraId="42945724" w14:textId="676E86AE" w:rsidTr="00383479">
        <w:tc>
          <w:tcPr>
            <w:tcW w:w="1974" w:type="dxa"/>
            <w:vAlign w:val="bottom"/>
          </w:tcPr>
          <w:p w14:paraId="61405152"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p>
        </w:tc>
        <w:tc>
          <w:tcPr>
            <w:tcW w:w="993" w:type="dxa"/>
            <w:vAlign w:val="bottom"/>
          </w:tcPr>
          <w:p w14:paraId="7B7C92DF"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751B7E47"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3AC86101"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343E3CE7"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vAlign w:val="bottom"/>
          </w:tcPr>
          <w:p w14:paraId="52B34614"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149F9CF7" w14:textId="77777777" w:rsidR="00093AE0" w:rsidRPr="00AD5D1C" w:rsidRDefault="00093AE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127C6" w:rsidRPr="00AD5D1C" w14:paraId="224C07FB" w14:textId="2FF4AEE9" w:rsidTr="00383479">
        <w:tc>
          <w:tcPr>
            <w:tcW w:w="1974" w:type="dxa"/>
            <w:vAlign w:val="bottom"/>
          </w:tcPr>
          <w:p w14:paraId="66FDAC4F"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b/>
                <w:bCs/>
                <w:snapToGrid w:val="0"/>
                <w:color w:val="000000"/>
                <w:sz w:val="20"/>
                <w:szCs w:val="20"/>
                <w:u w:val="single"/>
                <w:cs/>
                <w:lang w:eastAsia="th-TH"/>
              </w:rPr>
              <w:t>มูลค่าสุทธิตามบัญชี</w:t>
            </w:r>
          </w:p>
        </w:tc>
        <w:tc>
          <w:tcPr>
            <w:tcW w:w="993" w:type="dxa"/>
            <w:vAlign w:val="bottom"/>
          </w:tcPr>
          <w:p w14:paraId="2CC83B60"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189AA233"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7F4D4D93"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53A5F271"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vAlign w:val="bottom"/>
          </w:tcPr>
          <w:p w14:paraId="2052C493"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64C5051C" w14:textId="77777777" w:rsidR="00093AE0" w:rsidRPr="00AD5D1C" w:rsidRDefault="00093AE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D127C6" w:rsidRPr="00AD5D1C" w14:paraId="4BE57E1A" w14:textId="73946AEE" w:rsidTr="00383479">
        <w:tc>
          <w:tcPr>
            <w:tcW w:w="1974" w:type="dxa"/>
            <w:vAlign w:val="bottom"/>
          </w:tcPr>
          <w:p w14:paraId="59DAF416" w14:textId="6362C0A2"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2564</w:t>
            </w:r>
          </w:p>
        </w:tc>
        <w:tc>
          <w:tcPr>
            <w:tcW w:w="993" w:type="dxa"/>
          </w:tcPr>
          <w:p w14:paraId="3FD2C9E8" w14:textId="5E84F24C" w:rsidR="00D127C6" w:rsidRPr="00AD5D1C" w:rsidRDefault="00D127C6"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111</w:t>
            </w:r>
          </w:p>
        </w:tc>
        <w:tc>
          <w:tcPr>
            <w:tcW w:w="992" w:type="dxa"/>
            <w:vAlign w:val="bottom"/>
          </w:tcPr>
          <w:p w14:paraId="1498A1ED" w14:textId="2D503995" w:rsidR="00D127C6" w:rsidRPr="00AD5D1C" w:rsidRDefault="00D127C6"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cs/>
                <w:lang w:eastAsia="th-TH"/>
              </w:rPr>
              <w:t xml:space="preserve">        -</w:t>
            </w:r>
          </w:p>
        </w:tc>
        <w:tc>
          <w:tcPr>
            <w:tcW w:w="992" w:type="dxa"/>
            <w:vAlign w:val="bottom"/>
          </w:tcPr>
          <w:p w14:paraId="3E88B001" w14:textId="5A0BAB33" w:rsidR="00D127C6" w:rsidRPr="00AD5D1C" w:rsidRDefault="00580401"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9,160</w:t>
            </w:r>
          </w:p>
        </w:tc>
        <w:tc>
          <w:tcPr>
            <w:tcW w:w="992" w:type="dxa"/>
            <w:vAlign w:val="bottom"/>
          </w:tcPr>
          <w:p w14:paraId="1CD4E4F7" w14:textId="034086B6" w:rsidR="00D127C6" w:rsidRPr="00AD5D1C" w:rsidRDefault="00D127C6"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670</w:t>
            </w:r>
          </w:p>
        </w:tc>
        <w:tc>
          <w:tcPr>
            <w:tcW w:w="1097" w:type="dxa"/>
          </w:tcPr>
          <w:p w14:paraId="2E609FF6" w14:textId="038B076D" w:rsidR="00D127C6" w:rsidRPr="00AD5D1C" w:rsidRDefault="00D127C6"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9,</w:t>
            </w:r>
            <w:r w:rsidR="00580401" w:rsidRPr="00AD5D1C">
              <w:rPr>
                <w:rFonts w:ascii="Browallia New" w:hAnsi="Browallia New" w:cs="Browallia New"/>
                <w:snapToGrid w:val="0"/>
                <w:color w:val="000000"/>
                <w:sz w:val="20"/>
                <w:szCs w:val="20"/>
                <w:lang w:eastAsia="th-TH"/>
              </w:rPr>
              <w:t>941</w:t>
            </w:r>
          </w:p>
        </w:tc>
        <w:tc>
          <w:tcPr>
            <w:tcW w:w="1738" w:type="dxa"/>
          </w:tcPr>
          <w:p w14:paraId="6F053CBB" w14:textId="039B54D1" w:rsidR="00093AE0" w:rsidRPr="00AD5D1C" w:rsidRDefault="004836DA"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3,596</w:t>
            </w:r>
          </w:p>
        </w:tc>
      </w:tr>
      <w:tr w:rsidR="00D127C6" w:rsidRPr="00AD5D1C" w14:paraId="296F18A6" w14:textId="76172776" w:rsidTr="00383479">
        <w:tc>
          <w:tcPr>
            <w:tcW w:w="1974" w:type="dxa"/>
            <w:vAlign w:val="bottom"/>
          </w:tcPr>
          <w:p w14:paraId="3E238E34" w14:textId="12923FC2"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2565</w:t>
            </w:r>
          </w:p>
        </w:tc>
        <w:tc>
          <w:tcPr>
            <w:tcW w:w="993" w:type="dxa"/>
          </w:tcPr>
          <w:p w14:paraId="751323CC" w14:textId="4B269C5D" w:rsidR="00D127C6" w:rsidRPr="00AD5D1C" w:rsidRDefault="00580401"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111</w:t>
            </w:r>
          </w:p>
        </w:tc>
        <w:tc>
          <w:tcPr>
            <w:tcW w:w="992" w:type="dxa"/>
            <w:vAlign w:val="bottom"/>
          </w:tcPr>
          <w:p w14:paraId="7A51512D" w14:textId="234982BD" w:rsidR="00D127C6" w:rsidRPr="00AD5D1C" w:rsidRDefault="00580401"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992" w:type="dxa"/>
            <w:vAlign w:val="bottom"/>
          </w:tcPr>
          <w:p w14:paraId="1CA42628" w14:textId="3CD90B87" w:rsidR="00D127C6" w:rsidRPr="00AD5D1C" w:rsidRDefault="00580401"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7,14</w:t>
            </w:r>
            <w:r w:rsidR="00B25779">
              <w:rPr>
                <w:rFonts w:ascii="Browallia New" w:hAnsi="Browallia New" w:cs="Browallia New"/>
                <w:snapToGrid w:val="0"/>
                <w:color w:val="000000"/>
                <w:sz w:val="20"/>
                <w:szCs w:val="20"/>
                <w:lang w:eastAsia="th-TH"/>
              </w:rPr>
              <w:t>2</w:t>
            </w:r>
          </w:p>
        </w:tc>
        <w:tc>
          <w:tcPr>
            <w:tcW w:w="992" w:type="dxa"/>
            <w:vAlign w:val="bottom"/>
          </w:tcPr>
          <w:p w14:paraId="60589B47" w14:textId="069DD4AC" w:rsidR="00D127C6" w:rsidRPr="00AD5D1C" w:rsidRDefault="00580401"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670</w:t>
            </w:r>
          </w:p>
        </w:tc>
        <w:tc>
          <w:tcPr>
            <w:tcW w:w="1097" w:type="dxa"/>
          </w:tcPr>
          <w:p w14:paraId="4249EF53" w14:textId="6064D739" w:rsidR="00D127C6" w:rsidRPr="00AD5D1C" w:rsidRDefault="00580401"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7,92</w:t>
            </w:r>
            <w:r w:rsidR="00BD4D1C" w:rsidRPr="00AD5D1C">
              <w:rPr>
                <w:rFonts w:ascii="Browallia New" w:hAnsi="Browallia New" w:cs="Browallia New"/>
                <w:snapToGrid w:val="0"/>
                <w:color w:val="000000"/>
                <w:sz w:val="20"/>
                <w:szCs w:val="20"/>
                <w:lang w:eastAsia="th-TH"/>
              </w:rPr>
              <w:t>3</w:t>
            </w:r>
          </w:p>
        </w:tc>
        <w:tc>
          <w:tcPr>
            <w:tcW w:w="1738" w:type="dxa"/>
          </w:tcPr>
          <w:p w14:paraId="59173A20" w14:textId="791194B6" w:rsidR="00093AE0" w:rsidRPr="00AD5D1C" w:rsidRDefault="004836DA"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3,365</w:t>
            </w:r>
          </w:p>
        </w:tc>
      </w:tr>
      <w:tr w:rsidR="00D127C6" w:rsidRPr="00AD5D1C" w14:paraId="6CFF867D" w14:textId="52ABCC78" w:rsidTr="00383479">
        <w:tc>
          <w:tcPr>
            <w:tcW w:w="1974" w:type="dxa"/>
            <w:vAlign w:val="bottom"/>
          </w:tcPr>
          <w:p w14:paraId="26115573"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3" w:type="dxa"/>
          </w:tcPr>
          <w:p w14:paraId="0207D8A6"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20F10CE"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70460AB"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DFD4295"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17EFFE67"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44F824E8" w14:textId="77777777" w:rsidR="00093AE0" w:rsidRPr="004836DA" w:rsidRDefault="00093AE0"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D127C6" w:rsidRPr="00AD5D1C" w14:paraId="555886B9" w14:textId="054D5F9F" w:rsidTr="00383479">
        <w:tc>
          <w:tcPr>
            <w:tcW w:w="1974" w:type="dxa"/>
            <w:vAlign w:val="bottom"/>
          </w:tcPr>
          <w:p w14:paraId="21D757C8" w14:textId="08A91433" w:rsidR="00D127C6" w:rsidRPr="00AD5D1C" w:rsidRDefault="0075128A"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lang w:eastAsia="th-TH"/>
              </w:rPr>
            </w:pPr>
            <w:r>
              <w:rPr>
                <w:rFonts w:ascii="Browallia New" w:hAnsi="Browallia New" w:cs="Browallia New" w:hint="cs"/>
                <w:b/>
                <w:bCs/>
                <w:snapToGrid w:val="0"/>
                <w:color w:val="000000"/>
                <w:sz w:val="20"/>
                <w:szCs w:val="20"/>
                <w:cs/>
                <w:lang w:eastAsia="th-TH"/>
              </w:rPr>
              <w:t>ค่า</w:t>
            </w:r>
            <w:r w:rsidR="00D127C6" w:rsidRPr="00AD5D1C">
              <w:rPr>
                <w:rFonts w:ascii="Browallia New" w:hAnsi="Browallia New" w:cs="Browallia New"/>
                <w:b/>
                <w:bCs/>
                <w:snapToGrid w:val="0"/>
                <w:color w:val="000000"/>
                <w:sz w:val="20"/>
                <w:szCs w:val="20"/>
                <w:cs/>
                <w:lang w:eastAsia="th-TH"/>
              </w:rPr>
              <w:t>ตัดจำหน่ายสำหรับปี</w:t>
            </w:r>
            <w:r w:rsidR="00D127C6" w:rsidRPr="00AD5D1C">
              <w:rPr>
                <w:rFonts w:ascii="Browallia New" w:hAnsi="Browallia New" w:cs="Browallia New"/>
                <w:b/>
                <w:bCs/>
                <w:snapToGrid w:val="0"/>
                <w:color w:val="000000"/>
                <w:sz w:val="20"/>
                <w:szCs w:val="20"/>
                <w:lang w:eastAsia="th-TH"/>
              </w:rPr>
              <w:t xml:space="preserve"> 256</w:t>
            </w:r>
            <w:r w:rsidR="00264F10" w:rsidRPr="00AD5D1C">
              <w:rPr>
                <w:rFonts w:ascii="Browallia New" w:hAnsi="Browallia New" w:cs="Browallia New"/>
                <w:b/>
                <w:bCs/>
                <w:snapToGrid w:val="0"/>
                <w:color w:val="000000"/>
                <w:sz w:val="20"/>
                <w:szCs w:val="20"/>
                <w:lang w:eastAsia="th-TH"/>
              </w:rPr>
              <w:t>4</w:t>
            </w:r>
          </w:p>
        </w:tc>
        <w:tc>
          <w:tcPr>
            <w:tcW w:w="993" w:type="dxa"/>
          </w:tcPr>
          <w:p w14:paraId="5D4F5C8F"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489ED009"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F9FCD4D"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093C942"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409CAAFD" w14:textId="0146E4FA" w:rsidR="00D127C6" w:rsidRPr="00AD5D1C" w:rsidRDefault="00D127C6"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2,</w:t>
            </w:r>
            <w:r w:rsidR="00A24EDC">
              <w:rPr>
                <w:rFonts w:ascii="Browallia New" w:hAnsi="Browallia New" w:cs="Browallia New"/>
                <w:sz w:val="20"/>
                <w:szCs w:val="20"/>
              </w:rPr>
              <w:t>812</w:t>
            </w:r>
          </w:p>
        </w:tc>
        <w:tc>
          <w:tcPr>
            <w:tcW w:w="1738" w:type="dxa"/>
          </w:tcPr>
          <w:p w14:paraId="5C7E3B7A" w14:textId="719D82E5" w:rsidR="00093AE0" w:rsidRPr="004836DA" w:rsidRDefault="00A24EDC"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236</w:t>
            </w:r>
          </w:p>
        </w:tc>
      </w:tr>
      <w:tr w:rsidR="00D127C6" w:rsidRPr="00AD5D1C" w14:paraId="18F26FAE" w14:textId="13572E56" w:rsidTr="00383479">
        <w:tc>
          <w:tcPr>
            <w:tcW w:w="1974" w:type="dxa"/>
            <w:vAlign w:val="bottom"/>
          </w:tcPr>
          <w:p w14:paraId="40355234" w14:textId="18A3F661" w:rsidR="00D127C6" w:rsidRPr="00AD5D1C" w:rsidRDefault="0075128A"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cs/>
                <w:lang w:eastAsia="th-TH"/>
              </w:rPr>
            </w:pPr>
            <w:r>
              <w:rPr>
                <w:rFonts w:ascii="Browallia New" w:hAnsi="Browallia New" w:cs="Browallia New" w:hint="cs"/>
                <w:b/>
                <w:bCs/>
                <w:snapToGrid w:val="0"/>
                <w:color w:val="000000"/>
                <w:sz w:val="20"/>
                <w:szCs w:val="20"/>
                <w:cs/>
                <w:lang w:eastAsia="th-TH"/>
              </w:rPr>
              <w:t>ค่า</w:t>
            </w:r>
            <w:r w:rsidR="00D127C6" w:rsidRPr="00AD5D1C">
              <w:rPr>
                <w:rFonts w:ascii="Browallia New" w:hAnsi="Browallia New" w:cs="Browallia New"/>
                <w:b/>
                <w:bCs/>
                <w:snapToGrid w:val="0"/>
                <w:color w:val="000000"/>
                <w:sz w:val="20"/>
                <w:szCs w:val="20"/>
                <w:cs/>
                <w:lang w:eastAsia="th-TH"/>
              </w:rPr>
              <w:t>ตัดจำหน่ายสำหรับปี</w:t>
            </w:r>
            <w:r w:rsidR="00D127C6" w:rsidRPr="00AD5D1C">
              <w:rPr>
                <w:rFonts w:ascii="Browallia New" w:hAnsi="Browallia New" w:cs="Browallia New"/>
                <w:b/>
                <w:bCs/>
                <w:snapToGrid w:val="0"/>
                <w:color w:val="000000"/>
                <w:sz w:val="20"/>
                <w:szCs w:val="20"/>
                <w:lang w:eastAsia="th-TH"/>
              </w:rPr>
              <w:t xml:space="preserve"> 2565</w:t>
            </w:r>
          </w:p>
        </w:tc>
        <w:tc>
          <w:tcPr>
            <w:tcW w:w="993" w:type="dxa"/>
          </w:tcPr>
          <w:p w14:paraId="589F7D6A"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799B3441"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52309F44"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2E5AE512" w14:textId="77777777" w:rsidR="00D127C6" w:rsidRPr="00AD5D1C" w:rsidRDefault="00D127C6" w:rsidP="00D12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7012B68F" w14:textId="05802724" w:rsidR="00D127C6" w:rsidRPr="00AD5D1C" w:rsidRDefault="00336110"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2,813</w:t>
            </w:r>
          </w:p>
        </w:tc>
        <w:tc>
          <w:tcPr>
            <w:tcW w:w="1738" w:type="dxa"/>
          </w:tcPr>
          <w:p w14:paraId="5BD98FC7" w14:textId="696BEF4F" w:rsidR="00093AE0" w:rsidRPr="004836DA" w:rsidRDefault="004836DA" w:rsidP="00D127C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242</w:t>
            </w:r>
          </w:p>
        </w:tc>
      </w:tr>
    </w:tbl>
    <w:p w14:paraId="1A49496E" w14:textId="0C66CA03" w:rsidR="00783325" w:rsidRDefault="00783325"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cs/>
        </w:rPr>
      </w:pPr>
    </w:p>
    <w:p w14:paraId="4DF21F7E" w14:textId="23ADE739" w:rsidR="00E5545F" w:rsidRDefault="00783325" w:rsidP="00E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sz w:val="20"/>
          <w:szCs w:val="20"/>
          <w:cs/>
        </w:rPr>
        <w:br w:type="page"/>
      </w:r>
    </w:p>
    <w:p w14:paraId="5210FF20" w14:textId="6F1835E7" w:rsidR="000B458E" w:rsidRPr="00F402D2" w:rsidRDefault="000064D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402D2">
        <w:rPr>
          <w:rFonts w:ascii="Browallia New" w:hAnsi="Browallia New" w:cs="Browallia New"/>
          <w:b/>
          <w:bCs/>
          <w:sz w:val="28"/>
          <w:szCs w:val="28"/>
          <w:cs/>
          <w:lang w:val="en-GB"/>
        </w:rPr>
        <w:t>อสังหาริมทรัพย์เพื่อการลงทุน</w:t>
      </w:r>
    </w:p>
    <w:p w14:paraId="62862571" w14:textId="77777777" w:rsidR="00A94B79" w:rsidRPr="00167722" w:rsidRDefault="00A94B79" w:rsidP="0016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551" w:type="dxa"/>
        <w:tblInd w:w="252" w:type="dxa"/>
        <w:tblLayout w:type="fixed"/>
        <w:tblCellMar>
          <w:left w:w="115" w:type="dxa"/>
          <w:right w:w="115" w:type="dxa"/>
        </w:tblCellMar>
        <w:tblLook w:val="0000" w:firstRow="0" w:lastRow="0" w:firstColumn="0" w:lastColumn="0" w:noHBand="0" w:noVBand="0"/>
      </w:tblPr>
      <w:tblGrid>
        <w:gridCol w:w="3717"/>
        <w:gridCol w:w="1560"/>
        <w:gridCol w:w="1464"/>
        <w:gridCol w:w="1251"/>
        <w:gridCol w:w="1559"/>
      </w:tblGrid>
      <w:tr w:rsidR="00FF6263" w:rsidRPr="007C056D" w14:paraId="2FFE92B4" w14:textId="77777777" w:rsidTr="0029051B">
        <w:trPr>
          <w:cantSplit/>
          <w:tblHeader/>
        </w:trPr>
        <w:tc>
          <w:tcPr>
            <w:tcW w:w="3717" w:type="dxa"/>
            <w:vAlign w:val="bottom"/>
          </w:tcPr>
          <w:p w14:paraId="158A8A0A" w14:textId="77777777" w:rsidR="00FF6263" w:rsidRPr="007C056D" w:rsidRDefault="00FF6263" w:rsidP="00EA3981">
            <w:pPr>
              <w:spacing w:line="240" w:lineRule="auto"/>
              <w:ind w:left="162" w:right="-36" w:hanging="162"/>
              <w:jc w:val="center"/>
              <w:rPr>
                <w:rFonts w:ascii="Browallia New" w:hAnsi="Browallia New" w:cs="Browallia New"/>
                <w:snapToGrid w:val="0"/>
                <w:color w:val="000000"/>
                <w:sz w:val="28"/>
                <w:szCs w:val="28"/>
                <w:cs/>
                <w:lang w:eastAsia="th-TH"/>
              </w:rPr>
            </w:pPr>
          </w:p>
        </w:tc>
        <w:tc>
          <w:tcPr>
            <w:tcW w:w="1560" w:type="dxa"/>
            <w:vAlign w:val="bottom"/>
          </w:tcPr>
          <w:p w14:paraId="7EDE667D" w14:textId="77777777" w:rsidR="00FF6263" w:rsidRPr="007C056D" w:rsidRDefault="00FF6263" w:rsidP="00EA3981">
            <w:pPr>
              <w:spacing w:line="240" w:lineRule="auto"/>
              <w:ind w:right="-36"/>
              <w:jc w:val="center"/>
              <w:rPr>
                <w:rFonts w:ascii="Browallia New" w:hAnsi="Browallia New" w:cs="Browallia New"/>
                <w:snapToGrid w:val="0"/>
                <w:color w:val="000000"/>
                <w:sz w:val="28"/>
                <w:szCs w:val="28"/>
                <w:cs/>
                <w:lang w:eastAsia="th-TH"/>
              </w:rPr>
            </w:pPr>
          </w:p>
        </w:tc>
        <w:tc>
          <w:tcPr>
            <w:tcW w:w="1464" w:type="dxa"/>
            <w:vAlign w:val="bottom"/>
          </w:tcPr>
          <w:p w14:paraId="350EC6D7" w14:textId="77777777" w:rsidR="00FF6263" w:rsidRPr="007C056D" w:rsidRDefault="00FF6263" w:rsidP="00EA3981">
            <w:pPr>
              <w:spacing w:line="240" w:lineRule="auto"/>
              <w:ind w:right="-36"/>
              <w:jc w:val="center"/>
              <w:rPr>
                <w:rFonts w:ascii="Browallia New" w:hAnsi="Browallia New" w:cs="Browallia New"/>
                <w:snapToGrid w:val="0"/>
                <w:color w:val="000000"/>
                <w:sz w:val="28"/>
                <w:szCs w:val="28"/>
                <w:cs/>
                <w:lang w:eastAsia="th-TH"/>
              </w:rPr>
            </w:pPr>
          </w:p>
        </w:tc>
        <w:tc>
          <w:tcPr>
            <w:tcW w:w="2810" w:type="dxa"/>
            <w:gridSpan w:val="2"/>
            <w:vAlign w:val="bottom"/>
          </w:tcPr>
          <w:p w14:paraId="26E0DEF1" w14:textId="57785029" w:rsidR="00FF6263" w:rsidRPr="007C056D" w:rsidRDefault="00F46B29" w:rsidP="00EE574C">
            <w:pPr>
              <w:spacing w:line="240" w:lineRule="auto"/>
              <w:ind w:right="-36"/>
              <w:jc w:val="right"/>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(หน่วย</w:t>
            </w: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w:t>
            </w: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พันบาท)</w:t>
            </w:r>
          </w:p>
        </w:tc>
      </w:tr>
      <w:tr w:rsidR="00794617" w:rsidRPr="007C056D" w14:paraId="0CA03149" w14:textId="77777777" w:rsidTr="0029051B">
        <w:trPr>
          <w:cantSplit/>
          <w:tblHeader/>
        </w:trPr>
        <w:tc>
          <w:tcPr>
            <w:tcW w:w="3717" w:type="dxa"/>
            <w:vAlign w:val="bottom"/>
          </w:tcPr>
          <w:p w14:paraId="0666AFB7" w14:textId="77777777" w:rsidR="00794617" w:rsidRPr="007C056D" w:rsidRDefault="00794617" w:rsidP="006845E4">
            <w:pPr>
              <w:spacing w:line="240" w:lineRule="auto"/>
              <w:ind w:left="162" w:right="-36" w:hanging="162"/>
              <w:jc w:val="center"/>
              <w:rPr>
                <w:rFonts w:ascii="Browallia New" w:hAnsi="Browallia New" w:cs="Browallia New"/>
                <w:snapToGrid w:val="0"/>
                <w:color w:val="000000"/>
                <w:sz w:val="28"/>
                <w:szCs w:val="28"/>
                <w:cs/>
                <w:lang w:eastAsia="th-TH"/>
              </w:rPr>
            </w:pPr>
          </w:p>
        </w:tc>
        <w:tc>
          <w:tcPr>
            <w:tcW w:w="4275" w:type="dxa"/>
            <w:gridSpan w:val="3"/>
            <w:vAlign w:val="bottom"/>
          </w:tcPr>
          <w:p w14:paraId="5B327574" w14:textId="77777777" w:rsidR="00276BC5" w:rsidRPr="007C056D" w:rsidRDefault="00276BC5"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z w:val="28"/>
                <w:szCs w:val="28"/>
              </w:rPr>
            </w:pPr>
          </w:p>
          <w:p w14:paraId="653BE6FA" w14:textId="1F7EB6AB" w:rsidR="00794617" w:rsidRPr="007C056D" w:rsidRDefault="00794617"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z w:val="28"/>
                <w:szCs w:val="28"/>
                <w:cs/>
              </w:rPr>
              <w:t>งบการเงินรวม</w:t>
            </w:r>
          </w:p>
        </w:tc>
        <w:tc>
          <w:tcPr>
            <w:tcW w:w="1559" w:type="dxa"/>
            <w:vAlign w:val="bottom"/>
          </w:tcPr>
          <w:p w14:paraId="5CB341F6" w14:textId="32D11058" w:rsidR="00794617" w:rsidRPr="007C056D" w:rsidRDefault="00794617" w:rsidP="00276BC5">
            <w:pPr>
              <w:pBdr>
                <w:bottom w:val="single" w:sz="4" w:space="1" w:color="auto"/>
              </w:pBdr>
              <w:tabs>
                <w:tab w:val="clear" w:pos="1644"/>
                <w:tab w:val="clear" w:pos="1871"/>
                <w:tab w:val="left" w:pos="1482"/>
                <w:tab w:val="left" w:pos="1572"/>
              </w:tabs>
              <w:spacing w:line="240" w:lineRule="auto"/>
              <w:ind w:right="-24" w:firstLine="27"/>
              <w:jc w:val="center"/>
              <w:rPr>
                <w:rFonts w:ascii="Browallia New" w:hAnsi="Browallia New" w:cs="Browallia New"/>
                <w:sz w:val="28"/>
                <w:szCs w:val="28"/>
                <w:cs/>
              </w:rPr>
            </w:pPr>
            <w:r w:rsidRPr="007C056D">
              <w:rPr>
                <w:rFonts w:ascii="Browallia New" w:hAnsi="Browallia New" w:cs="Browallia New" w:hint="cs"/>
                <w:sz w:val="28"/>
                <w:szCs w:val="28"/>
                <w:cs/>
              </w:rPr>
              <w:t>งบการเงินเฉพาะ</w:t>
            </w:r>
            <w:r w:rsidR="00F46B29" w:rsidRPr="00F46B29">
              <w:rPr>
                <w:rFonts w:ascii="Browallia New" w:hAnsi="Browallia New" w:cs="Browallia New" w:hint="cs"/>
                <w:sz w:val="28"/>
                <w:szCs w:val="28"/>
              </w:rPr>
              <w:t xml:space="preserve">       </w:t>
            </w:r>
            <w:r w:rsidRPr="007C056D">
              <w:rPr>
                <w:rFonts w:ascii="Browallia New" w:hAnsi="Browallia New" w:cs="Browallia New" w:hint="cs"/>
                <w:sz w:val="28"/>
                <w:szCs w:val="28"/>
                <w:cs/>
              </w:rPr>
              <w:t>ของบริษัท</w:t>
            </w:r>
          </w:p>
        </w:tc>
      </w:tr>
      <w:tr w:rsidR="003854B3" w:rsidRPr="007C056D" w14:paraId="133A5B65" w14:textId="77777777" w:rsidTr="0029051B">
        <w:trPr>
          <w:cantSplit/>
          <w:tblHeader/>
        </w:trPr>
        <w:tc>
          <w:tcPr>
            <w:tcW w:w="3717" w:type="dxa"/>
            <w:vAlign w:val="bottom"/>
          </w:tcPr>
          <w:p w14:paraId="785C0301" w14:textId="77777777" w:rsidR="003854B3" w:rsidRPr="003854B3" w:rsidRDefault="003854B3" w:rsidP="00794617">
            <w:pPr>
              <w:spacing w:line="240" w:lineRule="auto"/>
              <w:ind w:left="162" w:right="-36" w:hanging="162"/>
              <w:jc w:val="center"/>
              <w:rPr>
                <w:rFonts w:ascii="Browallia New" w:hAnsi="Browallia New" w:cs="Browallia New"/>
                <w:snapToGrid w:val="0"/>
                <w:color w:val="000000"/>
                <w:sz w:val="12"/>
                <w:szCs w:val="12"/>
                <w:cs/>
                <w:lang w:eastAsia="th-TH"/>
              </w:rPr>
            </w:pPr>
          </w:p>
        </w:tc>
        <w:tc>
          <w:tcPr>
            <w:tcW w:w="1560" w:type="dxa"/>
            <w:vAlign w:val="bottom"/>
          </w:tcPr>
          <w:p w14:paraId="7CEC3EFC" w14:textId="4419A318"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ที่ดินและ</w:t>
            </w:r>
          </w:p>
        </w:tc>
        <w:tc>
          <w:tcPr>
            <w:tcW w:w="1464" w:type="dxa"/>
            <w:vAlign w:val="bottom"/>
          </w:tcPr>
          <w:p w14:paraId="0E39530B" w14:textId="2692A404"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อสังหาริมทรัพย์</w:t>
            </w:r>
          </w:p>
        </w:tc>
        <w:tc>
          <w:tcPr>
            <w:tcW w:w="1251" w:type="dxa"/>
            <w:vAlign w:val="bottom"/>
          </w:tcPr>
          <w:p w14:paraId="48338C76" w14:textId="7D946D67" w:rsidR="003854B3" w:rsidRPr="003854B3" w:rsidRDefault="003854B3" w:rsidP="00794617">
            <w:pPr>
              <w:tabs>
                <w:tab w:val="clear" w:pos="680"/>
                <w:tab w:val="clear" w:pos="907"/>
                <w:tab w:val="left" w:pos="951"/>
              </w:tabs>
              <w:spacing w:line="240" w:lineRule="auto"/>
              <w:ind w:left="-183" w:right="-168"/>
              <w:jc w:val="center"/>
              <w:rPr>
                <w:rFonts w:ascii="Browallia New" w:hAnsi="Browallia New" w:cs="Browallia New"/>
                <w:snapToGrid w:val="0"/>
                <w:color w:val="000000"/>
                <w:sz w:val="12"/>
                <w:szCs w:val="12"/>
                <w:cs/>
                <w:lang w:eastAsia="th-TH"/>
              </w:rPr>
            </w:pPr>
          </w:p>
        </w:tc>
        <w:tc>
          <w:tcPr>
            <w:tcW w:w="1559" w:type="dxa"/>
            <w:vAlign w:val="bottom"/>
          </w:tcPr>
          <w:p w14:paraId="6C65B473" w14:textId="62AAEE30"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ที่ดินและ</w:t>
            </w:r>
          </w:p>
        </w:tc>
      </w:tr>
      <w:tr w:rsidR="003854B3" w:rsidRPr="007C056D" w14:paraId="23C8F03A" w14:textId="77777777" w:rsidTr="0029051B">
        <w:trPr>
          <w:cantSplit/>
          <w:tblHeader/>
        </w:trPr>
        <w:tc>
          <w:tcPr>
            <w:tcW w:w="3717" w:type="dxa"/>
            <w:vAlign w:val="bottom"/>
          </w:tcPr>
          <w:p w14:paraId="420DEEE1" w14:textId="453ECC2E" w:rsidR="003854B3" w:rsidRPr="007C056D" w:rsidRDefault="003854B3" w:rsidP="00A819E1">
            <w:pPr>
              <w:spacing w:line="240" w:lineRule="auto"/>
              <w:ind w:left="162" w:right="-36" w:hanging="162"/>
              <w:rPr>
                <w:rFonts w:ascii="Browallia New" w:hAnsi="Browallia New" w:cs="Browallia New"/>
                <w:snapToGrid w:val="0"/>
                <w:color w:val="000000"/>
                <w:sz w:val="28"/>
                <w:szCs w:val="28"/>
                <w:cs/>
                <w:lang w:eastAsia="th-TH"/>
              </w:rPr>
            </w:pPr>
          </w:p>
        </w:tc>
        <w:tc>
          <w:tcPr>
            <w:tcW w:w="1560" w:type="dxa"/>
            <w:vAlign w:val="bottom"/>
          </w:tcPr>
          <w:p w14:paraId="2B91FD17" w14:textId="521D8B4F"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ส่วนปรับปรุงที่ดิน</w:t>
            </w:r>
          </w:p>
        </w:tc>
        <w:tc>
          <w:tcPr>
            <w:tcW w:w="1464" w:type="dxa"/>
            <w:vAlign w:val="bottom"/>
          </w:tcPr>
          <w:p w14:paraId="1AA71C8C" w14:textId="52763E99"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ให้เช่า</w:t>
            </w:r>
          </w:p>
        </w:tc>
        <w:tc>
          <w:tcPr>
            <w:tcW w:w="1251" w:type="dxa"/>
            <w:vAlign w:val="bottom"/>
          </w:tcPr>
          <w:p w14:paraId="17FEDB63" w14:textId="1D4C58D0" w:rsidR="003854B3" w:rsidRPr="007C056D" w:rsidRDefault="003E5B3D" w:rsidP="00794617">
            <w:pPr>
              <w:pBdr>
                <w:bottom w:val="single" w:sz="4" w:space="1" w:color="auto"/>
              </w:pBdr>
              <w:tabs>
                <w:tab w:val="clear" w:pos="680"/>
                <w:tab w:val="clear" w:pos="907"/>
                <w:tab w:val="left" w:pos="951"/>
              </w:tabs>
              <w:spacing w:line="240" w:lineRule="auto"/>
              <w:ind w:left="10"/>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รวม</w:t>
            </w:r>
          </w:p>
        </w:tc>
        <w:tc>
          <w:tcPr>
            <w:tcW w:w="1559" w:type="dxa"/>
            <w:vAlign w:val="bottom"/>
          </w:tcPr>
          <w:p w14:paraId="06AC2187" w14:textId="14F7E640"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ส่วนปรับปรุงที่ดิน</w:t>
            </w:r>
          </w:p>
        </w:tc>
      </w:tr>
      <w:tr w:rsidR="003854B3" w:rsidRPr="007C056D" w14:paraId="0F236B8C" w14:textId="77777777" w:rsidTr="0029051B">
        <w:trPr>
          <w:cantSplit/>
        </w:trPr>
        <w:tc>
          <w:tcPr>
            <w:tcW w:w="3717" w:type="dxa"/>
            <w:vAlign w:val="bottom"/>
          </w:tcPr>
          <w:p w14:paraId="6EB4A70D" w14:textId="5534B368" w:rsidR="003854B3" w:rsidRPr="007C056D" w:rsidRDefault="003854B3" w:rsidP="00794617">
            <w:pPr>
              <w:spacing w:line="240" w:lineRule="auto"/>
              <w:ind w:left="162" w:right="-36" w:hanging="162"/>
              <w:jc w:val="both"/>
              <w:rPr>
                <w:rFonts w:ascii="Browallia New" w:hAnsi="Browallia New" w:cs="Browallia New"/>
                <w:b/>
                <w:bCs/>
                <w:snapToGrid w:val="0"/>
                <w:color w:val="000000"/>
                <w:sz w:val="28"/>
                <w:szCs w:val="28"/>
                <w:u w:val="single"/>
                <w:cs/>
                <w:lang w:eastAsia="th-TH"/>
              </w:rPr>
            </w:pPr>
          </w:p>
        </w:tc>
        <w:tc>
          <w:tcPr>
            <w:tcW w:w="1560" w:type="dxa"/>
            <w:vAlign w:val="bottom"/>
          </w:tcPr>
          <w:p w14:paraId="23799097" w14:textId="01C69FD5"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464" w:type="dxa"/>
            <w:vAlign w:val="bottom"/>
          </w:tcPr>
          <w:p w14:paraId="09ACB5DE" w14:textId="58B70EFB"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251" w:type="dxa"/>
            <w:vAlign w:val="bottom"/>
          </w:tcPr>
          <w:p w14:paraId="41C9C44A" w14:textId="4763BF84"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559" w:type="dxa"/>
            <w:vAlign w:val="bottom"/>
          </w:tcPr>
          <w:p w14:paraId="4E33A67D" w14:textId="6B76CB57"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r>
      <w:tr w:rsidR="00862935" w:rsidRPr="007C056D" w14:paraId="640A46DC" w14:textId="77777777" w:rsidTr="0029051B">
        <w:trPr>
          <w:cantSplit/>
        </w:trPr>
        <w:tc>
          <w:tcPr>
            <w:tcW w:w="3717" w:type="dxa"/>
            <w:vAlign w:val="bottom"/>
          </w:tcPr>
          <w:p w14:paraId="64A5B43A" w14:textId="4ECED5C7" w:rsidR="00862935" w:rsidRPr="007C056D" w:rsidRDefault="00862935" w:rsidP="00794617">
            <w:pPr>
              <w:spacing w:line="240" w:lineRule="auto"/>
              <w:ind w:left="162" w:right="-36" w:hanging="162"/>
              <w:jc w:val="both"/>
              <w:rPr>
                <w:rFonts w:ascii="Browallia New" w:hAnsi="Browallia New" w:cs="Browallia New"/>
                <w:b/>
                <w:bCs/>
                <w:snapToGrid w:val="0"/>
                <w:color w:val="000000"/>
                <w:sz w:val="28"/>
                <w:szCs w:val="28"/>
                <w:u w:val="single"/>
                <w:cs/>
                <w:lang w:eastAsia="th-TH"/>
              </w:rPr>
            </w:pPr>
            <w:r w:rsidRPr="007C056D">
              <w:rPr>
                <w:rFonts w:ascii="Browallia New" w:hAnsi="Browallia New" w:cs="Browallia New" w:hint="cs"/>
                <w:b/>
                <w:bCs/>
                <w:snapToGrid w:val="0"/>
                <w:color w:val="000000"/>
                <w:sz w:val="28"/>
                <w:szCs w:val="28"/>
                <w:u w:val="single"/>
                <w:cs/>
                <w:lang w:eastAsia="th-TH"/>
              </w:rPr>
              <w:t>ราคาทุน</w:t>
            </w:r>
          </w:p>
        </w:tc>
        <w:tc>
          <w:tcPr>
            <w:tcW w:w="1560" w:type="dxa"/>
            <w:vAlign w:val="bottom"/>
          </w:tcPr>
          <w:p w14:paraId="43FFF222"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464" w:type="dxa"/>
            <w:vAlign w:val="bottom"/>
          </w:tcPr>
          <w:p w14:paraId="4CF8CCC1"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251" w:type="dxa"/>
            <w:vAlign w:val="bottom"/>
          </w:tcPr>
          <w:p w14:paraId="7FD3F01C"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559" w:type="dxa"/>
            <w:vAlign w:val="bottom"/>
          </w:tcPr>
          <w:p w14:paraId="00AF66E0"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r>
      <w:tr w:rsidR="00EF2B8C" w:rsidRPr="007C056D" w14:paraId="334BCC3A" w14:textId="77777777" w:rsidTr="0029051B">
        <w:trPr>
          <w:cantSplit/>
        </w:trPr>
        <w:tc>
          <w:tcPr>
            <w:tcW w:w="3717" w:type="dxa"/>
            <w:vAlign w:val="bottom"/>
          </w:tcPr>
          <w:p w14:paraId="5CE19C78" w14:textId="3E09A6C9" w:rsidR="00EF2B8C" w:rsidRPr="007C056D" w:rsidRDefault="00EF2B8C" w:rsidP="00EF2B8C">
            <w:pPr>
              <w:spacing w:line="240" w:lineRule="auto"/>
              <w:ind w:left="162" w:right="-36" w:hanging="162"/>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4</w:t>
            </w:r>
          </w:p>
        </w:tc>
        <w:tc>
          <w:tcPr>
            <w:tcW w:w="1560" w:type="dxa"/>
            <w:vAlign w:val="bottom"/>
          </w:tcPr>
          <w:p w14:paraId="563C93CA" w14:textId="13505180"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478,828</w:t>
            </w:r>
          </w:p>
        </w:tc>
        <w:tc>
          <w:tcPr>
            <w:tcW w:w="1464" w:type="dxa"/>
            <w:vAlign w:val="bottom"/>
          </w:tcPr>
          <w:p w14:paraId="6CFE914F" w14:textId="0B53653C"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492,089</w:t>
            </w:r>
          </w:p>
        </w:tc>
        <w:tc>
          <w:tcPr>
            <w:tcW w:w="1251" w:type="dxa"/>
            <w:vAlign w:val="bottom"/>
          </w:tcPr>
          <w:p w14:paraId="7D19773C" w14:textId="195F5816"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970,917</w:t>
            </w:r>
          </w:p>
        </w:tc>
        <w:tc>
          <w:tcPr>
            <w:tcW w:w="1559" w:type="dxa"/>
            <w:vAlign w:val="bottom"/>
          </w:tcPr>
          <w:p w14:paraId="5CFBE2ED" w14:textId="79C2FAB0" w:rsidR="00EF2B8C" w:rsidRPr="00A819E1" w:rsidRDefault="00EF2B8C" w:rsidP="00EF2B8C">
            <w:pPr>
              <w:spacing w:line="240" w:lineRule="auto"/>
              <w:ind w:right="-36"/>
              <w:jc w:val="right"/>
              <w:rPr>
                <w:rFonts w:ascii="Browallia New" w:hAnsi="Browallia New" w:cs="Browallia New"/>
                <w:color w:val="000000"/>
                <w:spacing w:val="-10"/>
                <w:sz w:val="28"/>
                <w:szCs w:val="28"/>
              </w:rPr>
            </w:pPr>
            <w:r w:rsidRPr="00244B91">
              <w:rPr>
                <w:rFonts w:ascii="Browallia New" w:hAnsi="Browallia New" w:cs="Browallia New"/>
                <w:snapToGrid w:val="0"/>
                <w:color w:val="000000"/>
                <w:sz w:val="28"/>
                <w:szCs w:val="28"/>
                <w:lang w:eastAsia="th-TH"/>
              </w:rPr>
              <w:t>258,774</w:t>
            </w:r>
          </w:p>
        </w:tc>
      </w:tr>
      <w:tr w:rsidR="00EF2B8C" w:rsidRPr="007C056D" w14:paraId="3542BF67" w14:textId="77777777" w:rsidTr="0029051B">
        <w:trPr>
          <w:cantSplit/>
        </w:trPr>
        <w:tc>
          <w:tcPr>
            <w:tcW w:w="3717" w:type="dxa"/>
            <w:vAlign w:val="bottom"/>
          </w:tcPr>
          <w:p w14:paraId="7DE689AF" w14:textId="6DF7EDEF"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650E01">
              <w:rPr>
                <w:rFonts w:ascii="Browallia New" w:hAnsi="Browallia New" w:cs="Browallia New" w:hint="cs"/>
                <w:snapToGrid w:val="0"/>
                <w:color w:val="000000"/>
                <w:sz w:val="28"/>
                <w:szCs w:val="28"/>
                <w:cs/>
                <w:lang w:eastAsia="th-TH"/>
              </w:rPr>
              <w:t>รับโอนจากสินทรัพย์ที่มีข้อจำกัดในการขาย</w:t>
            </w:r>
          </w:p>
        </w:tc>
        <w:tc>
          <w:tcPr>
            <w:tcW w:w="1560" w:type="dxa"/>
            <w:vAlign w:val="bottom"/>
          </w:tcPr>
          <w:p w14:paraId="103CFCC2" w14:textId="481822B4"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50,550</w:t>
            </w:r>
          </w:p>
        </w:tc>
        <w:tc>
          <w:tcPr>
            <w:tcW w:w="1464" w:type="dxa"/>
            <w:vAlign w:val="bottom"/>
          </w:tcPr>
          <w:p w14:paraId="0EB94D76" w14:textId="2E0E2989" w:rsidR="00EF2B8C" w:rsidRPr="006312CD" w:rsidRDefault="00EF2B8C" w:rsidP="00EF2B8C">
            <w:pPr>
              <w:tabs>
                <w:tab w:val="clear" w:pos="680"/>
                <w:tab w:val="left" w:pos="314"/>
              </w:tabs>
              <w:spacing w:line="240" w:lineRule="auto"/>
              <w:ind w:right="-36"/>
              <w:jc w:val="right"/>
              <w:rPr>
                <w:rFonts w:ascii="Browallia New" w:hAnsi="Browallia New" w:cs="Browallia New"/>
                <w:color w:val="000000"/>
                <w:spacing w:val="-10"/>
                <w:sz w:val="28"/>
                <w:szCs w:val="28"/>
              </w:rPr>
            </w:pPr>
            <w:r w:rsidRPr="006312CD">
              <w:rPr>
                <w:rFonts w:ascii="Browallia New" w:hAnsi="Browallia New" w:cs="Browallia New"/>
                <w:color w:val="000000"/>
                <w:spacing w:val="-10"/>
                <w:sz w:val="28"/>
                <w:szCs w:val="28"/>
              </w:rPr>
              <w:t>-</w:t>
            </w:r>
          </w:p>
        </w:tc>
        <w:tc>
          <w:tcPr>
            <w:tcW w:w="1251" w:type="dxa"/>
            <w:vAlign w:val="bottom"/>
          </w:tcPr>
          <w:p w14:paraId="75DD5712" w14:textId="705C366C"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50,550</w:t>
            </w:r>
          </w:p>
        </w:tc>
        <w:tc>
          <w:tcPr>
            <w:tcW w:w="1559" w:type="dxa"/>
            <w:vAlign w:val="bottom"/>
          </w:tcPr>
          <w:p w14:paraId="446FD90A" w14:textId="51003ADB" w:rsidR="00EF2B8C" w:rsidRPr="007C056D" w:rsidRDefault="00EF2B8C" w:rsidP="00EF2B8C">
            <w:pPr>
              <w:spacing w:line="240" w:lineRule="auto"/>
              <w:ind w:right="-36"/>
              <w:jc w:val="right"/>
              <w:rPr>
                <w:rFonts w:ascii="Browallia New" w:hAnsi="Browallia New" w:cs="Browallia New"/>
                <w:color w:val="000000"/>
                <w:spacing w:val="-10"/>
                <w:sz w:val="28"/>
                <w:szCs w:val="28"/>
                <w:highlight w:val="yellow"/>
                <w:cs/>
              </w:rPr>
            </w:pPr>
            <w:r w:rsidRPr="005144EC">
              <w:rPr>
                <w:rFonts w:ascii="Browallia New" w:hAnsi="Browallia New" w:cs="Browallia New" w:hint="cs"/>
                <w:color w:val="000000"/>
                <w:spacing w:val="-10"/>
                <w:sz w:val="28"/>
                <w:szCs w:val="28"/>
              </w:rPr>
              <w:t xml:space="preserve">             </w:t>
            </w:r>
            <w:r w:rsidRPr="005144EC">
              <w:rPr>
                <w:rFonts w:ascii="Browallia New" w:hAnsi="Browallia New" w:cs="Browallia New" w:hint="cs"/>
                <w:color w:val="000000"/>
                <w:spacing w:val="-10"/>
                <w:sz w:val="28"/>
                <w:szCs w:val="28"/>
                <w:cs/>
              </w:rPr>
              <w:t>-</w:t>
            </w:r>
          </w:p>
        </w:tc>
      </w:tr>
      <w:tr w:rsidR="00EF2B8C" w:rsidRPr="007C056D" w14:paraId="61B7F4CD" w14:textId="77777777" w:rsidTr="0029051B">
        <w:trPr>
          <w:cantSplit/>
        </w:trPr>
        <w:tc>
          <w:tcPr>
            <w:tcW w:w="3717" w:type="dxa"/>
            <w:vAlign w:val="bottom"/>
          </w:tcPr>
          <w:p w14:paraId="2E7555F0" w14:textId="78A0550D"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650E01">
              <w:rPr>
                <w:rFonts w:ascii="Browallia New" w:hAnsi="Browallia New" w:cs="Browallia New" w:hint="cs"/>
                <w:snapToGrid w:val="0"/>
                <w:color w:val="000000"/>
                <w:sz w:val="28"/>
                <w:szCs w:val="28"/>
                <w:cs/>
                <w:lang w:eastAsia="th-TH"/>
              </w:rPr>
              <w:t>โอนไปเป็นต้นทุนการพัฒนาอสังหาริมทรัพย์</w:t>
            </w:r>
          </w:p>
        </w:tc>
        <w:tc>
          <w:tcPr>
            <w:tcW w:w="1560" w:type="dxa"/>
            <w:vAlign w:val="bottom"/>
          </w:tcPr>
          <w:p w14:paraId="666EA6EF" w14:textId="10DED1A2" w:rsidR="00EF2B8C" w:rsidRPr="006312CD" w:rsidDel="00BF23F5"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(3,828)</w:t>
            </w:r>
          </w:p>
        </w:tc>
        <w:tc>
          <w:tcPr>
            <w:tcW w:w="1464" w:type="dxa"/>
            <w:vAlign w:val="bottom"/>
          </w:tcPr>
          <w:p w14:paraId="3E071B5B" w14:textId="21E93E71" w:rsidR="00EF2B8C" w:rsidRPr="006312CD" w:rsidDel="00BF23F5" w:rsidRDefault="00EF2B8C" w:rsidP="00EF2B8C">
            <w:pPr>
              <w:tabs>
                <w:tab w:val="clear" w:pos="680"/>
                <w:tab w:val="left" w:pos="314"/>
              </w:tabs>
              <w:spacing w:line="240" w:lineRule="auto"/>
              <w:ind w:right="-36"/>
              <w:jc w:val="right"/>
              <w:rPr>
                <w:rFonts w:ascii="Browallia New" w:hAnsi="Browallia New" w:cs="Browallia New"/>
                <w:color w:val="000000"/>
                <w:spacing w:val="-10"/>
                <w:sz w:val="28"/>
                <w:szCs w:val="28"/>
              </w:rPr>
            </w:pPr>
            <w:r w:rsidRPr="006312CD">
              <w:rPr>
                <w:rFonts w:ascii="Browallia New" w:hAnsi="Browallia New" w:cs="Browallia New"/>
                <w:color w:val="000000"/>
                <w:spacing w:val="-10"/>
                <w:sz w:val="28"/>
                <w:szCs w:val="28"/>
              </w:rPr>
              <w:t>-</w:t>
            </w:r>
          </w:p>
        </w:tc>
        <w:tc>
          <w:tcPr>
            <w:tcW w:w="1251" w:type="dxa"/>
            <w:vAlign w:val="bottom"/>
          </w:tcPr>
          <w:p w14:paraId="31B1478E" w14:textId="0C0D3558" w:rsidR="00EF2B8C" w:rsidRPr="006312CD" w:rsidDel="00BF23F5"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(3,828)</w:t>
            </w:r>
          </w:p>
        </w:tc>
        <w:tc>
          <w:tcPr>
            <w:tcW w:w="1559" w:type="dxa"/>
            <w:vAlign w:val="bottom"/>
          </w:tcPr>
          <w:p w14:paraId="7912CFB9" w14:textId="630907D7" w:rsidR="00EF2B8C" w:rsidRPr="00F46B29" w:rsidDel="00BF23F5" w:rsidRDefault="00EF2B8C" w:rsidP="00EF2B8C">
            <w:pPr>
              <w:spacing w:line="240" w:lineRule="auto"/>
              <w:ind w:right="-36"/>
              <w:jc w:val="right"/>
              <w:rPr>
                <w:rFonts w:ascii="Browallia New" w:hAnsi="Browallia New" w:cs="Browallia New"/>
                <w:color w:val="000000"/>
                <w:spacing w:val="-10"/>
                <w:sz w:val="28"/>
                <w:szCs w:val="28"/>
              </w:rPr>
            </w:pPr>
            <w:r w:rsidRPr="005144EC">
              <w:rPr>
                <w:rFonts w:ascii="Browallia New" w:hAnsi="Browallia New" w:cs="Browallia New" w:hint="cs"/>
                <w:color w:val="000000"/>
                <w:spacing w:val="-10"/>
                <w:sz w:val="28"/>
                <w:szCs w:val="28"/>
              </w:rPr>
              <w:t xml:space="preserve">             </w:t>
            </w:r>
            <w:r w:rsidRPr="005144EC">
              <w:rPr>
                <w:rFonts w:ascii="Browallia New" w:hAnsi="Browallia New" w:cs="Browallia New" w:hint="cs"/>
                <w:color w:val="000000"/>
                <w:spacing w:val="-10"/>
                <w:sz w:val="28"/>
                <w:szCs w:val="28"/>
                <w:cs/>
              </w:rPr>
              <w:t>-</w:t>
            </w:r>
          </w:p>
        </w:tc>
      </w:tr>
      <w:tr w:rsidR="00EF2B8C" w:rsidRPr="007C056D" w14:paraId="58CD336C" w14:textId="77777777" w:rsidTr="0029051B">
        <w:trPr>
          <w:cantSplit/>
        </w:trPr>
        <w:tc>
          <w:tcPr>
            <w:tcW w:w="3717" w:type="dxa"/>
            <w:vAlign w:val="bottom"/>
          </w:tcPr>
          <w:p w14:paraId="0EB7964D" w14:textId="71CFF5D9" w:rsidR="00EF2B8C" w:rsidRPr="007C056D" w:rsidRDefault="00EF2B8C" w:rsidP="00EF2B8C">
            <w:pPr>
              <w:spacing w:line="240" w:lineRule="auto"/>
              <w:ind w:left="162" w:right="-36" w:hanging="162"/>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จำหน่าย</w:t>
            </w:r>
          </w:p>
        </w:tc>
        <w:tc>
          <w:tcPr>
            <w:tcW w:w="1560" w:type="dxa"/>
            <w:vAlign w:val="bottom"/>
          </w:tcPr>
          <w:p w14:paraId="340DD141" w14:textId="6C7EAB54" w:rsidR="00EF2B8C" w:rsidRPr="006312CD" w:rsidRDefault="00EF2B8C"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(1,817)</w:t>
            </w:r>
          </w:p>
        </w:tc>
        <w:tc>
          <w:tcPr>
            <w:tcW w:w="1464" w:type="dxa"/>
            <w:vAlign w:val="bottom"/>
          </w:tcPr>
          <w:p w14:paraId="112176D2" w14:textId="527FA8C1" w:rsidR="00EF2B8C" w:rsidRPr="006312CD" w:rsidRDefault="00EF2B8C"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(82)</w:t>
            </w:r>
          </w:p>
        </w:tc>
        <w:tc>
          <w:tcPr>
            <w:tcW w:w="1251" w:type="dxa"/>
            <w:vAlign w:val="bottom"/>
          </w:tcPr>
          <w:p w14:paraId="4BD7FF59" w14:textId="0679DC0B" w:rsidR="00EF2B8C" w:rsidRPr="006312CD" w:rsidRDefault="00EF2B8C"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(1,899)</w:t>
            </w:r>
          </w:p>
        </w:tc>
        <w:tc>
          <w:tcPr>
            <w:tcW w:w="1559" w:type="dxa"/>
            <w:vAlign w:val="bottom"/>
          </w:tcPr>
          <w:p w14:paraId="2D65FDEC" w14:textId="3B9BC77D" w:rsidR="00EF2B8C" w:rsidRPr="007C056D" w:rsidRDefault="00EF2B8C" w:rsidP="00EF2B8C">
            <w:pPr>
              <w:pBdr>
                <w:bottom w:val="single" w:sz="4" w:space="1" w:color="auto"/>
              </w:pBdr>
              <w:spacing w:line="240" w:lineRule="auto"/>
              <w:ind w:right="-36"/>
              <w:jc w:val="right"/>
              <w:rPr>
                <w:rFonts w:ascii="Browallia New" w:hAnsi="Browallia New" w:cs="Browallia New"/>
                <w:color w:val="000000"/>
                <w:spacing w:val="-10"/>
                <w:sz w:val="28"/>
                <w:szCs w:val="28"/>
                <w:highlight w:val="yellow"/>
                <w:cs/>
              </w:rPr>
            </w:pPr>
            <w:r w:rsidRPr="005144EC">
              <w:rPr>
                <w:rFonts w:ascii="Browallia New" w:hAnsi="Browallia New" w:cs="Browallia New"/>
                <w:color w:val="000000"/>
                <w:spacing w:val="-10"/>
                <w:sz w:val="28"/>
                <w:szCs w:val="28"/>
              </w:rPr>
              <w:t>(1,817)</w:t>
            </w:r>
          </w:p>
        </w:tc>
      </w:tr>
      <w:tr w:rsidR="00EF2B8C" w:rsidRPr="007C056D" w14:paraId="66028846" w14:textId="77777777" w:rsidTr="0029051B">
        <w:trPr>
          <w:cantSplit/>
        </w:trPr>
        <w:tc>
          <w:tcPr>
            <w:tcW w:w="3717" w:type="dxa"/>
            <w:vAlign w:val="bottom"/>
          </w:tcPr>
          <w:p w14:paraId="533A9B76" w14:textId="6240C845"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4</w:t>
            </w:r>
          </w:p>
        </w:tc>
        <w:tc>
          <w:tcPr>
            <w:tcW w:w="1560" w:type="dxa"/>
            <w:vAlign w:val="bottom"/>
          </w:tcPr>
          <w:p w14:paraId="0A6AE6EC" w14:textId="6A4FF24E"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523,733</w:t>
            </w:r>
          </w:p>
        </w:tc>
        <w:tc>
          <w:tcPr>
            <w:tcW w:w="1464" w:type="dxa"/>
            <w:vAlign w:val="bottom"/>
          </w:tcPr>
          <w:p w14:paraId="4229922C" w14:textId="180F821D"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492,007</w:t>
            </w:r>
          </w:p>
        </w:tc>
        <w:tc>
          <w:tcPr>
            <w:tcW w:w="1251" w:type="dxa"/>
            <w:vAlign w:val="bottom"/>
          </w:tcPr>
          <w:p w14:paraId="4FD982CB" w14:textId="25FF5BF8"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r w:rsidRPr="006312CD">
              <w:rPr>
                <w:rFonts w:ascii="Browallia New" w:hAnsi="Browallia New" w:cs="Browallia New"/>
                <w:snapToGrid w:val="0"/>
                <w:color w:val="000000"/>
                <w:sz w:val="28"/>
                <w:szCs w:val="28"/>
                <w:lang w:eastAsia="th-TH"/>
              </w:rPr>
              <w:t>1,015,740</w:t>
            </w:r>
          </w:p>
        </w:tc>
        <w:tc>
          <w:tcPr>
            <w:tcW w:w="1559" w:type="dxa"/>
            <w:vAlign w:val="bottom"/>
          </w:tcPr>
          <w:p w14:paraId="0E0E00F2" w14:textId="5077ECDE" w:rsidR="00EF2B8C" w:rsidRPr="00AA2FA4" w:rsidRDefault="00EF2B8C" w:rsidP="00EF2B8C">
            <w:pPr>
              <w:spacing w:line="240" w:lineRule="auto"/>
              <w:ind w:right="-36"/>
              <w:jc w:val="right"/>
              <w:rPr>
                <w:rFonts w:ascii="Browallia New" w:hAnsi="Browallia New" w:cs="Browallia New"/>
                <w:snapToGrid w:val="0"/>
                <w:color w:val="000000"/>
                <w:sz w:val="28"/>
                <w:szCs w:val="28"/>
                <w:highlight w:val="green"/>
                <w:lang w:eastAsia="th-TH"/>
              </w:rPr>
            </w:pPr>
            <w:r w:rsidRPr="00791356">
              <w:rPr>
                <w:rFonts w:ascii="Browallia New" w:hAnsi="Browallia New" w:cs="Browallia New"/>
                <w:snapToGrid w:val="0"/>
                <w:color w:val="000000"/>
                <w:sz w:val="28"/>
                <w:szCs w:val="28"/>
                <w:lang w:val="en-GB" w:eastAsia="th-TH"/>
              </w:rPr>
              <w:t>256,957</w:t>
            </w:r>
          </w:p>
        </w:tc>
      </w:tr>
      <w:tr w:rsidR="00F33B1F" w:rsidRPr="007C056D" w14:paraId="4A162BE1" w14:textId="77777777">
        <w:trPr>
          <w:cantSplit/>
        </w:trPr>
        <w:tc>
          <w:tcPr>
            <w:tcW w:w="3717" w:type="dxa"/>
            <w:vAlign w:val="bottom"/>
          </w:tcPr>
          <w:p w14:paraId="00979697" w14:textId="1C6ACF3C" w:rsidR="00F33B1F" w:rsidRPr="007C056D" w:rsidRDefault="00F33B1F" w:rsidP="001E0A4C">
            <w:pPr>
              <w:tabs>
                <w:tab w:val="clear" w:pos="2580"/>
                <w:tab w:val="clear" w:pos="2807"/>
                <w:tab w:val="clear" w:pos="3742"/>
                <w:tab w:val="left" w:pos="2120"/>
                <w:tab w:val="left" w:pos="2877"/>
              </w:tabs>
              <w:spacing w:line="240" w:lineRule="auto"/>
              <w:ind w:left="162" w:right="-21" w:hanging="162"/>
              <w:jc w:val="thaiDistribute"/>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ซื้อเพิ่ม</w:t>
            </w:r>
          </w:p>
        </w:tc>
        <w:tc>
          <w:tcPr>
            <w:tcW w:w="1560" w:type="dxa"/>
            <w:vAlign w:val="bottom"/>
          </w:tcPr>
          <w:p w14:paraId="5278BC4D" w14:textId="32722A87" w:rsidR="00F33B1F" w:rsidRPr="00791356" w:rsidRDefault="00434E4C" w:rsidP="001E0A4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332688">
              <w:rPr>
                <w:rFonts w:ascii="Browallia New" w:hAnsi="Browallia New" w:cs="Browallia New"/>
                <w:snapToGrid w:val="0"/>
                <w:color w:val="000000"/>
                <w:sz w:val="28"/>
                <w:szCs w:val="28"/>
                <w:lang w:eastAsia="th-TH"/>
              </w:rPr>
              <w:t>51,78</w:t>
            </w:r>
            <w:r w:rsidR="00CF1F20" w:rsidRPr="00332688">
              <w:rPr>
                <w:rFonts w:ascii="Browallia New" w:hAnsi="Browallia New" w:cs="Browallia New"/>
                <w:snapToGrid w:val="0"/>
                <w:color w:val="000000"/>
                <w:sz w:val="28"/>
                <w:szCs w:val="28"/>
                <w:lang w:eastAsia="th-TH"/>
              </w:rPr>
              <w:t>4</w:t>
            </w:r>
          </w:p>
        </w:tc>
        <w:tc>
          <w:tcPr>
            <w:tcW w:w="1464" w:type="dxa"/>
            <w:vAlign w:val="bottom"/>
          </w:tcPr>
          <w:p w14:paraId="7CDCBE92" w14:textId="4671D471" w:rsidR="00F33B1F" w:rsidRPr="00791356" w:rsidRDefault="00B44CE9" w:rsidP="009E496E">
            <w:pPr>
              <w:pBdr>
                <w:bottom w:val="single" w:sz="4" w:space="1" w:color="auto"/>
              </w:pBdr>
              <w:spacing w:line="240" w:lineRule="auto"/>
              <w:ind w:right="-36"/>
              <w:jc w:val="right"/>
              <w:rPr>
                <w:rFonts w:ascii="Browallia New" w:hAnsi="Browallia New" w:cs="Browallia New"/>
                <w:color w:val="000000"/>
                <w:spacing w:val="-10"/>
                <w:sz w:val="28"/>
                <w:szCs w:val="28"/>
              </w:rPr>
            </w:pPr>
            <w:r w:rsidRPr="00791356">
              <w:rPr>
                <w:rFonts w:ascii="Browallia New" w:hAnsi="Browallia New" w:cs="Browallia New"/>
                <w:color w:val="000000"/>
                <w:spacing w:val="-10"/>
                <w:sz w:val="28"/>
                <w:szCs w:val="28"/>
              </w:rPr>
              <w:t>-</w:t>
            </w:r>
          </w:p>
        </w:tc>
        <w:tc>
          <w:tcPr>
            <w:tcW w:w="1251" w:type="dxa"/>
            <w:vAlign w:val="bottom"/>
          </w:tcPr>
          <w:p w14:paraId="3B87E239" w14:textId="57B19718" w:rsidR="00F33B1F" w:rsidRPr="00791356" w:rsidRDefault="00E90906" w:rsidP="009E496E">
            <w:pPr>
              <w:pBdr>
                <w:bottom w:val="single" w:sz="4" w:space="1" w:color="auto"/>
              </w:pBdr>
              <w:spacing w:line="240" w:lineRule="auto"/>
              <w:ind w:right="-36"/>
              <w:jc w:val="right"/>
              <w:rPr>
                <w:rFonts w:ascii="Browallia New" w:hAnsi="Browallia New" w:cs="Browallia New"/>
                <w:color w:val="000000"/>
                <w:spacing w:val="-10"/>
                <w:sz w:val="28"/>
                <w:szCs w:val="28"/>
              </w:rPr>
            </w:pPr>
            <w:r w:rsidRPr="00791356">
              <w:rPr>
                <w:rFonts w:ascii="Browallia New" w:hAnsi="Browallia New" w:cs="Browallia New"/>
                <w:color w:val="000000"/>
                <w:spacing w:val="-10"/>
                <w:sz w:val="28"/>
                <w:szCs w:val="28"/>
              </w:rPr>
              <w:t>51,</w:t>
            </w:r>
            <w:r w:rsidRPr="00332688">
              <w:rPr>
                <w:rFonts w:ascii="Browallia New" w:hAnsi="Browallia New" w:cs="Browallia New"/>
                <w:snapToGrid w:val="0"/>
                <w:color w:val="000000"/>
                <w:sz w:val="28"/>
                <w:szCs w:val="28"/>
                <w:lang w:eastAsia="th-TH"/>
              </w:rPr>
              <w:t>78</w:t>
            </w:r>
            <w:r w:rsidR="00BB52F7" w:rsidRPr="00332688">
              <w:rPr>
                <w:rFonts w:ascii="Browallia New" w:hAnsi="Browallia New" w:cs="Browallia New"/>
                <w:snapToGrid w:val="0"/>
                <w:color w:val="000000"/>
                <w:sz w:val="28"/>
                <w:szCs w:val="28"/>
                <w:lang w:eastAsia="th-TH"/>
              </w:rPr>
              <w:t>4</w:t>
            </w:r>
          </w:p>
        </w:tc>
        <w:tc>
          <w:tcPr>
            <w:tcW w:w="1559" w:type="dxa"/>
          </w:tcPr>
          <w:p w14:paraId="66FE6FDC" w14:textId="6A949C63" w:rsidR="00F33B1F" w:rsidRPr="00791356" w:rsidRDefault="00A8670E" w:rsidP="009E496E">
            <w:pPr>
              <w:pBdr>
                <w:bottom w:val="single" w:sz="4" w:space="1" w:color="auto"/>
              </w:pBdr>
              <w:spacing w:line="240" w:lineRule="auto"/>
              <w:ind w:right="-36"/>
              <w:jc w:val="right"/>
              <w:rPr>
                <w:rFonts w:ascii="Browallia New" w:hAnsi="Browallia New" w:cs="Browallia New"/>
                <w:color w:val="000000"/>
                <w:spacing w:val="-10"/>
                <w:sz w:val="28"/>
                <w:szCs w:val="28"/>
              </w:rPr>
            </w:pPr>
            <w:r w:rsidRPr="00791356">
              <w:rPr>
                <w:rFonts w:ascii="Browallia New" w:hAnsi="Browallia New" w:cs="Browallia New"/>
                <w:color w:val="000000"/>
                <w:spacing w:val="-10"/>
                <w:sz w:val="28"/>
                <w:szCs w:val="28"/>
              </w:rPr>
              <w:t>-</w:t>
            </w:r>
          </w:p>
        </w:tc>
      </w:tr>
      <w:tr w:rsidR="00EF2B8C" w:rsidRPr="007C056D" w14:paraId="419CE5C8" w14:textId="77777777" w:rsidTr="0029051B">
        <w:trPr>
          <w:cantSplit/>
        </w:trPr>
        <w:tc>
          <w:tcPr>
            <w:tcW w:w="3717" w:type="dxa"/>
            <w:vAlign w:val="bottom"/>
          </w:tcPr>
          <w:p w14:paraId="6F37CFAA" w14:textId="64ADBAB1"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5</w:t>
            </w:r>
          </w:p>
        </w:tc>
        <w:tc>
          <w:tcPr>
            <w:tcW w:w="1560" w:type="dxa"/>
            <w:vAlign w:val="bottom"/>
          </w:tcPr>
          <w:p w14:paraId="4B2698E1" w14:textId="780043B8" w:rsidR="00EF2B8C" w:rsidRPr="00791356" w:rsidRDefault="00316FF0"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575,51</w:t>
            </w:r>
            <w:r w:rsidR="00293B50" w:rsidRPr="00791356">
              <w:rPr>
                <w:rFonts w:ascii="Browallia New" w:hAnsi="Browallia New" w:cs="Browallia New"/>
                <w:snapToGrid w:val="0"/>
                <w:color w:val="000000"/>
                <w:sz w:val="28"/>
                <w:szCs w:val="28"/>
                <w:lang w:eastAsia="th-TH"/>
              </w:rPr>
              <w:t>7</w:t>
            </w:r>
          </w:p>
        </w:tc>
        <w:tc>
          <w:tcPr>
            <w:tcW w:w="1464" w:type="dxa"/>
            <w:vAlign w:val="bottom"/>
          </w:tcPr>
          <w:p w14:paraId="22C3CDC7" w14:textId="44336C28" w:rsidR="00EF2B8C" w:rsidRPr="00791356" w:rsidRDefault="00B44CE9"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492,007</w:t>
            </w:r>
          </w:p>
        </w:tc>
        <w:tc>
          <w:tcPr>
            <w:tcW w:w="1251" w:type="dxa"/>
            <w:vAlign w:val="bottom"/>
          </w:tcPr>
          <w:p w14:paraId="4CB9FD32" w14:textId="0135CCF4" w:rsidR="00EF2B8C" w:rsidRPr="00791356" w:rsidRDefault="00652798"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1,0</w:t>
            </w:r>
            <w:r w:rsidR="00B973C3" w:rsidRPr="00791356">
              <w:rPr>
                <w:rFonts w:ascii="Browallia New" w:hAnsi="Browallia New" w:cs="Browallia New"/>
                <w:snapToGrid w:val="0"/>
                <w:color w:val="000000"/>
                <w:sz w:val="28"/>
                <w:szCs w:val="28"/>
                <w:lang w:eastAsia="th-TH"/>
              </w:rPr>
              <w:t>6</w:t>
            </w:r>
            <w:r w:rsidR="00720F27" w:rsidRPr="00791356">
              <w:rPr>
                <w:rFonts w:ascii="Browallia New" w:hAnsi="Browallia New" w:cs="Browallia New"/>
                <w:snapToGrid w:val="0"/>
                <w:color w:val="000000"/>
                <w:sz w:val="28"/>
                <w:szCs w:val="28"/>
                <w:lang w:eastAsia="th-TH"/>
              </w:rPr>
              <w:t>7,</w:t>
            </w:r>
            <w:r w:rsidR="00496A90" w:rsidRPr="00791356">
              <w:rPr>
                <w:rFonts w:ascii="Browallia New" w:hAnsi="Browallia New" w:cs="Browallia New"/>
                <w:snapToGrid w:val="0"/>
                <w:color w:val="000000"/>
                <w:sz w:val="28"/>
                <w:szCs w:val="28"/>
                <w:lang w:eastAsia="th-TH"/>
              </w:rPr>
              <w:t>52</w:t>
            </w:r>
            <w:r w:rsidR="00D0004C" w:rsidRPr="00791356">
              <w:rPr>
                <w:rFonts w:ascii="Browallia New" w:hAnsi="Browallia New" w:cs="Browallia New"/>
                <w:snapToGrid w:val="0"/>
                <w:color w:val="000000"/>
                <w:sz w:val="28"/>
                <w:szCs w:val="28"/>
                <w:lang w:eastAsia="th-TH"/>
              </w:rPr>
              <w:t>4</w:t>
            </w:r>
          </w:p>
        </w:tc>
        <w:tc>
          <w:tcPr>
            <w:tcW w:w="1559" w:type="dxa"/>
            <w:vAlign w:val="bottom"/>
          </w:tcPr>
          <w:p w14:paraId="25265387" w14:textId="33F5F5F6" w:rsidR="00EF2B8C" w:rsidRPr="00791356" w:rsidRDefault="001E0A4C"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val="en-GB" w:eastAsia="th-TH"/>
              </w:rPr>
              <w:t>256,957</w:t>
            </w:r>
          </w:p>
        </w:tc>
      </w:tr>
      <w:tr w:rsidR="00EF2B8C" w:rsidRPr="007C056D" w14:paraId="502591A2" w14:textId="77777777" w:rsidTr="0029051B">
        <w:trPr>
          <w:cantSplit/>
        </w:trPr>
        <w:tc>
          <w:tcPr>
            <w:tcW w:w="3717" w:type="dxa"/>
            <w:vAlign w:val="bottom"/>
          </w:tcPr>
          <w:p w14:paraId="7C86F2B4" w14:textId="59414DF9"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6019E850" w14:textId="3955A4A9" w:rsidR="00EF2B8C" w:rsidRPr="00791356" w:rsidRDefault="00EF2B8C" w:rsidP="00EF2B8C">
            <w:pPr>
              <w:spacing w:line="240" w:lineRule="auto"/>
              <w:ind w:right="-36"/>
              <w:jc w:val="right"/>
              <w:rPr>
                <w:rFonts w:ascii="Browallia New" w:hAnsi="Browallia New" w:cs="Browallia New"/>
                <w:color w:val="000000"/>
                <w:spacing w:val="-10"/>
                <w:sz w:val="28"/>
                <w:szCs w:val="28"/>
              </w:rPr>
            </w:pPr>
          </w:p>
        </w:tc>
        <w:tc>
          <w:tcPr>
            <w:tcW w:w="1464" w:type="dxa"/>
            <w:vAlign w:val="bottom"/>
          </w:tcPr>
          <w:p w14:paraId="5CF227E4" w14:textId="29C9AF45"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50F14612" w14:textId="103058C1"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551BAACF" w14:textId="35F196BB" w:rsidR="00EF2B8C" w:rsidRPr="00791356" w:rsidRDefault="00EF2B8C" w:rsidP="00EF2B8C">
            <w:pPr>
              <w:spacing w:line="240" w:lineRule="auto"/>
              <w:ind w:right="-36"/>
              <w:jc w:val="right"/>
              <w:rPr>
                <w:rFonts w:ascii="Browallia New" w:hAnsi="Browallia New" w:cs="Browallia New"/>
                <w:color w:val="000000"/>
                <w:spacing w:val="-10"/>
                <w:sz w:val="28"/>
                <w:szCs w:val="28"/>
              </w:rPr>
            </w:pPr>
          </w:p>
        </w:tc>
      </w:tr>
      <w:tr w:rsidR="00EF2B8C" w:rsidRPr="007C056D" w14:paraId="0073A5E5" w14:textId="77777777" w:rsidTr="0029051B">
        <w:trPr>
          <w:cantSplit/>
        </w:trPr>
        <w:tc>
          <w:tcPr>
            <w:tcW w:w="3717" w:type="dxa"/>
            <w:vAlign w:val="bottom"/>
          </w:tcPr>
          <w:p w14:paraId="4C50CF57" w14:textId="5635311C"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b/>
                <w:bCs/>
                <w:snapToGrid w:val="0"/>
                <w:color w:val="000000"/>
                <w:sz w:val="28"/>
                <w:szCs w:val="28"/>
                <w:u w:val="single"/>
                <w:cs/>
                <w:lang w:eastAsia="th-TH"/>
              </w:rPr>
              <w:t>ค่าเสื่อมราคาสะสม</w:t>
            </w:r>
          </w:p>
        </w:tc>
        <w:tc>
          <w:tcPr>
            <w:tcW w:w="1560" w:type="dxa"/>
            <w:vAlign w:val="bottom"/>
          </w:tcPr>
          <w:p w14:paraId="532F1C83" w14:textId="4A48F979" w:rsidR="00EF2B8C" w:rsidRPr="00791356" w:rsidRDefault="00EF2B8C" w:rsidP="00EF2B8C">
            <w:pPr>
              <w:spacing w:line="240" w:lineRule="auto"/>
              <w:ind w:right="-36"/>
              <w:jc w:val="right"/>
              <w:rPr>
                <w:rFonts w:ascii="Browallia New" w:hAnsi="Browallia New" w:cs="Browallia New"/>
                <w:color w:val="000000"/>
                <w:spacing w:val="-10"/>
                <w:sz w:val="28"/>
                <w:szCs w:val="28"/>
              </w:rPr>
            </w:pPr>
          </w:p>
        </w:tc>
        <w:tc>
          <w:tcPr>
            <w:tcW w:w="1464" w:type="dxa"/>
            <w:vAlign w:val="bottom"/>
          </w:tcPr>
          <w:p w14:paraId="5165BA9C" w14:textId="407E59D4"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46B4D786" w14:textId="1B9F11E6"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0EE193B6" w14:textId="596BE78E" w:rsidR="00EF2B8C" w:rsidRPr="00791356" w:rsidRDefault="00EF2B8C" w:rsidP="00EF2B8C">
            <w:pPr>
              <w:spacing w:line="240" w:lineRule="auto"/>
              <w:ind w:right="-36"/>
              <w:jc w:val="right"/>
              <w:rPr>
                <w:rFonts w:ascii="Browallia New" w:hAnsi="Browallia New" w:cs="Browallia New"/>
                <w:color w:val="000000"/>
                <w:spacing w:val="-10"/>
                <w:sz w:val="28"/>
                <w:szCs w:val="28"/>
              </w:rPr>
            </w:pPr>
          </w:p>
        </w:tc>
      </w:tr>
      <w:tr w:rsidR="00EF2B8C" w:rsidRPr="007C056D" w14:paraId="1647EB7C" w14:textId="77777777" w:rsidTr="0029051B">
        <w:trPr>
          <w:cantSplit/>
        </w:trPr>
        <w:tc>
          <w:tcPr>
            <w:tcW w:w="3717" w:type="dxa"/>
            <w:vAlign w:val="bottom"/>
          </w:tcPr>
          <w:p w14:paraId="6FAFE987" w14:textId="01BF5AAC"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4</w:t>
            </w:r>
          </w:p>
        </w:tc>
        <w:tc>
          <w:tcPr>
            <w:tcW w:w="1560" w:type="dxa"/>
            <w:vAlign w:val="bottom"/>
          </w:tcPr>
          <w:p w14:paraId="4A9EC7BF" w14:textId="7AAE7892"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color w:val="000000"/>
                <w:spacing w:val="-10"/>
                <w:sz w:val="28"/>
                <w:szCs w:val="28"/>
              </w:rPr>
              <w:t xml:space="preserve">           </w:t>
            </w: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color w:val="000000"/>
                <w:spacing w:val="-10"/>
                <w:sz w:val="28"/>
                <w:szCs w:val="28"/>
                <w:cs/>
              </w:rPr>
              <w:t>-</w:t>
            </w:r>
          </w:p>
        </w:tc>
        <w:tc>
          <w:tcPr>
            <w:tcW w:w="1464" w:type="dxa"/>
            <w:vAlign w:val="bottom"/>
          </w:tcPr>
          <w:p w14:paraId="4861B863" w14:textId="12546FE1"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108,694</w:t>
            </w:r>
          </w:p>
        </w:tc>
        <w:tc>
          <w:tcPr>
            <w:tcW w:w="1251" w:type="dxa"/>
            <w:vAlign w:val="bottom"/>
          </w:tcPr>
          <w:p w14:paraId="67EB8B2C" w14:textId="4C54C183"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108,694</w:t>
            </w:r>
          </w:p>
        </w:tc>
        <w:tc>
          <w:tcPr>
            <w:tcW w:w="1559" w:type="dxa"/>
            <w:vAlign w:val="bottom"/>
          </w:tcPr>
          <w:p w14:paraId="776861D9" w14:textId="48CD3249" w:rsidR="00EF2B8C" w:rsidRPr="00791356" w:rsidRDefault="00EF2B8C" w:rsidP="00EF2B8C">
            <w:pPr>
              <w:spacing w:line="240" w:lineRule="auto"/>
              <w:ind w:right="-36"/>
              <w:jc w:val="right"/>
              <w:rPr>
                <w:rFonts w:ascii="Browallia New" w:hAnsi="Browallia New" w:cs="Browallia New"/>
                <w:color w:val="000000"/>
                <w:spacing w:val="-10"/>
                <w:sz w:val="28"/>
                <w:szCs w:val="28"/>
                <w:cs/>
              </w:rPr>
            </w:pP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hint="cs"/>
                <w:color w:val="000000"/>
                <w:spacing w:val="-10"/>
                <w:sz w:val="28"/>
                <w:szCs w:val="28"/>
                <w:cs/>
              </w:rPr>
              <w:t>-</w:t>
            </w:r>
          </w:p>
        </w:tc>
      </w:tr>
      <w:tr w:rsidR="00EF2B8C" w:rsidRPr="007C056D" w14:paraId="255DCCD6" w14:textId="77777777" w:rsidTr="0029051B">
        <w:trPr>
          <w:cantSplit/>
        </w:trPr>
        <w:tc>
          <w:tcPr>
            <w:tcW w:w="3717" w:type="dxa"/>
            <w:vAlign w:val="bottom"/>
          </w:tcPr>
          <w:p w14:paraId="6021B981" w14:textId="7F1355EF"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ค่าเสื่อมราคาสำหรับปี</w:t>
            </w:r>
          </w:p>
        </w:tc>
        <w:tc>
          <w:tcPr>
            <w:tcW w:w="1560" w:type="dxa"/>
            <w:vAlign w:val="bottom"/>
          </w:tcPr>
          <w:p w14:paraId="08D67251" w14:textId="6601AD9A" w:rsidR="00EF2B8C" w:rsidRPr="00791356" w:rsidRDefault="00EF2B8C"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color w:val="000000"/>
                <w:spacing w:val="-10"/>
                <w:sz w:val="28"/>
                <w:szCs w:val="28"/>
              </w:rPr>
              <w:t xml:space="preserve">           </w:t>
            </w: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color w:val="000000"/>
                <w:spacing w:val="-10"/>
                <w:sz w:val="28"/>
                <w:szCs w:val="28"/>
                <w:cs/>
              </w:rPr>
              <w:t>-</w:t>
            </w:r>
          </w:p>
        </w:tc>
        <w:tc>
          <w:tcPr>
            <w:tcW w:w="1464" w:type="dxa"/>
            <w:vAlign w:val="bottom"/>
          </w:tcPr>
          <w:p w14:paraId="25EC48D9" w14:textId="696DCAFA" w:rsidR="00EF2B8C" w:rsidRPr="00791356" w:rsidRDefault="00EF2B8C"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6,627</w:t>
            </w:r>
          </w:p>
        </w:tc>
        <w:tc>
          <w:tcPr>
            <w:tcW w:w="1251" w:type="dxa"/>
            <w:vAlign w:val="bottom"/>
          </w:tcPr>
          <w:p w14:paraId="74B361E1" w14:textId="3410D773" w:rsidR="00EF2B8C" w:rsidRPr="00791356" w:rsidRDefault="00EF2B8C" w:rsidP="00EF2B8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6,627</w:t>
            </w:r>
          </w:p>
        </w:tc>
        <w:tc>
          <w:tcPr>
            <w:tcW w:w="1559" w:type="dxa"/>
            <w:vAlign w:val="bottom"/>
          </w:tcPr>
          <w:p w14:paraId="52AC74A9" w14:textId="61375696" w:rsidR="00EF2B8C" w:rsidRPr="00791356" w:rsidRDefault="00EF2B8C" w:rsidP="00EF2B8C">
            <w:pPr>
              <w:pBdr>
                <w:bottom w:val="single" w:sz="4" w:space="1" w:color="auto"/>
              </w:pBdr>
              <w:spacing w:line="240" w:lineRule="auto"/>
              <w:ind w:right="-36"/>
              <w:jc w:val="right"/>
              <w:rPr>
                <w:rFonts w:ascii="Browallia New" w:hAnsi="Browallia New" w:cs="Browallia New"/>
                <w:color w:val="000000"/>
                <w:spacing w:val="-10"/>
                <w:sz w:val="28"/>
                <w:szCs w:val="28"/>
                <w:cs/>
              </w:rPr>
            </w:pP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hint="cs"/>
                <w:color w:val="000000"/>
                <w:spacing w:val="-10"/>
                <w:sz w:val="28"/>
                <w:szCs w:val="28"/>
                <w:cs/>
              </w:rPr>
              <w:t>-</w:t>
            </w:r>
          </w:p>
        </w:tc>
      </w:tr>
      <w:tr w:rsidR="00EF2B8C" w:rsidRPr="007C056D" w14:paraId="57E050C3" w14:textId="77777777" w:rsidTr="0029051B">
        <w:trPr>
          <w:cantSplit/>
        </w:trPr>
        <w:tc>
          <w:tcPr>
            <w:tcW w:w="3717" w:type="dxa"/>
            <w:vAlign w:val="bottom"/>
          </w:tcPr>
          <w:p w14:paraId="0E6CAD0D" w14:textId="2301A584"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4</w:t>
            </w:r>
          </w:p>
        </w:tc>
        <w:tc>
          <w:tcPr>
            <w:tcW w:w="1560" w:type="dxa"/>
            <w:vAlign w:val="bottom"/>
          </w:tcPr>
          <w:p w14:paraId="7A3775C1" w14:textId="23E6B32C"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color w:val="000000"/>
                <w:spacing w:val="-10"/>
                <w:sz w:val="28"/>
                <w:szCs w:val="28"/>
              </w:rPr>
              <w:t xml:space="preserve">           </w:t>
            </w: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color w:val="000000"/>
                <w:spacing w:val="-10"/>
                <w:sz w:val="28"/>
                <w:szCs w:val="28"/>
                <w:cs/>
              </w:rPr>
              <w:t>-</w:t>
            </w:r>
          </w:p>
        </w:tc>
        <w:tc>
          <w:tcPr>
            <w:tcW w:w="1464" w:type="dxa"/>
            <w:vAlign w:val="bottom"/>
          </w:tcPr>
          <w:p w14:paraId="3CAD697F" w14:textId="6474578E" w:rsidR="00EF2B8C" w:rsidRPr="00791356" w:rsidRDefault="00EF2B8C" w:rsidP="00EF2B8C">
            <w:pPr>
              <w:tabs>
                <w:tab w:val="clear" w:pos="227"/>
                <w:tab w:val="left" w:pos="220"/>
              </w:tabs>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115,321</w:t>
            </w:r>
          </w:p>
        </w:tc>
        <w:tc>
          <w:tcPr>
            <w:tcW w:w="1251" w:type="dxa"/>
            <w:vAlign w:val="bottom"/>
          </w:tcPr>
          <w:p w14:paraId="63B4F4B1" w14:textId="5E4FC1BE"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115,321</w:t>
            </w:r>
          </w:p>
        </w:tc>
        <w:tc>
          <w:tcPr>
            <w:tcW w:w="1559" w:type="dxa"/>
            <w:vAlign w:val="bottom"/>
          </w:tcPr>
          <w:p w14:paraId="554253E9" w14:textId="0E1749DC" w:rsidR="00EF2B8C" w:rsidRPr="00791356" w:rsidRDefault="00EF2B8C" w:rsidP="00EF2B8C">
            <w:pPr>
              <w:spacing w:line="240" w:lineRule="auto"/>
              <w:ind w:right="-36"/>
              <w:jc w:val="right"/>
              <w:rPr>
                <w:rFonts w:ascii="Browallia New" w:hAnsi="Browallia New" w:cs="Browallia New"/>
                <w:color w:val="000000"/>
                <w:spacing w:val="-10"/>
                <w:sz w:val="28"/>
                <w:szCs w:val="28"/>
                <w:cs/>
              </w:rPr>
            </w:pP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hint="cs"/>
                <w:color w:val="000000"/>
                <w:spacing w:val="-10"/>
                <w:sz w:val="28"/>
                <w:szCs w:val="28"/>
                <w:cs/>
              </w:rPr>
              <w:t>-</w:t>
            </w:r>
          </w:p>
        </w:tc>
      </w:tr>
      <w:tr w:rsidR="001E0A4C" w:rsidRPr="007C056D" w14:paraId="44FF0720" w14:textId="77777777">
        <w:trPr>
          <w:cantSplit/>
        </w:trPr>
        <w:tc>
          <w:tcPr>
            <w:tcW w:w="3717" w:type="dxa"/>
            <w:vAlign w:val="bottom"/>
          </w:tcPr>
          <w:p w14:paraId="219C3CDC" w14:textId="331498FA" w:rsidR="001E0A4C" w:rsidRPr="007C056D" w:rsidRDefault="001E0A4C" w:rsidP="001E0A4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ค่าเสื่อมราคาสำหรับปี</w:t>
            </w:r>
          </w:p>
        </w:tc>
        <w:tc>
          <w:tcPr>
            <w:tcW w:w="1560" w:type="dxa"/>
            <w:vAlign w:val="bottom"/>
          </w:tcPr>
          <w:p w14:paraId="01D79A2B" w14:textId="620F808C" w:rsidR="001E0A4C" w:rsidRPr="00791356" w:rsidRDefault="00167D7C" w:rsidP="001E0A4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w:t>
            </w:r>
          </w:p>
        </w:tc>
        <w:tc>
          <w:tcPr>
            <w:tcW w:w="1464" w:type="dxa"/>
            <w:vAlign w:val="bottom"/>
          </w:tcPr>
          <w:p w14:paraId="474219B8" w14:textId="3BE10483" w:rsidR="001E0A4C" w:rsidRPr="00791356" w:rsidRDefault="00B015AD" w:rsidP="001E0A4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6,569</w:t>
            </w:r>
          </w:p>
        </w:tc>
        <w:tc>
          <w:tcPr>
            <w:tcW w:w="1251" w:type="dxa"/>
            <w:vAlign w:val="bottom"/>
          </w:tcPr>
          <w:p w14:paraId="4DE1873B" w14:textId="1FFDE660" w:rsidR="001E0A4C" w:rsidRPr="00791356" w:rsidRDefault="00AF1BE0" w:rsidP="001E0A4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6,569</w:t>
            </w:r>
          </w:p>
        </w:tc>
        <w:tc>
          <w:tcPr>
            <w:tcW w:w="1559" w:type="dxa"/>
          </w:tcPr>
          <w:p w14:paraId="1A896B70" w14:textId="6D203D0B" w:rsidR="001E0A4C" w:rsidRPr="00791356" w:rsidRDefault="001E0A4C" w:rsidP="001E0A4C">
            <w:pPr>
              <w:pBdr>
                <w:bottom w:val="single" w:sz="4" w:space="1" w:color="auto"/>
              </w:pBdr>
              <w:spacing w:line="240" w:lineRule="auto"/>
              <w:ind w:right="-36"/>
              <w:jc w:val="right"/>
              <w:rPr>
                <w:rFonts w:ascii="Browallia New" w:hAnsi="Browallia New" w:cs="Browallia New"/>
                <w:color w:val="000000"/>
                <w:spacing w:val="-10"/>
                <w:sz w:val="28"/>
                <w:szCs w:val="28"/>
                <w:cs/>
              </w:rPr>
            </w:pP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hint="cs"/>
                <w:color w:val="000000"/>
                <w:spacing w:val="-10"/>
                <w:sz w:val="28"/>
                <w:szCs w:val="28"/>
                <w:cs/>
              </w:rPr>
              <w:t>-</w:t>
            </w:r>
          </w:p>
        </w:tc>
      </w:tr>
      <w:tr w:rsidR="001E0A4C" w:rsidRPr="007C056D" w14:paraId="5F4B4493" w14:textId="77777777">
        <w:trPr>
          <w:cantSplit/>
        </w:trPr>
        <w:tc>
          <w:tcPr>
            <w:tcW w:w="3717" w:type="dxa"/>
            <w:vAlign w:val="bottom"/>
          </w:tcPr>
          <w:p w14:paraId="46BB3F97" w14:textId="4543BA59" w:rsidR="001E0A4C" w:rsidRPr="007C056D" w:rsidRDefault="001E0A4C" w:rsidP="001E0A4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5</w:t>
            </w:r>
          </w:p>
        </w:tc>
        <w:tc>
          <w:tcPr>
            <w:tcW w:w="1560" w:type="dxa"/>
            <w:vAlign w:val="bottom"/>
          </w:tcPr>
          <w:p w14:paraId="18835A8D" w14:textId="07C353E1" w:rsidR="001E0A4C" w:rsidRPr="00791356" w:rsidRDefault="00167D7C" w:rsidP="001E0A4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w:t>
            </w:r>
          </w:p>
        </w:tc>
        <w:tc>
          <w:tcPr>
            <w:tcW w:w="1464" w:type="dxa"/>
            <w:vAlign w:val="bottom"/>
          </w:tcPr>
          <w:p w14:paraId="02358CC6" w14:textId="384DE77C" w:rsidR="001E0A4C" w:rsidRPr="00791356" w:rsidRDefault="000F330C" w:rsidP="001E0A4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121,890</w:t>
            </w:r>
          </w:p>
        </w:tc>
        <w:tc>
          <w:tcPr>
            <w:tcW w:w="1251" w:type="dxa"/>
            <w:vAlign w:val="bottom"/>
          </w:tcPr>
          <w:p w14:paraId="5B662839" w14:textId="1C788FEC" w:rsidR="001E0A4C" w:rsidRPr="00791356" w:rsidRDefault="00AF1BE0" w:rsidP="001E0A4C">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121,890</w:t>
            </w:r>
          </w:p>
        </w:tc>
        <w:tc>
          <w:tcPr>
            <w:tcW w:w="1559" w:type="dxa"/>
          </w:tcPr>
          <w:p w14:paraId="47A68F71" w14:textId="08D2C6F6" w:rsidR="001E0A4C" w:rsidRPr="00791356" w:rsidRDefault="001E0A4C" w:rsidP="001E0A4C">
            <w:pPr>
              <w:pBdr>
                <w:bottom w:val="single" w:sz="4" w:space="1" w:color="auto"/>
              </w:pBdr>
              <w:spacing w:line="240" w:lineRule="auto"/>
              <w:ind w:right="-36"/>
              <w:jc w:val="right"/>
              <w:rPr>
                <w:rFonts w:ascii="Browallia New" w:hAnsi="Browallia New" w:cs="Browallia New"/>
                <w:color w:val="000000"/>
                <w:spacing w:val="-10"/>
                <w:sz w:val="28"/>
                <w:szCs w:val="28"/>
                <w:cs/>
              </w:rPr>
            </w:pP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hint="cs"/>
                <w:color w:val="000000"/>
                <w:spacing w:val="-10"/>
                <w:sz w:val="28"/>
                <w:szCs w:val="28"/>
                <w:cs/>
              </w:rPr>
              <w:t>-</w:t>
            </w:r>
          </w:p>
        </w:tc>
      </w:tr>
      <w:tr w:rsidR="00EF2B8C" w:rsidRPr="007C056D" w14:paraId="3031BF5E" w14:textId="77777777" w:rsidTr="0029051B">
        <w:trPr>
          <w:cantSplit/>
        </w:trPr>
        <w:tc>
          <w:tcPr>
            <w:tcW w:w="3717" w:type="dxa"/>
            <w:vAlign w:val="bottom"/>
          </w:tcPr>
          <w:p w14:paraId="561D6910" w14:textId="0CC04EC7"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41547D3A" w14:textId="7615DD2A"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464" w:type="dxa"/>
            <w:vAlign w:val="bottom"/>
          </w:tcPr>
          <w:p w14:paraId="615501EB" w14:textId="270496B1"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15378B23" w14:textId="2B744840"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7AC7F2C1" w14:textId="2633C75F"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r>
      <w:tr w:rsidR="00EF2B8C" w:rsidRPr="007C056D" w14:paraId="0FE3C6EF" w14:textId="77777777" w:rsidTr="0029051B">
        <w:trPr>
          <w:cantSplit/>
          <w:trHeight w:val="177"/>
        </w:trPr>
        <w:tc>
          <w:tcPr>
            <w:tcW w:w="3717" w:type="dxa"/>
            <w:vAlign w:val="bottom"/>
          </w:tcPr>
          <w:p w14:paraId="29D4F825" w14:textId="7941E7B9"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b/>
                <w:bCs/>
                <w:snapToGrid w:val="0"/>
                <w:color w:val="000000"/>
                <w:sz w:val="28"/>
                <w:szCs w:val="28"/>
                <w:u w:val="single"/>
                <w:cs/>
                <w:lang w:eastAsia="th-TH"/>
              </w:rPr>
              <w:t>มูลค่าสุทธิตามบัญชี</w:t>
            </w:r>
          </w:p>
        </w:tc>
        <w:tc>
          <w:tcPr>
            <w:tcW w:w="1560" w:type="dxa"/>
            <w:vAlign w:val="bottom"/>
          </w:tcPr>
          <w:p w14:paraId="6A406168" w14:textId="2113B26A"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464" w:type="dxa"/>
            <w:vAlign w:val="bottom"/>
          </w:tcPr>
          <w:p w14:paraId="42E5B4F0" w14:textId="0BB04708"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015B3315" w14:textId="04A1AC11"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0DD209E0" w14:textId="4952B775"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r>
      <w:tr w:rsidR="00EF2B8C" w:rsidRPr="00AA2FA4" w14:paraId="69F37590" w14:textId="77777777" w:rsidTr="0029051B">
        <w:trPr>
          <w:cantSplit/>
        </w:trPr>
        <w:tc>
          <w:tcPr>
            <w:tcW w:w="3717" w:type="dxa"/>
            <w:vAlign w:val="bottom"/>
          </w:tcPr>
          <w:p w14:paraId="3DD9D85A" w14:textId="25519579"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 xml:space="preserve">31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sidR="008849E4">
              <w:rPr>
                <w:rFonts w:ascii="Browallia New" w:hAnsi="Browallia New" w:cs="Browallia New"/>
                <w:snapToGrid w:val="0"/>
                <w:color w:val="000000"/>
                <w:sz w:val="28"/>
                <w:szCs w:val="28"/>
                <w:lang w:eastAsia="th-TH"/>
              </w:rPr>
              <w:t>4</w:t>
            </w:r>
          </w:p>
        </w:tc>
        <w:tc>
          <w:tcPr>
            <w:tcW w:w="1560" w:type="dxa"/>
            <w:vAlign w:val="bottom"/>
          </w:tcPr>
          <w:p w14:paraId="694DC7A4" w14:textId="145108A7" w:rsidR="00EF2B8C" w:rsidRPr="00791356" w:rsidRDefault="00EF2B8C"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523,733</w:t>
            </w:r>
          </w:p>
        </w:tc>
        <w:tc>
          <w:tcPr>
            <w:tcW w:w="1464" w:type="dxa"/>
            <w:vAlign w:val="bottom"/>
          </w:tcPr>
          <w:p w14:paraId="67F0BB56" w14:textId="03C5A8E4" w:rsidR="00EF2B8C" w:rsidRPr="00791356" w:rsidRDefault="00EF2B8C"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376,686</w:t>
            </w:r>
          </w:p>
        </w:tc>
        <w:tc>
          <w:tcPr>
            <w:tcW w:w="1251" w:type="dxa"/>
            <w:vAlign w:val="bottom"/>
          </w:tcPr>
          <w:p w14:paraId="194FCD80" w14:textId="50ECF6FA" w:rsidR="00EF2B8C" w:rsidRPr="00791356" w:rsidRDefault="00EF2B8C"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900,419</w:t>
            </w:r>
          </w:p>
        </w:tc>
        <w:tc>
          <w:tcPr>
            <w:tcW w:w="1559" w:type="dxa"/>
          </w:tcPr>
          <w:p w14:paraId="5B46CC93" w14:textId="2DCBA33C" w:rsidR="00EF2B8C" w:rsidRPr="00791356" w:rsidRDefault="00EF2B8C"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val="en-GB" w:eastAsia="th-TH"/>
              </w:rPr>
              <w:t>256,957</w:t>
            </w:r>
          </w:p>
        </w:tc>
      </w:tr>
      <w:tr w:rsidR="00EF2B8C" w:rsidRPr="00A353A8" w14:paraId="388234B2" w14:textId="77777777" w:rsidTr="0029051B">
        <w:trPr>
          <w:cantSplit/>
          <w:trHeight w:val="307"/>
        </w:trPr>
        <w:tc>
          <w:tcPr>
            <w:tcW w:w="3717" w:type="dxa"/>
            <w:vAlign w:val="bottom"/>
          </w:tcPr>
          <w:p w14:paraId="1C86023C" w14:textId="77557AB6"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5</w:t>
            </w:r>
          </w:p>
        </w:tc>
        <w:tc>
          <w:tcPr>
            <w:tcW w:w="1560" w:type="dxa"/>
            <w:vAlign w:val="bottom"/>
          </w:tcPr>
          <w:p w14:paraId="5C1074F9" w14:textId="68D33D55" w:rsidR="00EF2B8C" w:rsidRPr="00791356" w:rsidRDefault="00076BC4"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575,51</w:t>
            </w:r>
            <w:r w:rsidR="00A7448A" w:rsidRPr="00791356">
              <w:rPr>
                <w:rFonts w:ascii="Browallia New" w:hAnsi="Browallia New" w:cs="Browallia New"/>
                <w:snapToGrid w:val="0"/>
                <w:color w:val="000000"/>
                <w:sz w:val="28"/>
                <w:szCs w:val="28"/>
                <w:lang w:eastAsia="th-TH"/>
              </w:rPr>
              <w:t>7</w:t>
            </w:r>
          </w:p>
        </w:tc>
        <w:tc>
          <w:tcPr>
            <w:tcW w:w="1464" w:type="dxa"/>
            <w:vAlign w:val="bottom"/>
          </w:tcPr>
          <w:p w14:paraId="7E646D5A" w14:textId="05E378C7" w:rsidR="00EF2B8C" w:rsidRPr="00791356" w:rsidRDefault="005A71CD"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370,11</w:t>
            </w:r>
            <w:r w:rsidR="00A7448A" w:rsidRPr="00791356">
              <w:rPr>
                <w:rFonts w:ascii="Browallia New" w:hAnsi="Browallia New" w:cs="Browallia New"/>
                <w:snapToGrid w:val="0"/>
                <w:color w:val="000000"/>
                <w:sz w:val="28"/>
                <w:szCs w:val="28"/>
                <w:lang w:eastAsia="th-TH"/>
              </w:rPr>
              <w:t>7</w:t>
            </w:r>
          </w:p>
        </w:tc>
        <w:tc>
          <w:tcPr>
            <w:tcW w:w="1251" w:type="dxa"/>
            <w:vAlign w:val="bottom"/>
          </w:tcPr>
          <w:p w14:paraId="6DC405A3" w14:textId="43EFA3E0" w:rsidR="00EF2B8C" w:rsidRPr="00791356" w:rsidRDefault="00BD7A55"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945,63</w:t>
            </w:r>
            <w:r w:rsidR="00037310" w:rsidRPr="00791356">
              <w:rPr>
                <w:rFonts w:ascii="Browallia New" w:hAnsi="Browallia New" w:cs="Browallia New"/>
                <w:snapToGrid w:val="0"/>
                <w:color w:val="000000"/>
                <w:sz w:val="28"/>
                <w:szCs w:val="28"/>
                <w:lang w:eastAsia="th-TH"/>
              </w:rPr>
              <w:t>4</w:t>
            </w:r>
          </w:p>
        </w:tc>
        <w:tc>
          <w:tcPr>
            <w:tcW w:w="1559" w:type="dxa"/>
          </w:tcPr>
          <w:p w14:paraId="4F0A2FA7" w14:textId="64B3A8AF" w:rsidR="00EF2B8C" w:rsidRPr="00791356" w:rsidRDefault="001E0A4C" w:rsidP="00EF2B8C">
            <w:pPr>
              <w:pBdr>
                <w:bottom w:val="single" w:sz="12" w:space="1" w:color="auto"/>
              </w:pBdr>
              <w:spacing w:line="240" w:lineRule="auto"/>
              <w:ind w:right="-36"/>
              <w:jc w:val="right"/>
              <w:rPr>
                <w:rFonts w:ascii="Browallia New" w:hAnsi="Browallia New" w:cs="Browallia New"/>
                <w:snapToGrid w:val="0"/>
                <w:color w:val="000000"/>
                <w:sz w:val="28"/>
                <w:szCs w:val="28"/>
                <w:lang w:val="en-GB" w:eastAsia="th-TH"/>
              </w:rPr>
            </w:pPr>
            <w:r w:rsidRPr="00791356">
              <w:rPr>
                <w:rFonts w:ascii="Browallia New" w:hAnsi="Browallia New" w:cs="Browallia New"/>
                <w:snapToGrid w:val="0"/>
                <w:color w:val="000000"/>
                <w:sz w:val="28"/>
                <w:szCs w:val="28"/>
                <w:lang w:val="en-GB" w:eastAsia="th-TH"/>
              </w:rPr>
              <w:t>256,957</w:t>
            </w:r>
          </w:p>
        </w:tc>
      </w:tr>
      <w:tr w:rsidR="00EF2B8C" w:rsidRPr="007C056D" w14:paraId="3CD53B7E" w14:textId="77777777" w:rsidTr="0029051B">
        <w:trPr>
          <w:cantSplit/>
        </w:trPr>
        <w:tc>
          <w:tcPr>
            <w:tcW w:w="3717" w:type="dxa"/>
            <w:vAlign w:val="bottom"/>
          </w:tcPr>
          <w:p w14:paraId="0AB27694" w14:textId="411BDECD" w:rsidR="00EF2B8C" w:rsidRPr="007C056D" w:rsidRDefault="00EF2B8C" w:rsidP="00EF2B8C">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7B7BC65B" w14:textId="77777777"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464" w:type="dxa"/>
            <w:vAlign w:val="bottom"/>
          </w:tcPr>
          <w:p w14:paraId="567592E9" w14:textId="0CB4476A"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7791C63D" w14:textId="7B246BC5"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559" w:type="dxa"/>
          </w:tcPr>
          <w:p w14:paraId="415886BA" w14:textId="77777777" w:rsidR="00EF2B8C" w:rsidRPr="00791356" w:rsidRDefault="00EF2B8C" w:rsidP="00EF2B8C">
            <w:pPr>
              <w:spacing w:line="240" w:lineRule="auto"/>
              <w:ind w:right="-36"/>
              <w:jc w:val="right"/>
              <w:rPr>
                <w:rFonts w:ascii="Browallia New" w:hAnsi="Browallia New" w:cs="Browallia New"/>
                <w:snapToGrid w:val="0"/>
                <w:color w:val="000000"/>
                <w:sz w:val="28"/>
                <w:szCs w:val="28"/>
                <w:lang w:eastAsia="th-TH"/>
              </w:rPr>
            </w:pPr>
          </w:p>
        </w:tc>
      </w:tr>
      <w:tr w:rsidR="00EF2B8C" w:rsidRPr="007C056D" w14:paraId="729955C5" w14:textId="77777777" w:rsidTr="0029051B">
        <w:trPr>
          <w:cantSplit/>
        </w:trPr>
        <w:tc>
          <w:tcPr>
            <w:tcW w:w="5277" w:type="dxa"/>
            <w:gridSpan w:val="2"/>
            <w:vAlign w:val="bottom"/>
          </w:tcPr>
          <w:p w14:paraId="59FE9890" w14:textId="47BABDCE" w:rsidR="00EF2B8C" w:rsidRPr="006312CD" w:rsidRDefault="00EF2B8C" w:rsidP="00EF2B8C">
            <w:pPr>
              <w:spacing w:line="240" w:lineRule="auto"/>
              <w:ind w:right="-36"/>
              <w:rPr>
                <w:rFonts w:ascii="Browallia New" w:hAnsi="Browallia New" w:cs="Browallia New"/>
                <w:snapToGrid w:val="0"/>
                <w:color w:val="000000"/>
                <w:sz w:val="28"/>
                <w:szCs w:val="28"/>
                <w:lang w:eastAsia="th-TH"/>
              </w:rPr>
            </w:pPr>
            <w:r w:rsidRPr="006312CD">
              <w:rPr>
                <w:rFonts w:ascii="Browallia New" w:hAnsi="Browallia New" w:cs="Browallia New" w:hint="cs"/>
                <w:snapToGrid w:val="0"/>
                <w:color w:val="000000"/>
                <w:sz w:val="28"/>
                <w:szCs w:val="28"/>
                <w:cs/>
                <w:lang w:eastAsia="th-TH"/>
              </w:rPr>
              <w:t>ค่าเสื่อมราคาสำหรับปี</w:t>
            </w:r>
            <w:r w:rsidRPr="006312CD">
              <w:rPr>
                <w:rFonts w:ascii="Browallia New" w:hAnsi="Browallia New" w:cs="Browallia New" w:hint="cs"/>
                <w:snapToGrid w:val="0"/>
                <w:color w:val="000000"/>
                <w:sz w:val="28"/>
                <w:szCs w:val="28"/>
                <w:lang w:eastAsia="th-TH"/>
              </w:rPr>
              <w:t xml:space="preserve"> 256</w:t>
            </w:r>
            <w:r>
              <w:rPr>
                <w:rFonts w:ascii="Browallia New" w:hAnsi="Browallia New" w:cs="Browallia New"/>
                <w:snapToGrid w:val="0"/>
                <w:color w:val="000000"/>
                <w:sz w:val="28"/>
                <w:szCs w:val="28"/>
                <w:lang w:eastAsia="th-TH"/>
              </w:rPr>
              <w:t>4</w:t>
            </w:r>
            <w:r w:rsidRPr="006312CD">
              <w:rPr>
                <w:rFonts w:ascii="Browallia New" w:hAnsi="Browallia New" w:cs="Browallia New" w:hint="cs"/>
                <w:snapToGrid w:val="0"/>
                <w:color w:val="000000"/>
                <w:sz w:val="28"/>
                <w:szCs w:val="28"/>
                <w:lang w:eastAsia="th-TH"/>
              </w:rPr>
              <w:t xml:space="preserve"> - </w:t>
            </w:r>
            <w:r w:rsidRPr="006312CD">
              <w:rPr>
                <w:rFonts w:ascii="Browallia New" w:hAnsi="Browallia New" w:cs="Browallia New" w:hint="cs"/>
                <w:snapToGrid w:val="0"/>
                <w:color w:val="000000"/>
                <w:sz w:val="28"/>
                <w:szCs w:val="28"/>
                <w:cs/>
                <w:lang w:eastAsia="th-TH"/>
              </w:rPr>
              <w:t>ต้นทุนค่าบริการ</w:t>
            </w:r>
          </w:p>
        </w:tc>
        <w:tc>
          <w:tcPr>
            <w:tcW w:w="1464" w:type="dxa"/>
            <w:vAlign w:val="bottom"/>
          </w:tcPr>
          <w:p w14:paraId="172FC1A7" w14:textId="77777777"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1E24E861" w14:textId="621060D9" w:rsidR="00EF2B8C" w:rsidRPr="00791356" w:rsidRDefault="00EF2B8C"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6,627</w:t>
            </w:r>
          </w:p>
        </w:tc>
        <w:tc>
          <w:tcPr>
            <w:tcW w:w="1559" w:type="dxa"/>
            <w:vAlign w:val="bottom"/>
          </w:tcPr>
          <w:p w14:paraId="40CCDAF9" w14:textId="423766F4" w:rsidR="00EF2B8C" w:rsidRPr="00791356" w:rsidRDefault="00EF2B8C"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hint="cs"/>
                <w:color w:val="000000"/>
                <w:spacing w:val="-10"/>
                <w:sz w:val="28"/>
                <w:szCs w:val="28"/>
                <w:cs/>
              </w:rPr>
              <w:t>-</w:t>
            </w:r>
          </w:p>
        </w:tc>
      </w:tr>
      <w:tr w:rsidR="00EF2B8C" w:rsidRPr="007C056D" w14:paraId="0D19DC0D" w14:textId="77777777" w:rsidTr="0029051B">
        <w:trPr>
          <w:cantSplit/>
        </w:trPr>
        <w:tc>
          <w:tcPr>
            <w:tcW w:w="5277" w:type="dxa"/>
            <w:gridSpan w:val="2"/>
            <w:vAlign w:val="bottom"/>
          </w:tcPr>
          <w:p w14:paraId="1A5C1CA5" w14:textId="62756E10" w:rsidR="00EF2B8C" w:rsidRPr="006312CD" w:rsidRDefault="00EF2B8C" w:rsidP="00EF2B8C">
            <w:pPr>
              <w:spacing w:line="240" w:lineRule="auto"/>
              <w:ind w:right="-36"/>
              <w:rPr>
                <w:rFonts w:ascii="Browallia New" w:hAnsi="Browallia New" w:cs="Browallia New"/>
                <w:snapToGrid w:val="0"/>
                <w:color w:val="000000"/>
                <w:sz w:val="28"/>
                <w:szCs w:val="28"/>
                <w:lang w:eastAsia="th-TH"/>
              </w:rPr>
            </w:pPr>
            <w:r w:rsidRPr="006312CD">
              <w:rPr>
                <w:rFonts w:ascii="Browallia New" w:hAnsi="Browallia New" w:cs="Browallia New" w:hint="cs"/>
                <w:snapToGrid w:val="0"/>
                <w:color w:val="000000"/>
                <w:sz w:val="28"/>
                <w:szCs w:val="28"/>
                <w:cs/>
                <w:lang w:eastAsia="th-TH"/>
              </w:rPr>
              <w:t>ค่าเสื่อมราคาสำหรับปี</w:t>
            </w:r>
            <w:r w:rsidRPr="006312CD">
              <w:rPr>
                <w:rFonts w:ascii="Browallia New" w:hAnsi="Browallia New" w:cs="Browallia New" w:hint="cs"/>
                <w:snapToGrid w:val="0"/>
                <w:color w:val="000000"/>
                <w:sz w:val="28"/>
                <w:szCs w:val="28"/>
                <w:lang w:eastAsia="th-TH"/>
              </w:rPr>
              <w:t xml:space="preserve"> 256</w:t>
            </w:r>
            <w:r>
              <w:rPr>
                <w:rFonts w:ascii="Browallia New" w:hAnsi="Browallia New" w:cs="Browallia New"/>
                <w:snapToGrid w:val="0"/>
                <w:color w:val="000000"/>
                <w:sz w:val="28"/>
                <w:szCs w:val="28"/>
                <w:lang w:eastAsia="th-TH"/>
              </w:rPr>
              <w:t>5</w:t>
            </w:r>
            <w:r w:rsidRPr="006312CD">
              <w:rPr>
                <w:rFonts w:ascii="Browallia New" w:hAnsi="Browallia New" w:cs="Browallia New" w:hint="cs"/>
                <w:snapToGrid w:val="0"/>
                <w:color w:val="000000"/>
                <w:sz w:val="28"/>
                <w:szCs w:val="28"/>
                <w:lang w:eastAsia="th-TH"/>
              </w:rPr>
              <w:t xml:space="preserve"> - </w:t>
            </w:r>
            <w:r w:rsidRPr="006312CD">
              <w:rPr>
                <w:rFonts w:ascii="Browallia New" w:hAnsi="Browallia New" w:cs="Browallia New" w:hint="cs"/>
                <w:snapToGrid w:val="0"/>
                <w:color w:val="000000"/>
                <w:sz w:val="28"/>
                <w:szCs w:val="28"/>
                <w:cs/>
                <w:lang w:eastAsia="th-TH"/>
              </w:rPr>
              <w:t>ต้นทุนค่าบริการ</w:t>
            </w:r>
          </w:p>
        </w:tc>
        <w:tc>
          <w:tcPr>
            <w:tcW w:w="1464" w:type="dxa"/>
            <w:vAlign w:val="bottom"/>
          </w:tcPr>
          <w:p w14:paraId="5AC3ABD9" w14:textId="77777777" w:rsidR="00EF2B8C" w:rsidRPr="006312CD" w:rsidRDefault="00EF2B8C" w:rsidP="00EF2B8C">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1FA48FBB" w14:textId="3AF4053F" w:rsidR="00EF2B8C" w:rsidRPr="00791356" w:rsidRDefault="00F402D2"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6,569</w:t>
            </w:r>
          </w:p>
        </w:tc>
        <w:tc>
          <w:tcPr>
            <w:tcW w:w="1559" w:type="dxa"/>
            <w:vAlign w:val="bottom"/>
          </w:tcPr>
          <w:p w14:paraId="7468E776" w14:textId="5A3F6D7B" w:rsidR="00EF2B8C" w:rsidRPr="00791356" w:rsidRDefault="00A94C4C" w:rsidP="00EF2B8C">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hint="cs"/>
                <w:color w:val="000000"/>
                <w:spacing w:val="-10"/>
                <w:sz w:val="28"/>
                <w:szCs w:val="28"/>
                <w:cs/>
              </w:rPr>
              <w:t>-</w:t>
            </w:r>
          </w:p>
        </w:tc>
      </w:tr>
    </w:tbl>
    <w:p w14:paraId="3D5B3F50" w14:textId="77777777" w:rsidR="00121B6C" w:rsidRPr="00167722" w:rsidRDefault="00121B6C" w:rsidP="0016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2451A303" w14:textId="4D23AB60" w:rsidR="00276BC5" w:rsidRDefault="00394DF3" w:rsidP="0039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BF5B25">
        <w:rPr>
          <w:rFonts w:ascii="Browallia New" w:hAnsi="Browallia New" w:cs="Browallia New"/>
          <w:sz w:val="28"/>
          <w:szCs w:val="28"/>
          <w:cs/>
        </w:rPr>
        <w:t>ที่ดินและส่วนปรับปรุงที่ดิน</w:t>
      </w:r>
      <w:r w:rsidR="00785474" w:rsidRPr="00BF5B25">
        <w:rPr>
          <w:rFonts w:ascii="Browallia New" w:hAnsi="Browallia New" w:cs="Browallia New" w:hint="cs"/>
          <w:sz w:val="28"/>
          <w:szCs w:val="28"/>
          <w:cs/>
        </w:rPr>
        <w:t>ได้รวม</w:t>
      </w:r>
      <w:r w:rsidR="00150BBC" w:rsidRPr="00BF5B25">
        <w:rPr>
          <w:rFonts w:ascii="Browallia New" w:hAnsi="Browallia New" w:cs="Browallia New"/>
          <w:sz w:val="28"/>
          <w:szCs w:val="28"/>
          <w:cs/>
        </w:rPr>
        <w:t>ต้นทุนการได้มาซึ่งสิทธิการใช้ประโยชน์ที่ดินเป็นสิทธิเพื่อได้มาซึ่งการครอบครองที่ดินจำนวน</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rPr>
        <w:t>401</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cs/>
        </w:rPr>
        <w:t>ไร่</w:t>
      </w:r>
      <w:r w:rsidR="001D3D21" w:rsidRPr="00BF5B25">
        <w:rPr>
          <w:rFonts w:ascii="Browallia New" w:hAnsi="Browallia New" w:cs="Browallia New" w:hint="cs"/>
          <w:sz w:val="28"/>
          <w:szCs w:val="28"/>
          <w:cs/>
        </w:rPr>
        <w:t xml:space="preserve"> คิดเป็นจำนวนเงิน</w:t>
      </w:r>
      <w:r w:rsidR="00B03251" w:rsidRPr="00BF5B25">
        <w:rPr>
          <w:rFonts w:ascii="Browallia New" w:hAnsi="Browallia New" w:cs="Browallia New" w:hint="cs"/>
          <w:sz w:val="28"/>
          <w:szCs w:val="28"/>
          <w:cs/>
        </w:rPr>
        <w:t xml:space="preserve"> </w:t>
      </w:r>
      <w:r w:rsidR="00B03251" w:rsidRPr="00280E7E">
        <w:rPr>
          <w:rFonts w:ascii="Browallia New" w:hAnsi="Browallia New" w:cs="Browallia New"/>
          <w:sz w:val="28"/>
          <w:szCs w:val="28"/>
        </w:rPr>
        <w:t>75.25</w:t>
      </w:r>
      <w:r w:rsidR="00B03251" w:rsidRPr="00BF5B25">
        <w:rPr>
          <w:rFonts w:ascii="Browallia New" w:hAnsi="Browallia New" w:cs="Browallia New"/>
          <w:sz w:val="28"/>
          <w:szCs w:val="28"/>
        </w:rPr>
        <w:t xml:space="preserve"> </w:t>
      </w:r>
      <w:r w:rsidR="001D3D21" w:rsidRPr="00BF5B25">
        <w:rPr>
          <w:rFonts w:ascii="Browallia New" w:hAnsi="Browallia New" w:cs="Browallia New" w:hint="cs"/>
          <w:sz w:val="28"/>
          <w:szCs w:val="28"/>
          <w:cs/>
        </w:rPr>
        <w:t xml:space="preserve">ล้านบาท </w:t>
      </w:r>
      <w:r w:rsidR="00150BBC" w:rsidRPr="00BF5B25">
        <w:rPr>
          <w:rFonts w:ascii="Browallia New" w:hAnsi="Browallia New" w:cs="Browallia New"/>
          <w:sz w:val="28"/>
          <w:szCs w:val="28"/>
          <w:cs/>
        </w:rPr>
        <w:t>ที่บริษัทย่อยแห่งหนึ่งได้พัฒนาเป็นสนามกอล์ฟและจัดสรรเพื่อขายที่ดินดังกล่าว</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cs/>
        </w:rPr>
        <w:t>มีหลักฐาน</w:t>
      </w:r>
      <w:r w:rsidR="00F46B29" w:rsidRPr="00BF5B25">
        <w:rPr>
          <w:rFonts w:ascii="Browallia New" w:hAnsi="Browallia New" w:cs="Browallia New"/>
          <w:sz w:val="28"/>
          <w:szCs w:val="28"/>
        </w:rPr>
        <w:t xml:space="preserve"> </w:t>
      </w:r>
      <w:proofErr w:type="spellStart"/>
      <w:r w:rsidR="00150BBC" w:rsidRPr="00BF5B25">
        <w:rPr>
          <w:rFonts w:ascii="Browallia New" w:hAnsi="Browallia New" w:cs="Browallia New"/>
          <w:sz w:val="28"/>
          <w:szCs w:val="28"/>
          <w:cs/>
        </w:rPr>
        <w:t>ภ.บ.ท</w:t>
      </w:r>
      <w:proofErr w:type="spellEnd"/>
      <w:r w:rsidR="00150BBC" w:rsidRPr="00BF5B25">
        <w:rPr>
          <w:rFonts w:ascii="Browallia New" w:hAnsi="Browallia New" w:cs="Browallia New"/>
          <w:sz w:val="28"/>
          <w:szCs w:val="28"/>
          <w:cs/>
        </w:rPr>
        <w:t>.</w:t>
      </w:r>
      <w:r w:rsidR="00150BBC" w:rsidRPr="00BF5B25">
        <w:rPr>
          <w:rFonts w:ascii="Browallia New" w:hAnsi="Browallia New" w:cs="Browallia New"/>
          <w:sz w:val="28"/>
          <w:szCs w:val="28"/>
        </w:rPr>
        <w:t>5</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cs/>
        </w:rPr>
        <w:t>แสดงการครอบครองการทำประโยชน์และได้จ่ายค่าธรรมเนียมเป็นรายปี</w:t>
      </w:r>
      <w:r w:rsidR="00F46B29" w:rsidRPr="00BF5B25">
        <w:rPr>
          <w:rFonts w:ascii="Browallia New" w:hAnsi="Browallia New" w:cs="Browallia New"/>
          <w:sz w:val="28"/>
          <w:szCs w:val="28"/>
        </w:rPr>
        <w:t xml:space="preserve"> </w:t>
      </w:r>
      <w:r w:rsidR="00150BBC" w:rsidRPr="00BF5B25">
        <w:rPr>
          <w:rFonts w:ascii="Browallia New" w:hAnsi="Browallia New" w:cs="Browallia New"/>
          <w:sz w:val="28"/>
          <w:szCs w:val="28"/>
          <w:cs/>
        </w:rPr>
        <w:t>ที่ดินและที่ดินพร้อมสิ่งปลูกสร้างที่ไม่ได้ใช้ใน</w:t>
      </w:r>
      <w:r w:rsidR="002C1013">
        <w:rPr>
          <w:rFonts w:ascii="Browallia New" w:hAnsi="Browallia New" w:cs="Browallia New" w:hint="cs"/>
          <w:sz w:val="28"/>
          <w:szCs w:val="28"/>
          <w:cs/>
        </w:rPr>
        <w:t>งานดำเนิ</w:t>
      </w:r>
      <w:r w:rsidR="009432F9">
        <w:rPr>
          <w:rFonts w:ascii="Browallia New" w:hAnsi="Browallia New" w:cs="Browallia New" w:hint="cs"/>
          <w:sz w:val="28"/>
          <w:szCs w:val="28"/>
          <w:cs/>
        </w:rPr>
        <w:t>น</w:t>
      </w:r>
      <w:r w:rsidR="00150BBC" w:rsidRPr="00BF5B25">
        <w:rPr>
          <w:rFonts w:ascii="Browallia New" w:hAnsi="Browallia New" w:cs="Browallia New"/>
          <w:sz w:val="28"/>
          <w:szCs w:val="28"/>
          <w:cs/>
        </w:rPr>
        <w:t>และยังมิได้ระบุวัตถุประสงค์ของการใช้ในอนาคต</w:t>
      </w:r>
      <w:r w:rsidR="00F46B29" w:rsidRPr="00BF5B25">
        <w:rPr>
          <w:rFonts w:ascii="Browallia New" w:hAnsi="Browallia New" w:cs="Browallia New"/>
          <w:sz w:val="28"/>
          <w:szCs w:val="28"/>
        </w:rPr>
        <w:t xml:space="preserve"> </w:t>
      </w:r>
      <w:r w:rsidR="00150BBC" w:rsidRPr="00BF5B25">
        <w:rPr>
          <w:rFonts w:ascii="Browallia New" w:hAnsi="Browallia New" w:cs="Browallia New" w:hint="cs"/>
          <w:sz w:val="28"/>
          <w:szCs w:val="28"/>
          <w:cs/>
        </w:rPr>
        <w:t>และอสังหาริมทรัพย์ให้เช่า</w:t>
      </w:r>
      <w:r w:rsidR="00F46B29" w:rsidRPr="00BF5B25">
        <w:rPr>
          <w:rFonts w:ascii="Browallia New" w:hAnsi="Browallia New" w:cs="Browallia New" w:hint="cs"/>
          <w:sz w:val="28"/>
          <w:szCs w:val="28"/>
        </w:rPr>
        <w:t xml:space="preserve"> </w:t>
      </w:r>
      <w:r w:rsidR="00150BBC" w:rsidRPr="00BF5B25">
        <w:rPr>
          <w:rFonts w:ascii="Browallia New" w:hAnsi="Browallia New" w:cs="Browallia New" w:hint="cs"/>
          <w:sz w:val="28"/>
          <w:szCs w:val="28"/>
          <w:cs/>
        </w:rPr>
        <w:t>เพื่อให้ได้ประโยชน์จากรายได้ค่าเช่า</w:t>
      </w:r>
      <w:r w:rsidR="003A0B9B">
        <w:rPr>
          <w:rFonts w:ascii="Browallia New" w:hAnsi="Browallia New" w:cs="Browallia New"/>
          <w:sz w:val="28"/>
          <w:szCs w:val="28"/>
        </w:rPr>
        <w:t xml:space="preserve"> </w:t>
      </w:r>
    </w:p>
    <w:p w14:paraId="52E6F19D" w14:textId="77777777" w:rsidR="003837CF" w:rsidRDefault="00383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630E994" w14:textId="34D8DC07" w:rsidR="00750731" w:rsidRPr="000B4B92" w:rsidRDefault="00271D2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E840DA">
        <w:rPr>
          <w:rFonts w:ascii="Browallia New" w:hAnsi="Browallia New" w:cs="Browallia New"/>
          <w:sz w:val="28"/>
          <w:szCs w:val="28"/>
          <w:cs/>
        </w:rPr>
        <w:t>ณ</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cs/>
        </w:rPr>
        <w:t>วันที่</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rPr>
        <w:t>31</w:t>
      </w:r>
      <w:r w:rsidR="00F46B29" w:rsidRPr="00E840DA">
        <w:rPr>
          <w:rFonts w:ascii="Browallia New" w:hAnsi="Browallia New" w:cs="Browallia New"/>
          <w:sz w:val="28"/>
          <w:szCs w:val="28"/>
        </w:rPr>
        <w:t xml:space="preserve"> </w:t>
      </w:r>
      <w:r w:rsidRPr="00E840DA">
        <w:rPr>
          <w:rFonts w:ascii="Browallia New" w:hAnsi="Browallia New" w:cs="Browallia New"/>
          <w:spacing w:val="-4"/>
          <w:sz w:val="28"/>
          <w:szCs w:val="28"/>
          <w:cs/>
        </w:rPr>
        <w:t>ธันวาคม</w:t>
      </w:r>
      <w:r w:rsidR="00F46B29" w:rsidRPr="00E840DA">
        <w:rPr>
          <w:rFonts w:ascii="Browallia New" w:hAnsi="Browallia New" w:cs="Browallia New"/>
          <w:spacing w:val="-4"/>
          <w:sz w:val="28"/>
          <w:szCs w:val="28"/>
        </w:rPr>
        <w:t xml:space="preserve"> </w:t>
      </w:r>
      <w:r w:rsidRPr="00E840DA">
        <w:rPr>
          <w:rFonts w:ascii="Browallia New" w:hAnsi="Browallia New" w:cs="Browallia New"/>
          <w:sz w:val="28"/>
          <w:szCs w:val="28"/>
        </w:rPr>
        <w:t>256</w:t>
      </w:r>
      <w:r w:rsidR="00B93D43">
        <w:rPr>
          <w:rFonts w:ascii="Browallia New" w:hAnsi="Browallia New" w:cs="Browallia New"/>
          <w:sz w:val="28"/>
          <w:szCs w:val="28"/>
        </w:rPr>
        <w:t>5</w:t>
      </w:r>
      <w:r w:rsidR="00F46B29" w:rsidRPr="00E840DA">
        <w:rPr>
          <w:rFonts w:ascii="Browallia New" w:hAnsi="Browallia New" w:cs="Browallia New"/>
          <w:spacing w:val="-4"/>
          <w:sz w:val="28"/>
          <w:szCs w:val="28"/>
        </w:rPr>
        <w:t xml:space="preserve"> </w:t>
      </w:r>
      <w:r w:rsidRPr="00E840DA">
        <w:rPr>
          <w:rFonts w:ascii="Browallia New" w:hAnsi="Browallia New" w:cs="Browallia New"/>
          <w:spacing w:val="-4"/>
          <w:sz w:val="28"/>
          <w:szCs w:val="28"/>
          <w:cs/>
        </w:rPr>
        <w:t>อสังหาริมทรัพย์เพื่อการลงทุน</w:t>
      </w:r>
      <w:r w:rsidRPr="00E840DA">
        <w:rPr>
          <w:rFonts w:ascii="Browallia New" w:hAnsi="Browallia New" w:cs="Browallia New" w:hint="cs"/>
          <w:spacing w:val="-4"/>
          <w:sz w:val="28"/>
          <w:szCs w:val="28"/>
          <w:cs/>
        </w:rPr>
        <w:t>ในงบการเงินรวม</w:t>
      </w:r>
      <w:r w:rsidRPr="00E840DA">
        <w:rPr>
          <w:rFonts w:ascii="Browallia New" w:hAnsi="Browallia New" w:cs="Browallia New"/>
          <w:spacing w:val="-4"/>
          <w:sz w:val="28"/>
          <w:szCs w:val="28"/>
          <w:cs/>
        </w:rPr>
        <w:t>มีมูลค่ายุติธรรมรวม</w:t>
      </w:r>
      <w:r w:rsidR="00F46B29" w:rsidRPr="00E840DA">
        <w:rPr>
          <w:rFonts w:ascii="Browallia New" w:hAnsi="Browallia New" w:cs="Browallia New"/>
          <w:spacing w:val="-4"/>
          <w:sz w:val="28"/>
          <w:szCs w:val="28"/>
        </w:rPr>
        <w:t xml:space="preserve"> </w:t>
      </w:r>
      <w:r w:rsidR="005673DC">
        <w:rPr>
          <w:rFonts w:ascii="Browallia New" w:hAnsi="Browallia New" w:cs="Browallia New"/>
          <w:spacing w:val="-4"/>
          <w:sz w:val="28"/>
          <w:szCs w:val="28"/>
        </w:rPr>
        <w:t>1,715.04</w:t>
      </w:r>
      <w:r w:rsidR="00990AF7" w:rsidRPr="00E840DA">
        <w:rPr>
          <w:rFonts w:ascii="Browallia New" w:hAnsi="Browallia New" w:cs="Browallia New"/>
          <w:spacing w:val="-4"/>
          <w:sz w:val="28"/>
          <w:szCs w:val="28"/>
        </w:rPr>
        <w:t xml:space="preserve"> </w:t>
      </w:r>
      <w:r w:rsidRPr="00E840DA">
        <w:rPr>
          <w:rFonts w:ascii="Browallia New" w:hAnsi="Browallia New" w:cs="Browallia New"/>
          <w:spacing w:val="-4"/>
          <w:sz w:val="28"/>
          <w:szCs w:val="28"/>
          <w:cs/>
        </w:rPr>
        <w:t>ล้านบาท</w:t>
      </w:r>
      <w:r w:rsidRPr="00E840DA">
        <w:rPr>
          <w:rFonts w:ascii="Browallia New" w:hAnsi="Browallia New" w:cs="Browallia New"/>
          <w:sz w:val="28"/>
          <w:szCs w:val="28"/>
        </w:rPr>
        <w:t xml:space="preserve"> </w:t>
      </w:r>
      <w:r w:rsidR="00B93D43">
        <w:rPr>
          <w:rFonts w:ascii="Browallia New" w:hAnsi="Browallia New" w:cs="Browallia New"/>
          <w:sz w:val="28"/>
          <w:szCs w:val="28"/>
        </w:rPr>
        <w:br/>
      </w:r>
      <w:r w:rsidRPr="00E840DA">
        <w:rPr>
          <w:rFonts w:ascii="Browallia New" w:hAnsi="Browallia New" w:cs="Browallia New"/>
          <w:sz w:val="28"/>
          <w:szCs w:val="28"/>
        </w:rPr>
        <w:t>(</w:t>
      </w:r>
      <w:r w:rsidRPr="00E840DA">
        <w:rPr>
          <w:rFonts w:ascii="Browallia New" w:hAnsi="Browallia New" w:cs="Browallia New"/>
          <w:sz w:val="28"/>
          <w:szCs w:val="28"/>
          <w:cs/>
        </w:rPr>
        <w:t>งบการเงินเฉพาะของบริษัท</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rPr>
        <w:t xml:space="preserve">: </w:t>
      </w:r>
      <w:r w:rsidRPr="00E840DA">
        <w:rPr>
          <w:rFonts w:ascii="Browallia New" w:hAnsi="Browallia New" w:cs="Browallia New"/>
          <w:sz w:val="28"/>
          <w:szCs w:val="28"/>
          <w:cs/>
        </w:rPr>
        <w:t>จำนวน</w:t>
      </w:r>
      <w:r w:rsidR="00F46B29" w:rsidRPr="00E840DA">
        <w:rPr>
          <w:rFonts w:ascii="Browallia New" w:hAnsi="Browallia New" w:cs="Browallia New"/>
          <w:sz w:val="28"/>
          <w:szCs w:val="28"/>
        </w:rPr>
        <w:t xml:space="preserve"> </w:t>
      </w:r>
      <w:r w:rsidR="00BA69F6">
        <w:rPr>
          <w:rFonts w:ascii="Browallia New" w:hAnsi="Browallia New" w:cs="Browallia New"/>
          <w:sz w:val="28"/>
          <w:szCs w:val="28"/>
        </w:rPr>
        <w:t>915.03</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cs/>
        </w:rPr>
        <w:t>ล้านบาท</w:t>
      </w:r>
      <w:r w:rsidRPr="00E840DA">
        <w:rPr>
          <w:rFonts w:ascii="Browallia New" w:hAnsi="Browallia New" w:cs="Browallia New"/>
          <w:sz w:val="28"/>
          <w:szCs w:val="28"/>
        </w:rPr>
        <w:t>)</w:t>
      </w:r>
      <w:r w:rsidR="00F46B29" w:rsidRPr="00E840DA">
        <w:rPr>
          <w:rFonts w:ascii="Browallia New" w:hAnsi="Browallia New" w:cs="Browallia New"/>
          <w:sz w:val="28"/>
          <w:szCs w:val="28"/>
        </w:rPr>
        <w:t xml:space="preserve"> </w:t>
      </w:r>
      <w:r w:rsidR="00822B60">
        <w:rPr>
          <w:rFonts w:ascii="Browallia New" w:hAnsi="Browallia New" w:cs="Browallia New" w:hint="cs"/>
          <w:sz w:val="28"/>
          <w:szCs w:val="28"/>
          <w:cs/>
        </w:rPr>
        <w:t>อ้างอิงตามการ</w:t>
      </w:r>
      <w:r w:rsidR="00822B60" w:rsidRPr="00822B60">
        <w:rPr>
          <w:rFonts w:ascii="Browallia New" w:hAnsi="Browallia New" w:cs="Browallia New"/>
          <w:sz w:val="28"/>
          <w:szCs w:val="28"/>
          <w:cs/>
        </w:rPr>
        <w:t>วัดมูลค่ายุติธรรม</w:t>
      </w:r>
      <w:r w:rsidR="00CA42C8">
        <w:rPr>
          <w:rFonts w:ascii="Browallia New" w:hAnsi="Browallia New" w:cs="Browallia New" w:hint="cs"/>
          <w:sz w:val="28"/>
          <w:szCs w:val="28"/>
          <w:cs/>
        </w:rPr>
        <w:t xml:space="preserve">ระดับ </w:t>
      </w:r>
      <w:r w:rsidR="00CA42C8">
        <w:rPr>
          <w:rFonts w:ascii="Browallia New" w:hAnsi="Browallia New" w:cs="Browallia New"/>
          <w:sz w:val="28"/>
          <w:szCs w:val="28"/>
        </w:rPr>
        <w:t xml:space="preserve">3 </w:t>
      </w:r>
      <w:r w:rsidRPr="00E840DA">
        <w:rPr>
          <w:rFonts w:ascii="Browallia New" w:hAnsi="Browallia New" w:cs="Browallia New" w:hint="cs"/>
          <w:sz w:val="28"/>
          <w:szCs w:val="28"/>
          <w:cs/>
        </w:rPr>
        <w:t>ซึ่งมูลค่ายุติธรรม</w:t>
      </w:r>
      <w:r w:rsidRPr="00E840DA">
        <w:rPr>
          <w:rFonts w:ascii="Browallia New" w:hAnsi="Browallia New" w:cs="Browallia New"/>
          <w:sz w:val="28"/>
          <w:szCs w:val="28"/>
          <w:cs/>
        </w:rPr>
        <w:t>ของอสังหาริมทรัพย์เพื่อการลงทุน</w:t>
      </w:r>
      <w:r w:rsidRPr="00E840DA">
        <w:rPr>
          <w:rFonts w:ascii="Browallia New" w:hAnsi="Browallia New" w:cs="Browallia New" w:hint="cs"/>
          <w:sz w:val="28"/>
          <w:szCs w:val="28"/>
          <w:cs/>
        </w:rPr>
        <w:t>บางรายการประเมินโดย</w:t>
      </w:r>
      <w:r w:rsidRPr="00E840DA">
        <w:rPr>
          <w:rFonts w:ascii="Browallia New" w:hAnsi="Browallia New" w:cs="Browallia New"/>
          <w:sz w:val="28"/>
          <w:szCs w:val="28"/>
          <w:cs/>
        </w:rPr>
        <w:t>ผู้ประเมิ</w:t>
      </w:r>
      <w:r w:rsidRPr="00E840DA">
        <w:rPr>
          <w:rFonts w:ascii="Browallia New" w:hAnsi="Browallia New" w:cs="Browallia New" w:hint="cs"/>
          <w:sz w:val="28"/>
          <w:szCs w:val="28"/>
          <w:cs/>
        </w:rPr>
        <w:t>น</w:t>
      </w:r>
      <w:r w:rsidRPr="00E840DA">
        <w:rPr>
          <w:rFonts w:ascii="Browallia New" w:hAnsi="Browallia New" w:cs="Browallia New"/>
          <w:sz w:val="28"/>
          <w:szCs w:val="28"/>
          <w:cs/>
        </w:rPr>
        <w:t>อิสระซึ่งมีคุณสมบัติของผู้เชี่ยวชาญในวิชาชีพ</w:t>
      </w:r>
      <w:r w:rsidR="00F46B29" w:rsidRPr="00E840DA">
        <w:rPr>
          <w:rFonts w:ascii="Browallia New" w:hAnsi="Browallia New" w:cs="Browallia New" w:hint="cs"/>
          <w:sz w:val="28"/>
          <w:szCs w:val="28"/>
        </w:rPr>
        <w:t xml:space="preserve"> </w:t>
      </w:r>
      <w:r w:rsidRPr="00E840DA">
        <w:rPr>
          <w:rFonts w:ascii="Browallia New" w:hAnsi="Browallia New" w:cs="Browallia New" w:hint="cs"/>
          <w:sz w:val="28"/>
          <w:szCs w:val="28"/>
          <w:cs/>
        </w:rPr>
        <w:t>และ</w:t>
      </w:r>
      <w:r w:rsidRPr="00E840DA">
        <w:rPr>
          <w:rFonts w:ascii="Browallia New" w:hAnsi="Browallia New" w:cs="Browallia New"/>
          <w:sz w:val="28"/>
          <w:szCs w:val="28"/>
          <w:cs/>
        </w:rPr>
        <w:t>อสังหาริมทรัพย์เพื่อการลงทุน</w:t>
      </w:r>
      <w:r w:rsidRPr="00E840DA">
        <w:rPr>
          <w:rFonts w:ascii="Browallia New" w:hAnsi="Browallia New" w:cs="Browallia New" w:hint="cs"/>
          <w:sz w:val="28"/>
          <w:szCs w:val="28"/>
          <w:cs/>
        </w:rPr>
        <w:t>บางรายการประเมินโดยกลุ่มบริษัทโดยใช้วิธีเทียบเคียงมูลค่าตลาดของที่ดินข้างเคียง</w:t>
      </w:r>
      <w:r w:rsidR="00B958B7">
        <w:rPr>
          <w:rFonts w:ascii="Browallia New" w:hAnsi="Browallia New" w:cs="Browallia New"/>
          <w:sz w:val="28"/>
          <w:szCs w:val="28"/>
        </w:rPr>
        <w:t xml:space="preserve"> </w:t>
      </w:r>
      <w:r w:rsidR="00C41359">
        <w:rPr>
          <w:rFonts w:ascii="Browallia New" w:hAnsi="Browallia New" w:cs="Browallia New" w:hint="cs"/>
          <w:sz w:val="28"/>
          <w:szCs w:val="28"/>
          <w:cs/>
        </w:rPr>
        <w:t xml:space="preserve">(ข้อมูลระดับ </w:t>
      </w:r>
      <w:r w:rsidR="00C41359">
        <w:rPr>
          <w:rFonts w:ascii="Browallia New" w:hAnsi="Browallia New" w:cs="Browallia New"/>
          <w:sz w:val="28"/>
          <w:szCs w:val="28"/>
        </w:rPr>
        <w:t>2</w:t>
      </w:r>
      <w:r w:rsidR="00C41359">
        <w:rPr>
          <w:rFonts w:ascii="Browallia New" w:hAnsi="Browallia New" w:cs="Browallia New" w:hint="cs"/>
          <w:sz w:val="28"/>
          <w:szCs w:val="28"/>
          <w:cs/>
        </w:rPr>
        <w:t>)</w:t>
      </w:r>
    </w:p>
    <w:p w14:paraId="5D197687" w14:textId="77777777" w:rsidR="005171DA" w:rsidRPr="00E6481D" w:rsidRDefault="005171DA"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p w14:paraId="53CDA221" w14:textId="409B975D" w:rsidR="000064DA" w:rsidRPr="000B4B92" w:rsidRDefault="00CC2EEE"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CC2EEE">
        <w:rPr>
          <w:rFonts w:ascii="Browallia New" w:hAnsi="Browallia New" w:cs="Browallia New"/>
          <w:sz w:val="28"/>
          <w:szCs w:val="28"/>
          <w:cs/>
        </w:rPr>
        <w:t xml:space="preserve">บริษัท </w:t>
      </w:r>
      <w:proofErr w:type="spellStart"/>
      <w:r w:rsidRPr="00CC2EEE">
        <w:rPr>
          <w:rFonts w:ascii="Browallia New" w:hAnsi="Browallia New" w:cs="Browallia New"/>
          <w:sz w:val="28"/>
          <w:szCs w:val="28"/>
          <w:cs/>
        </w:rPr>
        <w:t>ไมด้า</w:t>
      </w:r>
      <w:proofErr w:type="spellEnd"/>
      <w:r w:rsidRPr="00CC2EEE">
        <w:rPr>
          <w:rFonts w:ascii="Browallia New" w:hAnsi="Browallia New" w:cs="Browallia New"/>
          <w:sz w:val="28"/>
          <w:szCs w:val="28"/>
          <w:cs/>
        </w:rPr>
        <w:t xml:space="preserve"> ลิสซิ่ง จำกัด (มหาชน) (บริษัทย่อย) </w:t>
      </w:r>
      <w:r w:rsidR="000064DA" w:rsidRPr="00E840DA">
        <w:rPr>
          <w:rFonts w:ascii="Browallia New" w:hAnsi="Browallia New" w:cs="Browallia New"/>
          <w:sz w:val="28"/>
          <w:szCs w:val="28"/>
          <w:cs/>
        </w:rPr>
        <w:t>จดจำนองที่ดินมูลค่า</w:t>
      </w:r>
      <w:r w:rsidR="00F46B29" w:rsidRPr="00E840DA">
        <w:rPr>
          <w:rFonts w:ascii="Browallia New" w:hAnsi="Browallia New" w:cs="Browallia New"/>
          <w:sz w:val="28"/>
          <w:szCs w:val="28"/>
        </w:rPr>
        <w:t xml:space="preserve"> </w:t>
      </w:r>
      <w:r w:rsidR="005D0F0E" w:rsidRPr="00E840DA">
        <w:rPr>
          <w:rFonts w:ascii="Browallia New" w:hAnsi="Browallia New" w:cs="Browallia New"/>
          <w:sz w:val="28"/>
          <w:szCs w:val="28"/>
        </w:rPr>
        <w:t>73.58</w:t>
      </w:r>
      <w:r w:rsidR="00F46B29" w:rsidRPr="00E840DA">
        <w:rPr>
          <w:rFonts w:ascii="Browallia New" w:hAnsi="Browallia New" w:cs="Browallia New"/>
          <w:sz w:val="28"/>
          <w:szCs w:val="28"/>
        </w:rPr>
        <w:t xml:space="preserve"> </w:t>
      </w:r>
      <w:r w:rsidR="000064DA" w:rsidRPr="00E840DA">
        <w:rPr>
          <w:rFonts w:ascii="Browallia New" w:hAnsi="Browallia New" w:cs="Browallia New"/>
          <w:sz w:val="28"/>
          <w:szCs w:val="28"/>
          <w:cs/>
        </w:rPr>
        <w:t>ล้านบาท</w:t>
      </w:r>
      <w:r w:rsidR="00F46B29" w:rsidRPr="00E840DA">
        <w:rPr>
          <w:rFonts w:ascii="Browallia New" w:hAnsi="Browallia New" w:cs="Browallia New"/>
          <w:sz w:val="28"/>
          <w:szCs w:val="28"/>
        </w:rPr>
        <w:t xml:space="preserve"> </w:t>
      </w:r>
      <w:r w:rsidR="000064DA" w:rsidRPr="00E840DA">
        <w:rPr>
          <w:rFonts w:ascii="Browallia New" w:hAnsi="Browallia New" w:cs="Browallia New"/>
          <w:sz w:val="28"/>
          <w:szCs w:val="28"/>
          <w:cs/>
        </w:rPr>
        <w:t>เพื่อค้ำประกันวงเงินเบิกเกินบัญชีและเงินกู้ยืมระยะยาวจากสถาบันการเงินในประเทศไทยแห่งหนึ่ง</w:t>
      </w:r>
      <w:r w:rsidR="00F46B29" w:rsidRPr="00E840DA">
        <w:rPr>
          <w:rFonts w:ascii="Browallia New" w:hAnsi="Browallia New" w:cs="Browallia New"/>
          <w:sz w:val="28"/>
          <w:szCs w:val="28"/>
        </w:rPr>
        <w:t xml:space="preserve"> </w:t>
      </w:r>
      <w:r w:rsidR="000064DA" w:rsidRPr="00E840DA">
        <w:rPr>
          <w:rFonts w:ascii="Browallia New" w:hAnsi="Browallia New" w:cs="Browallia New"/>
          <w:sz w:val="28"/>
          <w:szCs w:val="28"/>
          <w:cs/>
        </w:rPr>
        <w:t>ตามที่กล่าวไว้ในหมายเหตุ</w:t>
      </w:r>
      <w:r w:rsidR="004900A9" w:rsidRPr="00E840DA">
        <w:rPr>
          <w:rFonts w:ascii="Browallia New" w:hAnsi="Browallia New" w:cs="Browallia New"/>
          <w:sz w:val="28"/>
          <w:szCs w:val="28"/>
          <w:cs/>
        </w:rPr>
        <w:t>ประกอบงบการเงิน</w:t>
      </w:r>
      <w:r w:rsidR="00F46B29" w:rsidRPr="00E840DA">
        <w:rPr>
          <w:rFonts w:ascii="Browallia New" w:hAnsi="Browallia New" w:cs="Browallia New"/>
          <w:sz w:val="28"/>
          <w:szCs w:val="28"/>
        </w:rPr>
        <w:t xml:space="preserve"> </w:t>
      </w:r>
      <w:r w:rsidR="00FA7A7C" w:rsidRPr="00213E62">
        <w:rPr>
          <w:rFonts w:ascii="Browallia New" w:hAnsi="Browallia New" w:cs="Browallia New"/>
          <w:sz w:val="28"/>
          <w:szCs w:val="28"/>
        </w:rPr>
        <w:t>2</w:t>
      </w:r>
      <w:r w:rsidR="00114B5E" w:rsidRPr="00213E62">
        <w:rPr>
          <w:rFonts w:ascii="Browallia New" w:hAnsi="Browallia New" w:cs="Browallia New"/>
          <w:sz w:val="28"/>
          <w:szCs w:val="28"/>
        </w:rPr>
        <w:t>4</w:t>
      </w:r>
      <w:r w:rsidR="00F46B29" w:rsidRPr="00E840DA">
        <w:rPr>
          <w:rFonts w:ascii="Browallia New" w:hAnsi="Browallia New" w:cs="Browallia New"/>
          <w:sz w:val="28"/>
          <w:szCs w:val="28"/>
        </w:rPr>
        <w:t xml:space="preserve"> </w:t>
      </w:r>
      <w:r w:rsidR="00E72A74" w:rsidRPr="00E840DA">
        <w:rPr>
          <w:rFonts w:ascii="Browallia New" w:hAnsi="Browallia New" w:cs="Browallia New"/>
          <w:sz w:val="28"/>
          <w:szCs w:val="28"/>
          <w:cs/>
        </w:rPr>
        <w:t>และ</w:t>
      </w:r>
      <w:r w:rsidR="00F46B29" w:rsidRPr="00E840DA">
        <w:rPr>
          <w:rFonts w:ascii="Browallia New" w:hAnsi="Browallia New" w:cs="Browallia New"/>
          <w:sz w:val="28"/>
          <w:szCs w:val="28"/>
        </w:rPr>
        <w:t xml:space="preserve"> </w:t>
      </w:r>
      <w:r w:rsidR="00CE03F0" w:rsidRPr="00E840DA">
        <w:rPr>
          <w:rFonts w:ascii="Browallia New" w:hAnsi="Browallia New" w:cs="Browallia New"/>
          <w:sz w:val="28"/>
          <w:szCs w:val="28"/>
        </w:rPr>
        <w:t>2</w:t>
      </w:r>
      <w:r w:rsidR="00114B5E">
        <w:rPr>
          <w:rFonts w:ascii="Browallia New" w:hAnsi="Browallia New" w:cs="Browallia New"/>
          <w:sz w:val="28"/>
          <w:szCs w:val="28"/>
        </w:rPr>
        <w:t>8</w:t>
      </w:r>
    </w:p>
    <w:p w14:paraId="40FA9072" w14:textId="77777777" w:rsidR="00F36D29" w:rsidRPr="00E6481D" w:rsidRDefault="00F36D29"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p w14:paraId="5758A7DC" w14:textId="5F61F690" w:rsidR="00B61A23" w:rsidRPr="00FC7BBB" w:rsidRDefault="00B61A2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C7BBB">
        <w:rPr>
          <w:rFonts w:ascii="Browallia New" w:hAnsi="Browallia New" w:cs="Browallia New"/>
          <w:b/>
          <w:bCs/>
          <w:sz w:val="28"/>
          <w:szCs w:val="28"/>
          <w:cs/>
          <w:lang w:val="en-GB"/>
        </w:rPr>
        <w:t>สินทรัพย์</w:t>
      </w:r>
      <w:r w:rsidRPr="00FC7BBB">
        <w:rPr>
          <w:rFonts w:ascii="Browallia New" w:hAnsi="Browallia New" w:cs="Browallia New" w:hint="cs"/>
          <w:b/>
          <w:bCs/>
          <w:sz w:val="28"/>
          <w:szCs w:val="28"/>
          <w:cs/>
          <w:lang w:val="en-GB"/>
        </w:rPr>
        <w:t>ที่มีข้อจำกัดในการขาย</w:t>
      </w:r>
    </w:p>
    <w:p w14:paraId="762B8C4E" w14:textId="77777777" w:rsidR="00A17470" w:rsidRPr="00E6481D" w:rsidRDefault="00A17470"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1DE6FC4" w14:textId="4361A659" w:rsidR="00A17470" w:rsidRPr="00A17470" w:rsidRDefault="00A17470"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A17470">
        <w:rPr>
          <w:rFonts w:ascii="Browallia New" w:hAnsi="Browallia New" w:cs="Browallia New" w:hint="cs"/>
          <w:sz w:val="28"/>
          <w:szCs w:val="28"/>
          <w:cs/>
        </w:rPr>
        <w:t xml:space="preserve">ณ วันที่ </w:t>
      </w:r>
      <w:r w:rsidRPr="00A17470">
        <w:rPr>
          <w:rFonts w:ascii="Browallia New" w:hAnsi="Browallia New" w:cs="Browallia New"/>
          <w:sz w:val="28"/>
          <w:szCs w:val="28"/>
        </w:rPr>
        <w:t xml:space="preserve">31 </w:t>
      </w:r>
      <w:r w:rsidRPr="00A17470">
        <w:rPr>
          <w:rFonts w:ascii="Browallia New" w:hAnsi="Browallia New" w:cs="Browallia New" w:hint="cs"/>
          <w:sz w:val="28"/>
          <w:szCs w:val="28"/>
          <w:cs/>
        </w:rPr>
        <w:t xml:space="preserve">ธันวาคม </w:t>
      </w:r>
      <w:r w:rsidRPr="00A17470">
        <w:rPr>
          <w:rFonts w:ascii="Browallia New" w:hAnsi="Browallia New" w:cs="Browallia New"/>
          <w:sz w:val="28"/>
          <w:szCs w:val="28"/>
        </w:rPr>
        <w:t>2565</w:t>
      </w:r>
      <w:r w:rsidRPr="00A17470">
        <w:rPr>
          <w:rFonts w:ascii="Browallia New" w:hAnsi="Browallia New" w:cs="Browallia New"/>
          <w:sz w:val="28"/>
          <w:szCs w:val="28"/>
          <w:cs/>
        </w:rPr>
        <w:t xml:space="preserve"> </w:t>
      </w:r>
      <w:r w:rsidRPr="00A17470">
        <w:rPr>
          <w:rFonts w:ascii="Browallia New" w:hAnsi="Browallia New" w:cs="Browallia New" w:hint="cs"/>
          <w:sz w:val="28"/>
          <w:szCs w:val="28"/>
          <w:cs/>
        </w:rPr>
        <w:t>บริษัท</w:t>
      </w:r>
      <w:r w:rsidR="004D1AC8" w:rsidRPr="004D1AC8">
        <w:rPr>
          <w:rFonts w:ascii="Browallia New" w:hAnsi="Browallia New" w:cs="Browallia New"/>
          <w:sz w:val="28"/>
          <w:szCs w:val="28"/>
          <w:cs/>
        </w:rPr>
        <w:t xml:space="preserve"> </w:t>
      </w:r>
      <w:proofErr w:type="spellStart"/>
      <w:r w:rsidR="004D1AC8" w:rsidRPr="004D1AC8">
        <w:rPr>
          <w:rFonts w:ascii="Browallia New" w:hAnsi="Browallia New" w:cs="Browallia New"/>
          <w:sz w:val="28"/>
          <w:szCs w:val="28"/>
          <w:cs/>
        </w:rPr>
        <w:t>ไมด้า</w:t>
      </w:r>
      <w:proofErr w:type="spellEnd"/>
      <w:r w:rsidR="004D1AC8" w:rsidRPr="004D1AC8">
        <w:rPr>
          <w:rFonts w:ascii="Browallia New" w:hAnsi="Browallia New" w:cs="Browallia New"/>
          <w:sz w:val="28"/>
          <w:szCs w:val="28"/>
          <w:cs/>
        </w:rPr>
        <w:t xml:space="preserve"> ลิสซิ่ง จำกัด (มหาชน)</w:t>
      </w:r>
      <w:r w:rsidR="004D1AC8">
        <w:rPr>
          <w:rFonts w:ascii="Browallia New" w:hAnsi="Browallia New" w:cs="Browallia New"/>
          <w:sz w:val="28"/>
          <w:szCs w:val="28"/>
        </w:rPr>
        <w:t xml:space="preserve"> (</w:t>
      </w:r>
      <w:r w:rsidR="004D1AC8">
        <w:rPr>
          <w:rFonts w:ascii="Browallia New" w:hAnsi="Browallia New" w:cs="Browallia New" w:hint="cs"/>
          <w:sz w:val="28"/>
          <w:szCs w:val="28"/>
          <w:cs/>
        </w:rPr>
        <w:t>บริษัทย่อย</w:t>
      </w:r>
      <w:r w:rsidR="004D1AC8">
        <w:rPr>
          <w:rFonts w:ascii="Browallia New" w:hAnsi="Browallia New" w:cs="Browallia New"/>
          <w:sz w:val="28"/>
          <w:szCs w:val="28"/>
        </w:rPr>
        <w:t xml:space="preserve">) </w:t>
      </w:r>
      <w:r w:rsidRPr="00A17470">
        <w:rPr>
          <w:rFonts w:ascii="Browallia New" w:hAnsi="Browallia New" w:cs="Browallia New" w:hint="cs"/>
          <w:sz w:val="28"/>
          <w:szCs w:val="28"/>
          <w:cs/>
        </w:rPr>
        <w:t xml:space="preserve">มีที่ดินที่ได้รับโอนจากลูกหนี้เงินให้กู้ยืม </w:t>
      </w:r>
      <w:r w:rsidRPr="00A17470">
        <w:rPr>
          <w:rFonts w:ascii="Browallia New" w:hAnsi="Browallia New" w:cs="Browallia New"/>
          <w:sz w:val="28"/>
          <w:szCs w:val="28"/>
        </w:rPr>
        <w:t xml:space="preserve">2 </w:t>
      </w:r>
      <w:r w:rsidRPr="00A17470">
        <w:rPr>
          <w:rFonts w:ascii="Browallia New" w:hAnsi="Browallia New" w:cs="Browallia New" w:hint="cs"/>
          <w:sz w:val="28"/>
          <w:szCs w:val="28"/>
          <w:cs/>
        </w:rPr>
        <w:t xml:space="preserve">ราย จำนวนรวม </w:t>
      </w:r>
      <w:r w:rsidRPr="00D04001">
        <w:rPr>
          <w:rFonts w:ascii="Browallia New" w:hAnsi="Browallia New" w:cs="Browallia New"/>
          <w:sz w:val="28"/>
          <w:szCs w:val="28"/>
        </w:rPr>
        <w:t>42.69</w:t>
      </w:r>
      <w:r w:rsidRPr="00A17470">
        <w:rPr>
          <w:rFonts w:ascii="Browallia New" w:hAnsi="Browallia New" w:cs="Browallia New"/>
          <w:sz w:val="28"/>
          <w:szCs w:val="28"/>
        </w:rPr>
        <w:t xml:space="preserve"> </w:t>
      </w:r>
      <w:r w:rsidRPr="00A17470">
        <w:rPr>
          <w:rFonts w:ascii="Browallia New" w:hAnsi="Browallia New" w:cs="Browallia New" w:hint="cs"/>
          <w:sz w:val="28"/>
          <w:szCs w:val="28"/>
          <w:cs/>
        </w:rPr>
        <w:t>ล้านบาทเพื่อชำระหนี้ โดยมีข้อตกลงให้สิทธิลูกหนี้ซื้อคืนด้วยมูลค่าตามสัญญาที่ตกลงร่วมกัน เป็น</w:t>
      </w:r>
      <w:r w:rsidRPr="00096A8C">
        <w:rPr>
          <w:rFonts w:ascii="Browallia New" w:hAnsi="Browallia New" w:cs="Browallia New" w:hint="cs"/>
          <w:sz w:val="28"/>
          <w:szCs w:val="28"/>
          <w:cs/>
        </w:rPr>
        <w:t xml:space="preserve">เงิน </w:t>
      </w:r>
      <w:r w:rsidRPr="00096A8C">
        <w:rPr>
          <w:rFonts w:ascii="Browallia New" w:hAnsi="Browallia New" w:cs="Browallia New"/>
          <w:sz w:val="28"/>
          <w:szCs w:val="28"/>
        </w:rPr>
        <w:t>8</w:t>
      </w:r>
      <w:r w:rsidRPr="00096A8C">
        <w:rPr>
          <w:rFonts w:ascii="Browallia New" w:hAnsi="Browallia New" w:cs="Browallia New"/>
          <w:sz w:val="28"/>
          <w:szCs w:val="28"/>
          <w:cs/>
        </w:rPr>
        <w:t>.</w:t>
      </w:r>
      <w:r w:rsidRPr="00096A8C">
        <w:rPr>
          <w:rFonts w:ascii="Browallia New" w:hAnsi="Browallia New" w:cs="Browallia New"/>
          <w:sz w:val="28"/>
          <w:szCs w:val="28"/>
        </w:rPr>
        <w:t>51</w:t>
      </w:r>
      <w:r w:rsidRPr="00A17470">
        <w:rPr>
          <w:rFonts w:ascii="Browallia New" w:hAnsi="Browallia New" w:cs="Browallia New" w:hint="cs"/>
          <w:sz w:val="28"/>
          <w:szCs w:val="28"/>
          <w:cs/>
        </w:rPr>
        <w:t xml:space="preserve"> ล้านบาท และ </w:t>
      </w:r>
      <w:r w:rsidRPr="00A17470">
        <w:rPr>
          <w:rFonts w:ascii="Browallia New" w:hAnsi="Browallia New" w:cs="Browallia New"/>
          <w:sz w:val="28"/>
          <w:szCs w:val="28"/>
        </w:rPr>
        <w:t>34.1</w:t>
      </w:r>
      <w:r w:rsidR="00A0353C">
        <w:rPr>
          <w:rFonts w:ascii="Browallia New" w:hAnsi="Browallia New" w:cs="Browallia New"/>
          <w:sz w:val="28"/>
          <w:szCs w:val="28"/>
        </w:rPr>
        <w:t>9</w:t>
      </w:r>
      <w:r w:rsidRPr="00A17470">
        <w:rPr>
          <w:rFonts w:ascii="Browallia New" w:hAnsi="Browallia New" w:cs="Browallia New"/>
          <w:sz w:val="28"/>
          <w:szCs w:val="28"/>
        </w:rPr>
        <w:t xml:space="preserve"> </w:t>
      </w:r>
      <w:r w:rsidRPr="00A17470">
        <w:rPr>
          <w:rFonts w:ascii="Browallia New" w:hAnsi="Browallia New" w:cs="Browallia New" w:hint="cs"/>
          <w:sz w:val="28"/>
          <w:szCs w:val="28"/>
          <w:cs/>
        </w:rPr>
        <w:t xml:space="preserve">ล้านบาท </w:t>
      </w:r>
      <w:r w:rsidRPr="003C2AEE">
        <w:rPr>
          <w:rFonts w:ascii="Browallia New" w:hAnsi="Browallia New" w:cs="Browallia New" w:hint="cs"/>
          <w:sz w:val="28"/>
          <w:szCs w:val="28"/>
          <w:cs/>
        </w:rPr>
        <w:t>ภายในปี</w:t>
      </w:r>
      <w:r w:rsidRPr="003C2AEE">
        <w:rPr>
          <w:rFonts w:ascii="Browallia New" w:hAnsi="Browallia New" w:cs="Browallia New"/>
          <w:sz w:val="28"/>
          <w:szCs w:val="28"/>
        </w:rPr>
        <w:t xml:space="preserve"> 2565 </w:t>
      </w:r>
      <w:r w:rsidRPr="003C2AEE">
        <w:rPr>
          <w:rFonts w:ascii="Browallia New" w:hAnsi="Browallia New" w:cs="Browallia New" w:hint="cs"/>
          <w:sz w:val="28"/>
          <w:szCs w:val="28"/>
          <w:cs/>
        </w:rPr>
        <w:t xml:space="preserve">และภายในปี </w:t>
      </w:r>
      <w:r w:rsidRPr="003C2AEE">
        <w:rPr>
          <w:rFonts w:ascii="Browallia New" w:hAnsi="Browallia New" w:cs="Browallia New"/>
          <w:sz w:val="28"/>
          <w:szCs w:val="28"/>
        </w:rPr>
        <w:t>256</w:t>
      </w:r>
      <w:r w:rsidR="003C2AEE" w:rsidRPr="003C2AEE">
        <w:rPr>
          <w:rFonts w:ascii="Browallia New" w:hAnsi="Browallia New" w:cs="Browallia New"/>
          <w:sz w:val="28"/>
          <w:szCs w:val="28"/>
        </w:rPr>
        <w:t>8</w:t>
      </w:r>
      <w:r w:rsidRPr="00A17470">
        <w:rPr>
          <w:rFonts w:ascii="Browallia New" w:hAnsi="Browallia New" w:cs="Browallia New" w:hint="cs"/>
          <w:sz w:val="28"/>
          <w:szCs w:val="28"/>
          <w:cs/>
        </w:rPr>
        <w:t xml:space="preserve"> ตามลำดับ</w:t>
      </w:r>
    </w:p>
    <w:p w14:paraId="09847808" w14:textId="77777777" w:rsidR="005B19E2" w:rsidRPr="00E6481D" w:rsidRDefault="005B19E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10F074C" w14:textId="3FCBE959" w:rsidR="00CF3CCD" w:rsidRPr="00FC7BBB" w:rsidRDefault="00F760F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FC7BBB">
        <w:rPr>
          <w:rFonts w:ascii="Browallia New" w:hAnsi="Browallia New" w:cs="Browallia New" w:hint="cs"/>
          <w:b/>
          <w:bCs/>
          <w:sz w:val="28"/>
          <w:szCs w:val="28"/>
          <w:cs/>
          <w:lang w:val="en-GB"/>
        </w:rPr>
        <w:t>เ</w:t>
      </w:r>
      <w:r w:rsidR="005965AF" w:rsidRPr="00FC7BBB">
        <w:rPr>
          <w:rFonts w:ascii="Browallia New" w:hAnsi="Browallia New" w:cs="Browallia New"/>
          <w:b/>
          <w:bCs/>
          <w:sz w:val="28"/>
          <w:szCs w:val="28"/>
          <w:cs/>
          <w:lang w:val="en-GB"/>
        </w:rPr>
        <w:t>งินลงทุน</w:t>
      </w:r>
      <w:r w:rsidR="001C21D0">
        <w:rPr>
          <w:rFonts w:ascii="Browallia New" w:hAnsi="Browallia New" w:cs="Browallia New" w:hint="cs"/>
          <w:b/>
          <w:bCs/>
          <w:sz w:val="28"/>
          <w:szCs w:val="28"/>
          <w:cs/>
          <w:lang w:val="en-GB"/>
        </w:rPr>
        <w:t>ระยะยาว</w:t>
      </w:r>
      <w:r w:rsidR="005965AF" w:rsidRPr="00FC7BBB">
        <w:rPr>
          <w:rFonts w:ascii="Browallia New" w:hAnsi="Browallia New" w:cs="Browallia New"/>
          <w:b/>
          <w:bCs/>
          <w:sz w:val="28"/>
          <w:szCs w:val="28"/>
          <w:cs/>
          <w:lang w:val="en-GB"/>
        </w:rPr>
        <w:t>ในลูกหนี้</w:t>
      </w:r>
    </w:p>
    <w:p w14:paraId="64DB731F" w14:textId="7ABA7F35" w:rsidR="005965AF" w:rsidRDefault="005965AF"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Style w:val="TableGrid"/>
        <w:tblW w:w="912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1440"/>
        <w:gridCol w:w="1395"/>
        <w:gridCol w:w="1449"/>
        <w:gridCol w:w="1411"/>
      </w:tblGrid>
      <w:tr w:rsidR="005329CC" w14:paraId="6CB8F491" w14:textId="77777777" w:rsidTr="00C07995">
        <w:tc>
          <w:tcPr>
            <w:tcW w:w="3429" w:type="dxa"/>
          </w:tcPr>
          <w:p w14:paraId="5D5C83E3"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13C8B42"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4AB73D1D"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60" w:type="dxa"/>
            <w:gridSpan w:val="2"/>
          </w:tcPr>
          <w:p w14:paraId="75A24188" w14:textId="3F1A14FE" w:rsidR="005329CC" w:rsidRDefault="005329C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5329CC">
              <w:rPr>
                <w:rFonts w:ascii="Browallia New" w:hAnsi="Browallia New" w:cs="Browallia New"/>
                <w:sz w:val="28"/>
                <w:szCs w:val="28"/>
              </w:rPr>
              <w:t>(</w:t>
            </w:r>
            <w:proofErr w:type="gramStart"/>
            <w:r w:rsidRPr="005329CC">
              <w:rPr>
                <w:rFonts w:ascii="Browallia New" w:hAnsi="Browallia New" w:cs="Browallia New"/>
                <w:sz w:val="28"/>
                <w:szCs w:val="28"/>
                <w:cs/>
              </w:rPr>
              <w:t>หน่วย :</w:t>
            </w:r>
            <w:proofErr w:type="gramEnd"/>
            <w:r w:rsidRPr="005329CC">
              <w:rPr>
                <w:rFonts w:ascii="Browallia New" w:hAnsi="Browallia New" w:cs="Browallia New"/>
                <w:sz w:val="28"/>
                <w:szCs w:val="28"/>
                <w:cs/>
              </w:rPr>
              <w:t xml:space="preserve"> พันบาท)</w:t>
            </w:r>
          </w:p>
        </w:tc>
      </w:tr>
      <w:tr w:rsidR="005329CC" w14:paraId="11F92B10" w14:textId="77777777" w:rsidTr="00C07995">
        <w:tc>
          <w:tcPr>
            <w:tcW w:w="3429" w:type="dxa"/>
          </w:tcPr>
          <w:p w14:paraId="0E8B49C0"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5695" w:type="dxa"/>
            <w:gridSpan w:val="4"/>
          </w:tcPr>
          <w:p w14:paraId="2E085D89" w14:textId="6FECB006"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งบการเงินรวม</w:t>
            </w:r>
          </w:p>
        </w:tc>
      </w:tr>
      <w:tr w:rsidR="005329CC" w14:paraId="354F7268" w14:textId="77777777" w:rsidTr="00C07995">
        <w:tc>
          <w:tcPr>
            <w:tcW w:w="3429" w:type="dxa"/>
          </w:tcPr>
          <w:p w14:paraId="1EF5B392"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35" w:type="dxa"/>
            <w:gridSpan w:val="2"/>
          </w:tcPr>
          <w:p w14:paraId="5BB2D1DD" w14:textId="7E564A72"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Pr>
                <w:rFonts w:ascii="Browallia New" w:hAnsi="Browallia New" w:cs="Browallia New"/>
                <w:sz w:val="28"/>
                <w:szCs w:val="28"/>
              </w:rPr>
              <w:t>256</w:t>
            </w:r>
            <w:r w:rsidR="00B93D43">
              <w:rPr>
                <w:rFonts w:ascii="Browallia New" w:hAnsi="Browallia New" w:cs="Browallia New"/>
                <w:sz w:val="28"/>
                <w:szCs w:val="28"/>
              </w:rPr>
              <w:t>5</w:t>
            </w:r>
          </w:p>
        </w:tc>
        <w:tc>
          <w:tcPr>
            <w:tcW w:w="2860" w:type="dxa"/>
            <w:gridSpan w:val="2"/>
          </w:tcPr>
          <w:p w14:paraId="40C088DE" w14:textId="4F72E9E7"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Pr>
                <w:rFonts w:ascii="Browallia New" w:hAnsi="Browallia New" w:cs="Browallia New"/>
                <w:sz w:val="28"/>
                <w:szCs w:val="28"/>
              </w:rPr>
              <w:t>256</w:t>
            </w:r>
            <w:r w:rsidR="00B93D43">
              <w:rPr>
                <w:rFonts w:ascii="Browallia New" w:hAnsi="Browallia New" w:cs="Browallia New"/>
                <w:sz w:val="28"/>
                <w:szCs w:val="28"/>
              </w:rPr>
              <w:t>4</w:t>
            </w:r>
          </w:p>
        </w:tc>
      </w:tr>
      <w:tr w:rsidR="005329CC" w14:paraId="1F149136" w14:textId="77777777" w:rsidTr="00C07995">
        <w:tc>
          <w:tcPr>
            <w:tcW w:w="3429" w:type="dxa"/>
          </w:tcPr>
          <w:p w14:paraId="43E4DDBE"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3E1B9352" w14:textId="474A11C4"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จำนวนสัญญา</w:t>
            </w:r>
          </w:p>
        </w:tc>
        <w:tc>
          <w:tcPr>
            <w:tcW w:w="1395" w:type="dxa"/>
          </w:tcPr>
          <w:p w14:paraId="42EF8DB3" w14:textId="0C9757F3"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จำนวนเงิน</w:t>
            </w:r>
          </w:p>
        </w:tc>
        <w:tc>
          <w:tcPr>
            <w:tcW w:w="1449" w:type="dxa"/>
          </w:tcPr>
          <w:p w14:paraId="7B1BEEDB" w14:textId="19BB3D28"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จำนวนสัญญา</w:t>
            </w:r>
          </w:p>
        </w:tc>
        <w:tc>
          <w:tcPr>
            <w:tcW w:w="1411" w:type="dxa"/>
          </w:tcPr>
          <w:p w14:paraId="79A737CC" w14:textId="3F25F3E2"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จำนวนเงิน</w:t>
            </w:r>
          </w:p>
        </w:tc>
      </w:tr>
      <w:tr w:rsidR="005329CC" w14:paraId="616BC07A" w14:textId="77777777" w:rsidTr="00C07995">
        <w:tc>
          <w:tcPr>
            <w:tcW w:w="3429" w:type="dxa"/>
          </w:tcPr>
          <w:p w14:paraId="73138115"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E4BF2DF"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52B132BF"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9" w:type="dxa"/>
          </w:tcPr>
          <w:p w14:paraId="72F4AC24"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11" w:type="dxa"/>
          </w:tcPr>
          <w:p w14:paraId="2F7CCA5B"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r>
      <w:tr w:rsidR="009C7038" w14:paraId="3A583E46" w14:textId="77777777" w:rsidTr="00C07995">
        <w:tc>
          <w:tcPr>
            <w:tcW w:w="3429" w:type="dxa"/>
            <w:vAlign w:val="center"/>
          </w:tcPr>
          <w:p w14:paraId="7DC3E3BB" w14:textId="1B112F94"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Pr>
                <w:rFonts w:ascii="Browallia New" w:hAnsi="Browallia New" w:cs="Browallia New" w:hint="cs"/>
                <w:sz w:val="28"/>
                <w:szCs w:val="28"/>
                <w:cs/>
              </w:rPr>
              <w:t>ลูกหนี้เช่าซื้อ</w:t>
            </w:r>
          </w:p>
        </w:tc>
        <w:tc>
          <w:tcPr>
            <w:tcW w:w="1440" w:type="dxa"/>
            <w:vAlign w:val="bottom"/>
          </w:tcPr>
          <w:p w14:paraId="5F046DD9" w14:textId="7DED4FEA"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1,068</w:t>
            </w:r>
          </w:p>
        </w:tc>
        <w:tc>
          <w:tcPr>
            <w:tcW w:w="1395" w:type="dxa"/>
            <w:vAlign w:val="bottom"/>
          </w:tcPr>
          <w:p w14:paraId="47F713D8" w14:textId="55F1F4DE"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28,614</w:t>
            </w:r>
          </w:p>
        </w:tc>
        <w:tc>
          <w:tcPr>
            <w:tcW w:w="1449" w:type="dxa"/>
            <w:vAlign w:val="bottom"/>
          </w:tcPr>
          <w:p w14:paraId="6CC12287" w14:textId="588C2C94"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1,103</w:t>
            </w:r>
          </w:p>
        </w:tc>
        <w:tc>
          <w:tcPr>
            <w:tcW w:w="1411" w:type="dxa"/>
            <w:vAlign w:val="bottom"/>
          </w:tcPr>
          <w:p w14:paraId="485685CF" w14:textId="1497142B"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30,170</w:t>
            </w:r>
          </w:p>
        </w:tc>
      </w:tr>
      <w:tr w:rsidR="009C7038" w14:paraId="4C107692" w14:textId="77777777" w:rsidTr="00C07995">
        <w:tc>
          <w:tcPr>
            <w:tcW w:w="3429" w:type="dxa"/>
            <w:vAlign w:val="center"/>
          </w:tcPr>
          <w:p w14:paraId="6659E8BB" w14:textId="7D5B0A6B"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Pr>
                <w:rFonts w:ascii="Browallia New" w:hAnsi="Browallia New" w:cs="Browallia New" w:hint="cs"/>
                <w:sz w:val="28"/>
                <w:szCs w:val="28"/>
                <w:cs/>
              </w:rPr>
              <w:t>ลูกหนี้ที่มีหลักประกัน</w:t>
            </w:r>
          </w:p>
        </w:tc>
        <w:tc>
          <w:tcPr>
            <w:tcW w:w="1440" w:type="dxa"/>
            <w:vAlign w:val="bottom"/>
          </w:tcPr>
          <w:p w14:paraId="22423DF4" w14:textId="141FD11A" w:rsidR="009C7038" w:rsidRDefault="009C7038" w:rsidP="009C70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w:t>
            </w:r>
          </w:p>
        </w:tc>
        <w:tc>
          <w:tcPr>
            <w:tcW w:w="1395" w:type="dxa"/>
            <w:vAlign w:val="bottom"/>
          </w:tcPr>
          <w:p w14:paraId="624F8252" w14:textId="3E4BD66B" w:rsidR="009C7038" w:rsidRDefault="009C7038" w:rsidP="009C70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114,796</w:t>
            </w:r>
          </w:p>
        </w:tc>
        <w:tc>
          <w:tcPr>
            <w:tcW w:w="1449" w:type="dxa"/>
            <w:vAlign w:val="bottom"/>
          </w:tcPr>
          <w:p w14:paraId="1F4764F9" w14:textId="4D93A271" w:rsidR="009C7038" w:rsidRDefault="009C7038" w:rsidP="009C70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w:t>
            </w:r>
          </w:p>
        </w:tc>
        <w:tc>
          <w:tcPr>
            <w:tcW w:w="1411" w:type="dxa"/>
            <w:vAlign w:val="bottom"/>
          </w:tcPr>
          <w:p w14:paraId="10F96E7D" w14:textId="33CBA0CB" w:rsidR="009C7038" w:rsidRDefault="009C7038" w:rsidP="009C70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114,796</w:t>
            </w:r>
          </w:p>
        </w:tc>
      </w:tr>
      <w:tr w:rsidR="009C7038" w14:paraId="641919A7" w14:textId="77777777" w:rsidTr="00C07995">
        <w:tc>
          <w:tcPr>
            <w:tcW w:w="3429" w:type="dxa"/>
            <w:vAlign w:val="center"/>
          </w:tcPr>
          <w:p w14:paraId="799D1EC1" w14:textId="31FA0911"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440" w:type="dxa"/>
            <w:vAlign w:val="bottom"/>
          </w:tcPr>
          <w:p w14:paraId="1BB1CF8C" w14:textId="23A5871F" w:rsidR="009C7038" w:rsidRDefault="009C7038" w:rsidP="009C70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1,069</w:t>
            </w:r>
          </w:p>
        </w:tc>
        <w:tc>
          <w:tcPr>
            <w:tcW w:w="1395" w:type="dxa"/>
            <w:vAlign w:val="bottom"/>
          </w:tcPr>
          <w:p w14:paraId="0F73E409" w14:textId="7E6DA4AE" w:rsidR="009C7038" w:rsidRPr="00F04094"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F04094">
              <w:rPr>
                <w:rFonts w:ascii="Browallia New" w:hAnsi="Browallia New" w:cs="Browallia New"/>
                <w:sz w:val="28"/>
                <w:szCs w:val="28"/>
              </w:rPr>
              <w:t>143,410</w:t>
            </w:r>
          </w:p>
        </w:tc>
        <w:tc>
          <w:tcPr>
            <w:tcW w:w="1449" w:type="dxa"/>
            <w:vAlign w:val="bottom"/>
          </w:tcPr>
          <w:p w14:paraId="6BFFED42" w14:textId="6FF45709" w:rsidR="009C7038" w:rsidRPr="00F04094" w:rsidRDefault="00C16F34" w:rsidP="009C70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C16F34">
              <w:rPr>
                <w:rFonts w:ascii="Browallia New" w:hAnsi="Browallia New" w:cs="Browallia New" w:hint="cs"/>
                <w:sz w:val="28"/>
                <w:szCs w:val="28"/>
              </w:rPr>
              <w:t>1</w:t>
            </w:r>
            <w:r w:rsidR="009C7038" w:rsidRPr="00F04094">
              <w:rPr>
                <w:rFonts w:ascii="Browallia New" w:hAnsi="Browallia New" w:cs="Browallia New" w:hint="cs"/>
                <w:sz w:val="28"/>
                <w:szCs w:val="28"/>
                <w:cs/>
              </w:rPr>
              <w:t>,</w:t>
            </w:r>
            <w:r w:rsidRPr="00C16F34">
              <w:rPr>
                <w:rFonts w:ascii="Browallia New" w:hAnsi="Browallia New" w:cs="Browallia New" w:hint="cs"/>
                <w:sz w:val="28"/>
                <w:szCs w:val="28"/>
              </w:rPr>
              <w:t>104</w:t>
            </w:r>
          </w:p>
        </w:tc>
        <w:tc>
          <w:tcPr>
            <w:tcW w:w="1411" w:type="dxa"/>
            <w:vAlign w:val="bottom"/>
          </w:tcPr>
          <w:p w14:paraId="543DDB76" w14:textId="274A4E05" w:rsidR="009C7038" w:rsidRPr="00F04094" w:rsidRDefault="00C16F34"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C16F34">
              <w:rPr>
                <w:rFonts w:ascii="Browallia New" w:hAnsi="Browallia New" w:cs="Browallia New" w:hint="cs"/>
                <w:sz w:val="28"/>
                <w:szCs w:val="28"/>
              </w:rPr>
              <w:t>144</w:t>
            </w:r>
            <w:r w:rsidR="009C7038" w:rsidRPr="00F04094">
              <w:rPr>
                <w:rFonts w:ascii="Browallia New" w:hAnsi="Browallia New" w:cs="Browallia New" w:hint="cs"/>
                <w:sz w:val="28"/>
                <w:szCs w:val="28"/>
                <w:cs/>
              </w:rPr>
              <w:t>,</w:t>
            </w:r>
            <w:r w:rsidRPr="00C16F34">
              <w:rPr>
                <w:rFonts w:ascii="Browallia New" w:hAnsi="Browallia New" w:cs="Browallia New" w:hint="cs"/>
                <w:sz w:val="28"/>
                <w:szCs w:val="28"/>
              </w:rPr>
              <w:t>96</w:t>
            </w:r>
            <w:r w:rsidR="009C7038" w:rsidRPr="00F04094">
              <w:rPr>
                <w:rFonts w:ascii="Browallia New" w:hAnsi="Browallia New" w:cs="Browallia New"/>
                <w:sz w:val="28"/>
                <w:szCs w:val="28"/>
              </w:rPr>
              <w:t>6</w:t>
            </w:r>
          </w:p>
        </w:tc>
      </w:tr>
      <w:tr w:rsidR="009C7038" w14:paraId="54C4FCF2" w14:textId="77777777" w:rsidTr="00C07995">
        <w:tc>
          <w:tcPr>
            <w:tcW w:w="3429" w:type="dxa"/>
            <w:vAlign w:val="center"/>
          </w:tcPr>
          <w:p w14:paraId="45678A41" w14:textId="2428B837"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cs/>
              </w:rPr>
            </w:pPr>
            <w:r w:rsidRPr="00B12C06">
              <w:rPr>
                <w:rFonts w:ascii="Browallia New" w:hAnsi="Browallia New" w:cs="Browallia New" w:hint="cs"/>
                <w:sz w:val="28"/>
                <w:szCs w:val="28"/>
                <w:u w:val="single"/>
                <w:cs/>
              </w:rPr>
              <w:t>หัก</w:t>
            </w:r>
            <w:r w:rsidRPr="00F46B29">
              <w:rPr>
                <w:rFonts w:ascii="Browallia New" w:hAnsi="Browallia New" w:cs="Browallia New" w:hint="cs"/>
                <w:sz w:val="28"/>
                <w:szCs w:val="28"/>
              </w:rPr>
              <w:t xml:space="preserve"> </w:t>
            </w:r>
            <w:r>
              <w:rPr>
                <w:rFonts w:ascii="Browallia New" w:hAnsi="Browallia New" w:cs="Browallia New" w:hint="cs"/>
                <w:sz w:val="28"/>
                <w:szCs w:val="28"/>
                <w:cs/>
              </w:rPr>
              <w:t>ค่าเผื่อการด้อย</w:t>
            </w:r>
            <w:r w:rsidDel="004027DE">
              <w:rPr>
                <w:rFonts w:ascii="Browallia New" w:hAnsi="Browallia New" w:cs="Browallia New" w:hint="cs"/>
                <w:sz w:val="28"/>
                <w:szCs w:val="28"/>
                <w:cs/>
              </w:rPr>
              <w:t>ค่า</w:t>
            </w:r>
            <w:r>
              <w:rPr>
                <w:rFonts w:ascii="Browallia New" w:hAnsi="Browallia New" w:cs="Browallia New" w:hint="cs"/>
                <w:sz w:val="28"/>
                <w:szCs w:val="28"/>
                <w:cs/>
              </w:rPr>
              <w:t>เงินลงทุนในลูกหนี้</w:t>
            </w:r>
          </w:p>
        </w:tc>
        <w:tc>
          <w:tcPr>
            <w:tcW w:w="1440" w:type="dxa"/>
          </w:tcPr>
          <w:p w14:paraId="302FBC00" w14:textId="77777777"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24C246B" w14:textId="4F5390EF" w:rsidR="009C7038" w:rsidRPr="00F04094" w:rsidRDefault="009C7038" w:rsidP="009C70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F04094">
              <w:rPr>
                <w:rFonts w:ascii="Browallia New" w:hAnsi="Browallia New" w:cs="Browallia New"/>
                <w:sz w:val="28"/>
                <w:szCs w:val="28"/>
                <w:cs/>
              </w:rPr>
              <w:t>(</w:t>
            </w:r>
            <w:r w:rsidRPr="00F04094">
              <w:rPr>
                <w:rFonts w:ascii="Browallia New" w:hAnsi="Browallia New" w:cs="Browallia New"/>
                <w:sz w:val="28"/>
                <w:szCs w:val="28"/>
              </w:rPr>
              <w:t>2,958</w:t>
            </w:r>
            <w:r w:rsidRPr="00F04094">
              <w:rPr>
                <w:rFonts w:ascii="Browallia New" w:hAnsi="Browallia New" w:cs="Browallia New"/>
                <w:sz w:val="28"/>
                <w:szCs w:val="28"/>
                <w:cs/>
              </w:rPr>
              <w:t>)</w:t>
            </w:r>
          </w:p>
        </w:tc>
        <w:tc>
          <w:tcPr>
            <w:tcW w:w="1449" w:type="dxa"/>
          </w:tcPr>
          <w:p w14:paraId="2E1DDD3C" w14:textId="77777777" w:rsidR="009C7038" w:rsidRPr="00F04094"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vAlign w:val="bottom"/>
          </w:tcPr>
          <w:p w14:paraId="4ABD21C2" w14:textId="6BDC5B4D" w:rsidR="009C7038" w:rsidRPr="00F04094" w:rsidRDefault="009C7038" w:rsidP="009C70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F04094">
              <w:rPr>
                <w:rFonts w:ascii="Browallia New" w:hAnsi="Browallia New" w:cs="Browallia New" w:hint="cs"/>
                <w:sz w:val="28"/>
                <w:szCs w:val="28"/>
                <w:cs/>
              </w:rPr>
              <w:t>(</w:t>
            </w:r>
            <w:r w:rsidR="00C16F34" w:rsidRPr="00C16F34">
              <w:rPr>
                <w:rFonts w:ascii="Browallia New" w:hAnsi="Browallia New" w:cs="Browallia New" w:hint="cs"/>
                <w:sz w:val="28"/>
                <w:szCs w:val="28"/>
              </w:rPr>
              <w:t>601</w:t>
            </w:r>
            <w:r w:rsidRPr="00F04094">
              <w:rPr>
                <w:rFonts w:ascii="Browallia New" w:hAnsi="Browallia New" w:cs="Browallia New" w:hint="cs"/>
                <w:sz w:val="28"/>
                <w:szCs w:val="28"/>
                <w:cs/>
              </w:rPr>
              <w:t>)</w:t>
            </w:r>
          </w:p>
        </w:tc>
      </w:tr>
      <w:tr w:rsidR="009C7038" w14:paraId="24952D7B" w14:textId="77777777" w:rsidTr="00C07995">
        <w:tc>
          <w:tcPr>
            <w:tcW w:w="3429" w:type="dxa"/>
            <w:vAlign w:val="center"/>
          </w:tcPr>
          <w:p w14:paraId="05A249E8" w14:textId="09FE8953" w:rsidR="009C7038" w:rsidRPr="00B12C06"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u w:val="single"/>
                <w:cs/>
              </w:rPr>
            </w:pPr>
            <w:r>
              <w:rPr>
                <w:rFonts w:ascii="Browallia New" w:hAnsi="Browallia New" w:cs="Browallia New" w:hint="cs"/>
                <w:sz w:val="28"/>
                <w:szCs w:val="28"/>
                <w:cs/>
              </w:rPr>
              <w:t>สุทธิ</w:t>
            </w:r>
          </w:p>
        </w:tc>
        <w:tc>
          <w:tcPr>
            <w:tcW w:w="1440" w:type="dxa"/>
          </w:tcPr>
          <w:p w14:paraId="3DFA0766" w14:textId="77777777" w:rsidR="009C7038"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BFA9DC9" w14:textId="0A20D750" w:rsidR="009C7038" w:rsidRPr="00F04094" w:rsidRDefault="00C16F34" w:rsidP="009C70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C16F34">
              <w:rPr>
                <w:rFonts w:ascii="Browallia New" w:hAnsi="Browallia New" w:cs="Browallia New" w:hint="cs"/>
                <w:sz w:val="28"/>
                <w:szCs w:val="28"/>
              </w:rPr>
              <w:t>140</w:t>
            </w:r>
            <w:r w:rsidR="009C7038" w:rsidRPr="00F04094">
              <w:rPr>
                <w:rFonts w:ascii="Browallia New" w:hAnsi="Browallia New" w:cs="Browallia New"/>
                <w:sz w:val="28"/>
                <w:szCs w:val="28"/>
              </w:rPr>
              <w:t>,452</w:t>
            </w:r>
          </w:p>
        </w:tc>
        <w:tc>
          <w:tcPr>
            <w:tcW w:w="1449" w:type="dxa"/>
          </w:tcPr>
          <w:p w14:paraId="1883F7AC" w14:textId="77777777" w:rsidR="009C7038" w:rsidRPr="00F04094" w:rsidRDefault="009C7038" w:rsidP="009C7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vAlign w:val="bottom"/>
          </w:tcPr>
          <w:p w14:paraId="19C1382F" w14:textId="57EC104A" w:rsidR="009C7038" w:rsidRPr="00F04094" w:rsidRDefault="00C16F34" w:rsidP="009C70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C16F34">
              <w:rPr>
                <w:rFonts w:ascii="Browallia New" w:hAnsi="Browallia New" w:cs="Browallia New" w:hint="cs"/>
                <w:sz w:val="28"/>
                <w:szCs w:val="28"/>
              </w:rPr>
              <w:t>144</w:t>
            </w:r>
            <w:r w:rsidR="009C7038" w:rsidRPr="00F04094">
              <w:rPr>
                <w:rFonts w:ascii="Browallia New" w:hAnsi="Browallia New" w:cs="Browallia New" w:hint="cs"/>
                <w:sz w:val="28"/>
                <w:szCs w:val="28"/>
                <w:cs/>
              </w:rPr>
              <w:t>,</w:t>
            </w:r>
            <w:r w:rsidRPr="00C16F34">
              <w:rPr>
                <w:rFonts w:ascii="Browallia New" w:hAnsi="Browallia New" w:cs="Browallia New" w:hint="cs"/>
                <w:sz w:val="28"/>
                <w:szCs w:val="28"/>
              </w:rPr>
              <w:t>36</w:t>
            </w:r>
            <w:r w:rsidR="009C7038" w:rsidRPr="00F04094">
              <w:rPr>
                <w:rFonts w:ascii="Browallia New" w:hAnsi="Browallia New" w:cs="Browallia New"/>
                <w:sz w:val="28"/>
                <w:szCs w:val="28"/>
              </w:rPr>
              <w:t>5</w:t>
            </w:r>
          </w:p>
        </w:tc>
      </w:tr>
    </w:tbl>
    <w:p w14:paraId="5DCE11BF" w14:textId="77777777" w:rsidR="00CF3CCD" w:rsidRPr="00E6481D" w:rsidRDefault="00CF3CCD"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18BDDF60" w14:textId="63B97463" w:rsidR="00266E18" w:rsidRDefault="008424DE"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lang w:val="en-GB" w:eastAsia="en-GB"/>
        </w:rPr>
      </w:pPr>
      <w:r w:rsidRPr="00B737D5">
        <w:rPr>
          <w:rFonts w:ascii="Browallia New" w:hAnsi="Browallia New" w:cs="Browallia New"/>
          <w:sz w:val="28"/>
          <w:szCs w:val="28"/>
          <w:cs/>
          <w:lang w:val="en-GB" w:eastAsia="en-GB"/>
        </w:rPr>
        <w:t xml:space="preserve">ในระหว่างปี </w:t>
      </w:r>
      <w:r w:rsidRPr="00B737D5">
        <w:rPr>
          <w:rFonts w:ascii="Browallia New" w:hAnsi="Browallia New" w:cs="Browallia New"/>
          <w:sz w:val="28"/>
          <w:szCs w:val="28"/>
          <w:lang w:val="en-GB" w:eastAsia="en-GB"/>
        </w:rPr>
        <w:t xml:space="preserve">2559 </w:t>
      </w:r>
      <w:r w:rsidRPr="00B737D5">
        <w:rPr>
          <w:rFonts w:ascii="Browallia New" w:hAnsi="Browallia New" w:cs="Browallia New"/>
          <w:sz w:val="28"/>
          <w:szCs w:val="28"/>
          <w:cs/>
          <w:lang w:val="en-GB" w:eastAsia="en-GB"/>
        </w:rPr>
        <w:t>บริษัท</w:t>
      </w:r>
      <w:r w:rsidR="00FE4D1D" w:rsidRPr="00FE4D1D">
        <w:rPr>
          <w:rFonts w:ascii="Browallia New" w:hAnsi="Browallia New" w:cs="Browallia New"/>
          <w:sz w:val="28"/>
          <w:szCs w:val="28"/>
          <w:cs/>
          <w:lang w:val="en-GB" w:eastAsia="en-GB"/>
        </w:rPr>
        <w:t xml:space="preserve"> บริหารสินทรัพย์ </w:t>
      </w:r>
      <w:proofErr w:type="spellStart"/>
      <w:r w:rsidR="00FE4D1D" w:rsidRPr="00FE4D1D">
        <w:rPr>
          <w:rFonts w:ascii="Browallia New" w:hAnsi="Browallia New" w:cs="Browallia New"/>
          <w:sz w:val="28"/>
          <w:szCs w:val="28"/>
          <w:cs/>
          <w:lang w:val="en-GB" w:eastAsia="en-GB"/>
        </w:rPr>
        <w:t>ไมด้า</w:t>
      </w:r>
      <w:proofErr w:type="spellEnd"/>
      <w:r w:rsidR="00FE4D1D" w:rsidRPr="00FE4D1D">
        <w:rPr>
          <w:rFonts w:ascii="Browallia New" w:hAnsi="Browallia New" w:cs="Browallia New"/>
          <w:sz w:val="28"/>
          <w:szCs w:val="28"/>
          <w:cs/>
          <w:lang w:val="en-GB" w:eastAsia="en-GB"/>
        </w:rPr>
        <w:t xml:space="preserve"> จำกัด</w:t>
      </w:r>
      <w:r w:rsidR="00FE4D1D">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บริษัทย่อยทางอ้อม</w:t>
      </w:r>
      <w:r w:rsidR="00FE4D1D">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 xml:space="preserve">ได้รับโอนสิทธิเรียกร้องในลูกหนี้จำนวนเงินรวม </w:t>
      </w:r>
      <w:r w:rsidRPr="00B737D5">
        <w:rPr>
          <w:rFonts w:ascii="Browallia New" w:hAnsi="Browallia New" w:cs="Browallia New"/>
          <w:sz w:val="28"/>
          <w:szCs w:val="28"/>
          <w:lang w:val="en-GB" w:eastAsia="en-GB"/>
        </w:rPr>
        <w:t>180</w:t>
      </w:r>
      <w:r w:rsidRPr="00B737D5">
        <w:rPr>
          <w:rFonts w:ascii="Browallia New" w:hAnsi="Browallia New" w:cs="Browallia New"/>
          <w:sz w:val="28"/>
          <w:szCs w:val="28"/>
          <w:lang w:eastAsia="en-GB"/>
        </w:rPr>
        <w:t>.00</w:t>
      </w:r>
      <w:r w:rsidRPr="00B737D5">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 xml:space="preserve">ล้านบาท ซึ่งมีที่ดินว่างเปล่าจำนวน </w:t>
      </w:r>
      <w:r w:rsidRPr="00B737D5">
        <w:rPr>
          <w:rFonts w:ascii="Browallia New" w:hAnsi="Browallia New" w:cs="Browallia New"/>
          <w:sz w:val="28"/>
          <w:szCs w:val="28"/>
          <w:lang w:val="en-GB" w:eastAsia="en-GB"/>
        </w:rPr>
        <w:t xml:space="preserve">3 </w:t>
      </w:r>
      <w:r w:rsidRPr="00B737D5">
        <w:rPr>
          <w:rFonts w:ascii="Browallia New" w:hAnsi="Browallia New" w:cs="Browallia New"/>
          <w:sz w:val="28"/>
          <w:szCs w:val="28"/>
          <w:cs/>
          <w:lang w:val="en-GB" w:eastAsia="en-GB"/>
        </w:rPr>
        <w:t>แปลงเป็นหลักทรัพย์ค้ำประกัน บริษัท</w:t>
      </w:r>
      <w:r w:rsidR="00DC312C" w:rsidRPr="00FE4D1D">
        <w:rPr>
          <w:rFonts w:ascii="Browallia New" w:hAnsi="Browallia New" w:cs="Browallia New"/>
          <w:sz w:val="28"/>
          <w:szCs w:val="28"/>
          <w:cs/>
          <w:lang w:val="en-GB" w:eastAsia="en-GB"/>
        </w:rPr>
        <w:t xml:space="preserve"> บริหารสินทรัพย์ </w:t>
      </w:r>
      <w:proofErr w:type="spellStart"/>
      <w:r w:rsidR="00DC312C" w:rsidRPr="00FE4D1D">
        <w:rPr>
          <w:rFonts w:ascii="Browallia New" w:hAnsi="Browallia New" w:cs="Browallia New"/>
          <w:sz w:val="28"/>
          <w:szCs w:val="28"/>
          <w:cs/>
          <w:lang w:val="en-GB" w:eastAsia="en-GB"/>
        </w:rPr>
        <w:t>ไมด้า</w:t>
      </w:r>
      <w:proofErr w:type="spellEnd"/>
      <w:r w:rsidR="00DC312C" w:rsidRPr="00FE4D1D">
        <w:rPr>
          <w:rFonts w:ascii="Browallia New" w:hAnsi="Browallia New" w:cs="Browallia New"/>
          <w:sz w:val="28"/>
          <w:szCs w:val="28"/>
          <w:cs/>
          <w:lang w:val="en-GB" w:eastAsia="en-GB"/>
        </w:rPr>
        <w:t xml:space="preserve"> จำกัด</w:t>
      </w:r>
      <w:r w:rsidR="00DC312C">
        <w:rPr>
          <w:rFonts w:ascii="Browallia New" w:hAnsi="Browallia New" w:cs="Browallia New"/>
          <w:sz w:val="28"/>
          <w:szCs w:val="28"/>
          <w:lang w:val="en-GB" w:eastAsia="en-GB"/>
        </w:rPr>
        <w:t xml:space="preserve"> (</w:t>
      </w:r>
      <w:r w:rsidR="00DC312C" w:rsidRPr="00B737D5">
        <w:rPr>
          <w:rFonts w:ascii="Browallia New" w:hAnsi="Browallia New" w:cs="Browallia New"/>
          <w:sz w:val="28"/>
          <w:szCs w:val="28"/>
          <w:cs/>
          <w:lang w:val="en-GB" w:eastAsia="en-GB"/>
        </w:rPr>
        <w:t>บริษัทย่อยทางอ้อม</w:t>
      </w:r>
      <w:r w:rsidR="00DC312C">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ได้ว่าจ้างผู้ประเมินราคาอิสระให้</w:t>
      </w:r>
      <w:r w:rsidRPr="00B737D5">
        <w:rPr>
          <w:rFonts w:ascii="Browallia New" w:hAnsi="Browallia New" w:cs="Browallia New" w:hint="cs"/>
          <w:sz w:val="28"/>
          <w:szCs w:val="28"/>
          <w:cs/>
          <w:lang w:val="en-GB" w:eastAsia="en-GB"/>
        </w:rPr>
        <w:t>ประเมิน</w:t>
      </w:r>
      <w:r w:rsidRPr="00B737D5">
        <w:rPr>
          <w:rFonts w:ascii="Browallia New" w:hAnsi="Browallia New" w:cs="Browallia New"/>
          <w:sz w:val="28"/>
          <w:szCs w:val="28"/>
          <w:cs/>
          <w:lang w:val="en-GB" w:eastAsia="en-GB"/>
        </w:rPr>
        <w:t>ราคาที่ดินด้วยวิธีเปรียบเทียบราคาตลาด (</w:t>
      </w:r>
      <w:r w:rsidRPr="00B737D5">
        <w:rPr>
          <w:rFonts w:ascii="Browallia New" w:hAnsi="Browallia New" w:cs="Browallia New"/>
          <w:sz w:val="28"/>
          <w:szCs w:val="28"/>
          <w:lang w:val="en-GB" w:eastAsia="en-GB"/>
        </w:rPr>
        <w:t>Market Approach</w:t>
      </w:r>
      <w:r w:rsidRPr="00B737D5">
        <w:rPr>
          <w:rFonts w:ascii="Browallia New" w:hAnsi="Browallia New" w:cs="Browallia New"/>
          <w:sz w:val="28"/>
          <w:szCs w:val="28"/>
          <w:cs/>
          <w:lang w:val="en-GB" w:eastAsia="en-GB"/>
        </w:rPr>
        <w:t xml:space="preserve">) โดยคิดเป็นมูลค่า </w:t>
      </w:r>
      <w:r w:rsidRPr="00B737D5">
        <w:rPr>
          <w:rFonts w:ascii="Browallia New" w:hAnsi="Browallia New" w:cs="Browallia New"/>
          <w:sz w:val="28"/>
          <w:szCs w:val="28"/>
          <w:lang w:val="en-GB" w:eastAsia="en-GB"/>
        </w:rPr>
        <w:t>506</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 xml:space="preserve">40 </w:t>
      </w:r>
      <w:r w:rsidRPr="00B737D5">
        <w:rPr>
          <w:rFonts w:ascii="Browallia New" w:hAnsi="Browallia New" w:cs="Browallia New"/>
          <w:sz w:val="28"/>
          <w:szCs w:val="28"/>
          <w:cs/>
          <w:lang w:val="en-GB" w:eastAsia="en-GB"/>
        </w:rPr>
        <w:t xml:space="preserve">ล้านบาท โดยในระหว่างปี </w:t>
      </w:r>
      <w:r w:rsidRPr="00B737D5">
        <w:rPr>
          <w:rFonts w:ascii="Browallia New" w:hAnsi="Browallia New" w:cs="Browallia New"/>
          <w:sz w:val="28"/>
          <w:szCs w:val="28"/>
          <w:lang w:val="en-GB" w:eastAsia="en-GB"/>
        </w:rPr>
        <w:t>2562</w:t>
      </w:r>
      <w:r w:rsidRPr="00B737D5">
        <w:rPr>
          <w:rFonts w:ascii="Browallia New" w:hAnsi="Browallia New" w:cs="Browallia New"/>
          <w:sz w:val="28"/>
          <w:szCs w:val="28"/>
          <w:cs/>
          <w:lang w:val="en-GB" w:eastAsia="en-GB"/>
        </w:rPr>
        <w:t xml:space="preserve"> บริษัท</w:t>
      </w:r>
      <w:r w:rsidR="00DC312C" w:rsidRPr="00FE4D1D">
        <w:rPr>
          <w:rFonts w:ascii="Browallia New" w:hAnsi="Browallia New" w:cs="Browallia New"/>
          <w:sz w:val="28"/>
          <w:szCs w:val="28"/>
          <w:cs/>
          <w:lang w:val="en-GB" w:eastAsia="en-GB"/>
        </w:rPr>
        <w:t xml:space="preserve"> บริหารสินทรัพย์ </w:t>
      </w:r>
      <w:proofErr w:type="spellStart"/>
      <w:r w:rsidR="00DC312C" w:rsidRPr="00FE4D1D">
        <w:rPr>
          <w:rFonts w:ascii="Browallia New" w:hAnsi="Browallia New" w:cs="Browallia New"/>
          <w:sz w:val="28"/>
          <w:szCs w:val="28"/>
          <w:cs/>
          <w:lang w:val="en-GB" w:eastAsia="en-GB"/>
        </w:rPr>
        <w:t>ไมด้า</w:t>
      </w:r>
      <w:proofErr w:type="spellEnd"/>
      <w:r w:rsidR="00DC312C" w:rsidRPr="00FE4D1D">
        <w:rPr>
          <w:rFonts w:ascii="Browallia New" w:hAnsi="Browallia New" w:cs="Browallia New"/>
          <w:sz w:val="28"/>
          <w:szCs w:val="28"/>
          <w:cs/>
          <w:lang w:val="en-GB" w:eastAsia="en-GB"/>
        </w:rPr>
        <w:t xml:space="preserve"> จำกัด</w:t>
      </w:r>
      <w:r w:rsidR="00DC312C">
        <w:rPr>
          <w:rFonts w:ascii="Browallia New" w:hAnsi="Browallia New" w:cs="Browallia New"/>
          <w:sz w:val="28"/>
          <w:szCs w:val="28"/>
          <w:lang w:val="en-GB" w:eastAsia="en-GB"/>
        </w:rPr>
        <w:t xml:space="preserve"> (</w:t>
      </w:r>
      <w:r w:rsidR="00DC312C" w:rsidRPr="00B737D5">
        <w:rPr>
          <w:rFonts w:ascii="Browallia New" w:hAnsi="Browallia New" w:cs="Browallia New"/>
          <w:sz w:val="28"/>
          <w:szCs w:val="28"/>
          <w:cs/>
          <w:lang w:val="en-GB" w:eastAsia="en-GB"/>
        </w:rPr>
        <w:t>บริษัทย่อยทางอ้อม</w:t>
      </w:r>
      <w:r w:rsidR="00DC312C">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 xml:space="preserve">ได้รับชำระเงินบางส่วนจากลูกหนี้ดังกล่าว จำนวน </w:t>
      </w:r>
      <w:r w:rsidRPr="00B737D5">
        <w:rPr>
          <w:rFonts w:ascii="Browallia New" w:hAnsi="Browallia New" w:cs="Browallia New"/>
          <w:sz w:val="28"/>
          <w:szCs w:val="28"/>
          <w:lang w:val="en-GB" w:eastAsia="en-GB"/>
        </w:rPr>
        <w:t>65</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20</w:t>
      </w:r>
      <w:r w:rsidRPr="00B737D5">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ในวงเงินจำนองค้ำประกัน </w:t>
      </w:r>
      <w:r w:rsidRPr="00B737D5">
        <w:rPr>
          <w:rFonts w:ascii="Browallia New" w:hAnsi="Browallia New" w:cs="Browallia New"/>
          <w:sz w:val="28"/>
          <w:szCs w:val="28"/>
          <w:lang w:val="en-GB" w:eastAsia="en-GB"/>
        </w:rPr>
        <w:t xml:space="preserve">120.00 </w:t>
      </w:r>
      <w:r w:rsidRPr="00B737D5">
        <w:rPr>
          <w:rFonts w:ascii="Browallia New" w:hAnsi="Browallia New" w:cs="Browallia New"/>
          <w:sz w:val="28"/>
          <w:szCs w:val="28"/>
          <w:cs/>
          <w:lang w:val="en-GB" w:eastAsia="en-GB"/>
        </w:rPr>
        <w:t xml:space="preserve">ล้านบาท พร้อมดอกเบี้ยในอัตราร้อยละ </w:t>
      </w:r>
      <w:r w:rsidRPr="00B737D5">
        <w:rPr>
          <w:rFonts w:ascii="Browallia New" w:hAnsi="Browallia New" w:cs="Browallia New"/>
          <w:sz w:val="28"/>
          <w:szCs w:val="28"/>
          <w:lang w:val="en-GB" w:eastAsia="en-GB"/>
        </w:rPr>
        <w:t>19</w:t>
      </w:r>
      <w:r w:rsidRPr="00B737D5">
        <w:rPr>
          <w:rFonts w:ascii="Browallia New" w:hAnsi="Browallia New" w:cs="Browallia New"/>
          <w:sz w:val="28"/>
          <w:szCs w:val="28"/>
          <w:cs/>
          <w:lang w:val="en-GB" w:eastAsia="en-GB"/>
        </w:rPr>
        <w:t xml:space="preserve"> ต่อปี </w:t>
      </w:r>
      <w:r w:rsidR="006B56EC">
        <w:rPr>
          <w:rFonts w:ascii="Browallia New" w:hAnsi="Browallia New" w:cs="Browallia New"/>
          <w:sz w:val="28"/>
          <w:szCs w:val="28"/>
          <w:lang w:val="en-GB" w:eastAsia="en-GB"/>
        </w:rPr>
        <w:br/>
      </w:r>
      <w:r w:rsidRPr="00B737D5">
        <w:rPr>
          <w:rFonts w:ascii="Browallia New" w:hAnsi="Browallia New" w:cs="Browallia New"/>
          <w:sz w:val="28"/>
          <w:szCs w:val="28"/>
          <w:cs/>
          <w:lang w:val="en-GB" w:eastAsia="en-GB"/>
        </w:rPr>
        <w:t>เป็นเวลา</w:t>
      </w:r>
      <w:r w:rsidRPr="00B737D5">
        <w:rPr>
          <w:rFonts w:ascii="Browallia New" w:hAnsi="Browallia New" w:cs="Browallia New"/>
          <w:sz w:val="28"/>
          <w:szCs w:val="28"/>
          <w:lang w:val="en-GB" w:eastAsia="en-GB"/>
        </w:rPr>
        <w:t xml:space="preserve"> 5</w:t>
      </w:r>
      <w:r w:rsidRPr="00B737D5">
        <w:rPr>
          <w:rFonts w:ascii="Browallia New" w:hAnsi="Browallia New" w:cs="Browallia New"/>
          <w:sz w:val="28"/>
          <w:szCs w:val="28"/>
          <w:cs/>
          <w:lang w:val="en-GB" w:eastAsia="en-GB"/>
        </w:rPr>
        <w:t xml:space="preserve"> ปี หรือคิดเป็นดอกเบี้ย</w:t>
      </w:r>
      <w:r w:rsidRPr="00B737D5">
        <w:rPr>
          <w:rFonts w:ascii="Browallia New" w:hAnsi="Browallia New" w:cs="Browallia New" w:hint="cs"/>
          <w:sz w:val="28"/>
          <w:szCs w:val="28"/>
          <w:cs/>
          <w:lang w:val="en-GB" w:eastAsia="en-GB"/>
        </w:rPr>
        <w:t>จำนวน</w:t>
      </w:r>
      <w:r w:rsidRPr="00B737D5">
        <w:rPr>
          <w:rFonts w:ascii="Browallia New" w:hAnsi="Browallia New" w:cs="Browallia New"/>
          <w:sz w:val="28"/>
          <w:szCs w:val="28"/>
          <w:cs/>
          <w:lang w:val="en-GB" w:eastAsia="en-GB"/>
        </w:rPr>
        <w:t xml:space="preserve"> </w:t>
      </w:r>
      <w:r w:rsidRPr="00B737D5">
        <w:rPr>
          <w:rFonts w:ascii="Browallia New" w:hAnsi="Browallia New" w:cs="Browallia New"/>
          <w:sz w:val="28"/>
          <w:szCs w:val="28"/>
          <w:lang w:val="en-GB" w:eastAsia="en-GB"/>
        </w:rPr>
        <w:t>114.00</w:t>
      </w:r>
      <w:r w:rsidRPr="00B737D5">
        <w:rPr>
          <w:rFonts w:ascii="Browallia New" w:hAnsi="Browallia New" w:cs="Browallia New"/>
          <w:sz w:val="28"/>
          <w:szCs w:val="28"/>
          <w:cs/>
          <w:lang w:val="en-GB" w:eastAsia="en-GB"/>
        </w:rPr>
        <w:t xml:space="preserve"> ล้านบาท รวมเป็นเงินฟ้อง</w:t>
      </w:r>
      <w:r w:rsidRPr="00625ECF">
        <w:rPr>
          <w:rFonts w:ascii="Browallia New" w:hAnsi="Browallia New" w:cs="Browallia New"/>
          <w:sz w:val="28"/>
          <w:szCs w:val="28"/>
          <w:cs/>
        </w:rPr>
        <w:t>บังคับ</w:t>
      </w:r>
      <w:r w:rsidRPr="00B737D5">
        <w:rPr>
          <w:rFonts w:ascii="Browallia New" w:hAnsi="Browallia New" w:cs="Browallia New"/>
          <w:sz w:val="28"/>
          <w:szCs w:val="28"/>
          <w:cs/>
          <w:lang w:val="en-GB" w:eastAsia="en-GB"/>
        </w:rPr>
        <w:t xml:space="preserve">จำนอง </w:t>
      </w:r>
      <w:r w:rsidRPr="00B737D5">
        <w:rPr>
          <w:rFonts w:ascii="Browallia New" w:hAnsi="Browallia New" w:cs="Browallia New"/>
          <w:sz w:val="28"/>
          <w:szCs w:val="28"/>
          <w:lang w:val="en-GB" w:eastAsia="en-GB"/>
        </w:rPr>
        <w:t>234.00</w:t>
      </w:r>
      <w:r w:rsidRPr="00B737D5">
        <w:rPr>
          <w:rFonts w:ascii="Browallia New" w:hAnsi="Browallia New" w:cs="Browallia New"/>
          <w:sz w:val="28"/>
          <w:szCs w:val="28"/>
          <w:cs/>
          <w:lang w:val="en-GB" w:eastAsia="en-GB"/>
        </w:rPr>
        <w:t xml:space="preserve"> ล้านบาท </w:t>
      </w:r>
    </w:p>
    <w:p w14:paraId="126CD13E" w14:textId="77777777" w:rsidR="009E6B85" w:rsidRPr="00E6481D" w:rsidRDefault="009E6B85"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A7FE2D9" w14:textId="237C1E60" w:rsidR="00652992" w:rsidRPr="003D3A46" w:rsidRDefault="00652992" w:rsidP="0065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lang w:eastAsia="en-GB"/>
        </w:rPr>
      </w:pPr>
      <w:r w:rsidRPr="00652992">
        <w:rPr>
          <w:rFonts w:ascii="Browallia New" w:hAnsi="Browallia New" w:cs="Browallia New" w:hint="cs"/>
          <w:sz w:val="28"/>
          <w:szCs w:val="28"/>
          <w:cs/>
          <w:lang w:val="en-GB" w:eastAsia="en-GB"/>
        </w:rPr>
        <w:t xml:space="preserve">เมื่อวันที่ </w:t>
      </w:r>
      <w:r w:rsidRPr="00652992">
        <w:rPr>
          <w:rFonts w:ascii="Browallia New" w:hAnsi="Browallia New" w:cs="Browallia New"/>
          <w:sz w:val="28"/>
          <w:szCs w:val="28"/>
          <w:lang w:val="en-GB" w:eastAsia="en-GB"/>
        </w:rPr>
        <w:t xml:space="preserve">28 </w:t>
      </w:r>
      <w:r w:rsidRPr="00652992">
        <w:rPr>
          <w:rFonts w:ascii="Browallia New" w:hAnsi="Browallia New" w:cs="Browallia New" w:hint="cs"/>
          <w:sz w:val="28"/>
          <w:szCs w:val="28"/>
          <w:cs/>
          <w:lang w:val="en-GB" w:eastAsia="en-GB"/>
        </w:rPr>
        <w:t xml:space="preserve">ธันวาคม </w:t>
      </w:r>
      <w:r w:rsidRPr="00652992">
        <w:rPr>
          <w:rFonts w:ascii="Browallia New" w:hAnsi="Browallia New" w:cs="Browallia New"/>
          <w:sz w:val="28"/>
          <w:szCs w:val="28"/>
          <w:lang w:val="en-GB" w:eastAsia="en-GB"/>
        </w:rPr>
        <w:t xml:space="preserve">2565 </w:t>
      </w:r>
      <w:r w:rsidRPr="00652992">
        <w:rPr>
          <w:rFonts w:ascii="Browallia New" w:hAnsi="Browallia New" w:cs="Browallia New" w:hint="cs"/>
          <w:sz w:val="28"/>
          <w:szCs w:val="28"/>
          <w:cs/>
          <w:lang w:val="en-GB" w:eastAsia="en-GB"/>
        </w:rPr>
        <w:t>ศาลได้มีคำพิพากษาให้จำเลยชำระหนี้</w:t>
      </w:r>
      <w:r w:rsidR="000B7FCC">
        <w:rPr>
          <w:rFonts w:ascii="Browallia New" w:hAnsi="Browallia New" w:cs="Browallia New" w:hint="cs"/>
          <w:sz w:val="28"/>
          <w:szCs w:val="28"/>
          <w:cs/>
          <w:lang w:val="en-GB" w:eastAsia="en-GB"/>
        </w:rPr>
        <w:t>ตามมูลหนี้ที่</w:t>
      </w:r>
      <w:r w:rsidRPr="00652992">
        <w:rPr>
          <w:rFonts w:ascii="Browallia New" w:hAnsi="Browallia New" w:cs="Browallia New" w:hint="cs"/>
          <w:sz w:val="28"/>
          <w:szCs w:val="28"/>
          <w:cs/>
          <w:lang w:val="en-GB" w:eastAsia="en-GB"/>
        </w:rPr>
        <w:t xml:space="preserve"> </w:t>
      </w:r>
      <w:r w:rsidRPr="00652992">
        <w:rPr>
          <w:rFonts w:ascii="Browallia New" w:hAnsi="Browallia New" w:cs="Browallia New"/>
          <w:sz w:val="28"/>
          <w:szCs w:val="28"/>
          <w:lang w:val="en-GB" w:eastAsia="en-GB"/>
        </w:rPr>
        <w:t>234</w:t>
      </w:r>
      <w:r>
        <w:rPr>
          <w:rFonts w:ascii="Browallia New" w:hAnsi="Browallia New" w:cs="Browallia New"/>
          <w:sz w:val="28"/>
          <w:szCs w:val="28"/>
          <w:lang w:eastAsia="en-GB"/>
        </w:rPr>
        <w:t>.00</w:t>
      </w:r>
      <w:r w:rsidRPr="00652992">
        <w:rPr>
          <w:rFonts w:ascii="Browallia New" w:hAnsi="Browallia New" w:cs="Browallia New"/>
          <w:sz w:val="28"/>
          <w:szCs w:val="28"/>
          <w:lang w:val="en-GB" w:eastAsia="en-GB"/>
        </w:rPr>
        <w:t xml:space="preserve"> </w:t>
      </w:r>
      <w:r w:rsidRPr="00652992">
        <w:rPr>
          <w:rFonts w:ascii="Browallia New" w:hAnsi="Browallia New" w:cs="Browallia New" w:hint="cs"/>
          <w:sz w:val="28"/>
          <w:szCs w:val="28"/>
          <w:cs/>
          <w:lang w:val="en-GB" w:eastAsia="en-GB"/>
        </w:rPr>
        <w:t xml:space="preserve">ล้านบาท ขณะนี้อยู่ในระหว่างที่จำเลยได้ขอขยายระยะเวลายื่นอุทธรณ์ อย่างไรก็ตาม </w:t>
      </w:r>
      <w:r w:rsidR="0072333B">
        <w:rPr>
          <w:rFonts w:ascii="Browallia New" w:hAnsi="Browallia New" w:cs="Browallia New" w:hint="cs"/>
          <w:sz w:val="28"/>
          <w:szCs w:val="28"/>
          <w:cs/>
          <w:lang w:val="en-GB" w:eastAsia="en-GB"/>
        </w:rPr>
        <w:t>ผู้บริหารของ</w:t>
      </w:r>
      <w:r w:rsidRPr="00652992">
        <w:rPr>
          <w:rFonts w:ascii="Browallia New" w:hAnsi="Browallia New" w:cs="Browallia New" w:hint="cs"/>
          <w:sz w:val="28"/>
          <w:szCs w:val="28"/>
          <w:cs/>
          <w:lang w:val="en-GB" w:eastAsia="en-GB"/>
        </w:rPr>
        <w:t>บริษัท</w:t>
      </w:r>
      <w:r w:rsidR="00736C4B" w:rsidRPr="00FE4D1D">
        <w:rPr>
          <w:rFonts w:ascii="Browallia New" w:hAnsi="Browallia New" w:cs="Browallia New"/>
          <w:sz w:val="28"/>
          <w:szCs w:val="28"/>
          <w:cs/>
          <w:lang w:val="en-GB" w:eastAsia="en-GB"/>
        </w:rPr>
        <w:t xml:space="preserve"> บริหารสินทรัพย์ </w:t>
      </w:r>
      <w:proofErr w:type="spellStart"/>
      <w:r w:rsidR="00736C4B" w:rsidRPr="00FE4D1D">
        <w:rPr>
          <w:rFonts w:ascii="Browallia New" w:hAnsi="Browallia New" w:cs="Browallia New"/>
          <w:sz w:val="28"/>
          <w:szCs w:val="28"/>
          <w:cs/>
          <w:lang w:val="en-GB" w:eastAsia="en-GB"/>
        </w:rPr>
        <w:t>ไมด้า</w:t>
      </w:r>
      <w:proofErr w:type="spellEnd"/>
      <w:r w:rsidR="00736C4B" w:rsidRPr="00FE4D1D">
        <w:rPr>
          <w:rFonts w:ascii="Browallia New" w:hAnsi="Browallia New" w:cs="Browallia New"/>
          <w:sz w:val="28"/>
          <w:szCs w:val="28"/>
          <w:cs/>
          <w:lang w:val="en-GB" w:eastAsia="en-GB"/>
        </w:rPr>
        <w:t xml:space="preserve"> จำกัด</w:t>
      </w:r>
      <w:r w:rsidR="00736C4B">
        <w:rPr>
          <w:rFonts w:ascii="Browallia New" w:hAnsi="Browallia New" w:cs="Browallia New"/>
          <w:sz w:val="28"/>
          <w:szCs w:val="28"/>
          <w:lang w:val="en-GB" w:eastAsia="en-GB"/>
        </w:rPr>
        <w:t xml:space="preserve"> (</w:t>
      </w:r>
      <w:r w:rsidR="00736C4B" w:rsidRPr="00B737D5">
        <w:rPr>
          <w:rFonts w:ascii="Browallia New" w:hAnsi="Browallia New" w:cs="Browallia New"/>
          <w:sz w:val="28"/>
          <w:szCs w:val="28"/>
          <w:cs/>
          <w:lang w:val="en-GB" w:eastAsia="en-GB"/>
        </w:rPr>
        <w:t>บริษัทย่อยทางอ้อม</w:t>
      </w:r>
      <w:r w:rsidR="00736C4B">
        <w:rPr>
          <w:rFonts w:ascii="Browallia New" w:hAnsi="Browallia New" w:cs="Browallia New"/>
          <w:sz w:val="28"/>
          <w:szCs w:val="28"/>
          <w:lang w:val="en-GB" w:eastAsia="en-GB"/>
        </w:rPr>
        <w:t xml:space="preserve">) </w:t>
      </w:r>
      <w:r w:rsidRPr="00652992">
        <w:rPr>
          <w:rFonts w:ascii="Browallia New" w:hAnsi="Browallia New" w:cs="Browallia New" w:hint="cs"/>
          <w:sz w:val="28"/>
          <w:szCs w:val="28"/>
          <w:cs/>
          <w:lang w:val="en-GB" w:eastAsia="en-GB"/>
        </w:rPr>
        <w:t>เชื่อว่ามูลค่า</w:t>
      </w:r>
      <w:r w:rsidR="00EF334A">
        <w:rPr>
          <w:rFonts w:ascii="Browallia New" w:hAnsi="Browallia New" w:cs="Browallia New" w:hint="cs"/>
          <w:sz w:val="28"/>
          <w:szCs w:val="28"/>
          <w:cs/>
          <w:lang w:val="en-GB" w:eastAsia="en-GB"/>
        </w:rPr>
        <w:t>สินทรัพย์ที่ใช้เป็นหลักประกัน</w:t>
      </w:r>
      <w:r w:rsidRPr="00652992">
        <w:rPr>
          <w:rFonts w:ascii="Browallia New" w:hAnsi="Browallia New" w:cs="Browallia New" w:hint="cs"/>
          <w:sz w:val="28"/>
          <w:szCs w:val="28"/>
          <w:cs/>
          <w:lang w:val="en-GB" w:eastAsia="en-GB"/>
        </w:rPr>
        <w:t>สูงกว่าเงินให้สินเชื่อ จึงไม่ได้ตั้งค่าเผื่อขาดทุนจากการด้อยค่า</w:t>
      </w:r>
      <w:r w:rsidR="00EB7712">
        <w:rPr>
          <w:rFonts w:ascii="Browallia New" w:hAnsi="Browallia New" w:cs="Browallia New" w:hint="cs"/>
          <w:sz w:val="28"/>
          <w:szCs w:val="28"/>
          <w:cs/>
          <w:lang w:val="en-GB" w:eastAsia="en-GB"/>
        </w:rPr>
        <w:t>ของลูกหนี้</w:t>
      </w:r>
    </w:p>
    <w:p w14:paraId="7491A865" w14:textId="5B939ABA" w:rsidR="00B1405C" w:rsidRDefault="009C7038" w:rsidP="00652992">
      <w:pPr>
        <w:pStyle w:val="ListParagraph"/>
        <w:ind w:left="360"/>
        <w:jc w:val="thaiDistribute"/>
        <w:rPr>
          <w:rFonts w:ascii="Browallia New" w:hAnsi="Browallia New" w:cs="Browallia New"/>
          <w:sz w:val="28"/>
          <w:szCs w:val="28"/>
        </w:rPr>
      </w:pPr>
      <w:r>
        <w:rPr>
          <w:rFonts w:ascii="Browallia New" w:hAnsi="Browallia New" w:cs="Browallia New"/>
          <w:sz w:val="28"/>
          <w:szCs w:val="28"/>
          <w:cs/>
        </w:rPr>
        <w:br w:type="page"/>
      </w:r>
      <w:r w:rsidR="00B16394" w:rsidRPr="00681A9E">
        <w:rPr>
          <w:rFonts w:ascii="Browallia New" w:hAnsi="Browallia New" w:cs="Browallia New" w:hint="cs"/>
          <w:sz w:val="28"/>
          <w:szCs w:val="28"/>
          <w:cs/>
        </w:rPr>
        <w:t xml:space="preserve">สำหรับปีสิ้นสุดวันที่ </w:t>
      </w:r>
      <w:r w:rsidR="005E0F52">
        <w:rPr>
          <w:rFonts w:ascii="Browallia New" w:hAnsi="Browallia New" w:cs="Browallia New"/>
          <w:sz w:val="28"/>
          <w:szCs w:val="28"/>
        </w:rPr>
        <w:t>31</w:t>
      </w:r>
      <w:r w:rsidR="005E0F52" w:rsidRPr="00681A9E">
        <w:rPr>
          <w:rFonts w:ascii="Browallia New" w:hAnsi="Browallia New" w:cs="Browallia New" w:hint="cs"/>
          <w:sz w:val="28"/>
          <w:szCs w:val="28"/>
        </w:rPr>
        <w:t xml:space="preserve"> </w:t>
      </w:r>
      <w:r w:rsidR="00B16394" w:rsidRPr="00681A9E">
        <w:rPr>
          <w:rFonts w:ascii="Browallia New" w:hAnsi="Browallia New" w:cs="Browallia New" w:hint="cs"/>
          <w:sz w:val="28"/>
          <w:szCs w:val="28"/>
          <w:cs/>
        </w:rPr>
        <w:t xml:space="preserve">ธันวาคม </w:t>
      </w:r>
      <w:r w:rsidR="00B16394" w:rsidRPr="00681A9E">
        <w:rPr>
          <w:rFonts w:ascii="Browallia New" w:hAnsi="Browallia New" w:cs="Browallia New" w:hint="cs"/>
          <w:sz w:val="28"/>
          <w:szCs w:val="28"/>
        </w:rPr>
        <w:t>256</w:t>
      </w:r>
      <w:r w:rsidR="008424DE">
        <w:rPr>
          <w:rFonts w:ascii="Browallia New" w:hAnsi="Browallia New" w:cs="Browallia New"/>
          <w:sz w:val="28"/>
          <w:szCs w:val="28"/>
        </w:rPr>
        <w:t>5</w:t>
      </w:r>
      <w:r w:rsidR="00B16394" w:rsidRPr="00681A9E">
        <w:rPr>
          <w:rFonts w:ascii="Browallia New" w:hAnsi="Browallia New" w:cs="Browallia New" w:hint="cs"/>
          <w:sz w:val="28"/>
          <w:szCs w:val="28"/>
          <w:cs/>
        </w:rPr>
        <w:t xml:space="preserve"> และ </w:t>
      </w:r>
      <w:r w:rsidR="00B16394" w:rsidRPr="00681A9E">
        <w:rPr>
          <w:rFonts w:ascii="Browallia New" w:hAnsi="Browallia New" w:cs="Browallia New"/>
          <w:sz w:val="28"/>
          <w:szCs w:val="28"/>
        </w:rPr>
        <w:t>256</w:t>
      </w:r>
      <w:r w:rsidR="008424DE">
        <w:rPr>
          <w:rFonts w:ascii="Browallia New" w:hAnsi="Browallia New" w:cs="Browallia New"/>
          <w:sz w:val="28"/>
          <w:szCs w:val="28"/>
        </w:rPr>
        <w:t>4</w:t>
      </w:r>
      <w:r w:rsidR="00F73CF3" w:rsidRPr="00F73CF3">
        <w:rPr>
          <w:rFonts w:ascii="Browallia New" w:hAnsi="Browallia New" w:cs="Browallia New"/>
          <w:sz w:val="28"/>
          <w:szCs w:val="28"/>
          <w:cs/>
        </w:rPr>
        <w:t xml:space="preserve"> มีรายการเคลื่อนไหวของ</w:t>
      </w:r>
      <w:r w:rsidR="00B60ED1" w:rsidRPr="00B60ED1">
        <w:rPr>
          <w:rFonts w:ascii="Browallia New" w:hAnsi="Browallia New" w:cs="Browallia New"/>
          <w:sz w:val="28"/>
          <w:szCs w:val="28"/>
          <w:cs/>
        </w:rPr>
        <w:t>เงินลงทุนระยะยาวในลูกหนี้</w:t>
      </w:r>
      <w:r w:rsidR="00F73CF3" w:rsidRPr="00F73CF3">
        <w:rPr>
          <w:rFonts w:ascii="Browallia New" w:hAnsi="Browallia New" w:cs="Browallia New"/>
          <w:sz w:val="28"/>
          <w:szCs w:val="28"/>
          <w:cs/>
        </w:rPr>
        <w:t>ดังนี้</w:t>
      </w:r>
    </w:p>
    <w:p w14:paraId="07825442" w14:textId="2DE712B0" w:rsidR="00B1405C" w:rsidRDefault="00B1405C"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076" w:type="dxa"/>
        <w:tblInd w:w="280" w:type="dxa"/>
        <w:tblLayout w:type="fixed"/>
        <w:tblLook w:val="01E0" w:firstRow="1" w:lastRow="1" w:firstColumn="1" w:lastColumn="1" w:noHBand="0" w:noVBand="0"/>
      </w:tblPr>
      <w:tblGrid>
        <w:gridCol w:w="5228"/>
        <w:gridCol w:w="1872"/>
        <w:gridCol w:w="1976"/>
      </w:tblGrid>
      <w:tr w:rsidR="00116F4B" w:rsidRPr="00A74AA7" w14:paraId="3C0F3E7E" w14:textId="77777777" w:rsidTr="00C07995">
        <w:trPr>
          <w:trHeight w:val="18"/>
        </w:trPr>
        <w:tc>
          <w:tcPr>
            <w:tcW w:w="5228" w:type="dxa"/>
            <w:vAlign w:val="bottom"/>
          </w:tcPr>
          <w:p w14:paraId="677995BB" w14:textId="77777777" w:rsidR="00116F4B" w:rsidRPr="00A74AA7" w:rsidRDefault="00116F4B" w:rsidP="00BF5FC1">
            <w:pPr>
              <w:tabs>
                <w:tab w:val="clear" w:pos="907"/>
                <w:tab w:val="left" w:pos="900"/>
              </w:tabs>
              <w:ind w:right="43"/>
              <w:jc w:val="center"/>
              <w:rPr>
                <w:rFonts w:ascii="Browallia New" w:hAnsi="Browallia New" w:cs="Browallia New"/>
                <w:sz w:val="28"/>
                <w:szCs w:val="28"/>
                <w:u w:val="single"/>
              </w:rPr>
            </w:pPr>
          </w:p>
        </w:tc>
        <w:tc>
          <w:tcPr>
            <w:tcW w:w="3848" w:type="dxa"/>
            <w:gridSpan w:val="2"/>
            <w:vAlign w:val="bottom"/>
          </w:tcPr>
          <w:p w14:paraId="3E722557" w14:textId="77777777" w:rsidR="00116F4B" w:rsidRPr="00A74AA7" w:rsidRDefault="00116F4B" w:rsidP="00BF5FC1">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 : พันบาท)</w:t>
            </w:r>
          </w:p>
        </w:tc>
      </w:tr>
      <w:tr w:rsidR="00116F4B" w:rsidRPr="00A74AA7" w14:paraId="2811266B" w14:textId="77777777" w:rsidTr="00C07995">
        <w:trPr>
          <w:trHeight w:val="18"/>
        </w:trPr>
        <w:tc>
          <w:tcPr>
            <w:tcW w:w="5228" w:type="dxa"/>
            <w:vAlign w:val="bottom"/>
          </w:tcPr>
          <w:p w14:paraId="2FDD30FB" w14:textId="77777777" w:rsidR="00116F4B" w:rsidRPr="00A74AA7" w:rsidRDefault="00116F4B" w:rsidP="00BF5FC1">
            <w:pPr>
              <w:tabs>
                <w:tab w:val="clear" w:pos="907"/>
                <w:tab w:val="left" w:pos="900"/>
              </w:tabs>
              <w:ind w:right="43"/>
              <w:jc w:val="center"/>
              <w:rPr>
                <w:rFonts w:ascii="Browallia New" w:hAnsi="Browallia New" w:cs="Browallia New"/>
                <w:sz w:val="28"/>
                <w:szCs w:val="28"/>
                <w:u w:val="single"/>
              </w:rPr>
            </w:pPr>
          </w:p>
        </w:tc>
        <w:tc>
          <w:tcPr>
            <w:tcW w:w="3848" w:type="dxa"/>
            <w:gridSpan w:val="2"/>
            <w:vAlign w:val="bottom"/>
          </w:tcPr>
          <w:p w14:paraId="53ACD26B" w14:textId="7F244266" w:rsidR="00116F4B" w:rsidRPr="00A74AA7" w:rsidRDefault="00116F4B" w:rsidP="00C07995">
            <w:pPr>
              <w:pBdr>
                <w:bottom w:val="single" w:sz="4" w:space="1" w:color="auto"/>
              </w:pBdr>
              <w:ind w:right="-27"/>
              <w:jc w:val="center"/>
              <w:rPr>
                <w:rFonts w:ascii="Browallia New" w:hAnsi="Browallia New" w:cs="Browallia New"/>
                <w:sz w:val="28"/>
                <w:szCs w:val="28"/>
                <w:cs/>
              </w:rPr>
            </w:pPr>
            <w:r w:rsidRPr="00A74AA7">
              <w:rPr>
                <w:rFonts w:ascii="Browallia New" w:hAnsi="Browallia New" w:cs="Browallia New"/>
                <w:sz w:val="28"/>
                <w:szCs w:val="28"/>
                <w:cs/>
              </w:rPr>
              <w:t>งบการเงินรวม</w:t>
            </w:r>
          </w:p>
        </w:tc>
      </w:tr>
      <w:tr w:rsidR="00116F4B" w:rsidRPr="00A74AA7" w14:paraId="1F54BD02" w14:textId="77777777" w:rsidTr="00C07995">
        <w:trPr>
          <w:trHeight w:val="18"/>
        </w:trPr>
        <w:tc>
          <w:tcPr>
            <w:tcW w:w="5228" w:type="dxa"/>
            <w:vAlign w:val="bottom"/>
          </w:tcPr>
          <w:p w14:paraId="34FB9EA7" w14:textId="77777777" w:rsidR="00116F4B" w:rsidRPr="00A74AA7" w:rsidRDefault="00116F4B" w:rsidP="00BF5FC1">
            <w:pPr>
              <w:tabs>
                <w:tab w:val="clear" w:pos="907"/>
                <w:tab w:val="left" w:pos="900"/>
              </w:tabs>
              <w:ind w:right="45"/>
              <w:jc w:val="center"/>
              <w:rPr>
                <w:rFonts w:ascii="Browallia New" w:hAnsi="Browallia New" w:cs="Browallia New"/>
                <w:sz w:val="28"/>
                <w:szCs w:val="28"/>
                <w:u w:val="single"/>
              </w:rPr>
            </w:pPr>
          </w:p>
        </w:tc>
        <w:tc>
          <w:tcPr>
            <w:tcW w:w="1872" w:type="dxa"/>
            <w:vAlign w:val="bottom"/>
          </w:tcPr>
          <w:p w14:paraId="6993390B" w14:textId="26E4D4B2" w:rsidR="00116F4B" w:rsidRPr="00A74AA7" w:rsidRDefault="00E81BD1" w:rsidP="00C07995">
            <w:pPr>
              <w:pBdr>
                <w:bottom w:val="single" w:sz="4" w:space="1" w:color="auto"/>
              </w:pBdr>
              <w:ind w:right="-27"/>
              <w:jc w:val="center"/>
              <w:rPr>
                <w:rFonts w:ascii="Browallia New" w:hAnsi="Browallia New" w:cs="Browallia New"/>
                <w:sz w:val="28"/>
                <w:szCs w:val="28"/>
                <w:cs/>
              </w:rPr>
            </w:pPr>
            <w:r>
              <w:rPr>
                <w:rFonts w:ascii="Browallia New" w:hAnsi="Browallia New" w:cs="Browallia New"/>
                <w:sz w:val="28"/>
                <w:szCs w:val="28"/>
              </w:rPr>
              <w:t>256</w:t>
            </w:r>
            <w:r w:rsidR="008424DE">
              <w:rPr>
                <w:rFonts w:ascii="Browallia New" w:hAnsi="Browallia New" w:cs="Browallia New"/>
                <w:sz w:val="28"/>
                <w:szCs w:val="28"/>
              </w:rPr>
              <w:t>5</w:t>
            </w:r>
          </w:p>
        </w:tc>
        <w:tc>
          <w:tcPr>
            <w:tcW w:w="1976" w:type="dxa"/>
            <w:vAlign w:val="bottom"/>
          </w:tcPr>
          <w:p w14:paraId="62562EF8" w14:textId="33C083D6" w:rsidR="00116F4B" w:rsidRPr="00A74AA7" w:rsidRDefault="00E81BD1" w:rsidP="00C07995">
            <w:pPr>
              <w:pBdr>
                <w:bottom w:val="single" w:sz="4" w:space="1" w:color="auto"/>
              </w:pBdr>
              <w:ind w:right="-27"/>
              <w:jc w:val="center"/>
              <w:rPr>
                <w:rFonts w:ascii="Browallia New" w:hAnsi="Browallia New" w:cs="Browallia New"/>
                <w:sz w:val="28"/>
                <w:szCs w:val="28"/>
                <w:cs/>
              </w:rPr>
            </w:pPr>
            <w:r>
              <w:rPr>
                <w:rFonts w:ascii="Browallia New" w:hAnsi="Browallia New" w:cs="Browallia New"/>
                <w:sz w:val="28"/>
                <w:szCs w:val="28"/>
              </w:rPr>
              <w:t>256</w:t>
            </w:r>
            <w:r w:rsidR="008424DE">
              <w:rPr>
                <w:rFonts w:ascii="Browallia New" w:hAnsi="Browallia New" w:cs="Browallia New"/>
                <w:sz w:val="28"/>
                <w:szCs w:val="28"/>
              </w:rPr>
              <w:t>4</w:t>
            </w:r>
          </w:p>
        </w:tc>
      </w:tr>
      <w:tr w:rsidR="00116F4B" w:rsidRPr="00A74AA7" w14:paraId="55A926FE" w14:textId="77777777" w:rsidTr="00C07995">
        <w:trPr>
          <w:trHeight w:val="18"/>
        </w:trPr>
        <w:tc>
          <w:tcPr>
            <w:tcW w:w="5228" w:type="dxa"/>
            <w:vAlign w:val="bottom"/>
          </w:tcPr>
          <w:p w14:paraId="10E3B232" w14:textId="77777777" w:rsidR="00116F4B" w:rsidRPr="00A74AA7" w:rsidRDefault="00116F4B" w:rsidP="00BF5FC1">
            <w:pPr>
              <w:ind w:left="8"/>
              <w:rPr>
                <w:rFonts w:ascii="Browallia New" w:hAnsi="Browallia New" w:cs="Browallia New"/>
                <w:sz w:val="27"/>
                <w:szCs w:val="27"/>
              </w:rPr>
            </w:pPr>
          </w:p>
        </w:tc>
        <w:tc>
          <w:tcPr>
            <w:tcW w:w="1872" w:type="dxa"/>
            <w:vAlign w:val="bottom"/>
          </w:tcPr>
          <w:p w14:paraId="1F4D6D95" w14:textId="77777777" w:rsidR="00116F4B" w:rsidRPr="00A74AA7" w:rsidRDefault="00116F4B" w:rsidP="00BF5FC1">
            <w:pPr>
              <w:ind w:right="72"/>
              <w:jc w:val="right"/>
              <w:rPr>
                <w:rFonts w:ascii="Browallia New" w:hAnsi="Browallia New" w:cs="Browallia New"/>
                <w:sz w:val="27"/>
                <w:szCs w:val="27"/>
              </w:rPr>
            </w:pPr>
          </w:p>
        </w:tc>
        <w:tc>
          <w:tcPr>
            <w:tcW w:w="1976" w:type="dxa"/>
            <w:vAlign w:val="bottom"/>
          </w:tcPr>
          <w:p w14:paraId="3F2A526E" w14:textId="77777777" w:rsidR="00116F4B" w:rsidRPr="00A74AA7" w:rsidRDefault="00116F4B" w:rsidP="00BF5FC1">
            <w:pPr>
              <w:ind w:right="72"/>
              <w:jc w:val="right"/>
              <w:rPr>
                <w:rFonts w:ascii="Browallia New" w:hAnsi="Browallia New" w:cs="Browallia New"/>
                <w:sz w:val="27"/>
                <w:szCs w:val="27"/>
              </w:rPr>
            </w:pPr>
          </w:p>
        </w:tc>
      </w:tr>
      <w:tr w:rsidR="009C2B44" w:rsidRPr="00A74AA7" w14:paraId="7C76C217" w14:textId="77777777" w:rsidTr="00C07995">
        <w:trPr>
          <w:trHeight w:val="18"/>
        </w:trPr>
        <w:tc>
          <w:tcPr>
            <w:tcW w:w="5228" w:type="dxa"/>
            <w:vAlign w:val="bottom"/>
          </w:tcPr>
          <w:p w14:paraId="5549C0BA" w14:textId="77777777" w:rsidR="009C2B44" w:rsidRPr="00FB79C2" w:rsidRDefault="009C2B44" w:rsidP="009C2B44">
            <w:pPr>
              <w:ind w:left="8"/>
              <w:rPr>
                <w:rFonts w:ascii="Browallia New" w:hAnsi="Browallia New" w:cs="Browallia New"/>
                <w:sz w:val="28"/>
                <w:szCs w:val="28"/>
                <w:cs/>
              </w:rPr>
            </w:pPr>
            <w:r>
              <w:rPr>
                <w:rFonts w:ascii="Browallia New" w:hAnsi="Browallia New" w:cs="Browallia New" w:hint="cs"/>
                <w:sz w:val="28"/>
                <w:szCs w:val="28"/>
                <w:cs/>
              </w:rPr>
              <w:t>ราคาทุนที่จ่ายซื้อ</w:t>
            </w:r>
          </w:p>
        </w:tc>
        <w:tc>
          <w:tcPr>
            <w:tcW w:w="1872" w:type="dxa"/>
          </w:tcPr>
          <w:p w14:paraId="31E81612" w14:textId="2AEE6A6F" w:rsidR="009C2B44" w:rsidRPr="00141577" w:rsidRDefault="009C2B44" w:rsidP="009C2B44">
            <w:pPr>
              <w:jc w:val="right"/>
              <w:rPr>
                <w:rFonts w:ascii="Browallia New" w:hAnsi="Browallia New" w:cs="Browallia New"/>
                <w:sz w:val="28"/>
                <w:szCs w:val="28"/>
              </w:rPr>
            </w:pPr>
            <w:r w:rsidRPr="00141577">
              <w:rPr>
                <w:rFonts w:ascii="Browallia New" w:hAnsi="Browallia New" w:cs="Browallia New"/>
                <w:sz w:val="28"/>
                <w:szCs w:val="28"/>
              </w:rPr>
              <w:t>144,966</w:t>
            </w:r>
          </w:p>
        </w:tc>
        <w:tc>
          <w:tcPr>
            <w:tcW w:w="1976" w:type="dxa"/>
          </w:tcPr>
          <w:p w14:paraId="2EF808CF" w14:textId="2306B8E4" w:rsidR="009C2B44" w:rsidRPr="00A74AA7" w:rsidRDefault="009C2B44" w:rsidP="009C2B44">
            <w:pPr>
              <w:jc w:val="right"/>
              <w:rPr>
                <w:rFonts w:ascii="Browallia New" w:hAnsi="Browallia New" w:cs="Browallia New"/>
                <w:sz w:val="28"/>
                <w:szCs w:val="28"/>
                <w:cs/>
              </w:rPr>
            </w:pPr>
            <w:r w:rsidRPr="00B46FCA">
              <w:rPr>
                <w:rFonts w:ascii="Browallia New" w:hAnsi="Browallia New" w:cs="Browallia New"/>
                <w:sz w:val="28"/>
                <w:szCs w:val="28"/>
              </w:rPr>
              <w:t>117,279</w:t>
            </w:r>
          </w:p>
        </w:tc>
      </w:tr>
      <w:tr w:rsidR="009C2B44" w:rsidRPr="00A74AA7" w14:paraId="0D1FCCBA" w14:textId="77777777" w:rsidTr="00C07995">
        <w:trPr>
          <w:trHeight w:val="18"/>
        </w:trPr>
        <w:tc>
          <w:tcPr>
            <w:tcW w:w="5228" w:type="dxa"/>
          </w:tcPr>
          <w:p w14:paraId="4314AA75" w14:textId="6838AA53" w:rsidR="009C2B44" w:rsidRPr="00A74AA7" w:rsidRDefault="009C2B44" w:rsidP="009C2B44">
            <w:pPr>
              <w:ind w:left="8"/>
              <w:rPr>
                <w:rFonts w:ascii="Browallia New" w:hAnsi="Browallia New" w:cs="Browallia New"/>
                <w:sz w:val="28"/>
                <w:szCs w:val="28"/>
                <w:cs/>
              </w:rPr>
            </w:pPr>
            <w:r w:rsidRPr="00C749A4">
              <w:rPr>
                <w:rFonts w:ascii="Browallia New" w:hAnsi="Browallia New" w:cs="Browallia New"/>
                <w:sz w:val="28"/>
                <w:szCs w:val="28"/>
                <w:u w:val="single"/>
                <w:cs/>
              </w:rPr>
              <w:t>บวก</w:t>
            </w:r>
            <w:r w:rsidRPr="002C3AAD">
              <w:rPr>
                <w:rFonts w:ascii="Browallia New" w:hAnsi="Browallia New" w:cs="Browallia New"/>
                <w:sz w:val="28"/>
                <w:szCs w:val="28"/>
                <w:cs/>
              </w:rPr>
              <w:t xml:space="preserve"> ซื้อเงินลงทุน</w:t>
            </w:r>
          </w:p>
        </w:tc>
        <w:tc>
          <w:tcPr>
            <w:tcW w:w="1872" w:type="dxa"/>
          </w:tcPr>
          <w:p w14:paraId="3BF2040E" w14:textId="1775EBE2" w:rsidR="009C2B44" w:rsidRPr="00141577" w:rsidRDefault="009C2B44" w:rsidP="009C2B44">
            <w:pPr>
              <w:jc w:val="right"/>
              <w:rPr>
                <w:rFonts w:ascii="Browallia New" w:hAnsi="Browallia New" w:cs="Browallia New"/>
                <w:sz w:val="28"/>
                <w:szCs w:val="28"/>
              </w:rPr>
            </w:pPr>
            <w:r w:rsidRPr="00141577">
              <w:rPr>
                <w:rFonts w:ascii="Browallia New" w:hAnsi="Browallia New" w:cs="Browallia New"/>
                <w:sz w:val="28"/>
                <w:szCs w:val="28"/>
              </w:rPr>
              <w:t xml:space="preserve">       </w:t>
            </w:r>
            <w:r w:rsidRPr="00141577">
              <w:rPr>
                <w:rFonts w:ascii="Browallia New" w:hAnsi="Browallia New" w:cs="Browallia New" w:hint="cs"/>
                <w:sz w:val="28"/>
                <w:szCs w:val="28"/>
                <w:cs/>
              </w:rPr>
              <w:t>-</w:t>
            </w:r>
          </w:p>
        </w:tc>
        <w:tc>
          <w:tcPr>
            <w:tcW w:w="1976" w:type="dxa"/>
          </w:tcPr>
          <w:p w14:paraId="5DF14CE5" w14:textId="6573A7C1" w:rsidR="009C2B44" w:rsidRPr="00A74AA7" w:rsidRDefault="009C2B44" w:rsidP="009C2B44">
            <w:pPr>
              <w:jc w:val="right"/>
              <w:rPr>
                <w:rFonts w:ascii="Browallia New" w:hAnsi="Browallia New" w:cs="Browallia New"/>
                <w:sz w:val="28"/>
                <w:szCs w:val="28"/>
              </w:rPr>
            </w:pPr>
            <w:r w:rsidRPr="00B46FCA">
              <w:rPr>
                <w:rFonts w:ascii="Browallia New" w:hAnsi="Browallia New" w:cs="Browallia New"/>
                <w:sz w:val="28"/>
                <w:szCs w:val="28"/>
              </w:rPr>
              <w:t>29,280</w:t>
            </w:r>
          </w:p>
        </w:tc>
      </w:tr>
      <w:tr w:rsidR="00AD72FF" w:rsidRPr="00A74AA7" w14:paraId="7F62291F" w14:textId="77777777" w:rsidTr="00C07995">
        <w:trPr>
          <w:trHeight w:val="18"/>
        </w:trPr>
        <w:tc>
          <w:tcPr>
            <w:tcW w:w="5228" w:type="dxa"/>
            <w:vAlign w:val="bottom"/>
          </w:tcPr>
          <w:p w14:paraId="2A200205" w14:textId="193BEDFF" w:rsidR="00AD72FF" w:rsidRPr="00C749A4" w:rsidRDefault="00AD72FF" w:rsidP="00AD72FF">
            <w:pPr>
              <w:ind w:left="8"/>
              <w:rPr>
                <w:rFonts w:ascii="Browallia New" w:hAnsi="Browallia New" w:cs="Browallia New"/>
                <w:sz w:val="28"/>
                <w:szCs w:val="28"/>
                <w:u w:val="single"/>
                <w:cs/>
              </w:rPr>
            </w:pPr>
            <w:r w:rsidRPr="00050BCE">
              <w:rPr>
                <w:rFonts w:ascii="Browallia New" w:hAnsi="Browallia New" w:cs="Browallia New"/>
                <w:sz w:val="28"/>
                <w:szCs w:val="28"/>
                <w:u w:val="single"/>
                <w:cs/>
              </w:rPr>
              <w:t>หัก</w:t>
            </w:r>
            <w:r w:rsidRPr="00050BCE">
              <w:rPr>
                <w:rFonts w:ascii="Browallia New" w:hAnsi="Browallia New" w:cs="Browallia New" w:hint="cs"/>
                <w:sz w:val="28"/>
                <w:szCs w:val="28"/>
                <w:cs/>
              </w:rPr>
              <w:t xml:space="preserve"> โอนคืนสิทธิเรียกร้องในลูกหนี้</w:t>
            </w:r>
          </w:p>
        </w:tc>
        <w:tc>
          <w:tcPr>
            <w:tcW w:w="1872" w:type="dxa"/>
          </w:tcPr>
          <w:p w14:paraId="28FA3337" w14:textId="671380A8" w:rsidR="00AD72FF" w:rsidRPr="00141577" w:rsidRDefault="00AD72FF" w:rsidP="00AD72FF">
            <w:pPr>
              <w:jc w:val="right"/>
              <w:rPr>
                <w:rFonts w:ascii="Browallia New" w:hAnsi="Browallia New" w:cs="Browallia New"/>
                <w:sz w:val="28"/>
                <w:szCs w:val="28"/>
              </w:rPr>
            </w:pPr>
            <w:r w:rsidRPr="00141577">
              <w:rPr>
                <w:rFonts w:ascii="Browallia New" w:hAnsi="Browallia New" w:cs="Browallia New"/>
                <w:sz w:val="28"/>
                <w:szCs w:val="28"/>
                <w:cs/>
              </w:rPr>
              <w:t>(</w:t>
            </w:r>
            <w:r w:rsidRPr="00141577">
              <w:rPr>
                <w:rFonts w:ascii="Browallia New" w:hAnsi="Browallia New" w:cs="Browallia New"/>
                <w:sz w:val="28"/>
                <w:szCs w:val="28"/>
              </w:rPr>
              <w:t>464</w:t>
            </w:r>
            <w:r w:rsidRPr="00141577">
              <w:rPr>
                <w:rFonts w:ascii="Browallia New" w:hAnsi="Browallia New" w:cs="Browallia New"/>
                <w:sz w:val="28"/>
                <w:szCs w:val="28"/>
                <w:cs/>
              </w:rPr>
              <w:t>)</w:t>
            </w:r>
          </w:p>
        </w:tc>
        <w:tc>
          <w:tcPr>
            <w:tcW w:w="1976" w:type="dxa"/>
          </w:tcPr>
          <w:p w14:paraId="218B7DB4" w14:textId="46FD71A9" w:rsidR="00AD72FF" w:rsidRPr="00B46FCA" w:rsidRDefault="00AD72FF" w:rsidP="00AD72FF">
            <w:pPr>
              <w:jc w:val="right"/>
              <w:rPr>
                <w:rFonts w:ascii="Browallia New" w:hAnsi="Browallia New" w:cs="Browallia New"/>
                <w:sz w:val="28"/>
                <w:szCs w:val="28"/>
              </w:rPr>
            </w:pPr>
            <w:r>
              <w:rPr>
                <w:rFonts w:ascii="Browallia New" w:hAnsi="Browallia New" w:cs="Browallia New"/>
                <w:sz w:val="28"/>
                <w:szCs w:val="28"/>
              </w:rPr>
              <w:t>-</w:t>
            </w:r>
          </w:p>
        </w:tc>
      </w:tr>
      <w:tr w:rsidR="00AD72FF" w:rsidRPr="00A74AA7" w14:paraId="7D495E3A" w14:textId="77777777" w:rsidTr="00C07995">
        <w:trPr>
          <w:trHeight w:val="18"/>
        </w:trPr>
        <w:tc>
          <w:tcPr>
            <w:tcW w:w="5228" w:type="dxa"/>
            <w:vAlign w:val="bottom"/>
          </w:tcPr>
          <w:p w14:paraId="7300E4D6" w14:textId="525AEFDB" w:rsidR="00AD72FF" w:rsidRPr="00A74AA7" w:rsidRDefault="00AD72FF" w:rsidP="00AD72FF">
            <w:pPr>
              <w:ind w:left="8"/>
              <w:rPr>
                <w:rFonts w:ascii="Browallia New" w:hAnsi="Browallia New" w:cs="Browallia New"/>
                <w:sz w:val="28"/>
                <w:szCs w:val="28"/>
                <w:cs/>
              </w:rPr>
            </w:pPr>
            <w:r w:rsidRPr="00C749A4">
              <w:rPr>
                <w:rFonts w:ascii="Browallia New" w:hAnsi="Browallia New" w:cs="Browallia New"/>
                <w:sz w:val="28"/>
                <w:szCs w:val="28"/>
                <w:u w:val="single"/>
                <w:cs/>
              </w:rPr>
              <w:t>หัก</w:t>
            </w:r>
            <w:r w:rsidRPr="001A5008">
              <w:rPr>
                <w:rFonts w:ascii="Browallia New" w:hAnsi="Browallia New" w:cs="Browallia New"/>
                <w:sz w:val="28"/>
                <w:szCs w:val="28"/>
                <w:cs/>
              </w:rPr>
              <w:t xml:space="preserve"> สัดส่วนที่ลดลงจากการรับชำระเงิน</w:t>
            </w:r>
          </w:p>
        </w:tc>
        <w:tc>
          <w:tcPr>
            <w:tcW w:w="1872" w:type="dxa"/>
          </w:tcPr>
          <w:p w14:paraId="3B90417D" w14:textId="6151CDE6" w:rsidR="00AD72FF" w:rsidRPr="00141577" w:rsidRDefault="00AD72FF" w:rsidP="00AD72FF">
            <w:pPr>
              <w:pBdr>
                <w:bottom w:val="single" w:sz="4" w:space="1" w:color="auto"/>
              </w:pBdr>
              <w:jc w:val="right"/>
              <w:rPr>
                <w:rFonts w:ascii="Browallia New" w:hAnsi="Browallia New" w:cs="Browallia New"/>
                <w:sz w:val="28"/>
                <w:szCs w:val="28"/>
              </w:rPr>
            </w:pPr>
            <w:r w:rsidRPr="00141577">
              <w:rPr>
                <w:rFonts w:ascii="Browallia New" w:hAnsi="Browallia New" w:cs="Browallia New"/>
                <w:sz w:val="28"/>
                <w:szCs w:val="28"/>
                <w:cs/>
              </w:rPr>
              <w:t>(</w:t>
            </w:r>
            <w:r w:rsidRPr="00141577">
              <w:rPr>
                <w:rFonts w:ascii="Browallia New" w:hAnsi="Browallia New" w:cs="Browallia New"/>
                <w:sz w:val="28"/>
                <w:szCs w:val="28"/>
              </w:rPr>
              <w:t>1,09</w:t>
            </w:r>
            <w:r w:rsidR="00141577" w:rsidRPr="00141577">
              <w:rPr>
                <w:rFonts w:ascii="Browallia New" w:hAnsi="Browallia New" w:cs="Browallia New"/>
                <w:sz w:val="28"/>
                <w:szCs w:val="28"/>
              </w:rPr>
              <w:t>2</w:t>
            </w:r>
            <w:r w:rsidRPr="00141577">
              <w:rPr>
                <w:rFonts w:ascii="Browallia New" w:hAnsi="Browallia New" w:cs="Browallia New"/>
                <w:sz w:val="28"/>
                <w:szCs w:val="28"/>
                <w:cs/>
              </w:rPr>
              <w:t>)</w:t>
            </w:r>
          </w:p>
        </w:tc>
        <w:tc>
          <w:tcPr>
            <w:tcW w:w="1976" w:type="dxa"/>
          </w:tcPr>
          <w:p w14:paraId="6832BB53" w14:textId="5B3F775A" w:rsidR="00AD72FF" w:rsidRPr="00A74AA7" w:rsidRDefault="00AD72FF" w:rsidP="00AD72FF">
            <w:pPr>
              <w:pBdr>
                <w:bottom w:val="single" w:sz="4" w:space="1" w:color="auto"/>
              </w:pBdr>
              <w:jc w:val="right"/>
              <w:rPr>
                <w:rFonts w:ascii="Browallia New" w:hAnsi="Browallia New" w:cs="Browallia New"/>
                <w:sz w:val="28"/>
                <w:szCs w:val="28"/>
              </w:rPr>
            </w:pPr>
            <w:r w:rsidRPr="00B46FCA">
              <w:rPr>
                <w:rFonts w:ascii="Browallia New" w:hAnsi="Browallia New" w:cs="Browallia New"/>
                <w:sz w:val="28"/>
                <w:szCs w:val="28"/>
              </w:rPr>
              <w:t>(1,59</w:t>
            </w:r>
            <w:r>
              <w:rPr>
                <w:rFonts w:ascii="Browallia New" w:hAnsi="Browallia New" w:cs="Browallia New"/>
                <w:sz w:val="28"/>
                <w:szCs w:val="28"/>
              </w:rPr>
              <w:t>3</w:t>
            </w:r>
            <w:r w:rsidRPr="00B46FCA">
              <w:rPr>
                <w:rFonts w:ascii="Browallia New" w:hAnsi="Browallia New" w:cs="Browallia New"/>
                <w:sz w:val="28"/>
                <w:szCs w:val="28"/>
              </w:rPr>
              <w:t>)</w:t>
            </w:r>
          </w:p>
        </w:tc>
      </w:tr>
      <w:tr w:rsidR="00AD72FF" w:rsidRPr="00A74AA7" w14:paraId="2298D99F" w14:textId="77777777" w:rsidTr="00C07995">
        <w:trPr>
          <w:trHeight w:val="18"/>
        </w:trPr>
        <w:tc>
          <w:tcPr>
            <w:tcW w:w="5228" w:type="dxa"/>
            <w:vAlign w:val="bottom"/>
          </w:tcPr>
          <w:p w14:paraId="02B0D9AD" w14:textId="77777777" w:rsidR="00AD72FF" w:rsidRPr="00A74AA7" w:rsidRDefault="00AD72FF" w:rsidP="00AD72FF">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872" w:type="dxa"/>
          </w:tcPr>
          <w:p w14:paraId="45A65D35" w14:textId="34E53804" w:rsidR="00AD72FF" w:rsidRPr="00141577" w:rsidRDefault="00AD72FF" w:rsidP="00AD72FF">
            <w:pPr>
              <w:pBdr>
                <w:bottom w:val="single" w:sz="12" w:space="1" w:color="auto"/>
              </w:pBdr>
              <w:jc w:val="right"/>
              <w:rPr>
                <w:rFonts w:ascii="Browallia New" w:hAnsi="Browallia New" w:cs="Browallia New"/>
                <w:sz w:val="28"/>
                <w:szCs w:val="28"/>
              </w:rPr>
            </w:pPr>
            <w:r w:rsidRPr="00141577">
              <w:rPr>
                <w:rFonts w:ascii="Browallia New" w:hAnsi="Browallia New" w:cs="Browallia New"/>
                <w:sz w:val="28"/>
                <w:szCs w:val="28"/>
              </w:rPr>
              <w:t>143,4</w:t>
            </w:r>
            <w:r w:rsidR="00141577" w:rsidRPr="00141577">
              <w:rPr>
                <w:rFonts w:ascii="Browallia New" w:hAnsi="Browallia New" w:cs="Browallia New"/>
                <w:sz w:val="28"/>
                <w:szCs w:val="28"/>
              </w:rPr>
              <w:t>10</w:t>
            </w:r>
          </w:p>
        </w:tc>
        <w:tc>
          <w:tcPr>
            <w:tcW w:w="1976" w:type="dxa"/>
          </w:tcPr>
          <w:p w14:paraId="6FEAED27" w14:textId="504D5256" w:rsidR="00AD72FF" w:rsidRPr="00117877" w:rsidRDefault="00AD72FF" w:rsidP="00AD72FF">
            <w:pPr>
              <w:pBdr>
                <w:bottom w:val="single" w:sz="12" w:space="1" w:color="auto"/>
              </w:pBdr>
              <w:jc w:val="right"/>
              <w:rPr>
                <w:rFonts w:ascii="Browallia New" w:hAnsi="Browallia New" w:cs="Browallia New"/>
                <w:sz w:val="28"/>
                <w:szCs w:val="28"/>
                <w:highlight w:val="green"/>
              </w:rPr>
            </w:pPr>
            <w:r w:rsidRPr="00141577">
              <w:rPr>
                <w:rFonts w:ascii="Browallia New" w:hAnsi="Browallia New" w:cs="Browallia New"/>
                <w:sz w:val="28"/>
                <w:szCs w:val="28"/>
              </w:rPr>
              <w:t>144,966</w:t>
            </w:r>
          </w:p>
        </w:tc>
      </w:tr>
    </w:tbl>
    <w:p w14:paraId="2FF6391A" w14:textId="3BD65BC0" w:rsidR="00CF3CCD" w:rsidRDefault="00CF3CCD"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7F576E73" w14:textId="1577C526" w:rsidR="00681A9E" w:rsidRDefault="00681A9E" w:rsidP="00681A9E">
      <w:pPr>
        <w:pStyle w:val="ListParagraph"/>
        <w:ind w:left="360"/>
        <w:jc w:val="thaiDistribute"/>
        <w:rPr>
          <w:rFonts w:ascii="Browallia New" w:hAnsi="Browallia New" w:cs="Browallia New"/>
          <w:sz w:val="28"/>
          <w:szCs w:val="28"/>
        </w:rPr>
      </w:pPr>
      <w:r w:rsidRPr="00681A9E">
        <w:rPr>
          <w:rFonts w:ascii="Browallia New" w:hAnsi="Browallia New" w:cs="Browallia New" w:hint="cs"/>
          <w:sz w:val="28"/>
          <w:szCs w:val="28"/>
          <w:cs/>
        </w:rPr>
        <w:t xml:space="preserve">รายการเคลื่อนไหวของค่าเผื่อการด้อยค่าของเงินลงทุนในลูกหนี้ สำหรับปีสิ้นสุดวันที่ </w:t>
      </w:r>
      <w:r w:rsidRPr="00681A9E">
        <w:rPr>
          <w:rFonts w:ascii="Browallia New" w:hAnsi="Browallia New" w:cs="Browallia New" w:hint="cs"/>
          <w:sz w:val="28"/>
          <w:szCs w:val="28"/>
        </w:rPr>
        <w:t xml:space="preserve">31 </w:t>
      </w:r>
      <w:r w:rsidRPr="00681A9E">
        <w:rPr>
          <w:rFonts w:ascii="Browallia New" w:hAnsi="Browallia New" w:cs="Browallia New" w:hint="cs"/>
          <w:sz w:val="28"/>
          <w:szCs w:val="28"/>
          <w:cs/>
        </w:rPr>
        <w:t xml:space="preserve">ธันวาคม </w:t>
      </w:r>
      <w:r w:rsidRPr="00681A9E">
        <w:rPr>
          <w:rFonts w:ascii="Browallia New" w:hAnsi="Browallia New" w:cs="Browallia New" w:hint="cs"/>
          <w:sz w:val="28"/>
          <w:szCs w:val="28"/>
        </w:rPr>
        <w:t>256</w:t>
      </w:r>
      <w:r w:rsidR="002821B9">
        <w:rPr>
          <w:rFonts w:ascii="Browallia New" w:hAnsi="Browallia New" w:cs="Browallia New"/>
          <w:sz w:val="28"/>
          <w:szCs w:val="28"/>
        </w:rPr>
        <w:t>5</w:t>
      </w:r>
      <w:r w:rsidRPr="00681A9E">
        <w:rPr>
          <w:rFonts w:ascii="Browallia New" w:hAnsi="Browallia New" w:cs="Browallia New" w:hint="cs"/>
          <w:sz w:val="28"/>
          <w:szCs w:val="28"/>
          <w:cs/>
        </w:rPr>
        <w:t xml:space="preserve"> และ </w:t>
      </w:r>
      <w:r w:rsidRPr="00681A9E">
        <w:rPr>
          <w:rFonts w:ascii="Browallia New" w:hAnsi="Browallia New" w:cs="Browallia New"/>
          <w:sz w:val="28"/>
          <w:szCs w:val="28"/>
        </w:rPr>
        <w:t>256</w:t>
      </w:r>
      <w:r w:rsidR="002821B9">
        <w:rPr>
          <w:rFonts w:ascii="Browallia New" w:hAnsi="Browallia New" w:cs="Browallia New"/>
          <w:sz w:val="28"/>
          <w:szCs w:val="28"/>
        </w:rPr>
        <w:t>4</w:t>
      </w:r>
      <w:r w:rsidRPr="00681A9E">
        <w:rPr>
          <w:rFonts w:ascii="Browallia New" w:hAnsi="Browallia New" w:cs="Browallia New"/>
          <w:sz w:val="28"/>
          <w:szCs w:val="28"/>
        </w:rPr>
        <w:t xml:space="preserve"> </w:t>
      </w:r>
      <w:r w:rsidR="002821B9">
        <w:rPr>
          <w:rFonts w:ascii="Browallia New" w:hAnsi="Browallia New" w:cs="Browallia New"/>
          <w:sz w:val="28"/>
          <w:szCs w:val="28"/>
        </w:rPr>
        <w:br/>
      </w:r>
      <w:r w:rsidRPr="00681A9E">
        <w:rPr>
          <w:rFonts w:ascii="Browallia New" w:hAnsi="Browallia New" w:cs="Browallia New" w:hint="cs"/>
          <w:sz w:val="28"/>
          <w:szCs w:val="28"/>
          <w:cs/>
        </w:rPr>
        <w:t>มีดังนี้</w:t>
      </w:r>
    </w:p>
    <w:p w14:paraId="08F2334F" w14:textId="77777777" w:rsidR="008C0F46" w:rsidRPr="00681A9E" w:rsidRDefault="008C0F46" w:rsidP="00681A9E">
      <w:pPr>
        <w:pStyle w:val="ListParagraph"/>
        <w:ind w:left="360"/>
        <w:jc w:val="thaiDistribute"/>
        <w:rPr>
          <w:rFonts w:ascii="Browallia New" w:hAnsi="Browallia New" w:cs="Browallia New"/>
          <w:sz w:val="28"/>
          <w:szCs w:val="28"/>
        </w:rPr>
      </w:pPr>
    </w:p>
    <w:tbl>
      <w:tblPr>
        <w:tblW w:w="8955" w:type="dxa"/>
        <w:tblInd w:w="284" w:type="dxa"/>
        <w:tblLayout w:type="fixed"/>
        <w:tblLook w:val="0000" w:firstRow="0" w:lastRow="0" w:firstColumn="0" w:lastColumn="0" w:noHBand="0" w:noVBand="0"/>
      </w:tblPr>
      <w:tblGrid>
        <w:gridCol w:w="4925"/>
        <w:gridCol w:w="382"/>
        <w:gridCol w:w="1663"/>
        <w:gridCol w:w="333"/>
        <w:gridCol w:w="1652"/>
      </w:tblGrid>
      <w:tr w:rsidR="00681A9E" w:rsidRPr="00CA0006" w14:paraId="18B5783E" w14:textId="77777777" w:rsidTr="008C0F46">
        <w:trPr>
          <w:cantSplit/>
          <w:trHeight w:val="353"/>
        </w:trPr>
        <w:tc>
          <w:tcPr>
            <w:tcW w:w="4925" w:type="dxa"/>
          </w:tcPr>
          <w:p w14:paraId="58353E1E" w14:textId="77777777" w:rsidR="00681A9E" w:rsidRPr="00CA0006"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0D9CE6FC" w14:textId="77777777" w:rsidR="00681A9E" w:rsidRPr="00CA0006" w:rsidRDefault="00681A9E" w:rsidP="00305AAE">
            <w:pPr>
              <w:ind w:right="72"/>
              <w:jc w:val="center"/>
              <w:rPr>
                <w:rFonts w:ascii="Browallia New" w:hAnsi="Browallia New" w:cs="Browallia New"/>
                <w:sz w:val="28"/>
                <w:szCs w:val="28"/>
                <w:cs/>
              </w:rPr>
            </w:pPr>
          </w:p>
        </w:tc>
        <w:tc>
          <w:tcPr>
            <w:tcW w:w="3648" w:type="dxa"/>
            <w:gridSpan w:val="3"/>
            <w:vAlign w:val="bottom"/>
          </w:tcPr>
          <w:p w14:paraId="5755FC1B" w14:textId="77777777" w:rsidR="00681A9E" w:rsidRPr="00CA0006" w:rsidRDefault="00681A9E" w:rsidP="00305AAE">
            <w:pPr>
              <w:ind w:left="-105" w:right="-95"/>
              <w:jc w:val="right"/>
              <w:rPr>
                <w:rFonts w:ascii="Browallia New" w:hAnsi="Browallia New" w:cs="Browallia New"/>
                <w:sz w:val="28"/>
                <w:szCs w:val="28"/>
                <w:cs/>
              </w:rPr>
            </w:pPr>
            <w:r w:rsidRPr="00CA0006">
              <w:rPr>
                <w:rFonts w:ascii="Browallia New" w:hAnsi="Browallia New" w:cs="Browallia New"/>
                <w:sz w:val="28"/>
                <w:szCs w:val="28"/>
                <w:cs/>
              </w:rPr>
              <w:t>(หน่วย : พันบาท)</w:t>
            </w:r>
          </w:p>
        </w:tc>
      </w:tr>
      <w:tr w:rsidR="00681A9E" w:rsidRPr="00CA0006" w14:paraId="2C39E9B2" w14:textId="77777777" w:rsidTr="008C0F46">
        <w:trPr>
          <w:cantSplit/>
          <w:trHeight w:val="353"/>
        </w:trPr>
        <w:tc>
          <w:tcPr>
            <w:tcW w:w="4925" w:type="dxa"/>
          </w:tcPr>
          <w:p w14:paraId="04D2B39A" w14:textId="77777777" w:rsidR="00681A9E" w:rsidRPr="00CA0006"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2240BC97" w14:textId="77777777" w:rsidR="00681A9E" w:rsidRPr="00CA0006" w:rsidRDefault="00681A9E" w:rsidP="00305AAE">
            <w:pPr>
              <w:ind w:right="72"/>
              <w:jc w:val="center"/>
              <w:rPr>
                <w:rFonts w:ascii="Browallia New" w:hAnsi="Browallia New" w:cs="Browallia New"/>
                <w:sz w:val="28"/>
                <w:szCs w:val="28"/>
                <w:cs/>
              </w:rPr>
            </w:pPr>
          </w:p>
        </w:tc>
        <w:tc>
          <w:tcPr>
            <w:tcW w:w="3648" w:type="dxa"/>
            <w:gridSpan w:val="3"/>
            <w:tcBorders>
              <w:bottom w:val="single" w:sz="4" w:space="0" w:color="auto"/>
            </w:tcBorders>
            <w:vAlign w:val="bottom"/>
          </w:tcPr>
          <w:p w14:paraId="288FB5B0" w14:textId="6C1EF977" w:rsidR="00681A9E" w:rsidRPr="00CA0006" w:rsidRDefault="00681A9E" w:rsidP="00305AAE">
            <w:pPr>
              <w:ind w:left="-105" w:right="-108"/>
              <w:jc w:val="center"/>
              <w:rPr>
                <w:rFonts w:ascii="Browallia New" w:hAnsi="Browallia New" w:cs="Browallia New"/>
                <w:sz w:val="28"/>
                <w:szCs w:val="28"/>
                <w:cs/>
              </w:rPr>
            </w:pPr>
            <w:r w:rsidRPr="00CA0006">
              <w:rPr>
                <w:rFonts w:ascii="Browallia New" w:hAnsi="Browallia New" w:cs="Browallia New"/>
                <w:sz w:val="28"/>
                <w:szCs w:val="28"/>
                <w:cs/>
              </w:rPr>
              <w:t>งบการเงินรวม</w:t>
            </w:r>
          </w:p>
        </w:tc>
      </w:tr>
      <w:tr w:rsidR="00681A9E" w:rsidRPr="00CA0006" w14:paraId="58261276" w14:textId="77777777" w:rsidTr="008C0F46">
        <w:trPr>
          <w:cantSplit/>
          <w:trHeight w:val="353"/>
        </w:trPr>
        <w:tc>
          <w:tcPr>
            <w:tcW w:w="4925" w:type="dxa"/>
          </w:tcPr>
          <w:p w14:paraId="44C71373" w14:textId="77777777" w:rsidR="00681A9E" w:rsidRPr="00CA0006"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24420F0D" w14:textId="77777777" w:rsidR="00681A9E" w:rsidRPr="00CA0006" w:rsidRDefault="00681A9E" w:rsidP="00305AAE">
            <w:pPr>
              <w:ind w:right="72"/>
              <w:jc w:val="center"/>
              <w:rPr>
                <w:rFonts w:ascii="Browallia New" w:hAnsi="Browallia New" w:cs="Browallia New"/>
                <w:sz w:val="28"/>
                <w:szCs w:val="28"/>
                <w:cs/>
              </w:rPr>
            </w:pPr>
          </w:p>
        </w:tc>
        <w:tc>
          <w:tcPr>
            <w:tcW w:w="1663" w:type="dxa"/>
            <w:tcBorders>
              <w:top w:val="single" w:sz="4" w:space="0" w:color="auto"/>
              <w:bottom w:val="single" w:sz="4" w:space="0" w:color="auto"/>
            </w:tcBorders>
          </w:tcPr>
          <w:p w14:paraId="15482B42" w14:textId="2ED303C5" w:rsidR="00681A9E" w:rsidRPr="00CA0006" w:rsidRDefault="00681A9E" w:rsidP="00305AAE">
            <w:pPr>
              <w:ind w:left="-108" w:right="-108"/>
              <w:jc w:val="center"/>
              <w:rPr>
                <w:rFonts w:ascii="Browallia New" w:hAnsi="Browallia New" w:cs="Browallia New"/>
                <w:sz w:val="28"/>
                <w:szCs w:val="28"/>
              </w:rPr>
            </w:pPr>
            <w:r w:rsidRPr="00CA0006">
              <w:rPr>
                <w:rFonts w:ascii="Browallia New" w:hAnsi="Browallia New" w:cs="Browallia New"/>
                <w:sz w:val="28"/>
                <w:szCs w:val="28"/>
              </w:rPr>
              <w:t>256</w:t>
            </w:r>
            <w:r w:rsidR="002821B9">
              <w:rPr>
                <w:rFonts w:ascii="Browallia New" w:hAnsi="Browallia New" w:cs="Browallia New"/>
                <w:sz w:val="28"/>
                <w:szCs w:val="28"/>
              </w:rPr>
              <w:t>5</w:t>
            </w:r>
          </w:p>
        </w:tc>
        <w:tc>
          <w:tcPr>
            <w:tcW w:w="333" w:type="dxa"/>
            <w:tcBorders>
              <w:top w:val="single" w:sz="4" w:space="0" w:color="auto"/>
            </w:tcBorders>
          </w:tcPr>
          <w:p w14:paraId="0CB04C09" w14:textId="77777777" w:rsidR="00681A9E" w:rsidRPr="00CA0006" w:rsidRDefault="00681A9E" w:rsidP="00305AAE">
            <w:pPr>
              <w:ind w:left="-108" w:right="-108"/>
              <w:jc w:val="center"/>
              <w:rPr>
                <w:rFonts w:ascii="Browallia New" w:hAnsi="Browallia New" w:cs="Browallia New"/>
                <w:sz w:val="28"/>
                <w:szCs w:val="28"/>
              </w:rPr>
            </w:pPr>
          </w:p>
        </w:tc>
        <w:tc>
          <w:tcPr>
            <w:tcW w:w="1652" w:type="dxa"/>
            <w:tcBorders>
              <w:top w:val="single" w:sz="4" w:space="0" w:color="auto"/>
              <w:bottom w:val="single" w:sz="4" w:space="0" w:color="auto"/>
            </w:tcBorders>
          </w:tcPr>
          <w:p w14:paraId="6261AC91" w14:textId="7044628C" w:rsidR="00681A9E" w:rsidRPr="00CA0006" w:rsidRDefault="00681A9E" w:rsidP="00305AAE">
            <w:pPr>
              <w:ind w:left="-108" w:right="-108"/>
              <w:jc w:val="center"/>
              <w:rPr>
                <w:rFonts w:ascii="Browallia New" w:hAnsi="Browallia New" w:cs="Browallia New"/>
                <w:sz w:val="28"/>
                <w:szCs w:val="28"/>
              </w:rPr>
            </w:pPr>
            <w:r w:rsidRPr="00CA0006">
              <w:rPr>
                <w:rFonts w:ascii="Browallia New" w:hAnsi="Browallia New" w:cs="Browallia New"/>
                <w:sz w:val="28"/>
                <w:szCs w:val="28"/>
              </w:rPr>
              <w:t>256</w:t>
            </w:r>
            <w:r w:rsidR="002821B9">
              <w:rPr>
                <w:rFonts w:ascii="Browallia New" w:hAnsi="Browallia New" w:cs="Browallia New"/>
                <w:sz w:val="28"/>
                <w:szCs w:val="28"/>
              </w:rPr>
              <w:t>4</w:t>
            </w:r>
          </w:p>
        </w:tc>
      </w:tr>
      <w:tr w:rsidR="00681A9E" w:rsidRPr="00CA0006" w14:paraId="79A84905" w14:textId="77777777" w:rsidTr="008C0F46">
        <w:trPr>
          <w:cantSplit/>
          <w:trHeight w:val="289"/>
        </w:trPr>
        <w:tc>
          <w:tcPr>
            <w:tcW w:w="4925" w:type="dxa"/>
          </w:tcPr>
          <w:p w14:paraId="479F2643" w14:textId="77777777" w:rsidR="00681A9E" w:rsidRPr="00CA0006" w:rsidRDefault="00681A9E" w:rsidP="00305AAE">
            <w:pPr>
              <w:ind w:right="-54"/>
              <w:jc w:val="both"/>
              <w:rPr>
                <w:rFonts w:ascii="Browallia New" w:hAnsi="Browallia New" w:cs="Browallia New"/>
                <w:sz w:val="27"/>
                <w:szCs w:val="27"/>
                <w:u w:val="single"/>
                <w:cs/>
              </w:rPr>
            </w:pPr>
          </w:p>
        </w:tc>
        <w:tc>
          <w:tcPr>
            <w:tcW w:w="382" w:type="dxa"/>
            <w:tcBorders>
              <w:left w:val="nil"/>
            </w:tcBorders>
          </w:tcPr>
          <w:p w14:paraId="3F8BB9AC" w14:textId="77777777" w:rsidR="00681A9E" w:rsidRPr="00CA0006" w:rsidRDefault="00681A9E" w:rsidP="00305AAE">
            <w:pPr>
              <w:pStyle w:val="3"/>
              <w:tabs>
                <w:tab w:val="clear" w:pos="360"/>
                <w:tab w:val="clear" w:pos="720"/>
              </w:tabs>
              <w:rPr>
                <w:rFonts w:ascii="Browallia New" w:hAnsi="Browallia New" w:cs="Browallia New"/>
                <w:sz w:val="27"/>
                <w:szCs w:val="27"/>
                <w:cs/>
              </w:rPr>
            </w:pPr>
          </w:p>
        </w:tc>
        <w:tc>
          <w:tcPr>
            <w:tcW w:w="1663" w:type="dxa"/>
          </w:tcPr>
          <w:p w14:paraId="6E5ED373" w14:textId="77777777" w:rsidR="00681A9E" w:rsidRPr="00CA0006" w:rsidRDefault="00681A9E" w:rsidP="00305AAE">
            <w:pPr>
              <w:pStyle w:val="3"/>
              <w:tabs>
                <w:tab w:val="clear" w:pos="360"/>
                <w:tab w:val="clear" w:pos="720"/>
              </w:tabs>
              <w:jc w:val="center"/>
              <w:rPr>
                <w:rFonts w:ascii="Browallia New" w:hAnsi="Browallia New" w:cs="Browallia New"/>
                <w:sz w:val="27"/>
                <w:szCs w:val="27"/>
                <w:lang w:val="en-GB"/>
              </w:rPr>
            </w:pPr>
          </w:p>
        </w:tc>
        <w:tc>
          <w:tcPr>
            <w:tcW w:w="333" w:type="dxa"/>
          </w:tcPr>
          <w:p w14:paraId="46E2C60F" w14:textId="77777777" w:rsidR="00681A9E" w:rsidRPr="00CA0006" w:rsidRDefault="00681A9E" w:rsidP="00305AAE">
            <w:pPr>
              <w:pStyle w:val="a1"/>
              <w:jc w:val="center"/>
              <w:rPr>
                <w:rFonts w:ascii="Browallia New" w:hAnsi="Browallia New" w:cs="Browallia New"/>
                <w:sz w:val="27"/>
                <w:szCs w:val="27"/>
                <w:cs/>
              </w:rPr>
            </w:pPr>
          </w:p>
        </w:tc>
        <w:tc>
          <w:tcPr>
            <w:tcW w:w="1652" w:type="dxa"/>
          </w:tcPr>
          <w:p w14:paraId="04D4FADB" w14:textId="77777777" w:rsidR="00681A9E" w:rsidRPr="00CA0006" w:rsidRDefault="00681A9E" w:rsidP="00305AAE">
            <w:pPr>
              <w:pStyle w:val="3"/>
              <w:tabs>
                <w:tab w:val="clear" w:pos="360"/>
                <w:tab w:val="clear" w:pos="720"/>
              </w:tabs>
              <w:jc w:val="center"/>
              <w:rPr>
                <w:rFonts w:ascii="Browallia New" w:hAnsi="Browallia New" w:cs="Browallia New"/>
                <w:sz w:val="27"/>
                <w:szCs w:val="27"/>
                <w:lang w:val="en-GB"/>
              </w:rPr>
            </w:pPr>
          </w:p>
        </w:tc>
      </w:tr>
      <w:tr w:rsidR="00197E1E" w:rsidRPr="00CA0006" w14:paraId="5623327B" w14:textId="77777777" w:rsidTr="008C0F46">
        <w:trPr>
          <w:cantSplit/>
          <w:trHeight w:val="353"/>
        </w:trPr>
        <w:tc>
          <w:tcPr>
            <w:tcW w:w="4925" w:type="dxa"/>
            <w:vAlign w:val="bottom"/>
          </w:tcPr>
          <w:p w14:paraId="48063E20" w14:textId="77777777" w:rsidR="00197E1E" w:rsidRPr="00CA0006" w:rsidRDefault="00197E1E" w:rsidP="00197E1E">
            <w:pPr>
              <w:pStyle w:val="12"/>
              <w:widowControl/>
              <w:ind w:right="-180"/>
              <w:rPr>
                <w:rFonts w:ascii="Browallia New" w:hAnsi="Browallia New" w:cs="Browallia New"/>
                <w:color w:val="auto"/>
                <w:cs/>
              </w:rPr>
            </w:pPr>
            <w:r w:rsidRPr="00CA0006">
              <w:rPr>
                <w:rFonts w:ascii="Browallia New" w:hAnsi="Browallia New" w:cs="Browallia New" w:hint="cs"/>
                <w:color w:val="auto"/>
                <w:cs/>
              </w:rPr>
              <w:t xml:space="preserve">ณ วันที่ </w:t>
            </w:r>
            <w:r w:rsidRPr="00CA0006">
              <w:rPr>
                <w:rFonts w:ascii="Browallia New" w:hAnsi="Browallia New" w:cs="Browallia New"/>
                <w:color w:val="auto"/>
              </w:rPr>
              <w:t xml:space="preserve">1 </w:t>
            </w:r>
            <w:r w:rsidRPr="00CA0006">
              <w:rPr>
                <w:rFonts w:ascii="Browallia New" w:hAnsi="Browallia New" w:cs="Browallia New" w:hint="cs"/>
                <w:color w:val="auto"/>
                <w:cs/>
              </w:rPr>
              <w:t>มกราคม</w:t>
            </w:r>
          </w:p>
        </w:tc>
        <w:tc>
          <w:tcPr>
            <w:tcW w:w="382" w:type="dxa"/>
            <w:tcBorders>
              <w:left w:val="nil"/>
            </w:tcBorders>
          </w:tcPr>
          <w:p w14:paraId="328A2E76" w14:textId="77777777" w:rsidR="00197E1E" w:rsidRPr="00CA0006" w:rsidRDefault="00197E1E" w:rsidP="00197E1E">
            <w:pPr>
              <w:ind w:left="-106"/>
              <w:jc w:val="right"/>
              <w:rPr>
                <w:rFonts w:ascii="Browallia New" w:hAnsi="Browallia New" w:cs="Browallia New"/>
                <w:sz w:val="28"/>
                <w:szCs w:val="28"/>
                <w:cs/>
              </w:rPr>
            </w:pPr>
          </w:p>
        </w:tc>
        <w:tc>
          <w:tcPr>
            <w:tcW w:w="1663" w:type="dxa"/>
          </w:tcPr>
          <w:p w14:paraId="7A2540BA" w14:textId="2DA9A639" w:rsidR="00197E1E" w:rsidRPr="00431BA7" w:rsidRDefault="00197E1E" w:rsidP="00197E1E">
            <w:pPr>
              <w:ind w:left="-106"/>
              <w:jc w:val="right"/>
              <w:rPr>
                <w:rFonts w:ascii="Browallia New" w:hAnsi="Browallia New" w:cs="Browallia New"/>
                <w:sz w:val="28"/>
                <w:szCs w:val="28"/>
                <w:cs/>
              </w:rPr>
            </w:pPr>
            <w:r w:rsidRPr="00431BA7">
              <w:rPr>
                <w:rFonts w:ascii="Browallia New" w:hAnsi="Browallia New" w:cs="Browallia New"/>
                <w:sz w:val="28"/>
                <w:szCs w:val="28"/>
                <w:lang w:val="en-GB"/>
              </w:rPr>
              <w:t>601</w:t>
            </w:r>
          </w:p>
        </w:tc>
        <w:tc>
          <w:tcPr>
            <w:tcW w:w="333" w:type="dxa"/>
          </w:tcPr>
          <w:p w14:paraId="023113F0" w14:textId="77777777" w:rsidR="00197E1E" w:rsidRPr="00431BA7" w:rsidRDefault="00197E1E" w:rsidP="00197E1E">
            <w:pPr>
              <w:ind w:left="-106"/>
              <w:jc w:val="right"/>
              <w:rPr>
                <w:rFonts w:ascii="Browallia New" w:hAnsi="Browallia New" w:cs="Browallia New"/>
                <w:sz w:val="28"/>
                <w:szCs w:val="28"/>
                <w:cs/>
              </w:rPr>
            </w:pPr>
          </w:p>
        </w:tc>
        <w:tc>
          <w:tcPr>
            <w:tcW w:w="1652" w:type="dxa"/>
          </w:tcPr>
          <w:p w14:paraId="2FD6951C" w14:textId="3FB4AF94" w:rsidR="00197E1E" w:rsidRPr="00431BA7" w:rsidRDefault="00197E1E" w:rsidP="00197E1E">
            <w:pPr>
              <w:ind w:left="-106"/>
              <w:jc w:val="right"/>
              <w:rPr>
                <w:rFonts w:ascii="Browallia New" w:hAnsi="Browallia New" w:cs="Browallia New"/>
                <w:sz w:val="28"/>
                <w:szCs w:val="28"/>
                <w:cs/>
              </w:rPr>
            </w:pPr>
            <w:r w:rsidRPr="00431BA7">
              <w:rPr>
                <w:rFonts w:ascii="Browallia New" w:hAnsi="Browallia New" w:cs="Browallia New"/>
                <w:sz w:val="28"/>
                <w:szCs w:val="28"/>
              </w:rPr>
              <w:t>2,050</w:t>
            </w:r>
          </w:p>
        </w:tc>
      </w:tr>
      <w:tr w:rsidR="00197E1E" w:rsidRPr="00CA0006" w14:paraId="5BF3C4F6" w14:textId="77777777" w:rsidTr="008C0F46">
        <w:trPr>
          <w:cantSplit/>
          <w:trHeight w:val="353"/>
        </w:trPr>
        <w:tc>
          <w:tcPr>
            <w:tcW w:w="4925" w:type="dxa"/>
            <w:vAlign w:val="bottom"/>
          </w:tcPr>
          <w:p w14:paraId="1F548B54" w14:textId="77777777" w:rsidR="00197E1E" w:rsidRPr="00CA0006" w:rsidRDefault="00197E1E" w:rsidP="00197E1E">
            <w:pPr>
              <w:pStyle w:val="12"/>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Pr="00F06713">
              <w:rPr>
                <w:rFonts w:ascii="Browallia New" w:hAnsi="Browallia New" w:cs="Browallia New" w:hint="cs"/>
                <w:color w:val="auto"/>
                <w:cs/>
              </w:rPr>
              <w:t xml:space="preserve"> </w:t>
            </w:r>
            <w:r w:rsidRPr="00CA0006">
              <w:rPr>
                <w:rFonts w:ascii="Browallia New" w:hAnsi="Browallia New" w:cs="Browallia New" w:hint="cs"/>
                <w:color w:val="auto"/>
                <w:cs/>
              </w:rPr>
              <w:t>ค่าเผื่อการด้อยค่า</w:t>
            </w:r>
            <w:r>
              <w:rPr>
                <w:rFonts w:ascii="Browallia New" w:hAnsi="Browallia New" w:cs="Browallia New" w:hint="cs"/>
                <w:color w:val="auto"/>
                <w:cs/>
              </w:rPr>
              <w:t>เพิ่มขึ้นระหว่างปี</w:t>
            </w:r>
          </w:p>
        </w:tc>
        <w:tc>
          <w:tcPr>
            <w:tcW w:w="382" w:type="dxa"/>
            <w:tcBorders>
              <w:left w:val="nil"/>
            </w:tcBorders>
          </w:tcPr>
          <w:p w14:paraId="0971C58C" w14:textId="77777777" w:rsidR="00197E1E" w:rsidRPr="00CA0006" w:rsidRDefault="00197E1E" w:rsidP="00197E1E">
            <w:pPr>
              <w:ind w:left="-106"/>
              <w:jc w:val="right"/>
              <w:rPr>
                <w:rFonts w:ascii="Browallia New" w:hAnsi="Browallia New" w:cs="Browallia New"/>
                <w:sz w:val="28"/>
                <w:szCs w:val="28"/>
                <w:cs/>
              </w:rPr>
            </w:pPr>
          </w:p>
        </w:tc>
        <w:tc>
          <w:tcPr>
            <w:tcW w:w="1663" w:type="dxa"/>
          </w:tcPr>
          <w:p w14:paraId="6CB44FE4" w14:textId="605A9B9E" w:rsidR="00197E1E" w:rsidRPr="00431BA7" w:rsidRDefault="00197E1E" w:rsidP="00197E1E">
            <w:pPr>
              <w:ind w:left="-106"/>
              <w:jc w:val="right"/>
              <w:rPr>
                <w:rFonts w:ascii="Browallia New" w:hAnsi="Browallia New" w:cs="Browallia New"/>
                <w:sz w:val="28"/>
                <w:szCs w:val="28"/>
              </w:rPr>
            </w:pPr>
            <w:r w:rsidRPr="00431BA7">
              <w:rPr>
                <w:rFonts w:ascii="Browallia New" w:hAnsi="Browallia New" w:cs="Browallia New"/>
                <w:sz w:val="28"/>
                <w:szCs w:val="28"/>
                <w:lang w:val="en-GB"/>
              </w:rPr>
              <w:t>2,357</w:t>
            </w:r>
          </w:p>
        </w:tc>
        <w:tc>
          <w:tcPr>
            <w:tcW w:w="333" w:type="dxa"/>
          </w:tcPr>
          <w:p w14:paraId="5C69DB55" w14:textId="77777777" w:rsidR="00197E1E" w:rsidRPr="00431BA7" w:rsidRDefault="00197E1E" w:rsidP="00197E1E">
            <w:pPr>
              <w:ind w:left="-106"/>
              <w:jc w:val="right"/>
              <w:rPr>
                <w:rFonts w:ascii="Browallia New" w:hAnsi="Browallia New" w:cs="Browallia New"/>
                <w:sz w:val="28"/>
                <w:szCs w:val="28"/>
                <w:cs/>
              </w:rPr>
            </w:pPr>
          </w:p>
        </w:tc>
        <w:tc>
          <w:tcPr>
            <w:tcW w:w="1652" w:type="dxa"/>
          </w:tcPr>
          <w:p w14:paraId="64102F4F" w14:textId="5213DB8F" w:rsidR="00197E1E" w:rsidRPr="00431BA7" w:rsidRDefault="00197E1E" w:rsidP="00197E1E">
            <w:pPr>
              <w:ind w:left="-106"/>
              <w:jc w:val="right"/>
              <w:rPr>
                <w:rFonts w:ascii="Browallia New" w:hAnsi="Browallia New" w:cs="Browallia New"/>
                <w:sz w:val="28"/>
                <w:szCs w:val="28"/>
                <w:cs/>
              </w:rPr>
            </w:pPr>
            <w:r w:rsidRPr="00431BA7">
              <w:rPr>
                <w:rFonts w:ascii="Browallia New" w:hAnsi="Browallia New" w:cs="Browallia New" w:hint="cs"/>
                <w:sz w:val="28"/>
                <w:szCs w:val="28"/>
                <w:cs/>
              </w:rPr>
              <w:t xml:space="preserve">                -</w:t>
            </w:r>
          </w:p>
        </w:tc>
      </w:tr>
      <w:tr w:rsidR="00197E1E" w:rsidRPr="00CA0006" w14:paraId="66C34365" w14:textId="77777777" w:rsidTr="008C0F46">
        <w:trPr>
          <w:cantSplit/>
          <w:trHeight w:val="353"/>
        </w:trPr>
        <w:tc>
          <w:tcPr>
            <w:tcW w:w="4925" w:type="dxa"/>
            <w:vAlign w:val="bottom"/>
          </w:tcPr>
          <w:p w14:paraId="31D7F459" w14:textId="77777777" w:rsidR="00197E1E" w:rsidRPr="00CA0006" w:rsidRDefault="00197E1E" w:rsidP="00197E1E">
            <w:pPr>
              <w:pStyle w:val="12"/>
              <w:widowControl/>
              <w:ind w:right="-180"/>
              <w:rPr>
                <w:rFonts w:ascii="Browallia New" w:hAnsi="Browallia New" w:cs="Browallia New"/>
                <w:color w:val="auto"/>
              </w:rPr>
            </w:pPr>
            <w:r w:rsidRPr="00CA0006">
              <w:rPr>
                <w:rFonts w:ascii="Browallia New" w:hAnsi="Browallia New" w:cs="Browallia New" w:hint="cs"/>
                <w:color w:val="auto"/>
                <w:u w:val="single"/>
                <w:cs/>
              </w:rPr>
              <w:t>หัก</w:t>
            </w:r>
            <w:r w:rsidRPr="00CA0006">
              <w:rPr>
                <w:rFonts w:ascii="Browallia New" w:hAnsi="Browallia New" w:cs="Browallia New" w:hint="cs"/>
                <w:color w:val="auto"/>
                <w:cs/>
              </w:rPr>
              <w:t xml:space="preserve"> กลับรายการค่าเผื่อการด้อยค่า</w:t>
            </w:r>
          </w:p>
        </w:tc>
        <w:tc>
          <w:tcPr>
            <w:tcW w:w="382" w:type="dxa"/>
            <w:tcBorders>
              <w:left w:val="nil"/>
            </w:tcBorders>
          </w:tcPr>
          <w:p w14:paraId="44C5D226" w14:textId="77777777" w:rsidR="00197E1E" w:rsidRPr="00CA0006" w:rsidRDefault="00197E1E" w:rsidP="00197E1E">
            <w:pPr>
              <w:ind w:left="-106"/>
              <w:jc w:val="right"/>
              <w:rPr>
                <w:rFonts w:ascii="Browallia New" w:hAnsi="Browallia New" w:cs="Browallia New"/>
                <w:sz w:val="28"/>
                <w:szCs w:val="28"/>
                <w:cs/>
              </w:rPr>
            </w:pPr>
          </w:p>
        </w:tc>
        <w:tc>
          <w:tcPr>
            <w:tcW w:w="1663" w:type="dxa"/>
          </w:tcPr>
          <w:p w14:paraId="741BD125" w14:textId="0F10DE1C" w:rsidR="00197E1E" w:rsidRPr="00431BA7" w:rsidRDefault="00197E1E" w:rsidP="00197E1E">
            <w:pPr>
              <w:ind w:left="-106"/>
              <w:jc w:val="right"/>
              <w:rPr>
                <w:rFonts w:ascii="Browallia New" w:hAnsi="Browallia New" w:cs="Browallia New"/>
                <w:sz w:val="28"/>
                <w:szCs w:val="28"/>
              </w:rPr>
            </w:pPr>
            <w:r w:rsidRPr="00431BA7">
              <w:rPr>
                <w:rFonts w:ascii="Browallia New" w:hAnsi="Browallia New" w:cs="Browallia New"/>
                <w:sz w:val="28"/>
                <w:szCs w:val="28"/>
                <w:cs/>
              </w:rPr>
              <w:t xml:space="preserve">               </w:t>
            </w:r>
            <w:r w:rsidRPr="00431BA7">
              <w:rPr>
                <w:rFonts w:ascii="Browallia New" w:hAnsi="Browallia New" w:cs="Browallia New" w:hint="cs"/>
                <w:sz w:val="28"/>
                <w:szCs w:val="28"/>
                <w:cs/>
              </w:rPr>
              <w:t>-</w:t>
            </w:r>
          </w:p>
        </w:tc>
        <w:tc>
          <w:tcPr>
            <w:tcW w:w="333" w:type="dxa"/>
          </w:tcPr>
          <w:p w14:paraId="6A33745F" w14:textId="77777777" w:rsidR="00197E1E" w:rsidRPr="00431BA7" w:rsidRDefault="00197E1E" w:rsidP="00197E1E">
            <w:pPr>
              <w:ind w:left="-106"/>
              <w:jc w:val="right"/>
              <w:rPr>
                <w:rFonts w:ascii="Browallia New" w:hAnsi="Browallia New" w:cs="Browallia New"/>
                <w:sz w:val="28"/>
                <w:szCs w:val="28"/>
                <w:cs/>
              </w:rPr>
            </w:pPr>
          </w:p>
        </w:tc>
        <w:tc>
          <w:tcPr>
            <w:tcW w:w="1652" w:type="dxa"/>
            <w:tcBorders>
              <w:bottom w:val="single" w:sz="4" w:space="0" w:color="auto"/>
            </w:tcBorders>
          </w:tcPr>
          <w:p w14:paraId="53044B22" w14:textId="5A3E3743" w:rsidR="00197E1E" w:rsidRPr="00431BA7" w:rsidRDefault="00197E1E" w:rsidP="00197E1E">
            <w:pPr>
              <w:ind w:left="-106"/>
              <w:jc w:val="right"/>
              <w:rPr>
                <w:rFonts w:ascii="Browallia New" w:hAnsi="Browallia New" w:cs="Browallia New"/>
                <w:sz w:val="28"/>
                <w:szCs w:val="28"/>
                <w:cs/>
              </w:rPr>
            </w:pPr>
            <w:r w:rsidRPr="00431BA7">
              <w:rPr>
                <w:rFonts w:ascii="Browallia New" w:hAnsi="Browallia New" w:cs="Browallia New"/>
                <w:sz w:val="28"/>
                <w:szCs w:val="28"/>
              </w:rPr>
              <w:t>(1,44</w:t>
            </w:r>
            <w:r w:rsidR="00C16F34" w:rsidRPr="00C16F34">
              <w:rPr>
                <w:rFonts w:ascii="Browallia New" w:hAnsi="Browallia New" w:cs="Browallia New" w:hint="cs"/>
                <w:sz w:val="28"/>
                <w:szCs w:val="28"/>
              </w:rPr>
              <w:t>9</w:t>
            </w:r>
            <w:r w:rsidRPr="00431BA7">
              <w:rPr>
                <w:rFonts w:ascii="Browallia New" w:hAnsi="Browallia New" w:cs="Browallia New"/>
                <w:sz w:val="28"/>
                <w:szCs w:val="28"/>
              </w:rPr>
              <w:t>)</w:t>
            </w:r>
          </w:p>
        </w:tc>
      </w:tr>
      <w:tr w:rsidR="00197E1E" w:rsidRPr="00CA0006" w14:paraId="2A487575" w14:textId="77777777">
        <w:trPr>
          <w:cantSplit/>
          <w:trHeight w:val="145"/>
        </w:trPr>
        <w:tc>
          <w:tcPr>
            <w:tcW w:w="4925" w:type="dxa"/>
            <w:vAlign w:val="center"/>
          </w:tcPr>
          <w:p w14:paraId="6BFD770B" w14:textId="77777777" w:rsidR="00197E1E" w:rsidRPr="00CA0006" w:rsidRDefault="00197E1E" w:rsidP="00197E1E">
            <w:pPr>
              <w:pStyle w:val="12"/>
              <w:widowControl/>
              <w:ind w:right="-180"/>
              <w:rPr>
                <w:rFonts w:ascii="Browallia New" w:hAnsi="Browallia New" w:cs="Browallia New"/>
                <w:color w:val="auto"/>
                <w:cs/>
              </w:rPr>
            </w:pPr>
            <w:r w:rsidRPr="00CA0006">
              <w:rPr>
                <w:rFonts w:ascii="Browallia New" w:hAnsi="Browallia New" w:cs="Browallia New" w:hint="cs"/>
                <w:color w:val="auto"/>
                <w:cs/>
              </w:rPr>
              <w:t xml:space="preserve">ณ วันที่ </w:t>
            </w:r>
            <w:r w:rsidRPr="00CA0006">
              <w:rPr>
                <w:rFonts w:ascii="Browallia New" w:hAnsi="Browallia New" w:cs="Browallia New"/>
                <w:color w:val="auto"/>
              </w:rPr>
              <w:t xml:space="preserve">31 </w:t>
            </w:r>
            <w:r w:rsidRPr="00CA0006">
              <w:rPr>
                <w:rFonts w:ascii="Browallia New" w:hAnsi="Browallia New" w:cs="Browallia New" w:hint="cs"/>
                <w:color w:val="auto"/>
                <w:cs/>
              </w:rPr>
              <w:t>ธันวาคม</w:t>
            </w:r>
          </w:p>
        </w:tc>
        <w:tc>
          <w:tcPr>
            <w:tcW w:w="382" w:type="dxa"/>
            <w:tcBorders>
              <w:left w:val="nil"/>
            </w:tcBorders>
            <w:vAlign w:val="center"/>
          </w:tcPr>
          <w:p w14:paraId="75CCDCC6" w14:textId="77777777" w:rsidR="00197E1E" w:rsidRPr="00CA0006" w:rsidRDefault="00197E1E" w:rsidP="00197E1E">
            <w:pPr>
              <w:ind w:left="-106"/>
              <w:jc w:val="right"/>
              <w:rPr>
                <w:rFonts w:ascii="Browallia New" w:hAnsi="Browallia New" w:cs="Browallia New"/>
                <w:sz w:val="28"/>
                <w:szCs w:val="28"/>
                <w:cs/>
              </w:rPr>
            </w:pPr>
          </w:p>
        </w:tc>
        <w:tc>
          <w:tcPr>
            <w:tcW w:w="1663" w:type="dxa"/>
            <w:tcBorders>
              <w:top w:val="single" w:sz="4" w:space="0" w:color="auto"/>
              <w:bottom w:val="single" w:sz="12" w:space="0" w:color="auto"/>
            </w:tcBorders>
          </w:tcPr>
          <w:p w14:paraId="4F3E9AD4" w14:textId="15258641" w:rsidR="00197E1E" w:rsidRPr="00431BA7" w:rsidRDefault="00197E1E" w:rsidP="00197E1E">
            <w:pPr>
              <w:ind w:left="-106"/>
              <w:jc w:val="right"/>
              <w:rPr>
                <w:rFonts w:ascii="Browallia New" w:hAnsi="Browallia New" w:cs="Browallia New"/>
                <w:sz w:val="28"/>
                <w:szCs w:val="28"/>
              </w:rPr>
            </w:pPr>
            <w:r w:rsidRPr="00431BA7">
              <w:rPr>
                <w:rFonts w:ascii="Browallia New" w:hAnsi="Browallia New" w:cs="Browallia New"/>
                <w:sz w:val="28"/>
                <w:szCs w:val="28"/>
              </w:rPr>
              <w:t>2,958</w:t>
            </w:r>
          </w:p>
        </w:tc>
        <w:tc>
          <w:tcPr>
            <w:tcW w:w="333" w:type="dxa"/>
            <w:vAlign w:val="center"/>
          </w:tcPr>
          <w:p w14:paraId="2FC69D72" w14:textId="77777777" w:rsidR="00197E1E" w:rsidRPr="00431BA7" w:rsidRDefault="00197E1E" w:rsidP="00197E1E">
            <w:pPr>
              <w:ind w:left="-106"/>
              <w:jc w:val="right"/>
              <w:rPr>
                <w:rFonts w:ascii="Browallia New" w:hAnsi="Browallia New" w:cs="Browallia New"/>
                <w:sz w:val="28"/>
                <w:szCs w:val="28"/>
              </w:rPr>
            </w:pPr>
          </w:p>
        </w:tc>
        <w:tc>
          <w:tcPr>
            <w:tcW w:w="1652" w:type="dxa"/>
            <w:tcBorders>
              <w:top w:val="single" w:sz="4" w:space="0" w:color="auto"/>
              <w:bottom w:val="single" w:sz="12" w:space="0" w:color="auto"/>
            </w:tcBorders>
            <w:vAlign w:val="center"/>
          </w:tcPr>
          <w:p w14:paraId="7192DD80" w14:textId="3DF20B0B" w:rsidR="00197E1E" w:rsidRPr="00431BA7" w:rsidRDefault="00197E1E" w:rsidP="00197E1E">
            <w:pPr>
              <w:ind w:left="-106"/>
              <w:jc w:val="right"/>
              <w:rPr>
                <w:rFonts w:ascii="Browallia New" w:hAnsi="Browallia New" w:cs="Browallia New"/>
                <w:sz w:val="28"/>
                <w:szCs w:val="28"/>
                <w:cs/>
              </w:rPr>
            </w:pPr>
            <w:r w:rsidRPr="00431BA7">
              <w:rPr>
                <w:rFonts w:ascii="Browallia New" w:hAnsi="Browallia New" w:cs="Browallia New"/>
                <w:sz w:val="28"/>
                <w:szCs w:val="28"/>
              </w:rPr>
              <w:t>60</w:t>
            </w:r>
            <w:r w:rsidR="00C16F34" w:rsidRPr="00C16F34">
              <w:rPr>
                <w:rFonts w:ascii="Browallia New" w:hAnsi="Browallia New" w:cs="Browallia New" w:hint="cs"/>
                <w:sz w:val="28"/>
                <w:szCs w:val="28"/>
              </w:rPr>
              <w:t>1</w:t>
            </w:r>
          </w:p>
        </w:tc>
      </w:tr>
    </w:tbl>
    <w:p w14:paraId="78E4DF4C" w14:textId="77777777" w:rsidR="00681A9E" w:rsidRPr="00586BC5" w:rsidRDefault="00681A9E"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27BBBAFF" w14:textId="77777777" w:rsidR="000660F3" w:rsidRDefault="00066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004657E" w14:textId="66CB515F" w:rsidR="006971B8" w:rsidRPr="00E56A15"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56A15">
        <w:rPr>
          <w:rFonts w:ascii="Browallia New" w:hAnsi="Browallia New" w:cs="Browallia New"/>
          <w:b/>
          <w:bCs/>
          <w:sz w:val="28"/>
          <w:szCs w:val="28"/>
          <w:cs/>
          <w:lang w:val="en-GB"/>
        </w:rPr>
        <w:t>สินทรัพย์ภาษีเงินได้รอการตัดบัญชี</w:t>
      </w:r>
      <w:r w:rsidR="00F46B29" w:rsidRPr="00F46B29">
        <w:rPr>
          <w:rFonts w:ascii="Browallia New" w:hAnsi="Browallia New" w:cs="Browallia New"/>
          <w:b/>
          <w:bCs/>
          <w:sz w:val="28"/>
          <w:szCs w:val="28"/>
        </w:rPr>
        <w:t xml:space="preserve"> </w:t>
      </w:r>
      <w:r w:rsidRPr="00E56A15">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E56A15">
        <w:rPr>
          <w:rFonts w:ascii="Browallia New" w:hAnsi="Browallia New" w:cs="Browallia New"/>
          <w:b/>
          <w:bCs/>
          <w:sz w:val="28"/>
          <w:szCs w:val="28"/>
          <w:cs/>
          <w:lang w:val="en-GB"/>
        </w:rPr>
        <w:t>ค่าใช้จ่ายภาษีเงินได้</w:t>
      </w:r>
    </w:p>
    <w:p w14:paraId="13B64C79" w14:textId="77777777" w:rsidR="006971B8"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3188DE48" w14:textId="751F2016" w:rsidR="001E1BFA" w:rsidRDefault="001E1BFA" w:rsidP="001E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F91C84">
        <w:rPr>
          <w:rFonts w:ascii="Browallia New" w:hAnsi="Browallia New" w:cs="Browallia New"/>
          <w:sz w:val="28"/>
          <w:szCs w:val="28"/>
          <w:cs/>
        </w:rPr>
        <w:t>กลุ่มกิจการ</w:t>
      </w:r>
      <w:r>
        <w:rPr>
          <w:rFonts w:ascii="Browallia New" w:hAnsi="Browallia New" w:cs="Browallia New" w:hint="cs"/>
          <w:sz w:val="28"/>
          <w:szCs w:val="28"/>
          <w:cs/>
        </w:rPr>
        <w:t>ตั้งอยู่ในประเทศไทยและลาว</w:t>
      </w:r>
      <w:r w:rsidRPr="00F91C84">
        <w:rPr>
          <w:rFonts w:ascii="Browallia New" w:hAnsi="Browallia New" w:cs="Browallia New"/>
          <w:sz w:val="28"/>
          <w:szCs w:val="28"/>
          <w:cs/>
        </w:rPr>
        <w:t>เสียภาษีเงินได้</w:t>
      </w:r>
      <w:r>
        <w:rPr>
          <w:rFonts w:ascii="Browallia New" w:hAnsi="Browallia New" w:cs="Browallia New" w:hint="cs"/>
          <w:sz w:val="28"/>
          <w:szCs w:val="28"/>
          <w:cs/>
        </w:rPr>
        <w:t xml:space="preserve">ร้อยละ </w:t>
      </w:r>
      <w:r>
        <w:rPr>
          <w:rFonts w:ascii="Browallia New" w:hAnsi="Browallia New" w:cs="Browallia New"/>
          <w:sz w:val="28"/>
          <w:szCs w:val="28"/>
        </w:rPr>
        <w:t>20</w:t>
      </w:r>
    </w:p>
    <w:p w14:paraId="4D91B9E5" w14:textId="77777777" w:rsidR="001E1BFA" w:rsidRDefault="001E1BFA"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3A06C30" w14:textId="03EFB1CA" w:rsidR="006971B8" w:rsidRPr="00586BC5"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586BC5">
        <w:rPr>
          <w:rFonts w:ascii="Browallia New" w:hAnsi="Browallia New" w:cs="Browallia New"/>
          <w:sz w:val="28"/>
          <w:szCs w:val="28"/>
          <w:cs/>
        </w:rPr>
        <w:t>สินทรัพย์/หนี้สินภาษีเงินได้รอการตัดบัญชี</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225396">
        <w:rPr>
          <w:rFonts w:ascii="Browallia New" w:hAnsi="Browallia New" w:cs="Browallia New"/>
          <w:sz w:val="28"/>
          <w:szCs w:val="28"/>
        </w:rPr>
        <w:t xml:space="preserve">31 </w:t>
      </w:r>
      <w:r w:rsidR="00D94EC6" w:rsidRPr="00225396">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225396">
        <w:rPr>
          <w:rFonts w:ascii="Browallia New" w:hAnsi="Browallia New" w:cs="Browallia New"/>
          <w:sz w:val="28"/>
          <w:szCs w:val="28"/>
        </w:rPr>
        <w:t>25</w:t>
      </w:r>
      <w:r w:rsidR="009761F9" w:rsidRPr="00225396">
        <w:rPr>
          <w:rFonts w:ascii="Browallia New" w:hAnsi="Browallia New" w:cs="Browallia New"/>
          <w:sz w:val="28"/>
          <w:szCs w:val="28"/>
        </w:rPr>
        <w:t>6</w:t>
      </w:r>
      <w:r w:rsidR="002821B9">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rPr>
        <w:t>25</w:t>
      </w:r>
      <w:r w:rsidR="00C81A7D" w:rsidRPr="00586BC5">
        <w:rPr>
          <w:rFonts w:ascii="Browallia New" w:hAnsi="Browallia New" w:cs="Browallia New"/>
          <w:sz w:val="28"/>
          <w:szCs w:val="28"/>
        </w:rPr>
        <w:t>6</w:t>
      </w:r>
      <w:r w:rsidR="002821B9">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เกิดจากผลแตกต่างชั่วคราว</w:t>
      </w:r>
      <w:r w:rsidR="00C81A7D" w:rsidRPr="00586BC5">
        <w:rPr>
          <w:rFonts w:ascii="Browallia New" w:hAnsi="Browallia New" w:cs="Browallia New"/>
          <w:sz w:val="28"/>
          <w:szCs w:val="28"/>
        </w:rPr>
        <w:t xml:space="preserve">             </w:t>
      </w:r>
      <w:r w:rsidRPr="00586BC5">
        <w:rPr>
          <w:rFonts w:ascii="Browallia New" w:hAnsi="Browallia New" w:cs="Browallia New"/>
          <w:sz w:val="28"/>
          <w:szCs w:val="28"/>
          <w:cs/>
        </w:rPr>
        <w:t>ทางภาษี</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ระหว่างสินทรัพย์/หนี้สินตามเกณฑ์ภาษี</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และสินทรัพย์/หนี้สินตามบัญชี</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ซึ่งมีรายละเอียดสรุปได้ดังนี้</w:t>
      </w:r>
    </w:p>
    <w:p w14:paraId="3C886FB8" w14:textId="77777777" w:rsidR="002821B9" w:rsidRPr="00586BC5" w:rsidRDefault="002821B9"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655194" w:rsidRPr="00825592" w14:paraId="7B92952B" w14:textId="77777777" w:rsidTr="00563704">
        <w:trPr>
          <w:trHeight w:val="20"/>
          <w:tblHeader/>
        </w:trPr>
        <w:tc>
          <w:tcPr>
            <w:tcW w:w="4608" w:type="dxa"/>
            <w:vAlign w:val="bottom"/>
          </w:tcPr>
          <w:p w14:paraId="03DAE1E6"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4566" w:type="dxa"/>
            <w:gridSpan w:val="4"/>
            <w:vAlign w:val="bottom"/>
          </w:tcPr>
          <w:p w14:paraId="7F18F597" w14:textId="78F606FC" w:rsidR="00655194" w:rsidRPr="00825592" w:rsidRDefault="00655194" w:rsidP="00BF5FC1">
            <w:pPr>
              <w:spacing w:line="240" w:lineRule="auto"/>
              <w:jc w:val="right"/>
              <w:rPr>
                <w:rFonts w:ascii="Browallia New" w:hAnsi="Browallia New" w:cs="Browallia New"/>
                <w:sz w:val="23"/>
                <w:szCs w:val="23"/>
                <w:cs/>
              </w:rPr>
            </w:pPr>
            <w:r w:rsidRPr="00825592">
              <w:rPr>
                <w:rFonts w:ascii="Browallia New" w:hAnsi="Browallia New" w:cs="Browallia New" w:hint="cs"/>
                <w:sz w:val="23"/>
                <w:szCs w:val="23"/>
                <w:cs/>
              </w:rPr>
              <w:t>(หน่วย</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655194" w:rsidRPr="00825592" w14:paraId="4C0684C7" w14:textId="77777777" w:rsidTr="00563704">
        <w:trPr>
          <w:trHeight w:val="20"/>
          <w:tblHeader/>
        </w:trPr>
        <w:tc>
          <w:tcPr>
            <w:tcW w:w="4608" w:type="dxa"/>
            <w:vAlign w:val="bottom"/>
          </w:tcPr>
          <w:p w14:paraId="41718171"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4566" w:type="dxa"/>
            <w:gridSpan w:val="4"/>
            <w:vAlign w:val="bottom"/>
            <w:hideMark/>
          </w:tcPr>
          <w:p w14:paraId="3A7F9867" w14:textId="77777777"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งบการเงินรวม</w:t>
            </w:r>
          </w:p>
        </w:tc>
      </w:tr>
      <w:tr w:rsidR="00655194" w:rsidRPr="00825592" w14:paraId="6DF05FB5" w14:textId="77777777" w:rsidTr="00563704">
        <w:trPr>
          <w:trHeight w:val="20"/>
          <w:tblHeader/>
        </w:trPr>
        <w:tc>
          <w:tcPr>
            <w:tcW w:w="4608" w:type="dxa"/>
            <w:vAlign w:val="bottom"/>
          </w:tcPr>
          <w:p w14:paraId="3120AC92"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1146" w:type="dxa"/>
            <w:vAlign w:val="bottom"/>
          </w:tcPr>
          <w:p w14:paraId="4D89348E" w14:textId="66DD86CE" w:rsidR="00655194" w:rsidRPr="00825592" w:rsidRDefault="00655194" w:rsidP="00BF5FC1">
            <w:pPr>
              <w:spacing w:line="240" w:lineRule="auto"/>
              <w:jc w:val="center"/>
              <w:rPr>
                <w:rFonts w:ascii="Browallia New" w:hAnsi="Browallia New" w:cs="Browallia New"/>
                <w:sz w:val="23"/>
                <w:szCs w:val="23"/>
                <w:cs/>
              </w:rPr>
            </w:pPr>
          </w:p>
        </w:tc>
        <w:tc>
          <w:tcPr>
            <w:tcW w:w="2250" w:type="dxa"/>
            <w:gridSpan w:val="2"/>
            <w:vAlign w:val="bottom"/>
            <w:hideMark/>
          </w:tcPr>
          <w:p w14:paraId="23B20B6C" w14:textId="77777777" w:rsidR="00655194" w:rsidRPr="00825592" w:rsidRDefault="00655194" w:rsidP="00BF5FC1">
            <w:pPr>
              <w:pBdr>
                <w:bottom w:val="single" w:sz="4" w:space="1" w:color="auto"/>
              </w:pBdr>
              <w:spacing w:line="240" w:lineRule="auto"/>
              <w:ind w:right="-42"/>
              <w:jc w:val="center"/>
              <w:rPr>
                <w:rFonts w:ascii="Browallia New" w:hAnsi="Browallia New" w:cs="Browallia New"/>
                <w:sz w:val="23"/>
                <w:szCs w:val="23"/>
                <w:cs/>
              </w:rPr>
            </w:pPr>
            <w:r w:rsidRPr="00825592">
              <w:rPr>
                <w:rFonts w:ascii="Browallia New" w:hAnsi="Browallia New" w:cs="Browallia New" w:hint="cs"/>
                <w:sz w:val="23"/>
                <w:szCs w:val="23"/>
                <w:cs/>
              </w:rPr>
              <w:t>บันทึกเป็นรายได้</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/(รายจ่าย)</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ใน</w:t>
            </w:r>
          </w:p>
        </w:tc>
        <w:tc>
          <w:tcPr>
            <w:tcW w:w="1170" w:type="dxa"/>
            <w:vAlign w:val="bottom"/>
          </w:tcPr>
          <w:p w14:paraId="006CEDED" w14:textId="77777777" w:rsidR="00655194" w:rsidRPr="00825592" w:rsidRDefault="00655194" w:rsidP="00BF5FC1">
            <w:pPr>
              <w:spacing w:line="240" w:lineRule="auto"/>
              <w:jc w:val="center"/>
              <w:rPr>
                <w:rFonts w:ascii="Browallia New" w:hAnsi="Browallia New" w:cs="Browallia New"/>
                <w:sz w:val="23"/>
                <w:szCs w:val="23"/>
                <w:cs/>
              </w:rPr>
            </w:pPr>
          </w:p>
        </w:tc>
      </w:tr>
      <w:tr w:rsidR="00655194" w:rsidRPr="00825592" w14:paraId="454284A0" w14:textId="77777777" w:rsidTr="00563704">
        <w:trPr>
          <w:trHeight w:val="20"/>
          <w:tblHeader/>
        </w:trPr>
        <w:tc>
          <w:tcPr>
            <w:tcW w:w="4608" w:type="dxa"/>
            <w:vAlign w:val="bottom"/>
          </w:tcPr>
          <w:p w14:paraId="39948EF4"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1146" w:type="dxa"/>
            <w:vAlign w:val="bottom"/>
            <w:hideMark/>
          </w:tcPr>
          <w:p w14:paraId="133CF0BF" w14:textId="1D844CE7" w:rsidR="00655194" w:rsidRPr="00825592" w:rsidRDefault="00D3548C" w:rsidP="00D3548C">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008C7AF6" w:rsidRPr="00F351D8">
              <w:rPr>
                <w:rFonts w:ascii="Browallia New" w:hAnsi="Browallia New" w:cs="Browallia New"/>
                <w:sz w:val="23"/>
                <w:szCs w:val="23"/>
                <w:lang w:val="en-GB"/>
              </w:rPr>
              <w:t>256</w:t>
            </w:r>
            <w:r w:rsidR="002821B9">
              <w:rPr>
                <w:rFonts w:ascii="Browallia New" w:hAnsi="Browallia New" w:cs="Browallia New"/>
                <w:sz w:val="23"/>
                <w:szCs w:val="23"/>
                <w:lang w:val="en-GB"/>
              </w:rPr>
              <w:t>5</w:t>
            </w:r>
          </w:p>
        </w:tc>
        <w:tc>
          <w:tcPr>
            <w:tcW w:w="1170" w:type="dxa"/>
            <w:vAlign w:val="bottom"/>
            <w:hideMark/>
          </w:tcPr>
          <w:p w14:paraId="23EC9B84" w14:textId="77777777" w:rsidR="00655194" w:rsidRPr="00825592" w:rsidRDefault="00655194" w:rsidP="00BF5FC1">
            <w:pPr>
              <w:pBdr>
                <w:bottom w:val="single" w:sz="4" w:space="1" w:color="auto"/>
              </w:pBdr>
              <w:spacing w:line="240" w:lineRule="auto"/>
              <w:ind w:hanging="24"/>
              <w:jc w:val="center"/>
              <w:rPr>
                <w:rFonts w:ascii="Browallia New" w:hAnsi="Browallia New" w:cs="Browallia New"/>
                <w:sz w:val="23"/>
                <w:szCs w:val="23"/>
                <w:cs/>
              </w:rPr>
            </w:pPr>
            <w:r w:rsidRPr="00825592">
              <w:rPr>
                <w:rFonts w:ascii="Browallia New" w:hAnsi="Browallia New" w:cs="Browallia New" w:hint="cs"/>
                <w:sz w:val="23"/>
                <w:szCs w:val="23"/>
                <w:cs/>
              </w:rPr>
              <w:t>กำไรหรือขาดทุน</w:t>
            </w:r>
          </w:p>
        </w:tc>
        <w:tc>
          <w:tcPr>
            <w:tcW w:w="1080" w:type="dxa"/>
            <w:vAlign w:val="bottom"/>
            <w:hideMark/>
          </w:tcPr>
          <w:p w14:paraId="4716DF69" w14:textId="77777777"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กำไรขาดทุน</w:t>
            </w:r>
            <w:r w:rsidRPr="00825592">
              <w:rPr>
                <w:rFonts w:ascii="Browallia New" w:hAnsi="Browallia New" w:cs="Browallia New" w:hint="cs"/>
                <w:sz w:val="23"/>
                <w:szCs w:val="23"/>
                <w:cs/>
                <w:lang w:val="en-GB"/>
              </w:rPr>
              <w:t>เบ็ดเสร็จอื่น</w:t>
            </w:r>
          </w:p>
        </w:tc>
        <w:tc>
          <w:tcPr>
            <w:tcW w:w="1170" w:type="dxa"/>
            <w:vAlign w:val="bottom"/>
            <w:hideMark/>
          </w:tcPr>
          <w:p w14:paraId="53858B6C" w14:textId="77870E6F"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lang w:val="en-GB"/>
              </w:rPr>
              <w:t>31</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lang w:val="en-GB"/>
              </w:rPr>
              <w:t>ธันวาคม</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lang w:val="en-GB"/>
              </w:rPr>
              <w:t>256</w:t>
            </w:r>
            <w:r w:rsidR="002821B9">
              <w:rPr>
                <w:rFonts w:ascii="Browallia New" w:hAnsi="Browallia New" w:cs="Browallia New"/>
                <w:sz w:val="23"/>
                <w:szCs w:val="23"/>
                <w:lang w:val="en-GB"/>
              </w:rPr>
              <w:t>5</w:t>
            </w:r>
          </w:p>
        </w:tc>
      </w:tr>
      <w:tr w:rsidR="00D953B7" w:rsidRPr="00825592" w14:paraId="191A69FB" w14:textId="77777777" w:rsidTr="00563704">
        <w:trPr>
          <w:trHeight w:val="20"/>
        </w:trPr>
        <w:tc>
          <w:tcPr>
            <w:tcW w:w="4608" w:type="dxa"/>
            <w:vAlign w:val="bottom"/>
          </w:tcPr>
          <w:p w14:paraId="5A0D0391" w14:textId="77777777" w:rsidR="00D953B7" w:rsidRPr="00825592" w:rsidRDefault="00D953B7" w:rsidP="00CD5BF0">
            <w:pPr>
              <w:spacing w:line="240" w:lineRule="auto"/>
              <w:rPr>
                <w:rFonts w:ascii="Browallia New" w:hAnsi="Browallia New" w:cs="Browallia New"/>
                <w:b/>
                <w:bCs/>
                <w:sz w:val="23"/>
                <w:szCs w:val="23"/>
                <w:cs/>
              </w:rPr>
            </w:pPr>
          </w:p>
        </w:tc>
        <w:tc>
          <w:tcPr>
            <w:tcW w:w="1146" w:type="dxa"/>
            <w:vAlign w:val="bottom"/>
          </w:tcPr>
          <w:p w14:paraId="404EB7CE" w14:textId="77777777" w:rsidR="00D953B7" w:rsidRPr="00825592" w:rsidRDefault="00D953B7" w:rsidP="00CD5BF0">
            <w:pPr>
              <w:spacing w:line="240" w:lineRule="auto"/>
              <w:jc w:val="right"/>
              <w:rPr>
                <w:rFonts w:ascii="Browallia New" w:hAnsi="Browallia New" w:cs="Browallia New"/>
                <w:sz w:val="23"/>
                <w:szCs w:val="23"/>
                <w:lang w:val="en-GB"/>
              </w:rPr>
            </w:pPr>
          </w:p>
        </w:tc>
        <w:tc>
          <w:tcPr>
            <w:tcW w:w="1170" w:type="dxa"/>
            <w:vAlign w:val="bottom"/>
          </w:tcPr>
          <w:p w14:paraId="26EE236B" w14:textId="77777777" w:rsidR="00D953B7" w:rsidRPr="00825592" w:rsidRDefault="00D953B7" w:rsidP="00CD5BF0">
            <w:pPr>
              <w:spacing w:line="240" w:lineRule="auto"/>
              <w:jc w:val="right"/>
              <w:rPr>
                <w:rFonts w:ascii="Browallia New" w:hAnsi="Browallia New" w:cs="Browallia New"/>
                <w:sz w:val="23"/>
                <w:szCs w:val="23"/>
                <w:cs/>
                <w:lang w:val="en-GB"/>
              </w:rPr>
            </w:pPr>
          </w:p>
        </w:tc>
        <w:tc>
          <w:tcPr>
            <w:tcW w:w="1080" w:type="dxa"/>
            <w:vAlign w:val="bottom"/>
          </w:tcPr>
          <w:p w14:paraId="18D18196" w14:textId="77777777" w:rsidR="00D953B7" w:rsidRPr="00825592" w:rsidRDefault="00D953B7" w:rsidP="00CD5BF0">
            <w:pPr>
              <w:spacing w:line="240" w:lineRule="auto"/>
              <w:jc w:val="center"/>
              <w:rPr>
                <w:rFonts w:ascii="Browallia New" w:hAnsi="Browallia New" w:cs="Browallia New"/>
                <w:sz w:val="23"/>
                <w:szCs w:val="23"/>
                <w:cs/>
                <w:lang w:val="en-GB"/>
              </w:rPr>
            </w:pPr>
          </w:p>
        </w:tc>
        <w:tc>
          <w:tcPr>
            <w:tcW w:w="1170" w:type="dxa"/>
            <w:vAlign w:val="bottom"/>
          </w:tcPr>
          <w:p w14:paraId="3865166F" w14:textId="77777777" w:rsidR="00D953B7" w:rsidRPr="00825592" w:rsidRDefault="00D953B7" w:rsidP="00CD5BF0">
            <w:pPr>
              <w:spacing w:line="240" w:lineRule="auto"/>
              <w:jc w:val="right"/>
              <w:rPr>
                <w:rFonts w:ascii="Browallia New" w:hAnsi="Browallia New" w:cs="Browallia New"/>
                <w:sz w:val="23"/>
                <w:szCs w:val="23"/>
                <w:lang w:val="en-GB"/>
              </w:rPr>
            </w:pPr>
          </w:p>
        </w:tc>
      </w:tr>
      <w:tr w:rsidR="00CD5BF0" w:rsidRPr="00825592" w14:paraId="0332122C" w14:textId="77777777" w:rsidTr="00563704">
        <w:trPr>
          <w:trHeight w:val="20"/>
        </w:trPr>
        <w:tc>
          <w:tcPr>
            <w:tcW w:w="4608" w:type="dxa"/>
            <w:vAlign w:val="bottom"/>
            <w:hideMark/>
          </w:tcPr>
          <w:p w14:paraId="28122181" w14:textId="40E4BBDC" w:rsidR="00CD5BF0" w:rsidRPr="00825592" w:rsidRDefault="00CD5BF0" w:rsidP="00CD5BF0">
            <w:pPr>
              <w:spacing w:line="240" w:lineRule="auto"/>
              <w:rPr>
                <w:rFonts w:ascii="Browallia New" w:hAnsi="Browallia New" w:cs="Browallia New"/>
                <w:sz w:val="23"/>
                <w:szCs w:val="23"/>
              </w:rPr>
            </w:pPr>
            <w:r w:rsidRPr="00825592">
              <w:rPr>
                <w:rFonts w:ascii="Browallia New" w:hAnsi="Browallia New" w:cs="Browallia New" w:hint="cs"/>
                <w:b/>
                <w:bCs/>
                <w:sz w:val="23"/>
                <w:szCs w:val="23"/>
                <w:cs/>
              </w:rPr>
              <w:t>สินทรัพย์ภาษีเงินได้รอการตัดบัญชี</w:t>
            </w:r>
            <w:r w:rsidR="00F46B29" w:rsidRPr="00F46B29">
              <w:rPr>
                <w:rFonts w:ascii="Browallia New" w:hAnsi="Browallia New" w:cs="Browallia New" w:hint="cs"/>
                <w:b/>
                <w:bCs/>
                <w:sz w:val="23"/>
                <w:szCs w:val="23"/>
              </w:rPr>
              <w:t xml:space="preserve"> </w:t>
            </w:r>
          </w:p>
        </w:tc>
        <w:tc>
          <w:tcPr>
            <w:tcW w:w="1146" w:type="dxa"/>
            <w:vAlign w:val="bottom"/>
          </w:tcPr>
          <w:p w14:paraId="5A9C15AC" w14:textId="1B94315E" w:rsidR="00CD5BF0" w:rsidRPr="00825592" w:rsidRDefault="00CD5BF0" w:rsidP="00CD5BF0">
            <w:pPr>
              <w:spacing w:line="240" w:lineRule="auto"/>
              <w:jc w:val="right"/>
              <w:rPr>
                <w:rFonts w:ascii="Browallia New" w:hAnsi="Browallia New" w:cs="Browallia New"/>
                <w:sz w:val="23"/>
                <w:szCs w:val="23"/>
                <w:lang w:val="en-GB"/>
              </w:rPr>
            </w:pPr>
          </w:p>
        </w:tc>
        <w:tc>
          <w:tcPr>
            <w:tcW w:w="1170" w:type="dxa"/>
            <w:vAlign w:val="bottom"/>
          </w:tcPr>
          <w:p w14:paraId="30F85016" w14:textId="00CC0A4B" w:rsidR="00CD5BF0" w:rsidRPr="00825592" w:rsidRDefault="00CD5BF0" w:rsidP="00CD5BF0">
            <w:pPr>
              <w:spacing w:line="240" w:lineRule="auto"/>
              <w:jc w:val="right"/>
              <w:rPr>
                <w:rFonts w:ascii="Browallia New" w:hAnsi="Browallia New" w:cs="Browallia New"/>
                <w:sz w:val="23"/>
                <w:szCs w:val="23"/>
                <w:cs/>
                <w:lang w:val="en-GB"/>
              </w:rPr>
            </w:pPr>
          </w:p>
        </w:tc>
        <w:tc>
          <w:tcPr>
            <w:tcW w:w="1080" w:type="dxa"/>
            <w:vAlign w:val="bottom"/>
          </w:tcPr>
          <w:p w14:paraId="41252559" w14:textId="745D6C1B" w:rsidR="00CD5BF0" w:rsidRPr="00825592" w:rsidRDefault="00CD5BF0" w:rsidP="00CD5BF0">
            <w:pPr>
              <w:spacing w:line="240" w:lineRule="auto"/>
              <w:jc w:val="center"/>
              <w:rPr>
                <w:rFonts w:ascii="Browallia New" w:hAnsi="Browallia New" w:cs="Browallia New"/>
                <w:sz w:val="23"/>
                <w:szCs w:val="23"/>
                <w:cs/>
                <w:lang w:val="en-GB"/>
              </w:rPr>
            </w:pPr>
          </w:p>
        </w:tc>
        <w:tc>
          <w:tcPr>
            <w:tcW w:w="1170" w:type="dxa"/>
            <w:vAlign w:val="bottom"/>
          </w:tcPr>
          <w:p w14:paraId="49169A81" w14:textId="19768F20" w:rsidR="00CD5BF0" w:rsidRPr="00825592" w:rsidRDefault="00CD5BF0" w:rsidP="00CD5BF0">
            <w:pPr>
              <w:spacing w:line="240" w:lineRule="auto"/>
              <w:jc w:val="right"/>
              <w:rPr>
                <w:rFonts w:ascii="Browallia New" w:hAnsi="Browallia New" w:cs="Browallia New"/>
                <w:sz w:val="23"/>
                <w:szCs w:val="23"/>
                <w:lang w:val="en-GB"/>
              </w:rPr>
            </w:pPr>
          </w:p>
        </w:tc>
      </w:tr>
      <w:tr w:rsidR="00756DD3" w:rsidRPr="00825592" w14:paraId="52990A1C" w14:textId="77777777" w:rsidTr="0002562D">
        <w:trPr>
          <w:trHeight w:val="20"/>
        </w:trPr>
        <w:tc>
          <w:tcPr>
            <w:tcW w:w="4608" w:type="dxa"/>
            <w:vAlign w:val="bottom"/>
          </w:tcPr>
          <w:p w14:paraId="32EFC427" w14:textId="1A9DBD3F" w:rsidR="00756DD3" w:rsidRPr="00825592" w:rsidRDefault="00756DD3" w:rsidP="00C07995">
            <w:pPr>
              <w:spacing w:line="240" w:lineRule="auto"/>
              <w:ind w:left="180" w:hanging="180"/>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w:t>
            </w:r>
            <w:r>
              <w:rPr>
                <w:rFonts w:ascii="Browallia New" w:hAnsi="Browallia New" w:cs="Browallia New"/>
                <w:sz w:val="23"/>
                <w:szCs w:val="23"/>
              </w:rPr>
              <w:br/>
              <w:t xml:space="preserve">  </w:t>
            </w:r>
            <w:r w:rsidRPr="00825592">
              <w:rPr>
                <w:rFonts w:ascii="Browallia New" w:hAnsi="Browallia New" w:cs="Browallia New" w:hint="cs"/>
                <w:sz w:val="23"/>
                <w:szCs w:val="23"/>
                <w:cs/>
              </w:rPr>
              <w:t>ตามสัญญาเช่าซื้อ</w:t>
            </w:r>
          </w:p>
        </w:tc>
        <w:tc>
          <w:tcPr>
            <w:tcW w:w="1146" w:type="dxa"/>
            <w:vAlign w:val="bottom"/>
          </w:tcPr>
          <w:p w14:paraId="3344DF6B" w14:textId="056DA333"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55,895</w:t>
            </w:r>
          </w:p>
        </w:tc>
        <w:tc>
          <w:tcPr>
            <w:tcW w:w="1170" w:type="dxa"/>
            <w:tcBorders>
              <w:top w:val="nil"/>
              <w:left w:val="nil"/>
              <w:bottom w:val="nil"/>
              <w:right w:val="nil"/>
            </w:tcBorders>
            <w:shd w:val="clear" w:color="auto" w:fill="auto"/>
            <w:vAlign w:val="bottom"/>
          </w:tcPr>
          <w:p w14:paraId="743BCEC7" w14:textId="65BBFAFD" w:rsidR="00756DD3" w:rsidRPr="00825592" w:rsidRDefault="00A139A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(10,427)</w:t>
            </w:r>
          </w:p>
        </w:tc>
        <w:tc>
          <w:tcPr>
            <w:tcW w:w="1080" w:type="dxa"/>
            <w:vAlign w:val="bottom"/>
          </w:tcPr>
          <w:p w14:paraId="3578B05D" w14:textId="5189275F" w:rsidR="00756DD3" w:rsidRPr="00825592" w:rsidRDefault="008768C3"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212B43A" w14:textId="6A198D68" w:rsidR="00756DD3" w:rsidRPr="00825592" w:rsidRDefault="00A139A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45,468</w:t>
            </w:r>
          </w:p>
        </w:tc>
      </w:tr>
      <w:tr w:rsidR="00756DD3" w:rsidRPr="00825592" w14:paraId="6125AAE1" w14:textId="77777777" w:rsidTr="0002562D">
        <w:trPr>
          <w:trHeight w:val="20"/>
        </w:trPr>
        <w:tc>
          <w:tcPr>
            <w:tcW w:w="4608" w:type="dxa"/>
            <w:vAlign w:val="bottom"/>
          </w:tcPr>
          <w:p w14:paraId="5425A385" w14:textId="56ACABAD" w:rsidR="00756DD3" w:rsidRPr="00825592"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จากค่าเผื่อการลดมูลค่าของสินค้าคงเหลือ</w:t>
            </w:r>
          </w:p>
        </w:tc>
        <w:tc>
          <w:tcPr>
            <w:tcW w:w="1146" w:type="dxa"/>
            <w:vAlign w:val="bottom"/>
          </w:tcPr>
          <w:p w14:paraId="42FF0CDE" w14:textId="7972FDAD"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1,853</w:t>
            </w:r>
          </w:p>
        </w:tc>
        <w:tc>
          <w:tcPr>
            <w:tcW w:w="1170" w:type="dxa"/>
            <w:tcBorders>
              <w:top w:val="nil"/>
              <w:left w:val="nil"/>
              <w:bottom w:val="nil"/>
              <w:right w:val="nil"/>
            </w:tcBorders>
            <w:shd w:val="clear" w:color="auto" w:fill="auto"/>
            <w:vAlign w:val="bottom"/>
          </w:tcPr>
          <w:p w14:paraId="4D9D7B89" w14:textId="51A1BD06" w:rsidR="00756DD3" w:rsidRPr="00825592" w:rsidRDefault="00A139A5"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464</w:t>
            </w:r>
          </w:p>
        </w:tc>
        <w:tc>
          <w:tcPr>
            <w:tcW w:w="1080" w:type="dxa"/>
            <w:vAlign w:val="bottom"/>
          </w:tcPr>
          <w:p w14:paraId="2D991D46" w14:textId="4A95BD50" w:rsidR="00756DD3" w:rsidRPr="00825592" w:rsidRDefault="008768C3"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604CC7C" w14:textId="64978530" w:rsidR="00756DD3" w:rsidRPr="00825592" w:rsidRDefault="00A139A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2,317</w:t>
            </w:r>
          </w:p>
        </w:tc>
      </w:tr>
      <w:tr w:rsidR="00756DD3" w:rsidRPr="00825592" w14:paraId="5CBE36C1" w14:textId="77777777" w:rsidTr="0002562D">
        <w:trPr>
          <w:trHeight w:val="20"/>
        </w:trPr>
        <w:tc>
          <w:tcPr>
            <w:tcW w:w="4608" w:type="dxa"/>
            <w:vAlign w:val="bottom"/>
          </w:tcPr>
          <w:p w14:paraId="1CCB9E49" w14:textId="4DD0C090" w:rsidR="00756DD3" w:rsidRPr="00825592" w:rsidRDefault="00756DD3" w:rsidP="00756DD3">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จากค่าเผื่อการด้อยค่าของสินทรัพย์ไม่มีตัวตน</w:t>
            </w:r>
          </w:p>
        </w:tc>
        <w:tc>
          <w:tcPr>
            <w:tcW w:w="1146" w:type="dxa"/>
            <w:vAlign w:val="bottom"/>
          </w:tcPr>
          <w:p w14:paraId="4A8422F2" w14:textId="4964CE53" w:rsidR="00756DD3" w:rsidRPr="00CA715F" w:rsidRDefault="00756DD3" w:rsidP="00756DD3">
            <w:pPr>
              <w:spacing w:line="240" w:lineRule="auto"/>
              <w:jc w:val="right"/>
              <w:rPr>
                <w:rFonts w:ascii="Browallia New" w:hAnsi="Browallia New" w:cs="Browallia New"/>
                <w:sz w:val="23"/>
                <w:szCs w:val="23"/>
              </w:rPr>
            </w:pPr>
            <w:r w:rsidRPr="00CA715F">
              <w:rPr>
                <w:rFonts w:ascii="Browallia New" w:hAnsi="Browallia New" w:cs="Browallia New"/>
                <w:sz w:val="23"/>
                <w:szCs w:val="23"/>
                <w:lang w:val="en-GB"/>
              </w:rPr>
              <w:t>753</w:t>
            </w:r>
          </w:p>
        </w:tc>
        <w:tc>
          <w:tcPr>
            <w:tcW w:w="1170" w:type="dxa"/>
            <w:tcBorders>
              <w:top w:val="nil"/>
              <w:left w:val="nil"/>
              <w:bottom w:val="nil"/>
              <w:right w:val="nil"/>
            </w:tcBorders>
            <w:shd w:val="clear" w:color="auto" w:fill="auto"/>
            <w:vAlign w:val="bottom"/>
          </w:tcPr>
          <w:p w14:paraId="4A3D823E" w14:textId="446CBE9E" w:rsidR="00756DD3" w:rsidRPr="00825592" w:rsidRDefault="00933AE5"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(162)</w:t>
            </w:r>
          </w:p>
        </w:tc>
        <w:tc>
          <w:tcPr>
            <w:tcW w:w="1080" w:type="dxa"/>
            <w:vAlign w:val="bottom"/>
          </w:tcPr>
          <w:p w14:paraId="34BA66AE" w14:textId="6D8C9255" w:rsidR="00756DD3" w:rsidRPr="00825592" w:rsidRDefault="008768C3"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E01F919" w14:textId="74CF9865" w:rsidR="00756DD3" w:rsidRPr="00825592"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591</w:t>
            </w:r>
          </w:p>
        </w:tc>
      </w:tr>
      <w:tr w:rsidR="00756DD3" w:rsidRPr="00825592" w14:paraId="13FF8020" w14:textId="77777777" w:rsidTr="0002562D">
        <w:trPr>
          <w:trHeight w:val="20"/>
        </w:trPr>
        <w:tc>
          <w:tcPr>
            <w:tcW w:w="4608" w:type="dxa"/>
            <w:vAlign w:val="bottom"/>
          </w:tcPr>
          <w:p w14:paraId="52AEF64A" w14:textId="165A2081" w:rsidR="00756DD3" w:rsidRPr="0001444F"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ของเงินให้กู้ยืม</w:t>
            </w:r>
            <w:r>
              <w:rPr>
                <w:rFonts w:ascii="Browallia New" w:hAnsi="Browallia New" w:cs="Browallia New"/>
                <w:sz w:val="23"/>
                <w:szCs w:val="23"/>
              </w:rPr>
              <w:br/>
              <w:t xml:space="preserve">     </w:t>
            </w:r>
            <w:r w:rsidRPr="00825592">
              <w:rPr>
                <w:rFonts w:ascii="Browallia New" w:hAnsi="Browallia New" w:cs="Browallia New" w:hint="cs"/>
                <w:sz w:val="23"/>
                <w:szCs w:val="23"/>
                <w:cs/>
              </w:rPr>
              <w:t>ระยะสั้นและดอกเบี้ยค้างรับ</w:t>
            </w:r>
          </w:p>
        </w:tc>
        <w:tc>
          <w:tcPr>
            <w:tcW w:w="1146" w:type="dxa"/>
            <w:vAlign w:val="bottom"/>
          </w:tcPr>
          <w:p w14:paraId="1D2B43A3" w14:textId="454F4079"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19,283</w:t>
            </w:r>
          </w:p>
        </w:tc>
        <w:tc>
          <w:tcPr>
            <w:tcW w:w="1170" w:type="dxa"/>
            <w:tcBorders>
              <w:top w:val="nil"/>
              <w:left w:val="nil"/>
              <w:bottom w:val="nil"/>
              <w:right w:val="nil"/>
            </w:tcBorders>
            <w:shd w:val="clear" w:color="auto" w:fill="auto"/>
            <w:vAlign w:val="bottom"/>
          </w:tcPr>
          <w:p w14:paraId="1FCE7405" w14:textId="0BA0C9E6" w:rsidR="00756DD3" w:rsidDel="002821B9"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303</w:t>
            </w:r>
          </w:p>
        </w:tc>
        <w:tc>
          <w:tcPr>
            <w:tcW w:w="1080" w:type="dxa"/>
            <w:vAlign w:val="bottom"/>
          </w:tcPr>
          <w:p w14:paraId="4E45B94F" w14:textId="44D6B2C7"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3E2EF34" w14:textId="20243E2C" w:rsidR="00756DD3" w:rsidDel="002821B9"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19,586</w:t>
            </w:r>
          </w:p>
        </w:tc>
      </w:tr>
      <w:tr w:rsidR="00756DD3" w:rsidRPr="00825592" w14:paraId="19AAD269" w14:textId="77777777" w:rsidTr="0002562D">
        <w:trPr>
          <w:trHeight w:val="20"/>
        </w:trPr>
        <w:tc>
          <w:tcPr>
            <w:tcW w:w="4608" w:type="dxa"/>
            <w:vAlign w:val="bottom"/>
          </w:tcPr>
          <w:p w14:paraId="0C836EF6" w14:textId="680EAEF0" w:rsidR="00756DD3" w:rsidRPr="0001444F"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ของลูกหนี้และ</w:t>
            </w:r>
            <w:r>
              <w:rPr>
                <w:rFonts w:ascii="Browallia New" w:hAnsi="Browallia New" w:cs="Browallia New"/>
                <w:sz w:val="23"/>
                <w:szCs w:val="23"/>
              </w:rPr>
              <w:br/>
              <w:t xml:space="preserve">     </w:t>
            </w:r>
            <w:r w:rsidRPr="00825592">
              <w:rPr>
                <w:rFonts w:ascii="Browallia New" w:hAnsi="Browallia New" w:cs="Browallia New" w:hint="cs"/>
                <w:sz w:val="23"/>
                <w:szCs w:val="23"/>
                <w:cs/>
              </w:rPr>
              <w:t>เงินจ่ายล่วงหน้าพนักงาน</w:t>
            </w:r>
          </w:p>
        </w:tc>
        <w:tc>
          <w:tcPr>
            <w:tcW w:w="1146" w:type="dxa"/>
            <w:vAlign w:val="bottom"/>
          </w:tcPr>
          <w:p w14:paraId="294478E8" w14:textId="0C692C24"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13,521</w:t>
            </w:r>
          </w:p>
        </w:tc>
        <w:tc>
          <w:tcPr>
            <w:tcW w:w="1170" w:type="dxa"/>
            <w:tcBorders>
              <w:top w:val="nil"/>
              <w:left w:val="nil"/>
              <w:bottom w:val="nil"/>
              <w:right w:val="nil"/>
            </w:tcBorders>
            <w:shd w:val="clear" w:color="auto" w:fill="auto"/>
            <w:vAlign w:val="bottom"/>
          </w:tcPr>
          <w:p w14:paraId="42DF3632" w14:textId="2226979C" w:rsidR="00756DD3" w:rsidDel="002821B9"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(11)</w:t>
            </w:r>
          </w:p>
        </w:tc>
        <w:tc>
          <w:tcPr>
            <w:tcW w:w="1080" w:type="dxa"/>
            <w:vAlign w:val="bottom"/>
          </w:tcPr>
          <w:p w14:paraId="082EF4CF" w14:textId="7B954558"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C72581C" w14:textId="6B6B9A8B" w:rsidR="00756DD3" w:rsidDel="002821B9"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13,5</w:t>
            </w:r>
            <w:r w:rsidR="00B94477">
              <w:rPr>
                <w:rFonts w:ascii="Browallia New" w:hAnsi="Browallia New" w:cs="Browallia New"/>
                <w:sz w:val="23"/>
                <w:szCs w:val="23"/>
                <w:lang w:val="en-GB"/>
              </w:rPr>
              <w:t>1</w:t>
            </w:r>
            <w:r>
              <w:rPr>
                <w:rFonts w:ascii="Browallia New" w:hAnsi="Browallia New" w:cs="Browallia New"/>
                <w:sz w:val="23"/>
                <w:szCs w:val="23"/>
                <w:lang w:val="en-GB"/>
              </w:rPr>
              <w:t>0</w:t>
            </w:r>
          </w:p>
        </w:tc>
      </w:tr>
      <w:tr w:rsidR="00756DD3" w:rsidRPr="00825592" w14:paraId="0ED6E5AB" w14:textId="77777777" w:rsidTr="0002562D">
        <w:trPr>
          <w:trHeight w:val="20"/>
        </w:trPr>
        <w:tc>
          <w:tcPr>
            <w:tcW w:w="4608" w:type="dxa"/>
            <w:vAlign w:val="bottom"/>
          </w:tcPr>
          <w:p w14:paraId="75C7EEA8" w14:textId="5717E8E9" w:rsidR="00756DD3" w:rsidRPr="0001444F"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จากค่าเผื่อการลดมูลค่าของสินทรัพย์รอการขาย</w:t>
            </w:r>
          </w:p>
        </w:tc>
        <w:tc>
          <w:tcPr>
            <w:tcW w:w="1146" w:type="dxa"/>
            <w:vAlign w:val="bottom"/>
          </w:tcPr>
          <w:p w14:paraId="121BAA0E" w14:textId="39CF0DD0"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1,896</w:t>
            </w:r>
          </w:p>
        </w:tc>
        <w:tc>
          <w:tcPr>
            <w:tcW w:w="1170" w:type="dxa"/>
            <w:tcBorders>
              <w:top w:val="nil"/>
              <w:left w:val="nil"/>
              <w:bottom w:val="nil"/>
              <w:right w:val="nil"/>
            </w:tcBorders>
            <w:shd w:val="clear" w:color="auto" w:fill="auto"/>
            <w:vAlign w:val="bottom"/>
          </w:tcPr>
          <w:p w14:paraId="4A579ADA" w14:textId="620BEA07" w:rsidR="00756DD3" w:rsidDel="002821B9" w:rsidRDefault="001C1D4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1,065</w:t>
            </w:r>
          </w:p>
        </w:tc>
        <w:tc>
          <w:tcPr>
            <w:tcW w:w="1080" w:type="dxa"/>
            <w:vAlign w:val="bottom"/>
          </w:tcPr>
          <w:p w14:paraId="1DDC66C7" w14:textId="289244FF"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B5FA202" w14:textId="7BDC4386" w:rsidR="00756DD3" w:rsidDel="002821B9" w:rsidRDefault="001C1D4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2,961</w:t>
            </w:r>
          </w:p>
        </w:tc>
      </w:tr>
      <w:tr w:rsidR="00756DD3" w:rsidRPr="00825592" w14:paraId="7A7EC2CF" w14:textId="77777777" w:rsidTr="0002562D">
        <w:trPr>
          <w:trHeight w:val="20"/>
        </w:trPr>
        <w:tc>
          <w:tcPr>
            <w:tcW w:w="4608" w:type="dxa"/>
            <w:vAlign w:val="bottom"/>
          </w:tcPr>
          <w:p w14:paraId="203CC439" w14:textId="433E5859" w:rsidR="00756DD3" w:rsidRPr="0001444F" w:rsidRDefault="00756DD3" w:rsidP="00756DD3">
            <w:pPr>
              <w:spacing w:line="240" w:lineRule="auto"/>
              <w:ind w:right="-229"/>
              <w:rPr>
                <w:rFonts w:ascii="Browallia New" w:hAnsi="Browallia New" w:cs="Browallia New"/>
                <w:sz w:val="23"/>
                <w:szCs w:val="23"/>
                <w:cs/>
              </w:rPr>
            </w:pPr>
            <w:r w:rsidRPr="00F351D8">
              <w:rPr>
                <w:rFonts w:ascii="Browallia New" w:hAnsi="Browallia New" w:cs="Browallia New"/>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EB6914" w:rsidDel="001132E1">
              <w:rPr>
                <w:rFonts w:ascii="Browallia New" w:hAnsi="Browallia New" w:cs="Browallia New"/>
                <w:sz w:val="23"/>
                <w:szCs w:val="23"/>
                <w:cs/>
              </w:rPr>
              <w:t xml:space="preserve"> </w:t>
            </w:r>
            <w:r w:rsidRPr="00F351D8">
              <w:rPr>
                <w:rFonts w:ascii="Browallia New" w:hAnsi="Browallia New" w:cs="Browallia New"/>
                <w:sz w:val="23"/>
                <w:szCs w:val="23"/>
                <w:cs/>
              </w:rPr>
              <w:t>ของ</w:t>
            </w:r>
            <w:r w:rsidRPr="00EB6914">
              <w:rPr>
                <w:rFonts w:ascii="Browallia New" w:hAnsi="Browallia New" w:cs="Browallia New" w:hint="cs"/>
                <w:sz w:val="23"/>
                <w:szCs w:val="23"/>
                <w:cs/>
              </w:rPr>
              <w:t>ลูกหนี้การค้า</w:t>
            </w:r>
            <w:r>
              <w:rPr>
                <w:rFonts w:ascii="Browallia New" w:hAnsi="Browallia New" w:cs="Browallia New"/>
                <w:sz w:val="23"/>
                <w:szCs w:val="23"/>
              </w:rPr>
              <w:br/>
              <w:t xml:space="preserve">     </w:t>
            </w:r>
            <w:r w:rsidRPr="00EB6914">
              <w:rPr>
                <w:rFonts w:ascii="Browallia New" w:hAnsi="Browallia New" w:cs="Browallia New" w:hint="cs"/>
                <w:sz w:val="23"/>
                <w:szCs w:val="23"/>
                <w:cs/>
              </w:rPr>
              <w:t>และลูกหนี้</w:t>
            </w:r>
            <w:r w:rsidRPr="00EB6914">
              <w:rPr>
                <w:rFonts w:ascii="Browallia New" w:hAnsi="Browallia New" w:cs="Browallia New"/>
                <w:sz w:val="23"/>
                <w:szCs w:val="23"/>
                <w:cs/>
              </w:rPr>
              <w:t>อื่น</w:t>
            </w:r>
          </w:p>
        </w:tc>
        <w:tc>
          <w:tcPr>
            <w:tcW w:w="1146" w:type="dxa"/>
            <w:vAlign w:val="bottom"/>
          </w:tcPr>
          <w:p w14:paraId="56408E5B" w14:textId="5751A8E5"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11,648</w:t>
            </w:r>
          </w:p>
        </w:tc>
        <w:tc>
          <w:tcPr>
            <w:tcW w:w="1170" w:type="dxa"/>
            <w:tcBorders>
              <w:top w:val="nil"/>
              <w:left w:val="nil"/>
              <w:bottom w:val="nil"/>
              <w:right w:val="nil"/>
            </w:tcBorders>
            <w:shd w:val="clear" w:color="auto" w:fill="auto"/>
            <w:vAlign w:val="bottom"/>
          </w:tcPr>
          <w:p w14:paraId="05A21620" w14:textId="5BFB3CA2" w:rsidR="00756DD3" w:rsidDel="002821B9" w:rsidRDefault="008A0147"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w:t>
            </w:r>
          </w:p>
        </w:tc>
        <w:tc>
          <w:tcPr>
            <w:tcW w:w="1080" w:type="dxa"/>
            <w:vAlign w:val="bottom"/>
          </w:tcPr>
          <w:p w14:paraId="36376DAB" w14:textId="0E6DA037"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776FAC3" w14:textId="60ED9881" w:rsidR="00756DD3" w:rsidDel="002821B9" w:rsidRDefault="008A0147"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11,634</w:t>
            </w:r>
          </w:p>
        </w:tc>
      </w:tr>
      <w:tr w:rsidR="00756DD3" w:rsidRPr="00825592" w14:paraId="3318ECB4" w14:textId="77777777" w:rsidTr="0002562D">
        <w:trPr>
          <w:trHeight w:val="20"/>
        </w:trPr>
        <w:tc>
          <w:tcPr>
            <w:tcW w:w="4608" w:type="dxa"/>
            <w:vAlign w:val="bottom"/>
          </w:tcPr>
          <w:p w14:paraId="7427D4A6" w14:textId="336AD98A" w:rsidR="00756DD3" w:rsidRPr="0001444F" w:rsidRDefault="00756DD3" w:rsidP="00756DD3">
            <w:pPr>
              <w:spacing w:line="240" w:lineRule="auto"/>
              <w:ind w:right="-229"/>
              <w:rPr>
                <w:rFonts w:ascii="Browallia New" w:hAnsi="Browallia New" w:cs="Browallia New"/>
                <w:sz w:val="23"/>
                <w:szCs w:val="23"/>
                <w:cs/>
              </w:rPr>
            </w:pPr>
            <w:r w:rsidRPr="007A51B7">
              <w:rPr>
                <w:rFonts w:ascii="Browallia New" w:hAnsi="Browallia New" w:cs="Browallia New" w:hint="cs"/>
                <w:sz w:val="23"/>
                <w:szCs w:val="23"/>
                <w:cs/>
              </w:rPr>
              <w:t>จาก</w:t>
            </w:r>
            <w:r w:rsidRPr="007A51B7">
              <w:rPr>
                <w:rFonts w:ascii="Browallia New" w:hAnsi="Browallia New" w:cs="Browallia New"/>
                <w:sz w:val="23"/>
                <w:szCs w:val="23"/>
                <w:cs/>
              </w:rPr>
              <w:t>ที่ดิน อาคาร และอุปกรณ์</w:t>
            </w:r>
          </w:p>
        </w:tc>
        <w:tc>
          <w:tcPr>
            <w:tcW w:w="1146" w:type="dxa"/>
            <w:vAlign w:val="bottom"/>
          </w:tcPr>
          <w:p w14:paraId="3715E269" w14:textId="72C94C34"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283</w:t>
            </w:r>
          </w:p>
        </w:tc>
        <w:tc>
          <w:tcPr>
            <w:tcW w:w="1170" w:type="dxa"/>
            <w:tcBorders>
              <w:top w:val="nil"/>
              <w:left w:val="nil"/>
              <w:bottom w:val="nil"/>
              <w:right w:val="nil"/>
            </w:tcBorders>
            <w:shd w:val="clear" w:color="auto" w:fill="auto"/>
            <w:vAlign w:val="bottom"/>
          </w:tcPr>
          <w:p w14:paraId="5D9BA498" w14:textId="402F4565" w:rsidR="00756DD3" w:rsidDel="002821B9" w:rsidRDefault="008A0147"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(85)</w:t>
            </w:r>
          </w:p>
        </w:tc>
        <w:tc>
          <w:tcPr>
            <w:tcW w:w="1080" w:type="dxa"/>
            <w:vAlign w:val="bottom"/>
          </w:tcPr>
          <w:p w14:paraId="37063BE1" w14:textId="31C9AE3E"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533E65B" w14:textId="228225AD" w:rsidR="00756DD3" w:rsidDel="002821B9" w:rsidRDefault="008A0147"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198</w:t>
            </w:r>
          </w:p>
        </w:tc>
      </w:tr>
      <w:tr w:rsidR="00756DD3" w:rsidRPr="00825592" w14:paraId="3EC6B1A7" w14:textId="77777777" w:rsidTr="0002562D">
        <w:trPr>
          <w:trHeight w:val="20"/>
        </w:trPr>
        <w:tc>
          <w:tcPr>
            <w:tcW w:w="4608" w:type="dxa"/>
            <w:vAlign w:val="bottom"/>
          </w:tcPr>
          <w:p w14:paraId="2AD3E910" w14:textId="25284479" w:rsidR="00756DD3" w:rsidRPr="0001444F" w:rsidRDefault="00756DD3" w:rsidP="00756DD3">
            <w:pPr>
              <w:spacing w:line="240" w:lineRule="auto"/>
              <w:ind w:right="-229"/>
              <w:rPr>
                <w:rFonts w:ascii="Browallia New" w:hAnsi="Browallia New" w:cs="Browallia New"/>
                <w:sz w:val="23"/>
                <w:szCs w:val="23"/>
                <w:cs/>
              </w:rPr>
            </w:pPr>
            <w:r w:rsidRPr="00983C21">
              <w:rPr>
                <w:rFonts w:ascii="Browallia New" w:hAnsi="Browallia New" w:cs="Browallia New"/>
                <w:sz w:val="23"/>
                <w:szCs w:val="23"/>
                <w:cs/>
              </w:rPr>
              <w:t>จากค่าเผื่อการด้อยค่าของเงินลงทุนในลูกหนี้</w:t>
            </w:r>
          </w:p>
        </w:tc>
        <w:tc>
          <w:tcPr>
            <w:tcW w:w="1146" w:type="dxa"/>
            <w:vAlign w:val="bottom"/>
          </w:tcPr>
          <w:p w14:paraId="1EA0DB70" w14:textId="2F7D6020" w:rsidR="00756DD3" w:rsidRPr="00CA715F" w:rsidRDefault="00756DD3" w:rsidP="003A0838">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120</w:t>
            </w:r>
          </w:p>
        </w:tc>
        <w:tc>
          <w:tcPr>
            <w:tcW w:w="1170" w:type="dxa"/>
            <w:tcBorders>
              <w:top w:val="nil"/>
              <w:left w:val="nil"/>
              <w:bottom w:val="nil"/>
              <w:right w:val="nil"/>
            </w:tcBorders>
            <w:shd w:val="clear" w:color="auto" w:fill="auto"/>
            <w:vAlign w:val="bottom"/>
          </w:tcPr>
          <w:p w14:paraId="1C0F1C40" w14:textId="4861E144" w:rsidR="00756DD3" w:rsidDel="002821B9" w:rsidRDefault="008A0147" w:rsidP="003A0838">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471</w:t>
            </w:r>
          </w:p>
        </w:tc>
        <w:tc>
          <w:tcPr>
            <w:tcW w:w="1080" w:type="dxa"/>
            <w:vAlign w:val="bottom"/>
          </w:tcPr>
          <w:p w14:paraId="0ABB7E72" w14:textId="0722D7EE" w:rsidR="00756DD3" w:rsidDel="002821B9" w:rsidRDefault="008768C3" w:rsidP="003A0838">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55EEA1EC" w14:textId="4C1A4C89" w:rsidR="00756DD3" w:rsidDel="002821B9" w:rsidRDefault="008A0147" w:rsidP="003A0838">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591</w:t>
            </w:r>
          </w:p>
        </w:tc>
      </w:tr>
      <w:tr w:rsidR="003A0838" w:rsidRPr="00825592" w14:paraId="0B5FA435" w14:textId="77777777" w:rsidTr="0002562D">
        <w:trPr>
          <w:trHeight w:val="20"/>
        </w:trPr>
        <w:tc>
          <w:tcPr>
            <w:tcW w:w="4608" w:type="dxa"/>
            <w:vAlign w:val="bottom"/>
          </w:tcPr>
          <w:p w14:paraId="72621BB3" w14:textId="4D4DBE08" w:rsidR="003A0838" w:rsidRPr="00983C21" w:rsidRDefault="00102AAD"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จากขาดทุนสะสมทางภาษียกมา</w:t>
            </w:r>
          </w:p>
        </w:tc>
        <w:tc>
          <w:tcPr>
            <w:tcW w:w="1146" w:type="dxa"/>
            <w:vAlign w:val="bottom"/>
          </w:tcPr>
          <w:p w14:paraId="38CD8AB4" w14:textId="3A802182" w:rsidR="003A0838" w:rsidRPr="00CA715F" w:rsidRDefault="00102AAD" w:rsidP="00B327D0">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56,297</w:t>
            </w:r>
          </w:p>
        </w:tc>
        <w:tc>
          <w:tcPr>
            <w:tcW w:w="1170" w:type="dxa"/>
            <w:tcBorders>
              <w:top w:val="nil"/>
              <w:left w:val="nil"/>
              <w:bottom w:val="nil"/>
              <w:right w:val="nil"/>
            </w:tcBorders>
            <w:shd w:val="clear" w:color="auto" w:fill="auto"/>
            <w:vAlign w:val="bottom"/>
          </w:tcPr>
          <w:p w14:paraId="404EEBCA" w14:textId="42054E3B" w:rsidR="003A0838" w:rsidDel="002821B9" w:rsidRDefault="00C64A80"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27,164</w:t>
            </w:r>
          </w:p>
        </w:tc>
        <w:tc>
          <w:tcPr>
            <w:tcW w:w="1080" w:type="dxa"/>
            <w:vAlign w:val="bottom"/>
          </w:tcPr>
          <w:p w14:paraId="2EB87A67" w14:textId="5EC283BA" w:rsidR="003A0838" w:rsidDel="002821B9" w:rsidRDefault="008768C3"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63C88F9" w14:textId="5330DAE7" w:rsidR="003A0838" w:rsidDel="002821B9" w:rsidRDefault="00C64A80"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83,461</w:t>
            </w:r>
          </w:p>
        </w:tc>
      </w:tr>
      <w:tr w:rsidR="00FB7197" w:rsidRPr="00825592" w14:paraId="277C042A" w14:textId="77777777" w:rsidTr="0002562D">
        <w:trPr>
          <w:trHeight w:val="20"/>
        </w:trPr>
        <w:tc>
          <w:tcPr>
            <w:tcW w:w="4608" w:type="dxa"/>
            <w:vAlign w:val="bottom"/>
          </w:tcPr>
          <w:p w14:paraId="044B80EE" w14:textId="26FAAFF6" w:rsidR="00FB7197" w:rsidRPr="007A51B7" w:rsidRDefault="00B327D0" w:rsidP="00756DD3">
            <w:pPr>
              <w:spacing w:line="240" w:lineRule="auto"/>
              <w:ind w:right="-229"/>
              <w:rPr>
                <w:rFonts w:ascii="Browallia New" w:hAnsi="Browallia New" w:cs="Browallia New"/>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46" w:type="dxa"/>
            <w:vAlign w:val="bottom"/>
          </w:tcPr>
          <w:p w14:paraId="5F9DEBA6" w14:textId="6696C4CE" w:rsidR="00FB7197" w:rsidRPr="00CA715F" w:rsidRDefault="004B6A23"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161,549</w:t>
            </w:r>
            <w:r>
              <w:rPr>
                <w:rFonts w:ascii="Browallia New" w:hAnsi="Browallia New" w:cs="Browallia New"/>
                <w:sz w:val="23"/>
                <w:szCs w:val="23"/>
                <w:lang w:val="en-GB"/>
              </w:rPr>
              <w:fldChar w:fldCharType="end"/>
            </w:r>
          </w:p>
        </w:tc>
        <w:tc>
          <w:tcPr>
            <w:tcW w:w="1170" w:type="dxa"/>
            <w:tcBorders>
              <w:top w:val="nil"/>
              <w:left w:val="nil"/>
              <w:bottom w:val="nil"/>
              <w:right w:val="nil"/>
            </w:tcBorders>
            <w:shd w:val="clear" w:color="auto" w:fill="auto"/>
            <w:vAlign w:val="bottom"/>
          </w:tcPr>
          <w:p w14:paraId="48661A31" w14:textId="75264E10" w:rsidR="00FB7197" w:rsidDel="002821B9" w:rsidRDefault="001479B9"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18,768</w:t>
            </w:r>
            <w:r w:rsidR="00756991">
              <w:rPr>
                <w:rFonts w:ascii="Browallia New" w:hAnsi="Browallia New" w:cs="Browallia New"/>
                <w:sz w:val="23"/>
                <w:szCs w:val="23"/>
                <w:lang w:val="en-GB"/>
              </w:rPr>
              <w:fldChar w:fldCharType="begin"/>
            </w:r>
            <w:r w:rsidR="00756991">
              <w:rPr>
                <w:rFonts w:ascii="Browallia New" w:hAnsi="Browallia New" w:cs="Browallia New"/>
                <w:sz w:val="23"/>
                <w:szCs w:val="23"/>
                <w:lang w:val="en-GB"/>
              </w:rPr>
              <w:instrText xml:space="preserve"> =SUM(ABOVE) </w:instrText>
            </w:r>
            <w:r w:rsidR="00BA1E03">
              <w:rPr>
                <w:rFonts w:ascii="Browallia New" w:hAnsi="Browallia New" w:cs="Browallia New"/>
                <w:sz w:val="23"/>
                <w:szCs w:val="23"/>
                <w:lang w:val="en-GB"/>
              </w:rPr>
              <w:fldChar w:fldCharType="separate"/>
            </w:r>
            <w:r w:rsidR="00756991">
              <w:rPr>
                <w:rFonts w:ascii="Browallia New" w:hAnsi="Browallia New" w:cs="Browallia New"/>
                <w:sz w:val="23"/>
                <w:szCs w:val="23"/>
                <w:lang w:val="en-GB"/>
              </w:rPr>
              <w:fldChar w:fldCharType="end"/>
            </w:r>
          </w:p>
        </w:tc>
        <w:tc>
          <w:tcPr>
            <w:tcW w:w="1080" w:type="dxa"/>
            <w:vAlign w:val="bottom"/>
          </w:tcPr>
          <w:p w14:paraId="1007B04E" w14:textId="67444E3C" w:rsidR="00FB7197" w:rsidDel="002821B9" w:rsidRDefault="008768C3"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12036666" w14:textId="1048455D" w:rsidR="00FB7197" w:rsidDel="002821B9" w:rsidRDefault="00B94477"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180,317</w:t>
            </w:r>
          </w:p>
        </w:tc>
      </w:tr>
      <w:tr w:rsidR="00FB7197" w:rsidRPr="00825592" w14:paraId="0A83EDE6" w14:textId="77777777" w:rsidTr="0002562D">
        <w:trPr>
          <w:trHeight w:val="20"/>
        </w:trPr>
        <w:tc>
          <w:tcPr>
            <w:tcW w:w="4608" w:type="dxa"/>
            <w:vAlign w:val="bottom"/>
          </w:tcPr>
          <w:p w14:paraId="503A662A" w14:textId="77777777" w:rsidR="00FB7197" w:rsidRPr="007A51B7" w:rsidRDefault="00FB7197" w:rsidP="00756DD3">
            <w:pPr>
              <w:spacing w:line="240" w:lineRule="auto"/>
              <w:ind w:right="-229"/>
              <w:rPr>
                <w:rFonts w:ascii="Browallia New" w:hAnsi="Browallia New" w:cs="Browallia New"/>
                <w:sz w:val="23"/>
                <w:szCs w:val="23"/>
                <w:cs/>
              </w:rPr>
            </w:pPr>
          </w:p>
        </w:tc>
        <w:tc>
          <w:tcPr>
            <w:tcW w:w="1146" w:type="dxa"/>
            <w:vAlign w:val="bottom"/>
          </w:tcPr>
          <w:p w14:paraId="6B6E3DE2" w14:textId="77777777" w:rsidR="00FB7197" w:rsidRPr="00CA715F" w:rsidRDefault="00FB7197" w:rsidP="00756DD3">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7F490521" w14:textId="77777777" w:rsidR="00FB7197" w:rsidDel="002821B9" w:rsidRDefault="00FB7197" w:rsidP="00756DD3">
            <w:pPr>
              <w:spacing w:line="240" w:lineRule="auto"/>
              <w:jc w:val="right"/>
              <w:rPr>
                <w:rFonts w:ascii="Browallia New" w:hAnsi="Browallia New" w:cs="Browallia New"/>
                <w:sz w:val="23"/>
                <w:szCs w:val="23"/>
                <w:lang w:val="en-GB"/>
              </w:rPr>
            </w:pPr>
          </w:p>
        </w:tc>
        <w:tc>
          <w:tcPr>
            <w:tcW w:w="1080" w:type="dxa"/>
            <w:vAlign w:val="bottom"/>
          </w:tcPr>
          <w:p w14:paraId="2F56B0E9" w14:textId="77777777" w:rsidR="00FB7197" w:rsidDel="002821B9" w:rsidRDefault="00FB7197" w:rsidP="00756DD3">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2BCDA01B" w14:textId="77777777" w:rsidR="00FB7197" w:rsidDel="002821B9" w:rsidRDefault="00FB7197" w:rsidP="00756DD3">
            <w:pPr>
              <w:spacing w:line="240" w:lineRule="auto"/>
              <w:jc w:val="right"/>
              <w:rPr>
                <w:rFonts w:ascii="Browallia New" w:hAnsi="Browallia New" w:cs="Browallia New"/>
                <w:sz w:val="23"/>
                <w:szCs w:val="23"/>
                <w:lang w:val="en-GB"/>
              </w:rPr>
            </w:pPr>
          </w:p>
        </w:tc>
      </w:tr>
      <w:tr w:rsidR="00B327D0" w:rsidRPr="00825592" w14:paraId="049F0079" w14:textId="77777777" w:rsidTr="0002562D">
        <w:trPr>
          <w:trHeight w:val="20"/>
        </w:trPr>
        <w:tc>
          <w:tcPr>
            <w:tcW w:w="4608" w:type="dxa"/>
            <w:vAlign w:val="bottom"/>
          </w:tcPr>
          <w:p w14:paraId="2EB7DFA1" w14:textId="0BB85D91" w:rsidR="00B327D0" w:rsidRPr="007A51B7" w:rsidRDefault="00B327D0" w:rsidP="00D93873">
            <w:pPr>
              <w:spacing w:line="240" w:lineRule="auto"/>
              <w:rPr>
                <w:rFonts w:ascii="Browallia New" w:hAnsi="Browallia New" w:cs="Browallia New"/>
                <w:sz w:val="23"/>
                <w:szCs w:val="23"/>
                <w:cs/>
              </w:rPr>
            </w:pPr>
            <w:r w:rsidRPr="00D93873">
              <w:rPr>
                <w:rFonts w:ascii="Browallia New" w:hAnsi="Browallia New" w:cs="Browallia New"/>
                <w:b/>
                <w:bCs/>
                <w:sz w:val="23"/>
                <w:szCs w:val="23"/>
                <w:cs/>
              </w:rPr>
              <w:t>หนี้สินภาษีเงินได้รอการตัดบัญชี</w:t>
            </w:r>
          </w:p>
        </w:tc>
        <w:tc>
          <w:tcPr>
            <w:tcW w:w="1146" w:type="dxa"/>
            <w:vAlign w:val="bottom"/>
          </w:tcPr>
          <w:p w14:paraId="5F0AFAEE" w14:textId="77777777" w:rsidR="00B327D0" w:rsidRPr="00CA715F" w:rsidRDefault="00B327D0" w:rsidP="00756DD3">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43495553" w14:textId="77777777" w:rsidR="00B327D0" w:rsidDel="002821B9" w:rsidRDefault="00B327D0" w:rsidP="00756DD3">
            <w:pPr>
              <w:spacing w:line="240" w:lineRule="auto"/>
              <w:jc w:val="right"/>
              <w:rPr>
                <w:rFonts w:ascii="Browallia New" w:hAnsi="Browallia New" w:cs="Browallia New"/>
                <w:sz w:val="23"/>
                <w:szCs w:val="23"/>
                <w:lang w:val="en-GB"/>
              </w:rPr>
            </w:pPr>
          </w:p>
        </w:tc>
        <w:tc>
          <w:tcPr>
            <w:tcW w:w="1080" w:type="dxa"/>
            <w:vAlign w:val="bottom"/>
          </w:tcPr>
          <w:p w14:paraId="6F5B3B53" w14:textId="77777777" w:rsidR="00B327D0" w:rsidDel="002821B9" w:rsidRDefault="00B327D0" w:rsidP="00756DD3">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19FFC7C1" w14:textId="77777777" w:rsidR="00B327D0" w:rsidDel="002821B9" w:rsidRDefault="00B327D0" w:rsidP="00756DD3">
            <w:pPr>
              <w:spacing w:line="240" w:lineRule="auto"/>
              <w:jc w:val="right"/>
              <w:rPr>
                <w:rFonts w:ascii="Browallia New" w:hAnsi="Browallia New" w:cs="Browallia New"/>
                <w:sz w:val="23"/>
                <w:szCs w:val="23"/>
                <w:lang w:val="en-GB"/>
              </w:rPr>
            </w:pPr>
          </w:p>
        </w:tc>
      </w:tr>
      <w:tr w:rsidR="00756DD3" w:rsidRPr="00825592" w14:paraId="0E0A173D" w14:textId="77777777" w:rsidTr="0002562D">
        <w:trPr>
          <w:trHeight w:val="20"/>
        </w:trPr>
        <w:tc>
          <w:tcPr>
            <w:tcW w:w="4608" w:type="dxa"/>
            <w:vAlign w:val="bottom"/>
          </w:tcPr>
          <w:p w14:paraId="16CAF9AC" w14:textId="14D7986C" w:rsidR="00756DD3" w:rsidRPr="0001444F" w:rsidRDefault="00756DD3" w:rsidP="00756DD3">
            <w:pPr>
              <w:spacing w:line="240" w:lineRule="auto"/>
              <w:ind w:right="-229"/>
              <w:rPr>
                <w:rFonts w:ascii="Browallia New" w:hAnsi="Browallia New" w:cs="Browallia New"/>
                <w:sz w:val="23"/>
                <w:szCs w:val="23"/>
                <w:cs/>
              </w:rPr>
            </w:pPr>
            <w:r w:rsidRPr="007A51B7">
              <w:rPr>
                <w:rFonts w:ascii="Browallia New" w:hAnsi="Browallia New" w:cs="Browallia New" w:hint="cs"/>
                <w:sz w:val="23"/>
                <w:szCs w:val="23"/>
                <w:cs/>
              </w:rPr>
              <w:t>จากการประมาณการหนี้สินตามภาระผูกพันผลประโยชน์พนักงาน</w:t>
            </w:r>
          </w:p>
        </w:tc>
        <w:tc>
          <w:tcPr>
            <w:tcW w:w="1146" w:type="dxa"/>
            <w:vAlign w:val="bottom"/>
          </w:tcPr>
          <w:p w14:paraId="03D8FF26" w14:textId="77DD8191"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14,937</w:t>
            </w:r>
          </w:p>
        </w:tc>
        <w:tc>
          <w:tcPr>
            <w:tcW w:w="1170" w:type="dxa"/>
            <w:tcBorders>
              <w:top w:val="nil"/>
              <w:left w:val="nil"/>
              <w:bottom w:val="nil"/>
              <w:right w:val="nil"/>
            </w:tcBorders>
            <w:shd w:val="clear" w:color="auto" w:fill="auto"/>
            <w:vAlign w:val="bottom"/>
          </w:tcPr>
          <w:p w14:paraId="36C1091B" w14:textId="33895FC0" w:rsidR="00756DD3" w:rsidDel="002821B9" w:rsidRDefault="00065F14"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25</w:t>
            </w:r>
          </w:p>
        </w:tc>
        <w:tc>
          <w:tcPr>
            <w:tcW w:w="1080" w:type="dxa"/>
            <w:vAlign w:val="bottom"/>
          </w:tcPr>
          <w:p w14:paraId="26872268" w14:textId="3F70909D"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93FC234" w14:textId="697F9498" w:rsidR="00756DD3" w:rsidDel="002821B9" w:rsidRDefault="00065F14"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14,962</w:t>
            </w:r>
          </w:p>
        </w:tc>
      </w:tr>
      <w:tr w:rsidR="00756DD3" w:rsidRPr="00825592" w14:paraId="37A596DD" w14:textId="77777777" w:rsidTr="0002562D">
        <w:trPr>
          <w:trHeight w:val="20"/>
        </w:trPr>
        <w:tc>
          <w:tcPr>
            <w:tcW w:w="4608" w:type="dxa"/>
            <w:vAlign w:val="bottom"/>
          </w:tcPr>
          <w:p w14:paraId="46F46CEC" w14:textId="2DFF1F22" w:rsidR="00756DD3" w:rsidRPr="0001444F" w:rsidRDefault="00756DD3" w:rsidP="00756DD3">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จากหนี้สินตามสัญญาเช่า</w:t>
            </w:r>
          </w:p>
        </w:tc>
        <w:tc>
          <w:tcPr>
            <w:tcW w:w="1146" w:type="dxa"/>
            <w:vAlign w:val="bottom"/>
          </w:tcPr>
          <w:p w14:paraId="2A038782" w14:textId="07C07EA2" w:rsidR="00756DD3" w:rsidRPr="00CA715F" w:rsidRDefault="00756DD3" w:rsidP="00102AAD">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357</w:t>
            </w:r>
          </w:p>
        </w:tc>
        <w:tc>
          <w:tcPr>
            <w:tcW w:w="1170" w:type="dxa"/>
            <w:tcBorders>
              <w:top w:val="nil"/>
              <w:left w:val="nil"/>
              <w:bottom w:val="nil"/>
              <w:right w:val="nil"/>
            </w:tcBorders>
            <w:shd w:val="clear" w:color="auto" w:fill="auto"/>
            <w:vAlign w:val="bottom"/>
          </w:tcPr>
          <w:p w14:paraId="64723DAC" w14:textId="22E263ED" w:rsidR="00756DD3" w:rsidDel="002821B9" w:rsidRDefault="00065F14" w:rsidP="00102AAD">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(505)</w:t>
            </w:r>
          </w:p>
        </w:tc>
        <w:tc>
          <w:tcPr>
            <w:tcW w:w="1080" w:type="dxa"/>
            <w:vAlign w:val="bottom"/>
          </w:tcPr>
          <w:p w14:paraId="0DB4D936" w14:textId="5C68BD9C" w:rsidR="00756DD3" w:rsidDel="002821B9" w:rsidRDefault="008768C3" w:rsidP="00102AAD">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DFDAB68" w14:textId="719BD68C" w:rsidR="00756DD3" w:rsidDel="002821B9" w:rsidRDefault="00065F14" w:rsidP="00102AAD">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(148)</w:t>
            </w:r>
          </w:p>
        </w:tc>
      </w:tr>
      <w:tr w:rsidR="00965788" w:rsidRPr="00825592" w14:paraId="124F4DD7" w14:textId="77777777" w:rsidTr="00C626DF">
        <w:trPr>
          <w:trHeight w:val="20"/>
        </w:trPr>
        <w:tc>
          <w:tcPr>
            <w:tcW w:w="4608" w:type="dxa"/>
            <w:vAlign w:val="bottom"/>
          </w:tcPr>
          <w:p w14:paraId="7E404D4A" w14:textId="3394EB95" w:rsidR="00965788" w:rsidRPr="00825592" w:rsidRDefault="00965788" w:rsidP="00756DD3">
            <w:pPr>
              <w:spacing w:line="240" w:lineRule="auto"/>
              <w:ind w:right="-229"/>
              <w:rPr>
                <w:rFonts w:ascii="Browallia New" w:hAnsi="Browallia New" w:cs="Browallia New"/>
                <w:b/>
                <w:bCs/>
                <w:sz w:val="23"/>
                <w:szCs w:val="23"/>
                <w:cs/>
              </w:rPr>
            </w:pPr>
            <w:r>
              <w:rPr>
                <w:rFonts w:ascii="Browallia New" w:hAnsi="Browallia New" w:cs="Browallia New" w:hint="cs"/>
                <w:b/>
                <w:bCs/>
                <w:sz w:val="23"/>
                <w:szCs w:val="23"/>
                <w:cs/>
              </w:rPr>
              <w:t>รวมหนี้สิน</w:t>
            </w:r>
            <w:r w:rsidRPr="00F351D8">
              <w:rPr>
                <w:rFonts w:ascii="Browallia New" w:hAnsi="Browallia New" w:cs="Browallia New"/>
                <w:b/>
                <w:bCs/>
                <w:sz w:val="23"/>
                <w:szCs w:val="23"/>
                <w:cs/>
              </w:rPr>
              <w:t>ภาษีเงินได้รอการตัดบัญชี</w:t>
            </w:r>
          </w:p>
        </w:tc>
        <w:tc>
          <w:tcPr>
            <w:tcW w:w="1146" w:type="dxa"/>
            <w:vAlign w:val="bottom"/>
          </w:tcPr>
          <w:p w14:paraId="03E21389" w14:textId="1750F01C" w:rsidR="00965788" w:rsidRPr="00CA715F" w:rsidRDefault="004B6A23"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15,294</w:t>
            </w:r>
            <w:r>
              <w:rPr>
                <w:rFonts w:ascii="Browallia New" w:hAnsi="Browallia New" w:cs="Browallia New"/>
                <w:sz w:val="23"/>
                <w:szCs w:val="23"/>
                <w:lang w:val="en-GB"/>
              </w:rPr>
              <w:fldChar w:fldCharType="end"/>
            </w:r>
          </w:p>
        </w:tc>
        <w:tc>
          <w:tcPr>
            <w:tcW w:w="1170" w:type="dxa"/>
            <w:tcBorders>
              <w:top w:val="nil"/>
              <w:left w:val="nil"/>
              <w:bottom w:val="nil"/>
              <w:right w:val="nil"/>
            </w:tcBorders>
            <w:shd w:val="clear" w:color="auto" w:fill="auto"/>
            <w:vAlign w:val="bottom"/>
          </w:tcPr>
          <w:p w14:paraId="131427CB" w14:textId="6BBCF152" w:rsidR="00965788" w:rsidDel="002821B9" w:rsidRDefault="004E6509"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(480)</w:t>
            </w:r>
          </w:p>
        </w:tc>
        <w:tc>
          <w:tcPr>
            <w:tcW w:w="1080" w:type="dxa"/>
            <w:vAlign w:val="bottom"/>
          </w:tcPr>
          <w:p w14:paraId="074752FE" w14:textId="38C9E773" w:rsidR="00965788" w:rsidDel="002821B9" w:rsidRDefault="008768C3"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56478F3F" w14:textId="1BAF8F02" w:rsidR="00965788" w:rsidDel="002821B9" w:rsidRDefault="004E6509"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14,814</w:t>
            </w:r>
          </w:p>
        </w:tc>
      </w:tr>
      <w:tr w:rsidR="00965788" w:rsidRPr="00825592" w14:paraId="7B518583" w14:textId="77777777" w:rsidTr="00965788">
        <w:trPr>
          <w:trHeight w:val="20"/>
        </w:trPr>
        <w:tc>
          <w:tcPr>
            <w:tcW w:w="4608" w:type="dxa"/>
            <w:vAlign w:val="bottom"/>
          </w:tcPr>
          <w:p w14:paraId="234E8E15" w14:textId="77777777" w:rsidR="00965788" w:rsidRPr="00825592" w:rsidRDefault="00965788" w:rsidP="00756DD3">
            <w:pPr>
              <w:spacing w:line="240" w:lineRule="auto"/>
              <w:ind w:right="-229"/>
              <w:rPr>
                <w:rFonts w:ascii="Browallia New" w:hAnsi="Browallia New" w:cs="Browallia New"/>
                <w:b/>
                <w:bCs/>
                <w:sz w:val="23"/>
                <w:szCs w:val="23"/>
                <w:cs/>
              </w:rPr>
            </w:pPr>
          </w:p>
        </w:tc>
        <w:tc>
          <w:tcPr>
            <w:tcW w:w="1146" w:type="dxa"/>
            <w:vAlign w:val="bottom"/>
          </w:tcPr>
          <w:p w14:paraId="17AD92A0" w14:textId="77777777" w:rsidR="00965788" w:rsidRPr="00CA715F" w:rsidRDefault="00965788" w:rsidP="00965788">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78DEB32D" w14:textId="77777777" w:rsidR="00965788" w:rsidDel="002821B9" w:rsidRDefault="00965788" w:rsidP="00965788">
            <w:pPr>
              <w:spacing w:line="240" w:lineRule="auto"/>
              <w:jc w:val="right"/>
              <w:rPr>
                <w:rFonts w:ascii="Browallia New" w:hAnsi="Browallia New" w:cs="Browallia New"/>
                <w:sz w:val="23"/>
                <w:szCs w:val="23"/>
                <w:lang w:val="en-GB"/>
              </w:rPr>
            </w:pPr>
          </w:p>
        </w:tc>
        <w:tc>
          <w:tcPr>
            <w:tcW w:w="1080" w:type="dxa"/>
            <w:vAlign w:val="bottom"/>
          </w:tcPr>
          <w:p w14:paraId="128CC840" w14:textId="77777777" w:rsidR="00965788" w:rsidDel="002821B9" w:rsidRDefault="00965788" w:rsidP="00965788">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3DEAFF50" w14:textId="77777777" w:rsidR="00965788" w:rsidDel="002821B9" w:rsidRDefault="00965788" w:rsidP="00965788">
            <w:pPr>
              <w:spacing w:line="240" w:lineRule="auto"/>
              <w:jc w:val="right"/>
              <w:rPr>
                <w:rFonts w:ascii="Browallia New" w:hAnsi="Browallia New" w:cs="Browallia New"/>
                <w:sz w:val="23"/>
                <w:szCs w:val="23"/>
                <w:lang w:val="en-GB"/>
              </w:rPr>
            </w:pPr>
          </w:p>
        </w:tc>
      </w:tr>
      <w:tr w:rsidR="00756DD3" w:rsidRPr="00825592" w14:paraId="365790D3" w14:textId="77777777" w:rsidTr="00965788">
        <w:trPr>
          <w:trHeight w:val="20"/>
        </w:trPr>
        <w:tc>
          <w:tcPr>
            <w:tcW w:w="4608" w:type="dxa"/>
            <w:vAlign w:val="bottom"/>
          </w:tcPr>
          <w:p w14:paraId="13A8D29F" w14:textId="2FDD4B53" w:rsidR="00756DD3" w:rsidRPr="0001444F"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b/>
                <w:bCs/>
                <w:sz w:val="23"/>
                <w:szCs w:val="23"/>
                <w:cs/>
              </w:rPr>
              <w:t>รวม</w:t>
            </w:r>
          </w:p>
        </w:tc>
        <w:tc>
          <w:tcPr>
            <w:tcW w:w="1146" w:type="dxa"/>
            <w:vAlign w:val="bottom"/>
          </w:tcPr>
          <w:p w14:paraId="4EA4DFEC" w14:textId="27604420" w:rsidR="00756DD3" w:rsidRPr="00CA715F" w:rsidRDefault="00756DD3" w:rsidP="00965788">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176,843</w:t>
            </w:r>
          </w:p>
        </w:tc>
        <w:tc>
          <w:tcPr>
            <w:tcW w:w="1170" w:type="dxa"/>
            <w:tcBorders>
              <w:top w:val="nil"/>
              <w:left w:val="nil"/>
              <w:right w:val="nil"/>
            </w:tcBorders>
            <w:shd w:val="clear" w:color="auto" w:fill="auto"/>
            <w:vAlign w:val="bottom"/>
          </w:tcPr>
          <w:p w14:paraId="262F497C" w14:textId="0AA4CE6E" w:rsidR="00756DD3" w:rsidDel="002821B9" w:rsidRDefault="00D47EB2"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18,288</w:t>
            </w:r>
          </w:p>
        </w:tc>
        <w:tc>
          <w:tcPr>
            <w:tcW w:w="1080" w:type="dxa"/>
            <w:vAlign w:val="bottom"/>
          </w:tcPr>
          <w:p w14:paraId="7F22F156" w14:textId="25B7CFD5" w:rsidR="00756DD3" w:rsidDel="002821B9" w:rsidRDefault="008768C3"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right w:val="nil"/>
            </w:tcBorders>
            <w:shd w:val="clear" w:color="auto" w:fill="auto"/>
            <w:vAlign w:val="bottom"/>
          </w:tcPr>
          <w:p w14:paraId="7A916188" w14:textId="15F5544F" w:rsidR="00756DD3" w:rsidDel="002821B9" w:rsidRDefault="008768C3"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195,131</w:t>
            </w:r>
          </w:p>
        </w:tc>
      </w:tr>
    </w:tbl>
    <w:p w14:paraId="2769B404" w14:textId="51F258C6" w:rsidR="00756DD3" w:rsidRDefault="00756DD3">
      <w:pPr>
        <w:rPr>
          <w:sz w:val="6"/>
          <w:szCs w:val="6"/>
        </w:rPr>
      </w:pPr>
    </w:p>
    <w:p w14:paraId="5944912D" w14:textId="77777777" w:rsidR="00892225" w:rsidRDefault="00892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6"/>
          <w:szCs w:val="6"/>
        </w:rPr>
      </w:pPr>
      <w:r>
        <w:rPr>
          <w:sz w:val="6"/>
          <w:szCs w:val="6"/>
        </w:rPr>
        <w:br w:type="page"/>
      </w: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2821B9" w:rsidRPr="00825592" w14:paraId="41661BC8" w14:textId="77777777">
        <w:trPr>
          <w:trHeight w:val="20"/>
          <w:tblHeader/>
        </w:trPr>
        <w:tc>
          <w:tcPr>
            <w:tcW w:w="4608" w:type="dxa"/>
            <w:vAlign w:val="bottom"/>
          </w:tcPr>
          <w:p w14:paraId="32D320D4" w14:textId="77777777" w:rsidR="002821B9" w:rsidRPr="00825592" w:rsidRDefault="002821B9">
            <w:pPr>
              <w:spacing w:line="240" w:lineRule="auto"/>
              <w:ind w:left="252" w:hanging="270"/>
              <w:rPr>
                <w:rFonts w:ascii="Browallia New" w:hAnsi="Browallia New" w:cs="Browallia New"/>
                <w:sz w:val="23"/>
                <w:szCs w:val="23"/>
                <w:cs/>
              </w:rPr>
            </w:pPr>
          </w:p>
        </w:tc>
        <w:tc>
          <w:tcPr>
            <w:tcW w:w="4566" w:type="dxa"/>
            <w:gridSpan w:val="4"/>
            <w:vAlign w:val="bottom"/>
          </w:tcPr>
          <w:p w14:paraId="689F46A5" w14:textId="77777777" w:rsidR="002821B9" w:rsidRPr="00825592" w:rsidRDefault="002821B9">
            <w:pPr>
              <w:spacing w:line="240" w:lineRule="auto"/>
              <w:jc w:val="right"/>
              <w:rPr>
                <w:rFonts w:ascii="Browallia New" w:hAnsi="Browallia New" w:cs="Browallia New"/>
                <w:sz w:val="23"/>
                <w:szCs w:val="23"/>
                <w:cs/>
              </w:rPr>
            </w:pPr>
            <w:r w:rsidRPr="00825592">
              <w:rPr>
                <w:rFonts w:ascii="Browallia New" w:hAnsi="Browallia New" w:cs="Browallia New" w:hint="cs"/>
                <w:sz w:val="23"/>
                <w:szCs w:val="23"/>
                <w:cs/>
              </w:rPr>
              <w:t>(หน่วย</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2821B9" w:rsidRPr="00825592" w14:paraId="1ED83ADE" w14:textId="77777777">
        <w:trPr>
          <w:trHeight w:val="20"/>
          <w:tblHeader/>
        </w:trPr>
        <w:tc>
          <w:tcPr>
            <w:tcW w:w="4608" w:type="dxa"/>
            <w:vAlign w:val="bottom"/>
          </w:tcPr>
          <w:p w14:paraId="05449A75" w14:textId="77777777" w:rsidR="002821B9" w:rsidRPr="00825592" w:rsidRDefault="002821B9">
            <w:pPr>
              <w:spacing w:line="240" w:lineRule="auto"/>
              <w:ind w:left="252" w:hanging="270"/>
              <w:rPr>
                <w:rFonts w:ascii="Browallia New" w:hAnsi="Browallia New" w:cs="Browallia New"/>
                <w:sz w:val="23"/>
                <w:szCs w:val="23"/>
                <w:cs/>
              </w:rPr>
            </w:pPr>
          </w:p>
        </w:tc>
        <w:tc>
          <w:tcPr>
            <w:tcW w:w="4566" w:type="dxa"/>
            <w:gridSpan w:val="4"/>
            <w:vAlign w:val="bottom"/>
            <w:hideMark/>
          </w:tcPr>
          <w:p w14:paraId="33E622F7" w14:textId="77777777" w:rsidR="002821B9" w:rsidRPr="00825592" w:rsidRDefault="002821B9">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งบการเงินรวม</w:t>
            </w:r>
          </w:p>
        </w:tc>
      </w:tr>
      <w:tr w:rsidR="002821B9" w:rsidRPr="00825592" w14:paraId="7D261F0C" w14:textId="77777777">
        <w:trPr>
          <w:trHeight w:val="20"/>
          <w:tblHeader/>
        </w:trPr>
        <w:tc>
          <w:tcPr>
            <w:tcW w:w="4608" w:type="dxa"/>
            <w:vAlign w:val="bottom"/>
          </w:tcPr>
          <w:p w14:paraId="68572805" w14:textId="77777777" w:rsidR="002821B9" w:rsidRPr="00825592" w:rsidRDefault="002821B9">
            <w:pPr>
              <w:spacing w:line="240" w:lineRule="auto"/>
              <w:ind w:left="252" w:hanging="270"/>
              <w:rPr>
                <w:rFonts w:ascii="Browallia New" w:hAnsi="Browallia New" w:cs="Browallia New"/>
                <w:sz w:val="23"/>
                <w:szCs w:val="23"/>
                <w:cs/>
              </w:rPr>
            </w:pPr>
          </w:p>
        </w:tc>
        <w:tc>
          <w:tcPr>
            <w:tcW w:w="1146" w:type="dxa"/>
            <w:vAlign w:val="bottom"/>
          </w:tcPr>
          <w:p w14:paraId="72A72BB1" w14:textId="77777777" w:rsidR="002821B9" w:rsidRPr="00825592" w:rsidRDefault="002821B9">
            <w:pPr>
              <w:spacing w:line="240" w:lineRule="auto"/>
              <w:jc w:val="center"/>
              <w:rPr>
                <w:rFonts w:ascii="Browallia New" w:hAnsi="Browallia New" w:cs="Browallia New"/>
                <w:sz w:val="23"/>
                <w:szCs w:val="23"/>
                <w:cs/>
              </w:rPr>
            </w:pPr>
          </w:p>
        </w:tc>
        <w:tc>
          <w:tcPr>
            <w:tcW w:w="2250" w:type="dxa"/>
            <w:gridSpan w:val="2"/>
            <w:vAlign w:val="bottom"/>
            <w:hideMark/>
          </w:tcPr>
          <w:p w14:paraId="12442A60" w14:textId="77777777" w:rsidR="002821B9" w:rsidRPr="00825592" w:rsidRDefault="002821B9">
            <w:pPr>
              <w:pBdr>
                <w:bottom w:val="single" w:sz="4" w:space="1" w:color="auto"/>
              </w:pBdr>
              <w:spacing w:line="240" w:lineRule="auto"/>
              <w:ind w:right="-42"/>
              <w:jc w:val="center"/>
              <w:rPr>
                <w:rFonts w:ascii="Browallia New" w:hAnsi="Browallia New" w:cs="Browallia New"/>
                <w:sz w:val="23"/>
                <w:szCs w:val="23"/>
                <w:cs/>
              </w:rPr>
            </w:pPr>
            <w:r w:rsidRPr="00825592">
              <w:rPr>
                <w:rFonts w:ascii="Browallia New" w:hAnsi="Browallia New" w:cs="Browallia New" w:hint="cs"/>
                <w:sz w:val="23"/>
                <w:szCs w:val="23"/>
                <w:cs/>
              </w:rPr>
              <w:t>บันทึกเป็นรายได้</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/(รายจ่าย)</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ใน</w:t>
            </w:r>
          </w:p>
        </w:tc>
        <w:tc>
          <w:tcPr>
            <w:tcW w:w="1170" w:type="dxa"/>
            <w:vAlign w:val="bottom"/>
          </w:tcPr>
          <w:p w14:paraId="5C1A6F21" w14:textId="77777777" w:rsidR="002821B9" w:rsidRPr="00825592" w:rsidRDefault="002821B9">
            <w:pPr>
              <w:spacing w:line="240" w:lineRule="auto"/>
              <w:jc w:val="center"/>
              <w:rPr>
                <w:rFonts w:ascii="Browallia New" w:hAnsi="Browallia New" w:cs="Browallia New"/>
                <w:sz w:val="23"/>
                <w:szCs w:val="23"/>
                <w:cs/>
              </w:rPr>
            </w:pPr>
          </w:p>
        </w:tc>
      </w:tr>
      <w:tr w:rsidR="002821B9" w:rsidRPr="00825592" w14:paraId="499E42A7" w14:textId="77777777">
        <w:trPr>
          <w:trHeight w:val="20"/>
          <w:tblHeader/>
        </w:trPr>
        <w:tc>
          <w:tcPr>
            <w:tcW w:w="4608" w:type="dxa"/>
            <w:vAlign w:val="bottom"/>
          </w:tcPr>
          <w:p w14:paraId="3A821C4D" w14:textId="77777777" w:rsidR="002821B9" w:rsidRPr="00825592" w:rsidRDefault="002821B9">
            <w:pPr>
              <w:spacing w:line="240" w:lineRule="auto"/>
              <w:ind w:left="252" w:hanging="270"/>
              <w:rPr>
                <w:rFonts w:ascii="Browallia New" w:hAnsi="Browallia New" w:cs="Browallia New"/>
                <w:sz w:val="23"/>
                <w:szCs w:val="23"/>
                <w:cs/>
              </w:rPr>
            </w:pPr>
          </w:p>
        </w:tc>
        <w:tc>
          <w:tcPr>
            <w:tcW w:w="1146" w:type="dxa"/>
            <w:vAlign w:val="bottom"/>
            <w:hideMark/>
          </w:tcPr>
          <w:p w14:paraId="2C848313" w14:textId="77777777" w:rsidR="002821B9" w:rsidRPr="00825592" w:rsidRDefault="002821B9">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Pr="00F351D8">
              <w:rPr>
                <w:rFonts w:ascii="Browallia New" w:hAnsi="Browallia New" w:cs="Browallia New"/>
                <w:sz w:val="23"/>
                <w:szCs w:val="23"/>
                <w:lang w:val="en-GB"/>
              </w:rPr>
              <w:t>256</w:t>
            </w:r>
            <w:r>
              <w:rPr>
                <w:rFonts w:ascii="Browallia New" w:hAnsi="Browallia New" w:cs="Browallia New"/>
                <w:sz w:val="23"/>
                <w:szCs w:val="23"/>
                <w:lang w:val="en-GB"/>
              </w:rPr>
              <w:t>4</w:t>
            </w:r>
          </w:p>
        </w:tc>
        <w:tc>
          <w:tcPr>
            <w:tcW w:w="1170" w:type="dxa"/>
            <w:vAlign w:val="bottom"/>
            <w:hideMark/>
          </w:tcPr>
          <w:p w14:paraId="72A54638" w14:textId="77777777" w:rsidR="002821B9" w:rsidRPr="00825592" w:rsidRDefault="002821B9">
            <w:pPr>
              <w:pBdr>
                <w:bottom w:val="single" w:sz="4" w:space="1" w:color="auto"/>
              </w:pBdr>
              <w:spacing w:line="240" w:lineRule="auto"/>
              <w:ind w:hanging="24"/>
              <w:jc w:val="center"/>
              <w:rPr>
                <w:rFonts w:ascii="Browallia New" w:hAnsi="Browallia New" w:cs="Browallia New"/>
                <w:sz w:val="23"/>
                <w:szCs w:val="23"/>
                <w:cs/>
              </w:rPr>
            </w:pPr>
            <w:r w:rsidRPr="00825592">
              <w:rPr>
                <w:rFonts w:ascii="Browallia New" w:hAnsi="Browallia New" w:cs="Browallia New" w:hint="cs"/>
                <w:sz w:val="23"/>
                <w:szCs w:val="23"/>
                <w:cs/>
              </w:rPr>
              <w:t>กำไรหรือขาดทุน</w:t>
            </w:r>
          </w:p>
        </w:tc>
        <w:tc>
          <w:tcPr>
            <w:tcW w:w="1080" w:type="dxa"/>
            <w:vAlign w:val="bottom"/>
            <w:hideMark/>
          </w:tcPr>
          <w:p w14:paraId="4983B5C6" w14:textId="77777777" w:rsidR="002821B9" w:rsidRPr="00825592" w:rsidRDefault="002821B9">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กำไรขาดทุน</w:t>
            </w:r>
            <w:r w:rsidRPr="00825592">
              <w:rPr>
                <w:rFonts w:ascii="Browallia New" w:hAnsi="Browallia New" w:cs="Browallia New" w:hint="cs"/>
                <w:sz w:val="23"/>
                <w:szCs w:val="23"/>
                <w:cs/>
                <w:lang w:val="en-GB"/>
              </w:rPr>
              <w:t>เบ็ดเสร็จอื่น</w:t>
            </w:r>
          </w:p>
        </w:tc>
        <w:tc>
          <w:tcPr>
            <w:tcW w:w="1170" w:type="dxa"/>
            <w:vAlign w:val="bottom"/>
            <w:hideMark/>
          </w:tcPr>
          <w:p w14:paraId="5CE14844" w14:textId="77777777" w:rsidR="002821B9" w:rsidRPr="00825592" w:rsidRDefault="002821B9">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lang w:val="en-GB"/>
              </w:rPr>
              <w:t>31</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lang w:val="en-GB"/>
              </w:rPr>
              <w:t>ธันวาคม</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lang w:val="en-GB"/>
              </w:rPr>
              <w:t>256</w:t>
            </w:r>
            <w:r>
              <w:rPr>
                <w:rFonts w:ascii="Browallia New" w:hAnsi="Browallia New" w:cs="Browallia New"/>
                <w:sz w:val="23"/>
                <w:szCs w:val="23"/>
                <w:lang w:val="en-GB"/>
              </w:rPr>
              <w:t>4</w:t>
            </w:r>
          </w:p>
        </w:tc>
      </w:tr>
      <w:tr w:rsidR="00D953B7" w:rsidRPr="00825592" w14:paraId="32CF702F" w14:textId="77777777" w:rsidTr="00D953B7">
        <w:trPr>
          <w:trHeight w:val="20"/>
          <w:tblHeader/>
        </w:trPr>
        <w:tc>
          <w:tcPr>
            <w:tcW w:w="4608" w:type="dxa"/>
            <w:vAlign w:val="bottom"/>
          </w:tcPr>
          <w:p w14:paraId="1916BC3E" w14:textId="77777777" w:rsidR="00D953B7" w:rsidRPr="00D96F3B" w:rsidRDefault="00D953B7">
            <w:pPr>
              <w:spacing w:line="240" w:lineRule="auto"/>
              <w:rPr>
                <w:rFonts w:ascii="Browallia New" w:hAnsi="Browallia New" w:cs="Browallia New"/>
                <w:b/>
                <w:bCs/>
                <w:sz w:val="16"/>
                <w:szCs w:val="16"/>
                <w:cs/>
              </w:rPr>
            </w:pPr>
          </w:p>
        </w:tc>
        <w:tc>
          <w:tcPr>
            <w:tcW w:w="1146" w:type="dxa"/>
            <w:vAlign w:val="bottom"/>
          </w:tcPr>
          <w:p w14:paraId="18404ECC" w14:textId="77777777" w:rsidR="00D953B7" w:rsidRPr="00D96F3B" w:rsidRDefault="00D953B7">
            <w:pPr>
              <w:spacing w:line="240" w:lineRule="auto"/>
              <w:jc w:val="right"/>
              <w:rPr>
                <w:rFonts w:ascii="Browallia New" w:hAnsi="Browallia New" w:cs="Browallia New"/>
                <w:sz w:val="16"/>
                <w:szCs w:val="16"/>
                <w:lang w:val="en-GB"/>
              </w:rPr>
            </w:pPr>
          </w:p>
        </w:tc>
        <w:tc>
          <w:tcPr>
            <w:tcW w:w="1170" w:type="dxa"/>
            <w:vAlign w:val="bottom"/>
          </w:tcPr>
          <w:p w14:paraId="761BAB64" w14:textId="77777777" w:rsidR="00D953B7" w:rsidRPr="00D96F3B" w:rsidRDefault="00D953B7">
            <w:pPr>
              <w:spacing w:line="240" w:lineRule="auto"/>
              <w:jc w:val="right"/>
              <w:rPr>
                <w:rFonts w:ascii="Browallia New" w:hAnsi="Browallia New" w:cs="Browallia New"/>
                <w:sz w:val="16"/>
                <w:szCs w:val="16"/>
                <w:cs/>
                <w:lang w:val="en-GB"/>
              </w:rPr>
            </w:pPr>
          </w:p>
        </w:tc>
        <w:tc>
          <w:tcPr>
            <w:tcW w:w="1080" w:type="dxa"/>
            <w:vAlign w:val="bottom"/>
          </w:tcPr>
          <w:p w14:paraId="1E8B1FE1" w14:textId="77777777" w:rsidR="00D953B7" w:rsidRPr="00D96F3B" w:rsidRDefault="00D953B7">
            <w:pPr>
              <w:spacing w:line="240" w:lineRule="auto"/>
              <w:jc w:val="center"/>
              <w:rPr>
                <w:rFonts w:ascii="Browallia New" w:hAnsi="Browallia New" w:cs="Browallia New"/>
                <w:sz w:val="16"/>
                <w:szCs w:val="16"/>
                <w:cs/>
                <w:lang w:val="en-GB"/>
              </w:rPr>
            </w:pPr>
          </w:p>
        </w:tc>
        <w:tc>
          <w:tcPr>
            <w:tcW w:w="1170" w:type="dxa"/>
            <w:vAlign w:val="bottom"/>
          </w:tcPr>
          <w:p w14:paraId="5A52BAA7" w14:textId="77777777" w:rsidR="00D953B7" w:rsidRPr="00D96F3B" w:rsidRDefault="00D953B7">
            <w:pPr>
              <w:spacing w:line="240" w:lineRule="auto"/>
              <w:jc w:val="right"/>
              <w:rPr>
                <w:rFonts w:ascii="Browallia New" w:hAnsi="Browallia New" w:cs="Browallia New"/>
                <w:sz w:val="16"/>
                <w:szCs w:val="16"/>
                <w:lang w:val="en-GB"/>
              </w:rPr>
            </w:pPr>
          </w:p>
        </w:tc>
      </w:tr>
      <w:tr w:rsidR="002821B9" w:rsidRPr="00825592" w14:paraId="060027DF" w14:textId="77777777">
        <w:trPr>
          <w:trHeight w:val="20"/>
        </w:trPr>
        <w:tc>
          <w:tcPr>
            <w:tcW w:w="4608" w:type="dxa"/>
            <w:vAlign w:val="bottom"/>
            <w:hideMark/>
          </w:tcPr>
          <w:p w14:paraId="4B79C27A" w14:textId="77777777" w:rsidR="002821B9" w:rsidRPr="00825592" w:rsidRDefault="002821B9">
            <w:pPr>
              <w:spacing w:line="240" w:lineRule="auto"/>
              <w:rPr>
                <w:rFonts w:ascii="Browallia New" w:hAnsi="Browallia New" w:cs="Browallia New"/>
                <w:sz w:val="23"/>
                <w:szCs w:val="23"/>
              </w:rPr>
            </w:pPr>
            <w:r w:rsidRPr="00825592">
              <w:rPr>
                <w:rFonts w:ascii="Browallia New" w:hAnsi="Browallia New" w:cs="Browallia New" w:hint="cs"/>
                <w:b/>
                <w:bCs/>
                <w:sz w:val="23"/>
                <w:szCs w:val="23"/>
                <w:cs/>
              </w:rPr>
              <w:t>สินทรัพย์ภาษีเงินได้รอการตัดบัญชี</w:t>
            </w:r>
            <w:r w:rsidRPr="00F46B29">
              <w:rPr>
                <w:rFonts w:ascii="Browallia New" w:hAnsi="Browallia New" w:cs="Browallia New" w:hint="cs"/>
                <w:b/>
                <w:bCs/>
                <w:sz w:val="23"/>
                <w:szCs w:val="23"/>
              </w:rPr>
              <w:t xml:space="preserve"> </w:t>
            </w:r>
          </w:p>
        </w:tc>
        <w:tc>
          <w:tcPr>
            <w:tcW w:w="1146" w:type="dxa"/>
            <w:vAlign w:val="bottom"/>
          </w:tcPr>
          <w:p w14:paraId="1926ABBF" w14:textId="77777777" w:rsidR="002821B9" w:rsidRPr="00825592" w:rsidRDefault="002821B9">
            <w:pPr>
              <w:spacing w:line="240" w:lineRule="auto"/>
              <w:jc w:val="right"/>
              <w:rPr>
                <w:rFonts w:ascii="Browallia New" w:hAnsi="Browallia New" w:cs="Browallia New"/>
                <w:sz w:val="23"/>
                <w:szCs w:val="23"/>
                <w:lang w:val="en-GB"/>
              </w:rPr>
            </w:pPr>
          </w:p>
        </w:tc>
        <w:tc>
          <w:tcPr>
            <w:tcW w:w="1170" w:type="dxa"/>
            <w:vAlign w:val="bottom"/>
          </w:tcPr>
          <w:p w14:paraId="7B9787AA" w14:textId="77777777" w:rsidR="002821B9" w:rsidRPr="00825592" w:rsidRDefault="002821B9">
            <w:pPr>
              <w:spacing w:line="240" w:lineRule="auto"/>
              <w:jc w:val="right"/>
              <w:rPr>
                <w:rFonts w:ascii="Browallia New" w:hAnsi="Browallia New" w:cs="Browallia New"/>
                <w:sz w:val="23"/>
                <w:szCs w:val="23"/>
                <w:cs/>
                <w:lang w:val="en-GB"/>
              </w:rPr>
            </w:pPr>
          </w:p>
        </w:tc>
        <w:tc>
          <w:tcPr>
            <w:tcW w:w="1080" w:type="dxa"/>
            <w:vAlign w:val="bottom"/>
          </w:tcPr>
          <w:p w14:paraId="7F3C7752" w14:textId="77777777" w:rsidR="002821B9" w:rsidRPr="00825592" w:rsidRDefault="002821B9">
            <w:pPr>
              <w:spacing w:line="240" w:lineRule="auto"/>
              <w:jc w:val="center"/>
              <w:rPr>
                <w:rFonts w:ascii="Browallia New" w:hAnsi="Browallia New" w:cs="Browallia New"/>
                <w:sz w:val="23"/>
                <w:szCs w:val="23"/>
                <w:cs/>
                <w:lang w:val="en-GB"/>
              </w:rPr>
            </w:pPr>
          </w:p>
        </w:tc>
        <w:tc>
          <w:tcPr>
            <w:tcW w:w="1170" w:type="dxa"/>
            <w:vAlign w:val="bottom"/>
          </w:tcPr>
          <w:p w14:paraId="4DBA7AA7" w14:textId="77777777" w:rsidR="002821B9" w:rsidRPr="00825592" w:rsidRDefault="002821B9">
            <w:pPr>
              <w:spacing w:line="240" w:lineRule="auto"/>
              <w:jc w:val="right"/>
              <w:rPr>
                <w:rFonts w:ascii="Browallia New" w:hAnsi="Browallia New" w:cs="Browallia New"/>
                <w:sz w:val="23"/>
                <w:szCs w:val="23"/>
                <w:lang w:val="en-GB"/>
              </w:rPr>
            </w:pPr>
          </w:p>
        </w:tc>
      </w:tr>
      <w:tr w:rsidR="002821B9" w:rsidRPr="00825592" w14:paraId="7AE90C82" w14:textId="77777777">
        <w:trPr>
          <w:trHeight w:val="20"/>
        </w:trPr>
        <w:tc>
          <w:tcPr>
            <w:tcW w:w="4608" w:type="dxa"/>
            <w:vAlign w:val="bottom"/>
          </w:tcPr>
          <w:p w14:paraId="4F064943" w14:textId="77777777" w:rsidR="002821B9" w:rsidRPr="00825592" w:rsidRDefault="002821B9">
            <w:pPr>
              <w:spacing w:line="240" w:lineRule="auto"/>
              <w:ind w:left="180" w:hanging="180"/>
              <w:jc w:val="thaiDistribute"/>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ของลูกหนี้ตามสัญญาเช่าซื้อ</w:t>
            </w:r>
          </w:p>
        </w:tc>
        <w:tc>
          <w:tcPr>
            <w:tcW w:w="1146" w:type="dxa"/>
            <w:vAlign w:val="bottom"/>
          </w:tcPr>
          <w:p w14:paraId="3F357278" w14:textId="77777777" w:rsidR="002821B9" w:rsidRPr="00825592" w:rsidRDefault="002821B9">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54</w:t>
            </w:r>
            <w:r>
              <w:rPr>
                <w:rFonts w:ascii="Browallia New" w:hAnsi="Browallia New" w:cs="Browallia New"/>
                <w:sz w:val="23"/>
                <w:szCs w:val="23"/>
                <w:lang w:val="en-GB"/>
              </w:rPr>
              <w:t>,</w:t>
            </w:r>
            <w:r w:rsidRPr="0002562D">
              <w:rPr>
                <w:rFonts w:ascii="Browallia New" w:hAnsi="Browallia New" w:cs="Browallia New"/>
                <w:sz w:val="23"/>
                <w:szCs w:val="23"/>
                <w:lang w:val="en-GB"/>
              </w:rPr>
              <w:t>119</w:t>
            </w:r>
          </w:p>
        </w:tc>
        <w:tc>
          <w:tcPr>
            <w:tcW w:w="1170" w:type="dxa"/>
            <w:tcBorders>
              <w:top w:val="nil"/>
              <w:left w:val="nil"/>
              <w:bottom w:val="nil"/>
              <w:right w:val="nil"/>
            </w:tcBorders>
            <w:shd w:val="clear" w:color="auto" w:fill="auto"/>
            <w:vAlign w:val="bottom"/>
          </w:tcPr>
          <w:p w14:paraId="00754B5A" w14:textId="77777777" w:rsidR="002821B9" w:rsidRPr="00825592" w:rsidRDefault="002821B9">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1,776</w:t>
            </w:r>
          </w:p>
        </w:tc>
        <w:tc>
          <w:tcPr>
            <w:tcW w:w="1080" w:type="dxa"/>
            <w:vAlign w:val="bottom"/>
          </w:tcPr>
          <w:p w14:paraId="2ED8626F" w14:textId="77777777" w:rsidR="002821B9" w:rsidRPr="00825592" w:rsidRDefault="002821B9">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3E4512A5" w14:textId="77777777" w:rsidR="002821B9" w:rsidRPr="00CA715F" w:rsidRDefault="002821B9">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55,895</w:t>
            </w:r>
          </w:p>
        </w:tc>
      </w:tr>
      <w:tr w:rsidR="002821B9" w:rsidRPr="00825592" w14:paraId="4CF73D5D" w14:textId="77777777">
        <w:trPr>
          <w:trHeight w:val="20"/>
        </w:trPr>
        <w:tc>
          <w:tcPr>
            <w:tcW w:w="4608" w:type="dxa"/>
            <w:vAlign w:val="bottom"/>
          </w:tcPr>
          <w:p w14:paraId="5991C12D" w14:textId="77777777" w:rsidR="002821B9" w:rsidRPr="00825592" w:rsidRDefault="002821B9">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จากค่าเผื่อการลดมูลค่าของสินค้าคงเหลือ</w:t>
            </w:r>
          </w:p>
        </w:tc>
        <w:tc>
          <w:tcPr>
            <w:tcW w:w="1146" w:type="dxa"/>
            <w:vAlign w:val="bottom"/>
          </w:tcPr>
          <w:p w14:paraId="47ACAF31" w14:textId="77777777" w:rsidR="002821B9" w:rsidRPr="00825592" w:rsidRDefault="002821B9">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w:t>
            </w:r>
            <w:r>
              <w:rPr>
                <w:rFonts w:ascii="Browallia New" w:hAnsi="Browallia New" w:cs="Browallia New"/>
                <w:sz w:val="23"/>
                <w:szCs w:val="23"/>
                <w:lang w:val="en-GB"/>
              </w:rPr>
              <w:t>,</w:t>
            </w:r>
            <w:r w:rsidRPr="0002562D">
              <w:rPr>
                <w:rFonts w:ascii="Browallia New" w:hAnsi="Browallia New" w:cs="Browallia New"/>
                <w:sz w:val="23"/>
                <w:szCs w:val="23"/>
                <w:lang w:val="en-GB"/>
              </w:rPr>
              <w:t>439</w:t>
            </w:r>
          </w:p>
        </w:tc>
        <w:tc>
          <w:tcPr>
            <w:tcW w:w="1170" w:type="dxa"/>
            <w:tcBorders>
              <w:top w:val="nil"/>
              <w:left w:val="nil"/>
              <w:bottom w:val="nil"/>
              <w:right w:val="nil"/>
            </w:tcBorders>
            <w:shd w:val="clear" w:color="auto" w:fill="auto"/>
            <w:vAlign w:val="bottom"/>
          </w:tcPr>
          <w:p w14:paraId="46C9CE75" w14:textId="77777777" w:rsidR="002821B9" w:rsidRPr="00825592" w:rsidRDefault="002821B9">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(586)</w:t>
            </w:r>
          </w:p>
        </w:tc>
        <w:tc>
          <w:tcPr>
            <w:tcW w:w="1080" w:type="dxa"/>
            <w:vAlign w:val="bottom"/>
          </w:tcPr>
          <w:p w14:paraId="4702284F" w14:textId="77777777" w:rsidR="002821B9" w:rsidRPr="00825592" w:rsidRDefault="002821B9">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38D13551" w14:textId="77777777" w:rsidR="002821B9" w:rsidRPr="00CA715F" w:rsidRDefault="002821B9">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1,853</w:t>
            </w:r>
          </w:p>
        </w:tc>
      </w:tr>
      <w:tr w:rsidR="002821B9" w:rsidRPr="00825592" w14:paraId="56EA5B2E" w14:textId="77777777">
        <w:trPr>
          <w:trHeight w:val="20"/>
        </w:trPr>
        <w:tc>
          <w:tcPr>
            <w:tcW w:w="4608" w:type="dxa"/>
            <w:vAlign w:val="bottom"/>
          </w:tcPr>
          <w:p w14:paraId="43FA09ED" w14:textId="77777777" w:rsidR="002821B9" w:rsidRPr="00825592" w:rsidRDefault="002821B9">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จากค่าเผื่อการด้อยค่าของสินทรัพย์ไม่มีตัวตน</w:t>
            </w:r>
          </w:p>
        </w:tc>
        <w:tc>
          <w:tcPr>
            <w:tcW w:w="1146" w:type="dxa"/>
            <w:vAlign w:val="bottom"/>
          </w:tcPr>
          <w:p w14:paraId="6A5BAD93" w14:textId="77777777" w:rsidR="002821B9" w:rsidRPr="0002562D" w:rsidRDefault="002821B9">
            <w:pPr>
              <w:spacing w:line="240" w:lineRule="auto"/>
              <w:jc w:val="right"/>
              <w:rPr>
                <w:rFonts w:ascii="Browallia New" w:hAnsi="Browallia New" w:cs="Browallia New"/>
                <w:sz w:val="23"/>
                <w:szCs w:val="23"/>
              </w:rPr>
            </w:pPr>
            <w:r w:rsidRPr="0002562D">
              <w:rPr>
                <w:rFonts w:ascii="Browallia New" w:hAnsi="Browallia New" w:cs="Browallia New"/>
                <w:sz w:val="23"/>
                <w:szCs w:val="23"/>
                <w:lang w:val="en-GB"/>
              </w:rPr>
              <w:t>1</w:t>
            </w:r>
            <w:r>
              <w:rPr>
                <w:rFonts w:ascii="Browallia New" w:hAnsi="Browallia New" w:cs="Browallia New"/>
                <w:sz w:val="23"/>
                <w:szCs w:val="23"/>
                <w:lang w:val="en-GB"/>
              </w:rPr>
              <w:t>,</w:t>
            </w:r>
            <w:r w:rsidRPr="0002562D">
              <w:rPr>
                <w:rFonts w:ascii="Browallia New" w:hAnsi="Browallia New" w:cs="Browallia New"/>
                <w:sz w:val="23"/>
                <w:szCs w:val="23"/>
                <w:lang w:val="en-GB"/>
              </w:rPr>
              <w:t>018</w:t>
            </w:r>
          </w:p>
        </w:tc>
        <w:tc>
          <w:tcPr>
            <w:tcW w:w="1170" w:type="dxa"/>
            <w:tcBorders>
              <w:top w:val="nil"/>
              <w:left w:val="nil"/>
              <w:bottom w:val="nil"/>
              <w:right w:val="nil"/>
            </w:tcBorders>
            <w:shd w:val="clear" w:color="auto" w:fill="auto"/>
            <w:vAlign w:val="bottom"/>
          </w:tcPr>
          <w:p w14:paraId="5A1ED07E" w14:textId="77777777" w:rsidR="002821B9" w:rsidRPr="00825592" w:rsidRDefault="002821B9">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(265)</w:t>
            </w:r>
          </w:p>
        </w:tc>
        <w:tc>
          <w:tcPr>
            <w:tcW w:w="1080" w:type="dxa"/>
            <w:vAlign w:val="bottom"/>
          </w:tcPr>
          <w:p w14:paraId="6B3167C8" w14:textId="77777777" w:rsidR="002821B9" w:rsidRPr="00825592" w:rsidRDefault="002821B9">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1676714" w14:textId="77777777" w:rsidR="002821B9" w:rsidRPr="00CA715F" w:rsidRDefault="002821B9">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753</w:t>
            </w:r>
          </w:p>
        </w:tc>
      </w:tr>
      <w:tr w:rsidR="002821B9" w:rsidRPr="00825592" w14:paraId="47FC01C1" w14:textId="77777777">
        <w:trPr>
          <w:trHeight w:val="20"/>
          <w:tblHeader/>
        </w:trPr>
        <w:tc>
          <w:tcPr>
            <w:tcW w:w="4608" w:type="dxa"/>
            <w:vAlign w:val="bottom"/>
          </w:tcPr>
          <w:p w14:paraId="7C28FC4D" w14:textId="77777777" w:rsidR="002821B9" w:rsidRPr="00825592" w:rsidRDefault="002821B9">
            <w:pPr>
              <w:spacing w:line="240" w:lineRule="auto"/>
              <w:ind w:left="252" w:hanging="270"/>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ของเงินให้กู้ยืมระยะสั้นและดอกเบี้ยค้างรับ</w:t>
            </w:r>
          </w:p>
        </w:tc>
        <w:tc>
          <w:tcPr>
            <w:tcW w:w="1146" w:type="dxa"/>
            <w:vAlign w:val="bottom"/>
          </w:tcPr>
          <w:p w14:paraId="4B641E1E" w14:textId="77777777" w:rsidR="002821B9" w:rsidRPr="00F351D8" w:rsidRDefault="002821B9">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11</w:t>
            </w:r>
            <w:r>
              <w:rPr>
                <w:rFonts w:ascii="Browallia New" w:hAnsi="Browallia New" w:cs="Browallia New"/>
                <w:sz w:val="23"/>
                <w:szCs w:val="23"/>
                <w:lang w:val="en-GB"/>
              </w:rPr>
              <w:t>,</w:t>
            </w:r>
            <w:r w:rsidRPr="0002562D">
              <w:rPr>
                <w:rFonts w:ascii="Browallia New" w:hAnsi="Browallia New" w:cs="Browallia New"/>
                <w:sz w:val="23"/>
                <w:szCs w:val="23"/>
                <w:lang w:val="en-GB"/>
              </w:rPr>
              <w:t>241</w:t>
            </w:r>
          </w:p>
        </w:tc>
        <w:tc>
          <w:tcPr>
            <w:tcW w:w="1170" w:type="dxa"/>
            <w:vAlign w:val="bottom"/>
          </w:tcPr>
          <w:p w14:paraId="5AE44062" w14:textId="77777777" w:rsidR="002821B9" w:rsidRPr="00825592" w:rsidRDefault="002821B9">
            <w:pPr>
              <w:spacing w:line="240" w:lineRule="auto"/>
              <w:ind w:hanging="24"/>
              <w:jc w:val="right"/>
              <w:rPr>
                <w:rFonts w:ascii="Browallia New" w:hAnsi="Browallia New" w:cs="Browallia New"/>
                <w:sz w:val="23"/>
                <w:szCs w:val="23"/>
                <w:cs/>
              </w:rPr>
            </w:pPr>
            <w:r>
              <w:rPr>
                <w:rFonts w:ascii="Browallia New" w:hAnsi="Browallia New" w:cs="Browallia New"/>
                <w:sz w:val="23"/>
                <w:szCs w:val="23"/>
                <w:lang w:val="en-GB"/>
              </w:rPr>
              <w:t>8,042</w:t>
            </w:r>
          </w:p>
        </w:tc>
        <w:tc>
          <w:tcPr>
            <w:tcW w:w="1080" w:type="dxa"/>
            <w:vAlign w:val="bottom"/>
          </w:tcPr>
          <w:p w14:paraId="0186E77E" w14:textId="77777777" w:rsidR="002821B9" w:rsidRPr="00825592" w:rsidRDefault="002821B9">
            <w:pPr>
              <w:spacing w:line="240" w:lineRule="auto"/>
              <w:jc w:val="right"/>
              <w:rPr>
                <w:rFonts w:ascii="Browallia New" w:hAnsi="Browallia New" w:cs="Browallia New"/>
                <w:sz w:val="23"/>
                <w:szCs w:val="23"/>
                <w:cs/>
              </w:rPr>
            </w:pPr>
            <w:r>
              <w:rPr>
                <w:rFonts w:ascii="Browallia New" w:hAnsi="Browallia New" w:cs="Browallia New"/>
                <w:sz w:val="23"/>
                <w:szCs w:val="23"/>
                <w:lang w:val="en-GB"/>
              </w:rPr>
              <w:t>-</w:t>
            </w:r>
          </w:p>
        </w:tc>
        <w:tc>
          <w:tcPr>
            <w:tcW w:w="1170" w:type="dxa"/>
            <w:vAlign w:val="bottom"/>
          </w:tcPr>
          <w:p w14:paraId="2F6B71DD" w14:textId="77777777" w:rsidR="002821B9" w:rsidRPr="00CA715F" w:rsidRDefault="002821B9">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19,283</w:t>
            </w:r>
          </w:p>
        </w:tc>
      </w:tr>
      <w:tr w:rsidR="002821B9" w:rsidRPr="00825592" w14:paraId="597BB522" w14:textId="77777777">
        <w:trPr>
          <w:trHeight w:val="20"/>
          <w:tblHeader/>
        </w:trPr>
        <w:tc>
          <w:tcPr>
            <w:tcW w:w="4608" w:type="dxa"/>
            <w:vAlign w:val="bottom"/>
          </w:tcPr>
          <w:p w14:paraId="29DC1F9F" w14:textId="77777777" w:rsidR="002821B9" w:rsidRPr="00825592" w:rsidRDefault="002821B9">
            <w:pPr>
              <w:spacing w:line="240" w:lineRule="auto"/>
              <w:ind w:left="252" w:hanging="270"/>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ของลูกหนี้และเงินจ่ายล่วงหน้าพนักงาน</w:t>
            </w:r>
          </w:p>
        </w:tc>
        <w:tc>
          <w:tcPr>
            <w:tcW w:w="1146" w:type="dxa"/>
            <w:vAlign w:val="bottom"/>
          </w:tcPr>
          <w:p w14:paraId="7CB5D21A" w14:textId="77777777" w:rsidR="002821B9" w:rsidRPr="00F351D8" w:rsidRDefault="002821B9">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13</w:t>
            </w:r>
            <w:r>
              <w:rPr>
                <w:rFonts w:ascii="Browallia New" w:hAnsi="Browallia New" w:cs="Browallia New"/>
                <w:sz w:val="23"/>
                <w:szCs w:val="23"/>
                <w:lang w:val="en-GB"/>
              </w:rPr>
              <w:t>,</w:t>
            </w:r>
            <w:r w:rsidRPr="0002562D">
              <w:rPr>
                <w:rFonts w:ascii="Browallia New" w:hAnsi="Browallia New" w:cs="Browallia New"/>
                <w:sz w:val="23"/>
                <w:szCs w:val="23"/>
                <w:lang w:val="en-GB"/>
              </w:rPr>
              <w:t>711</w:t>
            </w:r>
          </w:p>
        </w:tc>
        <w:tc>
          <w:tcPr>
            <w:tcW w:w="1170" w:type="dxa"/>
            <w:vAlign w:val="bottom"/>
          </w:tcPr>
          <w:p w14:paraId="664A2A40" w14:textId="77777777" w:rsidR="002821B9" w:rsidRPr="00825592" w:rsidRDefault="002821B9">
            <w:pPr>
              <w:spacing w:line="240" w:lineRule="auto"/>
              <w:ind w:hanging="24"/>
              <w:jc w:val="right"/>
              <w:rPr>
                <w:rFonts w:ascii="Browallia New" w:hAnsi="Browallia New" w:cs="Browallia New"/>
                <w:sz w:val="23"/>
                <w:szCs w:val="23"/>
                <w:cs/>
              </w:rPr>
            </w:pPr>
            <w:r>
              <w:rPr>
                <w:rFonts w:ascii="Browallia New" w:hAnsi="Browallia New" w:cs="Browallia New"/>
                <w:sz w:val="23"/>
                <w:szCs w:val="23"/>
                <w:lang w:val="en-GB"/>
              </w:rPr>
              <w:t>(190)</w:t>
            </w:r>
          </w:p>
        </w:tc>
        <w:tc>
          <w:tcPr>
            <w:tcW w:w="1080" w:type="dxa"/>
            <w:vAlign w:val="bottom"/>
          </w:tcPr>
          <w:p w14:paraId="4643CE5D" w14:textId="77777777" w:rsidR="002821B9" w:rsidRPr="00825592" w:rsidRDefault="002821B9">
            <w:pPr>
              <w:spacing w:line="240" w:lineRule="auto"/>
              <w:jc w:val="right"/>
              <w:rPr>
                <w:rFonts w:ascii="Browallia New" w:hAnsi="Browallia New" w:cs="Browallia New"/>
                <w:sz w:val="23"/>
                <w:szCs w:val="23"/>
                <w:cs/>
              </w:rPr>
            </w:pPr>
            <w:r>
              <w:rPr>
                <w:rFonts w:ascii="Browallia New" w:hAnsi="Browallia New" w:cs="Browallia New"/>
                <w:sz w:val="23"/>
                <w:szCs w:val="23"/>
                <w:lang w:val="en-GB"/>
              </w:rPr>
              <w:t>-</w:t>
            </w:r>
          </w:p>
        </w:tc>
        <w:tc>
          <w:tcPr>
            <w:tcW w:w="1170" w:type="dxa"/>
            <w:vAlign w:val="bottom"/>
          </w:tcPr>
          <w:p w14:paraId="32509BF4" w14:textId="77777777" w:rsidR="002821B9" w:rsidRPr="00CA715F" w:rsidRDefault="002821B9">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13,521</w:t>
            </w:r>
          </w:p>
        </w:tc>
      </w:tr>
      <w:tr w:rsidR="002821B9" w:rsidRPr="00825592" w14:paraId="711BDC80" w14:textId="77777777">
        <w:trPr>
          <w:trHeight w:val="20"/>
        </w:trPr>
        <w:tc>
          <w:tcPr>
            <w:tcW w:w="4608" w:type="dxa"/>
            <w:vAlign w:val="bottom"/>
          </w:tcPr>
          <w:p w14:paraId="79E0BCDA" w14:textId="77777777" w:rsidR="002821B9" w:rsidRPr="00825592" w:rsidRDefault="002821B9">
            <w:pPr>
              <w:spacing w:line="240" w:lineRule="auto"/>
              <w:rPr>
                <w:rFonts w:ascii="Browallia New" w:hAnsi="Browallia New" w:cs="Browallia New"/>
                <w:sz w:val="23"/>
                <w:szCs w:val="23"/>
                <w:cs/>
                <w:lang w:val="en-GB"/>
              </w:rPr>
            </w:pPr>
            <w:r w:rsidRPr="00825592">
              <w:rPr>
                <w:rFonts w:ascii="Browallia New" w:hAnsi="Browallia New" w:cs="Browallia New" w:hint="cs"/>
                <w:sz w:val="23"/>
                <w:szCs w:val="23"/>
                <w:cs/>
              </w:rPr>
              <w:t>จากค่าเผื่อการลดมูลค่าของสินทรัพย์รอการขาย</w:t>
            </w:r>
          </w:p>
        </w:tc>
        <w:tc>
          <w:tcPr>
            <w:tcW w:w="1146" w:type="dxa"/>
            <w:vAlign w:val="bottom"/>
          </w:tcPr>
          <w:p w14:paraId="3DB9FFCA" w14:textId="77777777" w:rsidR="002821B9" w:rsidRPr="00825592" w:rsidRDefault="002821B9">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2</w:t>
            </w:r>
            <w:r>
              <w:rPr>
                <w:rFonts w:ascii="Browallia New" w:hAnsi="Browallia New" w:cs="Browallia New"/>
                <w:sz w:val="23"/>
                <w:szCs w:val="23"/>
                <w:lang w:val="en-GB"/>
              </w:rPr>
              <w:t>,</w:t>
            </w:r>
            <w:r w:rsidRPr="0002562D">
              <w:rPr>
                <w:rFonts w:ascii="Browallia New" w:hAnsi="Browallia New" w:cs="Browallia New"/>
                <w:sz w:val="23"/>
                <w:szCs w:val="23"/>
                <w:lang w:val="en-GB"/>
              </w:rPr>
              <w:t>593</w:t>
            </w:r>
          </w:p>
        </w:tc>
        <w:tc>
          <w:tcPr>
            <w:tcW w:w="1170" w:type="dxa"/>
            <w:tcBorders>
              <w:top w:val="nil"/>
              <w:left w:val="nil"/>
              <w:bottom w:val="nil"/>
              <w:right w:val="nil"/>
            </w:tcBorders>
            <w:shd w:val="clear" w:color="auto" w:fill="auto"/>
            <w:vAlign w:val="bottom"/>
          </w:tcPr>
          <w:p w14:paraId="2396C752" w14:textId="77777777" w:rsidR="002821B9" w:rsidRPr="00B417F7" w:rsidRDefault="002821B9">
            <w:pPr>
              <w:spacing w:line="240" w:lineRule="auto"/>
              <w:jc w:val="right"/>
              <w:rPr>
                <w:rFonts w:ascii="Browallia New" w:hAnsi="Browallia New" w:cs="Browallia New"/>
                <w:sz w:val="23"/>
                <w:szCs w:val="23"/>
                <w:cs/>
              </w:rPr>
            </w:pPr>
            <w:r>
              <w:rPr>
                <w:rFonts w:ascii="Browallia New" w:hAnsi="Browallia New" w:cs="Browallia New"/>
                <w:sz w:val="23"/>
                <w:szCs w:val="23"/>
                <w:lang w:val="en-GB"/>
              </w:rPr>
              <w:t>(</w:t>
            </w:r>
            <w:r>
              <w:rPr>
                <w:rFonts w:ascii="Browallia New" w:hAnsi="Browallia New" w:cs="Browallia New"/>
                <w:sz w:val="23"/>
                <w:szCs w:val="23"/>
              </w:rPr>
              <w:t>697)</w:t>
            </w:r>
          </w:p>
        </w:tc>
        <w:tc>
          <w:tcPr>
            <w:tcW w:w="1080" w:type="dxa"/>
            <w:vAlign w:val="bottom"/>
          </w:tcPr>
          <w:p w14:paraId="6A694D95" w14:textId="77777777" w:rsidR="002821B9" w:rsidRPr="00825592" w:rsidRDefault="002821B9">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4D24131" w14:textId="77777777" w:rsidR="002821B9" w:rsidRPr="00CA715F" w:rsidRDefault="002821B9">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1,896</w:t>
            </w:r>
          </w:p>
        </w:tc>
      </w:tr>
      <w:tr w:rsidR="002821B9" w:rsidRPr="00825592" w14:paraId="53432A34" w14:textId="77777777">
        <w:trPr>
          <w:trHeight w:val="20"/>
        </w:trPr>
        <w:tc>
          <w:tcPr>
            <w:tcW w:w="4608" w:type="dxa"/>
            <w:vAlign w:val="bottom"/>
          </w:tcPr>
          <w:p w14:paraId="54E70353" w14:textId="77777777" w:rsidR="002821B9" w:rsidRPr="00825592" w:rsidRDefault="002821B9">
            <w:pPr>
              <w:spacing w:line="240" w:lineRule="auto"/>
              <w:ind w:left="180" w:hanging="180"/>
              <w:jc w:val="thaiDistribute"/>
              <w:rPr>
                <w:rFonts w:ascii="Browallia New" w:hAnsi="Browallia New" w:cs="Browallia New"/>
                <w:sz w:val="23"/>
                <w:szCs w:val="23"/>
                <w:cs/>
              </w:rPr>
            </w:pPr>
            <w:r w:rsidRPr="00F351D8">
              <w:rPr>
                <w:rFonts w:ascii="Browallia New" w:hAnsi="Browallia New" w:cs="Browallia New"/>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w:t>
            </w:r>
            <w:r w:rsidRPr="00EB6914">
              <w:rPr>
                <w:rFonts w:ascii="Browallia New" w:hAnsi="Browallia New" w:cs="Browallia New" w:hint="cs"/>
                <w:sz w:val="23"/>
                <w:szCs w:val="23"/>
                <w:cs/>
              </w:rPr>
              <w:t>ลูกหนี้การค้าและลูกหนี้</w:t>
            </w:r>
            <w:r w:rsidRPr="00EB6914">
              <w:rPr>
                <w:rFonts w:ascii="Browallia New" w:hAnsi="Browallia New" w:cs="Browallia New"/>
                <w:sz w:val="23"/>
                <w:szCs w:val="23"/>
                <w:cs/>
              </w:rPr>
              <w:t>อื่น</w:t>
            </w:r>
          </w:p>
        </w:tc>
        <w:tc>
          <w:tcPr>
            <w:tcW w:w="1146" w:type="dxa"/>
            <w:vAlign w:val="bottom"/>
          </w:tcPr>
          <w:p w14:paraId="3D77657D" w14:textId="77777777" w:rsidR="002821B9" w:rsidRPr="00825592" w:rsidRDefault="002821B9">
            <w:pPr>
              <w:spacing w:line="240" w:lineRule="auto"/>
              <w:jc w:val="right"/>
              <w:rPr>
                <w:rFonts w:ascii="Browallia New" w:hAnsi="Browallia New" w:cs="Browallia New"/>
                <w:sz w:val="23"/>
                <w:szCs w:val="23"/>
                <w:lang w:val="en-GB"/>
              </w:rPr>
            </w:pPr>
            <w:r w:rsidRPr="0002562D">
              <w:rPr>
                <w:rFonts w:ascii="Browallia New" w:hAnsi="Browallia New" w:cs="Browallia New"/>
                <w:sz w:val="23"/>
                <w:szCs w:val="23"/>
                <w:lang w:val="en-GB"/>
              </w:rPr>
              <w:t>12</w:t>
            </w:r>
            <w:r>
              <w:rPr>
                <w:rFonts w:ascii="Browallia New" w:hAnsi="Browallia New" w:cs="Browallia New"/>
                <w:sz w:val="23"/>
                <w:szCs w:val="23"/>
                <w:lang w:val="en-GB"/>
              </w:rPr>
              <w:t>,</w:t>
            </w:r>
            <w:r w:rsidRPr="0002562D">
              <w:rPr>
                <w:rFonts w:ascii="Browallia New" w:hAnsi="Browallia New" w:cs="Browallia New"/>
                <w:sz w:val="23"/>
                <w:szCs w:val="23"/>
                <w:lang w:val="en-GB"/>
              </w:rPr>
              <w:t>552</w:t>
            </w:r>
          </w:p>
        </w:tc>
        <w:tc>
          <w:tcPr>
            <w:tcW w:w="1170" w:type="dxa"/>
            <w:tcBorders>
              <w:top w:val="nil"/>
              <w:left w:val="nil"/>
              <w:bottom w:val="nil"/>
              <w:right w:val="nil"/>
            </w:tcBorders>
            <w:shd w:val="clear" w:color="auto" w:fill="auto"/>
            <w:vAlign w:val="bottom"/>
          </w:tcPr>
          <w:p w14:paraId="287D3A30" w14:textId="77777777" w:rsidR="002821B9" w:rsidRPr="00BE7942" w:rsidRDefault="002821B9">
            <w:pPr>
              <w:spacing w:line="240" w:lineRule="auto"/>
              <w:jc w:val="right"/>
              <w:rPr>
                <w:rFonts w:ascii="Browallia New" w:hAnsi="Browallia New" w:cs="Browallia New"/>
                <w:sz w:val="23"/>
                <w:szCs w:val="23"/>
              </w:rPr>
            </w:pPr>
            <w:r>
              <w:rPr>
                <w:rFonts w:ascii="Browallia New" w:hAnsi="Browallia New" w:cs="Browallia New"/>
                <w:sz w:val="23"/>
                <w:szCs w:val="23"/>
              </w:rPr>
              <w:t>(904)</w:t>
            </w:r>
          </w:p>
        </w:tc>
        <w:tc>
          <w:tcPr>
            <w:tcW w:w="1080" w:type="dxa"/>
            <w:vAlign w:val="bottom"/>
          </w:tcPr>
          <w:p w14:paraId="672E0BBE" w14:textId="77777777" w:rsidR="002821B9" w:rsidRPr="00825592" w:rsidRDefault="002821B9">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C855CBA" w14:textId="77777777" w:rsidR="002821B9" w:rsidRPr="00CA715F" w:rsidRDefault="002821B9">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11,648</w:t>
            </w:r>
          </w:p>
        </w:tc>
      </w:tr>
      <w:tr w:rsidR="002821B9" w:rsidRPr="00825592" w14:paraId="04EA4C4C" w14:textId="77777777" w:rsidTr="00547997">
        <w:trPr>
          <w:trHeight w:val="20"/>
        </w:trPr>
        <w:tc>
          <w:tcPr>
            <w:tcW w:w="4608" w:type="dxa"/>
            <w:vAlign w:val="bottom"/>
          </w:tcPr>
          <w:p w14:paraId="52B6F69D" w14:textId="77777777" w:rsidR="002821B9" w:rsidRPr="007A51B7" w:rsidRDefault="002821B9">
            <w:pPr>
              <w:spacing w:line="240" w:lineRule="auto"/>
              <w:ind w:left="180" w:hanging="180"/>
              <w:jc w:val="thaiDistribute"/>
              <w:rPr>
                <w:rFonts w:ascii="Browallia New" w:hAnsi="Browallia New" w:cs="Browallia New"/>
                <w:sz w:val="23"/>
                <w:szCs w:val="23"/>
                <w:cs/>
              </w:rPr>
            </w:pPr>
            <w:r w:rsidRPr="007A51B7">
              <w:rPr>
                <w:rFonts w:ascii="Browallia New" w:hAnsi="Browallia New" w:cs="Browallia New" w:hint="cs"/>
                <w:sz w:val="23"/>
                <w:szCs w:val="23"/>
                <w:cs/>
              </w:rPr>
              <w:t>จาก</w:t>
            </w:r>
            <w:r w:rsidRPr="007A51B7">
              <w:rPr>
                <w:rFonts w:ascii="Browallia New" w:hAnsi="Browallia New" w:cs="Browallia New"/>
                <w:sz w:val="23"/>
                <w:szCs w:val="23"/>
                <w:cs/>
              </w:rPr>
              <w:t>ที่ดิน อาคาร และอุปกรณ์</w:t>
            </w:r>
          </w:p>
        </w:tc>
        <w:tc>
          <w:tcPr>
            <w:tcW w:w="1146" w:type="dxa"/>
            <w:vAlign w:val="bottom"/>
          </w:tcPr>
          <w:p w14:paraId="501FCA30" w14:textId="77777777" w:rsidR="002821B9" w:rsidRPr="007A51B7" w:rsidRDefault="002821B9">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w:t>
            </w:r>
          </w:p>
        </w:tc>
        <w:tc>
          <w:tcPr>
            <w:tcW w:w="1170" w:type="dxa"/>
            <w:tcBorders>
              <w:top w:val="nil"/>
              <w:left w:val="nil"/>
              <w:right w:val="nil"/>
            </w:tcBorders>
            <w:shd w:val="clear" w:color="auto" w:fill="auto"/>
            <w:vAlign w:val="bottom"/>
          </w:tcPr>
          <w:p w14:paraId="6E9C7584" w14:textId="77777777" w:rsidR="002821B9" w:rsidRPr="007A51B7" w:rsidRDefault="002821B9">
            <w:pPr>
              <w:spacing w:line="240" w:lineRule="auto"/>
              <w:jc w:val="right"/>
              <w:rPr>
                <w:rFonts w:ascii="Browallia New" w:hAnsi="Browallia New" w:cs="Browallia New"/>
                <w:sz w:val="23"/>
                <w:szCs w:val="23"/>
              </w:rPr>
            </w:pPr>
            <w:r>
              <w:rPr>
                <w:rFonts w:ascii="Browallia New" w:hAnsi="Browallia New" w:cs="Browallia New"/>
                <w:sz w:val="23"/>
                <w:szCs w:val="23"/>
              </w:rPr>
              <w:t>283</w:t>
            </w:r>
          </w:p>
        </w:tc>
        <w:tc>
          <w:tcPr>
            <w:tcW w:w="1080" w:type="dxa"/>
            <w:vAlign w:val="bottom"/>
          </w:tcPr>
          <w:p w14:paraId="0355403E" w14:textId="77777777" w:rsidR="002821B9" w:rsidRPr="007A51B7" w:rsidRDefault="002821B9">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w:t>
            </w:r>
          </w:p>
        </w:tc>
        <w:tc>
          <w:tcPr>
            <w:tcW w:w="1170" w:type="dxa"/>
            <w:tcBorders>
              <w:top w:val="nil"/>
              <w:left w:val="nil"/>
              <w:right w:val="nil"/>
            </w:tcBorders>
            <w:shd w:val="clear" w:color="auto" w:fill="auto"/>
            <w:vAlign w:val="bottom"/>
          </w:tcPr>
          <w:p w14:paraId="788E4497" w14:textId="77777777" w:rsidR="002821B9" w:rsidRPr="00CA715F" w:rsidRDefault="002821B9">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283</w:t>
            </w:r>
          </w:p>
        </w:tc>
      </w:tr>
      <w:tr w:rsidR="002821B9" w:rsidRPr="00825592" w14:paraId="0B2EF3A4" w14:textId="77777777">
        <w:trPr>
          <w:trHeight w:val="20"/>
        </w:trPr>
        <w:tc>
          <w:tcPr>
            <w:tcW w:w="4608" w:type="dxa"/>
            <w:vAlign w:val="bottom"/>
          </w:tcPr>
          <w:p w14:paraId="2B7DB855" w14:textId="77777777" w:rsidR="002821B9" w:rsidRPr="007A51B7" w:rsidRDefault="002821B9">
            <w:pPr>
              <w:spacing w:line="240" w:lineRule="auto"/>
              <w:ind w:left="180" w:hanging="180"/>
              <w:jc w:val="thaiDistribute"/>
              <w:rPr>
                <w:rFonts w:ascii="Browallia New" w:hAnsi="Browallia New" w:cs="Browallia New"/>
                <w:sz w:val="23"/>
                <w:szCs w:val="23"/>
                <w:cs/>
              </w:rPr>
            </w:pPr>
            <w:r w:rsidRPr="00983C21">
              <w:rPr>
                <w:rFonts w:ascii="Browallia New" w:hAnsi="Browallia New" w:cs="Browallia New"/>
                <w:sz w:val="23"/>
                <w:szCs w:val="23"/>
                <w:cs/>
              </w:rPr>
              <w:t>จากค่าเผื่อการด้อยค่าของเงินลงทุนในลูกหนี้</w:t>
            </w:r>
          </w:p>
        </w:tc>
        <w:tc>
          <w:tcPr>
            <w:tcW w:w="1146" w:type="dxa"/>
            <w:vAlign w:val="bottom"/>
          </w:tcPr>
          <w:p w14:paraId="11155B9D" w14:textId="77777777" w:rsidR="002821B9" w:rsidRPr="007A51B7" w:rsidRDefault="002821B9" w:rsidP="00547997">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B685B7E" w14:textId="77777777" w:rsidR="002821B9" w:rsidRPr="007A51B7" w:rsidRDefault="002821B9" w:rsidP="00547997">
            <w:pPr>
              <w:spacing w:line="240" w:lineRule="auto"/>
              <w:jc w:val="right"/>
              <w:rPr>
                <w:rFonts w:ascii="Browallia New" w:hAnsi="Browallia New" w:cs="Browallia New"/>
                <w:sz w:val="23"/>
                <w:szCs w:val="23"/>
              </w:rPr>
            </w:pPr>
            <w:r>
              <w:rPr>
                <w:rFonts w:ascii="Browallia New" w:hAnsi="Browallia New" w:cs="Browallia New"/>
                <w:sz w:val="23"/>
                <w:szCs w:val="23"/>
              </w:rPr>
              <w:t>120</w:t>
            </w:r>
          </w:p>
        </w:tc>
        <w:tc>
          <w:tcPr>
            <w:tcW w:w="1080" w:type="dxa"/>
            <w:vAlign w:val="bottom"/>
          </w:tcPr>
          <w:p w14:paraId="6D8AD939" w14:textId="77777777" w:rsidR="002821B9" w:rsidRPr="007A51B7" w:rsidRDefault="002821B9" w:rsidP="00547997">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2BC41A4" w14:textId="77777777" w:rsidR="002821B9" w:rsidRPr="00CA715F" w:rsidRDefault="002821B9" w:rsidP="00547997">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120</w:t>
            </w:r>
          </w:p>
        </w:tc>
      </w:tr>
      <w:tr w:rsidR="00D953B7" w:rsidRPr="00825592" w14:paraId="03FD09B4" w14:textId="77777777">
        <w:trPr>
          <w:trHeight w:val="20"/>
        </w:trPr>
        <w:tc>
          <w:tcPr>
            <w:tcW w:w="4608" w:type="dxa"/>
            <w:vAlign w:val="bottom"/>
          </w:tcPr>
          <w:p w14:paraId="7FCF3F79" w14:textId="347803B3" w:rsidR="00D953B7" w:rsidRPr="00983C21" w:rsidRDefault="00D953B7" w:rsidP="00D953B7">
            <w:pPr>
              <w:spacing w:line="240" w:lineRule="auto"/>
              <w:ind w:left="180" w:hanging="180"/>
              <w:jc w:val="thaiDistribute"/>
              <w:rPr>
                <w:rFonts w:ascii="Browallia New" w:hAnsi="Browallia New" w:cs="Browallia New"/>
                <w:sz w:val="23"/>
                <w:szCs w:val="23"/>
                <w:cs/>
              </w:rPr>
            </w:pPr>
            <w:r w:rsidRPr="00825592">
              <w:rPr>
                <w:rFonts w:ascii="Browallia New" w:hAnsi="Browallia New" w:cs="Browallia New" w:hint="cs"/>
                <w:sz w:val="23"/>
                <w:szCs w:val="23"/>
                <w:cs/>
              </w:rPr>
              <w:t>จากขาดทุนสะสมทางภาษียกมา</w:t>
            </w:r>
          </w:p>
        </w:tc>
        <w:tc>
          <w:tcPr>
            <w:tcW w:w="1146" w:type="dxa"/>
            <w:vAlign w:val="bottom"/>
          </w:tcPr>
          <w:p w14:paraId="4CC312B9" w14:textId="7B32AEA9" w:rsidR="00D953B7" w:rsidRPr="007A51B7" w:rsidRDefault="00D953B7" w:rsidP="00D953B7">
            <w:pPr>
              <w:pBdr>
                <w:bottom w:val="single" w:sz="4" w:space="1" w:color="auto"/>
              </w:pBdr>
              <w:spacing w:line="240" w:lineRule="auto"/>
              <w:jc w:val="right"/>
              <w:rPr>
                <w:rFonts w:ascii="Browallia New" w:hAnsi="Browallia New" w:cs="Browallia New"/>
                <w:sz w:val="23"/>
                <w:szCs w:val="23"/>
                <w:lang w:val="en-GB"/>
              </w:rPr>
            </w:pPr>
            <w:r w:rsidRPr="00B90E65">
              <w:rPr>
                <w:rFonts w:ascii="Browallia New" w:hAnsi="Browallia New" w:cs="Browallia New"/>
                <w:sz w:val="23"/>
                <w:szCs w:val="23"/>
                <w:lang w:val="en-GB"/>
              </w:rPr>
              <w:t>47,772</w:t>
            </w:r>
          </w:p>
        </w:tc>
        <w:tc>
          <w:tcPr>
            <w:tcW w:w="1170" w:type="dxa"/>
            <w:tcBorders>
              <w:top w:val="nil"/>
              <w:left w:val="nil"/>
              <w:bottom w:val="nil"/>
              <w:right w:val="nil"/>
            </w:tcBorders>
            <w:shd w:val="clear" w:color="auto" w:fill="auto"/>
            <w:vAlign w:val="bottom"/>
          </w:tcPr>
          <w:p w14:paraId="72B21028" w14:textId="626371EB" w:rsidR="00D953B7" w:rsidRDefault="00D953B7" w:rsidP="00D953B7">
            <w:pPr>
              <w:pBdr>
                <w:bottom w:val="single" w:sz="4" w:space="1" w:color="auto"/>
              </w:pBdr>
              <w:spacing w:line="240" w:lineRule="auto"/>
              <w:jc w:val="right"/>
              <w:rPr>
                <w:rFonts w:ascii="Browallia New" w:hAnsi="Browallia New" w:cs="Browallia New"/>
                <w:sz w:val="23"/>
                <w:szCs w:val="23"/>
              </w:rPr>
            </w:pPr>
            <w:r w:rsidRPr="00B90E65">
              <w:rPr>
                <w:rFonts w:ascii="Browallia New" w:hAnsi="Browallia New" w:cs="Browallia New"/>
                <w:sz w:val="23"/>
                <w:szCs w:val="23"/>
                <w:lang w:val="en-GB"/>
              </w:rPr>
              <w:t>8,525</w:t>
            </w:r>
          </w:p>
        </w:tc>
        <w:tc>
          <w:tcPr>
            <w:tcW w:w="1080" w:type="dxa"/>
            <w:vAlign w:val="bottom"/>
          </w:tcPr>
          <w:p w14:paraId="3422BD47" w14:textId="1C162D33" w:rsidR="00D953B7" w:rsidRPr="007A51B7" w:rsidRDefault="00D953B7" w:rsidP="00D953B7">
            <w:pPr>
              <w:pBdr>
                <w:bottom w:val="single" w:sz="4" w:space="1" w:color="auto"/>
              </w:pBdr>
              <w:spacing w:line="240" w:lineRule="auto"/>
              <w:jc w:val="right"/>
              <w:rPr>
                <w:rFonts w:ascii="Browallia New" w:hAnsi="Browallia New" w:cs="Browallia New"/>
                <w:sz w:val="23"/>
                <w:szCs w:val="23"/>
                <w:lang w:val="en-GB"/>
              </w:rPr>
            </w:pPr>
            <w:r w:rsidRPr="00B90E65">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33C41241" w14:textId="19D0B56D" w:rsidR="00D953B7" w:rsidRPr="00CA715F" w:rsidRDefault="00D953B7" w:rsidP="00D953B7">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56,297</w:t>
            </w:r>
          </w:p>
        </w:tc>
      </w:tr>
      <w:tr w:rsidR="00AB29D2" w:rsidRPr="00825592" w14:paraId="3A902E4A" w14:textId="77777777">
        <w:trPr>
          <w:trHeight w:val="20"/>
        </w:trPr>
        <w:tc>
          <w:tcPr>
            <w:tcW w:w="4608" w:type="dxa"/>
            <w:vAlign w:val="bottom"/>
          </w:tcPr>
          <w:p w14:paraId="2BF757CC" w14:textId="3894DA54" w:rsidR="00AB29D2" w:rsidRPr="007A51B7" w:rsidRDefault="003A0838">
            <w:pPr>
              <w:spacing w:line="240" w:lineRule="auto"/>
              <w:ind w:left="180" w:hanging="180"/>
              <w:rPr>
                <w:rFonts w:ascii="Browallia New" w:hAnsi="Browallia New" w:cs="Browallia New"/>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46" w:type="dxa"/>
            <w:vAlign w:val="bottom"/>
          </w:tcPr>
          <w:p w14:paraId="4AF0090C" w14:textId="297F3975" w:rsidR="00AB29D2" w:rsidRPr="007A51B7" w:rsidRDefault="00261F8B" w:rsidP="003A083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145,445</w:t>
            </w:r>
          </w:p>
        </w:tc>
        <w:tc>
          <w:tcPr>
            <w:tcW w:w="1170" w:type="dxa"/>
            <w:tcBorders>
              <w:top w:val="nil"/>
              <w:left w:val="nil"/>
              <w:bottom w:val="nil"/>
              <w:right w:val="nil"/>
            </w:tcBorders>
            <w:shd w:val="clear" w:color="auto" w:fill="auto"/>
            <w:vAlign w:val="bottom"/>
          </w:tcPr>
          <w:p w14:paraId="7597E653" w14:textId="1E304AC9" w:rsidR="00AB29D2" w:rsidRPr="00B90E65" w:rsidRDefault="00261F8B" w:rsidP="003A083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16,104</w:t>
            </w:r>
          </w:p>
        </w:tc>
        <w:tc>
          <w:tcPr>
            <w:tcW w:w="1080" w:type="dxa"/>
            <w:vAlign w:val="bottom"/>
          </w:tcPr>
          <w:p w14:paraId="5F6BFD9B" w14:textId="46C4A706" w:rsidR="00AB29D2" w:rsidRPr="007A51B7" w:rsidRDefault="00547997" w:rsidP="003A083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4CECFC19" w14:textId="043ACB57" w:rsidR="00AB29D2" w:rsidRPr="00CA715F" w:rsidRDefault="007B68BB" w:rsidP="003A083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161,549</w:t>
            </w:r>
          </w:p>
        </w:tc>
      </w:tr>
      <w:tr w:rsidR="00AB29D2" w:rsidRPr="00825592" w14:paraId="25281869" w14:textId="77777777">
        <w:trPr>
          <w:trHeight w:val="20"/>
        </w:trPr>
        <w:tc>
          <w:tcPr>
            <w:tcW w:w="4608" w:type="dxa"/>
            <w:vAlign w:val="bottom"/>
          </w:tcPr>
          <w:p w14:paraId="0D5F87DC" w14:textId="77777777" w:rsidR="00AB29D2" w:rsidRPr="007A51B7" w:rsidRDefault="00AB29D2">
            <w:pPr>
              <w:spacing w:line="240" w:lineRule="auto"/>
              <w:ind w:left="180" w:hanging="180"/>
              <w:rPr>
                <w:rFonts w:ascii="Browallia New" w:hAnsi="Browallia New" w:cs="Browallia New"/>
                <w:sz w:val="23"/>
                <w:szCs w:val="23"/>
                <w:cs/>
              </w:rPr>
            </w:pPr>
          </w:p>
        </w:tc>
        <w:tc>
          <w:tcPr>
            <w:tcW w:w="1146" w:type="dxa"/>
            <w:vAlign w:val="bottom"/>
          </w:tcPr>
          <w:p w14:paraId="24EBBF04" w14:textId="77777777" w:rsidR="00AB29D2" w:rsidRPr="007A51B7" w:rsidRDefault="00AB29D2">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030BC9DC" w14:textId="77777777" w:rsidR="00AB29D2" w:rsidRPr="00B90E65" w:rsidRDefault="00AB29D2">
            <w:pPr>
              <w:spacing w:line="240" w:lineRule="auto"/>
              <w:jc w:val="right"/>
              <w:rPr>
                <w:rFonts w:ascii="Browallia New" w:hAnsi="Browallia New" w:cs="Browallia New"/>
                <w:sz w:val="23"/>
                <w:szCs w:val="23"/>
                <w:lang w:val="en-GB"/>
              </w:rPr>
            </w:pPr>
          </w:p>
        </w:tc>
        <w:tc>
          <w:tcPr>
            <w:tcW w:w="1080" w:type="dxa"/>
            <w:vAlign w:val="bottom"/>
          </w:tcPr>
          <w:p w14:paraId="764BA262" w14:textId="77777777" w:rsidR="00AB29D2" w:rsidRPr="007A51B7" w:rsidRDefault="00AB29D2">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4EA182EA" w14:textId="77777777" w:rsidR="00AB29D2" w:rsidRPr="00CA715F" w:rsidRDefault="00AB29D2">
            <w:pPr>
              <w:spacing w:line="240" w:lineRule="auto"/>
              <w:jc w:val="right"/>
              <w:rPr>
                <w:rFonts w:ascii="Browallia New" w:hAnsi="Browallia New" w:cs="Browallia New"/>
                <w:sz w:val="23"/>
                <w:szCs w:val="23"/>
                <w:lang w:val="en-GB"/>
              </w:rPr>
            </w:pPr>
          </w:p>
        </w:tc>
      </w:tr>
      <w:tr w:rsidR="00AB29D2" w:rsidRPr="00825592" w14:paraId="094CF1E7" w14:textId="77777777">
        <w:trPr>
          <w:trHeight w:val="20"/>
        </w:trPr>
        <w:tc>
          <w:tcPr>
            <w:tcW w:w="4608" w:type="dxa"/>
            <w:vAlign w:val="bottom"/>
          </w:tcPr>
          <w:p w14:paraId="46A07D75" w14:textId="09BBE138" w:rsidR="00AB29D2" w:rsidRPr="007A51B7" w:rsidRDefault="003A0838">
            <w:pPr>
              <w:spacing w:line="240" w:lineRule="auto"/>
              <w:ind w:left="180" w:hanging="180"/>
              <w:rPr>
                <w:rFonts w:ascii="Browallia New" w:hAnsi="Browallia New" w:cs="Browallia New"/>
                <w:sz w:val="23"/>
                <w:szCs w:val="23"/>
                <w:cs/>
              </w:rPr>
            </w:pPr>
            <w:r w:rsidRPr="00D93873">
              <w:rPr>
                <w:rFonts w:ascii="Browallia New" w:hAnsi="Browallia New" w:cs="Browallia New"/>
                <w:b/>
                <w:bCs/>
                <w:sz w:val="23"/>
                <w:szCs w:val="23"/>
                <w:cs/>
              </w:rPr>
              <w:t>หนี้สินภาษีเงินได้รอการตัดบัญชี</w:t>
            </w:r>
          </w:p>
        </w:tc>
        <w:tc>
          <w:tcPr>
            <w:tcW w:w="1146" w:type="dxa"/>
            <w:vAlign w:val="bottom"/>
          </w:tcPr>
          <w:p w14:paraId="15F9DDD1" w14:textId="77777777" w:rsidR="00AB29D2" w:rsidRPr="007A51B7" w:rsidRDefault="00AB29D2">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2DBF50BA" w14:textId="77777777" w:rsidR="00AB29D2" w:rsidRPr="00B90E65" w:rsidRDefault="00AB29D2">
            <w:pPr>
              <w:spacing w:line="240" w:lineRule="auto"/>
              <w:jc w:val="right"/>
              <w:rPr>
                <w:rFonts w:ascii="Browallia New" w:hAnsi="Browallia New" w:cs="Browallia New"/>
                <w:sz w:val="23"/>
                <w:szCs w:val="23"/>
                <w:lang w:val="en-GB"/>
              </w:rPr>
            </w:pPr>
          </w:p>
        </w:tc>
        <w:tc>
          <w:tcPr>
            <w:tcW w:w="1080" w:type="dxa"/>
            <w:vAlign w:val="bottom"/>
          </w:tcPr>
          <w:p w14:paraId="1F88B315" w14:textId="77777777" w:rsidR="00AB29D2" w:rsidRPr="007A51B7" w:rsidRDefault="00AB29D2">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5A4AF95B" w14:textId="77777777" w:rsidR="00AB29D2" w:rsidRPr="00CA715F" w:rsidRDefault="00AB29D2">
            <w:pPr>
              <w:spacing w:line="240" w:lineRule="auto"/>
              <w:jc w:val="right"/>
              <w:rPr>
                <w:rFonts w:ascii="Browallia New" w:hAnsi="Browallia New" w:cs="Browallia New"/>
                <w:sz w:val="23"/>
                <w:szCs w:val="23"/>
                <w:lang w:val="en-GB"/>
              </w:rPr>
            </w:pPr>
          </w:p>
        </w:tc>
      </w:tr>
      <w:tr w:rsidR="002821B9" w:rsidRPr="00825592" w14:paraId="2C2959AF" w14:textId="77777777">
        <w:trPr>
          <w:trHeight w:val="20"/>
        </w:trPr>
        <w:tc>
          <w:tcPr>
            <w:tcW w:w="4608" w:type="dxa"/>
            <w:vAlign w:val="bottom"/>
          </w:tcPr>
          <w:p w14:paraId="2345A3DD" w14:textId="77777777" w:rsidR="002821B9" w:rsidRPr="007A51B7" w:rsidRDefault="002821B9">
            <w:pPr>
              <w:spacing w:line="240" w:lineRule="auto"/>
              <w:ind w:left="180" w:hanging="180"/>
              <w:rPr>
                <w:rFonts w:ascii="Browallia New" w:hAnsi="Browallia New" w:cs="Browallia New"/>
                <w:sz w:val="23"/>
                <w:szCs w:val="23"/>
                <w:cs/>
              </w:rPr>
            </w:pPr>
            <w:r w:rsidRPr="007A51B7">
              <w:rPr>
                <w:rFonts w:ascii="Browallia New" w:hAnsi="Browallia New" w:cs="Browallia New" w:hint="cs"/>
                <w:sz w:val="23"/>
                <w:szCs w:val="23"/>
                <w:cs/>
              </w:rPr>
              <w:t>จากการประมาณการหนี้สินตามภาระผูกพันผลประโยชน์พนักงาน</w:t>
            </w:r>
          </w:p>
        </w:tc>
        <w:tc>
          <w:tcPr>
            <w:tcW w:w="1146" w:type="dxa"/>
            <w:vAlign w:val="bottom"/>
          </w:tcPr>
          <w:p w14:paraId="41AC121E" w14:textId="77777777" w:rsidR="002821B9" w:rsidRPr="007A51B7" w:rsidRDefault="002821B9">
            <w:pPr>
              <w:spacing w:line="240" w:lineRule="auto"/>
              <w:jc w:val="right"/>
              <w:rPr>
                <w:rFonts w:ascii="Browallia New" w:hAnsi="Browallia New" w:cs="Browallia New"/>
                <w:sz w:val="23"/>
                <w:szCs w:val="23"/>
                <w:lang w:val="en-GB"/>
              </w:rPr>
            </w:pPr>
            <w:r w:rsidRPr="007A51B7">
              <w:rPr>
                <w:rFonts w:ascii="Browallia New" w:hAnsi="Browallia New" w:cs="Browallia New"/>
                <w:sz w:val="23"/>
                <w:szCs w:val="23"/>
                <w:lang w:val="en-GB"/>
              </w:rPr>
              <w:t>10,376</w:t>
            </w:r>
          </w:p>
        </w:tc>
        <w:tc>
          <w:tcPr>
            <w:tcW w:w="1170" w:type="dxa"/>
            <w:tcBorders>
              <w:top w:val="nil"/>
              <w:left w:val="nil"/>
              <w:bottom w:val="nil"/>
              <w:right w:val="nil"/>
            </w:tcBorders>
            <w:shd w:val="clear" w:color="auto" w:fill="auto"/>
            <w:vAlign w:val="bottom"/>
          </w:tcPr>
          <w:p w14:paraId="013FE660" w14:textId="77777777" w:rsidR="002821B9" w:rsidRPr="00B90E65" w:rsidRDefault="002821B9">
            <w:pPr>
              <w:spacing w:line="240" w:lineRule="auto"/>
              <w:jc w:val="right"/>
              <w:rPr>
                <w:rFonts w:ascii="Browallia New" w:hAnsi="Browallia New" w:cs="Browallia New"/>
                <w:sz w:val="23"/>
                <w:szCs w:val="23"/>
                <w:lang w:val="en-GB"/>
              </w:rPr>
            </w:pPr>
            <w:r w:rsidRPr="00B90E65">
              <w:rPr>
                <w:rFonts w:ascii="Browallia New" w:hAnsi="Browallia New" w:cs="Browallia New"/>
                <w:sz w:val="23"/>
                <w:szCs w:val="23"/>
                <w:lang w:val="en-GB"/>
              </w:rPr>
              <w:t>362</w:t>
            </w:r>
          </w:p>
        </w:tc>
        <w:tc>
          <w:tcPr>
            <w:tcW w:w="1080" w:type="dxa"/>
            <w:vAlign w:val="bottom"/>
          </w:tcPr>
          <w:p w14:paraId="0B75A807" w14:textId="77777777" w:rsidR="002821B9" w:rsidRPr="007A51B7" w:rsidRDefault="002821B9">
            <w:pPr>
              <w:spacing w:line="240" w:lineRule="auto"/>
              <w:jc w:val="right"/>
              <w:rPr>
                <w:rFonts w:ascii="Browallia New" w:hAnsi="Browallia New" w:cs="Browallia New"/>
                <w:sz w:val="23"/>
                <w:szCs w:val="23"/>
                <w:cs/>
                <w:lang w:val="en-GB"/>
              </w:rPr>
            </w:pPr>
            <w:r w:rsidRPr="007A51B7">
              <w:rPr>
                <w:rFonts w:ascii="Browallia New" w:hAnsi="Browallia New" w:cs="Browallia New"/>
                <w:sz w:val="23"/>
                <w:szCs w:val="23"/>
                <w:lang w:val="en-GB"/>
              </w:rPr>
              <w:t>4,199</w:t>
            </w:r>
          </w:p>
        </w:tc>
        <w:tc>
          <w:tcPr>
            <w:tcW w:w="1170" w:type="dxa"/>
            <w:tcBorders>
              <w:top w:val="nil"/>
              <w:left w:val="nil"/>
              <w:bottom w:val="nil"/>
              <w:right w:val="nil"/>
            </w:tcBorders>
            <w:shd w:val="clear" w:color="auto" w:fill="auto"/>
            <w:vAlign w:val="bottom"/>
          </w:tcPr>
          <w:p w14:paraId="3BBBBC08" w14:textId="77777777" w:rsidR="002821B9" w:rsidRPr="00CA715F" w:rsidRDefault="002821B9">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14,937</w:t>
            </w:r>
          </w:p>
        </w:tc>
      </w:tr>
      <w:tr w:rsidR="002821B9" w:rsidRPr="00BA706E" w14:paraId="41832360" w14:textId="77777777">
        <w:trPr>
          <w:trHeight w:val="20"/>
        </w:trPr>
        <w:tc>
          <w:tcPr>
            <w:tcW w:w="4608" w:type="dxa"/>
            <w:vAlign w:val="bottom"/>
          </w:tcPr>
          <w:p w14:paraId="49625767" w14:textId="77777777" w:rsidR="002821B9" w:rsidRPr="00825592" w:rsidRDefault="002821B9">
            <w:pPr>
              <w:spacing w:line="240" w:lineRule="auto"/>
              <w:ind w:left="180" w:hanging="180"/>
              <w:rPr>
                <w:rFonts w:ascii="Browallia New" w:hAnsi="Browallia New" w:cs="Browallia New"/>
                <w:sz w:val="23"/>
                <w:szCs w:val="23"/>
                <w:cs/>
              </w:rPr>
            </w:pPr>
            <w:r w:rsidRPr="0001444F">
              <w:rPr>
                <w:rFonts w:ascii="Browallia New" w:hAnsi="Browallia New" w:cs="Browallia New"/>
                <w:sz w:val="23"/>
                <w:szCs w:val="23"/>
                <w:cs/>
              </w:rPr>
              <w:t>จากหนี้สินตามสัญญาเช่า</w:t>
            </w:r>
          </w:p>
        </w:tc>
        <w:tc>
          <w:tcPr>
            <w:tcW w:w="1146" w:type="dxa"/>
            <w:vAlign w:val="bottom"/>
          </w:tcPr>
          <w:p w14:paraId="5CBFF989" w14:textId="77777777" w:rsidR="002821B9" w:rsidRPr="00B90E65" w:rsidRDefault="002821B9" w:rsidP="00D953B7">
            <w:pPr>
              <w:pBdr>
                <w:bottom w:val="single" w:sz="4" w:space="1" w:color="auto"/>
              </w:pBdr>
              <w:spacing w:line="240" w:lineRule="auto"/>
              <w:jc w:val="right"/>
              <w:rPr>
                <w:rFonts w:ascii="Browallia New" w:hAnsi="Browallia New" w:cs="Browallia New"/>
                <w:sz w:val="23"/>
                <w:szCs w:val="23"/>
              </w:rPr>
            </w:pPr>
            <w:r w:rsidRPr="00B90E65">
              <w:rPr>
                <w:rFonts w:ascii="Browallia New" w:hAnsi="Browallia New" w:cs="Browallia New"/>
                <w:sz w:val="23"/>
                <w:szCs w:val="23"/>
                <w:lang w:val="en-GB"/>
              </w:rPr>
              <w:t>235</w:t>
            </w:r>
          </w:p>
        </w:tc>
        <w:tc>
          <w:tcPr>
            <w:tcW w:w="1170" w:type="dxa"/>
            <w:tcBorders>
              <w:top w:val="nil"/>
              <w:left w:val="nil"/>
              <w:bottom w:val="nil"/>
              <w:right w:val="nil"/>
            </w:tcBorders>
            <w:shd w:val="clear" w:color="auto" w:fill="auto"/>
            <w:vAlign w:val="bottom"/>
          </w:tcPr>
          <w:p w14:paraId="4BD4E4EB" w14:textId="77777777" w:rsidR="002821B9" w:rsidRPr="00B90E65" w:rsidRDefault="002821B9" w:rsidP="00D953B7">
            <w:pPr>
              <w:pBdr>
                <w:bottom w:val="single" w:sz="4" w:space="1" w:color="auto"/>
              </w:pBdr>
              <w:spacing w:line="240" w:lineRule="auto"/>
              <w:jc w:val="right"/>
              <w:rPr>
                <w:rFonts w:ascii="Browallia New" w:hAnsi="Browallia New" w:cs="Browallia New"/>
                <w:sz w:val="23"/>
                <w:szCs w:val="23"/>
                <w:lang w:val="en-GB"/>
              </w:rPr>
            </w:pPr>
            <w:r w:rsidRPr="00B90E65">
              <w:rPr>
                <w:rFonts w:ascii="Browallia New" w:hAnsi="Browallia New" w:cs="Browallia New"/>
                <w:sz w:val="23"/>
                <w:szCs w:val="23"/>
                <w:lang w:val="en-GB"/>
              </w:rPr>
              <w:t>122</w:t>
            </w:r>
          </w:p>
        </w:tc>
        <w:tc>
          <w:tcPr>
            <w:tcW w:w="1080" w:type="dxa"/>
            <w:vAlign w:val="bottom"/>
          </w:tcPr>
          <w:p w14:paraId="415EF7A5" w14:textId="77777777" w:rsidR="002821B9" w:rsidRPr="00B90E65" w:rsidRDefault="002821B9" w:rsidP="00D953B7">
            <w:pPr>
              <w:pBdr>
                <w:bottom w:val="single" w:sz="4" w:space="1" w:color="auto"/>
              </w:pBdr>
              <w:spacing w:line="240" w:lineRule="auto"/>
              <w:jc w:val="right"/>
              <w:rPr>
                <w:rFonts w:ascii="Browallia New" w:hAnsi="Browallia New" w:cs="Browallia New"/>
                <w:sz w:val="23"/>
                <w:szCs w:val="23"/>
                <w:cs/>
                <w:lang w:val="en-GB"/>
              </w:rPr>
            </w:pPr>
            <w:r w:rsidRPr="00B90E65">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34F3A79" w14:textId="77777777" w:rsidR="002821B9" w:rsidRPr="00CA715F" w:rsidRDefault="002821B9" w:rsidP="00D953B7">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357</w:t>
            </w:r>
          </w:p>
        </w:tc>
      </w:tr>
      <w:tr w:rsidR="00D953B7" w:rsidRPr="00BA706E" w14:paraId="6733F963" w14:textId="77777777">
        <w:trPr>
          <w:trHeight w:val="20"/>
        </w:trPr>
        <w:tc>
          <w:tcPr>
            <w:tcW w:w="4608" w:type="dxa"/>
            <w:vAlign w:val="bottom"/>
          </w:tcPr>
          <w:p w14:paraId="55BB4889" w14:textId="414A3CCE" w:rsidR="00D953B7" w:rsidRPr="0001444F" w:rsidRDefault="00D953B7">
            <w:pPr>
              <w:spacing w:line="240" w:lineRule="auto"/>
              <w:ind w:left="180" w:hanging="180"/>
              <w:rPr>
                <w:rFonts w:ascii="Browallia New" w:hAnsi="Browallia New" w:cs="Browallia New"/>
                <w:sz w:val="23"/>
                <w:szCs w:val="23"/>
                <w:cs/>
              </w:rPr>
            </w:pPr>
            <w:r>
              <w:rPr>
                <w:rFonts w:ascii="Browallia New" w:hAnsi="Browallia New" w:cs="Browallia New" w:hint="cs"/>
                <w:b/>
                <w:bCs/>
                <w:sz w:val="23"/>
                <w:szCs w:val="23"/>
                <w:cs/>
              </w:rPr>
              <w:t>รวมหนี้สิน</w:t>
            </w:r>
            <w:r w:rsidRPr="00F351D8">
              <w:rPr>
                <w:rFonts w:ascii="Browallia New" w:hAnsi="Browallia New" w:cs="Browallia New"/>
                <w:b/>
                <w:bCs/>
                <w:sz w:val="23"/>
                <w:szCs w:val="23"/>
                <w:cs/>
              </w:rPr>
              <w:t>ภาษีเงินได้รอการตัดบัญชี</w:t>
            </w:r>
          </w:p>
        </w:tc>
        <w:tc>
          <w:tcPr>
            <w:tcW w:w="1146" w:type="dxa"/>
            <w:vAlign w:val="bottom"/>
          </w:tcPr>
          <w:p w14:paraId="0CDA8BB6" w14:textId="285898AC" w:rsidR="00D953B7" w:rsidRPr="00B90E65" w:rsidRDefault="00547997" w:rsidP="00D953B7">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10,611</w:t>
            </w:r>
          </w:p>
        </w:tc>
        <w:tc>
          <w:tcPr>
            <w:tcW w:w="1170" w:type="dxa"/>
            <w:tcBorders>
              <w:top w:val="nil"/>
              <w:left w:val="nil"/>
              <w:bottom w:val="nil"/>
              <w:right w:val="nil"/>
            </w:tcBorders>
            <w:shd w:val="clear" w:color="auto" w:fill="auto"/>
            <w:vAlign w:val="bottom"/>
          </w:tcPr>
          <w:p w14:paraId="372E73B9" w14:textId="33969175" w:rsidR="00D953B7" w:rsidRPr="00B90E65" w:rsidRDefault="00547997" w:rsidP="00D953B7">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484</w:t>
            </w:r>
            <w:r>
              <w:rPr>
                <w:rFonts w:ascii="Browallia New" w:hAnsi="Browallia New" w:cs="Browallia New"/>
                <w:sz w:val="23"/>
                <w:szCs w:val="23"/>
                <w:lang w:val="en-GB"/>
              </w:rPr>
              <w:fldChar w:fldCharType="end"/>
            </w:r>
          </w:p>
        </w:tc>
        <w:tc>
          <w:tcPr>
            <w:tcW w:w="1080" w:type="dxa"/>
            <w:vAlign w:val="bottom"/>
          </w:tcPr>
          <w:p w14:paraId="0C1A594D" w14:textId="0F90F2F0" w:rsidR="00D953B7" w:rsidRPr="00B90E65" w:rsidRDefault="00547997" w:rsidP="00D953B7">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4,199</w:t>
            </w:r>
          </w:p>
        </w:tc>
        <w:tc>
          <w:tcPr>
            <w:tcW w:w="1170" w:type="dxa"/>
            <w:tcBorders>
              <w:top w:val="nil"/>
              <w:left w:val="nil"/>
              <w:bottom w:val="nil"/>
              <w:right w:val="nil"/>
            </w:tcBorders>
            <w:shd w:val="clear" w:color="auto" w:fill="auto"/>
            <w:vAlign w:val="bottom"/>
          </w:tcPr>
          <w:p w14:paraId="69E09152" w14:textId="5E6BB600" w:rsidR="00D953B7" w:rsidRPr="00CA715F" w:rsidRDefault="00547997" w:rsidP="00D953B7">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15,294</w:t>
            </w:r>
            <w:r>
              <w:rPr>
                <w:rFonts w:ascii="Browallia New" w:hAnsi="Browallia New" w:cs="Browallia New"/>
                <w:sz w:val="23"/>
                <w:szCs w:val="23"/>
                <w:lang w:val="en-GB"/>
              </w:rPr>
              <w:fldChar w:fldCharType="end"/>
            </w:r>
          </w:p>
        </w:tc>
      </w:tr>
      <w:tr w:rsidR="002821B9" w:rsidRPr="00BA706E" w14:paraId="078F9090" w14:textId="77777777">
        <w:trPr>
          <w:trHeight w:val="20"/>
        </w:trPr>
        <w:tc>
          <w:tcPr>
            <w:tcW w:w="4608" w:type="dxa"/>
            <w:vAlign w:val="bottom"/>
          </w:tcPr>
          <w:p w14:paraId="5EF0F79C" w14:textId="11BA8E12" w:rsidR="002821B9" w:rsidRPr="00825592" w:rsidRDefault="002821B9">
            <w:pPr>
              <w:spacing w:line="240" w:lineRule="auto"/>
              <w:rPr>
                <w:rFonts w:ascii="Browallia New" w:hAnsi="Browallia New" w:cs="Browallia New"/>
                <w:sz w:val="23"/>
                <w:szCs w:val="23"/>
                <w:cs/>
              </w:rPr>
            </w:pPr>
          </w:p>
        </w:tc>
        <w:tc>
          <w:tcPr>
            <w:tcW w:w="1146" w:type="dxa"/>
            <w:vAlign w:val="bottom"/>
          </w:tcPr>
          <w:p w14:paraId="5D57FE6D" w14:textId="06C0138C" w:rsidR="002821B9" w:rsidRPr="00B90E65" w:rsidRDefault="002821B9" w:rsidP="00D0728F">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13C884E0" w14:textId="0481E879" w:rsidR="002821B9" w:rsidRPr="00B90E65" w:rsidRDefault="002821B9" w:rsidP="00D0728F">
            <w:pPr>
              <w:spacing w:line="240" w:lineRule="auto"/>
              <w:jc w:val="right"/>
              <w:rPr>
                <w:rFonts w:ascii="Browallia New" w:hAnsi="Browallia New" w:cs="Browallia New"/>
                <w:sz w:val="23"/>
                <w:szCs w:val="23"/>
                <w:lang w:val="en-GB"/>
              </w:rPr>
            </w:pPr>
          </w:p>
        </w:tc>
        <w:tc>
          <w:tcPr>
            <w:tcW w:w="1080" w:type="dxa"/>
            <w:vAlign w:val="bottom"/>
          </w:tcPr>
          <w:p w14:paraId="0E9E40B9" w14:textId="6064579C" w:rsidR="002821B9" w:rsidRPr="00B90E65" w:rsidRDefault="002821B9" w:rsidP="00D0728F">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6825A749" w14:textId="06C22078" w:rsidR="002821B9" w:rsidRPr="00CA715F" w:rsidRDefault="002821B9" w:rsidP="00D0728F">
            <w:pPr>
              <w:spacing w:line="240" w:lineRule="auto"/>
              <w:jc w:val="right"/>
              <w:rPr>
                <w:rFonts w:ascii="Browallia New" w:hAnsi="Browallia New" w:cs="Browallia New"/>
                <w:sz w:val="23"/>
                <w:szCs w:val="23"/>
                <w:lang w:val="en-GB"/>
              </w:rPr>
            </w:pPr>
          </w:p>
        </w:tc>
      </w:tr>
      <w:tr w:rsidR="002821B9" w:rsidRPr="00BA706E" w14:paraId="4768B64C" w14:textId="77777777">
        <w:trPr>
          <w:trHeight w:val="20"/>
        </w:trPr>
        <w:tc>
          <w:tcPr>
            <w:tcW w:w="4608" w:type="dxa"/>
            <w:vAlign w:val="bottom"/>
            <w:hideMark/>
          </w:tcPr>
          <w:p w14:paraId="29A98D26" w14:textId="77777777" w:rsidR="002821B9" w:rsidRPr="00825592" w:rsidRDefault="002821B9">
            <w:pPr>
              <w:spacing w:line="240" w:lineRule="auto"/>
              <w:ind w:left="252" w:hanging="270"/>
              <w:rPr>
                <w:rFonts w:ascii="Browallia New" w:hAnsi="Browallia New" w:cs="Browallia New"/>
                <w:b/>
                <w:bCs/>
                <w:sz w:val="23"/>
                <w:szCs w:val="23"/>
                <w:cs/>
              </w:rPr>
            </w:pPr>
            <w:r w:rsidRPr="00825592">
              <w:rPr>
                <w:rFonts w:ascii="Browallia New" w:hAnsi="Browallia New" w:cs="Browallia New" w:hint="cs"/>
                <w:b/>
                <w:bCs/>
                <w:sz w:val="23"/>
                <w:szCs w:val="23"/>
                <w:cs/>
              </w:rPr>
              <w:t>รวม</w:t>
            </w:r>
          </w:p>
        </w:tc>
        <w:tc>
          <w:tcPr>
            <w:tcW w:w="1146" w:type="dxa"/>
            <w:vAlign w:val="bottom"/>
          </w:tcPr>
          <w:p w14:paraId="6898C46B" w14:textId="77777777" w:rsidR="002821B9" w:rsidRPr="00B90E65" w:rsidRDefault="002821B9">
            <w:pPr>
              <w:pBdr>
                <w:bottom w:val="single" w:sz="12" w:space="1" w:color="auto"/>
              </w:pBdr>
              <w:spacing w:line="240" w:lineRule="auto"/>
              <w:jc w:val="right"/>
              <w:rPr>
                <w:rFonts w:ascii="Browallia New" w:hAnsi="Browallia New" w:cs="Browallia New"/>
                <w:sz w:val="23"/>
                <w:szCs w:val="23"/>
                <w:cs/>
                <w:lang w:val="en-GB"/>
              </w:rPr>
            </w:pPr>
            <w:r w:rsidRPr="00B90E65">
              <w:rPr>
                <w:rFonts w:ascii="Browallia New" w:hAnsi="Browallia New" w:cs="Browallia New"/>
                <w:sz w:val="23"/>
                <w:szCs w:val="23"/>
                <w:lang w:val="en-GB"/>
              </w:rPr>
              <w:t>156,056</w:t>
            </w:r>
          </w:p>
        </w:tc>
        <w:tc>
          <w:tcPr>
            <w:tcW w:w="1170" w:type="dxa"/>
            <w:tcBorders>
              <w:top w:val="nil"/>
              <w:left w:val="nil"/>
              <w:bottom w:val="nil"/>
              <w:right w:val="nil"/>
            </w:tcBorders>
            <w:shd w:val="clear" w:color="auto" w:fill="auto"/>
            <w:vAlign w:val="bottom"/>
          </w:tcPr>
          <w:p w14:paraId="47B42000" w14:textId="77777777" w:rsidR="002821B9" w:rsidRPr="00B90E65" w:rsidRDefault="002821B9">
            <w:pPr>
              <w:pBdr>
                <w:bottom w:val="single" w:sz="12" w:space="1" w:color="auto"/>
              </w:pBdr>
              <w:spacing w:line="240" w:lineRule="auto"/>
              <w:jc w:val="right"/>
              <w:rPr>
                <w:rFonts w:ascii="Browallia New" w:hAnsi="Browallia New" w:cs="Browallia New"/>
                <w:sz w:val="23"/>
                <w:szCs w:val="23"/>
                <w:cs/>
                <w:lang w:val="en-GB"/>
              </w:rPr>
            </w:pPr>
            <w:r w:rsidRPr="00B90E65">
              <w:rPr>
                <w:rFonts w:ascii="Browallia New" w:hAnsi="Browallia New" w:cs="Browallia New"/>
                <w:sz w:val="23"/>
                <w:szCs w:val="23"/>
                <w:lang w:val="en-GB"/>
              </w:rPr>
              <w:t>16,588</w:t>
            </w:r>
          </w:p>
        </w:tc>
        <w:tc>
          <w:tcPr>
            <w:tcW w:w="1080" w:type="dxa"/>
            <w:vAlign w:val="bottom"/>
          </w:tcPr>
          <w:p w14:paraId="643C85C0" w14:textId="77777777" w:rsidR="002821B9" w:rsidRPr="00B90E65" w:rsidRDefault="002821B9">
            <w:pPr>
              <w:pBdr>
                <w:bottom w:val="single" w:sz="12" w:space="1" w:color="auto"/>
              </w:pBdr>
              <w:spacing w:line="240" w:lineRule="auto"/>
              <w:jc w:val="right"/>
              <w:rPr>
                <w:rFonts w:ascii="Browallia New" w:hAnsi="Browallia New" w:cs="Browallia New"/>
                <w:sz w:val="23"/>
                <w:szCs w:val="23"/>
                <w:cs/>
                <w:lang w:val="en-GB"/>
              </w:rPr>
            </w:pPr>
            <w:r w:rsidRPr="00B90E65">
              <w:rPr>
                <w:rFonts w:ascii="Browallia New" w:hAnsi="Browallia New" w:cs="Browallia New"/>
                <w:sz w:val="23"/>
                <w:szCs w:val="23"/>
                <w:lang w:val="en-GB"/>
              </w:rPr>
              <w:t>4,199</w:t>
            </w:r>
          </w:p>
        </w:tc>
        <w:tc>
          <w:tcPr>
            <w:tcW w:w="1170" w:type="dxa"/>
            <w:tcBorders>
              <w:top w:val="nil"/>
              <w:left w:val="nil"/>
              <w:bottom w:val="nil"/>
              <w:right w:val="nil"/>
            </w:tcBorders>
            <w:shd w:val="clear" w:color="auto" w:fill="auto"/>
            <w:vAlign w:val="bottom"/>
          </w:tcPr>
          <w:p w14:paraId="00E40A38" w14:textId="77777777" w:rsidR="002821B9" w:rsidRPr="00CA715F" w:rsidRDefault="002821B9">
            <w:pPr>
              <w:pBdr>
                <w:bottom w:val="single" w:sz="12" w:space="1" w:color="auto"/>
              </w:pBdr>
              <w:spacing w:line="240" w:lineRule="auto"/>
              <w:jc w:val="right"/>
              <w:rPr>
                <w:rFonts w:ascii="Browallia New" w:hAnsi="Browallia New" w:cs="Browallia New"/>
                <w:sz w:val="23"/>
                <w:szCs w:val="23"/>
                <w:cs/>
                <w:lang w:val="en-GB"/>
              </w:rPr>
            </w:pPr>
            <w:r w:rsidRPr="00CA715F">
              <w:rPr>
                <w:rFonts w:ascii="Browallia New" w:hAnsi="Browallia New" w:cs="Browallia New"/>
                <w:sz w:val="23"/>
                <w:szCs w:val="23"/>
                <w:lang w:val="en-GB"/>
              </w:rPr>
              <w:t>176,843</w:t>
            </w:r>
          </w:p>
        </w:tc>
      </w:tr>
    </w:tbl>
    <w:p w14:paraId="7622DF08" w14:textId="77777777" w:rsidR="002821B9" w:rsidRPr="00C07995" w:rsidRDefault="002821B9">
      <w:pPr>
        <w:rPr>
          <w:sz w:val="6"/>
          <w:szCs w:val="6"/>
        </w:rPr>
      </w:pPr>
    </w:p>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712655" w:rsidRPr="00F351D8" w14:paraId="074E4B59" w14:textId="77777777" w:rsidTr="00AD54B7">
        <w:trPr>
          <w:tblHeader/>
        </w:trPr>
        <w:tc>
          <w:tcPr>
            <w:tcW w:w="4617" w:type="dxa"/>
            <w:vAlign w:val="bottom"/>
          </w:tcPr>
          <w:p w14:paraId="2209B7A8" w14:textId="77777777" w:rsidR="00712655" w:rsidRPr="00F351D8" w:rsidRDefault="00712655" w:rsidP="00BF5FC1">
            <w:pPr>
              <w:spacing w:line="240" w:lineRule="auto"/>
              <w:ind w:left="252" w:hanging="270"/>
              <w:rPr>
                <w:rFonts w:ascii="Browallia New" w:hAnsi="Browallia New" w:cs="Browallia New"/>
                <w:sz w:val="23"/>
                <w:szCs w:val="23"/>
                <w:cs/>
              </w:rPr>
            </w:pPr>
          </w:p>
        </w:tc>
        <w:tc>
          <w:tcPr>
            <w:tcW w:w="4550" w:type="dxa"/>
            <w:gridSpan w:val="4"/>
            <w:vAlign w:val="bottom"/>
          </w:tcPr>
          <w:p w14:paraId="69D76518" w14:textId="570FEF61" w:rsidR="00712655" w:rsidRPr="00F351D8" w:rsidRDefault="00712655" w:rsidP="00712655">
            <w:pPr>
              <w:spacing w:line="240" w:lineRule="auto"/>
              <w:jc w:val="right"/>
              <w:rPr>
                <w:rFonts w:ascii="Browallia New" w:hAnsi="Browallia New" w:cs="Browallia New"/>
                <w:snapToGrid w:val="0"/>
                <w:sz w:val="23"/>
                <w:szCs w:val="23"/>
                <w:cs/>
              </w:rPr>
            </w:pPr>
            <w:r w:rsidRPr="00825592">
              <w:rPr>
                <w:rFonts w:ascii="Browallia New" w:hAnsi="Browallia New" w:cs="Browallia New" w:hint="cs"/>
                <w:sz w:val="23"/>
                <w:szCs w:val="23"/>
                <w:cs/>
              </w:rPr>
              <w:t>(หน่วย</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D63394" w:rsidRPr="00F351D8" w14:paraId="5C9349BD" w14:textId="77777777" w:rsidTr="00AD54B7">
        <w:trPr>
          <w:tblHeader/>
        </w:trPr>
        <w:tc>
          <w:tcPr>
            <w:tcW w:w="4617" w:type="dxa"/>
            <w:vAlign w:val="bottom"/>
          </w:tcPr>
          <w:p w14:paraId="4D5DF9B7" w14:textId="77777777" w:rsidR="00D63394" w:rsidRPr="00F351D8" w:rsidRDefault="00D63394" w:rsidP="00BF5FC1">
            <w:pPr>
              <w:spacing w:line="240" w:lineRule="auto"/>
              <w:ind w:left="252" w:hanging="270"/>
              <w:rPr>
                <w:rFonts w:ascii="Browallia New" w:hAnsi="Browallia New" w:cs="Browallia New"/>
                <w:sz w:val="23"/>
                <w:szCs w:val="23"/>
                <w:cs/>
              </w:rPr>
            </w:pPr>
          </w:p>
        </w:tc>
        <w:tc>
          <w:tcPr>
            <w:tcW w:w="4550" w:type="dxa"/>
            <w:gridSpan w:val="4"/>
            <w:vAlign w:val="bottom"/>
            <w:hideMark/>
          </w:tcPr>
          <w:p w14:paraId="2941CE47" w14:textId="77777777" w:rsidR="00D63394" w:rsidRPr="00F351D8" w:rsidRDefault="00D63394" w:rsidP="00BF5FC1">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D63394" w:rsidRPr="00F351D8" w14:paraId="688CDA54" w14:textId="77777777" w:rsidTr="00AD54B7">
        <w:trPr>
          <w:tblHeader/>
        </w:trPr>
        <w:tc>
          <w:tcPr>
            <w:tcW w:w="4617" w:type="dxa"/>
            <w:vAlign w:val="bottom"/>
          </w:tcPr>
          <w:p w14:paraId="1980D099" w14:textId="77777777" w:rsidR="00D63394" w:rsidRPr="00F351D8" w:rsidRDefault="00D63394" w:rsidP="00BF5FC1">
            <w:pPr>
              <w:spacing w:line="240" w:lineRule="auto"/>
              <w:ind w:left="252" w:hanging="270"/>
              <w:rPr>
                <w:rFonts w:ascii="Browallia New" w:hAnsi="Browallia New" w:cs="Browallia New"/>
                <w:sz w:val="23"/>
                <w:szCs w:val="23"/>
                <w:cs/>
              </w:rPr>
            </w:pPr>
          </w:p>
        </w:tc>
        <w:tc>
          <w:tcPr>
            <w:tcW w:w="1130" w:type="dxa"/>
            <w:vAlign w:val="bottom"/>
          </w:tcPr>
          <w:p w14:paraId="7DCF3780" w14:textId="3D7AEDD1" w:rsidR="00D63394" w:rsidRPr="00F351D8" w:rsidRDefault="00D63394" w:rsidP="00BF5FC1">
            <w:pPr>
              <w:spacing w:line="240" w:lineRule="auto"/>
              <w:jc w:val="center"/>
              <w:rPr>
                <w:rFonts w:ascii="Browallia New" w:hAnsi="Browallia New" w:cs="Browallia New"/>
                <w:sz w:val="23"/>
                <w:szCs w:val="23"/>
                <w:cs/>
              </w:rPr>
            </w:pPr>
          </w:p>
        </w:tc>
        <w:tc>
          <w:tcPr>
            <w:tcW w:w="2250" w:type="dxa"/>
            <w:gridSpan w:val="2"/>
            <w:vAlign w:val="bottom"/>
            <w:hideMark/>
          </w:tcPr>
          <w:p w14:paraId="11911301" w14:textId="75E24176" w:rsidR="00D63394" w:rsidRPr="00F351D8" w:rsidRDefault="00D63394" w:rsidP="00BF5FC1">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w:t>
            </w:r>
            <w:r w:rsidR="00F46B29" w:rsidRPr="00F46B29">
              <w:rPr>
                <w:rFonts w:ascii="Browallia New" w:hAnsi="Browallia New" w:cs="Browallia New"/>
                <w:sz w:val="23"/>
                <w:szCs w:val="23"/>
              </w:rPr>
              <w:t xml:space="preserve"> </w:t>
            </w:r>
            <w:r w:rsidRPr="00F351D8">
              <w:rPr>
                <w:rFonts w:ascii="Browallia New" w:hAnsi="Browallia New" w:cs="Browallia New"/>
                <w:sz w:val="23"/>
                <w:szCs w:val="23"/>
                <w:cs/>
              </w:rPr>
              <w:t>/(รายจ่าย)ใน</w:t>
            </w:r>
          </w:p>
        </w:tc>
        <w:tc>
          <w:tcPr>
            <w:tcW w:w="1170" w:type="dxa"/>
            <w:vAlign w:val="bottom"/>
          </w:tcPr>
          <w:p w14:paraId="0592B741" w14:textId="77777777" w:rsidR="00D63394" w:rsidRPr="00F351D8" w:rsidRDefault="00D63394" w:rsidP="00BF5FC1">
            <w:pPr>
              <w:spacing w:line="240" w:lineRule="auto"/>
              <w:jc w:val="center"/>
              <w:rPr>
                <w:rFonts w:ascii="Browallia New" w:hAnsi="Browallia New" w:cs="Browallia New"/>
                <w:sz w:val="23"/>
                <w:szCs w:val="23"/>
                <w:cs/>
              </w:rPr>
            </w:pPr>
          </w:p>
        </w:tc>
      </w:tr>
      <w:tr w:rsidR="00D3548C" w:rsidRPr="00F351D8" w14:paraId="596C4BC6" w14:textId="77777777" w:rsidTr="00AD54B7">
        <w:trPr>
          <w:tblHeader/>
        </w:trPr>
        <w:tc>
          <w:tcPr>
            <w:tcW w:w="4617" w:type="dxa"/>
            <w:vAlign w:val="bottom"/>
          </w:tcPr>
          <w:p w14:paraId="7EA0BEAD" w14:textId="77777777" w:rsidR="00D3548C" w:rsidRPr="00F351D8" w:rsidRDefault="00D3548C" w:rsidP="00D3548C">
            <w:pPr>
              <w:spacing w:line="240" w:lineRule="auto"/>
              <w:ind w:left="252" w:hanging="270"/>
              <w:rPr>
                <w:rFonts w:ascii="Browallia New" w:hAnsi="Browallia New" w:cs="Browallia New"/>
                <w:sz w:val="23"/>
                <w:szCs w:val="23"/>
                <w:cs/>
              </w:rPr>
            </w:pPr>
          </w:p>
        </w:tc>
        <w:tc>
          <w:tcPr>
            <w:tcW w:w="1130" w:type="dxa"/>
            <w:vAlign w:val="bottom"/>
            <w:hideMark/>
          </w:tcPr>
          <w:p w14:paraId="77BFDDD8" w14:textId="4FB2FE35" w:rsidR="00D3548C" w:rsidRPr="00F351D8" w:rsidRDefault="00D3548C" w:rsidP="00D3548C">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Pr="00F351D8">
              <w:rPr>
                <w:rFonts w:ascii="Browallia New" w:hAnsi="Browallia New" w:cs="Browallia New"/>
                <w:sz w:val="23"/>
                <w:szCs w:val="23"/>
                <w:lang w:val="en-GB"/>
              </w:rPr>
              <w:t>256</w:t>
            </w:r>
            <w:r w:rsidR="0016669C">
              <w:rPr>
                <w:rFonts w:ascii="Browallia New" w:hAnsi="Browallia New" w:cs="Browallia New"/>
                <w:sz w:val="23"/>
                <w:szCs w:val="23"/>
                <w:lang w:val="en-GB"/>
              </w:rPr>
              <w:t>5</w:t>
            </w:r>
          </w:p>
        </w:tc>
        <w:tc>
          <w:tcPr>
            <w:tcW w:w="1170" w:type="dxa"/>
            <w:vAlign w:val="bottom"/>
            <w:hideMark/>
          </w:tcPr>
          <w:p w14:paraId="16AE8FFF" w14:textId="77777777" w:rsidR="00D3548C" w:rsidRPr="00F351D8" w:rsidRDefault="00D3548C" w:rsidP="00D3548C">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41D6EC19" w14:textId="77777777" w:rsidR="00D3548C" w:rsidRPr="00F351D8" w:rsidRDefault="00D3548C" w:rsidP="00D3548C">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F351D8">
              <w:rPr>
                <w:rFonts w:ascii="Browallia New" w:hAnsi="Browallia New" w:cs="Browallia New"/>
                <w:sz w:val="23"/>
                <w:szCs w:val="23"/>
                <w:cs/>
                <w:lang w:val="en-GB"/>
              </w:rPr>
              <w:t>เบ็ดเสร็จอื่น</w:t>
            </w:r>
          </w:p>
        </w:tc>
        <w:tc>
          <w:tcPr>
            <w:tcW w:w="1170" w:type="dxa"/>
            <w:vAlign w:val="bottom"/>
            <w:hideMark/>
          </w:tcPr>
          <w:p w14:paraId="6D2C5957" w14:textId="20CF2853" w:rsidR="00D3548C" w:rsidRPr="00F351D8" w:rsidRDefault="00D3548C" w:rsidP="00D3548C">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Pr="00F46B29">
              <w:rPr>
                <w:rFonts w:ascii="Browallia New" w:hAnsi="Browallia New" w:cs="Browallia New"/>
                <w:sz w:val="23"/>
                <w:szCs w:val="23"/>
              </w:rPr>
              <w:t xml:space="preserve"> </w:t>
            </w:r>
            <w:r w:rsidRPr="00F351D8">
              <w:rPr>
                <w:rFonts w:ascii="Browallia New" w:hAnsi="Browallia New" w:cs="Browallia New"/>
                <w:sz w:val="23"/>
                <w:szCs w:val="23"/>
                <w:cs/>
                <w:lang w:val="en-GB"/>
              </w:rPr>
              <w:t>ธันวาคม</w:t>
            </w:r>
            <w:r w:rsidRPr="00F46B29">
              <w:rPr>
                <w:rFonts w:ascii="Browallia New" w:hAnsi="Browallia New" w:cs="Browallia New"/>
                <w:sz w:val="23"/>
                <w:szCs w:val="23"/>
              </w:rPr>
              <w:t xml:space="preserve"> </w:t>
            </w:r>
            <w:r w:rsidRPr="00F351D8">
              <w:rPr>
                <w:rFonts w:ascii="Browallia New" w:hAnsi="Browallia New" w:cs="Browallia New"/>
                <w:sz w:val="23"/>
                <w:szCs w:val="23"/>
                <w:lang w:val="en-GB"/>
              </w:rPr>
              <w:t>256</w:t>
            </w:r>
            <w:r w:rsidR="0016669C">
              <w:rPr>
                <w:rFonts w:ascii="Browallia New" w:hAnsi="Browallia New" w:cs="Browallia New"/>
                <w:sz w:val="23"/>
                <w:szCs w:val="23"/>
                <w:lang w:val="en-GB"/>
              </w:rPr>
              <w:t>5</w:t>
            </w:r>
          </w:p>
        </w:tc>
      </w:tr>
      <w:tr w:rsidR="00E27ACF" w:rsidRPr="00F351D8" w14:paraId="5C4F80D9" w14:textId="77777777" w:rsidTr="00AD54B7">
        <w:trPr>
          <w:tblHeader/>
        </w:trPr>
        <w:tc>
          <w:tcPr>
            <w:tcW w:w="4617" w:type="dxa"/>
            <w:vAlign w:val="bottom"/>
          </w:tcPr>
          <w:p w14:paraId="558199A7" w14:textId="77777777" w:rsidR="00E27ACF" w:rsidRPr="00D96F3B" w:rsidRDefault="00E27ACF" w:rsidP="00593665">
            <w:pPr>
              <w:spacing w:line="240" w:lineRule="auto"/>
              <w:ind w:left="252" w:hanging="270"/>
              <w:rPr>
                <w:rFonts w:ascii="Browallia New" w:hAnsi="Browallia New" w:cs="Browallia New"/>
                <w:sz w:val="16"/>
                <w:szCs w:val="16"/>
                <w:cs/>
              </w:rPr>
            </w:pPr>
          </w:p>
        </w:tc>
        <w:tc>
          <w:tcPr>
            <w:tcW w:w="1130" w:type="dxa"/>
            <w:vAlign w:val="bottom"/>
          </w:tcPr>
          <w:p w14:paraId="67F08CA8" w14:textId="77777777" w:rsidR="00E27ACF" w:rsidRPr="00D96F3B" w:rsidRDefault="00E27ACF" w:rsidP="00593665">
            <w:pPr>
              <w:spacing w:line="240" w:lineRule="auto"/>
              <w:jc w:val="center"/>
              <w:rPr>
                <w:rFonts w:ascii="Browallia New" w:hAnsi="Browallia New" w:cs="Browallia New"/>
                <w:sz w:val="16"/>
                <w:szCs w:val="16"/>
                <w:lang w:val="en-GB"/>
              </w:rPr>
            </w:pPr>
          </w:p>
        </w:tc>
        <w:tc>
          <w:tcPr>
            <w:tcW w:w="1170" w:type="dxa"/>
            <w:vAlign w:val="bottom"/>
          </w:tcPr>
          <w:p w14:paraId="125105F1" w14:textId="77777777" w:rsidR="00E27ACF" w:rsidRPr="00D96F3B" w:rsidRDefault="00E27ACF" w:rsidP="00593665">
            <w:pPr>
              <w:spacing w:line="240" w:lineRule="auto"/>
              <w:ind w:hanging="24"/>
              <w:jc w:val="center"/>
              <w:rPr>
                <w:rFonts w:ascii="Browallia New" w:hAnsi="Browallia New" w:cs="Browallia New"/>
                <w:sz w:val="16"/>
                <w:szCs w:val="16"/>
                <w:cs/>
              </w:rPr>
            </w:pPr>
          </w:p>
        </w:tc>
        <w:tc>
          <w:tcPr>
            <w:tcW w:w="1080" w:type="dxa"/>
            <w:vAlign w:val="bottom"/>
          </w:tcPr>
          <w:p w14:paraId="495D9A29" w14:textId="77777777" w:rsidR="00E27ACF" w:rsidRPr="00D96F3B" w:rsidRDefault="00E27ACF" w:rsidP="00593665">
            <w:pPr>
              <w:spacing w:line="240" w:lineRule="auto"/>
              <w:jc w:val="center"/>
              <w:rPr>
                <w:rFonts w:ascii="Browallia New" w:hAnsi="Browallia New" w:cs="Browallia New"/>
                <w:sz w:val="16"/>
                <w:szCs w:val="16"/>
                <w:cs/>
              </w:rPr>
            </w:pPr>
          </w:p>
        </w:tc>
        <w:tc>
          <w:tcPr>
            <w:tcW w:w="1170" w:type="dxa"/>
            <w:vAlign w:val="bottom"/>
          </w:tcPr>
          <w:p w14:paraId="26EFE5CC" w14:textId="77777777" w:rsidR="00E27ACF" w:rsidRPr="00D96F3B" w:rsidRDefault="00E27ACF" w:rsidP="00593665">
            <w:pPr>
              <w:spacing w:line="240" w:lineRule="auto"/>
              <w:jc w:val="center"/>
              <w:rPr>
                <w:rFonts w:ascii="Browallia New" w:hAnsi="Browallia New" w:cs="Browallia New"/>
                <w:sz w:val="16"/>
                <w:szCs w:val="16"/>
                <w:lang w:val="en-GB"/>
              </w:rPr>
            </w:pPr>
          </w:p>
        </w:tc>
      </w:tr>
      <w:tr w:rsidR="000439F1" w:rsidRPr="00F351D8" w14:paraId="42118007" w14:textId="77777777" w:rsidTr="0029051B">
        <w:tc>
          <w:tcPr>
            <w:tcW w:w="4617" w:type="dxa"/>
            <w:vAlign w:val="bottom"/>
            <w:hideMark/>
          </w:tcPr>
          <w:p w14:paraId="2AA3DDCC" w14:textId="1191399D" w:rsidR="000439F1" w:rsidRPr="00F351D8" w:rsidRDefault="000439F1" w:rsidP="000439F1">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สินทรัพย์ภาษีเงินได้รอการตัดบัญชี</w:t>
            </w:r>
            <w:r w:rsidR="00F46B29" w:rsidRPr="00F46B29">
              <w:rPr>
                <w:rFonts w:ascii="Browallia New" w:hAnsi="Browallia New" w:cs="Browallia New"/>
                <w:b/>
                <w:bCs/>
                <w:sz w:val="23"/>
                <w:szCs w:val="23"/>
              </w:rPr>
              <w:t xml:space="preserve"> </w:t>
            </w:r>
          </w:p>
        </w:tc>
        <w:tc>
          <w:tcPr>
            <w:tcW w:w="1130" w:type="dxa"/>
            <w:vAlign w:val="bottom"/>
          </w:tcPr>
          <w:p w14:paraId="6B80A00B" w14:textId="73456B09" w:rsidR="000439F1" w:rsidRPr="00F351D8" w:rsidRDefault="000439F1" w:rsidP="000439F1">
            <w:pPr>
              <w:spacing w:line="240" w:lineRule="auto"/>
              <w:jc w:val="right"/>
              <w:rPr>
                <w:rFonts w:ascii="Browallia New" w:hAnsi="Browallia New" w:cs="Browallia New"/>
                <w:sz w:val="23"/>
                <w:szCs w:val="23"/>
                <w:cs/>
              </w:rPr>
            </w:pPr>
          </w:p>
        </w:tc>
        <w:tc>
          <w:tcPr>
            <w:tcW w:w="1170" w:type="dxa"/>
            <w:vAlign w:val="bottom"/>
          </w:tcPr>
          <w:p w14:paraId="4088A408" w14:textId="77777777" w:rsidR="000439F1" w:rsidRPr="00F351D8" w:rsidRDefault="000439F1" w:rsidP="000439F1">
            <w:pPr>
              <w:spacing w:line="240" w:lineRule="auto"/>
              <w:jc w:val="right"/>
              <w:rPr>
                <w:rFonts w:ascii="Browallia New" w:hAnsi="Browallia New" w:cs="Browallia New"/>
                <w:sz w:val="23"/>
                <w:szCs w:val="23"/>
                <w:cs/>
              </w:rPr>
            </w:pPr>
          </w:p>
        </w:tc>
        <w:tc>
          <w:tcPr>
            <w:tcW w:w="1080" w:type="dxa"/>
            <w:vAlign w:val="bottom"/>
          </w:tcPr>
          <w:p w14:paraId="55099F3F" w14:textId="77777777" w:rsidR="000439F1" w:rsidRPr="00F351D8" w:rsidRDefault="000439F1" w:rsidP="000439F1">
            <w:pPr>
              <w:spacing w:line="240" w:lineRule="auto"/>
              <w:jc w:val="right"/>
              <w:rPr>
                <w:rFonts w:ascii="Browallia New" w:hAnsi="Browallia New" w:cs="Browallia New"/>
                <w:sz w:val="23"/>
                <w:szCs w:val="23"/>
                <w:cs/>
              </w:rPr>
            </w:pPr>
          </w:p>
        </w:tc>
        <w:tc>
          <w:tcPr>
            <w:tcW w:w="1170" w:type="dxa"/>
            <w:vAlign w:val="bottom"/>
          </w:tcPr>
          <w:p w14:paraId="6D2F13A5" w14:textId="77777777" w:rsidR="000439F1" w:rsidRPr="00F351D8" w:rsidRDefault="000439F1" w:rsidP="000439F1">
            <w:pPr>
              <w:spacing w:line="240" w:lineRule="auto"/>
              <w:jc w:val="right"/>
              <w:rPr>
                <w:rFonts w:ascii="Browallia New" w:hAnsi="Browallia New" w:cs="Browallia New"/>
                <w:sz w:val="23"/>
                <w:szCs w:val="23"/>
                <w:cs/>
              </w:rPr>
            </w:pPr>
          </w:p>
        </w:tc>
      </w:tr>
      <w:tr w:rsidR="0016669C" w:rsidRPr="00F351D8" w14:paraId="6D45537E" w14:textId="77777777" w:rsidTr="001E3A31">
        <w:tc>
          <w:tcPr>
            <w:tcW w:w="4617" w:type="dxa"/>
            <w:vAlign w:val="bottom"/>
            <w:hideMark/>
          </w:tcPr>
          <w:p w14:paraId="3469535A" w14:textId="78F9BCE1" w:rsidR="0016669C" w:rsidRPr="00F351D8" w:rsidRDefault="0016669C" w:rsidP="0016669C">
            <w:pPr>
              <w:tabs>
                <w:tab w:val="clear" w:pos="4451"/>
                <w:tab w:val="left" w:pos="3955"/>
              </w:tabs>
              <w:spacing w:line="240" w:lineRule="auto"/>
              <w:ind w:left="180" w:right="-113" w:hanging="180"/>
              <w:rPr>
                <w:rFonts w:ascii="Browallia New" w:hAnsi="Browallia New" w:cs="Browallia New"/>
                <w:sz w:val="23"/>
                <w:szCs w:val="23"/>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ของลูกหนี้ตามสัญญาเช่าซื้อ</w:t>
            </w:r>
          </w:p>
        </w:tc>
        <w:tc>
          <w:tcPr>
            <w:tcW w:w="1130" w:type="dxa"/>
            <w:vAlign w:val="bottom"/>
          </w:tcPr>
          <w:p w14:paraId="47AF701F" w14:textId="464AAF4D" w:rsidR="0016669C" w:rsidRPr="006D62F0" w:rsidRDefault="0016669C" w:rsidP="0016669C">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16,203</w:t>
            </w:r>
          </w:p>
        </w:tc>
        <w:tc>
          <w:tcPr>
            <w:tcW w:w="1170" w:type="dxa"/>
            <w:vAlign w:val="bottom"/>
          </w:tcPr>
          <w:p w14:paraId="306D3998" w14:textId="7BF5EEDB" w:rsidR="0016669C" w:rsidRPr="00B87821" w:rsidRDefault="001E3A31" w:rsidP="0016669C">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524</w:t>
            </w:r>
          </w:p>
        </w:tc>
        <w:tc>
          <w:tcPr>
            <w:tcW w:w="1080" w:type="dxa"/>
            <w:vAlign w:val="bottom"/>
          </w:tcPr>
          <w:p w14:paraId="69473802" w14:textId="491F8674" w:rsidR="0016669C" w:rsidRPr="00B87821" w:rsidRDefault="001E3A31" w:rsidP="0016669C">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6C3CA2FA" w14:textId="59F5C8FD" w:rsidR="0016669C" w:rsidRPr="00B87821" w:rsidRDefault="001E3A31" w:rsidP="0016669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16,727</w:t>
            </w:r>
          </w:p>
        </w:tc>
      </w:tr>
      <w:tr w:rsidR="0016669C" w:rsidRPr="00F351D8" w14:paraId="6DD86E4C" w14:textId="77777777" w:rsidTr="0029051B">
        <w:tc>
          <w:tcPr>
            <w:tcW w:w="4617" w:type="dxa"/>
            <w:vAlign w:val="bottom"/>
          </w:tcPr>
          <w:p w14:paraId="17A10096" w14:textId="4E963C09" w:rsidR="0016669C" w:rsidRPr="00F351D8" w:rsidRDefault="0016669C" w:rsidP="0016669C">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30" w:type="dxa"/>
            <w:vAlign w:val="bottom"/>
          </w:tcPr>
          <w:p w14:paraId="16A03F0E" w14:textId="2874CC6E" w:rsidR="0016669C" w:rsidRPr="006D62F0" w:rsidRDefault="0016669C" w:rsidP="0016669C">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1,840</w:t>
            </w:r>
          </w:p>
        </w:tc>
        <w:tc>
          <w:tcPr>
            <w:tcW w:w="1170" w:type="dxa"/>
            <w:vAlign w:val="bottom"/>
          </w:tcPr>
          <w:p w14:paraId="1C9FB748" w14:textId="24D9503B" w:rsidR="0016669C" w:rsidRPr="00B87821" w:rsidRDefault="001E3A31" w:rsidP="0016669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464</w:t>
            </w:r>
          </w:p>
        </w:tc>
        <w:tc>
          <w:tcPr>
            <w:tcW w:w="1080" w:type="dxa"/>
            <w:vAlign w:val="bottom"/>
          </w:tcPr>
          <w:p w14:paraId="36470BAA" w14:textId="3BB9433B" w:rsidR="0016669C" w:rsidRPr="00B87821" w:rsidRDefault="001E3A31" w:rsidP="0016669C">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5E974FAC" w14:textId="0AC73F93" w:rsidR="0016669C" w:rsidRPr="00B87821" w:rsidRDefault="001E3A31" w:rsidP="0016669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2,304</w:t>
            </w:r>
          </w:p>
        </w:tc>
      </w:tr>
      <w:tr w:rsidR="0016669C" w:rsidRPr="00F351D8" w14:paraId="3A3581B2" w14:textId="77777777" w:rsidTr="0029051B">
        <w:tc>
          <w:tcPr>
            <w:tcW w:w="4617" w:type="dxa"/>
            <w:vAlign w:val="bottom"/>
          </w:tcPr>
          <w:p w14:paraId="230C3A45" w14:textId="3F84945C" w:rsidR="0016669C" w:rsidRPr="00F351D8" w:rsidRDefault="0016669C" w:rsidP="0016669C">
            <w:pPr>
              <w:tabs>
                <w:tab w:val="clear" w:pos="4451"/>
                <w:tab w:val="left" w:pos="3955"/>
              </w:tabs>
              <w:spacing w:line="240" w:lineRule="auto"/>
              <w:ind w:left="180" w:right="-113"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ของเงินให้กู้ยืม</w:t>
            </w:r>
            <w:r>
              <w:rPr>
                <w:rFonts w:ascii="Browallia New" w:hAnsi="Browallia New" w:cs="Browallia New"/>
                <w:sz w:val="23"/>
                <w:szCs w:val="23"/>
              </w:rPr>
              <w:br/>
            </w:r>
            <w:r w:rsidRPr="00F351D8">
              <w:rPr>
                <w:rFonts w:ascii="Browallia New" w:hAnsi="Browallia New" w:cs="Browallia New"/>
                <w:sz w:val="23"/>
                <w:szCs w:val="23"/>
                <w:cs/>
              </w:rPr>
              <w:t>ระยะสั้นและดอกเบี้ยค้างรับ</w:t>
            </w:r>
          </w:p>
        </w:tc>
        <w:tc>
          <w:tcPr>
            <w:tcW w:w="1130" w:type="dxa"/>
            <w:vAlign w:val="bottom"/>
          </w:tcPr>
          <w:p w14:paraId="272428D5" w14:textId="0CAE4C55" w:rsidR="0016669C" w:rsidRPr="006D62F0" w:rsidRDefault="0016669C" w:rsidP="0016669C">
            <w:pPr>
              <w:spacing w:line="240" w:lineRule="auto"/>
              <w:jc w:val="right"/>
              <w:rPr>
                <w:rFonts w:ascii="Browallia New" w:hAnsi="Browallia New" w:cs="Browallia New"/>
                <w:sz w:val="23"/>
                <w:szCs w:val="23"/>
              </w:rPr>
            </w:pPr>
            <w:r w:rsidRPr="00673A78">
              <w:rPr>
                <w:rFonts w:ascii="Browallia New" w:hAnsi="Browallia New" w:cs="Browallia New"/>
                <w:sz w:val="23"/>
                <w:szCs w:val="23"/>
                <w:lang w:val="en-GB"/>
              </w:rPr>
              <w:t>9,824</w:t>
            </w:r>
          </w:p>
        </w:tc>
        <w:tc>
          <w:tcPr>
            <w:tcW w:w="1170" w:type="dxa"/>
            <w:vAlign w:val="bottom"/>
          </w:tcPr>
          <w:p w14:paraId="313F3CF6" w14:textId="0A888A0E" w:rsidR="0016669C" w:rsidRPr="00B87821" w:rsidRDefault="00930180" w:rsidP="0016669C">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080" w:type="dxa"/>
            <w:vAlign w:val="bottom"/>
          </w:tcPr>
          <w:p w14:paraId="62126B14" w14:textId="4D54FC49" w:rsidR="0016669C" w:rsidRPr="00B87821" w:rsidRDefault="001E3A31" w:rsidP="0016669C">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77A2C391" w14:textId="34DD8B4D" w:rsidR="0016669C" w:rsidRPr="00B87821" w:rsidRDefault="001E3A31" w:rsidP="0016669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9,824</w:t>
            </w:r>
          </w:p>
        </w:tc>
      </w:tr>
      <w:tr w:rsidR="0016669C" w:rsidRPr="00F351D8" w14:paraId="5469BDAA" w14:textId="77777777" w:rsidTr="0029051B">
        <w:tc>
          <w:tcPr>
            <w:tcW w:w="4617" w:type="dxa"/>
            <w:vAlign w:val="bottom"/>
          </w:tcPr>
          <w:p w14:paraId="7B12BB34" w14:textId="0B36BAA9" w:rsidR="0016669C" w:rsidRPr="00F351D8" w:rsidRDefault="0016669C" w:rsidP="0016669C">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ของลูกหนี้และเงินจ่ายล่วงหน้าพนักงาน</w:t>
            </w:r>
          </w:p>
        </w:tc>
        <w:tc>
          <w:tcPr>
            <w:tcW w:w="1130" w:type="dxa"/>
            <w:vAlign w:val="bottom"/>
          </w:tcPr>
          <w:p w14:paraId="18A4A976" w14:textId="56C9F5CD" w:rsidR="0016669C" w:rsidRPr="006D62F0" w:rsidRDefault="0016669C" w:rsidP="0016669C">
            <w:pPr>
              <w:spacing w:line="240" w:lineRule="auto"/>
              <w:jc w:val="right"/>
              <w:rPr>
                <w:rFonts w:ascii="Browallia New" w:hAnsi="Browallia New" w:cs="Browallia New"/>
                <w:sz w:val="23"/>
                <w:szCs w:val="23"/>
              </w:rPr>
            </w:pPr>
            <w:r w:rsidRPr="00673A78">
              <w:rPr>
                <w:rFonts w:ascii="Browallia New" w:hAnsi="Browallia New" w:cs="Browallia New"/>
                <w:sz w:val="23"/>
                <w:szCs w:val="23"/>
                <w:lang w:val="en-GB"/>
              </w:rPr>
              <w:t>13,521</w:t>
            </w:r>
          </w:p>
        </w:tc>
        <w:tc>
          <w:tcPr>
            <w:tcW w:w="1170" w:type="dxa"/>
            <w:vAlign w:val="bottom"/>
          </w:tcPr>
          <w:p w14:paraId="0005E4B8" w14:textId="0A4F4C08" w:rsidR="0016669C" w:rsidRPr="00B87821" w:rsidRDefault="001E3A31" w:rsidP="0016669C">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(1</w:t>
            </w:r>
            <w:r w:rsidR="007B49BD" w:rsidRPr="00B87821">
              <w:rPr>
                <w:rFonts w:ascii="Browallia New" w:hAnsi="Browallia New" w:cs="Browallia New"/>
                <w:sz w:val="23"/>
                <w:szCs w:val="23"/>
                <w:lang w:val="en-GB"/>
              </w:rPr>
              <w:t>1</w:t>
            </w:r>
            <w:r w:rsidRPr="00B87821">
              <w:rPr>
                <w:rFonts w:ascii="Browallia New" w:hAnsi="Browallia New" w:cs="Browallia New"/>
                <w:sz w:val="23"/>
                <w:szCs w:val="23"/>
                <w:lang w:val="en-GB"/>
              </w:rPr>
              <w:t>)</w:t>
            </w:r>
          </w:p>
        </w:tc>
        <w:tc>
          <w:tcPr>
            <w:tcW w:w="1080" w:type="dxa"/>
            <w:vAlign w:val="bottom"/>
          </w:tcPr>
          <w:p w14:paraId="7D2419F1" w14:textId="505F4BCB" w:rsidR="0016669C" w:rsidRPr="00B87821" w:rsidRDefault="001E3A31" w:rsidP="0016669C">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6D042E1B" w14:textId="56D01997" w:rsidR="0016669C" w:rsidRPr="00B87821" w:rsidRDefault="001E3A31" w:rsidP="0016669C">
            <w:pPr>
              <w:spacing w:line="240" w:lineRule="auto"/>
              <w:jc w:val="right"/>
              <w:rPr>
                <w:rFonts w:ascii="Browallia New" w:hAnsi="Browallia New" w:cs="Browallia New"/>
                <w:sz w:val="23"/>
                <w:szCs w:val="23"/>
              </w:rPr>
            </w:pPr>
            <w:r w:rsidRPr="00B87821">
              <w:rPr>
                <w:rFonts w:ascii="Browallia New" w:hAnsi="Browallia New" w:cs="Browallia New"/>
                <w:sz w:val="23"/>
                <w:szCs w:val="23"/>
              </w:rPr>
              <w:t>13,51</w:t>
            </w:r>
            <w:r w:rsidR="007B49BD" w:rsidRPr="00B87821">
              <w:rPr>
                <w:rFonts w:ascii="Browallia New" w:hAnsi="Browallia New" w:cs="Browallia New"/>
                <w:sz w:val="23"/>
                <w:szCs w:val="23"/>
              </w:rPr>
              <w:t>0</w:t>
            </w:r>
          </w:p>
        </w:tc>
      </w:tr>
      <w:tr w:rsidR="0016669C" w:rsidRPr="00F351D8" w14:paraId="665E38C3" w14:textId="77777777" w:rsidTr="0029051B">
        <w:tc>
          <w:tcPr>
            <w:tcW w:w="4617" w:type="dxa"/>
            <w:vAlign w:val="bottom"/>
          </w:tcPr>
          <w:p w14:paraId="31BD526C" w14:textId="4DA3AC20" w:rsidR="0016669C" w:rsidRPr="00F351D8" w:rsidRDefault="0016669C" w:rsidP="0016669C">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w:t>
            </w:r>
            <w:r>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30" w:type="dxa"/>
            <w:vAlign w:val="bottom"/>
          </w:tcPr>
          <w:p w14:paraId="470FBB05" w14:textId="429C6867" w:rsidR="0016669C" w:rsidRPr="006D62F0" w:rsidRDefault="0016669C" w:rsidP="0016669C">
            <w:pPr>
              <w:spacing w:line="240" w:lineRule="auto"/>
              <w:jc w:val="right"/>
              <w:rPr>
                <w:rFonts w:ascii="Browallia New" w:hAnsi="Browallia New" w:cs="Browallia New"/>
                <w:sz w:val="23"/>
                <w:szCs w:val="23"/>
              </w:rPr>
            </w:pPr>
            <w:r w:rsidRPr="00673A78">
              <w:rPr>
                <w:rFonts w:ascii="Browallia New" w:hAnsi="Browallia New" w:cs="Browallia New"/>
                <w:sz w:val="23"/>
                <w:szCs w:val="23"/>
                <w:lang w:val="en-GB"/>
              </w:rPr>
              <w:t>3,369</w:t>
            </w:r>
          </w:p>
        </w:tc>
        <w:tc>
          <w:tcPr>
            <w:tcW w:w="1170" w:type="dxa"/>
            <w:vAlign w:val="bottom"/>
          </w:tcPr>
          <w:p w14:paraId="41869B17" w14:textId="17A2612D" w:rsidR="0016669C" w:rsidRPr="00B87821" w:rsidRDefault="00930180" w:rsidP="0016669C">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080" w:type="dxa"/>
            <w:vAlign w:val="bottom"/>
          </w:tcPr>
          <w:p w14:paraId="63F886E3" w14:textId="72EB8B53" w:rsidR="0016669C" w:rsidRPr="00B87821" w:rsidRDefault="001E3A31" w:rsidP="0016669C">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505BA1E2" w14:textId="3E44479B" w:rsidR="0016669C" w:rsidRPr="00B87821" w:rsidRDefault="001E3A31" w:rsidP="0016669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3,36</w:t>
            </w:r>
            <w:r w:rsidR="00E95D29" w:rsidRPr="00B87821">
              <w:rPr>
                <w:rFonts w:ascii="Browallia New" w:hAnsi="Browallia New" w:cs="Browallia New"/>
                <w:sz w:val="23"/>
                <w:szCs w:val="23"/>
                <w:lang w:val="en-GB"/>
              </w:rPr>
              <w:t>9</w:t>
            </w:r>
          </w:p>
        </w:tc>
      </w:tr>
      <w:tr w:rsidR="006C278C" w:rsidRPr="00F351D8" w14:paraId="451FBE8D" w14:textId="77777777" w:rsidTr="0029051B">
        <w:tc>
          <w:tcPr>
            <w:tcW w:w="4617" w:type="dxa"/>
            <w:vAlign w:val="bottom"/>
          </w:tcPr>
          <w:p w14:paraId="10D1AC27" w14:textId="2A94399D" w:rsidR="006C278C" w:rsidRPr="00F351D8" w:rsidRDefault="006C278C" w:rsidP="006C278C">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30" w:type="dxa"/>
            <w:vAlign w:val="bottom"/>
          </w:tcPr>
          <w:p w14:paraId="56C605D8" w14:textId="1372FBCD" w:rsidR="006C278C" w:rsidRPr="00673A78" w:rsidRDefault="006C278C" w:rsidP="006C278C">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34,96</w:t>
            </w:r>
            <w:r>
              <w:rPr>
                <w:rFonts w:ascii="Browallia New" w:hAnsi="Browallia New" w:cs="Browallia New"/>
                <w:sz w:val="23"/>
                <w:szCs w:val="23"/>
                <w:lang w:val="en-GB"/>
              </w:rPr>
              <w:t>3</w:t>
            </w:r>
          </w:p>
        </w:tc>
        <w:tc>
          <w:tcPr>
            <w:tcW w:w="1170" w:type="dxa"/>
            <w:vAlign w:val="bottom"/>
          </w:tcPr>
          <w:p w14:paraId="05DB19B9" w14:textId="27566EC7" w:rsidR="00145D8F" w:rsidRPr="00B87821" w:rsidRDefault="006C278C" w:rsidP="00145D8F">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28,2</w:t>
            </w:r>
            <w:r w:rsidR="006D1A92" w:rsidRPr="00B87821">
              <w:rPr>
                <w:rFonts w:ascii="Browallia New" w:hAnsi="Browallia New" w:cs="Browallia New"/>
                <w:sz w:val="23"/>
                <w:szCs w:val="23"/>
                <w:lang w:val="en-GB"/>
              </w:rPr>
              <w:t>2</w:t>
            </w:r>
            <w:r w:rsidR="009A6CA8">
              <w:rPr>
                <w:rFonts w:ascii="Browallia New" w:hAnsi="Browallia New" w:cs="Browallia New"/>
                <w:sz w:val="23"/>
                <w:szCs w:val="23"/>
                <w:lang w:val="en-GB"/>
              </w:rPr>
              <w:t>6</w:t>
            </w:r>
          </w:p>
        </w:tc>
        <w:tc>
          <w:tcPr>
            <w:tcW w:w="1080" w:type="dxa"/>
            <w:vAlign w:val="bottom"/>
          </w:tcPr>
          <w:p w14:paraId="4176710D" w14:textId="5CBF27CC" w:rsidR="006C278C" w:rsidRPr="00B87821" w:rsidRDefault="006C278C" w:rsidP="006C278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w:t>
            </w:r>
          </w:p>
        </w:tc>
        <w:tc>
          <w:tcPr>
            <w:tcW w:w="1170" w:type="dxa"/>
            <w:vAlign w:val="bottom"/>
          </w:tcPr>
          <w:p w14:paraId="77DBC4F4" w14:textId="2004449E" w:rsidR="006C278C" w:rsidRPr="00B87821" w:rsidRDefault="006C278C" w:rsidP="006C278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63</w:t>
            </w:r>
            <w:r w:rsidRPr="00B87821">
              <w:rPr>
                <w:rFonts w:ascii="Browallia New" w:hAnsi="Browallia New" w:cs="Browallia New"/>
                <w:sz w:val="23"/>
                <w:szCs w:val="23"/>
              </w:rPr>
              <w:t>,1</w:t>
            </w:r>
            <w:r w:rsidR="0072512F">
              <w:rPr>
                <w:rFonts w:ascii="Browallia New" w:hAnsi="Browallia New" w:cs="Browallia New"/>
                <w:sz w:val="23"/>
                <w:szCs w:val="23"/>
              </w:rPr>
              <w:t>89</w:t>
            </w:r>
          </w:p>
        </w:tc>
      </w:tr>
      <w:tr w:rsidR="006C278C" w:rsidRPr="00F351D8" w14:paraId="728F4C8C" w14:textId="77777777" w:rsidTr="0029051B">
        <w:tc>
          <w:tcPr>
            <w:tcW w:w="4617" w:type="dxa"/>
            <w:vAlign w:val="bottom"/>
          </w:tcPr>
          <w:p w14:paraId="15B11A58" w14:textId="05860FAA" w:rsidR="006C278C" w:rsidRPr="00F351D8" w:rsidRDefault="006C278C" w:rsidP="006C278C">
            <w:pPr>
              <w:spacing w:line="240" w:lineRule="auto"/>
              <w:ind w:left="180" w:hanging="180"/>
              <w:rPr>
                <w:rFonts w:ascii="Browallia New" w:hAnsi="Browallia New" w:cs="Browallia New"/>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30" w:type="dxa"/>
            <w:vAlign w:val="bottom"/>
          </w:tcPr>
          <w:p w14:paraId="464C4D21" w14:textId="3BD024E3" w:rsidR="006C278C" w:rsidRPr="00673A78" w:rsidRDefault="00930180" w:rsidP="003C41E9">
            <w:pPr>
              <w:pBdr>
                <w:top w:val="single" w:sz="4" w:space="1" w:color="auto"/>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79,720</w:t>
            </w:r>
            <w:r>
              <w:rPr>
                <w:rFonts w:ascii="Browallia New" w:hAnsi="Browallia New" w:cs="Browallia New"/>
                <w:sz w:val="23"/>
                <w:szCs w:val="23"/>
                <w:lang w:val="en-GB"/>
              </w:rPr>
              <w:fldChar w:fldCharType="end"/>
            </w:r>
          </w:p>
        </w:tc>
        <w:tc>
          <w:tcPr>
            <w:tcW w:w="1170" w:type="dxa"/>
            <w:vAlign w:val="bottom"/>
          </w:tcPr>
          <w:p w14:paraId="7837B670" w14:textId="36EB2953" w:rsidR="006C278C" w:rsidRPr="00B87821" w:rsidRDefault="00972560" w:rsidP="003C41E9">
            <w:pPr>
              <w:pBdr>
                <w:top w:val="single" w:sz="4" w:space="1" w:color="auto"/>
                <w:bottom w:val="single" w:sz="4" w:space="1" w:color="auto"/>
              </w:pBd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29,</w:t>
            </w:r>
            <w:r w:rsidR="002106DA" w:rsidRPr="00B87821">
              <w:rPr>
                <w:rFonts w:ascii="Browallia New" w:hAnsi="Browallia New" w:cs="Browallia New"/>
                <w:sz w:val="23"/>
                <w:szCs w:val="23"/>
                <w:lang w:val="en-GB"/>
              </w:rPr>
              <w:t>20</w:t>
            </w:r>
            <w:r w:rsidR="00D06A4D">
              <w:rPr>
                <w:rFonts w:ascii="Browallia New" w:hAnsi="Browallia New" w:cs="Browallia New"/>
                <w:sz w:val="23"/>
                <w:szCs w:val="23"/>
                <w:lang w:val="en-GB"/>
              </w:rPr>
              <w:t>3</w:t>
            </w:r>
          </w:p>
        </w:tc>
        <w:tc>
          <w:tcPr>
            <w:tcW w:w="1080" w:type="dxa"/>
            <w:vAlign w:val="bottom"/>
          </w:tcPr>
          <w:p w14:paraId="0C5EE386" w14:textId="2E112C8F" w:rsidR="006C278C" w:rsidRPr="00B87821" w:rsidRDefault="00972560" w:rsidP="003C41E9">
            <w:pPr>
              <w:pBdr>
                <w:top w:val="single" w:sz="4" w:space="1" w:color="auto"/>
                <w:bottom w:val="single" w:sz="4" w:space="1" w:color="auto"/>
              </w:pBd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w:t>
            </w:r>
          </w:p>
        </w:tc>
        <w:tc>
          <w:tcPr>
            <w:tcW w:w="1170" w:type="dxa"/>
            <w:vAlign w:val="bottom"/>
          </w:tcPr>
          <w:p w14:paraId="2F4B3079" w14:textId="063AA24C" w:rsidR="006C278C" w:rsidRPr="00B87821" w:rsidRDefault="002106DA" w:rsidP="003C41E9">
            <w:pPr>
              <w:pBdr>
                <w:top w:val="single" w:sz="4" w:space="1" w:color="auto"/>
                <w:bottom w:val="single" w:sz="4" w:space="1" w:color="auto"/>
              </w:pBd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108,92</w:t>
            </w:r>
            <w:r w:rsidR="00D06A4D">
              <w:rPr>
                <w:rFonts w:ascii="Browallia New" w:hAnsi="Browallia New" w:cs="Browallia New"/>
                <w:sz w:val="23"/>
                <w:szCs w:val="23"/>
                <w:lang w:val="en-GB"/>
              </w:rPr>
              <w:t>3</w:t>
            </w:r>
          </w:p>
        </w:tc>
      </w:tr>
      <w:tr w:rsidR="006C278C" w:rsidRPr="00F351D8" w14:paraId="297CFBBA" w14:textId="77777777" w:rsidTr="0029051B">
        <w:tc>
          <w:tcPr>
            <w:tcW w:w="4617" w:type="dxa"/>
            <w:vAlign w:val="bottom"/>
          </w:tcPr>
          <w:p w14:paraId="1A753ED0" w14:textId="77777777" w:rsidR="006C278C" w:rsidRPr="00F351D8" w:rsidRDefault="006C278C" w:rsidP="0016669C">
            <w:pPr>
              <w:spacing w:line="240" w:lineRule="auto"/>
              <w:ind w:left="180" w:hanging="180"/>
              <w:rPr>
                <w:rFonts w:ascii="Browallia New" w:hAnsi="Browallia New" w:cs="Browallia New"/>
                <w:sz w:val="23"/>
                <w:szCs w:val="23"/>
                <w:cs/>
              </w:rPr>
            </w:pPr>
          </w:p>
        </w:tc>
        <w:tc>
          <w:tcPr>
            <w:tcW w:w="1130" w:type="dxa"/>
            <w:vAlign w:val="bottom"/>
          </w:tcPr>
          <w:p w14:paraId="1EF77C91" w14:textId="77777777" w:rsidR="006C278C" w:rsidRPr="00673A78" w:rsidRDefault="006C278C" w:rsidP="0016669C">
            <w:pPr>
              <w:spacing w:line="240" w:lineRule="auto"/>
              <w:jc w:val="right"/>
              <w:rPr>
                <w:rFonts w:ascii="Browallia New" w:hAnsi="Browallia New" w:cs="Browallia New"/>
                <w:sz w:val="23"/>
                <w:szCs w:val="23"/>
                <w:lang w:val="en-GB"/>
              </w:rPr>
            </w:pPr>
          </w:p>
        </w:tc>
        <w:tc>
          <w:tcPr>
            <w:tcW w:w="1170" w:type="dxa"/>
            <w:vAlign w:val="bottom"/>
          </w:tcPr>
          <w:p w14:paraId="177299B3" w14:textId="77777777" w:rsidR="006C278C" w:rsidRPr="00D575A8" w:rsidRDefault="006C278C" w:rsidP="0016669C">
            <w:pPr>
              <w:spacing w:line="240" w:lineRule="auto"/>
              <w:jc w:val="right"/>
              <w:rPr>
                <w:rFonts w:ascii="Browallia New" w:hAnsi="Browallia New" w:cs="Browallia New"/>
                <w:sz w:val="23"/>
                <w:szCs w:val="23"/>
                <w:lang w:val="en-GB"/>
              </w:rPr>
            </w:pPr>
          </w:p>
        </w:tc>
        <w:tc>
          <w:tcPr>
            <w:tcW w:w="1080" w:type="dxa"/>
            <w:vAlign w:val="bottom"/>
          </w:tcPr>
          <w:p w14:paraId="227F2565" w14:textId="77777777" w:rsidR="006C278C" w:rsidRPr="00D575A8" w:rsidRDefault="006C278C" w:rsidP="0016669C">
            <w:pPr>
              <w:spacing w:line="240" w:lineRule="auto"/>
              <w:jc w:val="right"/>
              <w:rPr>
                <w:rFonts w:ascii="Browallia New" w:hAnsi="Browallia New" w:cs="Browallia New"/>
                <w:sz w:val="23"/>
                <w:szCs w:val="23"/>
                <w:lang w:val="en-GB"/>
              </w:rPr>
            </w:pPr>
          </w:p>
        </w:tc>
        <w:tc>
          <w:tcPr>
            <w:tcW w:w="1170" w:type="dxa"/>
            <w:vAlign w:val="bottom"/>
          </w:tcPr>
          <w:p w14:paraId="02CA6478" w14:textId="77777777" w:rsidR="006C278C" w:rsidRPr="00D575A8" w:rsidRDefault="006C278C" w:rsidP="0016669C">
            <w:pPr>
              <w:spacing w:line="240" w:lineRule="auto"/>
              <w:jc w:val="right"/>
              <w:rPr>
                <w:rFonts w:ascii="Browallia New" w:hAnsi="Browallia New" w:cs="Browallia New"/>
                <w:sz w:val="23"/>
                <w:szCs w:val="23"/>
                <w:lang w:val="en-GB"/>
              </w:rPr>
            </w:pPr>
          </w:p>
        </w:tc>
      </w:tr>
      <w:tr w:rsidR="00D0728F" w:rsidRPr="00F351D8" w14:paraId="01BDA87C" w14:textId="77777777" w:rsidTr="0029051B">
        <w:tc>
          <w:tcPr>
            <w:tcW w:w="4617" w:type="dxa"/>
            <w:vAlign w:val="bottom"/>
          </w:tcPr>
          <w:p w14:paraId="2917026E" w14:textId="3F7EF93D" w:rsidR="00D0728F" w:rsidRPr="00F351D8" w:rsidRDefault="00D0728F" w:rsidP="0016669C">
            <w:pPr>
              <w:spacing w:line="240" w:lineRule="auto"/>
              <w:rPr>
                <w:rFonts w:ascii="Browallia New" w:hAnsi="Browallia New" w:cs="Browallia New"/>
                <w:sz w:val="23"/>
                <w:szCs w:val="23"/>
                <w:cs/>
              </w:rPr>
            </w:pPr>
            <w:r w:rsidRPr="00D93873">
              <w:rPr>
                <w:rFonts w:ascii="Browallia New" w:hAnsi="Browallia New" w:cs="Browallia New"/>
                <w:b/>
                <w:bCs/>
                <w:sz w:val="23"/>
                <w:szCs w:val="23"/>
                <w:cs/>
              </w:rPr>
              <w:t>หนี้สินภาษีเงินได้รอการตัดบัญชี</w:t>
            </w:r>
          </w:p>
        </w:tc>
        <w:tc>
          <w:tcPr>
            <w:tcW w:w="1130" w:type="dxa"/>
            <w:vAlign w:val="bottom"/>
          </w:tcPr>
          <w:p w14:paraId="72C4FC8B" w14:textId="77777777" w:rsidR="00D0728F" w:rsidRPr="00D1468E" w:rsidRDefault="00D0728F" w:rsidP="0016669C">
            <w:pPr>
              <w:spacing w:line="240" w:lineRule="auto"/>
              <w:jc w:val="right"/>
              <w:rPr>
                <w:rFonts w:ascii="Browallia New" w:hAnsi="Browallia New" w:cs="Browallia New"/>
                <w:sz w:val="23"/>
                <w:szCs w:val="23"/>
                <w:lang w:val="en-GB"/>
              </w:rPr>
            </w:pPr>
          </w:p>
        </w:tc>
        <w:tc>
          <w:tcPr>
            <w:tcW w:w="1170" w:type="dxa"/>
            <w:vAlign w:val="bottom"/>
          </w:tcPr>
          <w:p w14:paraId="0A195563" w14:textId="77777777" w:rsidR="00D0728F" w:rsidRPr="00D575A8" w:rsidRDefault="00D0728F" w:rsidP="0016669C">
            <w:pPr>
              <w:spacing w:line="240" w:lineRule="auto"/>
              <w:jc w:val="right"/>
              <w:rPr>
                <w:rFonts w:ascii="Browallia New" w:hAnsi="Browallia New" w:cs="Browallia New"/>
                <w:sz w:val="23"/>
                <w:szCs w:val="23"/>
                <w:lang w:val="en-GB"/>
              </w:rPr>
            </w:pPr>
          </w:p>
        </w:tc>
        <w:tc>
          <w:tcPr>
            <w:tcW w:w="1080" w:type="dxa"/>
            <w:vAlign w:val="bottom"/>
          </w:tcPr>
          <w:p w14:paraId="08ED783B" w14:textId="77777777" w:rsidR="00D0728F" w:rsidRPr="00D575A8" w:rsidRDefault="00D0728F" w:rsidP="0016669C">
            <w:pPr>
              <w:spacing w:line="240" w:lineRule="auto"/>
              <w:jc w:val="right"/>
              <w:rPr>
                <w:rFonts w:ascii="Browallia New" w:hAnsi="Browallia New" w:cs="Browallia New"/>
                <w:sz w:val="23"/>
                <w:szCs w:val="23"/>
                <w:lang w:val="en-GB"/>
              </w:rPr>
            </w:pPr>
          </w:p>
        </w:tc>
        <w:tc>
          <w:tcPr>
            <w:tcW w:w="1170" w:type="dxa"/>
            <w:vAlign w:val="bottom"/>
          </w:tcPr>
          <w:p w14:paraId="192A2AEE" w14:textId="77777777" w:rsidR="00D0728F" w:rsidRPr="00D575A8" w:rsidRDefault="00D0728F" w:rsidP="0016669C">
            <w:pPr>
              <w:spacing w:line="240" w:lineRule="auto"/>
              <w:jc w:val="right"/>
              <w:rPr>
                <w:rFonts w:ascii="Browallia New" w:hAnsi="Browallia New" w:cs="Browallia New"/>
                <w:sz w:val="23"/>
                <w:szCs w:val="23"/>
              </w:rPr>
            </w:pPr>
          </w:p>
        </w:tc>
      </w:tr>
      <w:tr w:rsidR="0016669C" w:rsidRPr="00F351D8" w14:paraId="36A7B58D" w14:textId="77777777" w:rsidTr="0029051B">
        <w:tc>
          <w:tcPr>
            <w:tcW w:w="4617" w:type="dxa"/>
            <w:vAlign w:val="bottom"/>
          </w:tcPr>
          <w:p w14:paraId="47B46CA0" w14:textId="34C67642" w:rsidR="0016669C" w:rsidRPr="00F351D8" w:rsidRDefault="0016669C" w:rsidP="0016669C">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30" w:type="dxa"/>
            <w:vAlign w:val="bottom"/>
          </w:tcPr>
          <w:p w14:paraId="6FB82385" w14:textId="45B251B9" w:rsidR="0016669C" w:rsidRPr="00B87821" w:rsidRDefault="0016669C" w:rsidP="0016669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8,215</w:t>
            </w:r>
          </w:p>
        </w:tc>
        <w:tc>
          <w:tcPr>
            <w:tcW w:w="1170" w:type="dxa"/>
            <w:vAlign w:val="bottom"/>
          </w:tcPr>
          <w:p w14:paraId="063786A7" w14:textId="0FC044DA" w:rsidR="0016669C" w:rsidRPr="00B87821" w:rsidRDefault="00E95D29" w:rsidP="0016669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w:t>
            </w:r>
            <w:r w:rsidR="001E3A31" w:rsidRPr="00B87821">
              <w:rPr>
                <w:rFonts w:ascii="Browallia New" w:hAnsi="Browallia New" w:cs="Browallia New"/>
                <w:sz w:val="23"/>
                <w:szCs w:val="23"/>
                <w:lang w:val="en-GB"/>
              </w:rPr>
              <w:t>192</w:t>
            </w:r>
            <w:r w:rsidRPr="00B87821">
              <w:rPr>
                <w:rFonts w:ascii="Browallia New" w:hAnsi="Browallia New" w:cs="Browallia New"/>
                <w:sz w:val="23"/>
                <w:szCs w:val="23"/>
                <w:lang w:val="en-GB"/>
              </w:rPr>
              <w:t>)</w:t>
            </w:r>
          </w:p>
        </w:tc>
        <w:tc>
          <w:tcPr>
            <w:tcW w:w="1080" w:type="dxa"/>
            <w:vAlign w:val="bottom"/>
          </w:tcPr>
          <w:p w14:paraId="1B356659" w14:textId="514CF486" w:rsidR="0016669C" w:rsidRPr="00B87821" w:rsidRDefault="001E3A31" w:rsidP="0016669C">
            <w:pPr>
              <w:spacing w:line="240" w:lineRule="auto"/>
              <w:jc w:val="right"/>
              <w:rPr>
                <w:rFonts w:ascii="Browallia New" w:hAnsi="Browallia New" w:cs="Browallia New"/>
                <w:sz w:val="23"/>
                <w:szCs w:val="23"/>
              </w:rPr>
            </w:pPr>
            <w:r w:rsidRPr="00B87821">
              <w:rPr>
                <w:rFonts w:ascii="Browallia New" w:hAnsi="Browallia New" w:cs="Browallia New"/>
                <w:sz w:val="23"/>
                <w:szCs w:val="23"/>
                <w:lang w:val="en-GB"/>
              </w:rPr>
              <w:t>-</w:t>
            </w:r>
          </w:p>
        </w:tc>
        <w:tc>
          <w:tcPr>
            <w:tcW w:w="1170" w:type="dxa"/>
            <w:vAlign w:val="bottom"/>
          </w:tcPr>
          <w:p w14:paraId="6AA42837" w14:textId="415CF7A1" w:rsidR="0016669C" w:rsidRPr="00B87821" w:rsidRDefault="001E3A31" w:rsidP="0016669C">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rPr>
              <w:t>8,023</w:t>
            </w:r>
          </w:p>
        </w:tc>
      </w:tr>
      <w:tr w:rsidR="0016669C" w:rsidRPr="00F351D8" w14:paraId="1090A4EF" w14:textId="77777777" w:rsidTr="00875AC5">
        <w:tc>
          <w:tcPr>
            <w:tcW w:w="4617" w:type="dxa"/>
            <w:vAlign w:val="bottom"/>
          </w:tcPr>
          <w:p w14:paraId="387CE278" w14:textId="59B6FA44" w:rsidR="0016669C" w:rsidRPr="00F351D8" w:rsidRDefault="0016669C" w:rsidP="0016669C">
            <w:pPr>
              <w:spacing w:line="240" w:lineRule="auto"/>
              <w:ind w:left="180" w:hanging="180"/>
              <w:rPr>
                <w:rFonts w:ascii="Browallia New" w:hAnsi="Browallia New" w:cs="Browallia New"/>
                <w:sz w:val="23"/>
                <w:szCs w:val="23"/>
              </w:rPr>
            </w:pPr>
            <w:r>
              <w:rPr>
                <w:rFonts w:ascii="Browallia New" w:hAnsi="Browallia New" w:cs="Browallia New" w:hint="cs"/>
                <w:sz w:val="23"/>
                <w:szCs w:val="23"/>
                <w:cs/>
              </w:rPr>
              <w:t>จากหนี้สินตามสัญญาเช่า</w:t>
            </w:r>
          </w:p>
        </w:tc>
        <w:tc>
          <w:tcPr>
            <w:tcW w:w="1130" w:type="dxa"/>
            <w:vAlign w:val="bottom"/>
          </w:tcPr>
          <w:p w14:paraId="2A08D835" w14:textId="52479ADF" w:rsidR="0016669C" w:rsidRPr="005104AD" w:rsidRDefault="0016669C" w:rsidP="00D0728F">
            <w:pPr>
              <w:pBdr>
                <w:bottom w:val="single" w:sz="4" w:space="1" w:color="auto"/>
              </w:pBd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2,256</w:t>
            </w:r>
          </w:p>
        </w:tc>
        <w:tc>
          <w:tcPr>
            <w:tcW w:w="1170" w:type="dxa"/>
            <w:vAlign w:val="bottom"/>
          </w:tcPr>
          <w:p w14:paraId="305B2F17" w14:textId="606430E7" w:rsidR="0016669C" w:rsidRPr="00835C42" w:rsidRDefault="001E3A31" w:rsidP="00D0728F">
            <w:pPr>
              <w:pBdr>
                <w:bottom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9</w:t>
            </w:r>
            <w:r w:rsidR="00B87821" w:rsidRPr="00835C42">
              <w:rPr>
                <w:rFonts w:ascii="Browallia New" w:hAnsi="Browallia New" w:cs="Browallia New"/>
                <w:sz w:val="23"/>
                <w:szCs w:val="23"/>
                <w:lang w:val="en-GB"/>
              </w:rPr>
              <w:t>7</w:t>
            </w:r>
            <w:r w:rsidR="00835C42" w:rsidRPr="00835C42">
              <w:rPr>
                <w:rFonts w:ascii="Browallia New" w:hAnsi="Browallia New" w:cs="Browallia New"/>
                <w:sz w:val="23"/>
                <w:szCs w:val="23"/>
                <w:lang w:val="en-GB"/>
              </w:rPr>
              <w:t>5</w:t>
            </w:r>
          </w:p>
        </w:tc>
        <w:tc>
          <w:tcPr>
            <w:tcW w:w="1080" w:type="dxa"/>
            <w:vAlign w:val="bottom"/>
          </w:tcPr>
          <w:p w14:paraId="352A43EC" w14:textId="104D9ECF" w:rsidR="0016669C" w:rsidRPr="00835C42" w:rsidRDefault="001E3A31" w:rsidP="00D0728F">
            <w:pPr>
              <w:pBdr>
                <w:bottom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w:t>
            </w:r>
          </w:p>
        </w:tc>
        <w:tc>
          <w:tcPr>
            <w:tcW w:w="1170" w:type="dxa"/>
            <w:vAlign w:val="bottom"/>
          </w:tcPr>
          <w:p w14:paraId="317C81E9" w14:textId="503932BB" w:rsidR="0016669C" w:rsidRPr="00835C42" w:rsidRDefault="001E3A31" w:rsidP="00D0728F">
            <w:pPr>
              <w:pBdr>
                <w:bottom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3,2</w:t>
            </w:r>
            <w:r w:rsidR="00835C42" w:rsidRPr="00835C42">
              <w:rPr>
                <w:rFonts w:ascii="Browallia New" w:hAnsi="Browallia New" w:cs="Browallia New"/>
                <w:sz w:val="23"/>
                <w:szCs w:val="23"/>
                <w:lang w:val="en-GB"/>
              </w:rPr>
              <w:t>31</w:t>
            </w:r>
          </w:p>
        </w:tc>
      </w:tr>
      <w:tr w:rsidR="006C278C" w:rsidRPr="00F351D8" w14:paraId="3AA242E7" w14:textId="77777777" w:rsidTr="005E00AF">
        <w:tc>
          <w:tcPr>
            <w:tcW w:w="4617" w:type="dxa"/>
            <w:vAlign w:val="bottom"/>
          </w:tcPr>
          <w:p w14:paraId="56CCCA7F" w14:textId="3864AE02" w:rsidR="006C278C" w:rsidRDefault="006C278C" w:rsidP="006C278C">
            <w:pPr>
              <w:spacing w:line="240" w:lineRule="auto"/>
              <w:ind w:left="180" w:hanging="180"/>
              <w:rPr>
                <w:rFonts w:ascii="Browallia New" w:hAnsi="Browallia New" w:cs="Browallia New"/>
                <w:sz w:val="23"/>
                <w:szCs w:val="23"/>
                <w:cs/>
              </w:rPr>
            </w:pPr>
            <w:r>
              <w:rPr>
                <w:rFonts w:ascii="Browallia New" w:hAnsi="Browallia New" w:cs="Browallia New" w:hint="cs"/>
                <w:b/>
                <w:bCs/>
                <w:sz w:val="23"/>
                <w:szCs w:val="23"/>
                <w:cs/>
              </w:rPr>
              <w:t>รวมหนี้สิน</w:t>
            </w:r>
            <w:r w:rsidRPr="00F351D8">
              <w:rPr>
                <w:rFonts w:ascii="Browallia New" w:hAnsi="Browallia New" w:cs="Browallia New"/>
                <w:b/>
                <w:bCs/>
                <w:sz w:val="23"/>
                <w:szCs w:val="23"/>
                <w:cs/>
              </w:rPr>
              <w:t>ภาษีเงินได้รอการตัดบัญชี</w:t>
            </w:r>
          </w:p>
        </w:tc>
        <w:tc>
          <w:tcPr>
            <w:tcW w:w="1130" w:type="dxa"/>
            <w:vAlign w:val="bottom"/>
          </w:tcPr>
          <w:p w14:paraId="09813C7D" w14:textId="29292890" w:rsidR="006C278C" w:rsidRPr="00673A78" w:rsidRDefault="00FA68F5" w:rsidP="00875AC5">
            <w:pPr>
              <w:pBdr>
                <w:top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10,471</w:t>
            </w:r>
            <w:r>
              <w:rPr>
                <w:rFonts w:ascii="Browallia New" w:hAnsi="Browallia New" w:cs="Browallia New"/>
                <w:sz w:val="23"/>
                <w:szCs w:val="23"/>
                <w:lang w:val="en-GB"/>
              </w:rPr>
              <w:fldChar w:fldCharType="end"/>
            </w:r>
          </w:p>
        </w:tc>
        <w:tc>
          <w:tcPr>
            <w:tcW w:w="1170" w:type="dxa"/>
            <w:vAlign w:val="bottom"/>
          </w:tcPr>
          <w:p w14:paraId="3DFA2C6D" w14:textId="4FC14947" w:rsidR="006C278C" w:rsidRPr="00835C42" w:rsidRDefault="00FA68F5" w:rsidP="00875AC5">
            <w:pPr>
              <w:pBdr>
                <w:top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7</w:t>
            </w:r>
            <w:r w:rsidR="00835C42" w:rsidRPr="00835C42">
              <w:rPr>
                <w:rFonts w:ascii="Browallia New" w:hAnsi="Browallia New" w:cs="Browallia New"/>
                <w:sz w:val="23"/>
                <w:szCs w:val="23"/>
                <w:lang w:val="en-GB"/>
              </w:rPr>
              <w:t>83</w:t>
            </w:r>
          </w:p>
        </w:tc>
        <w:tc>
          <w:tcPr>
            <w:tcW w:w="1080" w:type="dxa"/>
            <w:vAlign w:val="bottom"/>
          </w:tcPr>
          <w:p w14:paraId="41872119" w14:textId="46472245" w:rsidR="006C278C" w:rsidRPr="00835C42" w:rsidRDefault="00FA68F5" w:rsidP="00875AC5">
            <w:pPr>
              <w:pBdr>
                <w:top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w:t>
            </w:r>
          </w:p>
        </w:tc>
        <w:tc>
          <w:tcPr>
            <w:tcW w:w="1170" w:type="dxa"/>
            <w:vAlign w:val="bottom"/>
          </w:tcPr>
          <w:p w14:paraId="780D8B34" w14:textId="2B61EDD1" w:rsidR="006C278C" w:rsidRPr="00835C42" w:rsidRDefault="00BF0919" w:rsidP="00875AC5">
            <w:pPr>
              <w:pBdr>
                <w:top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11,2</w:t>
            </w:r>
            <w:r w:rsidR="00835C42" w:rsidRPr="00835C42">
              <w:rPr>
                <w:rFonts w:ascii="Browallia New" w:hAnsi="Browallia New" w:cs="Browallia New"/>
                <w:sz w:val="23"/>
                <w:szCs w:val="23"/>
                <w:lang w:val="en-GB"/>
              </w:rPr>
              <w:t>5</w:t>
            </w:r>
            <w:r w:rsidRPr="00835C42">
              <w:rPr>
                <w:rFonts w:ascii="Browallia New" w:hAnsi="Browallia New" w:cs="Browallia New"/>
                <w:sz w:val="23"/>
                <w:szCs w:val="23"/>
                <w:lang w:val="en-GB"/>
              </w:rPr>
              <w:t>4</w:t>
            </w:r>
          </w:p>
        </w:tc>
      </w:tr>
      <w:tr w:rsidR="0016669C" w:rsidRPr="00F351D8" w14:paraId="7AECD7E0" w14:textId="77777777" w:rsidTr="00322242">
        <w:tc>
          <w:tcPr>
            <w:tcW w:w="4617" w:type="dxa"/>
            <w:vAlign w:val="bottom"/>
          </w:tcPr>
          <w:p w14:paraId="496277DD" w14:textId="2C93FDC6" w:rsidR="0016669C" w:rsidRPr="00F351D8" w:rsidRDefault="0016669C" w:rsidP="0016669C">
            <w:pPr>
              <w:spacing w:line="240" w:lineRule="auto"/>
              <w:rPr>
                <w:rFonts w:ascii="Browallia New" w:hAnsi="Browallia New" w:cs="Browallia New"/>
                <w:sz w:val="23"/>
                <w:szCs w:val="23"/>
                <w:cs/>
              </w:rPr>
            </w:pPr>
          </w:p>
        </w:tc>
        <w:tc>
          <w:tcPr>
            <w:tcW w:w="1130" w:type="dxa"/>
            <w:vAlign w:val="bottom"/>
          </w:tcPr>
          <w:p w14:paraId="619D3A3E" w14:textId="364C6A3A" w:rsidR="0016669C" w:rsidRPr="006D62F0" w:rsidRDefault="0016669C" w:rsidP="00545BA5">
            <w:pPr>
              <w:pBdr>
                <w:top w:val="single" w:sz="4" w:space="1" w:color="auto"/>
              </w:pBdr>
              <w:spacing w:line="240" w:lineRule="auto"/>
              <w:jc w:val="right"/>
              <w:rPr>
                <w:rFonts w:ascii="Browallia New" w:hAnsi="Browallia New" w:cs="Browallia New"/>
                <w:sz w:val="23"/>
                <w:szCs w:val="23"/>
                <w:lang w:val="en-GB"/>
              </w:rPr>
            </w:pPr>
          </w:p>
        </w:tc>
        <w:tc>
          <w:tcPr>
            <w:tcW w:w="1170" w:type="dxa"/>
            <w:vAlign w:val="bottom"/>
          </w:tcPr>
          <w:p w14:paraId="67D03802" w14:textId="2D411EEE" w:rsidR="0016669C" w:rsidRPr="00D575A8" w:rsidRDefault="0016669C" w:rsidP="00545BA5">
            <w:pPr>
              <w:pBdr>
                <w:top w:val="single" w:sz="4" w:space="1" w:color="auto"/>
              </w:pBdr>
              <w:spacing w:line="240" w:lineRule="auto"/>
              <w:jc w:val="right"/>
              <w:rPr>
                <w:rFonts w:ascii="Browallia New" w:hAnsi="Browallia New" w:cs="Browallia New"/>
                <w:sz w:val="23"/>
                <w:szCs w:val="23"/>
                <w:lang w:val="en-GB"/>
              </w:rPr>
            </w:pPr>
          </w:p>
        </w:tc>
        <w:tc>
          <w:tcPr>
            <w:tcW w:w="1080" w:type="dxa"/>
            <w:vAlign w:val="bottom"/>
          </w:tcPr>
          <w:p w14:paraId="3A019C9D" w14:textId="0F939ED6" w:rsidR="0016669C" w:rsidRPr="00D575A8" w:rsidRDefault="0016669C" w:rsidP="00545BA5">
            <w:pPr>
              <w:pBdr>
                <w:top w:val="single" w:sz="4" w:space="1" w:color="auto"/>
              </w:pBdr>
              <w:spacing w:line="240" w:lineRule="auto"/>
              <w:jc w:val="right"/>
              <w:rPr>
                <w:rFonts w:ascii="Browallia New" w:hAnsi="Browallia New" w:cs="Browallia New"/>
                <w:sz w:val="23"/>
                <w:szCs w:val="23"/>
                <w:lang w:val="en-GB"/>
              </w:rPr>
            </w:pPr>
          </w:p>
        </w:tc>
        <w:tc>
          <w:tcPr>
            <w:tcW w:w="1170" w:type="dxa"/>
            <w:vAlign w:val="bottom"/>
          </w:tcPr>
          <w:p w14:paraId="6AE1FE7C" w14:textId="7DCF2A38" w:rsidR="0016669C" w:rsidRPr="00D575A8" w:rsidRDefault="0016669C" w:rsidP="00545BA5">
            <w:pPr>
              <w:pBdr>
                <w:top w:val="single" w:sz="4" w:space="1" w:color="auto"/>
              </w:pBdr>
              <w:spacing w:line="240" w:lineRule="auto"/>
              <w:jc w:val="right"/>
              <w:rPr>
                <w:rFonts w:ascii="Browallia New" w:hAnsi="Browallia New" w:cs="Browallia New"/>
                <w:sz w:val="23"/>
                <w:szCs w:val="23"/>
              </w:rPr>
            </w:pPr>
          </w:p>
        </w:tc>
      </w:tr>
      <w:tr w:rsidR="0016669C" w:rsidRPr="00F351D8" w14:paraId="7F6C57ED" w14:textId="77777777" w:rsidTr="0029051B">
        <w:tc>
          <w:tcPr>
            <w:tcW w:w="4617" w:type="dxa"/>
            <w:vAlign w:val="bottom"/>
            <w:hideMark/>
          </w:tcPr>
          <w:p w14:paraId="6B229DE4" w14:textId="789DE3EB" w:rsidR="0016669C" w:rsidRPr="00F351D8" w:rsidRDefault="0016669C" w:rsidP="0016669C">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p>
        </w:tc>
        <w:tc>
          <w:tcPr>
            <w:tcW w:w="1130" w:type="dxa"/>
            <w:vAlign w:val="bottom"/>
          </w:tcPr>
          <w:p w14:paraId="2A1014DD" w14:textId="0EE12C4D" w:rsidR="0016669C" w:rsidRPr="006D62F0" w:rsidRDefault="0016669C" w:rsidP="0016669C">
            <w:pPr>
              <w:pBdr>
                <w:bottom w:val="single" w:sz="12" w:space="1" w:color="auto"/>
              </w:pBd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9</w:t>
            </w:r>
            <w:r>
              <w:rPr>
                <w:rFonts w:ascii="Browallia New" w:hAnsi="Browallia New" w:cs="Browallia New"/>
                <w:sz w:val="23"/>
                <w:szCs w:val="23"/>
              </w:rPr>
              <w:t>0</w:t>
            </w:r>
            <w:r w:rsidRPr="00673A78">
              <w:rPr>
                <w:rFonts w:ascii="Browallia New" w:hAnsi="Browallia New" w:cs="Browallia New"/>
                <w:sz w:val="23"/>
                <w:szCs w:val="23"/>
                <w:lang w:val="en-GB"/>
              </w:rPr>
              <w:t>,</w:t>
            </w:r>
            <w:r>
              <w:rPr>
                <w:rFonts w:ascii="Browallia New" w:hAnsi="Browallia New" w:cs="Browallia New"/>
                <w:sz w:val="23"/>
                <w:szCs w:val="23"/>
                <w:lang w:val="en-GB"/>
              </w:rPr>
              <w:t>191</w:t>
            </w:r>
          </w:p>
        </w:tc>
        <w:tc>
          <w:tcPr>
            <w:tcW w:w="1170" w:type="dxa"/>
            <w:vAlign w:val="bottom"/>
          </w:tcPr>
          <w:p w14:paraId="45FD1E74" w14:textId="2E865744" w:rsidR="0016669C" w:rsidRPr="00D575A8" w:rsidRDefault="001E3A31" w:rsidP="0016669C">
            <w:pPr>
              <w:pBdr>
                <w:bottom w:val="single" w:sz="12" w:space="1" w:color="auto"/>
              </w:pBdr>
              <w:spacing w:line="240" w:lineRule="auto"/>
              <w:jc w:val="right"/>
              <w:rPr>
                <w:rFonts w:ascii="Browallia New" w:hAnsi="Browallia New" w:cs="Browallia New"/>
                <w:sz w:val="23"/>
                <w:szCs w:val="23"/>
                <w:cs/>
                <w:lang w:val="en-GB"/>
              </w:rPr>
            </w:pPr>
            <w:r w:rsidRPr="00D575A8">
              <w:rPr>
                <w:rFonts w:ascii="Browallia New" w:hAnsi="Browallia New" w:cs="Browallia New"/>
                <w:sz w:val="23"/>
                <w:szCs w:val="23"/>
                <w:lang w:val="en-GB"/>
              </w:rPr>
              <w:t>29,9</w:t>
            </w:r>
            <w:r w:rsidR="009125AB">
              <w:rPr>
                <w:rFonts w:ascii="Browallia New" w:hAnsi="Browallia New" w:cs="Browallia New"/>
                <w:sz w:val="23"/>
                <w:szCs w:val="23"/>
                <w:lang w:val="en-GB"/>
              </w:rPr>
              <w:t>8</w:t>
            </w:r>
            <w:r w:rsidR="00941E3C">
              <w:rPr>
                <w:rFonts w:ascii="Browallia New" w:hAnsi="Browallia New" w:cs="Browallia New"/>
                <w:sz w:val="23"/>
                <w:szCs w:val="23"/>
                <w:lang w:val="en-GB"/>
              </w:rPr>
              <w:t>6</w:t>
            </w:r>
          </w:p>
        </w:tc>
        <w:tc>
          <w:tcPr>
            <w:tcW w:w="1080" w:type="dxa"/>
            <w:vAlign w:val="bottom"/>
          </w:tcPr>
          <w:p w14:paraId="1A861C83" w14:textId="773F9E5E" w:rsidR="0016669C" w:rsidRPr="00D575A8" w:rsidRDefault="001E3A31" w:rsidP="0016669C">
            <w:pPr>
              <w:pBdr>
                <w:bottom w:val="single" w:sz="12" w:space="1" w:color="auto"/>
              </w:pBdr>
              <w:spacing w:line="240" w:lineRule="auto"/>
              <w:jc w:val="right"/>
              <w:rPr>
                <w:rFonts w:ascii="Browallia New" w:hAnsi="Browallia New" w:cs="Browallia New"/>
                <w:sz w:val="23"/>
                <w:szCs w:val="23"/>
                <w:cs/>
                <w:lang w:val="en-GB"/>
              </w:rPr>
            </w:pPr>
            <w:r w:rsidRPr="00D575A8">
              <w:rPr>
                <w:rFonts w:ascii="Browallia New" w:hAnsi="Browallia New" w:cs="Browallia New"/>
                <w:sz w:val="23"/>
                <w:szCs w:val="23"/>
                <w:lang w:val="en-GB"/>
              </w:rPr>
              <w:t>-</w:t>
            </w:r>
          </w:p>
        </w:tc>
        <w:tc>
          <w:tcPr>
            <w:tcW w:w="1170" w:type="dxa"/>
            <w:vAlign w:val="bottom"/>
          </w:tcPr>
          <w:p w14:paraId="2600954C" w14:textId="21668A87" w:rsidR="0016669C" w:rsidRPr="00D575A8" w:rsidRDefault="001E3A31" w:rsidP="0016669C">
            <w:pPr>
              <w:pBdr>
                <w:bottom w:val="single" w:sz="12" w:space="1" w:color="auto"/>
              </w:pBdr>
              <w:spacing w:line="240" w:lineRule="auto"/>
              <w:jc w:val="right"/>
              <w:rPr>
                <w:rFonts w:ascii="Browallia New" w:hAnsi="Browallia New" w:cs="Browallia New"/>
                <w:sz w:val="23"/>
                <w:szCs w:val="23"/>
                <w:cs/>
                <w:lang w:val="en-GB"/>
              </w:rPr>
            </w:pPr>
            <w:r w:rsidRPr="00D575A8">
              <w:rPr>
                <w:rFonts w:ascii="Browallia New" w:hAnsi="Browallia New" w:cs="Browallia New"/>
                <w:sz w:val="23"/>
                <w:szCs w:val="23"/>
                <w:lang w:val="en-GB"/>
              </w:rPr>
              <w:t>120,1</w:t>
            </w:r>
            <w:r w:rsidR="00442E00">
              <w:rPr>
                <w:rFonts w:ascii="Browallia New" w:hAnsi="Browallia New" w:cs="Browallia New"/>
                <w:sz w:val="23"/>
                <w:szCs w:val="23"/>
                <w:lang w:val="en-GB"/>
              </w:rPr>
              <w:t>7</w:t>
            </w:r>
            <w:r w:rsidR="002A69D4">
              <w:rPr>
                <w:rFonts w:ascii="Browallia New" w:hAnsi="Browallia New" w:cs="Browallia New"/>
                <w:sz w:val="23"/>
                <w:szCs w:val="23"/>
                <w:lang w:val="en-GB"/>
              </w:rPr>
              <w:t>7</w:t>
            </w:r>
          </w:p>
        </w:tc>
      </w:tr>
    </w:tbl>
    <w:p w14:paraId="579A9622" w14:textId="77777777" w:rsidR="0016669C" w:rsidRDefault="0016669C"/>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16669C" w:rsidRPr="00F351D8" w14:paraId="45BF7CDC" w14:textId="77777777" w:rsidTr="0016669C">
        <w:trPr>
          <w:tblHeader/>
        </w:trPr>
        <w:tc>
          <w:tcPr>
            <w:tcW w:w="4617" w:type="dxa"/>
            <w:vAlign w:val="bottom"/>
          </w:tcPr>
          <w:p w14:paraId="14FBE560" w14:textId="77777777" w:rsidR="0016669C" w:rsidRPr="0016669C"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3"/>
                <w:szCs w:val="23"/>
                <w:cs/>
              </w:rPr>
            </w:pPr>
            <w:r w:rsidRPr="00B57912">
              <w:rPr>
                <w:rFonts w:ascii="Browallia New" w:hAnsi="Browallia New" w:cs="Browallia New"/>
                <w:spacing w:val="-4"/>
                <w:sz w:val="23"/>
                <w:szCs w:val="23"/>
                <w:cs/>
              </w:rPr>
              <w:br w:type="page"/>
            </w:r>
            <w:r w:rsidRPr="00B57912">
              <w:rPr>
                <w:rFonts w:ascii="Browallia New" w:hAnsi="Browallia New" w:cs="Browallia New"/>
                <w:spacing w:val="-4"/>
                <w:sz w:val="23"/>
                <w:szCs w:val="23"/>
                <w:cs/>
              </w:rPr>
              <w:br w:type="page"/>
            </w:r>
          </w:p>
        </w:tc>
        <w:tc>
          <w:tcPr>
            <w:tcW w:w="4550" w:type="dxa"/>
            <w:gridSpan w:val="4"/>
            <w:vAlign w:val="bottom"/>
          </w:tcPr>
          <w:p w14:paraId="1E9B4554" w14:textId="77777777" w:rsidR="0016669C" w:rsidRPr="0016669C" w:rsidRDefault="0016669C"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3"/>
                <w:szCs w:val="23"/>
                <w:cs/>
              </w:rPr>
            </w:pPr>
            <w:r w:rsidRPr="00F351D8">
              <w:rPr>
                <w:rFonts w:ascii="Browallia New" w:hAnsi="Browallia New" w:cs="Browallia New"/>
                <w:snapToGrid w:val="0"/>
                <w:sz w:val="23"/>
                <w:szCs w:val="23"/>
                <w:cs/>
              </w:rPr>
              <w:t>(หน่วย</w:t>
            </w:r>
            <w:r w:rsidRPr="00F46B29">
              <w:rPr>
                <w:rFonts w:ascii="Browallia New" w:hAnsi="Browallia New" w:cs="Browallia New"/>
                <w:snapToGrid w:val="0"/>
                <w:sz w:val="23"/>
                <w:szCs w:val="23"/>
              </w:rPr>
              <w:t xml:space="preserve"> </w:t>
            </w:r>
            <w:r w:rsidRPr="0016669C">
              <w:rPr>
                <w:rFonts w:ascii="Browallia New" w:hAnsi="Browallia New" w:cs="Browallia New"/>
                <w:snapToGrid w:val="0"/>
                <w:sz w:val="23"/>
                <w:szCs w:val="23"/>
                <w:cs/>
              </w:rPr>
              <w:t>:</w:t>
            </w:r>
            <w:r w:rsidRPr="00F46B29">
              <w:rPr>
                <w:rFonts w:ascii="Browallia New" w:hAnsi="Browallia New" w:cs="Browallia New"/>
                <w:snapToGrid w:val="0"/>
                <w:sz w:val="23"/>
                <w:szCs w:val="23"/>
              </w:rPr>
              <w:t xml:space="preserve"> </w:t>
            </w:r>
            <w:r w:rsidRPr="0016669C">
              <w:rPr>
                <w:rFonts w:ascii="Browallia New" w:hAnsi="Browallia New" w:cs="Browallia New"/>
                <w:snapToGrid w:val="0"/>
                <w:sz w:val="23"/>
                <w:szCs w:val="23"/>
                <w:cs/>
              </w:rPr>
              <w:t>พันบาท)</w:t>
            </w:r>
          </w:p>
        </w:tc>
      </w:tr>
      <w:tr w:rsidR="0016669C" w:rsidRPr="00F351D8" w14:paraId="6C180E36" w14:textId="77777777" w:rsidTr="0016669C">
        <w:trPr>
          <w:tblHeader/>
        </w:trPr>
        <w:tc>
          <w:tcPr>
            <w:tcW w:w="4617" w:type="dxa"/>
            <w:vAlign w:val="bottom"/>
          </w:tcPr>
          <w:p w14:paraId="5E25D97D" w14:textId="77777777" w:rsidR="0016669C" w:rsidRPr="0016669C"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3"/>
                <w:szCs w:val="23"/>
                <w:cs/>
              </w:rPr>
            </w:pPr>
          </w:p>
        </w:tc>
        <w:tc>
          <w:tcPr>
            <w:tcW w:w="4550" w:type="dxa"/>
            <w:gridSpan w:val="4"/>
            <w:vAlign w:val="bottom"/>
          </w:tcPr>
          <w:p w14:paraId="6D157AE1" w14:textId="77777777" w:rsidR="0016669C" w:rsidRPr="0016669C" w:rsidRDefault="0016669C" w:rsidP="00C079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3"/>
                <w:szCs w:val="23"/>
                <w:cs/>
              </w:rPr>
            </w:pPr>
            <w:r w:rsidRPr="00F351D8">
              <w:rPr>
                <w:rFonts w:ascii="Browallia New" w:hAnsi="Browallia New" w:cs="Browallia New"/>
                <w:snapToGrid w:val="0"/>
                <w:sz w:val="23"/>
                <w:szCs w:val="23"/>
                <w:cs/>
              </w:rPr>
              <w:t>งบการเงินเฉพาะของบริษัท</w:t>
            </w:r>
          </w:p>
        </w:tc>
      </w:tr>
      <w:tr w:rsidR="0016669C" w:rsidRPr="00F351D8" w14:paraId="1A0FC508" w14:textId="77777777">
        <w:tc>
          <w:tcPr>
            <w:tcW w:w="4617" w:type="dxa"/>
            <w:vAlign w:val="bottom"/>
          </w:tcPr>
          <w:p w14:paraId="71E60CD9" w14:textId="77777777" w:rsidR="0016669C" w:rsidRPr="00F351D8" w:rsidRDefault="0016669C">
            <w:pPr>
              <w:spacing w:line="240" w:lineRule="auto"/>
              <w:ind w:left="252" w:hanging="270"/>
              <w:rPr>
                <w:rFonts w:ascii="Browallia New" w:hAnsi="Browallia New" w:cs="Browallia New"/>
                <w:sz w:val="23"/>
                <w:szCs w:val="23"/>
                <w:cs/>
              </w:rPr>
            </w:pPr>
          </w:p>
        </w:tc>
        <w:tc>
          <w:tcPr>
            <w:tcW w:w="1130" w:type="dxa"/>
            <w:vAlign w:val="bottom"/>
          </w:tcPr>
          <w:p w14:paraId="2187DBF1" w14:textId="77777777" w:rsidR="0016669C" w:rsidRPr="00F351D8" w:rsidRDefault="0016669C">
            <w:pPr>
              <w:spacing w:line="240" w:lineRule="auto"/>
              <w:jc w:val="center"/>
              <w:rPr>
                <w:rFonts w:ascii="Browallia New" w:hAnsi="Browallia New" w:cs="Browallia New"/>
                <w:sz w:val="23"/>
                <w:szCs w:val="23"/>
                <w:cs/>
              </w:rPr>
            </w:pPr>
          </w:p>
        </w:tc>
        <w:tc>
          <w:tcPr>
            <w:tcW w:w="2250" w:type="dxa"/>
            <w:gridSpan w:val="2"/>
            <w:vAlign w:val="bottom"/>
            <w:hideMark/>
          </w:tcPr>
          <w:p w14:paraId="740D70CF" w14:textId="77777777" w:rsidR="0016669C" w:rsidRPr="00F351D8" w:rsidRDefault="0016669C">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w:t>
            </w:r>
            <w:r w:rsidRPr="00F46B29">
              <w:rPr>
                <w:rFonts w:ascii="Browallia New" w:hAnsi="Browallia New" w:cs="Browallia New"/>
                <w:sz w:val="23"/>
                <w:szCs w:val="23"/>
              </w:rPr>
              <w:t xml:space="preserve"> </w:t>
            </w:r>
            <w:r w:rsidRPr="00F351D8">
              <w:rPr>
                <w:rFonts w:ascii="Browallia New" w:hAnsi="Browallia New" w:cs="Browallia New"/>
                <w:sz w:val="23"/>
                <w:szCs w:val="23"/>
                <w:cs/>
              </w:rPr>
              <w:t>/(รายจ่าย)ใน</w:t>
            </w:r>
          </w:p>
        </w:tc>
        <w:tc>
          <w:tcPr>
            <w:tcW w:w="1170" w:type="dxa"/>
            <w:vAlign w:val="bottom"/>
          </w:tcPr>
          <w:p w14:paraId="42ADA13F" w14:textId="77777777" w:rsidR="0016669C" w:rsidRPr="00F351D8" w:rsidRDefault="0016669C">
            <w:pPr>
              <w:spacing w:line="240" w:lineRule="auto"/>
              <w:jc w:val="center"/>
              <w:rPr>
                <w:rFonts w:ascii="Browallia New" w:hAnsi="Browallia New" w:cs="Browallia New"/>
                <w:sz w:val="23"/>
                <w:szCs w:val="23"/>
                <w:cs/>
              </w:rPr>
            </w:pPr>
          </w:p>
        </w:tc>
      </w:tr>
      <w:tr w:rsidR="0016669C" w:rsidRPr="00F351D8" w14:paraId="365BA3DA" w14:textId="77777777">
        <w:tc>
          <w:tcPr>
            <w:tcW w:w="4617" w:type="dxa"/>
            <w:vAlign w:val="bottom"/>
          </w:tcPr>
          <w:p w14:paraId="6A0680E5" w14:textId="77777777" w:rsidR="0016669C" w:rsidRPr="00F351D8" w:rsidRDefault="0016669C">
            <w:pPr>
              <w:spacing w:line="240" w:lineRule="auto"/>
              <w:ind w:left="252" w:hanging="270"/>
              <w:rPr>
                <w:rFonts w:ascii="Browallia New" w:hAnsi="Browallia New" w:cs="Browallia New"/>
                <w:sz w:val="23"/>
                <w:szCs w:val="23"/>
                <w:cs/>
              </w:rPr>
            </w:pPr>
          </w:p>
        </w:tc>
        <w:tc>
          <w:tcPr>
            <w:tcW w:w="1130" w:type="dxa"/>
            <w:vAlign w:val="bottom"/>
            <w:hideMark/>
          </w:tcPr>
          <w:p w14:paraId="168BCBDA" w14:textId="77777777" w:rsidR="0016669C" w:rsidRPr="00F351D8" w:rsidRDefault="0016669C">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Pr="00F351D8">
              <w:rPr>
                <w:rFonts w:ascii="Browallia New" w:hAnsi="Browallia New" w:cs="Browallia New"/>
                <w:sz w:val="23"/>
                <w:szCs w:val="23"/>
                <w:lang w:val="en-GB"/>
              </w:rPr>
              <w:t>256</w:t>
            </w:r>
            <w:r>
              <w:rPr>
                <w:rFonts w:ascii="Browallia New" w:hAnsi="Browallia New" w:cs="Browallia New"/>
                <w:sz w:val="23"/>
                <w:szCs w:val="23"/>
                <w:lang w:val="en-GB"/>
              </w:rPr>
              <w:t>4</w:t>
            </w:r>
          </w:p>
        </w:tc>
        <w:tc>
          <w:tcPr>
            <w:tcW w:w="1170" w:type="dxa"/>
            <w:vAlign w:val="bottom"/>
            <w:hideMark/>
          </w:tcPr>
          <w:p w14:paraId="0C182AF0" w14:textId="77777777" w:rsidR="0016669C" w:rsidRPr="00F351D8" w:rsidRDefault="0016669C">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1633EA45" w14:textId="77777777" w:rsidR="0016669C" w:rsidRPr="00F351D8" w:rsidRDefault="0016669C">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F351D8">
              <w:rPr>
                <w:rFonts w:ascii="Browallia New" w:hAnsi="Browallia New" w:cs="Browallia New"/>
                <w:sz w:val="23"/>
                <w:szCs w:val="23"/>
                <w:cs/>
                <w:lang w:val="en-GB"/>
              </w:rPr>
              <w:t>เบ็ดเสร็จอื่น</w:t>
            </w:r>
          </w:p>
        </w:tc>
        <w:tc>
          <w:tcPr>
            <w:tcW w:w="1170" w:type="dxa"/>
            <w:vAlign w:val="bottom"/>
            <w:hideMark/>
          </w:tcPr>
          <w:p w14:paraId="60AF0B91" w14:textId="77777777" w:rsidR="0016669C" w:rsidRPr="00F351D8" w:rsidRDefault="0016669C">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Pr="00F46B29">
              <w:rPr>
                <w:rFonts w:ascii="Browallia New" w:hAnsi="Browallia New" w:cs="Browallia New"/>
                <w:sz w:val="23"/>
                <w:szCs w:val="23"/>
              </w:rPr>
              <w:t xml:space="preserve"> </w:t>
            </w:r>
            <w:r w:rsidRPr="00F351D8">
              <w:rPr>
                <w:rFonts w:ascii="Browallia New" w:hAnsi="Browallia New" w:cs="Browallia New"/>
                <w:sz w:val="23"/>
                <w:szCs w:val="23"/>
                <w:cs/>
                <w:lang w:val="en-GB"/>
              </w:rPr>
              <w:t>ธันวาคม</w:t>
            </w:r>
            <w:r w:rsidRPr="00F46B29">
              <w:rPr>
                <w:rFonts w:ascii="Browallia New" w:hAnsi="Browallia New" w:cs="Browallia New"/>
                <w:sz w:val="23"/>
                <w:szCs w:val="23"/>
              </w:rPr>
              <w:t xml:space="preserve"> </w:t>
            </w:r>
            <w:r w:rsidRPr="00F351D8">
              <w:rPr>
                <w:rFonts w:ascii="Browallia New" w:hAnsi="Browallia New" w:cs="Browallia New"/>
                <w:sz w:val="23"/>
                <w:szCs w:val="23"/>
                <w:lang w:val="en-GB"/>
              </w:rPr>
              <w:t>256</w:t>
            </w:r>
            <w:r>
              <w:rPr>
                <w:rFonts w:ascii="Browallia New" w:hAnsi="Browallia New" w:cs="Browallia New"/>
                <w:sz w:val="23"/>
                <w:szCs w:val="23"/>
                <w:lang w:val="en-GB"/>
              </w:rPr>
              <w:t>4</w:t>
            </w:r>
          </w:p>
        </w:tc>
      </w:tr>
      <w:tr w:rsidR="0016669C" w:rsidRPr="00F351D8" w14:paraId="092BA204" w14:textId="77777777">
        <w:tc>
          <w:tcPr>
            <w:tcW w:w="4617" w:type="dxa"/>
            <w:vAlign w:val="bottom"/>
          </w:tcPr>
          <w:p w14:paraId="74A9A46E" w14:textId="77777777" w:rsidR="0016669C" w:rsidRPr="00F351D8" w:rsidRDefault="0016669C">
            <w:pPr>
              <w:spacing w:line="240" w:lineRule="auto"/>
              <w:ind w:left="252" w:hanging="270"/>
              <w:rPr>
                <w:rFonts w:ascii="Browallia New" w:hAnsi="Browallia New" w:cs="Browallia New"/>
                <w:sz w:val="23"/>
                <w:szCs w:val="23"/>
                <w:cs/>
              </w:rPr>
            </w:pPr>
          </w:p>
        </w:tc>
        <w:tc>
          <w:tcPr>
            <w:tcW w:w="1130" w:type="dxa"/>
            <w:vAlign w:val="bottom"/>
          </w:tcPr>
          <w:p w14:paraId="2B15FFAE" w14:textId="77777777" w:rsidR="0016669C" w:rsidRPr="00F351D8" w:rsidRDefault="0016669C">
            <w:pPr>
              <w:spacing w:line="240" w:lineRule="auto"/>
              <w:jc w:val="center"/>
              <w:rPr>
                <w:rFonts w:ascii="Browallia New" w:hAnsi="Browallia New" w:cs="Browallia New"/>
                <w:sz w:val="23"/>
                <w:szCs w:val="23"/>
                <w:lang w:val="en-GB"/>
              </w:rPr>
            </w:pPr>
          </w:p>
        </w:tc>
        <w:tc>
          <w:tcPr>
            <w:tcW w:w="1170" w:type="dxa"/>
            <w:vAlign w:val="bottom"/>
          </w:tcPr>
          <w:p w14:paraId="05FE8976" w14:textId="77777777" w:rsidR="0016669C" w:rsidRPr="00F351D8" w:rsidRDefault="0016669C">
            <w:pPr>
              <w:spacing w:line="240" w:lineRule="auto"/>
              <w:ind w:hanging="24"/>
              <w:jc w:val="center"/>
              <w:rPr>
                <w:rFonts w:ascii="Browallia New" w:hAnsi="Browallia New" w:cs="Browallia New"/>
                <w:sz w:val="23"/>
                <w:szCs w:val="23"/>
                <w:cs/>
              </w:rPr>
            </w:pPr>
          </w:p>
        </w:tc>
        <w:tc>
          <w:tcPr>
            <w:tcW w:w="1080" w:type="dxa"/>
            <w:vAlign w:val="bottom"/>
          </w:tcPr>
          <w:p w14:paraId="10EC1FC7" w14:textId="77777777" w:rsidR="0016669C" w:rsidRDefault="0016669C">
            <w:pPr>
              <w:spacing w:line="240" w:lineRule="auto"/>
              <w:jc w:val="center"/>
              <w:rPr>
                <w:rFonts w:ascii="Browallia New" w:hAnsi="Browallia New" w:cs="Browallia New"/>
                <w:sz w:val="23"/>
                <w:szCs w:val="23"/>
                <w:cs/>
              </w:rPr>
            </w:pPr>
          </w:p>
        </w:tc>
        <w:tc>
          <w:tcPr>
            <w:tcW w:w="1170" w:type="dxa"/>
            <w:vAlign w:val="bottom"/>
          </w:tcPr>
          <w:p w14:paraId="4D8BD9B4" w14:textId="77777777" w:rsidR="0016669C" w:rsidRPr="00F351D8" w:rsidRDefault="0016669C">
            <w:pPr>
              <w:spacing w:line="240" w:lineRule="auto"/>
              <w:jc w:val="center"/>
              <w:rPr>
                <w:rFonts w:ascii="Browallia New" w:hAnsi="Browallia New" w:cs="Browallia New"/>
                <w:sz w:val="23"/>
                <w:szCs w:val="23"/>
                <w:lang w:val="en-GB"/>
              </w:rPr>
            </w:pPr>
          </w:p>
        </w:tc>
      </w:tr>
      <w:tr w:rsidR="0016669C" w:rsidRPr="00F351D8" w14:paraId="0CB31931" w14:textId="77777777">
        <w:tc>
          <w:tcPr>
            <w:tcW w:w="4617" w:type="dxa"/>
            <w:vAlign w:val="bottom"/>
            <w:hideMark/>
          </w:tcPr>
          <w:p w14:paraId="69F31BD6" w14:textId="77777777" w:rsidR="0016669C" w:rsidRPr="00F351D8" w:rsidRDefault="0016669C">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สินทรัพย์ภาษีเงินได้รอการตัดบัญชี</w:t>
            </w:r>
            <w:r w:rsidRPr="00F46B29">
              <w:rPr>
                <w:rFonts w:ascii="Browallia New" w:hAnsi="Browallia New" w:cs="Browallia New"/>
                <w:b/>
                <w:bCs/>
                <w:sz w:val="23"/>
                <w:szCs w:val="23"/>
              </w:rPr>
              <w:t xml:space="preserve"> </w:t>
            </w:r>
          </w:p>
        </w:tc>
        <w:tc>
          <w:tcPr>
            <w:tcW w:w="1130" w:type="dxa"/>
            <w:vAlign w:val="bottom"/>
          </w:tcPr>
          <w:p w14:paraId="2E7FDD46" w14:textId="77777777" w:rsidR="0016669C" w:rsidRPr="00F351D8" w:rsidRDefault="0016669C">
            <w:pPr>
              <w:spacing w:line="240" w:lineRule="auto"/>
              <w:jc w:val="right"/>
              <w:rPr>
                <w:rFonts w:ascii="Browallia New" w:hAnsi="Browallia New" w:cs="Browallia New"/>
                <w:sz w:val="23"/>
                <w:szCs w:val="23"/>
                <w:cs/>
              </w:rPr>
            </w:pPr>
          </w:p>
        </w:tc>
        <w:tc>
          <w:tcPr>
            <w:tcW w:w="1170" w:type="dxa"/>
            <w:vAlign w:val="bottom"/>
          </w:tcPr>
          <w:p w14:paraId="7A589BEB" w14:textId="77777777" w:rsidR="0016669C" w:rsidRPr="00F351D8" w:rsidRDefault="0016669C">
            <w:pPr>
              <w:spacing w:line="240" w:lineRule="auto"/>
              <w:jc w:val="right"/>
              <w:rPr>
                <w:rFonts w:ascii="Browallia New" w:hAnsi="Browallia New" w:cs="Browallia New"/>
                <w:sz w:val="23"/>
                <w:szCs w:val="23"/>
                <w:cs/>
              </w:rPr>
            </w:pPr>
          </w:p>
        </w:tc>
        <w:tc>
          <w:tcPr>
            <w:tcW w:w="1080" w:type="dxa"/>
            <w:vAlign w:val="bottom"/>
          </w:tcPr>
          <w:p w14:paraId="3462903D" w14:textId="77777777" w:rsidR="0016669C" w:rsidRPr="00F351D8" w:rsidRDefault="0016669C">
            <w:pPr>
              <w:spacing w:line="240" w:lineRule="auto"/>
              <w:jc w:val="right"/>
              <w:rPr>
                <w:rFonts w:ascii="Browallia New" w:hAnsi="Browallia New" w:cs="Browallia New"/>
                <w:sz w:val="23"/>
                <w:szCs w:val="23"/>
                <w:cs/>
              </w:rPr>
            </w:pPr>
          </w:p>
        </w:tc>
        <w:tc>
          <w:tcPr>
            <w:tcW w:w="1170" w:type="dxa"/>
            <w:vAlign w:val="bottom"/>
          </w:tcPr>
          <w:p w14:paraId="44445664" w14:textId="77777777" w:rsidR="0016669C" w:rsidRPr="00F351D8" w:rsidRDefault="0016669C">
            <w:pPr>
              <w:spacing w:line="240" w:lineRule="auto"/>
              <w:jc w:val="right"/>
              <w:rPr>
                <w:rFonts w:ascii="Browallia New" w:hAnsi="Browallia New" w:cs="Browallia New"/>
                <w:sz w:val="23"/>
                <w:szCs w:val="23"/>
                <w:cs/>
              </w:rPr>
            </w:pPr>
          </w:p>
        </w:tc>
      </w:tr>
      <w:tr w:rsidR="0016669C" w:rsidRPr="00F351D8" w14:paraId="22012F91" w14:textId="77777777">
        <w:tc>
          <w:tcPr>
            <w:tcW w:w="4617" w:type="dxa"/>
            <w:vAlign w:val="bottom"/>
            <w:hideMark/>
          </w:tcPr>
          <w:p w14:paraId="4DDA1EA1" w14:textId="77777777" w:rsidR="0016669C" w:rsidRPr="00F351D8" w:rsidRDefault="0016669C">
            <w:pPr>
              <w:tabs>
                <w:tab w:val="clear" w:pos="4451"/>
                <w:tab w:val="left" w:pos="3955"/>
              </w:tabs>
              <w:spacing w:line="240" w:lineRule="auto"/>
              <w:ind w:left="180" w:right="-113" w:hanging="180"/>
              <w:rPr>
                <w:rFonts w:ascii="Browallia New" w:hAnsi="Browallia New" w:cs="Browallia New"/>
                <w:sz w:val="23"/>
                <w:szCs w:val="23"/>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ของลูกหนี้ตามสัญญาเช่าซื้อ</w:t>
            </w:r>
          </w:p>
        </w:tc>
        <w:tc>
          <w:tcPr>
            <w:tcW w:w="1130" w:type="dxa"/>
            <w:vAlign w:val="bottom"/>
          </w:tcPr>
          <w:p w14:paraId="43D5D84F" w14:textId="77777777" w:rsidR="0016669C" w:rsidRPr="006D62F0" w:rsidRDefault="0016669C">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14,334</w:t>
            </w:r>
          </w:p>
        </w:tc>
        <w:tc>
          <w:tcPr>
            <w:tcW w:w="1170" w:type="dxa"/>
          </w:tcPr>
          <w:p w14:paraId="7DD83606" w14:textId="77777777" w:rsidR="0016669C" w:rsidRPr="00673A78" w:rsidRDefault="0016669C">
            <w:pPr>
              <w:spacing w:line="240" w:lineRule="auto"/>
              <w:jc w:val="right"/>
              <w:rPr>
                <w:rFonts w:ascii="Browallia New" w:hAnsi="Browallia New" w:cs="Browallia New"/>
                <w:sz w:val="23"/>
                <w:szCs w:val="23"/>
                <w:lang w:val="en-GB"/>
              </w:rPr>
            </w:pPr>
          </w:p>
          <w:p w14:paraId="6A9D7086" w14:textId="77777777" w:rsidR="0016669C" w:rsidRPr="00673A78" w:rsidRDefault="0016669C">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1,869</w:t>
            </w:r>
          </w:p>
        </w:tc>
        <w:tc>
          <w:tcPr>
            <w:tcW w:w="1080" w:type="dxa"/>
            <w:vAlign w:val="bottom"/>
          </w:tcPr>
          <w:p w14:paraId="34F2B7B2" w14:textId="77777777" w:rsidR="0016669C" w:rsidRPr="003914D8" w:rsidRDefault="0016669C">
            <w:pPr>
              <w:spacing w:line="240" w:lineRule="auto"/>
              <w:jc w:val="right"/>
              <w:rPr>
                <w:rFonts w:ascii="Browallia New" w:hAnsi="Browallia New" w:cs="Browallia New"/>
                <w:sz w:val="23"/>
                <w:szCs w:val="23"/>
                <w:cs/>
                <w:lang w:val="en-GB"/>
              </w:rPr>
            </w:pPr>
            <w:r w:rsidRPr="003914D8">
              <w:rPr>
                <w:rFonts w:ascii="Browallia New" w:hAnsi="Browallia New" w:cs="Browallia New"/>
                <w:sz w:val="23"/>
                <w:szCs w:val="23"/>
                <w:lang w:val="en-GB"/>
              </w:rPr>
              <w:t>-</w:t>
            </w:r>
          </w:p>
        </w:tc>
        <w:tc>
          <w:tcPr>
            <w:tcW w:w="1170" w:type="dxa"/>
            <w:vAlign w:val="bottom"/>
          </w:tcPr>
          <w:p w14:paraId="5E7DFA89" w14:textId="77777777" w:rsidR="0016669C" w:rsidRPr="00CA715F" w:rsidRDefault="0016669C">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16,203</w:t>
            </w:r>
          </w:p>
        </w:tc>
      </w:tr>
      <w:tr w:rsidR="0016669C" w:rsidRPr="00F351D8" w14:paraId="218B4A24" w14:textId="77777777">
        <w:tc>
          <w:tcPr>
            <w:tcW w:w="4617" w:type="dxa"/>
            <w:vAlign w:val="bottom"/>
          </w:tcPr>
          <w:p w14:paraId="228A8054" w14:textId="77777777" w:rsidR="0016669C" w:rsidRPr="00F351D8" w:rsidRDefault="0016669C">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30" w:type="dxa"/>
            <w:vAlign w:val="bottom"/>
          </w:tcPr>
          <w:p w14:paraId="3669E843" w14:textId="77777777" w:rsidR="0016669C" w:rsidRPr="006D62F0" w:rsidRDefault="0016669C">
            <w:pP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1,775</w:t>
            </w:r>
          </w:p>
        </w:tc>
        <w:tc>
          <w:tcPr>
            <w:tcW w:w="1170" w:type="dxa"/>
            <w:vAlign w:val="bottom"/>
          </w:tcPr>
          <w:p w14:paraId="180032B3" w14:textId="77777777" w:rsidR="0016669C" w:rsidRPr="00673A78" w:rsidRDefault="0016669C">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65</w:t>
            </w:r>
          </w:p>
        </w:tc>
        <w:tc>
          <w:tcPr>
            <w:tcW w:w="1080" w:type="dxa"/>
            <w:vAlign w:val="bottom"/>
          </w:tcPr>
          <w:p w14:paraId="5AA5C721" w14:textId="77777777" w:rsidR="0016669C" w:rsidRPr="003914D8" w:rsidRDefault="0016669C">
            <w:pPr>
              <w:spacing w:line="240" w:lineRule="auto"/>
              <w:jc w:val="right"/>
              <w:rPr>
                <w:rFonts w:ascii="Browallia New" w:hAnsi="Browallia New" w:cs="Browallia New"/>
                <w:sz w:val="23"/>
                <w:szCs w:val="23"/>
                <w:cs/>
                <w:lang w:val="en-GB"/>
              </w:rPr>
            </w:pPr>
            <w:r w:rsidRPr="003914D8">
              <w:rPr>
                <w:rFonts w:ascii="Browallia New" w:hAnsi="Browallia New" w:cs="Browallia New"/>
                <w:sz w:val="23"/>
                <w:szCs w:val="23"/>
                <w:lang w:val="en-GB"/>
              </w:rPr>
              <w:t>-</w:t>
            </w:r>
          </w:p>
        </w:tc>
        <w:tc>
          <w:tcPr>
            <w:tcW w:w="1170" w:type="dxa"/>
            <w:vAlign w:val="bottom"/>
          </w:tcPr>
          <w:p w14:paraId="24D52F7B" w14:textId="77777777" w:rsidR="0016669C" w:rsidRPr="00CA715F" w:rsidRDefault="0016669C">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1,840</w:t>
            </w:r>
          </w:p>
        </w:tc>
      </w:tr>
      <w:tr w:rsidR="0016669C" w:rsidRPr="00F351D8" w14:paraId="79E804B2" w14:textId="77777777">
        <w:tc>
          <w:tcPr>
            <w:tcW w:w="4617" w:type="dxa"/>
            <w:vAlign w:val="bottom"/>
          </w:tcPr>
          <w:p w14:paraId="77A8135A" w14:textId="77777777" w:rsidR="0016669C" w:rsidRPr="00F351D8" w:rsidRDefault="0016669C">
            <w:pPr>
              <w:tabs>
                <w:tab w:val="clear" w:pos="4451"/>
                <w:tab w:val="left" w:pos="3955"/>
              </w:tabs>
              <w:spacing w:line="240" w:lineRule="auto"/>
              <w:ind w:left="180" w:right="-113"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ของเงินให้กู้ยืมระยะสั้นและดอกเบี้ยค้างรับ</w:t>
            </w:r>
          </w:p>
        </w:tc>
        <w:tc>
          <w:tcPr>
            <w:tcW w:w="1130" w:type="dxa"/>
            <w:vAlign w:val="bottom"/>
          </w:tcPr>
          <w:p w14:paraId="05FB6074" w14:textId="77777777" w:rsidR="0016669C" w:rsidRPr="006D62F0" w:rsidRDefault="0016669C">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9,824</w:t>
            </w:r>
          </w:p>
        </w:tc>
        <w:tc>
          <w:tcPr>
            <w:tcW w:w="1170" w:type="dxa"/>
            <w:vAlign w:val="bottom"/>
          </w:tcPr>
          <w:p w14:paraId="17B00641" w14:textId="245A3193" w:rsidR="0016669C" w:rsidRPr="00F16C36" w:rsidRDefault="0016669C">
            <w:pPr>
              <w:spacing w:line="240" w:lineRule="auto"/>
              <w:jc w:val="right"/>
              <w:rPr>
                <w:rFonts w:ascii="Browallia New" w:hAnsi="Browallia New" w:cs="Browallia New"/>
                <w:sz w:val="23"/>
                <w:szCs w:val="23"/>
                <w:cs/>
              </w:rPr>
            </w:pPr>
            <w:r>
              <w:rPr>
                <w:rFonts w:ascii="Browallia New" w:hAnsi="Browallia New" w:cs="Browallia New"/>
                <w:sz w:val="23"/>
                <w:szCs w:val="23"/>
              </w:rPr>
              <w:t>-</w:t>
            </w:r>
          </w:p>
        </w:tc>
        <w:tc>
          <w:tcPr>
            <w:tcW w:w="1080" w:type="dxa"/>
            <w:vAlign w:val="bottom"/>
          </w:tcPr>
          <w:p w14:paraId="56ECA35C" w14:textId="77777777" w:rsidR="0016669C" w:rsidRPr="003914D8" w:rsidRDefault="0016669C">
            <w:pPr>
              <w:spacing w:line="240" w:lineRule="auto"/>
              <w:jc w:val="right"/>
              <w:rPr>
                <w:rFonts w:ascii="Browallia New" w:hAnsi="Browallia New" w:cs="Browallia New"/>
                <w:sz w:val="23"/>
                <w:szCs w:val="23"/>
                <w:cs/>
                <w:lang w:val="en-GB"/>
              </w:rPr>
            </w:pPr>
            <w:r w:rsidRPr="003914D8">
              <w:rPr>
                <w:rFonts w:ascii="Browallia New" w:hAnsi="Browallia New" w:cs="Browallia New"/>
                <w:sz w:val="23"/>
                <w:szCs w:val="23"/>
                <w:lang w:val="en-GB"/>
              </w:rPr>
              <w:t>-</w:t>
            </w:r>
          </w:p>
        </w:tc>
        <w:tc>
          <w:tcPr>
            <w:tcW w:w="1170" w:type="dxa"/>
            <w:vAlign w:val="bottom"/>
          </w:tcPr>
          <w:p w14:paraId="4F43DFA8" w14:textId="77777777" w:rsidR="0016669C" w:rsidRPr="00CA715F" w:rsidRDefault="0016669C">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9,824</w:t>
            </w:r>
          </w:p>
        </w:tc>
      </w:tr>
      <w:tr w:rsidR="0016669C" w:rsidRPr="00F351D8" w14:paraId="4A653BBC" w14:textId="77777777">
        <w:tc>
          <w:tcPr>
            <w:tcW w:w="4617" w:type="dxa"/>
            <w:vAlign w:val="bottom"/>
          </w:tcPr>
          <w:p w14:paraId="55092A9B" w14:textId="77777777" w:rsidR="0016669C" w:rsidRPr="00F351D8" w:rsidRDefault="0016669C">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ของลูกหนี้และเงินจ่ายล่วงหน้าพนักงาน</w:t>
            </w:r>
          </w:p>
        </w:tc>
        <w:tc>
          <w:tcPr>
            <w:tcW w:w="1130" w:type="dxa"/>
            <w:vAlign w:val="bottom"/>
          </w:tcPr>
          <w:p w14:paraId="5BB46595" w14:textId="77777777" w:rsidR="0016669C" w:rsidRPr="006D62F0" w:rsidRDefault="0016669C">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13,711</w:t>
            </w:r>
          </w:p>
        </w:tc>
        <w:tc>
          <w:tcPr>
            <w:tcW w:w="1170" w:type="dxa"/>
            <w:vAlign w:val="bottom"/>
          </w:tcPr>
          <w:p w14:paraId="32A9E6D6" w14:textId="77777777" w:rsidR="0016669C" w:rsidRPr="00673A78" w:rsidRDefault="0016669C">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(190)</w:t>
            </w:r>
          </w:p>
        </w:tc>
        <w:tc>
          <w:tcPr>
            <w:tcW w:w="1080" w:type="dxa"/>
            <w:vAlign w:val="bottom"/>
          </w:tcPr>
          <w:p w14:paraId="3B097430" w14:textId="77777777" w:rsidR="0016669C" w:rsidRPr="003914D8" w:rsidRDefault="0016669C">
            <w:pPr>
              <w:spacing w:line="240" w:lineRule="auto"/>
              <w:jc w:val="right"/>
              <w:rPr>
                <w:rFonts w:ascii="Browallia New" w:hAnsi="Browallia New" w:cs="Browallia New"/>
                <w:sz w:val="23"/>
                <w:szCs w:val="23"/>
                <w:cs/>
                <w:lang w:val="en-GB"/>
              </w:rPr>
            </w:pPr>
            <w:r w:rsidRPr="003914D8">
              <w:rPr>
                <w:rFonts w:ascii="Browallia New" w:hAnsi="Browallia New" w:cs="Browallia New"/>
                <w:sz w:val="23"/>
                <w:szCs w:val="23"/>
                <w:lang w:val="en-GB"/>
              </w:rPr>
              <w:t>-</w:t>
            </w:r>
          </w:p>
        </w:tc>
        <w:tc>
          <w:tcPr>
            <w:tcW w:w="1170" w:type="dxa"/>
            <w:vAlign w:val="bottom"/>
          </w:tcPr>
          <w:p w14:paraId="74BB241C" w14:textId="77777777" w:rsidR="0016669C" w:rsidRPr="00CA715F" w:rsidRDefault="0016669C">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13,521</w:t>
            </w:r>
          </w:p>
        </w:tc>
      </w:tr>
      <w:tr w:rsidR="0016669C" w:rsidRPr="00F351D8" w14:paraId="4BA894AB" w14:textId="77777777">
        <w:tc>
          <w:tcPr>
            <w:tcW w:w="4617" w:type="dxa"/>
            <w:vAlign w:val="bottom"/>
          </w:tcPr>
          <w:p w14:paraId="28B174FD" w14:textId="77777777" w:rsidR="0016669C" w:rsidRPr="00F351D8" w:rsidRDefault="0016669C">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w:t>
            </w:r>
            <w:r>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30" w:type="dxa"/>
            <w:vAlign w:val="bottom"/>
          </w:tcPr>
          <w:p w14:paraId="3AE1D1A5" w14:textId="77777777" w:rsidR="0016669C" w:rsidRPr="006D62F0" w:rsidRDefault="0016669C">
            <w:pPr>
              <w:spacing w:line="240" w:lineRule="auto"/>
              <w:jc w:val="right"/>
              <w:rPr>
                <w:rFonts w:ascii="Browallia New" w:hAnsi="Browallia New" w:cs="Browallia New"/>
                <w:sz w:val="23"/>
                <w:szCs w:val="23"/>
              </w:rPr>
            </w:pPr>
            <w:r w:rsidRPr="006D62F0">
              <w:rPr>
                <w:rFonts w:ascii="Browallia New" w:hAnsi="Browallia New" w:cs="Browallia New"/>
                <w:sz w:val="23"/>
                <w:szCs w:val="23"/>
                <w:lang w:val="en-GB"/>
              </w:rPr>
              <w:t>3,368</w:t>
            </w:r>
          </w:p>
        </w:tc>
        <w:tc>
          <w:tcPr>
            <w:tcW w:w="1170" w:type="dxa"/>
            <w:vAlign w:val="bottom"/>
          </w:tcPr>
          <w:p w14:paraId="04348894" w14:textId="77777777" w:rsidR="0016669C" w:rsidRPr="00673A78" w:rsidRDefault="0016669C">
            <w:pP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1</w:t>
            </w:r>
          </w:p>
        </w:tc>
        <w:tc>
          <w:tcPr>
            <w:tcW w:w="1080" w:type="dxa"/>
            <w:vAlign w:val="bottom"/>
          </w:tcPr>
          <w:p w14:paraId="6E683CE0" w14:textId="77777777" w:rsidR="0016669C" w:rsidRPr="003914D8" w:rsidRDefault="0016669C">
            <w:pPr>
              <w:spacing w:line="240" w:lineRule="auto"/>
              <w:jc w:val="right"/>
              <w:rPr>
                <w:rFonts w:ascii="Browallia New" w:hAnsi="Browallia New" w:cs="Browallia New"/>
                <w:sz w:val="23"/>
                <w:szCs w:val="23"/>
                <w:cs/>
                <w:lang w:val="en-GB"/>
              </w:rPr>
            </w:pPr>
            <w:r w:rsidRPr="003914D8">
              <w:rPr>
                <w:rFonts w:ascii="Browallia New" w:hAnsi="Browallia New" w:cs="Browallia New"/>
                <w:sz w:val="23"/>
                <w:szCs w:val="23"/>
                <w:lang w:val="en-GB"/>
              </w:rPr>
              <w:t>-</w:t>
            </w:r>
          </w:p>
        </w:tc>
        <w:tc>
          <w:tcPr>
            <w:tcW w:w="1170" w:type="dxa"/>
            <w:vAlign w:val="bottom"/>
          </w:tcPr>
          <w:p w14:paraId="2FF45689" w14:textId="77777777" w:rsidR="0016669C" w:rsidRPr="00CA715F" w:rsidRDefault="0016669C">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3,369</w:t>
            </w:r>
          </w:p>
        </w:tc>
      </w:tr>
      <w:tr w:rsidR="00650833" w:rsidRPr="00F351D8" w14:paraId="0041126A" w14:textId="77777777">
        <w:tc>
          <w:tcPr>
            <w:tcW w:w="4617" w:type="dxa"/>
            <w:vAlign w:val="bottom"/>
          </w:tcPr>
          <w:p w14:paraId="6966F906" w14:textId="10346A54" w:rsidR="00650833" w:rsidRPr="00F351D8" w:rsidRDefault="00650833" w:rsidP="00650833">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30" w:type="dxa"/>
            <w:vAlign w:val="bottom"/>
          </w:tcPr>
          <w:p w14:paraId="2E6C5743" w14:textId="45DFD49C" w:rsidR="00650833" w:rsidRPr="005B735E" w:rsidRDefault="00650833" w:rsidP="00A1011E">
            <w:pPr>
              <w:pBdr>
                <w:bottom w:val="single" w:sz="4" w:space="1" w:color="auto"/>
              </w:pBdr>
              <w:spacing w:line="240" w:lineRule="auto"/>
              <w:jc w:val="right"/>
              <w:rPr>
                <w:rFonts w:ascii="Browallia New" w:hAnsi="Browallia New" w:cs="Browallia New"/>
                <w:sz w:val="23"/>
                <w:szCs w:val="23"/>
                <w:lang w:val="en-GB"/>
              </w:rPr>
            </w:pPr>
            <w:r w:rsidRPr="006D62F0">
              <w:rPr>
                <w:rFonts w:ascii="Browallia New" w:hAnsi="Browallia New" w:cs="Browallia New"/>
                <w:sz w:val="23"/>
                <w:szCs w:val="23"/>
                <w:lang w:val="en-GB"/>
              </w:rPr>
              <w:t>23,813</w:t>
            </w:r>
          </w:p>
        </w:tc>
        <w:tc>
          <w:tcPr>
            <w:tcW w:w="1170" w:type="dxa"/>
            <w:vAlign w:val="bottom"/>
          </w:tcPr>
          <w:p w14:paraId="0D5C7764" w14:textId="36EC3213" w:rsidR="00650833" w:rsidRPr="00B90E65" w:rsidRDefault="00650833" w:rsidP="00A1011E">
            <w:pPr>
              <w:pBdr>
                <w:bottom w:val="single" w:sz="4" w:space="1" w:color="auto"/>
              </w:pBd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11,15</w:t>
            </w:r>
            <w:r>
              <w:rPr>
                <w:rFonts w:ascii="Browallia New" w:hAnsi="Browallia New" w:cs="Browallia New"/>
                <w:sz w:val="23"/>
                <w:szCs w:val="23"/>
                <w:lang w:val="en-GB"/>
              </w:rPr>
              <w:t>0</w:t>
            </w:r>
          </w:p>
        </w:tc>
        <w:tc>
          <w:tcPr>
            <w:tcW w:w="1080" w:type="dxa"/>
            <w:vAlign w:val="bottom"/>
          </w:tcPr>
          <w:p w14:paraId="2F5CE6D6" w14:textId="1E49CEBB" w:rsidR="00650833" w:rsidRPr="003914D8" w:rsidRDefault="00650833" w:rsidP="00A1011E">
            <w:pPr>
              <w:pBdr>
                <w:bottom w:val="single" w:sz="4" w:space="1" w:color="auto"/>
              </w:pBdr>
              <w:spacing w:line="240" w:lineRule="auto"/>
              <w:jc w:val="right"/>
              <w:rPr>
                <w:rFonts w:ascii="Browallia New" w:hAnsi="Browallia New" w:cs="Browallia New"/>
                <w:sz w:val="23"/>
                <w:szCs w:val="23"/>
              </w:rPr>
            </w:pPr>
            <w:r w:rsidRPr="003914D8">
              <w:rPr>
                <w:rFonts w:ascii="Browallia New" w:hAnsi="Browallia New" w:cs="Browallia New"/>
                <w:sz w:val="23"/>
                <w:szCs w:val="23"/>
                <w:lang w:val="en-GB"/>
              </w:rPr>
              <w:t>-</w:t>
            </w:r>
          </w:p>
        </w:tc>
        <w:tc>
          <w:tcPr>
            <w:tcW w:w="1170" w:type="dxa"/>
            <w:vAlign w:val="bottom"/>
          </w:tcPr>
          <w:p w14:paraId="1A10595D" w14:textId="108CAEE2" w:rsidR="00650833" w:rsidRPr="00CA715F" w:rsidRDefault="00650833" w:rsidP="00A1011E">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34,963</w:t>
            </w:r>
          </w:p>
        </w:tc>
      </w:tr>
      <w:tr w:rsidR="00650833" w:rsidRPr="00F351D8" w14:paraId="10EFE9E9" w14:textId="77777777">
        <w:tc>
          <w:tcPr>
            <w:tcW w:w="4617" w:type="dxa"/>
            <w:vAlign w:val="bottom"/>
          </w:tcPr>
          <w:p w14:paraId="60681886" w14:textId="4DE3414A" w:rsidR="00650833" w:rsidRPr="00F351D8" w:rsidRDefault="00650833">
            <w:pPr>
              <w:spacing w:line="240" w:lineRule="auto"/>
              <w:rPr>
                <w:rFonts w:ascii="Browallia New" w:hAnsi="Browallia New" w:cs="Browallia New"/>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30" w:type="dxa"/>
            <w:vAlign w:val="bottom"/>
          </w:tcPr>
          <w:p w14:paraId="1481BAC1" w14:textId="3F2C32B6" w:rsidR="00650833" w:rsidRPr="005B735E" w:rsidRDefault="00F16C36" w:rsidP="00A1011E">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cs/>
                <w:lang w:val="en-GB"/>
              </w:rPr>
              <w:fldChar w:fldCharType="begin"/>
            </w:r>
            <w:r>
              <w:rPr>
                <w:rFonts w:ascii="Browallia New" w:hAnsi="Browallia New" w:cs="Browallia New"/>
                <w:sz w:val="23"/>
                <w:szCs w:val="23"/>
                <w:cs/>
                <w:lang w:val="en-GB"/>
              </w:rPr>
              <w:instrText xml:space="preserve"> =</w:instrText>
            </w:r>
            <w:r>
              <w:rPr>
                <w:rFonts w:ascii="Browallia New" w:hAnsi="Browallia New" w:cs="Browallia New"/>
                <w:sz w:val="23"/>
                <w:szCs w:val="23"/>
                <w:lang w:val="en-GB"/>
              </w:rPr>
              <w:instrText>SUM(ABOVE)</w:instrText>
            </w:r>
            <w:r>
              <w:rPr>
                <w:rFonts w:ascii="Browallia New" w:hAnsi="Browallia New" w:cs="Browallia New"/>
                <w:sz w:val="23"/>
                <w:szCs w:val="23"/>
                <w:cs/>
                <w:lang w:val="en-GB"/>
              </w:rPr>
              <w:instrText xml:space="preserve"> </w:instrText>
            </w:r>
            <w:r>
              <w:rPr>
                <w:rFonts w:ascii="Browallia New" w:hAnsi="Browallia New" w:cs="Browallia New"/>
                <w:sz w:val="23"/>
                <w:szCs w:val="23"/>
                <w:cs/>
                <w:lang w:val="en-GB"/>
              </w:rPr>
              <w:fldChar w:fldCharType="separate"/>
            </w:r>
            <w:r w:rsidR="00C16F34" w:rsidRPr="00C16F34">
              <w:rPr>
                <w:rFonts w:ascii="Browallia New" w:hAnsi="Browallia New" w:cs="Browallia New"/>
                <w:noProof/>
                <w:sz w:val="23"/>
                <w:szCs w:val="23"/>
              </w:rPr>
              <w:t>66</w:t>
            </w:r>
            <w:r>
              <w:rPr>
                <w:rFonts w:ascii="Browallia New" w:hAnsi="Browallia New" w:cs="Browallia New"/>
                <w:noProof/>
                <w:sz w:val="23"/>
                <w:szCs w:val="23"/>
                <w:lang w:val="en-GB"/>
              </w:rPr>
              <w:t>,</w:t>
            </w:r>
            <w:r w:rsidR="00C16F34" w:rsidRPr="00C16F34">
              <w:rPr>
                <w:rFonts w:ascii="Browallia New" w:hAnsi="Browallia New" w:cs="Browallia New"/>
                <w:noProof/>
                <w:sz w:val="23"/>
                <w:szCs w:val="23"/>
              </w:rPr>
              <w:t>825</w:t>
            </w:r>
            <w:r>
              <w:rPr>
                <w:rFonts w:ascii="Browallia New" w:hAnsi="Browallia New" w:cs="Browallia New"/>
                <w:sz w:val="23"/>
                <w:szCs w:val="23"/>
                <w:cs/>
                <w:lang w:val="en-GB"/>
              </w:rPr>
              <w:fldChar w:fldCharType="end"/>
            </w:r>
          </w:p>
        </w:tc>
        <w:tc>
          <w:tcPr>
            <w:tcW w:w="1170" w:type="dxa"/>
            <w:vAlign w:val="bottom"/>
          </w:tcPr>
          <w:p w14:paraId="4FE62B12" w14:textId="6E90D8D0" w:rsidR="00650833" w:rsidRPr="00DF06A0" w:rsidRDefault="00F16C36" w:rsidP="00D1774C">
            <w:pPr>
              <w:pBdr>
                <w:bottom w:val="single" w:sz="4" w:space="1" w:color="auto"/>
              </w:pBdr>
              <w:spacing w:line="240" w:lineRule="auto"/>
              <w:jc w:val="right"/>
              <w:rPr>
                <w:rFonts w:ascii="Browallia New" w:hAnsi="Browallia New" w:cs="Browallia New"/>
                <w:sz w:val="23"/>
                <w:szCs w:val="23"/>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sidR="00BA1E03">
              <w:rPr>
                <w:rFonts w:ascii="Browallia New" w:hAnsi="Browallia New" w:cs="Browallia New"/>
                <w:sz w:val="23"/>
                <w:szCs w:val="23"/>
                <w:lang w:val="en-GB"/>
              </w:rPr>
              <w:fldChar w:fldCharType="separate"/>
            </w:r>
            <w:r>
              <w:rPr>
                <w:rFonts w:ascii="Browallia New" w:hAnsi="Browallia New" w:cs="Browallia New"/>
                <w:sz w:val="23"/>
                <w:szCs w:val="23"/>
                <w:lang w:val="en-GB"/>
              </w:rPr>
              <w:fldChar w:fldCharType="end"/>
            </w:r>
            <w:r w:rsidR="00DF06A0">
              <w:rPr>
                <w:rFonts w:ascii="Browallia New" w:hAnsi="Browallia New" w:cs="Browallia New"/>
                <w:sz w:val="23"/>
                <w:szCs w:val="23"/>
              </w:rPr>
              <w:t>12,895</w:t>
            </w:r>
          </w:p>
        </w:tc>
        <w:tc>
          <w:tcPr>
            <w:tcW w:w="1080" w:type="dxa"/>
            <w:vAlign w:val="bottom"/>
          </w:tcPr>
          <w:p w14:paraId="4C0F2AC7" w14:textId="6708EF41" w:rsidR="00650833" w:rsidRPr="003914D8" w:rsidRDefault="00F16C36" w:rsidP="00A1011E">
            <w:pPr>
              <w:pBdr>
                <w:bottom w:val="single" w:sz="4" w:space="1" w:color="auto"/>
              </w:pBdr>
              <w:spacing w:line="240" w:lineRule="auto"/>
              <w:jc w:val="right"/>
              <w:rPr>
                <w:rFonts w:ascii="Browallia New" w:hAnsi="Browallia New" w:cs="Browallia New"/>
                <w:sz w:val="23"/>
                <w:szCs w:val="23"/>
              </w:rPr>
            </w:pPr>
            <w:r w:rsidRPr="003914D8">
              <w:rPr>
                <w:rFonts w:ascii="Browallia New" w:hAnsi="Browallia New" w:cs="Browallia New"/>
                <w:sz w:val="23"/>
                <w:szCs w:val="23"/>
              </w:rPr>
              <w:t>-</w:t>
            </w:r>
          </w:p>
        </w:tc>
        <w:tc>
          <w:tcPr>
            <w:tcW w:w="1170" w:type="dxa"/>
            <w:vAlign w:val="bottom"/>
          </w:tcPr>
          <w:p w14:paraId="7CE8FAF1" w14:textId="308853FE" w:rsidR="00650833" w:rsidRPr="00CA715F" w:rsidRDefault="00F16C36" w:rsidP="00A1011E">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79,720</w:t>
            </w:r>
            <w:r>
              <w:rPr>
                <w:rFonts w:ascii="Browallia New" w:hAnsi="Browallia New" w:cs="Browallia New"/>
                <w:sz w:val="23"/>
                <w:szCs w:val="23"/>
                <w:lang w:val="en-GB"/>
              </w:rPr>
              <w:fldChar w:fldCharType="end"/>
            </w:r>
          </w:p>
        </w:tc>
      </w:tr>
      <w:tr w:rsidR="008E132D" w:rsidRPr="00F351D8" w14:paraId="14B1483E" w14:textId="77777777">
        <w:tc>
          <w:tcPr>
            <w:tcW w:w="4617" w:type="dxa"/>
            <w:vAlign w:val="bottom"/>
          </w:tcPr>
          <w:p w14:paraId="3ED86AD3" w14:textId="77777777" w:rsidR="008E132D" w:rsidRPr="00F351D8" w:rsidRDefault="008E132D">
            <w:pPr>
              <w:spacing w:line="240" w:lineRule="auto"/>
              <w:rPr>
                <w:rFonts w:ascii="Browallia New" w:hAnsi="Browallia New" w:cs="Browallia New"/>
                <w:sz w:val="23"/>
                <w:szCs w:val="23"/>
                <w:cs/>
              </w:rPr>
            </w:pPr>
          </w:p>
        </w:tc>
        <w:tc>
          <w:tcPr>
            <w:tcW w:w="1130" w:type="dxa"/>
            <w:vAlign w:val="bottom"/>
          </w:tcPr>
          <w:p w14:paraId="0F86F21A" w14:textId="77777777" w:rsidR="008E132D" w:rsidRPr="005B735E" w:rsidRDefault="008E132D">
            <w:pPr>
              <w:spacing w:line="240" w:lineRule="auto"/>
              <w:jc w:val="right"/>
              <w:rPr>
                <w:rFonts w:ascii="Browallia New" w:hAnsi="Browallia New" w:cs="Browallia New"/>
                <w:sz w:val="23"/>
                <w:szCs w:val="23"/>
                <w:lang w:val="en-GB"/>
              </w:rPr>
            </w:pPr>
          </w:p>
        </w:tc>
        <w:tc>
          <w:tcPr>
            <w:tcW w:w="1170" w:type="dxa"/>
            <w:vAlign w:val="bottom"/>
          </w:tcPr>
          <w:p w14:paraId="470293EE" w14:textId="77777777" w:rsidR="008E132D" w:rsidRPr="00B90E65" w:rsidRDefault="008E132D">
            <w:pPr>
              <w:spacing w:line="240" w:lineRule="auto"/>
              <w:jc w:val="right"/>
              <w:rPr>
                <w:rFonts w:ascii="Browallia New" w:hAnsi="Browallia New" w:cs="Browallia New"/>
                <w:sz w:val="23"/>
                <w:szCs w:val="23"/>
                <w:lang w:val="en-GB"/>
              </w:rPr>
            </w:pPr>
          </w:p>
        </w:tc>
        <w:tc>
          <w:tcPr>
            <w:tcW w:w="1080" w:type="dxa"/>
            <w:vAlign w:val="bottom"/>
          </w:tcPr>
          <w:p w14:paraId="48F1EC0D" w14:textId="77777777" w:rsidR="008E132D" w:rsidRPr="003914D8" w:rsidRDefault="008E132D">
            <w:pPr>
              <w:spacing w:line="240" w:lineRule="auto"/>
              <w:jc w:val="right"/>
              <w:rPr>
                <w:rFonts w:ascii="Browallia New" w:hAnsi="Browallia New" w:cs="Browallia New"/>
                <w:sz w:val="23"/>
                <w:szCs w:val="23"/>
              </w:rPr>
            </w:pPr>
          </w:p>
        </w:tc>
        <w:tc>
          <w:tcPr>
            <w:tcW w:w="1170" w:type="dxa"/>
            <w:vAlign w:val="bottom"/>
          </w:tcPr>
          <w:p w14:paraId="03F9795B" w14:textId="77777777" w:rsidR="008E132D" w:rsidRPr="00CA715F" w:rsidRDefault="008E132D">
            <w:pPr>
              <w:spacing w:line="240" w:lineRule="auto"/>
              <w:jc w:val="right"/>
              <w:rPr>
                <w:rFonts w:ascii="Browallia New" w:hAnsi="Browallia New" w:cs="Browallia New"/>
                <w:sz w:val="23"/>
                <w:szCs w:val="23"/>
                <w:lang w:val="en-GB"/>
              </w:rPr>
            </w:pPr>
          </w:p>
        </w:tc>
      </w:tr>
      <w:tr w:rsidR="008E132D" w:rsidRPr="00F351D8" w14:paraId="7AA1CFE4" w14:textId="77777777">
        <w:tc>
          <w:tcPr>
            <w:tcW w:w="4617" w:type="dxa"/>
            <w:vAlign w:val="bottom"/>
          </w:tcPr>
          <w:p w14:paraId="6CEA95FD" w14:textId="37E40E15" w:rsidR="008E132D" w:rsidRPr="00F351D8" w:rsidRDefault="008E132D">
            <w:pPr>
              <w:spacing w:line="240" w:lineRule="auto"/>
              <w:rPr>
                <w:rFonts w:ascii="Browallia New" w:hAnsi="Browallia New" w:cs="Browallia New"/>
                <w:sz w:val="23"/>
                <w:szCs w:val="23"/>
                <w:cs/>
              </w:rPr>
            </w:pPr>
            <w:r>
              <w:rPr>
                <w:rFonts w:ascii="Browallia New" w:hAnsi="Browallia New" w:cs="Browallia New" w:hint="cs"/>
                <w:b/>
                <w:bCs/>
                <w:sz w:val="23"/>
                <w:szCs w:val="23"/>
                <w:cs/>
              </w:rPr>
              <w:t>หนี้สิน</w:t>
            </w:r>
            <w:r w:rsidRPr="00F351D8">
              <w:rPr>
                <w:rFonts w:ascii="Browallia New" w:hAnsi="Browallia New" w:cs="Browallia New"/>
                <w:b/>
                <w:bCs/>
                <w:sz w:val="23"/>
                <w:szCs w:val="23"/>
                <w:cs/>
              </w:rPr>
              <w:t>ภาษีเงินได้รอการตัดบัญชี</w:t>
            </w:r>
          </w:p>
        </w:tc>
        <w:tc>
          <w:tcPr>
            <w:tcW w:w="1130" w:type="dxa"/>
            <w:vAlign w:val="bottom"/>
          </w:tcPr>
          <w:p w14:paraId="7E88EAAA" w14:textId="77777777" w:rsidR="008E132D" w:rsidRPr="005B735E" w:rsidRDefault="008E132D">
            <w:pPr>
              <w:spacing w:line="240" w:lineRule="auto"/>
              <w:jc w:val="right"/>
              <w:rPr>
                <w:rFonts w:ascii="Browallia New" w:hAnsi="Browallia New" w:cs="Browallia New"/>
                <w:sz w:val="23"/>
                <w:szCs w:val="23"/>
                <w:lang w:val="en-GB"/>
              </w:rPr>
            </w:pPr>
          </w:p>
        </w:tc>
        <w:tc>
          <w:tcPr>
            <w:tcW w:w="1170" w:type="dxa"/>
            <w:vAlign w:val="bottom"/>
          </w:tcPr>
          <w:p w14:paraId="659F815A" w14:textId="77777777" w:rsidR="008E132D" w:rsidRPr="00B90E65" w:rsidRDefault="008E132D">
            <w:pPr>
              <w:spacing w:line="240" w:lineRule="auto"/>
              <w:jc w:val="right"/>
              <w:rPr>
                <w:rFonts w:ascii="Browallia New" w:hAnsi="Browallia New" w:cs="Browallia New"/>
                <w:sz w:val="23"/>
                <w:szCs w:val="23"/>
                <w:lang w:val="en-GB"/>
              </w:rPr>
            </w:pPr>
          </w:p>
        </w:tc>
        <w:tc>
          <w:tcPr>
            <w:tcW w:w="1080" w:type="dxa"/>
            <w:vAlign w:val="bottom"/>
          </w:tcPr>
          <w:p w14:paraId="333254CE" w14:textId="77777777" w:rsidR="008E132D" w:rsidRPr="003914D8" w:rsidRDefault="008E132D">
            <w:pPr>
              <w:spacing w:line="240" w:lineRule="auto"/>
              <w:jc w:val="right"/>
              <w:rPr>
                <w:rFonts w:ascii="Browallia New" w:hAnsi="Browallia New" w:cs="Browallia New"/>
                <w:sz w:val="23"/>
                <w:szCs w:val="23"/>
              </w:rPr>
            </w:pPr>
          </w:p>
        </w:tc>
        <w:tc>
          <w:tcPr>
            <w:tcW w:w="1170" w:type="dxa"/>
            <w:vAlign w:val="bottom"/>
          </w:tcPr>
          <w:p w14:paraId="2CEC2706" w14:textId="77777777" w:rsidR="008E132D" w:rsidRPr="00CA715F" w:rsidRDefault="008E132D">
            <w:pPr>
              <w:spacing w:line="240" w:lineRule="auto"/>
              <w:jc w:val="right"/>
              <w:rPr>
                <w:rFonts w:ascii="Browallia New" w:hAnsi="Browallia New" w:cs="Browallia New"/>
                <w:sz w:val="23"/>
                <w:szCs w:val="23"/>
                <w:lang w:val="en-GB"/>
              </w:rPr>
            </w:pPr>
          </w:p>
        </w:tc>
      </w:tr>
      <w:tr w:rsidR="0016669C" w:rsidRPr="00F351D8" w14:paraId="77BC9BB5" w14:textId="77777777">
        <w:tc>
          <w:tcPr>
            <w:tcW w:w="4617" w:type="dxa"/>
            <w:vAlign w:val="bottom"/>
          </w:tcPr>
          <w:p w14:paraId="1D5C483A" w14:textId="77777777" w:rsidR="0016669C" w:rsidRPr="00F351D8" w:rsidRDefault="0016669C">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30" w:type="dxa"/>
            <w:vAlign w:val="bottom"/>
          </w:tcPr>
          <w:p w14:paraId="784BA651" w14:textId="77777777" w:rsidR="0016669C" w:rsidRPr="005B735E" w:rsidRDefault="0016669C">
            <w:pPr>
              <w:spacing w:line="240" w:lineRule="auto"/>
              <w:jc w:val="right"/>
              <w:rPr>
                <w:rFonts w:ascii="Browallia New" w:hAnsi="Browallia New" w:cs="Browallia New"/>
                <w:sz w:val="23"/>
                <w:szCs w:val="23"/>
                <w:lang w:val="en-GB"/>
              </w:rPr>
            </w:pPr>
            <w:r w:rsidRPr="005B735E">
              <w:rPr>
                <w:rFonts w:ascii="Browallia New" w:hAnsi="Browallia New" w:cs="Browallia New"/>
                <w:sz w:val="23"/>
                <w:szCs w:val="23"/>
                <w:lang w:val="en-GB"/>
              </w:rPr>
              <w:t>4,900</w:t>
            </w:r>
          </w:p>
        </w:tc>
        <w:tc>
          <w:tcPr>
            <w:tcW w:w="1170" w:type="dxa"/>
            <w:vAlign w:val="bottom"/>
          </w:tcPr>
          <w:p w14:paraId="09387C0C" w14:textId="77777777" w:rsidR="0016669C" w:rsidRPr="00B90E65" w:rsidRDefault="0016669C">
            <w:pPr>
              <w:spacing w:line="240" w:lineRule="auto"/>
              <w:jc w:val="right"/>
              <w:rPr>
                <w:rFonts w:ascii="Browallia New" w:hAnsi="Browallia New" w:cs="Browallia New"/>
                <w:sz w:val="23"/>
                <w:szCs w:val="23"/>
                <w:lang w:val="en-GB"/>
              </w:rPr>
            </w:pPr>
            <w:r w:rsidRPr="00B90E65">
              <w:rPr>
                <w:rFonts w:ascii="Browallia New" w:hAnsi="Browallia New" w:cs="Browallia New"/>
                <w:sz w:val="23"/>
                <w:szCs w:val="23"/>
                <w:lang w:val="en-GB"/>
              </w:rPr>
              <w:t>67</w:t>
            </w:r>
          </w:p>
        </w:tc>
        <w:tc>
          <w:tcPr>
            <w:tcW w:w="1080" w:type="dxa"/>
            <w:vAlign w:val="bottom"/>
          </w:tcPr>
          <w:p w14:paraId="56FB8D55" w14:textId="77777777" w:rsidR="0016669C" w:rsidRPr="003914D8" w:rsidRDefault="0016669C">
            <w:pPr>
              <w:spacing w:line="240" w:lineRule="auto"/>
              <w:jc w:val="right"/>
              <w:rPr>
                <w:rFonts w:ascii="Browallia New" w:hAnsi="Browallia New" w:cs="Browallia New"/>
                <w:sz w:val="23"/>
                <w:szCs w:val="23"/>
              </w:rPr>
            </w:pPr>
            <w:r w:rsidRPr="003914D8">
              <w:rPr>
                <w:rFonts w:ascii="Browallia New" w:hAnsi="Browallia New" w:cs="Browallia New"/>
                <w:sz w:val="23"/>
                <w:szCs w:val="23"/>
              </w:rPr>
              <w:t>3,248</w:t>
            </w:r>
          </w:p>
        </w:tc>
        <w:tc>
          <w:tcPr>
            <w:tcW w:w="1170" w:type="dxa"/>
            <w:vAlign w:val="bottom"/>
          </w:tcPr>
          <w:p w14:paraId="0B69DFD5" w14:textId="77777777" w:rsidR="0016669C" w:rsidRPr="00CA715F" w:rsidRDefault="0016669C">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8,215</w:t>
            </w:r>
          </w:p>
        </w:tc>
      </w:tr>
      <w:tr w:rsidR="0016669C" w:rsidRPr="00F351D8" w14:paraId="4EE239F7" w14:textId="77777777">
        <w:tc>
          <w:tcPr>
            <w:tcW w:w="4617" w:type="dxa"/>
            <w:vAlign w:val="bottom"/>
          </w:tcPr>
          <w:p w14:paraId="19AE6AD6" w14:textId="77777777" w:rsidR="0016669C" w:rsidRPr="00F351D8" w:rsidRDefault="0016669C">
            <w:pPr>
              <w:spacing w:line="240" w:lineRule="auto"/>
              <w:ind w:left="180" w:hanging="180"/>
              <w:rPr>
                <w:rFonts w:ascii="Browallia New" w:hAnsi="Browallia New" w:cs="Browallia New"/>
                <w:sz w:val="23"/>
                <w:szCs w:val="23"/>
              </w:rPr>
            </w:pPr>
            <w:r>
              <w:rPr>
                <w:rFonts w:ascii="Browallia New" w:hAnsi="Browallia New" w:cs="Browallia New" w:hint="cs"/>
                <w:sz w:val="23"/>
                <w:szCs w:val="23"/>
                <w:cs/>
              </w:rPr>
              <w:t>จากหนี้สินตามสัญญาเช่า</w:t>
            </w:r>
          </w:p>
        </w:tc>
        <w:tc>
          <w:tcPr>
            <w:tcW w:w="1130" w:type="dxa"/>
            <w:vAlign w:val="bottom"/>
          </w:tcPr>
          <w:p w14:paraId="534565CA" w14:textId="77777777" w:rsidR="0016669C" w:rsidRPr="005104AD" w:rsidRDefault="0016669C" w:rsidP="00A1011E">
            <w:pPr>
              <w:pBdr>
                <w:bottom w:val="single" w:sz="4" w:space="1" w:color="auto"/>
              </w:pBdr>
              <w:spacing w:line="240" w:lineRule="auto"/>
              <w:jc w:val="right"/>
              <w:rPr>
                <w:rFonts w:ascii="Browallia New" w:hAnsi="Browallia New" w:cs="Browallia New"/>
                <w:sz w:val="23"/>
                <w:szCs w:val="23"/>
                <w:lang w:val="en-GB"/>
              </w:rPr>
            </w:pPr>
            <w:r w:rsidRPr="005104AD">
              <w:rPr>
                <w:rFonts w:ascii="Browallia New" w:hAnsi="Browallia New" w:cs="Browallia New"/>
                <w:sz w:val="23"/>
                <w:szCs w:val="23"/>
              </w:rPr>
              <w:t>1,196</w:t>
            </w:r>
          </w:p>
        </w:tc>
        <w:tc>
          <w:tcPr>
            <w:tcW w:w="1170" w:type="dxa"/>
            <w:vAlign w:val="bottom"/>
          </w:tcPr>
          <w:p w14:paraId="285ECC41" w14:textId="77777777" w:rsidR="0016669C" w:rsidRPr="00673A78" w:rsidRDefault="0016669C" w:rsidP="00A1011E">
            <w:pPr>
              <w:pBdr>
                <w:bottom w:val="single" w:sz="4" w:space="1" w:color="auto"/>
              </w:pBd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1,060</w:t>
            </w:r>
          </w:p>
        </w:tc>
        <w:tc>
          <w:tcPr>
            <w:tcW w:w="1080" w:type="dxa"/>
            <w:vAlign w:val="bottom"/>
          </w:tcPr>
          <w:p w14:paraId="57CE933B" w14:textId="77777777" w:rsidR="0016669C" w:rsidRPr="003914D8" w:rsidRDefault="0016669C" w:rsidP="00A1011E">
            <w:pPr>
              <w:pBdr>
                <w:bottom w:val="single" w:sz="4" w:space="1" w:color="auto"/>
              </w:pBdr>
              <w:spacing w:line="240" w:lineRule="auto"/>
              <w:jc w:val="right"/>
              <w:rPr>
                <w:rFonts w:ascii="Browallia New" w:hAnsi="Browallia New" w:cs="Browallia New"/>
                <w:sz w:val="23"/>
                <w:szCs w:val="23"/>
                <w:lang w:val="en-GB"/>
              </w:rPr>
            </w:pPr>
            <w:r w:rsidRPr="003914D8">
              <w:rPr>
                <w:rFonts w:ascii="Browallia New" w:hAnsi="Browallia New" w:cs="Browallia New"/>
                <w:sz w:val="23"/>
                <w:szCs w:val="23"/>
                <w:lang w:val="en-GB"/>
              </w:rPr>
              <w:t>-</w:t>
            </w:r>
          </w:p>
        </w:tc>
        <w:tc>
          <w:tcPr>
            <w:tcW w:w="1170" w:type="dxa"/>
            <w:vAlign w:val="bottom"/>
          </w:tcPr>
          <w:p w14:paraId="2AF3326D" w14:textId="77777777" w:rsidR="0016669C" w:rsidRPr="00CA715F" w:rsidRDefault="0016669C" w:rsidP="00A1011E">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2,256</w:t>
            </w:r>
          </w:p>
        </w:tc>
      </w:tr>
      <w:tr w:rsidR="00A1011E" w:rsidRPr="00F351D8" w14:paraId="458FEB8C" w14:textId="77777777">
        <w:tc>
          <w:tcPr>
            <w:tcW w:w="4617" w:type="dxa"/>
            <w:vAlign w:val="bottom"/>
          </w:tcPr>
          <w:p w14:paraId="076F342D" w14:textId="66C3DD15" w:rsidR="00A1011E" w:rsidRPr="00F351D8" w:rsidRDefault="00A1011E" w:rsidP="00A1011E">
            <w:pPr>
              <w:spacing w:line="240" w:lineRule="auto"/>
              <w:rPr>
                <w:rFonts w:ascii="Browallia New" w:hAnsi="Browallia New" w:cs="Browallia New"/>
                <w:sz w:val="23"/>
                <w:szCs w:val="23"/>
                <w:cs/>
              </w:rPr>
            </w:pPr>
            <w:r>
              <w:rPr>
                <w:rFonts w:ascii="Browallia New" w:hAnsi="Browallia New" w:cs="Browallia New" w:hint="cs"/>
                <w:b/>
                <w:bCs/>
                <w:sz w:val="23"/>
                <w:szCs w:val="23"/>
                <w:cs/>
              </w:rPr>
              <w:t>รวมหนี้สิน</w:t>
            </w:r>
            <w:r w:rsidRPr="00F351D8">
              <w:rPr>
                <w:rFonts w:ascii="Browallia New" w:hAnsi="Browallia New" w:cs="Browallia New"/>
                <w:b/>
                <w:bCs/>
                <w:sz w:val="23"/>
                <w:szCs w:val="23"/>
                <w:cs/>
              </w:rPr>
              <w:t>ภาษีเงินได้รอการตัดบัญชี</w:t>
            </w:r>
          </w:p>
        </w:tc>
        <w:tc>
          <w:tcPr>
            <w:tcW w:w="1130" w:type="dxa"/>
            <w:vAlign w:val="bottom"/>
          </w:tcPr>
          <w:p w14:paraId="50315419" w14:textId="01A61F7C" w:rsidR="00A1011E" w:rsidRPr="006D62F0" w:rsidRDefault="00F16C36" w:rsidP="00A1011E">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6,096</w:t>
            </w:r>
            <w:r>
              <w:rPr>
                <w:rFonts w:ascii="Browallia New" w:hAnsi="Browallia New" w:cs="Browallia New"/>
                <w:sz w:val="23"/>
                <w:szCs w:val="23"/>
                <w:lang w:val="en-GB"/>
              </w:rPr>
              <w:fldChar w:fldCharType="end"/>
            </w:r>
          </w:p>
        </w:tc>
        <w:tc>
          <w:tcPr>
            <w:tcW w:w="1170" w:type="dxa"/>
            <w:vAlign w:val="bottom"/>
          </w:tcPr>
          <w:p w14:paraId="0F74344D" w14:textId="0B35DF7C" w:rsidR="00A1011E" w:rsidRPr="00673A78" w:rsidRDefault="00F16C36" w:rsidP="00A1011E">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1,127</w:t>
            </w:r>
            <w:r>
              <w:rPr>
                <w:rFonts w:ascii="Browallia New" w:hAnsi="Browallia New" w:cs="Browallia New"/>
                <w:sz w:val="23"/>
                <w:szCs w:val="23"/>
                <w:lang w:val="en-GB"/>
              </w:rPr>
              <w:fldChar w:fldCharType="end"/>
            </w:r>
          </w:p>
        </w:tc>
        <w:tc>
          <w:tcPr>
            <w:tcW w:w="1080" w:type="dxa"/>
            <w:vAlign w:val="bottom"/>
          </w:tcPr>
          <w:p w14:paraId="7807330E" w14:textId="440D6AB4" w:rsidR="00A1011E" w:rsidRPr="003914D8" w:rsidRDefault="00F16C36" w:rsidP="00A1011E">
            <w:pPr>
              <w:pBdr>
                <w:bottom w:val="single" w:sz="4" w:space="1" w:color="auto"/>
              </w:pBdr>
              <w:spacing w:line="240" w:lineRule="auto"/>
              <w:jc w:val="right"/>
              <w:rPr>
                <w:rFonts w:ascii="Browallia New" w:hAnsi="Browallia New" w:cs="Browallia New"/>
                <w:sz w:val="23"/>
                <w:szCs w:val="23"/>
                <w:lang w:val="en-GB"/>
              </w:rPr>
            </w:pPr>
            <w:r w:rsidRPr="003914D8">
              <w:rPr>
                <w:rFonts w:ascii="Browallia New" w:hAnsi="Browallia New" w:cs="Browallia New"/>
                <w:sz w:val="23"/>
                <w:szCs w:val="23"/>
                <w:lang w:val="en-GB"/>
              </w:rPr>
              <w:fldChar w:fldCharType="begin"/>
            </w:r>
            <w:r w:rsidRPr="003914D8">
              <w:rPr>
                <w:rFonts w:ascii="Browallia New" w:hAnsi="Browallia New" w:cs="Browallia New"/>
                <w:sz w:val="23"/>
                <w:szCs w:val="23"/>
                <w:lang w:val="en-GB"/>
              </w:rPr>
              <w:instrText xml:space="preserve"> =SUM(above) </w:instrText>
            </w:r>
            <w:r w:rsidRPr="003914D8">
              <w:rPr>
                <w:rFonts w:ascii="Browallia New" w:hAnsi="Browallia New" w:cs="Browallia New"/>
                <w:sz w:val="23"/>
                <w:szCs w:val="23"/>
                <w:lang w:val="en-GB"/>
              </w:rPr>
              <w:fldChar w:fldCharType="separate"/>
            </w:r>
            <w:r w:rsidRPr="003914D8">
              <w:rPr>
                <w:rFonts w:ascii="Browallia New" w:hAnsi="Browallia New" w:cs="Browallia New"/>
                <w:noProof/>
                <w:sz w:val="23"/>
                <w:szCs w:val="23"/>
                <w:lang w:val="en-GB"/>
              </w:rPr>
              <w:t>3,248</w:t>
            </w:r>
            <w:r w:rsidRPr="003914D8">
              <w:rPr>
                <w:rFonts w:ascii="Browallia New" w:hAnsi="Browallia New" w:cs="Browallia New"/>
                <w:sz w:val="23"/>
                <w:szCs w:val="23"/>
                <w:lang w:val="en-GB"/>
              </w:rPr>
              <w:fldChar w:fldCharType="end"/>
            </w:r>
          </w:p>
        </w:tc>
        <w:tc>
          <w:tcPr>
            <w:tcW w:w="1170" w:type="dxa"/>
            <w:vAlign w:val="bottom"/>
          </w:tcPr>
          <w:p w14:paraId="473E8C0F" w14:textId="08781386" w:rsidR="00A1011E" w:rsidRPr="00CA715F" w:rsidRDefault="00F16C36" w:rsidP="00A1011E">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10,471</w:t>
            </w:r>
            <w:r>
              <w:rPr>
                <w:rFonts w:ascii="Browallia New" w:hAnsi="Browallia New" w:cs="Browallia New"/>
                <w:sz w:val="23"/>
                <w:szCs w:val="23"/>
                <w:lang w:val="en-GB"/>
              </w:rPr>
              <w:fldChar w:fldCharType="end"/>
            </w:r>
          </w:p>
        </w:tc>
      </w:tr>
      <w:tr w:rsidR="0016669C" w:rsidRPr="00F351D8" w14:paraId="11BD8350" w14:textId="77777777">
        <w:tc>
          <w:tcPr>
            <w:tcW w:w="4617" w:type="dxa"/>
            <w:vAlign w:val="bottom"/>
          </w:tcPr>
          <w:p w14:paraId="57D6A5AD" w14:textId="72D3AB75" w:rsidR="0016669C" w:rsidRPr="00F351D8" w:rsidRDefault="0016669C">
            <w:pPr>
              <w:spacing w:line="240" w:lineRule="auto"/>
              <w:rPr>
                <w:rFonts w:ascii="Browallia New" w:hAnsi="Browallia New" w:cs="Browallia New"/>
                <w:sz w:val="23"/>
                <w:szCs w:val="23"/>
                <w:cs/>
              </w:rPr>
            </w:pPr>
          </w:p>
        </w:tc>
        <w:tc>
          <w:tcPr>
            <w:tcW w:w="1130" w:type="dxa"/>
            <w:vAlign w:val="bottom"/>
          </w:tcPr>
          <w:p w14:paraId="609EBBBB" w14:textId="27A7FE4E" w:rsidR="0016669C" w:rsidRPr="006D62F0" w:rsidRDefault="0016669C" w:rsidP="00A1011E">
            <w:pPr>
              <w:spacing w:line="240" w:lineRule="auto"/>
              <w:jc w:val="right"/>
              <w:rPr>
                <w:rFonts w:ascii="Browallia New" w:hAnsi="Browallia New" w:cs="Browallia New"/>
                <w:sz w:val="23"/>
                <w:szCs w:val="23"/>
                <w:lang w:val="en-GB"/>
              </w:rPr>
            </w:pPr>
          </w:p>
        </w:tc>
        <w:tc>
          <w:tcPr>
            <w:tcW w:w="1170" w:type="dxa"/>
            <w:vAlign w:val="bottom"/>
          </w:tcPr>
          <w:p w14:paraId="4494E5A0" w14:textId="4B200D38" w:rsidR="0016669C" w:rsidRPr="00673A78" w:rsidRDefault="0016669C" w:rsidP="00A1011E">
            <w:pPr>
              <w:spacing w:line="240" w:lineRule="auto"/>
              <w:jc w:val="right"/>
              <w:rPr>
                <w:rFonts w:ascii="Browallia New" w:hAnsi="Browallia New" w:cs="Browallia New"/>
                <w:sz w:val="23"/>
                <w:szCs w:val="23"/>
                <w:lang w:val="en-GB"/>
              </w:rPr>
            </w:pPr>
          </w:p>
        </w:tc>
        <w:tc>
          <w:tcPr>
            <w:tcW w:w="1080" w:type="dxa"/>
            <w:vAlign w:val="bottom"/>
          </w:tcPr>
          <w:p w14:paraId="1F3A0C29" w14:textId="3667E745" w:rsidR="0016669C" w:rsidRPr="003914D8" w:rsidRDefault="0016669C" w:rsidP="00A1011E">
            <w:pPr>
              <w:spacing w:line="240" w:lineRule="auto"/>
              <w:jc w:val="right"/>
              <w:rPr>
                <w:rFonts w:ascii="Browallia New" w:hAnsi="Browallia New" w:cs="Browallia New"/>
                <w:sz w:val="23"/>
                <w:szCs w:val="23"/>
                <w:lang w:val="en-GB"/>
              </w:rPr>
            </w:pPr>
          </w:p>
        </w:tc>
        <w:tc>
          <w:tcPr>
            <w:tcW w:w="1170" w:type="dxa"/>
            <w:vAlign w:val="bottom"/>
          </w:tcPr>
          <w:p w14:paraId="10F13CFD" w14:textId="4D28EF0F" w:rsidR="0016669C" w:rsidRPr="00CA715F" w:rsidRDefault="0016669C" w:rsidP="00A1011E">
            <w:pPr>
              <w:spacing w:line="240" w:lineRule="auto"/>
              <w:jc w:val="right"/>
              <w:rPr>
                <w:rFonts w:ascii="Browallia New" w:hAnsi="Browallia New" w:cs="Browallia New"/>
                <w:sz w:val="23"/>
                <w:szCs w:val="23"/>
                <w:lang w:val="en-GB"/>
              </w:rPr>
            </w:pPr>
          </w:p>
        </w:tc>
      </w:tr>
      <w:tr w:rsidR="0016669C" w:rsidRPr="00F351D8" w14:paraId="4B6D785B" w14:textId="77777777">
        <w:tc>
          <w:tcPr>
            <w:tcW w:w="4617" w:type="dxa"/>
            <w:vAlign w:val="bottom"/>
            <w:hideMark/>
          </w:tcPr>
          <w:p w14:paraId="2E635FE4" w14:textId="3D4C3A5E" w:rsidR="0016669C" w:rsidRPr="00F351D8" w:rsidRDefault="00A1011E">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p>
        </w:tc>
        <w:tc>
          <w:tcPr>
            <w:tcW w:w="1130" w:type="dxa"/>
            <w:vAlign w:val="bottom"/>
          </w:tcPr>
          <w:p w14:paraId="356280C6" w14:textId="77777777" w:rsidR="0016669C" w:rsidRPr="006D62F0" w:rsidRDefault="0016669C">
            <w:pPr>
              <w:pBdr>
                <w:bottom w:val="single" w:sz="12" w:space="1" w:color="auto"/>
              </w:pBdr>
              <w:spacing w:line="240" w:lineRule="auto"/>
              <w:jc w:val="right"/>
              <w:rPr>
                <w:rFonts w:ascii="Browallia New" w:hAnsi="Browallia New" w:cs="Browallia New"/>
                <w:sz w:val="23"/>
                <w:szCs w:val="23"/>
                <w:cs/>
                <w:lang w:val="en-GB"/>
              </w:rPr>
            </w:pPr>
            <w:r w:rsidRPr="001671E2">
              <w:rPr>
                <w:rFonts w:ascii="Browallia New" w:hAnsi="Browallia New" w:cs="Browallia New"/>
                <w:sz w:val="23"/>
                <w:szCs w:val="23"/>
                <w:lang w:val="en-GB"/>
              </w:rPr>
              <w:t>72,92</w:t>
            </w:r>
            <w:r>
              <w:rPr>
                <w:rFonts w:ascii="Browallia New" w:hAnsi="Browallia New" w:cs="Browallia New"/>
                <w:sz w:val="23"/>
                <w:szCs w:val="23"/>
                <w:lang w:val="en-GB"/>
              </w:rPr>
              <w:t>1</w:t>
            </w:r>
          </w:p>
        </w:tc>
        <w:tc>
          <w:tcPr>
            <w:tcW w:w="1170" w:type="dxa"/>
            <w:vAlign w:val="bottom"/>
          </w:tcPr>
          <w:p w14:paraId="1EF308B1" w14:textId="77777777" w:rsidR="0016669C" w:rsidRPr="00673A78" w:rsidRDefault="0016669C">
            <w:pPr>
              <w:pBdr>
                <w:bottom w:val="single" w:sz="12" w:space="1" w:color="auto"/>
              </w:pBdr>
              <w:spacing w:line="240" w:lineRule="auto"/>
              <w:jc w:val="right"/>
              <w:rPr>
                <w:rFonts w:ascii="Browallia New" w:hAnsi="Browallia New" w:cs="Browallia New"/>
                <w:sz w:val="23"/>
                <w:szCs w:val="23"/>
                <w:cs/>
                <w:lang w:val="en-GB"/>
              </w:rPr>
            </w:pPr>
            <w:r w:rsidRPr="00CA715F">
              <w:rPr>
                <w:rFonts w:ascii="Browallia New" w:hAnsi="Browallia New" w:cs="Browallia New"/>
                <w:sz w:val="23"/>
                <w:szCs w:val="23"/>
                <w:lang w:val="en-GB"/>
              </w:rPr>
              <w:t>14,022</w:t>
            </w:r>
          </w:p>
        </w:tc>
        <w:tc>
          <w:tcPr>
            <w:tcW w:w="1080" w:type="dxa"/>
            <w:vAlign w:val="bottom"/>
          </w:tcPr>
          <w:p w14:paraId="6CA14331" w14:textId="77777777" w:rsidR="0016669C" w:rsidRPr="003914D8" w:rsidRDefault="0016669C">
            <w:pPr>
              <w:pBdr>
                <w:bottom w:val="single" w:sz="12" w:space="1" w:color="auto"/>
              </w:pBdr>
              <w:spacing w:line="240" w:lineRule="auto"/>
              <w:jc w:val="right"/>
              <w:rPr>
                <w:rFonts w:ascii="Browallia New" w:hAnsi="Browallia New" w:cs="Browallia New"/>
                <w:sz w:val="23"/>
                <w:szCs w:val="23"/>
                <w:cs/>
                <w:lang w:val="en-GB"/>
              </w:rPr>
            </w:pPr>
            <w:r w:rsidRPr="003914D8">
              <w:rPr>
                <w:rFonts w:ascii="Browallia New" w:hAnsi="Browallia New" w:cs="Browallia New"/>
                <w:sz w:val="23"/>
                <w:szCs w:val="23"/>
              </w:rPr>
              <w:t>3,248</w:t>
            </w:r>
          </w:p>
        </w:tc>
        <w:tc>
          <w:tcPr>
            <w:tcW w:w="1170" w:type="dxa"/>
            <w:vAlign w:val="bottom"/>
          </w:tcPr>
          <w:p w14:paraId="019BA74A" w14:textId="77777777" w:rsidR="0016669C" w:rsidRPr="00CA715F" w:rsidRDefault="0016669C">
            <w:pPr>
              <w:pBdr>
                <w:bottom w:val="single" w:sz="12" w:space="1" w:color="auto"/>
              </w:pBdr>
              <w:spacing w:line="240" w:lineRule="auto"/>
              <w:jc w:val="right"/>
              <w:rPr>
                <w:rFonts w:ascii="Browallia New" w:hAnsi="Browallia New" w:cs="Browallia New"/>
                <w:sz w:val="23"/>
                <w:szCs w:val="23"/>
                <w:cs/>
                <w:lang w:val="en-GB"/>
              </w:rPr>
            </w:pPr>
            <w:r w:rsidRPr="00CA715F">
              <w:rPr>
                <w:rFonts w:ascii="Browallia New" w:hAnsi="Browallia New" w:cs="Browallia New"/>
                <w:sz w:val="23"/>
                <w:szCs w:val="23"/>
                <w:lang w:val="en-GB"/>
              </w:rPr>
              <w:t>9</w:t>
            </w:r>
            <w:r w:rsidRPr="00CA715F">
              <w:rPr>
                <w:rFonts w:ascii="Browallia New" w:hAnsi="Browallia New" w:cs="Browallia New"/>
                <w:sz w:val="23"/>
                <w:szCs w:val="23"/>
              </w:rPr>
              <w:t>0</w:t>
            </w:r>
            <w:r w:rsidRPr="00CA715F">
              <w:rPr>
                <w:rFonts w:ascii="Browallia New" w:hAnsi="Browallia New" w:cs="Browallia New"/>
                <w:sz w:val="23"/>
                <w:szCs w:val="23"/>
                <w:lang w:val="en-GB"/>
              </w:rPr>
              <w:t>,191</w:t>
            </w:r>
          </w:p>
        </w:tc>
      </w:tr>
    </w:tbl>
    <w:p w14:paraId="1DAD0252" w14:textId="7980EC70" w:rsidR="00577C2F" w:rsidRDefault="00577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9BB69DB" w14:textId="77777777" w:rsidR="00321431" w:rsidRDefault="0032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CE5B612" w14:textId="167F1CE2" w:rsidR="006971B8" w:rsidRPr="00031AE4" w:rsidRDefault="006971B8"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7"/>
        <w:jc w:val="thaiDistribute"/>
        <w:rPr>
          <w:rFonts w:ascii="Browallia New" w:hAnsi="Browallia New" w:cs="Browallia New"/>
          <w:sz w:val="28"/>
          <w:szCs w:val="28"/>
        </w:rPr>
      </w:pPr>
      <w:r w:rsidRPr="00ED4E1E">
        <w:rPr>
          <w:rFonts w:ascii="Browallia New" w:hAnsi="Browallia New" w:cs="Browallia New"/>
          <w:sz w:val="28"/>
          <w:szCs w:val="28"/>
          <w:cs/>
        </w:rPr>
        <w:t>ภาษีเงินได้สำหรับ</w:t>
      </w:r>
      <w:r w:rsidR="00D94EC6" w:rsidRPr="00ED4E1E">
        <w:rPr>
          <w:rFonts w:ascii="Browallia New" w:hAnsi="Browallia New" w:cs="Browallia New"/>
          <w:sz w:val="28"/>
          <w:szCs w:val="28"/>
          <w:cs/>
        </w:rPr>
        <w:t>ปี</w:t>
      </w:r>
      <w:r w:rsidRPr="00ED4E1E">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D94EC6" w:rsidRPr="00ED4E1E">
        <w:rPr>
          <w:rFonts w:ascii="Browallia New" w:hAnsi="Browallia New" w:cs="Browallia New"/>
          <w:sz w:val="28"/>
          <w:szCs w:val="28"/>
        </w:rPr>
        <w:t xml:space="preserve">31 </w:t>
      </w:r>
      <w:r w:rsidR="00D94EC6" w:rsidRPr="00ED4E1E">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rPr>
        <w:t>25</w:t>
      </w:r>
      <w:r w:rsidR="009761F9" w:rsidRPr="00ED4E1E">
        <w:rPr>
          <w:rFonts w:ascii="Browallia New" w:hAnsi="Browallia New" w:cs="Browallia New"/>
          <w:sz w:val="28"/>
          <w:szCs w:val="28"/>
        </w:rPr>
        <w:t>6</w:t>
      </w:r>
      <w:r w:rsidR="0016669C">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9761F9" w:rsidRPr="00ED4E1E">
        <w:rPr>
          <w:rFonts w:ascii="Browallia New" w:hAnsi="Browallia New" w:cs="Browallia New"/>
          <w:sz w:val="28"/>
          <w:szCs w:val="28"/>
        </w:rPr>
        <w:t>25</w:t>
      </w:r>
      <w:r w:rsidR="00533B34">
        <w:rPr>
          <w:rFonts w:ascii="Browallia New" w:hAnsi="Browallia New" w:cs="Browallia New"/>
          <w:sz w:val="28"/>
          <w:szCs w:val="28"/>
        </w:rPr>
        <w:t>6</w:t>
      </w:r>
      <w:r w:rsidR="0016669C">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cs/>
        </w:rPr>
        <w:t>มีดังนี้</w:t>
      </w:r>
    </w:p>
    <w:p w14:paraId="2386B326" w14:textId="77777777" w:rsidR="006971B8" w:rsidRPr="00A443EA" w:rsidRDefault="006971B8" w:rsidP="0003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tbl>
      <w:tblPr>
        <w:tblW w:w="8960" w:type="dxa"/>
        <w:tblInd w:w="414" w:type="dxa"/>
        <w:tblLayout w:type="fixed"/>
        <w:tblLook w:val="01E0" w:firstRow="1" w:lastRow="1" w:firstColumn="1" w:lastColumn="1" w:noHBand="0" w:noVBand="0"/>
      </w:tblPr>
      <w:tblGrid>
        <w:gridCol w:w="4122"/>
        <w:gridCol w:w="1197"/>
        <w:gridCol w:w="1251"/>
        <w:gridCol w:w="1184"/>
        <w:gridCol w:w="1206"/>
      </w:tblGrid>
      <w:tr w:rsidR="006971B8" w:rsidRPr="0016669C" w14:paraId="6BF4E890" w14:textId="77777777" w:rsidTr="006D118B">
        <w:trPr>
          <w:cantSplit/>
        </w:trPr>
        <w:tc>
          <w:tcPr>
            <w:tcW w:w="4122" w:type="dxa"/>
          </w:tcPr>
          <w:p w14:paraId="01936DC8" w14:textId="77777777" w:rsidR="006971B8" w:rsidRPr="00C07995" w:rsidRDefault="006971B8" w:rsidP="001B4041">
            <w:pPr>
              <w:spacing w:line="240" w:lineRule="auto"/>
              <w:jc w:val="thaiDistribute"/>
              <w:rPr>
                <w:rFonts w:ascii="Browallia New" w:hAnsi="Browallia New" w:cs="Browallia New"/>
                <w:sz w:val="28"/>
                <w:szCs w:val="28"/>
                <w:u w:val="single"/>
                <w:cs/>
              </w:rPr>
            </w:pPr>
          </w:p>
        </w:tc>
        <w:tc>
          <w:tcPr>
            <w:tcW w:w="2448" w:type="dxa"/>
            <w:gridSpan w:val="2"/>
          </w:tcPr>
          <w:p w14:paraId="0FE7553F" w14:textId="77777777" w:rsidR="006971B8" w:rsidRPr="00C07995" w:rsidRDefault="006971B8" w:rsidP="001B4041">
            <w:pPr>
              <w:tabs>
                <w:tab w:val="left" w:pos="1139"/>
              </w:tabs>
              <w:spacing w:line="240" w:lineRule="auto"/>
              <w:jc w:val="right"/>
              <w:rPr>
                <w:rFonts w:ascii="Browallia New" w:hAnsi="Browallia New" w:cs="Browallia New"/>
                <w:sz w:val="28"/>
                <w:szCs w:val="28"/>
                <w:cs/>
              </w:rPr>
            </w:pPr>
          </w:p>
        </w:tc>
        <w:tc>
          <w:tcPr>
            <w:tcW w:w="2390" w:type="dxa"/>
            <w:gridSpan w:val="2"/>
            <w:tcBorders>
              <w:left w:val="nil"/>
            </w:tcBorders>
          </w:tcPr>
          <w:p w14:paraId="38BDFF38" w14:textId="3600A484" w:rsidR="006971B8" w:rsidRPr="00C07995" w:rsidRDefault="006971B8" w:rsidP="001B4041">
            <w:pPr>
              <w:spacing w:line="240" w:lineRule="auto"/>
              <w:jc w:val="right"/>
              <w:rPr>
                <w:rFonts w:ascii="Browallia New" w:hAnsi="Browallia New" w:cs="Browallia New"/>
                <w:sz w:val="28"/>
                <w:szCs w:val="28"/>
                <w:cs/>
              </w:rPr>
            </w:pPr>
            <w:r w:rsidRPr="00C07995">
              <w:rPr>
                <w:rFonts w:ascii="Browallia New" w:hAnsi="Browallia New" w:cs="Browallia New"/>
                <w:sz w:val="28"/>
                <w:szCs w:val="28"/>
                <w:cs/>
              </w:rPr>
              <w:t>(หน่วย</w:t>
            </w:r>
            <w:r w:rsidR="00F46B29" w:rsidRPr="00C07995">
              <w:rPr>
                <w:rFonts w:ascii="Browallia New" w:hAnsi="Browallia New" w:cs="Browallia New"/>
                <w:sz w:val="28"/>
                <w:szCs w:val="28"/>
              </w:rPr>
              <w:t xml:space="preserve"> </w:t>
            </w:r>
            <w:r w:rsidRPr="00C07995">
              <w:rPr>
                <w:rFonts w:ascii="Browallia New" w:hAnsi="Browallia New" w:cs="Browallia New"/>
                <w:sz w:val="28"/>
                <w:szCs w:val="28"/>
                <w:cs/>
                <w:lang w:val="en-GB"/>
              </w:rPr>
              <w:t>:</w:t>
            </w:r>
            <w:r w:rsidR="00F46B29" w:rsidRPr="00C07995">
              <w:rPr>
                <w:rFonts w:ascii="Browallia New" w:hAnsi="Browallia New" w:cs="Browallia New"/>
                <w:sz w:val="28"/>
                <w:szCs w:val="28"/>
              </w:rPr>
              <w:t xml:space="preserve"> </w:t>
            </w:r>
            <w:r w:rsidRPr="00C07995">
              <w:rPr>
                <w:rFonts w:ascii="Browallia New" w:hAnsi="Browallia New" w:cs="Browallia New"/>
                <w:sz w:val="28"/>
                <w:szCs w:val="28"/>
                <w:cs/>
              </w:rPr>
              <w:t>พันบาท)</w:t>
            </w:r>
          </w:p>
        </w:tc>
      </w:tr>
      <w:tr w:rsidR="006971B8" w:rsidRPr="0016669C" w14:paraId="17039899" w14:textId="77777777" w:rsidTr="006D118B">
        <w:trPr>
          <w:cantSplit/>
        </w:trPr>
        <w:tc>
          <w:tcPr>
            <w:tcW w:w="4122" w:type="dxa"/>
          </w:tcPr>
          <w:p w14:paraId="2D8ABCF9" w14:textId="77777777" w:rsidR="006971B8" w:rsidRPr="00C07995" w:rsidRDefault="006971B8" w:rsidP="001B4041">
            <w:pPr>
              <w:spacing w:line="240" w:lineRule="auto"/>
              <w:jc w:val="thaiDistribute"/>
              <w:rPr>
                <w:rFonts w:ascii="Browallia New" w:hAnsi="Browallia New" w:cs="Browallia New"/>
                <w:sz w:val="28"/>
                <w:szCs w:val="28"/>
                <w:u w:val="single"/>
                <w:cs/>
              </w:rPr>
            </w:pPr>
          </w:p>
        </w:tc>
        <w:tc>
          <w:tcPr>
            <w:tcW w:w="2448" w:type="dxa"/>
            <w:gridSpan w:val="2"/>
          </w:tcPr>
          <w:p w14:paraId="3E805C39" w14:textId="77777777" w:rsidR="006971B8" w:rsidRPr="00C07995"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C07995">
              <w:rPr>
                <w:rFonts w:ascii="Browallia New" w:hAnsi="Browallia New" w:cs="Browallia New"/>
                <w:sz w:val="28"/>
                <w:szCs w:val="28"/>
                <w:cs/>
              </w:rPr>
              <w:t>งบการเงินรวม</w:t>
            </w:r>
          </w:p>
        </w:tc>
        <w:tc>
          <w:tcPr>
            <w:tcW w:w="2390" w:type="dxa"/>
            <w:gridSpan w:val="2"/>
          </w:tcPr>
          <w:p w14:paraId="5D5EC049" w14:textId="77777777" w:rsidR="006971B8" w:rsidRPr="00C07995"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C07995">
              <w:rPr>
                <w:rFonts w:ascii="Browallia New" w:hAnsi="Browallia New" w:cs="Browallia New"/>
                <w:sz w:val="28"/>
                <w:szCs w:val="28"/>
                <w:cs/>
              </w:rPr>
              <w:t>งบการเงินเฉพาะของบริษัท</w:t>
            </w:r>
          </w:p>
        </w:tc>
      </w:tr>
      <w:tr w:rsidR="006971B8" w:rsidRPr="0016669C" w14:paraId="59CE55EC" w14:textId="77777777" w:rsidTr="006D118B">
        <w:trPr>
          <w:cantSplit/>
        </w:trPr>
        <w:tc>
          <w:tcPr>
            <w:tcW w:w="4122" w:type="dxa"/>
          </w:tcPr>
          <w:p w14:paraId="0001E487" w14:textId="77777777" w:rsidR="006971B8" w:rsidRPr="00C07995" w:rsidRDefault="006971B8" w:rsidP="001B4041">
            <w:pPr>
              <w:spacing w:line="240" w:lineRule="auto"/>
              <w:jc w:val="thaiDistribute"/>
              <w:rPr>
                <w:rFonts w:ascii="Browallia New" w:hAnsi="Browallia New" w:cs="Browallia New"/>
                <w:sz w:val="28"/>
                <w:szCs w:val="28"/>
                <w:u w:val="single"/>
                <w:cs/>
                <w:lang w:val="en-GB"/>
              </w:rPr>
            </w:pPr>
          </w:p>
        </w:tc>
        <w:tc>
          <w:tcPr>
            <w:tcW w:w="4838" w:type="dxa"/>
            <w:gridSpan w:val="4"/>
          </w:tcPr>
          <w:p w14:paraId="63A8B255" w14:textId="37A7C41F" w:rsidR="006971B8" w:rsidRPr="00C07995"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C07995">
              <w:rPr>
                <w:rFonts w:ascii="Browallia New" w:hAnsi="Browallia New" w:cs="Browallia New"/>
                <w:sz w:val="28"/>
                <w:szCs w:val="28"/>
                <w:cs/>
              </w:rPr>
              <w:t>สำหรับ</w:t>
            </w:r>
            <w:r w:rsidR="00D94EC6" w:rsidRPr="00C07995">
              <w:rPr>
                <w:rFonts w:ascii="Browallia New" w:hAnsi="Browallia New" w:cs="Browallia New"/>
                <w:sz w:val="28"/>
                <w:szCs w:val="28"/>
                <w:cs/>
              </w:rPr>
              <w:t>ปี</w:t>
            </w:r>
            <w:r w:rsidRPr="00C07995">
              <w:rPr>
                <w:rFonts w:ascii="Browallia New" w:hAnsi="Browallia New" w:cs="Browallia New"/>
                <w:sz w:val="28"/>
                <w:szCs w:val="28"/>
                <w:cs/>
              </w:rPr>
              <w:t>สิ้นสุดวันที่</w:t>
            </w:r>
            <w:r w:rsidR="00F46B29" w:rsidRPr="00C07995">
              <w:rPr>
                <w:rFonts w:ascii="Browallia New" w:hAnsi="Browallia New" w:cs="Browallia New"/>
                <w:sz w:val="28"/>
                <w:szCs w:val="28"/>
              </w:rPr>
              <w:t xml:space="preserve"> </w:t>
            </w:r>
            <w:r w:rsidR="00D94EC6" w:rsidRPr="00C07995">
              <w:rPr>
                <w:rFonts w:ascii="Browallia New" w:hAnsi="Browallia New" w:cs="Browallia New"/>
                <w:sz w:val="28"/>
                <w:szCs w:val="28"/>
              </w:rPr>
              <w:t xml:space="preserve">31 </w:t>
            </w:r>
            <w:r w:rsidR="00D94EC6" w:rsidRPr="00C07995">
              <w:rPr>
                <w:rFonts w:ascii="Browallia New" w:hAnsi="Browallia New" w:cs="Browallia New"/>
                <w:sz w:val="28"/>
                <w:szCs w:val="28"/>
                <w:cs/>
              </w:rPr>
              <w:t>ธันวาคม</w:t>
            </w:r>
            <w:r w:rsidR="00F46B29" w:rsidRPr="00C07995">
              <w:rPr>
                <w:rFonts w:ascii="Browallia New" w:hAnsi="Browallia New" w:cs="Browallia New"/>
                <w:sz w:val="28"/>
                <w:szCs w:val="28"/>
              </w:rPr>
              <w:t xml:space="preserve"> </w:t>
            </w:r>
          </w:p>
        </w:tc>
      </w:tr>
      <w:tr w:rsidR="0016669C" w:rsidRPr="0016669C" w14:paraId="26FB9F9E" w14:textId="77777777" w:rsidTr="006D118B">
        <w:trPr>
          <w:cantSplit/>
        </w:trPr>
        <w:tc>
          <w:tcPr>
            <w:tcW w:w="4122" w:type="dxa"/>
          </w:tcPr>
          <w:p w14:paraId="5BC32DC7" w14:textId="77777777" w:rsidR="0016669C" w:rsidRPr="00C07995" w:rsidRDefault="0016669C" w:rsidP="0016669C">
            <w:pPr>
              <w:spacing w:line="240" w:lineRule="auto"/>
              <w:jc w:val="thaiDistribute"/>
              <w:rPr>
                <w:rFonts w:ascii="Browallia New" w:hAnsi="Browallia New" w:cs="Browallia New"/>
                <w:sz w:val="28"/>
                <w:szCs w:val="28"/>
                <w:u w:val="single"/>
                <w:cs/>
              </w:rPr>
            </w:pPr>
          </w:p>
        </w:tc>
        <w:tc>
          <w:tcPr>
            <w:tcW w:w="1197" w:type="dxa"/>
          </w:tcPr>
          <w:p w14:paraId="69C00C79" w14:textId="2583CA9E" w:rsidR="0016669C" w:rsidRPr="00C07995" w:rsidRDefault="0016669C" w:rsidP="0016669C">
            <w:pPr>
              <w:pBdr>
                <w:bottom w:val="single" w:sz="4" w:space="0" w:color="auto"/>
                <w:between w:val="single" w:sz="4" w:space="1" w:color="auto"/>
              </w:pBdr>
              <w:spacing w:line="240" w:lineRule="auto"/>
              <w:jc w:val="center"/>
              <w:rPr>
                <w:rFonts w:ascii="Browallia New" w:hAnsi="Browallia New" w:cs="Browallia New"/>
                <w:sz w:val="28"/>
                <w:szCs w:val="28"/>
              </w:rPr>
            </w:pPr>
            <w:r w:rsidRPr="00C07995">
              <w:rPr>
                <w:rFonts w:ascii="Browallia New" w:hAnsi="Browallia New" w:cs="Browallia New"/>
                <w:sz w:val="28"/>
                <w:szCs w:val="28"/>
              </w:rPr>
              <w:t>2565</w:t>
            </w:r>
          </w:p>
        </w:tc>
        <w:tc>
          <w:tcPr>
            <w:tcW w:w="1251" w:type="dxa"/>
            <w:tcBorders>
              <w:left w:val="nil"/>
            </w:tcBorders>
          </w:tcPr>
          <w:p w14:paraId="07AB6E5A" w14:textId="4C00D1EF" w:rsidR="0016669C" w:rsidRPr="00C07995" w:rsidRDefault="0016669C" w:rsidP="0016669C">
            <w:pPr>
              <w:pBdr>
                <w:bottom w:val="single" w:sz="4" w:space="0" w:color="auto"/>
                <w:between w:val="single" w:sz="4" w:space="1" w:color="auto"/>
              </w:pBdr>
              <w:spacing w:line="240" w:lineRule="auto"/>
              <w:jc w:val="center"/>
              <w:rPr>
                <w:rFonts w:ascii="Browallia New" w:hAnsi="Browallia New" w:cs="Browallia New"/>
                <w:sz w:val="28"/>
                <w:szCs w:val="28"/>
              </w:rPr>
            </w:pPr>
            <w:r w:rsidRPr="00C07995">
              <w:rPr>
                <w:rFonts w:ascii="Browallia New" w:hAnsi="Browallia New" w:cs="Browallia New"/>
                <w:sz w:val="28"/>
                <w:szCs w:val="28"/>
              </w:rPr>
              <w:t>2564</w:t>
            </w:r>
          </w:p>
        </w:tc>
        <w:tc>
          <w:tcPr>
            <w:tcW w:w="1184" w:type="dxa"/>
          </w:tcPr>
          <w:p w14:paraId="56B537DA" w14:textId="5682A30D" w:rsidR="0016669C" w:rsidRPr="00C07995" w:rsidRDefault="0016669C" w:rsidP="0016669C">
            <w:pPr>
              <w:pBdr>
                <w:bottom w:val="single" w:sz="4" w:space="0" w:color="auto"/>
                <w:between w:val="single" w:sz="4" w:space="1" w:color="auto"/>
              </w:pBdr>
              <w:spacing w:line="240" w:lineRule="auto"/>
              <w:jc w:val="center"/>
              <w:rPr>
                <w:rFonts w:ascii="Browallia New" w:hAnsi="Browallia New" w:cs="Browallia New"/>
                <w:sz w:val="28"/>
                <w:szCs w:val="28"/>
              </w:rPr>
            </w:pPr>
            <w:r w:rsidRPr="00C07995">
              <w:rPr>
                <w:rFonts w:ascii="Browallia New" w:hAnsi="Browallia New" w:cs="Browallia New"/>
                <w:sz w:val="28"/>
                <w:szCs w:val="28"/>
              </w:rPr>
              <w:t>2565</w:t>
            </w:r>
          </w:p>
        </w:tc>
        <w:tc>
          <w:tcPr>
            <w:tcW w:w="1206" w:type="dxa"/>
          </w:tcPr>
          <w:p w14:paraId="012C9924" w14:textId="6CB612C5" w:rsidR="0016669C" w:rsidRPr="00C07995" w:rsidRDefault="0016669C" w:rsidP="0016669C">
            <w:pPr>
              <w:pBdr>
                <w:bottom w:val="single" w:sz="4" w:space="0" w:color="auto"/>
                <w:between w:val="single" w:sz="4" w:space="1" w:color="auto"/>
              </w:pBdr>
              <w:spacing w:line="240" w:lineRule="auto"/>
              <w:jc w:val="center"/>
              <w:rPr>
                <w:rFonts w:ascii="Browallia New" w:hAnsi="Browallia New" w:cs="Browallia New"/>
                <w:sz w:val="28"/>
                <w:szCs w:val="28"/>
              </w:rPr>
            </w:pPr>
            <w:r w:rsidRPr="00C07995">
              <w:rPr>
                <w:rFonts w:ascii="Browallia New" w:hAnsi="Browallia New" w:cs="Browallia New"/>
                <w:sz w:val="28"/>
                <w:szCs w:val="28"/>
              </w:rPr>
              <w:t>2564</w:t>
            </w:r>
          </w:p>
        </w:tc>
      </w:tr>
      <w:tr w:rsidR="009761F9" w:rsidRPr="0016669C" w14:paraId="1F6AAC95"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1E274A51" w14:textId="1FFB02BC" w:rsidR="009761F9" w:rsidRPr="00C07995" w:rsidRDefault="009761F9" w:rsidP="009761F9">
            <w:pPr>
              <w:tabs>
                <w:tab w:val="left" w:pos="-259"/>
                <w:tab w:val="left" w:pos="540"/>
              </w:tabs>
              <w:spacing w:line="240" w:lineRule="auto"/>
              <w:ind w:right="223"/>
              <w:rPr>
                <w:rFonts w:ascii="Browallia New" w:hAnsi="Browallia New" w:cs="Browallia New"/>
                <w:b/>
                <w:bCs/>
                <w:sz w:val="28"/>
                <w:szCs w:val="28"/>
                <w:lang w:val="en-GB"/>
              </w:rPr>
            </w:pPr>
          </w:p>
        </w:tc>
        <w:tc>
          <w:tcPr>
            <w:tcW w:w="1197" w:type="dxa"/>
            <w:vAlign w:val="bottom"/>
          </w:tcPr>
          <w:p w14:paraId="645AC334" w14:textId="77777777" w:rsidR="009761F9" w:rsidRPr="00C07995"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vAlign w:val="bottom"/>
          </w:tcPr>
          <w:p w14:paraId="08FF85D0" w14:textId="77777777" w:rsidR="009761F9" w:rsidRPr="00C07995"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vAlign w:val="bottom"/>
          </w:tcPr>
          <w:p w14:paraId="4DBD252C" w14:textId="77777777" w:rsidR="009761F9" w:rsidRPr="00C07995"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6" w:type="dxa"/>
            <w:vAlign w:val="bottom"/>
          </w:tcPr>
          <w:p w14:paraId="6C47F40E" w14:textId="77777777" w:rsidR="009761F9" w:rsidRPr="00C07995"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r>
      <w:tr w:rsidR="00B40F3D" w:rsidRPr="0016669C" w14:paraId="4CB510A4"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587D65D4" w14:textId="02B03C57" w:rsidR="00B40F3D" w:rsidRPr="0016669C" w:rsidRDefault="00B40F3D" w:rsidP="009761F9">
            <w:pPr>
              <w:tabs>
                <w:tab w:val="left" w:pos="-259"/>
                <w:tab w:val="left" w:pos="540"/>
              </w:tabs>
              <w:spacing w:line="240" w:lineRule="auto"/>
              <w:ind w:right="223"/>
              <w:rPr>
                <w:rFonts w:ascii="Browallia New" w:hAnsi="Browallia New" w:cs="Browallia New"/>
                <w:b/>
                <w:bCs/>
                <w:sz w:val="28"/>
                <w:szCs w:val="28"/>
                <w:cs/>
                <w:lang w:val="en-GB"/>
              </w:rPr>
            </w:pPr>
            <w:r w:rsidRPr="00B21F54">
              <w:rPr>
                <w:rFonts w:ascii="Browallia New" w:hAnsi="Browallia New" w:cs="Browallia New"/>
                <w:b/>
                <w:bCs/>
                <w:sz w:val="28"/>
                <w:szCs w:val="28"/>
                <w:cs/>
                <w:lang w:val="en-GB"/>
              </w:rPr>
              <w:t>ภาษีเงินได้ของปีปัจจุบัน</w:t>
            </w:r>
          </w:p>
        </w:tc>
        <w:tc>
          <w:tcPr>
            <w:tcW w:w="1197" w:type="dxa"/>
            <w:vAlign w:val="bottom"/>
          </w:tcPr>
          <w:p w14:paraId="5DB86A14" w14:textId="77777777" w:rsidR="00B40F3D" w:rsidRPr="0016669C" w:rsidRDefault="00B40F3D"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vAlign w:val="bottom"/>
          </w:tcPr>
          <w:p w14:paraId="06CA68F8" w14:textId="77777777" w:rsidR="00B40F3D" w:rsidRPr="0016669C" w:rsidRDefault="00B40F3D"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vAlign w:val="bottom"/>
          </w:tcPr>
          <w:p w14:paraId="1E29B48F" w14:textId="77777777" w:rsidR="00B40F3D" w:rsidRPr="0016669C" w:rsidRDefault="00B40F3D" w:rsidP="009761F9">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6" w:type="dxa"/>
            <w:vAlign w:val="bottom"/>
          </w:tcPr>
          <w:p w14:paraId="410089D9" w14:textId="77777777" w:rsidR="00B40F3D" w:rsidRPr="0016669C" w:rsidRDefault="00B40F3D" w:rsidP="009761F9">
            <w:pPr>
              <w:pStyle w:val="acctfourfigures"/>
              <w:tabs>
                <w:tab w:val="clear" w:pos="765"/>
                <w:tab w:val="decimal" w:pos="1050"/>
              </w:tabs>
              <w:spacing w:line="240" w:lineRule="auto"/>
              <w:ind w:left="-117" w:right="94"/>
              <w:rPr>
                <w:rFonts w:ascii="Browallia New" w:hAnsi="Browallia New" w:cs="Browallia New"/>
                <w:sz w:val="28"/>
                <w:szCs w:val="28"/>
              </w:rPr>
            </w:pPr>
          </w:p>
        </w:tc>
      </w:tr>
      <w:tr w:rsidR="0016669C" w:rsidRPr="0016669C" w14:paraId="7DB38BC9"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5A6B8E65" w14:textId="5B5ECCED" w:rsidR="0016669C" w:rsidRPr="00C07995" w:rsidRDefault="0016669C" w:rsidP="0016669C">
            <w:pPr>
              <w:tabs>
                <w:tab w:val="left" w:pos="-259"/>
                <w:tab w:val="left" w:pos="540"/>
              </w:tabs>
              <w:spacing w:line="240" w:lineRule="auto"/>
              <w:ind w:right="223"/>
              <w:rPr>
                <w:rFonts w:ascii="Browallia New" w:hAnsi="Browallia New" w:cs="Browallia New"/>
                <w:sz w:val="28"/>
                <w:szCs w:val="28"/>
                <w:cs/>
                <w:lang w:val="en-GB"/>
              </w:rPr>
            </w:pPr>
            <w:r w:rsidRPr="00C07995">
              <w:rPr>
                <w:rFonts w:ascii="Browallia New" w:hAnsi="Browallia New" w:cs="Browallia New"/>
                <w:sz w:val="28"/>
                <w:szCs w:val="28"/>
                <w:cs/>
                <w:lang w:val="en-GB"/>
              </w:rPr>
              <w:t>สำหรับปีปัจจุบัน</w:t>
            </w:r>
          </w:p>
        </w:tc>
        <w:tc>
          <w:tcPr>
            <w:tcW w:w="1197" w:type="dxa"/>
            <w:shd w:val="clear" w:color="auto" w:fill="auto"/>
            <w:vAlign w:val="bottom"/>
          </w:tcPr>
          <w:p w14:paraId="6B42905B" w14:textId="1E1A9F56" w:rsidR="0016669C" w:rsidRPr="00C07995" w:rsidRDefault="00D55EBF" w:rsidP="0016669C">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bidi="th-TH"/>
              </w:rPr>
            </w:pPr>
            <w:r>
              <w:rPr>
                <w:rFonts w:ascii="Browallia New" w:hAnsi="Browallia New" w:cs="Browallia New"/>
                <w:sz w:val="28"/>
                <w:szCs w:val="28"/>
                <w:lang w:val="en-US" w:bidi="th-TH"/>
              </w:rPr>
              <w:t>23,879</w:t>
            </w:r>
          </w:p>
        </w:tc>
        <w:tc>
          <w:tcPr>
            <w:tcW w:w="1251" w:type="dxa"/>
            <w:tcBorders>
              <w:left w:val="nil"/>
            </w:tcBorders>
            <w:shd w:val="clear" w:color="auto" w:fill="auto"/>
            <w:vAlign w:val="bottom"/>
          </w:tcPr>
          <w:p w14:paraId="73A8E0D3" w14:textId="75BA4671" w:rsidR="0016669C" w:rsidRPr="00C07995" w:rsidRDefault="0016669C" w:rsidP="0016669C">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C07995">
              <w:rPr>
                <w:rFonts w:ascii="Browallia New" w:hAnsi="Browallia New" w:cs="Browallia New"/>
                <w:sz w:val="28"/>
                <w:szCs w:val="28"/>
                <w:lang w:val="en-US"/>
              </w:rPr>
              <w:t>34,578</w:t>
            </w:r>
          </w:p>
        </w:tc>
        <w:tc>
          <w:tcPr>
            <w:tcW w:w="1184" w:type="dxa"/>
            <w:vAlign w:val="bottom"/>
          </w:tcPr>
          <w:p w14:paraId="30C602E7" w14:textId="6A04BE36" w:rsidR="0016669C" w:rsidRPr="00A37A69" w:rsidRDefault="00692D1A" w:rsidP="0016669C">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A37A69">
              <w:rPr>
                <w:rFonts w:ascii="Browallia New" w:hAnsi="Browallia New" w:cs="Browallia New"/>
                <w:sz w:val="28"/>
                <w:szCs w:val="28"/>
                <w:lang w:val="en-US"/>
              </w:rPr>
              <w:t>-</w:t>
            </w:r>
          </w:p>
        </w:tc>
        <w:tc>
          <w:tcPr>
            <w:tcW w:w="1206" w:type="dxa"/>
            <w:vAlign w:val="bottom"/>
          </w:tcPr>
          <w:p w14:paraId="376A2253" w14:textId="14BE5F9B" w:rsidR="0016669C" w:rsidRPr="00A37A69" w:rsidRDefault="0016669C" w:rsidP="0016669C">
            <w:pPr>
              <w:pBdr>
                <w:bottom w:val="single" w:sz="4" w:space="1" w:color="auto"/>
              </w:pBdr>
              <w:spacing w:line="240" w:lineRule="auto"/>
              <w:ind w:left="70" w:right="80"/>
              <w:jc w:val="right"/>
              <w:rPr>
                <w:rFonts w:ascii="Browallia New" w:hAnsi="Browallia New" w:cs="Browallia New"/>
                <w:sz w:val="28"/>
                <w:szCs w:val="28"/>
                <w:lang w:val="en-GB"/>
              </w:rPr>
            </w:pPr>
            <w:r w:rsidRPr="00A37A69">
              <w:rPr>
                <w:rFonts w:ascii="Browallia New" w:hAnsi="Browallia New" w:cs="Browallia New"/>
                <w:sz w:val="28"/>
                <w:szCs w:val="28"/>
              </w:rPr>
              <w:t xml:space="preserve">      -</w:t>
            </w:r>
          </w:p>
        </w:tc>
      </w:tr>
      <w:tr w:rsidR="0016669C" w:rsidRPr="0016669C" w14:paraId="415121BC"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6C06A2B7" w14:textId="77777777" w:rsidR="0016669C" w:rsidRPr="00C07995" w:rsidRDefault="0016669C" w:rsidP="0016669C">
            <w:pPr>
              <w:tabs>
                <w:tab w:val="left" w:pos="-259"/>
                <w:tab w:val="left" w:pos="540"/>
              </w:tabs>
              <w:spacing w:line="240" w:lineRule="auto"/>
              <w:ind w:right="223"/>
              <w:rPr>
                <w:rFonts w:ascii="Browallia New" w:hAnsi="Browallia New" w:cs="Browallia New"/>
                <w:sz w:val="28"/>
                <w:szCs w:val="28"/>
                <w:cs/>
                <w:lang w:val="en-GB"/>
              </w:rPr>
            </w:pPr>
          </w:p>
        </w:tc>
        <w:tc>
          <w:tcPr>
            <w:tcW w:w="1197" w:type="dxa"/>
            <w:shd w:val="clear" w:color="auto" w:fill="auto"/>
            <w:vAlign w:val="bottom"/>
          </w:tcPr>
          <w:p w14:paraId="559D3AB1" w14:textId="77777777" w:rsidR="0016669C" w:rsidRPr="00C07995" w:rsidRDefault="0016669C" w:rsidP="0016669C">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shd w:val="clear" w:color="auto" w:fill="auto"/>
            <w:vAlign w:val="bottom"/>
          </w:tcPr>
          <w:p w14:paraId="0BE18E04" w14:textId="77777777" w:rsidR="0016669C" w:rsidRPr="00C07995" w:rsidRDefault="0016669C" w:rsidP="0016669C">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tcPr>
          <w:p w14:paraId="6711F0A4" w14:textId="77777777" w:rsidR="0016669C" w:rsidRPr="00A37A69" w:rsidRDefault="0016669C" w:rsidP="0016669C">
            <w:pPr>
              <w:pStyle w:val="acctfourfigures"/>
              <w:tabs>
                <w:tab w:val="clear" w:pos="765"/>
              </w:tabs>
              <w:spacing w:line="240" w:lineRule="auto"/>
              <w:ind w:left="66" w:right="94"/>
              <w:jc w:val="right"/>
              <w:rPr>
                <w:rFonts w:ascii="Browallia New" w:hAnsi="Browallia New" w:cs="Browallia New"/>
                <w:sz w:val="28"/>
                <w:szCs w:val="28"/>
                <w:lang w:val="en-US"/>
              </w:rPr>
            </w:pPr>
          </w:p>
        </w:tc>
        <w:tc>
          <w:tcPr>
            <w:tcW w:w="1206" w:type="dxa"/>
          </w:tcPr>
          <w:p w14:paraId="36499E78" w14:textId="77777777" w:rsidR="0016669C" w:rsidRPr="00A37A69" w:rsidRDefault="0016669C" w:rsidP="0016669C">
            <w:pPr>
              <w:pStyle w:val="acctfourfigures"/>
              <w:tabs>
                <w:tab w:val="clear" w:pos="765"/>
                <w:tab w:val="decimal" w:pos="1050"/>
              </w:tabs>
              <w:spacing w:line="240" w:lineRule="auto"/>
              <w:ind w:left="-117" w:right="94"/>
              <w:rPr>
                <w:rFonts w:ascii="Browallia New" w:hAnsi="Browallia New" w:cs="Browallia New"/>
                <w:sz w:val="28"/>
                <w:szCs w:val="28"/>
              </w:rPr>
            </w:pPr>
          </w:p>
        </w:tc>
      </w:tr>
      <w:tr w:rsidR="0016669C" w:rsidRPr="0016669C" w14:paraId="78E9911A"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6087EF5A" w14:textId="77777777" w:rsidR="0016669C" w:rsidRPr="00C07995" w:rsidRDefault="0016669C" w:rsidP="0016669C">
            <w:pPr>
              <w:tabs>
                <w:tab w:val="left" w:pos="-259"/>
                <w:tab w:val="left" w:pos="540"/>
              </w:tabs>
              <w:spacing w:line="240" w:lineRule="auto"/>
              <w:ind w:right="223"/>
              <w:rPr>
                <w:rFonts w:ascii="Browallia New" w:hAnsi="Browallia New" w:cs="Browallia New"/>
                <w:b/>
                <w:bCs/>
                <w:sz w:val="28"/>
                <w:szCs w:val="28"/>
                <w:cs/>
                <w:lang w:val="en-GB"/>
              </w:rPr>
            </w:pPr>
            <w:r w:rsidRPr="00C07995">
              <w:rPr>
                <w:rFonts w:ascii="Browallia New" w:hAnsi="Browallia New" w:cs="Browallia New"/>
                <w:b/>
                <w:bCs/>
                <w:sz w:val="28"/>
                <w:szCs w:val="28"/>
                <w:cs/>
                <w:lang w:val="en-GB"/>
              </w:rPr>
              <w:t>ภาษีเงินได้รอการตัดบัญชี</w:t>
            </w:r>
          </w:p>
        </w:tc>
        <w:tc>
          <w:tcPr>
            <w:tcW w:w="1197" w:type="dxa"/>
            <w:shd w:val="clear" w:color="auto" w:fill="auto"/>
            <w:vAlign w:val="bottom"/>
          </w:tcPr>
          <w:p w14:paraId="59F64987" w14:textId="77777777" w:rsidR="0016669C" w:rsidRPr="00C07995" w:rsidRDefault="0016669C" w:rsidP="0016669C">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shd w:val="clear" w:color="auto" w:fill="auto"/>
            <w:vAlign w:val="bottom"/>
          </w:tcPr>
          <w:p w14:paraId="586FA738" w14:textId="77777777" w:rsidR="0016669C" w:rsidRPr="00C07995" w:rsidRDefault="0016669C" w:rsidP="0016669C">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tcPr>
          <w:p w14:paraId="4E6EEDC1" w14:textId="77777777" w:rsidR="0016669C" w:rsidRPr="00A37A69" w:rsidRDefault="0016669C" w:rsidP="0016669C">
            <w:pPr>
              <w:pStyle w:val="acctfourfigures"/>
              <w:tabs>
                <w:tab w:val="clear" w:pos="765"/>
              </w:tabs>
              <w:spacing w:line="240" w:lineRule="auto"/>
              <w:ind w:left="66" w:right="94"/>
              <w:jc w:val="right"/>
              <w:rPr>
                <w:rFonts w:ascii="Browallia New" w:hAnsi="Browallia New" w:cs="Browallia New"/>
                <w:sz w:val="28"/>
                <w:szCs w:val="28"/>
                <w:lang w:val="en-US"/>
              </w:rPr>
            </w:pPr>
          </w:p>
        </w:tc>
        <w:tc>
          <w:tcPr>
            <w:tcW w:w="1206" w:type="dxa"/>
          </w:tcPr>
          <w:p w14:paraId="10A3D9DC" w14:textId="77777777" w:rsidR="0016669C" w:rsidRPr="00A37A69" w:rsidRDefault="0016669C" w:rsidP="0016669C">
            <w:pPr>
              <w:pStyle w:val="acctfourfigures"/>
              <w:tabs>
                <w:tab w:val="clear" w:pos="765"/>
                <w:tab w:val="decimal" w:pos="1050"/>
              </w:tabs>
              <w:spacing w:line="240" w:lineRule="auto"/>
              <w:ind w:left="-117" w:right="94"/>
              <w:rPr>
                <w:rFonts w:ascii="Browallia New" w:hAnsi="Browallia New" w:cs="Browallia New"/>
                <w:sz w:val="28"/>
                <w:szCs w:val="28"/>
              </w:rPr>
            </w:pPr>
          </w:p>
        </w:tc>
      </w:tr>
      <w:tr w:rsidR="0016669C" w:rsidRPr="0016669C" w14:paraId="71182450"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33709DE3" w14:textId="1F560192" w:rsidR="0016669C" w:rsidRPr="00C07995" w:rsidRDefault="0016669C" w:rsidP="0016669C">
            <w:pPr>
              <w:tabs>
                <w:tab w:val="left" w:pos="-259"/>
                <w:tab w:val="left" w:pos="540"/>
              </w:tabs>
              <w:spacing w:line="240" w:lineRule="auto"/>
              <w:ind w:right="223"/>
              <w:rPr>
                <w:rFonts w:ascii="Browallia New" w:hAnsi="Browallia New" w:cs="Browallia New"/>
                <w:sz w:val="28"/>
                <w:szCs w:val="28"/>
                <w:cs/>
                <w:lang w:val="en-GB"/>
              </w:rPr>
            </w:pPr>
            <w:r w:rsidRPr="00C07995">
              <w:rPr>
                <w:rFonts w:ascii="Browallia New" w:hAnsi="Browallia New" w:cs="Browallia New"/>
                <w:sz w:val="28"/>
                <w:szCs w:val="28"/>
                <w:cs/>
                <w:lang w:val="en-GB"/>
              </w:rPr>
              <w:t>การเปลี่ยนแปลงของผลต่างชั่วคราว</w:t>
            </w:r>
            <w:r w:rsidRPr="00C07995">
              <w:rPr>
                <w:rFonts w:ascii="Browallia New" w:hAnsi="Browallia New" w:cs="Browallia New"/>
                <w:sz w:val="28"/>
                <w:szCs w:val="28"/>
              </w:rPr>
              <w:t xml:space="preserve">   </w:t>
            </w:r>
          </w:p>
        </w:tc>
        <w:tc>
          <w:tcPr>
            <w:tcW w:w="1197" w:type="dxa"/>
            <w:shd w:val="clear" w:color="auto" w:fill="auto"/>
            <w:vAlign w:val="bottom"/>
          </w:tcPr>
          <w:p w14:paraId="0265E8A8" w14:textId="0640646C" w:rsidR="0016669C" w:rsidRPr="00C07995" w:rsidRDefault="00463A11" w:rsidP="0016669C">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w:t>
            </w:r>
            <w:r w:rsidR="00223DC9">
              <w:rPr>
                <w:rFonts w:ascii="Browallia New" w:hAnsi="Browallia New" w:cs="Browallia New"/>
                <w:sz w:val="28"/>
                <w:szCs w:val="28"/>
                <w:lang w:val="en-US"/>
              </w:rPr>
              <w:t>18,288</w:t>
            </w:r>
            <w:r>
              <w:rPr>
                <w:rFonts w:ascii="Browallia New" w:hAnsi="Browallia New" w:cs="Browallia New" w:hint="cs"/>
                <w:sz w:val="28"/>
                <w:szCs w:val="28"/>
                <w:cs/>
                <w:lang w:val="en-US" w:bidi="th-TH"/>
              </w:rPr>
              <w:t>)</w:t>
            </w:r>
          </w:p>
        </w:tc>
        <w:tc>
          <w:tcPr>
            <w:tcW w:w="1251" w:type="dxa"/>
            <w:tcBorders>
              <w:left w:val="nil"/>
            </w:tcBorders>
            <w:shd w:val="clear" w:color="auto" w:fill="auto"/>
            <w:vAlign w:val="bottom"/>
          </w:tcPr>
          <w:p w14:paraId="1A9B2AAF" w14:textId="3CA72DDA" w:rsidR="0016669C" w:rsidRPr="00C07995" w:rsidRDefault="0016669C" w:rsidP="0016669C">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C07995">
              <w:rPr>
                <w:rFonts w:ascii="Browallia New" w:hAnsi="Browallia New" w:cs="Browallia New"/>
                <w:sz w:val="28"/>
                <w:szCs w:val="28"/>
                <w:lang w:val="en-US"/>
              </w:rPr>
              <w:t>(16,588)</w:t>
            </w:r>
          </w:p>
        </w:tc>
        <w:tc>
          <w:tcPr>
            <w:tcW w:w="1184" w:type="dxa"/>
          </w:tcPr>
          <w:p w14:paraId="4DC13126" w14:textId="022A5873" w:rsidR="0016669C" w:rsidRPr="00A37A69" w:rsidRDefault="0056734D" w:rsidP="0016669C">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A37A69">
              <w:rPr>
                <w:rFonts w:ascii="Browallia New" w:hAnsi="Browallia New" w:cs="Browallia New"/>
                <w:sz w:val="28"/>
                <w:szCs w:val="28"/>
                <w:lang w:val="en-US"/>
              </w:rPr>
              <w:t>(29,</w:t>
            </w:r>
            <w:r w:rsidR="004A2D05" w:rsidRPr="00A37A69">
              <w:rPr>
                <w:rFonts w:ascii="Browallia New" w:hAnsi="Browallia New" w:cs="Browallia New"/>
                <w:sz w:val="28"/>
                <w:szCs w:val="28"/>
                <w:lang w:val="en-US"/>
              </w:rPr>
              <w:t>9</w:t>
            </w:r>
            <w:r w:rsidR="000F6783">
              <w:rPr>
                <w:rFonts w:ascii="Browallia New" w:hAnsi="Browallia New" w:cs="Browallia New"/>
                <w:sz w:val="28"/>
                <w:szCs w:val="28"/>
                <w:lang w:val="en-US"/>
              </w:rPr>
              <w:t>86</w:t>
            </w:r>
            <w:r w:rsidR="004A2D05" w:rsidRPr="00A37A69">
              <w:rPr>
                <w:rFonts w:ascii="Browallia New" w:hAnsi="Browallia New" w:cs="Browallia New"/>
                <w:sz w:val="28"/>
                <w:szCs w:val="28"/>
                <w:lang w:val="en-US"/>
              </w:rPr>
              <w:t>)</w:t>
            </w:r>
          </w:p>
        </w:tc>
        <w:tc>
          <w:tcPr>
            <w:tcW w:w="1206" w:type="dxa"/>
          </w:tcPr>
          <w:p w14:paraId="07876AC8" w14:textId="2A037486" w:rsidR="0016669C" w:rsidRPr="00A37A69" w:rsidRDefault="0016669C" w:rsidP="0016669C">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A37A69">
              <w:rPr>
                <w:rFonts w:ascii="Browallia New" w:hAnsi="Browallia New" w:cs="Browallia New"/>
                <w:sz w:val="28"/>
                <w:szCs w:val="28"/>
                <w:lang w:val="en-US"/>
              </w:rPr>
              <w:t>(14,022)</w:t>
            </w:r>
          </w:p>
        </w:tc>
      </w:tr>
      <w:tr w:rsidR="0016669C" w:rsidRPr="0016669C" w14:paraId="7757ACB3" w14:textId="77777777" w:rsidTr="006D118B">
        <w:tblPrEx>
          <w:tblCellMar>
            <w:left w:w="30" w:type="dxa"/>
            <w:right w:w="30" w:type="dxa"/>
          </w:tblCellMar>
          <w:tblLook w:val="0000" w:firstRow="0" w:lastRow="0" w:firstColumn="0" w:lastColumn="0" w:noHBand="0" w:noVBand="0"/>
        </w:tblPrEx>
        <w:trPr>
          <w:cantSplit/>
        </w:trPr>
        <w:tc>
          <w:tcPr>
            <w:tcW w:w="4122" w:type="dxa"/>
            <w:vAlign w:val="bottom"/>
          </w:tcPr>
          <w:p w14:paraId="463610F7" w14:textId="77777777" w:rsidR="0016669C" w:rsidRPr="00C07995" w:rsidRDefault="0016669C" w:rsidP="0016669C">
            <w:pPr>
              <w:tabs>
                <w:tab w:val="left" w:pos="-259"/>
                <w:tab w:val="left" w:pos="540"/>
              </w:tabs>
              <w:spacing w:line="240" w:lineRule="auto"/>
              <w:ind w:left="354" w:right="223" w:hanging="354"/>
              <w:rPr>
                <w:rFonts w:ascii="Browallia New" w:hAnsi="Browallia New" w:cs="Browallia New"/>
                <w:sz w:val="28"/>
                <w:szCs w:val="28"/>
                <w:cs/>
                <w:lang w:val="en-GB"/>
              </w:rPr>
            </w:pPr>
          </w:p>
        </w:tc>
        <w:tc>
          <w:tcPr>
            <w:tcW w:w="1197" w:type="dxa"/>
            <w:vAlign w:val="bottom"/>
          </w:tcPr>
          <w:p w14:paraId="2335AFF8" w14:textId="77777777" w:rsidR="0016669C" w:rsidRPr="00C07995" w:rsidRDefault="0016669C" w:rsidP="0016669C">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vAlign w:val="bottom"/>
          </w:tcPr>
          <w:p w14:paraId="5DAC8792" w14:textId="77777777" w:rsidR="0016669C" w:rsidRPr="00C07995" w:rsidRDefault="0016669C" w:rsidP="0016669C">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tcPr>
          <w:p w14:paraId="3ED9DB02" w14:textId="77777777" w:rsidR="0016669C" w:rsidRPr="00A37A69" w:rsidRDefault="0016669C" w:rsidP="0016669C">
            <w:pPr>
              <w:pStyle w:val="acctfourfigures"/>
              <w:tabs>
                <w:tab w:val="clear" w:pos="765"/>
              </w:tabs>
              <w:spacing w:line="240" w:lineRule="auto"/>
              <w:ind w:left="66" w:right="94"/>
              <w:jc w:val="right"/>
              <w:rPr>
                <w:rFonts w:ascii="Browallia New" w:hAnsi="Browallia New" w:cs="Browallia New"/>
                <w:sz w:val="28"/>
                <w:szCs w:val="28"/>
                <w:lang w:val="en-US"/>
              </w:rPr>
            </w:pPr>
          </w:p>
        </w:tc>
        <w:tc>
          <w:tcPr>
            <w:tcW w:w="1206" w:type="dxa"/>
          </w:tcPr>
          <w:p w14:paraId="46B3B5F1" w14:textId="77777777" w:rsidR="0016669C" w:rsidRPr="00A37A69" w:rsidRDefault="0016669C" w:rsidP="0016669C">
            <w:pPr>
              <w:pStyle w:val="acctfourfigures"/>
              <w:tabs>
                <w:tab w:val="clear" w:pos="765"/>
              </w:tabs>
              <w:spacing w:line="240" w:lineRule="auto"/>
              <w:ind w:left="66" w:right="94"/>
              <w:jc w:val="right"/>
              <w:rPr>
                <w:rFonts w:ascii="Browallia New" w:hAnsi="Browallia New" w:cs="Browallia New"/>
                <w:sz w:val="28"/>
                <w:szCs w:val="28"/>
                <w:lang w:val="en-US"/>
              </w:rPr>
            </w:pPr>
          </w:p>
        </w:tc>
      </w:tr>
      <w:tr w:rsidR="0016669C" w:rsidRPr="0016669C" w14:paraId="251230DC" w14:textId="77777777" w:rsidTr="006D118B">
        <w:tblPrEx>
          <w:tblCellMar>
            <w:left w:w="30" w:type="dxa"/>
            <w:right w:w="30" w:type="dxa"/>
          </w:tblCellMar>
          <w:tblLook w:val="0000" w:firstRow="0" w:lastRow="0" w:firstColumn="0" w:lastColumn="0" w:noHBand="0" w:noVBand="0"/>
        </w:tblPrEx>
        <w:trPr>
          <w:cantSplit/>
        </w:trPr>
        <w:tc>
          <w:tcPr>
            <w:tcW w:w="4122" w:type="dxa"/>
            <w:vAlign w:val="bottom"/>
          </w:tcPr>
          <w:p w14:paraId="79893A2C" w14:textId="1450DB6D" w:rsidR="0016669C" w:rsidRPr="00C07995" w:rsidRDefault="0016669C" w:rsidP="0016669C">
            <w:pPr>
              <w:tabs>
                <w:tab w:val="left" w:pos="-259"/>
                <w:tab w:val="left" w:pos="540"/>
              </w:tabs>
              <w:spacing w:line="240" w:lineRule="auto"/>
              <w:ind w:left="354" w:right="223" w:hanging="354"/>
              <w:rPr>
                <w:rFonts w:ascii="Browallia New" w:hAnsi="Browallia New" w:cs="Browallia New"/>
                <w:b/>
                <w:bCs/>
                <w:sz w:val="28"/>
                <w:szCs w:val="28"/>
                <w:cs/>
                <w:lang w:val="en-GB"/>
              </w:rPr>
            </w:pPr>
            <w:r w:rsidRPr="00C07995">
              <w:rPr>
                <w:rFonts w:ascii="Browallia New" w:hAnsi="Browallia New" w:cs="Browallia New"/>
                <w:b/>
                <w:bCs/>
                <w:sz w:val="28"/>
                <w:szCs w:val="28"/>
                <w:cs/>
                <w:lang w:val="en-GB"/>
              </w:rPr>
              <w:t>รวมภาษีเงินได้</w:t>
            </w:r>
            <w:r w:rsidRPr="00C07995">
              <w:rPr>
                <w:rFonts w:ascii="Browallia New" w:hAnsi="Browallia New" w:cs="Browallia New"/>
                <w:b/>
                <w:bCs/>
                <w:sz w:val="28"/>
                <w:szCs w:val="28"/>
                <w:lang w:val="en-GB"/>
              </w:rPr>
              <w:t xml:space="preserve"> </w:t>
            </w:r>
            <w:r w:rsidRPr="00C07995">
              <w:rPr>
                <w:rFonts w:ascii="Browallia New" w:hAnsi="Browallia New" w:cs="Browallia New"/>
                <w:b/>
                <w:bCs/>
                <w:sz w:val="28"/>
                <w:szCs w:val="28"/>
                <w:cs/>
                <w:lang w:val="en-GB"/>
              </w:rPr>
              <w:t>(กลับรายการภาษีเงินได้)</w:t>
            </w:r>
          </w:p>
        </w:tc>
        <w:tc>
          <w:tcPr>
            <w:tcW w:w="1197" w:type="dxa"/>
            <w:vAlign w:val="bottom"/>
          </w:tcPr>
          <w:p w14:paraId="2089A099" w14:textId="5381D44F" w:rsidR="0016669C" w:rsidRPr="00C07995" w:rsidRDefault="008C0F27" w:rsidP="0016669C">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Pr>
                <w:rFonts w:ascii="Browallia New" w:hAnsi="Browallia New" w:cs="Browallia New"/>
                <w:sz w:val="28"/>
                <w:szCs w:val="28"/>
                <w:lang w:val="en-US"/>
              </w:rPr>
              <w:t>5,591</w:t>
            </w:r>
          </w:p>
        </w:tc>
        <w:tc>
          <w:tcPr>
            <w:tcW w:w="1251" w:type="dxa"/>
            <w:tcBorders>
              <w:left w:val="nil"/>
            </w:tcBorders>
            <w:vAlign w:val="bottom"/>
          </w:tcPr>
          <w:p w14:paraId="5AE2D5BD" w14:textId="07214C08" w:rsidR="0016669C" w:rsidRPr="00C07995" w:rsidRDefault="0016669C" w:rsidP="0016669C">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C07995">
              <w:rPr>
                <w:rFonts w:ascii="Browallia New" w:hAnsi="Browallia New" w:cs="Browallia New"/>
                <w:sz w:val="28"/>
                <w:szCs w:val="28"/>
                <w:lang w:val="en-US"/>
              </w:rPr>
              <w:t>17,990</w:t>
            </w:r>
          </w:p>
        </w:tc>
        <w:tc>
          <w:tcPr>
            <w:tcW w:w="1184" w:type="dxa"/>
          </w:tcPr>
          <w:p w14:paraId="4B2E8A6D" w14:textId="17D03C27" w:rsidR="0016669C" w:rsidRPr="00A37A69" w:rsidRDefault="00FD3CAA" w:rsidP="0016669C">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A37A69">
              <w:rPr>
                <w:rFonts w:ascii="Browallia New" w:hAnsi="Browallia New" w:cs="Browallia New"/>
                <w:sz w:val="28"/>
                <w:szCs w:val="28"/>
                <w:lang w:val="en-US"/>
              </w:rPr>
              <w:t>(29,9</w:t>
            </w:r>
            <w:r w:rsidR="000F6783">
              <w:rPr>
                <w:rFonts w:ascii="Browallia New" w:hAnsi="Browallia New" w:cs="Browallia New"/>
                <w:sz w:val="28"/>
                <w:szCs w:val="28"/>
                <w:lang w:val="en-US"/>
              </w:rPr>
              <w:t>86</w:t>
            </w:r>
            <w:r w:rsidRPr="00A37A69">
              <w:rPr>
                <w:rFonts w:ascii="Browallia New" w:hAnsi="Browallia New" w:cs="Browallia New"/>
                <w:sz w:val="28"/>
                <w:szCs w:val="28"/>
                <w:lang w:val="en-US"/>
              </w:rPr>
              <w:t>)</w:t>
            </w:r>
          </w:p>
        </w:tc>
        <w:tc>
          <w:tcPr>
            <w:tcW w:w="1206" w:type="dxa"/>
          </w:tcPr>
          <w:p w14:paraId="53815E79" w14:textId="319561B4" w:rsidR="0016669C" w:rsidRPr="00A37A69" w:rsidRDefault="0016669C" w:rsidP="0016669C">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A37A69">
              <w:rPr>
                <w:rFonts w:ascii="Browallia New" w:hAnsi="Browallia New" w:cs="Browallia New"/>
                <w:sz w:val="28"/>
                <w:szCs w:val="28"/>
                <w:lang w:val="en-US"/>
              </w:rPr>
              <w:t>(14,022)</w:t>
            </w:r>
          </w:p>
        </w:tc>
      </w:tr>
    </w:tbl>
    <w:p w14:paraId="4F18AE9F" w14:textId="5F7CE918" w:rsidR="00027B43" w:rsidRPr="00A443EA" w:rsidRDefault="0002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cs/>
        </w:rPr>
      </w:pPr>
    </w:p>
    <w:p w14:paraId="2384136A" w14:textId="79A87836" w:rsidR="001F4AFA" w:rsidRPr="00ED4E1E" w:rsidRDefault="001F4AFA" w:rsidP="00424777">
      <w:pPr>
        <w:pStyle w:val="BodyText"/>
        <w:tabs>
          <w:tab w:val="clear" w:pos="454"/>
        </w:tabs>
        <w:spacing w:after="0" w:line="240" w:lineRule="auto"/>
        <w:ind w:left="450"/>
        <w:rPr>
          <w:rFonts w:ascii="Browallia New" w:hAnsi="Browallia New" w:cs="Browallia New"/>
          <w:color w:val="0000FF"/>
          <w:sz w:val="28"/>
          <w:szCs w:val="28"/>
        </w:rPr>
      </w:pPr>
      <w:r w:rsidRPr="00ED4E1E">
        <w:rPr>
          <w:rFonts w:ascii="Browallia New" w:hAnsi="Browallia New" w:cs="Browallia New"/>
          <w:i/>
          <w:iCs/>
          <w:sz w:val="28"/>
          <w:szCs w:val="28"/>
          <w:cs/>
        </w:rPr>
        <w:t>ภาษีเงินได้ที่รับรู้ในกำไรขาดทุนเบ็ดเสร็จอื่น</w:t>
      </w:r>
    </w:p>
    <w:p w14:paraId="152C051C" w14:textId="156ED851" w:rsidR="00DF5B7B" w:rsidRPr="00A443EA" w:rsidRDefault="00DF5B7B"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tbl>
      <w:tblPr>
        <w:tblW w:w="8958" w:type="dxa"/>
        <w:tblInd w:w="426" w:type="dxa"/>
        <w:tblLayout w:type="fixed"/>
        <w:tblCellMar>
          <w:left w:w="79" w:type="dxa"/>
          <w:right w:w="79" w:type="dxa"/>
        </w:tblCellMar>
        <w:tblLook w:val="0000" w:firstRow="0" w:lastRow="0" w:firstColumn="0" w:lastColumn="0" w:noHBand="0" w:noVBand="0"/>
      </w:tblPr>
      <w:tblGrid>
        <w:gridCol w:w="2706"/>
        <w:gridCol w:w="899"/>
        <w:gridCol w:w="180"/>
        <w:gridCol w:w="861"/>
        <w:gridCol w:w="180"/>
        <w:gridCol w:w="847"/>
        <w:gridCol w:w="200"/>
        <w:gridCol w:w="917"/>
        <w:gridCol w:w="200"/>
        <w:gridCol w:w="847"/>
        <w:gridCol w:w="200"/>
        <w:gridCol w:w="911"/>
        <w:gridCol w:w="10"/>
      </w:tblGrid>
      <w:tr w:rsidR="00DF5B7B" w:rsidRPr="00ED4E1E" w14:paraId="1E6C275C" w14:textId="77777777" w:rsidTr="00D0124B">
        <w:trPr>
          <w:cantSplit/>
        </w:trPr>
        <w:tc>
          <w:tcPr>
            <w:tcW w:w="2706" w:type="dxa"/>
          </w:tcPr>
          <w:p w14:paraId="7636518B" w14:textId="77777777" w:rsidR="00DF5B7B" w:rsidRPr="00ED4E1E" w:rsidRDefault="00DF5B7B" w:rsidP="001B4041">
            <w:pPr>
              <w:spacing w:line="240" w:lineRule="auto"/>
              <w:rPr>
                <w:rFonts w:ascii="Browallia New" w:hAnsi="Browallia New" w:cs="Browallia New"/>
                <w:sz w:val="26"/>
                <w:szCs w:val="26"/>
                <w:cs/>
              </w:rPr>
            </w:pPr>
          </w:p>
        </w:tc>
        <w:tc>
          <w:tcPr>
            <w:tcW w:w="2967" w:type="dxa"/>
            <w:gridSpan w:val="5"/>
          </w:tcPr>
          <w:p w14:paraId="1CE3284D" w14:textId="77777777" w:rsidR="00DF5B7B" w:rsidRPr="00ED4E1E" w:rsidRDefault="00DF5B7B" w:rsidP="001B4041">
            <w:pPr>
              <w:pStyle w:val="acctfourfigures"/>
              <w:spacing w:line="240" w:lineRule="auto"/>
              <w:ind w:right="11"/>
              <w:jc w:val="right"/>
              <w:rPr>
                <w:rFonts w:ascii="Browallia New" w:hAnsi="Browallia New" w:cs="Browallia New"/>
                <w:sz w:val="26"/>
                <w:szCs w:val="26"/>
              </w:rPr>
            </w:pPr>
          </w:p>
        </w:tc>
        <w:tc>
          <w:tcPr>
            <w:tcW w:w="200" w:type="dxa"/>
          </w:tcPr>
          <w:p w14:paraId="518DCD8A" w14:textId="77777777"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p>
        </w:tc>
        <w:tc>
          <w:tcPr>
            <w:tcW w:w="3085" w:type="dxa"/>
            <w:gridSpan w:val="6"/>
          </w:tcPr>
          <w:p w14:paraId="4813107B" w14:textId="77777777"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r w:rsidRPr="00ED4E1E">
              <w:rPr>
                <w:rFonts w:ascii="Browallia New" w:hAnsi="Browallia New" w:cs="Browallia New"/>
                <w:b/>
                <w:sz w:val="26"/>
                <w:szCs w:val="26"/>
                <w:cs/>
                <w:lang w:bidi="th-TH"/>
              </w:rPr>
              <w:t>(หน่วย</w:t>
            </w:r>
            <w:r w:rsidR="00F46B29" w:rsidRPr="00F46B29">
              <w:rPr>
                <w:rFonts w:ascii="Browallia New" w:hAnsi="Browallia New" w:cs="Browallia New"/>
                <w:b/>
                <w:sz w:val="26"/>
                <w:szCs w:val="26"/>
                <w:lang w:val="en-US" w:bidi="th-TH"/>
              </w:rPr>
              <w:t xml:space="preserve"> </w:t>
            </w:r>
            <w:r w:rsidRPr="00ED4E1E">
              <w:rPr>
                <w:rFonts w:ascii="Browallia New" w:hAnsi="Browallia New" w:cs="Browallia New"/>
                <w:b/>
                <w:sz w:val="26"/>
                <w:szCs w:val="26"/>
                <w:cs/>
                <w:lang w:bidi="th-TH"/>
              </w:rPr>
              <w:t>:</w:t>
            </w:r>
            <w:r w:rsidR="00F46B29" w:rsidRPr="00F46B29">
              <w:rPr>
                <w:rFonts w:ascii="Browallia New" w:hAnsi="Browallia New" w:cs="Browallia New"/>
                <w:b/>
                <w:sz w:val="26"/>
                <w:szCs w:val="26"/>
                <w:lang w:val="en-US" w:bidi="th-TH"/>
              </w:rPr>
              <w:t xml:space="preserve"> </w:t>
            </w:r>
            <w:r w:rsidRPr="00ED4E1E">
              <w:rPr>
                <w:rFonts w:ascii="Browallia New" w:hAnsi="Browallia New" w:cs="Browallia New"/>
                <w:b/>
                <w:sz w:val="26"/>
                <w:szCs w:val="26"/>
                <w:cs/>
                <w:lang w:bidi="th-TH"/>
              </w:rPr>
              <w:t>พันบาท)</w:t>
            </w:r>
          </w:p>
        </w:tc>
      </w:tr>
      <w:tr w:rsidR="005D16FF" w:rsidRPr="00ED4E1E" w14:paraId="79DA7C89" w14:textId="77777777" w:rsidTr="00D0124B">
        <w:trPr>
          <w:gridAfter w:val="1"/>
          <w:wAfter w:w="10" w:type="dxa"/>
          <w:cantSplit/>
        </w:trPr>
        <w:tc>
          <w:tcPr>
            <w:tcW w:w="2706" w:type="dxa"/>
          </w:tcPr>
          <w:p w14:paraId="22D7DBCA" w14:textId="77777777" w:rsidR="005D16FF" w:rsidRPr="00ED4E1E" w:rsidRDefault="005D16FF" w:rsidP="001F47E4">
            <w:pPr>
              <w:spacing w:line="240" w:lineRule="auto"/>
              <w:rPr>
                <w:rFonts w:ascii="Browallia New" w:hAnsi="Browallia New" w:cs="Browallia New"/>
                <w:sz w:val="26"/>
                <w:szCs w:val="26"/>
                <w:cs/>
              </w:rPr>
            </w:pPr>
          </w:p>
        </w:tc>
        <w:tc>
          <w:tcPr>
            <w:tcW w:w="6242" w:type="dxa"/>
            <w:gridSpan w:val="11"/>
            <w:tcBorders>
              <w:bottom w:val="single" w:sz="4" w:space="0" w:color="auto"/>
            </w:tcBorders>
          </w:tcPr>
          <w:p w14:paraId="4E1795CB" w14:textId="02ED1F3A" w:rsidR="005D16FF" w:rsidRPr="00ED4E1E" w:rsidRDefault="006B04F8" w:rsidP="00305392">
            <w:pPr>
              <w:pStyle w:val="acctfourfigures"/>
              <w:tabs>
                <w:tab w:val="clear" w:pos="765"/>
              </w:tabs>
              <w:spacing w:line="240" w:lineRule="auto"/>
              <w:ind w:left="-97" w:right="11"/>
              <w:jc w:val="center"/>
              <w:rPr>
                <w:rFonts w:ascii="Browallia New" w:hAnsi="Browallia New" w:cs="Browallia New"/>
                <w:sz w:val="26"/>
                <w:szCs w:val="26"/>
                <w:cs/>
                <w:lang w:bidi="th-TH"/>
              </w:rPr>
            </w:pPr>
            <w:r w:rsidRPr="00ED4E1E">
              <w:rPr>
                <w:rFonts w:ascii="Browallia New" w:hAnsi="Browallia New" w:cs="Browallia New"/>
                <w:sz w:val="26"/>
                <w:szCs w:val="26"/>
              </w:rPr>
              <w:t>256</w:t>
            </w:r>
            <w:r w:rsidR="001A77F1">
              <w:rPr>
                <w:rFonts w:ascii="Browallia New" w:hAnsi="Browallia New" w:cs="Browallia New"/>
                <w:sz w:val="26"/>
                <w:szCs w:val="26"/>
              </w:rPr>
              <w:t>4</w:t>
            </w:r>
          </w:p>
        </w:tc>
      </w:tr>
      <w:tr w:rsidR="00DF5B7B" w:rsidRPr="00ED4E1E" w14:paraId="4EB9B6C3" w14:textId="77777777" w:rsidTr="00D0124B">
        <w:trPr>
          <w:cantSplit/>
        </w:trPr>
        <w:tc>
          <w:tcPr>
            <w:tcW w:w="2706" w:type="dxa"/>
          </w:tcPr>
          <w:p w14:paraId="7898D127" w14:textId="77777777" w:rsidR="00DF5B7B" w:rsidRPr="00ED4E1E" w:rsidRDefault="00DF5B7B" w:rsidP="00DF5B7B">
            <w:pPr>
              <w:spacing w:line="240" w:lineRule="auto"/>
              <w:rPr>
                <w:rFonts w:ascii="Browallia New" w:hAnsi="Browallia New" w:cs="Browallia New"/>
                <w:sz w:val="26"/>
                <w:szCs w:val="26"/>
                <w:cs/>
              </w:rPr>
            </w:pPr>
          </w:p>
        </w:tc>
        <w:tc>
          <w:tcPr>
            <w:tcW w:w="2967" w:type="dxa"/>
            <w:gridSpan w:val="5"/>
            <w:tcBorders>
              <w:top w:val="single" w:sz="4" w:space="0" w:color="auto"/>
              <w:bottom w:val="single" w:sz="4" w:space="0" w:color="auto"/>
            </w:tcBorders>
            <w:shd w:val="clear" w:color="auto" w:fill="auto"/>
          </w:tcPr>
          <w:p w14:paraId="199CD09D" w14:textId="371632E2" w:rsidR="00DF5B7B" w:rsidRPr="00ED4E1E" w:rsidRDefault="006B04F8" w:rsidP="00DF5B7B">
            <w:pPr>
              <w:pStyle w:val="acctfourfigures"/>
              <w:tabs>
                <w:tab w:val="clear" w:pos="765"/>
              </w:tabs>
              <w:spacing w:line="240" w:lineRule="auto"/>
              <w:ind w:right="11"/>
              <w:jc w:val="center"/>
              <w:rPr>
                <w:rFonts w:ascii="Browallia New" w:hAnsi="Browallia New" w:cs="Browallia New"/>
                <w:sz w:val="26"/>
                <w:szCs w:val="26"/>
                <w:lang w:bidi="th-TH"/>
              </w:rPr>
            </w:pPr>
            <w:r w:rsidRPr="00ED4E1E">
              <w:rPr>
                <w:rFonts w:ascii="Browallia New" w:hAnsi="Browallia New" w:cs="Browallia New"/>
                <w:sz w:val="26"/>
                <w:szCs w:val="26"/>
                <w:cs/>
                <w:lang w:bidi="th-TH"/>
              </w:rPr>
              <w:t>งบการเงินรวม</w:t>
            </w:r>
          </w:p>
        </w:tc>
        <w:tc>
          <w:tcPr>
            <w:tcW w:w="200" w:type="dxa"/>
            <w:shd w:val="clear" w:color="auto" w:fill="auto"/>
          </w:tcPr>
          <w:p w14:paraId="2FFBCBDC" w14:textId="77777777" w:rsidR="00DF5B7B" w:rsidRPr="00ED4E1E" w:rsidRDefault="00DF5B7B" w:rsidP="00DF5B7B">
            <w:pPr>
              <w:pStyle w:val="acctfourfigures"/>
              <w:tabs>
                <w:tab w:val="clear" w:pos="765"/>
              </w:tabs>
              <w:spacing w:line="240" w:lineRule="auto"/>
              <w:ind w:right="11"/>
              <w:jc w:val="center"/>
              <w:rPr>
                <w:rFonts w:ascii="Browallia New" w:hAnsi="Browallia New" w:cs="Browallia New"/>
                <w:sz w:val="26"/>
                <w:szCs w:val="26"/>
              </w:rPr>
            </w:pPr>
          </w:p>
        </w:tc>
        <w:tc>
          <w:tcPr>
            <w:tcW w:w="3085" w:type="dxa"/>
            <w:gridSpan w:val="6"/>
            <w:tcBorders>
              <w:top w:val="single" w:sz="4" w:space="0" w:color="auto"/>
              <w:bottom w:val="single" w:sz="4" w:space="0" w:color="auto"/>
            </w:tcBorders>
            <w:shd w:val="clear" w:color="auto" w:fill="auto"/>
          </w:tcPr>
          <w:p w14:paraId="69C892EE" w14:textId="43724EAE" w:rsidR="00DF5B7B" w:rsidRPr="00ED4E1E" w:rsidRDefault="00A60C50" w:rsidP="00DF5B7B">
            <w:pPr>
              <w:pStyle w:val="acctfourfigures"/>
              <w:tabs>
                <w:tab w:val="clear" w:pos="765"/>
              </w:tabs>
              <w:spacing w:line="240" w:lineRule="auto"/>
              <w:ind w:right="11"/>
              <w:jc w:val="center"/>
              <w:rPr>
                <w:rFonts w:ascii="Browallia New" w:hAnsi="Browallia New" w:cs="Browallia New"/>
                <w:sz w:val="26"/>
                <w:szCs w:val="26"/>
              </w:rPr>
            </w:pPr>
            <w:r w:rsidRPr="00A60C50">
              <w:rPr>
                <w:rFonts w:ascii="Browallia New" w:hAnsi="Browallia New" w:cs="Browallia New"/>
                <w:sz w:val="26"/>
                <w:szCs w:val="26"/>
                <w:cs/>
                <w:lang w:bidi="th-TH"/>
              </w:rPr>
              <w:t>งบการเงินเฉพาะของบริษัท</w:t>
            </w:r>
          </w:p>
        </w:tc>
      </w:tr>
      <w:tr w:rsidR="00DF5B7B" w:rsidRPr="00ED4E1E" w14:paraId="0B203235" w14:textId="77777777" w:rsidTr="00D0124B">
        <w:trPr>
          <w:cantSplit/>
        </w:trPr>
        <w:tc>
          <w:tcPr>
            <w:tcW w:w="2706" w:type="dxa"/>
          </w:tcPr>
          <w:p w14:paraId="45A52BCF" w14:textId="77777777" w:rsidR="00DF5B7B" w:rsidRPr="00ED4E1E" w:rsidRDefault="00DF5B7B" w:rsidP="00DF5B7B">
            <w:pPr>
              <w:spacing w:line="240" w:lineRule="auto"/>
              <w:rPr>
                <w:rFonts w:ascii="Browallia New" w:hAnsi="Browallia New" w:cs="Browallia New"/>
                <w:sz w:val="26"/>
                <w:szCs w:val="26"/>
                <w:cs/>
              </w:rPr>
            </w:pPr>
          </w:p>
        </w:tc>
        <w:tc>
          <w:tcPr>
            <w:tcW w:w="899" w:type="dxa"/>
            <w:tcBorders>
              <w:top w:val="single" w:sz="4" w:space="0" w:color="auto"/>
              <w:bottom w:val="single" w:sz="4" w:space="0" w:color="auto"/>
            </w:tcBorders>
            <w:shd w:val="clear" w:color="auto" w:fill="auto"/>
            <w:vAlign w:val="bottom"/>
          </w:tcPr>
          <w:p w14:paraId="03B58A2B"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31695899" w14:textId="668237F6"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3178C1D2"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61" w:type="dxa"/>
            <w:tcBorders>
              <w:top w:val="single" w:sz="4" w:space="0" w:color="auto"/>
              <w:bottom w:val="single" w:sz="4" w:space="0" w:color="auto"/>
            </w:tcBorders>
            <w:shd w:val="clear" w:color="auto" w:fill="auto"/>
            <w:vAlign w:val="bottom"/>
          </w:tcPr>
          <w:p w14:paraId="00B05FC6" w14:textId="05B34698"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0956D12D"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47" w:type="dxa"/>
            <w:tcBorders>
              <w:top w:val="single" w:sz="4" w:space="0" w:color="auto"/>
              <w:bottom w:val="single" w:sz="4" w:space="0" w:color="auto"/>
            </w:tcBorders>
            <w:shd w:val="clear" w:color="auto" w:fill="auto"/>
            <w:vAlign w:val="bottom"/>
          </w:tcPr>
          <w:p w14:paraId="48017892"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3088012E" w14:textId="7B7B580B"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ภาษีเงินได้</w:t>
            </w:r>
          </w:p>
        </w:tc>
        <w:tc>
          <w:tcPr>
            <w:tcW w:w="200" w:type="dxa"/>
            <w:shd w:val="clear" w:color="auto" w:fill="auto"/>
          </w:tcPr>
          <w:p w14:paraId="6CA2152E"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7" w:type="dxa"/>
            <w:tcBorders>
              <w:top w:val="single" w:sz="4" w:space="0" w:color="auto"/>
              <w:bottom w:val="single" w:sz="4" w:space="0" w:color="auto"/>
            </w:tcBorders>
            <w:shd w:val="clear" w:color="auto" w:fill="auto"/>
            <w:vAlign w:val="bottom"/>
          </w:tcPr>
          <w:p w14:paraId="49B24710"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01451EF4" w14:textId="575D1FDB"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53C12BFD"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7" w:type="dxa"/>
            <w:tcBorders>
              <w:top w:val="single" w:sz="4" w:space="0" w:color="auto"/>
              <w:bottom w:val="single" w:sz="4" w:space="0" w:color="auto"/>
            </w:tcBorders>
            <w:shd w:val="clear" w:color="auto" w:fill="auto"/>
            <w:vAlign w:val="bottom"/>
          </w:tcPr>
          <w:p w14:paraId="34C16F57" w14:textId="3C2F440E"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7BD92728"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21" w:type="dxa"/>
            <w:gridSpan w:val="2"/>
            <w:tcBorders>
              <w:top w:val="single" w:sz="4" w:space="0" w:color="auto"/>
              <w:bottom w:val="single" w:sz="4" w:space="0" w:color="auto"/>
            </w:tcBorders>
            <w:shd w:val="clear" w:color="auto" w:fill="auto"/>
            <w:vAlign w:val="bottom"/>
          </w:tcPr>
          <w:p w14:paraId="06C14778"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698414D6" w14:textId="3FDF6C48"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r>
      <w:tr w:rsidR="00DF5B7B" w:rsidRPr="00ED4E1E" w14:paraId="56018DA5" w14:textId="77777777" w:rsidTr="00D0124B">
        <w:trPr>
          <w:cantSplit/>
        </w:trPr>
        <w:tc>
          <w:tcPr>
            <w:tcW w:w="2706" w:type="dxa"/>
          </w:tcPr>
          <w:p w14:paraId="6D32D446" w14:textId="77777777" w:rsidR="00DF5B7B" w:rsidRPr="00A443EA" w:rsidRDefault="00DF5B7B" w:rsidP="00DF5B7B">
            <w:pPr>
              <w:spacing w:line="240" w:lineRule="auto"/>
              <w:ind w:left="270" w:hanging="270"/>
              <w:rPr>
                <w:rFonts w:ascii="Browallia New" w:hAnsi="Browallia New" w:cs="Browallia New"/>
                <w:sz w:val="24"/>
                <w:szCs w:val="24"/>
                <w:cs/>
                <w:lang w:val="en-GB"/>
              </w:rPr>
            </w:pPr>
          </w:p>
        </w:tc>
        <w:tc>
          <w:tcPr>
            <w:tcW w:w="899" w:type="dxa"/>
            <w:tcBorders>
              <w:top w:val="single" w:sz="4" w:space="0" w:color="auto"/>
            </w:tcBorders>
            <w:shd w:val="clear" w:color="auto" w:fill="auto"/>
            <w:vAlign w:val="bottom"/>
          </w:tcPr>
          <w:p w14:paraId="52066409"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shd w:val="clear" w:color="auto" w:fill="auto"/>
            <w:vAlign w:val="bottom"/>
          </w:tcPr>
          <w:p w14:paraId="5A38889B"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861" w:type="dxa"/>
            <w:tcBorders>
              <w:top w:val="single" w:sz="4" w:space="0" w:color="auto"/>
            </w:tcBorders>
            <w:shd w:val="clear" w:color="auto" w:fill="auto"/>
            <w:vAlign w:val="bottom"/>
          </w:tcPr>
          <w:p w14:paraId="45DD8C42"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shd w:val="clear" w:color="auto" w:fill="auto"/>
            <w:vAlign w:val="bottom"/>
          </w:tcPr>
          <w:p w14:paraId="5F5A93AB" w14:textId="77777777" w:rsidR="00DF5B7B" w:rsidRPr="00A443EA" w:rsidRDefault="00DF5B7B" w:rsidP="00DF5B7B">
            <w:pPr>
              <w:pStyle w:val="acctfourfigures"/>
              <w:spacing w:line="240" w:lineRule="auto"/>
              <w:jc w:val="center"/>
              <w:rPr>
                <w:rFonts w:ascii="Browallia New" w:hAnsi="Browallia New" w:cs="Browallia New"/>
                <w:sz w:val="24"/>
                <w:szCs w:val="24"/>
                <w:lang w:val="en-US" w:bidi="th-TH"/>
              </w:rPr>
            </w:pPr>
          </w:p>
        </w:tc>
        <w:tc>
          <w:tcPr>
            <w:tcW w:w="847" w:type="dxa"/>
            <w:tcBorders>
              <w:top w:val="single" w:sz="4" w:space="0" w:color="auto"/>
            </w:tcBorders>
            <w:shd w:val="clear" w:color="auto" w:fill="auto"/>
            <w:vAlign w:val="bottom"/>
          </w:tcPr>
          <w:p w14:paraId="30E00334"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1CE7B3F1"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17" w:type="dxa"/>
            <w:tcBorders>
              <w:top w:val="single" w:sz="4" w:space="0" w:color="auto"/>
            </w:tcBorders>
            <w:shd w:val="clear" w:color="auto" w:fill="auto"/>
          </w:tcPr>
          <w:p w14:paraId="7FEED40D"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0849FD13"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847" w:type="dxa"/>
            <w:shd w:val="clear" w:color="auto" w:fill="auto"/>
          </w:tcPr>
          <w:p w14:paraId="197E693E"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200" w:type="dxa"/>
            <w:shd w:val="clear" w:color="auto" w:fill="auto"/>
          </w:tcPr>
          <w:p w14:paraId="219830DD"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21" w:type="dxa"/>
            <w:gridSpan w:val="2"/>
            <w:shd w:val="clear" w:color="auto" w:fill="auto"/>
          </w:tcPr>
          <w:p w14:paraId="669750BF" w14:textId="77777777" w:rsidR="00DF5B7B" w:rsidRPr="00A443EA" w:rsidRDefault="00DF5B7B" w:rsidP="00DF5B7B">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C62A4F" w:rsidRPr="00ED4E1E" w14:paraId="28534BE9" w14:textId="77777777" w:rsidTr="00C9029D">
        <w:trPr>
          <w:cantSplit/>
        </w:trPr>
        <w:tc>
          <w:tcPr>
            <w:tcW w:w="2706" w:type="dxa"/>
          </w:tcPr>
          <w:p w14:paraId="14A3E01D" w14:textId="74DCFA99" w:rsidR="00C62A4F" w:rsidRPr="00ED4E1E" w:rsidRDefault="0058690D" w:rsidP="00C62A4F">
            <w:pPr>
              <w:spacing w:line="240" w:lineRule="auto"/>
              <w:ind w:left="180" w:hanging="180"/>
              <w:rPr>
                <w:rFonts w:ascii="Browallia New" w:hAnsi="Browallia New" w:cs="Browallia New"/>
                <w:sz w:val="26"/>
                <w:szCs w:val="26"/>
                <w:cs/>
              </w:rPr>
            </w:pPr>
            <w:r>
              <w:rPr>
                <w:rFonts w:ascii="Browallia New" w:hAnsi="Browallia New" w:cs="Browallia New" w:hint="cs"/>
                <w:sz w:val="26"/>
                <w:szCs w:val="26"/>
                <w:cs/>
              </w:rPr>
              <w:t>ขาดทุน</w:t>
            </w:r>
            <w:r w:rsidR="00C62A4F" w:rsidRPr="00ED4E1E">
              <w:rPr>
                <w:rFonts w:ascii="Browallia New" w:hAnsi="Browallia New" w:cs="Browallia New"/>
                <w:sz w:val="26"/>
                <w:szCs w:val="26"/>
                <w:cs/>
              </w:rPr>
              <w:t>จากการประมาณตามหลักคณิตศาสตร์ประกันภัย</w:t>
            </w:r>
          </w:p>
        </w:tc>
        <w:tc>
          <w:tcPr>
            <w:tcW w:w="899" w:type="dxa"/>
            <w:tcBorders>
              <w:bottom w:val="single" w:sz="12" w:space="0" w:color="auto"/>
            </w:tcBorders>
            <w:vAlign w:val="bottom"/>
          </w:tcPr>
          <w:p w14:paraId="6DD984F6" w14:textId="5E746EA1" w:rsidR="00C62A4F" w:rsidRPr="00217A88" w:rsidRDefault="001A77F1" w:rsidP="00C62A4F">
            <w:pPr>
              <w:pStyle w:val="acctfourfigures"/>
              <w:tabs>
                <w:tab w:val="clear" w:pos="765"/>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(20,995)</w:t>
            </w:r>
          </w:p>
        </w:tc>
        <w:tc>
          <w:tcPr>
            <w:tcW w:w="180" w:type="dxa"/>
            <w:vAlign w:val="bottom"/>
          </w:tcPr>
          <w:p w14:paraId="4CCEB5B2" w14:textId="77777777" w:rsidR="00C62A4F" w:rsidRPr="00217A88" w:rsidRDefault="00C62A4F" w:rsidP="00C62A4F">
            <w:pPr>
              <w:pStyle w:val="acctfourfigures"/>
              <w:tabs>
                <w:tab w:val="clear" w:pos="765"/>
                <w:tab w:val="decimal" w:pos="731"/>
                <w:tab w:val="decimal" w:pos="821"/>
              </w:tabs>
              <w:spacing w:line="240" w:lineRule="auto"/>
              <w:ind w:right="99"/>
              <w:jc w:val="right"/>
              <w:rPr>
                <w:rFonts w:ascii="Browallia New" w:hAnsi="Browallia New" w:cs="Browallia New"/>
                <w:sz w:val="26"/>
                <w:szCs w:val="26"/>
                <w:lang w:val="en-US" w:bidi="th-TH"/>
              </w:rPr>
            </w:pPr>
          </w:p>
        </w:tc>
        <w:tc>
          <w:tcPr>
            <w:tcW w:w="861" w:type="dxa"/>
            <w:tcBorders>
              <w:bottom w:val="single" w:sz="12" w:space="0" w:color="auto"/>
            </w:tcBorders>
            <w:vAlign w:val="bottom"/>
          </w:tcPr>
          <w:p w14:paraId="311D4FE5" w14:textId="51240EF5" w:rsidR="00C62A4F" w:rsidRPr="00217A88" w:rsidRDefault="001A77F1" w:rsidP="00C62A4F">
            <w:pPr>
              <w:pStyle w:val="acctfourfigures"/>
              <w:tabs>
                <w:tab w:val="clear" w:pos="765"/>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4,199</w:t>
            </w:r>
          </w:p>
        </w:tc>
        <w:tc>
          <w:tcPr>
            <w:tcW w:w="180" w:type="dxa"/>
            <w:vAlign w:val="bottom"/>
          </w:tcPr>
          <w:p w14:paraId="4C8EE30D" w14:textId="77777777" w:rsidR="00C62A4F" w:rsidRPr="00217A88" w:rsidRDefault="00C62A4F" w:rsidP="00C62A4F">
            <w:pPr>
              <w:tabs>
                <w:tab w:val="decimal" w:pos="380"/>
                <w:tab w:val="decimal" w:pos="821"/>
              </w:tabs>
              <w:spacing w:line="240" w:lineRule="auto"/>
              <w:ind w:right="99"/>
              <w:jc w:val="right"/>
              <w:rPr>
                <w:rFonts w:ascii="Browallia New" w:hAnsi="Browallia New" w:cs="Browallia New"/>
                <w:sz w:val="26"/>
                <w:szCs w:val="26"/>
                <w:cs/>
              </w:rPr>
            </w:pPr>
          </w:p>
        </w:tc>
        <w:tc>
          <w:tcPr>
            <w:tcW w:w="847" w:type="dxa"/>
            <w:tcBorders>
              <w:bottom w:val="single" w:sz="12" w:space="0" w:color="auto"/>
            </w:tcBorders>
            <w:vAlign w:val="bottom"/>
          </w:tcPr>
          <w:p w14:paraId="20A941EA" w14:textId="503761EF" w:rsidR="00C62A4F" w:rsidRPr="00217A88" w:rsidRDefault="00567845" w:rsidP="00C62A4F">
            <w:pPr>
              <w:pStyle w:val="acctfourfigures"/>
              <w:tabs>
                <w:tab w:val="clear" w:pos="765"/>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(16,</w:t>
            </w:r>
            <w:r w:rsidR="00FB5189">
              <w:rPr>
                <w:rFonts w:ascii="Browallia New" w:hAnsi="Browallia New" w:cs="Browallia New"/>
                <w:sz w:val="26"/>
                <w:szCs w:val="26"/>
                <w:lang w:val="en-US" w:bidi="th-TH"/>
              </w:rPr>
              <w:t>796</w:t>
            </w:r>
            <w:r>
              <w:rPr>
                <w:rFonts w:ascii="Browallia New" w:hAnsi="Browallia New" w:cs="Browallia New"/>
                <w:sz w:val="26"/>
                <w:szCs w:val="26"/>
                <w:lang w:val="en-US" w:bidi="th-TH"/>
              </w:rPr>
              <w:t>)</w:t>
            </w:r>
          </w:p>
        </w:tc>
        <w:tc>
          <w:tcPr>
            <w:tcW w:w="200" w:type="dxa"/>
            <w:vAlign w:val="bottom"/>
          </w:tcPr>
          <w:p w14:paraId="18527FD5" w14:textId="77777777" w:rsidR="00C62A4F" w:rsidRPr="00217A88" w:rsidRDefault="00C62A4F" w:rsidP="00C62A4F">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7" w:type="dxa"/>
            <w:tcBorders>
              <w:bottom w:val="single" w:sz="12" w:space="0" w:color="auto"/>
            </w:tcBorders>
            <w:vAlign w:val="bottom"/>
          </w:tcPr>
          <w:p w14:paraId="2FFECF58" w14:textId="3A0E3809" w:rsidR="00C62A4F" w:rsidRPr="00C72D6B" w:rsidRDefault="00FB5189" w:rsidP="00C62A4F">
            <w:pPr>
              <w:pStyle w:val="acctfourfigures"/>
              <w:tabs>
                <w:tab w:val="clear" w:pos="765"/>
              </w:tabs>
              <w:spacing w:line="240" w:lineRule="auto"/>
              <w:ind w:left="-36" w:right="-14"/>
              <w:jc w:val="right"/>
              <w:rPr>
                <w:rFonts w:ascii="Browallia New" w:hAnsi="Browallia New" w:cs="Browallia New"/>
                <w:sz w:val="26"/>
                <w:szCs w:val="26"/>
                <w:lang w:val="en-US"/>
              </w:rPr>
            </w:pPr>
            <w:r w:rsidRPr="00C72D6B">
              <w:rPr>
                <w:rFonts w:ascii="Browallia New" w:hAnsi="Browallia New" w:cs="Browallia New"/>
                <w:sz w:val="26"/>
                <w:szCs w:val="26"/>
                <w:lang w:val="en-US"/>
              </w:rPr>
              <w:t>(16,244)</w:t>
            </w:r>
          </w:p>
        </w:tc>
        <w:tc>
          <w:tcPr>
            <w:tcW w:w="200" w:type="dxa"/>
            <w:vAlign w:val="bottom"/>
          </w:tcPr>
          <w:p w14:paraId="5D6528F3" w14:textId="77777777" w:rsidR="00C62A4F" w:rsidRPr="00C72D6B" w:rsidRDefault="00C62A4F" w:rsidP="00C62A4F">
            <w:pPr>
              <w:pStyle w:val="acctfourfigures"/>
              <w:tabs>
                <w:tab w:val="clear" w:pos="765"/>
                <w:tab w:val="decimal" w:pos="380"/>
                <w:tab w:val="decimal" w:pos="938"/>
              </w:tabs>
              <w:spacing w:line="240" w:lineRule="auto"/>
              <w:ind w:left="-36" w:right="-14"/>
              <w:jc w:val="right"/>
              <w:rPr>
                <w:rFonts w:ascii="Browallia New" w:hAnsi="Browallia New" w:cs="Browallia New"/>
                <w:sz w:val="26"/>
                <w:szCs w:val="26"/>
                <w:lang w:val="en-US"/>
              </w:rPr>
            </w:pPr>
          </w:p>
        </w:tc>
        <w:tc>
          <w:tcPr>
            <w:tcW w:w="847" w:type="dxa"/>
            <w:tcBorders>
              <w:bottom w:val="single" w:sz="12" w:space="0" w:color="auto"/>
            </w:tcBorders>
            <w:vAlign w:val="bottom"/>
          </w:tcPr>
          <w:p w14:paraId="0CE0E525" w14:textId="773E7A4C" w:rsidR="00C62A4F" w:rsidRPr="00C72D6B" w:rsidRDefault="00FB5189" w:rsidP="00C62A4F">
            <w:pPr>
              <w:pStyle w:val="acctfourfigures"/>
              <w:tabs>
                <w:tab w:val="clear" w:pos="765"/>
                <w:tab w:val="decimal" w:pos="140"/>
                <w:tab w:val="decimal" w:pos="230"/>
                <w:tab w:val="decimal" w:pos="380"/>
              </w:tabs>
              <w:spacing w:line="240" w:lineRule="auto"/>
              <w:ind w:left="-36" w:right="-14"/>
              <w:jc w:val="right"/>
              <w:rPr>
                <w:rFonts w:ascii="Browallia New" w:hAnsi="Browallia New" w:cs="Browallia New"/>
                <w:sz w:val="26"/>
                <w:szCs w:val="26"/>
                <w:lang w:val="en-US"/>
              </w:rPr>
            </w:pPr>
            <w:r w:rsidRPr="00C72D6B">
              <w:rPr>
                <w:rFonts w:ascii="Browallia New" w:hAnsi="Browallia New" w:cs="Browallia New"/>
                <w:sz w:val="26"/>
                <w:szCs w:val="26"/>
                <w:lang w:val="en-US"/>
              </w:rPr>
              <w:t>3,248</w:t>
            </w:r>
          </w:p>
        </w:tc>
        <w:tc>
          <w:tcPr>
            <w:tcW w:w="200" w:type="dxa"/>
            <w:vAlign w:val="bottom"/>
          </w:tcPr>
          <w:p w14:paraId="2AC38161" w14:textId="77777777" w:rsidR="00C62A4F" w:rsidRPr="00217A88" w:rsidRDefault="00C62A4F" w:rsidP="00C62A4F">
            <w:pPr>
              <w:pStyle w:val="acctfourfigures"/>
              <w:tabs>
                <w:tab w:val="clear" w:pos="765"/>
                <w:tab w:val="decimal" w:pos="380"/>
                <w:tab w:val="decimal" w:pos="938"/>
              </w:tabs>
              <w:spacing w:line="240" w:lineRule="auto"/>
              <w:ind w:left="-36" w:right="-14"/>
              <w:jc w:val="right"/>
              <w:rPr>
                <w:rFonts w:ascii="Browallia New" w:hAnsi="Browallia New" w:cs="Browallia New"/>
                <w:sz w:val="26"/>
                <w:szCs w:val="26"/>
                <w:lang w:val="en-US"/>
              </w:rPr>
            </w:pPr>
          </w:p>
        </w:tc>
        <w:tc>
          <w:tcPr>
            <w:tcW w:w="921" w:type="dxa"/>
            <w:gridSpan w:val="2"/>
            <w:tcBorders>
              <w:bottom w:val="single" w:sz="12" w:space="0" w:color="auto"/>
            </w:tcBorders>
            <w:vAlign w:val="bottom"/>
          </w:tcPr>
          <w:p w14:paraId="29471DE9" w14:textId="5616E2BC" w:rsidR="00FB5189" w:rsidRPr="00217A88" w:rsidRDefault="00FB5189" w:rsidP="00C62A4F">
            <w:pPr>
              <w:pStyle w:val="acctfourfigures"/>
              <w:tabs>
                <w:tab w:val="clear" w:pos="765"/>
                <w:tab w:val="decimal" w:pos="140"/>
                <w:tab w:val="decimal" w:pos="230"/>
                <w:tab w:val="decimal" w:pos="380"/>
              </w:tabs>
              <w:spacing w:line="240" w:lineRule="auto"/>
              <w:ind w:left="-36" w:right="-14"/>
              <w:jc w:val="right"/>
              <w:rPr>
                <w:rFonts w:ascii="Browallia New" w:hAnsi="Browallia New" w:cs="Browallia New"/>
                <w:sz w:val="26"/>
                <w:szCs w:val="26"/>
                <w:lang w:val="en-US"/>
              </w:rPr>
            </w:pPr>
            <w:r w:rsidRPr="00C72D6B">
              <w:rPr>
                <w:rFonts w:ascii="Browallia New" w:hAnsi="Browallia New" w:cs="Browallia New"/>
                <w:sz w:val="26"/>
                <w:szCs w:val="26"/>
                <w:lang w:val="en-US"/>
              </w:rPr>
              <w:t>(12,99</w:t>
            </w:r>
            <w:r w:rsidR="00AE1ABB">
              <w:rPr>
                <w:rFonts w:ascii="Browallia New" w:hAnsi="Browallia New" w:cs="Browallia New"/>
                <w:sz w:val="26"/>
                <w:szCs w:val="26"/>
                <w:lang w:val="en-US"/>
              </w:rPr>
              <w:t>5</w:t>
            </w:r>
            <w:r w:rsidRPr="00C72D6B">
              <w:rPr>
                <w:rFonts w:ascii="Browallia New" w:hAnsi="Browallia New" w:cs="Browallia New"/>
                <w:sz w:val="26"/>
                <w:szCs w:val="26"/>
                <w:lang w:val="en-US"/>
              </w:rPr>
              <w:t>)</w:t>
            </w:r>
          </w:p>
        </w:tc>
      </w:tr>
    </w:tbl>
    <w:p w14:paraId="5389B659" w14:textId="60F061EB" w:rsidR="00074EEB" w:rsidRPr="00A443EA" w:rsidRDefault="00074EEB"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35F60C6D" w14:textId="47B66260" w:rsidR="008C7823" w:rsidRPr="00A41FDC" w:rsidRDefault="008C7823" w:rsidP="0093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A41FDC">
        <w:rPr>
          <w:rFonts w:ascii="Browallia New" w:hAnsi="Browallia New" w:cs="Browallia New"/>
          <w:sz w:val="28"/>
          <w:szCs w:val="28"/>
          <w:cs/>
          <w:lang w:val="en-GB"/>
        </w:rPr>
        <w:t>ณ</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วันที่</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lang w:val="en-GB"/>
        </w:rPr>
        <w:t xml:space="preserve">31 </w:t>
      </w:r>
      <w:r w:rsidRPr="00A41FDC">
        <w:rPr>
          <w:rFonts w:ascii="Browallia New" w:hAnsi="Browallia New" w:cs="Browallia New"/>
          <w:sz w:val="28"/>
          <w:szCs w:val="28"/>
          <w:cs/>
          <w:lang w:val="en-GB"/>
        </w:rPr>
        <w:t>ธันวาคม</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lang w:val="en-GB"/>
        </w:rPr>
        <w:t>256</w:t>
      </w:r>
      <w:r w:rsidR="0016669C">
        <w:rPr>
          <w:rFonts w:ascii="Browallia New" w:hAnsi="Browallia New" w:cs="Browallia New"/>
          <w:sz w:val="28"/>
          <w:szCs w:val="28"/>
          <w:lang w:val="en-GB"/>
        </w:rPr>
        <w:t>5</w:t>
      </w:r>
      <w:r w:rsidRPr="00A41FDC">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กลุ่มบริษัทมีผลแตกต่างชั่วคราวจากขาดทุน</w:t>
      </w:r>
      <w:r w:rsidR="00764314" w:rsidRPr="00A41FDC">
        <w:rPr>
          <w:rFonts w:ascii="Browallia New" w:hAnsi="Browallia New" w:cs="Browallia New" w:hint="cs"/>
          <w:sz w:val="28"/>
          <w:szCs w:val="28"/>
          <w:cs/>
          <w:lang w:val="en-GB"/>
        </w:rPr>
        <w:t>สะสม</w:t>
      </w:r>
      <w:r w:rsidRPr="00A41FDC">
        <w:rPr>
          <w:rFonts w:ascii="Browallia New" w:hAnsi="Browallia New" w:cs="Browallia New"/>
          <w:sz w:val="28"/>
          <w:szCs w:val="28"/>
          <w:cs/>
          <w:lang w:val="en-GB"/>
        </w:rPr>
        <w:t>ทางภาษีที่</w:t>
      </w:r>
      <w:r w:rsidR="00764314" w:rsidRPr="00A41FDC">
        <w:rPr>
          <w:rFonts w:ascii="Browallia New" w:hAnsi="Browallia New" w:cs="Browallia New" w:hint="cs"/>
          <w:sz w:val="28"/>
          <w:szCs w:val="28"/>
          <w:cs/>
          <w:lang w:val="en-GB"/>
        </w:rPr>
        <w:t>ยัง</w:t>
      </w:r>
      <w:r w:rsidRPr="00A41FDC">
        <w:rPr>
          <w:rFonts w:ascii="Browallia New" w:hAnsi="Browallia New" w:cs="Browallia New"/>
          <w:sz w:val="28"/>
          <w:szCs w:val="28"/>
          <w:cs/>
          <w:lang w:val="en-GB"/>
        </w:rPr>
        <w:t>ไม่ได้รับรู้เป็นสินทรัพย์ภาษีเงินได้รอการตัดบัญชีในงบการเงิน</w:t>
      </w:r>
      <w:r w:rsidRPr="00A41FDC">
        <w:rPr>
          <w:rFonts w:ascii="Browallia New" w:hAnsi="Browallia New" w:cs="Browallia New" w:hint="cs"/>
          <w:sz w:val="28"/>
          <w:szCs w:val="28"/>
          <w:cs/>
          <w:lang w:val="en-GB"/>
        </w:rPr>
        <w:t>จำนวน</w:t>
      </w:r>
      <w:r w:rsidR="00F46B29" w:rsidRPr="00907047">
        <w:rPr>
          <w:rFonts w:ascii="Browallia New" w:hAnsi="Browallia New" w:cs="Browallia New" w:hint="cs"/>
          <w:sz w:val="28"/>
          <w:szCs w:val="28"/>
          <w:lang w:val="en-GB"/>
        </w:rPr>
        <w:t xml:space="preserve"> </w:t>
      </w:r>
      <w:r w:rsidR="00D9037E">
        <w:rPr>
          <w:rFonts w:ascii="Browallia New" w:hAnsi="Browallia New" w:cs="Browallia New"/>
          <w:sz w:val="28"/>
          <w:szCs w:val="28"/>
        </w:rPr>
        <w:t>417.30</w:t>
      </w:r>
      <w:r w:rsidRPr="00A41FDC">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ล้านบาท</w:t>
      </w:r>
    </w:p>
    <w:p w14:paraId="336C11DF" w14:textId="77777777" w:rsidR="0010582A" w:rsidRDefault="0010582A"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64815CF" w14:textId="77777777" w:rsidR="002A40E6" w:rsidRDefault="002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047BE12A" w14:textId="24AB2F73" w:rsidR="003B0D07" w:rsidRPr="00C363FE"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C363FE">
        <w:rPr>
          <w:rFonts w:ascii="Browallia New" w:hAnsi="Browallia New" w:cs="Browallia New"/>
          <w:sz w:val="28"/>
          <w:szCs w:val="28"/>
          <w:cs/>
          <w:lang w:val="en-GB"/>
        </w:rPr>
        <w:t>การกระทบยอดเพื่อหาอัตราภาษีที่แท้จริง</w:t>
      </w:r>
    </w:p>
    <w:p w14:paraId="1F79B465" w14:textId="77777777" w:rsidR="003B0D07" w:rsidRPr="00907047"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lang w:val="en-GB"/>
        </w:rPr>
      </w:pPr>
    </w:p>
    <w:tbl>
      <w:tblPr>
        <w:tblW w:w="9079" w:type="dxa"/>
        <w:tblInd w:w="294" w:type="dxa"/>
        <w:tblLayout w:type="fixed"/>
        <w:tblLook w:val="01E0" w:firstRow="1" w:lastRow="1" w:firstColumn="1" w:lastColumn="1" w:noHBand="0" w:noVBand="0"/>
      </w:tblPr>
      <w:tblGrid>
        <w:gridCol w:w="4656"/>
        <w:gridCol w:w="956"/>
        <w:gridCol w:w="236"/>
        <w:gridCol w:w="918"/>
        <w:gridCol w:w="236"/>
        <w:gridCol w:w="935"/>
        <w:gridCol w:w="236"/>
        <w:gridCol w:w="906"/>
      </w:tblGrid>
      <w:tr w:rsidR="0062387D" w:rsidRPr="00C363FE" w14:paraId="56F61266" w14:textId="77777777" w:rsidTr="00907047">
        <w:trPr>
          <w:tblHeader/>
        </w:trPr>
        <w:tc>
          <w:tcPr>
            <w:tcW w:w="4656" w:type="dxa"/>
          </w:tcPr>
          <w:p w14:paraId="1B0A39A5"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hideMark/>
          </w:tcPr>
          <w:p w14:paraId="72523632" w14:textId="270F6B55" w:rsidR="0062387D" w:rsidRPr="00C363FE" w:rsidRDefault="0062387D" w:rsidP="001B4041">
            <w:pPr>
              <w:spacing w:line="240" w:lineRule="auto"/>
              <w:jc w:val="right"/>
              <w:rPr>
                <w:rFonts w:ascii="Browallia New" w:hAnsi="Browallia New" w:cs="Browallia New"/>
                <w:sz w:val="24"/>
                <w:szCs w:val="24"/>
                <w:lang w:val="en-GB"/>
              </w:rPr>
            </w:pPr>
            <w:r w:rsidRPr="00C363FE">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lang w:val="en-GB"/>
              </w:rPr>
              <w:t>:</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lang w:val="en-GB"/>
              </w:rPr>
              <w:t>พันบาท)</w:t>
            </w:r>
          </w:p>
        </w:tc>
      </w:tr>
      <w:tr w:rsidR="0062387D" w:rsidRPr="00C363FE" w14:paraId="320E2C36" w14:textId="77777777" w:rsidTr="00907047">
        <w:trPr>
          <w:tblHeader/>
        </w:trPr>
        <w:tc>
          <w:tcPr>
            <w:tcW w:w="4656" w:type="dxa"/>
          </w:tcPr>
          <w:p w14:paraId="392CC52C" w14:textId="77777777" w:rsidR="0062387D" w:rsidRPr="00C363FE" w:rsidRDefault="0062387D" w:rsidP="001B4041">
            <w:pPr>
              <w:spacing w:line="240" w:lineRule="auto"/>
              <w:ind w:left="374" w:hanging="374"/>
              <w:rPr>
                <w:rFonts w:ascii="Browallia New" w:hAnsi="Browallia New" w:cs="Browallia New"/>
                <w:sz w:val="24"/>
                <w:szCs w:val="24"/>
              </w:rPr>
            </w:pPr>
          </w:p>
        </w:tc>
        <w:tc>
          <w:tcPr>
            <w:tcW w:w="2110" w:type="dxa"/>
            <w:gridSpan w:val="3"/>
            <w:tcBorders>
              <w:top w:val="nil"/>
              <w:left w:val="nil"/>
              <w:bottom w:val="single" w:sz="4" w:space="0" w:color="auto"/>
              <w:right w:val="nil"/>
            </w:tcBorders>
            <w:hideMark/>
          </w:tcPr>
          <w:p w14:paraId="0594F4F7" w14:textId="77777777" w:rsidR="0062387D" w:rsidRPr="00C363FE" w:rsidRDefault="0062387D" w:rsidP="001B4041">
            <w:pPr>
              <w:spacing w:line="240" w:lineRule="auto"/>
              <w:jc w:val="center"/>
              <w:rPr>
                <w:rFonts w:ascii="Browallia New" w:hAnsi="Browallia New" w:cs="Browallia New"/>
                <w:sz w:val="24"/>
                <w:szCs w:val="24"/>
              </w:rPr>
            </w:pPr>
            <w:r w:rsidRPr="00C363FE">
              <w:rPr>
                <w:rFonts w:ascii="Browallia New" w:hAnsi="Browallia New" w:cs="Browallia New"/>
                <w:sz w:val="24"/>
                <w:szCs w:val="24"/>
                <w:cs/>
              </w:rPr>
              <w:t>งบการเงินรวม</w:t>
            </w:r>
          </w:p>
        </w:tc>
        <w:tc>
          <w:tcPr>
            <w:tcW w:w="236" w:type="dxa"/>
          </w:tcPr>
          <w:p w14:paraId="3E866240" w14:textId="77777777" w:rsidR="0062387D" w:rsidRPr="00C363FE" w:rsidRDefault="0062387D" w:rsidP="001B4041">
            <w:pPr>
              <w:spacing w:line="240" w:lineRule="auto"/>
              <w:jc w:val="thaiDistribute"/>
              <w:rPr>
                <w:rFonts w:ascii="Browallia New" w:hAnsi="Browallia New" w:cs="Browallia New"/>
                <w:sz w:val="24"/>
                <w:szCs w:val="24"/>
              </w:rPr>
            </w:pPr>
          </w:p>
        </w:tc>
        <w:tc>
          <w:tcPr>
            <w:tcW w:w="2077" w:type="dxa"/>
            <w:gridSpan w:val="3"/>
            <w:tcBorders>
              <w:top w:val="nil"/>
              <w:left w:val="nil"/>
              <w:bottom w:val="single" w:sz="4" w:space="0" w:color="auto"/>
              <w:right w:val="nil"/>
            </w:tcBorders>
            <w:hideMark/>
          </w:tcPr>
          <w:p w14:paraId="447405C5" w14:textId="77777777"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งบการเงินเฉพาะของบริษัท</w:t>
            </w:r>
          </w:p>
        </w:tc>
      </w:tr>
      <w:tr w:rsidR="0062387D" w:rsidRPr="00C363FE" w14:paraId="734BE246" w14:textId="77777777" w:rsidTr="00907047">
        <w:trPr>
          <w:tblHeader/>
        </w:trPr>
        <w:tc>
          <w:tcPr>
            <w:tcW w:w="4656" w:type="dxa"/>
          </w:tcPr>
          <w:p w14:paraId="64C2DEB2"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tcBorders>
              <w:top w:val="nil"/>
              <w:left w:val="nil"/>
              <w:bottom w:val="single" w:sz="4" w:space="0" w:color="auto"/>
              <w:right w:val="nil"/>
            </w:tcBorders>
            <w:hideMark/>
          </w:tcPr>
          <w:p w14:paraId="22E62CA8" w14:textId="7ACA95E8"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สำหรับปีสิ้นสุดวันที่</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rPr>
              <w:t>31</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rPr>
              <w:t>ธันวาคม</w:t>
            </w:r>
          </w:p>
        </w:tc>
      </w:tr>
      <w:tr w:rsidR="0016669C" w:rsidRPr="00C363FE" w14:paraId="549EC792" w14:textId="77777777" w:rsidTr="00907047">
        <w:trPr>
          <w:tblHeader/>
        </w:trPr>
        <w:tc>
          <w:tcPr>
            <w:tcW w:w="4656" w:type="dxa"/>
          </w:tcPr>
          <w:p w14:paraId="41348EF1" w14:textId="77777777" w:rsidR="0016669C" w:rsidRPr="00C363FE" w:rsidRDefault="0016669C" w:rsidP="0016669C">
            <w:pPr>
              <w:spacing w:line="240" w:lineRule="auto"/>
              <w:ind w:left="374" w:hanging="374"/>
              <w:rPr>
                <w:rFonts w:ascii="Browallia New" w:hAnsi="Browallia New" w:cs="Browallia New"/>
                <w:sz w:val="24"/>
                <w:szCs w:val="24"/>
              </w:rPr>
            </w:pPr>
          </w:p>
        </w:tc>
        <w:tc>
          <w:tcPr>
            <w:tcW w:w="956" w:type="dxa"/>
            <w:tcBorders>
              <w:top w:val="nil"/>
              <w:left w:val="nil"/>
              <w:bottom w:val="single" w:sz="4" w:space="0" w:color="auto"/>
              <w:right w:val="nil"/>
            </w:tcBorders>
          </w:tcPr>
          <w:p w14:paraId="185C829A" w14:textId="6000851C" w:rsidR="0016669C" w:rsidRPr="00C363FE" w:rsidRDefault="0016669C" w:rsidP="0016669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5</w:t>
            </w:r>
          </w:p>
        </w:tc>
        <w:tc>
          <w:tcPr>
            <w:tcW w:w="236" w:type="dxa"/>
            <w:tcBorders>
              <w:top w:val="single" w:sz="4" w:space="0" w:color="auto"/>
              <w:left w:val="nil"/>
              <w:bottom w:val="nil"/>
              <w:right w:val="nil"/>
            </w:tcBorders>
          </w:tcPr>
          <w:p w14:paraId="300B19A0" w14:textId="77777777" w:rsidR="0016669C" w:rsidRPr="00C363FE" w:rsidRDefault="0016669C" w:rsidP="0016669C">
            <w:pPr>
              <w:spacing w:line="240" w:lineRule="auto"/>
              <w:ind w:left="-108" w:right="-145"/>
              <w:jc w:val="center"/>
              <w:rPr>
                <w:rFonts w:ascii="Browallia New" w:hAnsi="Browallia New" w:cs="Browallia New"/>
                <w:sz w:val="24"/>
                <w:szCs w:val="24"/>
                <w:lang w:val="en-GB"/>
              </w:rPr>
            </w:pPr>
          </w:p>
        </w:tc>
        <w:tc>
          <w:tcPr>
            <w:tcW w:w="918" w:type="dxa"/>
            <w:tcBorders>
              <w:top w:val="nil"/>
              <w:left w:val="nil"/>
              <w:bottom w:val="single" w:sz="4" w:space="0" w:color="auto"/>
              <w:right w:val="nil"/>
            </w:tcBorders>
            <w:hideMark/>
          </w:tcPr>
          <w:p w14:paraId="34E2D423" w14:textId="0EFF7DC2" w:rsidR="0016669C" w:rsidRPr="00C363FE" w:rsidRDefault="0016669C" w:rsidP="0016669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4</w:t>
            </w:r>
          </w:p>
        </w:tc>
        <w:tc>
          <w:tcPr>
            <w:tcW w:w="236" w:type="dxa"/>
          </w:tcPr>
          <w:p w14:paraId="7CF1015A" w14:textId="77777777" w:rsidR="0016669C" w:rsidRPr="00C363FE" w:rsidRDefault="0016669C" w:rsidP="0016669C">
            <w:pPr>
              <w:spacing w:line="240" w:lineRule="auto"/>
              <w:ind w:left="-108" w:right="-145"/>
              <w:jc w:val="center"/>
              <w:rPr>
                <w:rFonts w:ascii="Browallia New" w:hAnsi="Browallia New" w:cs="Browallia New"/>
                <w:sz w:val="24"/>
                <w:szCs w:val="24"/>
              </w:rPr>
            </w:pPr>
          </w:p>
        </w:tc>
        <w:tc>
          <w:tcPr>
            <w:tcW w:w="935" w:type="dxa"/>
            <w:tcBorders>
              <w:top w:val="nil"/>
              <w:left w:val="nil"/>
              <w:bottom w:val="single" w:sz="4" w:space="0" w:color="auto"/>
              <w:right w:val="nil"/>
            </w:tcBorders>
          </w:tcPr>
          <w:p w14:paraId="44CDD434" w14:textId="566F8D73" w:rsidR="0016669C" w:rsidRPr="00C363FE" w:rsidRDefault="0016669C" w:rsidP="0016669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5</w:t>
            </w:r>
          </w:p>
        </w:tc>
        <w:tc>
          <w:tcPr>
            <w:tcW w:w="236" w:type="dxa"/>
          </w:tcPr>
          <w:p w14:paraId="2752A822" w14:textId="77777777" w:rsidR="0016669C" w:rsidRPr="00C363FE" w:rsidRDefault="0016669C" w:rsidP="0016669C">
            <w:pPr>
              <w:spacing w:line="240" w:lineRule="auto"/>
              <w:ind w:left="-108" w:right="-145"/>
              <w:jc w:val="center"/>
              <w:rPr>
                <w:rFonts w:ascii="Browallia New" w:hAnsi="Browallia New" w:cs="Browallia New"/>
                <w:sz w:val="24"/>
                <w:szCs w:val="24"/>
                <w:lang w:val="en-GB"/>
              </w:rPr>
            </w:pPr>
          </w:p>
        </w:tc>
        <w:tc>
          <w:tcPr>
            <w:tcW w:w="906" w:type="dxa"/>
            <w:tcBorders>
              <w:top w:val="nil"/>
              <w:left w:val="nil"/>
              <w:bottom w:val="single" w:sz="4" w:space="0" w:color="auto"/>
              <w:right w:val="nil"/>
            </w:tcBorders>
            <w:hideMark/>
          </w:tcPr>
          <w:p w14:paraId="2908E0A4" w14:textId="57B0D723" w:rsidR="0016669C" w:rsidRPr="00C363FE" w:rsidRDefault="0016669C" w:rsidP="0016669C">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4</w:t>
            </w:r>
          </w:p>
        </w:tc>
      </w:tr>
      <w:tr w:rsidR="00610454" w:rsidRPr="00C363FE" w14:paraId="32BACAFE" w14:textId="77777777" w:rsidTr="00907047">
        <w:tc>
          <w:tcPr>
            <w:tcW w:w="4656" w:type="dxa"/>
            <w:vAlign w:val="bottom"/>
          </w:tcPr>
          <w:p w14:paraId="6A5B1DA1" w14:textId="77777777" w:rsidR="00610454" w:rsidRPr="00C363FE" w:rsidRDefault="00610454" w:rsidP="00610454">
            <w:pPr>
              <w:spacing w:line="240" w:lineRule="auto"/>
              <w:ind w:left="374" w:hanging="374"/>
              <w:rPr>
                <w:rFonts w:ascii="Browallia New" w:hAnsi="Browallia New" w:cs="Browallia New"/>
                <w:b/>
                <w:bCs/>
                <w:sz w:val="24"/>
                <w:szCs w:val="24"/>
              </w:rPr>
            </w:pPr>
          </w:p>
        </w:tc>
        <w:tc>
          <w:tcPr>
            <w:tcW w:w="956" w:type="dxa"/>
            <w:vAlign w:val="bottom"/>
          </w:tcPr>
          <w:p w14:paraId="448C916A"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5FB366DF" w14:textId="77777777" w:rsidR="00610454" w:rsidRPr="00C363FE" w:rsidRDefault="00610454" w:rsidP="00610454">
            <w:pPr>
              <w:spacing w:line="240" w:lineRule="auto"/>
              <w:ind w:left="-113" w:right="-28"/>
              <w:rPr>
                <w:rFonts w:ascii="Browallia New" w:hAnsi="Browallia New" w:cs="Browallia New"/>
                <w:sz w:val="24"/>
                <w:szCs w:val="24"/>
              </w:rPr>
            </w:pPr>
          </w:p>
        </w:tc>
        <w:tc>
          <w:tcPr>
            <w:tcW w:w="918" w:type="dxa"/>
            <w:vAlign w:val="bottom"/>
          </w:tcPr>
          <w:p w14:paraId="007E7147"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0DCC525D" w14:textId="77777777" w:rsidR="00610454" w:rsidRPr="00C363FE" w:rsidRDefault="00610454" w:rsidP="00610454">
            <w:pPr>
              <w:spacing w:line="240" w:lineRule="auto"/>
              <w:ind w:left="-113" w:right="-28"/>
              <w:rPr>
                <w:rFonts w:ascii="Browallia New" w:hAnsi="Browallia New" w:cs="Browallia New"/>
                <w:sz w:val="24"/>
                <w:szCs w:val="24"/>
              </w:rPr>
            </w:pPr>
          </w:p>
        </w:tc>
        <w:tc>
          <w:tcPr>
            <w:tcW w:w="935" w:type="dxa"/>
            <w:vAlign w:val="bottom"/>
          </w:tcPr>
          <w:p w14:paraId="72807BA5"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461467AF" w14:textId="77777777" w:rsidR="00610454" w:rsidRPr="00C363FE" w:rsidRDefault="00610454" w:rsidP="00610454">
            <w:pPr>
              <w:spacing w:line="240" w:lineRule="auto"/>
              <w:ind w:left="-113" w:right="-28"/>
              <w:rPr>
                <w:rFonts w:ascii="Browallia New" w:hAnsi="Browallia New" w:cs="Browallia New"/>
                <w:sz w:val="24"/>
                <w:szCs w:val="24"/>
              </w:rPr>
            </w:pPr>
          </w:p>
        </w:tc>
        <w:tc>
          <w:tcPr>
            <w:tcW w:w="906" w:type="dxa"/>
            <w:vAlign w:val="bottom"/>
          </w:tcPr>
          <w:p w14:paraId="17DA74AD" w14:textId="77777777" w:rsidR="00610454" w:rsidRPr="00C363FE" w:rsidRDefault="00610454" w:rsidP="00610454">
            <w:pPr>
              <w:spacing w:line="240" w:lineRule="auto"/>
              <w:ind w:left="-113" w:right="-28"/>
              <w:jc w:val="right"/>
              <w:rPr>
                <w:rFonts w:ascii="Browallia New" w:hAnsi="Browallia New" w:cs="Browallia New"/>
                <w:sz w:val="24"/>
                <w:szCs w:val="24"/>
              </w:rPr>
            </w:pPr>
          </w:p>
        </w:tc>
      </w:tr>
      <w:tr w:rsidR="0016669C" w:rsidRPr="00AA73C4" w14:paraId="4082D26C" w14:textId="77777777" w:rsidTr="00907047">
        <w:tc>
          <w:tcPr>
            <w:tcW w:w="4656" w:type="dxa"/>
            <w:hideMark/>
          </w:tcPr>
          <w:p w14:paraId="430A4A50" w14:textId="499D8276" w:rsidR="0016669C" w:rsidRPr="00C363FE" w:rsidRDefault="0016669C" w:rsidP="0016669C">
            <w:pPr>
              <w:tabs>
                <w:tab w:val="left" w:pos="-259"/>
              </w:tabs>
              <w:spacing w:line="240" w:lineRule="auto"/>
              <w:ind w:left="374" w:right="223" w:hanging="374"/>
              <w:rPr>
                <w:rFonts w:ascii="Browallia New" w:hAnsi="Browallia New" w:cs="Browallia New"/>
                <w:sz w:val="24"/>
                <w:szCs w:val="24"/>
                <w:lang w:val="en-GB"/>
              </w:rPr>
            </w:pPr>
            <w:r w:rsidRPr="00196B39">
              <w:rPr>
                <w:rFonts w:ascii="Browallia New" w:hAnsi="Browallia New" w:cs="Browallia New"/>
                <w:sz w:val="24"/>
                <w:szCs w:val="24"/>
                <w:cs/>
                <w:lang w:val="en-GB"/>
              </w:rPr>
              <w:t>กำไร</w:t>
            </w:r>
            <w:r w:rsidRPr="00F46B29">
              <w:rPr>
                <w:rFonts w:ascii="Browallia New" w:hAnsi="Browallia New" w:cs="Browallia New"/>
                <w:sz w:val="24"/>
                <w:szCs w:val="24"/>
              </w:rPr>
              <w:t xml:space="preserve"> </w:t>
            </w:r>
            <w:r w:rsidRPr="00196B39">
              <w:rPr>
                <w:rFonts w:ascii="Browallia New" w:hAnsi="Browallia New" w:cs="Browallia New"/>
                <w:sz w:val="24"/>
                <w:szCs w:val="24"/>
                <w:cs/>
                <w:lang w:val="en-GB"/>
              </w:rPr>
              <w:t>(ขาดทุน)</w:t>
            </w:r>
            <w:r w:rsidRPr="00F46B29">
              <w:rPr>
                <w:rFonts w:ascii="Browallia New" w:hAnsi="Browallia New" w:cs="Browallia New"/>
                <w:sz w:val="24"/>
                <w:szCs w:val="24"/>
              </w:rPr>
              <w:t xml:space="preserve"> </w:t>
            </w:r>
            <w:r w:rsidRPr="00196B39">
              <w:rPr>
                <w:rFonts w:ascii="Browallia New" w:hAnsi="Browallia New" w:cs="Browallia New"/>
                <w:sz w:val="24"/>
                <w:szCs w:val="24"/>
                <w:cs/>
                <w:lang w:val="en-GB"/>
              </w:rPr>
              <w:t>ก่อนภาษี</w:t>
            </w:r>
          </w:p>
        </w:tc>
        <w:tc>
          <w:tcPr>
            <w:tcW w:w="956" w:type="dxa"/>
            <w:tcBorders>
              <w:bottom w:val="single" w:sz="12" w:space="0" w:color="auto"/>
            </w:tcBorders>
            <w:shd w:val="clear" w:color="auto" w:fill="auto"/>
            <w:vAlign w:val="bottom"/>
          </w:tcPr>
          <w:p w14:paraId="7CD1C94F" w14:textId="3749F33A" w:rsidR="0016669C" w:rsidRPr="00395AF7" w:rsidRDefault="00761260" w:rsidP="0016669C">
            <w:pPr>
              <w:spacing w:line="240" w:lineRule="auto"/>
              <w:ind w:left="-113" w:right="-28"/>
              <w:jc w:val="right"/>
              <w:rPr>
                <w:rFonts w:ascii="Browallia New" w:hAnsi="Browallia New" w:cs="Browallia New"/>
                <w:sz w:val="24"/>
                <w:szCs w:val="24"/>
              </w:rPr>
            </w:pPr>
            <w:r w:rsidRPr="00395AF7">
              <w:rPr>
                <w:rFonts w:ascii="Browallia New" w:hAnsi="Browallia New" w:cs="Browallia New"/>
                <w:sz w:val="24"/>
                <w:szCs w:val="24"/>
              </w:rPr>
              <w:t>(132,971)</w:t>
            </w:r>
          </w:p>
        </w:tc>
        <w:tc>
          <w:tcPr>
            <w:tcW w:w="236" w:type="dxa"/>
            <w:vAlign w:val="bottom"/>
          </w:tcPr>
          <w:p w14:paraId="1724CB45"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18" w:type="dxa"/>
            <w:tcBorders>
              <w:bottom w:val="single" w:sz="12" w:space="0" w:color="auto"/>
            </w:tcBorders>
            <w:vAlign w:val="bottom"/>
          </w:tcPr>
          <w:p w14:paraId="7996DB5F" w14:textId="2D8A96DA" w:rsidR="0016669C" w:rsidRPr="00C363FE" w:rsidRDefault="0016669C"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(158,258)</w:t>
            </w:r>
          </w:p>
        </w:tc>
        <w:tc>
          <w:tcPr>
            <w:tcW w:w="236" w:type="dxa"/>
            <w:vAlign w:val="bottom"/>
          </w:tcPr>
          <w:p w14:paraId="2B6ACC64"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35" w:type="dxa"/>
            <w:tcBorders>
              <w:bottom w:val="single" w:sz="12" w:space="0" w:color="auto"/>
            </w:tcBorders>
          </w:tcPr>
          <w:p w14:paraId="3B2FDBFD" w14:textId="10DA7776" w:rsidR="0016669C" w:rsidRPr="00690F6F" w:rsidRDefault="00C37EA6"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(100,17</w:t>
            </w:r>
            <w:r w:rsidR="00A34959">
              <w:rPr>
                <w:rFonts w:ascii="Browallia New" w:hAnsi="Browallia New" w:cs="Browallia New"/>
                <w:sz w:val="24"/>
                <w:szCs w:val="24"/>
              </w:rPr>
              <w:t>3</w:t>
            </w:r>
            <w:r w:rsidRPr="00690F6F">
              <w:rPr>
                <w:rFonts w:ascii="Browallia New" w:hAnsi="Browallia New" w:cs="Browallia New"/>
                <w:sz w:val="24"/>
                <w:szCs w:val="24"/>
              </w:rPr>
              <w:t>)</w:t>
            </w:r>
          </w:p>
        </w:tc>
        <w:tc>
          <w:tcPr>
            <w:tcW w:w="236" w:type="dxa"/>
            <w:vAlign w:val="bottom"/>
          </w:tcPr>
          <w:p w14:paraId="36175393"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bottom w:val="single" w:sz="12" w:space="0" w:color="auto"/>
            </w:tcBorders>
          </w:tcPr>
          <w:p w14:paraId="37EE0000" w14:textId="367EFD7D" w:rsidR="0016669C" w:rsidRPr="00690F6F" w:rsidRDefault="0016669C"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(17,176)</w:t>
            </w:r>
          </w:p>
        </w:tc>
      </w:tr>
      <w:tr w:rsidR="0016669C" w:rsidRPr="00C363FE" w14:paraId="0422944C" w14:textId="77777777" w:rsidTr="00907047">
        <w:tc>
          <w:tcPr>
            <w:tcW w:w="4656" w:type="dxa"/>
          </w:tcPr>
          <w:p w14:paraId="1F843FF7" w14:textId="3A14381C" w:rsidR="0016669C" w:rsidRPr="00C363FE" w:rsidRDefault="0016669C" w:rsidP="0016669C">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อัตราภาษี</w:t>
            </w:r>
            <w:r>
              <w:rPr>
                <w:rFonts w:ascii="Browallia New" w:hAnsi="Browallia New" w:cs="Browallia New" w:hint="cs"/>
                <w:sz w:val="24"/>
                <w:szCs w:val="24"/>
                <w:cs/>
                <w:lang w:val="en-GB"/>
              </w:rPr>
              <w:t>ร้อยละ</w:t>
            </w:r>
          </w:p>
        </w:tc>
        <w:tc>
          <w:tcPr>
            <w:tcW w:w="956" w:type="dxa"/>
            <w:tcBorders>
              <w:top w:val="single" w:sz="12" w:space="0" w:color="auto"/>
            </w:tcBorders>
            <w:shd w:val="clear" w:color="auto" w:fill="auto"/>
          </w:tcPr>
          <w:p w14:paraId="2F969D94" w14:textId="62A63992" w:rsidR="0016669C" w:rsidRPr="00395AF7" w:rsidRDefault="007033B7" w:rsidP="0016669C">
            <w:pPr>
              <w:spacing w:line="240" w:lineRule="auto"/>
              <w:ind w:left="-113" w:right="-28"/>
              <w:jc w:val="right"/>
              <w:rPr>
                <w:rFonts w:ascii="Browallia New" w:hAnsi="Browallia New" w:cs="Browallia New"/>
                <w:sz w:val="24"/>
                <w:szCs w:val="24"/>
              </w:rPr>
            </w:pPr>
            <w:r w:rsidRPr="00395AF7">
              <w:rPr>
                <w:rFonts w:ascii="Browallia New" w:hAnsi="Browallia New" w:cs="Browallia New"/>
                <w:sz w:val="24"/>
                <w:szCs w:val="24"/>
              </w:rPr>
              <w:t>20</w:t>
            </w:r>
          </w:p>
        </w:tc>
        <w:tc>
          <w:tcPr>
            <w:tcW w:w="236" w:type="dxa"/>
            <w:vAlign w:val="bottom"/>
          </w:tcPr>
          <w:p w14:paraId="40280F1B"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18" w:type="dxa"/>
            <w:tcBorders>
              <w:top w:val="single" w:sz="12" w:space="0" w:color="auto"/>
            </w:tcBorders>
          </w:tcPr>
          <w:p w14:paraId="5BD85E91" w14:textId="7E463672" w:rsidR="0016669C" w:rsidRPr="00C363FE" w:rsidRDefault="0016669C"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20</w:t>
            </w:r>
          </w:p>
        </w:tc>
        <w:tc>
          <w:tcPr>
            <w:tcW w:w="236" w:type="dxa"/>
            <w:vAlign w:val="bottom"/>
          </w:tcPr>
          <w:p w14:paraId="16B0BFC3"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35" w:type="dxa"/>
            <w:tcBorders>
              <w:top w:val="single" w:sz="12" w:space="0" w:color="auto"/>
            </w:tcBorders>
          </w:tcPr>
          <w:p w14:paraId="15B96293" w14:textId="56E1E3FD" w:rsidR="0016669C" w:rsidRPr="00690F6F" w:rsidRDefault="007033B7"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20</w:t>
            </w:r>
          </w:p>
        </w:tc>
        <w:tc>
          <w:tcPr>
            <w:tcW w:w="236" w:type="dxa"/>
            <w:vAlign w:val="bottom"/>
          </w:tcPr>
          <w:p w14:paraId="040766DD"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top w:val="single" w:sz="12" w:space="0" w:color="auto"/>
            </w:tcBorders>
          </w:tcPr>
          <w:p w14:paraId="2B01EE60" w14:textId="3777072D" w:rsidR="0016669C" w:rsidRPr="00690F6F" w:rsidRDefault="0016669C"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20</w:t>
            </w:r>
          </w:p>
        </w:tc>
      </w:tr>
      <w:tr w:rsidR="0016669C" w:rsidRPr="00C363FE" w14:paraId="03887F26" w14:textId="77777777" w:rsidTr="00907047">
        <w:tc>
          <w:tcPr>
            <w:tcW w:w="4656" w:type="dxa"/>
          </w:tcPr>
          <w:p w14:paraId="0633AA38" w14:textId="5A4ED391" w:rsidR="0016669C" w:rsidRPr="00C363FE" w:rsidRDefault="0016669C" w:rsidP="0016669C">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ภาษีตามอัตราภาษี</w:t>
            </w:r>
          </w:p>
        </w:tc>
        <w:tc>
          <w:tcPr>
            <w:tcW w:w="956" w:type="dxa"/>
            <w:shd w:val="clear" w:color="auto" w:fill="auto"/>
          </w:tcPr>
          <w:p w14:paraId="0715E7AF" w14:textId="3D3FD0CA" w:rsidR="0016669C" w:rsidRPr="00395AF7" w:rsidRDefault="00395AF7" w:rsidP="0016669C">
            <w:pPr>
              <w:spacing w:line="240" w:lineRule="auto"/>
              <w:ind w:left="-113" w:right="-28"/>
              <w:jc w:val="right"/>
              <w:rPr>
                <w:rFonts w:ascii="Browallia New" w:hAnsi="Browallia New" w:cs="Browallia New"/>
                <w:sz w:val="24"/>
                <w:szCs w:val="24"/>
              </w:rPr>
            </w:pPr>
            <w:r w:rsidRPr="00395AF7">
              <w:rPr>
                <w:rFonts w:ascii="Browallia New" w:hAnsi="Browallia New" w:cs="Browallia New"/>
                <w:sz w:val="24"/>
                <w:szCs w:val="24"/>
              </w:rPr>
              <w:t>(26,594)</w:t>
            </w:r>
          </w:p>
        </w:tc>
        <w:tc>
          <w:tcPr>
            <w:tcW w:w="236" w:type="dxa"/>
            <w:vAlign w:val="bottom"/>
          </w:tcPr>
          <w:p w14:paraId="6E65E708"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18" w:type="dxa"/>
          </w:tcPr>
          <w:p w14:paraId="565D2287" w14:textId="1E6C6367" w:rsidR="0016669C" w:rsidRPr="00C363FE" w:rsidRDefault="0016669C"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(31,652)</w:t>
            </w:r>
          </w:p>
        </w:tc>
        <w:tc>
          <w:tcPr>
            <w:tcW w:w="236" w:type="dxa"/>
            <w:vAlign w:val="bottom"/>
          </w:tcPr>
          <w:p w14:paraId="4E02825D"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35" w:type="dxa"/>
          </w:tcPr>
          <w:p w14:paraId="51500426" w14:textId="5C0E6F7F" w:rsidR="0016669C" w:rsidRPr="00690F6F" w:rsidRDefault="00BF341C"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(20,0</w:t>
            </w:r>
            <w:r w:rsidR="00A34959">
              <w:rPr>
                <w:rFonts w:ascii="Browallia New" w:hAnsi="Browallia New" w:cs="Browallia New"/>
                <w:sz w:val="24"/>
                <w:szCs w:val="24"/>
              </w:rPr>
              <w:t>35</w:t>
            </w:r>
            <w:r w:rsidRPr="00690F6F">
              <w:rPr>
                <w:rFonts w:ascii="Browallia New" w:hAnsi="Browallia New" w:cs="Browallia New"/>
                <w:sz w:val="24"/>
                <w:szCs w:val="24"/>
              </w:rPr>
              <w:t>)</w:t>
            </w:r>
          </w:p>
        </w:tc>
        <w:tc>
          <w:tcPr>
            <w:tcW w:w="236" w:type="dxa"/>
            <w:vAlign w:val="bottom"/>
          </w:tcPr>
          <w:p w14:paraId="05BC01E5"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Pr>
          <w:p w14:paraId="18A16ABC" w14:textId="6B5B818B" w:rsidR="0016669C" w:rsidRPr="00690F6F" w:rsidRDefault="0016669C" w:rsidP="0016669C">
            <w:pPr>
              <w:spacing w:line="240" w:lineRule="auto"/>
              <w:ind w:left="-113" w:right="-28"/>
              <w:jc w:val="right"/>
              <w:rPr>
                <w:rFonts w:ascii="Browallia New" w:hAnsi="Browallia New" w:cs="Browallia New"/>
                <w:sz w:val="24"/>
                <w:szCs w:val="24"/>
                <w:lang w:val="en-GB"/>
              </w:rPr>
            </w:pPr>
            <w:r w:rsidRPr="00690F6F">
              <w:rPr>
                <w:rFonts w:ascii="Browallia New" w:hAnsi="Browallia New" w:cs="Browallia New"/>
                <w:sz w:val="24"/>
                <w:szCs w:val="24"/>
              </w:rPr>
              <w:t>(3,435)</w:t>
            </w:r>
          </w:p>
        </w:tc>
      </w:tr>
      <w:tr w:rsidR="0016669C" w:rsidRPr="00C363FE" w14:paraId="1075EFF4" w14:textId="77777777" w:rsidTr="00907047">
        <w:tc>
          <w:tcPr>
            <w:tcW w:w="4656" w:type="dxa"/>
          </w:tcPr>
          <w:p w14:paraId="7F9683D0" w14:textId="0CD5F86B" w:rsidR="0016669C" w:rsidRPr="00C00441" w:rsidDel="00196B39" w:rsidRDefault="0016669C" w:rsidP="0016669C">
            <w:pPr>
              <w:tabs>
                <w:tab w:val="left" w:pos="-259"/>
              </w:tabs>
              <w:spacing w:line="240" w:lineRule="auto"/>
              <w:ind w:left="374" w:right="223" w:hanging="374"/>
              <w:rPr>
                <w:rFonts w:ascii="Browallia New" w:hAnsi="Browallia New" w:cs="Browallia New"/>
                <w:b/>
                <w:bCs/>
                <w:sz w:val="24"/>
                <w:szCs w:val="24"/>
                <w:lang w:val="en-GB"/>
              </w:rPr>
            </w:pPr>
            <w:r w:rsidRPr="00C00441">
              <w:rPr>
                <w:rFonts w:ascii="Browallia New" w:hAnsi="Browallia New" w:cs="Browallia New" w:hint="cs"/>
                <w:b/>
                <w:bCs/>
                <w:sz w:val="24"/>
                <w:szCs w:val="24"/>
                <w:cs/>
                <w:lang w:val="en-GB"/>
              </w:rPr>
              <w:t>ผลกระทบ</w:t>
            </w:r>
            <w:r w:rsidRPr="00F46B29">
              <w:rPr>
                <w:rFonts w:ascii="Browallia New" w:hAnsi="Browallia New" w:cs="Browallia New" w:hint="cs"/>
                <w:b/>
                <w:bCs/>
                <w:sz w:val="24"/>
                <w:szCs w:val="24"/>
              </w:rPr>
              <w:t xml:space="preserve"> </w:t>
            </w:r>
            <w:r w:rsidRPr="00C00441">
              <w:rPr>
                <w:rFonts w:ascii="Browallia New" w:hAnsi="Browallia New" w:cs="Browallia New"/>
                <w:b/>
                <w:bCs/>
                <w:sz w:val="24"/>
                <w:szCs w:val="24"/>
                <w:lang w:val="en-GB"/>
              </w:rPr>
              <w:t>:</w:t>
            </w:r>
          </w:p>
        </w:tc>
        <w:tc>
          <w:tcPr>
            <w:tcW w:w="956" w:type="dxa"/>
            <w:shd w:val="clear" w:color="auto" w:fill="auto"/>
          </w:tcPr>
          <w:p w14:paraId="4C4BCA42" w14:textId="77777777" w:rsidR="0016669C" w:rsidRPr="00395AF7" w:rsidRDefault="0016669C" w:rsidP="0016669C">
            <w:pPr>
              <w:spacing w:line="240" w:lineRule="auto"/>
              <w:ind w:left="-113" w:right="-28"/>
              <w:jc w:val="right"/>
              <w:rPr>
                <w:rFonts w:ascii="Browallia New" w:hAnsi="Browallia New" w:cs="Browallia New"/>
                <w:sz w:val="24"/>
                <w:szCs w:val="24"/>
              </w:rPr>
            </w:pPr>
          </w:p>
        </w:tc>
        <w:tc>
          <w:tcPr>
            <w:tcW w:w="236" w:type="dxa"/>
            <w:vAlign w:val="bottom"/>
          </w:tcPr>
          <w:p w14:paraId="129B1E05"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18" w:type="dxa"/>
          </w:tcPr>
          <w:p w14:paraId="63DB69B3" w14:textId="77777777" w:rsidR="0016669C" w:rsidRPr="00C363FE" w:rsidRDefault="0016669C" w:rsidP="0016669C">
            <w:pPr>
              <w:spacing w:line="240" w:lineRule="auto"/>
              <w:ind w:left="-113" w:right="-28"/>
              <w:jc w:val="right"/>
              <w:rPr>
                <w:rFonts w:ascii="Browallia New" w:hAnsi="Browallia New" w:cs="Browallia New"/>
                <w:sz w:val="24"/>
                <w:szCs w:val="24"/>
                <w:lang w:val="en-GB"/>
              </w:rPr>
            </w:pPr>
          </w:p>
        </w:tc>
        <w:tc>
          <w:tcPr>
            <w:tcW w:w="236" w:type="dxa"/>
            <w:vAlign w:val="bottom"/>
          </w:tcPr>
          <w:p w14:paraId="7372E798"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35" w:type="dxa"/>
          </w:tcPr>
          <w:p w14:paraId="1A2B9DD2"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236" w:type="dxa"/>
            <w:vAlign w:val="bottom"/>
          </w:tcPr>
          <w:p w14:paraId="16522E79"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Pr>
          <w:p w14:paraId="69CD9FBC" w14:textId="77777777" w:rsidR="0016669C" w:rsidRPr="00690F6F" w:rsidRDefault="0016669C" w:rsidP="0016669C">
            <w:pPr>
              <w:spacing w:line="240" w:lineRule="auto"/>
              <w:ind w:left="-113" w:right="-28"/>
              <w:jc w:val="right"/>
              <w:rPr>
                <w:rFonts w:ascii="Browallia New" w:hAnsi="Browallia New" w:cs="Browallia New"/>
                <w:sz w:val="24"/>
                <w:szCs w:val="24"/>
              </w:rPr>
            </w:pPr>
          </w:p>
        </w:tc>
      </w:tr>
      <w:tr w:rsidR="0016669C" w:rsidRPr="00C363FE" w14:paraId="1400C7E7" w14:textId="77777777" w:rsidTr="00121C32">
        <w:tc>
          <w:tcPr>
            <w:tcW w:w="4656" w:type="dxa"/>
            <w:hideMark/>
          </w:tcPr>
          <w:p w14:paraId="75CF4B94" w14:textId="4FDFE598" w:rsidR="0016669C" w:rsidRPr="00C363FE" w:rsidRDefault="0016669C" w:rsidP="0016669C">
            <w:pPr>
              <w:tabs>
                <w:tab w:val="clear" w:pos="68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ปรับปรุงรายการตัดบัญชีระหว่างกัน</w:t>
            </w:r>
            <w:r w:rsidRPr="00F46B29">
              <w:rPr>
                <w:rFonts w:ascii="Browallia New" w:hAnsi="Browallia New" w:cs="Browallia New"/>
                <w:sz w:val="24"/>
                <w:szCs w:val="24"/>
              </w:rPr>
              <w:t xml:space="preserve"> </w:t>
            </w:r>
          </w:p>
        </w:tc>
        <w:tc>
          <w:tcPr>
            <w:tcW w:w="956" w:type="dxa"/>
            <w:shd w:val="clear" w:color="auto" w:fill="auto"/>
          </w:tcPr>
          <w:p w14:paraId="2C935E82" w14:textId="09A65787" w:rsidR="0016669C" w:rsidRPr="00395AF7" w:rsidRDefault="00275990" w:rsidP="0016669C">
            <w:pPr>
              <w:spacing w:line="240" w:lineRule="auto"/>
              <w:ind w:left="-113" w:right="-28"/>
              <w:jc w:val="right"/>
              <w:rPr>
                <w:rFonts w:ascii="Browallia New" w:hAnsi="Browallia New" w:cs="Browallia New"/>
                <w:sz w:val="24"/>
                <w:szCs w:val="24"/>
                <w:cs/>
              </w:rPr>
            </w:pPr>
            <w:r>
              <w:rPr>
                <w:rFonts w:ascii="Browallia New" w:hAnsi="Browallia New" w:cs="Browallia New"/>
                <w:sz w:val="24"/>
                <w:szCs w:val="24"/>
              </w:rPr>
              <w:t>3,163</w:t>
            </w:r>
          </w:p>
        </w:tc>
        <w:tc>
          <w:tcPr>
            <w:tcW w:w="236" w:type="dxa"/>
            <w:vAlign w:val="bottom"/>
          </w:tcPr>
          <w:p w14:paraId="2C9D70E0" w14:textId="77777777" w:rsidR="0016669C" w:rsidRPr="00196B39" w:rsidRDefault="0016669C" w:rsidP="0016669C">
            <w:pPr>
              <w:spacing w:line="240" w:lineRule="auto"/>
              <w:ind w:left="-113" w:right="-28"/>
              <w:jc w:val="right"/>
              <w:rPr>
                <w:rFonts w:ascii="Browallia New" w:hAnsi="Browallia New" w:cs="Browallia New"/>
                <w:sz w:val="24"/>
                <w:szCs w:val="24"/>
              </w:rPr>
            </w:pPr>
          </w:p>
        </w:tc>
        <w:tc>
          <w:tcPr>
            <w:tcW w:w="918" w:type="dxa"/>
          </w:tcPr>
          <w:p w14:paraId="2F001E70" w14:textId="4866CC81" w:rsidR="0016669C" w:rsidRPr="00196B39" w:rsidRDefault="0016669C" w:rsidP="0016669C">
            <w:pPr>
              <w:spacing w:line="240" w:lineRule="auto"/>
              <w:ind w:right="-28"/>
              <w:jc w:val="right"/>
              <w:rPr>
                <w:rFonts w:ascii="Browallia New" w:hAnsi="Browallia New" w:cs="Browallia New"/>
                <w:sz w:val="24"/>
                <w:szCs w:val="24"/>
              </w:rPr>
            </w:pPr>
            <w:r>
              <w:rPr>
                <w:rFonts w:ascii="Browallia New" w:hAnsi="Browallia New" w:cs="Browallia New"/>
                <w:sz w:val="24"/>
                <w:szCs w:val="24"/>
              </w:rPr>
              <w:t>1,406</w:t>
            </w:r>
          </w:p>
        </w:tc>
        <w:tc>
          <w:tcPr>
            <w:tcW w:w="236" w:type="dxa"/>
            <w:vAlign w:val="bottom"/>
          </w:tcPr>
          <w:p w14:paraId="329C7918" w14:textId="77777777" w:rsidR="0016669C" w:rsidRPr="00196B39" w:rsidRDefault="0016669C" w:rsidP="0016669C">
            <w:pPr>
              <w:spacing w:line="240" w:lineRule="auto"/>
              <w:ind w:left="-113" w:right="-28"/>
              <w:jc w:val="right"/>
              <w:rPr>
                <w:rFonts w:ascii="Browallia New" w:hAnsi="Browallia New" w:cs="Browallia New"/>
                <w:sz w:val="24"/>
                <w:szCs w:val="24"/>
              </w:rPr>
            </w:pPr>
          </w:p>
        </w:tc>
        <w:tc>
          <w:tcPr>
            <w:tcW w:w="935" w:type="dxa"/>
            <w:vAlign w:val="bottom"/>
          </w:tcPr>
          <w:p w14:paraId="37DE4F5B" w14:textId="0FCE8CED" w:rsidR="0016669C" w:rsidRPr="00690F6F" w:rsidRDefault="00321133" w:rsidP="0016669C">
            <w:pPr>
              <w:tabs>
                <w:tab w:val="clear" w:pos="454"/>
                <w:tab w:val="left" w:pos="106"/>
              </w:tabs>
              <w:spacing w:line="240" w:lineRule="auto"/>
              <w:ind w:left="-113"/>
              <w:jc w:val="right"/>
              <w:rPr>
                <w:rFonts w:ascii="Browallia New" w:hAnsi="Browallia New" w:cs="Browallia New"/>
                <w:color w:val="FF0000"/>
                <w:sz w:val="24"/>
                <w:szCs w:val="24"/>
                <w:lang w:val="en-GB"/>
              </w:rPr>
            </w:pPr>
            <w:r w:rsidRPr="00690F6F">
              <w:rPr>
                <w:rFonts w:ascii="Browallia New" w:hAnsi="Browallia New" w:cs="Browallia New"/>
                <w:sz w:val="24"/>
                <w:szCs w:val="24"/>
                <w:lang w:val="en-GB"/>
              </w:rPr>
              <w:t>-</w:t>
            </w:r>
          </w:p>
        </w:tc>
        <w:tc>
          <w:tcPr>
            <w:tcW w:w="236" w:type="dxa"/>
            <w:vAlign w:val="bottom"/>
          </w:tcPr>
          <w:p w14:paraId="66973464"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vAlign w:val="bottom"/>
          </w:tcPr>
          <w:p w14:paraId="51C1D477" w14:textId="2DAE30AF" w:rsidR="0016669C" w:rsidRPr="00690F6F" w:rsidRDefault="0016669C" w:rsidP="0016669C">
            <w:pPr>
              <w:tabs>
                <w:tab w:val="clear" w:pos="454"/>
                <w:tab w:val="clear" w:pos="680"/>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16669C" w:rsidRPr="00C363FE" w14:paraId="49D340C8" w14:textId="77777777" w:rsidTr="00907047">
        <w:tc>
          <w:tcPr>
            <w:tcW w:w="4656" w:type="dxa"/>
            <w:hideMark/>
          </w:tcPr>
          <w:p w14:paraId="7D01A741" w14:textId="51C20F36" w:rsidR="0016669C" w:rsidRPr="000734BC" w:rsidRDefault="0016669C" w:rsidP="0016669C">
            <w:pPr>
              <w:tabs>
                <w:tab w:val="clear" w:pos="454"/>
                <w:tab w:val="left" w:pos="54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จำนวนภาษีของรายได้ที่ไม่ต้องเสียภาษี</w:t>
            </w:r>
          </w:p>
        </w:tc>
        <w:tc>
          <w:tcPr>
            <w:tcW w:w="956" w:type="dxa"/>
            <w:shd w:val="clear" w:color="auto" w:fill="auto"/>
          </w:tcPr>
          <w:p w14:paraId="437A6D9C" w14:textId="0AE287A6" w:rsidR="0016669C" w:rsidRPr="00395AF7" w:rsidRDefault="00E565BC"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p>
        </w:tc>
        <w:tc>
          <w:tcPr>
            <w:tcW w:w="236" w:type="dxa"/>
            <w:vAlign w:val="bottom"/>
          </w:tcPr>
          <w:p w14:paraId="4ACBE365" w14:textId="77777777" w:rsidR="0016669C" w:rsidRPr="00196B39" w:rsidRDefault="0016669C" w:rsidP="0016669C">
            <w:pPr>
              <w:spacing w:line="240" w:lineRule="auto"/>
              <w:ind w:left="-113" w:right="-28"/>
              <w:jc w:val="right"/>
              <w:rPr>
                <w:rFonts w:ascii="Browallia New" w:hAnsi="Browallia New" w:cs="Browallia New"/>
                <w:sz w:val="24"/>
                <w:szCs w:val="24"/>
              </w:rPr>
            </w:pPr>
          </w:p>
        </w:tc>
        <w:tc>
          <w:tcPr>
            <w:tcW w:w="918" w:type="dxa"/>
          </w:tcPr>
          <w:p w14:paraId="0ADF7ED9" w14:textId="0C4E8B71" w:rsidR="0016669C" w:rsidRPr="00196B39" w:rsidRDefault="0016669C" w:rsidP="0016669C">
            <w:pPr>
              <w:spacing w:line="240" w:lineRule="auto"/>
              <w:ind w:right="-28"/>
              <w:jc w:val="right"/>
              <w:rPr>
                <w:rFonts w:ascii="Browallia New" w:hAnsi="Browallia New" w:cs="Browallia New"/>
                <w:sz w:val="24"/>
                <w:szCs w:val="24"/>
              </w:rPr>
            </w:pPr>
            <w:r>
              <w:rPr>
                <w:rFonts w:ascii="Browallia New" w:hAnsi="Browallia New" w:cs="Browallia New"/>
                <w:sz w:val="24"/>
                <w:szCs w:val="24"/>
              </w:rPr>
              <w:t>-</w:t>
            </w:r>
          </w:p>
        </w:tc>
        <w:tc>
          <w:tcPr>
            <w:tcW w:w="236" w:type="dxa"/>
            <w:vAlign w:val="bottom"/>
          </w:tcPr>
          <w:p w14:paraId="3B12068D" w14:textId="77777777" w:rsidR="0016669C" w:rsidRPr="00196B39" w:rsidRDefault="0016669C" w:rsidP="0016669C">
            <w:pPr>
              <w:spacing w:line="240" w:lineRule="auto"/>
              <w:ind w:left="-113" w:right="-28"/>
              <w:jc w:val="right"/>
              <w:rPr>
                <w:rFonts w:ascii="Browallia New" w:hAnsi="Browallia New" w:cs="Browallia New"/>
                <w:sz w:val="24"/>
                <w:szCs w:val="24"/>
              </w:rPr>
            </w:pPr>
          </w:p>
        </w:tc>
        <w:tc>
          <w:tcPr>
            <w:tcW w:w="935" w:type="dxa"/>
          </w:tcPr>
          <w:p w14:paraId="3D922025" w14:textId="7E9F367E" w:rsidR="0016669C" w:rsidRPr="00690F6F" w:rsidRDefault="00BB69D6" w:rsidP="0016669C">
            <w:pPr>
              <w:spacing w:line="240" w:lineRule="auto"/>
              <w:ind w:right="-28"/>
              <w:jc w:val="right"/>
              <w:rPr>
                <w:rFonts w:ascii="Browallia New" w:hAnsi="Browallia New" w:cs="Browallia New"/>
                <w:sz w:val="24"/>
                <w:szCs w:val="24"/>
              </w:rPr>
            </w:pPr>
            <w:r w:rsidRPr="00690F6F">
              <w:rPr>
                <w:rFonts w:ascii="Browallia New" w:hAnsi="Browallia New" w:cs="Browallia New"/>
                <w:sz w:val="24"/>
                <w:szCs w:val="24"/>
              </w:rPr>
              <w:t>(9,456)</w:t>
            </w:r>
          </w:p>
        </w:tc>
        <w:tc>
          <w:tcPr>
            <w:tcW w:w="236" w:type="dxa"/>
            <w:vAlign w:val="bottom"/>
          </w:tcPr>
          <w:p w14:paraId="29E80BE0"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Pr>
          <w:p w14:paraId="461C6173" w14:textId="3765FC44" w:rsidR="0016669C" w:rsidRPr="00690F6F" w:rsidRDefault="0016669C" w:rsidP="0016669C">
            <w:pPr>
              <w:spacing w:line="240" w:lineRule="auto"/>
              <w:ind w:right="-28"/>
              <w:jc w:val="right"/>
              <w:rPr>
                <w:rFonts w:ascii="Browallia New" w:hAnsi="Browallia New" w:cs="Browallia New"/>
                <w:sz w:val="24"/>
                <w:szCs w:val="24"/>
              </w:rPr>
            </w:pPr>
            <w:r w:rsidRPr="00690F6F">
              <w:rPr>
                <w:rFonts w:ascii="Browallia New" w:hAnsi="Browallia New" w:cs="Browallia New"/>
                <w:sz w:val="24"/>
                <w:szCs w:val="24"/>
              </w:rPr>
              <w:t>(13,162)</w:t>
            </w:r>
          </w:p>
        </w:tc>
      </w:tr>
      <w:tr w:rsidR="0016669C" w:rsidRPr="00C363FE" w14:paraId="322B3CCA" w14:textId="77777777" w:rsidTr="00907047">
        <w:tc>
          <w:tcPr>
            <w:tcW w:w="4656" w:type="dxa"/>
          </w:tcPr>
          <w:p w14:paraId="00980A8D" w14:textId="4DD6244A" w:rsidR="0016669C" w:rsidRDefault="0016669C" w:rsidP="0016669C">
            <w:pPr>
              <w:tabs>
                <w:tab w:val="clear" w:pos="454"/>
                <w:tab w:val="clear" w:pos="4451"/>
                <w:tab w:val="left" w:pos="540"/>
                <w:tab w:val="left" w:pos="3571"/>
              </w:tabs>
              <w:snapToGrid w:val="0"/>
              <w:spacing w:line="240" w:lineRule="auto"/>
              <w:ind w:left="450" w:right="-822" w:hanging="450"/>
              <w:rPr>
                <w:rFonts w:ascii="Browallia New" w:hAnsi="Browallia New" w:cs="Browallia New"/>
                <w:sz w:val="24"/>
                <w:szCs w:val="24"/>
                <w:cs/>
              </w:rPr>
            </w:pPr>
            <w:r w:rsidRPr="00196B39">
              <w:rPr>
                <w:rFonts w:ascii="Browallia New" w:hAnsi="Browallia New" w:cs="Browallia New"/>
                <w:sz w:val="24"/>
                <w:szCs w:val="24"/>
                <w:cs/>
              </w:rPr>
              <w:t>จำนวนภาษีของรายการที่ไม่ถือเป็นค่าใช้จ่า</w:t>
            </w:r>
            <w:r>
              <w:rPr>
                <w:rFonts w:ascii="Browallia New" w:hAnsi="Browallia New" w:cs="Browallia New" w:hint="cs"/>
                <w:sz w:val="24"/>
                <w:szCs w:val="24"/>
                <w:cs/>
              </w:rPr>
              <w:t>ย</w:t>
            </w:r>
            <w:r w:rsidRPr="00196B39">
              <w:rPr>
                <w:rFonts w:ascii="Browallia New" w:hAnsi="Browallia New" w:cs="Browallia New"/>
                <w:sz w:val="24"/>
                <w:szCs w:val="24"/>
                <w:cs/>
              </w:rPr>
              <w:t>ตามประมวลรัษ</w:t>
            </w:r>
            <w:r>
              <w:rPr>
                <w:rFonts w:ascii="Browallia New" w:hAnsi="Browallia New" w:cs="Browallia New" w:hint="cs"/>
                <w:sz w:val="24"/>
                <w:szCs w:val="24"/>
                <w:cs/>
              </w:rPr>
              <w:t>ฎ</w:t>
            </w:r>
            <w:r w:rsidRPr="00196B39">
              <w:rPr>
                <w:rFonts w:ascii="Browallia New" w:hAnsi="Browallia New" w:cs="Browallia New"/>
                <w:sz w:val="24"/>
                <w:szCs w:val="24"/>
                <w:cs/>
              </w:rPr>
              <w:t>ากร</w:t>
            </w:r>
          </w:p>
        </w:tc>
        <w:tc>
          <w:tcPr>
            <w:tcW w:w="956" w:type="dxa"/>
            <w:shd w:val="clear" w:color="auto" w:fill="auto"/>
          </w:tcPr>
          <w:p w14:paraId="63D979D8" w14:textId="711B53F2" w:rsidR="0016669C" w:rsidRPr="00395AF7" w:rsidDel="00196B39" w:rsidRDefault="00021CEF"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4,690</w:t>
            </w:r>
          </w:p>
        </w:tc>
        <w:tc>
          <w:tcPr>
            <w:tcW w:w="236" w:type="dxa"/>
            <w:vAlign w:val="bottom"/>
          </w:tcPr>
          <w:p w14:paraId="29243D45" w14:textId="77777777" w:rsidR="0016669C" w:rsidRPr="00196B39" w:rsidRDefault="0016669C" w:rsidP="0016669C">
            <w:pPr>
              <w:spacing w:line="240" w:lineRule="auto"/>
              <w:ind w:left="-113" w:right="-28"/>
              <w:jc w:val="right"/>
              <w:rPr>
                <w:rFonts w:ascii="Browallia New" w:hAnsi="Browallia New" w:cs="Browallia New"/>
                <w:sz w:val="24"/>
                <w:szCs w:val="24"/>
              </w:rPr>
            </w:pPr>
          </w:p>
        </w:tc>
        <w:tc>
          <w:tcPr>
            <w:tcW w:w="918" w:type="dxa"/>
          </w:tcPr>
          <w:p w14:paraId="6E4F5149" w14:textId="2B0CF053" w:rsidR="0016669C" w:rsidRPr="00196B39" w:rsidDel="00196B39" w:rsidRDefault="0016669C" w:rsidP="0016669C">
            <w:pPr>
              <w:spacing w:line="240" w:lineRule="auto"/>
              <w:ind w:right="-28"/>
              <w:jc w:val="right"/>
              <w:rPr>
                <w:rFonts w:ascii="Browallia New" w:hAnsi="Browallia New" w:cs="Browallia New"/>
                <w:sz w:val="24"/>
                <w:szCs w:val="24"/>
              </w:rPr>
            </w:pPr>
            <w:r>
              <w:rPr>
                <w:rFonts w:ascii="Browallia New" w:hAnsi="Browallia New" w:cs="Browallia New"/>
                <w:sz w:val="24"/>
                <w:szCs w:val="24"/>
              </w:rPr>
              <w:t>8,465</w:t>
            </w:r>
          </w:p>
        </w:tc>
        <w:tc>
          <w:tcPr>
            <w:tcW w:w="236" w:type="dxa"/>
            <w:vAlign w:val="bottom"/>
          </w:tcPr>
          <w:p w14:paraId="73EE59D3" w14:textId="77777777" w:rsidR="0016669C" w:rsidRPr="00196B39" w:rsidRDefault="0016669C" w:rsidP="0016669C">
            <w:pPr>
              <w:spacing w:line="240" w:lineRule="auto"/>
              <w:ind w:left="-113" w:right="-28"/>
              <w:jc w:val="right"/>
              <w:rPr>
                <w:rFonts w:ascii="Browallia New" w:hAnsi="Browallia New" w:cs="Browallia New"/>
                <w:sz w:val="24"/>
                <w:szCs w:val="24"/>
              </w:rPr>
            </w:pPr>
          </w:p>
        </w:tc>
        <w:tc>
          <w:tcPr>
            <w:tcW w:w="935" w:type="dxa"/>
          </w:tcPr>
          <w:p w14:paraId="19F8DAAE" w14:textId="42B33426" w:rsidR="0016669C" w:rsidRPr="00690F6F" w:rsidDel="00196B39" w:rsidRDefault="006F3A51" w:rsidP="0016669C">
            <w:pPr>
              <w:spacing w:line="240" w:lineRule="auto"/>
              <w:ind w:right="-28"/>
              <w:jc w:val="right"/>
              <w:rPr>
                <w:rFonts w:ascii="Browallia New" w:hAnsi="Browallia New" w:cs="Browallia New"/>
                <w:sz w:val="24"/>
                <w:szCs w:val="24"/>
              </w:rPr>
            </w:pPr>
            <w:r w:rsidRPr="00690F6F">
              <w:rPr>
                <w:rFonts w:ascii="Browallia New" w:hAnsi="Browallia New" w:cs="Browallia New"/>
                <w:sz w:val="24"/>
                <w:szCs w:val="24"/>
              </w:rPr>
              <w:t>(</w:t>
            </w:r>
            <w:r w:rsidR="00BB69D6" w:rsidRPr="00690F6F">
              <w:rPr>
                <w:rFonts w:ascii="Browallia New" w:hAnsi="Browallia New" w:cs="Browallia New"/>
                <w:sz w:val="24"/>
                <w:szCs w:val="24"/>
              </w:rPr>
              <w:t>1</w:t>
            </w:r>
            <w:r w:rsidR="008D7574">
              <w:rPr>
                <w:rFonts w:ascii="Browallia New" w:hAnsi="Browallia New" w:cs="Browallia New"/>
                <w:sz w:val="24"/>
                <w:szCs w:val="24"/>
              </w:rPr>
              <w:t>62</w:t>
            </w:r>
            <w:r w:rsidRPr="00690F6F">
              <w:rPr>
                <w:rFonts w:ascii="Browallia New" w:hAnsi="Browallia New" w:cs="Browallia New"/>
                <w:sz w:val="24"/>
                <w:szCs w:val="24"/>
              </w:rPr>
              <w:t>)</w:t>
            </w:r>
          </w:p>
        </w:tc>
        <w:tc>
          <w:tcPr>
            <w:tcW w:w="236" w:type="dxa"/>
            <w:vAlign w:val="bottom"/>
          </w:tcPr>
          <w:p w14:paraId="7AEA15C1"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Pr>
          <w:p w14:paraId="0151976F" w14:textId="6F11D67B" w:rsidR="0016669C" w:rsidRPr="00690F6F" w:rsidDel="00196B39" w:rsidRDefault="0016669C" w:rsidP="0016669C">
            <w:pPr>
              <w:spacing w:line="240" w:lineRule="auto"/>
              <w:ind w:right="-28"/>
              <w:jc w:val="right"/>
              <w:rPr>
                <w:rFonts w:ascii="Browallia New" w:hAnsi="Browallia New" w:cs="Browallia New"/>
                <w:sz w:val="24"/>
                <w:szCs w:val="24"/>
              </w:rPr>
            </w:pPr>
            <w:r w:rsidRPr="00690F6F">
              <w:rPr>
                <w:rFonts w:ascii="Browallia New" w:hAnsi="Browallia New" w:cs="Browallia New"/>
                <w:sz w:val="24"/>
                <w:szCs w:val="24"/>
              </w:rPr>
              <w:t>2,648</w:t>
            </w:r>
          </w:p>
        </w:tc>
      </w:tr>
      <w:tr w:rsidR="0016669C" w:rsidRPr="00C363FE" w14:paraId="0E53227F" w14:textId="77777777" w:rsidTr="00121C32">
        <w:trPr>
          <w:trHeight w:val="68"/>
        </w:trPr>
        <w:tc>
          <w:tcPr>
            <w:tcW w:w="4656" w:type="dxa"/>
            <w:hideMark/>
          </w:tcPr>
          <w:p w14:paraId="486927DA" w14:textId="658F145E" w:rsidR="0016669C" w:rsidRPr="000734BC" w:rsidRDefault="0016669C" w:rsidP="0016669C">
            <w:pPr>
              <w:snapToGrid w:val="0"/>
              <w:spacing w:line="240" w:lineRule="auto"/>
              <w:ind w:left="374" w:hanging="374"/>
              <w:rPr>
                <w:rFonts w:ascii="Browallia New" w:hAnsi="Browallia New" w:cs="Browallia New"/>
                <w:sz w:val="24"/>
                <w:szCs w:val="24"/>
              </w:rPr>
            </w:pPr>
            <w:r w:rsidRPr="00AD0671">
              <w:rPr>
                <w:rFonts w:ascii="Browallia New" w:hAnsi="Browallia New" w:cs="Browallia New"/>
                <w:sz w:val="24"/>
                <w:szCs w:val="24"/>
                <w:cs/>
              </w:rPr>
              <w:t>จำนวนภาษีของรายจ่ายที่มีสิทธิหักได้เพิ่ม</w:t>
            </w:r>
          </w:p>
        </w:tc>
        <w:tc>
          <w:tcPr>
            <w:tcW w:w="956" w:type="dxa"/>
            <w:shd w:val="clear" w:color="auto" w:fill="auto"/>
          </w:tcPr>
          <w:p w14:paraId="052A9EF4" w14:textId="71344000" w:rsidR="0016669C" w:rsidRPr="00395AF7" w:rsidRDefault="00021CEF"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310</w:t>
            </w:r>
          </w:p>
        </w:tc>
        <w:tc>
          <w:tcPr>
            <w:tcW w:w="236" w:type="dxa"/>
            <w:vAlign w:val="bottom"/>
          </w:tcPr>
          <w:p w14:paraId="4F20B86D"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18" w:type="dxa"/>
          </w:tcPr>
          <w:p w14:paraId="355019DF" w14:textId="2796ED1D" w:rsidR="0016669C" w:rsidRPr="00C363FE" w:rsidRDefault="0016669C"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222</w:t>
            </w:r>
          </w:p>
        </w:tc>
        <w:tc>
          <w:tcPr>
            <w:tcW w:w="236" w:type="dxa"/>
            <w:vAlign w:val="bottom"/>
          </w:tcPr>
          <w:p w14:paraId="5CFD458B"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35" w:type="dxa"/>
            <w:vAlign w:val="bottom"/>
          </w:tcPr>
          <w:p w14:paraId="7B61D4E9" w14:textId="190155F7" w:rsidR="0016669C" w:rsidRPr="00690F6F" w:rsidRDefault="006F3A51" w:rsidP="0016669C">
            <w:pPr>
              <w:spacing w:line="240" w:lineRule="auto"/>
              <w:ind w:right="-28"/>
              <w:jc w:val="right"/>
              <w:rPr>
                <w:rFonts w:ascii="Browallia New" w:hAnsi="Browallia New" w:cs="Browallia New"/>
                <w:sz w:val="24"/>
                <w:szCs w:val="24"/>
              </w:rPr>
            </w:pPr>
            <w:r w:rsidRPr="00690F6F">
              <w:rPr>
                <w:rFonts w:ascii="Browallia New" w:hAnsi="Browallia New" w:cs="Browallia New"/>
                <w:sz w:val="24"/>
                <w:szCs w:val="24"/>
              </w:rPr>
              <w:t>(333)</w:t>
            </w:r>
          </w:p>
        </w:tc>
        <w:tc>
          <w:tcPr>
            <w:tcW w:w="236" w:type="dxa"/>
            <w:vAlign w:val="bottom"/>
          </w:tcPr>
          <w:p w14:paraId="7331F2AA"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vAlign w:val="bottom"/>
          </w:tcPr>
          <w:p w14:paraId="5E37660E" w14:textId="4856B1FC" w:rsidR="0016669C" w:rsidRPr="00690F6F" w:rsidRDefault="0016669C"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(73)</w:t>
            </w:r>
          </w:p>
        </w:tc>
      </w:tr>
      <w:tr w:rsidR="0016669C" w:rsidRPr="00C363FE" w14:paraId="6C7A276E" w14:textId="77777777" w:rsidTr="0029051B">
        <w:tc>
          <w:tcPr>
            <w:tcW w:w="4656" w:type="dxa"/>
          </w:tcPr>
          <w:p w14:paraId="709D1C60" w14:textId="56E846BC" w:rsidR="0016669C" w:rsidRPr="00C363FE" w:rsidRDefault="0016669C" w:rsidP="0016669C">
            <w:pPr>
              <w:tabs>
                <w:tab w:val="left" w:pos="-259"/>
                <w:tab w:val="left" w:pos="540"/>
              </w:tabs>
              <w:spacing w:line="240" w:lineRule="auto"/>
              <w:ind w:right="223"/>
              <w:rPr>
                <w:rFonts w:ascii="Browallia New" w:hAnsi="Browallia New" w:cs="Browallia New"/>
                <w:sz w:val="24"/>
                <w:szCs w:val="24"/>
                <w:cs/>
              </w:rPr>
            </w:pPr>
            <w:r w:rsidRPr="00196B39">
              <w:rPr>
                <w:rFonts w:ascii="Browallia New" w:hAnsi="Browallia New" w:cs="Browallia New"/>
                <w:sz w:val="24"/>
                <w:szCs w:val="24"/>
                <w:cs/>
              </w:rPr>
              <w:t>จำนวนภาษีของผลขาดทุนในปีก่อนหน้าที่นำมาหักภาษี</w:t>
            </w:r>
          </w:p>
        </w:tc>
        <w:tc>
          <w:tcPr>
            <w:tcW w:w="956" w:type="dxa"/>
            <w:tcBorders>
              <w:left w:val="nil"/>
              <w:right w:val="nil"/>
            </w:tcBorders>
            <w:shd w:val="clear" w:color="auto" w:fill="auto"/>
          </w:tcPr>
          <w:p w14:paraId="565691C6" w14:textId="734DC1C2" w:rsidR="0016669C" w:rsidRPr="00395AF7" w:rsidRDefault="00566C68"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p>
        </w:tc>
        <w:tc>
          <w:tcPr>
            <w:tcW w:w="236" w:type="dxa"/>
            <w:vAlign w:val="bottom"/>
          </w:tcPr>
          <w:p w14:paraId="52233F5B"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2D426B83" w14:textId="37838675" w:rsidR="0016669C" w:rsidRDefault="0016669C"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(434)</w:t>
            </w:r>
          </w:p>
        </w:tc>
        <w:tc>
          <w:tcPr>
            <w:tcW w:w="236" w:type="dxa"/>
            <w:vAlign w:val="bottom"/>
          </w:tcPr>
          <w:p w14:paraId="6823582E"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2EFAC384" w14:textId="02012316" w:rsidR="0016669C" w:rsidRPr="00690F6F" w:rsidRDefault="00321133" w:rsidP="0016669C">
            <w:pPr>
              <w:tabs>
                <w:tab w:val="clear" w:pos="454"/>
                <w:tab w:val="left" w:pos="106"/>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c>
          <w:tcPr>
            <w:tcW w:w="236" w:type="dxa"/>
            <w:vAlign w:val="bottom"/>
          </w:tcPr>
          <w:p w14:paraId="652B5A85"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4B3C89AA" w14:textId="1F46EFA6" w:rsidR="0016669C" w:rsidRPr="00690F6F" w:rsidRDefault="0016669C" w:rsidP="0016669C">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16669C" w:rsidRPr="00C363FE" w14:paraId="68D58237" w14:textId="77777777" w:rsidTr="0029051B">
        <w:tc>
          <w:tcPr>
            <w:tcW w:w="4656" w:type="dxa"/>
          </w:tcPr>
          <w:p w14:paraId="70079EF9" w14:textId="77777777" w:rsidR="0016669C" w:rsidRDefault="0016669C" w:rsidP="0016669C">
            <w:pPr>
              <w:tabs>
                <w:tab w:val="left" w:pos="-259"/>
                <w:tab w:val="left" w:pos="540"/>
              </w:tabs>
              <w:spacing w:line="240" w:lineRule="auto"/>
              <w:ind w:right="223"/>
              <w:rPr>
                <w:rFonts w:ascii="Browallia New" w:hAnsi="Browallia New" w:cs="Browallia New"/>
                <w:sz w:val="24"/>
                <w:szCs w:val="24"/>
              </w:rPr>
            </w:pPr>
            <w:r w:rsidRPr="00EE5E9F">
              <w:rPr>
                <w:rFonts w:ascii="Browallia New" w:hAnsi="Browallia New" w:cs="Browallia New"/>
                <w:sz w:val="24"/>
                <w:szCs w:val="24"/>
                <w:cs/>
              </w:rPr>
              <w:t>จำนวนภาษีของผลขาดทุนในปีปัจจุบันที่ไม่รับรู้เป็นสินทรัพย์</w:t>
            </w:r>
            <w:r>
              <w:rPr>
                <w:rFonts w:ascii="Browallia New" w:hAnsi="Browallia New" w:cs="Browallia New" w:hint="cs"/>
                <w:sz w:val="24"/>
                <w:szCs w:val="24"/>
                <w:cs/>
              </w:rPr>
              <w:t xml:space="preserve">  </w:t>
            </w:r>
          </w:p>
          <w:p w14:paraId="5E838227" w14:textId="6F6ABAA1" w:rsidR="0016669C" w:rsidRPr="00196B39" w:rsidRDefault="0016669C" w:rsidP="0016669C">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 xml:space="preserve">      ภาษีเงินได้รอตัดการตัดบัญชี</w:t>
            </w:r>
          </w:p>
        </w:tc>
        <w:tc>
          <w:tcPr>
            <w:tcW w:w="956" w:type="dxa"/>
            <w:tcBorders>
              <w:left w:val="nil"/>
              <w:right w:val="nil"/>
            </w:tcBorders>
            <w:shd w:val="clear" w:color="auto" w:fill="auto"/>
          </w:tcPr>
          <w:p w14:paraId="34508C83" w14:textId="77777777" w:rsidR="0016669C" w:rsidRDefault="0016669C" w:rsidP="0016669C">
            <w:pPr>
              <w:spacing w:line="240" w:lineRule="auto"/>
              <w:ind w:left="-113" w:right="-28"/>
              <w:jc w:val="right"/>
              <w:rPr>
                <w:rFonts w:ascii="Browallia New" w:hAnsi="Browallia New" w:cs="Browallia New"/>
                <w:sz w:val="24"/>
                <w:szCs w:val="24"/>
              </w:rPr>
            </w:pPr>
          </w:p>
          <w:p w14:paraId="7624FA0D" w14:textId="5DD40211" w:rsidR="00EC7D9B" w:rsidRPr="00395AF7" w:rsidRDefault="00EC7D9B"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37,158</w:t>
            </w:r>
          </w:p>
        </w:tc>
        <w:tc>
          <w:tcPr>
            <w:tcW w:w="236" w:type="dxa"/>
            <w:vAlign w:val="bottom"/>
          </w:tcPr>
          <w:p w14:paraId="0399BB30"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3259ED39" w14:textId="77777777" w:rsidR="0016669C" w:rsidRDefault="0016669C" w:rsidP="0016669C">
            <w:pPr>
              <w:spacing w:line="240" w:lineRule="auto"/>
              <w:ind w:left="-113" w:right="-28"/>
              <w:jc w:val="right"/>
              <w:rPr>
                <w:rFonts w:ascii="Browallia New" w:hAnsi="Browallia New" w:cs="Browallia New"/>
                <w:sz w:val="24"/>
                <w:szCs w:val="24"/>
              </w:rPr>
            </w:pPr>
          </w:p>
          <w:p w14:paraId="3BAEDAA8" w14:textId="16448677" w:rsidR="0016669C" w:rsidRPr="00F60E99" w:rsidRDefault="0016669C"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50,116</w:t>
            </w:r>
          </w:p>
        </w:tc>
        <w:tc>
          <w:tcPr>
            <w:tcW w:w="236" w:type="dxa"/>
            <w:vAlign w:val="bottom"/>
          </w:tcPr>
          <w:p w14:paraId="3E073E0A"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36E3EBC3" w14:textId="00ABC54F" w:rsidR="0016669C" w:rsidRPr="00690F6F" w:rsidRDefault="00321133" w:rsidP="0016669C">
            <w:pPr>
              <w:tabs>
                <w:tab w:val="clear" w:pos="454"/>
                <w:tab w:val="left" w:pos="106"/>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c>
          <w:tcPr>
            <w:tcW w:w="236" w:type="dxa"/>
            <w:vAlign w:val="bottom"/>
          </w:tcPr>
          <w:p w14:paraId="60D8616B"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681E2DF2" w14:textId="0D71E9AA" w:rsidR="0016669C" w:rsidRPr="00690F6F" w:rsidRDefault="0016669C" w:rsidP="0016669C">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16669C" w:rsidRPr="00C363FE" w14:paraId="0F04F9FD" w14:textId="77777777" w:rsidTr="0029051B">
        <w:tc>
          <w:tcPr>
            <w:tcW w:w="4656" w:type="dxa"/>
          </w:tcPr>
          <w:p w14:paraId="0DB2AC75" w14:textId="2CBB05EB" w:rsidR="0016669C" w:rsidRPr="00EE5E9F" w:rsidRDefault="0016669C" w:rsidP="0016669C">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จำนวนภาษีที่ได้รับการยกเว้นใน</w:t>
            </w:r>
            <w:r w:rsidRPr="00DA1811">
              <w:rPr>
                <w:rFonts w:ascii="Browallia New" w:hAnsi="Browallia New" w:cs="Browallia New"/>
                <w:sz w:val="24"/>
                <w:szCs w:val="24"/>
                <w:cs/>
              </w:rPr>
              <w:t>ธุรกิจขนาดกลางและขนาดย่อม</w:t>
            </w:r>
          </w:p>
        </w:tc>
        <w:tc>
          <w:tcPr>
            <w:tcW w:w="956" w:type="dxa"/>
            <w:tcBorders>
              <w:left w:val="nil"/>
              <w:right w:val="nil"/>
            </w:tcBorders>
            <w:shd w:val="clear" w:color="auto" w:fill="auto"/>
          </w:tcPr>
          <w:p w14:paraId="1A8EC120" w14:textId="77F18735" w:rsidR="0016669C" w:rsidRPr="00395AF7" w:rsidRDefault="00EC7D9B"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(60)</w:t>
            </w:r>
          </w:p>
        </w:tc>
        <w:tc>
          <w:tcPr>
            <w:tcW w:w="236" w:type="dxa"/>
            <w:vAlign w:val="bottom"/>
          </w:tcPr>
          <w:p w14:paraId="71939A13"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468AC69C" w14:textId="24A93058" w:rsidR="0016669C" w:rsidRPr="00A36E5B" w:rsidRDefault="0016669C"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(163)</w:t>
            </w:r>
          </w:p>
        </w:tc>
        <w:tc>
          <w:tcPr>
            <w:tcW w:w="236" w:type="dxa"/>
            <w:vAlign w:val="bottom"/>
          </w:tcPr>
          <w:p w14:paraId="54F22450"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68680280" w14:textId="58BD11A9" w:rsidR="0016669C" w:rsidRPr="00690F6F" w:rsidRDefault="00321133" w:rsidP="0016669C">
            <w:pPr>
              <w:tabs>
                <w:tab w:val="clear" w:pos="454"/>
                <w:tab w:val="left" w:pos="106"/>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c>
          <w:tcPr>
            <w:tcW w:w="236" w:type="dxa"/>
            <w:vAlign w:val="bottom"/>
          </w:tcPr>
          <w:p w14:paraId="7934E8D9"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7DD5D2CD" w14:textId="5140D740" w:rsidR="0016669C" w:rsidRPr="00690F6F" w:rsidRDefault="0016669C" w:rsidP="0016669C">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16669C" w:rsidRPr="00C363FE" w14:paraId="6FE51744" w14:textId="77777777" w:rsidTr="0029051B">
        <w:tc>
          <w:tcPr>
            <w:tcW w:w="4656" w:type="dxa"/>
          </w:tcPr>
          <w:p w14:paraId="2A31DD31" w14:textId="61822779" w:rsidR="0016669C" w:rsidRDefault="0016669C" w:rsidP="0016669C">
            <w:pPr>
              <w:tabs>
                <w:tab w:val="left" w:pos="-259"/>
                <w:tab w:val="left" w:pos="540"/>
              </w:tabs>
              <w:spacing w:line="240" w:lineRule="auto"/>
              <w:ind w:right="223"/>
              <w:rPr>
                <w:rFonts w:ascii="Browallia New" w:hAnsi="Browallia New" w:cs="Browallia New"/>
                <w:sz w:val="24"/>
                <w:szCs w:val="24"/>
              </w:rPr>
            </w:pPr>
            <w:r>
              <w:rPr>
                <w:rFonts w:ascii="Browallia New" w:hAnsi="Browallia New" w:cs="Browallia New" w:hint="cs"/>
                <w:sz w:val="24"/>
                <w:szCs w:val="24"/>
                <w:cs/>
              </w:rPr>
              <w:t xml:space="preserve">ผลกระทบจากความแตกต่างของอัตราภาษีสำหรับบริษัทย่อยใน  </w:t>
            </w:r>
          </w:p>
          <w:p w14:paraId="10415243" w14:textId="4FA57ED7" w:rsidR="0016669C" w:rsidRPr="00196B39" w:rsidRDefault="0016669C" w:rsidP="0016669C">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 xml:space="preserve">      ต่างประเทศ</w:t>
            </w:r>
          </w:p>
        </w:tc>
        <w:tc>
          <w:tcPr>
            <w:tcW w:w="956" w:type="dxa"/>
            <w:tcBorders>
              <w:left w:val="nil"/>
              <w:right w:val="nil"/>
            </w:tcBorders>
            <w:shd w:val="clear" w:color="auto" w:fill="auto"/>
          </w:tcPr>
          <w:p w14:paraId="4415C2F1" w14:textId="77777777" w:rsidR="0016669C" w:rsidRDefault="0016669C" w:rsidP="0016669C">
            <w:pPr>
              <w:spacing w:line="240" w:lineRule="auto"/>
              <w:ind w:left="-113" w:right="-28"/>
              <w:jc w:val="right"/>
              <w:rPr>
                <w:rFonts w:ascii="Browallia New" w:hAnsi="Browallia New" w:cs="Browallia New"/>
                <w:sz w:val="24"/>
                <w:szCs w:val="24"/>
              </w:rPr>
            </w:pPr>
          </w:p>
          <w:p w14:paraId="34FD93BB" w14:textId="792909B0" w:rsidR="00EC7D9B" w:rsidRPr="00395AF7" w:rsidRDefault="00EC7D9B"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(13,076)</w:t>
            </w:r>
          </w:p>
        </w:tc>
        <w:tc>
          <w:tcPr>
            <w:tcW w:w="236" w:type="dxa"/>
            <w:vAlign w:val="bottom"/>
          </w:tcPr>
          <w:p w14:paraId="7F193A08"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30145ECC" w14:textId="77777777" w:rsidR="0016669C" w:rsidRDefault="0016669C" w:rsidP="0016669C">
            <w:pPr>
              <w:spacing w:line="240" w:lineRule="auto"/>
              <w:ind w:left="-113" w:right="-28"/>
              <w:jc w:val="right"/>
              <w:rPr>
                <w:rFonts w:ascii="Browallia New" w:hAnsi="Browallia New" w:cs="Browallia New"/>
                <w:sz w:val="24"/>
                <w:szCs w:val="24"/>
              </w:rPr>
            </w:pPr>
          </w:p>
          <w:p w14:paraId="05D44197" w14:textId="76D60965" w:rsidR="0016669C" w:rsidRDefault="0016669C"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(9,970)</w:t>
            </w:r>
          </w:p>
        </w:tc>
        <w:tc>
          <w:tcPr>
            <w:tcW w:w="236" w:type="dxa"/>
            <w:vAlign w:val="bottom"/>
          </w:tcPr>
          <w:p w14:paraId="3AE4FAEC" w14:textId="77777777" w:rsidR="0016669C" w:rsidRPr="00C363FE" w:rsidRDefault="0016669C" w:rsidP="0016669C">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7D7B0AFE" w14:textId="685B6670" w:rsidR="0016669C" w:rsidRPr="00690F6F" w:rsidRDefault="00321133" w:rsidP="0016669C">
            <w:pPr>
              <w:tabs>
                <w:tab w:val="clear" w:pos="454"/>
                <w:tab w:val="left" w:pos="106"/>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c>
          <w:tcPr>
            <w:tcW w:w="236" w:type="dxa"/>
            <w:vAlign w:val="bottom"/>
          </w:tcPr>
          <w:p w14:paraId="7461BB9D"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6467744A" w14:textId="2BE6255A" w:rsidR="0016669C" w:rsidRPr="00690F6F" w:rsidRDefault="0016669C" w:rsidP="0016669C">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16669C" w:rsidRPr="00C363FE" w14:paraId="469AA271" w14:textId="77777777" w:rsidTr="0029051B">
        <w:tc>
          <w:tcPr>
            <w:tcW w:w="4656" w:type="dxa"/>
            <w:hideMark/>
          </w:tcPr>
          <w:p w14:paraId="533A6780" w14:textId="32FEBE09" w:rsidR="0016669C" w:rsidRPr="000734BC" w:rsidRDefault="0016669C" w:rsidP="0016669C">
            <w:pPr>
              <w:tabs>
                <w:tab w:val="left" w:pos="-259"/>
                <w:tab w:val="left" w:pos="540"/>
              </w:tabs>
              <w:spacing w:line="240" w:lineRule="auto"/>
              <w:ind w:right="223"/>
              <w:rPr>
                <w:rFonts w:ascii="Browallia New" w:hAnsi="Browallia New" w:cs="Browallia New"/>
                <w:sz w:val="24"/>
                <w:szCs w:val="24"/>
              </w:rPr>
            </w:pPr>
            <w:r w:rsidRPr="000734BC">
              <w:rPr>
                <w:rFonts w:ascii="Browallia New" w:hAnsi="Browallia New" w:cs="Browallia New" w:hint="cs"/>
                <w:sz w:val="24"/>
                <w:szCs w:val="24"/>
                <w:cs/>
              </w:rPr>
              <w:t>ภาษีเงินได้ (กลับรายการภาษีเงินได้)</w:t>
            </w:r>
          </w:p>
        </w:tc>
        <w:tc>
          <w:tcPr>
            <w:tcW w:w="956" w:type="dxa"/>
            <w:tcBorders>
              <w:top w:val="single" w:sz="4" w:space="0" w:color="auto"/>
              <w:left w:val="nil"/>
              <w:bottom w:val="single" w:sz="12" w:space="0" w:color="auto"/>
              <w:right w:val="nil"/>
            </w:tcBorders>
            <w:shd w:val="clear" w:color="auto" w:fill="auto"/>
            <w:vAlign w:val="bottom"/>
          </w:tcPr>
          <w:p w14:paraId="02A172BE" w14:textId="1D1559F1" w:rsidR="0016669C" w:rsidRPr="00395AF7" w:rsidRDefault="00EC7D9B" w:rsidP="0016669C">
            <w:pPr>
              <w:spacing w:line="240" w:lineRule="auto"/>
              <w:ind w:left="-113" w:right="-28"/>
              <w:jc w:val="right"/>
              <w:rPr>
                <w:rFonts w:ascii="Browallia New" w:hAnsi="Browallia New" w:cs="Browallia New"/>
                <w:sz w:val="24"/>
                <w:szCs w:val="24"/>
                <w:cs/>
              </w:rPr>
            </w:pPr>
            <w:r>
              <w:rPr>
                <w:rFonts w:ascii="Browallia New" w:hAnsi="Browallia New" w:cs="Browallia New"/>
                <w:sz w:val="24"/>
                <w:szCs w:val="24"/>
              </w:rPr>
              <w:t>5,591</w:t>
            </w:r>
          </w:p>
        </w:tc>
        <w:tc>
          <w:tcPr>
            <w:tcW w:w="236" w:type="dxa"/>
            <w:vAlign w:val="bottom"/>
          </w:tcPr>
          <w:p w14:paraId="06BBA351"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18" w:type="dxa"/>
            <w:tcBorders>
              <w:top w:val="single" w:sz="4" w:space="0" w:color="auto"/>
              <w:left w:val="nil"/>
              <w:bottom w:val="single" w:sz="12" w:space="0" w:color="auto"/>
              <w:right w:val="nil"/>
            </w:tcBorders>
            <w:vAlign w:val="bottom"/>
          </w:tcPr>
          <w:p w14:paraId="6775080F" w14:textId="5E760DD8" w:rsidR="0016669C" w:rsidRPr="00C466EA" w:rsidRDefault="0016669C" w:rsidP="0016669C">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1</w:t>
            </w:r>
            <w:r w:rsidRPr="00A07D0A">
              <w:rPr>
                <w:rFonts w:ascii="Browallia New" w:hAnsi="Browallia New" w:cs="Browallia New"/>
                <w:sz w:val="24"/>
                <w:szCs w:val="24"/>
              </w:rPr>
              <w:t>7</w:t>
            </w:r>
            <w:r w:rsidRPr="00C466EA">
              <w:rPr>
                <w:rFonts w:ascii="Browallia New" w:hAnsi="Browallia New" w:cs="Browallia New"/>
                <w:sz w:val="24"/>
                <w:szCs w:val="24"/>
              </w:rPr>
              <w:t>,</w:t>
            </w:r>
            <w:r w:rsidRPr="00A07D0A">
              <w:rPr>
                <w:rFonts w:ascii="Browallia New" w:hAnsi="Browallia New" w:cs="Browallia New"/>
                <w:sz w:val="24"/>
                <w:szCs w:val="24"/>
              </w:rPr>
              <w:t>990</w:t>
            </w:r>
          </w:p>
        </w:tc>
        <w:tc>
          <w:tcPr>
            <w:tcW w:w="236" w:type="dxa"/>
            <w:vAlign w:val="bottom"/>
          </w:tcPr>
          <w:p w14:paraId="0FC309AD"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35" w:type="dxa"/>
            <w:tcBorders>
              <w:top w:val="single" w:sz="4" w:space="0" w:color="auto"/>
              <w:left w:val="nil"/>
              <w:bottom w:val="single" w:sz="12" w:space="0" w:color="auto"/>
              <w:right w:val="nil"/>
            </w:tcBorders>
          </w:tcPr>
          <w:p w14:paraId="4856DB0F" w14:textId="37714108" w:rsidR="0016669C" w:rsidRPr="00690F6F" w:rsidRDefault="00457D55"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w:t>
            </w:r>
            <w:r w:rsidR="00321133" w:rsidRPr="00690F6F">
              <w:rPr>
                <w:rFonts w:ascii="Browallia New" w:hAnsi="Browallia New" w:cs="Browallia New"/>
                <w:sz w:val="24"/>
                <w:szCs w:val="24"/>
              </w:rPr>
              <w:t>29,</w:t>
            </w:r>
            <w:r w:rsidR="00D77A11" w:rsidRPr="00690F6F">
              <w:rPr>
                <w:rFonts w:ascii="Browallia New" w:hAnsi="Browallia New" w:cs="Browallia New"/>
                <w:sz w:val="24"/>
                <w:szCs w:val="24"/>
              </w:rPr>
              <w:t>9</w:t>
            </w:r>
            <w:r w:rsidR="008D7574">
              <w:rPr>
                <w:rFonts w:ascii="Browallia New" w:hAnsi="Browallia New" w:cs="Browallia New"/>
                <w:sz w:val="24"/>
                <w:szCs w:val="24"/>
              </w:rPr>
              <w:t>86</w:t>
            </w:r>
            <w:r w:rsidRPr="00690F6F">
              <w:rPr>
                <w:rFonts w:ascii="Browallia New" w:hAnsi="Browallia New" w:cs="Browallia New"/>
                <w:sz w:val="24"/>
                <w:szCs w:val="24"/>
              </w:rPr>
              <w:t>)</w:t>
            </w:r>
          </w:p>
        </w:tc>
        <w:tc>
          <w:tcPr>
            <w:tcW w:w="236" w:type="dxa"/>
            <w:vAlign w:val="bottom"/>
          </w:tcPr>
          <w:p w14:paraId="471EA48B"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top w:val="single" w:sz="4" w:space="0" w:color="auto"/>
              <w:left w:val="nil"/>
              <w:bottom w:val="single" w:sz="12" w:space="0" w:color="auto"/>
              <w:right w:val="nil"/>
            </w:tcBorders>
          </w:tcPr>
          <w:p w14:paraId="7D9B3704" w14:textId="431C9108" w:rsidR="0016669C" w:rsidRPr="00690F6F" w:rsidRDefault="0016669C" w:rsidP="0016669C">
            <w:pPr>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rPr>
              <w:t>(14,022)</w:t>
            </w:r>
          </w:p>
        </w:tc>
      </w:tr>
      <w:tr w:rsidR="0016669C" w:rsidRPr="00C363FE" w14:paraId="1ADEA44C" w14:textId="77777777" w:rsidTr="00907047">
        <w:tc>
          <w:tcPr>
            <w:tcW w:w="4656" w:type="dxa"/>
          </w:tcPr>
          <w:p w14:paraId="3556AAFC" w14:textId="77777777" w:rsidR="0016669C" w:rsidRPr="000734BC" w:rsidRDefault="0016669C" w:rsidP="0016669C">
            <w:pPr>
              <w:tabs>
                <w:tab w:val="left" w:pos="-259"/>
                <w:tab w:val="left" w:pos="540"/>
              </w:tabs>
              <w:spacing w:line="240" w:lineRule="auto"/>
              <w:ind w:right="223"/>
              <w:rPr>
                <w:rFonts w:ascii="Browallia New" w:hAnsi="Browallia New" w:cs="Browallia New"/>
                <w:sz w:val="24"/>
                <w:szCs w:val="24"/>
              </w:rPr>
            </w:pPr>
          </w:p>
        </w:tc>
        <w:tc>
          <w:tcPr>
            <w:tcW w:w="956" w:type="dxa"/>
            <w:tcBorders>
              <w:top w:val="single" w:sz="12" w:space="0" w:color="auto"/>
              <w:left w:val="nil"/>
              <w:bottom w:val="nil"/>
              <w:right w:val="nil"/>
            </w:tcBorders>
            <w:vAlign w:val="bottom"/>
          </w:tcPr>
          <w:p w14:paraId="58EA4888" w14:textId="77777777" w:rsidR="0016669C" w:rsidRPr="00395AF7" w:rsidRDefault="0016669C" w:rsidP="0016669C">
            <w:pPr>
              <w:spacing w:line="240" w:lineRule="auto"/>
              <w:ind w:left="-113" w:right="-28"/>
              <w:jc w:val="right"/>
              <w:rPr>
                <w:rFonts w:ascii="Browallia New" w:hAnsi="Browallia New" w:cs="Browallia New"/>
                <w:sz w:val="24"/>
                <w:szCs w:val="24"/>
              </w:rPr>
            </w:pPr>
          </w:p>
        </w:tc>
        <w:tc>
          <w:tcPr>
            <w:tcW w:w="236" w:type="dxa"/>
            <w:vAlign w:val="bottom"/>
          </w:tcPr>
          <w:p w14:paraId="2EED7215"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18" w:type="dxa"/>
            <w:tcBorders>
              <w:top w:val="single" w:sz="12" w:space="0" w:color="auto"/>
              <w:left w:val="nil"/>
              <w:bottom w:val="nil"/>
              <w:right w:val="nil"/>
            </w:tcBorders>
            <w:vAlign w:val="bottom"/>
          </w:tcPr>
          <w:p w14:paraId="663E5FF3" w14:textId="6DD3F9C8" w:rsidR="0016669C" w:rsidRPr="00C466EA" w:rsidRDefault="0016669C" w:rsidP="0016669C">
            <w:pPr>
              <w:spacing w:line="240" w:lineRule="auto"/>
              <w:ind w:left="-113" w:right="-28"/>
              <w:jc w:val="right"/>
              <w:rPr>
                <w:rFonts w:ascii="Browallia New" w:hAnsi="Browallia New" w:cs="Browallia New"/>
                <w:sz w:val="24"/>
                <w:szCs w:val="24"/>
              </w:rPr>
            </w:pPr>
          </w:p>
        </w:tc>
        <w:tc>
          <w:tcPr>
            <w:tcW w:w="236" w:type="dxa"/>
            <w:vAlign w:val="bottom"/>
          </w:tcPr>
          <w:p w14:paraId="01F3E2B2"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35" w:type="dxa"/>
            <w:tcBorders>
              <w:top w:val="single" w:sz="12" w:space="0" w:color="auto"/>
              <w:left w:val="nil"/>
              <w:bottom w:val="nil"/>
              <w:right w:val="nil"/>
            </w:tcBorders>
            <w:vAlign w:val="bottom"/>
          </w:tcPr>
          <w:p w14:paraId="044C6BFB"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236" w:type="dxa"/>
            <w:vAlign w:val="bottom"/>
          </w:tcPr>
          <w:p w14:paraId="02D74133"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top w:val="single" w:sz="12" w:space="0" w:color="auto"/>
              <w:left w:val="nil"/>
              <w:bottom w:val="nil"/>
              <w:right w:val="nil"/>
            </w:tcBorders>
            <w:vAlign w:val="bottom"/>
          </w:tcPr>
          <w:p w14:paraId="16ECF0CD" w14:textId="77777777" w:rsidR="0016669C" w:rsidRPr="00690F6F" w:rsidRDefault="0016669C" w:rsidP="0016669C">
            <w:pPr>
              <w:spacing w:line="240" w:lineRule="auto"/>
              <w:ind w:left="-113" w:right="-28"/>
              <w:jc w:val="right"/>
              <w:rPr>
                <w:rFonts w:ascii="Browallia New" w:hAnsi="Browallia New" w:cs="Browallia New"/>
                <w:sz w:val="24"/>
                <w:szCs w:val="24"/>
              </w:rPr>
            </w:pPr>
          </w:p>
        </w:tc>
      </w:tr>
      <w:tr w:rsidR="0016669C" w:rsidRPr="00C363FE" w14:paraId="1D40241C" w14:textId="77777777" w:rsidTr="00907047">
        <w:tc>
          <w:tcPr>
            <w:tcW w:w="4656" w:type="dxa"/>
            <w:hideMark/>
          </w:tcPr>
          <w:p w14:paraId="6A51C789" w14:textId="3FA20073" w:rsidR="0016669C" w:rsidRPr="000734BC" w:rsidRDefault="0016669C" w:rsidP="0016669C">
            <w:pPr>
              <w:tabs>
                <w:tab w:val="left" w:pos="-259"/>
                <w:tab w:val="left" w:pos="540"/>
              </w:tabs>
              <w:spacing w:line="240" w:lineRule="auto"/>
              <w:ind w:right="223"/>
              <w:rPr>
                <w:rFonts w:ascii="Browallia New" w:hAnsi="Browallia New" w:cs="Browallia New"/>
                <w:sz w:val="24"/>
                <w:szCs w:val="24"/>
                <w:cs/>
              </w:rPr>
            </w:pPr>
            <w:r w:rsidRPr="000734BC">
              <w:rPr>
                <w:rFonts w:ascii="Browallia New" w:hAnsi="Browallia New" w:cs="Browallia New"/>
                <w:sz w:val="24"/>
                <w:szCs w:val="24"/>
                <w:cs/>
              </w:rPr>
              <w:t>ภาษีเงินได้</w:t>
            </w:r>
            <w:r w:rsidRPr="000734BC">
              <w:rPr>
                <w:rFonts w:ascii="Browallia New" w:hAnsi="Browallia New" w:cs="Browallia New" w:hint="cs"/>
                <w:sz w:val="24"/>
                <w:szCs w:val="24"/>
                <w:cs/>
              </w:rPr>
              <w:t xml:space="preserve"> (กลับรายการภาษีเงินได้)</w:t>
            </w:r>
          </w:p>
        </w:tc>
        <w:tc>
          <w:tcPr>
            <w:tcW w:w="956" w:type="dxa"/>
            <w:vAlign w:val="bottom"/>
          </w:tcPr>
          <w:p w14:paraId="5E60D392" w14:textId="1EDE0FCC" w:rsidR="0016669C" w:rsidRPr="00395AF7" w:rsidRDefault="0016669C" w:rsidP="0016669C">
            <w:pPr>
              <w:spacing w:line="240" w:lineRule="auto"/>
              <w:ind w:left="-113" w:right="-28"/>
              <w:jc w:val="right"/>
              <w:rPr>
                <w:rFonts w:ascii="Browallia New" w:hAnsi="Browallia New" w:cs="Browallia New"/>
                <w:sz w:val="24"/>
                <w:szCs w:val="24"/>
              </w:rPr>
            </w:pPr>
          </w:p>
        </w:tc>
        <w:tc>
          <w:tcPr>
            <w:tcW w:w="236" w:type="dxa"/>
            <w:vAlign w:val="bottom"/>
          </w:tcPr>
          <w:p w14:paraId="43A16B18"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18" w:type="dxa"/>
            <w:vAlign w:val="bottom"/>
          </w:tcPr>
          <w:p w14:paraId="22965681"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236" w:type="dxa"/>
            <w:vAlign w:val="bottom"/>
          </w:tcPr>
          <w:p w14:paraId="7C816415"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35" w:type="dxa"/>
            <w:vAlign w:val="bottom"/>
          </w:tcPr>
          <w:p w14:paraId="0AE975F0"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236" w:type="dxa"/>
            <w:vAlign w:val="bottom"/>
          </w:tcPr>
          <w:p w14:paraId="395E38DA"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vAlign w:val="bottom"/>
          </w:tcPr>
          <w:p w14:paraId="6EB7D3AA" w14:textId="77777777" w:rsidR="0016669C" w:rsidRPr="00690F6F" w:rsidRDefault="0016669C" w:rsidP="0016669C">
            <w:pPr>
              <w:spacing w:line="240" w:lineRule="auto"/>
              <w:ind w:left="-113" w:right="-28"/>
              <w:jc w:val="right"/>
              <w:rPr>
                <w:rFonts w:ascii="Browallia New" w:hAnsi="Browallia New" w:cs="Browallia New"/>
                <w:sz w:val="24"/>
                <w:szCs w:val="24"/>
              </w:rPr>
            </w:pPr>
          </w:p>
        </w:tc>
      </w:tr>
      <w:tr w:rsidR="0016669C" w:rsidRPr="00C363FE" w14:paraId="6D7EEE8E" w14:textId="77777777" w:rsidTr="0029051B">
        <w:trPr>
          <w:trHeight w:val="273"/>
        </w:trPr>
        <w:tc>
          <w:tcPr>
            <w:tcW w:w="4656" w:type="dxa"/>
          </w:tcPr>
          <w:p w14:paraId="40B609AF" w14:textId="153EE055" w:rsidR="0016669C" w:rsidRPr="000734BC" w:rsidRDefault="0016669C" w:rsidP="0016669C">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w:t>
            </w:r>
            <w:r w:rsidRPr="000734BC">
              <w:rPr>
                <w:rFonts w:ascii="Browallia New" w:hAnsi="Browallia New" w:cs="Browallia New"/>
                <w:sz w:val="24"/>
                <w:szCs w:val="24"/>
              </w:rPr>
              <w:t xml:space="preserve"> </w:t>
            </w:r>
            <w:r w:rsidRPr="000734BC">
              <w:rPr>
                <w:rFonts w:ascii="Browallia New" w:hAnsi="Browallia New" w:cs="Browallia New" w:hint="cs"/>
                <w:sz w:val="24"/>
                <w:szCs w:val="24"/>
                <w:cs/>
              </w:rPr>
              <w:t>(กลับรายการภาษีเงินได้)</w:t>
            </w:r>
            <w:r w:rsidRPr="000734BC">
              <w:rPr>
                <w:rFonts w:ascii="Browallia New" w:hAnsi="Browallia New" w:cs="Browallia New"/>
                <w:sz w:val="24"/>
                <w:szCs w:val="24"/>
              </w:rPr>
              <w:t xml:space="preserve"> </w:t>
            </w:r>
            <w:r w:rsidRPr="000734BC">
              <w:rPr>
                <w:rFonts w:ascii="Browallia New" w:hAnsi="Browallia New" w:cs="Browallia New"/>
                <w:sz w:val="24"/>
                <w:szCs w:val="24"/>
                <w:cs/>
              </w:rPr>
              <w:t>ของบริษัท</w:t>
            </w:r>
            <w:r w:rsidRPr="00F46B29">
              <w:rPr>
                <w:rFonts w:ascii="Browallia New" w:hAnsi="Browallia New" w:cs="Browallia New"/>
                <w:sz w:val="24"/>
                <w:szCs w:val="24"/>
              </w:rPr>
              <w:t xml:space="preserve"> </w:t>
            </w:r>
          </w:p>
        </w:tc>
        <w:tc>
          <w:tcPr>
            <w:tcW w:w="956" w:type="dxa"/>
          </w:tcPr>
          <w:p w14:paraId="229E4B4E" w14:textId="6988535A" w:rsidR="0016669C" w:rsidRPr="00395AF7" w:rsidRDefault="00B36C81"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(29,986)</w:t>
            </w:r>
          </w:p>
        </w:tc>
        <w:tc>
          <w:tcPr>
            <w:tcW w:w="236" w:type="dxa"/>
            <w:vAlign w:val="bottom"/>
          </w:tcPr>
          <w:p w14:paraId="2DBBA2D0"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18" w:type="dxa"/>
          </w:tcPr>
          <w:p w14:paraId="1261D73D" w14:textId="4464EBD9" w:rsidR="0016669C" w:rsidRPr="00C466EA" w:rsidRDefault="0016669C" w:rsidP="0016669C">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w:t>
            </w:r>
            <w:r w:rsidRPr="00A07D0A">
              <w:rPr>
                <w:rFonts w:ascii="Browallia New" w:hAnsi="Browallia New" w:cs="Browallia New"/>
                <w:sz w:val="24"/>
                <w:szCs w:val="24"/>
              </w:rPr>
              <w:t>14,02</w:t>
            </w:r>
            <w:r w:rsidR="004C5C0E">
              <w:rPr>
                <w:rFonts w:ascii="Browallia New" w:hAnsi="Browallia New" w:cs="Browallia New"/>
                <w:sz w:val="24"/>
                <w:szCs w:val="24"/>
              </w:rPr>
              <w:t>2</w:t>
            </w:r>
            <w:r w:rsidRPr="00C466EA">
              <w:rPr>
                <w:rFonts w:ascii="Browallia New" w:hAnsi="Browallia New" w:cs="Browallia New"/>
                <w:sz w:val="24"/>
                <w:szCs w:val="24"/>
              </w:rPr>
              <w:t>)</w:t>
            </w:r>
          </w:p>
        </w:tc>
        <w:tc>
          <w:tcPr>
            <w:tcW w:w="236" w:type="dxa"/>
            <w:vAlign w:val="bottom"/>
          </w:tcPr>
          <w:p w14:paraId="4E8AF230"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35" w:type="dxa"/>
          </w:tcPr>
          <w:p w14:paraId="4379E9AA" w14:textId="4C106ED7" w:rsidR="0016669C" w:rsidRPr="00690F6F" w:rsidRDefault="00D77A11"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(29,9</w:t>
            </w:r>
            <w:r w:rsidR="008D7574">
              <w:rPr>
                <w:rFonts w:ascii="Browallia New" w:hAnsi="Browallia New" w:cs="Browallia New"/>
                <w:sz w:val="24"/>
                <w:szCs w:val="24"/>
              </w:rPr>
              <w:t>86</w:t>
            </w:r>
            <w:r w:rsidRPr="00690F6F">
              <w:rPr>
                <w:rFonts w:ascii="Browallia New" w:hAnsi="Browallia New" w:cs="Browallia New"/>
                <w:sz w:val="24"/>
                <w:szCs w:val="24"/>
              </w:rPr>
              <w:t>)</w:t>
            </w:r>
          </w:p>
        </w:tc>
        <w:tc>
          <w:tcPr>
            <w:tcW w:w="236" w:type="dxa"/>
            <w:vAlign w:val="bottom"/>
          </w:tcPr>
          <w:p w14:paraId="3705EA83"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Pr>
          <w:p w14:paraId="79026F90" w14:textId="651679DE" w:rsidR="0016669C" w:rsidRPr="00690F6F" w:rsidRDefault="0016669C"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(14,022)</w:t>
            </w:r>
          </w:p>
        </w:tc>
      </w:tr>
      <w:tr w:rsidR="0016669C" w:rsidRPr="00C363FE" w14:paraId="74A2B14C" w14:textId="77777777" w:rsidTr="0029051B">
        <w:tc>
          <w:tcPr>
            <w:tcW w:w="4656" w:type="dxa"/>
          </w:tcPr>
          <w:p w14:paraId="3992B88B" w14:textId="1792DEB9" w:rsidR="0016669C" w:rsidRPr="000734BC" w:rsidRDefault="0016669C" w:rsidP="0016669C">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ภาษีเงินได้ของบริษัทย่อย</w:t>
            </w:r>
            <w:r w:rsidRPr="00F46B29">
              <w:rPr>
                <w:rFonts w:ascii="Browallia New" w:hAnsi="Browallia New" w:cs="Browallia New"/>
                <w:sz w:val="24"/>
                <w:szCs w:val="24"/>
              </w:rPr>
              <w:t xml:space="preserve"> </w:t>
            </w:r>
          </w:p>
        </w:tc>
        <w:tc>
          <w:tcPr>
            <w:tcW w:w="956" w:type="dxa"/>
          </w:tcPr>
          <w:p w14:paraId="4CBE892F" w14:textId="05EE8113" w:rsidR="0016669C" w:rsidRPr="00395AF7" w:rsidRDefault="00B36C81"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34,513</w:t>
            </w:r>
          </w:p>
        </w:tc>
        <w:tc>
          <w:tcPr>
            <w:tcW w:w="236" w:type="dxa"/>
            <w:vAlign w:val="bottom"/>
          </w:tcPr>
          <w:p w14:paraId="44A19E00"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18" w:type="dxa"/>
          </w:tcPr>
          <w:p w14:paraId="07373C3F" w14:textId="3F1DAEFF" w:rsidR="0016669C" w:rsidRPr="00C466EA" w:rsidRDefault="0016669C" w:rsidP="0016669C">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31</w:t>
            </w:r>
            <w:r w:rsidRPr="00A07D0A">
              <w:rPr>
                <w:rFonts w:ascii="Browallia New" w:hAnsi="Browallia New" w:cs="Browallia New"/>
                <w:sz w:val="24"/>
                <w:szCs w:val="24"/>
              </w:rPr>
              <w:t>,27</w:t>
            </w:r>
            <w:r w:rsidR="004C5C0E">
              <w:rPr>
                <w:rFonts w:ascii="Browallia New" w:hAnsi="Browallia New" w:cs="Browallia New"/>
                <w:sz w:val="24"/>
                <w:szCs w:val="24"/>
              </w:rPr>
              <w:t>8</w:t>
            </w:r>
          </w:p>
        </w:tc>
        <w:tc>
          <w:tcPr>
            <w:tcW w:w="236" w:type="dxa"/>
            <w:vAlign w:val="bottom"/>
          </w:tcPr>
          <w:p w14:paraId="6D0EF2FC"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35" w:type="dxa"/>
            <w:vAlign w:val="bottom"/>
          </w:tcPr>
          <w:p w14:paraId="718C8CEE" w14:textId="01D37E86" w:rsidR="0016669C" w:rsidRPr="00690F6F" w:rsidRDefault="00457D55" w:rsidP="0016669C">
            <w:pPr>
              <w:tabs>
                <w:tab w:val="clear" w:pos="454"/>
                <w:tab w:val="left" w:pos="106"/>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c>
          <w:tcPr>
            <w:tcW w:w="236" w:type="dxa"/>
            <w:vAlign w:val="bottom"/>
          </w:tcPr>
          <w:p w14:paraId="38076924"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vAlign w:val="bottom"/>
          </w:tcPr>
          <w:p w14:paraId="0F596C76" w14:textId="0F44A754" w:rsidR="0016669C" w:rsidRPr="00690F6F" w:rsidRDefault="0016669C" w:rsidP="0016669C">
            <w:pPr>
              <w:tabs>
                <w:tab w:val="clear" w:pos="454"/>
                <w:tab w:val="clear" w:pos="680"/>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16669C" w:rsidRPr="00C363FE" w14:paraId="129AA6D9" w14:textId="77777777" w:rsidTr="0029051B">
        <w:tc>
          <w:tcPr>
            <w:tcW w:w="4656" w:type="dxa"/>
          </w:tcPr>
          <w:p w14:paraId="2078A6EC" w14:textId="517E9F36" w:rsidR="0016669C" w:rsidRPr="000734BC" w:rsidRDefault="0016669C" w:rsidP="0016669C">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ภาษีเงินได้ของบริษัทย่อยในต่างประเทศ</w:t>
            </w:r>
          </w:p>
        </w:tc>
        <w:tc>
          <w:tcPr>
            <w:tcW w:w="956" w:type="dxa"/>
            <w:tcBorders>
              <w:bottom w:val="single" w:sz="4" w:space="0" w:color="auto"/>
            </w:tcBorders>
          </w:tcPr>
          <w:p w14:paraId="4FA87E61" w14:textId="7C47B7DE" w:rsidR="0016669C" w:rsidRPr="00395AF7" w:rsidRDefault="00B36C81"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1,064</w:t>
            </w:r>
          </w:p>
        </w:tc>
        <w:tc>
          <w:tcPr>
            <w:tcW w:w="236" w:type="dxa"/>
            <w:vAlign w:val="bottom"/>
          </w:tcPr>
          <w:p w14:paraId="0E05367E"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18" w:type="dxa"/>
            <w:tcBorders>
              <w:bottom w:val="single" w:sz="4" w:space="0" w:color="auto"/>
            </w:tcBorders>
          </w:tcPr>
          <w:p w14:paraId="79083EC9" w14:textId="7AFA13F7" w:rsidR="0016669C" w:rsidRPr="00C466EA" w:rsidRDefault="0016669C" w:rsidP="0016669C">
            <w:pPr>
              <w:spacing w:line="240" w:lineRule="auto"/>
              <w:ind w:left="-113" w:right="-28"/>
              <w:jc w:val="right"/>
              <w:rPr>
                <w:rFonts w:ascii="Browallia New" w:hAnsi="Browallia New" w:cs="Browallia New"/>
                <w:sz w:val="24"/>
                <w:szCs w:val="24"/>
              </w:rPr>
            </w:pPr>
            <w:r w:rsidRPr="00C466EA">
              <w:rPr>
                <w:rFonts w:ascii="Browallia New" w:hAnsi="Browallia New" w:cs="Browallia New"/>
                <w:sz w:val="24"/>
                <w:szCs w:val="24"/>
              </w:rPr>
              <w:t>734</w:t>
            </w:r>
          </w:p>
        </w:tc>
        <w:tc>
          <w:tcPr>
            <w:tcW w:w="236" w:type="dxa"/>
            <w:vAlign w:val="bottom"/>
          </w:tcPr>
          <w:p w14:paraId="4C5D9C01"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35" w:type="dxa"/>
            <w:tcBorders>
              <w:bottom w:val="single" w:sz="4" w:space="0" w:color="auto"/>
            </w:tcBorders>
            <w:vAlign w:val="bottom"/>
          </w:tcPr>
          <w:p w14:paraId="3E36BD49" w14:textId="29A97B6D" w:rsidR="0016669C" w:rsidRPr="00690F6F" w:rsidRDefault="00457D55" w:rsidP="0016669C">
            <w:pPr>
              <w:tabs>
                <w:tab w:val="clear" w:pos="454"/>
                <w:tab w:val="left" w:pos="106"/>
              </w:tabs>
              <w:spacing w:line="240" w:lineRule="auto"/>
              <w:ind w:left="-113"/>
              <w:jc w:val="right"/>
              <w:rPr>
                <w:rFonts w:ascii="Browallia New" w:hAnsi="Browallia New" w:cs="Browallia New"/>
                <w:sz w:val="24"/>
                <w:szCs w:val="24"/>
              </w:rPr>
            </w:pPr>
            <w:r w:rsidRPr="00690F6F">
              <w:rPr>
                <w:rFonts w:ascii="Browallia New" w:hAnsi="Browallia New" w:cs="Browallia New"/>
                <w:sz w:val="24"/>
                <w:szCs w:val="24"/>
                <w:lang w:val="en-GB"/>
              </w:rPr>
              <w:t>-</w:t>
            </w:r>
          </w:p>
        </w:tc>
        <w:tc>
          <w:tcPr>
            <w:tcW w:w="236" w:type="dxa"/>
            <w:vAlign w:val="bottom"/>
          </w:tcPr>
          <w:p w14:paraId="55087B13"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bottom w:val="single" w:sz="4" w:space="0" w:color="auto"/>
            </w:tcBorders>
            <w:vAlign w:val="bottom"/>
          </w:tcPr>
          <w:p w14:paraId="416674C6" w14:textId="448100BF" w:rsidR="0016669C" w:rsidRPr="00690F6F" w:rsidRDefault="0016669C" w:rsidP="0016669C">
            <w:pPr>
              <w:tabs>
                <w:tab w:val="clear" w:pos="454"/>
                <w:tab w:val="clear" w:pos="680"/>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16669C" w:rsidRPr="00776E03" w14:paraId="1E2B0B54" w14:textId="77777777" w:rsidTr="00C07995">
        <w:trPr>
          <w:trHeight w:val="200"/>
        </w:trPr>
        <w:tc>
          <w:tcPr>
            <w:tcW w:w="4656" w:type="dxa"/>
          </w:tcPr>
          <w:p w14:paraId="51FFA148" w14:textId="26F193F7" w:rsidR="0016669C" w:rsidRPr="00C363FE" w:rsidRDefault="0016669C" w:rsidP="0016669C">
            <w:pPr>
              <w:tabs>
                <w:tab w:val="left" w:pos="-259"/>
                <w:tab w:val="left" w:pos="540"/>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รวม</w:t>
            </w:r>
          </w:p>
        </w:tc>
        <w:tc>
          <w:tcPr>
            <w:tcW w:w="956" w:type="dxa"/>
            <w:tcBorders>
              <w:top w:val="single" w:sz="4" w:space="0" w:color="auto"/>
              <w:bottom w:val="single" w:sz="12" w:space="0" w:color="auto"/>
            </w:tcBorders>
            <w:vAlign w:val="bottom"/>
          </w:tcPr>
          <w:p w14:paraId="56DB27D0" w14:textId="759F6B40" w:rsidR="0016669C" w:rsidRPr="00395AF7" w:rsidRDefault="00B36C81" w:rsidP="0016669C">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5,591</w:t>
            </w:r>
          </w:p>
        </w:tc>
        <w:tc>
          <w:tcPr>
            <w:tcW w:w="236" w:type="dxa"/>
            <w:vAlign w:val="bottom"/>
          </w:tcPr>
          <w:p w14:paraId="30933C8B"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18" w:type="dxa"/>
            <w:tcBorders>
              <w:top w:val="single" w:sz="4" w:space="0" w:color="auto"/>
              <w:bottom w:val="single" w:sz="12" w:space="0" w:color="auto"/>
            </w:tcBorders>
            <w:vAlign w:val="bottom"/>
          </w:tcPr>
          <w:p w14:paraId="1B865C24" w14:textId="26AAA026" w:rsidR="0016669C" w:rsidRPr="00C466EA" w:rsidRDefault="0016669C" w:rsidP="0016669C">
            <w:pPr>
              <w:spacing w:line="240" w:lineRule="auto"/>
              <w:ind w:left="-113" w:right="-28"/>
              <w:jc w:val="right"/>
              <w:rPr>
                <w:rFonts w:ascii="Browallia New" w:hAnsi="Browallia New" w:cs="Browallia New"/>
                <w:sz w:val="24"/>
                <w:szCs w:val="24"/>
                <w:lang w:val="en-GB"/>
              </w:rPr>
            </w:pPr>
            <w:r w:rsidRPr="00A07D0A">
              <w:rPr>
                <w:rFonts w:ascii="Browallia New" w:hAnsi="Browallia New" w:cs="Browallia New"/>
                <w:sz w:val="24"/>
                <w:szCs w:val="24"/>
              </w:rPr>
              <w:t>17,990</w:t>
            </w:r>
          </w:p>
        </w:tc>
        <w:tc>
          <w:tcPr>
            <w:tcW w:w="236" w:type="dxa"/>
            <w:vAlign w:val="bottom"/>
          </w:tcPr>
          <w:p w14:paraId="0C899B09" w14:textId="77777777" w:rsidR="0016669C" w:rsidRPr="00C466EA" w:rsidRDefault="0016669C" w:rsidP="0016669C">
            <w:pPr>
              <w:spacing w:line="240" w:lineRule="auto"/>
              <w:ind w:left="-113" w:right="-28"/>
              <w:jc w:val="right"/>
              <w:rPr>
                <w:rFonts w:ascii="Browallia New" w:hAnsi="Browallia New" w:cs="Browallia New"/>
                <w:sz w:val="24"/>
                <w:szCs w:val="24"/>
              </w:rPr>
            </w:pPr>
          </w:p>
        </w:tc>
        <w:tc>
          <w:tcPr>
            <w:tcW w:w="935" w:type="dxa"/>
            <w:tcBorders>
              <w:top w:val="single" w:sz="4" w:space="0" w:color="auto"/>
              <w:bottom w:val="single" w:sz="12" w:space="0" w:color="auto"/>
            </w:tcBorders>
          </w:tcPr>
          <w:p w14:paraId="160D6677" w14:textId="393B7B7A" w:rsidR="0016669C" w:rsidRPr="00690F6F" w:rsidRDefault="00D77A11"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(29,9</w:t>
            </w:r>
            <w:r w:rsidR="008D7574">
              <w:rPr>
                <w:rFonts w:ascii="Browallia New" w:hAnsi="Browallia New" w:cs="Browallia New"/>
                <w:sz w:val="24"/>
                <w:szCs w:val="24"/>
              </w:rPr>
              <w:t>86</w:t>
            </w:r>
            <w:r w:rsidRPr="00690F6F">
              <w:rPr>
                <w:rFonts w:ascii="Browallia New" w:hAnsi="Browallia New" w:cs="Browallia New"/>
                <w:sz w:val="24"/>
                <w:szCs w:val="24"/>
              </w:rPr>
              <w:t>)</w:t>
            </w:r>
          </w:p>
        </w:tc>
        <w:tc>
          <w:tcPr>
            <w:tcW w:w="236" w:type="dxa"/>
            <w:vAlign w:val="bottom"/>
          </w:tcPr>
          <w:p w14:paraId="1B208D91" w14:textId="77777777" w:rsidR="0016669C" w:rsidRPr="00690F6F" w:rsidRDefault="0016669C" w:rsidP="0016669C">
            <w:pPr>
              <w:spacing w:line="240" w:lineRule="auto"/>
              <w:ind w:left="-113" w:right="-28"/>
              <w:jc w:val="right"/>
              <w:rPr>
                <w:rFonts w:ascii="Browallia New" w:hAnsi="Browallia New" w:cs="Browallia New"/>
                <w:sz w:val="24"/>
                <w:szCs w:val="24"/>
              </w:rPr>
            </w:pPr>
          </w:p>
        </w:tc>
        <w:tc>
          <w:tcPr>
            <w:tcW w:w="906" w:type="dxa"/>
            <w:tcBorders>
              <w:top w:val="single" w:sz="4" w:space="0" w:color="auto"/>
              <w:bottom w:val="single" w:sz="12" w:space="0" w:color="auto"/>
            </w:tcBorders>
          </w:tcPr>
          <w:p w14:paraId="4AE3BF34" w14:textId="003CC1F6" w:rsidR="0016669C" w:rsidRPr="00690F6F" w:rsidRDefault="0016669C" w:rsidP="0016669C">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(14,022)</w:t>
            </w:r>
            <w:r w:rsidR="00AA73C4" w:rsidRPr="00690F6F">
              <w:rPr>
                <w:rFonts w:ascii="Browallia New" w:hAnsi="Browallia New" w:cs="Browallia New" w:hint="cs"/>
                <w:sz w:val="24"/>
                <w:szCs w:val="24"/>
                <w:cs/>
              </w:rPr>
              <w:t xml:space="preserve"> </w:t>
            </w:r>
          </w:p>
        </w:tc>
      </w:tr>
    </w:tbl>
    <w:p w14:paraId="46817FB4" w14:textId="6F206077" w:rsidR="00147525" w:rsidRPr="006243D1" w:rsidRDefault="00147525" w:rsidP="0062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cs/>
          <w:lang w:val="en-GB"/>
        </w:rPr>
      </w:pPr>
    </w:p>
    <w:p w14:paraId="3DA59E4C" w14:textId="2C5E700F" w:rsidR="00B03C86" w:rsidRPr="00A41FDC" w:rsidRDefault="00B03C86"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41FDC">
        <w:rPr>
          <w:rFonts w:ascii="Browallia New" w:hAnsi="Browallia New" w:cs="Browallia New"/>
          <w:b/>
          <w:bCs/>
          <w:sz w:val="28"/>
          <w:szCs w:val="28"/>
          <w:cs/>
          <w:lang w:val="en-GB"/>
        </w:rPr>
        <w:t>เงินเบิกเกินบัญชีและเงินกู้ยืมระยะสั้นจากสถาบันการเงิน</w:t>
      </w:r>
    </w:p>
    <w:p w14:paraId="15B6A0C1" w14:textId="77777777" w:rsidR="00B03C86" w:rsidRPr="001B4041" w:rsidRDefault="00B03C8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tbl>
      <w:tblPr>
        <w:tblW w:w="9089" w:type="dxa"/>
        <w:tblInd w:w="280" w:type="dxa"/>
        <w:tblLayout w:type="fixed"/>
        <w:tblLook w:val="0000" w:firstRow="0" w:lastRow="0" w:firstColumn="0" w:lastColumn="0" w:noHBand="0" w:noVBand="0"/>
      </w:tblPr>
      <w:tblGrid>
        <w:gridCol w:w="3687"/>
        <w:gridCol w:w="1134"/>
        <w:gridCol w:w="270"/>
        <w:gridCol w:w="1148"/>
        <w:gridCol w:w="270"/>
        <w:gridCol w:w="1113"/>
        <w:gridCol w:w="270"/>
        <w:gridCol w:w="1197"/>
      </w:tblGrid>
      <w:tr w:rsidR="00B03C86" w:rsidRPr="00776E03" w14:paraId="177DFD8D" w14:textId="77777777" w:rsidTr="0029051B">
        <w:trPr>
          <w:tblHeader/>
        </w:trPr>
        <w:tc>
          <w:tcPr>
            <w:tcW w:w="3687" w:type="dxa"/>
          </w:tcPr>
          <w:p w14:paraId="1A41C91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2" w:type="dxa"/>
            <w:gridSpan w:val="7"/>
          </w:tcPr>
          <w:p w14:paraId="68CCE51A" w14:textId="1E7D54AB" w:rsidR="00B03C86" w:rsidRPr="00776E03" w:rsidRDefault="00B03C86" w:rsidP="001B4041">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776E03">
              <w:rPr>
                <w:rFonts w:ascii="Browallia New" w:hAnsi="Browallia New" w:cs="Browallia New"/>
                <w:sz w:val="28"/>
                <w:szCs w:val="28"/>
                <w:cs/>
              </w:rPr>
              <w:t>พันบาท)</w:t>
            </w:r>
          </w:p>
        </w:tc>
      </w:tr>
      <w:tr w:rsidR="00B03C86" w:rsidRPr="00776E03" w14:paraId="02BB4708" w14:textId="77777777" w:rsidTr="0029051B">
        <w:trPr>
          <w:tblHeader/>
        </w:trPr>
        <w:tc>
          <w:tcPr>
            <w:tcW w:w="3687" w:type="dxa"/>
          </w:tcPr>
          <w:p w14:paraId="5774BB4D"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344251D7"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6F4A68EA"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0" w:type="dxa"/>
            <w:gridSpan w:val="3"/>
            <w:tcBorders>
              <w:bottom w:val="single" w:sz="4" w:space="0" w:color="auto"/>
            </w:tcBorders>
          </w:tcPr>
          <w:p w14:paraId="14A7C19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16669C" w:rsidRPr="00776E03" w14:paraId="186D8E79" w14:textId="77777777" w:rsidTr="0029051B">
        <w:trPr>
          <w:tblHeader/>
        </w:trPr>
        <w:tc>
          <w:tcPr>
            <w:tcW w:w="3687" w:type="dxa"/>
          </w:tcPr>
          <w:p w14:paraId="65A0AAB6" w14:textId="77777777" w:rsidR="0016669C" w:rsidRPr="00776E03" w:rsidRDefault="0016669C" w:rsidP="0016669C">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5FC1F9C9" w14:textId="64F7CE08" w:rsidR="0016669C" w:rsidRPr="00776E03"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70" w:type="dxa"/>
            <w:tcBorders>
              <w:top w:val="single" w:sz="4" w:space="0" w:color="auto"/>
            </w:tcBorders>
          </w:tcPr>
          <w:p w14:paraId="2F98738E" w14:textId="77777777" w:rsidR="0016669C" w:rsidRPr="00776E03" w:rsidRDefault="0016669C" w:rsidP="0016669C">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0695D8C5" w14:textId="11A7FF39" w:rsidR="0016669C" w:rsidRPr="00776E03"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c>
          <w:tcPr>
            <w:tcW w:w="270" w:type="dxa"/>
          </w:tcPr>
          <w:p w14:paraId="3DA9AA4D" w14:textId="77777777" w:rsidR="0016669C" w:rsidRPr="00776E03" w:rsidRDefault="0016669C" w:rsidP="0016669C">
            <w:pPr>
              <w:spacing w:line="240" w:lineRule="auto"/>
              <w:ind w:left="-108" w:right="-145"/>
              <w:jc w:val="center"/>
              <w:rPr>
                <w:rFonts w:ascii="Browallia New" w:hAnsi="Browallia New" w:cs="Browallia New"/>
                <w:sz w:val="28"/>
                <w:szCs w:val="28"/>
              </w:rPr>
            </w:pPr>
          </w:p>
        </w:tc>
        <w:tc>
          <w:tcPr>
            <w:tcW w:w="1113" w:type="dxa"/>
            <w:tcBorders>
              <w:top w:val="single" w:sz="4" w:space="0" w:color="auto"/>
              <w:bottom w:val="single" w:sz="4" w:space="0" w:color="auto"/>
            </w:tcBorders>
          </w:tcPr>
          <w:p w14:paraId="30F7104F" w14:textId="3D12C64B" w:rsidR="0016669C" w:rsidRPr="00776E03"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70" w:type="dxa"/>
            <w:tcBorders>
              <w:top w:val="single" w:sz="4" w:space="0" w:color="auto"/>
            </w:tcBorders>
          </w:tcPr>
          <w:p w14:paraId="1139735B" w14:textId="77777777" w:rsidR="0016669C" w:rsidRPr="00776E03" w:rsidRDefault="0016669C" w:rsidP="0016669C">
            <w:pPr>
              <w:spacing w:line="240" w:lineRule="auto"/>
              <w:ind w:left="-108" w:right="-145"/>
              <w:jc w:val="center"/>
              <w:rPr>
                <w:rFonts w:ascii="Browallia New" w:hAnsi="Browallia New" w:cs="Browallia New"/>
                <w:sz w:val="28"/>
                <w:szCs w:val="28"/>
                <w:lang w:val="en-GB"/>
              </w:rPr>
            </w:pPr>
          </w:p>
        </w:tc>
        <w:tc>
          <w:tcPr>
            <w:tcW w:w="1197" w:type="dxa"/>
            <w:tcBorders>
              <w:top w:val="single" w:sz="4" w:space="0" w:color="auto"/>
              <w:bottom w:val="single" w:sz="4" w:space="0" w:color="auto"/>
            </w:tcBorders>
          </w:tcPr>
          <w:p w14:paraId="640B1690" w14:textId="0CC1D5B9" w:rsidR="0016669C" w:rsidRPr="00776E03"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r>
      <w:tr w:rsidR="00B05F5F" w:rsidRPr="00776E03" w14:paraId="2CF1DD33" w14:textId="77777777" w:rsidTr="00C07995">
        <w:trPr>
          <w:trHeight w:val="323"/>
        </w:trPr>
        <w:tc>
          <w:tcPr>
            <w:tcW w:w="3687" w:type="dxa"/>
          </w:tcPr>
          <w:p w14:paraId="3DFF6A9C" w14:textId="77777777" w:rsidR="00B05F5F" w:rsidRPr="0008250E" w:rsidRDefault="00B05F5F" w:rsidP="00B05F5F">
            <w:pPr>
              <w:pStyle w:val="a"/>
              <w:tabs>
                <w:tab w:val="clear" w:pos="1080"/>
                <w:tab w:val="left" w:pos="540"/>
              </w:tabs>
              <w:rPr>
                <w:rFonts w:ascii="Browallia New" w:hAnsi="Browallia New" w:cs="Browallia New"/>
                <w:sz w:val="20"/>
                <w:szCs w:val="20"/>
                <w:cs/>
                <w:lang w:val="en-GB"/>
              </w:rPr>
            </w:pPr>
          </w:p>
        </w:tc>
        <w:tc>
          <w:tcPr>
            <w:tcW w:w="1134" w:type="dxa"/>
            <w:tcBorders>
              <w:top w:val="single" w:sz="4" w:space="0" w:color="auto"/>
            </w:tcBorders>
          </w:tcPr>
          <w:p w14:paraId="0AA9B46C"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highlight w:val="magenta"/>
              </w:rPr>
            </w:pPr>
          </w:p>
        </w:tc>
        <w:tc>
          <w:tcPr>
            <w:tcW w:w="270" w:type="dxa"/>
          </w:tcPr>
          <w:p w14:paraId="2B7B4D3B"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48" w:type="dxa"/>
            <w:tcBorders>
              <w:top w:val="single" w:sz="4" w:space="0" w:color="auto"/>
            </w:tcBorders>
          </w:tcPr>
          <w:p w14:paraId="344E9A8A"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468B6C43"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13" w:type="dxa"/>
            <w:tcBorders>
              <w:top w:val="single" w:sz="4" w:space="0" w:color="auto"/>
            </w:tcBorders>
          </w:tcPr>
          <w:p w14:paraId="6DC50ECB"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3BD57463"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97" w:type="dxa"/>
            <w:tcBorders>
              <w:top w:val="single" w:sz="4" w:space="0" w:color="auto"/>
            </w:tcBorders>
          </w:tcPr>
          <w:p w14:paraId="06DED083"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r>
      <w:tr w:rsidR="009559EF" w:rsidRPr="00776E03" w14:paraId="625FEA93" w14:textId="77777777" w:rsidTr="0029051B">
        <w:trPr>
          <w:trHeight w:val="323"/>
        </w:trPr>
        <w:tc>
          <w:tcPr>
            <w:tcW w:w="3687" w:type="dxa"/>
            <w:vAlign w:val="center"/>
          </w:tcPr>
          <w:p w14:paraId="55BFBC6D" w14:textId="77777777" w:rsidR="009559EF" w:rsidRPr="00776E03" w:rsidRDefault="009559EF" w:rsidP="009559E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776E03">
              <w:rPr>
                <w:rFonts w:ascii="Browallia New" w:hAnsi="Browallia New" w:cs="Browallia New"/>
                <w:sz w:val="28"/>
                <w:szCs w:val="28"/>
                <w:cs/>
              </w:rPr>
              <w:t>เงินเบิกเกินบัญชี</w:t>
            </w:r>
          </w:p>
        </w:tc>
        <w:tc>
          <w:tcPr>
            <w:tcW w:w="1134" w:type="dxa"/>
            <w:shd w:val="clear" w:color="auto" w:fill="auto"/>
          </w:tcPr>
          <w:p w14:paraId="37AC85B4" w14:textId="14044A19" w:rsidR="009559EF" w:rsidRPr="00BA7C95" w:rsidRDefault="00941C5A" w:rsidP="009559EF">
            <w:pPr>
              <w:pStyle w:val="acctfourfigures"/>
              <w:tabs>
                <w:tab w:val="clear" w:pos="765"/>
              </w:tabs>
              <w:spacing w:line="240" w:lineRule="auto"/>
              <w:ind w:left="-117"/>
              <w:jc w:val="right"/>
              <w:rPr>
                <w:rFonts w:ascii="Browallia New" w:hAnsi="Browallia New" w:cs="Browallia New"/>
                <w:sz w:val="28"/>
                <w:szCs w:val="28"/>
                <w:lang w:val="en-US"/>
              </w:rPr>
            </w:pPr>
            <w:r w:rsidRPr="00BA7C95">
              <w:rPr>
                <w:rFonts w:ascii="Browallia New" w:hAnsi="Browallia New" w:cs="Browallia New"/>
                <w:sz w:val="28"/>
                <w:szCs w:val="28"/>
                <w:lang w:val="en-US"/>
              </w:rPr>
              <w:t>73,178</w:t>
            </w:r>
          </w:p>
        </w:tc>
        <w:tc>
          <w:tcPr>
            <w:tcW w:w="270" w:type="dxa"/>
          </w:tcPr>
          <w:p w14:paraId="709217A4" w14:textId="77777777" w:rsidR="009559EF" w:rsidRPr="00776E03" w:rsidRDefault="009559EF" w:rsidP="009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2FA1D2D5" w14:textId="04C7E7CC" w:rsidR="009559EF" w:rsidRPr="00776E03" w:rsidRDefault="009559EF" w:rsidP="009559EF">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60,208</w:t>
            </w:r>
          </w:p>
        </w:tc>
        <w:tc>
          <w:tcPr>
            <w:tcW w:w="270" w:type="dxa"/>
          </w:tcPr>
          <w:p w14:paraId="6E2210B7" w14:textId="77777777" w:rsidR="009559EF" w:rsidRPr="00776E03" w:rsidRDefault="009559EF" w:rsidP="009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13" w:type="dxa"/>
          </w:tcPr>
          <w:p w14:paraId="2BE8266E" w14:textId="05030520" w:rsidR="009559EF" w:rsidRPr="009B78CF" w:rsidRDefault="009559EF" w:rsidP="009559EF">
            <w:pPr>
              <w:pStyle w:val="acctfourfigures"/>
              <w:tabs>
                <w:tab w:val="clear" w:pos="765"/>
              </w:tabs>
              <w:spacing w:line="240" w:lineRule="auto"/>
              <w:ind w:left="-117"/>
              <w:jc w:val="right"/>
              <w:rPr>
                <w:rFonts w:ascii="Browallia New" w:hAnsi="Browallia New" w:cs="Browallia New"/>
                <w:sz w:val="28"/>
                <w:szCs w:val="28"/>
              </w:rPr>
            </w:pPr>
            <w:r w:rsidRPr="009B78CF">
              <w:rPr>
                <w:rFonts w:ascii="Browallia New" w:hAnsi="Browallia New" w:cs="Browallia New"/>
                <w:sz w:val="28"/>
                <w:szCs w:val="28"/>
              </w:rPr>
              <w:t>21,564</w:t>
            </w:r>
          </w:p>
        </w:tc>
        <w:tc>
          <w:tcPr>
            <w:tcW w:w="270" w:type="dxa"/>
          </w:tcPr>
          <w:p w14:paraId="04171DCF" w14:textId="77777777" w:rsidR="009559EF" w:rsidRPr="00E8452F" w:rsidRDefault="009559EF" w:rsidP="009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97" w:type="dxa"/>
          </w:tcPr>
          <w:p w14:paraId="05DF4B7F" w14:textId="08F8D511" w:rsidR="009559EF" w:rsidRPr="00776E03" w:rsidRDefault="009559EF" w:rsidP="009559EF">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rPr>
              <w:t>22,427</w:t>
            </w:r>
          </w:p>
        </w:tc>
      </w:tr>
      <w:tr w:rsidR="009559EF" w:rsidRPr="00776E03" w14:paraId="698AFD99" w14:textId="77777777" w:rsidTr="0029051B">
        <w:tc>
          <w:tcPr>
            <w:tcW w:w="3687" w:type="dxa"/>
            <w:vAlign w:val="center"/>
          </w:tcPr>
          <w:p w14:paraId="14B70663" w14:textId="77777777" w:rsidR="009559EF" w:rsidRPr="00776E03" w:rsidRDefault="009559EF" w:rsidP="009559E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776E03">
              <w:rPr>
                <w:rFonts w:ascii="Browallia New" w:hAnsi="Browallia New" w:cs="Browallia New"/>
                <w:sz w:val="28"/>
                <w:szCs w:val="28"/>
                <w:cs/>
              </w:rPr>
              <w:t>เงินกู้ยืมระยะสั้นจากสถาบันการเงิน</w:t>
            </w:r>
          </w:p>
        </w:tc>
        <w:tc>
          <w:tcPr>
            <w:tcW w:w="1134" w:type="dxa"/>
            <w:tcBorders>
              <w:bottom w:val="single" w:sz="4" w:space="0" w:color="auto"/>
            </w:tcBorders>
            <w:shd w:val="clear" w:color="auto" w:fill="auto"/>
          </w:tcPr>
          <w:p w14:paraId="4C7CB68A" w14:textId="4699ADE4" w:rsidR="009559EF" w:rsidRPr="00BA7C95" w:rsidRDefault="00E91C19" w:rsidP="009559EF">
            <w:pPr>
              <w:pStyle w:val="acctfourfigures"/>
              <w:tabs>
                <w:tab w:val="clear" w:pos="765"/>
              </w:tabs>
              <w:spacing w:line="240" w:lineRule="auto"/>
              <w:ind w:left="-117"/>
              <w:jc w:val="right"/>
              <w:rPr>
                <w:rFonts w:ascii="Browallia New" w:hAnsi="Browallia New" w:cs="Browallia New"/>
                <w:sz w:val="28"/>
                <w:szCs w:val="28"/>
                <w:lang w:val="en-US"/>
              </w:rPr>
            </w:pPr>
            <w:r w:rsidRPr="00BA7C95">
              <w:rPr>
                <w:rFonts w:ascii="Browallia New" w:hAnsi="Browallia New" w:cs="Browallia New"/>
                <w:sz w:val="28"/>
                <w:szCs w:val="28"/>
                <w:lang w:val="en-US"/>
              </w:rPr>
              <w:t>857,500</w:t>
            </w:r>
          </w:p>
        </w:tc>
        <w:tc>
          <w:tcPr>
            <w:tcW w:w="270" w:type="dxa"/>
          </w:tcPr>
          <w:p w14:paraId="6773BD46" w14:textId="77777777" w:rsidR="009559EF" w:rsidRPr="00776E03" w:rsidRDefault="009559EF" w:rsidP="009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Borders>
              <w:bottom w:val="single" w:sz="4" w:space="0" w:color="auto"/>
            </w:tcBorders>
          </w:tcPr>
          <w:p w14:paraId="5E310AE8" w14:textId="5C907086" w:rsidR="009559EF" w:rsidRPr="00776E03" w:rsidRDefault="009559EF" w:rsidP="009559EF">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770,000</w:t>
            </w:r>
          </w:p>
        </w:tc>
        <w:tc>
          <w:tcPr>
            <w:tcW w:w="270" w:type="dxa"/>
          </w:tcPr>
          <w:p w14:paraId="1A7C5660" w14:textId="77777777" w:rsidR="009559EF" w:rsidRPr="00776E03" w:rsidRDefault="009559EF" w:rsidP="009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13" w:type="dxa"/>
            <w:tcBorders>
              <w:bottom w:val="single" w:sz="4" w:space="0" w:color="auto"/>
            </w:tcBorders>
          </w:tcPr>
          <w:p w14:paraId="2F0A7086" w14:textId="0B502D2A" w:rsidR="009559EF" w:rsidRPr="009B78CF" w:rsidRDefault="009559EF" w:rsidP="009559EF">
            <w:pPr>
              <w:pStyle w:val="acctfourfigures"/>
              <w:tabs>
                <w:tab w:val="clear" w:pos="765"/>
              </w:tabs>
              <w:spacing w:line="240" w:lineRule="auto"/>
              <w:ind w:left="-117"/>
              <w:jc w:val="right"/>
              <w:rPr>
                <w:rFonts w:ascii="Browallia New" w:hAnsi="Browallia New" w:cs="Browallia New"/>
                <w:sz w:val="28"/>
                <w:szCs w:val="28"/>
              </w:rPr>
            </w:pPr>
            <w:r w:rsidRPr="009B78CF">
              <w:rPr>
                <w:rFonts w:ascii="Browallia New" w:hAnsi="Browallia New" w:cs="Browallia New"/>
                <w:sz w:val="28"/>
                <w:szCs w:val="28"/>
              </w:rPr>
              <w:t>350,000</w:t>
            </w:r>
          </w:p>
        </w:tc>
        <w:tc>
          <w:tcPr>
            <w:tcW w:w="270" w:type="dxa"/>
          </w:tcPr>
          <w:p w14:paraId="3E8BA1BE" w14:textId="77777777" w:rsidR="009559EF" w:rsidRPr="00E8452F" w:rsidRDefault="009559EF" w:rsidP="00955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97" w:type="dxa"/>
            <w:tcBorders>
              <w:bottom w:val="single" w:sz="4" w:space="0" w:color="auto"/>
            </w:tcBorders>
          </w:tcPr>
          <w:p w14:paraId="0DC8C06E" w14:textId="39F340F2" w:rsidR="009559EF" w:rsidRPr="00776E03" w:rsidRDefault="009559EF" w:rsidP="009559EF">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350,000</w:t>
            </w:r>
          </w:p>
        </w:tc>
      </w:tr>
      <w:tr w:rsidR="0016669C" w:rsidRPr="00776E03" w14:paraId="7C35B436" w14:textId="77777777" w:rsidTr="0029051B">
        <w:tc>
          <w:tcPr>
            <w:tcW w:w="3687" w:type="dxa"/>
            <w:vAlign w:val="center"/>
          </w:tcPr>
          <w:p w14:paraId="142FB4EB" w14:textId="77777777" w:rsidR="0016669C" w:rsidRPr="00776E03" w:rsidRDefault="0016669C"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rPr>
            </w:pPr>
            <w:r w:rsidRPr="00776E03">
              <w:rPr>
                <w:rFonts w:ascii="Browallia New" w:hAnsi="Browallia New" w:cs="Browallia New"/>
                <w:sz w:val="28"/>
                <w:szCs w:val="28"/>
                <w:cs/>
              </w:rPr>
              <w:t>รวม</w:t>
            </w:r>
          </w:p>
        </w:tc>
        <w:tc>
          <w:tcPr>
            <w:tcW w:w="1134" w:type="dxa"/>
            <w:tcBorders>
              <w:top w:val="single" w:sz="4" w:space="0" w:color="auto"/>
            </w:tcBorders>
            <w:shd w:val="clear" w:color="auto" w:fill="auto"/>
          </w:tcPr>
          <w:p w14:paraId="053C6927" w14:textId="1425FB78" w:rsidR="0016669C" w:rsidRPr="00BA7C95" w:rsidRDefault="00E91C19" w:rsidP="0016669C">
            <w:pPr>
              <w:pStyle w:val="acctfourfigures"/>
              <w:tabs>
                <w:tab w:val="clear" w:pos="765"/>
              </w:tabs>
              <w:spacing w:line="240" w:lineRule="auto"/>
              <w:ind w:left="-117"/>
              <w:jc w:val="right"/>
              <w:rPr>
                <w:rFonts w:ascii="Browallia New" w:hAnsi="Browallia New" w:cs="Browallia New"/>
                <w:sz w:val="28"/>
                <w:szCs w:val="28"/>
                <w:lang w:val="en-US"/>
              </w:rPr>
            </w:pPr>
            <w:r w:rsidRPr="00BA7C95">
              <w:rPr>
                <w:rFonts w:ascii="Browallia New" w:hAnsi="Browallia New" w:cs="Browallia New"/>
                <w:sz w:val="28"/>
                <w:szCs w:val="28"/>
                <w:lang w:val="en-US"/>
              </w:rPr>
              <w:fldChar w:fldCharType="begin"/>
            </w:r>
            <w:r w:rsidRPr="00BA7C95">
              <w:rPr>
                <w:rFonts w:ascii="Browallia New" w:hAnsi="Browallia New" w:cs="Browallia New"/>
                <w:sz w:val="28"/>
                <w:szCs w:val="28"/>
                <w:lang w:val="en-US"/>
              </w:rPr>
              <w:instrText xml:space="preserve"> =SUM(ABOVE) </w:instrText>
            </w:r>
            <w:r w:rsidRPr="00BA7C95">
              <w:rPr>
                <w:rFonts w:ascii="Browallia New" w:hAnsi="Browallia New" w:cs="Browallia New"/>
                <w:sz w:val="28"/>
                <w:szCs w:val="28"/>
                <w:lang w:val="en-US"/>
              </w:rPr>
              <w:fldChar w:fldCharType="separate"/>
            </w:r>
            <w:r w:rsidRPr="00BA7C95">
              <w:rPr>
                <w:rFonts w:ascii="Browallia New" w:hAnsi="Browallia New" w:cs="Browallia New"/>
                <w:sz w:val="28"/>
                <w:szCs w:val="28"/>
                <w:lang w:val="en-US"/>
              </w:rPr>
              <w:t>930,678</w:t>
            </w:r>
            <w:r w:rsidRPr="00BA7C95">
              <w:rPr>
                <w:rFonts w:ascii="Browallia New" w:hAnsi="Browallia New" w:cs="Browallia New"/>
                <w:sz w:val="28"/>
                <w:szCs w:val="28"/>
                <w:lang w:val="en-US"/>
              </w:rPr>
              <w:fldChar w:fldCharType="end"/>
            </w:r>
          </w:p>
        </w:tc>
        <w:tc>
          <w:tcPr>
            <w:tcW w:w="270" w:type="dxa"/>
          </w:tcPr>
          <w:p w14:paraId="799A9F1B" w14:textId="77777777" w:rsidR="0016669C" w:rsidRPr="00776E03"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3BD6D9E0" w14:textId="1B64741C" w:rsidR="0016669C" w:rsidRPr="00776E03"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830,208</w:t>
            </w:r>
          </w:p>
        </w:tc>
        <w:tc>
          <w:tcPr>
            <w:tcW w:w="270" w:type="dxa"/>
          </w:tcPr>
          <w:p w14:paraId="3C714503" w14:textId="77777777" w:rsidR="0016669C" w:rsidRPr="00776E03"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tcBorders>
          </w:tcPr>
          <w:p w14:paraId="60714760" w14:textId="2454E9EF" w:rsidR="0016669C" w:rsidRPr="009B78CF" w:rsidRDefault="008317B5" w:rsidP="0016669C">
            <w:pPr>
              <w:pStyle w:val="acctfourfigures"/>
              <w:tabs>
                <w:tab w:val="clear" w:pos="765"/>
              </w:tabs>
              <w:spacing w:line="240" w:lineRule="auto"/>
              <w:ind w:left="-117"/>
              <w:jc w:val="right"/>
              <w:rPr>
                <w:rFonts w:ascii="Browallia New" w:hAnsi="Browallia New" w:cs="Browallia New"/>
                <w:sz w:val="28"/>
                <w:szCs w:val="28"/>
              </w:rPr>
            </w:pPr>
            <w:r w:rsidRPr="009B78CF">
              <w:rPr>
                <w:rFonts w:ascii="Browallia New" w:hAnsi="Browallia New" w:cs="Browallia New"/>
                <w:sz w:val="28"/>
                <w:szCs w:val="28"/>
              </w:rPr>
              <w:fldChar w:fldCharType="begin"/>
            </w:r>
            <w:r w:rsidRPr="009B78CF">
              <w:rPr>
                <w:rFonts w:ascii="Browallia New" w:hAnsi="Browallia New" w:cs="Browallia New"/>
                <w:sz w:val="28"/>
                <w:szCs w:val="28"/>
              </w:rPr>
              <w:instrText xml:space="preserve"> =SUM(ABOVE) </w:instrText>
            </w:r>
            <w:r w:rsidRPr="009B78CF">
              <w:rPr>
                <w:rFonts w:ascii="Browallia New" w:hAnsi="Browallia New" w:cs="Browallia New"/>
                <w:sz w:val="28"/>
                <w:szCs w:val="28"/>
              </w:rPr>
              <w:fldChar w:fldCharType="separate"/>
            </w:r>
            <w:r w:rsidRPr="009B78CF">
              <w:rPr>
                <w:rFonts w:ascii="Browallia New" w:hAnsi="Browallia New" w:cs="Browallia New"/>
                <w:sz w:val="28"/>
                <w:szCs w:val="28"/>
              </w:rPr>
              <w:t>371,564</w:t>
            </w:r>
            <w:r w:rsidRPr="009B78CF">
              <w:rPr>
                <w:rFonts w:ascii="Browallia New" w:hAnsi="Browallia New" w:cs="Browallia New"/>
                <w:sz w:val="28"/>
                <w:szCs w:val="28"/>
              </w:rPr>
              <w:fldChar w:fldCharType="end"/>
            </w:r>
          </w:p>
        </w:tc>
        <w:tc>
          <w:tcPr>
            <w:tcW w:w="270" w:type="dxa"/>
          </w:tcPr>
          <w:p w14:paraId="74CC0C0F" w14:textId="77777777" w:rsidR="0016669C" w:rsidRPr="00E8452F"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tcBorders>
          </w:tcPr>
          <w:p w14:paraId="52F781A7" w14:textId="2A17937D" w:rsidR="0016669C" w:rsidRPr="00776E03"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372,427</w:t>
            </w:r>
          </w:p>
        </w:tc>
      </w:tr>
      <w:tr w:rsidR="0016669C" w:rsidRPr="00776E03" w14:paraId="368C839F" w14:textId="77777777" w:rsidTr="0029051B">
        <w:tc>
          <w:tcPr>
            <w:tcW w:w="3687" w:type="dxa"/>
          </w:tcPr>
          <w:p w14:paraId="334F85F0" w14:textId="4F5EF121" w:rsidR="0016669C" w:rsidRPr="00776E03"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76E03">
              <w:rPr>
                <w:rFonts w:ascii="Browallia New" w:hAnsi="Browallia New" w:cs="Browallia New"/>
                <w:sz w:val="28"/>
                <w:szCs w:val="28"/>
                <w:u w:val="single"/>
                <w:cs/>
                <w:lang w:val="en-GB"/>
              </w:rPr>
              <w:t>หัก</w:t>
            </w:r>
            <w:r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ดอกเบี้ยจ่ายล่วงหน้ารอตัดบัญชี</w:t>
            </w:r>
          </w:p>
        </w:tc>
        <w:tc>
          <w:tcPr>
            <w:tcW w:w="1134" w:type="dxa"/>
            <w:tcBorders>
              <w:bottom w:val="single" w:sz="4" w:space="0" w:color="auto"/>
            </w:tcBorders>
            <w:shd w:val="clear" w:color="auto" w:fill="auto"/>
          </w:tcPr>
          <w:p w14:paraId="0CD207A8" w14:textId="214C7BE1" w:rsidR="0016669C" w:rsidRPr="00BA7C95" w:rsidRDefault="00E91C19" w:rsidP="0016669C">
            <w:pPr>
              <w:pStyle w:val="acctfourfigures"/>
              <w:tabs>
                <w:tab w:val="clear" w:pos="765"/>
              </w:tabs>
              <w:spacing w:line="240" w:lineRule="auto"/>
              <w:ind w:left="-117"/>
              <w:jc w:val="right"/>
              <w:rPr>
                <w:rFonts w:ascii="Browallia New" w:hAnsi="Browallia New" w:cs="Browallia New"/>
                <w:sz w:val="28"/>
                <w:szCs w:val="28"/>
                <w:lang w:val="en-US"/>
              </w:rPr>
            </w:pPr>
            <w:r w:rsidRPr="00BA7C95">
              <w:rPr>
                <w:rFonts w:ascii="Browallia New" w:hAnsi="Browallia New" w:cs="Browallia New"/>
                <w:sz w:val="28"/>
                <w:szCs w:val="28"/>
                <w:lang w:val="en-US"/>
              </w:rPr>
              <w:t>(2,285)</w:t>
            </w:r>
          </w:p>
        </w:tc>
        <w:tc>
          <w:tcPr>
            <w:tcW w:w="270" w:type="dxa"/>
          </w:tcPr>
          <w:p w14:paraId="707C65BC" w14:textId="77777777" w:rsidR="0016669C" w:rsidRPr="00776E03"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6F57D5DB" w14:textId="417B7130" w:rsidR="0016669C" w:rsidRPr="00776E03"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(2,750)</w:t>
            </w:r>
          </w:p>
        </w:tc>
        <w:tc>
          <w:tcPr>
            <w:tcW w:w="270" w:type="dxa"/>
          </w:tcPr>
          <w:p w14:paraId="17B41671" w14:textId="77777777" w:rsidR="0016669C" w:rsidRPr="00776E03"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bottom w:val="single" w:sz="4" w:space="0" w:color="auto"/>
            </w:tcBorders>
          </w:tcPr>
          <w:p w14:paraId="72CDA578" w14:textId="1FAFA3F2" w:rsidR="0016669C" w:rsidRPr="009B78CF" w:rsidRDefault="00872493" w:rsidP="0016669C">
            <w:pPr>
              <w:pStyle w:val="acctfourfigures"/>
              <w:tabs>
                <w:tab w:val="clear" w:pos="765"/>
              </w:tabs>
              <w:spacing w:line="240" w:lineRule="auto"/>
              <w:ind w:left="-117"/>
              <w:jc w:val="right"/>
              <w:rPr>
                <w:rFonts w:ascii="Browallia New" w:hAnsi="Browallia New" w:cs="Browallia New"/>
                <w:sz w:val="28"/>
                <w:szCs w:val="28"/>
              </w:rPr>
            </w:pPr>
            <w:r w:rsidRPr="009B78CF">
              <w:rPr>
                <w:rFonts w:ascii="Browallia New" w:hAnsi="Browallia New" w:cs="Browallia New"/>
                <w:sz w:val="28"/>
                <w:szCs w:val="28"/>
              </w:rPr>
              <w:t>(2,285)</w:t>
            </w:r>
          </w:p>
        </w:tc>
        <w:tc>
          <w:tcPr>
            <w:tcW w:w="270" w:type="dxa"/>
          </w:tcPr>
          <w:p w14:paraId="5651E42E" w14:textId="77777777" w:rsidR="0016669C" w:rsidRPr="00E8452F"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bottom w:val="single" w:sz="4" w:space="0" w:color="auto"/>
            </w:tcBorders>
          </w:tcPr>
          <w:p w14:paraId="1EAB8EA8" w14:textId="469F2A5C" w:rsidR="0016669C" w:rsidRPr="00776E03"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(2,750)</w:t>
            </w:r>
          </w:p>
        </w:tc>
      </w:tr>
      <w:tr w:rsidR="0016669C" w:rsidRPr="00776E03" w14:paraId="28B4798E" w14:textId="77777777" w:rsidTr="0029051B">
        <w:tc>
          <w:tcPr>
            <w:tcW w:w="3687" w:type="dxa"/>
          </w:tcPr>
          <w:p w14:paraId="47A23444" w14:textId="77777777" w:rsidR="0016669C" w:rsidRPr="00776E03" w:rsidRDefault="0016669C"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776E03">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34BBF5D0" w14:textId="5C3EF338" w:rsidR="0016669C" w:rsidRPr="00B426F3" w:rsidRDefault="00E91C19" w:rsidP="0016669C">
            <w:pPr>
              <w:pStyle w:val="acctfourfigures"/>
              <w:tabs>
                <w:tab w:val="clear" w:pos="765"/>
              </w:tabs>
              <w:spacing w:line="240" w:lineRule="auto"/>
              <w:ind w:left="-117"/>
              <w:jc w:val="right"/>
              <w:rPr>
                <w:rFonts w:ascii="Browallia New" w:hAnsi="Browallia New" w:cs="Browallia New"/>
                <w:sz w:val="28"/>
                <w:szCs w:val="28"/>
                <w:lang w:val="en-US"/>
              </w:rPr>
            </w:pPr>
            <w:r w:rsidRPr="00552328">
              <w:rPr>
                <w:rFonts w:ascii="Browallia New" w:hAnsi="Browallia New" w:cs="Browallia New"/>
                <w:sz w:val="28"/>
                <w:szCs w:val="28"/>
                <w:lang w:val="en-US"/>
              </w:rPr>
              <w:t>928,393</w:t>
            </w:r>
          </w:p>
        </w:tc>
        <w:tc>
          <w:tcPr>
            <w:tcW w:w="270" w:type="dxa"/>
          </w:tcPr>
          <w:p w14:paraId="29D1EFA0" w14:textId="77777777" w:rsidR="0016669C" w:rsidRPr="00776E03"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75E29667" w14:textId="354BB1DB" w:rsidR="0016669C" w:rsidRPr="00552328"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552328">
              <w:rPr>
                <w:rFonts w:ascii="Browallia New" w:hAnsi="Browallia New" w:cs="Browallia New"/>
                <w:sz w:val="28"/>
                <w:szCs w:val="28"/>
                <w:lang w:val="en-US"/>
              </w:rPr>
              <w:t>827,458</w:t>
            </w:r>
          </w:p>
        </w:tc>
        <w:tc>
          <w:tcPr>
            <w:tcW w:w="270" w:type="dxa"/>
          </w:tcPr>
          <w:p w14:paraId="10B0DFFD" w14:textId="77777777" w:rsidR="0016669C" w:rsidRPr="00776E03"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bottom w:val="single" w:sz="12" w:space="0" w:color="auto"/>
            </w:tcBorders>
          </w:tcPr>
          <w:p w14:paraId="6C8D960B" w14:textId="6F9200B9" w:rsidR="0016669C" w:rsidRPr="00552328" w:rsidRDefault="00872493" w:rsidP="0016669C">
            <w:pPr>
              <w:pStyle w:val="acctfourfigures"/>
              <w:tabs>
                <w:tab w:val="clear" w:pos="765"/>
              </w:tabs>
              <w:spacing w:line="240" w:lineRule="auto"/>
              <w:ind w:left="-117"/>
              <w:jc w:val="right"/>
              <w:rPr>
                <w:rFonts w:ascii="Browallia New" w:hAnsi="Browallia New" w:cs="Browallia New"/>
                <w:sz w:val="28"/>
                <w:szCs w:val="28"/>
              </w:rPr>
            </w:pPr>
            <w:r w:rsidRPr="00552328">
              <w:rPr>
                <w:rFonts w:ascii="Browallia New" w:hAnsi="Browallia New" w:cs="Browallia New"/>
                <w:sz w:val="28"/>
                <w:szCs w:val="28"/>
              </w:rPr>
              <w:t>369,279</w:t>
            </w:r>
          </w:p>
        </w:tc>
        <w:tc>
          <w:tcPr>
            <w:tcW w:w="270" w:type="dxa"/>
          </w:tcPr>
          <w:p w14:paraId="0EC2197D" w14:textId="77777777" w:rsidR="0016669C" w:rsidRPr="00E8452F"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bottom w:val="single" w:sz="12" w:space="0" w:color="auto"/>
            </w:tcBorders>
          </w:tcPr>
          <w:p w14:paraId="47587CB1" w14:textId="07E8D87E" w:rsidR="0016669C" w:rsidRPr="00776E03"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552328">
              <w:rPr>
                <w:rFonts w:ascii="Browallia New" w:hAnsi="Browallia New" w:cs="Browallia New"/>
                <w:sz w:val="28"/>
                <w:szCs w:val="28"/>
                <w:lang w:val="en-US"/>
              </w:rPr>
              <w:t>369,677</w:t>
            </w:r>
          </w:p>
        </w:tc>
      </w:tr>
    </w:tbl>
    <w:p w14:paraId="2EA7FB9A" w14:textId="6DC927CD" w:rsidR="00B03C86" w:rsidRPr="0008250E" w:rsidRDefault="00B03C8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0"/>
          <w:szCs w:val="20"/>
        </w:rPr>
      </w:pPr>
    </w:p>
    <w:p w14:paraId="34AED96C" w14:textId="77777777" w:rsidR="0016669C" w:rsidRDefault="0016669C"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8"/>
          <w:szCs w:val="28"/>
        </w:rPr>
      </w:pPr>
    </w:p>
    <w:p w14:paraId="104DD706" w14:textId="6D024A62" w:rsidR="0058354F" w:rsidRDefault="0058354F"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8"/>
          <w:szCs w:val="28"/>
        </w:rPr>
      </w:pPr>
      <w:r w:rsidRPr="00633DF6">
        <w:rPr>
          <w:rFonts w:ascii="Browallia New" w:hAnsi="Browallia New" w:cs="Browallia New" w:hint="cs"/>
          <w:sz w:val="28"/>
          <w:szCs w:val="28"/>
          <w:cs/>
        </w:rPr>
        <w:t xml:space="preserve">ณ วันที่ </w:t>
      </w:r>
      <w:r w:rsidRPr="00633DF6">
        <w:rPr>
          <w:rFonts w:ascii="Browallia New" w:hAnsi="Browallia New" w:cs="Browallia New" w:hint="cs"/>
          <w:sz w:val="28"/>
          <w:szCs w:val="28"/>
        </w:rPr>
        <w:t xml:space="preserve">31 </w:t>
      </w:r>
      <w:r w:rsidRPr="00633DF6">
        <w:rPr>
          <w:rFonts w:ascii="Browallia New" w:hAnsi="Browallia New" w:cs="Browallia New" w:hint="cs"/>
          <w:sz w:val="28"/>
          <w:szCs w:val="28"/>
          <w:cs/>
        </w:rPr>
        <w:t xml:space="preserve">ธันวาคม </w:t>
      </w:r>
      <w:r w:rsidRPr="00633DF6">
        <w:rPr>
          <w:rFonts w:ascii="Browallia New" w:hAnsi="Browallia New" w:cs="Browallia New" w:hint="cs"/>
          <w:sz w:val="28"/>
          <w:szCs w:val="28"/>
        </w:rPr>
        <w:t>256</w:t>
      </w:r>
      <w:r w:rsidR="0016669C">
        <w:rPr>
          <w:rFonts w:ascii="Browallia New" w:hAnsi="Browallia New" w:cs="Browallia New"/>
          <w:sz w:val="28"/>
          <w:szCs w:val="28"/>
        </w:rPr>
        <w:t>5</w:t>
      </w:r>
      <w:r w:rsidRPr="00633DF6">
        <w:rPr>
          <w:rFonts w:ascii="Browallia New" w:hAnsi="Browallia New" w:cs="Browallia New" w:hint="cs"/>
          <w:sz w:val="28"/>
          <w:szCs w:val="28"/>
          <w:cs/>
        </w:rPr>
        <w:t xml:space="preserve"> และ </w:t>
      </w:r>
      <w:r w:rsidRPr="00633DF6">
        <w:rPr>
          <w:rFonts w:ascii="Browallia New" w:hAnsi="Browallia New" w:cs="Browallia New" w:hint="cs"/>
          <w:sz w:val="28"/>
          <w:szCs w:val="28"/>
        </w:rPr>
        <w:t>256</w:t>
      </w:r>
      <w:r w:rsidR="0016669C">
        <w:rPr>
          <w:rFonts w:ascii="Browallia New" w:hAnsi="Browallia New" w:cs="Browallia New"/>
          <w:sz w:val="28"/>
          <w:szCs w:val="28"/>
        </w:rPr>
        <w:t>4</w:t>
      </w:r>
      <w:r w:rsidRPr="00633DF6">
        <w:rPr>
          <w:rFonts w:ascii="Browallia New" w:hAnsi="Browallia New" w:cs="Browallia New" w:hint="cs"/>
          <w:sz w:val="28"/>
          <w:szCs w:val="28"/>
          <w:cs/>
        </w:rPr>
        <w:t xml:space="preserve"> </w:t>
      </w:r>
      <w:r w:rsidR="00B6276D" w:rsidRPr="00A10C88">
        <w:rPr>
          <w:rFonts w:ascii="Browallia New" w:hAnsi="Browallia New" w:cs="Browallia New"/>
          <w:sz w:val="28"/>
          <w:szCs w:val="28"/>
          <w:cs/>
        </w:rPr>
        <w:t>บริษัทมีวงเงินเบิกเกินบัญชีและเงินกู้ยืมระยะสั้นจากสถาบันการเงิน</w:t>
      </w:r>
      <w:r w:rsidR="007E4232">
        <w:rPr>
          <w:rFonts w:ascii="Browallia New" w:hAnsi="Browallia New" w:cs="Browallia New"/>
          <w:sz w:val="28"/>
          <w:szCs w:val="28"/>
        </w:rPr>
        <w:t xml:space="preserve"> </w:t>
      </w:r>
      <w:r w:rsidR="0016669C">
        <w:rPr>
          <w:rFonts w:ascii="Browallia New" w:hAnsi="Browallia New" w:cs="Browallia New"/>
          <w:sz w:val="28"/>
          <w:szCs w:val="28"/>
        </w:rPr>
        <w:br/>
      </w:r>
      <w:r w:rsidR="00B6276D" w:rsidRPr="00776E03">
        <w:rPr>
          <w:rFonts w:ascii="Browallia New" w:hAnsi="Browallia New" w:cs="Browallia New"/>
          <w:spacing w:val="-2"/>
          <w:sz w:val="28"/>
          <w:szCs w:val="28"/>
          <w:cs/>
        </w:rPr>
        <w:t>ซึ่งค้ำประกันโดยกรรมการของบริษัทและการจดจำนองที่ดินพร้อมสิ่งปลูกสร้าง</w:t>
      </w:r>
      <w:r w:rsidR="00B6276D" w:rsidRPr="00776E03">
        <w:rPr>
          <w:rFonts w:ascii="Browallia New" w:hAnsi="Browallia New" w:cs="Browallia New"/>
          <w:sz w:val="28"/>
          <w:szCs w:val="28"/>
          <w:cs/>
        </w:rPr>
        <w:t>ของบริษัท</w:t>
      </w:r>
      <w:r w:rsidR="00B6276D" w:rsidRPr="00F46B29">
        <w:rPr>
          <w:rFonts w:ascii="Browallia New" w:hAnsi="Browallia New" w:cs="Browallia New" w:hint="cs"/>
          <w:sz w:val="28"/>
          <w:szCs w:val="28"/>
        </w:rPr>
        <w:t xml:space="preserve"> </w:t>
      </w:r>
      <w:r w:rsidR="00B6276D" w:rsidRPr="00776E03">
        <w:rPr>
          <w:rFonts w:ascii="Browallia New" w:hAnsi="Browallia New" w:cs="Browallia New"/>
          <w:sz w:val="28"/>
          <w:szCs w:val="28"/>
          <w:cs/>
        </w:rPr>
        <w:t>ตามที่กล่าวไว้ใน</w:t>
      </w:r>
      <w:r w:rsidR="00B6276D" w:rsidRPr="00F511D3">
        <w:rPr>
          <w:rFonts w:ascii="Browallia New" w:hAnsi="Browallia New" w:cs="Browallia New"/>
          <w:sz w:val="28"/>
          <w:szCs w:val="28"/>
          <w:cs/>
        </w:rPr>
        <w:t>หมายเหตุประกอบงบการเงิน</w:t>
      </w:r>
      <w:r w:rsidR="00B6276D" w:rsidRPr="00F511D3">
        <w:rPr>
          <w:rFonts w:ascii="Browallia New" w:hAnsi="Browallia New" w:cs="Browallia New"/>
          <w:sz w:val="28"/>
          <w:szCs w:val="28"/>
        </w:rPr>
        <w:t xml:space="preserve"> </w:t>
      </w:r>
      <w:r w:rsidR="00B6276D" w:rsidRPr="00872615">
        <w:rPr>
          <w:rFonts w:ascii="Browallia New" w:hAnsi="Browallia New" w:cs="Browallia New"/>
          <w:sz w:val="28"/>
          <w:szCs w:val="28"/>
          <w:lang w:val="en-GB"/>
        </w:rPr>
        <w:t>1</w:t>
      </w:r>
      <w:r w:rsidR="00050EF7" w:rsidRPr="00872615">
        <w:rPr>
          <w:rFonts w:ascii="Browallia New" w:hAnsi="Browallia New" w:cs="Browallia New"/>
          <w:sz w:val="28"/>
          <w:szCs w:val="28"/>
          <w:lang w:val="en-GB"/>
        </w:rPr>
        <w:t>7</w:t>
      </w:r>
      <w:r w:rsidR="00440108">
        <w:rPr>
          <w:rFonts w:ascii="Browallia New" w:hAnsi="Browallia New" w:cs="Browallia New"/>
          <w:sz w:val="28"/>
          <w:szCs w:val="28"/>
          <w:lang w:val="en-GB"/>
        </w:rPr>
        <w:t xml:space="preserve"> </w:t>
      </w:r>
      <w:r w:rsidR="00440108" w:rsidRPr="00593218">
        <w:rPr>
          <w:rFonts w:ascii="Browallia New" w:hAnsi="Browallia New" w:cs="Browallia New" w:hint="cs"/>
          <w:sz w:val="28"/>
          <w:szCs w:val="28"/>
          <w:cs/>
          <w:lang w:val="en-GB"/>
        </w:rPr>
        <w:t xml:space="preserve">และ </w:t>
      </w:r>
      <w:r w:rsidR="00440108" w:rsidRPr="00872615">
        <w:rPr>
          <w:rFonts w:ascii="Browallia New" w:hAnsi="Browallia New" w:cs="Browallia New"/>
          <w:sz w:val="28"/>
          <w:szCs w:val="28"/>
        </w:rPr>
        <w:t>2</w:t>
      </w:r>
      <w:r w:rsidR="00050EF7" w:rsidRPr="00872615">
        <w:rPr>
          <w:rFonts w:ascii="Browallia New" w:hAnsi="Browallia New" w:cs="Browallia New"/>
          <w:sz w:val="28"/>
          <w:szCs w:val="28"/>
        </w:rPr>
        <w:t>0</w:t>
      </w:r>
      <w:r w:rsidR="00B6276D" w:rsidRPr="00A11E1B">
        <w:rPr>
          <w:rFonts w:ascii="Browallia New" w:hAnsi="Browallia New" w:cs="Browallia New"/>
          <w:sz w:val="28"/>
          <w:szCs w:val="28"/>
          <w:lang w:val="en-GB"/>
        </w:rPr>
        <w:t xml:space="preserve"> </w:t>
      </w:r>
      <w:r w:rsidR="0058437F" w:rsidRPr="00A11E1B">
        <w:rPr>
          <w:rFonts w:ascii="Browallia New" w:hAnsi="Browallia New" w:cs="Browallia New" w:hint="cs"/>
          <w:sz w:val="28"/>
          <w:szCs w:val="28"/>
          <w:cs/>
          <w:lang w:val="en-GB"/>
        </w:rPr>
        <w:t>โดย</w:t>
      </w:r>
      <w:r w:rsidRPr="00633DF6">
        <w:rPr>
          <w:rFonts w:ascii="Browallia New" w:hAnsi="Browallia New" w:cs="Browallia New" w:hint="cs"/>
          <w:sz w:val="28"/>
          <w:szCs w:val="28"/>
          <w:cs/>
        </w:rPr>
        <w:t>บริษัทมีวงเงินกู้และอัตราดอกเบี้ยที่เกี่ยวข้องดังนี้</w:t>
      </w:r>
    </w:p>
    <w:p w14:paraId="4D49822B" w14:textId="77777777" w:rsidR="0016669C" w:rsidRPr="00633DF6" w:rsidRDefault="0016669C"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tbl>
      <w:tblPr>
        <w:tblW w:w="9027" w:type="dxa"/>
        <w:tblInd w:w="288" w:type="dxa"/>
        <w:tblLayout w:type="fixed"/>
        <w:tblLook w:val="0000" w:firstRow="0" w:lastRow="0" w:firstColumn="0" w:lastColumn="0" w:noHBand="0" w:noVBand="0"/>
      </w:tblPr>
      <w:tblGrid>
        <w:gridCol w:w="3582"/>
        <w:gridCol w:w="1134"/>
        <w:gridCol w:w="270"/>
        <w:gridCol w:w="1148"/>
        <w:gridCol w:w="270"/>
        <w:gridCol w:w="1149"/>
        <w:gridCol w:w="270"/>
        <w:gridCol w:w="1204"/>
      </w:tblGrid>
      <w:tr w:rsidR="0058354F" w:rsidRPr="00776E03" w14:paraId="05C525BF" w14:textId="77777777" w:rsidTr="00C07995">
        <w:trPr>
          <w:tblHeader/>
        </w:trPr>
        <w:tc>
          <w:tcPr>
            <w:tcW w:w="3582" w:type="dxa"/>
          </w:tcPr>
          <w:p w14:paraId="153EC5D1"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45" w:type="dxa"/>
            <w:gridSpan w:val="7"/>
          </w:tcPr>
          <w:p w14:paraId="2437A517" w14:textId="77777777" w:rsidR="0058354F" w:rsidRPr="00776E03" w:rsidRDefault="0058354F" w:rsidP="00C53F8E">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776E03">
              <w:rPr>
                <w:rFonts w:ascii="Browallia New" w:hAnsi="Browallia New" w:cs="Browallia New"/>
                <w:sz w:val="28"/>
                <w:szCs w:val="28"/>
                <w:cs/>
              </w:rPr>
              <w:t>พันบาท)</w:t>
            </w:r>
          </w:p>
        </w:tc>
      </w:tr>
      <w:tr w:rsidR="0058354F" w:rsidRPr="00776E03" w14:paraId="52DA8694" w14:textId="77777777" w:rsidTr="00C07995">
        <w:trPr>
          <w:tblHeader/>
        </w:trPr>
        <w:tc>
          <w:tcPr>
            <w:tcW w:w="3582" w:type="dxa"/>
          </w:tcPr>
          <w:p w14:paraId="7745C150"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4A160B5B"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4ABE6E1C"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3" w:type="dxa"/>
            <w:gridSpan w:val="3"/>
            <w:tcBorders>
              <w:bottom w:val="single" w:sz="4" w:space="0" w:color="auto"/>
            </w:tcBorders>
          </w:tcPr>
          <w:p w14:paraId="06931007"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16669C" w:rsidRPr="00776E03" w14:paraId="1321FB4B" w14:textId="77777777" w:rsidTr="00C07995">
        <w:trPr>
          <w:tblHeader/>
        </w:trPr>
        <w:tc>
          <w:tcPr>
            <w:tcW w:w="3582" w:type="dxa"/>
          </w:tcPr>
          <w:p w14:paraId="2469B1C9" w14:textId="77777777" w:rsidR="0016669C" w:rsidRPr="00776E03" w:rsidRDefault="0016669C" w:rsidP="0016669C">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05D63394" w14:textId="0BEC7C3A" w:rsidR="0016669C" w:rsidRPr="00776E03"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70" w:type="dxa"/>
            <w:tcBorders>
              <w:top w:val="single" w:sz="4" w:space="0" w:color="auto"/>
            </w:tcBorders>
          </w:tcPr>
          <w:p w14:paraId="05857A27" w14:textId="77777777" w:rsidR="0016669C" w:rsidRPr="00776E03" w:rsidRDefault="0016669C" w:rsidP="0016669C">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6CABE549" w14:textId="0A6682D5" w:rsidR="0016669C" w:rsidRPr="00776E03"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c>
          <w:tcPr>
            <w:tcW w:w="270" w:type="dxa"/>
          </w:tcPr>
          <w:p w14:paraId="1988076D" w14:textId="77777777" w:rsidR="0016669C" w:rsidRPr="00776E03" w:rsidRDefault="0016669C" w:rsidP="0016669C">
            <w:pPr>
              <w:spacing w:line="240" w:lineRule="auto"/>
              <w:ind w:left="-108" w:right="-145"/>
              <w:jc w:val="center"/>
              <w:rPr>
                <w:rFonts w:ascii="Browallia New" w:hAnsi="Browallia New" w:cs="Browallia New"/>
                <w:sz w:val="28"/>
                <w:szCs w:val="28"/>
              </w:rPr>
            </w:pPr>
          </w:p>
        </w:tc>
        <w:tc>
          <w:tcPr>
            <w:tcW w:w="1149" w:type="dxa"/>
            <w:tcBorders>
              <w:top w:val="single" w:sz="4" w:space="0" w:color="auto"/>
              <w:bottom w:val="single" w:sz="4" w:space="0" w:color="auto"/>
            </w:tcBorders>
          </w:tcPr>
          <w:p w14:paraId="12919546" w14:textId="70EB341D" w:rsidR="0016669C" w:rsidRPr="00776E03"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70" w:type="dxa"/>
            <w:tcBorders>
              <w:top w:val="single" w:sz="4" w:space="0" w:color="auto"/>
            </w:tcBorders>
          </w:tcPr>
          <w:p w14:paraId="76186C81" w14:textId="77777777" w:rsidR="0016669C" w:rsidRPr="00776E03" w:rsidRDefault="0016669C" w:rsidP="0016669C">
            <w:pPr>
              <w:spacing w:line="240" w:lineRule="auto"/>
              <w:ind w:left="-108" w:right="-145"/>
              <w:jc w:val="center"/>
              <w:rPr>
                <w:rFonts w:ascii="Browallia New" w:hAnsi="Browallia New" w:cs="Browallia New"/>
                <w:sz w:val="28"/>
                <w:szCs w:val="28"/>
                <w:lang w:val="en-GB"/>
              </w:rPr>
            </w:pPr>
          </w:p>
        </w:tc>
        <w:tc>
          <w:tcPr>
            <w:tcW w:w="1204" w:type="dxa"/>
            <w:tcBorders>
              <w:top w:val="single" w:sz="4" w:space="0" w:color="auto"/>
              <w:bottom w:val="single" w:sz="4" w:space="0" w:color="auto"/>
            </w:tcBorders>
          </w:tcPr>
          <w:p w14:paraId="2207750B" w14:textId="1E0BCB08" w:rsidR="0016669C" w:rsidRPr="00776E03"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r>
      <w:tr w:rsidR="0058354F" w:rsidRPr="00776E03" w14:paraId="2860B1FD" w14:textId="77777777" w:rsidTr="00C07995">
        <w:trPr>
          <w:trHeight w:val="143"/>
        </w:trPr>
        <w:tc>
          <w:tcPr>
            <w:tcW w:w="3582" w:type="dxa"/>
          </w:tcPr>
          <w:p w14:paraId="19B22CFD" w14:textId="77777777" w:rsidR="0058354F" w:rsidRPr="00776E03" w:rsidRDefault="0058354F" w:rsidP="00C53F8E">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637496FD"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AD140C7"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8AED61B"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6588C0D"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9" w:type="dxa"/>
            <w:tcBorders>
              <w:top w:val="single" w:sz="4" w:space="0" w:color="auto"/>
            </w:tcBorders>
          </w:tcPr>
          <w:p w14:paraId="0E0171B8"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8744CA6"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4" w:type="dxa"/>
            <w:tcBorders>
              <w:top w:val="single" w:sz="4" w:space="0" w:color="auto"/>
            </w:tcBorders>
          </w:tcPr>
          <w:p w14:paraId="50AD6DF8"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8354F" w:rsidRPr="00776E03" w14:paraId="47414EF7" w14:textId="77777777" w:rsidTr="00C07995">
        <w:trPr>
          <w:trHeight w:val="323"/>
        </w:trPr>
        <w:tc>
          <w:tcPr>
            <w:tcW w:w="3582" w:type="dxa"/>
          </w:tcPr>
          <w:p w14:paraId="20990A28" w14:textId="77777777" w:rsidR="0058354F" w:rsidRPr="00633DF6" w:rsidRDefault="0058354F" w:rsidP="00C53F8E">
            <w:pPr>
              <w:jc w:val="both"/>
              <w:rPr>
                <w:rFonts w:ascii="Browallia New" w:hAnsi="Browallia New" w:cs="Browallia New"/>
                <w:sz w:val="28"/>
                <w:szCs w:val="28"/>
                <w:cs/>
                <w:lang w:val="en-GB"/>
              </w:rPr>
            </w:pPr>
            <w:r w:rsidRPr="00633DF6">
              <w:rPr>
                <w:rFonts w:ascii="Browallia New" w:hAnsi="Browallia New" w:cs="Browallia New"/>
                <w:sz w:val="28"/>
                <w:szCs w:val="28"/>
                <w:u w:val="single"/>
                <w:cs/>
              </w:rPr>
              <w:t>เงินเบิกเกินบัญชี</w:t>
            </w:r>
          </w:p>
        </w:tc>
        <w:tc>
          <w:tcPr>
            <w:tcW w:w="1134" w:type="dxa"/>
            <w:shd w:val="clear" w:color="auto" w:fill="auto"/>
          </w:tcPr>
          <w:p w14:paraId="2A2772CE"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466C0D3F"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3A44FD82"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03BE32FB"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9" w:type="dxa"/>
          </w:tcPr>
          <w:p w14:paraId="32B676FD" w14:textId="77777777" w:rsidR="0058354F" w:rsidRPr="00633DF6" w:rsidRDefault="0058354F" w:rsidP="00C53F8E">
            <w:pPr>
              <w:pStyle w:val="acctfourfigures"/>
              <w:tabs>
                <w:tab w:val="clear" w:pos="765"/>
              </w:tabs>
              <w:spacing w:line="240" w:lineRule="auto"/>
              <w:ind w:left="-117"/>
              <w:jc w:val="center"/>
              <w:rPr>
                <w:rFonts w:ascii="Browallia New" w:hAnsi="Browallia New" w:cs="Browallia New"/>
                <w:sz w:val="28"/>
                <w:szCs w:val="28"/>
              </w:rPr>
            </w:pPr>
          </w:p>
        </w:tc>
        <w:tc>
          <w:tcPr>
            <w:tcW w:w="270" w:type="dxa"/>
          </w:tcPr>
          <w:p w14:paraId="1CFF9D68"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204" w:type="dxa"/>
          </w:tcPr>
          <w:p w14:paraId="15465BED"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r>
      <w:tr w:rsidR="0016669C" w:rsidRPr="00776E03" w14:paraId="1C9F87B4" w14:textId="77777777" w:rsidTr="00C07995">
        <w:tc>
          <w:tcPr>
            <w:tcW w:w="3582" w:type="dxa"/>
          </w:tcPr>
          <w:p w14:paraId="2F7F3897" w14:textId="77777777" w:rsidR="0016669C" w:rsidRPr="00C030EB" w:rsidRDefault="0016669C" w:rsidP="0016669C">
            <w:pPr>
              <w:jc w:val="thaiDistribute"/>
              <w:rPr>
                <w:rFonts w:ascii="Browallia New" w:hAnsi="Browallia New" w:cs="Browallia New"/>
                <w:sz w:val="28"/>
                <w:szCs w:val="28"/>
                <w:cs/>
              </w:rPr>
            </w:pPr>
            <w:r w:rsidRPr="00C030EB">
              <w:rPr>
                <w:rFonts w:ascii="Browallia New" w:hAnsi="Browallia New" w:cs="Browallia New"/>
                <w:sz w:val="28"/>
                <w:szCs w:val="28"/>
                <w:cs/>
              </w:rPr>
              <w:t>วงเงินใช้ไป</w:t>
            </w:r>
          </w:p>
        </w:tc>
        <w:tc>
          <w:tcPr>
            <w:tcW w:w="1134" w:type="dxa"/>
            <w:shd w:val="clear" w:color="auto" w:fill="auto"/>
          </w:tcPr>
          <w:p w14:paraId="3EAAD10C" w14:textId="449ED3BD" w:rsidR="0016669C" w:rsidRPr="00347C3B" w:rsidRDefault="00EF5DE7" w:rsidP="0016669C">
            <w:pPr>
              <w:pStyle w:val="acctfourfigures"/>
              <w:tabs>
                <w:tab w:val="clear" w:pos="765"/>
              </w:tabs>
              <w:spacing w:line="240" w:lineRule="auto"/>
              <w:ind w:left="-117"/>
              <w:jc w:val="right"/>
              <w:rPr>
                <w:rFonts w:ascii="Browallia New" w:hAnsi="Browallia New" w:cs="Browallia New"/>
                <w:sz w:val="28"/>
                <w:szCs w:val="28"/>
                <w:lang w:val="en-US" w:bidi="th-TH"/>
              </w:rPr>
            </w:pPr>
            <w:r w:rsidRPr="00EE3FDE">
              <w:rPr>
                <w:rFonts w:ascii="Browallia New" w:hAnsi="Browallia New" w:cs="Browallia New"/>
                <w:sz w:val="28"/>
                <w:szCs w:val="28"/>
                <w:lang w:val="en-US" w:bidi="th-TH"/>
              </w:rPr>
              <w:t>73,178</w:t>
            </w:r>
          </w:p>
        </w:tc>
        <w:tc>
          <w:tcPr>
            <w:tcW w:w="270" w:type="dxa"/>
          </w:tcPr>
          <w:p w14:paraId="3A228B2F" w14:textId="77777777" w:rsidR="0016669C" w:rsidRPr="00C030EB"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Pr>
          <w:p w14:paraId="5A424B09" w14:textId="34A4B324" w:rsidR="0016669C" w:rsidRPr="00C030EB"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B426F3">
              <w:rPr>
                <w:rFonts w:ascii="Browallia New" w:hAnsi="Browallia New" w:cs="Browallia New"/>
                <w:sz w:val="28"/>
                <w:szCs w:val="28"/>
                <w:lang w:val="en-US"/>
              </w:rPr>
              <w:t>60,208</w:t>
            </w:r>
          </w:p>
        </w:tc>
        <w:tc>
          <w:tcPr>
            <w:tcW w:w="270" w:type="dxa"/>
          </w:tcPr>
          <w:p w14:paraId="3C45849E" w14:textId="77777777" w:rsidR="0016669C" w:rsidRPr="00C030EB"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tcPr>
          <w:p w14:paraId="51FD6DE6" w14:textId="7A00F675" w:rsidR="0016669C" w:rsidRPr="00347C3B" w:rsidRDefault="00CB4B8A" w:rsidP="0016669C">
            <w:pPr>
              <w:pStyle w:val="acctfourfigures"/>
              <w:tabs>
                <w:tab w:val="clear" w:pos="765"/>
              </w:tabs>
              <w:spacing w:line="240" w:lineRule="auto"/>
              <w:ind w:left="-117"/>
              <w:jc w:val="right"/>
              <w:rPr>
                <w:rFonts w:ascii="Browallia New" w:hAnsi="Browallia New" w:cs="Browallia New"/>
                <w:sz w:val="28"/>
                <w:szCs w:val="28"/>
                <w:cs/>
                <w:lang w:val="en-US" w:bidi="th-TH"/>
              </w:rPr>
            </w:pPr>
            <w:r w:rsidRPr="00EE3FDE">
              <w:rPr>
                <w:rFonts w:ascii="Browallia New" w:hAnsi="Browallia New" w:cs="Browallia New"/>
                <w:sz w:val="28"/>
                <w:szCs w:val="28"/>
                <w:lang w:val="en-US" w:bidi="th-TH"/>
              </w:rPr>
              <w:t>21,564</w:t>
            </w:r>
          </w:p>
        </w:tc>
        <w:tc>
          <w:tcPr>
            <w:tcW w:w="270" w:type="dxa"/>
          </w:tcPr>
          <w:p w14:paraId="026DFBDB" w14:textId="77777777" w:rsidR="0016669C" w:rsidRPr="00C030EB"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204" w:type="dxa"/>
          </w:tcPr>
          <w:p w14:paraId="5063B83B" w14:textId="40213D00" w:rsidR="0016669C" w:rsidRPr="00C030EB" w:rsidRDefault="0016669C" w:rsidP="0016669C">
            <w:pPr>
              <w:pStyle w:val="acctfourfigures"/>
              <w:tabs>
                <w:tab w:val="clear" w:pos="765"/>
              </w:tabs>
              <w:spacing w:line="240" w:lineRule="auto"/>
              <w:ind w:left="-117"/>
              <w:jc w:val="right"/>
              <w:rPr>
                <w:rFonts w:ascii="Browallia New" w:hAnsi="Browallia New" w:cs="Browallia New"/>
                <w:sz w:val="28"/>
                <w:szCs w:val="28"/>
                <w:cs/>
                <w:lang w:val="en-US" w:bidi="th-TH"/>
              </w:rPr>
            </w:pPr>
            <w:r w:rsidRPr="00E8452F">
              <w:rPr>
                <w:rFonts w:ascii="Browallia New" w:hAnsi="Browallia New" w:cs="Browallia New"/>
                <w:sz w:val="28"/>
                <w:szCs w:val="28"/>
              </w:rPr>
              <w:t>22,427</w:t>
            </w:r>
          </w:p>
        </w:tc>
      </w:tr>
      <w:tr w:rsidR="0016669C" w:rsidRPr="00776E03" w14:paraId="2D570DA5" w14:textId="77777777" w:rsidTr="00C07995">
        <w:tc>
          <w:tcPr>
            <w:tcW w:w="3582" w:type="dxa"/>
          </w:tcPr>
          <w:p w14:paraId="2F25CDD2" w14:textId="77777777" w:rsidR="0016669C" w:rsidRPr="00633DF6" w:rsidRDefault="0016669C" w:rsidP="0016669C">
            <w:pPr>
              <w:jc w:val="thaiDistribute"/>
              <w:rPr>
                <w:rFonts w:ascii="Browallia New" w:hAnsi="Browallia New" w:cs="Browallia New"/>
                <w:sz w:val="28"/>
                <w:szCs w:val="28"/>
              </w:rPr>
            </w:pPr>
            <w:r w:rsidRPr="00633DF6">
              <w:rPr>
                <w:rFonts w:ascii="Browallia New" w:hAnsi="Browallia New" w:cs="Browallia New"/>
                <w:sz w:val="28"/>
                <w:szCs w:val="28"/>
                <w:cs/>
              </w:rPr>
              <w:t xml:space="preserve">อัตราดอกเบี้ยสำหรับวงเงินปกติ </w:t>
            </w:r>
          </w:p>
          <w:p w14:paraId="5855CB6D" w14:textId="77777777" w:rsidR="0016669C" w:rsidRPr="00633DF6" w:rsidRDefault="0016669C" w:rsidP="0016669C">
            <w:pPr>
              <w:ind w:left="318"/>
              <w:jc w:val="thaiDistribute"/>
              <w:rPr>
                <w:rFonts w:ascii="Browallia New" w:hAnsi="Browallia New" w:cs="Browallia New"/>
                <w:sz w:val="28"/>
                <w:szCs w:val="28"/>
              </w:rPr>
            </w:pPr>
            <w:r w:rsidRPr="00633DF6">
              <w:rPr>
                <w:rFonts w:ascii="Browallia New" w:hAnsi="Browallia New" w:cs="Browallia New"/>
                <w:sz w:val="28"/>
                <w:szCs w:val="28"/>
                <w:cs/>
              </w:rPr>
              <w:t>(ร้อยละต่อปี)</w:t>
            </w:r>
          </w:p>
        </w:tc>
        <w:tc>
          <w:tcPr>
            <w:tcW w:w="1134" w:type="dxa"/>
            <w:shd w:val="clear" w:color="auto" w:fill="auto"/>
            <w:vAlign w:val="bottom"/>
          </w:tcPr>
          <w:p w14:paraId="6E6A0224" w14:textId="3A2212FE" w:rsidR="0016669C" w:rsidRPr="001841EF" w:rsidRDefault="00C1136D" w:rsidP="0016669C">
            <w:pPr>
              <w:pStyle w:val="acctfourfigures"/>
              <w:tabs>
                <w:tab w:val="clear" w:pos="765"/>
              </w:tabs>
              <w:spacing w:line="240" w:lineRule="auto"/>
              <w:ind w:left="-117"/>
              <w:jc w:val="right"/>
              <w:rPr>
                <w:rFonts w:ascii="Browallia New" w:hAnsi="Browallia New" w:cs="Browallia New"/>
                <w:sz w:val="28"/>
                <w:szCs w:val="28"/>
                <w:lang w:val="en-US" w:bidi="th-TH"/>
              </w:rPr>
            </w:pPr>
            <w:r w:rsidRPr="007F438F">
              <w:rPr>
                <w:rFonts w:ascii="Browallia New" w:hAnsi="Browallia New" w:cs="Browallia New"/>
                <w:sz w:val="28"/>
                <w:szCs w:val="28"/>
                <w:lang w:val="en-US"/>
              </w:rPr>
              <w:t>MOR</w:t>
            </w:r>
          </w:p>
        </w:tc>
        <w:tc>
          <w:tcPr>
            <w:tcW w:w="270" w:type="dxa"/>
            <w:vAlign w:val="bottom"/>
          </w:tcPr>
          <w:p w14:paraId="73E10E58"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vAlign w:val="bottom"/>
          </w:tcPr>
          <w:p w14:paraId="1BF03C22" w14:textId="3C07DC9C"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1841EF">
              <w:rPr>
                <w:rFonts w:ascii="Browallia New" w:hAnsi="Browallia New" w:cs="Browallia New"/>
                <w:sz w:val="28"/>
                <w:szCs w:val="28"/>
                <w:lang w:val="en-US"/>
              </w:rPr>
              <w:t>MOR</w:t>
            </w:r>
          </w:p>
        </w:tc>
        <w:tc>
          <w:tcPr>
            <w:tcW w:w="270" w:type="dxa"/>
            <w:vAlign w:val="bottom"/>
          </w:tcPr>
          <w:p w14:paraId="6A3FA90F"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vAlign w:val="bottom"/>
          </w:tcPr>
          <w:p w14:paraId="274593F2" w14:textId="1C6063A2" w:rsidR="0016669C" w:rsidRPr="00E8452F" w:rsidRDefault="00CF3B0D" w:rsidP="0016669C">
            <w:pPr>
              <w:pStyle w:val="acctfourfigures"/>
              <w:tabs>
                <w:tab w:val="clear" w:pos="765"/>
              </w:tabs>
              <w:spacing w:line="240" w:lineRule="auto"/>
              <w:ind w:left="-117"/>
              <w:jc w:val="right"/>
              <w:rPr>
                <w:rFonts w:ascii="Browallia New" w:hAnsi="Browallia New" w:cs="Browallia New"/>
                <w:sz w:val="28"/>
                <w:szCs w:val="28"/>
                <w:lang w:val="en-US"/>
              </w:rPr>
            </w:pPr>
            <w:r w:rsidRPr="00CF3B0D">
              <w:rPr>
                <w:rFonts w:ascii="Browallia New" w:hAnsi="Browallia New" w:cs="Browallia New"/>
                <w:sz w:val="28"/>
                <w:szCs w:val="28"/>
                <w:lang w:val="en-US"/>
              </w:rPr>
              <w:t>MOR</w:t>
            </w:r>
          </w:p>
        </w:tc>
        <w:tc>
          <w:tcPr>
            <w:tcW w:w="270" w:type="dxa"/>
            <w:vAlign w:val="bottom"/>
          </w:tcPr>
          <w:p w14:paraId="3349692E"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204" w:type="dxa"/>
            <w:vAlign w:val="bottom"/>
          </w:tcPr>
          <w:p w14:paraId="2254E161" w14:textId="69441ADE"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MOR</w:t>
            </w:r>
          </w:p>
        </w:tc>
      </w:tr>
      <w:tr w:rsidR="0016669C" w:rsidRPr="00776E03" w14:paraId="793490C7" w14:textId="77777777">
        <w:tc>
          <w:tcPr>
            <w:tcW w:w="3582" w:type="dxa"/>
          </w:tcPr>
          <w:p w14:paraId="6EAC8746" w14:textId="70A31E12" w:rsidR="0016669C" w:rsidRPr="00633DF6" w:rsidRDefault="0016669C" w:rsidP="0016669C">
            <w:pPr>
              <w:jc w:val="thaiDistribute"/>
              <w:rPr>
                <w:rFonts w:ascii="Browallia New" w:hAnsi="Browallia New" w:cs="Browallia New"/>
                <w:sz w:val="28"/>
                <w:szCs w:val="28"/>
                <w:cs/>
              </w:rPr>
            </w:pPr>
          </w:p>
        </w:tc>
        <w:tc>
          <w:tcPr>
            <w:tcW w:w="1134" w:type="dxa"/>
            <w:shd w:val="clear" w:color="auto" w:fill="auto"/>
          </w:tcPr>
          <w:p w14:paraId="6BCE7885" w14:textId="77777777" w:rsidR="0016669C" w:rsidRPr="001841EF"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6AF27C54"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vAlign w:val="bottom"/>
          </w:tcPr>
          <w:p w14:paraId="73987FA6" w14:textId="77777777"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3C65FB1E"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vAlign w:val="bottom"/>
          </w:tcPr>
          <w:p w14:paraId="2F5F7276" w14:textId="77777777" w:rsidR="0016669C" w:rsidRPr="00E8452F"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7BB6D40F"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204" w:type="dxa"/>
            <w:vAlign w:val="bottom"/>
          </w:tcPr>
          <w:p w14:paraId="2FF23052" w14:textId="77777777"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p>
        </w:tc>
      </w:tr>
      <w:tr w:rsidR="0016669C" w:rsidRPr="00776E03" w14:paraId="03B0D063" w14:textId="77777777" w:rsidTr="00C07995">
        <w:tc>
          <w:tcPr>
            <w:tcW w:w="3582" w:type="dxa"/>
          </w:tcPr>
          <w:p w14:paraId="7FB350C0" w14:textId="77777777" w:rsidR="0016669C" w:rsidRPr="00633DF6" w:rsidRDefault="0016669C" w:rsidP="0016669C">
            <w:pPr>
              <w:jc w:val="thaiDistribute"/>
              <w:rPr>
                <w:rFonts w:ascii="Browallia New" w:hAnsi="Browallia New" w:cs="Browallia New"/>
                <w:sz w:val="28"/>
                <w:szCs w:val="28"/>
              </w:rPr>
            </w:pPr>
            <w:r w:rsidRPr="00633DF6">
              <w:rPr>
                <w:rFonts w:ascii="Browallia New" w:hAnsi="Browallia New" w:cs="Browallia New"/>
                <w:sz w:val="28"/>
                <w:szCs w:val="28"/>
                <w:u w:val="single"/>
                <w:cs/>
              </w:rPr>
              <w:t>ตั๋วสัญญาใช้เงิน</w:t>
            </w:r>
          </w:p>
        </w:tc>
        <w:tc>
          <w:tcPr>
            <w:tcW w:w="1134" w:type="dxa"/>
            <w:shd w:val="clear" w:color="auto" w:fill="auto"/>
          </w:tcPr>
          <w:p w14:paraId="1D2DBF7A" w14:textId="77777777" w:rsidR="0016669C" w:rsidRPr="001841EF"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F176A2E"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0517620" w14:textId="77777777"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102D7694"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3B2AD426" w14:textId="77777777" w:rsidR="0016669C" w:rsidRPr="00E8452F"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5197B1C"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6D94E20C" w14:textId="77777777"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p>
        </w:tc>
      </w:tr>
      <w:tr w:rsidR="0016669C" w:rsidRPr="00776E03" w14:paraId="0ACCE211" w14:textId="77777777" w:rsidTr="00C07995">
        <w:tc>
          <w:tcPr>
            <w:tcW w:w="3582" w:type="dxa"/>
          </w:tcPr>
          <w:p w14:paraId="31371A57" w14:textId="77777777" w:rsidR="0016669C" w:rsidRPr="00633DF6" w:rsidRDefault="0016669C" w:rsidP="0016669C">
            <w:pPr>
              <w:jc w:val="thaiDistribute"/>
              <w:rPr>
                <w:rFonts w:ascii="Browallia New" w:hAnsi="Browallia New" w:cs="Browallia New"/>
                <w:sz w:val="28"/>
                <w:szCs w:val="28"/>
              </w:rPr>
            </w:pPr>
            <w:r w:rsidRPr="00633DF6">
              <w:rPr>
                <w:rFonts w:ascii="Browallia New" w:hAnsi="Browallia New" w:cs="Browallia New" w:hint="cs"/>
                <w:sz w:val="28"/>
                <w:szCs w:val="28"/>
                <w:cs/>
              </w:rPr>
              <w:t>วงเงินใช้ไป</w:t>
            </w:r>
          </w:p>
        </w:tc>
        <w:tc>
          <w:tcPr>
            <w:tcW w:w="1134" w:type="dxa"/>
            <w:shd w:val="clear" w:color="auto" w:fill="auto"/>
          </w:tcPr>
          <w:p w14:paraId="29FA542C" w14:textId="1C7FE3F1" w:rsidR="0016669C" w:rsidRPr="00347C3B" w:rsidRDefault="00AE41EE" w:rsidP="0016669C">
            <w:pPr>
              <w:pStyle w:val="acctfourfigures"/>
              <w:tabs>
                <w:tab w:val="clear" w:pos="765"/>
              </w:tabs>
              <w:spacing w:line="240" w:lineRule="auto"/>
              <w:ind w:left="-117"/>
              <w:jc w:val="right"/>
              <w:rPr>
                <w:rFonts w:ascii="Browallia New" w:hAnsi="Browallia New" w:cs="Browallia New"/>
                <w:sz w:val="28"/>
                <w:szCs w:val="28"/>
                <w:lang w:val="en-US"/>
              </w:rPr>
            </w:pPr>
            <w:r w:rsidRPr="00EE3FDE">
              <w:rPr>
                <w:rFonts w:ascii="Browallia New" w:hAnsi="Browallia New" w:cs="Browallia New"/>
                <w:sz w:val="28"/>
                <w:szCs w:val="28"/>
                <w:lang w:val="en-US"/>
              </w:rPr>
              <w:t>857,500</w:t>
            </w:r>
          </w:p>
        </w:tc>
        <w:tc>
          <w:tcPr>
            <w:tcW w:w="270" w:type="dxa"/>
          </w:tcPr>
          <w:p w14:paraId="037BEA4A"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3D7C53E" w14:textId="287A4C03"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347C3B">
              <w:rPr>
                <w:rFonts w:ascii="Browallia New" w:hAnsi="Browallia New" w:cs="Browallia New"/>
                <w:sz w:val="28"/>
                <w:szCs w:val="28"/>
                <w:lang w:val="en-US"/>
              </w:rPr>
              <w:t>770,000</w:t>
            </w:r>
          </w:p>
        </w:tc>
        <w:tc>
          <w:tcPr>
            <w:tcW w:w="270" w:type="dxa"/>
          </w:tcPr>
          <w:p w14:paraId="47B6A361"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44A6A17F" w14:textId="709AC04D" w:rsidR="0016669C" w:rsidRPr="00E8452F" w:rsidRDefault="00A929C4" w:rsidP="0016669C">
            <w:pPr>
              <w:pStyle w:val="acctfourfigures"/>
              <w:tabs>
                <w:tab w:val="clear" w:pos="765"/>
              </w:tabs>
              <w:spacing w:line="240" w:lineRule="auto"/>
              <w:ind w:left="-117"/>
              <w:jc w:val="right"/>
              <w:rPr>
                <w:rFonts w:ascii="Browallia New" w:hAnsi="Browallia New" w:cs="Browallia New"/>
                <w:sz w:val="28"/>
                <w:szCs w:val="28"/>
                <w:lang w:val="en-US"/>
              </w:rPr>
            </w:pPr>
            <w:r w:rsidRPr="00EE3FDE">
              <w:rPr>
                <w:rFonts w:ascii="Browallia New" w:hAnsi="Browallia New" w:cs="Browallia New"/>
                <w:sz w:val="28"/>
                <w:szCs w:val="28"/>
                <w:lang w:val="en-US"/>
              </w:rPr>
              <w:t>350,000</w:t>
            </w:r>
          </w:p>
        </w:tc>
        <w:tc>
          <w:tcPr>
            <w:tcW w:w="270" w:type="dxa"/>
          </w:tcPr>
          <w:p w14:paraId="478E5622"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3A8B3DC1" w14:textId="2D5AD08D"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350,000</w:t>
            </w:r>
          </w:p>
        </w:tc>
      </w:tr>
      <w:tr w:rsidR="0016669C" w:rsidRPr="00776E03" w14:paraId="203F60C5" w14:textId="77777777" w:rsidTr="00C07995">
        <w:tc>
          <w:tcPr>
            <w:tcW w:w="3582" w:type="dxa"/>
          </w:tcPr>
          <w:p w14:paraId="3D163D63" w14:textId="602CB4D9" w:rsidR="0016669C" w:rsidRPr="00633DF6" w:rsidRDefault="0016669C" w:rsidP="0016669C">
            <w:pPr>
              <w:jc w:val="thaiDistribute"/>
              <w:rPr>
                <w:rFonts w:ascii="Browallia New" w:hAnsi="Browallia New" w:cs="Browallia New"/>
                <w:sz w:val="28"/>
                <w:szCs w:val="28"/>
              </w:rPr>
            </w:pPr>
            <w:r>
              <w:rPr>
                <w:rFonts w:ascii="Browallia New" w:hAnsi="Browallia New" w:cs="Browallia New" w:hint="cs"/>
                <w:sz w:val="28"/>
                <w:szCs w:val="28"/>
                <w:cs/>
              </w:rPr>
              <w:t>ระยะเวลาในการชำระคืน</w:t>
            </w:r>
          </w:p>
        </w:tc>
        <w:tc>
          <w:tcPr>
            <w:tcW w:w="1134" w:type="dxa"/>
            <w:shd w:val="clear" w:color="auto" w:fill="auto"/>
          </w:tcPr>
          <w:p w14:paraId="193DC613" w14:textId="07BECB09" w:rsidR="0016669C" w:rsidRPr="007F438F" w:rsidRDefault="00C1136D" w:rsidP="0016669C">
            <w:pPr>
              <w:pStyle w:val="acctfourfigures"/>
              <w:tabs>
                <w:tab w:val="clear" w:pos="765"/>
              </w:tabs>
              <w:spacing w:line="240" w:lineRule="auto"/>
              <w:ind w:left="-117"/>
              <w:jc w:val="right"/>
              <w:rPr>
                <w:rFonts w:ascii="Browallia New" w:hAnsi="Browallia New" w:cs="Browallia New"/>
                <w:sz w:val="28"/>
                <w:szCs w:val="28"/>
                <w:lang w:val="en-US"/>
              </w:rPr>
            </w:pPr>
            <w:r w:rsidRPr="007F438F">
              <w:rPr>
                <w:rFonts w:ascii="Browallia New" w:hAnsi="Browallia New" w:cs="Browallia New"/>
                <w:sz w:val="28"/>
                <w:szCs w:val="28"/>
                <w:lang w:val="en-US"/>
              </w:rPr>
              <w:t xml:space="preserve">3 - 12 </w:t>
            </w:r>
            <w:r w:rsidRPr="007F438F">
              <w:rPr>
                <w:rFonts w:ascii="Browallia New" w:hAnsi="Browallia New" w:cs="Browallia New" w:hint="cs"/>
                <w:sz w:val="28"/>
                <w:szCs w:val="28"/>
                <w:cs/>
              </w:rPr>
              <w:t>เดือน</w:t>
            </w:r>
          </w:p>
        </w:tc>
        <w:tc>
          <w:tcPr>
            <w:tcW w:w="270" w:type="dxa"/>
          </w:tcPr>
          <w:p w14:paraId="71E488D6"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676273F3" w14:textId="12DFEABB"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1841EF">
              <w:rPr>
                <w:rFonts w:ascii="Browallia New" w:hAnsi="Browallia New" w:cs="Browallia New"/>
                <w:sz w:val="28"/>
                <w:szCs w:val="28"/>
                <w:lang w:val="en-US"/>
              </w:rPr>
              <w:t xml:space="preserve">3 - 12 </w:t>
            </w:r>
            <w:r w:rsidRPr="001841EF">
              <w:rPr>
                <w:rFonts w:ascii="Browallia New" w:hAnsi="Browallia New" w:cs="Browallia New" w:hint="cs"/>
                <w:sz w:val="28"/>
                <w:szCs w:val="28"/>
                <w:cs/>
              </w:rPr>
              <w:t>เดือน</w:t>
            </w:r>
          </w:p>
        </w:tc>
        <w:tc>
          <w:tcPr>
            <w:tcW w:w="270" w:type="dxa"/>
          </w:tcPr>
          <w:p w14:paraId="47071502"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75BDBE7F" w14:textId="7DEE38B5" w:rsidR="0016669C" w:rsidRPr="00E8452F" w:rsidRDefault="008F7277" w:rsidP="0016669C">
            <w:pPr>
              <w:pStyle w:val="acctfourfigures"/>
              <w:tabs>
                <w:tab w:val="clear" w:pos="765"/>
              </w:tabs>
              <w:spacing w:line="240" w:lineRule="auto"/>
              <w:ind w:left="-117"/>
              <w:jc w:val="right"/>
              <w:rPr>
                <w:rFonts w:ascii="Browallia New" w:hAnsi="Browallia New" w:cs="Browallia New"/>
                <w:sz w:val="28"/>
                <w:szCs w:val="28"/>
                <w:lang w:val="en-US"/>
              </w:rPr>
            </w:pPr>
            <w:r w:rsidRPr="008F7277">
              <w:rPr>
                <w:rFonts w:ascii="Browallia New" w:hAnsi="Browallia New" w:cs="Browallia New"/>
                <w:sz w:val="28"/>
                <w:szCs w:val="28"/>
                <w:lang w:val="en-US"/>
              </w:rPr>
              <w:t xml:space="preserve">3 - 12 </w:t>
            </w:r>
            <w:r w:rsidRPr="008F7277">
              <w:rPr>
                <w:rFonts w:ascii="Browallia New" w:hAnsi="Browallia New" w:cs="Browallia New"/>
                <w:sz w:val="28"/>
                <w:szCs w:val="28"/>
                <w:cs/>
                <w:lang w:val="en-US" w:bidi="th-TH"/>
              </w:rPr>
              <w:t>เดือน</w:t>
            </w:r>
          </w:p>
        </w:tc>
        <w:tc>
          <w:tcPr>
            <w:tcW w:w="270" w:type="dxa"/>
          </w:tcPr>
          <w:p w14:paraId="0B420700" w14:textId="77777777" w:rsidR="0016669C" w:rsidRPr="00633DF6"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7F133E06" w14:textId="3C040D18" w:rsidR="0016669C" w:rsidRPr="00633DF6"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E8452F">
              <w:rPr>
                <w:rFonts w:ascii="Browallia New" w:hAnsi="Browallia New" w:cs="Browallia New"/>
                <w:sz w:val="28"/>
                <w:szCs w:val="28"/>
                <w:lang w:val="en-US"/>
              </w:rPr>
              <w:t xml:space="preserve">3 - 12 </w:t>
            </w:r>
            <w:r w:rsidRPr="00E8452F">
              <w:rPr>
                <w:rFonts w:ascii="Browallia New" w:hAnsi="Browallia New" w:cs="Browallia New" w:hint="cs"/>
                <w:sz w:val="28"/>
                <w:szCs w:val="28"/>
                <w:cs/>
              </w:rPr>
              <w:t>เดือน</w:t>
            </w:r>
          </w:p>
        </w:tc>
      </w:tr>
      <w:tr w:rsidR="0016669C" w:rsidRPr="00776E03" w14:paraId="12F2C8C9" w14:textId="77777777" w:rsidTr="00C07995">
        <w:tc>
          <w:tcPr>
            <w:tcW w:w="3582" w:type="dxa"/>
          </w:tcPr>
          <w:p w14:paraId="71096E8E" w14:textId="77777777" w:rsidR="0016669C" w:rsidRPr="00B608E9" w:rsidRDefault="0016669C" w:rsidP="0016669C">
            <w:pPr>
              <w:jc w:val="thaiDistribute"/>
              <w:rPr>
                <w:rFonts w:ascii="Browallia New" w:hAnsi="Browallia New" w:cs="Browallia New"/>
                <w:sz w:val="28"/>
                <w:szCs w:val="28"/>
              </w:rPr>
            </w:pPr>
            <w:r w:rsidRPr="00B608E9">
              <w:rPr>
                <w:rFonts w:ascii="Browallia New" w:hAnsi="Browallia New" w:cs="Browallia New"/>
                <w:sz w:val="28"/>
                <w:szCs w:val="28"/>
                <w:cs/>
              </w:rPr>
              <w:t xml:space="preserve">อัตราดอกเบี้ยสำหรับวงเงินปกติ </w:t>
            </w:r>
          </w:p>
          <w:p w14:paraId="11E32943" w14:textId="77777777" w:rsidR="0016669C" w:rsidRPr="00B608E9" w:rsidRDefault="0016669C" w:rsidP="0016669C">
            <w:pPr>
              <w:ind w:left="318"/>
              <w:jc w:val="thaiDistribute"/>
              <w:rPr>
                <w:rFonts w:ascii="Browallia New" w:hAnsi="Browallia New" w:cs="Browallia New"/>
                <w:sz w:val="28"/>
                <w:szCs w:val="28"/>
                <w:cs/>
              </w:rPr>
            </w:pPr>
            <w:r w:rsidRPr="00B608E9">
              <w:rPr>
                <w:rFonts w:ascii="Browallia New" w:hAnsi="Browallia New" w:cs="Browallia New"/>
                <w:sz w:val="28"/>
                <w:szCs w:val="28"/>
                <w:cs/>
              </w:rPr>
              <w:t>(ร้อยละต่อปี)</w:t>
            </w:r>
          </w:p>
        </w:tc>
        <w:tc>
          <w:tcPr>
            <w:tcW w:w="1134" w:type="dxa"/>
            <w:shd w:val="clear" w:color="auto" w:fill="auto"/>
          </w:tcPr>
          <w:p w14:paraId="52B2A390" w14:textId="391CBB64" w:rsidR="0016669C" w:rsidRPr="007F438F" w:rsidRDefault="005B6569" w:rsidP="0016669C">
            <w:pPr>
              <w:pStyle w:val="acctfourfigures"/>
              <w:tabs>
                <w:tab w:val="clear" w:pos="765"/>
              </w:tabs>
              <w:spacing w:line="240" w:lineRule="auto"/>
              <w:ind w:left="-117"/>
              <w:jc w:val="right"/>
              <w:rPr>
                <w:rFonts w:ascii="Browallia New" w:hAnsi="Browallia New" w:cs="Browallia New"/>
                <w:sz w:val="28"/>
                <w:szCs w:val="28"/>
                <w:lang w:val="en-US" w:bidi="th-TH"/>
              </w:rPr>
            </w:pPr>
            <w:r w:rsidRPr="007F438F">
              <w:rPr>
                <w:rFonts w:ascii="Browallia New" w:hAnsi="Browallia New" w:cs="Browallia New"/>
                <w:sz w:val="28"/>
                <w:szCs w:val="28"/>
                <w:lang w:val="en-US"/>
              </w:rPr>
              <w:t xml:space="preserve">MOR, </w:t>
            </w:r>
            <w:r w:rsidR="00C1136D" w:rsidRPr="007F438F">
              <w:rPr>
                <w:rFonts w:ascii="Browallia New" w:hAnsi="Browallia New" w:cs="Browallia New"/>
                <w:sz w:val="28"/>
                <w:szCs w:val="28"/>
                <w:lang w:val="en-US"/>
              </w:rPr>
              <w:t>MLR</w:t>
            </w:r>
            <w:r w:rsidR="00C1136D" w:rsidRPr="007F438F">
              <w:rPr>
                <w:rFonts w:ascii="Browallia New" w:hAnsi="Browallia New" w:cs="Browallia New" w:hint="cs"/>
                <w:sz w:val="28"/>
                <w:szCs w:val="28"/>
                <w:cs/>
                <w:lang w:val="en-US" w:bidi="th-TH"/>
              </w:rPr>
              <w:t xml:space="preserve">และคงที่ </w:t>
            </w:r>
            <w:r w:rsidR="00C1136D" w:rsidRPr="007F438F">
              <w:rPr>
                <w:rFonts w:ascii="Browallia New" w:hAnsi="Browallia New" w:cs="Browallia New"/>
                <w:sz w:val="28"/>
                <w:szCs w:val="28"/>
                <w:lang w:val="en-US" w:bidi="th-TH"/>
              </w:rPr>
              <w:t>2%</w:t>
            </w:r>
          </w:p>
        </w:tc>
        <w:tc>
          <w:tcPr>
            <w:tcW w:w="270" w:type="dxa"/>
          </w:tcPr>
          <w:p w14:paraId="2A39BC4E" w14:textId="77777777" w:rsidR="0016669C" w:rsidRPr="00B608E9"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E76BF0E" w14:textId="77777777" w:rsidR="00492213" w:rsidRDefault="00492213" w:rsidP="00492213">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rPr>
              <w:t xml:space="preserve">MLR </w:t>
            </w:r>
            <w:r>
              <w:rPr>
                <w:rFonts w:ascii="Browallia New" w:hAnsi="Browallia New" w:cs="Browallia New" w:hint="cs"/>
                <w:sz w:val="28"/>
                <w:szCs w:val="28"/>
                <w:cs/>
                <w:lang w:val="en-US" w:bidi="th-TH"/>
              </w:rPr>
              <w:t>และ</w:t>
            </w:r>
          </w:p>
          <w:p w14:paraId="03F9D2E2" w14:textId="3C8C6AD5" w:rsidR="0016669C" w:rsidRPr="00B608E9" w:rsidRDefault="00492213" w:rsidP="0016669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hint="cs"/>
                <w:sz w:val="28"/>
                <w:szCs w:val="28"/>
                <w:cs/>
                <w:lang w:val="en-US" w:bidi="th-TH"/>
              </w:rPr>
              <w:t xml:space="preserve">คงที่ </w:t>
            </w:r>
            <w:r>
              <w:rPr>
                <w:rFonts w:ascii="Browallia New" w:hAnsi="Browallia New" w:cs="Browallia New"/>
                <w:sz w:val="28"/>
                <w:szCs w:val="28"/>
                <w:lang w:val="en-US" w:bidi="th-TH"/>
              </w:rPr>
              <w:t>2%</w:t>
            </w:r>
          </w:p>
        </w:tc>
        <w:tc>
          <w:tcPr>
            <w:tcW w:w="270" w:type="dxa"/>
          </w:tcPr>
          <w:p w14:paraId="221BD3B6" w14:textId="77777777" w:rsidR="0016669C" w:rsidRPr="00B608E9"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2095BC05" w14:textId="1FC3C9D4" w:rsidR="0016669C" w:rsidRPr="007F438F" w:rsidRDefault="003B7DB6" w:rsidP="0016669C">
            <w:pPr>
              <w:pStyle w:val="acctfourfigures"/>
              <w:tabs>
                <w:tab w:val="clear" w:pos="765"/>
              </w:tabs>
              <w:spacing w:line="240" w:lineRule="auto"/>
              <w:ind w:left="-117"/>
              <w:jc w:val="right"/>
              <w:rPr>
                <w:rFonts w:ascii="Browallia New" w:hAnsi="Browallia New" w:cs="Browallia New"/>
                <w:sz w:val="28"/>
                <w:szCs w:val="28"/>
                <w:lang w:val="en-US" w:bidi="th-TH"/>
              </w:rPr>
            </w:pPr>
            <w:r w:rsidRPr="007F438F">
              <w:rPr>
                <w:rFonts w:ascii="Browallia New" w:hAnsi="Browallia New" w:cs="Browallia New"/>
                <w:sz w:val="28"/>
                <w:szCs w:val="28"/>
                <w:lang w:val="en-US"/>
              </w:rPr>
              <w:t xml:space="preserve">MOR, </w:t>
            </w:r>
            <w:r w:rsidR="00C1136D" w:rsidRPr="007F438F">
              <w:rPr>
                <w:rFonts w:ascii="Browallia New" w:hAnsi="Browallia New" w:cs="Browallia New"/>
                <w:sz w:val="28"/>
                <w:szCs w:val="28"/>
                <w:lang w:val="en-US"/>
              </w:rPr>
              <w:t>MLR</w:t>
            </w:r>
          </w:p>
        </w:tc>
        <w:tc>
          <w:tcPr>
            <w:tcW w:w="270" w:type="dxa"/>
          </w:tcPr>
          <w:p w14:paraId="2B5AC98F" w14:textId="77777777" w:rsidR="0016669C" w:rsidRPr="00B608E9"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13440C3B" w14:textId="77777777" w:rsidR="00492213" w:rsidRDefault="005B6698" w:rsidP="0016669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rPr>
              <w:t xml:space="preserve">MLR </w:t>
            </w:r>
            <w:r>
              <w:rPr>
                <w:rFonts w:ascii="Browallia New" w:hAnsi="Browallia New" w:cs="Browallia New" w:hint="cs"/>
                <w:sz w:val="28"/>
                <w:szCs w:val="28"/>
                <w:cs/>
                <w:lang w:val="en-US" w:bidi="th-TH"/>
              </w:rPr>
              <w:t>และ</w:t>
            </w:r>
          </w:p>
          <w:p w14:paraId="54F34033" w14:textId="2A1F7123" w:rsidR="0016669C" w:rsidRPr="009051B8" w:rsidRDefault="00492213" w:rsidP="0016669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คงที่ </w:t>
            </w:r>
            <w:r>
              <w:rPr>
                <w:rFonts w:ascii="Browallia New" w:hAnsi="Browallia New" w:cs="Browallia New"/>
                <w:sz w:val="28"/>
                <w:szCs w:val="28"/>
                <w:lang w:val="en-US" w:bidi="th-TH"/>
              </w:rPr>
              <w:t>2%</w:t>
            </w:r>
          </w:p>
        </w:tc>
      </w:tr>
    </w:tbl>
    <w:p w14:paraId="2E911E8D" w14:textId="77777777" w:rsidR="009E4C08" w:rsidRPr="001B4041" w:rsidRDefault="009E4C08"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26A5CDDC" w14:textId="31C824F1" w:rsidR="00D229F9" w:rsidRPr="00A441B3" w:rsidRDefault="004045C1"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441B3">
        <w:rPr>
          <w:rFonts w:ascii="Browallia New" w:hAnsi="Browallia New" w:cs="Browallia New"/>
          <w:b/>
          <w:bCs/>
          <w:sz w:val="28"/>
          <w:szCs w:val="28"/>
          <w:cs/>
          <w:lang w:val="en-GB"/>
        </w:rPr>
        <w:t>เจ้าหนี้การค้าและค่าใช้จ่ายค้างจ่าย</w:t>
      </w:r>
      <w:r w:rsidR="00F46B29" w:rsidRPr="00F46B29">
        <w:rPr>
          <w:rFonts w:ascii="Browallia New" w:hAnsi="Browallia New" w:cs="Browallia New"/>
          <w:b/>
          <w:bCs/>
          <w:sz w:val="28"/>
          <w:szCs w:val="28"/>
        </w:rPr>
        <w:t xml:space="preserve"> </w:t>
      </w:r>
      <w:r w:rsidRPr="00A441B3">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A441B3">
        <w:rPr>
          <w:rFonts w:ascii="Browallia New" w:hAnsi="Browallia New" w:cs="Browallia New"/>
          <w:b/>
          <w:bCs/>
          <w:sz w:val="28"/>
          <w:szCs w:val="28"/>
          <w:cs/>
          <w:lang w:val="en-GB"/>
        </w:rPr>
        <w:t>ผู้ค้าทั่วไป</w:t>
      </w:r>
    </w:p>
    <w:p w14:paraId="41D72945" w14:textId="5D2F20CD" w:rsidR="00D229F9" w:rsidRPr="00613938" w:rsidRDefault="00D229F9" w:rsidP="0023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p>
    <w:tbl>
      <w:tblPr>
        <w:tblW w:w="9045" w:type="dxa"/>
        <w:tblInd w:w="270" w:type="dxa"/>
        <w:tblLayout w:type="fixed"/>
        <w:tblLook w:val="0000" w:firstRow="0" w:lastRow="0" w:firstColumn="0" w:lastColumn="0" w:noHBand="0" w:noVBand="0"/>
      </w:tblPr>
      <w:tblGrid>
        <w:gridCol w:w="3600"/>
        <w:gridCol w:w="1134"/>
        <w:gridCol w:w="236"/>
        <w:gridCol w:w="1204"/>
        <w:gridCol w:w="236"/>
        <w:gridCol w:w="1177"/>
        <w:gridCol w:w="244"/>
        <w:gridCol w:w="1214"/>
      </w:tblGrid>
      <w:tr w:rsidR="00D229F9" w:rsidRPr="00A21B37" w14:paraId="5242FEEC" w14:textId="77777777" w:rsidTr="00C07995">
        <w:trPr>
          <w:cantSplit/>
        </w:trPr>
        <w:tc>
          <w:tcPr>
            <w:tcW w:w="3600" w:type="dxa"/>
          </w:tcPr>
          <w:p w14:paraId="76570651"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rPr>
              <w:tab/>
            </w:r>
          </w:p>
        </w:tc>
        <w:tc>
          <w:tcPr>
            <w:tcW w:w="5445" w:type="dxa"/>
            <w:gridSpan w:val="7"/>
          </w:tcPr>
          <w:p w14:paraId="039A51DB" w14:textId="4E25F589" w:rsidR="00D229F9" w:rsidRPr="00A21B37" w:rsidRDefault="00D229F9" w:rsidP="001B4041">
            <w:pPr>
              <w:spacing w:line="240" w:lineRule="auto"/>
              <w:ind w:right="-45"/>
              <w:jc w:val="right"/>
              <w:rPr>
                <w:rFonts w:ascii="Browallia New" w:hAnsi="Browallia New" w:cs="Browallia New"/>
                <w:sz w:val="28"/>
                <w:szCs w:val="28"/>
                <w:cs/>
              </w:rPr>
            </w:pPr>
            <w:r w:rsidRPr="00A21B37">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rPr>
              <w:t>พันบาท)</w:t>
            </w:r>
          </w:p>
        </w:tc>
      </w:tr>
      <w:tr w:rsidR="00D229F9" w:rsidRPr="00A21B37" w14:paraId="0D2E0123" w14:textId="77777777" w:rsidTr="00C07995">
        <w:trPr>
          <w:cantSplit/>
        </w:trPr>
        <w:tc>
          <w:tcPr>
            <w:tcW w:w="3600" w:type="dxa"/>
          </w:tcPr>
          <w:p w14:paraId="6F3A7EB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74" w:type="dxa"/>
            <w:gridSpan w:val="3"/>
            <w:tcBorders>
              <w:bottom w:val="single" w:sz="4" w:space="0" w:color="auto"/>
            </w:tcBorders>
          </w:tcPr>
          <w:p w14:paraId="321B6023"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งบการเงินรวม</w:t>
            </w:r>
          </w:p>
        </w:tc>
        <w:tc>
          <w:tcPr>
            <w:tcW w:w="236" w:type="dxa"/>
          </w:tcPr>
          <w:p w14:paraId="5F43E0BA"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635" w:type="dxa"/>
            <w:gridSpan w:val="3"/>
            <w:tcBorders>
              <w:bottom w:val="single" w:sz="4" w:space="0" w:color="auto"/>
            </w:tcBorders>
          </w:tcPr>
          <w:p w14:paraId="4A111A6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งบการเงินเฉพาะของบริษัท</w:t>
            </w:r>
          </w:p>
        </w:tc>
      </w:tr>
      <w:tr w:rsidR="0016669C" w:rsidRPr="00A21B37" w14:paraId="09FF50E1" w14:textId="77777777" w:rsidTr="00C07995">
        <w:trPr>
          <w:cantSplit/>
        </w:trPr>
        <w:tc>
          <w:tcPr>
            <w:tcW w:w="3600" w:type="dxa"/>
          </w:tcPr>
          <w:p w14:paraId="38EE65E5" w14:textId="77777777" w:rsidR="0016669C" w:rsidRPr="009C1676" w:rsidRDefault="0016669C"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2CC7D54A" w14:textId="242A4AFA" w:rsidR="0016669C" w:rsidRPr="00A21B37"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36" w:type="dxa"/>
            <w:tcBorders>
              <w:top w:val="single" w:sz="4" w:space="0" w:color="auto"/>
            </w:tcBorders>
          </w:tcPr>
          <w:p w14:paraId="094E3C39" w14:textId="77777777" w:rsidR="0016669C" w:rsidRPr="00A21B37" w:rsidRDefault="0016669C" w:rsidP="0016669C">
            <w:pPr>
              <w:spacing w:line="240" w:lineRule="auto"/>
              <w:ind w:left="-108" w:right="-145"/>
              <w:jc w:val="center"/>
              <w:rPr>
                <w:rFonts w:ascii="Browallia New" w:hAnsi="Browallia New" w:cs="Browallia New"/>
                <w:sz w:val="28"/>
                <w:szCs w:val="28"/>
                <w:lang w:val="en-GB"/>
              </w:rPr>
            </w:pPr>
          </w:p>
        </w:tc>
        <w:tc>
          <w:tcPr>
            <w:tcW w:w="1204" w:type="dxa"/>
            <w:tcBorders>
              <w:top w:val="single" w:sz="4" w:space="0" w:color="auto"/>
              <w:bottom w:val="single" w:sz="4" w:space="0" w:color="auto"/>
            </w:tcBorders>
          </w:tcPr>
          <w:p w14:paraId="1968FD00" w14:textId="445A9AA6" w:rsidR="0016669C" w:rsidRPr="00A21B37"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c>
          <w:tcPr>
            <w:tcW w:w="236" w:type="dxa"/>
          </w:tcPr>
          <w:p w14:paraId="6BBE9581" w14:textId="77777777" w:rsidR="0016669C" w:rsidRPr="00A21B37" w:rsidRDefault="0016669C" w:rsidP="0016669C">
            <w:pPr>
              <w:spacing w:line="240" w:lineRule="auto"/>
              <w:ind w:left="-108" w:right="-145"/>
              <w:jc w:val="center"/>
              <w:rPr>
                <w:rFonts w:ascii="Browallia New" w:hAnsi="Browallia New" w:cs="Browallia New"/>
                <w:sz w:val="28"/>
                <w:szCs w:val="28"/>
              </w:rPr>
            </w:pPr>
          </w:p>
        </w:tc>
        <w:tc>
          <w:tcPr>
            <w:tcW w:w="1177" w:type="dxa"/>
            <w:tcBorders>
              <w:top w:val="single" w:sz="4" w:space="0" w:color="auto"/>
            </w:tcBorders>
          </w:tcPr>
          <w:p w14:paraId="097A7206" w14:textId="074EAC93" w:rsidR="0016669C" w:rsidRPr="00A21B37"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44" w:type="dxa"/>
            <w:tcBorders>
              <w:top w:val="single" w:sz="4" w:space="0" w:color="auto"/>
            </w:tcBorders>
          </w:tcPr>
          <w:p w14:paraId="397502E8" w14:textId="77777777" w:rsidR="0016669C" w:rsidRPr="00A21B37" w:rsidRDefault="0016669C" w:rsidP="0016669C">
            <w:pPr>
              <w:spacing w:line="240" w:lineRule="auto"/>
              <w:ind w:left="-108" w:right="-145"/>
              <w:jc w:val="center"/>
              <w:rPr>
                <w:rFonts w:ascii="Browallia New" w:hAnsi="Browallia New" w:cs="Browallia New"/>
                <w:sz w:val="28"/>
                <w:szCs w:val="28"/>
                <w:lang w:val="en-GB"/>
              </w:rPr>
            </w:pPr>
          </w:p>
        </w:tc>
        <w:tc>
          <w:tcPr>
            <w:tcW w:w="1214" w:type="dxa"/>
            <w:tcBorders>
              <w:top w:val="single" w:sz="4" w:space="0" w:color="auto"/>
              <w:bottom w:val="single" w:sz="4" w:space="0" w:color="auto"/>
            </w:tcBorders>
          </w:tcPr>
          <w:p w14:paraId="58FD56FF" w14:textId="41ADE3FE" w:rsidR="0016669C" w:rsidRPr="00A21B37"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r>
      <w:tr w:rsidR="00B1557A" w:rsidRPr="00A21B37" w14:paraId="74E0EF38" w14:textId="77777777" w:rsidTr="00C07995">
        <w:trPr>
          <w:cantSplit/>
        </w:trPr>
        <w:tc>
          <w:tcPr>
            <w:tcW w:w="3600" w:type="dxa"/>
            <w:vAlign w:val="center"/>
          </w:tcPr>
          <w:p w14:paraId="22CE6BD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640C792A"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4D911A7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204" w:type="dxa"/>
            <w:tcBorders>
              <w:top w:val="single" w:sz="4" w:space="0" w:color="auto"/>
            </w:tcBorders>
          </w:tcPr>
          <w:p w14:paraId="52B1621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7A0D90F4"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77" w:type="dxa"/>
            <w:tcBorders>
              <w:top w:val="single" w:sz="4" w:space="0" w:color="auto"/>
            </w:tcBorders>
          </w:tcPr>
          <w:p w14:paraId="757ED71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E0EE108"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214" w:type="dxa"/>
            <w:tcBorders>
              <w:top w:val="single" w:sz="4" w:space="0" w:color="auto"/>
            </w:tcBorders>
          </w:tcPr>
          <w:p w14:paraId="3BDBA8A1"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16669C" w:rsidRPr="00A21B37" w14:paraId="0172A627" w14:textId="77777777" w:rsidTr="00C07995">
        <w:trPr>
          <w:cantSplit/>
        </w:trPr>
        <w:tc>
          <w:tcPr>
            <w:tcW w:w="3600" w:type="dxa"/>
            <w:vAlign w:val="bottom"/>
          </w:tcPr>
          <w:p w14:paraId="7446232A" w14:textId="77777777" w:rsidR="0016669C" w:rsidRPr="00A21B37" w:rsidRDefault="0016669C"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cs/>
              </w:rPr>
              <w:t>เจ้าหนี้การค้า</w:t>
            </w:r>
          </w:p>
        </w:tc>
        <w:tc>
          <w:tcPr>
            <w:tcW w:w="1134" w:type="dxa"/>
            <w:shd w:val="clear" w:color="auto" w:fill="auto"/>
            <w:vAlign w:val="center"/>
          </w:tcPr>
          <w:p w14:paraId="41BFEAC8" w14:textId="3CBDEAA1" w:rsidR="0016669C" w:rsidRPr="0023394C" w:rsidRDefault="00AD22BE" w:rsidP="0016669C">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72,70</w:t>
            </w:r>
            <w:r w:rsidR="0023394C" w:rsidRPr="0023394C">
              <w:rPr>
                <w:rFonts w:ascii="Browallia New" w:hAnsi="Browallia New" w:cs="Browallia New"/>
                <w:sz w:val="28"/>
                <w:szCs w:val="28"/>
              </w:rPr>
              <w:t>0</w:t>
            </w:r>
          </w:p>
        </w:tc>
        <w:tc>
          <w:tcPr>
            <w:tcW w:w="236" w:type="dxa"/>
            <w:vAlign w:val="center"/>
          </w:tcPr>
          <w:p w14:paraId="7A9EE37A"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center"/>
          </w:tcPr>
          <w:p w14:paraId="3C89C3F2" w14:textId="58DDB90E"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70,990</w:t>
            </w:r>
          </w:p>
        </w:tc>
        <w:tc>
          <w:tcPr>
            <w:tcW w:w="236" w:type="dxa"/>
            <w:vAlign w:val="bottom"/>
          </w:tcPr>
          <w:p w14:paraId="0C2EE1E0"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7D9C025F" w14:textId="331577B1" w:rsidR="0016669C" w:rsidRPr="0004423A" w:rsidRDefault="008B690E"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20</w:t>
            </w:r>
            <w:r w:rsidR="000E31C5" w:rsidRPr="0004423A">
              <w:rPr>
                <w:rFonts w:ascii="Browallia New" w:hAnsi="Browallia New" w:cs="Browallia New"/>
                <w:sz w:val="28"/>
                <w:szCs w:val="28"/>
              </w:rPr>
              <w:t>,465</w:t>
            </w:r>
          </w:p>
        </w:tc>
        <w:tc>
          <w:tcPr>
            <w:tcW w:w="244" w:type="dxa"/>
            <w:vAlign w:val="bottom"/>
          </w:tcPr>
          <w:p w14:paraId="6513F8F6" w14:textId="77777777" w:rsidR="0016669C" w:rsidRPr="00A21B37" w:rsidRDefault="0016669C" w:rsidP="0016669C">
            <w:pPr>
              <w:tabs>
                <w:tab w:val="clear" w:pos="907"/>
              </w:tabs>
              <w:spacing w:line="240" w:lineRule="auto"/>
              <w:ind w:right="-27"/>
              <w:jc w:val="right"/>
              <w:rPr>
                <w:rFonts w:ascii="Browallia New" w:hAnsi="Browallia New" w:cs="Browallia New"/>
                <w:sz w:val="28"/>
                <w:szCs w:val="28"/>
              </w:rPr>
            </w:pPr>
          </w:p>
        </w:tc>
        <w:tc>
          <w:tcPr>
            <w:tcW w:w="1214" w:type="dxa"/>
          </w:tcPr>
          <w:p w14:paraId="4A42D859" w14:textId="13322975"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22,806</w:t>
            </w:r>
          </w:p>
        </w:tc>
      </w:tr>
      <w:tr w:rsidR="0016669C" w:rsidRPr="00A21B37" w14:paraId="340D3D8C" w14:textId="77777777" w:rsidTr="00C07995">
        <w:trPr>
          <w:cantSplit/>
        </w:trPr>
        <w:tc>
          <w:tcPr>
            <w:tcW w:w="3600" w:type="dxa"/>
            <w:vAlign w:val="bottom"/>
          </w:tcPr>
          <w:p w14:paraId="72E2C68C" w14:textId="32DBE392" w:rsidR="0016669C" w:rsidRPr="00A21B37" w:rsidRDefault="0016669C"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ค่าใช้จ่ายค้างจ่าย</w:t>
            </w:r>
          </w:p>
        </w:tc>
        <w:tc>
          <w:tcPr>
            <w:tcW w:w="1134" w:type="dxa"/>
            <w:shd w:val="clear" w:color="auto" w:fill="auto"/>
          </w:tcPr>
          <w:p w14:paraId="00E7DDC0" w14:textId="1470A9A4" w:rsidR="0016669C" w:rsidRPr="0023394C" w:rsidRDefault="000A54C3" w:rsidP="0016669C">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283,18</w:t>
            </w:r>
            <w:r w:rsidR="00AD4580" w:rsidRPr="0023394C">
              <w:rPr>
                <w:rFonts w:ascii="Browallia New" w:hAnsi="Browallia New" w:cs="Browallia New"/>
                <w:sz w:val="28"/>
                <w:szCs w:val="28"/>
              </w:rPr>
              <w:t>4</w:t>
            </w:r>
          </w:p>
        </w:tc>
        <w:tc>
          <w:tcPr>
            <w:tcW w:w="236" w:type="dxa"/>
          </w:tcPr>
          <w:p w14:paraId="5A32D003"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204" w:type="dxa"/>
          </w:tcPr>
          <w:p w14:paraId="6A62E4F2" w14:textId="22357EC4"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227,420</w:t>
            </w:r>
          </w:p>
        </w:tc>
        <w:tc>
          <w:tcPr>
            <w:tcW w:w="236" w:type="dxa"/>
            <w:vAlign w:val="bottom"/>
          </w:tcPr>
          <w:p w14:paraId="6EF605C2"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F47C841" w14:textId="50A29A2B" w:rsidR="0016669C" w:rsidRPr="0004423A" w:rsidRDefault="001861BD"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12,018</w:t>
            </w:r>
          </w:p>
        </w:tc>
        <w:tc>
          <w:tcPr>
            <w:tcW w:w="244" w:type="dxa"/>
            <w:vAlign w:val="bottom"/>
          </w:tcPr>
          <w:p w14:paraId="2FDA4B4B" w14:textId="77777777" w:rsidR="0016669C" w:rsidRPr="00A21B37" w:rsidRDefault="0016669C" w:rsidP="0016669C">
            <w:pPr>
              <w:tabs>
                <w:tab w:val="clear" w:pos="907"/>
              </w:tabs>
              <w:spacing w:line="240" w:lineRule="auto"/>
              <w:ind w:right="-27"/>
              <w:jc w:val="right"/>
              <w:rPr>
                <w:rFonts w:ascii="Browallia New" w:hAnsi="Browallia New" w:cs="Browallia New"/>
                <w:sz w:val="28"/>
                <w:szCs w:val="28"/>
              </w:rPr>
            </w:pPr>
          </w:p>
        </w:tc>
        <w:tc>
          <w:tcPr>
            <w:tcW w:w="1214" w:type="dxa"/>
          </w:tcPr>
          <w:p w14:paraId="64874274" w14:textId="68FC47A6"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18,</w:t>
            </w:r>
            <w:r>
              <w:rPr>
                <w:rFonts w:ascii="Browallia New" w:hAnsi="Browallia New" w:cs="Browallia New"/>
                <w:sz w:val="28"/>
                <w:szCs w:val="28"/>
              </w:rPr>
              <w:t>853</w:t>
            </w:r>
          </w:p>
        </w:tc>
      </w:tr>
      <w:tr w:rsidR="0016669C" w:rsidRPr="00A21B37" w14:paraId="4E9F4CE1" w14:textId="77777777" w:rsidTr="00C07995">
        <w:trPr>
          <w:cantSplit/>
        </w:trPr>
        <w:tc>
          <w:tcPr>
            <w:tcW w:w="3600" w:type="dxa"/>
            <w:vAlign w:val="bottom"/>
          </w:tcPr>
          <w:p w14:paraId="0E5AD7C7" w14:textId="4FD8FFD0" w:rsidR="0016669C" w:rsidRPr="00A21B37" w:rsidRDefault="0016669C"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ดอกเบี้ยค้างจ่าย</w:t>
            </w:r>
          </w:p>
        </w:tc>
        <w:tc>
          <w:tcPr>
            <w:tcW w:w="1134" w:type="dxa"/>
            <w:shd w:val="clear" w:color="auto" w:fill="auto"/>
          </w:tcPr>
          <w:p w14:paraId="4E14B2FA" w14:textId="75B3D36E" w:rsidR="0016669C" w:rsidRPr="0023394C" w:rsidRDefault="00AD22BE" w:rsidP="0016669C">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44,726</w:t>
            </w:r>
          </w:p>
        </w:tc>
        <w:tc>
          <w:tcPr>
            <w:tcW w:w="236" w:type="dxa"/>
          </w:tcPr>
          <w:p w14:paraId="0B22F7D1" w14:textId="77777777" w:rsidR="0016669C" w:rsidRPr="00A21B37" w:rsidRDefault="0016669C" w:rsidP="0016669C">
            <w:pPr>
              <w:tabs>
                <w:tab w:val="clear" w:pos="907"/>
                <w:tab w:val="decimal" w:pos="972"/>
              </w:tabs>
              <w:spacing w:line="240" w:lineRule="auto"/>
              <w:ind w:right="-27"/>
              <w:rPr>
                <w:rFonts w:ascii="Browallia New" w:hAnsi="Browallia New" w:cs="Browallia New"/>
                <w:sz w:val="28"/>
                <w:szCs w:val="28"/>
              </w:rPr>
            </w:pPr>
          </w:p>
        </w:tc>
        <w:tc>
          <w:tcPr>
            <w:tcW w:w="1204" w:type="dxa"/>
          </w:tcPr>
          <w:p w14:paraId="5789BBFB" w14:textId="3AC1B884"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46,599</w:t>
            </w:r>
          </w:p>
        </w:tc>
        <w:tc>
          <w:tcPr>
            <w:tcW w:w="236" w:type="dxa"/>
            <w:vAlign w:val="bottom"/>
          </w:tcPr>
          <w:p w14:paraId="59FD68B8"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9A74132" w14:textId="7D4D3C10" w:rsidR="0016669C" w:rsidRPr="0004423A" w:rsidRDefault="001861BD"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89</w:t>
            </w:r>
          </w:p>
        </w:tc>
        <w:tc>
          <w:tcPr>
            <w:tcW w:w="244" w:type="dxa"/>
            <w:vAlign w:val="bottom"/>
          </w:tcPr>
          <w:p w14:paraId="507CF9A6"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65823104" w14:textId="3D250F2F"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10,862</w:t>
            </w:r>
          </w:p>
        </w:tc>
      </w:tr>
      <w:tr w:rsidR="0016669C" w:rsidRPr="00A21B37" w14:paraId="4A1AAAB0" w14:textId="77777777" w:rsidTr="00C07995">
        <w:trPr>
          <w:cantSplit/>
        </w:trPr>
        <w:tc>
          <w:tcPr>
            <w:tcW w:w="3600" w:type="dxa"/>
            <w:vAlign w:val="bottom"/>
          </w:tcPr>
          <w:p w14:paraId="265CD526" w14:textId="6E1AEC4D" w:rsidR="0016669C" w:rsidRPr="00A21B37" w:rsidRDefault="00954B85"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รายได้รับล่วงหน้า</w:t>
            </w:r>
          </w:p>
        </w:tc>
        <w:tc>
          <w:tcPr>
            <w:tcW w:w="1134" w:type="dxa"/>
            <w:shd w:val="clear" w:color="auto" w:fill="auto"/>
          </w:tcPr>
          <w:p w14:paraId="5269E860" w14:textId="19E82B21" w:rsidR="0016669C" w:rsidRPr="0023394C" w:rsidRDefault="00954B85" w:rsidP="0016669C">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17,715</w:t>
            </w:r>
          </w:p>
        </w:tc>
        <w:tc>
          <w:tcPr>
            <w:tcW w:w="236" w:type="dxa"/>
          </w:tcPr>
          <w:p w14:paraId="44047A7D" w14:textId="77777777" w:rsidR="0016669C" w:rsidRPr="00A21B37" w:rsidRDefault="0016669C" w:rsidP="0016669C">
            <w:pPr>
              <w:tabs>
                <w:tab w:val="clear" w:pos="907"/>
                <w:tab w:val="decimal" w:pos="972"/>
              </w:tabs>
              <w:spacing w:line="240" w:lineRule="auto"/>
              <w:ind w:right="-27"/>
              <w:rPr>
                <w:rFonts w:ascii="Browallia New" w:hAnsi="Browallia New" w:cs="Browallia New"/>
                <w:sz w:val="28"/>
                <w:szCs w:val="28"/>
              </w:rPr>
            </w:pPr>
          </w:p>
        </w:tc>
        <w:tc>
          <w:tcPr>
            <w:tcW w:w="1204" w:type="dxa"/>
          </w:tcPr>
          <w:p w14:paraId="7ADBD3D7" w14:textId="7ACB4CDA" w:rsidR="0016669C" w:rsidRPr="00A21B37" w:rsidRDefault="00954B85" w:rsidP="0016669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8,907</w:t>
            </w:r>
          </w:p>
        </w:tc>
        <w:tc>
          <w:tcPr>
            <w:tcW w:w="236" w:type="dxa"/>
            <w:vAlign w:val="bottom"/>
          </w:tcPr>
          <w:p w14:paraId="5E5AD56A"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5DBA3C84" w14:textId="64504C6A" w:rsidR="0016669C" w:rsidRPr="0004423A" w:rsidRDefault="00954B85"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451</w:t>
            </w:r>
          </w:p>
        </w:tc>
        <w:tc>
          <w:tcPr>
            <w:tcW w:w="244" w:type="dxa"/>
            <w:vAlign w:val="bottom"/>
          </w:tcPr>
          <w:p w14:paraId="4CB07B34"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29735F45" w14:textId="77907D35" w:rsidR="0016669C" w:rsidRPr="00A21B37" w:rsidRDefault="00954B85" w:rsidP="0016669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2</w:t>
            </w:r>
            <w:r>
              <w:rPr>
                <w:rFonts w:ascii="Browallia New" w:hAnsi="Browallia New" w:cs="Browallia New"/>
                <w:sz w:val="28"/>
                <w:szCs w:val="28"/>
              </w:rPr>
              <w:t>34</w:t>
            </w:r>
          </w:p>
        </w:tc>
      </w:tr>
      <w:tr w:rsidR="0016669C" w:rsidRPr="00A21B37" w14:paraId="072C62CE" w14:textId="77777777" w:rsidTr="00C07995">
        <w:trPr>
          <w:cantSplit/>
        </w:trPr>
        <w:tc>
          <w:tcPr>
            <w:tcW w:w="3600" w:type="dxa"/>
            <w:vAlign w:val="bottom"/>
          </w:tcPr>
          <w:p w14:paraId="24C9FE0E" w14:textId="1D872DF8" w:rsidR="0016669C" w:rsidRPr="00A21B37" w:rsidRDefault="0016669C"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ภาษีมูลค่าเพิ่ม</w:t>
            </w:r>
          </w:p>
        </w:tc>
        <w:tc>
          <w:tcPr>
            <w:tcW w:w="1134" w:type="dxa"/>
            <w:shd w:val="clear" w:color="auto" w:fill="auto"/>
            <w:vAlign w:val="center"/>
          </w:tcPr>
          <w:p w14:paraId="742433C1" w14:textId="1240D3CE" w:rsidR="0016669C" w:rsidRPr="0023394C" w:rsidRDefault="0045649E" w:rsidP="0016669C">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13,508</w:t>
            </w:r>
          </w:p>
        </w:tc>
        <w:tc>
          <w:tcPr>
            <w:tcW w:w="236" w:type="dxa"/>
            <w:vAlign w:val="center"/>
          </w:tcPr>
          <w:p w14:paraId="2BE256B2" w14:textId="77777777" w:rsidR="0016669C" w:rsidRPr="00A21B37" w:rsidRDefault="0016669C" w:rsidP="0016669C">
            <w:pPr>
              <w:tabs>
                <w:tab w:val="clear" w:pos="907"/>
                <w:tab w:val="decimal" w:pos="972"/>
              </w:tabs>
              <w:spacing w:line="240" w:lineRule="auto"/>
              <w:ind w:right="-27"/>
              <w:rPr>
                <w:rFonts w:ascii="Browallia New" w:hAnsi="Browallia New" w:cs="Browallia New"/>
                <w:sz w:val="28"/>
                <w:szCs w:val="28"/>
              </w:rPr>
            </w:pPr>
          </w:p>
        </w:tc>
        <w:tc>
          <w:tcPr>
            <w:tcW w:w="1204" w:type="dxa"/>
            <w:vAlign w:val="center"/>
          </w:tcPr>
          <w:p w14:paraId="2524AD94" w14:textId="47D67FEE"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13,351</w:t>
            </w:r>
          </w:p>
        </w:tc>
        <w:tc>
          <w:tcPr>
            <w:tcW w:w="236" w:type="dxa"/>
            <w:vAlign w:val="bottom"/>
          </w:tcPr>
          <w:p w14:paraId="0B23C21D"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75DA809D" w14:textId="102D96FA" w:rsidR="0016669C" w:rsidRPr="0004423A" w:rsidRDefault="00F12896"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2,538</w:t>
            </w:r>
          </w:p>
        </w:tc>
        <w:tc>
          <w:tcPr>
            <w:tcW w:w="244" w:type="dxa"/>
            <w:vAlign w:val="bottom"/>
          </w:tcPr>
          <w:p w14:paraId="5A84FC12"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3AC73441" w14:textId="31ED789F"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2,624</w:t>
            </w:r>
          </w:p>
        </w:tc>
      </w:tr>
      <w:tr w:rsidR="0016669C" w:rsidRPr="00A21B37" w14:paraId="6377287E" w14:textId="77777777">
        <w:trPr>
          <w:cantSplit/>
        </w:trPr>
        <w:tc>
          <w:tcPr>
            <w:tcW w:w="3600" w:type="dxa"/>
            <w:vAlign w:val="bottom"/>
          </w:tcPr>
          <w:p w14:paraId="5A0186CB" w14:textId="717DE688" w:rsidR="0016669C" w:rsidRPr="00A21B37" w:rsidRDefault="00F94AF1"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โบนัสค้างจ่าย</w:t>
            </w:r>
          </w:p>
        </w:tc>
        <w:tc>
          <w:tcPr>
            <w:tcW w:w="1134" w:type="dxa"/>
            <w:shd w:val="clear" w:color="auto" w:fill="auto"/>
            <w:vAlign w:val="center"/>
          </w:tcPr>
          <w:p w14:paraId="079CF277" w14:textId="1A66A0B5" w:rsidR="0016669C" w:rsidRPr="0023394C" w:rsidRDefault="009A7750" w:rsidP="0016669C">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3,166</w:t>
            </w:r>
          </w:p>
        </w:tc>
        <w:tc>
          <w:tcPr>
            <w:tcW w:w="236" w:type="dxa"/>
            <w:vAlign w:val="center"/>
          </w:tcPr>
          <w:p w14:paraId="2B0E8092" w14:textId="77777777" w:rsidR="0016669C" w:rsidRPr="00A21B37" w:rsidRDefault="0016669C" w:rsidP="0016669C">
            <w:pPr>
              <w:tabs>
                <w:tab w:val="clear" w:pos="907"/>
                <w:tab w:val="decimal" w:pos="972"/>
              </w:tabs>
              <w:spacing w:line="240" w:lineRule="auto"/>
              <w:ind w:right="-27"/>
              <w:rPr>
                <w:rFonts w:ascii="Browallia New" w:hAnsi="Browallia New" w:cs="Browallia New"/>
                <w:sz w:val="28"/>
                <w:szCs w:val="28"/>
              </w:rPr>
            </w:pPr>
          </w:p>
        </w:tc>
        <w:tc>
          <w:tcPr>
            <w:tcW w:w="1204" w:type="dxa"/>
            <w:vAlign w:val="center"/>
          </w:tcPr>
          <w:p w14:paraId="66672380" w14:textId="4108D655" w:rsidR="0016669C" w:rsidRPr="00A21B37" w:rsidRDefault="00F94AF1" w:rsidP="001666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w:t>
            </w:r>
          </w:p>
        </w:tc>
        <w:tc>
          <w:tcPr>
            <w:tcW w:w="236" w:type="dxa"/>
            <w:vAlign w:val="bottom"/>
          </w:tcPr>
          <w:p w14:paraId="1DC9C3C3"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067D6A5" w14:textId="077354D7" w:rsidR="0016669C" w:rsidRPr="0004423A" w:rsidRDefault="00F12896"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w:t>
            </w:r>
          </w:p>
        </w:tc>
        <w:tc>
          <w:tcPr>
            <w:tcW w:w="244" w:type="dxa"/>
            <w:vAlign w:val="bottom"/>
          </w:tcPr>
          <w:p w14:paraId="0AA26ABC"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214" w:type="dxa"/>
            <w:vAlign w:val="center"/>
          </w:tcPr>
          <w:p w14:paraId="13E56C44" w14:textId="11A06CCF" w:rsidR="0016669C" w:rsidRPr="00A21B37" w:rsidRDefault="00F94AF1" w:rsidP="0016669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w:t>
            </w:r>
          </w:p>
        </w:tc>
      </w:tr>
      <w:tr w:rsidR="0016669C" w:rsidRPr="00A21B37" w14:paraId="37627513" w14:textId="77777777">
        <w:trPr>
          <w:cantSplit/>
        </w:trPr>
        <w:tc>
          <w:tcPr>
            <w:tcW w:w="3600" w:type="dxa"/>
            <w:vAlign w:val="bottom"/>
          </w:tcPr>
          <w:p w14:paraId="7C130CDB" w14:textId="3CBDF315" w:rsidR="0016669C" w:rsidRPr="00A21B37" w:rsidRDefault="00F94AF1"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ค่าเบี้ยประกันภัยค้างจ่าย</w:t>
            </w:r>
          </w:p>
        </w:tc>
        <w:tc>
          <w:tcPr>
            <w:tcW w:w="1134" w:type="dxa"/>
            <w:shd w:val="clear" w:color="auto" w:fill="auto"/>
            <w:vAlign w:val="center"/>
          </w:tcPr>
          <w:p w14:paraId="01E1357C" w14:textId="5E2334DC" w:rsidR="0016669C" w:rsidRPr="0023394C" w:rsidRDefault="00F94AF1" w:rsidP="0016669C">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4,823</w:t>
            </w:r>
          </w:p>
        </w:tc>
        <w:tc>
          <w:tcPr>
            <w:tcW w:w="236" w:type="dxa"/>
            <w:vAlign w:val="center"/>
          </w:tcPr>
          <w:p w14:paraId="37CD7658" w14:textId="77777777" w:rsidR="0016669C" w:rsidRPr="00A21B37" w:rsidRDefault="0016669C" w:rsidP="0016669C">
            <w:pPr>
              <w:tabs>
                <w:tab w:val="clear" w:pos="907"/>
                <w:tab w:val="decimal" w:pos="972"/>
              </w:tabs>
              <w:spacing w:line="240" w:lineRule="auto"/>
              <w:ind w:right="-27"/>
              <w:rPr>
                <w:rFonts w:ascii="Browallia New" w:hAnsi="Browallia New" w:cs="Browallia New"/>
                <w:sz w:val="28"/>
                <w:szCs w:val="28"/>
              </w:rPr>
            </w:pPr>
          </w:p>
        </w:tc>
        <w:tc>
          <w:tcPr>
            <w:tcW w:w="1204" w:type="dxa"/>
            <w:vAlign w:val="center"/>
          </w:tcPr>
          <w:p w14:paraId="6041CC76" w14:textId="07AFB9A9" w:rsidR="0016669C" w:rsidRPr="00A21B37" w:rsidRDefault="00F94AF1" w:rsidP="0016669C">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4,299</w:t>
            </w:r>
          </w:p>
        </w:tc>
        <w:tc>
          <w:tcPr>
            <w:tcW w:w="236" w:type="dxa"/>
            <w:vAlign w:val="bottom"/>
          </w:tcPr>
          <w:p w14:paraId="574DA814"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5935DF9B" w14:textId="7B7244C9" w:rsidR="0016669C" w:rsidRPr="0004423A" w:rsidRDefault="00F94AF1"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w:t>
            </w:r>
          </w:p>
        </w:tc>
        <w:tc>
          <w:tcPr>
            <w:tcW w:w="244" w:type="dxa"/>
            <w:vAlign w:val="bottom"/>
          </w:tcPr>
          <w:p w14:paraId="02D01D12" w14:textId="77777777" w:rsidR="0016669C" w:rsidRPr="00A21B37"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04F7F444" w14:textId="69C5BC4B" w:rsidR="0016669C" w:rsidRPr="00A21B37" w:rsidRDefault="00F94AF1" w:rsidP="0016669C">
            <w:pPr>
              <w:tabs>
                <w:tab w:val="clear" w:pos="907"/>
                <w:tab w:val="decimal" w:pos="972"/>
              </w:tabs>
              <w:spacing w:line="240" w:lineRule="auto"/>
              <w:ind w:right="-27"/>
              <w:jc w:val="right"/>
              <w:rPr>
                <w:rFonts w:ascii="Browallia New" w:hAnsi="Browallia New" w:cs="Browallia New"/>
                <w:sz w:val="28"/>
                <w:szCs w:val="28"/>
              </w:rPr>
            </w:pPr>
            <w:r w:rsidRPr="008D75BA">
              <w:rPr>
                <w:rFonts w:ascii="Browallia New" w:hAnsi="Browallia New" w:cs="Browallia New"/>
                <w:sz w:val="28"/>
                <w:szCs w:val="28"/>
              </w:rPr>
              <w:t>15</w:t>
            </w:r>
          </w:p>
        </w:tc>
      </w:tr>
      <w:tr w:rsidR="00F94AF1" w:rsidRPr="00A21B37" w14:paraId="735E75EE" w14:textId="77777777" w:rsidTr="00C07995">
        <w:trPr>
          <w:cantSplit/>
        </w:trPr>
        <w:tc>
          <w:tcPr>
            <w:tcW w:w="3600" w:type="dxa"/>
            <w:vAlign w:val="bottom"/>
          </w:tcPr>
          <w:p w14:paraId="3F7888F8" w14:textId="49CBF845" w:rsidR="00F94AF1" w:rsidRPr="00A21B37" w:rsidRDefault="00F94AF1" w:rsidP="00F94AF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เจ้าหนี้อื่น</w:t>
            </w:r>
          </w:p>
        </w:tc>
        <w:tc>
          <w:tcPr>
            <w:tcW w:w="1134" w:type="dxa"/>
            <w:shd w:val="clear" w:color="auto" w:fill="auto"/>
          </w:tcPr>
          <w:p w14:paraId="0E2B6C03" w14:textId="58946F8D" w:rsidR="00F94AF1" w:rsidRPr="0023394C" w:rsidRDefault="00F94AF1" w:rsidP="00F94AF1">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22,97</w:t>
            </w:r>
            <w:r w:rsidR="0023394C" w:rsidRPr="0023394C">
              <w:rPr>
                <w:rFonts w:ascii="Browallia New" w:hAnsi="Browallia New" w:cs="Browallia New"/>
                <w:sz w:val="28"/>
                <w:szCs w:val="28"/>
              </w:rPr>
              <w:t>7</w:t>
            </w:r>
          </w:p>
        </w:tc>
        <w:tc>
          <w:tcPr>
            <w:tcW w:w="236" w:type="dxa"/>
          </w:tcPr>
          <w:p w14:paraId="32DB615E" w14:textId="77777777" w:rsidR="00F94AF1" w:rsidRPr="00A21B37" w:rsidRDefault="00F94AF1" w:rsidP="00F94AF1">
            <w:pPr>
              <w:tabs>
                <w:tab w:val="clear" w:pos="907"/>
                <w:tab w:val="decimal" w:pos="972"/>
              </w:tabs>
              <w:spacing w:line="240" w:lineRule="auto"/>
              <w:ind w:right="-27"/>
              <w:rPr>
                <w:rFonts w:ascii="Browallia New" w:hAnsi="Browallia New" w:cs="Browallia New"/>
                <w:sz w:val="28"/>
                <w:szCs w:val="28"/>
              </w:rPr>
            </w:pPr>
          </w:p>
        </w:tc>
        <w:tc>
          <w:tcPr>
            <w:tcW w:w="1204" w:type="dxa"/>
          </w:tcPr>
          <w:p w14:paraId="2533286B" w14:textId="732D7B9F" w:rsidR="00F94AF1" w:rsidRPr="00EF07CD" w:rsidRDefault="00F94AF1" w:rsidP="00F94AF1">
            <w:pPr>
              <w:tabs>
                <w:tab w:val="clear" w:pos="907"/>
                <w:tab w:val="decimal" w:pos="972"/>
              </w:tabs>
              <w:spacing w:line="240" w:lineRule="auto"/>
              <w:ind w:right="-27"/>
              <w:jc w:val="right"/>
              <w:rPr>
                <w:rFonts w:ascii="Browallia New" w:hAnsi="Browallia New" w:cs="Browallia New"/>
                <w:sz w:val="28"/>
                <w:szCs w:val="28"/>
              </w:rPr>
            </w:pPr>
            <w:r w:rsidRPr="00EF07CD">
              <w:rPr>
                <w:rFonts w:ascii="Browallia New" w:hAnsi="Browallia New" w:cs="Browallia New"/>
                <w:sz w:val="28"/>
                <w:szCs w:val="28"/>
              </w:rPr>
              <w:t>18,896</w:t>
            </w:r>
          </w:p>
        </w:tc>
        <w:tc>
          <w:tcPr>
            <w:tcW w:w="236" w:type="dxa"/>
            <w:vAlign w:val="bottom"/>
          </w:tcPr>
          <w:p w14:paraId="36A25F79" w14:textId="77777777" w:rsidR="00F94AF1" w:rsidRPr="00A21B37" w:rsidRDefault="00F94AF1" w:rsidP="00F94AF1">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0E356D31" w14:textId="32EC8510" w:rsidR="00F94AF1" w:rsidRPr="0004423A" w:rsidRDefault="00F94AF1" w:rsidP="00F94AF1">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4,010</w:t>
            </w:r>
          </w:p>
        </w:tc>
        <w:tc>
          <w:tcPr>
            <w:tcW w:w="244" w:type="dxa"/>
            <w:vAlign w:val="bottom"/>
          </w:tcPr>
          <w:p w14:paraId="32AAA82D" w14:textId="77777777" w:rsidR="00F94AF1" w:rsidRPr="00A21B37" w:rsidRDefault="00F94AF1" w:rsidP="00F94AF1">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580282BD" w14:textId="36B98BDB" w:rsidR="00F94AF1" w:rsidRPr="008D75BA" w:rsidRDefault="00F94AF1" w:rsidP="00F94AF1">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2,907</w:t>
            </w:r>
          </w:p>
        </w:tc>
      </w:tr>
      <w:tr w:rsidR="0016669C" w:rsidRPr="00A21B37" w14:paraId="5B422830" w14:textId="77777777" w:rsidTr="00C07995">
        <w:trPr>
          <w:cantSplit/>
        </w:trPr>
        <w:tc>
          <w:tcPr>
            <w:tcW w:w="3600" w:type="dxa"/>
            <w:vAlign w:val="bottom"/>
          </w:tcPr>
          <w:p w14:paraId="713B224D" w14:textId="77777777" w:rsidR="0016669C" w:rsidRPr="00A21B37" w:rsidRDefault="0016669C"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lang w:val="en-GB"/>
              </w:rPr>
            </w:pPr>
            <w:r w:rsidRPr="00A21B37">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tcPr>
          <w:p w14:paraId="049FD7AA" w14:textId="358107BA" w:rsidR="0016669C" w:rsidRPr="0023394C" w:rsidRDefault="0023394C" w:rsidP="0016669C">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fldChar w:fldCharType="begin"/>
            </w:r>
            <w:r w:rsidRPr="0023394C">
              <w:rPr>
                <w:rFonts w:ascii="Browallia New" w:hAnsi="Browallia New" w:cs="Browallia New"/>
                <w:sz w:val="28"/>
                <w:szCs w:val="28"/>
              </w:rPr>
              <w:instrText xml:space="preserve"> =SUM(ABOVE) </w:instrText>
            </w:r>
            <w:r w:rsidRPr="0023394C">
              <w:rPr>
                <w:rFonts w:ascii="Browallia New" w:hAnsi="Browallia New" w:cs="Browallia New"/>
                <w:sz w:val="28"/>
                <w:szCs w:val="28"/>
              </w:rPr>
              <w:fldChar w:fldCharType="separate"/>
            </w:r>
            <w:r w:rsidRPr="0023394C">
              <w:rPr>
                <w:rFonts w:ascii="Browallia New" w:hAnsi="Browallia New" w:cs="Browallia New"/>
                <w:noProof/>
                <w:sz w:val="28"/>
                <w:szCs w:val="28"/>
              </w:rPr>
              <w:t>462,799</w:t>
            </w:r>
            <w:r w:rsidRPr="0023394C">
              <w:rPr>
                <w:rFonts w:ascii="Browallia New" w:hAnsi="Browallia New" w:cs="Browallia New"/>
                <w:sz w:val="28"/>
                <w:szCs w:val="28"/>
              </w:rPr>
              <w:fldChar w:fldCharType="end"/>
            </w:r>
          </w:p>
        </w:tc>
        <w:tc>
          <w:tcPr>
            <w:tcW w:w="236" w:type="dxa"/>
          </w:tcPr>
          <w:p w14:paraId="0321599F" w14:textId="77777777" w:rsidR="0016669C" w:rsidRPr="00A21B37" w:rsidRDefault="0016669C" w:rsidP="0016669C">
            <w:pPr>
              <w:tabs>
                <w:tab w:val="clear" w:pos="907"/>
                <w:tab w:val="decimal" w:pos="972"/>
              </w:tabs>
              <w:spacing w:line="240" w:lineRule="auto"/>
              <w:ind w:right="-27"/>
              <w:rPr>
                <w:rFonts w:ascii="Browallia New" w:hAnsi="Browallia New" w:cs="Browallia New"/>
                <w:sz w:val="28"/>
                <w:szCs w:val="28"/>
              </w:rPr>
            </w:pPr>
          </w:p>
        </w:tc>
        <w:tc>
          <w:tcPr>
            <w:tcW w:w="1204" w:type="dxa"/>
            <w:tcBorders>
              <w:top w:val="single" w:sz="4" w:space="0" w:color="auto"/>
              <w:bottom w:val="single" w:sz="12" w:space="0" w:color="auto"/>
            </w:tcBorders>
          </w:tcPr>
          <w:p w14:paraId="3177D977" w14:textId="18B470A7" w:rsidR="0016669C" w:rsidRPr="0004423A"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390,462</w:t>
            </w:r>
          </w:p>
        </w:tc>
        <w:tc>
          <w:tcPr>
            <w:tcW w:w="236" w:type="dxa"/>
            <w:vAlign w:val="bottom"/>
          </w:tcPr>
          <w:p w14:paraId="5DDE869E" w14:textId="77777777" w:rsidR="0016669C" w:rsidRPr="0004423A"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177" w:type="dxa"/>
            <w:tcBorders>
              <w:top w:val="single" w:sz="4" w:space="0" w:color="auto"/>
              <w:bottom w:val="single" w:sz="12" w:space="0" w:color="auto"/>
            </w:tcBorders>
          </w:tcPr>
          <w:p w14:paraId="3CDF4AD1" w14:textId="52EC102C" w:rsidR="0016669C" w:rsidRPr="0004423A" w:rsidRDefault="00F12896"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fldChar w:fldCharType="begin"/>
            </w:r>
            <w:r w:rsidRPr="0004423A">
              <w:rPr>
                <w:rFonts w:ascii="Browallia New" w:hAnsi="Browallia New" w:cs="Browallia New"/>
                <w:sz w:val="28"/>
                <w:szCs w:val="28"/>
              </w:rPr>
              <w:instrText xml:space="preserve"> =SUM(ABOVE) </w:instrText>
            </w:r>
            <w:r w:rsidRPr="0004423A">
              <w:rPr>
                <w:rFonts w:ascii="Browallia New" w:hAnsi="Browallia New" w:cs="Browallia New"/>
                <w:sz w:val="28"/>
                <w:szCs w:val="28"/>
              </w:rPr>
              <w:fldChar w:fldCharType="separate"/>
            </w:r>
            <w:r w:rsidRPr="0004423A">
              <w:rPr>
                <w:rFonts w:ascii="Browallia New" w:hAnsi="Browallia New" w:cs="Browallia New"/>
                <w:noProof/>
                <w:sz w:val="28"/>
                <w:szCs w:val="28"/>
              </w:rPr>
              <w:t>39,</w:t>
            </w:r>
            <w:r w:rsidRPr="0004423A">
              <w:rPr>
                <w:rFonts w:ascii="Browallia New" w:hAnsi="Browallia New" w:cs="Browallia New"/>
                <w:sz w:val="28"/>
                <w:szCs w:val="28"/>
              </w:rPr>
              <w:fldChar w:fldCharType="end"/>
            </w:r>
            <w:r w:rsidR="00A1385B" w:rsidRPr="0004423A">
              <w:rPr>
                <w:rFonts w:ascii="Browallia New" w:hAnsi="Browallia New" w:cs="Browallia New"/>
                <w:sz w:val="28"/>
                <w:szCs w:val="28"/>
              </w:rPr>
              <w:t>571</w:t>
            </w:r>
          </w:p>
        </w:tc>
        <w:tc>
          <w:tcPr>
            <w:tcW w:w="244" w:type="dxa"/>
            <w:vAlign w:val="bottom"/>
          </w:tcPr>
          <w:p w14:paraId="5D461196" w14:textId="77777777" w:rsidR="0016669C" w:rsidRPr="0004423A" w:rsidRDefault="0016669C" w:rsidP="0016669C">
            <w:pPr>
              <w:tabs>
                <w:tab w:val="clear" w:pos="907"/>
                <w:tab w:val="decimal" w:pos="972"/>
              </w:tabs>
              <w:spacing w:line="240" w:lineRule="auto"/>
              <w:ind w:right="-27"/>
              <w:jc w:val="right"/>
              <w:rPr>
                <w:rFonts w:ascii="Browallia New" w:hAnsi="Browallia New" w:cs="Browallia New"/>
                <w:sz w:val="28"/>
                <w:szCs w:val="28"/>
              </w:rPr>
            </w:pPr>
          </w:p>
        </w:tc>
        <w:tc>
          <w:tcPr>
            <w:tcW w:w="1214" w:type="dxa"/>
            <w:tcBorders>
              <w:top w:val="single" w:sz="4" w:space="0" w:color="auto"/>
              <w:bottom w:val="single" w:sz="12" w:space="0" w:color="auto"/>
            </w:tcBorders>
          </w:tcPr>
          <w:p w14:paraId="641D8347" w14:textId="62396F48" w:rsidR="0016669C" w:rsidRPr="0004423A" w:rsidRDefault="0016669C" w:rsidP="0016669C">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58,301</w:t>
            </w:r>
            <w:r w:rsidR="00601F92" w:rsidRPr="0004423A">
              <w:rPr>
                <w:rFonts w:ascii="Browallia New" w:hAnsi="Browallia New" w:cs="Browallia New" w:hint="cs"/>
                <w:sz w:val="28"/>
                <w:szCs w:val="28"/>
                <w:cs/>
              </w:rPr>
              <w:t xml:space="preserve">                                              </w:t>
            </w:r>
          </w:p>
        </w:tc>
      </w:tr>
    </w:tbl>
    <w:p w14:paraId="2523CD1F" w14:textId="77777777" w:rsidR="003C7BA4" w:rsidRDefault="003C7BA4" w:rsidP="003C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4CCD1E2C" w14:textId="77777777" w:rsidR="00CB68C2" w:rsidRDefault="00CB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9B2E44F" w14:textId="16B22F4B" w:rsidR="008D72C3" w:rsidRPr="0063167A" w:rsidRDefault="008D72C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63167A">
        <w:rPr>
          <w:rFonts w:ascii="Browallia New" w:hAnsi="Browallia New" w:cs="Browallia New"/>
          <w:b/>
          <w:bCs/>
          <w:sz w:val="28"/>
          <w:szCs w:val="28"/>
          <w:cs/>
          <w:lang w:val="en-GB"/>
        </w:rPr>
        <w:t>หุ้นกู้</w:t>
      </w:r>
      <w:r w:rsidR="00F46B29" w:rsidRPr="00F46B29">
        <w:rPr>
          <w:rFonts w:ascii="Browallia New" w:hAnsi="Browallia New" w:cs="Browallia New"/>
          <w:b/>
          <w:bCs/>
          <w:sz w:val="28"/>
          <w:szCs w:val="28"/>
        </w:rPr>
        <w:t xml:space="preserve"> </w:t>
      </w:r>
      <w:r w:rsidR="00D519EE" w:rsidRPr="0063167A">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Pr="0063167A">
        <w:rPr>
          <w:rFonts w:ascii="Browallia New" w:hAnsi="Browallia New" w:cs="Browallia New"/>
          <w:b/>
          <w:bCs/>
          <w:sz w:val="28"/>
          <w:szCs w:val="28"/>
          <w:cs/>
          <w:lang w:val="en-GB"/>
        </w:rPr>
        <w:t>สุทธิ</w:t>
      </w:r>
    </w:p>
    <w:p w14:paraId="5EED9E3D" w14:textId="09B9F528" w:rsidR="008D72C3" w:rsidRPr="00572BBE" w:rsidRDefault="008D72C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highlight w:val="red"/>
          <w:lang w:val="en-GB"/>
        </w:rPr>
      </w:pPr>
    </w:p>
    <w:tbl>
      <w:tblPr>
        <w:tblW w:w="9005" w:type="dxa"/>
        <w:tblInd w:w="351" w:type="dxa"/>
        <w:tblLayout w:type="fixed"/>
        <w:tblLook w:val="0000" w:firstRow="0" w:lastRow="0" w:firstColumn="0" w:lastColumn="0" w:noHBand="0" w:noVBand="0"/>
      </w:tblPr>
      <w:tblGrid>
        <w:gridCol w:w="3618"/>
        <w:gridCol w:w="1134"/>
        <w:gridCol w:w="236"/>
        <w:gridCol w:w="1148"/>
        <w:gridCol w:w="238"/>
        <w:gridCol w:w="1186"/>
        <w:gridCol w:w="236"/>
        <w:gridCol w:w="1209"/>
      </w:tblGrid>
      <w:tr w:rsidR="00DE4B2A" w:rsidRPr="003F0B7E" w14:paraId="2468DD2F" w14:textId="77777777" w:rsidTr="00C07995">
        <w:trPr>
          <w:tblHeader/>
        </w:trPr>
        <w:tc>
          <w:tcPr>
            <w:tcW w:w="3618" w:type="dxa"/>
          </w:tcPr>
          <w:p w14:paraId="4E0D5400"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705C6A59" w14:textId="77777777" w:rsidR="00DE4B2A" w:rsidRPr="003F0B7E" w:rsidRDefault="00DE4B2A" w:rsidP="003960B4">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DE4B2A" w:rsidRPr="003F0B7E" w14:paraId="16F41368" w14:textId="77777777" w:rsidTr="00C07995">
        <w:trPr>
          <w:tblHeader/>
        </w:trPr>
        <w:tc>
          <w:tcPr>
            <w:tcW w:w="3618" w:type="dxa"/>
          </w:tcPr>
          <w:p w14:paraId="65FA097F"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444B3A88"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151154BE"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4ECAEA0"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16669C" w:rsidRPr="003F0B7E" w14:paraId="4383E813" w14:textId="77777777" w:rsidTr="00C07995">
        <w:trPr>
          <w:tblHeader/>
        </w:trPr>
        <w:tc>
          <w:tcPr>
            <w:tcW w:w="3618" w:type="dxa"/>
          </w:tcPr>
          <w:p w14:paraId="2C994A1C" w14:textId="77777777" w:rsidR="0016669C" w:rsidRPr="003F0B7E"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0FBCD909" w14:textId="17237F5C" w:rsidR="0016669C" w:rsidRPr="003F0B7E" w:rsidRDefault="0016669C" w:rsidP="0016669C">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36" w:type="dxa"/>
            <w:tcBorders>
              <w:top w:val="single" w:sz="4" w:space="0" w:color="auto"/>
            </w:tcBorders>
          </w:tcPr>
          <w:p w14:paraId="5ADEDEF9" w14:textId="77777777" w:rsidR="0016669C" w:rsidRPr="003F0B7E" w:rsidRDefault="0016669C" w:rsidP="0016669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331CD2D8" w14:textId="6E56E37A" w:rsidR="0016669C" w:rsidRPr="003F0B7E" w:rsidRDefault="0016669C" w:rsidP="0016669C">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c>
          <w:tcPr>
            <w:tcW w:w="238" w:type="dxa"/>
          </w:tcPr>
          <w:p w14:paraId="73D180E2" w14:textId="77777777" w:rsidR="0016669C" w:rsidRPr="003F0B7E" w:rsidRDefault="0016669C" w:rsidP="0016669C">
            <w:pPr>
              <w:spacing w:line="240" w:lineRule="auto"/>
              <w:ind w:right="-10"/>
              <w:jc w:val="center"/>
              <w:rPr>
                <w:rFonts w:ascii="Browallia New" w:hAnsi="Browallia New" w:cs="Browallia New"/>
                <w:sz w:val="28"/>
                <w:szCs w:val="28"/>
              </w:rPr>
            </w:pPr>
          </w:p>
        </w:tc>
        <w:tc>
          <w:tcPr>
            <w:tcW w:w="1186" w:type="dxa"/>
            <w:tcBorders>
              <w:bottom w:val="single" w:sz="4" w:space="0" w:color="auto"/>
            </w:tcBorders>
          </w:tcPr>
          <w:p w14:paraId="474A44D4" w14:textId="4E9124EA" w:rsidR="0016669C" w:rsidRPr="003F0B7E" w:rsidRDefault="0016669C" w:rsidP="0016669C">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36" w:type="dxa"/>
          </w:tcPr>
          <w:p w14:paraId="073F540F" w14:textId="77777777" w:rsidR="0016669C" w:rsidRPr="003F0B7E" w:rsidRDefault="0016669C" w:rsidP="0016669C">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tcPr>
          <w:p w14:paraId="23886B2A" w14:textId="0B270524" w:rsidR="0016669C" w:rsidRPr="003F0B7E" w:rsidRDefault="0016669C" w:rsidP="0016669C">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r>
      <w:tr w:rsidR="00DE4B2A" w:rsidRPr="00553E75" w14:paraId="75B97314" w14:textId="77777777" w:rsidTr="00C07995">
        <w:trPr>
          <w:trHeight w:val="287"/>
        </w:trPr>
        <w:tc>
          <w:tcPr>
            <w:tcW w:w="3618" w:type="dxa"/>
          </w:tcPr>
          <w:p w14:paraId="366AF51F"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404A8665"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0612AC42"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48" w:type="dxa"/>
            <w:tcBorders>
              <w:top w:val="single" w:sz="4" w:space="0" w:color="auto"/>
            </w:tcBorders>
          </w:tcPr>
          <w:p w14:paraId="1567121B"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2E5D24"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86" w:type="dxa"/>
            <w:tcBorders>
              <w:top w:val="single" w:sz="4" w:space="0" w:color="auto"/>
            </w:tcBorders>
          </w:tcPr>
          <w:p w14:paraId="43B804EC"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05A19938"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09" w:type="dxa"/>
          </w:tcPr>
          <w:p w14:paraId="237FB7C3"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9B02A1" w:rsidRPr="006C7344" w14:paraId="18CEA02D" w14:textId="77777777">
        <w:tc>
          <w:tcPr>
            <w:tcW w:w="3618" w:type="dxa"/>
            <w:vAlign w:val="center"/>
          </w:tcPr>
          <w:p w14:paraId="6680ABCB" w14:textId="77777777" w:rsidR="009B02A1" w:rsidRPr="006C734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C7344">
              <w:rPr>
                <w:rFonts w:ascii="Browallia New" w:hAnsi="Browallia New" w:cs="Browallia New" w:hint="cs"/>
                <w:sz w:val="28"/>
                <w:szCs w:val="28"/>
                <w:cs/>
              </w:rPr>
              <w:t>หุ้นกู้ไม่ด้อยสิทธิไม่มีหลักประกัน</w:t>
            </w:r>
          </w:p>
        </w:tc>
        <w:tc>
          <w:tcPr>
            <w:tcW w:w="1134" w:type="dxa"/>
            <w:shd w:val="clear" w:color="auto" w:fill="auto"/>
          </w:tcPr>
          <w:p w14:paraId="714B6961" w14:textId="20E1D3C3"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1,049,600</w:t>
            </w:r>
          </w:p>
        </w:tc>
        <w:tc>
          <w:tcPr>
            <w:tcW w:w="236" w:type="dxa"/>
            <w:shd w:val="clear" w:color="auto" w:fill="auto"/>
          </w:tcPr>
          <w:p w14:paraId="751697E2"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vAlign w:val="center"/>
          </w:tcPr>
          <w:p w14:paraId="7ECDBDCC" w14:textId="6D7BA887"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2,256,380</w:t>
            </w:r>
          </w:p>
        </w:tc>
        <w:tc>
          <w:tcPr>
            <w:tcW w:w="238" w:type="dxa"/>
            <w:shd w:val="clear" w:color="auto" w:fill="auto"/>
          </w:tcPr>
          <w:p w14:paraId="35F72F53"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66DF5280" w14:textId="42597C30"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c>
          <w:tcPr>
            <w:tcW w:w="236" w:type="dxa"/>
          </w:tcPr>
          <w:p w14:paraId="206CE00E"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0BDC2D9D" w14:textId="7DB91D40"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1,081,780</w:t>
            </w:r>
          </w:p>
        </w:tc>
      </w:tr>
      <w:tr w:rsidR="009B02A1" w:rsidRPr="006C7344" w14:paraId="5425F65D" w14:textId="77777777">
        <w:tc>
          <w:tcPr>
            <w:tcW w:w="3618" w:type="dxa"/>
            <w:vAlign w:val="center"/>
          </w:tcPr>
          <w:p w14:paraId="49E3A468" w14:textId="0C262B64" w:rsidR="009B02A1" w:rsidRPr="006C734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6C7344">
              <w:rPr>
                <w:rFonts w:ascii="Browallia New" w:hAnsi="Browallia New" w:cs="Browallia New" w:hint="cs"/>
                <w:sz w:val="28"/>
                <w:szCs w:val="28"/>
                <w:u w:val="single"/>
                <w:cs/>
                <w:lang w:val="en-GB"/>
              </w:rPr>
              <w:t>หัก</w:t>
            </w:r>
            <w:r w:rsidRPr="006C7344">
              <w:rPr>
                <w:rFonts w:ascii="Browallia New" w:hAnsi="Browallia New" w:cs="Browallia New" w:hint="cs"/>
                <w:sz w:val="28"/>
                <w:szCs w:val="28"/>
                <w:cs/>
                <w:lang w:val="en-GB"/>
              </w:rPr>
              <w:t xml:space="preserve"> ค่าธรรมเนียมในการจัดหาเงินกู้</w:t>
            </w:r>
            <w:r>
              <w:rPr>
                <w:rFonts w:ascii="Browallia New" w:hAnsi="Browallia New" w:cs="Browallia New"/>
                <w:sz w:val="28"/>
                <w:szCs w:val="28"/>
                <w:lang w:val="en-GB"/>
              </w:rPr>
              <w:br/>
              <w:t xml:space="preserve"> </w:t>
            </w:r>
            <w:r w:rsidRPr="006C7344">
              <w:rPr>
                <w:rFonts w:ascii="Browallia New" w:hAnsi="Browallia New" w:cs="Browallia New" w:hint="cs"/>
                <w:sz w:val="28"/>
                <w:szCs w:val="28"/>
                <w:cs/>
                <w:lang w:val="en-GB"/>
              </w:rPr>
              <w:t>รอตัดบัญชี</w:t>
            </w:r>
          </w:p>
        </w:tc>
        <w:tc>
          <w:tcPr>
            <w:tcW w:w="1134" w:type="dxa"/>
            <w:shd w:val="clear" w:color="auto" w:fill="auto"/>
          </w:tcPr>
          <w:p w14:paraId="70FA2B7A" w14:textId="77777777"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p>
          <w:p w14:paraId="1BCE676E" w14:textId="14508B3C"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(3,671)</w:t>
            </w:r>
          </w:p>
        </w:tc>
        <w:tc>
          <w:tcPr>
            <w:tcW w:w="236" w:type="dxa"/>
            <w:shd w:val="clear" w:color="auto" w:fill="auto"/>
          </w:tcPr>
          <w:p w14:paraId="58629F02"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shd w:val="clear" w:color="auto" w:fill="auto"/>
            <w:vAlign w:val="center"/>
          </w:tcPr>
          <w:p w14:paraId="2AE7A077" w14:textId="77777777"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p>
          <w:p w14:paraId="379BBA25" w14:textId="0CA94772"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(8,894)</w:t>
            </w:r>
          </w:p>
        </w:tc>
        <w:tc>
          <w:tcPr>
            <w:tcW w:w="238" w:type="dxa"/>
            <w:shd w:val="clear" w:color="auto" w:fill="auto"/>
          </w:tcPr>
          <w:p w14:paraId="6C40DC27"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1800AE45" w14:textId="77777777"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p>
          <w:p w14:paraId="428D1FFC" w14:textId="6D2A46D5"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c>
          <w:tcPr>
            <w:tcW w:w="236" w:type="dxa"/>
          </w:tcPr>
          <w:p w14:paraId="3B10E69B"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Pr>
          <w:p w14:paraId="326C2475" w14:textId="77777777"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p>
          <w:p w14:paraId="456F2688" w14:textId="094FAFB8"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(740)</w:t>
            </w:r>
          </w:p>
        </w:tc>
      </w:tr>
      <w:tr w:rsidR="009B02A1" w:rsidRPr="006C7344" w14:paraId="69C5F8A2" w14:textId="77777777">
        <w:trPr>
          <w:trHeight w:val="275"/>
        </w:trPr>
        <w:tc>
          <w:tcPr>
            <w:tcW w:w="3618" w:type="dxa"/>
          </w:tcPr>
          <w:p w14:paraId="4F692826" w14:textId="77777777" w:rsidR="009B02A1" w:rsidRPr="006C734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C7344">
              <w:rPr>
                <w:rFonts w:ascii="Browallia New" w:hAnsi="Browallia New" w:cs="Browallia New" w:hint="cs"/>
                <w:sz w:val="28"/>
                <w:szCs w:val="28"/>
                <w:cs/>
              </w:rPr>
              <w:t xml:space="preserve">หุ้นกู้ไม่ด้อยสิทธิไม่มีหลักประกัน </w:t>
            </w:r>
            <w:r w:rsidRPr="006C7344">
              <w:rPr>
                <w:rFonts w:ascii="Browallia New" w:hAnsi="Browallia New" w:cs="Browallia New"/>
                <w:sz w:val="28"/>
                <w:szCs w:val="28"/>
              </w:rPr>
              <w:t>-</w:t>
            </w:r>
            <w:r w:rsidRPr="006C7344">
              <w:rPr>
                <w:rFonts w:ascii="Browallia New" w:hAnsi="Browallia New" w:cs="Browallia New" w:hint="cs"/>
                <w:sz w:val="28"/>
                <w:szCs w:val="28"/>
                <w:cs/>
              </w:rPr>
              <w:t xml:space="preserve"> สุทธิ</w:t>
            </w:r>
          </w:p>
        </w:tc>
        <w:tc>
          <w:tcPr>
            <w:tcW w:w="1134" w:type="dxa"/>
            <w:tcBorders>
              <w:top w:val="single" w:sz="4" w:space="0" w:color="auto"/>
            </w:tcBorders>
            <w:shd w:val="clear" w:color="auto" w:fill="auto"/>
          </w:tcPr>
          <w:p w14:paraId="103615E5" w14:textId="5A5F815B"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1,045,929</w:t>
            </w:r>
          </w:p>
        </w:tc>
        <w:tc>
          <w:tcPr>
            <w:tcW w:w="236" w:type="dxa"/>
            <w:shd w:val="clear" w:color="auto" w:fill="auto"/>
          </w:tcPr>
          <w:p w14:paraId="05F2AEBD"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tcBorders>
            <w:shd w:val="clear" w:color="auto" w:fill="auto"/>
            <w:vAlign w:val="center"/>
          </w:tcPr>
          <w:p w14:paraId="4A263325" w14:textId="29F2D8AB"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2,247,486</w:t>
            </w:r>
          </w:p>
        </w:tc>
        <w:tc>
          <w:tcPr>
            <w:tcW w:w="238" w:type="dxa"/>
            <w:shd w:val="clear" w:color="auto" w:fill="auto"/>
          </w:tcPr>
          <w:p w14:paraId="3684EBE8"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245AF87A" w14:textId="09EC5B4F"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c>
          <w:tcPr>
            <w:tcW w:w="236" w:type="dxa"/>
          </w:tcPr>
          <w:p w14:paraId="50FB27F3"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tcBorders>
          </w:tcPr>
          <w:p w14:paraId="4E3887FE" w14:textId="0ACD2F84"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1,081,040</w:t>
            </w:r>
          </w:p>
        </w:tc>
      </w:tr>
      <w:tr w:rsidR="009B02A1" w:rsidRPr="006C7344" w14:paraId="45A9C62E" w14:textId="77777777">
        <w:tc>
          <w:tcPr>
            <w:tcW w:w="3618" w:type="dxa"/>
          </w:tcPr>
          <w:p w14:paraId="6AE04520" w14:textId="77777777" w:rsidR="009B02A1" w:rsidRPr="006C734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6C7344">
              <w:rPr>
                <w:rFonts w:ascii="Browallia New" w:hAnsi="Browallia New" w:cs="Browallia New" w:hint="cs"/>
                <w:sz w:val="28"/>
                <w:szCs w:val="28"/>
                <w:u w:val="single"/>
                <w:cs/>
              </w:rPr>
              <w:t>หัก</w:t>
            </w:r>
            <w:r w:rsidRPr="006C7344">
              <w:rPr>
                <w:rFonts w:ascii="Browallia New" w:hAnsi="Browallia New" w:cs="Browalli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tcPr>
          <w:p w14:paraId="38C8DA81" w14:textId="14B8660B"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(1,045,929)</w:t>
            </w:r>
          </w:p>
        </w:tc>
        <w:tc>
          <w:tcPr>
            <w:tcW w:w="236" w:type="dxa"/>
            <w:shd w:val="clear" w:color="auto" w:fill="auto"/>
          </w:tcPr>
          <w:p w14:paraId="0C7366B3"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bottom w:val="single" w:sz="4" w:space="0" w:color="auto"/>
            </w:tcBorders>
            <w:shd w:val="clear" w:color="auto" w:fill="auto"/>
            <w:vAlign w:val="center"/>
          </w:tcPr>
          <w:p w14:paraId="4237A0B7" w14:textId="4E7D74B4"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(1,529,991)</w:t>
            </w:r>
          </w:p>
        </w:tc>
        <w:tc>
          <w:tcPr>
            <w:tcW w:w="238" w:type="dxa"/>
            <w:shd w:val="clear" w:color="auto" w:fill="auto"/>
          </w:tcPr>
          <w:p w14:paraId="6B1D7574"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642FCF56" w14:textId="65AC0188"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c>
          <w:tcPr>
            <w:tcW w:w="236" w:type="dxa"/>
          </w:tcPr>
          <w:p w14:paraId="1931FB2C" w14:textId="77777777" w:rsidR="009B02A1" w:rsidRPr="002126E4" w:rsidRDefault="009B02A1" w:rsidP="009B0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bottom w:val="single" w:sz="4" w:space="0" w:color="auto"/>
            </w:tcBorders>
          </w:tcPr>
          <w:p w14:paraId="2D7D9429" w14:textId="2E0058BA" w:rsidR="009B02A1" w:rsidRPr="002126E4" w:rsidRDefault="009B02A1" w:rsidP="009B02A1">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(1,081,040)</w:t>
            </w:r>
          </w:p>
        </w:tc>
      </w:tr>
      <w:tr w:rsidR="0016669C" w:rsidRPr="006C7344" w14:paraId="3634D3F5" w14:textId="77777777" w:rsidTr="00C07995">
        <w:trPr>
          <w:trHeight w:val="122"/>
        </w:trPr>
        <w:tc>
          <w:tcPr>
            <w:tcW w:w="3618" w:type="dxa"/>
          </w:tcPr>
          <w:p w14:paraId="1D24B206" w14:textId="77777777" w:rsidR="0016669C" w:rsidRPr="006C7344"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C7344">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23CE4575" w14:textId="012F72B7" w:rsidR="0016669C" w:rsidRPr="002126E4" w:rsidRDefault="009B02A1" w:rsidP="0016669C">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c>
          <w:tcPr>
            <w:tcW w:w="236" w:type="dxa"/>
            <w:shd w:val="clear" w:color="auto" w:fill="auto"/>
          </w:tcPr>
          <w:p w14:paraId="3B4B529A" w14:textId="77777777" w:rsidR="0016669C" w:rsidRPr="002126E4"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shd w:val="clear" w:color="auto" w:fill="auto"/>
            <w:vAlign w:val="bottom"/>
          </w:tcPr>
          <w:p w14:paraId="53ACA128" w14:textId="08EEB99A" w:rsidR="0016669C" w:rsidRPr="002126E4" w:rsidRDefault="0016669C" w:rsidP="0016669C">
            <w:pPr>
              <w:pStyle w:val="acctfourfigures"/>
              <w:tabs>
                <w:tab w:val="clear" w:pos="765"/>
              </w:tabs>
              <w:spacing w:line="240" w:lineRule="auto"/>
              <w:ind w:left="-117"/>
              <w:jc w:val="right"/>
              <w:rPr>
                <w:rFonts w:ascii="Browallia New" w:hAnsi="Browallia New" w:cs="Browallia New"/>
                <w:sz w:val="28"/>
                <w:szCs w:val="28"/>
                <w:lang w:val="en-US" w:bidi="th-TH"/>
              </w:rPr>
            </w:pPr>
            <w:r w:rsidRPr="002126E4">
              <w:rPr>
                <w:rFonts w:ascii="Browallia New" w:hAnsi="Browallia New" w:cs="Browallia New"/>
                <w:sz w:val="28"/>
                <w:szCs w:val="28"/>
                <w:lang w:val="en-US"/>
              </w:rPr>
              <w:t>717,495</w:t>
            </w:r>
          </w:p>
        </w:tc>
        <w:tc>
          <w:tcPr>
            <w:tcW w:w="238" w:type="dxa"/>
            <w:shd w:val="clear" w:color="auto" w:fill="auto"/>
          </w:tcPr>
          <w:p w14:paraId="20AF52C0" w14:textId="77777777" w:rsidR="0016669C" w:rsidRPr="002126E4"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vAlign w:val="bottom"/>
          </w:tcPr>
          <w:p w14:paraId="010653B7" w14:textId="0D89D255" w:rsidR="0016669C" w:rsidRPr="002126E4" w:rsidRDefault="004C18B4" w:rsidP="0016669C">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c>
          <w:tcPr>
            <w:tcW w:w="236" w:type="dxa"/>
          </w:tcPr>
          <w:p w14:paraId="6AC63D4A" w14:textId="77777777" w:rsidR="0016669C" w:rsidRPr="002126E4" w:rsidRDefault="0016669C" w:rsidP="00166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9" w:type="dxa"/>
            <w:tcBorders>
              <w:top w:val="single" w:sz="4" w:space="0" w:color="auto"/>
              <w:bottom w:val="single" w:sz="12" w:space="0" w:color="auto"/>
            </w:tcBorders>
            <w:vAlign w:val="bottom"/>
          </w:tcPr>
          <w:p w14:paraId="522A275C" w14:textId="0D1B2A65" w:rsidR="0016669C" w:rsidRPr="002126E4" w:rsidRDefault="0016669C" w:rsidP="0016669C">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 xml:space="preserve">     -</w:t>
            </w:r>
          </w:p>
        </w:tc>
      </w:tr>
    </w:tbl>
    <w:p w14:paraId="6B92EF43" w14:textId="3148CA6B" w:rsidR="002C601B" w:rsidRPr="00C07995" w:rsidRDefault="002C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65CE3E2" w14:textId="470D1B7B" w:rsidR="008D72C3" w:rsidRPr="006C7344" w:rsidRDefault="008D72C3"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6C7344">
        <w:rPr>
          <w:rFonts w:ascii="Browallia New" w:hAnsi="Browallia New" w:cs="Browallia New"/>
          <w:sz w:val="28"/>
          <w:szCs w:val="28"/>
          <w:cs/>
        </w:rPr>
        <w:t>รายการเคลื่อนไหวของหุ้นกู้ในระหว่างปีสิ้นสุดวันที่</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rPr>
        <w:t>31</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rPr>
        <w:t>ธันวาคม</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rPr>
        <w:t>25</w:t>
      </w:r>
      <w:r w:rsidR="007B4D96" w:rsidRPr="006C7344">
        <w:rPr>
          <w:rFonts w:ascii="Browallia New" w:hAnsi="Browallia New" w:cs="Browallia New"/>
          <w:sz w:val="28"/>
          <w:szCs w:val="28"/>
        </w:rPr>
        <w:t>6</w:t>
      </w:r>
      <w:r w:rsidR="0016669C">
        <w:rPr>
          <w:rFonts w:ascii="Browallia New" w:hAnsi="Browallia New" w:cs="Browallia New"/>
          <w:sz w:val="28"/>
          <w:szCs w:val="28"/>
        </w:rPr>
        <w:t>5</w:t>
      </w:r>
      <w:r w:rsidR="007C54C3" w:rsidRPr="006C7344">
        <w:rPr>
          <w:rFonts w:ascii="Browallia New" w:hAnsi="Browallia New" w:cs="Browallia New"/>
          <w:sz w:val="28"/>
          <w:szCs w:val="28"/>
        </w:rPr>
        <w:t xml:space="preserve"> </w:t>
      </w:r>
      <w:r w:rsidR="007C54C3" w:rsidRPr="006C7344">
        <w:rPr>
          <w:rFonts w:ascii="Browallia New" w:hAnsi="Browallia New" w:cs="Browallia New" w:hint="cs"/>
          <w:sz w:val="28"/>
          <w:szCs w:val="28"/>
          <w:cs/>
        </w:rPr>
        <w:t>และ</w:t>
      </w:r>
      <w:r w:rsidR="007C54C3" w:rsidRPr="006C7344">
        <w:rPr>
          <w:rFonts w:ascii="Browallia New" w:hAnsi="Browallia New" w:cs="Browallia New"/>
          <w:sz w:val="28"/>
          <w:szCs w:val="28"/>
        </w:rPr>
        <w:t xml:space="preserve"> 256</w:t>
      </w:r>
      <w:r w:rsidR="0016669C">
        <w:rPr>
          <w:rFonts w:ascii="Browallia New" w:hAnsi="Browallia New" w:cs="Browallia New"/>
          <w:sz w:val="28"/>
          <w:szCs w:val="28"/>
        </w:rPr>
        <w:t>4</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rPr>
        <w:t>มีดังต่อไปนี้</w:t>
      </w:r>
      <w:r w:rsidR="00F46B29" w:rsidRPr="006C7344">
        <w:rPr>
          <w:rFonts w:ascii="Browallia New" w:hAnsi="Browallia New" w:cs="Browallia New"/>
          <w:sz w:val="28"/>
          <w:szCs w:val="28"/>
        </w:rPr>
        <w:t xml:space="preserve"> </w:t>
      </w:r>
      <w:r w:rsidR="00655C87" w:rsidRPr="006C7344">
        <w:rPr>
          <w:rFonts w:ascii="Browallia New" w:hAnsi="Browallia New" w:cs="Browallia New"/>
          <w:sz w:val="28"/>
          <w:szCs w:val="28"/>
        </w:rPr>
        <w:tab/>
      </w:r>
    </w:p>
    <w:p w14:paraId="38DC4DF4" w14:textId="76A76B92" w:rsidR="008D34FD" w:rsidRPr="006C7344" w:rsidRDefault="008D34FD" w:rsidP="005654DB">
      <w:pPr>
        <w:tabs>
          <w:tab w:val="left" w:pos="2160"/>
          <w:tab w:val="right" w:pos="7200"/>
          <w:tab w:val="right" w:pos="8540"/>
        </w:tabs>
        <w:spacing w:line="240" w:lineRule="auto"/>
        <w:ind w:left="426" w:right="-3"/>
        <w:jc w:val="thaiDistribute"/>
        <w:rPr>
          <w:rFonts w:ascii="Browallia New" w:hAnsi="Browallia New" w:cs="Browallia New"/>
          <w:sz w:val="20"/>
          <w:szCs w:val="20"/>
        </w:rPr>
      </w:pPr>
    </w:p>
    <w:tbl>
      <w:tblPr>
        <w:tblW w:w="9005" w:type="dxa"/>
        <w:tblInd w:w="351" w:type="dxa"/>
        <w:tblLayout w:type="fixed"/>
        <w:tblLook w:val="0000" w:firstRow="0" w:lastRow="0" w:firstColumn="0" w:lastColumn="0" w:noHBand="0" w:noVBand="0"/>
      </w:tblPr>
      <w:tblGrid>
        <w:gridCol w:w="3618"/>
        <w:gridCol w:w="1134"/>
        <w:gridCol w:w="284"/>
        <w:gridCol w:w="1134"/>
        <w:gridCol w:w="236"/>
        <w:gridCol w:w="1181"/>
        <w:gridCol w:w="284"/>
        <w:gridCol w:w="1134"/>
      </w:tblGrid>
      <w:tr w:rsidR="008D34FD" w:rsidRPr="006C7344" w14:paraId="354AB2C0" w14:textId="77777777" w:rsidTr="00C07995">
        <w:trPr>
          <w:cantSplit/>
        </w:trPr>
        <w:tc>
          <w:tcPr>
            <w:tcW w:w="3618" w:type="dxa"/>
          </w:tcPr>
          <w:p w14:paraId="392D23CA"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6C7344">
              <w:rPr>
                <w:rFonts w:ascii="Browallia New" w:hAnsi="Browallia New" w:cs="Browallia New"/>
                <w:sz w:val="28"/>
                <w:szCs w:val="28"/>
              </w:rPr>
              <w:tab/>
            </w:r>
          </w:p>
        </w:tc>
        <w:tc>
          <w:tcPr>
            <w:tcW w:w="5387" w:type="dxa"/>
            <w:gridSpan w:val="7"/>
          </w:tcPr>
          <w:p w14:paraId="13C2DAA5" w14:textId="21F469F9" w:rsidR="008D34FD" w:rsidRPr="006C7344" w:rsidRDefault="008D34FD" w:rsidP="00A76F43">
            <w:pPr>
              <w:spacing w:line="240" w:lineRule="auto"/>
              <w:ind w:right="-45"/>
              <w:jc w:val="right"/>
              <w:rPr>
                <w:rFonts w:ascii="Browallia New" w:hAnsi="Browallia New" w:cs="Browallia New"/>
                <w:sz w:val="28"/>
                <w:szCs w:val="28"/>
                <w:cs/>
              </w:rPr>
            </w:pPr>
            <w:r w:rsidRPr="006C7344">
              <w:rPr>
                <w:rFonts w:ascii="Browallia New" w:hAnsi="Browallia New" w:cs="Browallia New"/>
                <w:sz w:val="28"/>
                <w:szCs w:val="28"/>
                <w:cs/>
              </w:rPr>
              <w:t>(หน่วย</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rPr>
              <w:t>พันบาท)</w:t>
            </w:r>
          </w:p>
        </w:tc>
      </w:tr>
      <w:tr w:rsidR="008D34FD" w:rsidRPr="006C7344" w14:paraId="7D534CAA" w14:textId="77777777" w:rsidTr="00C07995">
        <w:trPr>
          <w:cantSplit/>
        </w:trPr>
        <w:tc>
          <w:tcPr>
            <w:tcW w:w="3618" w:type="dxa"/>
          </w:tcPr>
          <w:p w14:paraId="0DB83C2E"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52" w:type="dxa"/>
            <w:gridSpan w:val="3"/>
            <w:tcBorders>
              <w:bottom w:val="single" w:sz="4" w:space="0" w:color="auto"/>
            </w:tcBorders>
          </w:tcPr>
          <w:p w14:paraId="6FE96EAD"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6C7344">
              <w:rPr>
                <w:rFonts w:ascii="Browallia New" w:hAnsi="Browallia New" w:cs="Browallia New"/>
                <w:sz w:val="28"/>
                <w:szCs w:val="28"/>
                <w:cs/>
              </w:rPr>
              <w:t>งบการเงินรวม</w:t>
            </w:r>
          </w:p>
        </w:tc>
        <w:tc>
          <w:tcPr>
            <w:tcW w:w="236" w:type="dxa"/>
          </w:tcPr>
          <w:p w14:paraId="6947C500"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99" w:type="dxa"/>
            <w:gridSpan w:val="3"/>
            <w:tcBorders>
              <w:bottom w:val="single" w:sz="4" w:space="0" w:color="auto"/>
            </w:tcBorders>
          </w:tcPr>
          <w:p w14:paraId="015D8F68"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6C7344">
              <w:rPr>
                <w:rFonts w:ascii="Browallia New" w:hAnsi="Browallia New" w:cs="Browallia New"/>
                <w:sz w:val="28"/>
                <w:szCs w:val="28"/>
                <w:cs/>
              </w:rPr>
              <w:t>งบการเงินเฉพาะของบริษัท</w:t>
            </w:r>
          </w:p>
        </w:tc>
      </w:tr>
      <w:tr w:rsidR="0016669C" w:rsidRPr="006C7344" w14:paraId="607A5040" w14:textId="77777777" w:rsidTr="00C07995">
        <w:trPr>
          <w:cantSplit/>
        </w:trPr>
        <w:tc>
          <w:tcPr>
            <w:tcW w:w="3618" w:type="dxa"/>
          </w:tcPr>
          <w:p w14:paraId="7FB10553" w14:textId="77777777" w:rsidR="0016669C" w:rsidRPr="006C7344" w:rsidRDefault="0016669C" w:rsidP="001666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4526385D" w14:textId="5CE406BD" w:rsidR="0016669C" w:rsidRPr="006C7344"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84" w:type="dxa"/>
            <w:tcBorders>
              <w:top w:val="single" w:sz="4" w:space="0" w:color="auto"/>
            </w:tcBorders>
          </w:tcPr>
          <w:p w14:paraId="664D2153" w14:textId="77777777" w:rsidR="0016669C" w:rsidRPr="006C7344" w:rsidRDefault="0016669C" w:rsidP="0016669C">
            <w:pPr>
              <w:spacing w:line="240" w:lineRule="auto"/>
              <w:ind w:left="-108" w:right="-145"/>
              <w:jc w:val="center"/>
              <w:rPr>
                <w:rFonts w:ascii="Browallia New" w:hAnsi="Browallia New" w:cs="Browallia New"/>
                <w:sz w:val="28"/>
                <w:szCs w:val="28"/>
                <w:lang w:val="en-GB"/>
              </w:rPr>
            </w:pPr>
          </w:p>
        </w:tc>
        <w:tc>
          <w:tcPr>
            <w:tcW w:w="1134" w:type="dxa"/>
            <w:tcBorders>
              <w:top w:val="single" w:sz="4" w:space="0" w:color="auto"/>
              <w:bottom w:val="single" w:sz="4" w:space="0" w:color="auto"/>
            </w:tcBorders>
          </w:tcPr>
          <w:p w14:paraId="38044951" w14:textId="32E35E52" w:rsidR="0016669C" w:rsidRPr="006C7344"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c>
          <w:tcPr>
            <w:tcW w:w="236" w:type="dxa"/>
          </w:tcPr>
          <w:p w14:paraId="177D6BF0" w14:textId="77777777" w:rsidR="0016669C" w:rsidRPr="006C7344" w:rsidRDefault="0016669C" w:rsidP="0016669C">
            <w:pPr>
              <w:spacing w:line="240" w:lineRule="auto"/>
              <w:ind w:left="-108" w:right="-145"/>
              <w:jc w:val="center"/>
              <w:rPr>
                <w:rFonts w:ascii="Browallia New" w:hAnsi="Browallia New" w:cs="Browallia New"/>
                <w:sz w:val="28"/>
                <w:szCs w:val="28"/>
              </w:rPr>
            </w:pPr>
          </w:p>
        </w:tc>
        <w:tc>
          <w:tcPr>
            <w:tcW w:w="1181" w:type="dxa"/>
            <w:tcBorders>
              <w:top w:val="single" w:sz="4" w:space="0" w:color="auto"/>
            </w:tcBorders>
          </w:tcPr>
          <w:p w14:paraId="41A2A2EA" w14:textId="57A64B93" w:rsidR="0016669C" w:rsidRPr="006C7344"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84" w:type="dxa"/>
            <w:tcBorders>
              <w:top w:val="single" w:sz="4" w:space="0" w:color="auto"/>
            </w:tcBorders>
          </w:tcPr>
          <w:p w14:paraId="1750C4DA" w14:textId="77777777" w:rsidR="0016669C" w:rsidRPr="006C7344" w:rsidRDefault="0016669C" w:rsidP="0016669C">
            <w:pPr>
              <w:spacing w:line="240" w:lineRule="auto"/>
              <w:ind w:left="-108" w:right="-145"/>
              <w:jc w:val="center"/>
              <w:rPr>
                <w:rFonts w:ascii="Browallia New" w:hAnsi="Browallia New" w:cs="Browallia New"/>
                <w:sz w:val="28"/>
                <w:szCs w:val="28"/>
                <w:lang w:val="en-GB"/>
              </w:rPr>
            </w:pPr>
          </w:p>
        </w:tc>
        <w:tc>
          <w:tcPr>
            <w:tcW w:w="1134" w:type="dxa"/>
            <w:tcBorders>
              <w:top w:val="single" w:sz="4" w:space="0" w:color="auto"/>
              <w:bottom w:val="single" w:sz="4" w:space="0" w:color="auto"/>
            </w:tcBorders>
          </w:tcPr>
          <w:p w14:paraId="109C8A82" w14:textId="21AE33CD" w:rsidR="0016669C" w:rsidRPr="006C7344" w:rsidRDefault="0016669C" w:rsidP="0016669C">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r>
      <w:tr w:rsidR="008D34FD" w:rsidRPr="006C7344" w14:paraId="255D9188" w14:textId="77777777" w:rsidTr="00C07995">
        <w:trPr>
          <w:cantSplit/>
        </w:trPr>
        <w:tc>
          <w:tcPr>
            <w:tcW w:w="3618" w:type="dxa"/>
            <w:vAlign w:val="center"/>
          </w:tcPr>
          <w:p w14:paraId="4F659BD6"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081852DD"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84" w:type="dxa"/>
          </w:tcPr>
          <w:p w14:paraId="282F8DE7"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34" w:type="dxa"/>
            <w:tcBorders>
              <w:top w:val="single" w:sz="4" w:space="0" w:color="auto"/>
            </w:tcBorders>
          </w:tcPr>
          <w:p w14:paraId="43639170"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5DCF4A35"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81" w:type="dxa"/>
            <w:tcBorders>
              <w:top w:val="single" w:sz="4" w:space="0" w:color="auto"/>
            </w:tcBorders>
          </w:tcPr>
          <w:p w14:paraId="745EA8E5"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84" w:type="dxa"/>
          </w:tcPr>
          <w:p w14:paraId="6E824AA1"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4" w:type="dxa"/>
            <w:tcBorders>
              <w:top w:val="single" w:sz="4" w:space="0" w:color="auto"/>
            </w:tcBorders>
          </w:tcPr>
          <w:p w14:paraId="177602FE"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992BE9" w:rsidRPr="006C7344" w14:paraId="5E7CABD9" w14:textId="77777777" w:rsidTr="00C07995">
        <w:trPr>
          <w:cantSplit/>
        </w:trPr>
        <w:tc>
          <w:tcPr>
            <w:tcW w:w="3618" w:type="dxa"/>
          </w:tcPr>
          <w:p w14:paraId="35A16DEB" w14:textId="5ED12DB6" w:rsidR="00992BE9" w:rsidRPr="006C7344" w:rsidRDefault="00992BE9" w:rsidP="00992B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sz w:val="28"/>
                <w:szCs w:val="28"/>
                <w:cs/>
              </w:rPr>
              <w:t>ยอด</w:t>
            </w:r>
            <w:r w:rsidRPr="006C7344">
              <w:rPr>
                <w:rFonts w:ascii="Browallia New" w:hAnsi="Browallia New" w:cs="Browallia New"/>
                <w:sz w:val="28"/>
                <w:szCs w:val="28"/>
                <w:cs/>
                <w:lang w:val="en-GB"/>
              </w:rPr>
              <w:t>คงเหลือ</w:t>
            </w:r>
            <w:r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ณ</w:t>
            </w:r>
            <w:r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วันที่</w:t>
            </w:r>
            <w:r w:rsidRPr="006C7344">
              <w:rPr>
                <w:rFonts w:ascii="Browallia New" w:hAnsi="Browallia New" w:cs="Browallia New"/>
                <w:sz w:val="28"/>
                <w:szCs w:val="28"/>
              </w:rPr>
              <w:t xml:space="preserve"> 1 </w:t>
            </w:r>
            <w:r w:rsidRPr="006C7344">
              <w:rPr>
                <w:rFonts w:ascii="Browallia New" w:hAnsi="Browallia New" w:cs="Browallia New"/>
                <w:sz w:val="28"/>
                <w:szCs w:val="28"/>
                <w:cs/>
                <w:lang w:val="en-GB"/>
              </w:rPr>
              <w:t>มกราคม</w:t>
            </w:r>
          </w:p>
        </w:tc>
        <w:tc>
          <w:tcPr>
            <w:tcW w:w="1134" w:type="dxa"/>
            <w:shd w:val="clear" w:color="auto" w:fill="auto"/>
          </w:tcPr>
          <w:p w14:paraId="0D028DD1" w14:textId="320D62AD"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2,247,486</w:t>
            </w:r>
          </w:p>
        </w:tc>
        <w:tc>
          <w:tcPr>
            <w:tcW w:w="284" w:type="dxa"/>
          </w:tcPr>
          <w:p w14:paraId="36073C4E" w14:textId="77777777" w:rsidR="00992BE9" w:rsidRPr="00D057E9" w:rsidRDefault="00992BE9" w:rsidP="00992BE9">
            <w:pPr>
              <w:tabs>
                <w:tab w:val="clear" w:pos="907"/>
                <w:tab w:val="decimal" w:pos="972"/>
              </w:tabs>
              <w:spacing w:line="240" w:lineRule="auto"/>
              <w:ind w:right="-27"/>
              <w:rPr>
                <w:rFonts w:ascii="Browallia New" w:hAnsi="Browallia New" w:cs="Browallia New"/>
                <w:sz w:val="28"/>
                <w:szCs w:val="28"/>
              </w:rPr>
            </w:pPr>
          </w:p>
        </w:tc>
        <w:tc>
          <w:tcPr>
            <w:tcW w:w="1134" w:type="dxa"/>
          </w:tcPr>
          <w:p w14:paraId="4EA14AB6" w14:textId="07659905"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2,869,709 </w:t>
            </w:r>
          </w:p>
        </w:tc>
        <w:tc>
          <w:tcPr>
            <w:tcW w:w="236" w:type="dxa"/>
            <w:vAlign w:val="bottom"/>
          </w:tcPr>
          <w:p w14:paraId="1CBC01CF"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739E25EE" w14:textId="0D957EE1"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1,081,040</w:t>
            </w:r>
          </w:p>
        </w:tc>
        <w:tc>
          <w:tcPr>
            <w:tcW w:w="284" w:type="dxa"/>
            <w:vAlign w:val="bottom"/>
          </w:tcPr>
          <w:p w14:paraId="15222375"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59B70D0E" w14:textId="6731269F"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1,727,057 </w:t>
            </w:r>
          </w:p>
        </w:tc>
      </w:tr>
      <w:tr w:rsidR="00992BE9" w:rsidRPr="006C7344" w14:paraId="52965FC4" w14:textId="77777777" w:rsidTr="00C07995">
        <w:trPr>
          <w:cantSplit/>
        </w:trPr>
        <w:tc>
          <w:tcPr>
            <w:tcW w:w="3618" w:type="dxa"/>
          </w:tcPr>
          <w:p w14:paraId="44127BD2" w14:textId="0D75BAC1" w:rsidR="00992BE9" w:rsidRPr="006C7344" w:rsidRDefault="00992BE9" w:rsidP="00992B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hint="cs"/>
                <w:sz w:val="28"/>
                <w:szCs w:val="28"/>
                <w:cs/>
              </w:rPr>
              <w:t>ออกจำหน่ายหุ้นกู้</w:t>
            </w:r>
          </w:p>
        </w:tc>
        <w:tc>
          <w:tcPr>
            <w:tcW w:w="1134" w:type="dxa"/>
          </w:tcPr>
          <w:p w14:paraId="14250028" w14:textId="3FD2B3B8"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325,000</w:t>
            </w:r>
          </w:p>
        </w:tc>
        <w:tc>
          <w:tcPr>
            <w:tcW w:w="284" w:type="dxa"/>
          </w:tcPr>
          <w:p w14:paraId="6A83C257" w14:textId="77777777" w:rsidR="00992BE9" w:rsidRPr="00D057E9" w:rsidRDefault="00992BE9" w:rsidP="00992BE9">
            <w:pPr>
              <w:tabs>
                <w:tab w:val="clear" w:pos="907"/>
                <w:tab w:val="decimal" w:pos="972"/>
              </w:tabs>
              <w:spacing w:line="240" w:lineRule="auto"/>
              <w:ind w:right="-27"/>
              <w:rPr>
                <w:rFonts w:ascii="Browallia New" w:hAnsi="Browallia New" w:cs="Browallia New"/>
                <w:sz w:val="28"/>
                <w:szCs w:val="28"/>
              </w:rPr>
            </w:pPr>
          </w:p>
        </w:tc>
        <w:tc>
          <w:tcPr>
            <w:tcW w:w="1134" w:type="dxa"/>
          </w:tcPr>
          <w:p w14:paraId="5BC36C34" w14:textId="1464769E"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724,600 </w:t>
            </w:r>
          </w:p>
        </w:tc>
        <w:tc>
          <w:tcPr>
            <w:tcW w:w="236" w:type="dxa"/>
            <w:vAlign w:val="bottom"/>
          </w:tcPr>
          <w:p w14:paraId="731AF69B"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6C7391D7" w14:textId="1DE9BE41"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w:t>
            </w:r>
          </w:p>
        </w:tc>
        <w:tc>
          <w:tcPr>
            <w:tcW w:w="284" w:type="dxa"/>
            <w:vAlign w:val="bottom"/>
          </w:tcPr>
          <w:p w14:paraId="28AED6EC"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5677F247" w14:textId="1605A4A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w:t>
            </w:r>
          </w:p>
        </w:tc>
      </w:tr>
      <w:tr w:rsidR="00992BE9" w:rsidRPr="006C7344" w14:paraId="4D2632EC" w14:textId="77777777" w:rsidTr="00C07995">
        <w:trPr>
          <w:cantSplit/>
        </w:trPr>
        <w:tc>
          <w:tcPr>
            <w:tcW w:w="3618" w:type="dxa"/>
          </w:tcPr>
          <w:p w14:paraId="6FD994E5" w14:textId="685B2280" w:rsidR="00992BE9" w:rsidRPr="006C7344" w:rsidRDefault="00992BE9" w:rsidP="00992B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hint="cs"/>
                <w:sz w:val="28"/>
                <w:szCs w:val="28"/>
                <w:cs/>
              </w:rPr>
              <w:t>ไถ่ถอนหุ้นกู้ครบกำหนด</w:t>
            </w:r>
          </w:p>
        </w:tc>
        <w:tc>
          <w:tcPr>
            <w:tcW w:w="1134" w:type="dxa"/>
          </w:tcPr>
          <w:p w14:paraId="09321912" w14:textId="5E6DAA76"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(1,531,780)</w:t>
            </w:r>
          </w:p>
        </w:tc>
        <w:tc>
          <w:tcPr>
            <w:tcW w:w="284" w:type="dxa"/>
          </w:tcPr>
          <w:p w14:paraId="61F86F06" w14:textId="77777777" w:rsidR="00992BE9" w:rsidRPr="00D057E9" w:rsidRDefault="00992BE9" w:rsidP="00992BE9">
            <w:pPr>
              <w:tabs>
                <w:tab w:val="clear" w:pos="907"/>
                <w:tab w:val="decimal" w:pos="972"/>
              </w:tabs>
              <w:spacing w:line="240" w:lineRule="auto"/>
              <w:ind w:right="-27"/>
              <w:rPr>
                <w:rFonts w:ascii="Browallia New" w:hAnsi="Browallia New" w:cs="Browallia New"/>
                <w:sz w:val="28"/>
                <w:szCs w:val="28"/>
              </w:rPr>
            </w:pPr>
          </w:p>
        </w:tc>
        <w:tc>
          <w:tcPr>
            <w:tcW w:w="1134" w:type="dxa"/>
          </w:tcPr>
          <w:p w14:paraId="12C82ED2" w14:textId="63D31CDE"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(1,350,000)</w:t>
            </w:r>
          </w:p>
        </w:tc>
        <w:tc>
          <w:tcPr>
            <w:tcW w:w="236" w:type="dxa"/>
            <w:vAlign w:val="bottom"/>
          </w:tcPr>
          <w:p w14:paraId="24B8E883"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64BCA23C" w14:textId="6AE114A2"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(1,081,780)</w:t>
            </w:r>
          </w:p>
        </w:tc>
        <w:tc>
          <w:tcPr>
            <w:tcW w:w="284" w:type="dxa"/>
            <w:vAlign w:val="bottom"/>
          </w:tcPr>
          <w:p w14:paraId="33A8BDED"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6B8AF6AD" w14:textId="76B84CF0"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(650,000)</w:t>
            </w:r>
          </w:p>
        </w:tc>
      </w:tr>
      <w:tr w:rsidR="00992BE9" w:rsidRPr="006C7344" w14:paraId="711994FC" w14:textId="77777777" w:rsidTr="00C07995">
        <w:trPr>
          <w:cantSplit/>
        </w:trPr>
        <w:tc>
          <w:tcPr>
            <w:tcW w:w="3618" w:type="dxa"/>
          </w:tcPr>
          <w:p w14:paraId="4D7C6D1D" w14:textId="4F3AD6C1" w:rsidR="00992BE9" w:rsidRPr="006C7344" w:rsidRDefault="00992BE9" w:rsidP="00992B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hint="cs"/>
                <w:sz w:val="28"/>
                <w:szCs w:val="28"/>
                <w:cs/>
              </w:rPr>
              <w:t>ค่าใช้จ่ายในการออกหุ้นกู้</w:t>
            </w:r>
          </w:p>
        </w:tc>
        <w:tc>
          <w:tcPr>
            <w:tcW w:w="1134" w:type="dxa"/>
          </w:tcPr>
          <w:p w14:paraId="3972C229" w14:textId="5CB009F1"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(3,978)</w:t>
            </w:r>
          </w:p>
        </w:tc>
        <w:tc>
          <w:tcPr>
            <w:tcW w:w="284" w:type="dxa"/>
            <w:vAlign w:val="center"/>
          </w:tcPr>
          <w:p w14:paraId="028F6375"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51E73AB2" w14:textId="393D0DA6"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(8,490) </w:t>
            </w:r>
          </w:p>
        </w:tc>
        <w:tc>
          <w:tcPr>
            <w:tcW w:w="236" w:type="dxa"/>
            <w:vAlign w:val="bottom"/>
          </w:tcPr>
          <w:p w14:paraId="2EC3AB8A"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239894B1" w14:textId="57E18595"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w:t>
            </w:r>
          </w:p>
        </w:tc>
        <w:tc>
          <w:tcPr>
            <w:tcW w:w="284" w:type="dxa"/>
            <w:vAlign w:val="bottom"/>
          </w:tcPr>
          <w:p w14:paraId="2F8D0FB0"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34" w:type="dxa"/>
          </w:tcPr>
          <w:p w14:paraId="519F8E0E" w14:textId="45811FEB"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w:t>
            </w:r>
          </w:p>
        </w:tc>
      </w:tr>
      <w:tr w:rsidR="00992BE9" w:rsidRPr="006C7344" w14:paraId="3D31EE2B" w14:textId="77777777" w:rsidTr="00C07995">
        <w:trPr>
          <w:cantSplit/>
        </w:trPr>
        <w:tc>
          <w:tcPr>
            <w:tcW w:w="3618" w:type="dxa"/>
          </w:tcPr>
          <w:p w14:paraId="7D7588F2" w14:textId="7F750F26" w:rsidR="00992BE9" w:rsidRPr="006C7344" w:rsidRDefault="00992BE9" w:rsidP="00992B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6C7344">
              <w:rPr>
                <w:rFonts w:ascii="Browallia New" w:hAnsi="Browallia New" w:cs="Browallia New"/>
                <w:sz w:val="28"/>
                <w:szCs w:val="28"/>
                <w:cs/>
              </w:rPr>
              <w:t>ค่าใช้จ่ายในการออกหุ้นกู้ตัดจำหน่าย</w:t>
            </w:r>
          </w:p>
        </w:tc>
        <w:tc>
          <w:tcPr>
            <w:tcW w:w="1134" w:type="dxa"/>
            <w:tcBorders>
              <w:bottom w:val="single" w:sz="4" w:space="0" w:color="auto"/>
            </w:tcBorders>
          </w:tcPr>
          <w:p w14:paraId="2113A06E" w14:textId="3189F78F"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9,201</w:t>
            </w:r>
          </w:p>
        </w:tc>
        <w:tc>
          <w:tcPr>
            <w:tcW w:w="284" w:type="dxa"/>
            <w:vAlign w:val="center"/>
          </w:tcPr>
          <w:p w14:paraId="08FE60D3"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34" w:type="dxa"/>
            <w:tcBorders>
              <w:bottom w:val="single" w:sz="4" w:space="0" w:color="auto"/>
            </w:tcBorders>
          </w:tcPr>
          <w:p w14:paraId="21D52F5C" w14:textId="25D3E79A"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11,667 </w:t>
            </w:r>
          </w:p>
        </w:tc>
        <w:tc>
          <w:tcPr>
            <w:tcW w:w="236" w:type="dxa"/>
            <w:vAlign w:val="bottom"/>
          </w:tcPr>
          <w:p w14:paraId="0A869273"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81" w:type="dxa"/>
            <w:tcBorders>
              <w:bottom w:val="single" w:sz="4" w:space="0" w:color="auto"/>
            </w:tcBorders>
          </w:tcPr>
          <w:p w14:paraId="67ACF7D4" w14:textId="24ADF124"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740</w:t>
            </w:r>
          </w:p>
        </w:tc>
        <w:tc>
          <w:tcPr>
            <w:tcW w:w="284" w:type="dxa"/>
            <w:vAlign w:val="bottom"/>
          </w:tcPr>
          <w:p w14:paraId="71AC66BD"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34" w:type="dxa"/>
            <w:tcBorders>
              <w:bottom w:val="single" w:sz="4" w:space="0" w:color="auto"/>
            </w:tcBorders>
          </w:tcPr>
          <w:p w14:paraId="7DEE61FC" w14:textId="4612D994"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3,983 </w:t>
            </w:r>
          </w:p>
        </w:tc>
      </w:tr>
      <w:tr w:rsidR="00992BE9" w:rsidRPr="00A21B37" w14:paraId="73A98252" w14:textId="77777777" w:rsidTr="00C07995">
        <w:trPr>
          <w:cantSplit/>
        </w:trPr>
        <w:tc>
          <w:tcPr>
            <w:tcW w:w="3618" w:type="dxa"/>
          </w:tcPr>
          <w:p w14:paraId="3F8AB792" w14:textId="5F43D5E4" w:rsidR="00992BE9" w:rsidRPr="006C7344" w:rsidRDefault="00992BE9" w:rsidP="00992B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6C7344">
              <w:rPr>
                <w:rFonts w:ascii="Browallia New" w:hAnsi="Browallia New" w:cs="Browallia New"/>
                <w:sz w:val="28"/>
                <w:szCs w:val="28"/>
                <w:cs/>
              </w:rPr>
              <w:t>ยอดคงเหลือ</w:t>
            </w:r>
            <w:r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ณ</w:t>
            </w:r>
            <w:r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วันที่</w:t>
            </w:r>
            <w:r w:rsidRPr="006C7344">
              <w:rPr>
                <w:rFonts w:ascii="Browallia New" w:hAnsi="Browallia New" w:cs="Browallia New"/>
                <w:sz w:val="28"/>
                <w:szCs w:val="28"/>
              </w:rPr>
              <w:t xml:space="preserve"> 31 </w:t>
            </w:r>
            <w:r w:rsidRPr="006C7344">
              <w:rPr>
                <w:rFonts w:ascii="Browallia New" w:hAnsi="Browallia New" w:cs="Browallia New" w:hint="cs"/>
                <w:sz w:val="28"/>
                <w:szCs w:val="28"/>
                <w:cs/>
              </w:rPr>
              <w:t>ธันวาคม</w:t>
            </w:r>
          </w:p>
        </w:tc>
        <w:tc>
          <w:tcPr>
            <w:tcW w:w="1134" w:type="dxa"/>
            <w:tcBorders>
              <w:top w:val="single" w:sz="4" w:space="0" w:color="auto"/>
              <w:bottom w:val="single" w:sz="12" w:space="0" w:color="auto"/>
            </w:tcBorders>
          </w:tcPr>
          <w:p w14:paraId="47B12E9C" w14:textId="43B6D570"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cs/>
              </w:rPr>
            </w:pPr>
            <w:r w:rsidRPr="00D057E9">
              <w:rPr>
                <w:rFonts w:ascii="Browallia New" w:hAnsi="Browallia New" w:cs="Browallia New"/>
                <w:sz w:val="28"/>
                <w:szCs w:val="28"/>
              </w:rPr>
              <w:t>1,045,929</w:t>
            </w:r>
          </w:p>
        </w:tc>
        <w:tc>
          <w:tcPr>
            <w:tcW w:w="284" w:type="dxa"/>
          </w:tcPr>
          <w:p w14:paraId="7355F6F4" w14:textId="77777777" w:rsidR="00992BE9" w:rsidRPr="00D057E9" w:rsidRDefault="00992BE9" w:rsidP="00992BE9">
            <w:pPr>
              <w:tabs>
                <w:tab w:val="clear" w:pos="907"/>
                <w:tab w:val="decimal" w:pos="972"/>
              </w:tabs>
              <w:spacing w:line="240" w:lineRule="auto"/>
              <w:ind w:right="-27"/>
              <w:rPr>
                <w:rFonts w:ascii="Browallia New" w:hAnsi="Browallia New" w:cs="Browallia New"/>
                <w:sz w:val="28"/>
                <w:szCs w:val="28"/>
              </w:rPr>
            </w:pPr>
          </w:p>
        </w:tc>
        <w:tc>
          <w:tcPr>
            <w:tcW w:w="1134" w:type="dxa"/>
            <w:tcBorders>
              <w:top w:val="single" w:sz="4" w:space="0" w:color="auto"/>
              <w:bottom w:val="single" w:sz="12" w:space="0" w:color="auto"/>
            </w:tcBorders>
          </w:tcPr>
          <w:p w14:paraId="43EFD824" w14:textId="7D9312E0"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2,247,486 </w:t>
            </w:r>
          </w:p>
        </w:tc>
        <w:tc>
          <w:tcPr>
            <w:tcW w:w="236" w:type="dxa"/>
            <w:vAlign w:val="bottom"/>
          </w:tcPr>
          <w:p w14:paraId="6343AD53"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365D3799" w14:textId="122BDB36"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w:t>
            </w:r>
          </w:p>
        </w:tc>
        <w:tc>
          <w:tcPr>
            <w:tcW w:w="284" w:type="dxa"/>
            <w:vAlign w:val="bottom"/>
          </w:tcPr>
          <w:p w14:paraId="312AB862" w14:textId="77777777"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EF04C3C" w14:textId="013F7888" w:rsidR="00992BE9" w:rsidRPr="00D057E9" w:rsidRDefault="00992BE9" w:rsidP="00992BE9">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 xml:space="preserve"> 1,081,040 </w:t>
            </w:r>
          </w:p>
        </w:tc>
      </w:tr>
    </w:tbl>
    <w:p w14:paraId="5642A3AB" w14:textId="63B69FF8" w:rsidR="008D72C3" w:rsidRPr="00C07995" w:rsidRDefault="008D72C3"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p w14:paraId="2DF1551A" w14:textId="64FD3FEE" w:rsidR="00D37E95" w:rsidRDefault="00D37E95" w:rsidP="00D37E95">
      <w:pPr>
        <w:tabs>
          <w:tab w:val="clear" w:pos="454"/>
          <w:tab w:val="left" w:pos="720"/>
        </w:tabs>
        <w:spacing w:line="240" w:lineRule="auto"/>
        <w:ind w:left="450"/>
        <w:jc w:val="thaiDistribute"/>
        <w:rPr>
          <w:rFonts w:ascii="Browallia New" w:hAnsi="Browallia New" w:cs="Browallia New"/>
          <w:sz w:val="28"/>
          <w:szCs w:val="28"/>
        </w:rPr>
      </w:pPr>
      <w:r w:rsidRPr="007F519C">
        <w:rPr>
          <w:rFonts w:ascii="Browallia New" w:hAnsi="Browallia New" w:cs="Browallia New"/>
          <w:sz w:val="28"/>
          <w:szCs w:val="28"/>
          <w:cs/>
        </w:rPr>
        <w:t>บริษัท</w:t>
      </w:r>
      <w:r w:rsidR="0083014B" w:rsidRPr="0083014B">
        <w:rPr>
          <w:rFonts w:ascii="Browallia New" w:hAnsi="Browallia New" w:cs="Browallia New"/>
          <w:sz w:val="28"/>
          <w:szCs w:val="28"/>
          <w:cs/>
        </w:rPr>
        <w:t xml:space="preserve"> </w:t>
      </w:r>
      <w:proofErr w:type="spellStart"/>
      <w:r w:rsidR="0083014B" w:rsidRPr="0083014B">
        <w:rPr>
          <w:rFonts w:ascii="Browallia New" w:hAnsi="Browallia New" w:cs="Browallia New"/>
          <w:sz w:val="28"/>
          <w:szCs w:val="28"/>
          <w:cs/>
        </w:rPr>
        <w:t>ไมด้า</w:t>
      </w:r>
      <w:proofErr w:type="spellEnd"/>
      <w:r w:rsidR="0083014B" w:rsidRPr="0083014B">
        <w:rPr>
          <w:rFonts w:ascii="Browallia New" w:hAnsi="Browallia New" w:cs="Browallia New"/>
          <w:sz w:val="28"/>
          <w:szCs w:val="28"/>
          <w:cs/>
        </w:rPr>
        <w:t xml:space="preserve"> ลิสซิ่ง จำกัด (มหาชน)</w:t>
      </w:r>
      <w:r w:rsidR="0083014B">
        <w:rPr>
          <w:rFonts w:ascii="Browallia New" w:hAnsi="Browallia New" w:cs="Browallia New"/>
          <w:sz w:val="28"/>
          <w:szCs w:val="28"/>
        </w:rPr>
        <w:t xml:space="preserve"> (</w:t>
      </w:r>
      <w:r w:rsidRPr="007F519C">
        <w:rPr>
          <w:rFonts w:ascii="Browallia New" w:hAnsi="Browallia New" w:cs="Browallia New"/>
          <w:sz w:val="28"/>
          <w:szCs w:val="28"/>
          <w:cs/>
        </w:rPr>
        <w:t>บริษัท</w:t>
      </w:r>
      <w:r>
        <w:rPr>
          <w:rFonts w:ascii="Browallia New" w:hAnsi="Browallia New" w:cs="Browallia New" w:hint="cs"/>
          <w:sz w:val="28"/>
          <w:szCs w:val="28"/>
          <w:cs/>
        </w:rPr>
        <w:t>ย่อย</w:t>
      </w:r>
      <w:r w:rsidR="0083014B">
        <w:rPr>
          <w:rFonts w:ascii="Browallia New" w:hAnsi="Browallia New" w:cs="Browallia New"/>
          <w:sz w:val="28"/>
          <w:szCs w:val="28"/>
        </w:rPr>
        <w:t xml:space="preserve">) </w:t>
      </w:r>
      <w:r w:rsidRPr="007F519C">
        <w:rPr>
          <w:rFonts w:ascii="Browallia New" w:hAnsi="Browallia New" w:cs="Browallia New"/>
          <w:sz w:val="28"/>
          <w:szCs w:val="28"/>
          <w:cs/>
        </w:rPr>
        <w:t>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กำหนดจ่ายดอกเบี้ยทุกๆ</w:t>
      </w:r>
      <w:r w:rsidRPr="007F519C">
        <w:rPr>
          <w:rFonts w:ascii="Browallia New" w:hAnsi="Browallia New" w:cs="Browallia New"/>
          <w:sz w:val="28"/>
          <w:szCs w:val="28"/>
        </w:rPr>
        <w:t xml:space="preserve"> </w:t>
      </w:r>
      <w:r w:rsidR="006B56EC">
        <w:rPr>
          <w:rFonts w:ascii="Browallia New" w:hAnsi="Browallia New" w:cs="Browallia New"/>
          <w:sz w:val="28"/>
          <w:szCs w:val="28"/>
        </w:rPr>
        <w:br/>
      </w:r>
      <w:r w:rsidRPr="007F519C">
        <w:rPr>
          <w:rFonts w:ascii="Browallia New" w:hAnsi="Browallia New" w:cs="Browallia New"/>
          <w:sz w:val="28"/>
          <w:szCs w:val="28"/>
        </w:rPr>
        <w:t>3</w:t>
      </w:r>
      <w:r w:rsidRPr="007F519C">
        <w:rPr>
          <w:rFonts w:ascii="Browallia New" w:hAnsi="Browallia New" w:cs="Browallia New"/>
          <w:sz w:val="28"/>
          <w:szCs w:val="28"/>
          <w:cs/>
        </w:rPr>
        <w:t xml:space="preserve"> เดือน บริษัท</w:t>
      </w:r>
      <w:r>
        <w:rPr>
          <w:rFonts w:ascii="Browallia New" w:hAnsi="Browallia New" w:cs="Browallia New" w:hint="cs"/>
          <w:sz w:val="28"/>
          <w:szCs w:val="28"/>
          <w:cs/>
        </w:rPr>
        <w:t>ย่อย</w:t>
      </w:r>
      <w:r w:rsidRPr="007F519C">
        <w:rPr>
          <w:rFonts w:ascii="Browallia New" w:hAnsi="Browallia New" w:cs="Browallia New"/>
          <w:sz w:val="28"/>
          <w:szCs w:val="28"/>
          <w:cs/>
        </w:rPr>
        <w:t>ได้นำเงินที่ได้จากการออกหุ้นกู้ครั้งนี้ไปใช้ในการชำระหนี้เดิม</w:t>
      </w:r>
      <w:r>
        <w:rPr>
          <w:rFonts w:ascii="Browallia New" w:hAnsi="Browallia New" w:cs="Browallia New" w:hint="cs"/>
          <w:sz w:val="28"/>
          <w:szCs w:val="28"/>
          <w:cs/>
        </w:rPr>
        <w:t xml:space="preserve"> โดยบริษัท</w:t>
      </w:r>
      <w:r w:rsidR="0083014B" w:rsidRPr="0083014B">
        <w:rPr>
          <w:rFonts w:ascii="Browallia New" w:hAnsi="Browallia New" w:cs="Browallia New"/>
          <w:sz w:val="28"/>
          <w:szCs w:val="28"/>
          <w:cs/>
        </w:rPr>
        <w:t xml:space="preserve"> </w:t>
      </w:r>
      <w:proofErr w:type="spellStart"/>
      <w:r w:rsidR="0083014B" w:rsidRPr="0083014B">
        <w:rPr>
          <w:rFonts w:ascii="Browallia New" w:hAnsi="Browallia New" w:cs="Browallia New"/>
          <w:sz w:val="28"/>
          <w:szCs w:val="28"/>
          <w:cs/>
        </w:rPr>
        <w:t>ไมด้า</w:t>
      </w:r>
      <w:proofErr w:type="spellEnd"/>
      <w:r w:rsidR="0083014B" w:rsidRPr="0083014B">
        <w:rPr>
          <w:rFonts w:ascii="Browallia New" w:hAnsi="Browallia New" w:cs="Browallia New"/>
          <w:sz w:val="28"/>
          <w:szCs w:val="28"/>
          <w:cs/>
        </w:rPr>
        <w:t xml:space="preserve"> ลิสซิ่ง จำกัด (มหาชน)</w:t>
      </w:r>
      <w:r w:rsidR="0083014B">
        <w:rPr>
          <w:rFonts w:ascii="Browallia New" w:hAnsi="Browallia New" w:cs="Browallia New"/>
          <w:sz w:val="28"/>
          <w:szCs w:val="28"/>
        </w:rPr>
        <w:t xml:space="preserve"> (</w:t>
      </w:r>
      <w:r w:rsidR="0083014B" w:rsidRPr="007F519C">
        <w:rPr>
          <w:rFonts w:ascii="Browallia New" w:hAnsi="Browallia New" w:cs="Browallia New"/>
          <w:sz w:val="28"/>
          <w:szCs w:val="28"/>
          <w:cs/>
        </w:rPr>
        <w:t>บริษัท</w:t>
      </w:r>
      <w:r>
        <w:rPr>
          <w:rFonts w:ascii="Browallia New" w:hAnsi="Browallia New" w:cs="Browallia New" w:hint="cs"/>
          <w:sz w:val="28"/>
          <w:szCs w:val="28"/>
          <w:cs/>
        </w:rPr>
        <w:t>ย่อย</w:t>
      </w:r>
      <w:r w:rsidR="0083014B">
        <w:rPr>
          <w:rFonts w:ascii="Browallia New" w:hAnsi="Browallia New" w:cs="Browallia New"/>
          <w:sz w:val="28"/>
          <w:szCs w:val="28"/>
        </w:rPr>
        <w:t xml:space="preserve">) </w:t>
      </w:r>
      <w:r>
        <w:rPr>
          <w:rFonts w:ascii="Browallia New" w:hAnsi="Browallia New" w:cs="Browallia New" w:hint="cs"/>
          <w:sz w:val="28"/>
          <w:szCs w:val="28"/>
          <w:cs/>
        </w:rPr>
        <w:t>จะต้องดำรงไว้ซึ่งอัตราส่วนทางการเงินตามที่ระบุไว้ในหนังสือชี้ชวนของหุ้นกู้</w:t>
      </w:r>
    </w:p>
    <w:p w14:paraId="7B137B37" w14:textId="77777777" w:rsidR="00FE2B39" w:rsidRPr="00197CA1" w:rsidRDefault="00FE2B39" w:rsidP="005F78C0">
      <w:pPr>
        <w:tabs>
          <w:tab w:val="left" w:pos="2160"/>
          <w:tab w:val="right" w:pos="7200"/>
          <w:tab w:val="right" w:pos="8540"/>
        </w:tabs>
        <w:spacing w:line="240" w:lineRule="auto"/>
        <w:ind w:left="426" w:right="-3"/>
        <w:jc w:val="thaiDistribute"/>
        <w:rPr>
          <w:rFonts w:ascii="Browallia New" w:hAnsi="Browallia New" w:cs="Browallia New"/>
        </w:rPr>
      </w:pPr>
    </w:p>
    <w:p w14:paraId="7719C144" w14:textId="77777777" w:rsidR="006D4497" w:rsidRDefault="006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A6A152E" w14:textId="4B618435" w:rsidR="0079202C" w:rsidRPr="00E26934" w:rsidRDefault="0079202C" w:rsidP="005654D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E26934">
        <w:rPr>
          <w:rFonts w:ascii="Browallia New" w:hAnsi="Browallia New" w:cs="Browallia New"/>
          <w:b/>
          <w:bCs/>
          <w:sz w:val="28"/>
          <w:szCs w:val="28"/>
          <w:cs/>
          <w:lang w:val="en-GB"/>
        </w:rPr>
        <w:t>หนี้สินตามสัญญาเช่า</w:t>
      </w:r>
      <w:r w:rsidR="008C251F" w:rsidRPr="00E26934">
        <w:rPr>
          <w:rFonts w:ascii="Browallia New" w:hAnsi="Browallia New" w:cs="Browallia New"/>
          <w:b/>
          <w:bCs/>
          <w:sz w:val="28"/>
          <w:szCs w:val="28"/>
          <w:lang w:val="en-GB"/>
        </w:rPr>
        <w:t xml:space="preserve"> - </w:t>
      </w:r>
      <w:r w:rsidR="008C251F" w:rsidRPr="00E26934">
        <w:rPr>
          <w:rFonts w:ascii="Browallia New" w:hAnsi="Browallia New" w:cs="Browallia New" w:hint="cs"/>
          <w:b/>
          <w:bCs/>
          <w:sz w:val="28"/>
          <w:szCs w:val="28"/>
          <w:cs/>
          <w:lang w:val="en-GB"/>
        </w:rPr>
        <w:t>สุทธิ</w:t>
      </w:r>
    </w:p>
    <w:p w14:paraId="302A65ED" w14:textId="6F3A0FF0" w:rsidR="00CF250B" w:rsidRPr="006764F9" w:rsidRDefault="00CF250B" w:rsidP="006764F9">
      <w:pPr>
        <w:tabs>
          <w:tab w:val="left" w:pos="2160"/>
          <w:tab w:val="right" w:pos="7200"/>
          <w:tab w:val="right" w:pos="8540"/>
        </w:tabs>
        <w:spacing w:line="240" w:lineRule="auto"/>
        <w:ind w:left="426" w:right="-3" w:firstLine="706"/>
        <w:jc w:val="thaiDistribute"/>
        <w:rPr>
          <w:rFonts w:ascii="Browallia New" w:hAnsi="Browallia New" w:cs="Browallia New"/>
          <w:sz w:val="24"/>
          <w:szCs w:val="24"/>
          <w:cs/>
        </w:rPr>
      </w:pPr>
    </w:p>
    <w:p w14:paraId="0E8B1305" w14:textId="3F6C294D" w:rsidR="00CF250B" w:rsidRPr="00F13B0A" w:rsidRDefault="00C250BC"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F13B0A">
        <w:rPr>
          <w:rFonts w:ascii="Browallia New" w:hAnsi="Browallia New" w:cs="Browallia New"/>
          <w:sz w:val="28"/>
          <w:szCs w:val="28"/>
          <w:cs/>
        </w:rPr>
        <w:t xml:space="preserve">ณ วันที่ </w:t>
      </w:r>
      <w:r w:rsidR="005432DC" w:rsidRPr="00F13B0A">
        <w:rPr>
          <w:rFonts w:ascii="Browallia New" w:hAnsi="Browallia New" w:cs="Browallia New"/>
          <w:sz w:val="28"/>
          <w:szCs w:val="28"/>
        </w:rPr>
        <w:t xml:space="preserve">31 </w:t>
      </w:r>
      <w:r w:rsidR="005432DC" w:rsidRPr="00F13B0A">
        <w:rPr>
          <w:rFonts w:ascii="Browallia New" w:hAnsi="Browallia New" w:cs="Browallia New"/>
          <w:sz w:val="28"/>
          <w:szCs w:val="28"/>
          <w:cs/>
        </w:rPr>
        <w:t>ธันวาคม</w:t>
      </w:r>
      <w:r w:rsidR="005432DC" w:rsidRPr="00F13B0A">
        <w:rPr>
          <w:rFonts w:ascii="Browallia New" w:hAnsi="Browallia New" w:cs="Browallia New"/>
          <w:sz w:val="28"/>
          <w:szCs w:val="28"/>
        </w:rPr>
        <w:t xml:space="preserve"> 256</w:t>
      </w:r>
      <w:r w:rsidR="00EF01C3">
        <w:rPr>
          <w:rFonts w:ascii="Browallia New" w:hAnsi="Browallia New" w:cs="Browallia New"/>
          <w:sz w:val="28"/>
          <w:szCs w:val="28"/>
        </w:rPr>
        <w:t>5</w:t>
      </w:r>
      <w:r w:rsidR="005432DC" w:rsidRPr="00F13B0A">
        <w:rPr>
          <w:rFonts w:ascii="Browallia New" w:hAnsi="Browallia New" w:cs="Browallia New"/>
          <w:sz w:val="28"/>
          <w:szCs w:val="28"/>
          <w:cs/>
        </w:rPr>
        <w:t xml:space="preserve"> และ</w:t>
      </w:r>
      <w:r w:rsidR="005432DC" w:rsidRPr="00F13B0A">
        <w:rPr>
          <w:rFonts w:ascii="Browallia New" w:hAnsi="Browallia New" w:cs="Browallia New"/>
          <w:sz w:val="28"/>
          <w:szCs w:val="28"/>
        </w:rPr>
        <w:t xml:space="preserve"> 256</w:t>
      </w:r>
      <w:r w:rsidR="00EF01C3">
        <w:rPr>
          <w:rFonts w:ascii="Browallia New" w:hAnsi="Browallia New" w:cs="Browallia New"/>
          <w:sz w:val="28"/>
          <w:szCs w:val="28"/>
        </w:rPr>
        <w:t>4</w:t>
      </w:r>
      <w:r w:rsidR="005432DC" w:rsidRPr="00F13B0A">
        <w:rPr>
          <w:rFonts w:ascii="Browallia New" w:hAnsi="Browallia New" w:cs="Browallia New"/>
          <w:sz w:val="28"/>
          <w:szCs w:val="28"/>
          <w:cs/>
        </w:rPr>
        <w:t xml:space="preserve"> </w:t>
      </w:r>
      <w:r w:rsidRPr="00F13B0A">
        <w:rPr>
          <w:rFonts w:ascii="Browallia New" w:hAnsi="Browallia New" w:cs="Browallia New"/>
          <w:sz w:val="28"/>
          <w:szCs w:val="28"/>
          <w:cs/>
        </w:rPr>
        <w:t>กลุ่มบริษัท</w:t>
      </w:r>
      <w:r w:rsidR="003D5F72" w:rsidRPr="00F13B0A">
        <w:rPr>
          <w:rFonts w:ascii="Browallia New" w:hAnsi="Browallia New" w:cs="Browallia New"/>
          <w:sz w:val="28"/>
          <w:szCs w:val="28"/>
          <w:cs/>
        </w:rPr>
        <w:t>มีหนี้สิน</w:t>
      </w:r>
      <w:r w:rsidR="003B6648">
        <w:rPr>
          <w:rFonts w:ascii="Browallia New" w:hAnsi="Browallia New" w:cs="Browallia New" w:hint="cs"/>
          <w:sz w:val="28"/>
          <w:szCs w:val="28"/>
          <w:cs/>
        </w:rPr>
        <w:t>ตาม</w:t>
      </w:r>
      <w:r w:rsidR="003D5F72" w:rsidRPr="00F13B0A">
        <w:rPr>
          <w:rFonts w:ascii="Browallia New" w:hAnsi="Browallia New" w:cs="Browallia New"/>
          <w:sz w:val="28"/>
          <w:szCs w:val="28"/>
          <w:cs/>
        </w:rPr>
        <w:t>สัญญาเช่า โดยมีรายละเอียดของจำนวนเงินที่ต้องจ่ายชำระดังนี้</w:t>
      </w:r>
    </w:p>
    <w:p w14:paraId="08657040" w14:textId="48CBCF33" w:rsidR="00CF250B" w:rsidRPr="0029051B" w:rsidRDefault="00CF250B" w:rsidP="005654DB">
      <w:pPr>
        <w:tabs>
          <w:tab w:val="left" w:pos="2160"/>
          <w:tab w:val="right" w:pos="7200"/>
          <w:tab w:val="right" w:pos="8540"/>
        </w:tabs>
        <w:spacing w:line="240" w:lineRule="auto"/>
        <w:ind w:left="426" w:right="-3"/>
        <w:jc w:val="thaiDistribute"/>
        <w:rPr>
          <w:rFonts w:ascii="Browallia New" w:hAnsi="Browallia New" w:cs="Browallia New"/>
          <w:sz w:val="16"/>
          <w:szCs w:val="16"/>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848"/>
      </w:tblGrid>
      <w:tr w:rsidR="00EF2493" w:rsidRPr="00AF26B3" w14:paraId="5901DCB8" w14:textId="77777777" w:rsidTr="003C30CB">
        <w:trPr>
          <w:cantSplit/>
        </w:trPr>
        <w:tc>
          <w:tcPr>
            <w:tcW w:w="2841" w:type="dxa"/>
            <w:tcBorders>
              <w:top w:val="nil"/>
              <w:left w:val="nil"/>
              <w:bottom w:val="nil"/>
              <w:right w:val="nil"/>
            </w:tcBorders>
          </w:tcPr>
          <w:p w14:paraId="0B028CE1"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7BE34603" w14:textId="77777777" w:rsidR="00EF2493" w:rsidRPr="00F13B0A" w:rsidRDefault="00EF2493" w:rsidP="00BF5FC1">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EF2493" w:rsidRPr="00AF26B3" w14:paraId="5367F17A" w14:textId="77777777" w:rsidTr="003C30CB">
        <w:trPr>
          <w:cantSplit/>
        </w:trPr>
        <w:tc>
          <w:tcPr>
            <w:tcW w:w="2841" w:type="dxa"/>
            <w:tcBorders>
              <w:top w:val="nil"/>
              <w:left w:val="nil"/>
              <w:bottom w:val="nil"/>
              <w:right w:val="nil"/>
            </w:tcBorders>
          </w:tcPr>
          <w:p w14:paraId="377D73F5"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62D6542B" w14:textId="77777777" w:rsidR="00EF2493" w:rsidRPr="00F13B0A" w:rsidRDefault="00EF2493" w:rsidP="00BF5FC1">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งบการเงินรวม</w:t>
            </w:r>
          </w:p>
        </w:tc>
      </w:tr>
      <w:tr w:rsidR="00EF2493" w:rsidRPr="00AF26B3" w14:paraId="2E6054D9" w14:textId="77777777" w:rsidTr="003C30CB">
        <w:trPr>
          <w:cantSplit/>
        </w:trPr>
        <w:tc>
          <w:tcPr>
            <w:tcW w:w="2841" w:type="dxa"/>
            <w:tcBorders>
              <w:top w:val="nil"/>
              <w:left w:val="nil"/>
              <w:bottom w:val="nil"/>
              <w:right w:val="nil"/>
            </w:tcBorders>
          </w:tcPr>
          <w:p w14:paraId="55A7B8D3" w14:textId="77777777" w:rsidR="00EF2493" w:rsidRPr="00F13B0A" w:rsidRDefault="00EF2493" w:rsidP="00BF5FC1">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E6A58E3" w14:textId="33793A0D" w:rsidR="00EF2493" w:rsidRPr="00F13B0A"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sidR="00EF01C3">
              <w:rPr>
                <w:rFonts w:ascii="Browallia New" w:hAnsi="Browallia New" w:cs="Browallia New"/>
                <w:sz w:val="24"/>
                <w:szCs w:val="24"/>
              </w:rPr>
              <w:t>5</w:t>
            </w:r>
          </w:p>
        </w:tc>
        <w:tc>
          <w:tcPr>
            <w:tcW w:w="117" w:type="dxa"/>
            <w:tcBorders>
              <w:top w:val="nil"/>
              <w:left w:val="nil"/>
              <w:bottom w:val="nil"/>
              <w:right w:val="nil"/>
            </w:tcBorders>
            <w:vAlign w:val="bottom"/>
          </w:tcPr>
          <w:p w14:paraId="70E0B4F5" w14:textId="77777777" w:rsidR="00EF2493" w:rsidRPr="00F13B0A" w:rsidRDefault="00EF2493" w:rsidP="00BF5FC1">
            <w:pPr>
              <w:tabs>
                <w:tab w:val="clear" w:pos="907"/>
              </w:tabs>
              <w:spacing w:line="240" w:lineRule="auto"/>
              <w:ind w:left="-108" w:right="-108"/>
              <w:jc w:val="center"/>
              <w:rPr>
                <w:rFonts w:ascii="Browallia New" w:hAnsi="Browallia New" w:cs="Browallia New"/>
                <w:sz w:val="24"/>
                <w:szCs w:val="24"/>
                <w:cs/>
              </w:rPr>
            </w:pPr>
          </w:p>
        </w:tc>
        <w:tc>
          <w:tcPr>
            <w:tcW w:w="2853" w:type="dxa"/>
            <w:gridSpan w:val="5"/>
            <w:tcBorders>
              <w:top w:val="nil"/>
              <w:left w:val="nil"/>
              <w:right w:val="nil"/>
            </w:tcBorders>
            <w:vAlign w:val="bottom"/>
          </w:tcPr>
          <w:p w14:paraId="778B198E" w14:textId="4CB4DEB6" w:rsidR="00EF2493" w:rsidRPr="00F13B0A"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sidR="00EF01C3">
              <w:rPr>
                <w:rFonts w:ascii="Browallia New" w:hAnsi="Browallia New" w:cs="Browallia New"/>
                <w:sz w:val="24"/>
                <w:szCs w:val="24"/>
              </w:rPr>
              <w:t>4</w:t>
            </w:r>
          </w:p>
        </w:tc>
      </w:tr>
      <w:tr w:rsidR="00120E1C" w:rsidRPr="00AF26B3" w14:paraId="6E512A99" w14:textId="77777777" w:rsidTr="003C30CB">
        <w:tc>
          <w:tcPr>
            <w:tcW w:w="2841" w:type="dxa"/>
            <w:tcBorders>
              <w:top w:val="nil"/>
              <w:left w:val="nil"/>
              <w:bottom w:val="nil"/>
              <w:right w:val="nil"/>
            </w:tcBorders>
          </w:tcPr>
          <w:p w14:paraId="40A3D0D7"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678F90EF"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09B80FF2"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754878B3"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784B574C"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20" w:type="dxa"/>
            <w:tcBorders>
              <w:top w:val="nil"/>
              <w:left w:val="nil"/>
              <w:bottom w:val="nil"/>
              <w:right w:val="nil"/>
            </w:tcBorders>
          </w:tcPr>
          <w:p w14:paraId="7D60EA94"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0A14263B"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17" w:type="dxa"/>
            <w:tcBorders>
              <w:top w:val="nil"/>
              <w:left w:val="nil"/>
              <w:bottom w:val="nil"/>
              <w:right w:val="nil"/>
            </w:tcBorders>
          </w:tcPr>
          <w:p w14:paraId="420B5FA7"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496168AD"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13" w:type="dxa"/>
            <w:tcBorders>
              <w:top w:val="nil"/>
              <w:left w:val="nil"/>
              <w:bottom w:val="nil"/>
              <w:right w:val="nil"/>
            </w:tcBorders>
          </w:tcPr>
          <w:p w14:paraId="38F99AFA"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5ABB3266"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5A895B21"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42" w:type="dxa"/>
            <w:tcBorders>
              <w:top w:val="nil"/>
              <w:left w:val="nil"/>
              <w:bottom w:val="nil"/>
              <w:right w:val="nil"/>
            </w:tcBorders>
          </w:tcPr>
          <w:p w14:paraId="6279E64A"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798494E6"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EF2493" w:rsidRPr="00AF26B3" w14:paraId="6687C019" w14:textId="77777777" w:rsidTr="003C30CB">
        <w:tc>
          <w:tcPr>
            <w:tcW w:w="2841" w:type="dxa"/>
            <w:tcBorders>
              <w:top w:val="nil"/>
              <w:left w:val="nil"/>
              <w:bottom w:val="nil"/>
              <w:right w:val="nil"/>
            </w:tcBorders>
          </w:tcPr>
          <w:p w14:paraId="3ADC10EA"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2781B90D"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36A4EB9C"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6FEF88E0"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20" w:type="dxa"/>
            <w:tcBorders>
              <w:top w:val="nil"/>
              <w:left w:val="nil"/>
              <w:bottom w:val="nil"/>
              <w:right w:val="nil"/>
            </w:tcBorders>
          </w:tcPr>
          <w:p w14:paraId="5362E4F9"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0" w:type="dxa"/>
            <w:tcBorders>
              <w:top w:val="nil"/>
              <w:left w:val="nil"/>
              <w:bottom w:val="nil"/>
              <w:right w:val="nil"/>
            </w:tcBorders>
          </w:tcPr>
          <w:p w14:paraId="13F6F801" w14:textId="77777777" w:rsidR="00EF2493" w:rsidRPr="006764F9" w:rsidRDefault="00EF2493" w:rsidP="00BF5FC1">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4950626"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641993BA"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4445420D"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3003D3C0"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1DDF3D3A"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848" w:type="dxa"/>
            <w:tcBorders>
              <w:top w:val="nil"/>
              <w:left w:val="nil"/>
              <w:bottom w:val="nil"/>
              <w:right w:val="nil"/>
            </w:tcBorders>
          </w:tcPr>
          <w:p w14:paraId="183C90B2"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EF01C3" w:rsidRPr="00AF26B3" w14:paraId="355BA445" w14:textId="77777777" w:rsidTr="003C30CB">
        <w:tc>
          <w:tcPr>
            <w:tcW w:w="2841" w:type="dxa"/>
            <w:tcBorders>
              <w:top w:val="nil"/>
              <w:left w:val="nil"/>
              <w:bottom w:val="nil"/>
              <w:right w:val="nil"/>
            </w:tcBorders>
          </w:tcPr>
          <w:p w14:paraId="00E16B35" w14:textId="77777777"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62DA87D9" w14:textId="06309FCC" w:rsidR="00EF01C3" w:rsidRPr="00E27793" w:rsidRDefault="00C00B0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22,</w:t>
            </w:r>
            <w:r w:rsidR="001357E7">
              <w:rPr>
                <w:rFonts w:ascii="Browallia New" w:hAnsi="Browallia New" w:cs="Browallia New"/>
                <w:sz w:val="24"/>
                <w:szCs w:val="24"/>
              </w:rPr>
              <w:t>422</w:t>
            </w:r>
          </w:p>
        </w:tc>
        <w:tc>
          <w:tcPr>
            <w:tcW w:w="142" w:type="dxa"/>
            <w:tcBorders>
              <w:top w:val="nil"/>
              <w:left w:val="nil"/>
              <w:bottom w:val="nil"/>
              <w:right w:val="nil"/>
            </w:tcBorders>
          </w:tcPr>
          <w:p w14:paraId="749A877E"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674CD525" w14:textId="371FA564" w:rsidR="00EF01C3" w:rsidRPr="00E27793" w:rsidRDefault="004740CD"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w:t>
            </w:r>
            <w:r w:rsidR="00DD1459">
              <w:rPr>
                <w:rFonts w:ascii="Browallia New" w:hAnsi="Browallia New" w:cs="Browallia New"/>
                <w:sz w:val="24"/>
                <w:szCs w:val="24"/>
              </w:rPr>
              <w:t>1</w:t>
            </w:r>
            <w:r w:rsidR="000D60AD">
              <w:rPr>
                <w:rFonts w:ascii="Browallia New" w:hAnsi="Browallia New" w:cs="Browallia New"/>
                <w:sz w:val="24"/>
                <w:szCs w:val="24"/>
              </w:rPr>
              <w:t>20</w:t>
            </w:r>
            <w:r w:rsidRPr="00E27793">
              <w:rPr>
                <w:rFonts w:ascii="Browallia New" w:hAnsi="Browallia New" w:cs="Browallia New"/>
                <w:sz w:val="24"/>
                <w:szCs w:val="24"/>
              </w:rPr>
              <w:t>)</w:t>
            </w:r>
          </w:p>
        </w:tc>
        <w:tc>
          <w:tcPr>
            <w:tcW w:w="120" w:type="dxa"/>
            <w:tcBorders>
              <w:top w:val="nil"/>
              <w:left w:val="nil"/>
              <w:bottom w:val="nil"/>
              <w:right w:val="nil"/>
            </w:tcBorders>
          </w:tcPr>
          <w:p w14:paraId="0999EDB2"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714085CD" w14:textId="7737B078" w:rsidR="00EF01C3" w:rsidRPr="00E27793" w:rsidRDefault="00D91CDE"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19,</w:t>
            </w:r>
            <w:r w:rsidR="005F4752">
              <w:rPr>
                <w:rFonts w:ascii="Browallia New" w:hAnsi="Browallia New" w:cs="Browallia New"/>
                <w:sz w:val="24"/>
                <w:szCs w:val="24"/>
              </w:rPr>
              <w:t>302</w:t>
            </w:r>
          </w:p>
        </w:tc>
        <w:tc>
          <w:tcPr>
            <w:tcW w:w="117" w:type="dxa"/>
            <w:tcBorders>
              <w:top w:val="nil"/>
              <w:left w:val="nil"/>
              <w:bottom w:val="nil"/>
              <w:right w:val="nil"/>
            </w:tcBorders>
          </w:tcPr>
          <w:p w14:paraId="5359F5E5"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3D3B25BD" w14:textId="2CCBA100"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24,584</w:t>
            </w:r>
          </w:p>
        </w:tc>
        <w:tc>
          <w:tcPr>
            <w:tcW w:w="113" w:type="dxa"/>
            <w:tcBorders>
              <w:top w:val="nil"/>
              <w:left w:val="nil"/>
              <w:bottom w:val="nil"/>
              <w:right w:val="nil"/>
            </w:tcBorders>
          </w:tcPr>
          <w:p w14:paraId="21238B72" w14:textId="7777777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6BA94856" w14:textId="1AEC4622"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(3,585)</w:t>
            </w:r>
          </w:p>
        </w:tc>
        <w:tc>
          <w:tcPr>
            <w:tcW w:w="142" w:type="dxa"/>
            <w:tcBorders>
              <w:top w:val="nil"/>
              <w:left w:val="nil"/>
              <w:bottom w:val="nil"/>
              <w:right w:val="nil"/>
            </w:tcBorders>
          </w:tcPr>
          <w:p w14:paraId="584906B9" w14:textId="7777777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493CE3D" w14:textId="754B449D"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20,999</w:t>
            </w:r>
          </w:p>
        </w:tc>
      </w:tr>
      <w:tr w:rsidR="00EF01C3" w:rsidRPr="00AF26B3" w14:paraId="714BC01A" w14:textId="77777777" w:rsidTr="003C30CB">
        <w:tc>
          <w:tcPr>
            <w:tcW w:w="2841" w:type="dxa"/>
            <w:tcBorders>
              <w:top w:val="nil"/>
              <w:left w:val="nil"/>
              <w:bottom w:val="nil"/>
              <w:right w:val="nil"/>
            </w:tcBorders>
          </w:tcPr>
          <w:p w14:paraId="69444489" w14:textId="1D0652A5"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B062D48" w14:textId="3A511714" w:rsidR="00EF01C3" w:rsidRPr="00E27793" w:rsidRDefault="00C00B0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24,</w:t>
            </w:r>
            <w:r w:rsidR="001357E7">
              <w:rPr>
                <w:rFonts w:ascii="Browallia New" w:hAnsi="Browallia New" w:cs="Browallia New"/>
                <w:sz w:val="24"/>
                <w:szCs w:val="24"/>
              </w:rPr>
              <w:t>897</w:t>
            </w:r>
          </w:p>
        </w:tc>
        <w:tc>
          <w:tcPr>
            <w:tcW w:w="142" w:type="dxa"/>
            <w:tcBorders>
              <w:top w:val="nil"/>
              <w:left w:val="nil"/>
              <w:bottom w:val="nil"/>
              <w:right w:val="nil"/>
            </w:tcBorders>
          </w:tcPr>
          <w:p w14:paraId="37042A7A"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5DE65F5" w14:textId="5B4F2F64" w:rsidR="00EF01C3" w:rsidRPr="00E27793" w:rsidRDefault="00612504"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(6,</w:t>
            </w:r>
            <w:r w:rsidR="00DD1459">
              <w:rPr>
                <w:rFonts w:ascii="Browallia New" w:hAnsi="Browallia New" w:cs="Browallia New"/>
                <w:sz w:val="24"/>
                <w:szCs w:val="24"/>
              </w:rPr>
              <w:t>891</w:t>
            </w:r>
            <w:r w:rsidRPr="00E27793">
              <w:rPr>
                <w:rFonts w:ascii="Browallia New" w:hAnsi="Browallia New" w:cs="Browallia New"/>
                <w:sz w:val="24"/>
                <w:szCs w:val="24"/>
              </w:rPr>
              <w:t>)</w:t>
            </w:r>
          </w:p>
        </w:tc>
        <w:tc>
          <w:tcPr>
            <w:tcW w:w="120" w:type="dxa"/>
            <w:tcBorders>
              <w:top w:val="nil"/>
              <w:left w:val="nil"/>
              <w:bottom w:val="nil"/>
              <w:right w:val="nil"/>
            </w:tcBorders>
          </w:tcPr>
          <w:p w14:paraId="2FFA4777"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2F946371" w14:textId="48911224" w:rsidR="00EF01C3" w:rsidRPr="00E27793" w:rsidRDefault="00D91CDE"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w:t>
            </w:r>
            <w:r w:rsidR="00143985">
              <w:rPr>
                <w:rFonts w:ascii="Browallia New" w:hAnsi="Browallia New" w:cs="Browallia New"/>
                <w:sz w:val="24"/>
                <w:szCs w:val="24"/>
              </w:rPr>
              <w:t>8,006</w:t>
            </w:r>
          </w:p>
        </w:tc>
        <w:tc>
          <w:tcPr>
            <w:tcW w:w="117" w:type="dxa"/>
            <w:tcBorders>
              <w:top w:val="nil"/>
              <w:left w:val="nil"/>
              <w:bottom w:val="nil"/>
              <w:right w:val="nil"/>
            </w:tcBorders>
          </w:tcPr>
          <w:p w14:paraId="6AB7BD44"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25E4C407" w14:textId="4288C9B1"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56,654</w:t>
            </w:r>
          </w:p>
        </w:tc>
        <w:tc>
          <w:tcPr>
            <w:tcW w:w="113" w:type="dxa"/>
            <w:tcBorders>
              <w:top w:val="nil"/>
              <w:left w:val="nil"/>
              <w:bottom w:val="nil"/>
              <w:right w:val="nil"/>
            </w:tcBorders>
          </w:tcPr>
          <w:p w14:paraId="544110B7" w14:textId="7777777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5F2B23F4" w14:textId="14AE7135"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(21,516)</w:t>
            </w:r>
          </w:p>
        </w:tc>
        <w:tc>
          <w:tcPr>
            <w:tcW w:w="142" w:type="dxa"/>
            <w:tcBorders>
              <w:top w:val="nil"/>
              <w:left w:val="nil"/>
              <w:bottom w:val="nil"/>
              <w:right w:val="nil"/>
            </w:tcBorders>
          </w:tcPr>
          <w:p w14:paraId="150F41ED" w14:textId="7777777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560E55C" w14:textId="0339B2EF"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35,138</w:t>
            </w:r>
          </w:p>
        </w:tc>
      </w:tr>
      <w:tr w:rsidR="00EF01C3" w:rsidRPr="00AF26B3" w14:paraId="5AE157F5" w14:textId="77777777" w:rsidTr="003C30CB">
        <w:tc>
          <w:tcPr>
            <w:tcW w:w="2841" w:type="dxa"/>
            <w:tcBorders>
              <w:top w:val="nil"/>
              <w:left w:val="nil"/>
              <w:bottom w:val="nil"/>
              <w:right w:val="nil"/>
            </w:tcBorders>
          </w:tcPr>
          <w:p w14:paraId="69F7F75E" w14:textId="4EE847FB"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68D9BD91" w14:textId="66D0BECF" w:rsidR="00EF01C3" w:rsidRPr="00E27793" w:rsidRDefault="00C00B0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E27793">
              <w:rPr>
                <w:rFonts w:ascii="Browallia New" w:hAnsi="Browallia New" w:cs="Browallia New"/>
                <w:sz w:val="24"/>
                <w:szCs w:val="24"/>
              </w:rPr>
              <w:t>5</w:t>
            </w:r>
            <w:r w:rsidR="00DC0F05">
              <w:rPr>
                <w:rFonts w:ascii="Browallia New" w:hAnsi="Browallia New" w:cs="Browallia New"/>
                <w:sz w:val="24"/>
                <w:szCs w:val="24"/>
              </w:rPr>
              <w:t>6,960</w:t>
            </w:r>
          </w:p>
        </w:tc>
        <w:tc>
          <w:tcPr>
            <w:tcW w:w="142" w:type="dxa"/>
            <w:tcBorders>
              <w:top w:val="nil"/>
              <w:left w:val="nil"/>
              <w:bottom w:val="nil"/>
              <w:right w:val="nil"/>
            </w:tcBorders>
          </w:tcPr>
          <w:p w14:paraId="044A5D83"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33F22B67" w14:textId="32970082" w:rsidR="00EF01C3" w:rsidRPr="00E27793" w:rsidRDefault="00612504"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w:t>
            </w:r>
            <w:r w:rsidR="00DD1459">
              <w:rPr>
                <w:rFonts w:ascii="Browallia New" w:hAnsi="Browallia New" w:cs="Browallia New"/>
                <w:sz w:val="24"/>
                <w:szCs w:val="24"/>
              </w:rPr>
              <w:t>9,</w:t>
            </w:r>
            <w:r w:rsidR="00E63BAB">
              <w:rPr>
                <w:rFonts w:ascii="Browallia New" w:hAnsi="Browallia New" w:cs="Browallia New"/>
                <w:sz w:val="24"/>
                <w:szCs w:val="24"/>
              </w:rPr>
              <w:t>3</w:t>
            </w:r>
            <w:r w:rsidR="001D6466">
              <w:rPr>
                <w:rFonts w:ascii="Browallia New" w:hAnsi="Browallia New" w:cs="Browallia New"/>
                <w:sz w:val="24"/>
                <w:szCs w:val="24"/>
              </w:rPr>
              <w:t>45</w:t>
            </w:r>
            <w:r w:rsidRPr="00E27793">
              <w:rPr>
                <w:rFonts w:ascii="Browallia New" w:hAnsi="Browallia New" w:cs="Browallia New"/>
                <w:sz w:val="24"/>
                <w:szCs w:val="24"/>
              </w:rPr>
              <w:t>)</w:t>
            </w:r>
          </w:p>
        </w:tc>
        <w:tc>
          <w:tcPr>
            <w:tcW w:w="120" w:type="dxa"/>
            <w:tcBorders>
              <w:top w:val="nil"/>
              <w:left w:val="nil"/>
              <w:bottom w:val="nil"/>
              <w:right w:val="nil"/>
            </w:tcBorders>
          </w:tcPr>
          <w:p w14:paraId="6C77ECD3"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4FC555C2" w14:textId="2A3C29EF" w:rsidR="00EF01C3" w:rsidRPr="00E27793" w:rsidRDefault="00865558"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w:t>
            </w:r>
            <w:r w:rsidR="00143985">
              <w:rPr>
                <w:rFonts w:ascii="Browallia New" w:hAnsi="Browallia New" w:cs="Browallia New"/>
                <w:sz w:val="24"/>
                <w:szCs w:val="24"/>
              </w:rPr>
              <w:t>7,6</w:t>
            </w:r>
            <w:r w:rsidR="001D6466">
              <w:rPr>
                <w:rFonts w:ascii="Browallia New" w:hAnsi="Browallia New" w:cs="Browallia New"/>
                <w:sz w:val="24"/>
                <w:szCs w:val="24"/>
              </w:rPr>
              <w:t>15</w:t>
            </w:r>
          </w:p>
        </w:tc>
        <w:tc>
          <w:tcPr>
            <w:tcW w:w="117" w:type="dxa"/>
            <w:tcBorders>
              <w:top w:val="nil"/>
              <w:left w:val="nil"/>
              <w:bottom w:val="nil"/>
              <w:right w:val="nil"/>
            </w:tcBorders>
          </w:tcPr>
          <w:p w14:paraId="6077DE19"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71905120" w14:textId="03509392" w:rsidR="00EF01C3" w:rsidRPr="00153B31" w:rsidRDefault="00EF01C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39,420</w:t>
            </w:r>
          </w:p>
        </w:tc>
        <w:tc>
          <w:tcPr>
            <w:tcW w:w="113" w:type="dxa"/>
            <w:tcBorders>
              <w:top w:val="nil"/>
              <w:left w:val="nil"/>
              <w:bottom w:val="nil"/>
              <w:right w:val="nil"/>
            </w:tcBorders>
          </w:tcPr>
          <w:p w14:paraId="488535FB" w14:textId="7777777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3974B3AD" w14:textId="4539FE36" w:rsidR="00EF01C3" w:rsidRPr="00153B31" w:rsidRDefault="00EF01C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(15,626)</w:t>
            </w:r>
          </w:p>
        </w:tc>
        <w:tc>
          <w:tcPr>
            <w:tcW w:w="142" w:type="dxa"/>
            <w:tcBorders>
              <w:top w:val="nil"/>
              <w:left w:val="nil"/>
              <w:bottom w:val="nil"/>
              <w:right w:val="nil"/>
            </w:tcBorders>
          </w:tcPr>
          <w:p w14:paraId="4D1DD75A" w14:textId="77777777" w:rsidR="00EF01C3" w:rsidRPr="00153B31" w:rsidRDefault="00EF01C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0CDB79EE" w14:textId="5CDA43F8" w:rsidR="00EF01C3" w:rsidRPr="00153B31" w:rsidRDefault="00EF01C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23,794</w:t>
            </w:r>
          </w:p>
        </w:tc>
      </w:tr>
      <w:tr w:rsidR="00EF01C3" w:rsidRPr="00AF26B3" w14:paraId="1BB00448" w14:textId="77777777" w:rsidTr="003C30CB">
        <w:tc>
          <w:tcPr>
            <w:tcW w:w="2841" w:type="dxa"/>
            <w:tcBorders>
              <w:top w:val="nil"/>
              <w:left w:val="nil"/>
              <w:bottom w:val="nil"/>
              <w:right w:val="nil"/>
            </w:tcBorders>
          </w:tcPr>
          <w:p w14:paraId="52539308" w14:textId="6609E9C9"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6B3C69B4" w14:textId="16DD88AB" w:rsidR="00EF01C3" w:rsidRPr="00E27793" w:rsidRDefault="00C82C42"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10</w:t>
            </w:r>
            <w:r w:rsidR="00DC0F05">
              <w:rPr>
                <w:rFonts w:ascii="Browallia New" w:hAnsi="Browallia New" w:cs="Browallia New"/>
                <w:sz w:val="24"/>
                <w:szCs w:val="24"/>
              </w:rPr>
              <w:t>4,279</w:t>
            </w:r>
          </w:p>
        </w:tc>
        <w:tc>
          <w:tcPr>
            <w:tcW w:w="142" w:type="dxa"/>
            <w:tcBorders>
              <w:top w:val="nil"/>
              <w:left w:val="nil"/>
              <w:bottom w:val="nil"/>
              <w:right w:val="nil"/>
            </w:tcBorders>
          </w:tcPr>
          <w:p w14:paraId="07B00964"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0765037E" w14:textId="433EC705" w:rsidR="00EF01C3" w:rsidRPr="00E27793" w:rsidRDefault="00D762DF"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w:t>
            </w:r>
            <w:r w:rsidR="00D33BCF">
              <w:rPr>
                <w:rFonts w:ascii="Browallia New" w:hAnsi="Browallia New" w:cs="Browallia New"/>
                <w:sz w:val="24"/>
                <w:szCs w:val="24"/>
              </w:rPr>
              <w:t>9,</w:t>
            </w:r>
            <w:r w:rsidR="009A1474">
              <w:rPr>
                <w:rFonts w:ascii="Browallia New" w:hAnsi="Browallia New" w:cs="Browallia New"/>
                <w:sz w:val="24"/>
                <w:szCs w:val="24"/>
              </w:rPr>
              <w:t>356</w:t>
            </w:r>
            <w:r w:rsidRPr="00E27793">
              <w:rPr>
                <w:rFonts w:ascii="Browallia New" w:hAnsi="Browallia New" w:cs="Browallia New"/>
                <w:sz w:val="24"/>
                <w:szCs w:val="24"/>
              </w:rPr>
              <w:t>)</w:t>
            </w:r>
          </w:p>
        </w:tc>
        <w:tc>
          <w:tcPr>
            <w:tcW w:w="120" w:type="dxa"/>
            <w:tcBorders>
              <w:top w:val="nil"/>
              <w:left w:val="nil"/>
              <w:bottom w:val="nil"/>
              <w:right w:val="nil"/>
            </w:tcBorders>
          </w:tcPr>
          <w:p w14:paraId="4943BB29"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466FEB30" w14:textId="130766F0" w:rsidR="00EF01C3" w:rsidRPr="00E27793" w:rsidRDefault="00A31E3B"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6</w:t>
            </w:r>
            <w:r w:rsidR="00EB18CC">
              <w:rPr>
                <w:rFonts w:ascii="Browallia New" w:hAnsi="Browallia New" w:cs="Browallia New"/>
                <w:sz w:val="24"/>
                <w:szCs w:val="24"/>
              </w:rPr>
              <w:t>4,</w:t>
            </w:r>
            <w:r w:rsidR="00EB18CC" w:rsidRPr="002A5485">
              <w:rPr>
                <w:rFonts w:ascii="Browallia New" w:hAnsi="Browallia New" w:cs="Browallia New"/>
                <w:sz w:val="24"/>
                <w:szCs w:val="24"/>
              </w:rPr>
              <w:t>9</w:t>
            </w:r>
            <w:r w:rsidR="009A1474" w:rsidRPr="002A5485">
              <w:rPr>
                <w:rFonts w:ascii="Browallia New" w:hAnsi="Browallia New" w:cs="Browallia New"/>
                <w:sz w:val="24"/>
                <w:szCs w:val="24"/>
              </w:rPr>
              <w:t>2</w:t>
            </w:r>
            <w:r w:rsidR="00EB18CC" w:rsidRPr="002A5485">
              <w:rPr>
                <w:rFonts w:ascii="Browallia New" w:hAnsi="Browallia New" w:cs="Browallia New"/>
                <w:sz w:val="24"/>
                <w:szCs w:val="24"/>
              </w:rPr>
              <w:t>3</w:t>
            </w:r>
          </w:p>
        </w:tc>
        <w:tc>
          <w:tcPr>
            <w:tcW w:w="117" w:type="dxa"/>
            <w:tcBorders>
              <w:top w:val="nil"/>
              <w:left w:val="nil"/>
              <w:bottom w:val="nil"/>
              <w:right w:val="nil"/>
            </w:tcBorders>
          </w:tcPr>
          <w:p w14:paraId="4E9E5B5D"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2C23F134" w14:textId="235C553E"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120,658</w:t>
            </w:r>
          </w:p>
        </w:tc>
        <w:tc>
          <w:tcPr>
            <w:tcW w:w="113" w:type="dxa"/>
            <w:tcBorders>
              <w:top w:val="nil"/>
              <w:left w:val="nil"/>
              <w:bottom w:val="nil"/>
              <w:right w:val="nil"/>
            </w:tcBorders>
          </w:tcPr>
          <w:p w14:paraId="79E91960" w14:textId="7777777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7E7F6EA2" w14:textId="283EE3B9"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(40,727)</w:t>
            </w:r>
          </w:p>
        </w:tc>
        <w:tc>
          <w:tcPr>
            <w:tcW w:w="142" w:type="dxa"/>
            <w:tcBorders>
              <w:top w:val="nil"/>
              <w:left w:val="nil"/>
              <w:bottom w:val="nil"/>
              <w:right w:val="nil"/>
            </w:tcBorders>
          </w:tcPr>
          <w:p w14:paraId="79C4394E" w14:textId="7777777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77D75A4C" w14:textId="0FB2EC8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79,931</w:t>
            </w:r>
          </w:p>
        </w:tc>
      </w:tr>
      <w:tr w:rsidR="00EF01C3" w:rsidRPr="00AF26B3" w14:paraId="0F0F44BF" w14:textId="77777777" w:rsidTr="003C30CB">
        <w:tc>
          <w:tcPr>
            <w:tcW w:w="2841" w:type="dxa"/>
            <w:tcBorders>
              <w:top w:val="nil"/>
              <w:left w:val="nil"/>
              <w:bottom w:val="nil"/>
              <w:right w:val="nil"/>
            </w:tcBorders>
          </w:tcPr>
          <w:p w14:paraId="17B9C80E" w14:textId="53C2F221" w:rsidR="00EF01C3" w:rsidRPr="00F13B0A" w:rsidRDefault="00EF01C3" w:rsidP="00EF01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4D3C8485" w14:textId="0A66BD74" w:rsidR="00EF01C3" w:rsidRPr="00E27793" w:rsidRDefault="00C82C42"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(22,</w:t>
            </w:r>
            <w:r w:rsidR="00DD1459">
              <w:rPr>
                <w:rFonts w:ascii="Browallia New" w:hAnsi="Browallia New" w:cs="Browallia New"/>
                <w:sz w:val="24"/>
                <w:szCs w:val="24"/>
              </w:rPr>
              <w:t>422</w:t>
            </w:r>
            <w:r w:rsidRPr="00E27793">
              <w:rPr>
                <w:rFonts w:ascii="Browallia New" w:hAnsi="Browallia New" w:cs="Browallia New"/>
                <w:sz w:val="24"/>
                <w:szCs w:val="24"/>
              </w:rPr>
              <w:t>)</w:t>
            </w:r>
          </w:p>
        </w:tc>
        <w:tc>
          <w:tcPr>
            <w:tcW w:w="142" w:type="dxa"/>
            <w:tcBorders>
              <w:top w:val="nil"/>
              <w:left w:val="nil"/>
              <w:bottom w:val="nil"/>
              <w:right w:val="nil"/>
            </w:tcBorders>
          </w:tcPr>
          <w:p w14:paraId="25B4CE71"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24607CA6" w14:textId="00F60AB5" w:rsidR="00EF01C3" w:rsidRPr="00E27793" w:rsidRDefault="00CA3DB2"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w:t>
            </w:r>
            <w:r w:rsidR="00A61E39">
              <w:rPr>
                <w:rFonts w:ascii="Browallia New" w:hAnsi="Browallia New" w:cs="Browallia New"/>
                <w:sz w:val="24"/>
                <w:szCs w:val="24"/>
              </w:rPr>
              <w:t>1</w:t>
            </w:r>
            <w:r w:rsidR="006C7AF9">
              <w:rPr>
                <w:rFonts w:ascii="Browallia New" w:hAnsi="Browallia New" w:cs="Browallia New"/>
                <w:sz w:val="24"/>
                <w:szCs w:val="24"/>
              </w:rPr>
              <w:t>20</w:t>
            </w:r>
          </w:p>
        </w:tc>
        <w:tc>
          <w:tcPr>
            <w:tcW w:w="120" w:type="dxa"/>
            <w:tcBorders>
              <w:top w:val="nil"/>
              <w:left w:val="nil"/>
              <w:bottom w:val="nil"/>
              <w:right w:val="nil"/>
            </w:tcBorders>
          </w:tcPr>
          <w:p w14:paraId="249ABD9B"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5F6899DB" w14:textId="64B9F2C7" w:rsidR="00EF01C3" w:rsidRPr="00E27793" w:rsidRDefault="00F42977"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(19,</w:t>
            </w:r>
            <w:r w:rsidR="00223E09">
              <w:rPr>
                <w:rFonts w:ascii="Browallia New" w:hAnsi="Browallia New" w:cs="Browallia New"/>
                <w:sz w:val="24"/>
                <w:szCs w:val="24"/>
              </w:rPr>
              <w:t>302</w:t>
            </w:r>
            <w:r w:rsidRPr="00E27793">
              <w:rPr>
                <w:rFonts w:ascii="Browallia New" w:hAnsi="Browallia New" w:cs="Browallia New"/>
                <w:sz w:val="24"/>
                <w:szCs w:val="24"/>
              </w:rPr>
              <w:t>)</w:t>
            </w:r>
          </w:p>
        </w:tc>
        <w:tc>
          <w:tcPr>
            <w:tcW w:w="117" w:type="dxa"/>
            <w:tcBorders>
              <w:top w:val="nil"/>
              <w:left w:val="nil"/>
              <w:bottom w:val="nil"/>
              <w:right w:val="nil"/>
            </w:tcBorders>
            <w:vAlign w:val="bottom"/>
          </w:tcPr>
          <w:p w14:paraId="4AE34963"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0C834B36" w14:textId="2E7EDF1D"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(24,584)</w:t>
            </w:r>
          </w:p>
        </w:tc>
        <w:tc>
          <w:tcPr>
            <w:tcW w:w="113" w:type="dxa"/>
            <w:tcBorders>
              <w:top w:val="nil"/>
              <w:left w:val="nil"/>
              <w:bottom w:val="nil"/>
              <w:right w:val="nil"/>
            </w:tcBorders>
          </w:tcPr>
          <w:p w14:paraId="23E90DD7" w14:textId="77777777" w:rsidR="00EF01C3" w:rsidRPr="00153B31" w:rsidRDefault="00EF01C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3EC4C5ED" w14:textId="544218FA"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3,585</w:t>
            </w:r>
          </w:p>
        </w:tc>
        <w:tc>
          <w:tcPr>
            <w:tcW w:w="142" w:type="dxa"/>
            <w:tcBorders>
              <w:top w:val="nil"/>
              <w:left w:val="nil"/>
              <w:bottom w:val="nil"/>
              <w:right w:val="nil"/>
            </w:tcBorders>
          </w:tcPr>
          <w:p w14:paraId="1DE9E041" w14:textId="77777777" w:rsidR="00EF01C3" w:rsidRPr="00153B31" w:rsidRDefault="00EF01C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304CD835" w14:textId="06C50691" w:rsidR="00EF01C3" w:rsidRPr="00E27793"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(20,999)</w:t>
            </w:r>
          </w:p>
        </w:tc>
      </w:tr>
      <w:tr w:rsidR="00EF01C3" w:rsidRPr="001B4041" w14:paraId="22906752" w14:textId="77777777" w:rsidTr="003C30CB">
        <w:tc>
          <w:tcPr>
            <w:tcW w:w="2841" w:type="dxa"/>
            <w:tcBorders>
              <w:top w:val="nil"/>
              <w:left w:val="nil"/>
              <w:bottom w:val="nil"/>
              <w:right w:val="nil"/>
            </w:tcBorders>
          </w:tcPr>
          <w:p w14:paraId="57CCFE8B" w14:textId="1A10EC75"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6E4E0C4F" w14:textId="701C7F75" w:rsidR="00EF01C3" w:rsidRPr="00E27793" w:rsidRDefault="00DD1459"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81,857</w:t>
            </w:r>
          </w:p>
        </w:tc>
        <w:tc>
          <w:tcPr>
            <w:tcW w:w="142" w:type="dxa"/>
            <w:tcBorders>
              <w:top w:val="nil"/>
              <w:left w:val="nil"/>
              <w:bottom w:val="nil"/>
              <w:right w:val="nil"/>
            </w:tcBorders>
          </w:tcPr>
          <w:p w14:paraId="433B2F88"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509B3F8F" w14:textId="4E467B0F" w:rsidR="00EF01C3" w:rsidRPr="00E27793" w:rsidRDefault="00EA6DE9"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w:t>
            </w:r>
            <w:r w:rsidR="00CA3DB2" w:rsidRPr="00E27793">
              <w:rPr>
                <w:rFonts w:ascii="Browallia New" w:hAnsi="Browallia New" w:cs="Browallia New"/>
                <w:sz w:val="24"/>
                <w:szCs w:val="24"/>
              </w:rPr>
              <w:t>3</w:t>
            </w:r>
            <w:r w:rsidR="00571146">
              <w:rPr>
                <w:rFonts w:ascii="Browallia New" w:hAnsi="Browallia New" w:cs="Browallia New"/>
                <w:sz w:val="24"/>
                <w:szCs w:val="24"/>
              </w:rPr>
              <w:t>6,</w:t>
            </w:r>
            <w:r w:rsidR="00EB3C01">
              <w:rPr>
                <w:rFonts w:ascii="Browallia New" w:hAnsi="Browallia New" w:cs="Browallia New"/>
                <w:sz w:val="24"/>
                <w:szCs w:val="24"/>
              </w:rPr>
              <w:t>236</w:t>
            </w:r>
            <w:r w:rsidRPr="00E27793">
              <w:rPr>
                <w:rFonts w:ascii="Browallia New" w:hAnsi="Browallia New" w:cs="Browallia New"/>
                <w:sz w:val="24"/>
                <w:szCs w:val="24"/>
              </w:rPr>
              <w:t>)</w:t>
            </w:r>
          </w:p>
        </w:tc>
        <w:tc>
          <w:tcPr>
            <w:tcW w:w="120" w:type="dxa"/>
            <w:tcBorders>
              <w:top w:val="nil"/>
              <w:left w:val="nil"/>
              <w:bottom w:val="nil"/>
              <w:right w:val="nil"/>
            </w:tcBorders>
          </w:tcPr>
          <w:p w14:paraId="6EE231E7"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76A16CC4" w14:textId="72A05DC3" w:rsidR="00EF01C3" w:rsidRPr="00E27793" w:rsidRDefault="00281349"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4</w:t>
            </w:r>
            <w:r w:rsidR="00EB18CC">
              <w:rPr>
                <w:rFonts w:ascii="Browallia New" w:hAnsi="Browallia New" w:cs="Browallia New"/>
                <w:sz w:val="24"/>
                <w:szCs w:val="24"/>
              </w:rPr>
              <w:t>5,</w:t>
            </w:r>
            <w:r w:rsidR="00EB18CC" w:rsidRPr="002A5485">
              <w:rPr>
                <w:rFonts w:ascii="Browallia New" w:hAnsi="Browallia New" w:cs="Browallia New"/>
                <w:sz w:val="24"/>
                <w:szCs w:val="24"/>
              </w:rPr>
              <w:t>6</w:t>
            </w:r>
            <w:r w:rsidR="00EB3C01">
              <w:rPr>
                <w:rFonts w:ascii="Browallia New" w:hAnsi="Browallia New" w:cs="Browallia New"/>
                <w:sz w:val="24"/>
                <w:szCs w:val="24"/>
              </w:rPr>
              <w:t>21</w:t>
            </w:r>
          </w:p>
        </w:tc>
        <w:tc>
          <w:tcPr>
            <w:tcW w:w="117" w:type="dxa"/>
            <w:tcBorders>
              <w:top w:val="nil"/>
              <w:left w:val="nil"/>
              <w:bottom w:val="nil"/>
              <w:right w:val="nil"/>
            </w:tcBorders>
          </w:tcPr>
          <w:p w14:paraId="29D6932A"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27D884C1" w14:textId="75B4D156"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96,074</w:t>
            </w:r>
          </w:p>
        </w:tc>
        <w:tc>
          <w:tcPr>
            <w:tcW w:w="113" w:type="dxa"/>
            <w:tcBorders>
              <w:top w:val="nil"/>
              <w:left w:val="nil"/>
              <w:bottom w:val="nil"/>
              <w:right w:val="nil"/>
            </w:tcBorders>
          </w:tcPr>
          <w:p w14:paraId="3869B96E" w14:textId="7777777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4AFB7838" w14:textId="34CFC415"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761B7">
              <w:rPr>
                <w:rFonts w:ascii="Browallia New" w:hAnsi="Browallia New" w:cs="Browallia New"/>
                <w:sz w:val="24"/>
                <w:szCs w:val="24"/>
              </w:rPr>
              <w:t>(37,142)</w:t>
            </w:r>
          </w:p>
        </w:tc>
        <w:tc>
          <w:tcPr>
            <w:tcW w:w="142" w:type="dxa"/>
            <w:tcBorders>
              <w:top w:val="nil"/>
              <w:left w:val="nil"/>
              <w:bottom w:val="nil"/>
              <w:right w:val="nil"/>
            </w:tcBorders>
          </w:tcPr>
          <w:p w14:paraId="2C3FCC38" w14:textId="77777777" w:rsidR="00EF01C3" w:rsidRPr="00153B31"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268A4BF3" w14:textId="21A22C94" w:rsidR="00EF01C3" w:rsidRPr="00E27793" w:rsidRDefault="00EF01C3" w:rsidP="006D4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58,932</w:t>
            </w:r>
          </w:p>
        </w:tc>
      </w:tr>
    </w:tbl>
    <w:p w14:paraId="3089386E" w14:textId="0A586D96" w:rsidR="00805627" w:rsidRDefault="00805627" w:rsidP="0029051B">
      <w:pPr>
        <w:tabs>
          <w:tab w:val="left" w:pos="2160"/>
          <w:tab w:val="right" w:pos="7200"/>
          <w:tab w:val="right" w:pos="8540"/>
        </w:tabs>
        <w:spacing w:line="240" w:lineRule="auto"/>
        <w:ind w:right="-3"/>
        <w:jc w:val="thaiDistribute"/>
        <w:rPr>
          <w:rFonts w:ascii="Browallia New" w:hAnsi="Browallia New" w:cs="Browallia New"/>
          <w:sz w:val="28"/>
          <w:szCs w:val="28"/>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848"/>
      </w:tblGrid>
      <w:tr w:rsidR="001B295D" w:rsidRPr="00AF26B3" w14:paraId="6F70FD3A" w14:textId="77777777" w:rsidTr="003960B4">
        <w:trPr>
          <w:cantSplit/>
        </w:trPr>
        <w:tc>
          <w:tcPr>
            <w:tcW w:w="2841" w:type="dxa"/>
            <w:tcBorders>
              <w:top w:val="nil"/>
              <w:left w:val="nil"/>
              <w:bottom w:val="nil"/>
              <w:right w:val="nil"/>
            </w:tcBorders>
          </w:tcPr>
          <w:p w14:paraId="6A7CAA8A" w14:textId="77777777" w:rsidR="001B295D" w:rsidRPr="00F13B0A" w:rsidRDefault="001B295D" w:rsidP="003960B4">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4BA76240" w14:textId="77777777" w:rsidR="001B295D" w:rsidRPr="00F13B0A" w:rsidRDefault="001B295D" w:rsidP="003960B4">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1B295D" w:rsidRPr="00AF26B3" w14:paraId="29DE5569" w14:textId="77777777" w:rsidTr="003960B4">
        <w:trPr>
          <w:cantSplit/>
        </w:trPr>
        <w:tc>
          <w:tcPr>
            <w:tcW w:w="2841" w:type="dxa"/>
            <w:tcBorders>
              <w:top w:val="nil"/>
              <w:left w:val="nil"/>
              <w:bottom w:val="nil"/>
              <w:right w:val="nil"/>
            </w:tcBorders>
          </w:tcPr>
          <w:p w14:paraId="5CAF7AF4" w14:textId="77777777" w:rsidR="001B295D" w:rsidRPr="00F13B0A" w:rsidRDefault="001B295D" w:rsidP="001B295D">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530CB73C" w14:textId="34AAE7BC" w:rsidR="001B295D" w:rsidRPr="00F13B0A" w:rsidRDefault="001B295D" w:rsidP="001B295D">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งบการเงินเฉพาะของบริษัท</w:t>
            </w:r>
          </w:p>
        </w:tc>
      </w:tr>
      <w:tr w:rsidR="00EF01C3" w:rsidRPr="00AF26B3" w14:paraId="696FD571" w14:textId="77777777" w:rsidTr="003960B4">
        <w:trPr>
          <w:cantSplit/>
        </w:trPr>
        <w:tc>
          <w:tcPr>
            <w:tcW w:w="2841" w:type="dxa"/>
            <w:tcBorders>
              <w:top w:val="nil"/>
              <w:left w:val="nil"/>
              <w:bottom w:val="nil"/>
              <w:right w:val="nil"/>
            </w:tcBorders>
          </w:tcPr>
          <w:p w14:paraId="517F641A" w14:textId="77777777" w:rsidR="00EF01C3" w:rsidRPr="00F13B0A" w:rsidRDefault="00EF01C3" w:rsidP="00EF01C3">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F3013D0" w14:textId="1B688027" w:rsidR="00EF01C3" w:rsidRPr="00F13B0A" w:rsidRDefault="00EF01C3" w:rsidP="00EF01C3">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Pr>
                <w:rFonts w:ascii="Browallia New" w:hAnsi="Browallia New" w:cs="Browallia New"/>
                <w:sz w:val="24"/>
                <w:szCs w:val="24"/>
              </w:rPr>
              <w:t>5</w:t>
            </w:r>
          </w:p>
        </w:tc>
        <w:tc>
          <w:tcPr>
            <w:tcW w:w="117" w:type="dxa"/>
            <w:tcBorders>
              <w:top w:val="nil"/>
              <w:left w:val="nil"/>
              <w:bottom w:val="nil"/>
              <w:right w:val="nil"/>
            </w:tcBorders>
            <w:vAlign w:val="bottom"/>
          </w:tcPr>
          <w:p w14:paraId="1274C84A" w14:textId="77777777" w:rsidR="00EF01C3" w:rsidRPr="00F13B0A" w:rsidRDefault="00EF01C3" w:rsidP="00EF01C3">
            <w:pPr>
              <w:tabs>
                <w:tab w:val="clear" w:pos="907"/>
              </w:tabs>
              <w:spacing w:line="240" w:lineRule="auto"/>
              <w:ind w:left="-108" w:right="-108"/>
              <w:jc w:val="center"/>
              <w:rPr>
                <w:rFonts w:ascii="Browallia New" w:hAnsi="Browallia New" w:cs="Browallia New"/>
                <w:sz w:val="24"/>
                <w:szCs w:val="24"/>
                <w:cs/>
              </w:rPr>
            </w:pPr>
          </w:p>
        </w:tc>
        <w:tc>
          <w:tcPr>
            <w:tcW w:w="2853" w:type="dxa"/>
            <w:gridSpan w:val="5"/>
            <w:tcBorders>
              <w:top w:val="nil"/>
              <w:left w:val="nil"/>
              <w:right w:val="nil"/>
            </w:tcBorders>
            <w:vAlign w:val="bottom"/>
          </w:tcPr>
          <w:p w14:paraId="25347B6D" w14:textId="61A835B8" w:rsidR="00EF01C3" w:rsidRPr="00F13B0A" w:rsidRDefault="00EF01C3" w:rsidP="00EF01C3">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Pr>
                <w:rFonts w:ascii="Browallia New" w:hAnsi="Browallia New" w:cs="Browallia New"/>
                <w:sz w:val="24"/>
                <w:szCs w:val="24"/>
              </w:rPr>
              <w:t>4</w:t>
            </w:r>
          </w:p>
        </w:tc>
      </w:tr>
      <w:tr w:rsidR="001B295D" w:rsidRPr="00AF26B3" w14:paraId="5E66A368" w14:textId="77777777" w:rsidTr="003960B4">
        <w:tc>
          <w:tcPr>
            <w:tcW w:w="2841" w:type="dxa"/>
            <w:tcBorders>
              <w:top w:val="nil"/>
              <w:left w:val="nil"/>
              <w:bottom w:val="nil"/>
              <w:right w:val="nil"/>
            </w:tcBorders>
          </w:tcPr>
          <w:p w14:paraId="025C4FE2" w14:textId="77777777" w:rsidR="001B295D" w:rsidRPr="00F13B0A" w:rsidRDefault="001B295D" w:rsidP="003960B4">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2A713FEF"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55AE7B75"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21C31ADC"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54EA3E37" w14:textId="77777777" w:rsidR="001B295D" w:rsidRPr="00F13B0A"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20" w:type="dxa"/>
            <w:tcBorders>
              <w:top w:val="nil"/>
              <w:left w:val="nil"/>
              <w:bottom w:val="nil"/>
              <w:right w:val="nil"/>
            </w:tcBorders>
          </w:tcPr>
          <w:p w14:paraId="3961AB15"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72ED1C11"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17" w:type="dxa"/>
            <w:tcBorders>
              <w:top w:val="nil"/>
              <w:left w:val="nil"/>
              <w:bottom w:val="nil"/>
              <w:right w:val="nil"/>
            </w:tcBorders>
          </w:tcPr>
          <w:p w14:paraId="0D5AB768"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6C3AD4BD"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13" w:type="dxa"/>
            <w:tcBorders>
              <w:top w:val="nil"/>
              <w:left w:val="nil"/>
              <w:bottom w:val="nil"/>
              <w:right w:val="nil"/>
            </w:tcBorders>
          </w:tcPr>
          <w:p w14:paraId="28004D33"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2E9E5ECB"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0CA74D3E"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42" w:type="dxa"/>
            <w:tcBorders>
              <w:top w:val="nil"/>
              <w:left w:val="nil"/>
              <w:bottom w:val="nil"/>
              <w:right w:val="nil"/>
            </w:tcBorders>
          </w:tcPr>
          <w:p w14:paraId="094AFF8B"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1D3A3DEE"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1B295D" w:rsidRPr="00AF26B3" w14:paraId="28D359E5" w14:textId="77777777" w:rsidTr="003960B4">
        <w:tc>
          <w:tcPr>
            <w:tcW w:w="2841" w:type="dxa"/>
            <w:tcBorders>
              <w:top w:val="nil"/>
              <w:left w:val="nil"/>
              <w:bottom w:val="nil"/>
              <w:right w:val="nil"/>
            </w:tcBorders>
          </w:tcPr>
          <w:p w14:paraId="2297C5B8"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3388DDC4"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24B06B57"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1F12B8DB"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20" w:type="dxa"/>
            <w:tcBorders>
              <w:top w:val="nil"/>
              <w:left w:val="nil"/>
              <w:bottom w:val="nil"/>
              <w:right w:val="nil"/>
            </w:tcBorders>
          </w:tcPr>
          <w:p w14:paraId="2C4A71A4"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0" w:type="dxa"/>
            <w:tcBorders>
              <w:top w:val="nil"/>
              <w:left w:val="nil"/>
              <w:bottom w:val="nil"/>
              <w:right w:val="nil"/>
            </w:tcBorders>
          </w:tcPr>
          <w:p w14:paraId="3EF67061" w14:textId="77777777" w:rsidR="001B295D" w:rsidRPr="006764F9" w:rsidRDefault="001B295D" w:rsidP="003960B4">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F41FDE0"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71B53C89"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50E03C85"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457E91C2"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23AA9858"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848" w:type="dxa"/>
            <w:tcBorders>
              <w:top w:val="nil"/>
              <w:left w:val="nil"/>
              <w:bottom w:val="nil"/>
              <w:right w:val="nil"/>
            </w:tcBorders>
          </w:tcPr>
          <w:p w14:paraId="62A32BC7"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EF01C3" w:rsidRPr="00AF26B3" w14:paraId="3101F089" w14:textId="77777777" w:rsidTr="003960B4">
        <w:tc>
          <w:tcPr>
            <w:tcW w:w="2841" w:type="dxa"/>
            <w:tcBorders>
              <w:top w:val="nil"/>
              <w:left w:val="nil"/>
              <w:bottom w:val="nil"/>
              <w:right w:val="nil"/>
            </w:tcBorders>
          </w:tcPr>
          <w:p w14:paraId="4F2C6F8C" w14:textId="77777777"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76C02107" w14:textId="781D6E94" w:rsidR="00EF01C3" w:rsidRPr="00E27793" w:rsidRDefault="00EB3AB5"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33,9</w:t>
            </w:r>
            <w:r w:rsidR="00421B37">
              <w:rPr>
                <w:rFonts w:ascii="Browallia New" w:hAnsi="Browallia New" w:cs="Browallia New"/>
                <w:sz w:val="24"/>
                <w:szCs w:val="24"/>
              </w:rPr>
              <w:t>8</w:t>
            </w:r>
            <w:r w:rsidRPr="00E27793">
              <w:rPr>
                <w:rFonts w:ascii="Browallia New" w:hAnsi="Browallia New" w:cs="Browallia New"/>
                <w:sz w:val="24"/>
                <w:szCs w:val="24"/>
              </w:rPr>
              <w:t>2</w:t>
            </w:r>
          </w:p>
        </w:tc>
        <w:tc>
          <w:tcPr>
            <w:tcW w:w="142" w:type="dxa"/>
            <w:tcBorders>
              <w:top w:val="nil"/>
              <w:left w:val="nil"/>
              <w:bottom w:val="nil"/>
              <w:right w:val="nil"/>
            </w:tcBorders>
          </w:tcPr>
          <w:p w14:paraId="43BFFB36"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7150F39" w14:textId="7266736C" w:rsidR="00EF01C3" w:rsidRPr="00E27793" w:rsidRDefault="00EB3AB5"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(16,</w:t>
            </w:r>
            <w:r w:rsidR="00C10F8D">
              <w:rPr>
                <w:rFonts w:ascii="Browallia New" w:hAnsi="Browallia New" w:cs="Browallia New"/>
                <w:sz w:val="24"/>
                <w:szCs w:val="24"/>
              </w:rPr>
              <w:t>113</w:t>
            </w:r>
            <w:r w:rsidRPr="00E27793">
              <w:rPr>
                <w:rFonts w:ascii="Browallia New" w:hAnsi="Browallia New" w:cs="Browallia New"/>
                <w:sz w:val="24"/>
                <w:szCs w:val="24"/>
              </w:rPr>
              <w:t>)</w:t>
            </w:r>
          </w:p>
        </w:tc>
        <w:tc>
          <w:tcPr>
            <w:tcW w:w="120" w:type="dxa"/>
            <w:tcBorders>
              <w:top w:val="nil"/>
              <w:left w:val="nil"/>
              <w:bottom w:val="nil"/>
              <w:right w:val="nil"/>
            </w:tcBorders>
          </w:tcPr>
          <w:p w14:paraId="3DF5D7EC"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1B6946E3" w14:textId="42B20272" w:rsidR="00EF01C3" w:rsidRPr="00E27793" w:rsidRDefault="00796AC6"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17,86</w:t>
            </w:r>
            <w:r w:rsidR="001A0BE3">
              <w:rPr>
                <w:rFonts w:ascii="Browallia New" w:hAnsi="Browallia New" w:cs="Browallia New"/>
                <w:sz w:val="24"/>
                <w:szCs w:val="24"/>
              </w:rPr>
              <w:t>9</w:t>
            </w:r>
          </w:p>
        </w:tc>
        <w:tc>
          <w:tcPr>
            <w:tcW w:w="117" w:type="dxa"/>
            <w:tcBorders>
              <w:top w:val="nil"/>
              <w:left w:val="nil"/>
              <w:bottom w:val="nil"/>
              <w:right w:val="nil"/>
            </w:tcBorders>
          </w:tcPr>
          <w:p w14:paraId="30D13740"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65416259" w14:textId="1BCFCD7F"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34,990 </w:t>
            </w:r>
          </w:p>
        </w:tc>
        <w:tc>
          <w:tcPr>
            <w:tcW w:w="113" w:type="dxa"/>
            <w:tcBorders>
              <w:top w:val="nil"/>
              <w:left w:val="nil"/>
              <w:bottom w:val="nil"/>
              <w:right w:val="nil"/>
            </w:tcBorders>
          </w:tcPr>
          <w:p w14:paraId="1866D0D8"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B66A026" w14:textId="0E0B3A89"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(16,587) </w:t>
            </w:r>
          </w:p>
        </w:tc>
        <w:tc>
          <w:tcPr>
            <w:tcW w:w="142" w:type="dxa"/>
            <w:tcBorders>
              <w:top w:val="nil"/>
              <w:left w:val="nil"/>
              <w:bottom w:val="nil"/>
              <w:right w:val="nil"/>
            </w:tcBorders>
          </w:tcPr>
          <w:p w14:paraId="6B1A95B0"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75ED7081" w14:textId="5FD1527D"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18,403 </w:t>
            </w:r>
          </w:p>
        </w:tc>
      </w:tr>
      <w:tr w:rsidR="00EF01C3" w:rsidRPr="00AF26B3" w14:paraId="60B7BBD4" w14:textId="77777777" w:rsidTr="003960B4">
        <w:tc>
          <w:tcPr>
            <w:tcW w:w="2841" w:type="dxa"/>
            <w:tcBorders>
              <w:top w:val="nil"/>
              <w:left w:val="nil"/>
              <w:bottom w:val="nil"/>
              <w:right w:val="nil"/>
            </w:tcBorders>
          </w:tcPr>
          <w:p w14:paraId="3275925C" w14:textId="77777777"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637C9E0C" w14:textId="0A73187D" w:rsidR="00EF01C3" w:rsidRPr="00E27793" w:rsidRDefault="00796AC6"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85,</w:t>
            </w:r>
            <w:r w:rsidR="00421B37">
              <w:rPr>
                <w:rFonts w:ascii="Browallia New" w:hAnsi="Browallia New" w:cs="Browallia New"/>
                <w:sz w:val="24"/>
                <w:szCs w:val="24"/>
              </w:rPr>
              <w:t>24</w:t>
            </w:r>
            <w:r w:rsidRPr="00E27793">
              <w:rPr>
                <w:rFonts w:ascii="Browallia New" w:hAnsi="Browallia New" w:cs="Browallia New"/>
                <w:sz w:val="24"/>
                <w:szCs w:val="24"/>
              </w:rPr>
              <w:t>7</w:t>
            </w:r>
          </w:p>
        </w:tc>
        <w:tc>
          <w:tcPr>
            <w:tcW w:w="142" w:type="dxa"/>
            <w:tcBorders>
              <w:top w:val="nil"/>
              <w:left w:val="nil"/>
              <w:bottom w:val="nil"/>
              <w:right w:val="nil"/>
            </w:tcBorders>
          </w:tcPr>
          <w:p w14:paraId="3EC82F44"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20CA15AD" w14:textId="6CE334A1" w:rsidR="00EF01C3" w:rsidRPr="00E27793" w:rsidRDefault="00796AC6"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(58,</w:t>
            </w:r>
            <w:r w:rsidR="0004170B">
              <w:rPr>
                <w:rFonts w:ascii="Browallia New" w:hAnsi="Browallia New" w:cs="Browallia New"/>
                <w:sz w:val="24"/>
                <w:szCs w:val="24"/>
              </w:rPr>
              <w:t>527</w:t>
            </w:r>
            <w:r w:rsidRPr="00E27793">
              <w:rPr>
                <w:rFonts w:ascii="Browallia New" w:hAnsi="Browallia New" w:cs="Browallia New"/>
                <w:sz w:val="24"/>
                <w:szCs w:val="24"/>
              </w:rPr>
              <w:t>)</w:t>
            </w:r>
          </w:p>
        </w:tc>
        <w:tc>
          <w:tcPr>
            <w:tcW w:w="120" w:type="dxa"/>
            <w:tcBorders>
              <w:top w:val="nil"/>
              <w:left w:val="nil"/>
              <w:bottom w:val="nil"/>
              <w:right w:val="nil"/>
            </w:tcBorders>
          </w:tcPr>
          <w:p w14:paraId="03AE5CC0"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5328EF7D" w14:textId="56BB49F9" w:rsidR="00EF01C3" w:rsidRPr="00E27793" w:rsidRDefault="00796AC6"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26,</w:t>
            </w:r>
            <w:r w:rsidR="001A0BE3">
              <w:rPr>
                <w:rFonts w:ascii="Browallia New" w:hAnsi="Browallia New" w:cs="Browallia New"/>
                <w:sz w:val="24"/>
                <w:szCs w:val="24"/>
              </w:rPr>
              <w:t>720</w:t>
            </w:r>
          </w:p>
        </w:tc>
        <w:tc>
          <w:tcPr>
            <w:tcW w:w="117" w:type="dxa"/>
            <w:tcBorders>
              <w:top w:val="nil"/>
              <w:left w:val="nil"/>
              <w:bottom w:val="nil"/>
              <w:right w:val="nil"/>
            </w:tcBorders>
          </w:tcPr>
          <w:p w14:paraId="64788206"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7E21046E" w14:textId="0FA67BD6"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115,609 </w:t>
            </w:r>
          </w:p>
        </w:tc>
        <w:tc>
          <w:tcPr>
            <w:tcW w:w="113" w:type="dxa"/>
            <w:tcBorders>
              <w:top w:val="nil"/>
              <w:left w:val="nil"/>
              <w:bottom w:val="nil"/>
              <w:right w:val="nil"/>
            </w:tcBorders>
          </w:tcPr>
          <w:p w14:paraId="53B3F183"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9450AAD" w14:textId="00E971AD"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(73,465) </w:t>
            </w:r>
          </w:p>
        </w:tc>
        <w:tc>
          <w:tcPr>
            <w:tcW w:w="142" w:type="dxa"/>
            <w:tcBorders>
              <w:top w:val="nil"/>
              <w:left w:val="nil"/>
              <w:bottom w:val="nil"/>
              <w:right w:val="nil"/>
            </w:tcBorders>
          </w:tcPr>
          <w:p w14:paraId="28B771C1"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2093C9F7" w14:textId="16BA9E6A"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42,144 </w:t>
            </w:r>
          </w:p>
        </w:tc>
      </w:tr>
      <w:tr w:rsidR="00EF01C3" w:rsidRPr="00AF26B3" w14:paraId="034E5D6D" w14:textId="77777777" w:rsidTr="003960B4">
        <w:tc>
          <w:tcPr>
            <w:tcW w:w="2841" w:type="dxa"/>
            <w:tcBorders>
              <w:top w:val="nil"/>
              <w:left w:val="nil"/>
              <w:bottom w:val="nil"/>
              <w:right w:val="nil"/>
            </w:tcBorders>
          </w:tcPr>
          <w:p w14:paraId="03ADAF94" w14:textId="6C967D07"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39356209" w14:textId="77099581" w:rsidR="00EF01C3" w:rsidRPr="00E27793" w:rsidRDefault="00796AC6"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55</w:t>
            </w:r>
            <w:r w:rsidR="00421B37">
              <w:rPr>
                <w:rFonts w:ascii="Browallia New" w:hAnsi="Browallia New" w:cs="Browallia New"/>
                <w:sz w:val="24"/>
                <w:szCs w:val="24"/>
              </w:rPr>
              <w:t>6</w:t>
            </w:r>
            <w:r w:rsidRPr="00E27793">
              <w:rPr>
                <w:rFonts w:ascii="Browallia New" w:hAnsi="Browallia New" w:cs="Browallia New"/>
                <w:sz w:val="24"/>
                <w:szCs w:val="24"/>
              </w:rPr>
              <w:t>,8</w:t>
            </w:r>
            <w:r w:rsidR="00421B37">
              <w:rPr>
                <w:rFonts w:ascii="Browallia New" w:hAnsi="Browallia New" w:cs="Browallia New"/>
                <w:sz w:val="24"/>
                <w:szCs w:val="24"/>
              </w:rPr>
              <w:t>0</w:t>
            </w:r>
            <w:r w:rsidRPr="00E27793">
              <w:rPr>
                <w:rFonts w:ascii="Browallia New" w:hAnsi="Browallia New" w:cs="Browallia New"/>
                <w:sz w:val="24"/>
                <w:szCs w:val="24"/>
              </w:rPr>
              <w:t>0</w:t>
            </w:r>
          </w:p>
        </w:tc>
        <w:tc>
          <w:tcPr>
            <w:tcW w:w="142" w:type="dxa"/>
            <w:tcBorders>
              <w:top w:val="nil"/>
              <w:left w:val="nil"/>
              <w:bottom w:val="nil"/>
              <w:right w:val="nil"/>
            </w:tcBorders>
          </w:tcPr>
          <w:p w14:paraId="4FFEBF9F"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7B0A141E" w14:textId="4DD47C6F" w:rsidR="00EF01C3" w:rsidRPr="00E27793" w:rsidRDefault="00796AC6"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(28</w:t>
            </w:r>
            <w:r w:rsidR="00B25131">
              <w:rPr>
                <w:rFonts w:ascii="Browallia New" w:hAnsi="Browallia New" w:cs="Browallia New"/>
                <w:sz w:val="24"/>
                <w:szCs w:val="24"/>
              </w:rPr>
              <w:t>4,0</w:t>
            </w:r>
            <w:r w:rsidR="000D1200">
              <w:rPr>
                <w:rFonts w:ascii="Browallia New" w:hAnsi="Browallia New" w:cs="Browallia New"/>
                <w:sz w:val="24"/>
                <w:szCs w:val="24"/>
              </w:rPr>
              <w:t>8</w:t>
            </w:r>
            <w:r w:rsidR="00B25131">
              <w:rPr>
                <w:rFonts w:ascii="Browallia New" w:hAnsi="Browallia New" w:cs="Browallia New"/>
                <w:sz w:val="24"/>
                <w:szCs w:val="24"/>
              </w:rPr>
              <w:t>7</w:t>
            </w:r>
            <w:r w:rsidRPr="00E27793">
              <w:rPr>
                <w:rFonts w:ascii="Browallia New" w:hAnsi="Browallia New" w:cs="Browallia New"/>
                <w:sz w:val="24"/>
                <w:szCs w:val="24"/>
              </w:rPr>
              <w:t>)</w:t>
            </w:r>
          </w:p>
        </w:tc>
        <w:tc>
          <w:tcPr>
            <w:tcW w:w="120" w:type="dxa"/>
            <w:tcBorders>
              <w:top w:val="nil"/>
              <w:left w:val="nil"/>
              <w:bottom w:val="nil"/>
              <w:right w:val="nil"/>
            </w:tcBorders>
          </w:tcPr>
          <w:p w14:paraId="4CB2CF8A"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02D0B8BA" w14:textId="1950AE76" w:rsidR="00EF01C3" w:rsidRPr="00E27793" w:rsidRDefault="00C85EDC"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27</w:t>
            </w:r>
            <w:r w:rsidR="00CE535F">
              <w:rPr>
                <w:rFonts w:ascii="Browallia New" w:hAnsi="Browallia New" w:cs="Browallia New"/>
                <w:sz w:val="24"/>
                <w:szCs w:val="24"/>
              </w:rPr>
              <w:t>2,7</w:t>
            </w:r>
            <w:r w:rsidR="00592641">
              <w:rPr>
                <w:rFonts w:ascii="Browallia New" w:hAnsi="Browallia New" w:cs="Browallia New"/>
                <w:sz w:val="24"/>
                <w:szCs w:val="24"/>
              </w:rPr>
              <w:t>1</w:t>
            </w:r>
            <w:r w:rsidR="00CE535F">
              <w:rPr>
                <w:rFonts w:ascii="Browallia New" w:hAnsi="Browallia New" w:cs="Browallia New"/>
                <w:sz w:val="24"/>
                <w:szCs w:val="24"/>
              </w:rPr>
              <w:t>3</w:t>
            </w:r>
          </w:p>
        </w:tc>
        <w:tc>
          <w:tcPr>
            <w:tcW w:w="117" w:type="dxa"/>
            <w:tcBorders>
              <w:top w:val="nil"/>
              <w:left w:val="nil"/>
              <w:bottom w:val="nil"/>
              <w:right w:val="nil"/>
            </w:tcBorders>
          </w:tcPr>
          <w:p w14:paraId="1C4B7803"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1647C6AA" w14:textId="5E894848"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554,880 </w:t>
            </w:r>
          </w:p>
        </w:tc>
        <w:tc>
          <w:tcPr>
            <w:tcW w:w="113" w:type="dxa"/>
            <w:tcBorders>
              <w:top w:val="nil"/>
              <w:left w:val="nil"/>
              <w:bottom w:val="nil"/>
              <w:right w:val="nil"/>
            </w:tcBorders>
          </w:tcPr>
          <w:p w14:paraId="5A9D1B62"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58305E35" w14:textId="53A6E386"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(283,202) </w:t>
            </w:r>
          </w:p>
        </w:tc>
        <w:tc>
          <w:tcPr>
            <w:tcW w:w="142" w:type="dxa"/>
            <w:tcBorders>
              <w:top w:val="nil"/>
              <w:left w:val="nil"/>
              <w:bottom w:val="nil"/>
              <w:right w:val="nil"/>
            </w:tcBorders>
          </w:tcPr>
          <w:p w14:paraId="529B0EC4"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2192442E" w14:textId="44735EB3"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271,678 </w:t>
            </w:r>
          </w:p>
        </w:tc>
      </w:tr>
      <w:tr w:rsidR="00EF01C3" w:rsidRPr="00AF26B3" w14:paraId="75EC9D52" w14:textId="77777777" w:rsidTr="003960B4">
        <w:tc>
          <w:tcPr>
            <w:tcW w:w="2841" w:type="dxa"/>
            <w:tcBorders>
              <w:top w:val="nil"/>
              <w:left w:val="nil"/>
              <w:bottom w:val="nil"/>
              <w:right w:val="nil"/>
            </w:tcBorders>
          </w:tcPr>
          <w:p w14:paraId="7062C15D" w14:textId="77777777"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17A0F16B" w14:textId="2E9FC3F8" w:rsidR="00EF01C3" w:rsidRPr="00E27793" w:rsidRDefault="00026CC4"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676,029</w:t>
            </w:r>
          </w:p>
        </w:tc>
        <w:tc>
          <w:tcPr>
            <w:tcW w:w="142" w:type="dxa"/>
            <w:tcBorders>
              <w:top w:val="nil"/>
              <w:left w:val="nil"/>
              <w:bottom w:val="nil"/>
              <w:right w:val="nil"/>
            </w:tcBorders>
          </w:tcPr>
          <w:p w14:paraId="145A5E2E"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69DBC90D" w14:textId="36F2480E" w:rsidR="00EF01C3" w:rsidRPr="00E27793" w:rsidRDefault="00B1175F"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w:t>
            </w:r>
            <w:r w:rsidR="00B25131">
              <w:rPr>
                <w:rFonts w:ascii="Browallia New" w:hAnsi="Browallia New" w:cs="Browallia New"/>
                <w:sz w:val="24"/>
                <w:szCs w:val="24"/>
              </w:rPr>
              <w:t>58,</w:t>
            </w:r>
            <w:r w:rsidR="006E7B29">
              <w:rPr>
                <w:rFonts w:ascii="Browallia New" w:hAnsi="Browallia New" w:cs="Browallia New"/>
                <w:sz w:val="24"/>
                <w:szCs w:val="24"/>
              </w:rPr>
              <w:t>72</w:t>
            </w:r>
            <w:r w:rsidR="00B25131">
              <w:rPr>
                <w:rFonts w:ascii="Browallia New" w:hAnsi="Browallia New" w:cs="Browallia New"/>
                <w:sz w:val="24"/>
                <w:szCs w:val="24"/>
              </w:rPr>
              <w:t>7</w:t>
            </w:r>
            <w:r w:rsidRPr="00E27793">
              <w:rPr>
                <w:rFonts w:ascii="Browallia New" w:hAnsi="Browallia New" w:cs="Browallia New"/>
                <w:sz w:val="24"/>
                <w:szCs w:val="24"/>
              </w:rPr>
              <w:t>)</w:t>
            </w:r>
          </w:p>
        </w:tc>
        <w:tc>
          <w:tcPr>
            <w:tcW w:w="120" w:type="dxa"/>
            <w:tcBorders>
              <w:top w:val="nil"/>
              <w:left w:val="nil"/>
              <w:bottom w:val="nil"/>
              <w:right w:val="nil"/>
            </w:tcBorders>
          </w:tcPr>
          <w:p w14:paraId="2FBCD65C"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7A784AB4" w14:textId="646DF670" w:rsidR="00EF01C3" w:rsidRPr="00E27793" w:rsidRDefault="00B1175F"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31</w:t>
            </w:r>
            <w:r w:rsidR="00091259">
              <w:rPr>
                <w:rFonts w:ascii="Browallia New" w:hAnsi="Browallia New" w:cs="Browallia New"/>
                <w:sz w:val="24"/>
                <w:szCs w:val="24"/>
              </w:rPr>
              <w:t>7,3</w:t>
            </w:r>
            <w:r w:rsidR="006E7B29">
              <w:rPr>
                <w:rFonts w:ascii="Browallia New" w:hAnsi="Browallia New" w:cs="Browallia New"/>
                <w:sz w:val="24"/>
                <w:szCs w:val="24"/>
              </w:rPr>
              <w:t>0</w:t>
            </w:r>
            <w:r w:rsidR="00091259">
              <w:rPr>
                <w:rFonts w:ascii="Browallia New" w:hAnsi="Browallia New" w:cs="Browallia New"/>
                <w:sz w:val="24"/>
                <w:szCs w:val="24"/>
              </w:rPr>
              <w:t>2</w:t>
            </w:r>
          </w:p>
        </w:tc>
        <w:tc>
          <w:tcPr>
            <w:tcW w:w="117" w:type="dxa"/>
            <w:tcBorders>
              <w:top w:val="nil"/>
              <w:left w:val="nil"/>
              <w:bottom w:val="nil"/>
              <w:right w:val="nil"/>
            </w:tcBorders>
          </w:tcPr>
          <w:p w14:paraId="73D6DFF0"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1559E078" w14:textId="005624B5"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705,479 </w:t>
            </w:r>
          </w:p>
        </w:tc>
        <w:tc>
          <w:tcPr>
            <w:tcW w:w="113" w:type="dxa"/>
            <w:tcBorders>
              <w:top w:val="nil"/>
              <w:left w:val="nil"/>
              <w:bottom w:val="nil"/>
              <w:right w:val="nil"/>
            </w:tcBorders>
          </w:tcPr>
          <w:p w14:paraId="34050CD3"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40C9BB17" w14:textId="03CAD4A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(373,254) </w:t>
            </w:r>
          </w:p>
        </w:tc>
        <w:tc>
          <w:tcPr>
            <w:tcW w:w="142" w:type="dxa"/>
            <w:tcBorders>
              <w:top w:val="nil"/>
              <w:left w:val="nil"/>
              <w:bottom w:val="nil"/>
              <w:right w:val="nil"/>
            </w:tcBorders>
          </w:tcPr>
          <w:p w14:paraId="161B434A"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2EF130DF" w14:textId="174CB42F"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332,225</w:t>
            </w:r>
          </w:p>
        </w:tc>
      </w:tr>
      <w:tr w:rsidR="00EF01C3" w:rsidRPr="00AF26B3" w14:paraId="642FB997" w14:textId="77777777" w:rsidTr="003960B4">
        <w:tc>
          <w:tcPr>
            <w:tcW w:w="2841" w:type="dxa"/>
            <w:tcBorders>
              <w:top w:val="nil"/>
              <w:left w:val="nil"/>
              <w:bottom w:val="nil"/>
              <w:right w:val="nil"/>
            </w:tcBorders>
          </w:tcPr>
          <w:p w14:paraId="115C497B" w14:textId="77777777" w:rsidR="00EF01C3" w:rsidRPr="00F13B0A" w:rsidRDefault="00EF01C3" w:rsidP="00EF01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1C7B9C5F" w14:textId="4BF9AFB1" w:rsidR="00EF01C3" w:rsidRPr="00E27793" w:rsidRDefault="00B1175F"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(33,9</w:t>
            </w:r>
            <w:r w:rsidR="00F907EE">
              <w:rPr>
                <w:rFonts w:ascii="Browallia New" w:hAnsi="Browallia New" w:cs="Browallia New"/>
                <w:sz w:val="24"/>
                <w:szCs w:val="24"/>
              </w:rPr>
              <w:t>8</w:t>
            </w:r>
            <w:r w:rsidRPr="00E27793">
              <w:rPr>
                <w:rFonts w:ascii="Browallia New" w:hAnsi="Browallia New" w:cs="Browallia New"/>
                <w:sz w:val="24"/>
                <w:szCs w:val="24"/>
              </w:rPr>
              <w:t>2)</w:t>
            </w:r>
          </w:p>
        </w:tc>
        <w:tc>
          <w:tcPr>
            <w:tcW w:w="142" w:type="dxa"/>
            <w:tcBorders>
              <w:top w:val="nil"/>
              <w:left w:val="nil"/>
              <w:bottom w:val="nil"/>
              <w:right w:val="nil"/>
            </w:tcBorders>
          </w:tcPr>
          <w:p w14:paraId="4D2AB430"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7A4F80CE" w14:textId="6C49C031" w:rsidR="00EF01C3" w:rsidRPr="00E27793" w:rsidRDefault="00B1175F"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16,</w:t>
            </w:r>
            <w:r w:rsidR="00B25131">
              <w:rPr>
                <w:rFonts w:ascii="Browallia New" w:hAnsi="Browallia New" w:cs="Browallia New"/>
                <w:sz w:val="24"/>
                <w:szCs w:val="24"/>
              </w:rPr>
              <w:t>113</w:t>
            </w:r>
          </w:p>
        </w:tc>
        <w:tc>
          <w:tcPr>
            <w:tcW w:w="120" w:type="dxa"/>
            <w:tcBorders>
              <w:top w:val="nil"/>
              <w:left w:val="nil"/>
              <w:bottom w:val="nil"/>
              <w:right w:val="nil"/>
            </w:tcBorders>
          </w:tcPr>
          <w:p w14:paraId="570D6A34"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38B02109" w14:textId="764D201A" w:rsidR="00EF01C3" w:rsidRPr="00E27793" w:rsidRDefault="00B1175F"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(17,86</w:t>
            </w:r>
            <w:r w:rsidR="008963D6">
              <w:rPr>
                <w:rFonts w:ascii="Browallia New" w:hAnsi="Browallia New" w:cs="Browallia New"/>
                <w:sz w:val="24"/>
                <w:szCs w:val="24"/>
              </w:rPr>
              <w:t>9</w:t>
            </w:r>
            <w:r w:rsidRPr="00E27793">
              <w:rPr>
                <w:rFonts w:ascii="Browallia New" w:hAnsi="Browallia New" w:cs="Browallia New"/>
                <w:sz w:val="24"/>
                <w:szCs w:val="24"/>
              </w:rPr>
              <w:t>)</w:t>
            </w:r>
          </w:p>
        </w:tc>
        <w:tc>
          <w:tcPr>
            <w:tcW w:w="117" w:type="dxa"/>
            <w:tcBorders>
              <w:top w:val="nil"/>
              <w:left w:val="nil"/>
              <w:bottom w:val="nil"/>
              <w:right w:val="nil"/>
            </w:tcBorders>
            <w:vAlign w:val="bottom"/>
          </w:tcPr>
          <w:p w14:paraId="57F02F6F"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34589502" w14:textId="1DCA4AE9"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(34,990) </w:t>
            </w:r>
          </w:p>
        </w:tc>
        <w:tc>
          <w:tcPr>
            <w:tcW w:w="113" w:type="dxa"/>
            <w:tcBorders>
              <w:top w:val="nil"/>
              <w:left w:val="nil"/>
              <w:bottom w:val="nil"/>
              <w:right w:val="nil"/>
            </w:tcBorders>
          </w:tcPr>
          <w:p w14:paraId="455945D8"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77" w:type="dxa"/>
            <w:tcBorders>
              <w:top w:val="nil"/>
              <w:left w:val="nil"/>
              <w:right w:val="nil"/>
            </w:tcBorders>
          </w:tcPr>
          <w:p w14:paraId="0CD93A53" w14:textId="74A89EFD"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16,587 </w:t>
            </w:r>
          </w:p>
        </w:tc>
        <w:tc>
          <w:tcPr>
            <w:tcW w:w="142" w:type="dxa"/>
            <w:tcBorders>
              <w:top w:val="nil"/>
              <w:left w:val="nil"/>
              <w:bottom w:val="nil"/>
              <w:right w:val="nil"/>
            </w:tcBorders>
          </w:tcPr>
          <w:p w14:paraId="049F473D"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right w:val="nil"/>
            </w:tcBorders>
          </w:tcPr>
          <w:p w14:paraId="6D7CB4C4" w14:textId="03E841A8"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(18,403)</w:t>
            </w:r>
          </w:p>
        </w:tc>
      </w:tr>
      <w:tr w:rsidR="00EF01C3" w:rsidRPr="001B4041" w14:paraId="5D6AC2D7" w14:textId="77777777" w:rsidTr="003960B4">
        <w:tc>
          <w:tcPr>
            <w:tcW w:w="2841" w:type="dxa"/>
            <w:tcBorders>
              <w:top w:val="nil"/>
              <w:left w:val="nil"/>
              <w:bottom w:val="nil"/>
              <w:right w:val="nil"/>
            </w:tcBorders>
          </w:tcPr>
          <w:p w14:paraId="15EFAF66" w14:textId="77777777" w:rsidR="00EF01C3" w:rsidRPr="00F13B0A"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272891DB" w14:textId="04AA225F" w:rsidR="00EF01C3" w:rsidRPr="00E27793" w:rsidRDefault="00F17981"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642,047</w:t>
            </w:r>
          </w:p>
        </w:tc>
        <w:tc>
          <w:tcPr>
            <w:tcW w:w="142" w:type="dxa"/>
            <w:tcBorders>
              <w:top w:val="nil"/>
              <w:left w:val="nil"/>
              <w:bottom w:val="nil"/>
              <w:right w:val="nil"/>
            </w:tcBorders>
          </w:tcPr>
          <w:p w14:paraId="5A704211"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1FA37945" w14:textId="5D6E674F" w:rsidR="00EF01C3" w:rsidRPr="00E27793" w:rsidRDefault="00B1175F"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(34</w:t>
            </w:r>
            <w:r w:rsidR="00B25131">
              <w:rPr>
                <w:rFonts w:ascii="Browallia New" w:hAnsi="Browallia New" w:cs="Browallia New"/>
                <w:sz w:val="24"/>
                <w:szCs w:val="24"/>
              </w:rPr>
              <w:t>2,</w:t>
            </w:r>
            <w:r w:rsidR="00AD551E">
              <w:rPr>
                <w:rFonts w:ascii="Browallia New" w:hAnsi="Browallia New" w:cs="Browallia New"/>
                <w:sz w:val="24"/>
                <w:szCs w:val="24"/>
              </w:rPr>
              <w:t>61</w:t>
            </w:r>
            <w:r w:rsidR="00B25131">
              <w:rPr>
                <w:rFonts w:ascii="Browallia New" w:hAnsi="Browallia New" w:cs="Browallia New"/>
                <w:sz w:val="24"/>
                <w:szCs w:val="24"/>
              </w:rPr>
              <w:t>4</w:t>
            </w:r>
            <w:r w:rsidRPr="00E27793">
              <w:rPr>
                <w:rFonts w:ascii="Browallia New" w:hAnsi="Browallia New" w:cs="Browallia New"/>
                <w:sz w:val="24"/>
                <w:szCs w:val="24"/>
              </w:rPr>
              <w:t>)</w:t>
            </w:r>
          </w:p>
        </w:tc>
        <w:tc>
          <w:tcPr>
            <w:tcW w:w="120" w:type="dxa"/>
            <w:tcBorders>
              <w:top w:val="nil"/>
              <w:left w:val="nil"/>
              <w:bottom w:val="nil"/>
              <w:right w:val="nil"/>
            </w:tcBorders>
          </w:tcPr>
          <w:p w14:paraId="5D6FFF8A" w14:textId="77777777"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2CAB492B" w14:textId="58123F57" w:rsidR="00EF01C3" w:rsidRPr="00E27793" w:rsidRDefault="00B1175F"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29</w:t>
            </w:r>
            <w:r w:rsidR="008963D6">
              <w:rPr>
                <w:rFonts w:ascii="Browallia New" w:hAnsi="Browallia New" w:cs="Browallia New"/>
                <w:sz w:val="24"/>
                <w:szCs w:val="24"/>
              </w:rPr>
              <w:t>9,</w:t>
            </w:r>
            <w:r w:rsidR="00227860">
              <w:rPr>
                <w:rFonts w:ascii="Browallia New" w:hAnsi="Browallia New" w:cs="Browallia New"/>
                <w:sz w:val="24"/>
                <w:szCs w:val="24"/>
              </w:rPr>
              <w:t>4</w:t>
            </w:r>
            <w:r w:rsidR="00AD551E">
              <w:rPr>
                <w:rFonts w:ascii="Browallia New" w:hAnsi="Browallia New" w:cs="Browallia New"/>
                <w:sz w:val="24"/>
                <w:szCs w:val="24"/>
              </w:rPr>
              <w:t>3</w:t>
            </w:r>
            <w:r w:rsidR="00227860">
              <w:rPr>
                <w:rFonts w:ascii="Browallia New" w:hAnsi="Browallia New" w:cs="Browallia New"/>
                <w:sz w:val="24"/>
                <w:szCs w:val="24"/>
              </w:rPr>
              <w:t>3</w:t>
            </w:r>
          </w:p>
        </w:tc>
        <w:tc>
          <w:tcPr>
            <w:tcW w:w="117" w:type="dxa"/>
            <w:tcBorders>
              <w:top w:val="nil"/>
              <w:left w:val="nil"/>
              <w:bottom w:val="nil"/>
              <w:right w:val="nil"/>
            </w:tcBorders>
          </w:tcPr>
          <w:p w14:paraId="4222D003" w14:textId="77777777" w:rsidR="00EF01C3" w:rsidRPr="001628D4" w:rsidRDefault="00EF01C3" w:rsidP="00EF01C3">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4C92D151" w14:textId="1AAFB1F4"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 670,489 </w:t>
            </w:r>
          </w:p>
        </w:tc>
        <w:tc>
          <w:tcPr>
            <w:tcW w:w="113" w:type="dxa"/>
            <w:tcBorders>
              <w:top w:val="nil"/>
              <w:left w:val="nil"/>
              <w:bottom w:val="nil"/>
              <w:right w:val="nil"/>
            </w:tcBorders>
          </w:tcPr>
          <w:p w14:paraId="3774DC2E"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192F9CB1" w14:textId="614A90D1"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9D43D1">
              <w:rPr>
                <w:rFonts w:ascii="Browallia New" w:hAnsi="Browallia New" w:cs="Browallia New"/>
                <w:sz w:val="24"/>
                <w:szCs w:val="24"/>
              </w:rPr>
              <w:t xml:space="preserve">(356,667) </w:t>
            </w:r>
          </w:p>
        </w:tc>
        <w:tc>
          <w:tcPr>
            <w:tcW w:w="142" w:type="dxa"/>
            <w:tcBorders>
              <w:top w:val="nil"/>
              <w:left w:val="nil"/>
              <w:bottom w:val="nil"/>
              <w:right w:val="nil"/>
            </w:tcBorders>
          </w:tcPr>
          <w:p w14:paraId="529AECD2" w14:textId="77777777" w:rsidR="00EF01C3" w:rsidRPr="00153B31"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1C7C08D0" w14:textId="68CBFBDD" w:rsidR="00EF01C3" w:rsidRPr="00E27793" w:rsidRDefault="00EF01C3" w:rsidP="00EF0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313,822</w:t>
            </w:r>
          </w:p>
        </w:tc>
      </w:tr>
    </w:tbl>
    <w:p w14:paraId="7D70C684" w14:textId="77777777" w:rsidR="001B295D" w:rsidRDefault="001B295D" w:rsidP="0029051B">
      <w:pPr>
        <w:tabs>
          <w:tab w:val="left" w:pos="2160"/>
          <w:tab w:val="right" w:pos="7200"/>
          <w:tab w:val="right" w:pos="8540"/>
        </w:tabs>
        <w:spacing w:line="240" w:lineRule="auto"/>
        <w:ind w:right="-3"/>
        <w:jc w:val="thaiDistribute"/>
        <w:rPr>
          <w:rFonts w:ascii="Browallia New" w:hAnsi="Browallia New" w:cs="Browallia New"/>
          <w:sz w:val="28"/>
          <w:szCs w:val="28"/>
        </w:rPr>
      </w:pPr>
    </w:p>
    <w:p w14:paraId="7F20FBAB" w14:textId="6AA2D189" w:rsidR="00CF250B" w:rsidRPr="003C30CB" w:rsidRDefault="00723FEE" w:rsidP="00A76FBA">
      <w:pPr>
        <w:tabs>
          <w:tab w:val="left" w:pos="1440"/>
        </w:tabs>
        <w:spacing w:line="240" w:lineRule="auto"/>
        <w:ind w:left="426" w:right="-45"/>
        <w:jc w:val="thaiDistribute"/>
        <w:rPr>
          <w:rFonts w:ascii="Browallia New" w:hAnsi="Browallia New" w:cs="Browallia New"/>
          <w:sz w:val="28"/>
          <w:szCs w:val="28"/>
        </w:rPr>
      </w:pPr>
      <w:r w:rsidRPr="00DE5B99">
        <w:rPr>
          <w:rFonts w:ascii="Browallia New" w:hAnsi="Browallia New" w:cs="Browallia New" w:hint="cs"/>
          <w:sz w:val="28"/>
          <w:szCs w:val="28"/>
          <w:cs/>
        </w:rPr>
        <w:t xml:space="preserve">ณ วันที่ </w:t>
      </w:r>
      <w:r w:rsidR="00F32426" w:rsidRPr="00DE5B99">
        <w:rPr>
          <w:rFonts w:ascii="Browallia New" w:hAnsi="Browallia New" w:cs="Browallia New"/>
          <w:sz w:val="28"/>
          <w:szCs w:val="28"/>
        </w:rPr>
        <w:t xml:space="preserve">31 </w:t>
      </w:r>
      <w:r w:rsidRPr="00DE5B99">
        <w:rPr>
          <w:rFonts w:ascii="Browallia New" w:hAnsi="Browallia New" w:cs="Browallia New" w:hint="cs"/>
          <w:sz w:val="28"/>
          <w:szCs w:val="28"/>
          <w:cs/>
        </w:rPr>
        <w:t xml:space="preserve">ธันวาคม </w:t>
      </w:r>
      <w:r w:rsidR="00F32426" w:rsidRPr="00DE5B99">
        <w:rPr>
          <w:rFonts w:ascii="Browallia New" w:hAnsi="Browallia New" w:cs="Browallia New"/>
          <w:sz w:val="28"/>
          <w:szCs w:val="28"/>
        </w:rPr>
        <w:t>256</w:t>
      </w:r>
      <w:r w:rsidR="00E8677A" w:rsidRPr="00DE5B99">
        <w:rPr>
          <w:rFonts w:ascii="Browallia New" w:hAnsi="Browallia New" w:cs="Browallia New"/>
          <w:sz w:val="28"/>
          <w:szCs w:val="28"/>
        </w:rPr>
        <w:t>5</w:t>
      </w:r>
      <w:r w:rsidR="00F32426" w:rsidRPr="00DE5B99">
        <w:rPr>
          <w:rFonts w:ascii="Browallia New" w:hAnsi="Browallia New" w:cs="Browallia New"/>
          <w:sz w:val="28"/>
          <w:szCs w:val="28"/>
        </w:rPr>
        <w:t xml:space="preserve"> </w:t>
      </w:r>
      <w:r w:rsidRPr="00DE5B99">
        <w:rPr>
          <w:rFonts w:ascii="Browallia New" w:hAnsi="Browallia New" w:cs="Browallia New" w:hint="cs"/>
          <w:sz w:val="28"/>
          <w:szCs w:val="28"/>
          <w:cs/>
        </w:rPr>
        <w:t>และ</w:t>
      </w:r>
      <w:r w:rsidR="00F32426" w:rsidRPr="00DE5B99">
        <w:rPr>
          <w:rFonts w:ascii="Browallia New" w:hAnsi="Browallia New" w:cs="Browallia New"/>
          <w:sz w:val="28"/>
          <w:szCs w:val="28"/>
        </w:rPr>
        <w:t xml:space="preserve"> 256</w:t>
      </w:r>
      <w:r w:rsidR="00E8677A" w:rsidRPr="00DE5B99">
        <w:rPr>
          <w:rFonts w:ascii="Browallia New" w:hAnsi="Browallia New" w:cs="Browallia New"/>
          <w:sz w:val="28"/>
          <w:szCs w:val="28"/>
        </w:rPr>
        <w:t>4</w:t>
      </w:r>
      <w:r w:rsidRPr="00DE5B99">
        <w:rPr>
          <w:rFonts w:ascii="Browallia New" w:hAnsi="Browallia New" w:cs="Browallia New" w:hint="cs"/>
          <w:sz w:val="28"/>
          <w:szCs w:val="28"/>
          <w:cs/>
        </w:rPr>
        <w:t xml:space="preserve"> </w:t>
      </w:r>
      <w:r w:rsidR="008C2E90" w:rsidRPr="00DE5B99">
        <w:rPr>
          <w:rFonts w:ascii="Browallia New" w:hAnsi="Browallia New" w:cs="Browallia New" w:hint="cs"/>
          <w:sz w:val="28"/>
          <w:szCs w:val="28"/>
          <w:cs/>
        </w:rPr>
        <w:t>กลุ่มบริษัทรับรู้ต้นทุนทางการเงินที่เกี่ย</w:t>
      </w:r>
      <w:r w:rsidR="00F32426" w:rsidRPr="00DE5B99">
        <w:rPr>
          <w:rFonts w:ascii="Browallia New" w:hAnsi="Browallia New" w:cs="Browallia New" w:hint="cs"/>
          <w:sz w:val="28"/>
          <w:szCs w:val="28"/>
          <w:cs/>
        </w:rPr>
        <w:t>ว</w:t>
      </w:r>
      <w:r w:rsidR="008C2E90" w:rsidRPr="00DE5B99">
        <w:rPr>
          <w:rFonts w:ascii="Browallia New" w:hAnsi="Browallia New" w:cs="Browallia New" w:hint="cs"/>
          <w:sz w:val="28"/>
          <w:szCs w:val="28"/>
          <w:cs/>
        </w:rPr>
        <w:t>ข้องกับ</w:t>
      </w:r>
      <w:r w:rsidR="00060C8C" w:rsidRPr="00DE5B99">
        <w:rPr>
          <w:rFonts w:ascii="Browallia New" w:hAnsi="Browallia New" w:cs="Browallia New" w:hint="cs"/>
          <w:sz w:val="28"/>
          <w:szCs w:val="28"/>
          <w:cs/>
        </w:rPr>
        <w:t>หนี้สิน</w:t>
      </w:r>
      <w:r w:rsidR="004C5FE2" w:rsidRPr="00DE5B99">
        <w:rPr>
          <w:rFonts w:ascii="Browallia New" w:hAnsi="Browallia New" w:cs="Browallia New"/>
          <w:sz w:val="28"/>
          <w:szCs w:val="28"/>
          <w:cs/>
        </w:rPr>
        <w:t>ตาม</w:t>
      </w:r>
      <w:r w:rsidR="008C2E90" w:rsidRPr="00DE5B99">
        <w:rPr>
          <w:rFonts w:ascii="Browallia New" w:hAnsi="Browallia New" w:cs="Browallia New" w:hint="cs"/>
          <w:sz w:val="28"/>
          <w:szCs w:val="28"/>
          <w:cs/>
        </w:rPr>
        <w:t>สัญญาเช่าจำนวน</w:t>
      </w:r>
      <w:r w:rsidR="00F32426" w:rsidRPr="00DE5B99">
        <w:rPr>
          <w:rFonts w:ascii="Browallia New" w:hAnsi="Browallia New" w:cs="Browallia New"/>
          <w:sz w:val="28"/>
          <w:szCs w:val="28"/>
        </w:rPr>
        <w:t xml:space="preserve"> </w:t>
      </w:r>
      <w:r w:rsidR="009A5B9C" w:rsidRPr="00DE5B99">
        <w:rPr>
          <w:rFonts w:ascii="Browallia New" w:hAnsi="Browallia New" w:cs="Browallia New" w:hint="cs"/>
          <w:sz w:val="28"/>
          <w:szCs w:val="28"/>
          <w:cs/>
        </w:rPr>
        <w:t xml:space="preserve">                                                                                   </w:t>
      </w:r>
      <w:r w:rsidR="008C2E90" w:rsidRPr="00DE5B99">
        <w:rPr>
          <w:rFonts w:ascii="Browallia New" w:hAnsi="Browallia New" w:cs="Browallia New" w:hint="cs"/>
          <w:sz w:val="28"/>
          <w:szCs w:val="28"/>
          <w:cs/>
        </w:rPr>
        <w:t xml:space="preserve">  </w:t>
      </w:r>
      <w:r w:rsidR="00702BA0" w:rsidRPr="00DE5B99">
        <w:rPr>
          <w:rFonts w:ascii="Browallia New" w:hAnsi="Browallia New" w:cs="Browallia New"/>
          <w:sz w:val="28"/>
          <w:szCs w:val="28"/>
        </w:rPr>
        <w:t>3.</w:t>
      </w:r>
      <w:r w:rsidR="00412820" w:rsidRPr="00DE5B99">
        <w:rPr>
          <w:rFonts w:ascii="Browallia New" w:hAnsi="Browallia New" w:cs="Browallia New"/>
          <w:sz w:val="28"/>
          <w:szCs w:val="28"/>
        </w:rPr>
        <w:t>80</w:t>
      </w:r>
      <w:r w:rsidR="00F477B4" w:rsidRPr="00DE5B99">
        <w:rPr>
          <w:rFonts w:ascii="Browallia New" w:hAnsi="Browallia New" w:cs="Browallia New"/>
          <w:sz w:val="28"/>
          <w:szCs w:val="28"/>
        </w:rPr>
        <w:t xml:space="preserve"> </w:t>
      </w:r>
      <w:r w:rsidR="008C2E90" w:rsidRPr="00DE5B99">
        <w:rPr>
          <w:rFonts w:ascii="Browallia New" w:hAnsi="Browallia New" w:cs="Browallia New" w:hint="cs"/>
          <w:sz w:val="28"/>
          <w:szCs w:val="28"/>
          <w:cs/>
        </w:rPr>
        <w:t>ล้านบาท และ</w:t>
      </w:r>
      <w:r w:rsidR="00F32426" w:rsidRPr="00DE5B99">
        <w:rPr>
          <w:rFonts w:ascii="Browallia New" w:hAnsi="Browallia New" w:cs="Browallia New"/>
          <w:sz w:val="28"/>
          <w:szCs w:val="28"/>
        </w:rPr>
        <w:t xml:space="preserve"> </w:t>
      </w:r>
      <w:r w:rsidR="00FC6C9E" w:rsidRPr="00DE5B99">
        <w:rPr>
          <w:rFonts w:ascii="Browallia New" w:hAnsi="Browallia New" w:cs="Browallia New" w:hint="cs"/>
          <w:sz w:val="28"/>
          <w:szCs w:val="28"/>
          <w:cs/>
        </w:rPr>
        <w:t xml:space="preserve">จำนวน </w:t>
      </w:r>
      <w:r w:rsidR="00DE5B99" w:rsidRPr="00DE5B99">
        <w:rPr>
          <w:rFonts w:ascii="Browallia New" w:hAnsi="Browallia New" w:cs="Browallia New"/>
          <w:sz w:val="28"/>
          <w:szCs w:val="28"/>
        </w:rPr>
        <w:t>4</w:t>
      </w:r>
      <w:r w:rsidR="00E8677A" w:rsidRPr="00DE5B99">
        <w:rPr>
          <w:rFonts w:ascii="Browallia New" w:hAnsi="Browallia New" w:cs="Browallia New"/>
          <w:sz w:val="28"/>
          <w:szCs w:val="28"/>
        </w:rPr>
        <w:t>.</w:t>
      </w:r>
      <w:r w:rsidR="00DE5B99" w:rsidRPr="00DE5B99">
        <w:rPr>
          <w:rFonts w:ascii="Browallia New" w:hAnsi="Browallia New" w:cs="Browallia New"/>
          <w:sz w:val="28"/>
          <w:szCs w:val="28"/>
        </w:rPr>
        <w:t>41</w:t>
      </w:r>
      <w:r w:rsidR="00E8677A" w:rsidRPr="00DE5B99">
        <w:rPr>
          <w:rFonts w:ascii="Browallia New" w:hAnsi="Browallia New" w:cs="Browallia New"/>
          <w:sz w:val="28"/>
          <w:szCs w:val="28"/>
        </w:rPr>
        <w:t xml:space="preserve"> </w:t>
      </w:r>
      <w:r w:rsidR="00F62D21" w:rsidRPr="00DE5B99">
        <w:rPr>
          <w:rFonts w:ascii="Browallia New" w:hAnsi="Browallia New" w:cs="Browallia New" w:hint="cs"/>
          <w:sz w:val="28"/>
          <w:szCs w:val="28"/>
          <w:cs/>
        </w:rPr>
        <w:t>ล้านบาท ตามลำดับ</w:t>
      </w:r>
      <w:r w:rsidR="00F62D21" w:rsidRPr="000C40F1">
        <w:rPr>
          <w:rFonts w:ascii="Browallia New" w:hAnsi="Browallia New" w:cs="Browallia New" w:hint="cs"/>
          <w:sz w:val="28"/>
          <w:szCs w:val="28"/>
          <w:cs/>
        </w:rPr>
        <w:t xml:space="preserve"> (งบการเงินเฉพาะของบริษัท </w:t>
      </w:r>
      <w:r w:rsidR="00F62D21" w:rsidRPr="000C40F1">
        <w:rPr>
          <w:rFonts w:ascii="Browallia New" w:hAnsi="Browallia New" w:cs="Browallia New"/>
          <w:sz w:val="28"/>
          <w:szCs w:val="28"/>
        </w:rPr>
        <w:t xml:space="preserve">: </w:t>
      </w:r>
      <w:r w:rsidR="00F62D21" w:rsidRPr="000C40F1">
        <w:rPr>
          <w:rFonts w:ascii="Browallia New" w:hAnsi="Browallia New" w:cs="Browallia New" w:hint="cs"/>
          <w:sz w:val="28"/>
          <w:szCs w:val="28"/>
          <w:cs/>
        </w:rPr>
        <w:t xml:space="preserve">จำนวน </w:t>
      </w:r>
      <w:r w:rsidR="002A65D6" w:rsidRPr="00EE110C">
        <w:rPr>
          <w:rFonts w:ascii="Browallia New" w:hAnsi="Browallia New" w:cs="Browallia New"/>
          <w:sz w:val="28"/>
          <w:szCs w:val="28"/>
        </w:rPr>
        <w:t>1</w:t>
      </w:r>
      <w:r w:rsidR="00EE110C" w:rsidRPr="00EE110C">
        <w:rPr>
          <w:rFonts w:ascii="Browallia New" w:hAnsi="Browallia New" w:cs="Browallia New"/>
          <w:sz w:val="28"/>
          <w:szCs w:val="28"/>
        </w:rPr>
        <w:t>6</w:t>
      </w:r>
      <w:r w:rsidR="002A65D6" w:rsidRPr="00EE110C">
        <w:rPr>
          <w:rFonts w:ascii="Browallia New" w:hAnsi="Browallia New" w:cs="Browallia New"/>
          <w:sz w:val="28"/>
          <w:szCs w:val="28"/>
        </w:rPr>
        <w:t>.</w:t>
      </w:r>
      <w:r w:rsidR="00EE110C">
        <w:rPr>
          <w:rFonts w:ascii="Browallia New" w:hAnsi="Browallia New" w:cs="Browallia New"/>
          <w:sz w:val="28"/>
          <w:szCs w:val="28"/>
        </w:rPr>
        <w:t>72</w:t>
      </w:r>
      <w:r w:rsidR="00F62D21" w:rsidRPr="000C40F1">
        <w:rPr>
          <w:rFonts w:ascii="Browallia New" w:hAnsi="Browallia New" w:cs="Browallia New"/>
          <w:sz w:val="28"/>
          <w:szCs w:val="28"/>
        </w:rPr>
        <w:t xml:space="preserve"> </w:t>
      </w:r>
      <w:r w:rsidR="00F62D21" w:rsidRPr="000C40F1">
        <w:rPr>
          <w:rFonts w:ascii="Browallia New" w:hAnsi="Browallia New" w:cs="Browallia New" w:hint="cs"/>
          <w:sz w:val="28"/>
          <w:szCs w:val="28"/>
          <w:cs/>
        </w:rPr>
        <w:t>ล้านบาท และ</w:t>
      </w:r>
      <w:r w:rsidR="009A5B9C" w:rsidRPr="000C40F1">
        <w:rPr>
          <w:rFonts w:ascii="Browallia New" w:hAnsi="Browallia New" w:cs="Browallia New" w:hint="cs"/>
          <w:sz w:val="28"/>
          <w:szCs w:val="28"/>
          <w:cs/>
        </w:rPr>
        <w:t xml:space="preserve">                                                                                      </w:t>
      </w:r>
      <w:r w:rsidR="00F62D21" w:rsidRPr="000C40F1">
        <w:rPr>
          <w:rFonts w:ascii="Browallia New" w:hAnsi="Browallia New" w:cs="Browallia New" w:hint="cs"/>
          <w:sz w:val="28"/>
          <w:szCs w:val="28"/>
          <w:cs/>
        </w:rPr>
        <w:t xml:space="preserve"> </w:t>
      </w:r>
      <w:r w:rsidR="00FC6C9E" w:rsidRPr="000C40F1">
        <w:rPr>
          <w:rFonts w:ascii="Browallia New" w:hAnsi="Browallia New" w:cs="Browallia New" w:hint="cs"/>
          <w:sz w:val="28"/>
          <w:szCs w:val="28"/>
          <w:cs/>
        </w:rPr>
        <w:t xml:space="preserve">จำนวน </w:t>
      </w:r>
      <w:r w:rsidR="0048602E">
        <w:rPr>
          <w:rFonts w:ascii="Browallia New" w:hAnsi="Browallia New" w:cs="Browallia New"/>
          <w:sz w:val="28"/>
          <w:szCs w:val="28"/>
        </w:rPr>
        <w:t>16</w:t>
      </w:r>
      <w:r w:rsidR="00E8677A" w:rsidRPr="00B90E65">
        <w:rPr>
          <w:rFonts w:ascii="Browallia New" w:hAnsi="Browallia New" w:cs="Browallia New"/>
          <w:sz w:val="28"/>
          <w:szCs w:val="28"/>
        </w:rPr>
        <w:t>.</w:t>
      </w:r>
      <w:r w:rsidR="00185A1D">
        <w:rPr>
          <w:rFonts w:ascii="Browallia New" w:hAnsi="Browallia New" w:cs="Browallia New"/>
          <w:sz w:val="28"/>
          <w:szCs w:val="28"/>
        </w:rPr>
        <w:t>93</w:t>
      </w:r>
      <w:r w:rsidR="00E8677A" w:rsidRPr="000C40F1">
        <w:rPr>
          <w:rFonts w:ascii="Browallia New" w:hAnsi="Browallia New" w:cs="Browallia New"/>
          <w:sz w:val="28"/>
          <w:szCs w:val="28"/>
        </w:rPr>
        <w:t xml:space="preserve"> </w:t>
      </w:r>
      <w:r w:rsidR="00F62D21" w:rsidRPr="000C40F1">
        <w:rPr>
          <w:rFonts w:ascii="Browallia New" w:hAnsi="Browallia New" w:cs="Browallia New" w:hint="cs"/>
          <w:sz w:val="28"/>
          <w:szCs w:val="28"/>
          <w:cs/>
        </w:rPr>
        <w:t>ล้านบาท ตามลำดับ)</w:t>
      </w:r>
    </w:p>
    <w:p w14:paraId="44BCA165" w14:textId="637184D5" w:rsidR="008A5B3A" w:rsidRDefault="008A5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16EE7D6" w14:textId="23065376" w:rsidR="00CF250B" w:rsidRPr="00F13B0A" w:rsidRDefault="00CF250B" w:rsidP="00A76FBA">
      <w:pPr>
        <w:tabs>
          <w:tab w:val="left" w:pos="1440"/>
        </w:tabs>
        <w:spacing w:line="240" w:lineRule="auto"/>
        <w:ind w:left="426" w:right="-45"/>
        <w:jc w:val="thaiDistribute"/>
        <w:rPr>
          <w:rFonts w:ascii="Browallia New" w:hAnsi="Browallia New" w:cs="Browallia New"/>
          <w:sz w:val="28"/>
          <w:szCs w:val="28"/>
          <w:u w:val="single"/>
        </w:rPr>
      </w:pPr>
      <w:r w:rsidRPr="00F13B0A">
        <w:rPr>
          <w:rFonts w:ascii="Browallia New" w:hAnsi="Browallia New" w:cs="Browallia New"/>
          <w:sz w:val="28"/>
          <w:szCs w:val="28"/>
          <w:u w:val="single"/>
          <w:cs/>
        </w:rPr>
        <w:t>การชำระค่าเช่าที่ไม่ได้รับรู้เป็นหนี้สินตามสัญญาเช่า</w:t>
      </w:r>
    </w:p>
    <w:p w14:paraId="36C0CE1D" w14:textId="77777777" w:rsidR="00CF250B" w:rsidRPr="00C07995" w:rsidRDefault="00CF250B" w:rsidP="009A5B9C">
      <w:pPr>
        <w:tabs>
          <w:tab w:val="left" w:pos="1440"/>
        </w:tabs>
        <w:spacing w:line="240" w:lineRule="auto"/>
        <w:ind w:left="426" w:right="-45"/>
        <w:jc w:val="thaiDistribute"/>
        <w:rPr>
          <w:rFonts w:ascii="Browallia New" w:hAnsi="Browallia New" w:cs="Browallia New"/>
          <w:sz w:val="28"/>
          <w:szCs w:val="28"/>
        </w:rPr>
      </w:pPr>
    </w:p>
    <w:p w14:paraId="1DB0126B" w14:textId="42810F1D" w:rsidR="00CF250B" w:rsidRDefault="00CF250B" w:rsidP="00625A04">
      <w:pPr>
        <w:tabs>
          <w:tab w:val="left" w:pos="1440"/>
        </w:tabs>
        <w:spacing w:line="240" w:lineRule="auto"/>
        <w:ind w:left="426" w:right="-45"/>
        <w:jc w:val="thaiDistribute"/>
        <w:rPr>
          <w:rFonts w:ascii="Browallia New" w:hAnsi="Browallia New" w:cs="Browallia New"/>
          <w:sz w:val="28"/>
          <w:szCs w:val="28"/>
        </w:rPr>
      </w:pPr>
      <w:r w:rsidRPr="00F13B0A">
        <w:rPr>
          <w:rFonts w:ascii="Browallia New" w:hAnsi="Browallia New" w:cs="Browallia New"/>
          <w:sz w:val="28"/>
          <w:szCs w:val="28"/>
          <w:cs/>
        </w:rPr>
        <w:t>กลุ่มบริษัทเลือกไม่รับรู้หนี้สินตามสัญญาเช่าสำหรับสัญญาเช่าระยะสั้น (สัญญาเช่าที่มีระยะเวลาสัญญาไม่</w:t>
      </w:r>
      <w:r w:rsidRPr="00F13B0A">
        <w:rPr>
          <w:rFonts w:ascii="Browallia New" w:hAnsi="Browallia New" w:cs="Browallia New" w:hint="cs"/>
          <w:sz w:val="28"/>
          <w:szCs w:val="28"/>
          <w:cs/>
        </w:rPr>
        <w:t>เกิน</w:t>
      </w:r>
      <w:r w:rsidR="00B74F65">
        <w:rPr>
          <w:rFonts w:ascii="Browallia New" w:hAnsi="Browallia New" w:cs="Browallia New" w:hint="cs"/>
          <w:sz w:val="28"/>
          <w:szCs w:val="28"/>
          <w:cs/>
        </w:rPr>
        <w:t xml:space="preserve">                                    </w:t>
      </w:r>
      <w:r w:rsidRPr="00F13B0A">
        <w:rPr>
          <w:rFonts w:ascii="Browallia New" w:hAnsi="Browallia New" w:cs="Browallia New" w:hint="cs"/>
          <w:sz w:val="28"/>
          <w:szCs w:val="28"/>
          <w:cs/>
        </w:rPr>
        <w:t xml:space="preserve"> </w:t>
      </w:r>
      <w:r w:rsidRPr="00F13B0A">
        <w:rPr>
          <w:rFonts w:ascii="Browallia New" w:hAnsi="Browallia New" w:cs="Browallia New"/>
          <w:sz w:val="28"/>
          <w:szCs w:val="28"/>
        </w:rPr>
        <w:t xml:space="preserve">12 </w:t>
      </w:r>
      <w:r w:rsidRPr="00F13B0A">
        <w:rPr>
          <w:rFonts w:ascii="Browallia New" w:hAnsi="Browallia New" w:cs="Browallia New"/>
          <w:sz w:val="28"/>
          <w:szCs w:val="28"/>
          <w:cs/>
        </w:rPr>
        <w:t>เดือน) และ</w:t>
      </w:r>
      <w:r w:rsidRPr="00F13B0A">
        <w:rPr>
          <w:rFonts w:ascii="Browallia New" w:hAnsi="Browallia New" w:cs="Browallia New"/>
          <w:sz w:val="28"/>
          <w:szCs w:val="28"/>
        </w:rPr>
        <w:t>/</w:t>
      </w:r>
      <w:r w:rsidRPr="00F13B0A">
        <w:rPr>
          <w:rFonts w:ascii="Browallia New" w:hAnsi="Browallia New" w:cs="Browallia New"/>
          <w:sz w:val="28"/>
          <w:szCs w:val="28"/>
          <w:cs/>
        </w:rPr>
        <w:t xml:space="preserve">หรือ สัญญาเช่าซึ่งสินทรัพย์มีมูลค่าต่ำ </w:t>
      </w:r>
      <w:r w:rsidR="006B6D00" w:rsidRPr="00F13B0A">
        <w:rPr>
          <w:rFonts w:ascii="Browallia New" w:hAnsi="Browallia New" w:cs="Browallia New"/>
          <w:sz w:val="28"/>
          <w:szCs w:val="28"/>
          <w:cs/>
        </w:rPr>
        <w:t>การชำระเงินภายใต้สัญญาเช่าดังกล่าวถือเป็นค่าใช้จ่าย</w:t>
      </w:r>
      <w:r w:rsidR="008A795B" w:rsidRPr="00F13B0A">
        <w:rPr>
          <w:rFonts w:ascii="Browallia New" w:hAnsi="Browallia New" w:cs="Browallia New"/>
          <w:sz w:val="28"/>
          <w:szCs w:val="28"/>
          <w:cs/>
        </w:rPr>
        <w:t xml:space="preserve">แบบวิธีเส้นตรง </w:t>
      </w:r>
      <w:r w:rsidR="007414D9" w:rsidRPr="00F13B0A">
        <w:rPr>
          <w:rFonts w:ascii="Browallia New" w:hAnsi="Browallia New" w:cs="Browallia New"/>
          <w:sz w:val="28"/>
          <w:szCs w:val="28"/>
          <w:cs/>
        </w:rPr>
        <w:t>นอกจากนี้ค่าเช่าผันแปรไม่ได้รับอนุญาตให้รับรู้เป็นหนี้สินตามสัญญาเช่าและ</w:t>
      </w:r>
      <w:r w:rsidR="002639DB" w:rsidRPr="00F13B0A">
        <w:rPr>
          <w:rFonts w:ascii="Browallia New" w:hAnsi="Browallia New" w:cs="Browallia New"/>
          <w:sz w:val="28"/>
          <w:szCs w:val="28"/>
          <w:cs/>
        </w:rPr>
        <w:t>จะ</w:t>
      </w:r>
      <w:r w:rsidR="007414D9" w:rsidRPr="00F13B0A">
        <w:rPr>
          <w:rFonts w:ascii="Browallia New" w:hAnsi="Browallia New" w:cs="Browallia New"/>
          <w:sz w:val="28"/>
          <w:szCs w:val="28"/>
          <w:cs/>
        </w:rPr>
        <w:t>บันทึกเป็นค่าใช้จ่าย</w:t>
      </w:r>
      <w:r w:rsidR="00E8677A">
        <w:rPr>
          <w:rFonts w:ascii="Browallia New" w:hAnsi="Browallia New" w:cs="Browallia New"/>
          <w:sz w:val="28"/>
          <w:szCs w:val="28"/>
        </w:rPr>
        <w:br/>
      </w:r>
      <w:r w:rsidR="007414D9" w:rsidRPr="00F13B0A">
        <w:rPr>
          <w:rFonts w:ascii="Browallia New" w:hAnsi="Browallia New" w:cs="Browallia New"/>
          <w:sz w:val="28"/>
          <w:szCs w:val="28"/>
          <w:cs/>
        </w:rPr>
        <w:t>เมื่อเกิดขึ้น</w:t>
      </w:r>
    </w:p>
    <w:p w14:paraId="763521DE" w14:textId="77777777" w:rsidR="008A5B3A" w:rsidRPr="00F13B0A" w:rsidRDefault="008A5B3A" w:rsidP="00625A04">
      <w:pPr>
        <w:tabs>
          <w:tab w:val="left" w:pos="1440"/>
        </w:tabs>
        <w:spacing w:line="240" w:lineRule="auto"/>
        <w:ind w:left="426" w:right="-45"/>
        <w:jc w:val="thaiDistribute"/>
        <w:rPr>
          <w:rFonts w:ascii="Browallia New" w:hAnsi="Browallia New" w:cs="Browallia New"/>
          <w:sz w:val="28"/>
          <w:szCs w:val="28"/>
        </w:rPr>
      </w:pPr>
    </w:p>
    <w:p w14:paraId="542A1F77" w14:textId="77777777" w:rsidR="006A1649" w:rsidRDefault="006A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71FFC72" w14:textId="190E4999" w:rsidR="002E3250" w:rsidRPr="00F13B0A" w:rsidRDefault="002E3250" w:rsidP="00A76FBA">
      <w:pPr>
        <w:tabs>
          <w:tab w:val="left" w:pos="1440"/>
        </w:tabs>
        <w:spacing w:line="240" w:lineRule="auto"/>
        <w:ind w:left="426" w:right="-45"/>
        <w:jc w:val="thaiDistribute"/>
        <w:rPr>
          <w:rFonts w:ascii="Browallia New" w:hAnsi="Browallia New" w:cs="Browallia New"/>
          <w:sz w:val="28"/>
          <w:szCs w:val="28"/>
          <w:cs/>
        </w:rPr>
      </w:pPr>
      <w:r w:rsidRPr="00F13B0A">
        <w:rPr>
          <w:rFonts w:ascii="Browallia New" w:hAnsi="Browallia New" w:cs="Browallia New"/>
          <w:sz w:val="28"/>
          <w:szCs w:val="28"/>
          <w:cs/>
        </w:rPr>
        <w:t>ค่าใช้จ่ายที่เกี่ยวข้อง</w:t>
      </w:r>
      <w:r w:rsidR="001C4D63" w:rsidRPr="00F13B0A">
        <w:rPr>
          <w:rFonts w:ascii="Browallia New" w:hAnsi="Browallia New" w:cs="Browallia New"/>
          <w:sz w:val="28"/>
          <w:szCs w:val="28"/>
          <w:cs/>
        </w:rPr>
        <w:t>กับการชำระเงินที่ไม่ได้รวมอยู่ในการวัดมูลค่า</w:t>
      </w:r>
      <w:r w:rsidR="007A1FC2" w:rsidRPr="00F13B0A">
        <w:rPr>
          <w:rFonts w:ascii="Browallia New" w:hAnsi="Browallia New" w:cs="Browallia New"/>
          <w:sz w:val="28"/>
          <w:szCs w:val="28"/>
          <w:cs/>
        </w:rPr>
        <w:t>ตามหนี้สินสัญญาเช่ามีดังนี้</w:t>
      </w:r>
    </w:p>
    <w:p w14:paraId="06BF4B39" w14:textId="56DB2B99" w:rsidR="00CF250B" w:rsidRPr="00F13B0A" w:rsidRDefault="00CF250B" w:rsidP="009A5B9C">
      <w:pPr>
        <w:tabs>
          <w:tab w:val="left" w:pos="1440"/>
        </w:tabs>
        <w:spacing w:line="240" w:lineRule="auto"/>
        <w:ind w:left="426" w:right="-45"/>
        <w:jc w:val="thaiDistribute"/>
        <w:rPr>
          <w:rFonts w:ascii="Browallia New" w:hAnsi="Browallia New" w:cs="Browallia New"/>
          <w:sz w:val="28"/>
          <w:szCs w:val="28"/>
        </w:rPr>
      </w:pPr>
    </w:p>
    <w:tbl>
      <w:tblPr>
        <w:tblW w:w="9267" w:type="dxa"/>
        <w:tblInd w:w="426" w:type="dxa"/>
        <w:tblLayout w:type="fixed"/>
        <w:tblLook w:val="0000" w:firstRow="0" w:lastRow="0" w:firstColumn="0" w:lastColumn="0" w:noHBand="0" w:noVBand="0"/>
      </w:tblPr>
      <w:tblGrid>
        <w:gridCol w:w="3967"/>
        <w:gridCol w:w="1140"/>
        <w:gridCol w:w="236"/>
        <w:gridCol w:w="1127"/>
        <w:gridCol w:w="6"/>
        <w:gridCol w:w="236"/>
        <w:gridCol w:w="1133"/>
        <w:gridCol w:w="241"/>
        <w:gridCol w:w="1181"/>
      </w:tblGrid>
      <w:tr w:rsidR="002E3250" w:rsidRPr="008B4BA8" w14:paraId="6D441DFE" w14:textId="77777777" w:rsidTr="00C07995">
        <w:trPr>
          <w:cantSplit/>
        </w:trPr>
        <w:tc>
          <w:tcPr>
            <w:tcW w:w="3967" w:type="dxa"/>
          </w:tcPr>
          <w:p w14:paraId="63C600C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8B4BA8">
              <w:rPr>
                <w:rFonts w:ascii="Browallia New" w:hAnsi="Browallia New" w:cs="Browallia New"/>
                <w:sz w:val="28"/>
                <w:szCs w:val="28"/>
              </w:rPr>
              <w:tab/>
            </w:r>
          </w:p>
        </w:tc>
        <w:tc>
          <w:tcPr>
            <w:tcW w:w="5300" w:type="dxa"/>
            <w:gridSpan w:val="8"/>
          </w:tcPr>
          <w:p w14:paraId="3E1957A5" w14:textId="77777777" w:rsidR="002E3250" w:rsidRPr="00F13B0A" w:rsidRDefault="002E3250" w:rsidP="00BF5FC1">
            <w:pPr>
              <w:spacing w:line="240" w:lineRule="auto"/>
              <w:ind w:right="-45"/>
              <w:jc w:val="right"/>
              <w:rPr>
                <w:rFonts w:ascii="Browallia New" w:hAnsi="Browallia New" w:cs="Browallia New"/>
                <w:sz w:val="28"/>
                <w:szCs w:val="28"/>
                <w:cs/>
              </w:rPr>
            </w:pPr>
            <w:r w:rsidRPr="00F13B0A">
              <w:rPr>
                <w:rFonts w:ascii="Browallia New" w:hAnsi="Browallia New" w:cs="Browallia New"/>
                <w:sz w:val="28"/>
                <w:szCs w:val="28"/>
                <w:cs/>
              </w:rPr>
              <w:t>(หน่วย</w:t>
            </w:r>
            <w:r w:rsidRPr="00F13B0A">
              <w:rPr>
                <w:rFonts w:ascii="Browallia New" w:hAnsi="Browallia New" w:cs="Browallia New"/>
                <w:sz w:val="28"/>
                <w:szCs w:val="28"/>
              </w:rPr>
              <w:t xml:space="preserve"> </w:t>
            </w:r>
            <w:r w:rsidRPr="00F13B0A">
              <w:rPr>
                <w:rFonts w:ascii="Browallia New" w:hAnsi="Browallia New" w:cs="Browallia New"/>
                <w:sz w:val="28"/>
                <w:szCs w:val="28"/>
                <w:cs/>
                <w:lang w:val="en-GB"/>
              </w:rPr>
              <w:t>:</w:t>
            </w:r>
            <w:r w:rsidRPr="00F13B0A">
              <w:rPr>
                <w:rFonts w:ascii="Browallia New" w:hAnsi="Browallia New" w:cs="Browallia New"/>
                <w:sz w:val="28"/>
                <w:szCs w:val="28"/>
              </w:rPr>
              <w:t xml:space="preserve"> </w:t>
            </w:r>
            <w:r w:rsidRPr="00F13B0A">
              <w:rPr>
                <w:rFonts w:ascii="Browallia New" w:hAnsi="Browallia New" w:cs="Browallia New"/>
                <w:sz w:val="28"/>
                <w:szCs w:val="28"/>
                <w:cs/>
              </w:rPr>
              <w:t>พันบาท)</w:t>
            </w:r>
          </w:p>
        </w:tc>
      </w:tr>
      <w:tr w:rsidR="002E3250" w:rsidRPr="008B4BA8" w14:paraId="58E43986" w14:textId="77777777" w:rsidTr="00C07995">
        <w:trPr>
          <w:cantSplit/>
        </w:trPr>
        <w:tc>
          <w:tcPr>
            <w:tcW w:w="3967" w:type="dxa"/>
          </w:tcPr>
          <w:p w14:paraId="693F9D4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03" w:type="dxa"/>
            <w:gridSpan w:val="3"/>
            <w:tcBorders>
              <w:bottom w:val="single" w:sz="4" w:space="0" w:color="auto"/>
            </w:tcBorders>
          </w:tcPr>
          <w:p w14:paraId="4882488C"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F13B0A">
              <w:rPr>
                <w:rFonts w:ascii="Browallia New" w:hAnsi="Browallia New" w:cs="Browallia New"/>
                <w:sz w:val="28"/>
                <w:szCs w:val="28"/>
                <w:cs/>
              </w:rPr>
              <w:t>งบการเงินรวม</w:t>
            </w:r>
          </w:p>
        </w:tc>
        <w:tc>
          <w:tcPr>
            <w:tcW w:w="242" w:type="dxa"/>
            <w:gridSpan w:val="2"/>
          </w:tcPr>
          <w:p w14:paraId="4925F7D4"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55" w:type="dxa"/>
            <w:gridSpan w:val="3"/>
            <w:tcBorders>
              <w:bottom w:val="single" w:sz="4" w:space="0" w:color="auto"/>
            </w:tcBorders>
          </w:tcPr>
          <w:p w14:paraId="50A1591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F13B0A">
              <w:rPr>
                <w:rFonts w:ascii="Browallia New" w:hAnsi="Browallia New" w:cs="Browallia New"/>
                <w:sz w:val="28"/>
                <w:szCs w:val="28"/>
                <w:cs/>
              </w:rPr>
              <w:t>งบการเงินเฉพาะของบริษัท</w:t>
            </w:r>
          </w:p>
        </w:tc>
      </w:tr>
      <w:tr w:rsidR="00E8677A" w:rsidRPr="008B4BA8" w14:paraId="76228C99" w14:textId="77777777" w:rsidTr="00C07995">
        <w:trPr>
          <w:cantSplit/>
        </w:trPr>
        <w:tc>
          <w:tcPr>
            <w:tcW w:w="3967" w:type="dxa"/>
          </w:tcPr>
          <w:p w14:paraId="467FA5EB" w14:textId="77777777" w:rsidR="00E8677A" w:rsidRPr="00F13B0A" w:rsidRDefault="00E8677A" w:rsidP="00E867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40" w:type="dxa"/>
            <w:tcBorders>
              <w:top w:val="single" w:sz="4" w:space="0" w:color="auto"/>
              <w:bottom w:val="single" w:sz="4" w:space="0" w:color="auto"/>
            </w:tcBorders>
          </w:tcPr>
          <w:p w14:paraId="2A0CF2DA" w14:textId="6C164C1E" w:rsidR="00E8677A" w:rsidRPr="00F13B0A" w:rsidRDefault="00E8677A" w:rsidP="00E8677A">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36" w:type="dxa"/>
            <w:tcBorders>
              <w:top w:val="single" w:sz="4" w:space="0" w:color="auto"/>
            </w:tcBorders>
          </w:tcPr>
          <w:p w14:paraId="4DCD5DCD" w14:textId="77777777" w:rsidR="00E8677A" w:rsidRPr="00F13B0A" w:rsidRDefault="00E8677A" w:rsidP="00E8677A">
            <w:pPr>
              <w:spacing w:line="240" w:lineRule="auto"/>
              <w:ind w:left="-108" w:right="-145"/>
              <w:jc w:val="center"/>
              <w:rPr>
                <w:rFonts w:ascii="Browallia New" w:hAnsi="Browallia New" w:cs="Browallia New"/>
                <w:sz w:val="28"/>
                <w:szCs w:val="28"/>
                <w:lang w:val="en-GB"/>
              </w:rPr>
            </w:pPr>
          </w:p>
        </w:tc>
        <w:tc>
          <w:tcPr>
            <w:tcW w:w="1133" w:type="dxa"/>
            <w:gridSpan w:val="2"/>
            <w:tcBorders>
              <w:top w:val="single" w:sz="4" w:space="0" w:color="auto"/>
              <w:bottom w:val="single" w:sz="4" w:space="0" w:color="auto"/>
            </w:tcBorders>
          </w:tcPr>
          <w:p w14:paraId="5A945BAF" w14:textId="1108E470" w:rsidR="00E8677A" w:rsidRPr="00F13B0A" w:rsidRDefault="00E8677A" w:rsidP="00E8677A">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c>
          <w:tcPr>
            <w:tcW w:w="236" w:type="dxa"/>
          </w:tcPr>
          <w:p w14:paraId="088E3D17" w14:textId="77777777" w:rsidR="00E8677A" w:rsidRPr="00F13B0A" w:rsidRDefault="00E8677A" w:rsidP="00E8677A">
            <w:pPr>
              <w:spacing w:line="240" w:lineRule="auto"/>
              <w:ind w:left="-108" w:right="-145"/>
              <w:jc w:val="center"/>
              <w:rPr>
                <w:rFonts w:ascii="Browallia New" w:hAnsi="Browallia New" w:cs="Browallia New"/>
                <w:sz w:val="28"/>
                <w:szCs w:val="28"/>
              </w:rPr>
            </w:pPr>
          </w:p>
        </w:tc>
        <w:tc>
          <w:tcPr>
            <w:tcW w:w="1133" w:type="dxa"/>
            <w:tcBorders>
              <w:top w:val="single" w:sz="4" w:space="0" w:color="auto"/>
            </w:tcBorders>
          </w:tcPr>
          <w:p w14:paraId="53CA6024" w14:textId="64E725BE" w:rsidR="00E8677A" w:rsidRPr="00F13B0A" w:rsidRDefault="00E8677A" w:rsidP="00E8677A">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41" w:type="dxa"/>
            <w:tcBorders>
              <w:top w:val="single" w:sz="4" w:space="0" w:color="auto"/>
            </w:tcBorders>
          </w:tcPr>
          <w:p w14:paraId="15D7152E" w14:textId="77777777" w:rsidR="00E8677A" w:rsidRPr="00F13B0A" w:rsidRDefault="00E8677A" w:rsidP="00E8677A">
            <w:pPr>
              <w:spacing w:line="240" w:lineRule="auto"/>
              <w:ind w:left="-108" w:right="-145"/>
              <w:jc w:val="center"/>
              <w:rPr>
                <w:rFonts w:ascii="Browallia New" w:hAnsi="Browallia New" w:cs="Browallia New"/>
                <w:sz w:val="28"/>
                <w:szCs w:val="28"/>
                <w:lang w:val="en-GB"/>
              </w:rPr>
            </w:pPr>
          </w:p>
        </w:tc>
        <w:tc>
          <w:tcPr>
            <w:tcW w:w="1181" w:type="dxa"/>
            <w:tcBorders>
              <w:top w:val="single" w:sz="4" w:space="0" w:color="auto"/>
              <w:bottom w:val="single" w:sz="4" w:space="0" w:color="auto"/>
            </w:tcBorders>
          </w:tcPr>
          <w:p w14:paraId="77543FDA" w14:textId="18B089DD" w:rsidR="00E8677A" w:rsidRPr="00F13B0A" w:rsidRDefault="00E8677A" w:rsidP="00E8677A">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r>
      <w:tr w:rsidR="002E3250" w:rsidRPr="008B4BA8" w14:paraId="1A0A59AF" w14:textId="77777777" w:rsidTr="00C07995">
        <w:trPr>
          <w:cantSplit/>
        </w:trPr>
        <w:tc>
          <w:tcPr>
            <w:tcW w:w="3967" w:type="dxa"/>
            <w:vAlign w:val="center"/>
          </w:tcPr>
          <w:p w14:paraId="2678B3E8"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40" w:type="dxa"/>
            <w:tcBorders>
              <w:top w:val="single" w:sz="4" w:space="0" w:color="auto"/>
            </w:tcBorders>
          </w:tcPr>
          <w:p w14:paraId="7F9A9B87"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694D787C"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33" w:type="dxa"/>
            <w:gridSpan w:val="2"/>
            <w:tcBorders>
              <w:top w:val="single" w:sz="4" w:space="0" w:color="auto"/>
            </w:tcBorders>
          </w:tcPr>
          <w:p w14:paraId="5C14235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0B9D52FF"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3" w:type="dxa"/>
            <w:tcBorders>
              <w:top w:val="single" w:sz="4" w:space="0" w:color="auto"/>
            </w:tcBorders>
          </w:tcPr>
          <w:p w14:paraId="2D85BA8F"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7E52C315"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81" w:type="dxa"/>
            <w:tcBorders>
              <w:top w:val="single" w:sz="4" w:space="0" w:color="auto"/>
            </w:tcBorders>
          </w:tcPr>
          <w:p w14:paraId="4812F33D"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E8677A" w:rsidRPr="008B4BA8" w14:paraId="4C58E2C8" w14:textId="77777777" w:rsidTr="00C07995">
        <w:trPr>
          <w:cantSplit/>
        </w:trPr>
        <w:tc>
          <w:tcPr>
            <w:tcW w:w="3967" w:type="dxa"/>
          </w:tcPr>
          <w:p w14:paraId="1A1F3EFB" w14:textId="50A21FE1" w:rsidR="00E8677A" w:rsidRPr="00F13B0A" w:rsidRDefault="00E8677A" w:rsidP="00E867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13B0A">
              <w:rPr>
                <w:rFonts w:ascii="Browallia New" w:eastAsia="Arial" w:hAnsi="Browallia New" w:cs="Browallia New"/>
                <w:sz w:val="28"/>
                <w:szCs w:val="28"/>
                <w:cs/>
                <w:lang w:val="en-GB"/>
              </w:rPr>
              <w:t>สัญญาเช่าระยะสั้น</w:t>
            </w:r>
          </w:p>
        </w:tc>
        <w:tc>
          <w:tcPr>
            <w:tcW w:w="1140" w:type="dxa"/>
            <w:shd w:val="clear" w:color="auto" w:fill="auto"/>
          </w:tcPr>
          <w:p w14:paraId="3BBFE3B3" w14:textId="402DE3B8" w:rsidR="00E8677A" w:rsidRPr="00F13B0A" w:rsidRDefault="00827329" w:rsidP="00E8677A">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1,205</w:t>
            </w:r>
          </w:p>
        </w:tc>
        <w:tc>
          <w:tcPr>
            <w:tcW w:w="236" w:type="dxa"/>
          </w:tcPr>
          <w:p w14:paraId="4B8F0C90" w14:textId="77777777" w:rsidR="00E8677A" w:rsidRPr="00F13B0A" w:rsidRDefault="00E8677A" w:rsidP="00E8677A">
            <w:pPr>
              <w:tabs>
                <w:tab w:val="clear" w:pos="907"/>
                <w:tab w:val="decimal" w:pos="972"/>
              </w:tabs>
              <w:spacing w:line="240" w:lineRule="auto"/>
              <w:ind w:right="-27"/>
              <w:rPr>
                <w:rFonts w:ascii="Browallia New" w:hAnsi="Browallia New" w:cs="Browallia New"/>
                <w:sz w:val="28"/>
                <w:szCs w:val="28"/>
              </w:rPr>
            </w:pPr>
          </w:p>
        </w:tc>
        <w:tc>
          <w:tcPr>
            <w:tcW w:w="1133" w:type="dxa"/>
            <w:gridSpan w:val="2"/>
          </w:tcPr>
          <w:p w14:paraId="49E1D58A" w14:textId="358A348A"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FB67E7">
              <w:rPr>
                <w:rFonts w:ascii="Browallia New" w:hAnsi="Browallia New" w:cs="Browallia New"/>
                <w:sz w:val="28"/>
                <w:szCs w:val="28"/>
              </w:rPr>
              <w:t>1,252</w:t>
            </w:r>
          </w:p>
        </w:tc>
        <w:tc>
          <w:tcPr>
            <w:tcW w:w="236" w:type="dxa"/>
            <w:vAlign w:val="bottom"/>
          </w:tcPr>
          <w:p w14:paraId="77C9F82E" w14:textId="77777777"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33" w:type="dxa"/>
          </w:tcPr>
          <w:p w14:paraId="1A42EFE1" w14:textId="40C8674F" w:rsidR="00E8677A" w:rsidRPr="00052CA4" w:rsidRDefault="00052CA4" w:rsidP="00E8677A">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w:t>
            </w:r>
          </w:p>
        </w:tc>
        <w:tc>
          <w:tcPr>
            <w:tcW w:w="241" w:type="dxa"/>
            <w:vAlign w:val="bottom"/>
          </w:tcPr>
          <w:p w14:paraId="14F94543" w14:textId="77777777" w:rsidR="00E8677A" w:rsidRPr="00F13B0A" w:rsidRDefault="00E8677A" w:rsidP="00E8677A">
            <w:pPr>
              <w:tabs>
                <w:tab w:val="clear" w:pos="907"/>
                <w:tab w:val="decimal" w:pos="972"/>
              </w:tabs>
              <w:spacing w:line="240" w:lineRule="auto"/>
              <w:ind w:right="-27"/>
              <w:jc w:val="center"/>
              <w:rPr>
                <w:rFonts w:ascii="Browallia New" w:hAnsi="Browallia New" w:cs="Browallia New"/>
                <w:sz w:val="28"/>
                <w:szCs w:val="28"/>
              </w:rPr>
            </w:pPr>
          </w:p>
        </w:tc>
        <w:tc>
          <w:tcPr>
            <w:tcW w:w="1181" w:type="dxa"/>
          </w:tcPr>
          <w:p w14:paraId="39E2C97F" w14:textId="579E9B94"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B96E6C">
              <w:rPr>
                <w:rFonts w:ascii="Browallia New" w:hAnsi="Browallia New" w:cs="Browallia New"/>
                <w:sz w:val="28"/>
                <w:szCs w:val="28"/>
              </w:rPr>
              <w:t>-</w:t>
            </w:r>
          </w:p>
        </w:tc>
      </w:tr>
      <w:tr w:rsidR="00E8677A" w:rsidRPr="008B4BA8" w14:paraId="57AF9419" w14:textId="77777777" w:rsidTr="00C07995">
        <w:trPr>
          <w:cantSplit/>
        </w:trPr>
        <w:tc>
          <w:tcPr>
            <w:tcW w:w="3967" w:type="dxa"/>
            <w:vAlign w:val="bottom"/>
          </w:tcPr>
          <w:p w14:paraId="0900DDBD" w14:textId="50D902C2" w:rsidR="00E8677A" w:rsidRPr="00F13B0A" w:rsidRDefault="00E8677A" w:rsidP="00E867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13B0A">
              <w:rPr>
                <w:rFonts w:ascii="Browallia New" w:eastAsia="Arial" w:hAnsi="Browallia New" w:cs="Browallia New"/>
                <w:sz w:val="28"/>
                <w:szCs w:val="28"/>
                <w:cs/>
                <w:lang w:val="en-GB"/>
              </w:rPr>
              <w:t>สัญญาเช่าซึ่ง</w:t>
            </w:r>
            <w:r w:rsidRPr="00F13B0A">
              <w:rPr>
                <w:rFonts w:ascii="Browallia New" w:eastAsia="Arial" w:hAnsi="Browallia New" w:cs="Browallia New"/>
                <w:spacing w:val="-6"/>
                <w:sz w:val="28"/>
                <w:szCs w:val="28"/>
                <w:cs/>
                <w:lang w:val="en-GB"/>
              </w:rPr>
              <w:t>สินทรัพย์มีมูลค่าต่ำ</w:t>
            </w:r>
          </w:p>
        </w:tc>
        <w:tc>
          <w:tcPr>
            <w:tcW w:w="1140" w:type="dxa"/>
            <w:shd w:val="clear" w:color="auto" w:fill="auto"/>
          </w:tcPr>
          <w:p w14:paraId="01474F4A" w14:textId="4F480A01" w:rsidR="00E8677A" w:rsidRPr="00F13B0A" w:rsidRDefault="00827329" w:rsidP="00E8677A">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1,792</w:t>
            </w:r>
          </w:p>
        </w:tc>
        <w:tc>
          <w:tcPr>
            <w:tcW w:w="236" w:type="dxa"/>
          </w:tcPr>
          <w:p w14:paraId="27B98321" w14:textId="77777777" w:rsidR="00E8677A" w:rsidRPr="00F13B0A" w:rsidRDefault="00E8677A" w:rsidP="00E8677A">
            <w:pPr>
              <w:tabs>
                <w:tab w:val="clear" w:pos="907"/>
                <w:tab w:val="decimal" w:pos="972"/>
              </w:tabs>
              <w:spacing w:line="240" w:lineRule="auto"/>
              <w:ind w:right="-27"/>
              <w:rPr>
                <w:rFonts w:ascii="Browallia New" w:hAnsi="Browallia New" w:cs="Browallia New"/>
                <w:sz w:val="28"/>
                <w:szCs w:val="28"/>
              </w:rPr>
            </w:pPr>
          </w:p>
        </w:tc>
        <w:tc>
          <w:tcPr>
            <w:tcW w:w="1133" w:type="dxa"/>
            <w:gridSpan w:val="2"/>
          </w:tcPr>
          <w:p w14:paraId="12E85A24" w14:textId="364262ED"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FB67E7">
              <w:rPr>
                <w:rFonts w:ascii="Browallia New" w:hAnsi="Browallia New" w:cs="Browallia New"/>
                <w:sz w:val="28"/>
                <w:szCs w:val="28"/>
              </w:rPr>
              <w:t>1,766</w:t>
            </w:r>
          </w:p>
        </w:tc>
        <w:tc>
          <w:tcPr>
            <w:tcW w:w="236" w:type="dxa"/>
            <w:vAlign w:val="bottom"/>
          </w:tcPr>
          <w:p w14:paraId="76D6CB30" w14:textId="77777777"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33" w:type="dxa"/>
          </w:tcPr>
          <w:p w14:paraId="293DEA29" w14:textId="2FBA7A68" w:rsidR="00E8677A" w:rsidRPr="00052CA4" w:rsidRDefault="00052CA4" w:rsidP="00E8677A">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300</w:t>
            </w:r>
          </w:p>
        </w:tc>
        <w:tc>
          <w:tcPr>
            <w:tcW w:w="241" w:type="dxa"/>
            <w:vAlign w:val="bottom"/>
          </w:tcPr>
          <w:p w14:paraId="474CF08D" w14:textId="77777777"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6DB519E7" w14:textId="616EA1DC"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B96E6C">
              <w:rPr>
                <w:rFonts w:ascii="Browallia New" w:hAnsi="Browallia New" w:cs="Browallia New"/>
                <w:sz w:val="28"/>
                <w:szCs w:val="28"/>
              </w:rPr>
              <w:t>268</w:t>
            </w:r>
          </w:p>
        </w:tc>
      </w:tr>
      <w:tr w:rsidR="00E8677A" w:rsidRPr="00E466F5" w14:paraId="74E7EEEC" w14:textId="77777777" w:rsidTr="00C07995">
        <w:trPr>
          <w:cantSplit/>
        </w:trPr>
        <w:tc>
          <w:tcPr>
            <w:tcW w:w="3967" w:type="dxa"/>
          </w:tcPr>
          <w:p w14:paraId="31A1F86E" w14:textId="2881C565" w:rsidR="00E8677A" w:rsidRPr="00F13B0A" w:rsidRDefault="00E8677A" w:rsidP="00E867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F13B0A">
              <w:rPr>
                <w:rFonts w:ascii="Browallia New" w:hAnsi="Browallia New" w:cs="Browallia New"/>
                <w:sz w:val="28"/>
                <w:szCs w:val="28"/>
                <w:cs/>
              </w:rPr>
              <w:t>รวม</w:t>
            </w:r>
          </w:p>
        </w:tc>
        <w:tc>
          <w:tcPr>
            <w:tcW w:w="1140" w:type="dxa"/>
            <w:tcBorders>
              <w:top w:val="single" w:sz="4" w:space="0" w:color="auto"/>
              <w:bottom w:val="single" w:sz="12" w:space="0" w:color="auto"/>
            </w:tcBorders>
          </w:tcPr>
          <w:p w14:paraId="2DC45048" w14:textId="4FB5BB2D" w:rsidR="00E8677A" w:rsidRPr="00F13B0A" w:rsidRDefault="00827329" w:rsidP="00E8677A">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fldChar w:fldCharType="begin"/>
            </w:r>
            <w:r w:rsidRPr="00052CA4">
              <w:rPr>
                <w:rFonts w:ascii="Browallia New" w:hAnsi="Browallia New" w:cs="Browallia New"/>
                <w:sz w:val="28"/>
                <w:szCs w:val="28"/>
              </w:rPr>
              <w:instrText xml:space="preserve"> =SUM(ABOVE) </w:instrText>
            </w:r>
            <w:r w:rsidRPr="00052CA4">
              <w:rPr>
                <w:rFonts w:ascii="Browallia New" w:hAnsi="Browallia New" w:cs="Browallia New"/>
                <w:sz w:val="28"/>
                <w:szCs w:val="28"/>
              </w:rPr>
              <w:fldChar w:fldCharType="separate"/>
            </w:r>
            <w:r w:rsidRPr="00052CA4">
              <w:rPr>
                <w:rFonts w:ascii="Browallia New" w:hAnsi="Browallia New" w:cs="Browallia New"/>
                <w:noProof/>
                <w:sz w:val="28"/>
                <w:szCs w:val="28"/>
              </w:rPr>
              <w:t>2,997</w:t>
            </w:r>
            <w:r w:rsidRPr="00052CA4">
              <w:rPr>
                <w:rFonts w:ascii="Browallia New" w:hAnsi="Browallia New" w:cs="Browallia New"/>
                <w:sz w:val="28"/>
                <w:szCs w:val="28"/>
              </w:rPr>
              <w:fldChar w:fldCharType="end"/>
            </w:r>
          </w:p>
        </w:tc>
        <w:tc>
          <w:tcPr>
            <w:tcW w:w="236" w:type="dxa"/>
          </w:tcPr>
          <w:p w14:paraId="5F489619" w14:textId="77777777" w:rsidR="00E8677A" w:rsidRPr="00F13B0A" w:rsidRDefault="00E8677A" w:rsidP="00E8677A">
            <w:pPr>
              <w:tabs>
                <w:tab w:val="clear" w:pos="907"/>
                <w:tab w:val="decimal" w:pos="972"/>
              </w:tabs>
              <w:spacing w:line="240" w:lineRule="auto"/>
              <w:ind w:right="-27"/>
              <w:rPr>
                <w:rFonts w:ascii="Browallia New" w:hAnsi="Browallia New" w:cs="Browallia New"/>
                <w:sz w:val="28"/>
                <w:szCs w:val="28"/>
              </w:rPr>
            </w:pPr>
          </w:p>
        </w:tc>
        <w:tc>
          <w:tcPr>
            <w:tcW w:w="1133" w:type="dxa"/>
            <w:gridSpan w:val="2"/>
            <w:tcBorders>
              <w:top w:val="single" w:sz="4" w:space="0" w:color="auto"/>
              <w:bottom w:val="single" w:sz="12" w:space="0" w:color="auto"/>
            </w:tcBorders>
          </w:tcPr>
          <w:p w14:paraId="7EB322E8" w14:textId="18C9E440"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FB67E7">
              <w:rPr>
                <w:rFonts w:ascii="Browallia New" w:hAnsi="Browallia New" w:cs="Browallia New"/>
                <w:sz w:val="28"/>
                <w:szCs w:val="28"/>
              </w:rPr>
              <w:t>3,018</w:t>
            </w:r>
          </w:p>
        </w:tc>
        <w:tc>
          <w:tcPr>
            <w:tcW w:w="236" w:type="dxa"/>
            <w:vAlign w:val="bottom"/>
          </w:tcPr>
          <w:p w14:paraId="394F18B7" w14:textId="77777777"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33" w:type="dxa"/>
            <w:tcBorders>
              <w:top w:val="single" w:sz="4" w:space="0" w:color="auto"/>
              <w:bottom w:val="single" w:sz="12" w:space="0" w:color="auto"/>
            </w:tcBorders>
          </w:tcPr>
          <w:p w14:paraId="2A73F6D4" w14:textId="7F5D2030" w:rsidR="00E8677A" w:rsidRPr="00052CA4" w:rsidRDefault="00052CA4" w:rsidP="00E8677A">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300</w:t>
            </w:r>
          </w:p>
        </w:tc>
        <w:tc>
          <w:tcPr>
            <w:tcW w:w="241" w:type="dxa"/>
            <w:vAlign w:val="bottom"/>
          </w:tcPr>
          <w:p w14:paraId="3DD0EE65" w14:textId="77777777"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3566832" w14:textId="60AE1BE5" w:rsidR="00E8677A" w:rsidRPr="00F13B0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B96E6C">
              <w:rPr>
                <w:rFonts w:ascii="Browallia New" w:hAnsi="Browallia New" w:cs="Browallia New"/>
                <w:sz w:val="28"/>
                <w:szCs w:val="28"/>
              </w:rPr>
              <w:t>268</w:t>
            </w:r>
          </w:p>
        </w:tc>
      </w:tr>
    </w:tbl>
    <w:p w14:paraId="12B087FF" w14:textId="21DE06D4" w:rsidR="00E20BCD" w:rsidRPr="009A5B9C" w:rsidRDefault="00E20BCD" w:rsidP="009A5B9C">
      <w:pPr>
        <w:tabs>
          <w:tab w:val="left" w:pos="1440"/>
        </w:tabs>
        <w:spacing w:line="240" w:lineRule="auto"/>
        <w:ind w:left="426" w:right="-45"/>
        <w:jc w:val="thaiDistribute"/>
        <w:rPr>
          <w:rFonts w:ascii="Browallia New" w:hAnsi="Browallia New" w:cs="Browallia New"/>
          <w:sz w:val="28"/>
          <w:szCs w:val="28"/>
          <w:cs/>
        </w:rPr>
      </w:pPr>
    </w:p>
    <w:p w14:paraId="1F0A0C7B" w14:textId="2AAB8F98" w:rsidR="0079202C" w:rsidRPr="0097307E" w:rsidRDefault="0079202C" w:rsidP="006062D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97307E">
        <w:rPr>
          <w:rFonts w:ascii="Browallia New" w:hAnsi="Browallia New" w:cs="Browallia New"/>
          <w:b/>
          <w:bCs/>
          <w:sz w:val="28"/>
          <w:szCs w:val="28"/>
          <w:cs/>
          <w:lang w:val="en-GB"/>
        </w:rPr>
        <w:t>เงินกู้ยืมระยะยาว</w:t>
      </w:r>
    </w:p>
    <w:p w14:paraId="7F352A27" w14:textId="77777777" w:rsidR="00E84241" w:rsidRPr="006062D4" w:rsidRDefault="00E84241" w:rsidP="006062D4">
      <w:pPr>
        <w:tabs>
          <w:tab w:val="left" w:pos="1440"/>
        </w:tabs>
        <w:spacing w:line="240" w:lineRule="auto"/>
        <w:ind w:left="426" w:right="-45"/>
        <w:jc w:val="thaiDistribute"/>
        <w:rPr>
          <w:rFonts w:ascii="Browallia New" w:hAnsi="Browallia New" w:cs="Browallia New"/>
          <w:sz w:val="28"/>
          <w:szCs w:val="28"/>
        </w:rPr>
      </w:pPr>
    </w:p>
    <w:tbl>
      <w:tblPr>
        <w:tblW w:w="9257" w:type="dxa"/>
        <w:tblInd w:w="426" w:type="dxa"/>
        <w:tblLayout w:type="fixed"/>
        <w:tblLook w:val="0000" w:firstRow="0" w:lastRow="0" w:firstColumn="0" w:lastColumn="0" w:noHBand="0" w:noVBand="0"/>
      </w:tblPr>
      <w:tblGrid>
        <w:gridCol w:w="3975"/>
        <w:gridCol w:w="1134"/>
        <w:gridCol w:w="236"/>
        <w:gridCol w:w="1147"/>
        <w:gridCol w:w="236"/>
        <w:gridCol w:w="1137"/>
        <w:gridCol w:w="244"/>
        <w:gridCol w:w="1148"/>
      </w:tblGrid>
      <w:tr w:rsidR="0079202C" w:rsidRPr="005E51B2" w14:paraId="78C187A0" w14:textId="77777777" w:rsidTr="00A76FBA">
        <w:trPr>
          <w:cantSplit/>
        </w:trPr>
        <w:tc>
          <w:tcPr>
            <w:tcW w:w="3975" w:type="dxa"/>
            <w:vAlign w:val="bottom"/>
          </w:tcPr>
          <w:p w14:paraId="5F8D7E7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vAlign w:val="bottom"/>
          </w:tcPr>
          <w:p w14:paraId="52393C0C" w14:textId="202BE001" w:rsidR="0079202C" w:rsidRPr="005E51B2" w:rsidRDefault="0079202C" w:rsidP="001B4041">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พันบาท)</w:t>
            </w:r>
          </w:p>
        </w:tc>
      </w:tr>
      <w:tr w:rsidR="0079202C" w:rsidRPr="005E51B2" w14:paraId="2C38E177" w14:textId="77777777" w:rsidTr="00A76FBA">
        <w:trPr>
          <w:cantSplit/>
        </w:trPr>
        <w:tc>
          <w:tcPr>
            <w:tcW w:w="3975" w:type="dxa"/>
            <w:vAlign w:val="bottom"/>
          </w:tcPr>
          <w:p w14:paraId="337CFB3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vAlign w:val="bottom"/>
          </w:tcPr>
          <w:p w14:paraId="5CBE2AA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vAlign w:val="bottom"/>
          </w:tcPr>
          <w:p w14:paraId="0676E89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vAlign w:val="bottom"/>
          </w:tcPr>
          <w:p w14:paraId="1AC5AADF"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E8677A" w:rsidRPr="005E51B2" w14:paraId="38C2DC18" w14:textId="77777777" w:rsidTr="0029051B">
        <w:trPr>
          <w:cantSplit/>
          <w:trHeight w:val="185"/>
        </w:trPr>
        <w:tc>
          <w:tcPr>
            <w:tcW w:w="3975" w:type="dxa"/>
            <w:vAlign w:val="bottom"/>
          </w:tcPr>
          <w:p w14:paraId="1D2E4B67" w14:textId="77777777" w:rsidR="00E8677A" w:rsidRPr="005E51B2" w:rsidRDefault="00E8677A" w:rsidP="00E867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181FDDF0" w:rsidR="00E8677A" w:rsidRPr="005E51B2" w:rsidRDefault="00E8677A" w:rsidP="00E8677A">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36" w:type="dxa"/>
            <w:tcBorders>
              <w:top w:val="single" w:sz="4" w:space="0" w:color="auto"/>
            </w:tcBorders>
          </w:tcPr>
          <w:p w14:paraId="309258AE" w14:textId="77777777" w:rsidR="00E8677A" w:rsidRPr="005E51B2" w:rsidRDefault="00E8677A" w:rsidP="00E8677A">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7960CF8B" w14:textId="0EE19692" w:rsidR="00E8677A" w:rsidRPr="005E51B2" w:rsidRDefault="00E8677A" w:rsidP="00E8677A">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c>
          <w:tcPr>
            <w:tcW w:w="236" w:type="dxa"/>
            <w:vAlign w:val="bottom"/>
          </w:tcPr>
          <w:p w14:paraId="1206FA84" w14:textId="77777777" w:rsidR="00E8677A" w:rsidRPr="005E51B2" w:rsidRDefault="00E8677A" w:rsidP="00E8677A">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3FF7C76F" w:rsidR="00E8677A" w:rsidRPr="005E51B2" w:rsidRDefault="00E8677A" w:rsidP="00E8677A">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44" w:type="dxa"/>
            <w:tcBorders>
              <w:top w:val="single" w:sz="4" w:space="0" w:color="auto"/>
            </w:tcBorders>
          </w:tcPr>
          <w:p w14:paraId="1B2FD289" w14:textId="77777777" w:rsidR="00E8677A" w:rsidRPr="005E51B2" w:rsidRDefault="00E8677A" w:rsidP="00E8677A">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4AC804E" w14:textId="732F0461" w:rsidR="00E8677A" w:rsidRPr="005E51B2" w:rsidRDefault="00E8677A" w:rsidP="00E8677A">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r>
      <w:tr w:rsidR="007C6BFB" w:rsidRPr="005E51B2" w14:paraId="6D720F2D" w14:textId="77777777" w:rsidTr="00A76FBA">
        <w:trPr>
          <w:cantSplit/>
        </w:trPr>
        <w:tc>
          <w:tcPr>
            <w:tcW w:w="3975" w:type="dxa"/>
            <w:vAlign w:val="bottom"/>
          </w:tcPr>
          <w:p w14:paraId="2682618F" w14:textId="77777777" w:rsidR="007C6BFB" w:rsidRPr="005E51B2" w:rsidRDefault="007C6BFB" w:rsidP="007C6B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vAlign w:val="bottom"/>
          </w:tcPr>
          <w:p w14:paraId="72E56072" w14:textId="77777777" w:rsidR="007C6BFB" w:rsidRPr="005E51B2" w:rsidRDefault="007C6BFB" w:rsidP="007C6BFB">
            <w:pPr>
              <w:tabs>
                <w:tab w:val="clear" w:pos="907"/>
                <w:tab w:val="left" w:pos="743"/>
              </w:tabs>
              <w:spacing w:line="240" w:lineRule="auto"/>
              <w:ind w:right="-27"/>
              <w:jc w:val="right"/>
              <w:rPr>
                <w:rFonts w:ascii="Browallia New" w:hAnsi="Browallia New" w:cs="Browallia New"/>
                <w:sz w:val="28"/>
                <w:szCs w:val="28"/>
              </w:rPr>
            </w:pPr>
          </w:p>
        </w:tc>
        <w:tc>
          <w:tcPr>
            <w:tcW w:w="236" w:type="dxa"/>
            <w:vAlign w:val="bottom"/>
          </w:tcPr>
          <w:p w14:paraId="64B1E9C7" w14:textId="77777777" w:rsidR="007C6BFB" w:rsidRPr="005E51B2" w:rsidRDefault="007C6BFB" w:rsidP="007C6BFB">
            <w:pPr>
              <w:tabs>
                <w:tab w:val="clear" w:pos="907"/>
                <w:tab w:val="left" w:pos="743"/>
              </w:tabs>
              <w:spacing w:line="240" w:lineRule="auto"/>
              <w:ind w:right="-27"/>
              <w:rPr>
                <w:rFonts w:ascii="Browallia New" w:hAnsi="Browallia New" w:cs="Browallia New"/>
                <w:sz w:val="28"/>
                <w:szCs w:val="28"/>
              </w:rPr>
            </w:pPr>
          </w:p>
        </w:tc>
        <w:tc>
          <w:tcPr>
            <w:tcW w:w="1147" w:type="dxa"/>
            <w:vAlign w:val="bottom"/>
          </w:tcPr>
          <w:p w14:paraId="18625495"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C6BFB" w:rsidRPr="005E51B2" w:rsidRDefault="007C6BFB" w:rsidP="007C6BFB">
            <w:pPr>
              <w:tabs>
                <w:tab w:val="clear" w:pos="907"/>
                <w:tab w:val="decimal" w:pos="742"/>
              </w:tabs>
              <w:spacing w:line="240" w:lineRule="auto"/>
              <w:ind w:right="-27"/>
              <w:jc w:val="right"/>
              <w:rPr>
                <w:rFonts w:ascii="Browallia New" w:hAnsi="Browallia New" w:cs="Browallia New"/>
                <w:sz w:val="28"/>
                <w:szCs w:val="28"/>
              </w:rPr>
            </w:pPr>
          </w:p>
        </w:tc>
      </w:tr>
      <w:tr w:rsidR="00326221" w:rsidRPr="005E51B2" w14:paraId="06954D6E" w14:textId="77777777">
        <w:trPr>
          <w:cantSplit/>
        </w:trPr>
        <w:tc>
          <w:tcPr>
            <w:tcW w:w="3975" w:type="dxa"/>
            <w:vAlign w:val="bottom"/>
          </w:tcPr>
          <w:p w14:paraId="4BBD1BAC" w14:textId="77777777" w:rsidR="00326221" w:rsidRPr="005E51B2" w:rsidRDefault="00326221" w:rsidP="00326221">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เงินกู้ยืมระยะยาว</w:t>
            </w:r>
          </w:p>
        </w:tc>
        <w:tc>
          <w:tcPr>
            <w:tcW w:w="1134" w:type="dxa"/>
            <w:vAlign w:val="bottom"/>
          </w:tcPr>
          <w:p w14:paraId="30DB65BC" w14:textId="44922083" w:rsidR="00326221" w:rsidRPr="009D226F" w:rsidRDefault="00016573" w:rsidP="00326221">
            <w:pPr>
              <w:pStyle w:val="acctfourfigures"/>
              <w:tabs>
                <w:tab w:val="clear" w:pos="765"/>
              </w:tabs>
              <w:spacing w:line="240" w:lineRule="auto"/>
              <w:ind w:left="-117" w:right="34"/>
              <w:jc w:val="right"/>
              <w:rPr>
                <w:rFonts w:ascii="Browallia New" w:hAnsi="Browallia New" w:cs="Browallia New"/>
                <w:sz w:val="28"/>
                <w:szCs w:val="28"/>
                <w:rtl/>
                <w:cs/>
                <w:lang w:val="en-US"/>
              </w:rPr>
            </w:pPr>
            <w:r w:rsidRPr="009D226F">
              <w:rPr>
                <w:rFonts w:ascii="Browallia New" w:hAnsi="Browallia New" w:cs="Browallia New"/>
                <w:sz w:val="28"/>
                <w:szCs w:val="28"/>
                <w:lang w:val="en-US"/>
              </w:rPr>
              <w:t>1,390,694</w:t>
            </w:r>
          </w:p>
        </w:tc>
        <w:tc>
          <w:tcPr>
            <w:tcW w:w="236" w:type="dxa"/>
            <w:vAlign w:val="bottom"/>
          </w:tcPr>
          <w:p w14:paraId="6BDAA560" w14:textId="77777777" w:rsidR="00326221" w:rsidRPr="009D226F" w:rsidRDefault="00326221" w:rsidP="0032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074A0A" w14:textId="57ACF93B" w:rsidR="00326221" w:rsidRPr="009D226F" w:rsidRDefault="00326221" w:rsidP="00326221">
            <w:pPr>
              <w:pStyle w:val="acctfourfigures"/>
              <w:tabs>
                <w:tab w:val="clear" w:pos="765"/>
              </w:tabs>
              <w:spacing w:line="240" w:lineRule="auto"/>
              <w:ind w:left="-117" w:right="-19"/>
              <w:jc w:val="right"/>
              <w:rPr>
                <w:rFonts w:ascii="Browallia New" w:hAnsi="Browallia New" w:cs="Browallia New"/>
                <w:sz w:val="28"/>
                <w:szCs w:val="28"/>
                <w:rtl/>
                <w:cs/>
                <w:lang w:val="en-US"/>
              </w:rPr>
            </w:pPr>
            <w:r w:rsidRPr="009D226F">
              <w:rPr>
                <w:rFonts w:ascii="Browallia New" w:hAnsi="Browallia New" w:cs="Browallia New"/>
                <w:sz w:val="28"/>
                <w:szCs w:val="28"/>
                <w:lang w:val="en-US"/>
              </w:rPr>
              <w:t>1,571,666</w:t>
            </w:r>
          </w:p>
        </w:tc>
        <w:tc>
          <w:tcPr>
            <w:tcW w:w="236" w:type="dxa"/>
            <w:vAlign w:val="bottom"/>
          </w:tcPr>
          <w:p w14:paraId="38B02658" w14:textId="77777777" w:rsidR="00326221" w:rsidRPr="009D226F" w:rsidRDefault="00326221" w:rsidP="00326221">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58BBC719" w14:textId="754D6FA2" w:rsidR="00326221" w:rsidRPr="009D226F" w:rsidRDefault="00326221" w:rsidP="00326221">
            <w:pPr>
              <w:tabs>
                <w:tab w:val="clear" w:pos="907"/>
                <w:tab w:val="decimal" w:pos="972"/>
              </w:tabs>
              <w:spacing w:line="240" w:lineRule="auto"/>
              <w:ind w:right="-27"/>
              <w:jc w:val="right"/>
              <w:rPr>
                <w:rFonts w:ascii="Browallia New" w:hAnsi="Browallia New" w:cs="Browallia New"/>
                <w:sz w:val="28"/>
                <w:szCs w:val="28"/>
              </w:rPr>
            </w:pPr>
            <w:r w:rsidRPr="009D226F">
              <w:rPr>
                <w:rFonts w:ascii="Browallia New" w:hAnsi="Browallia New" w:cs="Browallia New"/>
                <w:sz w:val="28"/>
                <w:szCs w:val="28"/>
              </w:rPr>
              <w:t>142,373</w:t>
            </w:r>
          </w:p>
        </w:tc>
        <w:tc>
          <w:tcPr>
            <w:tcW w:w="244" w:type="dxa"/>
            <w:vAlign w:val="bottom"/>
          </w:tcPr>
          <w:p w14:paraId="36D1EEB6" w14:textId="77777777" w:rsidR="00326221" w:rsidRPr="009D226F" w:rsidRDefault="00326221" w:rsidP="00326221">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7DDD0656" w:rsidR="00326221" w:rsidRPr="009D226F" w:rsidRDefault="00326221" w:rsidP="00326221">
            <w:pPr>
              <w:tabs>
                <w:tab w:val="clear" w:pos="907"/>
                <w:tab w:val="decimal" w:pos="972"/>
              </w:tabs>
              <w:spacing w:line="240" w:lineRule="auto"/>
              <w:ind w:right="-27"/>
              <w:jc w:val="right"/>
              <w:rPr>
                <w:rFonts w:ascii="Browallia New" w:hAnsi="Browallia New" w:cs="Browallia New"/>
                <w:sz w:val="28"/>
                <w:szCs w:val="28"/>
              </w:rPr>
            </w:pPr>
            <w:r w:rsidRPr="009D226F">
              <w:rPr>
                <w:rFonts w:ascii="Browallia New" w:hAnsi="Browallia New" w:cs="Browallia New"/>
                <w:sz w:val="28"/>
                <w:szCs w:val="28"/>
              </w:rPr>
              <w:t>142,724</w:t>
            </w:r>
          </w:p>
        </w:tc>
      </w:tr>
      <w:tr w:rsidR="00326221" w:rsidRPr="00D75A5E" w14:paraId="5D2DE88F" w14:textId="77777777">
        <w:trPr>
          <w:cantSplit/>
        </w:trPr>
        <w:tc>
          <w:tcPr>
            <w:tcW w:w="3975" w:type="dxa"/>
            <w:vAlign w:val="bottom"/>
          </w:tcPr>
          <w:p w14:paraId="28C82C69" w14:textId="2213CE69" w:rsidR="00326221" w:rsidRPr="005E51B2" w:rsidRDefault="00326221" w:rsidP="0032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8"/>
                <w:szCs w:val="28"/>
              </w:rPr>
            </w:pPr>
            <w:r w:rsidRPr="005E51B2">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ส่วนของเงินกู้ยืมระยะยาวที่ถึงกำหนดชำระภายในหนึ่งปี</w:t>
            </w:r>
          </w:p>
        </w:tc>
        <w:tc>
          <w:tcPr>
            <w:tcW w:w="1134" w:type="dxa"/>
            <w:tcBorders>
              <w:bottom w:val="single" w:sz="4" w:space="0" w:color="auto"/>
            </w:tcBorders>
            <w:vAlign w:val="bottom"/>
          </w:tcPr>
          <w:p w14:paraId="225C7B82" w14:textId="60BE9C77" w:rsidR="00326221" w:rsidRPr="009D226F" w:rsidRDefault="00016573" w:rsidP="00326221">
            <w:pPr>
              <w:pStyle w:val="acctfourfigures"/>
              <w:tabs>
                <w:tab w:val="clear" w:pos="765"/>
              </w:tabs>
              <w:spacing w:line="240" w:lineRule="auto"/>
              <w:ind w:left="-117" w:right="34"/>
              <w:jc w:val="right"/>
              <w:rPr>
                <w:rFonts w:ascii="Browallia New" w:hAnsi="Browallia New" w:cs="Browallia New"/>
                <w:sz w:val="28"/>
                <w:szCs w:val="28"/>
                <w:cs/>
                <w:lang w:val="en-US" w:bidi="th-TH"/>
              </w:rPr>
            </w:pPr>
            <w:r w:rsidRPr="009D226F">
              <w:rPr>
                <w:rFonts w:ascii="Browallia New" w:hAnsi="Browallia New" w:cs="Browallia New" w:hint="cs"/>
                <w:sz w:val="28"/>
                <w:szCs w:val="28"/>
                <w:cs/>
                <w:lang w:val="en-US" w:bidi="th-TH"/>
              </w:rPr>
              <w:t>(</w:t>
            </w:r>
            <w:r w:rsidR="00237C8F" w:rsidRPr="009D226F">
              <w:rPr>
                <w:rFonts w:ascii="Browallia New" w:hAnsi="Browallia New" w:cs="Browallia New"/>
                <w:sz w:val="28"/>
                <w:szCs w:val="28"/>
                <w:lang w:val="en-US"/>
              </w:rPr>
              <w:t>488</w:t>
            </w:r>
            <w:r w:rsidR="00D672FF" w:rsidRPr="009D226F">
              <w:rPr>
                <w:rFonts w:ascii="Browallia New" w:hAnsi="Browallia New" w:cs="Browallia New"/>
                <w:sz w:val="28"/>
                <w:szCs w:val="28"/>
                <w:lang w:val="en-US"/>
              </w:rPr>
              <w:t>,382</w:t>
            </w:r>
            <w:r w:rsidRPr="009D226F">
              <w:rPr>
                <w:rFonts w:ascii="Browallia New" w:hAnsi="Browallia New" w:cs="Browallia New" w:hint="cs"/>
                <w:sz w:val="28"/>
                <w:szCs w:val="28"/>
                <w:cs/>
                <w:lang w:val="en-US" w:bidi="th-TH"/>
              </w:rPr>
              <w:t>)</w:t>
            </w:r>
          </w:p>
        </w:tc>
        <w:tc>
          <w:tcPr>
            <w:tcW w:w="236" w:type="dxa"/>
            <w:vAlign w:val="bottom"/>
          </w:tcPr>
          <w:p w14:paraId="50FAE904" w14:textId="77777777" w:rsidR="00326221" w:rsidRPr="009D226F" w:rsidRDefault="00326221" w:rsidP="0032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44CA2089" w14:textId="4DFD353C" w:rsidR="00326221" w:rsidRPr="009D226F" w:rsidRDefault="00326221" w:rsidP="00326221">
            <w:pPr>
              <w:pStyle w:val="acctfourfigures"/>
              <w:tabs>
                <w:tab w:val="clear" w:pos="765"/>
              </w:tabs>
              <w:spacing w:line="240" w:lineRule="auto"/>
              <w:ind w:left="-117" w:right="-19"/>
              <w:jc w:val="right"/>
              <w:rPr>
                <w:rFonts w:ascii="Browallia New" w:hAnsi="Browallia New" w:cs="Browallia New"/>
                <w:sz w:val="28"/>
                <w:szCs w:val="28"/>
                <w:lang w:val="en-US"/>
              </w:rPr>
            </w:pPr>
            <w:r w:rsidRPr="009D226F">
              <w:rPr>
                <w:rFonts w:ascii="Browallia New" w:hAnsi="Browallia New" w:cs="Browallia New"/>
                <w:sz w:val="28"/>
                <w:szCs w:val="28"/>
                <w:lang w:val="en-US"/>
              </w:rPr>
              <w:t>(630,702)</w:t>
            </w:r>
          </w:p>
        </w:tc>
        <w:tc>
          <w:tcPr>
            <w:tcW w:w="236" w:type="dxa"/>
            <w:vAlign w:val="bottom"/>
          </w:tcPr>
          <w:p w14:paraId="194EF8B2" w14:textId="77777777" w:rsidR="00326221" w:rsidRPr="009D226F" w:rsidRDefault="00326221" w:rsidP="00326221">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tcPr>
          <w:p w14:paraId="3F6768D5" w14:textId="77777777" w:rsidR="00326221" w:rsidRPr="009D226F" w:rsidRDefault="00326221" w:rsidP="00326221">
            <w:pPr>
              <w:tabs>
                <w:tab w:val="clear" w:pos="907"/>
                <w:tab w:val="decimal" w:pos="972"/>
              </w:tabs>
              <w:spacing w:line="240" w:lineRule="auto"/>
              <w:ind w:right="-27"/>
              <w:jc w:val="right"/>
              <w:rPr>
                <w:rFonts w:ascii="Browallia New" w:hAnsi="Browallia New" w:cs="Browallia New"/>
                <w:sz w:val="28"/>
                <w:szCs w:val="28"/>
              </w:rPr>
            </w:pPr>
          </w:p>
          <w:p w14:paraId="05A77EBD" w14:textId="72C9B666" w:rsidR="00326221" w:rsidRPr="009D226F" w:rsidRDefault="00326221" w:rsidP="00326221">
            <w:pPr>
              <w:tabs>
                <w:tab w:val="clear" w:pos="907"/>
                <w:tab w:val="decimal" w:pos="972"/>
              </w:tabs>
              <w:spacing w:line="240" w:lineRule="auto"/>
              <w:ind w:right="-27"/>
              <w:jc w:val="right"/>
              <w:rPr>
                <w:rFonts w:ascii="Browallia New" w:hAnsi="Browallia New" w:cs="Browallia New"/>
                <w:sz w:val="28"/>
                <w:szCs w:val="28"/>
              </w:rPr>
            </w:pPr>
            <w:r w:rsidRPr="009D226F">
              <w:rPr>
                <w:rFonts w:ascii="Browallia New" w:hAnsi="Browallia New" w:cs="Browallia New"/>
                <w:sz w:val="28"/>
                <w:szCs w:val="28"/>
              </w:rPr>
              <w:t>(8,285)</w:t>
            </w:r>
          </w:p>
        </w:tc>
        <w:tc>
          <w:tcPr>
            <w:tcW w:w="244" w:type="dxa"/>
            <w:vAlign w:val="bottom"/>
          </w:tcPr>
          <w:p w14:paraId="05B5C360" w14:textId="77777777" w:rsidR="00326221" w:rsidRPr="009D226F" w:rsidRDefault="00326221" w:rsidP="00326221">
            <w:pPr>
              <w:pStyle w:val="acctfourfigures"/>
              <w:tabs>
                <w:tab w:val="clear" w:pos="765"/>
                <w:tab w:val="decimal" w:pos="891"/>
              </w:tabs>
              <w:spacing w:line="240" w:lineRule="auto"/>
              <w:ind w:left="-117" w:right="-50"/>
              <w:rPr>
                <w:rFonts w:ascii="Browallia New" w:hAnsi="Browallia New" w:cs="Browallia New"/>
                <w:sz w:val="28"/>
                <w:szCs w:val="28"/>
                <w:lang w:val="en-US"/>
              </w:rPr>
            </w:pPr>
          </w:p>
        </w:tc>
        <w:tc>
          <w:tcPr>
            <w:tcW w:w="1148" w:type="dxa"/>
            <w:tcBorders>
              <w:bottom w:val="single" w:sz="4" w:space="0" w:color="auto"/>
            </w:tcBorders>
            <w:vAlign w:val="bottom"/>
          </w:tcPr>
          <w:p w14:paraId="20364626" w14:textId="65B4A4FB" w:rsidR="00326221" w:rsidRPr="009D226F" w:rsidRDefault="00326221" w:rsidP="00326221">
            <w:pPr>
              <w:tabs>
                <w:tab w:val="clear" w:pos="907"/>
                <w:tab w:val="decimal" w:pos="972"/>
              </w:tabs>
              <w:spacing w:line="240" w:lineRule="auto"/>
              <w:ind w:right="-27"/>
              <w:jc w:val="right"/>
              <w:rPr>
                <w:rFonts w:ascii="Browallia New" w:hAnsi="Browallia New" w:cs="Browallia New"/>
                <w:sz w:val="28"/>
                <w:szCs w:val="28"/>
              </w:rPr>
            </w:pPr>
            <w:r w:rsidRPr="009D226F">
              <w:rPr>
                <w:rFonts w:ascii="Browallia New" w:hAnsi="Browallia New" w:cs="Browallia New"/>
                <w:sz w:val="28"/>
                <w:szCs w:val="28"/>
              </w:rPr>
              <w:t>(7,791)</w:t>
            </w:r>
          </w:p>
        </w:tc>
      </w:tr>
      <w:tr w:rsidR="00E8677A" w:rsidRPr="005E51B2" w14:paraId="2B267FBE" w14:textId="77777777" w:rsidTr="00A76FBA">
        <w:trPr>
          <w:cantSplit/>
        </w:trPr>
        <w:tc>
          <w:tcPr>
            <w:tcW w:w="3975" w:type="dxa"/>
            <w:vAlign w:val="bottom"/>
          </w:tcPr>
          <w:p w14:paraId="453F9E19" w14:textId="77777777" w:rsidR="00E8677A" w:rsidRPr="005E51B2" w:rsidRDefault="00E8677A" w:rsidP="00E8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50980925" w:rsidR="00E8677A" w:rsidRPr="009D226F" w:rsidRDefault="00D14F94" w:rsidP="00E8677A">
            <w:pPr>
              <w:pStyle w:val="acctfourfigures"/>
              <w:tabs>
                <w:tab w:val="clear" w:pos="765"/>
              </w:tabs>
              <w:spacing w:line="240" w:lineRule="auto"/>
              <w:ind w:left="-117" w:right="34"/>
              <w:jc w:val="right"/>
              <w:rPr>
                <w:rFonts w:ascii="Browallia New" w:hAnsi="Browallia New" w:cs="Browallia New"/>
                <w:sz w:val="28"/>
                <w:szCs w:val="28"/>
                <w:lang w:val="en-US" w:bidi="th-TH"/>
              </w:rPr>
            </w:pPr>
            <w:r w:rsidRPr="009D226F">
              <w:rPr>
                <w:rFonts w:ascii="Browallia New" w:hAnsi="Browallia New" w:cs="Browallia New"/>
                <w:sz w:val="28"/>
                <w:szCs w:val="28"/>
                <w:lang w:val="en-US" w:bidi="th-TH"/>
              </w:rPr>
              <w:t>902</w:t>
            </w:r>
            <w:r w:rsidR="00256ACB" w:rsidRPr="009D226F">
              <w:rPr>
                <w:rFonts w:ascii="Browallia New" w:hAnsi="Browallia New" w:cs="Browallia New"/>
                <w:sz w:val="28"/>
                <w:szCs w:val="28"/>
                <w:lang w:val="en-US" w:bidi="th-TH"/>
              </w:rPr>
              <w:t>,312</w:t>
            </w:r>
          </w:p>
        </w:tc>
        <w:tc>
          <w:tcPr>
            <w:tcW w:w="236" w:type="dxa"/>
            <w:vAlign w:val="bottom"/>
          </w:tcPr>
          <w:p w14:paraId="22239598" w14:textId="77777777" w:rsidR="00E8677A" w:rsidRPr="009D226F" w:rsidRDefault="00E8677A" w:rsidP="00E8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11F7E8AF" w:rsidR="00E8677A" w:rsidRPr="009D226F" w:rsidRDefault="00E8677A" w:rsidP="00E8677A">
            <w:pPr>
              <w:pStyle w:val="acctfourfigures"/>
              <w:tabs>
                <w:tab w:val="clear" w:pos="765"/>
              </w:tabs>
              <w:spacing w:line="240" w:lineRule="auto"/>
              <w:ind w:left="-117" w:right="-19"/>
              <w:jc w:val="right"/>
              <w:rPr>
                <w:rFonts w:ascii="Browallia New" w:hAnsi="Browallia New" w:cs="Browallia New"/>
                <w:sz w:val="28"/>
                <w:szCs w:val="28"/>
                <w:lang w:val="en-US" w:bidi="th-TH"/>
              </w:rPr>
            </w:pPr>
            <w:r w:rsidRPr="009D226F">
              <w:rPr>
                <w:rFonts w:ascii="Browallia New" w:hAnsi="Browallia New" w:cs="Browallia New"/>
                <w:sz w:val="28"/>
                <w:szCs w:val="28"/>
                <w:lang w:val="en-US"/>
              </w:rPr>
              <w:t>940,964</w:t>
            </w:r>
          </w:p>
        </w:tc>
        <w:tc>
          <w:tcPr>
            <w:tcW w:w="236" w:type="dxa"/>
            <w:vAlign w:val="bottom"/>
          </w:tcPr>
          <w:p w14:paraId="7C53A816" w14:textId="77777777" w:rsidR="00E8677A" w:rsidRPr="009D226F"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778B6D8C" w:rsidR="00E8677A" w:rsidRPr="009D226F" w:rsidRDefault="00016573" w:rsidP="00E8677A">
            <w:pPr>
              <w:tabs>
                <w:tab w:val="clear" w:pos="907"/>
                <w:tab w:val="decimal" w:pos="972"/>
              </w:tabs>
              <w:spacing w:line="240" w:lineRule="auto"/>
              <w:ind w:right="-27"/>
              <w:jc w:val="right"/>
              <w:rPr>
                <w:rFonts w:ascii="Browallia New" w:hAnsi="Browallia New" w:cs="Browallia New"/>
                <w:sz w:val="28"/>
                <w:szCs w:val="28"/>
              </w:rPr>
            </w:pPr>
            <w:r w:rsidRPr="009D226F">
              <w:rPr>
                <w:rFonts w:ascii="Browallia New" w:hAnsi="Browallia New" w:cs="Browallia New"/>
                <w:sz w:val="28"/>
                <w:szCs w:val="28"/>
              </w:rPr>
              <w:fldChar w:fldCharType="begin"/>
            </w:r>
            <w:r w:rsidRPr="009D226F">
              <w:rPr>
                <w:rFonts w:ascii="Browallia New" w:hAnsi="Browallia New" w:cs="Browallia New"/>
                <w:sz w:val="28"/>
                <w:szCs w:val="28"/>
              </w:rPr>
              <w:instrText xml:space="preserve"> =SUM(ABOVE) </w:instrText>
            </w:r>
            <w:r w:rsidRPr="009D226F">
              <w:rPr>
                <w:rFonts w:ascii="Browallia New" w:hAnsi="Browallia New" w:cs="Browallia New"/>
                <w:sz w:val="28"/>
                <w:szCs w:val="28"/>
              </w:rPr>
              <w:fldChar w:fldCharType="separate"/>
            </w:r>
            <w:r w:rsidRPr="009D226F">
              <w:rPr>
                <w:rFonts w:ascii="Browallia New" w:hAnsi="Browallia New" w:cs="Browallia New"/>
                <w:sz w:val="28"/>
                <w:szCs w:val="28"/>
              </w:rPr>
              <w:t>134,088</w:t>
            </w:r>
            <w:r w:rsidRPr="009D226F">
              <w:rPr>
                <w:rFonts w:ascii="Browallia New" w:hAnsi="Browallia New" w:cs="Browallia New"/>
                <w:sz w:val="28"/>
                <w:szCs w:val="28"/>
              </w:rPr>
              <w:fldChar w:fldCharType="end"/>
            </w:r>
          </w:p>
        </w:tc>
        <w:tc>
          <w:tcPr>
            <w:tcW w:w="244" w:type="dxa"/>
            <w:vAlign w:val="bottom"/>
          </w:tcPr>
          <w:p w14:paraId="1449908D" w14:textId="77777777" w:rsidR="00E8677A" w:rsidRPr="009D226F" w:rsidRDefault="00E8677A" w:rsidP="00E8677A">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7CF9FB1A" w:rsidR="00E8677A" w:rsidRPr="009D226F"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9D226F">
              <w:rPr>
                <w:rFonts w:ascii="Browallia New" w:hAnsi="Browallia New" w:cs="Browallia New"/>
                <w:sz w:val="28"/>
                <w:szCs w:val="28"/>
              </w:rPr>
              <w:t>134,933</w:t>
            </w:r>
          </w:p>
        </w:tc>
      </w:tr>
    </w:tbl>
    <w:p w14:paraId="7EFF5950" w14:textId="109D4D09" w:rsidR="0079202C" w:rsidRPr="00A76FBA" w:rsidRDefault="0079202C" w:rsidP="006062D4">
      <w:pPr>
        <w:tabs>
          <w:tab w:val="left" w:pos="1440"/>
        </w:tabs>
        <w:spacing w:line="240" w:lineRule="auto"/>
        <w:ind w:left="426" w:right="-45"/>
        <w:jc w:val="thaiDistribute"/>
        <w:rPr>
          <w:rFonts w:ascii="Browallia New" w:hAnsi="Browallia New" w:cs="Browallia New"/>
          <w:sz w:val="28"/>
          <w:szCs w:val="28"/>
        </w:rPr>
      </w:pPr>
    </w:p>
    <w:p w14:paraId="2512423B" w14:textId="6512BF1A" w:rsidR="00461970" w:rsidRPr="005E51B2" w:rsidRDefault="00461970" w:rsidP="006062D4">
      <w:pPr>
        <w:tabs>
          <w:tab w:val="left" w:pos="1440"/>
        </w:tabs>
        <w:spacing w:line="240" w:lineRule="auto"/>
        <w:ind w:left="426" w:right="-45"/>
        <w:jc w:val="thaiDistribute"/>
        <w:rPr>
          <w:rFonts w:ascii="Browallia New" w:hAnsi="Browallia New" w:cs="Browallia New"/>
          <w:sz w:val="28"/>
          <w:szCs w:val="28"/>
        </w:rPr>
      </w:pPr>
      <w:r w:rsidRPr="005E51B2">
        <w:rPr>
          <w:rFonts w:ascii="Browallia New" w:hAnsi="Browallia New" w:cs="Browallia New"/>
          <w:sz w:val="28"/>
          <w:szCs w:val="28"/>
          <w:cs/>
        </w:rPr>
        <w:t>การเปลี่ยนแปลงของบัญชีเงินกู้ยืมระยะยาวสำหรับปีสิ้นสุดวันที่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3</w:t>
      </w:r>
      <w:r w:rsidRPr="006062D4">
        <w:rPr>
          <w:rFonts w:ascii="Browallia New" w:hAnsi="Browallia New" w:cs="Browallia New"/>
          <w:sz w:val="28"/>
          <w:szCs w:val="28"/>
        </w:rPr>
        <w:t>1</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w:t>
      </w:r>
      <w:r w:rsidR="006F3DBE" w:rsidRPr="005E51B2">
        <w:rPr>
          <w:rFonts w:ascii="Browallia New" w:hAnsi="Browallia New" w:cs="Browallia New"/>
          <w:sz w:val="28"/>
          <w:szCs w:val="28"/>
        </w:rPr>
        <w:t>6</w:t>
      </w:r>
      <w:r w:rsidR="00E8677A">
        <w:rPr>
          <w:rFonts w:ascii="Browallia New" w:hAnsi="Browallia New" w:cs="Browallia New"/>
          <w:sz w:val="28"/>
          <w:szCs w:val="28"/>
        </w:rPr>
        <w:t>5</w:t>
      </w:r>
      <w:r w:rsidR="00F46B29" w:rsidRPr="00F46B29">
        <w:rPr>
          <w:rFonts w:ascii="Browallia New" w:hAnsi="Browallia New" w:cs="Browallia New"/>
          <w:sz w:val="28"/>
          <w:szCs w:val="28"/>
        </w:rPr>
        <w:t xml:space="preserve"> </w:t>
      </w:r>
      <w:r w:rsidR="00660245" w:rsidRPr="005E51B2">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660245" w:rsidRPr="005E51B2">
        <w:rPr>
          <w:rFonts w:ascii="Browallia New" w:hAnsi="Browallia New" w:cs="Browallia New"/>
          <w:sz w:val="28"/>
          <w:szCs w:val="28"/>
        </w:rPr>
        <w:t>25</w:t>
      </w:r>
      <w:r w:rsidR="005E51B2">
        <w:rPr>
          <w:rFonts w:ascii="Browallia New" w:hAnsi="Browallia New" w:cs="Browallia New"/>
          <w:sz w:val="28"/>
          <w:szCs w:val="28"/>
        </w:rPr>
        <w:t>6</w:t>
      </w:r>
      <w:r w:rsidR="00E8677A">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มีรายละเอียดดังนี้</w:t>
      </w:r>
    </w:p>
    <w:p w14:paraId="4883A820" w14:textId="1809548D" w:rsidR="00461970" w:rsidRPr="005E51B2" w:rsidRDefault="00461970" w:rsidP="006062D4">
      <w:pPr>
        <w:tabs>
          <w:tab w:val="left" w:pos="1440"/>
        </w:tabs>
        <w:spacing w:line="240" w:lineRule="auto"/>
        <w:ind w:left="426" w:right="-45"/>
        <w:jc w:val="thaiDistribute"/>
        <w:rPr>
          <w:rFonts w:ascii="Browallia New" w:hAnsi="Browallia New" w:cs="Browallia New"/>
          <w:sz w:val="28"/>
          <w:szCs w:val="28"/>
        </w:rPr>
      </w:pPr>
    </w:p>
    <w:tbl>
      <w:tblPr>
        <w:tblW w:w="9323" w:type="dxa"/>
        <w:tblInd w:w="360" w:type="dxa"/>
        <w:tblLayout w:type="fixed"/>
        <w:tblLook w:val="0000" w:firstRow="0" w:lastRow="0" w:firstColumn="0" w:lastColumn="0" w:noHBand="0" w:noVBand="0"/>
      </w:tblPr>
      <w:tblGrid>
        <w:gridCol w:w="4041"/>
        <w:gridCol w:w="1134"/>
        <w:gridCol w:w="236"/>
        <w:gridCol w:w="1147"/>
        <w:gridCol w:w="236"/>
        <w:gridCol w:w="1137"/>
        <w:gridCol w:w="244"/>
        <w:gridCol w:w="1148"/>
      </w:tblGrid>
      <w:tr w:rsidR="00EE7435" w:rsidRPr="005E51B2" w14:paraId="4EE8424A" w14:textId="77777777" w:rsidTr="007F2D36">
        <w:trPr>
          <w:cantSplit/>
        </w:trPr>
        <w:tc>
          <w:tcPr>
            <w:tcW w:w="4041" w:type="dxa"/>
          </w:tcPr>
          <w:p w14:paraId="32EEA535"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0844B534" w14:textId="472CDDDC" w:rsidR="00EE7435" w:rsidRPr="005E51B2" w:rsidRDefault="00EE7435" w:rsidP="00824554">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พันบาท)</w:t>
            </w:r>
          </w:p>
        </w:tc>
      </w:tr>
      <w:tr w:rsidR="00EE7435" w:rsidRPr="005E51B2" w14:paraId="705FD887" w14:textId="77777777" w:rsidTr="007F2D36">
        <w:trPr>
          <w:cantSplit/>
        </w:trPr>
        <w:tc>
          <w:tcPr>
            <w:tcW w:w="4041" w:type="dxa"/>
          </w:tcPr>
          <w:p w14:paraId="3F43E5C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2AD2D56A"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7552205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6AAFABD4"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E8677A" w:rsidRPr="005E51B2" w14:paraId="2908C3B4" w14:textId="77777777" w:rsidTr="007F2D36">
        <w:trPr>
          <w:cantSplit/>
          <w:trHeight w:val="185"/>
        </w:trPr>
        <w:tc>
          <w:tcPr>
            <w:tcW w:w="4041" w:type="dxa"/>
          </w:tcPr>
          <w:p w14:paraId="28029E31" w14:textId="77777777" w:rsidR="00E8677A" w:rsidRPr="005E51B2" w:rsidRDefault="00E8677A" w:rsidP="00E867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077B8E0E" w14:textId="2438CE8B" w:rsidR="00E8677A" w:rsidRPr="005E51B2" w:rsidRDefault="00E8677A" w:rsidP="00E8677A">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36" w:type="dxa"/>
            <w:tcBorders>
              <w:top w:val="single" w:sz="4" w:space="0" w:color="auto"/>
            </w:tcBorders>
          </w:tcPr>
          <w:p w14:paraId="2A0550CE" w14:textId="77777777" w:rsidR="00E8677A" w:rsidRPr="005E51B2" w:rsidRDefault="00E8677A" w:rsidP="00E8677A">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28F9BEA3" w14:textId="037E869B" w:rsidR="00E8677A" w:rsidRPr="005E51B2" w:rsidRDefault="00E8677A" w:rsidP="00E8677A">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c>
          <w:tcPr>
            <w:tcW w:w="236" w:type="dxa"/>
          </w:tcPr>
          <w:p w14:paraId="101337DA" w14:textId="77777777" w:rsidR="00E8677A" w:rsidRPr="005E51B2" w:rsidRDefault="00E8677A" w:rsidP="00E8677A">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4C52685B" w14:textId="27FEA48E" w:rsidR="00E8677A" w:rsidRPr="00255030" w:rsidRDefault="00E8677A" w:rsidP="00E8677A">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5</w:t>
            </w:r>
          </w:p>
        </w:tc>
        <w:tc>
          <w:tcPr>
            <w:tcW w:w="244" w:type="dxa"/>
            <w:tcBorders>
              <w:top w:val="single" w:sz="4" w:space="0" w:color="auto"/>
            </w:tcBorders>
          </w:tcPr>
          <w:p w14:paraId="107A53D0" w14:textId="77777777" w:rsidR="00E8677A" w:rsidRPr="005E51B2" w:rsidRDefault="00E8677A" w:rsidP="00E8677A">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3FEE037E" w14:textId="43E5A7E6" w:rsidR="00E8677A" w:rsidRPr="005E51B2" w:rsidRDefault="00E8677A" w:rsidP="00E8677A">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64</w:t>
            </w:r>
          </w:p>
        </w:tc>
      </w:tr>
      <w:tr w:rsidR="006F3DBE" w:rsidRPr="005E51B2" w14:paraId="0C1D70BC" w14:textId="77777777" w:rsidTr="007F2D36">
        <w:trPr>
          <w:cantSplit/>
        </w:trPr>
        <w:tc>
          <w:tcPr>
            <w:tcW w:w="4041" w:type="dxa"/>
            <w:vAlign w:val="bottom"/>
          </w:tcPr>
          <w:p w14:paraId="50489C71"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0CA682E8" w14:textId="77777777" w:rsidR="006F3DBE" w:rsidRPr="005E51B2"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AF8A850" w14:textId="77777777" w:rsidR="006F3DBE" w:rsidRPr="005E51B2"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605E0171"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116A39F9"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333ECAD7" w14:textId="77777777" w:rsidR="006F3DBE" w:rsidRPr="00255030"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0AF87B97"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79AA0F64" w14:textId="77777777" w:rsidR="006F3DBE" w:rsidRPr="005E51B2"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E8677A" w:rsidRPr="005E51B2" w14:paraId="162C65BD" w14:textId="77777777" w:rsidTr="007F2D36">
        <w:trPr>
          <w:cantSplit/>
        </w:trPr>
        <w:tc>
          <w:tcPr>
            <w:tcW w:w="4041" w:type="dxa"/>
            <w:vAlign w:val="bottom"/>
          </w:tcPr>
          <w:p w14:paraId="607A8415" w14:textId="1EC78B95" w:rsidR="00E8677A" w:rsidRPr="005E51B2" w:rsidRDefault="00E8677A" w:rsidP="00E8677A">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Pr="00F46B29">
              <w:rPr>
                <w:rFonts w:ascii="Browallia New" w:hAnsi="Browallia New" w:cs="Browallia New"/>
                <w:sz w:val="28"/>
                <w:szCs w:val="28"/>
              </w:rPr>
              <w:t xml:space="preserve"> </w:t>
            </w:r>
            <w:r w:rsidRPr="005E51B2">
              <w:rPr>
                <w:rFonts w:ascii="Browallia New" w:hAnsi="Browallia New" w:cs="Browallia New"/>
                <w:sz w:val="28"/>
                <w:szCs w:val="28"/>
              </w:rPr>
              <w:t xml:space="preserve">1 </w:t>
            </w:r>
            <w:r w:rsidRPr="005E51B2">
              <w:rPr>
                <w:rFonts w:ascii="Browallia New" w:hAnsi="Browallia New" w:cs="Browallia New"/>
                <w:sz w:val="28"/>
                <w:szCs w:val="28"/>
                <w:cs/>
              </w:rPr>
              <w:t>มกราคม</w:t>
            </w:r>
            <w:r w:rsidRPr="00F46B29">
              <w:rPr>
                <w:rFonts w:ascii="Browallia New" w:hAnsi="Browallia New" w:cs="Browallia New"/>
                <w:sz w:val="28"/>
                <w:szCs w:val="28"/>
              </w:rPr>
              <w:t xml:space="preserve"> </w:t>
            </w:r>
          </w:p>
        </w:tc>
        <w:tc>
          <w:tcPr>
            <w:tcW w:w="1134" w:type="dxa"/>
            <w:vAlign w:val="bottom"/>
          </w:tcPr>
          <w:p w14:paraId="572A04C6" w14:textId="0D56E590" w:rsidR="00E8677A" w:rsidRPr="00C0295A" w:rsidRDefault="00C666AD" w:rsidP="00E8677A">
            <w:pPr>
              <w:pStyle w:val="acctfourfigures"/>
              <w:tabs>
                <w:tab w:val="clear" w:pos="765"/>
              </w:tabs>
              <w:spacing w:line="240" w:lineRule="auto"/>
              <w:ind w:left="-117" w:right="-27"/>
              <w:jc w:val="right"/>
              <w:rPr>
                <w:rFonts w:ascii="Browallia New" w:hAnsi="Browallia New" w:cs="Browallia New"/>
                <w:sz w:val="28"/>
                <w:szCs w:val="28"/>
                <w:rtl/>
                <w:cs/>
                <w:lang w:val="en-US" w:bidi="th-TH"/>
              </w:rPr>
            </w:pPr>
            <w:r w:rsidRPr="00C0295A">
              <w:rPr>
                <w:rFonts w:ascii="Browallia New" w:hAnsi="Browallia New" w:cs="Browallia New"/>
                <w:sz w:val="28"/>
                <w:szCs w:val="28"/>
                <w:lang w:val="en-US" w:bidi="th-TH"/>
              </w:rPr>
              <w:t>1,571</w:t>
            </w:r>
            <w:r w:rsidR="00E16C93" w:rsidRPr="00C0295A">
              <w:rPr>
                <w:rFonts w:ascii="Browallia New" w:hAnsi="Browallia New" w:cs="Browallia New"/>
                <w:sz w:val="28"/>
                <w:szCs w:val="28"/>
                <w:lang w:val="en-US" w:bidi="th-TH"/>
              </w:rPr>
              <w:t>,</w:t>
            </w:r>
            <w:r w:rsidR="00CD3EC8" w:rsidRPr="00C0295A">
              <w:rPr>
                <w:rFonts w:ascii="Browallia New" w:hAnsi="Browallia New" w:cs="Browallia New"/>
                <w:sz w:val="28"/>
                <w:szCs w:val="28"/>
                <w:lang w:val="en-US" w:bidi="th-TH"/>
              </w:rPr>
              <w:t>66</w:t>
            </w:r>
            <w:r w:rsidR="00DA6C86" w:rsidRPr="00C0295A">
              <w:rPr>
                <w:rFonts w:ascii="Browallia New" w:hAnsi="Browallia New" w:cs="Browallia New"/>
                <w:sz w:val="28"/>
                <w:szCs w:val="28"/>
                <w:lang w:val="en-US" w:bidi="th-TH"/>
              </w:rPr>
              <w:t>6</w:t>
            </w:r>
          </w:p>
        </w:tc>
        <w:tc>
          <w:tcPr>
            <w:tcW w:w="236" w:type="dxa"/>
            <w:vAlign w:val="bottom"/>
          </w:tcPr>
          <w:p w14:paraId="02061665" w14:textId="77777777" w:rsidR="00E8677A" w:rsidRPr="00C0295A" w:rsidRDefault="00E8677A" w:rsidP="00E8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3E95DAD6" w14:textId="75078AB5" w:rsidR="00E8677A" w:rsidRPr="00C0295A" w:rsidRDefault="00E8677A" w:rsidP="00E8677A">
            <w:pPr>
              <w:pStyle w:val="acctfourfigures"/>
              <w:tabs>
                <w:tab w:val="clear" w:pos="765"/>
              </w:tabs>
              <w:spacing w:line="240" w:lineRule="auto"/>
              <w:ind w:left="-117" w:right="-27"/>
              <w:jc w:val="right"/>
              <w:rPr>
                <w:rFonts w:ascii="Browallia New" w:hAnsi="Browallia New" w:cs="Browallia New"/>
                <w:sz w:val="28"/>
                <w:szCs w:val="28"/>
                <w:rtl/>
                <w:cs/>
                <w:lang w:val="en-US"/>
              </w:rPr>
            </w:pPr>
            <w:r w:rsidRPr="00C0295A">
              <w:rPr>
                <w:rFonts w:ascii="Browallia New" w:hAnsi="Browallia New" w:cs="Browallia New"/>
                <w:sz w:val="28"/>
                <w:szCs w:val="28"/>
                <w:lang w:val="en-US"/>
              </w:rPr>
              <w:t>1,675,935</w:t>
            </w:r>
          </w:p>
        </w:tc>
        <w:tc>
          <w:tcPr>
            <w:tcW w:w="236" w:type="dxa"/>
            <w:vAlign w:val="bottom"/>
          </w:tcPr>
          <w:p w14:paraId="15F91BCA" w14:textId="77777777" w:rsidR="00E8677A" w:rsidRPr="00C0295A"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10ABC8E9" w14:textId="34D8BAD1" w:rsidR="00E8677A" w:rsidRPr="00C0295A" w:rsidRDefault="000A2606" w:rsidP="00E8677A">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t>142,724</w:t>
            </w:r>
          </w:p>
        </w:tc>
        <w:tc>
          <w:tcPr>
            <w:tcW w:w="244" w:type="dxa"/>
            <w:vAlign w:val="bottom"/>
          </w:tcPr>
          <w:p w14:paraId="294752C9" w14:textId="77777777" w:rsidR="00E8677A" w:rsidRPr="00C0295A" w:rsidRDefault="00E8677A" w:rsidP="00E8677A">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303FAF14" w14:textId="54C5016D" w:rsidR="00E8677A" w:rsidRPr="00C0295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t>142,724</w:t>
            </w:r>
          </w:p>
        </w:tc>
      </w:tr>
      <w:tr w:rsidR="00E8677A" w:rsidRPr="005E51B2" w14:paraId="3C9765BD" w14:textId="77777777" w:rsidTr="007F2D36">
        <w:trPr>
          <w:cantSplit/>
        </w:trPr>
        <w:tc>
          <w:tcPr>
            <w:tcW w:w="4041" w:type="dxa"/>
            <w:vAlign w:val="bottom"/>
          </w:tcPr>
          <w:p w14:paraId="12E309FB" w14:textId="5AB43FAB" w:rsidR="00E8677A" w:rsidRPr="005E51B2" w:rsidRDefault="00E8677A" w:rsidP="00E8677A">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u w:val="single"/>
                <w:cs/>
              </w:rPr>
              <w:t>บวก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กู้เพิ่ม</w:t>
            </w:r>
          </w:p>
        </w:tc>
        <w:tc>
          <w:tcPr>
            <w:tcW w:w="1134" w:type="dxa"/>
            <w:vAlign w:val="bottom"/>
          </w:tcPr>
          <w:p w14:paraId="2B02A7B8" w14:textId="1895FAD0" w:rsidR="00E8677A" w:rsidRPr="00C0295A" w:rsidRDefault="00CD3EC8" w:rsidP="00E8677A">
            <w:pPr>
              <w:pStyle w:val="acctfourfigures"/>
              <w:tabs>
                <w:tab w:val="clear" w:pos="765"/>
              </w:tabs>
              <w:spacing w:line="240" w:lineRule="auto"/>
              <w:ind w:left="-117" w:right="-27"/>
              <w:jc w:val="right"/>
              <w:rPr>
                <w:rFonts w:ascii="Browallia New" w:hAnsi="Browallia New" w:cs="Browallia New"/>
                <w:sz w:val="28"/>
                <w:szCs w:val="28"/>
                <w:rtl/>
                <w:cs/>
                <w:lang w:val="en-US"/>
              </w:rPr>
            </w:pPr>
            <w:r w:rsidRPr="00C0295A">
              <w:rPr>
                <w:rFonts w:ascii="Browallia New" w:hAnsi="Browallia New" w:cs="Browallia New"/>
                <w:sz w:val="28"/>
                <w:szCs w:val="28"/>
                <w:lang w:val="en-US"/>
              </w:rPr>
              <w:t>340,643</w:t>
            </w:r>
          </w:p>
        </w:tc>
        <w:tc>
          <w:tcPr>
            <w:tcW w:w="236" w:type="dxa"/>
            <w:vAlign w:val="bottom"/>
          </w:tcPr>
          <w:p w14:paraId="1FE906E7" w14:textId="77777777" w:rsidR="00E8677A" w:rsidRPr="00C0295A" w:rsidRDefault="00E8677A" w:rsidP="00E8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49BA8337" w14:textId="2780DA37" w:rsidR="00E8677A" w:rsidRPr="00C0295A" w:rsidRDefault="00E8677A" w:rsidP="00E8677A">
            <w:pPr>
              <w:pStyle w:val="acctfourfigures"/>
              <w:tabs>
                <w:tab w:val="clear" w:pos="765"/>
              </w:tabs>
              <w:spacing w:line="240" w:lineRule="auto"/>
              <w:ind w:left="-117" w:right="-27"/>
              <w:jc w:val="right"/>
              <w:rPr>
                <w:rFonts w:ascii="Browallia New" w:hAnsi="Browallia New" w:cs="Browallia New"/>
                <w:sz w:val="28"/>
                <w:szCs w:val="28"/>
                <w:lang w:val="en-US"/>
              </w:rPr>
            </w:pPr>
            <w:r w:rsidRPr="00C0295A">
              <w:rPr>
                <w:rFonts w:ascii="Browallia New" w:hAnsi="Browallia New" w:cs="Browallia New"/>
                <w:sz w:val="28"/>
                <w:szCs w:val="28"/>
                <w:lang w:val="en-US"/>
              </w:rPr>
              <w:t>160,130</w:t>
            </w:r>
          </w:p>
        </w:tc>
        <w:tc>
          <w:tcPr>
            <w:tcW w:w="236" w:type="dxa"/>
            <w:vAlign w:val="bottom"/>
          </w:tcPr>
          <w:p w14:paraId="1348B0C5" w14:textId="77777777" w:rsidR="00E8677A" w:rsidRPr="00C0295A"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66B23C99" w14:textId="7983AF60" w:rsidR="00E8677A" w:rsidRPr="00C0295A" w:rsidRDefault="000A2606" w:rsidP="00E8677A">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t>-</w:t>
            </w:r>
          </w:p>
        </w:tc>
        <w:tc>
          <w:tcPr>
            <w:tcW w:w="244" w:type="dxa"/>
            <w:vAlign w:val="bottom"/>
          </w:tcPr>
          <w:p w14:paraId="5ECB9AEA" w14:textId="77777777" w:rsidR="00E8677A" w:rsidRPr="00C0295A" w:rsidRDefault="00E8677A" w:rsidP="00E8677A">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4402DAF9" w14:textId="1E708BB2" w:rsidR="00E8677A" w:rsidRPr="00C0295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t xml:space="preserve">      -</w:t>
            </w:r>
          </w:p>
        </w:tc>
      </w:tr>
      <w:tr w:rsidR="00E8677A" w:rsidRPr="005E51B2" w14:paraId="1F158CC3" w14:textId="77777777" w:rsidTr="00C07995">
        <w:trPr>
          <w:cantSplit/>
        </w:trPr>
        <w:tc>
          <w:tcPr>
            <w:tcW w:w="4041" w:type="dxa"/>
            <w:vAlign w:val="bottom"/>
          </w:tcPr>
          <w:p w14:paraId="4047C479" w14:textId="79D0FCAD" w:rsidR="00E8677A" w:rsidRPr="005E51B2" w:rsidRDefault="00E8677A" w:rsidP="00E8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42" w:hanging="459"/>
              <w:rPr>
                <w:rFonts w:ascii="Browallia New" w:hAnsi="Browallia New" w:cs="Browallia New"/>
                <w:sz w:val="28"/>
                <w:szCs w:val="28"/>
              </w:rPr>
            </w:pPr>
            <w:r w:rsidRPr="005E51B2">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จ่ายคืนเงินกู้</w:t>
            </w:r>
          </w:p>
        </w:tc>
        <w:tc>
          <w:tcPr>
            <w:tcW w:w="1134" w:type="dxa"/>
            <w:tcBorders>
              <w:bottom w:val="single" w:sz="4" w:space="0" w:color="auto"/>
            </w:tcBorders>
            <w:vAlign w:val="bottom"/>
          </w:tcPr>
          <w:p w14:paraId="1C49345F" w14:textId="5F120107" w:rsidR="00E8677A" w:rsidRPr="00C0295A" w:rsidRDefault="00B75926" w:rsidP="00E8677A">
            <w:pPr>
              <w:pStyle w:val="acctfourfigures"/>
              <w:tabs>
                <w:tab w:val="clear" w:pos="765"/>
              </w:tabs>
              <w:spacing w:line="240" w:lineRule="auto"/>
              <w:ind w:left="-117" w:right="-27"/>
              <w:jc w:val="right"/>
              <w:rPr>
                <w:rFonts w:ascii="Browallia New" w:hAnsi="Browallia New" w:cs="Browallia New"/>
                <w:sz w:val="28"/>
                <w:szCs w:val="28"/>
                <w:lang w:val="en-US" w:bidi="th-TH"/>
              </w:rPr>
            </w:pPr>
            <w:r w:rsidRPr="00C0295A">
              <w:rPr>
                <w:rFonts w:ascii="Browallia New" w:hAnsi="Browallia New" w:cs="Browallia New" w:hint="cs"/>
                <w:sz w:val="28"/>
                <w:szCs w:val="28"/>
                <w:cs/>
                <w:lang w:val="en-US" w:bidi="th-TH"/>
              </w:rPr>
              <w:t>(</w:t>
            </w:r>
            <w:r w:rsidRPr="00C0295A">
              <w:rPr>
                <w:rFonts w:ascii="Browallia New" w:hAnsi="Browallia New" w:cs="Browallia New"/>
                <w:sz w:val="28"/>
                <w:szCs w:val="28"/>
                <w:lang w:val="en-US" w:bidi="th-TH"/>
              </w:rPr>
              <w:t>521,615</w:t>
            </w:r>
            <w:r w:rsidRPr="00C0295A">
              <w:rPr>
                <w:rFonts w:ascii="Browallia New" w:hAnsi="Browallia New" w:cs="Browallia New" w:hint="cs"/>
                <w:sz w:val="28"/>
                <w:szCs w:val="28"/>
                <w:cs/>
                <w:lang w:val="en-US" w:bidi="th-TH"/>
              </w:rPr>
              <w:t>)</w:t>
            </w:r>
          </w:p>
        </w:tc>
        <w:tc>
          <w:tcPr>
            <w:tcW w:w="236" w:type="dxa"/>
            <w:vAlign w:val="bottom"/>
          </w:tcPr>
          <w:p w14:paraId="3F6ACEE5" w14:textId="77777777" w:rsidR="00E8677A" w:rsidRPr="00C0295A" w:rsidRDefault="00E8677A" w:rsidP="00E8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bottom w:val="single" w:sz="4" w:space="0" w:color="auto"/>
            </w:tcBorders>
            <w:vAlign w:val="bottom"/>
          </w:tcPr>
          <w:p w14:paraId="7F8FEB5F" w14:textId="6B8DFD66" w:rsidR="00E8677A" w:rsidRPr="00C0295A" w:rsidRDefault="00E8677A" w:rsidP="00E8677A">
            <w:pPr>
              <w:pStyle w:val="acctfourfigures"/>
              <w:tabs>
                <w:tab w:val="clear" w:pos="765"/>
              </w:tabs>
              <w:spacing w:line="240" w:lineRule="auto"/>
              <w:ind w:left="-117" w:right="-27"/>
              <w:jc w:val="right"/>
              <w:rPr>
                <w:rFonts w:ascii="Browallia New" w:hAnsi="Browallia New" w:cs="Browallia New"/>
                <w:sz w:val="28"/>
                <w:szCs w:val="28"/>
                <w:lang w:val="en-US"/>
              </w:rPr>
            </w:pPr>
            <w:r w:rsidRPr="00C0295A">
              <w:rPr>
                <w:rFonts w:ascii="Browallia New" w:hAnsi="Browallia New" w:cs="Browallia New"/>
                <w:sz w:val="28"/>
                <w:szCs w:val="28"/>
                <w:lang w:val="en-US"/>
              </w:rPr>
              <w:t>(264,399)</w:t>
            </w:r>
          </w:p>
        </w:tc>
        <w:tc>
          <w:tcPr>
            <w:tcW w:w="236" w:type="dxa"/>
            <w:vAlign w:val="bottom"/>
          </w:tcPr>
          <w:p w14:paraId="4F45A6F4" w14:textId="77777777" w:rsidR="00E8677A" w:rsidRPr="00C0295A"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3E22B9D4" w14:textId="14CD05D4" w:rsidR="00E8677A" w:rsidRPr="00C0295A" w:rsidRDefault="000A2606" w:rsidP="00E8677A">
            <w:pPr>
              <w:tabs>
                <w:tab w:val="clear" w:pos="907"/>
                <w:tab w:val="decimal" w:pos="972"/>
              </w:tabs>
              <w:spacing w:line="240" w:lineRule="auto"/>
              <w:ind w:right="-27"/>
              <w:jc w:val="right"/>
              <w:rPr>
                <w:rFonts w:ascii="Browallia New" w:hAnsi="Browallia New" w:cs="Browallia New"/>
                <w:sz w:val="28"/>
                <w:szCs w:val="28"/>
                <w:cs/>
              </w:rPr>
            </w:pPr>
            <w:r w:rsidRPr="00C0295A">
              <w:rPr>
                <w:rFonts w:ascii="Browallia New" w:hAnsi="Browallia New" w:cs="Browallia New"/>
                <w:sz w:val="28"/>
                <w:szCs w:val="28"/>
              </w:rPr>
              <w:t>(351)</w:t>
            </w:r>
          </w:p>
        </w:tc>
        <w:tc>
          <w:tcPr>
            <w:tcW w:w="244" w:type="dxa"/>
            <w:vAlign w:val="bottom"/>
          </w:tcPr>
          <w:p w14:paraId="553FD607" w14:textId="77777777" w:rsidR="00E8677A" w:rsidRPr="00C0295A" w:rsidRDefault="00E8677A" w:rsidP="00E8677A">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bottom w:val="single" w:sz="4" w:space="0" w:color="auto"/>
            </w:tcBorders>
            <w:vAlign w:val="center"/>
          </w:tcPr>
          <w:p w14:paraId="39B991A7" w14:textId="5118477F" w:rsidR="00E8677A" w:rsidRPr="00C0295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t xml:space="preserve">      -</w:t>
            </w:r>
          </w:p>
        </w:tc>
      </w:tr>
      <w:tr w:rsidR="00E8677A" w:rsidRPr="005E51B2" w14:paraId="79F62635" w14:textId="77777777" w:rsidTr="007F2D36">
        <w:trPr>
          <w:cantSplit/>
        </w:trPr>
        <w:tc>
          <w:tcPr>
            <w:tcW w:w="4041" w:type="dxa"/>
            <w:vAlign w:val="bottom"/>
          </w:tcPr>
          <w:p w14:paraId="18C5C732" w14:textId="7DC9ACC4" w:rsidR="00E8677A" w:rsidRPr="005E51B2" w:rsidRDefault="00E8677A" w:rsidP="00E8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Pr="00F46B29">
              <w:rPr>
                <w:rFonts w:ascii="Browallia New" w:hAnsi="Browallia New" w:cs="Browallia New"/>
                <w:sz w:val="28"/>
                <w:szCs w:val="28"/>
              </w:rPr>
              <w:t xml:space="preserve">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F46B29">
              <w:rPr>
                <w:rFonts w:ascii="Browallia New" w:hAnsi="Browallia New" w:cs="Browallia New"/>
                <w:sz w:val="28"/>
                <w:szCs w:val="28"/>
              </w:rPr>
              <w:t xml:space="preserve"> </w:t>
            </w:r>
            <w:r w:rsidRPr="005E51B2">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134" w:type="dxa"/>
            <w:tcBorders>
              <w:top w:val="single" w:sz="4" w:space="0" w:color="auto"/>
              <w:bottom w:val="single" w:sz="12" w:space="0" w:color="auto"/>
            </w:tcBorders>
            <w:vAlign w:val="bottom"/>
          </w:tcPr>
          <w:p w14:paraId="76777F09" w14:textId="1E8568CB" w:rsidR="00E8677A" w:rsidRPr="00C0295A" w:rsidRDefault="0068715E" w:rsidP="00E8677A">
            <w:pPr>
              <w:pStyle w:val="acctfourfigures"/>
              <w:tabs>
                <w:tab w:val="clear" w:pos="765"/>
              </w:tabs>
              <w:spacing w:line="240" w:lineRule="auto"/>
              <w:ind w:left="-117" w:right="-27"/>
              <w:jc w:val="right"/>
              <w:rPr>
                <w:rFonts w:ascii="Browallia New" w:hAnsi="Browallia New" w:cs="Browallia New"/>
                <w:sz w:val="28"/>
                <w:szCs w:val="28"/>
                <w:lang w:val="en-US" w:bidi="th-TH"/>
              </w:rPr>
            </w:pPr>
            <w:r w:rsidRPr="00C0295A">
              <w:rPr>
                <w:rFonts w:ascii="Browallia New" w:hAnsi="Browallia New" w:cs="Browallia New"/>
                <w:sz w:val="28"/>
                <w:szCs w:val="28"/>
                <w:lang w:val="en-US" w:bidi="th-TH"/>
              </w:rPr>
              <w:t>1,39</w:t>
            </w:r>
            <w:r w:rsidR="004558C9" w:rsidRPr="00C0295A">
              <w:rPr>
                <w:rFonts w:ascii="Browallia New" w:hAnsi="Browallia New" w:cs="Browallia New"/>
                <w:sz w:val="28"/>
                <w:szCs w:val="28"/>
                <w:lang w:val="en-US" w:bidi="th-TH"/>
              </w:rPr>
              <w:t>0,</w:t>
            </w:r>
            <w:r w:rsidR="00D9575F" w:rsidRPr="00C0295A">
              <w:rPr>
                <w:rFonts w:ascii="Browallia New" w:hAnsi="Browallia New" w:cs="Browallia New"/>
                <w:sz w:val="28"/>
                <w:szCs w:val="28"/>
                <w:lang w:val="en-US" w:bidi="th-TH"/>
              </w:rPr>
              <w:t>694</w:t>
            </w:r>
          </w:p>
        </w:tc>
        <w:tc>
          <w:tcPr>
            <w:tcW w:w="236" w:type="dxa"/>
            <w:vAlign w:val="bottom"/>
          </w:tcPr>
          <w:p w14:paraId="61516D1C" w14:textId="77777777" w:rsidR="00E8677A" w:rsidRPr="00C0295A" w:rsidRDefault="00E8677A" w:rsidP="00E8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0BD3BA4B" w14:textId="066AB3C0" w:rsidR="00E8677A" w:rsidRPr="00C0295A" w:rsidRDefault="00E8677A" w:rsidP="00E8677A">
            <w:pPr>
              <w:pStyle w:val="acctfourfigures"/>
              <w:tabs>
                <w:tab w:val="clear" w:pos="765"/>
              </w:tabs>
              <w:spacing w:line="240" w:lineRule="auto"/>
              <w:ind w:left="-117" w:right="-27"/>
              <w:jc w:val="right"/>
              <w:rPr>
                <w:rFonts w:ascii="Browallia New" w:hAnsi="Browallia New" w:cs="Browallia New"/>
                <w:sz w:val="28"/>
                <w:szCs w:val="28"/>
                <w:lang w:val="en-US"/>
              </w:rPr>
            </w:pPr>
            <w:r w:rsidRPr="00C0295A">
              <w:rPr>
                <w:rFonts w:ascii="Browallia New" w:hAnsi="Browallia New" w:cs="Browallia New"/>
                <w:sz w:val="28"/>
                <w:szCs w:val="28"/>
                <w:lang w:val="en-US" w:bidi="th-TH"/>
              </w:rPr>
              <w:t>1,571,666</w:t>
            </w:r>
          </w:p>
        </w:tc>
        <w:tc>
          <w:tcPr>
            <w:tcW w:w="236" w:type="dxa"/>
            <w:vAlign w:val="bottom"/>
          </w:tcPr>
          <w:p w14:paraId="549E9108" w14:textId="77777777" w:rsidR="00E8677A" w:rsidRPr="00C0295A" w:rsidRDefault="00E8677A" w:rsidP="00E8677A">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622ECC2D" w14:textId="12A10EA6" w:rsidR="00E8677A" w:rsidRPr="00C0295A" w:rsidRDefault="00CD1119" w:rsidP="00E8677A">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fldChar w:fldCharType="begin"/>
            </w:r>
            <w:r w:rsidRPr="00C0295A">
              <w:rPr>
                <w:rFonts w:ascii="Browallia New" w:hAnsi="Browallia New" w:cs="Browallia New"/>
                <w:sz w:val="28"/>
                <w:szCs w:val="28"/>
              </w:rPr>
              <w:instrText xml:space="preserve"> =SUM(ABOVE) </w:instrText>
            </w:r>
            <w:r w:rsidR="00BA1E03">
              <w:rPr>
                <w:rFonts w:ascii="Browallia New" w:hAnsi="Browallia New" w:cs="Browallia New"/>
                <w:sz w:val="28"/>
                <w:szCs w:val="28"/>
              </w:rPr>
              <w:fldChar w:fldCharType="separate"/>
            </w:r>
            <w:r w:rsidRPr="00C0295A">
              <w:rPr>
                <w:rFonts w:ascii="Browallia New" w:hAnsi="Browallia New" w:cs="Browallia New"/>
                <w:sz w:val="28"/>
                <w:szCs w:val="28"/>
              </w:rPr>
              <w:fldChar w:fldCharType="end"/>
            </w:r>
            <w:r w:rsidR="00016573" w:rsidRPr="00C0295A">
              <w:rPr>
                <w:rFonts w:ascii="Browallia New" w:hAnsi="Browallia New" w:cs="Browallia New"/>
                <w:sz w:val="28"/>
                <w:szCs w:val="28"/>
              </w:rPr>
              <w:fldChar w:fldCharType="begin"/>
            </w:r>
            <w:r w:rsidR="00016573" w:rsidRPr="00C0295A">
              <w:rPr>
                <w:rFonts w:ascii="Browallia New" w:hAnsi="Browallia New" w:cs="Browallia New"/>
                <w:sz w:val="28"/>
                <w:szCs w:val="28"/>
              </w:rPr>
              <w:instrText xml:space="preserve"> =SUM(ABOVE) </w:instrText>
            </w:r>
            <w:r w:rsidR="00016573" w:rsidRPr="00C0295A">
              <w:rPr>
                <w:rFonts w:ascii="Browallia New" w:hAnsi="Browallia New" w:cs="Browallia New"/>
                <w:sz w:val="28"/>
                <w:szCs w:val="28"/>
              </w:rPr>
              <w:fldChar w:fldCharType="separate"/>
            </w:r>
            <w:r w:rsidR="00016573" w:rsidRPr="00C0295A">
              <w:rPr>
                <w:rFonts w:ascii="Browallia New" w:hAnsi="Browallia New" w:cs="Browallia New"/>
                <w:sz w:val="28"/>
                <w:szCs w:val="28"/>
              </w:rPr>
              <w:t>142,373</w:t>
            </w:r>
            <w:r w:rsidR="00016573" w:rsidRPr="00C0295A">
              <w:rPr>
                <w:rFonts w:ascii="Browallia New" w:hAnsi="Browallia New" w:cs="Browallia New"/>
                <w:sz w:val="28"/>
                <w:szCs w:val="28"/>
              </w:rPr>
              <w:fldChar w:fldCharType="end"/>
            </w:r>
          </w:p>
        </w:tc>
        <w:tc>
          <w:tcPr>
            <w:tcW w:w="244" w:type="dxa"/>
            <w:vAlign w:val="bottom"/>
          </w:tcPr>
          <w:p w14:paraId="385BC63F" w14:textId="77777777" w:rsidR="00E8677A" w:rsidRPr="00C0295A" w:rsidRDefault="00E8677A" w:rsidP="00E8677A">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33D127F1" w14:textId="7D12CDDC" w:rsidR="00E8677A" w:rsidRPr="00C0295A" w:rsidRDefault="00E8677A" w:rsidP="00E8677A">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t>142,724</w:t>
            </w:r>
          </w:p>
        </w:tc>
      </w:tr>
    </w:tbl>
    <w:p w14:paraId="22A51232" w14:textId="77777777" w:rsidR="00817ED8" w:rsidRDefault="00817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009FA76" w14:textId="56FE1B5E" w:rsidR="00AD0671" w:rsidRPr="005E51B2" w:rsidRDefault="00AD0671" w:rsidP="0029051B">
      <w:pPr>
        <w:tabs>
          <w:tab w:val="left" w:pos="1440"/>
        </w:tabs>
        <w:spacing w:line="240" w:lineRule="auto"/>
        <w:ind w:left="426" w:right="-45"/>
        <w:jc w:val="thaiDistribute"/>
        <w:rPr>
          <w:rFonts w:ascii="Browallia New" w:hAnsi="Browallia New" w:cs="Browallia New"/>
          <w:sz w:val="28"/>
          <w:szCs w:val="28"/>
        </w:rPr>
      </w:pPr>
      <w:r w:rsidRPr="005E51B2">
        <w:rPr>
          <w:rFonts w:ascii="Browallia New" w:hAnsi="Browallia New" w:cs="Browallia New"/>
          <w:sz w:val="28"/>
          <w:szCs w:val="28"/>
          <w:cs/>
        </w:rPr>
        <w:t>เงินกู้ยืมระยะยาวจากสถาบันการเงิน</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 xml:space="preserve">31 </w:t>
      </w:r>
      <w:r w:rsidRPr="005E51B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256</w:t>
      </w:r>
      <w:r w:rsidR="00E8677A">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w:t>
      </w:r>
      <w:r>
        <w:rPr>
          <w:rFonts w:ascii="Browallia New" w:hAnsi="Browallia New" w:cs="Browallia New"/>
          <w:sz w:val="28"/>
          <w:szCs w:val="28"/>
        </w:rPr>
        <w:t>6</w:t>
      </w:r>
      <w:r w:rsidR="00E8677A">
        <w:rPr>
          <w:rFonts w:ascii="Browallia New" w:hAnsi="Browallia New" w:cs="Browallia New"/>
          <w:sz w:val="28"/>
          <w:szCs w:val="28"/>
        </w:rPr>
        <w:t>4</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เป็นเงินกู้ของ</w:t>
      </w:r>
      <w:r w:rsidRPr="005E51B2">
        <w:rPr>
          <w:rFonts w:ascii="Browallia New" w:hAnsi="Browallia New" w:cs="Browallia New" w:hint="cs"/>
          <w:sz w:val="28"/>
          <w:szCs w:val="28"/>
          <w:cs/>
        </w:rPr>
        <w:t>กลุ่ม</w:t>
      </w:r>
      <w:r w:rsidRPr="005E51B2">
        <w:rPr>
          <w:rFonts w:ascii="Browallia New" w:hAnsi="Browallia New" w:cs="Browallia New"/>
          <w:sz w:val="28"/>
          <w:szCs w:val="28"/>
          <w:cs/>
        </w:rPr>
        <w:t>บริษัท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ดังนี้</w:t>
      </w:r>
      <w:r w:rsidR="00F46B29" w:rsidRPr="00F46B29">
        <w:rPr>
          <w:rFonts w:ascii="Browallia New" w:hAnsi="Browallia New" w:cs="Browallia New"/>
          <w:sz w:val="28"/>
          <w:szCs w:val="28"/>
        </w:rPr>
        <w:t xml:space="preserve"> </w:t>
      </w:r>
      <w:r>
        <w:rPr>
          <w:rFonts w:ascii="Browallia New" w:hAnsi="Browallia New" w:cs="Browallia New"/>
          <w:sz w:val="28"/>
          <w:szCs w:val="28"/>
          <w:cs/>
        </w:rPr>
        <w:tab/>
      </w:r>
    </w:p>
    <w:p w14:paraId="59DA68CB" w14:textId="77777777" w:rsidR="00AD0671" w:rsidRDefault="00AD0671" w:rsidP="00AD0671">
      <w:pPr>
        <w:tabs>
          <w:tab w:val="clear" w:pos="227"/>
          <w:tab w:val="clear" w:pos="454"/>
        </w:tabs>
        <w:spacing w:line="240" w:lineRule="auto"/>
        <w:ind w:left="426"/>
        <w:jc w:val="both"/>
        <w:rPr>
          <w:rFonts w:ascii="Browallia New" w:hAnsi="Browallia New" w:cs="Browallia New"/>
          <w:sz w:val="26"/>
          <w:szCs w:val="26"/>
        </w:rPr>
      </w:pPr>
    </w:p>
    <w:tbl>
      <w:tblPr>
        <w:tblW w:w="9780" w:type="dxa"/>
        <w:tblInd w:w="426" w:type="dxa"/>
        <w:tblLayout w:type="fixed"/>
        <w:tblLook w:val="0000" w:firstRow="0" w:lastRow="0" w:firstColumn="0" w:lastColumn="0" w:noHBand="0" w:noVBand="0"/>
      </w:tblPr>
      <w:tblGrid>
        <w:gridCol w:w="1775"/>
        <w:gridCol w:w="786"/>
        <w:gridCol w:w="772"/>
        <w:gridCol w:w="18"/>
        <w:gridCol w:w="1715"/>
        <w:gridCol w:w="4714"/>
      </w:tblGrid>
      <w:tr w:rsidR="00331993" w:rsidRPr="00C07A4B" w14:paraId="24DBC276" w14:textId="77777777">
        <w:trPr>
          <w:tblHeader/>
        </w:trPr>
        <w:tc>
          <w:tcPr>
            <w:tcW w:w="1775" w:type="dxa"/>
            <w:tcBorders>
              <w:top w:val="nil"/>
              <w:left w:val="nil"/>
              <w:bottom w:val="nil"/>
              <w:right w:val="nil"/>
            </w:tcBorders>
          </w:tcPr>
          <w:p w14:paraId="4A19B641"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1"/>
                <w:szCs w:val="21"/>
                <w:cs/>
              </w:rPr>
            </w:pPr>
          </w:p>
        </w:tc>
        <w:tc>
          <w:tcPr>
            <w:tcW w:w="1576" w:type="dxa"/>
            <w:gridSpan w:val="3"/>
            <w:tcBorders>
              <w:left w:val="nil"/>
            </w:tcBorders>
          </w:tcPr>
          <w:p w14:paraId="5771C590" w14:textId="77777777" w:rsidR="00331993" w:rsidRPr="00C07995" w:rsidRDefault="00331993">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1"/>
                <w:szCs w:val="21"/>
              </w:rPr>
            </w:pPr>
            <w:r w:rsidRPr="00C07995">
              <w:rPr>
                <w:rFonts w:ascii="Browallia New" w:hAnsi="Browallia New" w:cs="Browallia New"/>
                <w:sz w:val="21"/>
                <w:szCs w:val="21"/>
                <w:cs/>
              </w:rPr>
              <w:t>ล้านบาท</w:t>
            </w:r>
          </w:p>
        </w:tc>
        <w:tc>
          <w:tcPr>
            <w:tcW w:w="1715" w:type="dxa"/>
            <w:tcBorders>
              <w:left w:val="nil"/>
              <w:bottom w:val="nil"/>
              <w:right w:val="nil"/>
            </w:tcBorders>
          </w:tcPr>
          <w:p w14:paraId="42B4F902"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c>
          <w:tcPr>
            <w:tcW w:w="4714" w:type="dxa"/>
            <w:tcBorders>
              <w:top w:val="nil"/>
              <w:left w:val="nil"/>
              <w:bottom w:val="nil"/>
              <w:right w:val="nil"/>
            </w:tcBorders>
          </w:tcPr>
          <w:p w14:paraId="33C19772"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1"/>
                <w:szCs w:val="21"/>
              </w:rPr>
            </w:pPr>
          </w:p>
        </w:tc>
      </w:tr>
      <w:tr w:rsidR="00331993" w:rsidRPr="00C07A4B" w14:paraId="7500C0E8" w14:textId="77777777">
        <w:trPr>
          <w:tblHeader/>
        </w:trPr>
        <w:tc>
          <w:tcPr>
            <w:tcW w:w="1775" w:type="dxa"/>
            <w:tcBorders>
              <w:top w:val="nil"/>
              <w:left w:val="nil"/>
              <w:bottom w:val="nil"/>
              <w:right w:val="nil"/>
            </w:tcBorders>
          </w:tcPr>
          <w:p w14:paraId="1DBFFEBD"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1"/>
                <w:szCs w:val="21"/>
                <w:cs/>
              </w:rPr>
            </w:pPr>
          </w:p>
        </w:tc>
        <w:tc>
          <w:tcPr>
            <w:tcW w:w="1576" w:type="dxa"/>
            <w:gridSpan w:val="3"/>
            <w:tcBorders>
              <w:left w:val="nil"/>
              <w:bottom w:val="nil"/>
            </w:tcBorders>
          </w:tcPr>
          <w:p w14:paraId="699C5247" w14:textId="77777777" w:rsidR="00331993" w:rsidRPr="00C07995" w:rsidRDefault="0033199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cs/>
              </w:rPr>
            </w:pPr>
            <w:r w:rsidRPr="00C07995">
              <w:rPr>
                <w:rFonts w:ascii="Browallia New" w:hAnsi="Browallia New" w:cs="Browallia New"/>
                <w:sz w:val="21"/>
                <w:szCs w:val="21"/>
                <w:cs/>
              </w:rPr>
              <w:t>งบการเงินรวม</w:t>
            </w:r>
          </w:p>
        </w:tc>
        <w:tc>
          <w:tcPr>
            <w:tcW w:w="1715" w:type="dxa"/>
            <w:tcBorders>
              <w:top w:val="nil"/>
              <w:left w:val="nil"/>
              <w:bottom w:val="nil"/>
              <w:right w:val="nil"/>
            </w:tcBorders>
          </w:tcPr>
          <w:p w14:paraId="2D0D61C9"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c>
          <w:tcPr>
            <w:tcW w:w="4714" w:type="dxa"/>
            <w:tcBorders>
              <w:top w:val="nil"/>
              <w:left w:val="nil"/>
              <w:bottom w:val="nil"/>
              <w:right w:val="nil"/>
            </w:tcBorders>
          </w:tcPr>
          <w:p w14:paraId="756D1663"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r>
      <w:tr w:rsidR="00331993" w:rsidRPr="00C07A4B" w14:paraId="4B3A25EE" w14:textId="77777777">
        <w:trPr>
          <w:tblHeader/>
        </w:trPr>
        <w:tc>
          <w:tcPr>
            <w:tcW w:w="1775" w:type="dxa"/>
            <w:tcBorders>
              <w:top w:val="nil"/>
              <w:left w:val="nil"/>
              <w:bottom w:val="nil"/>
              <w:right w:val="nil"/>
            </w:tcBorders>
          </w:tcPr>
          <w:p w14:paraId="38F588AE" w14:textId="77777777" w:rsidR="00331993" w:rsidRPr="00C07995" w:rsidRDefault="00331993">
            <w:pPr>
              <w:spacing w:line="240" w:lineRule="auto"/>
              <w:ind w:left="-108" w:right="-108"/>
              <w:jc w:val="center"/>
              <w:rPr>
                <w:rFonts w:ascii="Browallia New" w:hAnsi="Browallia New" w:cs="Browallia New"/>
                <w:sz w:val="21"/>
                <w:szCs w:val="21"/>
              </w:rPr>
            </w:pPr>
          </w:p>
        </w:tc>
        <w:tc>
          <w:tcPr>
            <w:tcW w:w="786" w:type="dxa"/>
            <w:tcBorders>
              <w:top w:val="nil"/>
              <w:left w:val="nil"/>
              <w:bottom w:val="nil"/>
              <w:right w:val="nil"/>
            </w:tcBorders>
          </w:tcPr>
          <w:p w14:paraId="3E89538D" w14:textId="77777777" w:rsidR="00331993" w:rsidRPr="00C07995" w:rsidRDefault="00331993">
            <w:pPr>
              <w:pBdr>
                <w:bottom w:val="single" w:sz="4" w:space="1" w:color="auto"/>
              </w:pBdr>
              <w:tabs>
                <w:tab w:val="clear" w:pos="680"/>
                <w:tab w:val="left" w:pos="751"/>
              </w:tabs>
              <w:spacing w:line="240" w:lineRule="auto"/>
              <w:jc w:val="center"/>
              <w:rPr>
                <w:rFonts w:ascii="Browallia New" w:hAnsi="Browallia New" w:cs="Browallia New"/>
                <w:sz w:val="21"/>
                <w:szCs w:val="21"/>
              </w:rPr>
            </w:pPr>
            <w:r w:rsidRPr="00C07995">
              <w:rPr>
                <w:rFonts w:ascii="Browallia New" w:hAnsi="Browallia New" w:cs="Browallia New"/>
                <w:sz w:val="21"/>
                <w:szCs w:val="21"/>
              </w:rPr>
              <w:t>2565</w:t>
            </w:r>
          </w:p>
        </w:tc>
        <w:tc>
          <w:tcPr>
            <w:tcW w:w="790" w:type="dxa"/>
            <w:gridSpan w:val="2"/>
            <w:tcBorders>
              <w:top w:val="nil"/>
              <w:left w:val="nil"/>
              <w:bottom w:val="nil"/>
              <w:right w:val="nil"/>
            </w:tcBorders>
          </w:tcPr>
          <w:p w14:paraId="355727FB" w14:textId="77777777" w:rsidR="00331993" w:rsidRPr="00C07995" w:rsidRDefault="00331993">
            <w:pPr>
              <w:pBdr>
                <w:bottom w:val="single" w:sz="4" w:space="1" w:color="auto"/>
              </w:pBdr>
              <w:spacing w:line="240" w:lineRule="auto"/>
              <w:jc w:val="center"/>
              <w:rPr>
                <w:rFonts w:ascii="Browallia New" w:hAnsi="Browallia New" w:cs="Browallia New"/>
                <w:sz w:val="21"/>
                <w:szCs w:val="21"/>
              </w:rPr>
            </w:pPr>
            <w:r w:rsidRPr="00C07995">
              <w:rPr>
                <w:rFonts w:ascii="Browallia New" w:hAnsi="Browallia New" w:cs="Browallia New"/>
                <w:sz w:val="21"/>
                <w:szCs w:val="21"/>
              </w:rPr>
              <w:t>2564</w:t>
            </w:r>
          </w:p>
        </w:tc>
        <w:tc>
          <w:tcPr>
            <w:tcW w:w="1715" w:type="dxa"/>
            <w:tcBorders>
              <w:top w:val="nil"/>
              <w:left w:val="nil"/>
              <w:bottom w:val="nil"/>
              <w:right w:val="nil"/>
            </w:tcBorders>
          </w:tcPr>
          <w:p w14:paraId="6BA5A744" w14:textId="77777777" w:rsidR="00331993" w:rsidRPr="00C07995" w:rsidRDefault="0033199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p>
        </w:tc>
        <w:tc>
          <w:tcPr>
            <w:tcW w:w="4714" w:type="dxa"/>
            <w:tcBorders>
              <w:top w:val="nil"/>
              <w:left w:val="nil"/>
              <w:bottom w:val="nil"/>
              <w:right w:val="nil"/>
            </w:tcBorders>
          </w:tcPr>
          <w:p w14:paraId="4D0EC8CC" w14:textId="77777777" w:rsidR="00331993" w:rsidRPr="00C07995" w:rsidRDefault="0033199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cs/>
              </w:rPr>
            </w:pPr>
            <w:r w:rsidRPr="00C07995">
              <w:rPr>
                <w:rFonts w:ascii="Browallia New" w:hAnsi="Browallia New" w:cs="Browallia New"/>
                <w:sz w:val="21"/>
                <w:szCs w:val="21"/>
                <w:cs/>
              </w:rPr>
              <w:t>การชำระคืนเงินกู้</w:t>
            </w:r>
          </w:p>
        </w:tc>
      </w:tr>
      <w:tr w:rsidR="00331993" w:rsidRPr="00C07A4B" w14:paraId="4A78E36D" w14:textId="77777777">
        <w:tc>
          <w:tcPr>
            <w:tcW w:w="9780" w:type="dxa"/>
            <w:gridSpan w:val="6"/>
            <w:tcBorders>
              <w:top w:val="nil"/>
              <w:left w:val="nil"/>
              <w:bottom w:val="nil"/>
              <w:right w:val="nil"/>
            </w:tcBorders>
            <w:shd w:val="clear" w:color="auto" w:fill="auto"/>
          </w:tcPr>
          <w:p w14:paraId="10CE03EA" w14:textId="77777777" w:rsidR="00331993" w:rsidRPr="00C07995" w:rsidRDefault="00331993">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proofErr w:type="spellStart"/>
            <w:r w:rsidRPr="00C07995">
              <w:rPr>
                <w:rFonts w:ascii="Browallia New" w:hAnsi="Browallia New" w:cs="Browallia New"/>
                <w:sz w:val="21"/>
                <w:szCs w:val="21"/>
                <w:cs/>
              </w:rPr>
              <w:t>ไมด้า</w:t>
            </w:r>
            <w:proofErr w:type="spellEnd"/>
            <w:r w:rsidRPr="00C07995">
              <w:rPr>
                <w:rFonts w:ascii="Browallia New" w:hAnsi="Browallia New" w:cs="Browallia New"/>
                <w:sz w:val="21"/>
                <w:szCs w:val="21"/>
                <w:cs/>
              </w:rPr>
              <w:t xml:space="preserve"> แอสเซ</w:t>
            </w:r>
            <w:proofErr w:type="spellStart"/>
            <w:r w:rsidRPr="00C07995">
              <w:rPr>
                <w:rFonts w:ascii="Browallia New" w:hAnsi="Browallia New" w:cs="Browallia New"/>
                <w:sz w:val="21"/>
                <w:szCs w:val="21"/>
                <w:cs/>
              </w:rPr>
              <w:t>็ท</w:t>
            </w:r>
            <w:proofErr w:type="spellEnd"/>
            <w:r w:rsidRPr="00C07995">
              <w:rPr>
                <w:rFonts w:ascii="Browallia New" w:hAnsi="Browallia New" w:cs="Browallia New"/>
                <w:sz w:val="21"/>
                <w:szCs w:val="21"/>
              </w:rPr>
              <w:t xml:space="preserve"> </w:t>
            </w:r>
            <w:r w:rsidRPr="00C07995">
              <w:rPr>
                <w:rFonts w:ascii="Browallia New" w:hAnsi="Browallia New" w:cs="Browallia New"/>
                <w:sz w:val="21"/>
                <w:szCs w:val="21"/>
                <w:cs/>
              </w:rPr>
              <w:t xml:space="preserve">จำกัด </w:t>
            </w:r>
            <w:r w:rsidRPr="00C07995">
              <w:rPr>
                <w:rFonts w:ascii="Browallia New" w:hAnsi="Browallia New" w:cs="Browallia New"/>
                <w:sz w:val="21"/>
                <w:szCs w:val="21"/>
              </w:rPr>
              <w:t>(</w:t>
            </w:r>
            <w:r w:rsidRPr="00C07995">
              <w:rPr>
                <w:rFonts w:ascii="Browallia New" w:hAnsi="Browallia New" w:cs="Browallia New"/>
                <w:sz w:val="21"/>
                <w:szCs w:val="21"/>
                <w:cs/>
              </w:rPr>
              <w:t>มหาชน</w:t>
            </w:r>
            <w:r w:rsidRPr="00C07995">
              <w:rPr>
                <w:rFonts w:ascii="Browallia New" w:hAnsi="Browallia New" w:cs="Browallia New"/>
                <w:sz w:val="21"/>
                <w:szCs w:val="21"/>
              </w:rPr>
              <w:t>) (</w:t>
            </w:r>
            <w:r w:rsidRPr="00C07995">
              <w:rPr>
                <w:rFonts w:ascii="Browallia New" w:hAnsi="Browallia New" w:cs="Browallia New"/>
                <w:sz w:val="21"/>
                <w:szCs w:val="21"/>
                <w:cs/>
              </w:rPr>
              <w:t>บริษัท</w:t>
            </w:r>
            <w:r w:rsidRPr="00C07995">
              <w:rPr>
                <w:rFonts w:ascii="Browallia New" w:hAnsi="Browallia New" w:cs="Browallia New"/>
                <w:sz w:val="21"/>
                <w:szCs w:val="21"/>
              </w:rPr>
              <w:t>)</w:t>
            </w:r>
          </w:p>
        </w:tc>
      </w:tr>
      <w:tr w:rsidR="00487CE5" w:rsidRPr="00C07A4B" w14:paraId="0D78FB03" w14:textId="77777777">
        <w:tc>
          <w:tcPr>
            <w:tcW w:w="1775" w:type="dxa"/>
            <w:tcBorders>
              <w:top w:val="nil"/>
              <w:left w:val="nil"/>
              <w:bottom w:val="nil"/>
              <w:right w:val="nil"/>
            </w:tcBorders>
            <w:shd w:val="clear" w:color="auto" w:fill="auto"/>
          </w:tcPr>
          <w:p w14:paraId="1AB9A803" w14:textId="77777777" w:rsidR="00487CE5" w:rsidRPr="00C07995" w:rsidRDefault="00487CE5">
            <w:pPr>
              <w:spacing w:line="240" w:lineRule="auto"/>
              <w:ind w:left="184" w:right="-108"/>
              <w:jc w:val="thaiDistribute"/>
              <w:rPr>
                <w:rFonts w:ascii="Browallia New" w:hAnsi="Browallia New" w:cs="Browallia New"/>
                <w:sz w:val="21"/>
                <w:szCs w:val="21"/>
                <w:cs/>
                <w:lang w:val="en-GB"/>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1</w:t>
            </w:r>
          </w:p>
        </w:tc>
        <w:tc>
          <w:tcPr>
            <w:tcW w:w="786" w:type="dxa"/>
            <w:tcBorders>
              <w:top w:val="nil"/>
              <w:left w:val="nil"/>
              <w:bottom w:val="nil"/>
              <w:right w:val="nil"/>
            </w:tcBorders>
            <w:shd w:val="clear" w:color="auto" w:fill="auto"/>
          </w:tcPr>
          <w:p w14:paraId="5F6F45A4" w14:textId="77777777" w:rsidR="00487CE5" w:rsidRPr="00F7146B" w:rsidRDefault="00487CE5">
            <w:pPr>
              <w:tabs>
                <w:tab w:val="decimal" w:pos="528"/>
              </w:tabs>
              <w:spacing w:line="240" w:lineRule="auto"/>
              <w:ind w:hanging="80"/>
              <w:jc w:val="right"/>
              <w:rPr>
                <w:rFonts w:ascii="Browallia New" w:hAnsi="Browallia New" w:cs="Browallia New"/>
                <w:sz w:val="21"/>
                <w:szCs w:val="21"/>
                <w:cs/>
              </w:rPr>
            </w:pPr>
            <w:r w:rsidRPr="00F7146B">
              <w:rPr>
                <w:rFonts w:ascii="Browallia New" w:hAnsi="Browallia New" w:cs="Browallia New"/>
                <w:sz w:val="21"/>
                <w:szCs w:val="21"/>
              </w:rPr>
              <w:t>81.10</w:t>
            </w:r>
          </w:p>
        </w:tc>
        <w:tc>
          <w:tcPr>
            <w:tcW w:w="790" w:type="dxa"/>
            <w:gridSpan w:val="2"/>
            <w:tcBorders>
              <w:top w:val="nil"/>
              <w:left w:val="nil"/>
              <w:bottom w:val="nil"/>
              <w:right w:val="nil"/>
            </w:tcBorders>
            <w:shd w:val="clear" w:color="auto" w:fill="auto"/>
          </w:tcPr>
          <w:p w14:paraId="4ACF9A84" w14:textId="77777777" w:rsidR="00487CE5" w:rsidRPr="00C07995" w:rsidRDefault="00487CE5">
            <w:pPr>
              <w:tabs>
                <w:tab w:val="decimal" w:pos="528"/>
              </w:tabs>
              <w:spacing w:line="240" w:lineRule="auto"/>
              <w:ind w:hanging="80"/>
              <w:jc w:val="right"/>
              <w:rPr>
                <w:rFonts w:ascii="Browallia New" w:hAnsi="Browallia New" w:cs="Browallia New"/>
                <w:sz w:val="21"/>
                <w:szCs w:val="21"/>
              </w:rPr>
            </w:pPr>
            <w:r w:rsidRPr="00C07995">
              <w:rPr>
                <w:rFonts w:ascii="Browallia New" w:hAnsi="Browallia New" w:cs="Browallia New"/>
                <w:sz w:val="21"/>
                <w:szCs w:val="21"/>
              </w:rPr>
              <w:t>81.31</w:t>
            </w:r>
          </w:p>
        </w:tc>
        <w:tc>
          <w:tcPr>
            <w:tcW w:w="1715" w:type="dxa"/>
            <w:tcBorders>
              <w:top w:val="nil"/>
              <w:left w:val="nil"/>
              <w:bottom w:val="nil"/>
              <w:right w:val="nil"/>
            </w:tcBorders>
            <w:shd w:val="clear" w:color="auto" w:fill="auto"/>
          </w:tcPr>
          <w:p w14:paraId="1967900C" w14:textId="77777777" w:rsidR="00487CE5" w:rsidRPr="00C07995" w:rsidRDefault="00487CE5">
            <w:pPr>
              <w:spacing w:line="240" w:lineRule="auto"/>
              <w:ind w:right="-108"/>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tcBorders>
            <w:shd w:val="clear" w:color="auto" w:fill="auto"/>
          </w:tcPr>
          <w:p w14:paraId="11DE1C25" w14:textId="4F6307C2" w:rsidR="00487CE5" w:rsidRPr="00C07A4B" w:rsidRDefault="00487CE5" w:rsidP="004D12C5">
            <w:pPr>
              <w:tabs>
                <w:tab w:val="left" w:pos="1680"/>
              </w:tabs>
              <w:spacing w:line="240" w:lineRule="auto"/>
              <w:ind w:right="-22"/>
              <w:jc w:val="thaiDistribute"/>
            </w:pPr>
            <w:r w:rsidRPr="009A09ED">
              <w:rPr>
                <w:rFonts w:ascii="Browallia New" w:hAnsi="Browallia New" w:cs="Browallia New"/>
                <w:sz w:val="21"/>
                <w:szCs w:val="21"/>
                <w:cs/>
              </w:rPr>
              <w:t>ชำระคืนเฉพาะดอกเบี้ยตามอัตราที่กำหนดไว้ในสัญญาสินเชื่อเดิม เป็นงวดรายเดือนทุกเดือน</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ระยะเวลา </w:t>
            </w:r>
            <w:r w:rsidR="00C16F34" w:rsidRPr="00C16F34">
              <w:rPr>
                <w:rFonts w:ascii="Browallia New" w:hAnsi="Browallia New" w:cs="Browallia New"/>
                <w:sz w:val="21"/>
                <w:szCs w:val="21"/>
              </w:rPr>
              <w:t>6</w:t>
            </w:r>
            <w:r w:rsidRPr="009A09ED">
              <w:rPr>
                <w:rFonts w:ascii="Browallia New" w:hAnsi="Browallia New" w:cs="Browallia New"/>
                <w:sz w:val="21"/>
                <w:szCs w:val="21"/>
                <w:cs/>
              </w:rPr>
              <w:t xml:space="preserve"> เดือน ตั้งแต่เดือนมกราคม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ถึงเดือนมิถุนายน </w:t>
            </w:r>
            <w:r w:rsidR="00C16F34" w:rsidRPr="00C16F34">
              <w:rPr>
                <w:rFonts w:ascii="Browallia New" w:hAnsi="Browallia New" w:cs="Browallia New"/>
                <w:sz w:val="21"/>
                <w:szCs w:val="21"/>
              </w:rPr>
              <w:t>2565</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ตั้งแต่เดือนกรกฎาคม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โดยชำระในวันทำการสุดท้ายของธนาคารของเดือนที่ครบกำหนดในแต่ละงวดนั้น</w:t>
            </w:r>
            <w:r w:rsidR="00B643B0">
              <w:rPr>
                <w:rFonts w:ascii="Browallia New" w:hAnsi="Browallia New" w:cs="Browallia New"/>
                <w:sz w:val="21"/>
                <w:szCs w:val="21"/>
              </w:rPr>
              <w:t xml:space="preserve"> </w:t>
            </w:r>
            <w:r w:rsidR="00B643B0">
              <w:rPr>
                <w:rFonts w:ascii="Browallia New" w:hAnsi="Browallia New" w:cs="Browallia New" w:hint="cs"/>
                <w:sz w:val="21"/>
                <w:szCs w:val="21"/>
                <w:cs/>
              </w:rPr>
              <w:t>ตั้งแต่</w:t>
            </w:r>
            <w:r w:rsidRPr="009A09ED">
              <w:rPr>
                <w:rFonts w:ascii="Browallia New" w:hAnsi="Browallia New" w:cs="Browallia New"/>
                <w:sz w:val="21"/>
                <w:szCs w:val="21"/>
                <w:cs/>
              </w:rPr>
              <w:t xml:space="preserve">กรกฎาคม </w:t>
            </w:r>
            <w:r w:rsidRPr="009A09ED">
              <w:rPr>
                <w:rFonts w:ascii="Browallia New" w:hAnsi="Browallia New" w:cs="Browallia New"/>
                <w:sz w:val="21"/>
                <w:szCs w:val="21"/>
              </w:rPr>
              <w:t>2565</w:t>
            </w:r>
            <w:r w:rsidRPr="009A09ED">
              <w:rPr>
                <w:rFonts w:ascii="Browallia New" w:hAnsi="Browallia New" w:cs="Browallia New"/>
                <w:sz w:val="21"/>
                <w:szCs w:val="21"/>
                <w:cs/>
              </w:rPr>
              <w:t xml:space="preserve"> ถึงมกราคม </w:t>
            </w:r>
            <w:r w:rsidR="00C16F34" w:rsidRPr="00C16F34">
              <w:rPr>
                <w:rFonts w:ascii="Browallia New" w:hAnsi="Browallia New" w:cs="Browallia New"/>
                <w:sz w:val="21"/>
                <w:szCs w:val="21"/>
              </w:rPr>
              <w:t>2573</w:t>
            </w:r>
          </w:p>
          <w:p w14:paraId="10EA7436" w14:textId="77777777" w:rsidR="00487CE5" w:rsidRPr="00C07A4B" w:rsidRDefault="00487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331993" w:rsidRPr="00C07A4B" w14:paraId="590FEB44" w14:textId="77777777">
        <w:tc>
          <w:tcPr>
            <w:tcW w:w="1775" w:type="dxa"/>
            <w:tcBorders>
              <w:top w:val="nil"/>
              <w:left w:val="nil"/>
              <w:bottom w:val="nil"/>
              <w:right w:val="nil"/>
            </w:tcBorders>
            <w:shd w:val="clear" w:color="auto" w:fill="auto"/>
          </w:tcPr>
          <w:p w14:paraId="754248D3" w14:textId="77777777" w:rsidR="00331993" w:rsidRPr="00C07995" w:rsidRDefault="00331993">
            <w:pPr>
              <w:spacing w:line="240" w:lineRule="auto"/>
              <w:ind w:left="184" w:right="-108"/>
              <w:jc w:val="thaiDistribute"/>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2</w:t>
            </w:r>
          </w:p>
        </w:tc>
        <w:tc>
          <w:tcPr>
            <w:tcW w:w="786" w:type="dxa"/>
            <w:tcBorders>
              <w:top w:val="nil"/>
              <w:left w:val="nil"/>
              <w:bottom w:val="nil"/>
              <w:right w:val="nil"/>
            </w:tcBorders>
            <w:shd w:val="clear" w:color="auto" w:fill="auto"/>
          </w:tcPr>
          <w:p w14:paraId="0AF0C356" w14:textId="77777777" w:rsidR="00331993" w:rsidRPr="00F7146B" w:rsidRDefault="00331993">
            <w:pPr>
              <w:tabs>
                <w:tab w:val="decimal" w:pos="528"/>
              </w:tabs>
              <w:spacing w:line="240" w:lineRule="auto"/>
              <w:ind w:hanging="80"/>
              <w:jc w:val="right"/>
              <w:rPr>
                <w:rFonts w:ascii="Browallia New" w:hAnsi="Browallia New" w:cs="Browallia New"/>
                <w:sz w:val="21"/>
                <w:szCs w:val="21"/>
              </w:rPr>
            </w:pPr>
            <w:r w:rsidRPr="00F7146B">
              <w:rPr>
                <w:rFonts w:ascii="Browallia New" w:hAnsi="Browallia New" w:cs="Browallia New"/>
                <w:sz w:val="21"/>
                <w:szCs w:val="21"/>
              </w:rPr>
              <w:t>61.27</w:t>
            </w:r>
          </w:p>
        </w:tc>
        <w:tc>
          <w:tcPr>
            <w:tcW w:w="790" w:type="dxa"/>
            <w:gridSpan w:val="2"/>
            <w:tcBorders>
              <w:top w:val="nil"/>
              <w:left w:val="nil"/>
              <w:bottom w:val="nil"/>
              <w:right w:val="nil"/>
            </w:tcBorders>
            <w:shd w:val="clear" w:color="auto" w:fill="auto"/>
          </w:tcPr>
          <w:p w14:paraId="5182774F" w14:textId="77777777" w:rsidR="00331993" w:rsidRPr="00C07995" w:rsidRDefault="00331993">
            <w:pPr>
              <w:tabs>
                <w:tab w:val="decimal" w:pos="528"/>
              </w:tabs>
              <w:spacing w:line="240" w:lineRule="auto"/>
              <w:jc w:val="right"/>
              <w:rPr>
                <w:rFonts w:ascii="Browallia New" w:hAnsi="Browallia New" w:cs="Browallia New"/>
                <w:sz w:val="21"/>
                <w:szCs w:val="21"/>
              </w:rPr>
            </w:pPr>
            <w:r w:rsidRPr="00C07995">
              <w:rPr>
                <w:rFonts w:ascii="Browallia New" w:hAnsi="Browallia New" w:cs="Browallia New"/>
                <w:sz w:val="21"/>
                <w:szCs w:val="21"/>
              </w:rPr>
              <w:t>61.41</w:t>
            </w:r>
          </w:p>
        </w:tc>
        <w:tc>
          <w:tcPr>
            <w:tcW w:w="1715" w:type="dxa"/>
            <w:tcBorders>
              <w:top w:val="nil"/>
              <w:left w:val="nil"/>
              <w:bottom w:val="nil"/>
              <w:right w:val="nil"/>
            </w:tcBorders>
            <w:shd w:val="clear" w:color="auto" w:fill="auto"/>
          </w:tcPr>
          <w:p w14:paraId="1527ECF7" w14:textId="77777777" w:rsidR="00331993" w:rsidRPr="00C07995" w:rsidRDefault="00331993">
            <w:pPr>
              <w:tabs>
                <w:tab w:val="clear" w:pos="227"/>
              </w:tabs>
              <w:spacing w:line="240" w:lineRule="auto"/>
              <w:ind w:right="-108"/>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08413A27" w14:textId="051576D2" w:rsidR="004D12C5" w:rsidRPr="009A09ED" w:rsidRDefault="00331993" w:rsidP="004D12C5">
            <w:pPr>
              <w:tabs>
                <w:tab w:val="left" w:pos="1680"/>
              </w:tabs>
              <w:spacing w:line="240" w:lineRule="auto"/>
              <w:ind w:right="-22"/>
              <w:jc w:val="thaiDistribute"/>
              <w:rPr>
                <w:rFonts w:ascii="Browallia New" w:hAnsi="Browallia New" w:cs="Browallia New"/>
                <w:sz w:val="21"/>
                <w:szCs w:val="21"/>
              </w:rPr>
            </w:pPr>
            <w:r w:rsidRPr="009A09ED">
              <w:rPr>
                <w:rFonts w:ascii="Browallia New" w:hAnsi="Browallia New" w:cs="Browallia New"/>
                <w:sz w:val="21"/>
                <w:szCs w:val="21"/>
                <w:cs/>
              </w:rPr>
              <w:t>ชำระคืนเฉพาะดอกเบี้ยตามอัตราที่กำหนดไว้ในสัญญาสินเชื่อเดิม เป็นงวดรายเดือนทุกเดือน</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ระยะเวลา </w:t>
            </w:r>
            <w:r w:rsidR="00C16F34" w:rsidRPr="00C16F34">
              <w:rPr>
                <w:rFonts w:ascii="Browallia New" w:hAnsi="Browallia New" w:cs="Browallia New"/>
                <w:sz w:val="21"/>
                <w:szCs w:val="21"/>
              </w:rPr>
              <w:t>6</w:t>
            </w:r>
            <w:r w:rsidRPr="009A09ED">
              <w:rPr>
                <w:rFonts w:ascii="Browallia New" w:hAnsi="Browallia New" w:cs="Browallia New"/>
                <w:sz w:val="21"/>
                <w:szCs w:val="21"/>
                <w:cs/>
              </w:rPr>
              <w:t xml:space="preserve"> เดือน ตั้งแต่เดือนมกราคม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ถึงเดือนมิถุนายน </w:t>
            </w:r>
            <w:r w:rsidR="00C16F34" w:rsidRPr="00C16F34">
              <w:rPr>
                <w:rFonts w:ascii="Browallia New" w:hAnsi="Browallia New" w:cs="Browallia New"/>
                <w:sz w:val="21"/>
                <w:szCs w:val="21"/>
              </w:rPr>
              <w:t>2565</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ตั้งแต่เดือนกรกฎาคม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โดยชำระในวันทำการสุดท้ายของธนาคารของเดือนที่ครบกำหนดในแต่ละงวดนั้น </w:t>
            </w:r>
            <w:r w:rsidR="004D12C5">
              <w:rPr>
                <w:rFonts w:ascii="Browallia New" w:hAnsi="Browallia New" w:cs="Browallia New" w:hint="cs"/>
                <w:sz w:val="21"/>
                <w:szCs w:val="21"/>
                <w:cs/>
              </w:rPr>
              <w:t>ตั้งแต่</w:t>
            </w:r>
            <w:r w:rsidRPr="009A09ED">
              <w:rPr>
                <w:rFonts w:ascii="Browallia New" w:hAnsi="Browallia New" w:cs="Browallia New"/>
                <w:sz w:val="21"/>
                <w:szCs w:val="21"/>
                <w:cs/>
              </w:rPr>
              <w:t xml:space="preserve">กรกฎาคม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ถึง</w:t>
            </w:r>
          </w:p>
          <w:p w14:paraId="056A5E18" w14:textId="5CBA388F" w:rsidR="00331993" w:rsidRDefault="00331993" w:rsidP="004D12C5">
            <w:pPr>
              <w:tabs>
                <w:tab w:val="clear" w:pos="227"/>
                <w:tab w:val="clear" w:pos="454"/>
                <w:tab w:val="clear" w:pos="680"/>
                <w:tab w:val="clear" w:pos="4451"/>
                <w:tab w:val="left" w:pos="325"/>
                <w:tab w:val="left" w:pos="1680"/>
                <w:tab w:val="left" w:pos="3865"/>
              </w:tabs>
              <w:spacing w:line="240" w:lineRule="auto"/>
              <w:ind w:right="28"/>
              <w:jc w:val="thaiDistribute"/>
              <w:rPr>
                <w:rFonts w:ascii="Browallia New" w:hAnsi="Browallia New" w:cs="Browallia New"/>
                <w:sz w:val="21"/>
                <w:szCs w:val="21"/>
              </w:rPr>
            </w:pPr>
            <w:r w:rsidRPr="004D12C5">
              <w:rPr>
                <w:rFonts w:ascii="Browallia New" w:hAnsi="Browallia New" w:cs="Browallia New"/>
                <w:sz w:val="21"/>
                <w:szCs w:val="21"/>
                <w:cs/>
              </w:rPr>
              <w:t xml:space="preserve">เมษายน </w:t>
            </w:r>
            <w:r w:rsidR="00C16F34" w:rsidRPr="00C16F34">
              <w:rPr>
                <w:rFonts w:ascii="Browallia New" w:hAnsi="Browallia New" w:cs="Browallia New"/>
                <w:sz w:val="21"/>
                <w:szCs w:val="21"/>
              </w:rPr>
              <w:t>2575</w:t>
            </w:r>
            <w:r w:rsidRPr="004D12C5">
              <w:rPr>
                <w:rFonts w:ascii="Browallia New" w:hAnsi="Browallia New" w:cs="Browallia New"/>
                <w:sz w:val="21"/>
                <w:szCs w:val="21"/>
                <w:cs/>
              </w:rPr>
              <w:t xml:space="preserve"> </w:t>
            </w:r>
          </w:p>
          <w:p w14:paraId="25556BA9" w14:textId="169FA42F" w:rsidR="004D12C5" w:rsidRPr="00B5619C" w:rsidRDefault="004D12C5" w:rsidP="004D12C5">
            <w:pPr>
              <w:tabs>
                <w:tab w:val="clear" w:pos="227"/>
                <w:tab w:val="clear" w:pos="454"/>
                <w:tab w:val="clear" w:pos="680"/>
                <w:tab w:val="clear" w:pos="4451"/>
                <w:tab w:val="left" w:pos="325"/>
                <w:tab w:val="left" w:pos="1680"/>
                <w:tab w:val="left" w:pos="3865"/>
              </w:tabs>
              <w:spacing w:line="240" w:lineRule="auto"/>
              <w:ind w:right="28"/>
              <w:jc w:val="thaiDistribute"/>
              <w:rPr>
                <w:rFonts w:ascii="Browallia New" w:hAnsi="Browallia New" w:cs="Browallia New"/>
                <w:sz w:val="21"/>
                <w:szCs w:val="21"/>
                <w:highlight w:val="yellow"/>
                <w:cs/>
              </w:rPr>
            </w:pPr>
          </w:p>
        </w:tc>
      </w:tr>
      <w:tr w:rsidR="00331993" w:rsidRPr="00C07A4B" w14:paraId="07D6B626" w14:textId="77777777">
        <w:tc>
          <w:tcPr>
            <w:tcW w:w="1775" w:type="dxa"/>
            <w:tcBorders>
              <w:top w:val="nil"/>
              <w:left w:val="nil"/>
              <w:bottom w:val="nil"/>
              <w:right w:val="nil"/>
            </w:tcBorders>
            <w:shd w:val="clear" w:color="auto" w:fill="auto"/>
          </w:tcPr>
          <w:p w14:paraId="52C1645F" w14:textId="77777777" w:rsidR="00331993" w:rsidRPr="00C07995" w:rsidRDefault="00331993">
            <w:pPr>
              <w:spacing w:line="240" w:lineRule="auto"/>
              <w:ind w:right="-108"/>
              <w:jc w:val="thaiDistribute"/>
              <w:rPr>
                <w:rFonts w:ascii="Browallia New" w:hAnsi="Browallia New" w:cs="Browallia New"/>
                <w:b/>
                <w:bCs/>
                <w:sz w:val="21"/>
                <w:szCs w:val="21"/>
                <w:cs/>
              </w:rPr>
            </w:pPr>
            <w:r w:rsidRPr="00C07995">
              <w:rPr>
                <w:rFonts w:ascii="Browallia New" w:hAnsi="Browallia New" w:cs="Browallia New"/>
                <w:b/>
                <w:bCs/>
                <w:sz w:val="21"/>
                <w:szCs w:val="21"/>
                <w:cs/>
              </w:rPr>
              <w:t>บริษัทย่อย</w:t>
            </w:r>
          </w:p>
        </w:tc>
        <w:tc>
          <w:tcPr>
            <w:tcW w:w="786" w:type="dxa"/>
            <w:tcBorders>
              <w:top w:val="nil"/>
              <w:left w:val="nil"/>
              <w:bottom w:val="nil"/>
              <w:right w:val="nil"/>
            </w:tcBorders>
            <w:shd w:val="clear" w:color="auto" w:fill="auto"/>
          </w:tcPr>
          <w:p w14:paraId="60347417" w14:textId="77777777" w:rsidR="00331993" w:rsidRPr="00C07995" w:rsidRDefault="00331993">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shd w:val="clear" w:color="auto" w:fill="auto"/>
          </w:tcPr>
          <w:p w14:paraId="57567F8E" w14:textId="77777777" w:rsidR="00331993" w:rsidRPr="00C07995" w:rsidRDefault="00331993">
            <w:pPr>
              <w:tabs>
                <w:tab w:val="decimal" w:pos="528"/>
              </w:tabs>
              <w:spacing w:line="240" w:lineRule="auto"/>
              <w:jc w:val="right"/>
              <w:rPr>
                <w:rFonts w:ascii="Browallia New" w:hAnsi="Browallia New" w:cs="Browallia New"/>
                <w:sz w:val="21"/>
                <w:szCs w:val="21"/>
              </w:rPr>
            </w:pPr>
          </w:p>
        </w:tc>
        <w:tc>
          <w:tcPr>
            <w:tcW w:w="1715" w:type="dxa"/>
            <w:tcBorders>
              <w:top w:val="nil"/>
              <w:left w:val="nil"/>
              <w:bottom w:val="nil"/>
              <w:right w:val="nil"/>
            </w:tcBorders>
            <w:shd w:val="clear" w:color="auto" w:fill="auto"/>
          </w:tcPr>
          <w:p w14:paraId="2C684553" w14:textId="77777777" w:rsidR="00331993" w:rsidRPr="00C07995" w:rsidRDefault="00331993">
            <w:pPr>
              <w:spacing w:line="240" w:lineRule="auto"/>
              <w:ind w:left="257" w:right="-108"/>
              <w:rPr>
                <w:rFonts w:ascii="Browallia New" w:hAnsi="Browallia New" w:cs="Browallia New"/>
                <w:sz w:val="21"/>
                <w:szCs w:val="21"/>
              </w:rPr>
            </w:pPr>
          </w:p>
        </w:tc>
        <w:tc>
          <w:tcPr>
            <w:tcW w:w="4714" w:type="dxa"/>
            <w:tcBorders>
              <w:top w:val="nil"/>
              <w:left w:val="nil"/>
              <w:bottom w:val="nil"/>
              <w:right w:val="nil"/>
            </w:tcBorders>
            <w:shd w:val="clear" w:color="auto" w:fill="auto"/>
          </w:tcPr>
          <w:p w14:paraId="373859B8" w14:textId="77777777" w:rsidR="00331993" w:rsidRPr="00B5619C" w:rsidRDefault="00331993">
            <w:pPr>
              <w:spacing w:line="240" w:lineRule="auto"/>
              <w:jc w:val="thaiDistribute"/>
              <w:rPr>
                <w:rFonts w:ascii="Browallia New" w:hAnsi="Browallia New" w:cs="Browallia New"/>
                <w:sz w:val="21"/>
                <w:szCs w:val="21"/>
                <w:highlight w:val="yellow"/>
              </w:rPr>
            </w:pPr>
          </w:p>
        </w:tc>
      </w:tr>
      <w:tr w:rsidR="00331993" w:rsidRPr="00C07A4B" w14:paraId="20047CCB" w14:textId="77777777">
        <w:tc>
          <w:tcPr>
            <w:tcW w:w="5066" w:type="dxa"/>
            <w:gridSpan w:val="5"/>
            <w:tcBorders>
              <w:top w:val="nil"/>
              <w:left w:val="nil"/>
              <w:bottom w:val="nil"/>
              <w:right w:val="nil"/>
            </w:tcBorders>
            <w:shd w:val="clear" w:color="auto" w:fill="auto"/>
          </w:tcPr>
          <w:p w14:paraId="53167C29" w14:textId="77777777" w:rsidR="00331993" w:rsidRPr="00C07995" w:rsidRDefault="00331993">
            <w:pPr>
              <w:spacing w:line="240" w:lineRule="auto"/>
              <w:ind w:right="-108"/>
              <w:rPr>
                <w:rFonts w:ascii="Browallia New" w:hAnsi="Browallia New" w:cs="Browallia New"/>
                <w:sz w:val="21"/>
                <w:szCs w:val="21"/>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proofErr w:type="spellStart"/>
            <w:r w:rsidRPr="00C07995">
              <w:rPr>
                <w:rFonts w:ascii="Browallia New" w:hAnsi="Browallia New" w:cs="Browallia New"/>
                <w:sz w:val="21"/>
                <w:szCs w:val="21"/>
                <w:cs/>
              </w:rPr>
              <w:t>ไมด้า</w:t>
            </w:r>
            <w:proofErr w:type="spellEnd"/>
            <w:r w:rsidRPr="00C07995">
              <w:rPr>
                <w:rFonts w:ascii="Browallia New" w:hAnsi="Browallia New" w:cs="Browallia New"/>
                <w:sz w:val="21"/>
                <w:szCs w:val="21"/>
              </w:rPr>
              <w:t xml:space="preserve"> </w:t>
            </w:r>
            <w:r w:rsidRPr="00C07995">
              <w:rPr>
                <w:rFonts w:ascii="Browallia New" w:hAnsi="Browallia New" w:cs="Browallia New"/>
                <w:sz w:val="21"/>
                <w:szCs w:val="21"/>
                <w:cs/>
              </w:rPr>
              <w:t>ลิสซิ่ง</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r w:rsidRPr="00C07995">
              <w:rPr>
                <w:rFonts w:ascii="Browallia New" w:hAnsi="Browallia New" w:cs="Browallia New"/>
                <w:sz w:val="21"/>
                <w:szCs w:val="21"/>
              </w:rPr>
              <w:t xml:space="preserve"> </w:t>
            </w:r>
            <w:r w:rsidRPr="00C07995">
              <w:rPr>
                <w:rFonts w:ascii="Browallia New" w:hAnsi="Browallia New" w:cs="Browallia New"/>
                <w:sz w:val="21"/>
                <w:szCs w:val="21"/>
                <w:cs/>
              </w:rPr>
              <w:t>(มหาชน)</w:t>
            </w:r>
          </w:p>
        </w:tc>
        <w:tc>
          <w:tcPr>
            <w:tcW w:w="4714" w:type="dxa"/>
            <w:tcBorders>
              <w:top w:val="nil"/>
              <w:left w:val="nil"/>
              <w:bottom w:val="nil"/>
              <w:right w:val="nil"/>
            </w:tcBorders>
            <w:shd w:val="clear" w:color="auto" w:fill="auto"/>
          </w:tcPr>
          <w:p w14:paraId="20A61F1E" w14:textId="77777777" w:rsidR="00331993" w:rsidRPr="00B5619C" w:rsidRDefault="00331993">
            <w:pPr>
              <w:spacing w:line="240" w:lineRule="auto"/>
              <w:jc w:val="thaiDistribute"/>
              <w:rPr>
                <w:rFonts w:ascii="Browallia New" w:hAnsi="Browallia New" w:cs="Browallia New"/>
                <w:sz w:val="21"/>
                <w:szCs w:val="21"/>
                <w:highlight w:val="yellow"/>
              </w:rPr>
            </w:pPr>
          </w:p>
        </w:tc>
      </w:tr>
      <w:tr w:rsidR="00331993" w:rsidRPr="00C07A4B" w14:paraId="4E260165" w14:textId="77777777">
        <w:tc>
          <w:tcPr>
            <w:tcW w:w="1775" w:type="dxa"/>
            <w:tcBorders>
              <w:top w:val="nil"/>
              <w:left w:val="nil"/>
              <w:bottom w:val="nil"/>
              <w:right w:val="nil"/>
            </w:tcBorders>
            <w:shd w:val="clear" w:color="auto" w:fill="auto"/>
          </w:tcPr>
          <w:p w14:paraId="673448BE" w14:textId="77777777" w:rsidR="00331993" w:rsidRPr="00C07995" w:rsidRDefault="00331993">
            <w:pPr>
              <w:spacing w:line="240" w:lineRule="auto"/>
              <w:ind w:left="274" w:right="-108" w:hanging="90"/>
              <w:rPr>
                <w:rFonts w:ascii="Browallia New" w:hAnsi="Browallia New" w:cs="Browallia New"/>
                <w:sz w:val="21"/>
                <w:szCs w:val="21"/>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1</w:t>
            </w:r>
          </w:p>
        </w:tc>
        <w:tc>
          <w:tcPr>
            <w:tcW w:w="786" w:type="dxa"/>
            <w:tcBorders>
              <w:top w:val="nil"/>
              <w:left w:val="nil"/>
              <w:bottom w:val="nil"/>
              <w:right w:val="nil"/>
            </w:tcBorders>
            <w:shd w:val="clear" w:color="auto" w:fill="auto"/>
          </w:tcPr>
          <w:p w14:paraId="5BD7886C" w14:textId="77777777" w:rsidR="00331993" w:rsidRPr="00554E88" w:rsidRDefault="00331993">
            <w:pPr>
              <w:tabs>
                <w:tab w:val="decimal" w:pos="528"/>
              </w:tabs>
              <w:spacing w:line="240" w:lineRule="auto"/>
              <w:ind w:hanging="80"/>
              <w:jc w:val="right"/>
              <w:rPr>
                <w:rFonts w:ascii="Browallia New" w:hAnsi="Browallia New" w:cs="Browallia New"/>
                <w:sz w:val="21"/>
                <w:szCs w:val="21"/>
              </w:rPr>
            </w:pPr>
            <w:r w:rsidRPr="00554E88">
              <w:rPr>
                <w:rFonts w:ascii="Browallia New" w:hAnsi="Browallia New" w:cs="Browallia New"/>
                <w:sz w:val="21"/>
                <w:szCs w:val="21"/>
              </w:rPr>
              <w:t>107.83</w:t>
            </w:r>
          </w:p>
        </w:tc>
        <w:tc>
          <w:tcPr>
            <w:tcW w:w="790" w:type="dxa"/>
            <w:gridSpan w:val="2"/>
            <w:tcBorders>
              <w:top w:val="nil"/>
              <w:left w:val="nil"/>
              <w:bottom w:val="nil"/>
              <w:right w:val="nil"/>
            </w:tcBorders>
            <w:shd w:val="clear" w:color="auto" w:fill="auto"/>
          </w:tcPr>
          <w:p w14:paraId="76998A8C"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sidRPr="00C07995">
              <w:rPr>
                <w:rFonts w:ascii="Browallia New" w:hAnsi="Browallia New" w:cs="Browallia New"/>
                <w:sz w:val="21"/>
                <w:szCs w:val="21"/>
              </w:rPr>
              <w:t>202.49</w:t>
            </w:r>
          </w:p>
        </w:tc>
        <w:tc>
          <w:tcPr>
            <w:tcW w:w="1715" w:type="dxa"/>
            <w:tcBorders>
              <w:top w:val="nil"/>
              <w:left w:val="nil"/>
              <w:bottom w:val="nil"/>
              <w:right w:val="nil"/>
            </w:tcBorders>
            <w:shd w:val="clear" w:color="auto" w:fill="auto"/>
          </w:tcPr>
          <w:p w14:paraId="7B650B9A"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 xml:space="preserve">ร้อยละ </w:t>
            </w:r>
            <w:r w:rsidRPr="00C07995">
              <w:rPr>
                <w:rFonts w:ascii="Browallia New" w:hAnsi="Browallia New" w:cs="Browallia New"/>
                <w:sz w:val="21"/>
                <w:szCs w:val="21"/>
              </w:rPr>
              <w:t xml:space="preserve">0.85 </w:t>
            </w:r>
            <w:r w:rsidRPr="00C07995">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6E7AFEC4" w14:textId="77777777" w:rsidR="00331993" w:rsidRPr="00183ED6" w:rsidRDefault="00331993">
            <w:pPr>
              <w:tabs>
                <w:tab w:val="left" w:pos="1680"/>
              </w:tabs>
              <w:ind w:right="-22"/>
              <w:jc w:val="thaiDistribute"/>
              <w:rPr>
                <w:rFonts w:ascii="Browallia New" w:hAnsi="Browallia New" w:cs="Browallia New"/>
                <w:sz w:val="21"/>
                <w:szCs w:val="21"/>
              </w:rPr>
            </w:pPr>
            <w:r w:rsidRPr="00183ED6">
              <w:rPr>
                <w:rFonts w:ascii="Browallia New" w:hAnsi="Browallia New" w:cs="Browallia New"/>
                <w:sz w:val="21"/>
                <w:szCs w:val="21"/>
                <w:cs/>
              </w:rPr>
              <w:t xml:space="preserve">สัญญาเงินกู้มีเงื่อนไขการเบิกรับเงินเป็นรอบ โดยบริษัทเบิกรับเงินกู้ทั้งหมด </w:t>
            </w:r>
            <w:r w:rsidRPr="00183ED6">
              <w:rPr>
                <w:rFonts w:ascii="Browallia New" w:hAnsi="Browallia New" w:cs="Browallia New"/>
                <w:sz w:val="21"/>
                <w:szCs w:val="21"/>
              </w:rPr>
              <w:t>7</w:t>
            </w:r>
            <w:r w:rsidRPr="00183ED6">
              <w:rPr>
                <w:rFonts w:ascii="Browallia New" w:hAnsi="Browallia New" w:cs="Browallia New"/>
                <w:sz w:val="21"/>
                <w:szCs w:val="21"/>
                <w:cs/>
              </w:rPr>
              <w:t xml:space="preserve"> รอบ รอบละ </w:t>
            </w:r>
            <w:r w:rsidRPr="00183ED6">
              <w:rPr>
                <w:rFonts w:ascii="Browallia New" w:hAnsi="Browallia New" w:cs="Browallia New"/>
                <w:sz w:val="21"/>
                <w:szCs w:val="21"/>
              </w:rPr>
              <w:t>40 - 50</w:t>
            </w:r>
            <w:r w:rsidRPr="00183ED6">
              <w:rPr>
                <w:rFonts w:ascii="Browallia New" w:hAnsi="Browallia New" w:cs="Browallia New"/>
                <w:sz w:val="21"/>
                <w:szCs w:val="21"/>
                <w:cs/>
              </w:rPr>
              <w:t xml:space="preserve"> ล้านบาท โดยชำระเงินต้นของการเบิกแต่ละรอบพร้อมดอกเบี้ย ไม่น้อยกว่าเดือนละ </w:t>
            </w:r>
            <w:r w:rsidRPr="00183ED6">
              <w:rPr>
                <w:rFonts w:ascii="Browallia New" w:hAnsi="Browallia New" w:cs="Browallia New"/>
                <w:sz w:val="21"/>
                <w:szCs w:val="21"/>
              </w:rPr>
              <w:t>0.92</w:t>
            </w:r>
            <w:r w:rsidRPr="00183ED6">
              <w:rPr>
                <w:rFonts w:ascii="Browallia New" w:hAnsi="Browallia New" w:cs="Browallia New"/>
                <w:sz w:val="21"/>
                <w:szCs w:val="21"/>
                <w:cs/>
              </w:rPr>
              <w:t xml:space="preserve"> ล้านบาท ภายในวันที่ </w:t>
            </w:r>
            <w:r w:rsidRPr="00183ED6">
              <w:rPr>
                <w:rFonts w:ascii="Browallia New" w:hAnsi="Browallia New" w:cs="Browallia New"/>
                <w:sz w:val="21"/>
                <w:szCs w:val="21"/>
              </w:rPr>
              <w:t xml:space="preserve">30 </w:t>
            </w:r>
            <w:r w:rsidRPr="00183ED6">
              <w:rPr>
                <w:rFonts w:ascii="Browallia New" w:hAnsi="Browallia New" w:cs="Browallia New"/>
                <w:sz w:val="21"/>
                <w:szCs w:val="21"/>
                <w:cs/>
              </w:rPr>
              <w:t xml:space="preserve">กันยายน </w:t>
            </w:r>
            <w:r w:rsidRPr="00183ED6">
              <w:rPr>
                <w:rFonts w:ascii="Browallia New" w:hAnsi="Browallia New" w:cs="Browallia New"/>
                <w:sz w:val="21"/>
                <w:szCs w:val="21"/>
              </w:rPr>
              <w:t>2567</w:t>
            </w:r>
          </w:p>
          <w:p w14:paraId="7F8C8DB9" w14:textId="77777777" w:rsidR="00331993" w:rsidRPr="00B5619C" w:rsidRDefault="00331993">
            <w:pPr>
              <w:tabs>
                <w:tab w:val="left" w:pos="1680"/>
              </w:tabs>
              <w:spacing w:line="240" w:lineRule="auto"/>
              <w:ind w:right="-22"/>
              <w:jc w:val="thaiDistribute"/>
              <w:rPr>
                <w:rFonts w:ascii="Browallia New" w:hAnsi="Browallia New" w:cs="Browallia New"/>
                <w:sz w:val="21"/>
                <w:szCs w:val="21"/>
                <w:highlight w:val="yellow"/>
                <w:cs/>
              </w:rPr>
            </w:pPr>
          </w:p>
        </w:tc>
      </w:tr>
      <w:tr w:rsidR="00331993" w:rsidRPr="00C07A4B" w14:paraId="1DAF4FCC" w14:textId="77777777">
        <w:tc>
          <w:tcPr>
            <w:tcW w:w="1775" w:type="dxa"/>
            <w:tcBorders>
              <w:top w:val="nil"/>
              <w:left w:val="nil"/>
              <w:bottom w:val="nil"/>
              <w:right w:val="nil"/>
            </w:tcBorders>
            <w:shd w:val="clear" w:color="auto" w:fill="auto"/>
          </w:tcPr>
          <w:p w14:paraId="23105E07" w14:textId="77777777" w:rsidR="00331993" w:rsidRPr="00C07995" w:rsidRDefault="00331993">
            <w:pPr>
              <w:spacing w:line="240" w:lineRule="auto"/>
              <w:ind w:left="274" w:right="-108" w:hanging="90"/>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Pr>
                <w:rFonts w:ascii="Browallia New" w:hAnsi="Browallia New" w:cs="Browallia New"/>
                <w:sz w:val="21"/>
                <w:szCs w:val="21"/>
                <w:lang w:val="en-GB"/>
              </w:rPr>
              <w:t>2</w:t>
            </w:r>
          </w:p>
        </w:tc>
        <w:tc>
          <w:tcPr>
            <w:tcW w:w="786" w:type="dxa"/>
            <w:tcBorders>
              <w:top w:val="nil"/>
              <w:left w:val="nil"/>
              <w:bottom w:val="nil"/>
              <w:right w:val="nil"/>
            </w:tcBorders>
            <w:shd w:val="clear" w:color="auto" w:fill="auto"/>
          </w:tcPr>
          <w:p w14:paraId="45F40052" w14:textId="77777777" w:rsidR="00331993" w:rsidRPr="00554E88" w:rsidRDefault="00331993">
            <w:pPr>
              <w:spacing w:line="240" w:lineRule="auto"/>
              <w:ind w:left="-108" w:right="-22"/>
              <w:jc w:val="right"/>
              <w:rPr>
                <w:rFonts w:ascii="Browallia New" w:hAnsi="Browallia New" w:cs="Browallia New"/>
                <w:sz w:val="21"/>
                <w:szCs w:val="21"/>
              </w:rPr>
            </w:pPr>
            <w:r w:rsidRPr="00554E88">
              <w:rPr>
                <w:rFonts w:ascii="Browallia New" w:hAnsi="Browallia New" w:cs="Browallia New" w:hint="cs"/>
                <w:sz w:val="21"/>
                <w:szCs w:val="21"/>
                <w:cs/>
              </w:rPr>
              <w:t>-</w:t>
            </w:r>
          </w:p>
        </w:tc>
        <w:tc>
          <w:tcPr>
            <w:tcW w:w="790" w:type="dxa"/>
            <w:gridSpan w:val="2"/>
            <w:tcBorders>
              <w:top w:val="nil"/>
              <w:left w:val="nil"/>
              <w:bottom w:val="nil"/>
              <w:right w:val="nil"/>
            </w:tcBorders>
            <w:shd w:val="clear" w:color="auto" w:fill="auto"/>
          </w:tcPr>
          <w:p w14:paraId="3CBD1218"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sidRPr="00C07995">
              <w:rPr>
                <w:rFonts w:ascii="Browallia New" w:hAnsi="Browallia New" w:cs="Browallia New"/>
                <w:sz w:val="21"/>
                <w:szCs w:val="21"/>
              </w:rPr>
              <w:t>234.41</w:t>
            </w:r>
          </w:p>
        </w:tc>
        <w:tc>
          <w:tcPr>
            <w:tcW w:w="1715" w:type="dxa"/>
            <w:tcBorders>
              <w:top w:val="nil"/>
              <w:left w:val="nil"/>
              <w:bottom w:val="nil"/>
              <w:right w:val="nil"/>
            </w:tcBorders>
            <w:shd w:val="clear" w:color="auto" w:fill="auto"/>
          </w:tcPr>
          <w:p w14:paraId="3C6C076C"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 xml:space="preserve">อัตราดอกเบี้ย ร้อยละ </w:t>
            </w:r>
            <w:r w:rsidRPr="00C07995">
              <w:rPr>
                <w:rFonts w:ascii="Browallia New" w:hAnsi="Browallia New" w:cs="Browallia New"/>
                <w:sz w:val="21"/>
                <w:szCs w:val="21"/>
              </w:rPr>
              <w:t xml:space="preserve">2.00 </w:t>
            </w:r>
            <w:r w:rsidRPr="00C07995">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176598DF" w14:textId="77777777" w:rsidR="00331993" w:rsidRDefault="00331993">
            <w:pPr>
              <w:tabs>
                <w:tab w:val="left" w:pos="1680"/>
              </w:tabs>
              <w:spacing w:line="240" w:lineRule="auto"/>
              <w:ind w:right="-22"/>
              <w:jc w:val="thaiDistribute"/>
              <w:rPr>
                <w:rFonts w:ascii="Browallia New" w:hAnsi="Browallia New" w:cs="Browallia New"/>
                <w:sz w:val="21"/>
                <w:szCs w:val="21"/>
              </w:rPr>
            </w:pPr>
            <w:r w:rsidRPr="00183ED6">
              <w:rPr>
                <w:rFonts w:ascii="Browallia New" w:hAnsi="Browallia New" w:cs="Browallia New"/>
                <w:sz w:val="21"/>
                <w:szCs w:val="21"/>
                <w:cs/>
              </w:rPr>
              <w:t xml:space="preserve">ชำระคืนงวดที่ </w:t>
            </w:r>
            <w:r>
              <w:rPr>
                <w:rFonts w:ascii="Browallia New" w:hAnsi="Browallia New" w:cs="Browallia New"/>
                <w:sz w:val="21"/>
                <w:szCs w:val="21"/>
              </w:rPr>
              <w:t>1 - 12</w:t>
            </w:r>
            <w:r w:rsidRPr="00183ED6">
              <w:rPr>
                <w:rFonts w:ascii="Browallia New" w:hAnsi="Browallia New" w:cs="Browallia New"/>
                <w:sz w:val="21"/>
                <w:szCs w:val="21"/>
                <w:cs/>
              </w:rPr>
              <w:t xml:space="preserve"> เฉพาะดอกเบี้ยทุกสิ้นเดือน งวดที่ </w:t>
            </w:r>
            <w:r>
              <w:rPr>
                <w:rFonts w:ascii="Browallia New" w:hAnsi="Browallia New" w:cs="Browallia New"/>
                <w:sz w:val="21"/>
                <w:szCs w:val="21"/>
              </w:rPr>
              <w:t>13</w:t>
            </w:r>
            <w:r w:rsidRPr="00183ED6">
              <w:rPr>
                <w:rFonts w:ascii="Browallia New" w:hAnsi="Browallia New" w:cs="Browallia New"/>
                <w:sz w:val="21"/>
                <w:szCs w:val="21"/>
                <w:cs/>
              </w:rPr>
              <w:t xml:space="preserve"> - </w:t>
            </w:r>
            <w:r>
              <w:rPr>
                <w:rFonts w:ascii="Browallia New" w:hAnsi="Browallia New" w:cs="Browallia New"/>
                <w:sz w:val="21"/>
                <w:szCs w:val="21"/>
              </w:rPr>
              <w:t>23</w:t>
            </w:r>
            <w:r w:rsidRPr="00183ED6">
              <w:rPr>
                <w:rFonts w:ascii="Browallia New" w:hAnsi="Browallia New" w:cs="Browallia New"/>
                <w:sz w:val="21"/>
                <w:szCs w:val="21"/>
                <w:cs/>
              </w:rPr>
              <w:t xml:space="preserve"> ชำระเงินต้นพร้อมดอกเบี้ยไม่น้อยกว่าเดือนละ </w:t>
            </w:r>
            <w:r>
              <w:rPr>
                <w:rFonts w:ascii="Browallia New" w:hAnsi="Browallia New" w:cs="Browallia New"/>
                <w:sz w:val="21"/>
                <w:szCs w:val="21"/>
              </w:rPr>
              <w:t>22</w:t>
            </w:r>
            <w:r w:rsidRPr="00183ED6">
              <w:rPr>
                <w:rFonts w:ascii="Browallia New" w:hAnsi="Browallia New" w:cs="Browallia New"/>
                <w:sz w:val="21"/>
                <w:szCs w:val="21"/>
                <w:cs/>
              </w:rPr>
              <w:t xml:space="preserve"> ล้านบาทต่อเดือน และชำระเงินต้นพร้อมดอกเบี้ยที่เหลือทั้งจำนวนงวดที่ </w:t>
            </w:r>
            <w:r>
              <w:rPr>
                <w:rFonts w:ascii="Browallia New" w:hAnsi="Browallia New" w:cs="Browallia New"/>
                <w:sz w:val="21"/>
                <w:szCs w:val="21"/>
              </w:rPr>
              <w:t>24</w:t>
            </w:r>
            <w:r w:rsidRPr="00183ED6">
              <w:rPr>
                <w:rFonts w:ascii="Browallia New" w:hAnsi="Browallia New" w:cs="Browallia New"/>
                <w:sz w:val="21"/>
                <w:szCs w:val="21"/>
                <w:cs/>
              </w:rPr>
              <w:t xml:space="preserve"> (สุดท้าย)</w:t>
            </w:r>
          </w:p>
          <w:p w14:paraId="2FA6664C" w14:textId="77777777" w:rsidR="00331993" w:rsidRPr="00B5619C" w:rsidRDefault="00331993">
            <w:pPr>
              <w:tabs>
                <w:tab w:val="left" w:pos="1680"/>
              </w:tabs>
              <w:spacing w:line="240" w:lineRule="auto"/>
              <w:ind w:right="-22"/>
              <w:jc w:val="thaiDistribute"/>
              <w:rPr>
                <w:rFonts w:ascii="Browallia New" w:hAnsi="Browallia New" w:cs="Browallia New"/>
                <w:sz w:val="21"/>
                <w:szCs w:val="21"/>
                <w:highlight w:val="yellow"/>
                <w:cs/>
              </w:rPr>
            </w:pPr>
          </w:p>
        </w:tc>
      </w:tr>
      <w:tr w:rsidR="00331993" w:rsidRPr="00C07A4B" w14:paraId="2DFC2FE5" w14:textId="77777777">
        <w:tc>
          <w:tcPr>
            <w:tcW w:w="1775" w:type="dxa"/>
            <w:tcBorders>
              <w:top w:val="nil"/>
              <w:left w:val="nil"/>
              <w:bottom w:val="nil"/>
              <w:right w:val="nil"/>
            </w:tcBorders>
            <w:shd w:val="clear" w:color="auto" w:fill="auto"/>
          </w:tcPr>
          <w:p w14:paraId="699504F2" w14:textId="77777777" w:rsidR="00331993" w:rsidRPr="00C07995" w:rsidRDefault="00331993">
            <w:pPr>
              <w:spacing w:line="240" w:lineRule="auto"/>
              <w:ind w:left="274" w:right="-108" w:hanging="90"/>
              <w:rPr>
                <w:rFonts w:ascii="Browallia New" w:hAnsi="Browallia New" w:cs="Browallia New"/>
                <w:sz w:val="21"/>
                <w:szCs w:val="21"/>
                <w:cs/>
              </w:rPr>
            </w:pPr>
            <w:r>
              <w:rPr>
                <w:rFonts w:ascii="Browallia New" w:hAnsi="Browallia New" w:cs="Browallia New" w:hint="cs"/>
                <w:sz w:val="21"/>
                <w:szCs w:val="21"/>
                <w:cs/>
              </w:rPr>
              <w:t xml:space="preserve">วงเงินที่ </w:t>
            </w:r>
            <w:r>
              <w:rPr>
                <w:rFonts w:ascii="Browallia New" w:hAnsi="Browallia New" w:cs="Browallia New"/>
                <w:sz w:val="21"/>
                <w:szCs w:val="21"/>
              </w:rPr>
              <w:t>3</w:t>
            </w:r>
          </w:p>
        </w:tc>
        <w:tc>
          <w:tcPr>
            <w:tcW w:w="786" w:type="dxa"/>
            <w:tcBorders>
              <w:top w:val="nil"/>
              <w:left w:val="nil"/>
              <w:bottom w:val="nil"/>
              <w:right w:val="nil"/>
            </w:tcBorders>
            <w:shd w:val="clear" w:color="auto" w:fill="auto"/>
          </w:tcPr>
          <w:p w14:paraId="14EBAED4" w14:textId="07952256" w:rsidR="00331993" w:rsidRPr="00554E88" w:rsidRDefault="00C16F34">
            <w:pPr>
              <w:spacing w:line="240" w:lineRule="auto"/>
              <w:ind w:left="-108" w:right="-22"/>
              <w:jc w:val="right"/>
              <w:rPr>
                <w:rFonts w:ascii="Browallia New" w:hAnsi="Browallia New" w:cs="Browallia New"/>
                <w:sz w:val="21"/>
                <w:szCs w:val="21"/>
              </w:rPr>
            </w:pPr>
            <w:r w:rsidRPr="00C16F34">
              <w:rPr>
                <w:rFonts w:ascii="Browallia New" w:hAnsi="Browallia New" w:cs="Browallia New" w:hint="cs"/>
                <w:sz w:val="21"/>
                <w:szCs w:val="21"/>
              </w:rPr>
              <w:t>145</w:t>
            </w:r>
            <w:r w:rsidR="00331993" w:rsidRPr="00554E88">
              <w:rPr>
                <w:rFonts w:ascii="Browallia New" w:hAnsi="Browallia New" w:cs="Browallia New" w:hint="cs"/>
                <w:sz w:val="21"/>
                <w:szCs w:val="21"/>
                <w:cs/>
              </w:rPr>
              <w:t>.</w:t>
            </w:r>
            <w:r w:rsidRPr="00C16F34">
              <w:rPr>
                <w:rFonts w:ascii="Browallia New" w:hAnsi="Browallia New" w:cs="Browallia New" w:hint="cs"/>
                <w:sz w:val="21"/>
                <w:szCs w:val="21"/>
              </w:rPr>
              <w:t>10</w:t>
            </w:r>
          </w:p>
        </w:tc>
        <w:tc>
          <w:tcPr>
            <w:tcW w:w="790" w:type="dxa"/>
            <w:gridSpan w:val="2"/>
            <w:tcBorders>
              <w:top w:val="nil"/>
              <w:left w:val="nil"/>
              <w:bottom w:val="nil"/>
              <w:right w:val="nil"/>
            </w:tcBorders>
            <w:shd w:val="clear" w:color="auto" w:fill="auto"/>
          </w:tcPr>
          <w:p w14:paraId="309EB89C"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Pr>
                <w:rFonts w:ascii="Browallia New" w:hAnsi="Browallia New" w:cs="Browallia New" w:hint="cs"/>
                <w:sz w:val="21"/>
                <w:szCs w:val="21"/>
                <w:cs/>
              </w:rPr>
              <w:t>-</w:t>
            </w:r>
          </w:p>
        </w:tc>
        <w:tc>
          <w:tcPr>
            <w:tcW w:w="1715" w:type="dxa"/>
            <w:tcBorders>
              <w:top w:val="nil"/>
              <w:left w:val="nil"/>
              <w:bottom w:val="nil"/>
              <w:right w:val="nil"/>
            </w:tcBorders>
            <w:shd w:val="clear" w:color="auto" w:fill="auto"/>
          </w:tcPr>
          <w:p w14:paraId="541CF7FC" w14:textId="77777777" w:rsidR="00331993" w:rsidRPr="00C07995" w:rsidRDefault="00331993">
            <w:pPr>
              <w:spacing w:line="240" w:lineRule="auto"/>
              <w:jc w:val="thaiDistribute"/>
              <w:rPr>
                <w:rFonts w:ascii="Browallia New" w:hAnsi="Browallia New" w:cs="Browallia New"/>
                <w:sz w:val="21"/>
                <w:szCs w:val="21"/>
              </w:rPr>
            </w:pPr>
            <w:r w:rsidRPr="007321A3">
              <w:rPr>
                <w:rFonts w:ascii="Browallia New" w:hAnsi="Browallia New" w:cs="Browallia New"/>
                <w:sz w:val="21"/>
                <w:szCs w:val="21"/>
                <w:cs/>
              </w:rPr>
              <w:t xml:space="preserve">อัตราดอกเบี้ย </w:t>
            </w:r>
            <w:r w:rsidRPr="007321A3">
              <w:rPr>
                <w:rFonts w:ascii="Browallia New" w:hAnsi="Browallia New" w:cs="Browallia New"/>
                <w:sz w:val="21"/>
                <w:szCs w:val="21"/>
              </w:rPr>
              <w:t xml:space="preserve">MLR </w:t>
            </w:r>
            <w:r w:rsidRPr="007321A3">
              <w:rPr>
                <w:rFonts w:ascii="Browallia New" w:hAnsi="Browallia New" w:cs="Browallia New" w:hint="cs"/>
                <w:sz w:val="21"/>
                <w:szCs w:val="21"/>
                <w:cs/>
              </w:rPr>
              <w:t>ต่อปี</w:t>
            </w:r>
          </w:p>
        </w:tc>
        <w:tc>
          <w:tcPr>
            <w:tcW w:w="4714" w:type="dxa"/>
            <w:tcBorders>
              <w:top w:val="nil"/>
              <w:left w:val="nil"/>
              <w:bottom w:val="nil"/>
              <w:right w:val="nil"/>
            </w:tcBorders>
            <w:shd w:val="clear" w:color="auto" w:fill="auto"/>
          </w:tcPr>
          <w:p w14:paraId="76626B0A" w14:textId="77777777" w:rsidR="00331993" w:rsidRDefault="00331993">
            <w:pPr>
              <w:tabs>
                <w:tab w:val="left" w:pos="1680"/>
              </w:tabs>
              <w:spacing w:line="240" w:lineRule="auto"/>
              <w:ind w:right="-22"/>
              <w:jc w:val="thaiDistribute"/>
              <w:rPr>
                <w:rFonts w:ascii="Browallia New" w:hAnsi="Browallia New" w:cs="Browallia New"/>
                <w:sz w:val="21"/>
                <w:szCs w:val="21"/>
              </w:rPr>
            </w:pPr>
            <w:r w:rsidRPr="00913907">
              <w:rPr>
                <w:rFonts w:ascii="Browallia New" w:hAnsi="Browallia New" w:cs="Browallia New"/>
                <w:sz w:val="21"/>
                <w:szCs w:val="21"/>
                <w:cs/>
              </w:rPr>
              <w:t>ชำระคืนเงินต้น</w:t>
            </w:r>
            <w:r w:rsidRPr="00913907">
              <w:rPr>
                <w:rFonts w:ascii="Browallia New" w:hAnsi="Browallia New" w:cs="Browallia New" w:hint="cs"/>
                <w:sz w:val="21"/>
                <w:szCs w:val="21"/>
                <w:cs/>
              </w:rPr>
              <w:t xml:space="preserve">จำนวน </w:t>
            </w:r>
            <w:r w:rsidRPr="00913907">
              <w:rPr>
                <w:rFonts w:ascii="Browallia New" w:hAnsi="Browallia New" w:cs="Browallia New"/>
                <w:sz w:val="21"/>
                <w:szCs w:val="21"/>
              </w:rPr>
              <w:t>33</w:t>
            </w:r>
            <w:r w:rsidRPr="00913907">
              <w:rPr>
                <w:rFonts w:ascii="Browallia New" w:hAnsi="Browallia New" w:cs="Browallia New" w:hint="cs"/>
                <w:sz w:val="21"/>
                <w:szCs w:val="21"/>
                <w:cs/>
              </w:rPr>
              <w:t xml:space="preserve"> งวด </w:t>
            </w:r>
            <w:r w:rsidRPr="00913907">
              <w:rPr>
                <w:rFonts w:ascii="Browallia New" w:hAnsi="Browallia New" w:cs="Browallia New"/>
                <w:sz w:val="21"/>
                <w:szCs w:val="21"/>
                <w:cs/>
              </w:rPr>
              <w:t>ไม่น้อยกว่าเดือนละ</w:t>
            </w:r>
            <w:r w:rsidRPr="00913907">
              <w:rPr>
                <w:rFonts w:ascii="Browallia New" w:hAnsi="Browallia New" w:cs="Browallia New" w:hint="cs"/>
                <w:sz w:val="21"/>
                <w:szCs w:val="21"/>
                <w:cs/>
              </w:rPr>
              <w:t xml:space="preserve"> </w:t>
            </w:r>
            <w:r w:rsidRPr="00913907">
              <w:rPr>
                <w:rFonts w:ascii="Browallia New" w:hAnsi="Browallia New" w:cs="Browallia New"/>
                <w:sz w:val="21"/>
                <w:szCs w:val="21"/>
              </w:rPr>
              <w:t>6.10</w:t>
            </w:r>
            <w:r w:rsidRPr="00913907">
              <w:rPr>
                <w:rFonts w:ascii="Browallia New" w:hAnsi="Browallia New" w:cs="Browallia New" w:hint="cs"/>
                <w:sz w:val="21"/>
                <w:szCs w:val="21"/>
                <w:cs/>
              </w:rPr>
              <w:t xml:space="preserve"> ล้านบาท</w:t>
            </w:r>
            <w:r w:rsidRPr="00913907">
              <w:rPr>
                <w:rFonts w:ascii="Browallia New" w:hAnsi="Browallia New" w:cs="Browallia New"/>
                <w:sz w:val="21"/>
                <w:szCs w:val="21"/>
                <w:cs/>
              </w:rPr>
              <w:t>พร้อมดอกเบี้ย</w:t>
            </w:r>
            <w:r w:rsidRPr="00913907">
              <w:rPr>
                <w:rFonts w:ascii="Browallia New" w:hAnsi="Browallia New" w:cs="Browallia New" w:hint="cs"/>
                <w:sz w:val="21"/>
                <w:szCs w:val="21"/>
                <w:cs/>
              </w:rPr>
              <w:t>ทุกเดือน</w:t>
            </w:r>
            <w:r w:rsidRPr="00913907">
              <w:rPr>
                <w:rFonts w:ascii="Browallia New" w:hAnsi="Browallia New" w:cs="Browallia New"/>
                <w:sz w:val="21"/>
                <w:szCs w:val="21"/>
                <w:cs/>
              </w:rPr>
              <w:t xml:space="preserve"> </w:t>
            </w:r>
            <w:r w:rsidRPr="00913907">
              <w:rPr>
                <w:rFonts w:ascii="Browallia New" w:hAnsi="Browallia New" w:cs="Browallia New" w:hint="cs"/>
                <w:sz w:val="21"/>
                <w:szCs w:val="21"/>
                <w:cs/>
              </w:rPr>
              <w:t>และ</w:t>
            </w:r>
            <w:r w:rsidRPr="00913907">
              <w:rPr>
                <w:rFonts w:ascii="Browallia New" w:hAnsi="Browallia New" w:cs="Browallia New"/>
                <w:sz w:val="21"/>
                <w:szCs w:val="21"/>
                <w:cs/>
              </w:rPr>
              <w:t>ชำระเงินต้นพร้อมดอกเบี้ยที่เหลือทั้งจำนวน</w:t>
            </w:r>
            <w:r w:rsidRPr="00913907">
              <w:rPr>
                <w:rFonts w:ascii="Browallia New" w:hAnsi="Browallia New" w:cs="Browallia New" w:hint="cs"/>
                <w:sz w:val="21"/>
                <w:szCs w:val="21"/>
                <w:cs/>
              </w:rPr>
              <w:t>ใน</w:t>
            </w:r>
            <w:r w:rsidRPr="00913907">
              <w:rPr>
                <w:rFonts w:ascii="Browallia New" w:hAnsi="Browallia New" w:cs="Browallia New"/>
                <w:sz w:val="21"/>
                <w:szCs w:val="21"/>
                <w:cs/>
              </w:rPr>
              <w:t xml:space="preserve">งวดที่ </w:t>
            </w:r>
            <w:r w:rsidRPr="00913907">
              <w:rPr>
                <w:rFonts w:ascii="Browallia New" w:hAnsi="Browallia New" w:cs="Browallia New"/>
                <w:sz w:val="21"/>
                <w:szCs w:val="21"/>
              </w:rPr>
              <w:t>33</w:t>
            </w:r>
            <w:r w:rsidRPr="00913907">
              <w:rPr>
                <w:rFonts w:ascii="Browallia New" w:hAnsi="Browallia New" w:cs="Browallia New"/>
                <w:sz w:val="21"/>
                <w:szCs w:val="21"/>
                <w:cs/>
              </w:rPr>
              <w:t xml:space="preserve"> (สุดท้าย)</w:t>
            </w:r>
          </w:p>
          <w:p w14:paraId="38B15F6F" w14:textId="77777777" w:rsidR="00331993" w:rsidRDefault="00331993">
            <w:pPr>
              <w:tabs>
                <w:tab w:val="left" w:pos="1680"/>
              </w:tabs>
              <w:spacing w:line="240" w:lineRule="auto"/>
              <w:ind w:right="-22"/>
              <w:jc w:val="thaiDistribute"/>
              <w:rPr>
                <w:rFonts w:ascii="Browallia New" w:hAnsi="Browallia New" w:cs="Browallia New"/>
                <w:sz w:val="21"/>
                <w:szCs w:val="21"/>
                <w:highlight w:val="yellow"/>
              </w:rPr>
            </w:pPr>
          </w:p>
          <w:p w14:paraId="7CEB2563" w14:textId="77777777" w:rsidR="00331993" w:rsidRDefault="00331993">
            <w:pPr>
              <w:tabs>
                <w:tab w:val="left" w:pos="1680"/>
              </w:tabs>
              <w:spacing w:line="240" w:lineRule="auto"/>
              <w:ind w:right="-22"/>
              <w:jc w:val="thaiDistribute"/>
              <w:rPr>
                <w:rFonts w:ascii="Browallia New" w:hAnsi="Browallia New" w:cs="Browallia New"/>
                <w:sz w:val="21"/>
                <w:szCs w:val="21"/>
              </w:rPr>
            </w:pPr>
          </w:p>
          <w:p w14:paraId="5FC84FA9"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2BA27F4E"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104BA61F"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036247DC"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735085B6"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2BAD2959"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0B6D7EA6"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5D9E13F2"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2B86E55B"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7D45EF5C"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3914DA46"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2595548D" w14:textId="77777777" w:rsidR="00500271" w:rsidRDefault="00500271">
            <w:pPr>
              <w:tabs>
                <w:tab w:val="left" w:pos="1680"/>
              </w:tabs>
              <w:spacing w:line="240" w:lineRule="auto"/>
              <w:ind w:right="-22"/>
              <w:jc w:val="thaiDistribute"/>
              <w:rPr>
                <w:rFonts w:ascii="Browallia New" w:hAnsi="Browallia New" w:cs="Browallia New"/>
                <w:sz w:val="21"/>
                <w:szCs w:val="21"/>
              </w:rPr>
            </w:pPr>
          </w:p>
          <w:p w14:paraId="6D0C5014" w14:textId="77777777" w:rsidR="00B10819" w:rsidRDefault="00B10819">
            <w:pPr>
              <w:tabs>
                <w:tab w:val="left" w:pos="1680"/>
              </w:tabs>
              <w:spacing w:line="240" w:lineRule="auto"/>
              <w:ind w:right="-22"/>
              <w:jc w:val="thaiDistribute"/>
              <w:rPr>
                <w:rFonts w:ascii="Browallia New" w:hAnsi="Browallia New" w:cs="Browallia New"/>
                <w:sz w:val="21"/>
                <w:szCs w:val="21"/>
              </w:rPr>
            </w:pPr>
          </w:p>
          <w:p w14:paraId="351BC4FF" w14:textId="77777777" w:rsidR="00B10819" w:rsidRDefault="00B10819">
            <w:pPr>
              <w:tabs>
                <w:tab w:val="left" w:pos="1680"/>
              </w:tabs>
              <w:spacing w:line="240" w:lineRule="auto"/>
              <w:ind w:right="-22"/>
              <w:jc w:val="thaiDistribute"/>
              <w:rPr>
                <w:rFonts w:ascii="Browallia New" w:hAnsi="Browallia New" w:cs="Browallia New"/>
                <w:sz w:val="21"/>
                <w:szCs w:val="21"/>
              </w:rPr>
            </w:pPr>
          </w:p>
          <w:p w14:paraId="7FC36B88" w14:textId="77777777" w:rsidR="00B10819" w:rsidRDefault="00B10819">
            <w:pPr>
              <w:tabs>
                <w:tab w:val="left" w:pos="1680"/>
              </w:tabs>
              <w:spacing w:line="240" w:lineRule="auto"/>
              <w:ind w:right="-22"/>
              <w:jc w:val="thaiDistribute"/>
              <w:rPr>
                <w:rFonts w:ascii="Browallia New" w:hAnsi="Browallia New" w:cs="Browallia New"/>
                <w:sz w:val="21"/>
                <w:szCs w:val="21"/>
              </w:rPr>
            </w:pPr>
          </w:p>
          <w:p w14:paraId="55CAD5D6" w14:textId="77777777" w:rsidR="00B10819" w:rsidRDefault="00B10819">
            <w:pPr>
              <w:tabs>
                <w:tab w:val="left" w:pos="1680"/>
              </w:tabs>
              <w:spacing w:line="240" w:lineRule="auto"/>
              <w:ind w:right="-22"/>
              <w:jc w:val="thaiDistribute"/>
              <w:rPr>
                <w:rFonts w:ascii="Browallia New" w:hAnsi="Browallia New" w:cs="Browallia New"/>
                <w:sz w:val="21"/>
                <w:szCs w:val="21"/>
              </w:rPr>
            </w:pPr>
          </w:p>
          <w:p w14:paraId="2B34E92D" w14:textId="77777777" w:rsidR="00B10819" w:rsidRDefault="00B10819">
            <w:pPr>
              <w:tabs>
                <w:tab w:val="left" w:pos="1680"/>
              </w:tabs>
              <w:spacing w:line="240" w:lineRule="auto"/>
              <w:ind w:right="-22"/>
              <w:jc w:val="thaiDistribute"/>
              <w:rPr>
                <w:rFonts w:ascii="Browallia New" w:hAnsi="Browallia New" w:cs="Browallia New"/>
                <w:sz w:val="21"/>
                <w:szCs w:val="21"/>
              </w:rPr>
            </w:pPr>
          </w:p>
          <w:p w14:paraId="283646F4" w14:textId="77777777" w:rsidR="00B10819" w:rsidRDefault="00B10819">
            <w:pPr>
              <w:tabs>
                <w:tab w:val="left" w:pos="1680"/>
              </w:tabs>
              <w:spacing w:line="240" w:lineRule="auto"/>
              <w:ind w:right="-22"/>
              <w:jc w:val="thaiDistribute"/>
              <w:rPr>
                <w:rFonts w:ascii="Browallia New" w:hAnsi="Browallia New" w:cs="Browallia New"/>
                <w:sz w:val="21"/>
                <w:szCs w:val="21"/>
              </w:rPr>
            </w:pPr>
          </w:p>
          <w:p w14:paraId="07A70875" w14:textId="27E21B19" w:rsidR="00B10819" w:rsidRPr="00913907" w:rsidRDefault="00B10819">
            <w:pPr>
              <w:tabs>
                <w:tab w:val="left" w:pos="1680"/>
              </w:tabs>
              <w:spacing w:line="240" w:lineRule="auto"/>
              <w:ind w:right="-22"/>
              <w:jc w:val="thaiDistribute"/>
              <w:rPr>
                <w:rFonts w:ascii="Browallia New" w:hAnsi="Browallia New" w:cs="Browallia New"/>
                <w:sz w:val="21"/>
                <w:szCs w:val="21"/>
                <w:cs/>
              </w:rPr>
            </w:pPr>
          </w:p>
        </w:tc>
      </w:tr>
      <w:tr w:rsidR="00331993" w:rsidRPr="00C07A4B" w14:paraId="307CD7BE" w14:textId="77777777">
        <w:tc>
          <w:tcPr>
            <w:tcW w:w="5066" w:type="dxa"/>
            <w:gridSpan w:val="5"/>
            <w:tcBorders>
              <w:top w:val="nil"/>
              <w:left w:val="nil"/>
              <w:bottom w:val="nil"/>
              <w:right w:val="nil"/>
            </w:tcBorders>
          </w:tcPr>
          <w:p w14:paraId="3EC6314B"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proofErr w:type="spellStart"/>
            <w:r w:rsidRPr="00C07995">
              <w:rPr>
                <w:rFonts w:ascii="Browallia New" w:hAnsi="Browallia New" w:cs="Browallia New"/>
                <w:sz w:val="21"/>
                <w:szCs w:val="21"/>
                <w:cs/>
              </w:rPr>
              <w:t>ไมด้า</w:t>
            </w:r>
            <w:proofErr w:type="spellEnd"/>
            <w:r w:rsidRPr="00C07995">
              <w:rPr>
                <w:rFonts w:ascii="Browallia New" w:hAnsi="Browallia New" w:cs="Browallia New"/>
                <w:sz w:val="21"/>
                <w:szCs w:val="21"/>
              </w:rPr>
              <w:t xml:space="preserve"> </w:t>
            </w:r>
            <w:r w:rsidRPr="00C07995">
              <w:rPr>
                <w:rFonts w:ascii="Browallia New" w:hAnsi="Browallia New" w:cs="Browallia New"/>
                <w:sz w:val="21"/>
                <w:szCs w:val="21"/>
                <w:cs/>
              </w:rPr>
              <w:t>พร</w:t>
            </w:r>
            <w:proofErr w:type="spellStart"/>
            <w:r w:rsidRPr="00C07995">
              <w:rPr>
                <w:rFonts w:ascii="Browallia New" w:hAnsi="Browallia New" w:cs="Browallia New"/>
                <w:sz w:val="21"/>
                <w:szCs w:val="21"/>
                <w:cs/>
              </w:rPr>
              <w:t>็อพ</w:t>
            </w:r>
            <w:proofErr w:type="spellEnd"/>
            <w:r w:rsidRPr="00C07995">
              <w:rPr>
                <w:rFonts w:ascii="Browallia New" w:hAnsi="Browallia New" w:cs="Browallia New"/>
                <w:sz w:val="21"/>
                <w:szCs w:val="21"/>
                <w:cs/>
              </w:rPr>
              <w:t>เพอร์ตี้</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4714" w:type="dxa"/>
            <w:tcBorders>
              <w:top w:val="nil"/>
              <w:left w:val="nil"/>
              <w:bottom w:val="nil"/>
              <w:right w:val="nil"/>
            </w:tcBorders>
          </w:tcPr>
          <w:p w14:paraId="545DE090" w14:textId="77777777" w:rsidR="00331993" w:rsidRPr="00B5619C" w:rsidRDefault="00331993">
            <w:pPr>
              <w:spacing w:line="240" w:lineRule="auto"/>
              <w:jc w:val="thaiDistribute"/>
              <w:rPr>
                <w:rFonts w:ascii="Browallia New" w:hAnsi="Browallia New" w:cs="Browallia New"/>
                <w:sz w:val="21"/>
                <w:szCs w:val="21"/>
                <w:highlight w:val="yellow"/>
                <w:cs/>
              </w:rPr>
            </w:pPr>
          </w:p>
        </w:tc>
      </w:tr>
      <w:tr w:rsidR="00331993" w:rsidRPr="00C07A4B" w14:paraId="4D7B3913" w14:textId="77777777">
        <w:tc>
          <w:tcPr>
            <w:tcW w:w="1775" w:type="dxa"/>
            <w:tcBorders>
              <w:top w:val="nil"/>
              <w:left w:val="nil"/>
              <w:bottom w:val="nil"/>
              <w:right w:val="nil"/>
            </w:tcBorders>
          </w:tcPr>
          <w:p w14:paraId="406D6F49" w14:textId="77777777" w:rsidR="00331993" w:rsidRPr="00C07995" w:rsidRDefault="00331993">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lang w:val="en-GB"/>
              </w:rPr>
              <w:t xml:space="preserve"> 1</w:t>
            </w:r>
          </w:p>
        </w:tc>
        <w:tc>
          <w:tcPr>
            <w:tcW w:w="786" w:type="dxa"/>
            <w:tcBorders>
              <w:top w:val="nil"/>
              <w:left w:val="nil"/>
              <w:bottom w:val="nil"/>
              <w:right w:val="nil"/>
            </w:tcBorders>
            <w:shd w:val="clear" w:color="auto" w:fill="auto"/>
          </w:tcPr>
          <w:p w14:paraId="41532680" w14:textId="77777777" w:rsidR="00331993" w:rsidRPr="00552CE4" w:rsidRDefault="00331993">
            <w:pPr>
              <w:tabs>
                <w:tab w:val="decimal" w:pos="528"/>
              </w:tabs>
              <w:spacing w:line="240" w:lineRule="auto"/>
              <w:jc w:val="right"/>
              <w:rPr>
                <w:rFonts w:ascii="Browallia New" w:hAnsi="Browallia New" w:cs="Browallia New"/>
                <w:sz w:val="21"/>
                <w:szCs w:val="21"/>
              </w:rPr>
            </w:pPr>
            <w:r w:rsidRPr="00552CE4">
              <w:rPr>
                <w:rFonts w:ascii="Browallia New" w:hAnsi="Browallia New" w:cs="Browallia New"/>
                <w:sz w:val="21"/>
                <w:szCs w:val="21"/>
              </w:rPr>
              <w:t>81.94</w:t>
            </w:r>
          </w:p>
        </w:tc>
        <w:tc>
          <w:tcPr>
            <w:tcW w:w="790" w:type="dxa"/>
            <w:gridSpan w:val="2"/>
            <w:tcBorders>
              <w:top w:val="nil"/>
              <w:left w:val="nil"/>
              <w:bottom w:val="nil"/>
              <w:right w:val="nil"/>
            </w:tcBorders>
          </w:tcPr>
          <w:p w14:paraId="2DF8D451"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sidRPr="00C07995">
              <w:rPr>
                <w:rFonts w:ascii="Browallia New" w:hAnsi="Browallia New" w:cs="Browallia New"/>
                <w:sz w:val="21"/>
                <w:szCs w:val="21"/>
              </w:rPr>
              <w:t>95.07</w:t>
            </w:r>
          </w:p>
        </w:tc>
        <w:tc>
          <w:tcPr>
            <w:tcW w:w="1715" w:type="dxa"/>
            <w:tcBorders>
              <w:top w:val="nil"/>
              <w:left w:val="nil"/>
              <w:bottom w:val="nil"/>
              <w:right w:val="nil"/>
            </w:tcBorders>
          </w:tcPr>
          <w:p w14:paraId="3DF5FCC5" w14:textId="77777777" w:rsidR="00331993" w:rsidRPr="00C07995" w:rsidRDefault="00331993">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2.00 </w:t>
            </w:r>
            <w:r w:rsidRPr="00C07995">
              <w:rPr>
                <w:rFonts w:ascii="Browallia New" w:hAnsi="Browallia New" w:cs="Browallia New"/>
                <w:sz w:val="21"/>
                <w:szCs w:val="21"/>
                <w:cs/>
              </w:rPr>
              <w:t>ต่อปี</w:t>
            </w:r>
            <w:r w:rsidRPr="00C07995">
              <w:rPr>
                <w:rFonts w:ascii="Browallia New" w:hAnsi="Browallia New" w:cs="Browallia New"/>
                <w:sz w:val="21"/>
                <w:szCs w:val="21"/>
              </w:rPr>
              <w:t xml:space="preserve"> </w:t>
            </w:r>
          </w:p>
          <w:p w14:paraId="20EEE723" w14:textId="77777777" w:rsidR="00331993" w:rsidRPr="00C07995" w:rsidRDefault="00331993">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825EDD4" w14:textId="77777777" w:rsidR="00331993" w:rsidRPr="009A09ED" w:rsidRDefault="00331993">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เมื่อโอนกรรมสิทธิ์ของบ้านและปลอดจำนอง</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โดยชำระคืนในอัตราร้อยละ</w:t>
            </w:r>
            <w:r w:rsidRPr="009A09ED">
              <w:rPr>
                <w:rFonts w:ascii="Browallia New" w:hAnsi="Browallia New" w:cs="Browallia New"/>
                <w:sz w:val="21"/>
                <w:szCs w:val="21"/>
              </w:rPr>
              <w:t xml:space="preserve"> 70 </w:t>
            </w:r>
            <w:r w:rsidRPr="009A09ED">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A09ED">
              <w:rPr>
                <w:rFonts w:ascii="Browallia New" w:hAnsi="Browallia New" w:cs="Browallia New"/>
                <w:sz w:val="21"/>
                <w:szCs w:val="21"/>
              </w:rPr>
              <w:t xml:space="preserve"> 1.39 </w:t>
            </w:r>
            <w:r w:rsidRPr="009A09ED">
              <w:rPr>
                <w:rFonts w:ascii="Browallia New" w:hAnsi="Browallia New" w:cs="Browallia New"/>
                <w:sz w:val="21"/>
                <w:szCs w:val="21"/>
                <w:cs/>
              </w:rPr>
              <w:t>ล้านบาท</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โดยชำระคืนให้เสร็จสิ้นภายใน</w:t>
            </w:r>
            <w:r w:rsidRPr="009A09ED">
              <w:rPr>
                <w:rFonts w:ascii="Browallia New" w:hAnsi="Browallia New" w:cs="Browallia New"/>
                <w:sz w:val="21"/>
                <w:szCs w:val="21"/>
              </w:rPr>
              <w:t xml:space="preserve"> 5 </w:t>
            </w:r>
            <w:r w:rsidRPr="009A09ED">
              <w:rPr>
                <w:rFonts w:ascii="Browallia New" w:hAnsi="Browallia New" w:cs="Browallia New"/>
                <w:sz w:val="21"/>
                <w:szCs w:val="21"/>
                <w:cs/>
              </w:rPr>
              <w:t>ปี</w:t>
            </w:r>
          </w:p>
          <w:p w14:paraId="322195C3" w14:textId="77777777" w:rsidR="00331993" w:rsidRPr="009A09ED" w:rsidRDefault="00331993">
            <w:pPr>
              <w:spacing w:line="240" w:lineRule="auto"/>
              <w:jc w:val="thaiDistribute"/>
              <w:rPr>
                <w:rFonts w:ascii="Browallia New" w:hAnsi="Browallia New" w:cs="Browallia New"/>
                <w:sz w:val="21"/>
                <w:szCs w:val="21"/>
                <w:cs/>
              </w:rPr>
            </w:pPr>
          </w:p>
        </w:tc>
      </w:tr>
      <w:tr w:rsidR="00331993" w:rsidRPr="00C07A4B" w14:paraId="0B6C7EE3" w14:textId="77777777">
        <w:tc>
          <w:tcPr>
            <w:tcW w:w="1775" w:type="dxa"/>
            <w:tcBorders>
              <w:top w:val="nil"/>
              <w:left w:val="nil"/>
              <w:bottom w:val="nil"/>
              <w:right w:val="nil"/>
            </w:tcBorders>
          </w:tcPr>
          <w:p w14:paraId="0B496293" w14:textId="77777777" w:rsidR="00331993" w:rsidRPr="00C07995" w:rsidRDefault="00331993">
            <w:pPr>
              <w:tabs>
                <w:tab w:val="decimal" w:pos="528"/>
              </w:tabs>
              <w:spacing w:line="240" w:lineRule="auto"/>
              <w:ind w:left="-18" w:firstLine="202"/>
              <w:rPr>
                <w:rFonts w:ascii="Browallia New" w:hAnsi="Browallia New" w:cs="Browallia New"/>
                <w:sz w:val="21"/>
                <w:szCs w:val="21"/>
                <w:cs/>
                <w:lang w:val="en-GB"/>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2</w:t>
            </w:r>
          </w:p>
        </w:tc>
        <w:tc>
          <w:tcPr>
            <w:tcW w:w="786" w:type="dxa"/>
            <w:tcBorders>
              <w:top w:val="nil"/>
              <w:left w:val="nil"/>
              <w:bottom w:val="nil"/>
              <w:right w:val="nil"/>
            </w:tcBorders>
            <w:shd w:val="clear" w:color="auto" w:fill="auto"/>
          </w:tcPr>
          <w:p w14:paraId="19575E9F" w14:textId="77777777" w:rsidR="00331993" w:rsidRPr="00552CE4" w:rsidRDefault="00331993">
            <w:pPr>
              <w:tabs>
                <w:tab w:val="decimal" w:pos="528"/>
              </w:tabs>
              <w:spacing w:line="240" w:lineRule="auto"/>
              <w:jc w:val="right"/>
              <w:rPr>
                <w:rFonts w:ascii="Browallia New" w:hAnsi="Browallia New" w:cs="Browallia New"/>
                <w:sz w:val="21"/>
                <w:szCs w:val="21"/>
              </w:rPr>
            </w:pPr>
            <w:r w:rsidRPr="00552CE4">
              <w:rPr>
                <w:rFonts w:ascii="Browallia New" w:hAnsi="Browallia New" w:cs="Browallia New"/>
                <w:sz w:val="21"/>
                <w:szCs w:val="21"/>
              </w:rPr>
              <w:t>20.12</w:t>
            </w:r>
          </w:p>
        </w:tc>
        <w:tc>
          <w:tcPr>
            <w:tcW w:w="790" w:type="dxa"/>
            <w:gridSpan w:val="2"/>
            <w:tcBorders>
              <w:top w:val="nil"/>
              <w:left w:val="nil"/>
              <w:bottom w:val="nil"/>
              <w:right w:val="nil"/>
            </w:tcBorders>
          </w:tcPr>
          <w:p w14:paraId="47D5BC99" w14:textId="77777777" w:rsidR="00331993" w:rsidRPr="00C07995" w:rsidRDefault="00331993">
            <w:pPr>
              <w:tabs>
                <w:tab w:val="decimal" w:pos="528"/>
              </w:tabs>
              <w:spacing w:line="240" w:lineRule="auto"/>
              <w:jc w:val="right"/>
              <w:rPr>
                <w:rFonts w:ascii="Browallia New" w:hAnsi="Browallia New" w:cs="Browallia New"/>
                <w:sz w:val="21"/>
                <w:szCs w:val="21"/>
              </w:rPr>
            </w:pPr>
            <w:r w:rsidRPr="00C07995">
              <w:rPr>
                <w:rFonts w:ascii="Browallia New" w:hAnsi="Browallia New" w:cs="Browallia New"/>
                <w:sz w:val="21"/>
                <w:szCs w:val="21"/>
              </w:rPr>
              <w:t>46.30</w:t>
            </w:r>
          </w:p>
        </w:tc>
        <w:tc>
          <w:tcPr>
            <w:tcW w:w="1715" w:type="dxa"/>
            <w:tcBorders>
              <w:top w:val="nil"/>
              <w:left w:val="nil"/>
              <w:bottom w:val="nil"/>
              <w:right w:val="nil"/>
            </w:tcBorders>
          </w:tcPr>
          <w:p w14:paraId="6DB11451"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2.00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3D65665B" w14:textId="77777777" w:rsidR="00331993" w:rsidRPr="009A09ED" w:rsidRDefault="00331993">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ผ่อนชำระเป็นงวดรายเดือน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รวมทั้งหมดจำนวน</w:t>
            </w:r>
            <w:r w:rsidRPr="009A09ED">
              <w:rPr>
                <w:rFonts w:ascii="Browallia New" w:hAnsi="Browallia New" w:cs="Browallia New"/>
                <w:sz w:val="21"/>
                <w:szCs w:val="21"/>
              </w:rPr>
              <w:t xml:space="preserve"> 60 </w:t>
            </w:r>
            <w:r w:rsidRPr="009A09ED">
              <w:rPr>
                <w:rFonts w:ascii="Browallia New" w:hAnsi="Browallia New" w:cs="Browallia New"/>
                <w:sz w:val="21"/>
                <w:szCs w:val="21"/>
                <w:cs/>
              </w:rPr>
              <w:t>งวด</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โดยชำระทุกวันทำการสุดท้ายของเดือน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โดยในแต่ละงวดตกลงจะชำระ</w:t>
            </w:r>
            <w:r w:rsidRPr="009A09ED">
              <w:rPr>
                <w:rFonts w:ascii="Browallia New" w:hAnsi="Browallia New" w:cs="Browallia New"/>
                <w:sz w:val="21"/>
                <w:szCs w:val="21"/>
              </w:rPr>
              <w:t xml:space="preserve"> </w:t>
            </w:r>
            <w:r w:rsidRPr="009A09ED">
              <w:rPr>
                <w:rFonts w:ascii="Browallia New" w:hAnsi="Browallia New" w:cs="Browallia New"/>
                <w:sz w:val="21"/>
                <w:szCs w:val="21"/>
                <w:cs/>
              </w:rPr>
              <w:t>งวดที่</w:t>
            </w:r>
            <w:r w:rsidRPr="009A09ED">
              <w:rPr>
                <w:rFonts w:ascii="Browallia New" w:hAnsi="Browallia New" w:cs="Browallia New"/>
                <w:sz w:val="21"/>
                <w:szCs w:val="21"/>
              </w:rPr>
              <w:t xml:space="preserve"> 1 </w:t>
            </w:r>
            <w:r w:rsidRPr="009A09ED">
              <w:rPr>
                <w:rFonts w:ascii="Browallia New" w:hAnsi="Browallia New" w:cs="Browallia New"/>
                <w:sz w:val="21"/>
                <w:szCs w:val="21"/>
                <w:cs/>
              </w:rPr>
              <w:t>ถึงงวดที่</w:t>
            </w:r>
            <w:r w:rsidRPr="009A09ED">
              <w:rPr>
                <w:rFonts w:ascii="Browallia New" w:hAnsi="Browallia New" w:cs="Browallia New"/>
                <w:sz w:val="21"/>
                <w:szCs w:val="21"/>
              </w:rPr>
              <w:t xml:space="preserve"> 59 </w:t>
            </w:r>
            <w:r w:rsidRPr="009A09ED">
              <w:rPr>
                <w:rFonts w:ascii="Browallia New" w:hAnsi="Browallia New" w:cs="Browallia New"/>
                <w:sz w:val="21"/>
                <w:szCs w:val="21"/>
                <w:cs/>
              </w:rPr>
              <w:t>ชำระงวดละไม่น้อยกว่า</w:t>
            </w:r>
            <w:r w:rsidRPr="009A09ED">
              <w:rPr>
                <w:rFonts w:ascii="Browallia New" w:hAnsi="Browallia New" w:cs="Browallia New"/>
                <w:sz w:val="21"/>
                <w:szCs w:val="21"/>
              </w:rPr>
              <w:t xml:space="preserve"> 1.70 </w:t>
            </w:r>
            <w:r w:rsidRPr="009A09ED">
              <w:rPr>
                <w:rFonts w:ascii="Browallia New" w:hAnsi="Browallia New" w:cs="Browallia New"/>
                <w:sz w:val="21"/>
                <w:szCs w:val="21"/>
                <w:cs/>
              </w:rPr>
              <w:t>ล้านบาท</w:t>
            </w:r>
            <w:r w:rsidRPr="009A09ED">
              <w:rPr>
                <w:rFonts w:ascii="Browallia New" w:hAnsi="Browallia New" w:cs="Browallia New"/>
                <w:sz w:val="21"/>
                <w:szCs w:val="21"/>
              </w:rPr>
              <w:t xml:space="preserve"> </w:t>
            </w:r>
            <w:r w:rsidRPr="009A09ED">
              <w:rPr>
                <w:rFonts w:ascii="Browallia New" w:hAnsi="Browallia New" w:cs="Browallia New"/>
                <w:sz w:val="21"/>
                <w:szCs w:val="21"/>
                <w:cs/>
              </w:rPr>
              <w:t>งวดที่</w:t>
            </w:r>
            <w:r w:rsidRPr="009A09ED">
              <w:rPr>
                <w:rFonts w:ascii="Browallia New" w:hAnsi="Browallia New" w:cs="Browallia New"/>
                <w:sz w:val="21"/>
                <w:szCs w:val="21"/>
              </w:rPr>
              <w:t xml:space="preserve"> 60 </w:t>
            </w:r>
            <w:r w:rsidRPr="009A09ED">
              <w:rPr>
                <w:rFonts w:ascii="Browallia New" w:hAnsi="Browallia New" w:cs="Browallia New"/>
                <w:sz w:val="21"/>
                <w:szCs w:val="21"/>
                <w:cs/>
              </w:rPr>
              <w:t>ชำระหนี้เงินต้นและดอกเบี้ยที่ค้างชำระตามสัญญา</w:t>
            </w:r>
            <w:r w:rsidRPr="009A09ED">
              <w:rPr>
                <w:rFonts w:ascii="Browallia New" w:hAnsi="Browallia New" w:cs="Browallia New"/>
                <w:sz w:val="21"/>
                <w:szCs w:val="21"/>
              </w:rPr>
              <w:t xml:space="preserve"> </w:t>
            </w:r>
            <w:r w:rsidRPr="009A09ED">
              <w:rPr>
                <w:rFonts w:ascii="Browallia New" w:hAnsi="Browallia New" w:cs="Browallia New"/>
                <w:sz w:val="21"/>
                <w:szCs w:val="21"/>
                <w:cs/>
              </w:rPr>
              <w:t>เริ่มชำระงวดแรกภายในเดือนธันวาคม</w:t>
            </w:r>
            <w:r w:rsidRPr="009A09ED">
              <w:rPr>
                <w:rFonts w:ascii="Browallia New" w:hAnsi="Browallia New" w:cs="Browallia New"/>
                <w:sz w:val="21"/>
                <w:szCs w:val="21"/>
              </w:rPr>
              <w:t xml:space="preserve"> 2560 </w:t>
            </w:r>
          </w:p>
          <w:p w14:paraId="76147F81" w14:textId="77777777" w:rsidR="00331993" w:rsidRPr="009A09ED" w:rsidRDefault="00331993">
            <w:pPr>
              <w:spacing w:line="240" w:lineRule="auto"/>
              <w:jc w:val="thaiDistribute"/>
              <w:rPr>
                <w:rFonts w:ascii="Browallia New" w:hAnsi="Browallia New" w:cs="Browallia New"/>
                <w:sz w:val="21"/>
                <w:szCs w:val="21"/>
                <w:cs/>
              </w:rPr>
            </w:pPr>
          </w:p>
        </w:tc>
      </w:tr>
      <w:tr w:rsidR="00331993" w:rsidRPr="00C07A4B" w14:paraId="2C6B8E51" w14:textId="77777777">
        <w:tc>
          <w:tcPr>
            <w:tcW w:w="1775" w:type="dxa"/>
            <w:tcBorders>
              <w:top w:val="nil"/>
              <w:left w:val="nil"/>
              <w:bottom w:val="nil"/>
              <w:right w:val="nil"/>
            </w:tcBorders>
          </w:tcPr>
          <w:p w14:paraId="5C4C8A3A" w14:textId="77777777" w:rsidR="00331993" w:rsidRPr="00C07995" w:rsidRDefault="00331993">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3</w:t>
            </w:r>
          </w:p>
        </w:tc>
        <w:tc>
          <w:tcPr>
            <w:tcW w:w="786" w:type="dxa"/>
            <w:tcBorders>
              <w:top w:val="nil"/>
              <w:left w:val="nil"/>
              <w:bottom w:val="nil"/>
              <w:right w:val="nil"/>
            </w:tcBorders>
            <w:shd w:val="clear" w:color="auto" w:fill="auto"/>
          </w:tcPr>
          <w:p w14:paraId="7F5FC302" w14:textId="77777777" w:rsidR="00331993" w:rsidRPr="00552CE4" w:rsidRDefault="00331993">
            <w:pPr>
              <w:tabs>
                <w:tab w:val="decimal" w:pos="528"/>
              </w:tabs>
              <w:spacing w:line="240" w:lineRule="auto"/>
              <w:jc w:val="right"/>
              <w:rPr>
                <w:rFonts w:ascii="Browallia New" w:hAnsi="Browallia New" w:cs="Browallia New"/>
                <w:sz w:val="21"/>
                <w:szCs w:val="21"/>
                <w:cs/>
              </w:rPr>
            </w:pPr>
            <w:r w:rsidRPr="00552CE4">
              <w:rPr>
                <w:rFonts w:ascii="Browallia New" w:hAnsi="Browallia New" w:cs="Browallia New"/>
                <w:sz w:val="21"/>
                <w:szCs w:val="21"/>
              </w:rPr>
              <w:t>-</w:t>
            </w:r>
          </w:p>
        </w:tc>
        <w:tc>
          <w:tcPr>
            <w:tcW w:w="790" w:type="dxa"/>
            <w:gridSpan w:val="2"/>
            <w:tcBorders>
              <w:top w:val="nil"/>
              <w:left w:val="nil"/>
              <w:bottom w:val="nil"/>
              <w:right w:val="nil"/>
            </w:tcBorders>
          </w:tcPr>
          <w:p w14:paraId="17C9322B"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sidRPr="00C07995">
              <w:rPr>
                <w:rFonts w:ascii="Browallia New" w:hAnsi="Browallia New" w:cs="Browallia New"/>
                <w:sz w:val="21"/>
                <w:szCs w:val="21"/>
              </w:rPr>
              <w:t>11.08</w:t>
            </w:r>
          </w:p>
        </w:tc>
        <w:tc>
          <w:tcPr>
            <w:tcW w:w="1715" w:type="dxa"/>
            <w:tcBorders>
              <w:top w:val="nil"/>
              <w:left w:val="nil"/>
              <w:bottom w:val="nil"/>
              <w:right w:val="nil"/>
            </w:tcBorders>
          </w:tcPr>
          <w:p w14:paraId="1C965AA3"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1.50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4F1FEFD6" w14:textId="77777777" w:rsidR="00331993" w:rsidRPr="009A09ED" w:rsidRDefault="00331993">
            <w:pPr>
              <w:spacing w:line="240" w:lineRule="auto"/>
              <w:jc w:val="thaiDistribute"/>
              <w:rPr>
                <w:rFonts w:ascii="Browallia New" w:hAnsi="Browallia New" w:cs="Browallia New"/>
                <w:sz w:val="21"/>
                <w:szCs w:val="21"/>
                <w:lang w:val="en-GB"/>
              </w:rPr>
            </w:pPr>
            <w:r w:rsidRPr="009A09ED">
              <w:rPr>
                <w:rFonts w:ascii="Browallia New" w:hAnsi="Browallia New" w:cs="Browallia New"/>
                <w:sz w:val="21"/>
                <w:szCs w:val="21"/>
                <w:cs/>
              </w:rPr>
              <w:t>เมื่อโอนกรรมสิทธิ์ของบ้านและปลอดจำนอง</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โดยชำระคืนในอัตราร้อยละ</w:t>
            </w:r>
            <w:r w:rsidRPr="009A09ED">
              <w:rPr>
                <w:rFonts w:ascii="Browallia New" w:hAnsi="Browallia New" w:cs="Browallia New"/>
                <w:sz w:val="21"/>
                <w:szCs w:val="21"/>
              </w:rPr>
              <w:t xml:space="preserve"> 70 </w:t>
            </w:r>
            <w:r w:rsidRPr="009A09ED">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A09ED">
              <w:rPr>
                <w:rFonts w:ascii="Browallia New" w:hAnsi="Browallia New" w:cs="Browallia New"/>
                <w:sz w:val="21"/>
                <w:szCs w:val="21"/>
              </w:rPr>
              <w:t xml:space="preserve"> 1.57 </w:t>
            </w:r>
            <w:r w:rsidRPr="009A09ED">
              <w:rPr>
                <w:rFonts w:ascii="Browallia New" w:hAnsi="Browallia New" w:cs="Browallia New"/>
                <w:sz w:val="21"/>
                <w:szCs w:val="21"/>
                <w:cs/>
              </w:rPr>
              <w:t>ล้านบาท</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โดยชำระคืนให้เสร็จสิ้นภายใน</w:t>
            </w:r>
            <w:r w:rsidRPr="009A09ED">
              <w:rPr>
                <w:rFonts w:ascii="Browallia New" w:hAnsi="Browallia New" w:cs="Browallia New"/>
                <w:sz w:val="21"/>
                <w:szCs w:val="21"/>
              </w:rPr>
              <w:t xml:space="preserve"> </w:t>
            </w:r>
            <w:r w:rsidRPr="009A09ED">
              <w:rPr>
                <w:rFonts w:ascii="Browallia New" w:hAnsi="Browallia New" w:cs="Browallia New"/>
                <w:sz w:val="21"/>
                <w:szCs w:val="21"/>
                <w:lang w:val="en-GB"/>
              </w:rPr>
              <w:t>4</w:t>
            </w:r>
            <w:r w:rsidRPr="009A09ED">
              <w:rPr>
                <w:rFonts w:ascii="Browallia New" w:hAnsi="Browallia New" w:cs="Browallia New"/>
                <w:sz w:val="21"/>
                <w:szCs w:val="21"/>
              </w:rPr>
              <w:t xml:space="preserve"> </w:t>
            </w:r>
            <w:r w:rsidRPr="009A09ED">
              <w:rPr>
                <w:rFonts w:ascii="Browallia New" w:hAnsi="Browallia New" w:cs="Browallia New"/>
                <w:sz w:val="21"/>
                <w:szCs w:val="21"/>
                <w:cs/>
                <w:lang w:val="en-GB"/>
              </w:rPr>
              <w:t>ปี</w:t>
            </w:r>
          </w:p>
          <w:p w14:paraId="7F7A9F66" w14:textId="77777777" w:rsidR="00331993" w:rsidRDefault="00331993">
            <w:pPr>
              <w:spacing w:line="240" w:lineRule="auto"/>
              <w:jc w:val="thaiDistribute"/>
              <w:rPr>
                <w:rFonts w:ascii="Browallia New" w:hAnsi="Browallia New" w:cs="Browallia New"/>
                <w:sz w:val="21"/>
                <w:szCs w:val="21"/>
              </w:rPr>
            </w:pPr>
          </w:p>
          <w:p w14:paraId="68753F5B" w14:textId="77777777" w:rsidR="00534FAB" w:rsidRDefault="00534FAB">
            <w:pPr>
              <w:spacing w:line="240" w:lineRule="auto"/>
              <w:jc w:val="thaiDistribute"/>
              <w:rPr>
                <w:rFonts w:ascii="Browallia New" w:hAnsi="Browallia New" w:cs="Browallia New"/>
                <w:sz w:val="21"/>
                <w:szCs w:val="21"/>
              </w:rPr>
            </w:pPr>
          </w:p>
          <w:p w14:paraId="7C0BEF92" w14:textId="77777777" w:rsidR="00534FAB" w:rsidRDefault="00534FAB">
            <w:pPr>
              <w:spacing w:line="240" w:lineRule="auto"/>
              <w:jc w:val="thaiDistribute"/>
              <w:rPr>
                <w:rFonts w:ascii="Browallia New" w:hAnsi="Browallia New" w:cs="Browallia New"/>
                <w:sz w:val="21"/>
                <w:szCs w:val="21"/>
              </w:rPr>
            </w:pPr>
          </w:p>
          <w:p w14:paraId="27BA9A23" w14:textId="77777777" w:rsidR="00534FAB" w:rsidRDefault="00534FAB">
            <w:pPr>
              <w:spacing w:line="240" w:lineRule="auto"/>
              <w:jc w:val="thaiDistribute"/>
              <w:rPr>
                <w:rFonts w:ascii="Browallia New" w:hAnsi="Browallia New" w:cs="Browallia New"/>
                <w:sz w:val="21"/>
                <w:szCs w:val="21"/>
              </w:rPr>
            </w:pPr>
          </w:p>
          <w:p w14:paraId="1740CFAB" w14:textId="70F2A541" w:rsidR="00534FAB" w:rsidRPr="009A09ED" w:rsidRDefault="00534FAB">
            <w:pPr>
              <w:spacing w:line="240" w:lineRule="auto"/>
              <w:jc w:val="thaiDistribute"/>
              <w:rPr>
                <w:rFonts w:ascii="Browallia New" w:hAnsi="Browallia New" w:cs="Browallia New"/>
                <w:sz w:val="21"/>
                <w:szCs w:val="21"/>
                <w:cs/>
              </w:rPr>
            </w:pPr>
          </w:p>
        </w:tc>
      </w:tr>
      <w:tr w:rsidR="00331993" w:rsidRPr="00C07A4B" w14:paraId="2E1A020A" w14:textId="77777777">
        <w:tc>
          <w:tcPr>
            <w:tcW w:w="1775" w:type="dxa"/>
            <w:tcBorders>
              <w:top w:val="nil"/>
              <w:left w:val="nil"/>
              <w:bottom w:val="nil"/>
              <w:right w:val="nil"/>
            </w:tcBorders>
            <w:shd w:val="clear" w:color="auto" w:fill="auto"/>
          </w:tcPr>
          <w:p w14:paraId="353F7FEF" w14:textId="77777777" w:rsidR="00331993" w:rsidRPr="00C07995" w:rsidRDefault="00331993">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4</w:t>
            </w:r>
          </w:p>
        </w:tc>
        <w:tc>
          <w:tcPr>
            <w:tcW w:w="786" w:type="dxa"/>
            <w:tcBorders>
              <w:top w:val="nil"/>
              <w:left w:val="nil"/>
              <w:bottom w:val="nil"/>
              <w:right w:val="nil"/>
            </w:tcBorders>
            <w:shd w:val="clear" w:color="auto" w:fill="auto"/>
          </w:tcPr>
          <w:p w14:paraId="601BCABD" w14:textId="77777777" w:rsidR="00331993" w:rsidRPr="00552CE4" w:rsidRDefault="00331993">
            <w:pPr>
              <w:tabs>
                <w:tab w:val="decimal" w:pos="528"/>
              </w:tabs>
              <w:spacing w:line="240" w:lineRule="auto"/>
              <w:jc w:val="right"/>
              <w:rPr>
                <w:rFonts w:ascii="Browallia New" w:hAnsi="Browallia New" w:cs="Browallia New"/>
                <w:sz w:val="21"/>
                <w:szCs w:val="21"/>
              </w:rPr>
            </w:pPr>
            <w:r w:rsidRPr="00552CE4">
              <w:rPr>
                <w:rFonts w:ascii="Browallia New" w:hAnsi="Browallia New" w:cs="Browallia New"/>
                <w:sz w:val="21"/>
                <w:szCs w:val="21"/>
              </w:rPr>
              <w:t>28.</w:t>
            </w:r>
            <w:r>
              <w:rPr>
                <w:rFonts w:ascii="Browallia New" w:hAnsi="Browallia New" w:cs="Browallia New"/>
                <w:sz w:val="21"/>
                <w:szCs w:val="21"/>
              </w:rPr>
              <w:t>59</w:t>
            </w:r>
          </w:p>
        </w:tc>
        <w:tc>
          <w:tcPr>
            <w:tcW w:w="790" w:type="dxa"/>
            <w:gridSpan w:val="2"/>
            <w:tcBorders>
              <w:top w:val="nil"/>
              <w:left w:val="nil"/>
              <w:bottom w:val="nil"/>
              <w:right w:val="nil"/>
            </w:tcBorders>
            <w:shd w:val="clear" w:color="auto" w:fill="auto"/>
          </w:tcPr>
          <w:p w14:paraId="253DA97A"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sidRPr="00C07995">
              <w:rPr>
                <w:rFonts w:ascii="Browallia New" w:hAnsi="Browallia New" w:cs="Browallia New"/>
                <w:sz w:val="21"/>
                <w:szCs w:val="21"/>
              </w:rPr>
              <w:t>39.57</w:t>
            </w:r>
          </w:p>
        </w:tc>
        <w:tc>
          <w:tcPr>
            <w:tcW w:w="1715" w:type="dxa"/>
            <w:tcBorders>
              <w:top w:val="nil"/>
              <w:left w:val="nil"/>
              <w:bottom w:val="nil"/>
              <w:right w:val="nil"/>
            </w:tcBorders>
            <w:shd w:val="clear" w:color="auto" w:fill="auto"/>
          </w:tcPr>
          <w:p w14:paraId="499B679D"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2.00 </w:t>
            </w:r>
            <w:r w:rsidRPr="00C07995">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69E2D803" w14:textId="3A8B816A" w:rsidR="00331993" w:rsidRPr="009A09ED" w:rsidRDefault="00331993">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เมื่อโอนกรรมสิทธิ์ของบ้านและปลอดจำนอง</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โดยชำระคืนในอัตราร้อยละ</w:t>
            </w:r>
            <w:r w:rsidRPr="009A09ED">
              <w:rPr>
                <w:rFonts w:ascii="Browallia New" w:hAnsi="Browallia New" w:cs="Browallia New"/>
                <w:sz w:val="21"/>
                <w:szCs w:val="21"/>
              </w:rPr>
              <w:t xml:space="preserve"> 70 </w:t>
            </w:r>
            <w:r w:rsidRPr="009A09ED">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A09ED">
              <w:rPr>
                <w:rFonts w:ascii="Browallia New" w:hAnsi="Browallia New" w:cs="Browallia New"/>
                <w:sz w:val="21"/>
                <w:szCs w:val="21"/>
              </w:rPr>
              <w:t xml:space="preserve"> 1.90 </w:t>
            </w:r>
            <w:r w:rsidRPr="009A09ED">
              <w:rPr>
                <w:rFonts w:ascii="Browallia New" w:hAnsi="Browallia New" w:cs="Browallia New"/>
                <w:sz w:val="21"/>
                <w:szCs w:val="21"/>
                <w:cs/>
              </w:rPr>
              <w:t>ล้านบาท</w:t>
            </w:r>
            <w:r w:rsidR="002D4B82">
              <w:rPr>
                <w:rFonts w:ascii="Browallia New" w:hAnsi="Browallia New" w:cs="Browallia New"/>
                <w:sz w:val="21"/>
                <w:szCs w:val="21"/>
              </w:rPr>
              <w:t xml:space="preserve"> </w:t>
            </w:r>
            <w:r w:rsidRPr="009A09ED">
              <w:rPr>
                <w:rFonts w:ascii="Browallia New" w:hAnsi="Browallia New" w:cs="Browallia New"/>
                <w:sz w:val="21"/>
                <w:szCs w:val="21"/>
                <w:cs/>
              </w:rPr>
              <w:t>สำหรับ</w:t>
            </w:r>
            <w:r w:rsidRPr="009A09ED">
              <w:rPr>
                <w:rFonts w:ascii="Browallia New" w:hAnsi="Browallia New" w:cs="Browallia New"/>
                <w:sz w:val="21"/>
                <w:szCs w:val="21"/>
                <w:cs/>
                <w:lang w:val="en-GB"/>
              </w:rPr>
              <w:t>บ้านเดี่ยวชั้นเดียว</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Aster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w:t>
            </w:r>
            <w:r w:rsidRPr="009A09ED">
              <w:rPr>
                <w:rFonts w:ascii="Browallia New" w:hAnsi="Browallia New" w:cs="Browallia New"/>
                <w:sz w:val="21"/>
                <w:szCs w:val="21"/>
                <w:lang w:val="en-GB"/>
              </w:rPr>
              <w:t>2.26</w:t>
            </w:r>
            <w:r w:rsidRPr="009A09ED">
              <w:rPr>
                <w:rFonts w:ascii="Browallia New" w:hAnsi="Browallia New" w:cs="Browallia New"/>
                <w:sz w:val="21"/>
                <w:szCs w:val="21"/>
              </w:rPr>
              <w:t xml:space="preserve"> </w:t>
            </w:r>
            <w:r w:rsidRPr="009A09ED">
              <w:rPr>
                <w:rFonts w:ascii="Browallia New" w:hAnsi="Browallia New" w:cs="Browallia New"/>
                <w:sz w:val="21"/>
                <w:szCs w:val="21"/>
                <w:cs/>
              </w:rPr>
              <w:t>ล้านบาท</w:t>
            </w:r>
            <w:r w:rsidR="002D4B82">
              <w:rPr>
                <w:rFonts w:ascii="Browallia New" w:hAnsi="Browallia New" w:cs="Browallia New"/>
                <w:sz w:val="21"/>
                <w:szCs w:val="21"/>
              </w:rPr>
              <w:t xml:space="preserve"> </w:t>
            </w:r>
            <w:r w:rsidRPr="009A09ED">
              <w:rPr>
                <w:rFonts w:ascii="Browallia New" w:hAnsi="Browallia New" w:cs="Browallia New"/>
                <w:sz w:val="21"/>
                <w:szCs w:val="21"/>
                <w:cs/>
              </w:rPr>
              <w:t>สำหรับ</w:t>
            </w:r>
            <w:r w:rsidRPr="009A09ED">
              <w:rPr>
                <w:rFonts w:ascii="Browallia New" w:hAnsi="Browallia New" w:cs="Browallia New"/>
                <w:sz w:val="21"/>
                <w:szCs w:val="21"/>
                <w:cs/>
                <w:lang w:val="en-GB"/>
              </w:rPr>
              <w:t>บ้านเดี่ยวชั้นเดียว</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Lavender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1.54 </w:t>
            </w:r>
            <w:r w:rsidRPr="009A09ED">
              <w:rPr>
                <w:rFonts w:ascii="Browallia New" w:hAnsi="Browallia New" w:cs="Browallia New"/>
                <w:sz w:val="21"/>
                <w:szCs w:val="21"/>
              </w:rPr>
              <w:br/>
            </w:r>
            <w:r w:rsidRPr="009A09ED">
              <w:rPr>
                <w:rFonts w:ascii="Browallia New" w:hAnsi="Browallia New" w:cs="Browallia New"/>
                <w:sz w:val="21"/>
                <w:szCs w:val="21"/>
                <w:cs/>
              </w:rPr>
              <w:t>ล้านบาท</w:t>
            </w:r>
            <w:r w:rsidRPr="009A09ED">
              <w:rPr>
                <w:rFonts w:ascii="Browallia New" w:hAnsi="Browallia New" w:cs="Browallia New"/>
                <w:sz w:val="21"/>
                <w:szCs w:val="21"/>
              </w:rPr>
              <w:t xml:space="preserve"> </w:t>
            </w:r>
            <w:r w:rsidRPr="009A09ED">
              <w:rPr>
                <w:rFonts w:ascii="Browallia New" w:hAnsi="Browallia New" w:cs="Browallia New"/>
                <w:sz w:val="21"/>
                <w:szCs w:val="21"/>
                <w:cs/>
              </w:rPr>
              <w:t>สำหรับ</w:t>
            </w:r>
            <w:r w:rsidRPr="009A09ED">
              <w:rPr>
                <w:rFonts w:ascii="Browallia New" w:hAnsi="Browallia New" w:cs="Browallia New"/>
                <w:sz w:val="21"/>
                <w:szCs w:val="21"/>
                <w:cs/>
                <w:lang w:val="en-GB"/>
              </w:rPr>
              <w:t>ทาวน์เฮ้า</w:t>
            </w:r>
            <w:proofErr w:type="spellStart"/>
            <w:r w:rsidRPr="009A09ED">
              <w:rPr>
                <w:rFonts w:ascii="Browallia New" w:hAnsi="Browallia New" w:cs="Browallia New"/>
                <w:sz w:val="21"/>
                <w:szCs w:val="21"/>
                <w:cs/>
                <w:lang w:val="en-GB"/>
              </w:rPr>
              <w:t>ส์</w:t>
            </w:r>
            <w:proofErr w:type="spellEnd"/>
            <w:r w:rsidRPr="009A09ED">
              <w:rPr>
                <w:rFonts w:ascii="Browallia New" w:hAnsi="Browallia New" w:cs="Browallia New"/>
                <w:sz w:val="21"/>
                <w:szCs w:val="21"/>
              </w:rPr>
              <w:t xml:space="preserve"> 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(ริม)</w:t>
            </w:r>
            <w:r w:rsidRPr="009A09ED">
              <w:rPr>
                <w:rFonts w:ascii="Browallia New" w:hAnsi="Browallia New" w:cs="Browallia New"/>
                <w:sz w:val="21"/>
                <w:szCs w:val="21"/>
              </w:rPr>
              <w:t xml:space="preserve">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w:t>
            </w:r>
            <w:r w:rsidRPr="009A09ED">
              <w:rPr>
                <w:rFonts w:ascii="Browallia New" w:hAnsi="Browallia New" w:cs="Browallia New"/>
                <w:sz w:val="21"/>
                <w:szCs w:val="21"/>
                <w:lang w:val="en-GB"/>
              </w:rPr>
              <w:t>1.48</w:t>
            </w:r>
            <w:r w:rsidRPr="009A09ED">
              <w:rPr>
                <w:rFonts w:ascii="Browallia New" w:hAnsi="Browallia New" w:cs="Browallia New"/>
                <w:sz w:val="21"/>
                <w:szCs w:val="21"/>
              </w:rPr>
              <w:t xml:space="preserve"> </w:t>
            </w:r>
            <w:r w:rsidRPr="009A09ED">
              <w:rPr>
                <w:rFonts w:ascii="Browallia New" w:hAnsi="Browallia New" w:cs="Browallia New"/>
                <w:sz w:val="21"/>
                <w:szCs w:val="21"/>
                <w:cs/>
              </w:rPr>
              <w:t>ล้านบาท</w:t>
            </w:r>
            <w:r w:rsidR="002D4B82">
              <w:rPr>
                <w:rFonts w:ascii="Browallia New" w:hAnsi="Browallia New" w:cs="Browallia New"/>
                <w:sz w:val="21"/>
                <w:szCs w:val="21"/>
              </w:rPr>
              <w:t xml:space="preserve"> </w:t>
            </w:r>
            <w:r w:rsidRPr="009A09ED">
              <w:rPr>
                <w:rFonts w:ascii="Browallia New" w:hAnsi="Browallia New" w:cs="Browallia New"/>
                <w:sz w:val="21"/>
                <w:szCs w:val="21"/>
                <w:cs/>
              </w:rPr>
              <w:t>สำหรับ</w:t>
            </w:r>
            <w:r w:rsidRPr="009A09ED">
              <w:rPr>
                <w:rFonts w:ascii="Browallia New" w:hAnsi="Browallia New" w:cs="Browallia New"/>
                <w:sz w:val="21"/>
                <w:szCs w:val="21"/>
                <w:cs/>
                <w:lang w:val="en-GB"/>
              </w:rPr>
              <w:t>ทาวน์เฮ้า</w:t>
            </w:r>
            <w:proofErr w:type="spellStart"/>
            <w:r w:rsidRPr="009A09ED">
              <w:rPr>
                <w:rFonts w:ascii="Browallia New" w:hAnsi="Browallia New" w:cs="Browallia New"/>
                <w:sz w:val="21"/>
                <w:szCs w:val="21"/>
                <w:cs/>
                <w:lang w:val="en-GB"/>
              </w:rPr>
              <w:t>ส์</w:t>
            </w:r>
            <w:proofErr w:type="spellEnd"/>
            <w:r w:rsidRPr="009A09ED">
              <w:rPr>
                <w:rFonts w:ascii="Browallia New" w:hAnsi="Browallia New" w:cs="Browallia New"/>
                <w:sz w:val="21"/>
                <w:szCs w:val="21"/>
              </w:rPr>
              <w:t xml:space="preserve"> 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(กลาง)</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โดยชำระคืนให้เสร็จสิ้นภายใน</w:t>
            </w:r>
            <w:r w:rsidRPr="009A09ED">
              <w:rPr>
                <w:rFonts w:ascii="Browallia New" w:hAnsi="Browallia New" w:cs="Browallia New"/>
                <w:sz w:val="21"/>
                <w:szCs w:val="21"/>
              </w:rPr>
              <w:t xml:space="preserve"> 42 </w:t>
            </w:r>
            <w:r w:rsidRPr="009A09ED">
              <w:rPr>
                <w:rFonts w:ascii="Browallia New" w:hAnsi="Browallia New" w:cs="Browallia New"/>
                <w:sz w:val="21"/>
                <w:szCs w:val="21"/>
                <w:cs/>
              </w:rPr>
              <w:t>เดือน</w:t>
            </w:r>
          </w:p>
          <w:p w14:paraId="3E85CD19" w14:textId="77777777" w:rsidR="00331993" w:rsidRPr="009A09ED" w:rsidRDefault="00331993">
            <w:pPr>
              <w:spacing w:line="240" w:lineRule="auto"/>
              <w:jc w:val="thaiDistribute"/>
              <w:rPr>
                <w:rFonts w:ascii="Browallia New" w:hAnsi="Browallia New" w:cs="Browallia New"/>
                <w:sz w:val="16"/>
                <w:szCs w:val="16"/>
                <w:cs/>
              </w:rPr>
            </w:pPr>
          </w:p>
        </w:tc>
      </w:tr>
      <w:tr w:rsidR="00331993" w:rsidRPr="00C07A4B" w14:paraId="46A04611" w14:textId="77777777">
        <w:tc>
          <w:tcPr>
            <w:tcW w:w="1775" w:type="dxa"/>
            <w:tcBorders>
              <w:top w:val="nil"/>
              <w:left w:val="nil"/>
              <w:bottom w:val="nil"/>
              <w:right w:val="nil"/>
            </w:tcBorders>
            <w:shd w:val="clear" w:color="auto" w:fill="auto"/>
          </w:tcPr>
          <w:p w14:paraId="36CCF7D3" w14:textId="77777777" w:rsidR="00331993" w:rsidRPr="00C07995" w:rsidRDefault="00331993">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5</w:t>
            </w:r>
          </w:p>
        </w:tc>
        <w:tc>
          <w:tcPr>
            <w:tcW w:w="786" w:type="dxa"/>
            <w:tcBorders>
              <w:top w:val="nil"/>
              <w:left w:val="nil"/>
              <w:bottom w:val="nil"/>
              <w:right w:val="nil"/>
            </w:tcBorders>
            <w:shd w:val="clear" w:color="auto" w:fill="auto"/>
          </w:tcPr>
          <w:p w14:paraId="704C2A59" w14:textId="77777777" w:rsidR="00331993" w:rsidRPr="00552CE4" w:rsidRDefault="00331993">
            <w:pPr>
              <w:tabs>
                <w:tab w:val="decimal" w:pos="528"/>
              </w:tabs>
              <w:spacing w:line="240" w:lineRule="auto"/>
              <w:jc w:val="right"/>
              <w:rPr>
                <w:rFonts w:ascii="Browallia New" w:hAnsi="Browallia New" w:cs="Browallia New"/>
                <w:sz w:val="21"/>
                <w:szCs w:val="21"/>
              </w:rPr>
            </w:pPr>
            <w:r w:rsidRPr="00552CE4">
              <w:rPr>
                <w:rFonts w:ascii="Browallia New" w:hAnsi="Browallia New" w:cs="Browallia New"/>
                <w:sz w:val="21"/>
                <w:szCs w:val="21"/>
              </w:rPr>
              <w:t>46.21</w:t>
            </w:r>
          </w:p>
        </w:tc>
        <w:tc>
          <w:tcPr>
            <w:tcW w:w="790" w:type="dxa"/>
            <w:gridSpan w:val="2"/>
            <w:tcBorders>
              <w:top w:val="nil"/>
              <w:left w:val="nil"/>
              <w:bottom w:val="nil"/>
              <w:right w:val="nil"/>
            </w:tcBorders>
            <w:shd w:val="clear" w:color="auto" w:fill="auto"/>
          </w:tcPr>
          <w:p w14:paraId="35018A39"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sidRPr="00C07995">
              <w:rPr>
                <w:rFonts w:ascii="Browallia New" w:hAnsi="Browallia New" w:cs="Browallia New"/>
                <w:sz w:val="21"/>
                <w:szCs w:val="21"/>
              </w:rPr>
              <w:t>55.00</w:t>
            </w:r>
          </w:p>
        </w:tc>
        <w:tc>
          <w:tcPr>
            <w:tcW w:w="1715" w:type="dxa"/>
            <w:tcBorders>
              <w:top w:val="nil"/>
              <w:left w:val="nil"/>
              <w:bottom w:val="nil"/>
              <w:right w:val="nil"/>
            </w:tcBorders>
            <w:shd w:val="clear" w:color="auto" w:fill="auto"/>
          </w:tcPr>
          <w:p w14:paraId="17208A25"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1.50 </w:t>
            </w:r>
            <w:r w:rsidRPr="00C07995">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56607453" w14:textId="77777777" w:rsidR="00331993" w:rsidRPr="009A09ED" w:rsidRDefault="00331993">
            <w:pPr>
              <w:spacing w:line="240" w:lineRule="auto"/>
              <w:jc w:val="thaiDistribute"/>
              <w:rPr>
                <w:rFonts w:ascii="Browallia New" w:hAnsi="Browallia New" w:cs="Browallia New"/>
                <w:sz w:val="21"/>
                <w:szCs w:val="21"/>
                <w:lang w:val="en-GB"/>
              </w:rPr>
            </w:pPr>
            <w:r w:rsidRPr="009A09ED">
              <w:rPr>
                <w:rFonts w:ascii="Browallia New" w:hAnsi="Browallia New" w:cs="Browallia New"/>
                <w:sz w:val="21"/>
                <w:szCs w:val="21"/>
                <w:cs/>
              </w:rPr>
              <w:t>เมื่อโอนกรรมสิทธิ์ของบ้านและปลอดจำนอง</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โดยชำระคืนในอัตราร้อยละ</w:t>
            </w:r>
            <w:r w:rsidRPr="009A09ED">
              <w:rPr>
                <w:rFonts w:ascii="Browallia New" w:hAnsi="Browallia New" w:cs="Browallia New"/>
                <w:sz w:val="21"/>
                <w:szCs w:val="21"/>
              </w:rPr>
              <w:t xml:space="preserve"> 55 </w:t>
            </w:r>
            <w:r w:rsidRPr="009A09ED">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A09ED">
              <w:rPr>
                <w:rFonts w:ascii="Browallia New" w:hAnsi="Browallia New" w:cs="Browallia New"/>
                <w:sz w:val="21"/>
                <w:szCs w:val="21"/>
              </w:rPr>
              <w:t xml:space="preserve"> 3.76 </w:t>
            </w:r>
            <w:r w:rsidRPr="009A09ED">
              <w:rPr>
                <w:rFonts w:ascii="Browallia New" w:hAnsi="Browallia New" w:cs="Browallia New"/>
                <w:sz w:val="21"/>
                <w:szCs w:val="21"/>
                <w:cs/>
              </w:rPr>
              <w:t>ล้านบาทสำหรับ</w:t>
            </w:r>
            <w:r w:rsidRPr="009A09ED">
              <w:rPr>
                <w:rFonts w:ascii="Browallia New" w:hAnsi="Browallia New" w:cs="Browallia New"/>
                <w:sz w:val="21"/>
                <w:szCs w:val="21"/>
                <w:cs/>
                <w:lang w:val="en-GB"/>
              </w:rPr>
              <w:t>บ้านเดี่ยว</w:t>
            </w:r>
            <w:r w:rsidRPr="009A09ED">
              <w:rPr>
                <w:rFonts w:ascii="Browallia New" w:hAnsi="Browallia New" w:cs="Browallia New"/>
                <w:sz w:val="21"/>
                <w:szCs w:val="21"/>
                <w:lang w:val="en-GB"/>
              </w:rPr>
              <w:t xml:space="preserve"> </w:t>
            </w:r>
            <w:r w:rsidRPr="009A09ED">
              <w:rPr>
                <w:rFonts w:ascii="Browallia New" w:hAnsi="Browallia New" w:cs="Browallia New"/>
                <w:sz w:val="21"/>
                <w:szCs w:val="21"/>
              </w:rPr>
              <w:t xml:space="preserve">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A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w:t>
            </w:r>
            <w:r w:rsidRPr="009A09ED">
              <w:rPr>
                <w:rFonts w:ascii="Browallia New" w:hAnsi="Browallia New" w:cs="Browallia New"/>
                <w:sz w:val="21"/>
                <w:szCs w:val="21"/>
                <w:lang w:val="en-GB"/>
              </w:rPr>
              <w:t>4.48</w:t>
            </w:r>
            <w:r w:rsidRPr="009A09ED">
              <w:rPr>
                <w:rFonts w:ascii="Browallia New" w:hAnsi="Browallia New" w:cs="Browallia New"/>
                <w:sz w:val="21"/>
                <w:szCs w:val="21"/>
              </w:rPr>
              <w:t xml:space="preserve"> </w:t>
            </w:r>
            <w:r w:rsidRPr="009A09ED">
              <w:rPr>
                <w:rFonts w:ascii="Browallia New" w:hAnsi="Browallia New" w:cs="Browallia New"/>
                <w:sz w:val="21"/>
                <w:szCs w:val="21"/>
                <w:cs/>
              </w:rPr>
              <w:t>ล้านบาทสำหรับ</w:t>
            </w:r>
            <w:r w:rsidRPr="009A09ED">
              <w:rPr>
                <w:rFonts w:ascii="Browallia New" w:hAnsi="Browallia New" w:cs="Browallia New"/>
                <w:sz w:val="21"/>
                <w:szCs w:val="21"/>
                <w:cs/>
                <w:lang w:val="en-GB"/>
              </w:rPr>
              <w:t>บ้านเดี่ยว</w:t>
            </w:r>
            <w:r w:rsidRPr="009A09ED">
              <w:rPr>
                <w:rFonts w:ascii="Browallia New" w:hAnsi="Browallia New" w:cs="Browallia New"/>
                <w:sz w:val="21"/>
                <w:szCs w:val="21"/>
                <w:lang w:val="en-GB"/>
              </w:rPr>
              <w:t xml:space="preserve"> </w:t>
            </w:r>
            <w:r w:rsidRPr="009A09ED">
              <w:rPr>
                <w:rFonts w:ascii="Browallia New" w:hAnsi="Browallia New" w:cs="Browallia New"/>
                <w:sz w:val="21"/>
                <w:szCs w:val="21"/>
              </w:rPr>
              <w:t xml:space="preserve">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B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5.06 </w:t>
            </w:r>
            <w:r w:rsidRPr="009A09ED">
              <w:rPr>
                <w:rFonts w:ascii="Browallia New" w:hAnsi="Browallia New" w:cs="Browallia New"/>
                <w:sz w:val="21"/>
                <w:szCs w:val="21"/>
                <w:cs/>
              </w:rPr>
              <w:t>ล้านบาทสำหรับ</w:t>
            </w:r>
            <w:r w:rsidRPr="009A09ED">
              <w:rPr>
                <w:rFonts w:ascii="Browallia New" w:hAnsi="Browallia New" w:cs="Browallia New"/>
                <w:sz w:val="21"/>
                <w:szCs w:val="21"/>
                <w:cs/>
                <w:lang w:val="en-GB"/>
              </w:rPr>
              <w:t>บ้านเดี่ยว</w:t>
            </w:r>
            <w:r w:rsidRPr="009A09ED">
              <w:rPr>
                <w:rFonts w:ascii="Browallia New" w:hAnsi="Browallia New" w:cs="Browallia New"/>
                <w:sz w:val="21"/>
                <w:szCs w:val="21"/>
                <w:lang w:val="en-GB"/>
              </w:rPr>
              <w:t xml:space="preserve"> </w:t>
            </w:r>
            <w:r w:rsidRPr="009A09ED">
              <w:rPr>
                <w:rFonts w:ascii="Browallia New" w:hAnsi="Browallia New" w:cs="Browallia New"/>
                <w:sz w:val="21"/>
                <w:szCs w:val="21"/>
              </w:rPr>
              <w:t xml:space="preserve">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C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3.11 </w:t>
            </w:r>
            <w:r w:rsidRPr="009A09ED">
              <w:rPr>
                <w:rFonts w:ascii="Browallia New" w:hAnsi="Browallia New" w:cs="Browallia New"/>
                <w:sz w:val="21"/>
                <w:szCs w:val="21"/>
                <w:cs/>
              </w:rPr>
              <w:t>ล้านบาทสำหรับ</w:t>
            </w:r>
            <w:r w:rsidRPr="009A09ED">
              <w:rPr>
                <w:rFonts w:ascii="Browallia New" w:hAnsi="Browallia New" w:cs="Browallia New"/>
                <w:sz w:val="21"/>
                <w:szCs w:val="21"/>
                <w:cs/>
                <w:lang w:val="en-GB"/>
              </w:rPr>
              <w:t>บ้านเดี่ยว</w:t>
            </w:r>
            <w:r w:rsidRPr="009A09ED">
              <w:rPr>
                <w:rFonts w:ascii="Browallia New" w:hAnsi="Browallia New" w:cs="Browallia New"/>
                <w:sz w:val="21"/>
                <w:szCs w:val="21"/>
                <w:lang w:val="en-GB"/>
              </w:rPr>
              <w:t xml:space="preserve"> </w:t>
            </w:r>
            <w:r w:rsidRPr="009A09ED">
              <w:rPr>
                <w:rFonts w:ascii="Browallia New" w:hAnsi="Browallia New" w:cs="Browallia New"/>
                <w:sz w:val="21"/>
                <w:szCs w:val="21"/>
              </w:rPr>
              <w:t xml:space="preserve">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D </w:t>
            </w:r>
            <w:r w:rsidRPr="009A09ED">
              <w:rPr>
                <w:rFonts w:ascii="Browallia New" w:hAnsi="Browallia New" w:cs="Browallia New"/>
                <w:sz w:val="21"/>
                <w:szCs w:val="21"/>
                <w:cs/>
              </w:rPr>
              <w:t>โดยชำระคืนให้เสร็จสิ้นภายใน</w:t>
            </w:r>
            <w:r w:rsidRPr="009A09ED">
              <w:rPr>
                <w:rFonts w:ascii="Browallia New" w:hAnsi="Browallia New" w:cs="Browallia New"/>
                <w:sz w:val="21"/>
                <w:szCs w:val="21"/>
              </w:rPr>
              <w:t xml:space="preserve"> </w:t>
            </w:r>
            <w:r w:rsidRPr="009A09ED">
              <w:rPr>
                <w:rFonts w:ascii="Browallia New" w:hAnsi="Browallia New" w:cs="Browallia New"/>
                <w:sz w:val="21"/>
                <w:szCs w:val="21"/>
                <w:lang w:val="en-GB"/>
              </w:rPr>
              <w:t>4</w:t>
            </w:r>
            <w:r w:rsidRPr="009A09ED">
              <w:rPr>
                <w:rFonts w:ascii="Browallia New" w:hAnsi="Browallia New" w:cs="Browallia New"/>
                <w:sz w:val="21"/>
                <w:szCs w:val="21"/>
              </w:rPr>
              <w:t xml:space="preserve"> </w:t>
            </w:r>
            <w:r w:rsidRPr="009A09ED">
              <w:rPr>
                <w:rFonts w:ascii="Browallia New" w:hAnsi="Browallia New" w:cs="Browallia New"/>
                <w:sz w:val="21"/>
                <w:szCs w:val="21"/>
                <w:cs/>
                <w:lang w:val="en-GB"/>
              </w:rPr>
              <w:t>ปี</w:t>
            </w:r>
          </w:p>
          <w:p w14:paraId="4D5B678C" w14:textId="77777777" w:rsidR="00331993" w:rsidRPr="009A09ED" w:rsidRDefault="00331993">
            <w:pPr>
              <w:spacing w:line="240" w:lineRule="auto"/>
              <w:jc w:val="thaiDistribute"/>
              <w:rPr>
                <w:rFonts w:ascii="Browallia New" w:hAnsi="Browallia New" w:cs="Browallia New"/>
                <w:sz w:val="21"/>
                <w:szCs w:val="21"/>
                <w:cs/>
              </w:rPr>
            </w:pPr>
          </w:p>
        </w:tc>
      </w:tr>
      <w:tr w:rsidR="00331993" w:rsidRPr="00C07A4B" w14:paraId="09720E8F" w14:textId="77777777">
        <w:tc>
          <w:tcPr>
            <w:tcW w:w="1775" w:type="dxa"/>
            <w:tcBorders>
              <w:top w:val="nil"/>
              <w:left w:val="nil"/>
              <w:bottom w:val="nil"/>
              <w:right w:val="nil"/>
            </w:tcBorders>
            <w:shd w:val="clear" w:color="auto" w:fill="auto"/>
          </w:tcPr>
          <w:p w14:paraId="0DACDCB6" w14:textId="77777777" w:rsidR="00331993" w:rsidRPr="00C07995" w:rsidRDefault="00331993">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Pr>
                <w:rFonts w:ascii="Browallia New" w:hAnsi="Browallia New" w:cs="Browallia New"/>
                <w:sz w:val="21"/>
                <w:szCs w:val="21"/>
                <w:lang w:val="en-GB"/>
              </w:rPr>
              <w:t>6</w:t>
            </w:r>
          </w:p>
        </w:tc>
        <w:tc>
          <w:tcPr>
            <w:tcW w:w="786" w:type="dxa"/>
            <w:tcBorders>
              <w:top w:val="nil"/>
              <w:left w:val="nil"/>
              <w:bottom w:val="nil"/>
              <w:right w:val="nil"/>
            </w:tcBorders>
            <w:shd w:val="clear" w:color="auto" w:fill="auto"/>
          </w:tcPr>
          <w:p w14:paraId="3B9BE020" w14:textId="77777777" w:rsidR="00331993" w:rsidRPr="00552CE4" w:rsidRDefault="00331993">
            <w:pPr>
              <w:tabs>
                <w:tab w:val="decimal" w:pos="528"/>
              </w:tabs>
              <w:spacing w:line="240" w:lineRule="auto"/>
              <w:jc w:val="right"/>
              <w:rPr>
                <w:rFonts w:ascii="Browallia New" w:hAnsi="Browallia New" w:cs="Browallia New"/>
                <w:sz w:val="21"/>
                <w:szCs w:val="21"/>
              </w:rPr>
            </w:pPr>
            <w:r w:rsidRPr="00552CE4">
              <w:rPr>
                <w:rFonts w:ascii="Browallia New" w:hAnsi="Browallia New" w:cs="Browallia New"/>
                <w:sz w:val="21"/>
                <w:szCs w:val="21"/>
              </w:rPr>
              <w:t>33.24</w:t>
            </w:r>
          </w:p>
        </w:tc>
        <w:tc>
          <w:tcPr>
            <w:tcW w:w="790" w:type="dxa"/>
            <w:gridSpan w:val="2"/>
            <w:tcBorders>
              <w:top w:val="nil"/>
              <w:left w:val="nil"/>
              <w:bottom w:val="nil"/>
              <w:right w:val="nil"/>
            </w:tcBorders>
            <w:shd w:val="clear" w:color="auto" w:fill="auto"/>
          </w:tcPr>
          <w:p w14:paraId="65F1F354"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Pr>
                <w:rFonts w:ascii="Browallia New" w:hAnsi="Browallia New" w:cs="Browallia New"/>
                <w:sz w:val="21"/>
                <w:szCs w:val="21"/>
              </w:rPr>
              <w:t>-</w:t>
            </w:r>
          </w:p>
        </w:tc>
        <w:tc>
          <w:tcPr>
            <w:tcW w:w="1715" w:type="dxa"/>
            <w:tcBorders>
              <w:top w:val="nil"/>
              <w:left w:val="nil"/>
              <w:bottom w:val="nil"/>
              <w:right w:val="nil"/>
            </w:tcBorders>
            <w:shd w:val="clear" w:color="auto" w:fill="auto"/>
          </w:tcPr>
          <w:p w14:paraId="0E10D734" w14:textId="77777777" w:rsidR="00331993" w:rsidRPr="003C08B7" w:rsidRDefault="00331993">
            <w:pPr>
              <w:spacing w:line="240" w:lineRule="auto"/>
              <w:jc w:val="thaiDistribute"/>
              <w:rPr>
                <w:rFonts w:ascii="Browallia New" w:hAnsi="Browallia New" w:cs="Browallia New"/>
                <w:sz w:val="21"/>
                <w:szCs w:val="21"/>
                <w:cs/>
              </w:rPr>
            </w:pPr>
            <w:r w:rsidRPr="003C08B7">
              <w:rPr>
                <w:rFonts w:ascii="Browallia New" w:hAnsi="Browallia New" w:cs="Browallia New"/>
                <w:sz w:val="21"/>
                <w:szCs w:val="21"/>
                <w:cs/>
              </w:rPr>
              <w:t xml:space="preserve">อัตราดอกเบี้ย </w:t>
            </w:r>
            <w:r w:rsidRPr="003C08B7">
              <w:rPr>
                <w:rFonts w:ascii="Browallia New" w:hAnsi="Browallia New" w:cs="Browallia New"/>
                <w:sz w:val="21"/>
                <w:szCs w:val="21"/>
              </w:rPr>
              <w:t xml:space="preserve">MLR </w:t>
            </w:r>
            <w:r w:rsidRPr="003C08B7">
              <w:rPr>
                <w:rFonts w:ascii="Browallia New" w:hAnsi="Browallia New" w:cs="Browallia New"/>
                <w:sz w:val="21"/>
                <w:szCs w:val="21"/>
                <w:cs/>
              </w:rPr>
              <w:t xml:space="preserve">ลบร้อยละ </w:t>
            </w:r>
            <w:r w:rsidRPr="003C08B7">
              <w:rPr>
                <w:rFonts w:ascii="Browallia New" w:hAnsi="Browallia New" w:cs="Browallia New"/>
                <w:sz w:val="21"/>
                <w:szCs w:val="21"/>
              </w:rPr>
              <w:t xml:space="preserve">1.50 </w:t>
            </w:r>
            <w:r w:rsidRPr="003C08B7">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371C98C5" w14:textId="77777777" w:rsidR="00331993" w:rsidRPr="009A09ED" w:rsidRDefault="00331993">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 xml:space="preserve">ผู้กู้ตกลงชำระคืนเงินต้นโดยการปลอดจำนอง ในอัตราไม่ต่ำกว่าร้อยละ </w:t>
            </w:r>
            <w:r w:rsidRPr="009A09ED">
              <w:rPr>
                <w:rFonts w:ascii="Browallia New" w:hAnsi="Browallia New" w:cs="Browallia New"/>
                <w:sz w:val="21"/>
                <w:szCs w:val="21"/>
              </w:rPr>
              <w:t xml:space="preserve">65 </w:t>
            </w:r>
            <w:r w:rsidRPr="009A09ED">
              <w:rPr>
                <w:rFonts w:ascii="Browallia New" w:hAnsi="Browallia New" w:cs="Browallia New"/>
                <w:sz w:val="21"/>
                <w:szCs w:val="21"/>
                <w:cs/>
              </w:rPr>
              <w:t>ของราคาขายแต่ละยู</w:t>
            </w:r>
            <w:proofErr w:type="spellStart"/>
            <w:r w:rsidRPr="009A09ED">
              <w:rPr>
                <w:rFonts w:ascii="Browallia New" w:hAnsi="Browallia New" w:cs="Browallia New"/>
                <w:sz w:val="21"/>
                <w:szCs w:val="21"/>
                <w:cs/>
              </w:rPr>
              <w:t>นิต</w:t>
            </w:r>
            <w:proofErr w:type="spellEnd"/>
            <w:r w:rsidRPr="009A09ED">
              <w:rPr>
                <w:rFonts w:ascii="Browallia New" w:hAnsi="Browallia New" w:cs="Browallia New"/>
                <w:sz w:val="21"/>
                <w:szCs w:val="21"/>
                <w:cs/>
              </w:rPr>
              <w:t xml:space="preserve"> และต้องไม่ต่ำกว่าการปลอดจำนองขั้นต่ำ กรณีปลอดจำนองที่ดินว่างเปล่า ปลอดจำนองในอัตราดอกเบี้ยร้อยละ </w:t>
            </w:r>
            <w:r w:rsidRPr="009A09ED">
              <w:rPr>
                <w:rFonts w:ascii="Browallia New" w:hAnsi="Browallia New" w:cs="Browallia New"/>
                <w:sz w:val="21"/>
                <w:szCs w:val="21"/>
              </w:rPr>
              <w:t xml:space="preserve">65 </w:t>
            </w:r>
            <w:r w:rsidRPr="009A09ED">
              <w:rPr>
                <w:rFonts w:ascii="Browallia New" w:hAnsi="Browallia New" w:cs="Browallia New"/>
                <w:sz w:val="21"/>
                <w:szCs w:val="21"/>
                <w:cs/>
              </w:rPr>
              <w:t xml:space="preserve">ของราคาขายที่ดินว่างเปล่า กำหนดชำระเสร็จสิ้นภายใน </w:t>
            </w:r>
            <w:r w:rsidRPr="009A09ED">
              <w:rPr>
                <w:rFonts w:ascii="Browallia New" w:hAnsi="Browallia New" w:cs="Browallia New"/>
                <w:sz w:val="21"/>
                <w:szCs w:val="21"/>
              </w:rPr>
              <w:t xml:space="preserve">3 </w:t>
            </w:r>
            <w:r w:rsidRPr="009A09ED">
              <w:rPr>
                <w:rFonts w:ascii="Browallia New" w:hAnsi="Browallia New" w:cs="Browallia New"/>
                <w:sz w:val="21"/>
                <w:szCs w:val="21"/>
                <w:cs/>
              </w:rPr>
              <w:t>ปี นับจากวันเบิกเงินกู้งวดแรก</w:t>
            </w:r>
          </w:p>
          <w:p w14:paraId="5F1D7DDA" w14:textId="77777777" w:rsidR="00331993" w:rsidRPr="009A09ED" w:rsidRDefault="00331993">
            <w:pPr>
              <w:spacing w:line="240" w:lineRule="auto"/>
              <w:jc w:val="thaiDistribute"/>
              <w:rPr>
                <w:rFonts w:ascii="Browallia New" w:hAnsi="Browallia New" w:cs="Browallia New"/>
                <w:sz w:val="21"/>
                <w:szCs w:val="21"/>
                <w:cs/>
              </w:rPr>
            </w:pPr>
          </w:p>
        </w:tc>
      </w:tr>
      <w:tr w:rsidR="00331993" w:rsidRPr="00C07A4B" w14:paraId="05717B25" w14:textId="77777777">
        <w:tc>
          <w:tcPr>
            <w:tcW w:w="1775" w:type="dxa"/>
            <w:tcBorders>
              <w:top w:val="nil"/>
              <w:left w:val="nil"/>
              <w:bottom w:val="nil"/>
              <w:right w:val="nil"/>
            </w:tcBorders>
            <w:shd w:val="clear" w:color="auto" w:fill="auto"/>
          </w:tcPr>
          <w:p w14:paraId="77A528D0" w14:textId="77777777" w:rsidR="00331993" w:rsidRPr="00C07995" w:rsidRDefault="00331993">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Pr>
                <w:rFonts w:ascii="Browallia New" w:hAnsi="Browallia New" w:cs="Browallia New"/>
                <w:sz w:val="21"/>
                <w:szCs w:val="21"/>
                <w:lang w:val="en-GB"/>
              </w:rPr>
              <w:t>7</w:t>
            </w:r>
          </w:p>
        </w:tc>
        <w:tc>
          <w:tcPr>
            <w:tcW w:w="786" w:type="dxa"/>
            <w:tcBorders>
              <w:top w:val="nil"/>
              <w:left w:val="nil"/>
              <w:bottom w:val="nil"/>
              <w:right w:val="nil"/>
            </w:tcBorders>
            <w:shd w:val="clear" w:color="auto" w:fill="auto"/>
          </w:tcPr>
          <w:p w14:paraId="161B9B7E" w14:textId="77777777" w:rsidR="00331993" w:rsidRPr="00552CE4" w:rsidRDefault="00331993">
            <w:pPr>
              <w:tabs>
                <w:tab w:val="decimal" w:pos="528"/>
              </w:tabs>
              <w:spacing w:line="240" w:lineRule="auto"/>
              <w:jc w:val="right"/>
              <w:rPr>
                <w:rFonts w:ascii="Browallia New" w:hAnsi="Browallia New" w:cs="Browallia New"/>
                <w:sz w:val="21"/>
                <w:szCs w:val="21"/>
              </w:rPr>
            </w:pPr>
            <w:r w:rsidRPr="00552CE4">
              <w:rPr>
                <w:rFonts w:ascii="Browallia New" w:hAnsi="Browallia New" w:cs="Browallia New"/>
                <w:sz w:val="21"/>
                <w:szCs w:val="21"/>
              </w:rPr>
              <w:t>65.00</w:t>
            </w:r>
          </w:p>
        </w:tc>
        <w:tc>
          <w:tcPr>
            <w:tcW w:w="790" w:type="dxa"/>
            <w:gridSpan w:val="2"/>
            <w:tcBorders>
              <w:top w:val="nil"/>
              <w:left w:val="nil"/>
              <w:bottom w:val="nil"/>
              <w:right w:val="nil"/>
            </w:tcBorders>
            <w:shd w:val="clear" w:color="auto" w:fill="auto"/>
          </w:tcPr>
          <w:p w14:paraId="3C28E1DA"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Pr>
                <w:rFonts w:ascii="Browallia New" w:hAnsi="Browallia New" w:cs="Browallia New"/>
                <w:sz w:val="21"/>
                <w:szCs w:val="21"/>
              </w:rPr>
              <w:t>-</w:t>
            </w:r>
          </w:p>
        </w:tc>
        <w:tc>
          <w:tcPr>
            <w:tcW w:w="1715" w:type="dxa"/>
            <w:tcBorders>
              <w:top w:val="nil"/>
              <w:left w:val="nil"/>
              <w:bottom w:val="nil"/>
              <w:right w:val="nil"/>
            </w:tcBorders>
            <w:shd w:val="clear" w:color="auto" w:fill="auto"/>
          </w:tcPr>
          <w:p w14:paraId="076D4110" w14:textId="77777777" w:rsidR="00331993" w:rsidRPr="003C08B7" w:rsidRDefault="00331993">
            <w:pPr>
              <w:spacing w:line="240" w:lineRule="auto"/>
              <w:jc w:val="thaiDistribute"/>
              <w:rPr>
                <w:rFonts w:ascii="Browallia New" w:hAnsi="Browallia New" w:cs="Browallia New"/>
                <w:sz w:val="21"/>
                <w:szCs w:val="21"/>
                <w:cs/>
              </w:rPr>
            </w:pPr>
            <w:r w:rsidRPr="003C08B7">
              <w:rPr>
                <w:rFonts w:ascii="Browallia New" w:hAnsi="Browallia New" w:cs="Browallia New"/>
                <w:sz w:val="21"/>
                <w:szCs w:val="21"/>
                <w:cs/>
              </w:rPr>
              <w:t xml:space="preserve">อัตราดอกเบี้ย </w:t>
            </w:r>
            <w:r w:rsidRPr="003C08B7">
              <w:rPr>
                <w:rFonts w:ascii="Browallia New" w:hAnsi="Browallia New" w:cs="Browallia New"/>
                <w:sz w:val="21"/>
                <w:szCs w:val="21"/>
              </w:rPr>
              <w:t xml:space="preserve">MLR </w:t>
            </w:r>
            <w:r w:rsidRPr="003C08B7">
              <w:rPr>
                <w:rFonts w:ascii="Browallia New" w:hAnsi="Browallia New" w:cs="Browallia New"/>
                <w:sz w:val="21"/>
                <w:szCs w:val="21"/>
                <w:cs/>
              </w:rPr>
              <w:t xml:space="preserve">ลบร้อยละ </w:t>
            </w:r>
            <w:r w:rsidRPr="003C08B7">
              <w:rPr>
                <w:rFonts w:ascii="Browallia New" w:hAnsi="Browallia New" w:cs="Browallia New"/>
                <w:sz w:val="21"/>
                <w:szCs w:val="21"/>
              </w:rPr>
              <w:t xml:space="preserve">1.50 </w:t>
            </w:r>
            <w:r w:rsidRPr="003C08B7">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0565C6A0" w14:textId="77777777" w:rsidR="00331993" w:rsidRPr="009A09ED" w:rsidRDefault="00331993">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ผู้ออกตั๋วตกลงเบิกใช้วงเงินเพื่อชดเชยการจัดซื้อที่ดินสำหรับพัฒนาเป็น</w:t>
            </w:r>
            <w:r w:rsidRPr="009A09ED">
              <w:rPr>
                <w:rFonts w:ascii="Browallia New" w:hAnsi="Browallia New" w:cs="Browallia New" w:hint="cs"/>
                <w:sz w:val="21"/>
                <w:szCs w:val="21"/>
                <w:cs/>
              </w:rPr>
              <w:t>โ</w:t>
            </w:r>
            <w:r w:rsidRPr="009A09ED">
              <w:rPr>
                <w:rFonts w:ascii="Browallia New" w:hAnsi="Browallia New" w:cs="Browallia New"/>
                <w:sz w:val="21"/>
                <w:szCs w:val="21"/>
                <w:cs/>
              </w:rPr>
              <w:t>ครงการในอนาคตภายใต้ ชื่อโครงการ "เดอะทาวน์</w:t>
            </w:r>
            <w:proofErr w:type="spellStart"/>
            <w:r w:rsidRPr="009A09ED">
              <w:rPr>
                <w:rFonts w:ascii="Browallia New" w:hAnsi="Browallia New" w:cs="Browallia New"/>
                <w:sz w:val="21"/>
                <w:szCs w:val="21"/>
                <w:cs/>
              </w:rPr>
              <w:t>วิลเล</w:t>
            </w:r>
            <w:proofErr w:type="spellEnd"/>
            <w:r w:rsidRPr="009A09ED">
              <w:rPr>
                <w:rFonts w:ascii="Browallia New" w:hAnsi="Browallia New" w:cs="Browallia New"/>
                <w:sz w:val="21"/>
                <w:szCs w:val="21"/>
                <w:cs/>
              </w:rPr>
              <w:t xml:space="preserve">จ บางแขม </w:t>
            </w:r>
            <w:r w:rsidRPr="009A09ED">
              <w:rPr>
                <w:rFonts w:ascii="Browallia New" w:hAnsi="Browallia New" w:cs="Browallia New"/>
                <w:sz w:val="21"/>
                <w:szCs w:val="21"/>
              </w:rPr>
              <w:t xml:space="preserve">3" </w:t>
            </w:r>
            <w:r w:rsidRPr="009A09ED">
              <w:rPr>
                <w:rFonts w:ascii="Browallia New" w:hAnsi="Browallia New" w:cs="Browallia New"/>
                <w:sz w:val="21"/>
                <w:szCs w:val="21"/>
                <w:cs/>
              </w:rPr>
              <w:t xml:space="preserve">จำนวน </w:t>
            </w:r>
            <w:r w:rsidRPr="009A09ED">
              <w:rPr>
                <w:rFonts w:ascii="Browallia New" w:hAnsi="Browallia New" w:cs="Browallia New"/>
                <w:sz w:val="21"/>
                <w:szCs w:val="21"/>
              </w:rPr>
              <w:t xml:space="preserve">172 </w:t>
            </w:r>
            <w:r w:rsidRPr="009A09ED">
              <w:rPr>
                <w:rFonts w:ascii="Browallia New" w:hAnsi="Browallia New" w:cs="Browallia New"/>
                <w:sz w:val="21"/>
                <w:szCs w:val="21"/>
                <w:cs/>
              </w:rPr>
              <w:t>ยู</w:t>
            </w:r>
            <w:proofErr w:type="spellStart"/>
            <w:r w:rsidRPr="009A09ED">
              <w:rPr>
                <w:rFonts w:ascii="Browallia New" w:hAnsi="Browallia New" w:cs="Browallia New"/>
                <w:sz w:val="21"/>
                <w:szCs w:val="21"/>
                <w:cs/>
              </w:rPr>
              <w:t>นิต</w:t>
            </w:r>
            <w:proofErr w:type="spellEnd"/>
            <w:r w:rsidRPr="009A09ED">
              <w:rPr>
                <w:rFonts w:ascii="Browallia New" w:hAnsi="Browallia New" w:cs="Browallia New"/>
                <w:sz w:val="21"/>
                <w:szCs w:val="21"/>
                <w:cs/>
              </w:rPr>
              <w:t xml:space="preserve"> โดยสามารถเบิกได้เมื่อลงนามในสัญญา และจดทะเบียนจำลองหลักประกันเรียบร้อยแล้ว ทั้งนี้ผู้ออกตั๋วตกลงชำระคืนเงินต้น ทั้งจำนวนภายใน </w:t>
            </w:r>
            <w:r w:rsidRPr="009A09ED">
              <w:rPr>
                <w:rFonts w:ascii="Browallia New" w:hAnsi="Browallia New" w:cs="Browallia New"/>
                <w:sz w:val="21"/>
                <w:szCs w:val="21"/>
              </w:rPr>
              <w:t xml:space="preserve">1 </w:t>
            </w:r>
            <w:r w:rsidRPr="009A09ED">
              <w:rPr>
                <w:rFonts w:ascii="Browallia New" w:hAnsi="Browallia New" w:cs="Browallia New"/>
                <w:sz w:val="21"/>
                <w:szCs w:val="21"/>
                <w:cs/>
              </w:rPr>
              <w:t>ปี นับจากวันเบิกใช้วงเงิน</w:t>
            </w:r>
          </w:p>
          <w:p w14:paraId="2C81AA5D" w14:textId="77777777" w:rsidR="00331993" w:rsidRPr="009A09ED" w:rsidRDefault="00331993">
            <w:pPr>
              <w:spacing w:line="240" w:lineRule="auto"/>
              <w:jc w:val="thaiDistribute"/>
              <w:rPr>
                <w:rFonts w:ascii="Browallia New" w:hAnsi="Browallia New" w:cs="Browallia New"/>
                <w:sz w:val="21"/>
                <w:szCs w:val="21"/>
                <w:cs/>
              </w:rPr>
            </w:pPr>
          </w:p>
        </w:tc>
      </w:tr>
      <w:tr w:rsidR="00331993" w:rsidRPr="00C07A4B" w14:paraId="52FE7717" w14:textId="77777777">
        <w:tc>
          <w:tcPr>
            <w:tcW w:w="3333" w:type="dxa"/>
            <w:gridSpan w:val="3"/>
            <w:tcBorders>
              <w:top w:val="nil"/>
              <w:left w:val="nil"/>
              <w:bottom w:val="nil"/>
              <w:right w:val="nil"/>
            </w:tcBorders>
          </w:tcPr>
          <w:p w14:paraId="6D8DE73F" w14:textId="77777777" w:rsidR="00331993" w:rsidRPr="00C07995" w:rsidRDefault="00331993">
            <w:pPr>
              <w:tabs>
                <w:tab w:val="decimal" w:pos="528"/>
              </w:tabs>
              <w:spacing w:line="240" w:lineRule="auto"/>
              <w:rPr>
                <w:rFonts w:ascii="Browallia New" w:hAnsi="Browallia New" w:cs="Browallia New"/>
                <w:sz w:val="21"/>
                <w:szCs w:val="21"/>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proofErr w:type="spellStart"/>
            <w:r w:rsidRPr="00C07995">
              <w:rPr>
                <w:rFonts w:ascii="Browallia New" w:hAnsi="Browallia New" w:cs="Browallia New"/>
                <w:sz w:val="21"/>
                <w:szCs w:val="21"/>
                <w:cs/>
              </w:rPr>
              <w:t>ท็</w:t>
            </w:r>
            <w:proofErr w:type="spellEnd"/>
            <w:r w:rsidRPr="00C07995">
              <w:rPr>
                <w:rFonts w:ascii="Browallia New" w:hAnsi="Browallia New" w:cs="Browallia New"/>
                <w:sz w:val="21"/>
                <w:szCs w:val="21"/>
                <w:cs/>
              </w:rPr>
              <w:t>อป</w:t>
            </w:r>
            <w:r w:rsidRPr="00C07995">
              <w:rPr>
                <w:rFonts w:ascii="Browallia New" w:hAnsi="Browallia New" w:cs="Browallia New"/>
                <w:sz w:val="21"/>
                <w:szCs w:val="21"/>
              </w:rPr>
              <w:t xml:space="preserve"> </w:t>
            </w:r>
            <w:r w:rsidRPr="00C07995">
              <w:rPr>
                <w:rFonts w:ascii="Browallia New" w:hAnsi="Browallia New" w:cs="Browallia New"/>
                <w:sz w:val="21"/>
                <w:szCs w:val="21"/>
                <w:cs/>
              </w:rPr>
              <w:t>เอ</w:t>
            </w:r>
            <w:proofErr w:type="spellStart"/>
            <w:r w:rsidRPr="00C07995">
              <w:rPr>
                <w:rFonts w:ascii="Browallia New" w:hAnsi="Browallia New" w:cs="Browallia New"/>
                <w:sz w:val="21"/>
                <w:szCs w:val="21"/>
                <w:cs/>
              </w:rPr>
              <w:t>ลลิ</w:t>
            </w:r>
            <w:proofErr w:type="spellEnd"/>
            <w:r w:rsidRPr="00C07995">
              <w:rPr>
                <w:rFonts w:ascii="Browallia New" w:hAnsi="Browallia New" w:cs="Browallia New"/>
                <w:sz w:val="21"/>
                <w:szCs w:val="21"/>
                <w:cs/>
              </w:rPr>
              <w:t>เม็นทส</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1733" w:type="dxa"/>
            <w:gridSpan w:val="2"/>
            <w:tcBorders>
              <w:top w:val="nil"/>
              <w:left w:val="nil"/>
              <w:bottom w:val="nil"/>
              <w:right w:val="nil"/>
            </w:tcBorders>
          </w:tcPr>
          <w:p w14:paraId="77ED4D8D" w14:textId="77777777" w:rsidR="00331993" w:rsidRPr="00C07995" w:rsidRDefault="00331993">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65C50931" w14:textId="77777777" w:rsidR="00331993" w:rsidRPr="00B5619C" w:rsidRDefault="00331993">
            <w:pPr>
              <w:rPr>
                <w:rFonts w:ascii="Browallia New" w:hAnsi="Browallia New" w:cs="Browallia New"/>
                <w:sz w:val="21"/>
                <w:szCs w:val="21"/>
                <w:highlight w:val="yellow"/>
                <w:cs/>
              </w:rPr>
            </w:pPr>
          </w:p>
        </w:tc>
      </w:tr>
      <w:tr w:rsidR="00331993" w:rsidRPr="00C07A4B" w14:paraId="3A026D9B" w14:textId="77777777">
        <w:tc>
          <w:tcPr>
            <w:tcW w:w="1775" w:type="dxa"/>
            <w:tcBorders>
              <w:top w:val="nil"/>
              <w:left w:val="nil"/>
              <w:bottom w:val="nil"/>
              <w:right w:val="nil"/>
            </w:tcBorders>
          </w:tcPr>
          <w:p w14:paraId="072B827A" w14:textId="77777777" w:rsidR="00331993" w:rsidRPr="00C07995" w:rsidRDefault="00331993">
            <w:pPr>
              <w:tabs>
                <w:tab w:val="decimal" w:pos="528"/>
              </w:tabs>
              <w:spacing w:line="240" w:lineRule="auto"/>
              <w:ind w:firstLine="169"/>
              <w:rPr>
                <w:rFonts w:ascii="Browallia New" w:hAnsi="Browallia New" w:cs="Browallia New"/>
                <w:sz w:val="21"/>
                <w:szCs w:val="21"/>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1</w:t>
            </w:r>
          </w:p>
        </w:tc>
        <w:tc>
          <w:tcPr>
            <w:tcW w:w="786" w:type="dxa"/>
            <w:tcBorders>
              <w:top w:val="nil"/>
              <w:left w:val="nil"/>
              <w:bottom w:val="nil"/>
              <w:right w:val="nil"/>
            </w:tcBorders>
            <w:shd w:val="clear" w:color="auto" w:fill="auto"/>
          </w:tcPr>
          <w:p w14:paraId="2B3942FC" w14:textId="77777777" w:rsidR="00331993" w:rsidRPr="00214712" w:rsidRDefault="00331993">
            <w:pPr>
              <w:tabs>
                <w:tab w:val="decimal" w:pos="528"/>
              </w:tabs>
              <w:spacing w:line="240" w:lineRule="auto"/>
              <w:jc w:val="right"/>
              <w:rPr>
                <w:rFonts w:ascii="Browallia New" w:hAnsi="Browallia New" w:cs="Browallia New"/>
                <w:sz w:val="21"/>
                <w:szCs w:val="21"/>
                <w:highlight w:val="yellow"/>
              </w:rPr>
            </w:pPr>
            <w:r w:rsidRPr="007B286C">
              <w:rPr>
                <w:rFonts w:ascii="Browallia New" w:hAnsi="Browallia New" w:cs="Browallia New"/>
                <w:sz w:val="21"/>
                <w:szCs w:val="21"/>
              </w:rPr>
              <w:t>61.27</w:t>
            </w:r>
          </w:p>
        </w:tc>
        <w:tc>
          <w:tcPr>
            <w:tcW w:w="790" w:type="dxa"/>
            <w:gridSpan w:val="2"/>
            <w:tcBorders>
              <w:top w:val="nil"/>
              <w:left w:val="nil"/>
              <w:bottom w:val="nil"/>
              <w:right w:val="nil"/>
            </w:tcBorders>
          </w:tcPr>
          <w:p w14:paraId="4ECB8E05"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sidRPr="00C07995">
              <w:rPr>
                <w:rFonts w:ascii="Browallia New" w:hAnsi="Browallia New" w:cs="Browallia New"/>
                <w:sz w:val="21"/>
                <w:szCs w:val="21"/>
              </w:rPr>
              <w:t>61.41</w:t>
            </w:r>
          </w:p>
        </w:tc>
        <w:tc>
          <w:tcPr>
            <w:tcW w:w="1715" w:type="dxa"/>
            <w:tcBorders>
              <w:top w:val="nil"/>
              <w:left w:val="nil"/>
              <w:bottom w:val="nil"/>
              <w:right w:val="nil"/>
            </w:tcBorders>
          </w:tcPr>
          <w:p w14:paraId="721432CD"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0BEDCC46" w14:textId="2E2EB12A" w:rsidR="00331993" w:rsidRPr="00B67E27" w:rsidRDefault="00331993">
            <w:pPr>
              <w:spacing w:line="240" w:lineRule="auto"/>
              <w:jc w:val="thaiDistribute"/>
              <w:rPr>
                <w:rFonts w:ascii="Browallia New" w:hAnsi="Browallia New" w:cs="Browallia New"/>
                <w:sz w:val="21"/>
                <w:szCs w:val="21"/>
              </w:rPr>
            </w:pPr>
            <w:r w:rsidRPr="00B67E27">
              <w:rPr>
                <w:rFonts w:ascii="Browallia New" w:hAnsi="Browallia New" w:cs="Browallia New"/>
                <w:sz w:val="21"/>
                <w:szCs w:val="21"/>
                <w:cs/>
              </w:rPr>
              <w:t xml:space="preserve">ชำระคืน งวดที่ </w:t>
            </w:r>
            <w:r w:rsidR="00C16F34" w:rsidRPr="00C16F34">
              <w:rPr>
                <w:rFonts w:ascii="Browallia New" w:hAnsi="Browallia New" w:cs="Browallia New"/>
                <w:sz w:val="21"/>
                <w:szCs w:val="21"/>
              </w:rPr>
              <w:t>1</w:t>
            </w:r>
            <w:r w:rsidRPr="00B67E27">
              <w:rPr>
                <w:rFonts w:ascii="Browallia New" w:hAnsi="Browallia New" w:cs="Browallia New"/>
                <w:sz w:val="21"/>
                <w:szCs w:val="21"/>
                <w:cs/>
              </w:rPr>
              <w:t>-</w:t>
            </w:r>
            <w:r w:rsidR="00C16F34" w:rsidRPr="00C16F34">
              <w:rPr>
                <w:rFonts w:ascii="Browallia New" w:hAnsi="Browallia New" w:cs="Browallia New"/>
                <w:sz w:val="21"/>
                <w:szCs w:val="21"/>
              </w:rPr>
              <w:t>12</w:t>
            </w:r>
            <w:r w:rsidRPr="00B67E27">
              <w:rPr>
                <w:rFonts w:ascii="Browallia New" w:hAnsi="Browallia New" w:cs="Browallia New"/>
                <w:sz w:val="21"/>
                <w:szCs w:val="21"/>
                <w:cs/>
              </w:rPr>
              <w:t xml:space="preserve"> ชำระเฉพาะดอกเบี้ยทุกสิ้นเดือน งวดที่ </w:t>
            </w:r>
            <w:r w:rsidR="00C16F34" w:rsidRPr="00C16F34">
              <w:rPr>
                <w:rFonts w:ascii="Browallia New" w:hAnsi="Browallia New" w:cs="Browallia New"/>
                <w:sz w:val="21"/>
                <w:szCs w:val="21"/>
              </w:rPr>
              <w:t>13</w:t>
            </w:r>
            <w:r w:rsidRPr="00B67E27">
              <w:rPr>
                <w:rFonts w:ascii="Browallia New" w:hAnsi="Browallia New" w:cs="Browallia New"/>
                <w:sz w:val="21"/>
                <w:szCs w:val="21"/>
                <w:cs/>
              </w:rPr>
              <w:t>-</w:t>
            </w:r>
            <w:r w:rsidR="00C16F34" w:rsidRPr="00C16F34">
              <w:rPr>
                <w:rFonts w:ascii="Browallia New" w:hAnsi="Browallia New" w:cs="Browallia New"/>
                <w:sz w:val="21"/>
                <w:szCs w:val="21"/>
              </w:rPr>
              <w:t>38</w:t>
            </w:r>
            <w:r w:rsidRPr="00B67E27">
              <w:rPr>
                <w:rFonts w:ascii="Browallia New" w:hAnsi="Browallia New" w:cs="Browallia New"/>
                <w:sz w:val="21"/>
                <w:szCs w:val="21"/>
                <w:cs/>
              </w:rPr>
              <w:t xml:space="preserve"> ชำระเงินต้นพร้อมดอกเบี้ย ไม่น้อยกว่าเดือนละ </w:t>
            </w:r>
            <w:r w:rsidR="00C16F34" w:rsidRPr="00C16F34">
              <w:rPr>
                <w:rFonts w:ascii="Browallia New" w:hAnsi="Browallia New" w:cs="Browallia New"/>
                <w:sz w:val="21"/>
                <w:szCs w:val="21"/>
              </w:rPr>
              <w:t>1</w:t>
            </w:r>
            <w:r w:rsidRPr="00B67E27">
              <w:rPr>
                <w:rFonts w:ascii="Browallia New" w:hAnsi="Browallia New" w:cs="Browallia New"/>
                <w:sz w:val="21"/>
                <w:szCs w:val="21"/>
                <w:cs/>
              </w:rPr>
              <w:t>.</w:t>
            </w:r>
            <w:r w:rsidR="00C16F34" w:rsidRPr="00C16F34">
              <w:rPr>
                <w:rFonts w:ascii="Browallia New" w:hAnsi="Browallia New" w:cs="Browallia New"/>
                <w:sz w:val="21"/>
                <w:szCs w:val="21"/>
              </w:rPr>
              <w:t>75</w:t>
            </w:r>
            <w:r w:rsidRPr="00B67E27">
              <w:rPr>
                <w:rFonts w:ascii="Browallia New" w:hAnsi="Browallia New" w:cs="Browallia New"/>
                <w:sz w:val="21"/>
                <w:szCs w:val="21"/>
                <w:cs/>
              </w:rPr>
              <w:t xml:space="preserve"> ล้านบาท งวดที่ </w:t>
            </w:r>
            <w:r w:rsidR="00C16F34" w:rsidRPr="00C16F34">
              <w:rPr>
                <w:rFonts w:ascii="Browallia New" w:hAnsi="Browallia New" w:cs="Browallia New"/>
                <w:sz w:val="21"/>
                <w:szCs w:val="21"/>
              </w:rPr>
              <w:t>39</w:t>
            </w:r>
            <w:r w:rsidRPr="00B67E27">
              <w:rPr>
                <w:rFonts w:ascii="Browallia New" w:hAnsi="Browallia New" w:cs="Browallia New"/>
                <w:sz w:val="21"/>
                <w:szCs w:val="21"/>
                <w:cs/>
              </w:rPr>
              <w:t>-</w:t>
            </w:r>
            <w:r w:rsidR="00C16F34" w:rsidRPr="00C16F34">
              <w:rPr>
                <w:rFonts w:ascii="Browallia New" w:hAnsi="Browallia New" w:cs="Browallia New"/>
                <w:sz w:val="21"/>
                <w:szCs w:val="21"/>
              </w:rPr>
              <w:t>143</w:t>
            </w:r>
            <w:r w:rsidRPr="00B67E27">
              <w:rPr>
                <w:rFonts w:ascii="Browallia New" w:hAnsi="Browallia New" w:cs="Browallia New"/>
                <w:sz w:val="21"/>
                <w:szCs w:val="21"/>
                <w:cs/>
              </w:rPr>
              <w:t xml:space="preserve"> ชำระเงินต้นพร้อมดอกเบี้ย ไม่น้อยกว่าเดือนละ </w:t>
            </w:r>
            <w:r w:rsidR="00C16F34" w:rsidRPr="00C16F34">
              <w:rPr>
                <w:rFonts w:ascii="Browallia New" w:hAnsi="Browallia New" w:cs="Browallia New"/>
                <w:sz w:val="21"/>
                <w:szCs w:val="21"/>
              </w:rPr>
              <w:t>2</w:t>
            </w:r>
            <w:r w:rsidRPr="00B67E27">
              <w:rPr>
                <w:rFonts w:ascii="Browallia New" w:hAnsi="Browallia New" w:cs="Browallia New"/>
                <w:sz w:val="21"/>
                <w:szCs w:val="21"/>
                <w:cs/>
              </w:rPr>
              <w:t>.</w:t>
            </w:r>
            <w:r w:rsidR="00C16F34" w:rsidRPr="00C16F34">
              <w:rPr>
                <w:rFonts w:ascii="Browallia New" w:hAnsi="Browallia New" w:cs="Browallia New"/>
                <w:sz w:val="21"/>
                <w:szCs w:val="21"/>
              </w:rPr>
              <w:t>05</w:t>
            </w:r>
            <w:r w:rsidRPr="00B67E27">
              <w:rPr>
                <w:rFonts w:ascii="Browallia New" w:hAnsi="Browallia New" w:cs="Browallia New"/>
                <w:sz w:val="21"/>
                <w:szCs w:val="21"/>
                <w:cs/>
              </w:rPr>
              <w:t xml:space="preserve"> ล้านบาท งวดที่ </w:t>
            </w:r>
            <w:r w:rsidR="00C16F34" w:rsidRPr="00C16F34">
              <w:rPr>
                <w:rFonts w:ascii="Browallia New" w:hAnsi="Browallia New" w:cs="Browallia New"/>
                <w:sz w:val="21"/>
                <w:szCs w:val="21"/>
              </w:rPr>
              <w:t>144</w:t>
            </w:r>
            <w:r w:rsidRPr="00B67E27">
              <w:rPr>
                <w:rFonts w:ascii="Browallia New" w:hAnsi="Browallia New" w:cs="Browallia New"/>
                <w:sz w:val="21"/>
                <w:szCs w:val="21"/>
                <w:cs/>
              </w:rPr>
              <w:t xml:space="preserve"> (สุดท้าย) ชำระเงินต้นพร้อมดอกเบี้ยที่เหลือทั้งจำนวน</w:t>
            </w:r>
          </w:p>
          <w:p w14:paraId="3CC25F30" w14:textId="77777777" w:rsidR="00331993" w:rsidRPr="00B67E27" w:rsidRDefault="00331993">
            <w:pPr>
              <w:spacing w:line="240" w:lineRule="auto"/>
              <w:jc w:val="thaiDistribute"/>
              <w:rPr>
                <w:rFonts w:ascii="Browallia New" w:hAnsi="Browallia New" w:cs="Browallia New"/>
                <w:sz w:val="21"/>
                <w:szCs w:val="21"/>
              </w:rPr>
            </w:pPr>
          </w:p>
          <w:p w14:paraId="07CA9267" w14:textId="2C14D8AD" w:rsidR="00331993" w:rsidRDefault="00331993">
            <w:pPr>
              <w:spacing w:line="240" w:lineRule="auto"/>
              <w:jc w:val="thaiDistribute"/>
              <w:rPr>
                <w:rFonts w:ascii="Browallia New" w:hAnsi="Browallia New" w:cs="Browallia New"/>
                <w:sz w:val="21"/>
                <w:szCs w:val="21"/>
                <w:highlight w:val="green"/>
              </w:rPr>
            </w:pPr>
            <w:r w:rsidRPr="00B67E27">
              <w:rPr>
                <w:rFonts w:ascii="Browallia New" w:hAnsi="Browallia New" w:cs="Browallia New"/>
                <w:sz w:val="21"/>
                <w:szCs w:val="21"/>
                <w:cs/>
              </w:rPr>
              <w:t xml:space="preserve">บริษัทย่อยได้รับการผ่อนผันการจ่ายชำระคืนเงินกู้ยืมระยะยาว สำหรับรอบระยะเวลาตั้งแต่มกราคม </w:t>
            </w:r>
            <w:r w:rsidR="00C16F34" w:rsidRPr="00C16F34">
              <w:rPr>
                <w:rFonts w:ascii="Browallia New" w:hAnsi="Browallia New" w:cs="Browallia New"/>
                <w:sz w:val="21"/>
                <w:szCs w:val="21"/>
              </w:rPr>
              <w:t>2565</w:t>
            </w:r>
            <w:r w:rsidRPr="00B67E27">
              <w:rPr>
                <w:rFonts w:ascii="Browallia New" w:hAnsi="Browallia New" w:cs="Browallia New"/>
                <w:sz w:val="21"/>
                <w:szCs w:val="21"/>
                <w:cs/>
              </w:rPr>
              <w:t xml:space="preserve"> ถึง มิถุนายน </w:t>
            </w:r>
            <w:r w:rsidR="00C16F34" w:rsidRPr="00C16F34">
              <w:rPr>
                <w:rFonts w:ascii="Browallia New" w:hAnsi="Browallia New" w:cs="Browallia New"/>
                <w:sz w:val="21"/>
                <w:szCs w:val="21"/>
              </w:rPr>
              <w:t>2565</w:t>
            </w:r>
            <w:r w:rsidRPr="00B67E27">
              <w:rPr>
                <w:rFonts w:ascii="Browallia New" w:hAnsi="Browallia New" w:cs="Browallia New"/>
                <w:sz w:val="21"/>
                <w:szCs w:val="21"/>
                <w:cs/>
              </w:rPr>
              <w:t xml:space="preserve"> อย่างไรก็ตาม ตั้งแต่เดือนกรกฎาคม </w:t>
            </w:r>
            <w:r w:rsidR="00C16F34" w:rsidRPr="00C16F34">
              <w:rPr>
                <w:rFonts w:ascii="Browallia New" w:hAnsi="Browallia New" w:cs="Browallia New"/>
                <w:sz w:val="21"/>
                <w:szCs w:val="21"/>
              </w:rPr>
              <w:t>2565</w:t>
            </w:r>
            <w:r w:rsidRPr="00B67E27">
              <w:rPr>
                <w:rFonts w:ascii="Browallia New" w:hAnsi="Browallia New" w:cs="Browallia New"/>
                <w:sz w:val="21"/>
                <w:szCs w:val="21"/>
                <w:cs/>
              </w:rPr>
              <w:t xml:space="preserve"> เป็นต้นไป บริษัทต้องชำระหนี้เงินต้นและดอกเบี้ย ให</w:t>
            </w:r>
            <w:r w:rsidRPr="00B67E27">
              <w:rPr>
                <w:rFonts w:ascii="Browallia New" w:hAnsi="Browallia New" w:cs="Browallia New" w:hint="cs"/>
                <w:sz w:val="21"/>
                <w:szCs w:val="21"/>
                <w:cs/>
              </w:rPr>
              <w:t>้</w:t>
            </w:r>
            <w:r w:rsidRPr="00B67E27">
              <w:rPr>
                <w:rFonts w:ascii="Browallia New" w:hAnsi="Browallia New" w:cs="Browallia New"/>
                <w:sz w:val="21"/>
                <w:szCs w:val="21"/>
                <w:cs/>
              </w:rPr>
              <w:t>แก่ธนาคารเป็นงวดรายเดือน โดยชำระภายในวันทำการสุดท้ายของธนาคารของเดือนที่ครบกำหนดในแต่ละงวดนั้น</w:t>
            </w:r>
          </w:p>
          <w:p w14:paraId="015F245B" w14:textId="77777777" w:rsidR="00331993" w:rsidRPr="00E107D2" w:rsidRDefault="00331993">
            <w:pPr>
              <w:spacing w:line="240" w:lineRule="auto"/>
              <w:jc w:val="thaiDistribute"/>
              <w:rPr>
                <w:rFonts w:ascii="Browallia New" w:hAnsi="Browallia New" w:cs="Browallia New"/>
                <w:sz w:val="21"/>
                <w:szCs w:val="21"/>
                <w:highlight w:val="green"/>
                <w:cs/>
              </w:rPr>
            </w:pPr>
          </w:p>
        </w:tc>
      </w:tr>
      <w:tr w:rsidR="00331993" w:rsidRPr="00C07A4B" w14:paraId="61BC8095" w14:textId="77777777">
        <w:tc>
          <w:tcPr>
            <w:tcW w:w="1775" w:type="dxa"/>
            <w:tcBorders>
              <w:top w:val="nil"/>
              <w:left w:val="nil"/>
              <w:bottom w:val="nil"/>
              <w:right w:val="nil"/>
            </w:tcBorders>
          </w:tcPr>
          <w:p w14:paraId="0A33B625" w14:textId="77777777" w:rsidR="00331993" w:rsidRPr="00C07995" w:rsidRDefault="00331993">
            <w:pPr>
              <w:tabs>
                <w:tab w:val="decimal" w:pos="528"/>
              </w:tabs>
              <w:spacing w:line="240" w:lineRule="auto"/>
              <w:ind w:firstLine="169"/>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2</w:t>
            </w:r>
          </w:p>
        </w:tc>
        <w:tc>
          <w:tcPr>
            <w:tcW w:w="786" w:type="dxa"/>
            <w:tcBorders>
              <w:top w:val="nil"/>
              <w:left w:val="nil"/>
              <w:bottom w:val="nil"/>
              <w:right w:val="nil"/>
            </w:tcBorders>
            <w:shd w:val="clear" w:color="auto" w:fill="auto"/>
          </w:tcPr>
          <w:p w14:paraId="7CDF586B" w14:textId="77777777" w:rsidR="00331993" w:rsidRPr="00214712" w:rsidRDefault="00331993">
            <w:pPr>
              <w:tabs>
                <w:tab w:val="decimal" w:pos="528"/>
              </w:tabs>
              <w:spacing w:line="240" w:lineRule="auto"/>
              <w:jc w:val="right"/>
              <w:rPr>
                <w:rFonts w:ascii="Browallia New" w:hAnsi="Browallia New" w:cs="Browallia New"/>
                <w:sz w:val="21"/>
                <w:szCs w:val="21"/>
                <w:highlight w:val="yellow"/>
              </w:rPr>
            </w:pPr>
            <w:r w:rsidRPr="000B2188">
              <w:rPr>
                <w:rFonts w:ascii="Browallia New" w:hAnsi="Browallia New" w:cs="Browallia New"/>
                <w:sz w:val="21"/>
                <w:szCs w:val="21"/>
              </w:rPr>
              <w:t>101.69</w:t>
            </w:r>
          </w:p>
        </w:tc>
        <w:tc>
          <w:tcPr>
            <w:tcW w:w="790" w:type="dxa"/>
            <w:gridSpan w:val="2"/>
            <w:tcBorders>
              <w:top w:val="nil"/>
              <w:left w:val="nil"/>
              <w:bottom w:val="nil"/>
              <w:right w:val="nil"/>
            </w:tcBorders>
          </w:tcPr>
          <w:p w14:paraId="1F4FFCCE" w14:textId="77777777" w:rsidR="00331993" w:rsidRPr="00C07995" w:rsidRDefault="00331993">
            <w:pPr>
              <w:tabs>
                <w:tab w:val="decimal" w:pos="528"/>
              </w:tabs>
              <w:spacing w:line="240" w:lineRule="auto"/>
              <w:ind w:hanging="80"/>
              <w:jc w:val="right"/>
              <w:rPr>
                <w:rFonts w:ascii="Browallia New" w:hAnsi="Browallia New" w:cs="Browallia New"/>
                <w:sz w:val="21"/>
                <w:szCs w:val="21"/>
                <w:cs/>
              </w:rPr>
            </w:pPr>
            <w:r w:rsidRPr="00C07995">
              <w:rPr>
                <w:rFonts w:ascii="Browallia New" w:hAnsi="Browallia New" w:cs="Browallia New"/>
                <w:sz w:val="21"/>
                <w:szCs w:val="21"/>
              </w:rPr>
              <w:t>112.03</w:t>
            </w:r>
          </w:p>
        </w:tc>
        <w:tc>
          <w:tcPr>
            <w:tcW w:w="1715" w:type="dxa"/>
            <w:tcBorders>
              <w:top w:val="nil"/>
              <w:left w:val="nil"/>
              <w:bottom w:val="nil"/>
              <w:right w:val="nil"/>
            </w:tcBorders>
          </w:tcPr>
          <w:p w14:paraId="5AA22F18"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1AF597C5" w14:textId="05F49B16" w:rsidR="00331993" w:rsidRPr="00BF2ABD" w:rsidRDefault="00331993">
            <w:pPr>
              <w:spacing w:line="240" w:lineRule="auto"/>
              <w:jc w:val="thaiDistribute"/>
              <w:rPr>
                <w:rFonts w:ascii="Browallia New" w:hAnsi="Browallia New" w:cs="Browallia New"/>
                <w:sz w:val="21"/>
                <w:szCs w:val="21"/>
              </w:rPr>
            </w:pPr>
            <w:r w:rsidRPr="00BF2ABD">
              <w:rPr>
                <w:rFonts w:ascii="Browallia New" w:hAnsi="Browallia New" w:cs="Browallia New"/>
                <w:sz w:val="21"/>
                <w:szCs w:val="21"/>
                <w:cs/>
              </w:rPr>
              <w:t xml:space="preserve">ชำระคืนงวดที่ </w:t>
            </w:r>
            <w:r w:rsidR="00C16F34" w:rsidRPr="00C16F34">
              <w:rPr>
                <w:rFonts w:ascii="Browallia New" w:hAnsi="Browallia New" w:cs="Browallia New"/>
                <w:sz w:val="21"/>
                <w:szCs w:val="21"/>
              </w:rPr>
              <w:t>1</w:t>
            </w:r>
            <w:r w:rsidRPr="00BF2ABD">
              <w:rPr>
                <w:rFonts w:ascii="Browallia New" w:hAnsi="Browallia New" w:cs="Browallia New"/>
                <w:sz w:val="21"/>
                <w:szCs w:val="21"/>
                <w:cs/>
              </w:rPr>
              <w:t>-</w:t>
            </w:r>
            <w:r w:rsidRPr="00BF2ABD">
              <w:rPr>
                <w:rFonts w:ascii="Browallia New" w:hAnsi="Browallia New" w:cs="Browallia New"/>
                <w:sz w:val="21"/>
                <w:szCs w:val="21"/>
              </w:rPr>
              <w:t>124</w:t>
            </w:r>
            <w:r w:rsidRPr="00BF2ABD">
              <w:rPr>
                <w:rFonts w:ascii="Browallia New" w:hAnsi="Browallia New" w:cs="Browallia New"/>
                <w:sz w:val="21"/>
                <w:szCs w:val="21"/>
                <w:cs/>
              </w:rPr>
              <w:t xml:space="preserve"> โดยชำระเงินต้นพร้อมดอกเบี้ยทุกสิ้นเดือนไม่น้อยกว่าเดือนละ </w:t>
            </w:r>
            <w:r w:rsidR="00C16F34" w:rsidRPr="00C16F34">
              <w:rPr>
                <w:rFonts w:ascii="Browallia New" w:hAnsi="Browallia New" w:cs="Browallia New"/>
                <w:sz w:val="21"/>
                <w:szCs w:val="21"/>
              </w:rPr>
              <w:t>1</w:t>
            </w:r>
            <w:r w:rsidRPr="00BF2ABD">
              <w:rPr>
                <w:rFonts w:ascii="Browallia New" w:hAnsi="Browallia New" w:cs="Browallia New"/>
                <w:sz w:val="21"/>
                <w:szCs w:val="21"/>
                <w:cs/>
              </w:rPr>
              <w:t>.</w:t>
            </w:r>
            <w:r w:rsidR="00C16F34" w:rsidRPr="00C16F34">
              <w:rPr>
                <w:rFonts w:ascii="Browallia New" w:hAnsi="Browallia New" w:cs="Browallia New"/>
                <w:sz w:val="21"/>
                <w:szCs w:val="21"/>
              </w:rPr>
              <w:t>28</w:t>
            </w:r>
            <w:r w:rsidRPr="00BF2ABD">
              <w:rPr>
                <w:rFonts w:ascii="Browallia New" w:hAnsi="Browallia New" w:cs="Browallia New"/>
                <w:sz w:val="21"/>
                <w:szCs w:val="21"/>
                <w:cs/>
              </w:rPr>
              <w:t xml:space="preserve"> ล้านบาท งวดที่ </w:t>
            </w:r>
            <w:r w:rsidR="00C16F34" w:rsidRPr="00C16F34">
              <w:rPr>
                <w:rFonts w:ascii="Browallia New" w:hAnsi="Browallia New" w:cs="Browallia New"/>
                <w:sz w:val="21"/>
                <w:szCs w:val="21"/>
              </w:rPr>
              <w:t>12</w:t>
            </w:r>
            <w:r w:rsidRPr="00BF2ABD">
              <w:rPr>
                <w:rFonts w:ascii="Browallia New" w:hAnsi="Browallia New" w:cs="Browallia New"/>
                <w:sz w:val="21"/>
                <w:szCs w:val="21"/>
              </w:rPr>
              <w:t>5</w:t>
            </w:r>
            <w:r w:rsidRPr="00BF2ABD">
              <w:rPr>
                <w:rFonts w:ascii="Browallia New" w:hAnsi="Browallia New" w:cs="Browallia New"/>
                <w:sz w:val="21"/>
                <w:szCs w:val="21"/>
                <w:cs/>
              </w:rPr>
              <w:t xml:space="preserve"> (สุดท้าย) ชำระเงินต้นพร้อมดอกเบี้ยที่เหลือทั้งจำนวน</w:t>
            </w:r>
          </w:p>
          <w:p w14:paraId="5ACC1132" w14:textId="77777777" w:rsidR="00331993" w:rsidRPr="00805FFF" w:rsidRDefault="00331993">
            <w:pPr>
              <w:spacing w:line="240" w:lineRule="auto"/>
              <w:jc w:val="thaiDistribute"/>
              <w:rPr>
                <w:rFonts w:ascii="Browallia New" w:hAnsi="Browallia New" w:cs="Browallia New"/>
                <w:sz w:val="21"/>
                <w:szCs w:val="21"/>
                <w:highlight w:val="green"/>
                <w:cs/>
              </w:rPr>
            </w:pPr>
          </w:p>
        </w:tc>
      </w:tr>
      <w:tr w:rsidR="00331993" w:rsidRPr="00C07A4B" w14:paraId="68586AE5" w14:textId="77777777">
        <w:tc>
          <w:tcPr>
            <w:tcW w:w="1775" w:type="dxa"/>
            <w:tcBorders>
              <w:top w:val="nil"/>
              <w:left w:val="nil"/>
              <w:bottom w:val="nil"/>
              <w:right w:val="nil"/>
            </w:tcBorders>
          </w:tcPr>
          <w:p w14:paraId="179DB0AB" w14:textId="77777777" w:rsidR="00331993" w:rsidRPr="00C07995" w:rsidRDefault="00331993">
            <w:pPr>
              <w:tabs>
                <w:tab w:val="decimal" w:pos="528"/>
              </w:tabs>
              <w:spacing w:line="240" w:lineRule="auto"/>
              <w:ind w:firstLine="169"/>
              <w:rPr>
                <w:rFonts w:ascii="Browallia New" w:hAnsi="Browallia New" w:cs="Browallia New"/>
                <w:sz w:val="21"/>
                <w:szCs w:val="21"/>
                <w:cs/>
              </w:rPr>
            </w:pPr>
            <w:r w:rsidRPr="00C07995">
              <w:rPr>
                <w:rFonts w:ascii="Browallia New" w:hAnsi="Browallia New" w:cs="Browallia New"/>
                <w:sz w:val="21"/>
                <w:szCs w:val="21"/>
                <w:cs/>
              </w:rPr>
              <w:t xml:space="preserve">วงเงินที่ </w:t>
            </w:r>
            <w:r w:rsidRPr="00C07995">
              <w:rPr>
                <w:rFonts w:ascii="Browallia New" w:hAnsi="Browallia New" w:cs="Browallia New"/>
                <w:sz w:val="21"/>
                <w:szCs w:val="21"/>
              </w:rPr>
              <w:t>3</w:t>
            </w:r>
          </w:p>
        </w:tc>
        <w:tc>
          <w:tcPr>
            <w:tcW w:w="786" w:type="dxa"/>
            <w:tcBorders>
              <w:top w:val="nil"/>
              <w:left w:val="nil"/>
              <w:bottom w:val="nil"/>
              <w:right w:val="nil"/>
            </w:tcBorders>
            <w:shd w:val="clear" w:color="auto" w:fill="auto"/>
          </w:tcPr>
          <w:p w14:paraId="178F501D" w14:textId="77777777" w:rsidR="00331993" w:rsidRPr="00214712" w:rsidRDefault="00331993">
            <w:pPr>
              <w:tabs>
                <w:tab w:val="decimal" w:pos="528"/>
              </w:tabs>
              <w:spacing w:line="240" w:lineRule="auto"/>
              <w:jc w:val="right"/>
              <w:rPr>
                <w:rFonts w:ascii="Browallia New" w:hAnsi="Browallia New" w:cs="Browallia New"/>
                <w:sz w:val="21"/>
                <w:szCs w:val="21"/>
                <w:highlight w:val="yellow"/>
              </w:rPr>
            </w:pPr>
            <w:r w:rsidRPr="008B283A">
              <w:rPr>
                <w:rFonts w:ascii="Browallia New" w:hAnsi="Browallia New" w:cs="Browallia New"/>
                <w:sz w:val="21"/>
                <w:szCs w:val="21"/>
              </w:rPr>
              <w:t>25.63</w:t>
            </w:r>
          </w:p>
        </w:tc>
        <w:tc>
          <w:tcPr>
            <w:tcW w:w="790" w:type="dxa"/>
            <w:gridSpan w:val="2"/>
            <w:tcBorders>
              <w:top w:val="nil"/>
              <w:left w:val="nil"/>
              <w:bottom w:val="nil"/>
              <w:right w:val="nil"/>
            </w:tcBorders>
          </w:tcPr>
          <w:p w14:paraId="700120A7" w14:textId="77777777" w:rsidR="00331993" w:rsidRPr="00C07995" w:rsidRDefault="00331993">
            <w:pPr>
              <w:tabs>
                <w:tab w:val="decimal" w:pos="528"/>
              </w:tabs>
              <w:spacing w:line="240" w:lineRule="auto"/>
              <w:ind w:hanging="80"/>
              <w:jc w:val="right"/>
              <w:rPr>
                <w:rFonts w:ascii="Browallia New" w:hAnsi="Browallia New" w:cs="Browallia New"/>
                <w:sz w:val="21"/>
                <w:szCs w:val="21"/>
              </w:rPr>
            </w:pPr>
            <w:r w:rsidRPr="00C07995">
              <w:rPr>
                <w:rFonts w:ascii="Browallia New" w:hAnsi="Browallia New" w:cs="Browallia New"/>
                <w:sz w:val="21"/>
                <w:szCs w:val="21"/>
              </w:rPr>
              <w:t>30.00</w:t>
            </w:r>
          </w:p>
        </w:tc>
        <w:tc>
          <w:tcPr>
            <w:tcW w:w="1715" w:type="dxa"/>
            <w:tcBorders>
              <w:top w:val="nil"/>
              <w:left w:val="nil"/>
              <w:bottom w:val="nil"/>
              <w:right w:val="nil"/>
            </w:tcBorders>
          </w:tcPr>
          <w:p w14:paraId="764EA8BE" w14:textId="77777777" w:rsidR="00331993" w:rsidRPr="00C07995" w:rsidRDefault="00331993">
            <w:pPr>
              <w:spacing w:line="240" w:lineRule="auto"/>
              <w:rPr>
                <w:rFonts w:ascii="Browallia New" w:hAnsi="Browallia New" w:cs="Browallia New"/>
                <w:sz w:val="21"/>
                <w:szCs w:val="21"/>
                <w:cs/>
              </w:rPr>
            </w:pPr>
            <w:r w:rsidRPr="00C07995">
              <w:rPr>
                <w:rFonts w:ascii="Browallia New" w:hAnsi="Browallia New" w:cs="Browallia New"/>
                <w:sz w:val="21"/>
                <w:szCs w:val="21"/>
                <w:cs/>
              </w:rPr>
              <w:t xml:space="preserve">อัตราดอกเบี้ยร้อยละ </w:t>
            </w:r>
            <w:r w:rsidRPr="00C07995">
              <w:rPr>
                <w:rFonts w:ascii="Browallia New" w:hAnsi="Browallia New" w:cs="Browallia New"/>
                <w:sz w:val="21"/>
                <w:szCs w:val="21"/>
              </w:rPr>
              <w:t>2.00</w:t>
            </w:r>
            <w:r w:rsidRPr="00C07995">
              <w:rPr>
                <w:rFonts w:ascii="Browallia New" w:hAnsi="Browallia New" w:cs="Browallia New"/>
                <w:sz w:val="21"/>
                <w:szCs w:val="21"/>
                <w:cs/>
              </w:rPr>
              <w:t xml:space="preserve"> สำหรับปีที่ </w:t>
            </w:r>
            <w:r w:rsidRPr="00C07995">
              <w:rPr>
                <w:rFonts w:ascii="Browallia New" w:hAnsi="Browallia New" w:cs="Browallia New"/>
                <w:sz w:val="21"/>
                <w:szCs w:val="21"/>
              </w:rPr>
              <w:t xml:space="preserve">1-2  </w:t>
            </w:r>
            <w:r w:rsidRPr="00C07995">
              <w:rPr>
                <w:rFonts w:ascii="Browallia New" w:hAnsi="Browallia New" w:cs="Browallia New"/>
                <w:sz w:val="21"/>
                <w:szCs w:val="21"/>
                <w:cs/>
              </w:rPr>
              <w:t xml:space="preserve">โดยดอกเบี้ย </w:t>
            </w:r>
            <w:r w:rsidRPr="00C07995">
              <w:rPr>
                <w:rFonts w:ascii="Browallia New" w:hAnsi="Browallia New" w:cs="Browallia New"/>
                <w:sz w:val="21"/>
                <w:szCs w:val="21"/>
              </w:rPr>
              <w:t xml:space="preserve">6 </w:t>
            </w:r>
            <w:r w:rsidRPr="00C07995">
              <w:rPr>
                <w:rFonts w:ascii="Browallia New" w:hAnsi="Browallia New" w:cs="Browallia New"/>
                <w:sz w:val="21"/>
                <w:szCs w:val="21"/>
                <w:cs/>
              </w:rPr>
              <w:t>เดือนแรกรัฐบาลเป็นผู้สน</w:t>
            </w:r>
            <w:proofErr w:type="spellStart"/>
            <w:r w:rsidRPr="00C07995">
              <w:rPr>
                <w:rFonts w:ascii="Browallia New" w:hAnsi="Browallia New" w:cs="Browallia New"/>
                <w:sz w:val="21"/>
                <w:szCs w:val="21"/>
                <w:cs/>
              </w:rPr>
              <w:t>ัน</w:t>
            </w:r>
            <w:proofErr w:type="spellEnd"/>
            <w:r w:rsidRPr="00C07995">
              <w:rPr>
                <w:rFonts w:ascii="Browallia New" w:hAnsi="Browallia New" w:cs="Browallia New"/>
                <w:sz w:val="21"/>
                <w:szCs w:val="21"/>
                <w:cs/>
              </w:rPr>
              <w:t>สน</w:t>
            </w:r>
            <w:proofErr w:type="spellStart"/>
            <w:r w:rsidRPr="00C07995">
              <w:rPr>
                <w:rFonts w:ascii="Browallia New" w:hAnsi="Browallia New" w:cs="Browallia New"/>
                <w:sz w:val="21"/>
                <w:szCs w:val="21"/>
                <w:cs/>
              </w:rPr>
              <w:t>ุน</w:t>
            </w:r>
            <w:proofErr w:type="spellEnd"/>
            <w:r w:rsidRPr="00C07995">
              <w:rPr>
                <w:rFonts w:ascii="Browallia New" w:hAnsi="Browallia New" w:cs="Browallia New"/>
                <w:sz w:val="21"/>
                <w:szCs w:val="21"/>
                <w:cs/>
              </w:rPr>
              <w:t xml:space="preserve"> และอัตราดอกเบี้ยร้อยละ</w:t>
            </w:r>
            <w:r w:rsidRPr="00C07995">
              <w:rPr>
                <w:rFonts w:ascii="Browallia New" w:hAnsi="Browallia New" w:cs="Browallia New"/>
                <w:sz w:val="21"/>
                <w:szCs w:val="21"/>
              </w:rPr>
              <w:t xml:space="preserve"> 3.00</w:t>
            </w:r>
            <w:r w:rsidRPr="00C07995">
              <w:rPr>
                <w:rFonts w:ascii="Browallia New" w:hAnsi="Browallia New" w:cs="Browallia New"/>
                <w:sz w:val="21"/>
                <w:szCs w:val="21"/>
                <w:cs/>
              </w:rPr>
              <w:t xml:space="preserve"> สำหรับปีที่ </w:t>
            </w:r>
            <w:r w:rsidRPr="00C07995">
              <w:rPr>
                <w:rFonts w:ascii="Browallia New" w:hAnsi="Browallia New" w:cs="Browallia New"/>
                <w:sz w:val="21"/>
                <w:szCs w:val="21"/>
              </w:rPr>
              <w:t>3-5</w:t>
            </w:r>
          </w:p>
        </w:tc>
        <w:tc>
          <w:tcPr>
            <w:tcW w:w="4714" w:type="dxa"/>
            <w:tcBorders>
              <w:top w:val="nil"/>
              <w:left w:val="nil"/>
              <w:bottom w:val="nil"/>
              <w:right w:val="nil"/>
            </w:tcBorders>
          </w:tcPr>
          <w:p w14:paraId="42AC6773" w14:textId="106EF690" w:rsidR="00331993" w:rsidRDefault="00331993">
            <w:pPr>
              <w:spacing w:line="240" w:lineRule="auto"/>
              <w:jc w:val="thaiDistribute"/>
              <w:rPr>
                <w:rFonts w:ascii="Browallia New" w:hAnsi="Browallia New" w:cs="Browallia New"/>
                <w:sz w:val="21"/>
                <w:szCs w:val="21"/>
                <w:highlight w:val="green"/>
              </w:rPr>
            </w:pPr>
            <w:r w:rsidRPr="00904AEE">
              <w:rPr>
                <w:rFonts w:ascii="Browallia New" w:hAnsi="Browallia New" w:cs="Browallia New"/>
                <w:sz w:val="21"/>
                <w:szCs w:val="21"/>
                <w:cs/>
              </w:rPr>
              <w:t xml:space="preserve">งวดที่ </w:t>
            </w:r>
            <w:r w:rsidR="00C16F34" w:rsidRPr="00C16F34">
              <w:rPr>
                <w:rFonts w:ascii="Browallia New" w:hAnsi="Browallia New" w:cs="Browallia New"/>
                <w:sz w:val="21"/>
                <w:szCs w:val="21"/>
              </w:rPr>
              <w:t>1</w:t>
            </w:r>
            <w:r w:rsidRPr="00904AEE">
              <w:rPr>
                <w:rFonts w:ascii="Browallia New" w:hAnsi="Browallia New" w:cs="Browallia New"/>
                <w:sz w:val="21"/>
                <w:szCs w:val="21"/>
                <w:cs/>
              </w:rPr>
              <w:t>-</w:t>
            </w:r>
            <w:r w:rsidR="00C16F34" w:rsidRPr="00C16F34">
              <w:rPr>
                <w:rFonts w:ascii="Browallia New" w:hAnsi="Browallia New" w:cs="Browallia New"/>
                <w:sz w:val="21"/>
                <w:szCs w:val="21"/>
              </w:rPr>
              <w:t>6</w:t>
            </w:r>
            <w:r w:rsidRPr="00904AEE">
              <w:rPr>
                <w:rFonts w:ascii="Browallia New" w:hAnsi="Browallia New" w:cs="Browallia New"/>
                <w:sz w:val="21"/>
                <w:szCs w:val="21"/>
                <w:cs/>
              </w:rPr>
              <w:t xml:space="preserve"> ได้รับการปลอดชำระเงินต้น และดอกเบี้ยตามโครงการของธนาคารแห่งประเทศไทย งวดที่ </w:t>
            </w:r>
            <w:r w:rsidR="00C16F34" w:rsidRPr="00C16F34">
              <w:rPr>
                <w:rFonts w:ascii="Browallia New" w:hAnsi="Browallia New" w:cs="Browallia New"/>
                <w:sz w:val="21"/>
                <w:szCs w:val="21"/>
              </w:rPr>
              <w:t>7</w:t>
            </w:r>
            <w:r w:rsidRPr="00904AEE">
              <w:rPr>
                <w:rFonts w:ascii="Browallia New" w:hAnsi="Browallia New" w:cs="Browallia New"/>
                <w:sz w:val="21"/>
                <w:szCs w:val="21"/>
                <w:cs/>
              </w:rPr>
              <w:t>-</w:t>
            </w:r>
            <w:r w:rsidR="00C16F34" w:rsidRPr="00C16F34">
              <w:rPr>
                <w:rFonts w:ascii="Browallia New" w:hAnsi="Browallia New" w:cs="Browallia New"/>
                <w:sz w:val="21"/>
                <w:szCs w:val="21"/>
              </w:rPr>
              <w:t>12</w:t>
            </w:r>
            <w:r w:rsidRPr="00904AEE">
              <w:rPr>
                <w:rFonts w:ascii="Browallia New" w:hAnsi="Browallia New" w:cs="Browallia New"/>
                <w:sz w:val="21"/>
                <w:szCs w:val="21"/>
                <w:cs/>
              </w:rPr>
              <w:t xml:space="preserve"> ชำระเฉพาะดอกเบี้ย งวดที่ </w:t>
            </w:r>
            <w:r w:rsidR="00C16F34" w:rsidRPr="00C16F34">
              <w:rPr>
                <w:rFonts w:ascii="Browallia New" w:hAnsi="Browallia New" w:cs="Browallia New"/>
                <w:sz w:val="21"/>
                <w:szCs w:val="21"/>
              </w:rPr>
              <w:t>13</w:t>
            </w:r>
            <w:r w:rsidRPr="00904AEE">
              <w:rPr>
                <w:rFonts w:ascii="Browallia New" w:hAnsi="Browallia New" w:cs="Browallia New"/>
                <w:sz w:val="21"/>
                <w:szCs w:val="21"/>
                <w:cs/>
              </w:rPr>
              <w:t>-</w:t>
            </w:r>
            <w:r w:rsidR="00C16F34" w:rsidRPr="00C16F34">
              <w:rPr>
                <w:rFonts w:ascii="Browallia New" w:hAnsi="Browallia New" w:cs="Browallia New"/>
                <w:sz w:val="21"/>
                <w:szCs w:val="21"/>
              </w:rPr>
              <w:t>59</w:t>
            </w:r>
            <w:r w:rsidRPr="00904AEE">
              <w:rPr>
                <w:rFonts w:ascii="Browallia New" w:hAnsi="Browallia New" w:cs="Browallia New"/>
                <w:sz w:val="21"/>
                <w:szCs w:val="21"/>
                <w:cs/>
              </w:rPr>
              <w:t xml:space="preserve"> ชำระเงินต้นงวดละ </w:t>
            </w:r>
            <w:r w:rsidR="00C16F34" w:rsidRPr="00C16F34">
              <w:rPr>
                <w:rFonts w:ascii="Browallia New" w:hAnsi="Browallia New" w:cs="Browallia New"/>
                <w:sz w:val="21"/>
                <w:szCs w:val="21"/>
              </w:rPr>
              <w:t>625</w:t>
            </w:r>
            <w:r w:rsidRPr="00904AEE">
              <w:rPr>
                <w:rFonts w:ascii="Browallia New" w:hAnsi="Browallia New" w:cs="Browallia New"/>
                <w:sz w:val="21"/>
                <w:szCs w:val="21"/>
              </w:rPr>
              <w:t>,</w:t>
            </w:r>
            <w:r w:rsidR="00C16F34" w:rsidRPr="00C16F34">
              <w:rPr>
                <w:rFonts w:ascii="Browallia New" w:hAnsi="Browallia New" w:cs="Browallia New"/>
                <w:sz w:val="21"/>
                <w:szCs w:val="21"/>
              </w:rPr>
              <w:t>000</w:t>
            </w:r>
            <w:r w:rsidRPr="00904AEE">
              <w:rPr>
                <w:rFonts w:ascii="Browallia New" w:hAnsi="Browallia New" w:cs="Browallia New"/>
                <w:sz w:val="21"/>
                <w:szCs w:val="21"/>
                <w:cs/>
              </w:rPr>
              <w:t xml:space="preserve"> บาท และงวดสุดท้าย ชำระเงินต้นดอกเบี้ยและอื่นๆที่ค้างชำระจน</w:t>
            </w:r>
            <w:r w:rsidRPr="003E1300">
              <w:rPr>
                <w:rFonts w:ascii="Browallia New" w:hAnsi="Browallia New" w:cs="Browallia New"/>
                <w:sz w:val="21"/>
                <w:szCs w:val="21"/>
                <w:cs/>
              </w:rPr>
              <w:t xml:space="preserve">ครบถ้วน </w:t>
            </w:r>
            <w:r w:rsidRPr="003E1300">
              <w:rPr>
                <w:rFonts w:ascii="Browallia New" w:hAnsi="Browallia New" w:cs="Browallia New" w:hint="cs"/>
                <w:sz w:val="21"/>
                <w:szCs w:val="21"/>
                <w:cs/>
              </w:rPr>
              <w:t xml:space="preserve">โดยชำระให้เสร็จใน </w:t>
            </w:r>
            <w:r w:rsidR="00C16F34" w:rsidRPr="00C16F34">
              <w:rPr>
                <w:rFonts w:ascii="Browallia New" w:hAnsi="Browallia New" w:cs="Browallia New"/>
                <w:sz w:val="21"/>
                <w:szCs w:val="21"/>
              </w:rPr>
              <w:t>5</w:t>
            </w:r>
            <w:r w:rsidRPr="003E1300">
              <w:rPr>
                <w:rFonts w:ascii="Browallia New" w:hAnsi="Browallia New" w:cs="Browallia New" w:hint="cs"/>
                <w:sz w:val="21"/>
                <w:szCs w:val="21"/>
                <w:cs/>
              </w:rPr>
              <w:t xml:space="preserve"> ปี นับจากวันที่ลงนามในสัญญา</w:t>
            </w:r>
          </w:p>
          <w:p w14:paraId="6B098C4E" w14:textId="77777777" w:rsidR="00331993" w:rsidRPr="00904AEE" w:rsidRDefault="00331993">
            <w:pPr>
              <w:spacing w:line="240" w:lineRule="auto"/>
              <w:jc w:val="thaiDistribute"/>
              <w:rPr>
                <w:rFonts w:ascii="Browallia New" w:hAnsi="Browallia New" w:cs="Browallia New"/>
                <w:sz w:val="21"/>
                <w:szCs w:val="21"/>
                <w:cs/>
              </w:rPr>
            </w:pPr>
          </w:p>
        </w:tc>
      </w:tr>
      <w:tr w:rsidR="00331993" w:rsidRPr="00C07A4B" w14:paraId="6F25F308" w14:textId="77777777">
        <w:tc>
          <w:tcPr>
            <w:tcW w:w="5066" w:type="dxa"/>
            <w:gridSpan w:val="5"/>
            <w:tcBorders>
              <w:top w:val="nil"/>
              <w:left w:val="nil"/>
              <w:bottom w:val="nil"/>
              <w:right w:val="nil"/>
            </w:tcBorders>
          </w:tcPr>
          <w:p w14:paraId="2309B606" w14:textId="77777777" w:rsidR="00331993" w:rsidRPr="00C07995" w:rsidRDefault="00331993">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เดอะ</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รีทรีท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หัวหิน</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4714" w:type="dxa"/>
            <w:tcBorders>
              <w:top w:val="nil"/>
              <w:left w:val="nil"/>
              <w:bottom w:val="nil"/>
              <w:right w:val="nil"/>
            </w:tcBorders>
          </w:tcPr>
          <w:p w14:paraId="4698CE0F" w14:textId="77777777" w:rsidR="00331993" w:rsidRPr="00B5619C" w:rsidRDefault="00331993">
            <w:pPr>
              <w:spacing w:line="240" w:lineRule="auto"/>
              <w:jc w:val="thaiDistribute"/>
              <w:rPr>
                <w:rFonts w:ascii="Browallia New" w:hAnsi="Browallia New" w:cs="Browallia New"/>
                <w:sz w:val="21"/>
                <w:szCs w:val="21"/>
                <w:highlight w:val="yellow"/>
                <w:cs/>
              </w:rPr>
            </w:pPr>
          </w:p>
        </w:tc>
      </w:tr>
      <w:tr w:rsidR="00331993" w:rsidRPr="00C07A4B" w14:paraId="66542AC5" w14:textId="77777777">
        <w:tc>
          <w:tcPr>
            <w:tcW w:w="1775" w:type="dxa"/>
            <w:tcBorders>
              <w:top w:val="nil"/>
              <w:left w:val="nil"/>
              <w:bottom w:val="nil"/>
              <w:right w:val="nil"/>
            </w:tcBorders>
          </w:tcPr>
          <w:p w14:paraId="1DE97517" w14:textId="77777777" w:rsidR="00331993" w:rsidRPr="00C07995" w:rsidRDefault="00331993">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1</w:t>
            </w:r>
          </w:p>
        </w:tc>
        <w:tc>
          <w:tcPr>
            <w:tcW w:w="786" w:type="dxa"/>
            <w:tcBorders>
              <w:top w:val="nil"/>
              <w:left w:val="nil"/>
              <w:bottom w:val="nil"/>
              <w:right w:val="nil"/>
            </w:tcBorders>
            <w:shd w:val="clear" w:color="auto" w:fill="auto"/>
          </w:tcPr>
          <w:p w14:paraId="203DBE83" w14:textId="77777777" w:rsidR="00331993" w:rsidRPr="004D0138" w:rsidRDefault="00331993">
            <w:pPr>
              <w:tabs>
                <w:tab w:val="decimal" w:pos="528"/>
              </w:tabs>
              <w:spacing w:line="240" w:lineRule="auto"/>
              <w:jc w:val="right"/>
              <w:rPr>
                <w:rFonts w:ascii="Browallia New" w:hAnsi="Browallia New" w:cs="Browallia New"/>
                <w:sz w:val="21"/>
                <w:szCs w:val="21"/>
              </w:rPr>
            </w:pPr>
            <w:r w:rsidRPr="004D0138">
              <w:rPr>
                <w:rFonts w:ascii="Browallia New" w:hAnsi="Browallia New" w:cs="Browallia New"/>
                <w:sz w:val="21"/>
                <w:szCs w:val="21"/>
              </w:rPr>
              <w:t>215.00</w:t>
            </w:r>
          </w:p>
        </w:tc>
        <w:tc>
          <w:tcPr>
            <w:tcW w:w="790" w:type="dxa"/>
            <w:gridSpan w:val="2"/>
            <w:tcBorders>
              <w:top w:val="nil"/>
              <w:left w:val="nil"/>
              <w:bottom w:val="nil"/>
              <w:right w:val="nil"/>
            </w:tcBorders>
          </w:tcPr>
          <w:p w14:paraId="7BC2622E" w14:textId="77777777" w:rsidR="00331993" w:rsidRPr="00C07995" w:rsidRDefault="00331993">
            <w:pPr>
              <w:tabs>
                <w:tab w:val="decimal" w:pos="528"/>
              </w:tabs>
              <w:spacing w:line="240" w:lineRule="auto"/>
              <w:jc w:val="right"/>
              <w:rPr>
                <w:rFonts w:ascii="Browallia New" w:hAnsi="Browallia New" w:cs="Browallia New"/>
                <w:sz w:val="21"/>
                <w:szCs w:val="21"/>
              </w:rPr>
            </w:pPr>
            <w:r w:rsidRPr="00C07995">
              <w:rPr>
                <w:rFonts w:ascii="Browallia New" w:hAnsi="Browallia New" w:cs="Browallia New"/>
                <w:sz w:val="21"/>
                <w:szCs w:val="21"/>
              </w:rPr>
              <w:t>215.00</w:t>
            </w:r>
          </w:p>
        </w:tc>
        <w:tc>
          <w:tcPr>
            <w:tcW w:w="1715" w:type="dxa"/>
            <w:tcBorders>
              <w:top w:val="nil"/>
              <w:left w:val="nil"/>
              <w:bottom w:val="nil"/>
              <w:right w:val="nil"/>
            </w:tcBorders>
          </w:tcPr>
          <w:p w14:paraId="6B3D808F" w14:textId="77777777" w:rsidR="00331993" w:rsidRPr="00C07995" w:rsidRDefault="00331993">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Pr>
                <w:rFonts w:ascii="Browallia New" w:hAnsi="Browallia New" w:cs="Browallia New"/>
                <w:sz w:val="21"/>
                <w:szCs w:val="21"/>
              </w:rPr>
              <w:br/>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1.50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w:t>
            </w:r>
            <w:r>
              <w:rPr>
                <w:rFonts w:ascii="Browallia New" w:hAnsi="Browallia New" w:cs="Browallia New"/>
                <w:sz w:val="21"/>
                <w:szCs w:val="21"/>
              </w:rPr>
              <w:br/>
            </w:r>
            <w:r w:rsidRPr="00C07995">
              <w:rPr>
                <w:rFonts w:ascii="Browallia New" w:hAnsi="Browallia New" w:cs="Browallia New"/>
                <w:sz w:val="21"/>
                <w:szCs w:val="21"/>
              </w:rPr>
              <w:t xml:space="preserve">1-3 </w:t>
            </w: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Pr>
                <w:rFonts w:ascii="Browallia New" w:hAnsi="Browallia New" w:cs="Browallia New"/>
                <w:sz w:val="21"/>
                <w:szCs w:val="21"/>
              </w:rPr>
              <w:br/>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1.75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4-12</w:t>
            </w:r>
            <w:r w:rsidRPr="00C07995">
              <w:rPr>
                <w:rFonts w:cs="Arial"/>
                <w:color w:val="FF0000"/>
                <w:sz w:val="21"/>
                <w:szCs w:val="21"/>
                <w:shd w:val="clear" w:color="auto" w:fill="FFFFFF"/>
              </w:rPr>
              <w:t> </w:t>
            </w:r>
            <w:r w:rsidRPr="00C07995">
              <w:rPr>
                <w:rFonts w:ascii="Browallia New" w:hAnsi="Browallia New" w:cs="Browallia New"/>
                <w:sz w:val="21"/>
                <w:szCs w:val="21"/>
              </w:rPr>
              <w:t xml:space="preserve"> </w:t>
            </w:r>
          </w:p>
          <w:p w14:paraId="3179E5E9" w14:textId="77777777" w:rsidR="00331993" w:rsidRPr="00C07995" w:rsidRDefault="00331993">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2C75EE24" w14:textId="77777777" w:rsidR="00331993" w:rsidRPr="00D55E92" w:rsidRDefault="00331993">
            <w:pPr>
              <w:spacing w:line="240" w:lineRule="auto"/>
              <w:jc w:val="thaiDistribute"/>
              <w:rPr>
                <w:rFonts w:ascii="Browallia New" w:hAnsi="Browallia New" w:cs="Browallia New"/>
                <w:sz w:val="21"/>
                <w:szCs w:val="21"/>
              </w:rPr>
            </w:pPr>
            <w:r w:rsidRPr="00D55E92">
              <w:rPr>
                <w:rFonts w:ascii="Browallia New" w:hAnsi="Browallia New" w:cs="Browallia New"/>
                <w:sz w:val="21"/>
                <w:szCs w:val="21"/>
                <w:cs/>
              </w:rPr>
              <w:t>ชำระคืนงวดที่</w:t>
            </w:r>
            <w:r w:rsidRPr="00D55E92">
              <w:rPr>
                <w:rFonts w:ascii="Browallia New" w:hAnsi="Browallia New" w:cs="Browallia New"/>
                <w:sz w:val="21"/>
                <w:szCs w:val="21"/>
              </w:rPr>
              <w:t xml:space="preserve"> 1</w:t>
            </w:r>
            <w:r w:rsidRPr="00D55E92">
              <w:rPr>
                <w:rFonts w:ascii="Browallia New" w:hAnsi="Browallia New" w:cs="Browallia New"/>
                <w:sz w:val="21"/>
                <w:szCs w:val="21"/>
                <w:cs/>
              </w:rPr>
              <w:t>-</w:t>
            </w:r>
            <w:r w:rsidRPr="00D55E92">
              <w:rPr>
                <w:rFonts w:ascii="Browallia New" w:hAnsi="Browallia New" w:cs="Browallia New"/>
                <w:sz w:val="21"/>
                <w:szCs w:val="21"/>
              </w:rPr>
              <w:t xml:space="preserve">12 </w:t>
            </w:r>
            <w:r w:rsidRPr="00D55E92">
              <w:rPr>
                <w:rFonts w:ascii="Browallia New" w:hAnsi="Browallia New" w:cs="Browallia New"/>
                <w:sz w:val="21"/>
                <w:szCs w:val="21"/>
                <w:cs/>
              </w:rPr>
              <w:t>โดยชำระเฉพาะดอกเบี้ยทุกสิ้นเดือน</w:t>
            </w:r>
            <w:r w:rsidRPr="00D55E92">
              <w:rPr>
                <w:rFonts w:ascii="Browallia New" w:hAnsi="Browallia New" w:cs="Browallia New"/>
                <w:sz w:val="21"/>
                <w:szCs w:val="21"/>
              </w:rPr>
              <w:t xml:space="preserve"> </w:t>
            </w:r>
            <w:r w:rsidRPr="00D55E92">
              <w:rPr>
                <w:rFonts w:ascii="Browallia New" w:hAnsi="Browallia New" w:cs="Browallia New"/>
                <w:sz w:val="21"/>
                <w:szCs w:val="21"/>
                <w:cs/>
              </w:rPr>
              <w:t>งวดที่</w:t>
            </w:r>
            <w:r w:rsidRPr="00D55E92">
              <w:rPr>
                <w:rFonts w:ascii="Browallia New" w:hAnsi="Browallia New" w:cs="Browallia New"/>
                <w:sz w:val="21"/>
                <w:szCs w:val="21"/>
              </w:rPr>
              <w:t xml:space="preserve"> 13 </w:t>
            </w:r>
            <w:r w:rsidRPr="00D55E92">
              <w:rPr>
                <w:rFonts w:ascii="Browallia New" w:hAnsi="Browallia New" w:cs="Browallia New"/>
                <w:sz w:val="21"/>
                <w:szCs w:val="21"/>
                <w:cs/>
              </w:rPr>
              <w:t>เป็นต้นไปผ่อนชำระเงินต้นพร้อมดอกเบี้ยไม่น้อยกว่าเดือนละ</w:t>
            </w:r>
            <w:r w:rsidRPr="00D55E92">
              <w:rPr>
                <w:rFonts w:ascii="Browallia New" w:hAnsi="Browallia New" w:cs="Browallia New"/>
                <w:sz w:val="21"/>
                <w:szCs w:val="21"/>
              </w:rPr>
              <w:t xml:space="preserve"> 3</w:t>
            </w:r>
            <w:r w:rsidRPr="00D55E92">
              <w:rPr>
                <w:rFonts w:ascii="Browallia New" w:hAnsi="Browallia New" w:cs="Browallia New"/>
                <w:sz w:val="21"/>
                <w:szCs w:val="21"/>
                <w:cs/>
              </w:rPr>
              <w:t>.</w:t>
            </w:r>
            <w:r w:rsidRPr="00D55E92">
              <w:rPr>
                <w:rFonts w:ascii="Browallia New" w:hAnsi="Browallia New" w:cs="Browallia New"/>
                <w:sz w:val="21"/>
                <w:szCs w:val="21"/>
              </w:rPr>
              <w:t xml:space="preserve">9 </w:t>
            </w:r>
            <w:r w:rsidRPr="00D55E92">
              <w:rPr>
                <w:rFonts w:ascii="Browallia New" w:hAnsi="Browallia New" w:cs="Browallia New"/>
                <w:sz w:val="21"/>
                <w:szCs w:val="21"/>
                <w:cs/>
              </w:rPr>
              <w:t>ล้านบาท</w:t>
            </w:r>
            <w:r w:rsidRPr="00D55E92">
              <w:rPr>
                <w:rFonts w:ascii="Browallia New" w:hAnsi="Browallia New" w:cs="Browallia New"/>
                <w:sz w:val="21"/>
                <w:szCs w:val="21"/>
              </w:rPr>
              <w:t xml:space="preserve"> </w:t>
            </w:r>
            <w:r w:rsidRPr="00D55E92">
              <w:rPr>
                <w:rFonts w:ascii="Browallia New" w:hAnsi="Browallia New" w:cs="Browallia New"/>
                <w:sz w:val="21"/>
                <w:szCs w:val="21"/>
                <w:cs/>
              </w:rPr>
              <w:t>ระยะเวลาเงินกู้</w:t>
            </w:r>
            <w:r w:rsidRPr="00D55E92">
              <w:rPr>
                <w:rFonts w:ascii="Browallia New" w:hAnsi="Browallia New" w:cs="Browallia New"/>
                <w:sz w:val="21"/>
                <w:szCs w:val="21"/>
              </w:rPr>
              <w:t xml:space="preserve"> 10 </w:t>
            </w:r>
            <w:r w:rsidRPr="00D55E92">
              <w:rPr>
                <w:rFonts w:ascii="Browallia New" w:hAnsi="Browallia New" w:cs="Browallia New"/>
                <w:sz w:val="21"/>
                <w:szCs w:val="21"/>
                <w:cs/>
              </w:rPr>
              <w:t>ปี</w:t>
            </w:r>
          </w:p>
          <w:p w14:paraId="433DB465" w14:textId="77777777" w:rsidR="00331993" w:rsidRPr="00B5619C" w:rsidRDefault="00331993">
            <w:pPr>
              <w:tabs>
                <w:tab w:val="clear" w:pos="3515"/>
                <w:tab w:val="clear" w:pos="3742"/>
                <w:tab w:val="left" w:pos="3302"/>
              </w:tabs>
              <w:ind w:right="244"/>
              <w:jc w:val="thaiDistribute"/>
              <w:rPr>
                <w:rFonts w:ascii="Browallia New" w:hAnsi="Browallia New" w:cs="Browallia New"/>
                <w:sz w:val="21"/>
                <w:szCs w:val="21"/>
                <w:highlight w:val="yellow"/>
              </w:rPr>
            </w:pPr>
          </w:p>
          <w:p w14:paraId="313E4DF3" w14:textId="25ADFCA6" w:rsidR="00331993" w:rsidRPr="00B5619C" w:rsidRDefault="00331993">
            <w:pPr>
              <w:tabs>
                <w:tab w:val="clear" w:pos="3515"/>
                <w:tab w:val="clear" w:pos="3742"/>
                <w:tab w:val="left" w:pos="3444"/>
              </w:tabs>
              <w:jc w:val="thaiDistribute"/>
              <w:rPr>
                <w:rFonts w:ascii="Browallia New" w:hAnsi="Browallia New" w:cs="Browallia New"/>
                <w:sz w:val="21"/>
                <w:szCs w:val="21"/>
                <w:highlight w:val="yellow"/>
              </w:rPr>
            </w:pPr>
            <w:r w:rsidRPr="00D55E92">
              <w:rPr>
                <w:rFonts w:ascii="Browallia New" w:hAnsi="Browallia New" w:cs="Browallia New"/>
                <w:sz w:val="21"/>
                <w:szCs w:val="21"/>
                <w:cs/>
              </w:rPr>
              <w:t xml:space="preserve">บริษัทย่อยได้รับการผ่อนผันการจ่ายชำระคืนเงินกู้ยืมระยะยาว สำหรับรอบระยะเวลาตั้งแต่มกราคม </w:t>
            </w:r>
            <w:r w:rsidR="00C16F34" w:rsidRPr="00C16F34">
              <w:rPr>
                <w:rFonts w:ascii="Browallia New" w:hAnsi="Browallia New" w:cs="Browallia New"/>
                <w:sz w:val="21"/>
                <w:szCs w:val="21"/>
              </w:rPr>
              <w:t>2564</w:t>
            </w:r>
            <w:r w:rsidRPr="00D55E92">
              <w:rPr>
                <w:rFonts w:ascii="Browallia New" w:hAnsi="Browallia New" w:cs="Browallia New"/>
                <w:sz w:val="21"/>
                <w:szCs w:val="21"/>
                <w:cs/>
              </w:rPr>
              <w:t xml:space="preserve"> ถึง มิถุนายน </w:t>
            </w:r>
            <w:r w:rsidR="00C16F34" w:rsidRPr="00C16F34">
              <w:rPr>
                <w:rFonts w:ascii="Browallia New" w:hAnsi="Browallia New" w:cs="Browallia New"/>
                <w:sz w:val="21"/>
                <w:szCs w:val="21"/>
              </w:rPr>
              <w:t>2567</w:t>
            </w:r>
            <w:r w:rsidRPr="00D55E92">
              <w:rPr>
                <w:rFonts w:ascii="Browallia New" w:hAnsi="Browallia New" w:cs="Browallia New"/>
                <w:sz w:val="21"/>
                <w:szCs w:val="21"/>
                <w:cs/>
              </w:rPr>
              <w:t xml:space="preserve"> อย่างไรก็ตาม บริษัทย่อยต้องจ่ายชำระเงินต้นและหรือดอกเบี้ยในอัตราดังต่อไปนี้ตลอดระยะเวลาการผ่อนผัน โดยจะเริ่มชำระเงินต้นในเดือนมกราคม </w:t>
            </w:r>
            <w:r w:rsidR="00C16F34" w:rsidRPr="00C16F34">
              <w:rPr>
                <w:rFonts w:ascii="Browallia New" w:hAnsi="Browallia New" w:cs="Browallia New"/>
                <w:sz w:val="21"/>
                <w:szCs w:val="21"/>
              </w:rPr>
              <w:t>2567</w:t>
            </w:r>
            <w:r w:rsidRPr="00D55E92">
              <w:rPr>
                <w:rFonts w:ascii="Browallia New" w:hAnsi="Browallia New" w:cs="Browallia New"/>
                <w:sz w:val="21"/>
                <w:szCs w:val="21"/>
                <w:cs/>
              </w:rPr>
              <w:t xml:space="preserve"> ถึงมิถุนายน </w:t>
            </w:r>
            <w:r w:rsidR="00C16F34" w:rsidRPr="00C16F34">
              <w:rPr>
                <w:rFonts w:ascii="Browallia New" w:hAnsi="Browallia New" w:cs="Browallia New"/>
                <w:sz w:val="21"/>
                <w:szCs w:val="21"/>
              </w:rPr>
              <w:t>2567</w:t>
            </w:r>
            <w:r w:rsidRPr="00D55E92">
              <w:rPr>
                <w:rFonts w:ascii="Browallia New" w:hAnsi="Browallia New" w:cs="Browallia New"/>
                <w:sz w:val="21"/>
                <w:szCs w:val="21"/>
                <w:cs/>
              </w:rPr>
              <w:t xml:space="preserve"> ในสัดส่วน </w:t>
            </w:r>
            <w:r w:rsidR="00C16F34" w:rsidRPr="00C16F34">
              <w:rPr>
                <w:rFonts w:ascii="Browallia New" w:hAnsi="Browallia New" w:cs="Browallia New"/>
                <w:sz w:val="21"/>
                <w:szCs w:val="21"/>
              </w:rPr>
              <w:t>50</w:t>
            </w:r>
            <w:r w:rsidRPr="00D55E92">
              <w:rPr>
                <w:rFonts w:ascii="Browallia New" w:hAnsi="Browallia New" w:cs="Browallia New"/>
                <w:sz w:val="21"/>
                <w:szCs w:val="21"/>
                <w:cs/>
              </w:rPr>
              <w:t xml:space="preserve">% ของอัตราเดิมสำหรับส่วนที่เหลือจะชำระในงวดสุดท้ายของสัญญา และจะชำระเงินต้นตามที่ระบุในสัญญาเดิมตั้งแต่กรกฎาคม </w:t>
            </w:r>
            <w:r w:rsidR="00C16F34" w:rsidRPr="00C16F34">
              <w:rPr>
                <w:rFonts w:ascii="Browallia New" w:hAnsi="Browallia New" w:cs="Browallia New"/>
                <w:sz w:val="21"/>
                <w:szCs w:val="21"/>
              </w:rPr>
              <w:t>2567</w:t>
            </w:r>
            <w:r w:rsidRPr="00D55E92">
              <w:rPr>
                <w:rFonts w:ascii="Browallia New" w:hAnsi="Browallia New" w:cs="Browallia New"/>
                <w:sz w:val="21"/>
                <w:szCs w:val="21"/>
                <w:cs/>
              </w:rPr>
              <w:t xml:space="preserve"> เป็นต้นไป รวมถึงบริษัทย่อยได้รับการผ่อนผันการจ่ายชำระดอกเบี้ยบางส่วน ระหว่างเดือนกันยายน </w:t>
            </w:r>
            <w:r w:rsidR="00C16F34" w:rsidRPr="00C16F34">
              <w:rPr>
                <w:rFonts w:ascii="Browallia New" w:hAnsi="Browallia New" w:cs="Browallia New"/>
                <w:sz w:val="21"/>
                <w:szCs w:val="21"/>
              </w:rPr>
              <w:t>2564</w:t>
            </w:r>
            <w:r w:rsidRPr="00D55E92">
              <w:rPr>
                <w:rFonts w:ascii="Browallia New" w:hAnsi="Browallia New" w:cs="Browallia New"/>
                <w:sz w:val="21"/>
                <w:szCs w:val="21"/>
                <w:cs/>
              </w:rPr>
              <w:t xml:space="preserve">  ถึง มิถุนายน </w:t>
            </w:r>
            <w:r w:rsidR="00C16F34" w:rsidRPr="00C16F34">
              <w:rPr>
                <w:rFonts w:ascii="Browallia New" w:hAnsi="Browallia New" w:cs="Browallia New"/>
                <w:sz w:val="21"/>
                <w:szCs w:val="21"/>
              </w:rPr>
              <w:t>2567</w:t>
            </w:r>
            <w:r w:rsidRPr="00D55E92">
              <w:rPr>
                <w:rFonts w:ascii="Browallia New" w:hAnsi="Browallia New" w:cs="Browallia New"/>
                <w:sz w:val="21"/>
                <w:szCs w:val="21"/>
                <w:cs/>
              </w:rPr>
              <w:t xml:space="preserve"> ตามบันทึกข้อตกลงแก้ไขเพิ่มเติมสัญญากู้เงิน</w:t>
            </w:r>
          </w:p>
          <w:p w14:paraId="3E413327" w14:textId="77777777" w:rsidR="00331993" w:rsidRPr="00B5619C" w:rsidRDefault="00331993">
            <w:pPr>
              <w:tabs>
                <w:tab w:val="clear" w:pos="3515"/>
                <w:tab w:val="clear" w:pos="3742"/>
                <w:tab w:val="left" w:pos="3444"/>
              </w:tabs>
              <w:jc w:val="thaiDistribute"/>
              <w:rPr>
                <w:rFonts w:ascii="Browallia New" w:hAnsi="Browallia New" w:cs="Browallia New"/>
                <w:sz w:val="21"/>
                <w:szCs w:val="21"/>
                <w:highlight w:val="yellow"/>
                <w:cs/>
              </w:rPr>
            </w:pPr>
          </w:p>
        </w:tc>
      </w:tr>
      <w:tr w:rsidR="00331993" w:rsidRPr="00C07A4B" w14:paraId="28D38365" w14:textId="77777777">
        <w:tc>
          <w:tcPr>
            <w:tcW w:w="1775" w:type="dxa"/>
            <w:tcBorders>
              <w:top w:val="nil"/>
              <w:left w:val="nil"/>
              <w:bottom w:val="nil"/>
              <w:right w:val="nil"/>
            </w:tcBorders>
          </w:tcPr>
          <w:p w14:paraId="45F9ABF8" w14:textId="77777777" w:rsidR="00331993" w:rsidRPr="00C07995" w:rsidRDefault="00331993">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2</w:t>
            </w:r>
          </w:p>
        </w:tc>
        <w:tc>
          <w:tcPr>
            <w:tcW w:w="786" w:type="dxa"/>
            <w:tcBorders>
              <w:top w:val="nil"/>
              <w:left w:val="nil"/>
              <w:bottom w:val="nil"/>
              <w:right w:val="nil"/>
            </w:tcBorders>
            <w:shd w:val="clear" w:color="auto" w:fill="auto"/>
          </w:tcPr>
          <w:p w14:paraId="16473239" w14:textId="77777777" w:rsidR="00331993" w:rsidRPr="004D0138" w:rsidRDefault="00331993">
            <w:pPr>
              <w:tabs>
                <w:tab w:val="decimal" w:pos="528"/>
              </w:tabs>
              <w:spacing w:line="240" w:lineRule="auto"/>
              <w:jc w:val="right"/>
              <w:rPr>
                <w:rFonts w:ascii="Browallia New" w:hAnsi="Browallia New" w:cs="Browallia New"/>
                <w:sz w:val="21"/>
                <w:szCs w:val="21"/>
              </w:rPr>
            </w:pPr>
            <w:r w:rsidRPr="004D0138">
              <w:rPr>
                <w:rFonts w:ascii="Browallia New" w:hAnsi="Browallia New" w:cs="Browallia New"/>
                <w:sz w:val="21"/>
                <w:szCs w:val="21"/>
              </w:rPr>
              <w:t>134.94</w:t>
            </w:r>
          </w:p>
        </w:tc>
        <w:tc>
          <w:tcPr>
            <w:tcW w:w="790" w:type="dxa"/>
            <w:gridSpan w:val="2"/>
            <w:tcBorders>
              <w:top w:val="nil"/>
              <w:left w:val="nil"/>
              <w:bottom w:val="nil"/>
              <w:right w:val="nil"/>
            </w:tcBorders>
          </w:tcPr>
          <w:p w14:paraId="445E621D" w14:textId="77777777" w:rsidR="00331993" w:rsidRPr="00C07995" w:rsidRDefault="00331993">
            <w:pPr>
              <w:tabs>
                <w:tab w:val="decimal" w:pos="528"/>
              </w:tabs>
              <w:spacing w:line="240" w:lineRule="auto"/>
              <w:jc w:val="right"/>
              <w:rPr>
                <w:rFonts w:ascii="Browallia New" w:hAnsi="Browallia New" w:cs="Browallia New"/>
                <w:sz w:val="21"/>
                <w:szCs w:val="21"/>
                <w:cs/>
              </w:rPr>
            </w:pPr>
            <w:r w:rsidRPr="00C07995">
              <w:rPr>
                <w:rFonts w:ascii="Browallia New" w:hAnsi="Browallia New" w:cs="Browallia New"/>
                <w:sz w:val="21"/>
                <w:szCs w:val="21"/>
              </w:rPr>
              <w:t>134.94</w:t>
            </w:r>
          </w:p>
        </w:tc>
        <w:tc>
          <w:tcPr>
            <w:tcW w:w="1715" w:type="dxa"/>
            <w:tcBorders>
              <w:top w:val="nil"/>
              <w:left w:val="nil"/>
              <w:bottom w:val="nil"/>
              <w:right w:val="nil"/>
            </w:tcBorders>
          </w:tcPr>
          <w:p w14:paraId="73E6CF38" w14:textId="77777777" w:rsidR="00331993" w:rsidRPr="00C07995" w:rsidRDefault="00331993">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1.50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1-3 </w:t>
            </w: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1.75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4-12</w:t>
            </w:r>
            <w:r w:rsidRPr="00C07995">
              <w:rPr>
                <w:rFonts w:cs="Arial"/>
                <w:color w:val="FF0000"/>
                <w:sz w:val="21"/>
                <w:szCs w:val="21"/>
                <w:shd w:val="clear" w:color="auto" w:fill="FFFFFF"/>
              </w:rPr>
              <w:t> </w:t>
            </w:r>
            <w:r w:rsidRPr="00C07995">
              <w:rPr>
                <w:rFonts w:ascii="Browallia New" w:hAnsi="Browallia New" w:cs="Browallia New"/>
                <w:sz w:val="21"/>
                <w:szCs w:val="21"/>
              </w:rPr>
              <w:t xml:space="preserve"> </w:t>
            </w:r>
          </w:p>
          <w:p w14:paraId="78A88BA1" w14:textId="77777777" w:rsidR="00331993" w:rsidRPr="00C07995" w:rsidRDefault="00331993">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75019C17" w14:textId="77777777" w:rsidR="00331993" w:rsidRPr="00CC520A" w:rsidRDefault="00331993">
            <w:pPr>
              <w:spacing w:line="240" w:lineRule="auto"/>
              <w:jc w:val="thaiDistribute"/>
              <w:rPr>
                <w:rFonts w:ascii="Browallia New" w:hAnsi="Browallia New" w:cs="Browallia New"/>
                <w:sz w:val="21"/>
                <w:szCs w:val="21"/>
              </w:rPr>
            </w:pPr>
            <w:r w:rsidRPr="00CC520A">
              <w:rPr>
                <w:rFonts w:ascii="Browallia New" w:hAnsi="Browallia New" w:cs="Browallia New"/>
                <w:sz w:val="21"/>
                <w:szCs w:val="21"/>
                <w:cs/>
              </w:rPr>
              <w:t>ชำระคืนงวดที่</w:t>
            </w:r>
            <w:r w:rsidRPr="00CC520A">
              <w:rPr>
                <w:rFonts w:ascii="Browallia New" w:hAnsi="Browallia New" w:cs="Browallia New"/>
                <w:sz w:val="21"/>
                <w:szCs w:val="21"/>
              </w:rPr>
              <w:t xml:space="preserve"> 1</w:t>
            </w:r>
            <w:r w:rsidRPr="00CC520A">
              <w:rPr>
                <w:rFonts w:ascii="Browallia New" w:hAnsi="Browallia New" w:cs="Browallia New"/>
                <w:sz w:val="21"/>
                <w:szCs w:val="21"/>
                <w:cs/>
              </w:rPr>
              <w:t>-</w:t>
            </w:r>
            <w:r w:rsidRPr="00CC520A">
              <w:rPr>
                <w:rFonts w:ascii="Browallia New" w:hAnsi="Browallia New" w:cs="Browallia New"/>
                <w:sz w:val="21"/>
                <w:szCs w:val="21"/>
              </w:rPr>
              <w:t xml:space="preserve">12 </w:t>
            </w:r>
            <w:r w:rsidRPr="00CC520A">
              <w:rPr>
                <w:rFonts w:ascii="Browallia New" w:hAnsi="Browallia New" w:cs="Browallia New"/>
                <w:sz w:val="21"/>
                <w:szCs w:val="21"/>
                <w:cs/>
              </w:rPr>
              <w:t>โดยชำระเฉพาะดอกเบี้ยทุกสิ้นเดือน</w:t>
            </w:r>
            <w:r w:rsidRPr="00CC520A">
              <w:rPr>
                <w:rFonts w:ascii="Browallia New" w:hAnsi="Browallia New" w:cs="Browallia New"/>
                <w:sz w:val="21"/>
                <w:szCs w:val="21"/>
              </w:rPr>
              <w:t xml:space="preserve"> </w:t>
            </w:r>
            <w:r w:rsidRPr="00CC520A">
              <w:rPr>
                <w:rFonts w:ascii="Browallia New" w:hAnsi="Browallia New" w:cs="Browallia New"/>
                <w:sz w:val="21"/>
                <w:szCs w:val="21"/>
                <w:cs/>
              </w:rPr>
              <w:t>งวดที่</w:t>
            </w:r>
            <w:r w:rsidRPr="00CC520A">
              <w:rPr>
                <w:rFonts w:ascii="Browallia New" w:hAnsi="Browallia New" w:cs="Browallia New"/>
                <w:sz w:val="21"/>
                <w:szCs w:val="21"/>
              </w:rPr>
              <w:t xml:space="preserve"> 13 </w:t>
            </w:r>
            <w:r w:rsidRPr="00CC520A">
              <w:rPr>
                <w:rFonts w:ascii="Browallia New" w:hAnsi="Browallia New" w:cs="Browallia New"/>
                <w:sz w:val="21"/>
                <w:szCs w:val="21"/>
                <w:cs/>
              </w:rPr>
              <w:t>เป็นต้นไปผ่อนชำระเงินต้นพร้อมดอกเบี้ยไม่น้อยกว่าเดือนละ</w:t>
            </w:r>
            <w:r w:rsidRPr="00CC520A">
              <w:rPr>
                <w:rFonts w:ascii="Browallia New" w:hAnsi="Browallia New" w:cs="Browallia New"/>
                <w:sz w:val="21"/>
                <w:szCs w:val="21"/>
              </w:rPr>
              <w:t xml:space="preserve"> 2</w:t>
            </w:r>
            <w:r w:rsidRPr="00CC520A">
              <w:rPr>
                <w:rFonts w:ascii="Browallia New" w:hAnsi="Browallia New" w:cs="Browallia New"/>
                <w:sz w:val="21"/>
                <w:szCs w:val="21"/>
                <w:cs/>
              </w:rPr>
              <w:t>.</w:t>
            </w:r>
            <w:r w:rsidRPr="00CC520A">
              <w:rPr>
                <w:rFonts w:ascii="Browallia New" w:hAnsi="Browallia New" w:cs="Browallia New"/>
                <w:sz w:val="21"/>
                <w:szCs w:val="21"/>
              </w:rPr>
              <w:t xml:space="preserve">1 </w:t>
            </w:r>
            <w:r w:rsidRPr="00CC520A">
              <w:rPr>
                <w:rFonts w:ascii="Browallia New" w:hAnsi="Browallia New" w:cs="Browallia New"/>
                <w:sz w:val="21"/>
                <w:szCs w:val="21"/>
                <w:cs/>
              </w:rPr>
              <w:t>ล้านบาท</w:t>
            </w:r>
            <w:r w:rsidRPr="00CC520A">
              <w:rPr>
                <w:rFonts w:ascii="Browallia New" w:hAnsi="Browallia New" w:cs="Browallia New"/>
                <w:sz w:val="21"/>
                <w:szCs w:val="21"/>
              </w:rPr>
              <w:t xml:space="preserve"> </w:t>
            </w:r>
            <w:r w:rsidRPr="00CC520A">
              <w:rPr>
                <w:rFonts w:ascii="Browallia New" w:hAnsi="Browallia New" w:cs="Browallia New"/>
                <w:sz w:val="21"/>
                <w:szCs w:val="21"/>
                <w:cs/>
              </w:rPr>
              <w:t>ระยะเวลาเงินกู้</w:t>
            </w:r>
            <w:r w:rsidRPr="00CC520A">
              <w:rPr>
                <w:rFonts w:ascii="Browallia New" w:hAnsi="Browallia New" w:cs="Browallia New"/>
                <w:sz w:val="21"/>
                <w:szCs w:val="21"/>
              </w:rPr>
              <w:t xml:space="preserve"> 10 </w:t>
            </w:r>
            <w:r w:rsidRPr="00CC520A">
              <w:rPr>
                <w:rFonts w:ascii="Browallia New" w:hAnsi="Browallia New" w:cs="Browallia New"/>
                <w:sz w:val="21"/>
                <w:szCs w:val="21"/>
                <w:cs/>
              </w:rPr>
              <w:t>ปี</w:t>
            </w:r>
          </w:p>
          <w:p w14:paraId="59CE2141" w14:textId="77777777" w:rsidR="00331993" w:rsidRPr="00B5619C" w:rsidRDefault="00331993">
            <w:pPr>
              <w:spacing w:line="240" w:lineRule="auto"/>
              <w:jc w:val="thaiDistribute"/>
              <w:rPr>
                <w:rFonts w:ascii="Browallia New" w:hAnsi="Browallia New" w:cs="Browallia New"/>
                <w:sz w:val="21"/>
                <w:szCs w:val="21"/>
                <w:highlight w:val="yellow"/>
              </w:rPr>
            </w:pPr>
          </w:p>
          <w:p w14:paraId="53DEA10A" w14:textId="4F6E4B6E" w:rsidR="00331993" w:rsidRDefault="00331993">
            <w:pPr>
              <w:tabs>
                <w:tab w:val="clear" w:pos="3515"/>
                <w:tab w:val="clear" w:pos="3742"/>
                <w:tab w:val="left" w:pos="3302"/>
                <w:tab w:val="left" w:pos="3444"/>
              </w:tabs>
              <w:jc w:val="thaiDistribute"/>
              <w:rPr>
                <w:rFonts w:ascii="Browallia New" w:hAnsi="Browallia New" w:cs="Browallia New"/>
                <w:sz w:val="21"/>
                <w:szCs w:val="21"/>
                <w:highlight w:val="yellow"/>
              </w:rPr>
            </w:pPr>
            <w:r w:rsidRPr="00CC520A">
              <w:rPr>
                <w:rFonts w:ascii="Browallia New" w:hAnsi="Browallia New" w:cs="Browallia New"/>
                <w:sz w:val="21"/>
                <w:szCs w:val="21"/>
                <w:cs/>
              </w:rPr>
              <w:t xml:space="preserve">บริษัทย่อยได้รับการผ่อนผันการจ่ายชำระคืนเงินกู้ยืมระยะยาว สำหรับรอบระยะเวลาตั้งแต่มกราคม </w:t>
            </w:r>
            <w:r w:rsidR="00C16F34" w:rsidRPr="00C16F34">
              <w:rPr>
                <w:rFonts w:ascii="Browallia New" w:hAnsi="Browallia New" w:cs="Browallia New"/>
                <w:sz w:val="21"/>
                <w:szCs w:val="21"/>
              </w:rPr>
              <w:t>2564</w:t>
            </w:r>
            <w:r w:rsidRPr="00CC520A">
              <w:rPr>
                <w:rFonts w:ascii="Browallia New" w:hAnsi="Browallia New" w:cs="Browallia New"/>
                <w:sz w:val="21"/>
                <w:szCs w:val="21"/>
                <w:cs/>
              </w:rPr>
              <w:t xml:space="preserve"> ถึง มิถุนายน </w:t>
            </w:r>
            <w:r w:rsidR="00C16F34" w:rsidRPr="00C16F34">
              <w:rPr>
                <w:rFonts w:ascii="Browallia New" w:hAnsi="Browallia New" w:cs="Browallia New"/>
                <w:sz w:val="21"/>
                <w:szCs w:val="21"/>
              </w:rPr>
              <w:t>2567</w:t>
            </w:r>
            <w:r w:rsidRPr="00CC520A">
              <w:rPr>
                <w:rFonts w:ascii="Browallia New" w:hAnsi="Browallia New" w:cs="Browallia New"/>
                <w:sz w:val="21"/>
                <w:szCs w:val="21"/>
                <w:cs/>
              </w:rPr>
              <w:t xml:space="preserve"> อย่างไรก็ตาม บริษัทย่อยต้องจ่ายชำระเงินต้นและหรือดอกเบี้ยในอัตราดังต่อไปนี้ตลอดระยะเวลาการผ่อนผัน โดยจะเริ่มชำระเงินต้นในเดือนมกราคม </w:t>
            </w:r>
            <w:r w:rsidR="00C16F34" w:rsidRPr="00C16F34">
              <w:rPr>
                <w:rFonts w:ascii="Browallia New" w:hAnsi="Browallia New" w:cs="Browallia New"/>
                <w:sz w:val="21"/>
                <w:szCs w:val="21"/>
              </w:rPr>
              <w:t>2567</w:t>
            </w:r>
            <w:r w:rsidRPr="00CC520A">
              <w:rPr>
                <w:rFonts w:ascii="Browallia New" w:hAnsi="Browallia New" w:cs="Browallia New"/>
                <w:sz w:val="21"/>
                <w:szCs w:val="21"/>
                <w:cs/>
              </w:rPr>
              <w:t xml:space="preserve"> ถึงมิถุนายน </w:t>
            </w:r>
            <w:r w:rsidR="00C16F34" w:rsidRPr="00C16F34">
              <w:rPr>
                <w:rFonts w:ascii="Browallia New" w:hAnsi="Browallia New" w:cs="Browallia New"/>
                <w:sz w:val="21"/>
                <w:szCs w:val="21"/>
              </w:rPr>
              <w:t>2567</w:t>
            </w:r>
            <w:r w:rsidRPr="00CC520A">
              <w:rPr>
                <w:rFonts w:ascii="Browallia New" w:hAnsi="Browallia New" w:cs="Browallia New"/>
                <w:sz w:val="21"/>
                <w:szCs w:val="21"/>
                <w:cs/>
              </w:rPr>
              <w:t xml:space="preserve"> ในสัดส่วน </w:t>
            </w:r>
            <w:r w:rsidR="00C16F34" w:rsidRPr="00C16F34">
              <w:rPr>
                <w:rFonts w:ascii="Browallia New" w:hAnsi="Browallia New" w:cs="Browallia New"/>
                <w:sz w:val="21"/>
                <w:szCs w:val="21"/>
              </w:rPr>
              <w:t>50</w:t>
            </w:r>
            <w:r w:rsidRPr="00CC520A">
              <w:rPr>
                <w:rFonts w:ascii="Browallia New" w:hAnsi="Browallia New" w:cs="Browallia New"/>
                <w:sz w:val="21"/>
                <w:szCs w:val="21"/>
                <w:cs/>
              </w:rPr>
              <w:t xml:space="preserve">% ของอัตราเดิมสำหรับส่วนที่เหลือจะชำระในงวดสุดท้ายของสัญญา และจะชำระเงินต้นตามที่ระบุในสัญญาเดิมตั้งแต่กรกฎาคม </w:t>
            </w:r>
            <w:r w:rsidR="00C16F34" w:rsidRPr="00C16F34">
              <w:rPr>
                <w:rFonts w:ascii="Browallia New" w:hAnsi="Browallia New" w:cs="Browallia New"/>
                <w:sz w:val="21"/>
                <w:szCs w:val="21"/>
              </w:rPr>
              <w:t>2567</w:t>
            </w:r>
            <w:r w:rsidRPr="00CC520A">
              <w:rPr>
                <w:rFonts w:ascii="Browallia New" w:hAnsi="Browallia New" w:cs="Browallia New"/>
                <w:sz w:val="21"/>
                <w:szCs w:val="21"/>
                <w:cs/>
              </w:rPr>
              <w:t xml:space="preserve"> เป็นต้นไป รวมถึงบริษัทย่อยได้รับการผ่อนผันการจ่ายชำระดอกเบี้ยบางส่วน ระหว่างเดือนกันยายน </w:t>
            </w:r>
            <w:r w:rsidR="00C16F34" w:rsidRPr="00C16F34">
              <w:rPr>
                <w:rFonts w:ascii="Browallia New" w:hAnsi="Browallia New" w:cs="Browallia New"/>
                <w:sz w:val="21"/>
                <w:szCs w:val="21"/>
              </w:rPr>
              <w:t>2564</w:t>
            </w:r>
            <w:r w:rsidRPr="00CC520A">
              <w:rPr>
                <w:rFonts w:ascii="Browallia New" w:hAnsi="Browallia New" w:cs="Browallia New"/>
                <w:sz w:val="21"/>
                <w:szCs w:val="21"/>
                <w:cs/>
              </w:rPr>
              <w:t xml:space="preserve">  ถึง มิถุนายน </w:t>
            </w:r>
            <w:r w:rsidR="00C16F34" w:rsidRPr="00C16F34">
              <w:rPr>
                <w:rFonts w:ascii="Browallia New" w:hAnsi="Browallia New" w:cs="Browallia New"/>
                <w:sz w:val="21"/>
                <w:szCs w:val="21"/>
              </w:rPr>
              <w:t>2567</w:t>
            </w:r>
            <w:r w:rsidRPr="00CC520A">
              <w:rPr>
                <w:rFonts w:ascii="Browallia New" w:hAnsi="Browallia New" w:cs="Browallia New"/>
                <w:sz w:val="21"/>
                <w:szCs w:val="21"/>
                <w:cs/>
              </w:rPr>
              <w:t xml:space="preserve"> ตามบันทึกข้อตกลงแก้ไขเพิ่มเติมสัญญากู้เงิน</w:t>
            </w:r>
          </w:p>
          <w:p w14:paraId="1ED4E217" w14:textId="77777777" w:rsidR="00331993" w:rsidRDefault="00331993">
            <w:pPr>
              <w:tabs>
                <w:tab w:val="clear" w:pos="3515"/>
                <w:tab w:val="clear" w:pos="3742"/>
                <w:tab w:val="left" w:pos="3302"/>
                <w:tab w:val="left" w:pos="3444"/>
              </w:tabs>
              <w:jc w:val="thaiDistribute"/>
              <w:rPr>
                <w:rFonts w:ascii="Browallia New" w:hAnsi="Browallia New" w:cs="Browallia New"/>
                <w:sz w:val="21"/>
                <w:szCs w:val="21"/>
                <w:highlight w:val="yellow"/>
              </w:rPr>
            </w:pPr>
          </w:p>
          <w:p w14:paraId="67F23D95" w14:textId="77777777" w:rsidR="00331993" w:rsidRDefault="00331993">
            <w:pPr>
              <w:tabs>
                <w:tab w:val="clear" w:pos="3515"/>
                <w:tab w:val="clear" w:pos="3742"/>
                <w:tab w:val="left" w:pos="3302"/>
                <w:tab w:val="left" w:pos="3444"/>
              </w:tabs>
              <w:jc w:val="thaiDistribute"/>
              <w:rPr>
                <w:rFonts w:ascii="Browallia New" w:hAnsi="Browallia New" w:cs="Browallia New"/>
                <w:sz w:val="21"/>
                <w:szCs w:val="21"/>
                <w:highlight w:val="yellow"/>
              </w:rPr>
            </w:pPr>
          </w:p>
          <w:p w14:paraId="124F2525" w14:textId="77777777" w:rsidR="00331993" w:rsidRDefault="00331993">
            <w:pPr>
              <w:tabs>
                <w:tab w:val="clear" w:pos="3515"/>
                <w:tab w:val="clear" w:pos="3742"/>
                <w:tab w:val="left" w:pos="3302"/>
                <w:tab w:val="left" w:pos="3444"/>
              </w:tabs>
              <w:jc w:val="thaiDistribute"/>
              <w:rPr>
                <w:rFonts w:ascii="Browallia New" w:hAnsi="Browallia New" w:cs="Browallia New"/>
                <w:sz w:val="21"/>
                <w:szCs w:val="21"/>
                <w:highlight w:val="yellow"/>
              </w:rPr>
            </w:pPr>
          </w:p>
          <w:p w14:paraId="0FC458AF" w14:textId="77777777" w:rsidR="000E2B9B" w:rsidRDefault="000E2B9B">
            <w:pPr>
              <w:tabs>
                <w:tab w:val="clear" w:pos="3515"/>
                <w:tab w:val="clear" w:pos="3742"/>
                <w:tab w:val="left" w:pos="3302"/>
                <w:tab w:val="left" w:pos="3444"/>
              </w:tabs>
              <w:jc w:val="thaiDistribute"/>
              <w:rPr>
                <w:rFonts w:ascii="Browallia New" w:hAnsi="Browallia New" w:cs="Browallia New"/>
                <w:sz w:val="21"/>
                <w:szCs w:val="21"/>
                <w:highlight w:val="yellow"/>
              </w:rPr>
            </w:pPr>
          </w:p>
          <w:p w14:paraId="3EA173F7" w14:textId="77777777" w:rsidR="000E2B9B" w:rsidRDefault="000E2B9B">
            <w:pPr>
              <w:tabs>
                <w:tab w:val="clear" w:pos="3515"/>
                <w:tab w:val="clear" w:pos="3742"/>
                <w:tab w:val="left" w:pos="3302"/>
                <w:tab w:val="left" w:pos="3444"/>
              </w:tabs>
              <w:jc w:val="thaiDistribute"/>
              <w:rPr>
                <w:rFonts w:ascii="Browallia New" w:hAnsi="Browallia New" w:cs="Browallia New"/>
                <w:sz w:val="21"/>
                <w:szCs w:val="21"/>
                <w:highlight w:val="yellow"/>
              </w:rPr>
            </w:pPr>
          </w:p>
          <w:p w14:paraId="0C961F49" w14:textId="77777777" w:rsidR="000E2B9B" w:rsidRDefault="000E2B9B">
            <w:pPr>
              <w:tabs>
                <w:tab w:val="clear" w:pos="3515"/>
                <w:tab w:val="clear" w:pos="3742"/>
                <w:tab w:val="left" w:pos="3302"/>
                <w:tab w:val="left" w:pos="3444"/>
              </w:tabs>
              <w:jc w:val="thaiDistribute"/>
              <w:rPr>
                <w:rFonts w:ascii="Browallia New" w:hAnsi="Browallia New" w:cs="Browallia New"/>
                <w:sz w:val="21"/>
                <w:szCs w:val="21"/>
                <w:highlight w:val="yellow"/>
              </w:rPr>
            </w:pPr>
          </w:p>
          <w:p w14:paraId="4F06FBED" w14:textId="77777777" w:rsidR="000E2B9B" w:rsidRDefault="000E2B9B">
            <w:pPr>
              <w:tabs>
                <w:tab w:val="clear" w:pos="3515"/>
                <w:tab w:val="clear" w:pos="3742"/>
                <w:tab w:val="left" w:pos="3302"/>
                <w:tab w:val="left" w:pos="3444"/>
              </w:tabs>
              <w:jc w:val="thaiDistribute"/>
              <w:rPr>
                <w:rFonts w:ascii="Browallia New" w:hAnsi="Browallia New" w:cs="Browallia New"/>
                <w:sz w:val="21"/>
                <w:szCs w:val="21"/>
                <w:highlight w:val="yellow"/>
              </w:rPr>
            </w:pPr>
          </w:p>
          <w:p w14:paraId="22CD9FB0" w14:textId="77777777" w:rsidR="000E2B9B" w:rsidRDefault="000E2B9B">
            <w:pPr>
              <w:tabs>
                <w:tab w:val="clear" w:pos="3515"/>
                <w:tab w:val="clear" w:pos="3742"/>
                <w:tab w:val="left" w:pos="3302"/>
                <w:tab w:val="left" w:pos="3444"/>
              </w:tabs>
              <w:jc w:val="thaiDistribute"/>
              <w:rPr>
                <w:rFonts w:ascii="Browallia New" w:hAnsi="Browallia New" w:cs="Browallia New"/>
                <w:sz w:val="21"/>
                <w:szCs w:val="21"/>
                <w:highlight w:val="yellow"/>
              </w:rPr>
            </w:pPr>
          </w:p>
          <w:p w14:paraId="533163EE" w14:textId="7EAC82EC" w:rsidR="000E2B9B" w:rsidRPr="00B5619C" w:rsidRDefault="000E2B9B">
            <w:pPr>
              <w:tabs>
                <w:tab w:val="clear" w:pos="3515"/>
                <w:tab w:val="clear" w:pos="3742"/>
                <w:tab w:val="left" w:pos="3302"/>
                <w:tab w:val="left" w:pos="3444"/>
              </w:tabs>
              <w:jc w:val="thaiDistribute"/>
              <w:rPr>
                <w:rFonts w:ascii="Browallia New" w:hAnsi="Browallia New" w:cs="Browallia New"/>
                <w:sz w:val="21"/>
                <w:szCs w:val="21"/>
                <w:highlight w:val="yellow"/>
                <w:cs/>
              </w:rPr>
            </w:pPr>
          </w:p>
        </w:tc>
      </w:tr>
      <w:tr w:rsidR="008F7960" w:rsidRPr="00C07A4B" w14:paraId="2F09D422" w14:textId="77777777">
        <w:tc>
          <w:tcPr>
            <w:tcW w:w="5066" w:type="dxa"/>
            <w:gridSpan w:val="5"/>
            <w:tcBorders>
              <w:top w:val="nil"/>
              <w:left w:val="nil"/>
              <w:bottom w:val="nil"/>
              <w:right w:val="nil"/>
            </w:tcBorders>
          </w:tcPr>
          <w:p w14:paraId="292F7D8E" w14:textId="77777777" w:rsidR="008F7960" w:rsidRPr="00C07995" w:rsidRDefault="008F7960">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proofErr w:type="spellStart"/>
            <w:r w:rsidRPr="00C07995">
              <w:rPr>
                <w:rFonts w:ascii="Browallia New" w:hAnsi="Browallia New" w:cs="Browallia New"/>
                <w:sz w:val="21"/>
                <w:szCs w:val="21"/>
                <w:cs/>
              </w:rPr>
              <w:t>ไมด้า</w:t>
            </w:r>
            <w:proofErr w:type="spellEnd"/>
            <w:r w:rsidRPr="00C07995">
              <w:rPr>
                <w:rFonts w:ascii="Browallia New" w:hAnsi="Browallia New" w:cs="Browallia New"/>
                <w:sz w:val="21"/>
                <w:szCs w:val="21"/>
              </w:rPr>
              <w:t xml:space="preserve"> </w:t>
            </w:r>
            <w:proofErr w:type="spellStart"/>
            <w:r w:rsidRPr="00C07995">
              <w:rPr>
                <w:rFonts w:ascii="Browallia New" w:hAnsi="Browallia New" w:cs="Browallia New"/>
                <w:sz w:val="21"/>
                <w:szCs w:val="21"/>
                <w:cs/>
              </w:rPr>
              <w:t>ดิเวลล</w:t>
            </w:r>
            <w:proofErr w:type="spellEnd"/>
            <w:r w:rsidRPr="00C07995">
              <w:rPr>
                <w:rFonts w:ascii="Browallia New" w:hAnsi="Browallia New" w:cs="Browallia New"/>
                <w:sz w:val="21"/>
                <w:szCs w:val="21"/>
                <w:cs/>
              </w:rPr>
              <w:t>อปเม้นท์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4714" w:type="dxa"/>
            <w:tcBorders>
              <w:top w:val="nil"/>
              <w:left w:val="nil"/>
              <w:bottom w:val="nil"/>
              <w:right w:val="nil"/>
            </w:tcBorders>
          </w:tcPr>
          <w:p w14:paraId="1DF08422" w14:textId="77777777" w:rsidR="008F7960" w:rsidRPr="00B5619C" w:rsidRDefault="008F7960">
            <w:pPr>
              <w:spacing w:line="240" w:lineRule="auto"/>
              <w:jc w:val="thaiDistribute"/>
              <w:rPr>
                <w:rFonts w:ascii="Browallia New" w:hAnsi="Browallia New" w:cs="Browallia New"/>
                <w:sz w:val="21"/>
                <w:szCs w:val="21"/>
                <w:highlight w:val="yellow"/>
                <w:cs/>
              </w:rPr>
            </w:pPr>
          </w:p>
        </w:tc>
      </w:tr>
      <w:tr w:rsidR="008F7960" w:rsidRPr="00C07A4B" w14:paraId="6D3D17D3" w14:textId="77777777">
        <w:tc>
          <w:tcPr>
            <w:tcW w:w="1775" w:type="dxa"/>
            <w:tcBorders>
              <w:top w:val="nil"/>
              <w:left w:val="nil"/>
              <w:bottom w:val="nil"/>
              <w:right w:val="nil"/>
            </w:tcBorders>
          </w:tcPr>
          <w:p w14:paraId="271BF6A4" w14:textId="77777777" w:rsidR="008F7960" w:rsidRPr="00C07995" w:rsidRDefault="008F7960">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1</w:t>
            </w:r>
          </w:p>
        </w:tc>
        <w:tc>
          <w:tcPr>
            <w:tcW w:w="786" w:type="dxa"/>
            <w:tcBorders>
              <w:top w:val="nil"/>
              <w:left w:val="nil"/>
              <w:right w:val="nil"/>
            </w:tcBorders>
            <w:shd w:val="clear" w:color="auto" w:fill="auto"/>
          </w:tcPr>
          <w:p w14:paraId="76D1C6B2" w14:textId="77777777" w:rsidR="008F7960" w:rsidRPr="004D0138" w:rsidRDefault="008F7960">
            <w:pPr>
              <w:spacing w:line="240" w:lineRule="auto"/>
              <w:ind w:left="-140" w:right="-7"/>
              <w:jc w:val="right"/>
              <w:rPr>
                <w:rFonts w:ascii="Browallia New" w:hAnsi="Browallia New" w:cs="Browallia New"/>
                <w:sz w:val="21"/>
                <w:szCs w:val="21"/>
                <w:highlight w:val="yellow"/>
              </w:rPr>
            </w:pPr>
            <w:r w:rsidRPr="0013727C">
              <w:rPr>
                <w:rFonts w:ascii="Browallia New" w:hAnsi="Browallia New" w:cs="Browallia New"/>
                <w:sz w:val="21"/>
                <w:szCs w:val="21"/>
              </w:rPr>
              <w:t>40.33</w:t>
            </w:r>
          </w:p>
        </w:tc>
        <w:tc>
          <w:tcPr>
            <w:tcW w:w="790" w:type="dxa"/>
            <w:gridSpan w:val="2"/>
            <w:tcBorders>
              <w:top w:val="nil"/>
              <w:left w:val="nil"/>
              <w:right w:val="nil"/>
            </w:tcBorders>
          </w:tcPr>
          <w:p w14:paraId="68C081B0" w14:textId="77777777" w:rsidR="008F7960" w:rsidRPr="00C07995" w:rsidRDefault="008F7960">
            <w:pPr>
              <w:spacing w:line="240" w:lineRule="auto"/>
              <w:ind w:left="-140" w:right="-7"/>
              <w:jc w:val="right"/>
              <w:rPr>
                <w:rFonts w:ascii="Browallia New" w:hAnsi="Browallia New" w:cs="Browallia New"/>
                <w:sz w:val="21"/>
                <w:szCs w:val="21"/>
              </w:rPr>
            </w:pPr>
            <w:r w:rsidRPr="00C07995">
              <w:rPr>
                <w:rFonts w:ascii="Browallia New" w:hAnsi="Browallia New" w:cs="Browallia New"/>
                <w:sz w:val="21"/>
                <w:szCs w:val="21"/>
              </w:rPr>
              <w:t>47.18</w:t>
            </w:r>
          </w:p>
        </w:tc>
        <w:tc>
          <w:tcPr>
            <w:tcW w:w="1715" w:type="dxa"/>
            <w:tcBorders>
              <w:top w:val="nil"/>
              <w:left w:val="nil"/>
              <w:bottom w:val="nil"/>
              <w:right w:val="nil"/>
            </w:tcBorders>
          </w:tcPr>
          <w:p w14:paraId="3C3C33D9" w14:textId="77777777" w:rsidR="008F7960" w:rsidRPr="00C07995" w:rsidRDefault="008F7960">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3 </w:t>
            </w: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25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4</w:t>
            </w:r>
            <w:r w:rsidRPr="00C07995">
              <w:rPr>
                <w:rFonts w:ascii="Browallia New" w:hAnsi="Browallia New" w:cs="Browallia New"/>
                <w:sz w:val="21"/>
                <w:szCs w:val="21"/>
                <w:cs/>
              </w:rPr>
              <w:t>-</w:t>
            </w:r>
            <w:r w:rsidRPr="00C07995">
              <w:rPr>
                <w:rFonts w:ascii="Browallia New" w:hAnsi="Browallia New" w:cs="Browallia New"/>
                <w:sz w:val="21"/>
                <w:szCs w:val="21"/>
              </w:rPr>
              <w:t xml:space="preserve">5 </w:t>
            </w:r>
            <w:r w:rsidRPr="00C07995">
              <w:rPr>
                <w:rFonts w:ascii="Browallia New" w:hAnsi="Browallia New" w:cs="Browallia New"/>
                <w:sz w:val="21"/>
                <w:szCs w:val="21"/>
                <w:cs/>
              </w:rPr>
              <w:t>และ</w:t>
            </w:r>
            <w:r w:rsidRPr="00C07995">
              <w:rPr>
                <w:rFonts w:ascii="Browallia New" w:hAnsi="Browallia New" w:cs="Browallia New"/>
                <w:sz w:val="21"/>
                <w:szCs w:val="21"/>
              </w:rPr>
              <w:t xml:space="preserve"> </w:t>
            </w:r>
            <w:r w:rsidRPr="00C07995">
              <w:rPr>
                <w:rFonts w:ascii="Browallia New" w:hAnsi="Browallia New" w:cs="Browallia New"/>
                <w:sz w:val="21"/>
                <w:szCs w:val="21"/>
                <w:cs/>
              </w:rPr>
              <w:t>อัตราดอกเบี้ยร้อยละ</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0</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6</w:t>
            </w:r>
            <w:r w:rsidRPr="00C07995">
              <w:rPr>
                <w:rFonts w:ascii="Browallia New" w:hAnsi="Browallia New" w:cs="Browallia New"/>
                <w:sz w:val="21"/>
                <w:szCs w:val="21"/>
                <w:cs/>
              </w:rPr>
              <w:t>-</w:t>
            </w:r>
            <w:r w:rsidRPr="00C07995">
              <w:rPr>
                <w:rFonts w:ascii="Browallia New" w:hAnsi="Browallia New" w:cs="Browallia New"/>
                <w:sz w:val="21"/>
                <w:szCs w:val="21"/>
              </w:rPr>
              <w:t>12</w:t>
            </w:r>
          </w:p>
          <w:p w14:paraId="6C9DEFC9" w14:textId="77777777" w:rsidR="008F7960" w:rsidRPr="00C07995" w:rsidRDefault="008F7960">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204D7B4" w14:textId="77777777" w:rsidR="008F7960" w:rsidRPr="00194E74" w:rsidRDefault="008F7960">
            <w:pPr>
              <w:spacing w:line="240" w:lineRule="auto"/>
              <w:jc w:val="thaiDistribute"/>
              <w:rPr>
                <w:rFonts w:ascii="Browallia New" w:hAnsi="Browallia New" w:cs="Browallia New"/>
                <w:sz w:val="21"/>
                <w:szCs w:val="21"/>
              </w:rPr>
            </w:pPr>
            <w:r w:rsidRPr="00194E74">
              <w:rPr>
                <w:rFonts w:ascii="Browallia New" w:hAnsi="Browallia New" w:cs="Browallia New"/>
                <w:sz w:val="21"/>
                <w:szCs w:val="21"/>
                <w:cs/>
              </w:rPr>
              <w:t>ชำระคืนงวดที่</w:t>
            </w:r>
            <w:r w:rsidRPr="00194E74">
              <w:rPr>
                <w:rFonts w:ascii="Browallia New" w:hAnsi="Browallia New" w:cs="Browallia New"/>
                <w:sz w:val="21"/>
                <w:szCs w:val="21"/>
              </w:rPr>
              <w:t xml:space="preserve"> 1</w:t>
            </w:r>
            <w:r w:rsidRPr="00194E74">
              <w:rPr>
                <w:rFonts w:ascii="Browallia New" w:hAnsi="Browallia New" w:cs="Browallia New"/>
                <w:sz w:val="21"/>
                <w:szCs w:val="21"/>
                <w:cs/>
              </w:rPr>
              <w:t>-</w:t>
            </w:r>
            <w:r w:rsidRPr="00194E74">
              <w:rPr>
                <w:rFonts w:ascii="Browallia New" w:hAnsi="Browallia New" w:cs="Browallia New"/>
                <w:sz w:val="21"/>
                <w:szCs w:val="21"/>
              </w:rPr>
              <w:t xml:space="preserve">18 </w:t>
            </w:r>
            <w:r w:rsidRPr="00194E74">
              <w:rPr>
                <w:rFonts w:ascii="Browallia New" w:hAnsi="Browallia New" w:cs="Browallia New"/>
                <w:sz w:val="21"/>
                <w:szCs w:val="21"/>
                <w:cs/>
              </w:rPr>
              <w:t>ชำระเฉพาะดอกเบี้ยทุกสิ้นเดือน</w:t>
            </w:r>
            <w:r w:rsidRPr="00194E74">
              <w:rPr>
                <w:rFonts w:ascii="Browallia New" w:hAnsi="Browallia New" w:cs="Browallia New"/>
                <w:sz w:val="21"/>
                <w:szCs w:val="21"/>
              </w:rPr>
              <w:t xml:space="preserve">, </w:t>
            </w:r>
            <w:r w:rsidRPr="00194E74">
              <w:rPr>
                <w:rFonts w:ascii="Browallia New" w:hAnsi="Browallia New" w:cs="Browallia New"/>
                <w:sz w:val="21"/>
                <w:szCs w:val="21"/>
                <w:cs/>
              </w:rPr>
              <w:t>งวดที่</w:t>
            </w:r>
            <w:r w:rsidRPr="00194E74">
              <w:rPr>
                <w:rFonts w:ascii="Browallia New" w:hAnsi="Browallia New" w:cs="Browallia New"/>
                <w:sz w:val="21"/>
                <w:szCs w:val="21"/>
              </w:rPr>
              <w:t xml:space="preserve"> 19</w:t>
            </w:r>
            <w:r w:rsidRPr="00194E74">
              <w:rPr>
                <w:rFonts w:ascii="Browallia New" w:hAnsi="Browallia New" w:cs="Browallia New"/>
                <w:sz w:val="21"/>
                <w:szCs w:val="21"/>
                <w:cs/>
              </w:rPr>
              <w:t>-</w:t>
            </w:r>
            <w:r w:rsidRPr="00194E74">
              <w:rPr>
                <w:rFonts w:ascii="Browallia New" w:hAnsi="Browallia New" w:cs="Browallia New"/>
                <w:sz w:val="21"/>
                <w:szCs w:val="21"/>
              </w:rPr>
              <w:t xml:space="preserve">143 </w:t>
            </w:r>
            <w:r w:rsidRPr="00194E74">
              <w:rPr>
                <w:rFonts w:ascii="Browallia New" w:hAnsi="Browallia New" w:cs="Browallia New"/>
                <w:sz w:val="21"/>
                <w:szCs w:val="21"/>
                <w:cs/>
              </w:rPr>
              <w:t>ผ่อนชำระเงินต้นพร้อมดอกเบี้ยไม่น้อยกว่าเดือนละ</w:t>
            </w:r>
            <w:r w:rsidRPr="00194E74">
              <w:rPr>
                <w:rFonts w:ascii="Browallia New" w:hAnsi="Browallia New" w:cs="Browallia New"/>
                <w:sz w:val="21"/>
                <w:szCs w:val="21"/>
              </w:rPr>
              <w:t xml:space="preserve"> 0</w:t>
            </w:r>
            <w:r w:rsidRPr="00194E74">
              <w:rPr>
                <w:rFonts w:ascii="Browallia New" w:hAnsi="Browallia New" w:cs="Browallia New"/>
                <w:sz w:val="21"/>
                <w:szCs w:val="21"/>
                <w:cs/>
              </w:rPr>
              <w:t>.</w:t>
            </w:r>
            <w:r w:rsidRPr="00194E74">
              <w:rPr>
                <w:rFonts w:ascii="Browallia New" w:hAnsi="Browallia New" w:cs="Browallia New"/>
                <w:sz w:val="21"/>
                <w:szCs w:val="21"/>
              </w:rPr>
              <w:t xml:space="preserve">78 </w:t>
            </w:r>
            <w:r w:rsidRPr="00194E74">
              <w:rPr>
                <w:rFonts w:ascii="Browallia New" w:hAnsi="Browallia New" w:cs="Browallia New"/>
                <w:sz w:val="21"/>
                <w:szCs w:val="21"/>
                <w:cs/>
              </w:rPr>
              <w:t>ล้านบาท</w:t>
            </w:r>
            <w:r w:rsidRPr="00194E74">
              <w:rPr>
                <w:rFonts w:ascii="Browallia New" w:hAnsi="Browallia New" w:cs="Browallia New"/>
                <w:sz w:val="21"/>
                <w:szCs w:val="21"/>
              </w:rPr>
              <w:t xml:space="preserve"> </w:t>
            </w:r>
            <w:r w:rsidRPr="00194E74">
              <w:rPr>
                <w:rFonts w:ascii="Browallia New" w:hAnsi="Browallia New" w:cs="Browallia New"/>
                <w:sz w:val="21"/>
                <w:szCs w:val="21"/>
                <w:cs/>
              </w:rPr>
              <w:t>และงวดที่</w:t>
            </w:r>
            <w:r w:rsidRPr="00194E74">
              <w:rPr>
                <w:rFonts w:ascii="Browallia New" w:hAnsi="Browallia New" w:cs="Browallia New"/>
                <w:sz w:val="21"/>
                <w:szCs w:val="21"/>
              </w:rPr>
              <w:t xml:space="preserve"> </w:t>
            </w:r>
            <w:r w:rsidRPr="00194E74">
              <w:rPr>
                <w:rFonts w:ascii="Browallia New" w:hAnsi="Browallia New" w:cs="Browallia New"/>
                <w:sz w:val="21"/>
                <w:szCs w:val="21"/>
                <w:lang w:val="en-GB"/>
              </w:rPr>
              <w:t xml:space="preserve">144 </w:t>
            </w:r>
            <w:r w:rsidRPr="00194E74">
              <w:rPr>
                <w:rFonts w:ascii="Browallia New" w:hAnsi="Browallia New" w:cs="Browallia New"/>
                <w:sz w:val="21"/>
                <w:szCs w:val="21"/>
                <w:cs/>
              </w:rPr>
              <w:t>ชำระเงินต้นพร้อมดอกเบี้ยที่เหลือทั้งจำนวน</w:t>
            </w:r>
          </w:p>
          <w:p w14:paraId="0ED3B43D" w14:textId="77777777" w:rsidR="008F7960" w:rsidRPr="00B5619C" w:rsidRDefault="008F7960">
            <w:pPr>
              <w:spacing w:line="240" w:lineRule="auto"/>
              <w:jc w:val="thaiDistribute"/>
              <w:rPr>
                <w:rFonts w:ascii="Browallia New" w:hAnsi="Browallia New" w:cs="Browallia New"/>
                <w:sz w:val="21"/>
                <w:szCs w:val="21"/>
                <w:highlight w:val="yellow"/>
              </w:rPr>
            </w:pPr>
          </w:p>
          <w:p w14:paraId="6AB64334" w14:textId="77777777" w:rsidR="008F7960" w:rsidRPr="00B5619C" w:rsidRDefault="008F7960">
            <w:pPr>
              <w:spacing w:line="240" w:lineRule="auto"/>
              <w:jc w:val="thaiDistribute"/>
              <w:rPr>
                <w:rFonts w:ascii="Browallia New" w:hAnsi="Browallia New" w:cs="Browallia New"/>
                <w:sz w:val="21"/>
                <w:szCs w:val="21"/>
                <w:highlight w:val="yellow"/>
                <w:cs/>
              </w:rPr>
            </w:pPr>
          </w:p>
        </w:tc>
      </w:tr>
      <w:tr w:rsidR="008F7960" w:rsidRPr="00C07A4B" w14:paraId="69FA1B3D" w14:textId="77777777">
        <w:tc>
          <w:tcPr>
            <w:tcW w:w="1775" w:type="dxa"/>
            <w:tcBorders>
              <w:top w:val="nil"/>
              <w:left w:val="nil"/>
              <w:bottom w:val="nil"/>
              <w:right w:val="nil"/>
            </w:tcBorders>
          </w:tcPr>
          <w:p w14:paraId="5BC7F61B" w14:textId="77777777" w:rsidR="008F7960" w:rsidRPr="00C07995" w:rsidRDefault="008F7960">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 xml:space="preserve">วงเงินที่ </w:t>
            </w:r>
            <w:r w:rsidRPr="00C07995">
              <w:rPr>
                <w:rFonts w:ascii="Browallia New" w:hAnsi="Browallia New" w:cs="Browallia New"/>
                <w:sz w:val="21"/>
                <w:szCs w:val="21"/>
              </w:rPr>
              <w:t>2</w:t>
            </w:r>
          </w:p>
        </w:tc>
        <w:tc>
          <w:tcPr>
            <w:tcW w:w="786" w:type="dxa"/>
            <w:tcBorders>
              <w:top w:val="nil"/>
              <w:left w:val="nil"/>
              <w:right w:val="nil"/>
            </w:tcBorders>
            <w:shd w:val="clear" w:color="auto" w:fill="auto"/>
          </w:tcPr>
          <w:p w14:paraId="21395EC6" w14:textId="77777777" w:rsidR="008F7960" w:rsidRPr="004D0138" w:rsidRDefault="008F7960">
            <w:pPr>
              <w:spacing w:line="240" w:lineRule="auto"/>
              <w:ind w:left="-140" w:right="-7"/>
              <w:jc w:val="right"/>
              <w:rPr>
                <w:rFonts w:ascii="Browallia New" w:hAnsi="Browallia New" w:cs="Browallia New"/>
                <w:sz w:val="21"/>
                <w:szCs w:val="21"/>
                <w:highlight w:val="yellow"/>
              </w:rPr>
            </w:pPr>
            <w:r w:rsidRPr="0013727C">
              <w:rPr>
                <w:rFonts w:ascii="Browallia New" w:hAnsi="Browallia New" w:cs="Browallia New"/>
                <w:sz w:val="21"/>
                <w:szCs w:val="21"/>
              </w:rPr>
              <w:t>17.10</w:t>
            </w:r>
          </w:p>
        </w:tc>
        <w:tc>
          <w:tcPr>
            <w:tcW w:w="790" w:type="dxa"/>
            <w:gridSpan w:val="2"/>
            <w:tcBorders>
              <w:top w:val="nil"/>
              <w:left w:val="nil"/>
              <w:right w:val="nil"/>
            </w:tcBorders>
          </w:tcPr>
          <w:p w14:paraId="30F59A29" w14:textId="77777777" w:rsidR="008F7960" w:rsidRPr="00C07995" w:rsidRDefault="008F7960">
            <w:pPr>
              <w:spacing w:line="240" w:lineRule="auto"/>
              <w:ind w:left="-140" w:right="-7"/>
              <w:jc w:val="right"/>
              <w:rPr>
                <w:rFonts w:ascii="Browallia New" w:hAnsi="Browallia New" w:cs="Browallia New"/>
                <w:sz w:val="21"/>
                <w:szCs w:val="21"/>
              </w:rPr>
            </w:pPr>
            <w:r w:rsidRPr="00C07995">
              <w:rPr>
                <w:rFonts w:ascii="Browallia New" w:hAnsi="Browallia New" w:cs="Browallia New"/>
                <w:sz w:val="21"/>
                <w:szCs w:val="21"/>
              </w:rPr>
              <w:t>20.00</w:t>
            </w:r>
          </w:p>
        </w:tc>
        <w:tc>
          <w:tcPr>
            <w:tcW w:w="1715" w:type="dxa"/>
            <w:tcBorders>
              <w:top w:val="nil"/>
              <w:left w:val="nil"/>
              <w:bottom w:val="nil"/>
              <w:right w:val="nil"/>
            </w:tcBorders>
          </w:tcPr>
          <w:p w14:paraId="5927F4A1" w14:textId="77777777" w:rsidR="008F7960" w:rsidRPr="00C07995" w:rsidRDefault="008F7960">
            <w:pPr>
              <w:spacing w:line="240" w:lineRule="auto"/>
              <w:jc w:val="thaiDistribute"/>
              <w:rPr>
                <w:rFonts w:ascii="Browallia New" w:hAnsi="Browallia New" w:cs="Browallia New"/>
                <w:sz w:val="21"/>
                <w:szCs w:val="21"/>
                <w:highlight w:val="cyan"/>
                <w:cs/>
              </w:rPr>
            </w:pPr>
            <w:r w:rsidRPr="00C07995">
              <w:rPr>
                <w:rFonts w:ascii="Browallia New" w:hAnsi="Browallia New" w:cs="Browallia New"/>
                <w:sz w:val="21"/>
                <w:szCs w:val="21"/>
                <w:cs/>
              </w:rPr>
              <w:t xml:space="preserve">อัตราดอกเบี้ย ร้อยละ </w:t>
            </w:r>
            <w:r w:rsidRPr="00C07995">
              <w:rPr>
                <w:rFonts w:ascii="Browallia New" w:hAnsi="Browallia New" w:cs="Browallia New"/>
                <w:sz w:val="21"/>
                <w:szCs w:val="21"/>
              </w:rPr>
              <w:t xml:space="preserve">2 </w:t>
            </w:r>
            <w:r w:rsidRPr="00C07995">
              <w:rPr>
                <w:rFonts w:ascii="Browallia New" w:hAnsi="Browallia New" w:cs="Browallia New"/>
                <w:sz w:val="21"/>
                <w:szCs w:val="21"/>
                <w:cs/>
              </w:rPr>
              <w:t xml:space="preserve">สำหรับปีที่ </w:t>
            </w:r>
            <w:r w:rsidRPr="00C07995">
              <w:rPr>
                <w:rFonts w:ascii="Browallia New" w:hAnsi="Browallia New" w:cs="Browallia New"/>
                <w:sz w:val="21"/>
                <w:szCs w:val="21"/>
              </w:rPr>
              <w:t xml:space="preserve">1-2  </w:t>
            </w:r>
            <w:r w:rsidRPr="00C07995">
              <w:rPr>
                <w:rFonts w:ascii="Browallia New" w:hAnsi="Browallia New" w:cs="Browallia New"/>
                <w:sz w:val="21"/>
                <w:szCs w:val="21"/>
                <w:cs/>
              </w:rPr>
              <w:t xml:space="preserve">และอัตราดอกเบี้ยร้อยละ </w:t>
            </w:r>
            <w:r w:rsidRPr="00C07995">
              <w:rPr>
                <w:rFonts w:ascii="Browallia New" w:hAnsi="Browallia New" w:cs="Browallia New"/>
                <w:sz w:val="21"/>
                <w:szCs w:val="21"/>
              </w:rPr>
              <w:t xml:space="preserve">3 </w:t>
            </w:r>
            <w:r w:rsidRPr="00C07995">
              <w:rPr>
                <w:rFonts w:ascii="Browallia New" w:hAnsi="Browallia New" w:cs="Browallia New"/>
                <w:sz w:val="21"/>
                <w:szCs w:val="21"/>
                <w:cs/>
              </w:rPr>
              <w:t xml:space="preserve">สำหรับปีที่ </w:t>
            </w:r>
            <w:r w:rsidRPr="00C07995">
              <w:rPr>
                <w:rFonts w:ascii="Browallia New" w:hAnsi="Browallia New" w:cs="Browallia New"/>
                <w:sz w:val="21"/>
                <w:szCs w:val="21"/>
              </w:rPr>
              <w:t>3-5</w:t>
            </w:r>
          </w:p>
        </w:tc>
        <w:tc>
          <w:tcPr>
            <w:tcW w:w="4714" w:type="dxa"/>
            <w:tcBorders>
              <w:top w:val="nil"/>
              <w:left w:val="nil"/>
              <w:bottom w:val="nil"/>
              <w:right w:val="nil"/>
            </w:tcBorders>
          </w:tcPr>
          <w:p w14:paraId="6CE0A73E" w14:textId="77777777" w:rsidR="008F7960" w:rsidRPr="00194E74" w:rsidRDefault="008F7960">
            <w:pPr>
              <w:spacing w:line="240" w:lineRule="auto"/>
              <w:jc w:val="thaiDistribute"/>
              <w:rPr>
                <w:rFonts w:ascii="Browallia New" w:hAnsi="Browallia New" w:cs="Browallia New"/>
                <w:sz w:val="21"/>
                <w:szCs w:val="21"/>
              </w:rPr>
            </w:pPr>
            <w:r w:rsidRPr="00194E74">
              <w:rPr>
                <w:rFonts w:ascii="Browallia New" w:hAnsi="Browallia New" w:cs="Browallia New"/>
                <w:sz w:val="21"/>
                <w:szCs w:val="21"/>
                <w:cs/>
              </w:rPr>
              <w:t xml:space="preserve">งวดที่ </w:t>
            </w:r>
            <w:r w:rsidRPr="00194E74">
              <w:rPr>
                <w:rFonts w:ascii="Browallia New" w:hAnsi="Browallia New" w:cs="Browallia New"/>
                <w:sz w:val="21"/>
                <w:szCs w:val="21"/>
              </w:rPr>
              <w:t>1-6</w:t>
            </w:r>
            <w:r w:rsidRPr="00194E74">
              <w:rPr>
                <w:rFonts w:ascii="Browallia New" w:hAnsi="Browallia New" w:cs="Browallia New"/>
                <w:sz w:val="21"/>
                <w:szCs w:val="21"/>
                <w:cs/>
              </w:rPr>
              <w:t xml:space="preserve"> ได้รับการปลอดชำระเงินต้น และดอกเบี้ยตามโครงการของธนาคารแห่งประเทศไทย</w:t>
            </w:r>
            <w:r w:rsidRPr="00194E74">
              <w:rPr>
                <w:rFonts w:ascii="Browallia New" w:hAnsi="Browallia New" w:cs="Browallia New"/>
                <w:sz w:val="21"/>
                <w:szCs w:val="21"/>
              </w:rPr>
              <w:t xml:space="preserve"> </w:t>
            </w:r>
            <w:r w:rsidRPr="00194E74">
              <w:rPr>
                <w:rFonts w:ascii="Browallia New" w:hAnsi="Browallia New" w:cs="Browallia New"/>
                <w:sz w:val="21"/>
                <w:szCs w:val="21"/>
                <w:cs/>
              </w:rPr>
              <w:t xml:space="preserve">งวดที่ </w:t>
            </w:r>
            <w:r w:rsidRPr="00194E74">
              <w:rPr>
                <w:rFonts w:ascii="Browallia New" w:hAnsi="Browallia New" w:cs="Browallia New"/>
                <w:sz w:val="21"/>
                <w:szCs w:val="21"/>
              </w:rPr>
              <w:t>7-12</w:t>
            </w:r>
            <w:r w:rsidRPr="00194E74">
              <w:rPr>
                <w:rFonts w:ascii="Browallia New" w:hAnsi="Browallia New" w:cs="Browallia New"/>
                <w:sz w:val="21"/>
                <w:szCs w:val="21"/>
                <w:cs/>
              </w:rPr>
              <w:t xml:space="preserve"> ชำระเฉพาะดอกเบี้ย</w:t>
            </w:r>
            <w:r w:rsidRPr="00194E74">
              <w:rPr>
                <w:rFonts w:ascii="Browallia New" w:hAnsi="Browallia New" w:cs="Browallia New"/>
                <w:sz w:val="21"/>
                <w:szCs w:val="21"/>
              </w:rPr>
              <w:t xml:space="preserve"> </w:t>
            </w:r>
            <w:r w:rsidRPr="00194E74">
              <w:rPr>
                <w:rFonts w:ascii="Browallia New" w:hAnsi="Browallia New" w:cs="Browallia New"/>
                <w:sz w:val="21"/>
                <w:szCs w:val="21"/>
                <w:cs/>
              </w:rPr>
              <w:t xml:space="preserve">งวดที่ </w:t>
            </w:r>
            <w:r w:rsidRPr="00194E74">
              <w:rPr>
                <w:rFonts w:ascii="Browallia New" w:hAnsi="Browallia New" w:cs="Browallia New"/>
                <w:sz w:val="21"/>
                <w:szCs w:val="21"/>
              </w:rPr>
              <w:t>13-59</w:t>
            </w:r>
            <w:r w:rsidRPr="00194E74">
              <w:rPr>
                <w:rFonts w:ascii="Browallia New" w:hAnsi="Browallia New" w:cs="Browallia New"/>
                <w:sz w:val="21"/>
                <w:szCs w:val="21"/>
                <w:cs/>
              </w:rPr>
              <w:t xml:space="preserve"> ชำระเงินต้นงวดละ </w:t>
            </w:r>
            <w:r w:rsidRPr="00194E74">
              <w:rPr>
                <w:rFonts w:ascii="Browallia New" w:hAnsi="Browallia New" w:cs="Browallia New"/>
                <w:sz w:val="21"/>
                <w:szCs w:val="21"/>
              </w:rPr>
              <w:t>415,000</w:t>
            </w:r>
            <w:r w:rsidRPr="00194E74">
              <w:rPr>
                <w:rFonts w:ascii="Browallia New" w:hAnsi="Browallia New" w:cs="Browallia New"/>
                <w:sz w:val="21"/>
                <w:szCs w:val="21"/>
                <w:cs/>
              </w:rPr>
              <w:t xml:space="preserve"> บาท</w:t>
            </w:r>
          </w:p>
          <w:p w14:paraId="017CDECD" w14:textId="77777777" w:rsidR="008F7960" w:rsidRPr="00B5619C" w:rsidRDefault="008F7960">
            <w:pPr>
              <w:spacing w:line="240" w:lineRule="auto"/>
              <w:jc w:val="thaiDistribute"/>
              <w:rPr>
                <w:rFonts w:ascii="Browallia New" w:hAnsi="Browallia New" w:cs="Browallia New"/>
                <w:sz w:val="21"/>
                <w:szCs w:val="21"/>
                <w:highlight w:val="yellow"/>
              </w:rPr>
            </w:pPr>
          </w:p>
          <w:p w14:paraId="2E7C19E4" w14:textId="77777777" w:rsidR="008F7960" w:rsidRPr="00B5619C" w:rsidRDefault="008F7960">
            <w:pPr>
              <w:spacing w:line="240" w:lineRule="auto"/>
              <w:jc w:val="thaiDistribute"/>
              <w:rPr>
                <w:rFonts w:ascii="Browallia New" w:hAnsi="Browallia New" w:cs="Browallia New"/>
                <w:sz w:val="21"/>
                <w:szCs w:val="21"/>
                <w:highlight w:val="yellow"/>
                <w:cs/>
              </w:rPr>
            </w:pPr>
          </w:p>
        </w:tc>
      </w:tr>
      <w:tr w:rsidR="008F7960" w:rsidRPr="00C07A4B" w14:paraId="5C8AD659" w14:textId="77777777">
        <w:tc>
          <w:tcPr>
            <w:tcW w:w="5066" w:type="dxa"/>
            <w:gridSpan w:val="5"/>
            <w:tcBorders>
              <w:top w:val="nil"/>
              <w:left w:val="nil"/>
              <w:bottom w:val="nil"/>
              <w:right w:val="nil"/>
            </w:tcBorders>
          </w:tcPr>
          <w:p w14:paraId="3AF3EF94" w14:textId="77777777" w:rsidR="008F7960" w:rsidRPr="00C07995" w:rsidRDefault="008F7960">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แมก</w:t>
            </w:r>
            <w:proofErr w:type="spellStart"/>
            <w:r w:rsidRPr="00C07995">
              <w:rPr>
                <w:rFonts w:ascii="Browallia New" w:hAnsi="Browallia New" w:cs="Browallia New"/>
                <w:sz w:val="21"/>
                <w:szCs w:val="21"/>
                <w:cs/>
              </w:rPr>
              <w:t>ซ์</w:t>
            </w:r>
            <w:proofErr w:type="spellEnd"/>
            <w:r w:rsidRPr="00C07995">
              <w:rPr>
                <w:rFonts w:ascii="Browallia New" w:hAnsi="Browallia New" w:cs="Browallia New"/>
                <w:sz w:val="21"/>
                <w:szCs w:val="21"/>
              </w:rPr>
              <w:t xml:space="preserve"> </w:t>
            </w:r>
            <w:r w:rsidRPr="00C07995">
              <w:rPr>
                <w:rFonts w:ascii="Browallia New" w:hAnsi="Browallia New" w:cs="Browallia New"/>
                <w:sz w:val="21"/>
                <w:szCs w:val="21"/>
                <w:cs/>
              </w:rPr>
              <w:t>โฮ</w:t>
            </w:r>
            <w:proofErr w:type="spellStart"/>
            <w:r w:rsidRPr="00C07995">
              <w:rPr>
                <w:rFonts w:ascii="Browallia New" w:hAnsi="Browallia New" w:cs="Browallia New"/>
                <w:sz w:val="21"/>
                <w:szCs w:val="21"/>
                <w:cs/>
              </w:rPr>
              <w:t>เทล</w:t>
            </w:r>
            <w:proofErr w:type="spellEnd"/>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4714" w:type="dxa"/>
            <w:tcBorders>
              <w:top w:val="nil"/>
              <w:left w:val="nil"/>
              <w:bottom w:val="nil"/>
              <w:right w:val="nil"/>
            </w:tcBorders>
          </w:tcPr>
          <w:p w14:paraId="3B3ADF07" w14:textId="77777777" w:rsidR="008F7960" w:rsidRPr="004C6450" w:rsidRDefault="008F7960">
            <w:pPr>
              <w:spacing w:line="240" w:lineRule="auto"/>
              <w:jc w:val="thaiDistribute"/>
              <w:rPr>
                <w:rFonts w:ascii="Browallia New" w:hAnsi="Browallia New" w:cs="Browallia New"/>
                <w:sz w:val="21"/>
                <w:szCs w:val="21"/>
                <w:cs/>
              </w:rPr>
            </w:pPr>
          </w:p>
        </w:tc>
      </w:tr>
      <w:tr w:rsidR="008F7960" w:rsidRPr="00C07A4B" w14:paraId="6862BA78" w14:textId="77777777">
        <w:tc>
          <w:tcPr>
            <w:tcW w:w="1775" w:type="dxa"/>
            <w:tcBorders>
              <w:top w:val="nil"/>
              <w:left w:val="nil"/>
              <w:bottom w:val="nil"/>
              <w:right w:val="nil"/>
            </w:tcBorders>
          </w:tcPr>
          <w:p w14:paraId="554E071F" w14:textId="77777777" w:rsidR="008F7960" w:rsidRPr="00C07995" w:rsidRDefault="008F7960">
            <w:pPr>
              <w:tabs>
                <w:tab w:val="decimal" w:pos="528"/>
              </w:tabs>
              <w:spacing w:line="240" w:lineRule="auto"/>
              <w:ind w:left="270" w:hanging="101"/>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1</w:t>
            </w:r>
          </w:p>
        </w:tc>
        <w:tc>
          <w:tcPr>
            <w:tcW w:w="786" w:type="dxa"/>
            <w:tcBorders>
              <w:top w:val="nil"/>
              <w:left w:val="nil"/>
              <w:right w:val="nil"/>
            </w:tcBorders>
            <w:shd w:val="clear" w:color="auto" w:fill="auto"/>
          </w:tcPr>
          <w:p w14:paraId="2D741498" w14:textId="77777777" w:rsidR="008F7960" w:rsidRPr="004D0138" w:rsidRDefault="008F7960">
            <w:pPr>
              <w:tabs>
                <w:tab w:val="decimal" w:pos="528"/>
              </w:tabs>
              <w:spacing w:line="240" w:lineRule="auto"/>
              <w:ind w:hanging="80"/>
              <w:jc w:val="right"/>
              <w:rPr>
                <w:rFonts w:ascii="Browallia New" w:hAnsi="Browallia New" w:cs="Browallia New"/>
                <w:sz w:val="21"/>
                <w:szCs w:val="21"/>
                <w:highlight w:val="yellow"/>
                <w:lang w:val="en-GB"/>
              </w:rPr>
            </w:pPr>
            <w:r w:rsidRPr="0013727C">
              <w:rPr>
                <w:rFonts w:ascii="Browallia New" w:hAnsi="Browallia New" w:cs="Browallia New"/>
                <w:sz w:val="21"/>
                <w:szCs w:val="21"/>
                <w:lang w:val="en-GB"/>
              </w:rPr>
              <w:t>52.81</w:t>
            </w:r>
          </w:p>
        </w:tc>
        <w:tc>
          <w:tcPr>
            <w:tcW w:w="790" w:type="dxa"/>
            <w:gridSpan w:val="2"/>
            <w:tcBorders>
              <w:top w:val="nil"/>
              <w:left w:val="nil"/>
              <w:right w:val="nil"/>
            </w:tcBorders>
          </w:tcPr>
          <w:p w14:paraId="5946C703" w14:textId="77777777" w:rsidR="008F7960" w:rsidRPr="00C07995" w:rsidRDefault="008F7960">
            <w:pPr>
              <w:tabs>
                <w:tab w:val="decimal" w:pos="528"/>
              </w:tabs>
              <w:spacing w:line="240" w:lineRule="auto"/>
              <w:ind w:hanging="80"/>
              <w:jc w:val="right"/>
              <w:rPr>
                <w:rFonts w:ascii="Browallia New" w:hAnsi="Browallia New" w:cs="Browallia New"/>
                <w:sz w:val="21"/>
                <w:szCs w:val="21"/>
                <w:lang w:val="en-GB"/>
              </w:rPr>
            </w:pPr>
            <w:r w:rsidRPr="00C07995">
              <w:rPr>
                <w:rFonts w:ascii="Browallia New" w:hAnsi="Browallia New" w:cs="Browallia New"/>
                <w:sz w:val="21"/>
                <w:szCs w:val="21"/>
                <w:lang w:val="en-GB"/>
              </w:rPr>
              <w:t>52.81</w:t>
            </w:r>
          </w:p>
        </w:tc>
        <w:tc>
          <w:tcPr>
            <w:tcW w:w="1715" w:type="dxa"/>
            <w:tcBorders>
              <w:top w:val="nil"/>
              <w:left w:val="nil"/>
              <w:bottom w:val="nil"/>
              <w:right w:val="nil"/>
            </w:tcBorders>
          </w:tcPr>
          <w:p w14:paraId="0B4D95FC" w14:textId="77777777" w:rsidR="008F7960" w:rsidRPr="00C07995" w:rsidRDefault="008F7960">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0.50 </w:t>
            </w:r>
            <w:r w:rsidRPr="00C07995">
              <w:rPr>
                <w:rFonts w:ascii="Browallia New" w:hAnsi="Browallia New" w:cs="Browallia New"/>
                <w:sz w:val="21"/>
                <w:szCs w:val="21"/>
                <w:cs/>
              </w:rPr>
              <w:t>ต่อปี</w:t>
            </w:r>
          </w:p>
          <w:p w14:paraId="3A7F9A7F" w14:textId="77777777" w:rsidR="008F7960" w:rsidRPr="00C07995" w:rsidRDefault="008F7960">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4C56CB95" w14:textId="77777777" w:rsidR="008F7960" w:rsidRPr="008F6C79" w:rsidRDefault="008F7960">
            <w:pPr>
              <w:spacing w:line="240" w:lineRule="auto"/>
              <w:jc w:val="thaiDistribute"/>
              <w:rPr>
                <w:rFonts w:ascii="Browallia New" w:hAnsi="Browallia New" w:cs="Browallia New"/>
                <w:sz w:val="21"/>
                <w:szCs w:val="21"/>
              </w:rPr>
            </w:pPr>
            <w:r w:rsidRPr="008F6C79">
              <w:rPr>
                <w:rFonts w:ascii="Browallia New" w:hAnsi="Browallia New" w:cs="Browallia New"/>
                <w:sz w:val="21"/>
                <w:szCs w:val="21"/>
                <w:cs/>
              </w:rPr>
              <w:t>ชำระเงินต้นพร้อมดอกเบี้ย</w:t>
            </w:r>
            <w:r w:rsidRPr="008F6C79">
              <w:rPr>
                <w:rFonts w:ascii="Browallia New" w:hAnsi="Browallia New" w:cs="Browallia New"/>
                <w:sz w:val="21"/>
                <w:szCs w:val="21"/>
              </w:rPr>
              <w:t xml:space="preserve"> </w:t>
            </w:r>
            <w:r w:rsidRPr="008F6C79">
              <w:rPr>
                <w:rFonts w:ascii="Browallia New" w:hAnsi="Browallia New" w:cs="Browallia New"/>
                <w:sz w:val="21"/>
                <w:szCs w:val="21"/>
                <w:cs/>
              </w:rPr>
              <w:t>ตามที่ระบุในสัญญา</w:t>
            </w:r>
            <w:r w:rsidRPr="008F6C79">
              <w:rPr>
                <w:rFonts w:ascii="Browallia New" w:hAnsi="Browallia New" w:cs="Browallia New"/>
                <w:sz w:val="21"/>
                <w:szCs w:val="21"/>
              </w:rPr>
              <w:t xml:space="preserve"> </w:t>
            </w:r>
            <w:r w:rsidRPr="008F6C79">
              <w:rPr>
                <w:rFonts w:ascii="Browallia New" w:hAnsi="Browallia New" w:cs="Browallia New"/>
                <w:sz w:val="21"/>
                <w:szCs w:val="21"/>
                <w:cs/>
              </w:rPr>
              <w:t>โดยชำระคืนให้เสร็จสิ้นภายใน</w:t>
            </w:r>
            <w:r w:rsidRPr="008F6C79">
              <w:rPr>
                <w:rFonts w:ascii="Browallia New" w:hAnsi="Browallia New" w:cs="Browallia New"/>
                <w:sz w:val="21"/>
                <w:szCs w:val="21"/>
              </w:rPr>
              <w:t xml:space="preserve"> 12 </w:t>
            </w:r>
            <w:r w:rsidRPr="008F6C79">
              <w:rPr>
                <w:rFonts w:ascii="Browallia New" w:hAnsi="Browallia New" w:cs="Browallia New"/>
                <w:sz w:val="21"/>
                <w:szCs w:val="21"/>
                <w:cs/>
              </w:rPr>
              <w:t>ปี</w:t>
            </w:r>
            <w:r w:rsidRPr="008F6C79">
              <w:rPr>
                <w:rFonts w:ascii="Browallia New" w:hAnsi="Browallia New" w:cs="Browallia New"/>
                <w:sz w:val="21"/>
                <w:szCs w:val="21"/>
              </w:rPr>
              <w:t xml:space="preserve"> </w:t>
            </w:r>
            <w:r w:rsidRPr="008F6C79">
              <w:rPr>
                <w:rFonts w:ascii="Browallia New" w:hAnsi="Browallia New" w:cs="Browallia New"/>
                <w:sz w:val="21"/>
                <w:szCs w:val="21"/>
                <w:cs/>
              </w:rPr>
              <w:t>นับจากวันที่เริ่มเบิกใช้</w:t>
            </w:r>
          </w:p>
          <w:p w14:paraId="38CCFDFA" w14:textId="77777777" w:rsidR="008F7960" w:rsidRPr="008F6C79" w:rsidRDefault="008F7960">
            <w:pPr>
              <w:spacing w:line="240" w:lineRule="auto"/>
              <w:jc w:val="thaiDistribute"/>
              <w:rPr>
                <w:rFonts w:ascii="Browallia New" w:hAnsi="Browallia New" w:cs="Browallia New"/>
                <w:sz w:val="21"/>
                <w:szCs w:val="21"/>
              </w:rPr>
            </w:pPr>
          </w:p>
          <w:p w14:paraId="2B383A69" w14:textId="2820BCB8" w:rsidR="008F7960" w:rsidRPr="008F6C79" w:rsidRDefault="008F7960">
            <w:pPr>
              <w:tabs>
                <w:tab w:val="clear" w:pos="3515"/>
                <w:tab w:val="left" w:pos="3302"/>
              </w:tabs>
              <w:spacing w:line="240" w:lineRule="auto"/>
              <w:jc w:val="thaiDistribute"/>
              <w:rPr>
                <w:rFonts w:ascii="Browallia New" w:hAnsi="Browallia New" w:cs="Browallia New"/>
                <w:sz w:val="21"/>
                <w:szCs w:val="21"/>
              </w:rPr>
            </w:pPr>
            <w:r w:rsidRPr="008F6C79">
              <w:rPr>
                <w:rFonts w:ascii="Browallia New" w:hAnsi="Browallia New" w:cs="Browallia New"/>
                <w:sz w:val="21"/>
                <w:szCs w:val="21"/>
                <w:cs/>
              </w:rPr>
              <w:t>บริษัทย่อยได้รับการผ่อนผันการจ่ายชำระคืนเงินกู้ยืมระยะยาว</w:t>
            </w:r>
            <w:r w:rsidRPr="008F6C79">
              <w:rPr>
                <w:rFonts w:ascii="Browallia New" w:hAnsi="Browallia New" w:cs="Browallia New"/>
                <w:sz w:val="21"/>
                <w:szCs w:val="21"/>
              </w:rPr>
              <w:t xml:space="preserve"> </w:t>
            </w:r>
            <w:r w:rsidRPr="008F6C79">
              <w:rPr>
                <w:rFonts w:ascii="Browallia New" w:hAnsi="Browallia New" w:cs="Browallia New"/>
                <w:sz w:val="21"/>
                <w:szCs w:val="21"/>
                <w:cs/>
              </w:rPr>
              <w:t xml:space="preserve">สำหรับรอบระยะเวลาตั้งแต่มกราคม </w:t>
            </w:r>
            <w:r w:rsidRPr="008F6C79">
              <w:rPr>
                <w:rFonts w:ascii="Browallia New" w:hAnsi="Browallia New" w:cs="Browallia New"/>
                <w:sz w:val="21"/>
                <w:szCs w:val="21"/>
              </w:rPr>
              <w:t>2564</w:t>
            </w:r>
            <w:r w:rsidRPr="008F6C79">
              <w:rPr>
                <w:rFonts w:ascii="Browallia New" w:hAnsi="Browallia New" w:cs="Browallia New"/>
                <w:sz w:val="21"/>
                <w:szCs w:val="21"/>
                <w:cs/>
              </w:rPr>
              <w:t xml:space="preserve"> ถึง </w:t>
            </w:r>
            <w:r w:rsidRPr="008F6C79">
              <w:rPr>
                <w:rFonts w:ascii="Browallia New" w:hAnsi="Browallia New" w:cs="Browallia New" w:hint="cs"/>
                <w:sz w:val="21"/>
                <w:szCs w:val="21"/>
                <w:cs/>
              </w:rPr>
              <w:t xml:space="preserve">ธันวาคม </w:t>
            </w:r>
            <w:r w:rsidR="00C16F34" w:rsidRPr="00C16F34">
              <w:rPr>
                <w:rFonts w:ascii="Browallia New" w:hAnsi="Browallia New" w:cs="Browallia New" w:hint="cs"/>
                <w:sz w:val="21"/>
                <w:szCs w:val="21"/>
              </w:rPr>
              <w:t>2565</w:t>
            </w:r>
            <w:r w:rsidRPr="008F6C79">
              <w:rPr>
                <w:rFonts w:ascii="Browallia New" w:hAnsi="Browallia New" w:cs="Browallia New"/>
                <w:sz w:val="21"/>
                <w:szCs w:val="21"/>
                <w:cs/>
              </w:rPr>
              <w:t xml:space="preserve"> อย่างไรก็ตาม บริษัทย่อยต้องจ่ายชำระดอกเบี้ยในอัตราเดิมตลอดระยะเวลาการผ่อนผัน โดยบริษัทย่อยจะจ่ายชำระดอกเบี้ยสำหรับปี </w:t>
            </w:r>
            <w:r w:rsidRPr="008F6C79">
              <w:rPr>
                <w:rFonts w:ascii="Browallia New" w:hAnsi="Browallia New" w:cs="Browallia New"/>
                <w:sz w:val="21"/>
                <w:szCs w:val="21"/>
              </w:rPr>
              <w:t xml:space="preserve">2564 </w:t>
            </w:r>
            <w:r w:rsidRPr="008F6C79">
              <w:rPr>
                <w:rFonts w:ascii="Browallia New" w:hAnsi="Browallia New" w:cs="Browallia New"/>
                <w:sz w:val="21"/>
                <w:szCs w:val="21"/>
                <w:cs/>
              </w:rPr>
              <w:t xml:space="preserve">ในอัตราเดิมต่อเดือนไม่น้อยกว่าจำนวนเงิน </w:t>
            </w:r>
            <w:r w:rsidRPr="008F6C79">
              <w:rPr>
                <w:rFonts w:ascii="Browallia New" w:hAnsi="Browallia New" w:cs="Browallia New"/>
                <w:sz w:val="21"/>
                <w:szCs w:val="21"/>
              </w:rPr>
              <w:t xml:space="preserve">75,000 </w:t>
            </w:r>
            <w:r w:rsidRPr="008F6C79">
              <w:rPr>
                <w:rFonts w:ascii="Browallia New" w:hAnsi="Browallia New" w:cs="Browallia New"/>
                <w:sz w:val="21"/>
                <w:szCs w:val="21"/>
                <w:cs/>
              </w:rPr>
              <w:t xml:space="preserve">บาท และสำหรับดอกเบี้ยคงเหลือ บริษัทย่อยจะเริ่มจ่ายดอกเบี้ย ตั้งแต่ มกราคม </w:t>
            </w:r>
            <w:r w:rsidRPr="008F6C79">
              <w:rPr>
                <w:rFonts w:ascii="Browallia New" w:hAnsi="Browallia New" w:cs="Browallia New"/>
                <w:sz w:val="21"/>
                <w:szCs w:val="21"/>
              </w:rPr>
              <w:t>2565</w:t>
            </w:r>
            <w:r w:rsidRPr="008F6C79">
              <w:rPr>
                <w:rFonts w:ascii="Browallia New" w:hAnsi="Browallia New" w:cs="Browallia New"/>
                <w:sz w:val="21"/>
                <w:szCs w:val="21"/>
                <w:cs/>
              </w:rPr>
              <w:t xml:space="preserve"> ถึง ธันวาคม </w:t>
            </w:r>
            <w:r w:rsidRPr="008F6C79">
              <w:rPr>
                <w:rFonts w:ascii="Browallia New" w:hAnsi="Browallia New" w:cs="Browallia New"/>
                <w:sz w:val="21"/>
                <w:szCs w:val="21"/>
              </w:rPr>
              <w:t>2566</w:t>
            </w:r>
            <w:r w:rsidRPr="008F6C79">
              <w:rPr>
                <w:rFonts w:ascii="Browallia New" w:hAnsi="Browallia New" w:cs="Browallia New"/>
                <w:sz w:val="21"/>
                <w:szCs w:val="21"/>
                <w:cs/>
              </w:rPr>
              <w:t xml:space="preserve"> โดยต่อเดือนไม่น้อยกว่าจำนวนเงิน </w:t>
            </w:r>
            <w:r w:rsidRPr="008F6C79">
              <w:rPr>
                <w:rFonts w:ascii="Browallia New" w:hAnsi="Browallia New" w:cs="Browallia New"/>
                <w:sz w:val="21"/>
                <w:szCs w:val="21"/>
              </w:rPr>
              <w:t>38,100</w:t>
            </w:r>
            <w:r w:rsidRPr="008F6C79">
              <w:rPr>
                <w:rFonts w:ascii="Browallia New" w:hAnsi="Browallia New" w:cs="Browallia New"/>
                <w:sz w:val="21"/>
                <w:szCs w:val="21"/>
                <w:cs/>
              </w:rPr>
              <w:t xml:space="preserve"> บาท และชำระดอกเบี้ยคงเหลือภายในงวดสุดท้ายของสัญญาเดิม</w:t>
            </w:r>
          </w:p>
          <w:p w14:paraId="272598C6" w14:textId="77777777" w:rsidR="008F7960" w:rsidRPr="008F6C79" w:rsidRDefault="008F7960">
            <w:pPr>
              <w:spacing w:line="240" w:lineRule="auto"/>
              <w:jc w:val="thaiDistribute"/>
              <w:rPr>
                <w:rFonts w:ascii="Browallia New" w:hAnsi="Browallia New" w:cs="Browallia New"/>
                <w:sz w:val="21"/>
                <w:szCs w:val="21"/>
                <w:cs/>
              </w:rPr>
            </w:pPr>
          </w:p>
        </w:tc>
      </w:tr>
      <w:tr w:rsidR="008F7960" w:rsidRPr="00C07A4B" w14:paraId="1EF3C15C" w14:textId="77777777">
        <w:trPr>
          <w:trHeight w:val="926"/>
        </w:trPr>
        <w:tc>
          <w:tcPr>
            <w:tcW w:w="1775" w:type="dxa"/>
            <w:tcBorders>
              <w:top w:val="nil"/>
              <w:left w:val="nil"/>
              <w:bottom w:val="nil"/>
              <w:right w:val="nil"/>
            </w:tcBorders>
          </w:tcPr>
          <w:p w14:paraId="2E9885EE" w14:textId="77777777" w:rsidR="008F7960" w:rsidRPr="00C07995" w:rsidRDefault="008F7960">
            <w:pPr>
              <w:tabs>
                <w:tab w:val="decimal" w:pos="528"/>
              </w:tabs>
              <w:spacing w:line="240" w:lineRule="auto"/>
              <w:ind w:left="270" w:hanging="101"/>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2</w:t>
            </w:r>
          </w:p>
        </w:tc>
        <w:tc>
          <w:tcPr>
            <w:tcW w:w="786" w:type="dxa"/>
            <w:tcBorders>
              <w:top w:val="nil"/>
              <w:left w:val="nil"/>
              <w:bottom w:val="nil"/>
              <w:right w:val="nil"/>
            </w:tcBorders>
            <w:shd w:val="clear" w:color="auto" w:fill="auto"/>
          </w:tcPr>
          <w:p w14:paraId="2C56CA5D" w14:textId="77777777" w:rsidR="008F7960" w:rsidRPr="00986AF1" w:rsidRDefault="008F7960">
            <w:pPr>
              <w:tabs>
                <w:tab w:val="decimal" w:pos="528"/>
              </w:tabs>
              <w:spacing w:line="240" w:lineRule="auto"/>
              <w:ind w:hanging="80"/>
              <w:jc w:val="right"/>
              <w:rPr>
                <w:rFonts w:ascii="Browallia New" w:hAnsi="Browallia New" w:cs="Browallia New"/>
                <w:sz w:val="21"/>
                <w:szCs w:val="21"/>
                <w:lang w:val="en-GB"/>
              </w:rPr>
            </w:pPr>
            <w:r w:rsidRPr="00986AF1">
              <w:rPr>
                <w:rFonts w:ascii="Browallia New" w:hAnsi="Browallia New" w:cs="Browallia New"/>
                <w:sz w:val="21"/>
                <w:szCs w:val="21"/>
                <w:lang w:val="en-GB"/>
              </w:rPr>
              <w:t>10.25</w:t>
            </w:r>
          </w:p>
        </w:tc>
        <w:tc>
          <w:tcPr>
            <w:tcW w:w="790" w:type="dxa"/>
            <w:gridSpan w:val="2"/>
            <w:tcBorders>
              <w:top w:val="nil"/>
              <w:left w:val="nil"/>
              <w:bottom w:val="nil"/>
              <w:right w:val="nil"/>
            </w:tcBorders>
          </w:tcPr>
          <w:p w14:paraId="189E0F87" w14:textId="77777777" w:rsidR="008F7960" w:rsidRPr="00C07995" w:rsidRDefault="008F7960">
            <w:pPr>
              <w:tabs>
                <w:tab w:val="decimal" w:pos="528"/>
              </w:tabs>
              <w:spacing w:line="240" w:lineRule="auto"/>
              <w:jc w:val="right"/>
              <w:rPr>
                <w:rFonts w:ascii="Browallia New" w:hAnsi="Browallia New" w:cs="Browallia New"/>
                <w:sz w:val="21"/>
                <w:szCs w:val="21"/>
              </w:rPr>
            </w:pPr>
            <w:r w:rsidRPr="00C07995">
              <w:rPr>
                <w:rFonts w:ascii="Browallia New" w:hAnsi="Browallia New" w:cs="Browallia New"/>
                <w:sz w:val="21"/>
                <w:szCs w:val="21"/>
                <w:lang w:val="en-GB"/>
              </w:rPr>
              <w:t>10.25</w:t>
            </w:r>
          </w:p>
        </w:tc>
        <w:tc>
          <w:tcPr>
            <w:tcW w:w="1715" w:type="dxa"/>
            <w:tcBorders>
              <w:top w:val="nil"/>
              <w:left w:val="nil"/>
              <w:bottom w:val="nil"/>
              <w:right w:val="nil"/>
            </w:tcBorders>
          </w:tcPr>
          <w:p w14:paraId="02C67B4C" w14:textId="77777777" w:rsidR="008F7960" w:rsidRPr="00C07995" w:rsidRDefault="008F7960">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อัตราดอกเบี้ยคงที่ร้อยละ</w:t>
            </w:r>
            <w:r w:rsidRPr="00C07995">
              <w:rPr>
                <w:rFonts w:ascii="Browallia New" w:hAnsi="Browallia New" w:cs="Browallia New"/>
                <w:sz w:val="21"/>
                <w:szCs w:val="21"/>
              </w:rPr>
              <w:t xml:space="preserve"> 4</w:t>
            </w:r>
            <w:r w:rsidRPr="00C07995">
              <w:rPr>
                <w:rFonts w:ascii="Browallia New" w:hAnsi="Browallia New" w:cs="Browallia New"/>
                <w:sz w:val="21"/>
                <w:szCs w:val="21"/>
                <w:cs/>
              </w:rPr>
              <w:t>.</w:t>
            </w:r>
            <w:r w:rsidRPr="00C07995">
              <w:rPr>
                <w:rFonts w:ascii="Browallia New" w:hAnsi="Browallia New" w:cs="Browallia New"/>
                <w:sz w:val="21"/>
                <w:szCs w:val="21"/>
              </w:rPr>
              <w:t xml:space="preserve">00 </w:t>
            </w:r>
            <w:r w:rsidRPr="00C07995">
              <w:rPr>
                <w:rFonts w:ascii="Browallia New" w:hAnsi="Browallia New" w:cs="Browallia New"/>
                <w:sz w:val="21"/>
                <w:szCs w:val="21"/>
                <w:cs/>
              </w:rPr>
              <w:t>ต่อปี</w:t>
            </w:r>
          </w:p>
          <w:p w14:paraId="1374D081" w14:textId="77777777" w:rsidR="008F7960" w:rsidRPr="00C07995" w:rsidRDefault="008F7960">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36F99B2" w14:textId="77777777" w:rsidR="008F7960" w:rsidRPr="008F6C79" w:rsidRDefault="008F7960">
            <w:pPr>
              <w:spacing w:line="240" w:lineRule="auto"/>
              <w:jc w:val="thaiDistribute"/>
              <w:rPr>
                <w:rFonts w:ascii="Browallia New" w:hAnsi="Browallia New" w:cs="Browallia New"/>
                <w:sz w:val="21"/>
                <w:szCs w:val="21"/>
              </w:rPr>
            </w:pPr>
            <w:r w:rsidRPr="008F6C79">
              <w:rPr>
                <w:rFonts w:ascii="Browallia New" w:hAnsi="Browallia New" w:cs="Browallia New"/>
                <w:sz w:val="21"/>
                <w:szCs w:val="21"/>
                <w:cs/>
              </w:rPr>
              <w:t>ชำระเงินต้นพร้อมดอกเบี้ยทุกเดือน</w:t>
            </w:r>
            <w:r w:rsidRPr="008F6C79">
              <w:rPr>
                <w:rFonts w:ascii="Browallia New" w:hAnsi="Browallia New" w:cs="Browallia New"/>
                <w:sz w:val="21"/>
                <w:szCs w:val="21"/>
              </w:rPr>
              <w:t xml:space="preserve"> </w:t>
            </w:r>
            <w:r w:rsidRPr="008F6C79">
              <w:rPr>
                <w:rFonts w:ascii="Browallia New" w:hAnsi="Browallia New" w:cs="Browallia New"/>
                <w:sz w:val="21"/>
                <w:szCs w:val="21"/>
                <w:cs/>
              </w:rPr>
              <w:t>ไม่น้อยกว่าเดือนละ</w:t>
            </w:r>
            <w:r w:rsidRPr="008F6C79">
              <w:rPr>
                <w:rFonts w:ascii="Browallia New" w:hAnsi="Browallia New" w:cs="Browallia New"/>
                <w:sz w:val="21"/>
                <w:szCs w:val="21"/>
              </w:rPr>
              <w:t xml:space="preserve"> 0.35 </w:t>
            </w:r>
            <w:r w:rsidRPr="008F6C79">
              <w:rPr>
                <w:rFonts w:ascii="Browallia New" w:hAnsi="Browallia New" w:cs="Browallia New"/>
                <w:sz w:val="21"/>
                <w:szCs w:val="21"/>
                <w:cs/>
              </w:rPr>
              <w:t>ล้านบาท</w:t>
            </w:r>
            <w:r w:rsidRPr="008F6C79">
              <w:rPr>
                <w:rFonts w:ascii="Browallia New" w:hAnsi="Browallia New" w:cs="Browallia New"/>
                <w:sz w:val="21"/>
                <w:szCs w:val="21"/>
              </w:rPr>
              <w:t xml:space="preserve"> </w:t>
            </w:r>
            <w:r w:rsidRPr="008F6C79">
              <w:rPr>
                <w:rFonts w:ascii="Browallia New" w:hAnsi="Browallia New" w:cs="Browallia New"/>
                <w:sz w:val="21"/>
                <w:szCs w:val="21"/>
                <w:cs/>
              </w:rPr>
              <w:t>นับจากวันสุดท้ายที่เริ่มเบิกเงินกู้งวดแรก</w:t>
            </w:r>
            <w:r w:rsidRPr="008F6C79">
              <w:rPr>
                <w:rFonts w:ascii="Browallia New" w:hAnsi="Browallia New" w:cs="Browallia New"/>
                <w:sz w:val="21"/>
                <w:szCs w:val="21"/>
              </w:rPr>
              <w:t xml:space="preserve"> </w:t>
            </w:r>
            <w:r w:rsidRPr="008F6C79">
              <w:rPr>
                <w:rFonts w:ascii="Browallia New" w:hAnsi="Browallia New" w:cs="Browallia New"/>
                <w:sz w:val="21"/>
                <w:szCs w:val="21"/>
                <w:cs/>
              </w:rPr>
              <w:t>ระยะเวลาเงินกู้</w:t>
            </w:r>
            <w:r w:rsidRPr="008F6C79">
              <w:rPr>
                <w:rFonts w:ascii="Browallia New" w:hAnsi="Browallia New" w:cs="Browallia New"/>
                <w:sz w:val="21"/>
                <w:szCs w:val="21"/>
              </w:rPr>
              <w:t xml:space="preserve"> 7 </w:t>
            </w:r>
            <w:r w:rsidRPr="008F6C79">
              <w:rPr>
                <w:rFonts w:ascii="Browallia New" w:hAnsi="Browallia New" w:cs="Browallia New"/>
                <w:sz w:val="21"/>
                <w:szCs w:val="21"/>
                <w:cs/>
              </w:rPr>
              <w:t>ปี</w:t>
            </w:r>
          </w:p>
          <w:p w14:paraId="6B67E7F3" w14:textId="77777777" w:rsidR="008F7960" w:rsidRPr="008F6C79" w:rsidRDefault="008F7960">
            <w:pPr>
              <w:spacing w:line="240" w:lineRule="auto"/>
              <w:jc w:val="thaiDistribute"/>
              <w:rPr>
                <w:rFonts w:ascii="Browallia New" w:hAnsi="Browallia New" w:cs="Browallia New"/>
                <w:sz w:val="21"/>
                <w:szCs w:val="21"/>
              </w:rPr>
            </w:pPr>
          </w:p>
          <w:p w14:paraId="0C3A4E84" w14:textId="64253F61" w:rsidR="008F7960" w:rsidRPr="008F6C79" w:rsidRDefault="008F7960">
            <w:pPr>
              <w:tabs>
                <w:tab w:val="clear" w:pos="3515"/>
                <w:tab w:val="clear" w:pos="3742"/>
                <w:tab w:val="left" w:pos="3302"/>
                <w:tab w:val="left" w:pos="3444"/>
              </w:tabs>
              <w:jc w:val="thaiDistribute"/>
              <w:rPr>
                <w:rFonts w:ascii="Browallia New" w:hAnsi="Browallia New" w:cs="Browallia New"/>
                <w:sz w:val="21"/>
                <w:szCs w:val="21"/>
              </w:rPr>
            </w:pPr>
            <w:r w:rsidRPr="008F6C79">
              <w:rPr>
                <w:rFonts w:ascii="Browallia New" w:hAnsi="Browallia New" w:cs="Browallia New"/>
                <w:sz w:val="21"/>
                <w:szCs w:val="21"/>
                <w:cs/>
              </w:rPr>
              <w:t>บริษัทย่อยได้รับการผ่อนผันการจ่ายชำระคืนเงินกู้ยืมระยะยาว</w:t>
            </w:r>
            <w:r w:rsidRPr="008F6C79">
              <w:rPr>
                <w:rFonts w:ascii="Browallia New" w:hAnsi="Browallia New" w:cs="Browallia New"/>
                <w:sz w:val="21"/>
                <w:szCs w:val="21"/>
              </w:rPr>
              <w:t xml:space="preserve"> </w:t>
            </w:r>
            <w:r w:rsidRPr="008F6C79">
              <w:rPr>
                <w:rFonts w:ascii="Browallia New" w:hAnsi="Browallia New" w:cs="Browallia New"/>
                <w:sz w:val="21"/>
                <w:szCs w:val="21"/>
                <w:cs/>
              </w:rPr>
              <w:t xml:space="preserve">สำหรับรอบระยะเวลาตั้งแต่มีนาคม </w:t>
            </w:r>
            <w:r w:rsidRPr="008F6C79">
              <w:rPr>
                <w:rFonts w:ascii="Browallia New" w:hAnsi="Browallia New" w:cs="Browallia New"/>
                <w:sz w:val="21"/>
                <w:szCs w:val="21"/>
              </w:rPr>
              <w:t>256</w:t>
            </w:r>
            <w:r w:rsidR="00C16F34" w:rsidRPr="00C16F34">
              <w:rPr>
                <w:rFonts w:ascii="Browallia New" w:hAnsi="Browallia New" w:cs="Browallia New" w:hint="cs"/>
                <w:sz w:val="21"/>
                <w:szCs w:val="21"/>
              </w:rPr>
              <w:t>3</w:t>
            </w:r>
            <w:r w:rsidRPr="008F6C79">
              <w:rPr>
                <w:rFonts w:ascii="Browallia New" w:hAnsi="Browallia New" w:cs="Browallia New"/>
                <w:sz w:val="21"/>
                <w:szCs w:val="21"/>
                <w:cs/>
              </w:rPr>
              <w:t xml:space="preserve"> ถึง </w:t>
            </w:r>
            <w:r w:rsidRPr="008F6C79">
              <w:rPr>
                <w:rFonts w:ascii="Browallia New" w:hAnsi="Browallia New" w:cs="Browallia New" w:hint="cs"/>
                <w:sz w:val="21"/>
                <w:szCs w:val="21"/>
                <w:cs/>
              </w:rPr>
              <w:t xml:space="preserve">มิถุนายน </w:t>
            </w:r>
            <w:r w:rsidR="00C16F34" w:rsidRPr="00C16F34">
              <w:rPr>
                <w:rFonts w:ascii="Browallia New" w:hAnsi="Browallia New" w:cs="Browallia New" w:hint="cs"/>
                <w:sz w:val="21"/>
                <w:szCs w:val="21"/>
              </w:rPr>
              <w:t>2565</w:t>
            </w:r>
            <w:r w:rsidRPr="008F6C79">
              <w:rPr>
                <w:rFonts w:ascii="Browallia New" w:hAnsi="Browallia New" w:cs="Browallia New"/>
                <w:sz w:val="21"/>
                <w:szCs w:val="21"/>
                <w:cs/>
              </w:rPr>
              <w:t xml:space="preserve"> และผ่อนผันการจ่ายชำระดอกเบี้ย </w:t>
            </w:r>
            <w:r w:rsidRPr="008F6C79">
              <w:rPr>
                <w:rFonts w:ascii="Browallia New" w:hAnsi="Browallia New" w:cs="Browallia New" w:hint="cs"/>
                <w:sz w:val="21"/>
                <w:szCs w:val="21"/>
                <w:cs/>
              </w:rPr>
              <w:t>ในอัตราเดิมตลอดระยะเวลาผ่อนผัน</w:t>
            </w:r>
          </w:p>
          <w:p w14:paraId="33E2CD89" w14:textId="77777777" w:rsidR="008F7960" w:rsidRPr="008F6C79" w:rsidRDefault="008F7960">
            <w:pPr>
              <w:spacing w:line="240" w:lineRule="auto"/>
              <w:jc w:val="thaiDistribute"/>
              <w:rPr>
                <w:rFonts w:ascii="Browallia New" w:hAnsi="Browallia New" w:cs="Browallia New"/>
                <w:sz w:val="21"/>
                <w:szCs w:val="21"/>
                <w:cs/>
              </w:rPr>
            </w:pPr>
          </w:p>
        </w:tc>
      </w:tr>
      <w:tr w:rsidR="008F7960" w:rsidRPr="00C07A4B" w14:paraId="765886A2" w14:textId="77777777">
        <w:trPr>
          <w:trHeight w:val="68"/>
        </w:trPr>
        <w:tc>
          <w:tcPr>
            <w:tcW w:w="1775" w:type="dxa"/>
            <w:tcBorders>
              <w:top w:val="nil"/>
              <w:left w:val="nil"/>
              <w:bottom w:val="nil"/>
              <w:right w:val="nil"/>
            </w:tcBorders>
          </w:tcPr>
          <w:p w14:paraId="084DAFEE" w14:textId="77777777" w:rsidR="008F7960" w:rsidRPr="00C07995" w:rsidRDefault="008F7960">
            <w:pPr>
              <w:tabs>
                <w:tab w:val="decimal" w:pos="528"/>
              </w:tabs>
              <w:spacing w:line="240" w:lineRule="auto"/>
              <w:ind w:left="270" w:hanging="101"/>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3</w:t>
            </w:r>
          </w:p>
        </w:tc>
        <w:tc>
          <w:tcPr>
            <w:tcW w:w="786" w:type="dxa"/>
            <w:tcBorders>
              <w:top w:val="nil"/>
              <w:left w:val="nil"/>
              <w:bottom w:val="nil"/>
              <w:right w:val="nil"/>
            </w:tcBorders>
            <w:shd w:val="clear" w:color="auto" w:fill="auto"/>
          </w:tcPr>
          <w:p w14:paraId="2762F835" w14:textId="77777777" w:rsidR="008F7960" w:rsidRPr="00986AF1" w:rsidRDefault="008F7960">
            <w:pPr>
              <w:tabs>
                <w:tab w:val="decimal" w:pos="528"/>
              </w:tabs>
              <w:spacing w:line="240" w:lineRule="auto"/>
              <w:jc w:val="right"/>
              <w:rPr>
                <w:rFonts w:ascii="Browallia New" w:hAnsi="Browallia New" w:cs="Browallia New"/>
                <w:sz w:val="21"/>
                <w:szCs w:val="21"/>
                <w:cs/>
              </w:rPr>
            </w:pPr>
            <w:r w:rsidRPr="00986AF1">
              <w:rPr>
                <w:rFonts w:ascii="Browallia New" w:hAnsi="Browallia New" w:cs="Browallia New"/>
                <w:sz w:val="21"/>
                <w:szCs w:val="21"/>
              </w:rPr>
              <w:t>61.</w:t>
            </w:r>
            <w:r>
              <w:rPr>
                <w:rFonts w:ascii="Browallia New" w:hAnsi="Browallia New" w:cs="Browallia New"/>
                <w:sz w:val="21"/>
                <w:szCs w:val="21"/>
              </w:rPr>
              <w:t>27</w:t>
            </w:r>
          </w:p>
        </w:tc>
        <w:tc>
          <w:tcPr>
            <w:tcW w:w="790" w:type="dxa"/>
            <w:gridSpan w:val="2"/>
            <w:tcBorders>
              <w:top w:val="nil"/>
              <w:left w:val="nil"/>
              <w:bottom w:val="nil"/>
              <w:right w:val="nil"/>
            </w:tcBorders>
          </w:tcPr>
          <w:p w14:paraId="1AD8CC51" w14:textId="77777777" w:rsidR="008F7960" w:rsidRPr="00C07995" w:rsidRDefault="008F7960">
            <w:pPr>
              <w:tabs>
                <w:tab w:val="decimal" w:pos="528"/>
              </w:tabs>
              <w:spacing w:line="240" w:lineRule="auto"/>
              <w:jc w:val="right"/>
              <w:rPr>
                <w:rFonts w:ascii="Browallia New" w:hAnsi="Browallia New" w:cs="Browallia New"/>
                <w:sz w:val="21"/>
                <w:szCs w:val="21"/>
                <w:cs/>
              </w:rPr>
            </w:pPr>
            <w:r w:rsidRPr="00C07995">
              <w:rPr>
                <w:rFonts w:ascii="Browallia New" w:hAnsi="Browallia New" w:cs="Browallia New"/>
                <w:sz w:val="21"/>
                <w:szCs w:val="21"/>
              </w:rPr>
              <w:t>61.40</w:t>
            </w:r>
          </w:p>
        </w:tc>
        <w:tc>
          <w:tcPr>
            <w:tcW w:w="1715" w:type="dxa"/>
            <w:tcBorders>
              <w:top w:val="nil"/>
              <w:left w:val="nil"/>
              <w:bottom w:val="nil"/>
              <w:right w:val="nil"/>
            </w:tcBorders>
          </w:tcPr>
          <w:p w14:paraId="0A2308B6" w14:textId="77777777" w:rsidR="008F7960" w:rsidRPr="00C07995" w:rsidRDefault="008F7960">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7D11D3F4" w14:textId="77777777" w:rsidR="008F7960" w:rsidRPr="00B05201" w:rsidRDefault="008F7960">
            <w:pPr>
              <w:spacing w:line="240" w:lineRule="auto"/>
              <w:jc w:val="thaiDistribute"/>
              <w:rPr>
                <w:rFonts w:ascii="Browallia New" w:hAnsi="Browallia New" w:cs="Browallia New"/>
                <w:sz w:val="21"/>
                <w:szCs w:val="21"/>
              </w:rPr>
            </w:pPr>
            <w:r w:rsidRPr="00B05201">
              <w:rPr>
                <w:rFonts w:ascii="Browallia New" w:hAnsi="Browallia New" w:cs="Browallia New"/>
                <w:sz w:val="21"/>
                <w:szCs w:val="21"/>
                <w:cs/>
              </w:rPr>
              <w:t>ชำระคืน</w:t>
            </w:r>
            <w:r w:rsidRPr="00B05201">
              <w:rPr>
                <w:rFonts w:ascii="Browallia New" w:hAnsi="Browallia New" w:cs="Browallia New"/>
                <w:sz w:val="21"/>
                <w:szCs w:val="21"/>
              </w:rPr>
              <w:t xml:space="preserve"> </w:t>
            </w:r>
            <w:r w:rsidRPr="00B05201">
              <w:rPr>
                <w:rFonts w:ascii="Browallia New" w:hAnsi="Browallia New" w:cs="Browallia New"/>
                <w:sz w:val="21"/>
                <w:szCs w:val="21"/>
                <w:cs/>
              </w:rPr>
              <w:t>งวดที่</w:t>
            </w:r>
            <w:r w:rsidRPr="00B05201">
              <w:rPr>
                <w:rFonts w:ascii="Browallia New" w:hAnsi="Browallia New" w:cs="Browallia New"/>
                <w:sz w:val="21"/>
                <w:szCs w:val="21"/>
              </w:rPr>
              <w:t xml:space="preserve"> 1-12 </w:t>
            </w:r>
            <w:r w:rsidRPr="00B05201">
              <w:rPr>
                <w:rFonts w:ascii="Browallia New" w:hAnsi="Browallia New" w:cs="Browallia New"/>
                <w:sz w:val="21"/>
                <w:szCs w:val="21"/>
                <w:cs/>
              </w:rPr>
              <w:t>ชำระเฉพาะดอกเบี้ยทุกสิ้นเดือน</w:t>
            </w:r>
            <w:r w:rsidRPr="00B05201">
              <w:rPr>
                <w:rFonts w:ascii="Browallia New" w:hAnsi="Browallia New" w:cs="Browallia New"/>
                <w:sz w:val="21"/>
                <w:szCs w:val="21"/>
              </w:rPr>
              <w:t xml:space="preserve"> </w:t>
            </w:r>
            <w:r w:rsidRPr="00B05201">
              <w:rPr>
                <w:rFonts w:ascii="Browallia New" w:hAnsi="Browallia New" w:cs="Browallia New"/>
                <w:sz w:val="21"/>
                <w:szCs w:val="21"/>
                <w:cs/>
              </w:rPr>
              <w:t>งวดที่</w:t>
            </w:r>
            <w:r w:rsidRPr="00B05201">
              <w:rPr>
                <w:rFonts w:ascii="Browallia New" w:hAnsi="Browallia New" w:cs="Browallia New"/>
                <w:sz w:val="21"/>
                <w:szCs w:val="21"/>
              </w:rPr>
              <w:t xml:space="preserve"> 13-38 </w:t>
            </w:r>
            <w:r w:rsidRPr="00B05201">
              <w:rPr>
                <w:rFonts w:ascii="Browallia New" w:hAnsi="Browallia New" w:cs="Browallia New"/>
                <w:sz w:val="21"/>
                <w:szCs w:val="21"/>
                <w:cs/>
              </w:rPr>
              <w:t>ชำระเงินต้นพร้อมดอกเบี้ย</w:t>
            </w:r>
            <w:r w:rsidRPr="00B05201">
              <w:rPr>
                <w:rFonts w:ascii="Browallia New" w:hAnsi="Browallia New" w:cs="Browallia New"/>
                <w:sz w:val="21"/>
                <w:szCs w:val="21"/>
              </w:rPr>
              <w:t xml:space="preserve"> </w:t>
            </w:r>
            <w:r w:rsidRPr="00B05201">
              <w:rPr>
                <w:rFonts w:ascii="Browallia New" w:hAnsi="Browallia New" w:cs="Browallia New"/>
                <w:sz w:val="21"/>
                <w:szCs w:val="21"/>
                <w:cs/>
              </w:rPr>
              <w:t>ไม่น้อยกว่าเดือนละ</w:t>
            </w:r>
            <w:r w:rsidRPr="00B05201">
              <w:rPr>
                <w:rFonts w:ascii="Browallia New" w:hAnsi="Browallia New" w:cs="Browallia New"/>
                <w:sz w:val="21"/>
                <w:szCs w:val="21"/>
              </w:rPr>
              <w:t xml:space="preserve"> 1.75 </w:t>
            </w:r>
            <w:r w:rsidRPr="00B05201">
              <w:rPr>
                <w:rFonts w:ascii="Browallia New" w:hAnsi="Browallia New" w:cs="Browallia New"/>
                <w:sz w:val="21"/>
                <w:szCs w:val="21"/>
                <w:cs/>
              </w:rPr>
              <w:t>ล้านบาท</w:t>
            </w:r>
            <w:r w:rsidRPr="00B05201">
              <w:rPr>
                <w:rFonts w:ascii="Browallia New" w:hAnsi="Browallia New" w:cs="Browallia New"/>
                <w:sz w:val="21"/>
                <w:szCs w:val="21"/>
              </w:rPr>
              <w:t xml:space="preserve"> </w:t>
            </w:r>
            <w:r w:rsidRPr="00B05201">
              <w:rPr>
                <w:rFonts w:ascii="Browallia New" w:hAnsi="Browallia New" w:cs="Browallia New"/>
                <w:sz w:val="21"/>
                <w:szCs w:val="21"/>
                <w:cs/>
              </w:rPr>
              <w:t>งวดที่</w:t>
            </w:r>
            <w:r w:rsidRPr="00B05201">
              <w:rPr>
                <w:rFonts w:ascii="Browallia New" w:hAnsi="Browallia New" w:cs="Browallia New"/>
                <w:sz w:val="21"/>
                <w:szCs w:val="21"/>
              </w:rPr>
              <w:t xml:space="preserve"> 39-143 </w:t>
            </w:r>
            <w:r w:rsidRPr="00B05201">
              <w:rPr>
                <w:rFonts w:ascii="Browallia New" w:hAnsi="Browallia New" w:cs="Browallia New"/>
                <w:sz w:val="21"/>
                <w:szCs w:val="21"/>
                <w:cs/>
              </w:rPr>
              <w:t>ชำระเงินต้นพร้อมดอกเบี้ย</w:t>
            </w:r>
            <w:r w:rsidRPr="00B05201">
              <w:rPr>
                <w:rFonts w:ascii="Browallia New" w:hAnsi="Browallia New" w:cs="Browallia New"/>
                <w:sz w:val="21"/>
                <w:szCs w:val="21"/>
              </w:rPr>
              <w:t xml:space="preserve"> </w:t>
            </w:r>
            <w:r w:rsidRPr="00B05201">
              <w:rPr>
                <w:rFonts w:ascii="Browallia New" w:hAnsi="Browallia New" w:cs="Browallia New"/>
                <w:sz w:val="21"/>
                <w:szCs w:val="21"/>
                <w:cs/>
              </w:rPr>
              <w:t>ไม่น้อยกว่าเดือนละ</w:t>
            </w:r>
            <w:r w:rsidRPr="00B05201">
              <w:rPr>
                <w:rFonts w:ascii="Browallia New" w:hAnsi="Browallia New" w:cs="Browallia New"/>
                <w:sz w:val="21"/>
                <w:szCs w:val="21"/>
              </w:rPr>
              <w:t xml:space="preserve"> 2.05 </w:t>
            </w:r>
            <w:r w:rsidRPr="00B05201">
              <w:rPr>
                <w:rFonts w:ascii="Browallia New" w:hAnsi="Browallia New" w:cs="Browallia New"/>
                <w:sz w:val="21"/>
                <w:szCs w:val="21"/>
                <w:cs/>
              </w:rPr>
              <w:t>ล้านบาท</w:t>
            </w:r>
            <w:r w:rsidRPr="00B05201">
              <w:rPr>
                <w:rFonts w:ascii="Browallia New" w:hAnsi="Browallia New" w:cs="Browallia New"/>
                <w:sz w:val="21"/>
                <w:szCs w:val="21"/>
              </w:rPr>
              <w:t xml:space="preserve"> </w:t>
            </w:r>
            <w:r w:rsidRPr="00B05201">
              <w:rPr>
                <w:rFonts w:ascii="Browallia New" w:hAnsi="Browallia New" w:cs="Browallia New"/>
                <w:sz w:val="21"/>
                <w:szCs w:val="21"/>
                <w:cs/>
              </w:rPr>
              <w:t>งวดที่</w:t>
            </w:r>
            <w:r w:rsidRPr="00B05201">
              <w:rPr>
                <w:rFonts w:ascii="Browallia New" w:hAnsi="Browallia New" w:cs="Browallia New"/>
                <w:sz w:val="21"/>
                <w:szCs w:val="21"/>
              </w:rPr>
              <w:t xml:space="preserve"> 144 </w:t>
            </w:r>
            <w:r w:rsidRPr="00B05201">
              <w:rPr>
                <w:rFonts w:ascii="Browallia New" w:hAnsi="Browallia New" w:cs="Browallia New"/>
                <w:sz w:val="21"/>
                <w:szCs w:val="21"/>
                <w:cs/>
              </w:rPr>
              <w:t>(สุดท้าย)</w:t>
            </w:r>
            <w:r w:rsidRPr="00B05201">
              <w:rPr>
                <w:rFonts w:ascii="Browallia New" w:hAnsi="Browallia New" w:cs="Browallia New"/>
                <w:sz w:val="21"/>
                <w:szCs w:val="21"/>
              </w:rPr>
              <w:t xml:space="preserve"> </w:t>
            </w:r>
            <w:r w:rsidRPr="00B05201">
              <w:rPr>
                <w:rFonts w:ascii="Browallia New" w:hAnsi="Browallia New" w:cs="Browallia New"/>
                <w:sz w:val="21"/>
                <w:szCs w:val="21"/>
                <w:cs/>
              </w:rPr>
              <w:t>ชำระเงินต้นพร้อมดอกเบี้ยที่เหลือทั้งจำนวน</w:t>
            </w:r>
          </w:p>
          <w:p w14:paraId="2FFD2D6E" w14:textId="77777777" w:rsidR="008F7960" w:rsidRPr="00B05201" w:rsidRDefault="008F7960">
            <w:pPr>
              <w:spacing w:line="240" w:lineRule="auto"/>
              <w:jc w:val="thaiDistribute"/>
              <w:rPr>
                <w:rFonts w:ascii="Browallia New" w:hAnsi="Browallia New" w:cs="Browallia New"/>
                <w:sz w:val="21"/>
                <w:szCs w:val="21"/>
              </w:rPr>
            </w:pPr>
          </w:p>
          <w:p w14:paraId="1EC49D1F" w14:textId="37312FAF" w:rsidR="008F7960" w:rsidRPr="00B05201" w:rsidRDefault="008F7960">
            <w:pPr>
              <w:spacing w:line="240" w:lineRule="auto"/>
              <w:jc w:val="thaiDistribute"/>
              <w:rPr>
                <w:rFonts w:ascii="Browallia New" w:hAnsi="Browallia New" w:cs="Browallia New"/>
                <w:sz w:val="21"/>
                <w:szCs w:val="21"/>
              </w:rPr>
            </w:pPr>
            <w:r w:rsidRPr="00B05201">
              <w:rPr>
                <w:rFonts w:ascii="Browallia New" w:hAnsi="Browallia New" w:cs="Browallia New"/>
                <w:sz w:val="21"/>
                <w:szCs w:val="21"/>
                <w:cs/>
              </w:rPr>
              <w:t>บริษัทย่อยได้รับการผ่อนผันการจ่ายชำระคืนเงินกู้ยืมระยะยาว สำหรับรอบระยะเวลาตั้งแต่</w:t>
            </w:r>
            <w:r w:rsidRPr="00B05201">
              <w:rPr>
                <w:rFonts w:ascii="Browallia New" w:hAnsi="Browallia New" w:cs="Browallia New" w:hint="cs"/>
                <w:sz w:val="21"/>
                <w:szCs w:val="21"/>
                <w:cs/>
              </w:rPr>
              <w:t>สิงหาคม</w:t>
            </w:r>
            <w:r w:rsidRPr="00B05201">
              <w:rPr>
                <w:rFonts w:ascii="Browallia New" w:hAnsi="Browallia New" w:cs="Browallia New"/>
                <w:sz w:val="21"/>
                <w:szCs w:val="21"/>
                <w:cs/>
              </w:rPr>
              <w:t xml:space="preserve"> </w:t>
            </w:r>
            <w:r w:rsidR="00C16F34" w:rsidRPr="00C16F34">
              <w:rPr>
                <w:rFonts w:ascii="Browallia New" w:hAnsi="Browallia New" w:cs="Browallia New" w:hint="cs"/>
                <w:sz w:val="21"/>
                <w:szCs w:val="21"/>
              </w:rPr>
              <w:t>2564</w:t>
            </w:r>
            <w:r w:rsidRPr="00B05201">
              <w:rPr>
                <w:rFonts w:ascii="Browallia New" w:hAnsi="Browallia New" w:cs="Browallia New"/>
                <w:sz w:val="21"/>
                <w:szCs w:val="21"/>
                <w:cs/>
              </w:rPr>
              <w:t xml:space="preserve"> ถึง ธันวาคม</w:t>
            </w:r>
            <w:r w:rsidRPr="00B05201">
              <w:rPr>
                <w:rFonts w:ascii="Browallia New" w:hAnsi="Browallia New" w:cs="Browallia New"/>
                <w:sz w:val="21"/>
                <w:szCs w:val="21"/>
              </w:rPr>
              <w:t xml:space="preserve"> 256</w:t>
            </w:r>
            <w:r w:rsidR="00C16F34" w:rsidRPr="00C16F34">
              <w:rPr>
                <w:rFonts w:ascii="Browallia New" w:hAnsi="Browallia New" w:cs="Browallia New" w:hint="cs"/>
                <w:sz w:val="21"/>
                <w:szCs w:val="21"/>
              </w:rPr>
              <w:t>5</w:t>
            </w:r>
            <w:r w:rsidRPr="00B05201">
              <w:rPr>
                <w:rFonts w:ascii="Browallia New" w:hAnsi="Browallia New" w:cs="Browallia New" w:hint="cs"/>
                <w:sz w:val="21"/>
                <w:szCs w:val="21"/>
                <w:cs/>
              </w:rPr>
              <w:t xml:space="preserve"> โดยระหว่างเดือนสิงหาคม</w:t>
            </w:r>
            <w:r w:rsidRPr="00B05201">
              <w:rPr>
                <w:rFonts w:ascii="Browallia New" w:hAnsi="Browallia New" w:cs="Browallia New"/>
                <w:sz w:val="21"/>
                <w:szCs w:val="21"/>
                <w:cs/>
              </w:rPr>
              <w:t xml:space="preserve"> </w:t>
            </w:r>
            <w:r w:rsidR="00C16F34" w:rsidRPr="00C16F34">
              <w:rPr>
                <w:rFonts w:ascii="Browallia New" w:hAnsi="Browallia New" w:cs="Browallia New" w:hint="cs"/>
                <w:sz w:val="21"/>
                <w:szCs w:val="21"/>
              </w:rPr>
              <w:t>2564</w:t>
            </w:r>
            <w:r w:rsidRPr="00B05201">
              <w:rPr>
                <w:rFonts w:ascii="Browallia New" w:hAnsi="Browallia New" w:cs="Browallia New" w:hint="cs"/>
                <w:sz w:val="21"/>
                <w:szCs w:val="21"/>
                <w:cs/>
              </w:rPr>
              <w:t xml:space="preserve"> ถึง</w:t>
            </w:r>
            <w:r w:rsidRPr="00B05201">
              <w:rPr>
                <w:rFonts w:ascii="Browallia New" w:hAnsi="Browallia New" w:cs="Browallia New"/>
                <w:sz w:val="21"/>
                <w:szCs w:val="21"/>
                <w:cs/>
              </w:rPr>
              <w:t xml:space="preserve"> </w:t>
            </w:r>
            <w:r w:rsidRPr="00B05201">
              <w:rPr>
                <w:rFonts w:ascii="Browallia New" w:hAnsi="Browallia New" w:cs="Browallia New" w:hint="cs"/>
                <w:sz w:val="21"/>
                <w:szCs w:val="21"/>
                <w:cs/>
              </w:rPr>
              <w:t xml:space="preserve">ตุลาคม </w:t>
            </w:r>
            <w:r w:rsidR="00C16F34" w:rsidRPr="00C16F34">
              <w:rPr>
                <w:rFonts w:ascii="Browallia New" w:hAnsi="Browallia New" w:cs="Browallia New" w:hint="cs"/>
                <w:sz w:val="21"/>
                <w:szCs w:val="21"/>
              </w:rPr>
              <w:t>2564</w:t>
            </w:r>
            <w:r w:rsidRPr="00B05201">
              <w:rPr>
                <w:rFonts w:ascii="Browallia New" w:hAnsi="Browallia New" w:cs="Browallia New" w:hint="cs"/>
                <w:sz w:val="21"/>
                <w:szCs w:val="21"/>
                <w:cs/>
              </w:rPr>
              <w:t xml:space="preserve"> บริษัทย่อยได้รับการพักชำระดอกเบี้ย และระหว่างเดือนพฤศจิกายน </w:t>
            </w:r>
            <w:r w:rsidR="00C16F34" w:rsidRPr="00C16F34">
              <w:rPr>
                <w:rFonts w:ascii="Browallia New" w:hAnsi="Browallia New" w:cs="Browallia New" w:hint="cs"/>
                <w:sz w:val="21"/>
                <w:szCs w:val="21"/>
              </w:rPr>
              <w:t>2564</w:t>
            </w:r>
            <w:r w:rsidRPr="00B05201">
              <w:rPr>
                <w:rFonts w:ascii="Browallia New" w:hAnsi="Browallia New" w:cs="Browallia New" w:hint="cs"/>
                <w:sz w:val="21"/>
                <w:szCs w:val="21"/>
                <w:cs/>
              </w:rPr>
              <w:t xml:space="preserve"> ถึง ธันวาคม </w:t>
            </w:r>
            <w:r w:rsidR="00C16F34" w:rsidRPr="00C16F34">
              <w:rPr>
                <w:rFonts w:ascii="Browallia New" w:hAnsi="Browallia New" w:cs="Browallia New" w:hint="cs"/>
                <w:sz w:val="21"/>
                <w:szCs w:val="21"/>
              </w:rPr>
              <w:t>2565</w:t>
            </w:r>
            <w:r w:rsidRPr="00B05201">
              <w:rPr>
                <w:rFonts w:ascii="Browallia New" w:hAnsi="Browallia New" w:cs="Browallia New" w:hint="cs"/>
                <w:sz w:val="21"/>
                <w:szCs w:val="21"/>
                <w:cs/>
              </w:rPr>
              <w:t xml:space="preserve"> บริษัทย่อยต้องจ่ายชำระดอกเบี้ยในอัตราสัญญาเดิม</w:t>
            </w:r>
            <w:r w:rsidRPr="00B05201">
              <w:rPr>
                <w:rFonts w:ascii="Browallia New" w:hAnsi="Browallia New" w:cs="Browallia New"/>
                <w:sz w:val="21"/>
                <w:szCs w:val="21"/>
                <w:cs/>
              </w:rPr>
              <w:t xml:space="preserve"> อย่างไรก็ตาม บริษัทต้องจ่ายชำระ</w:t>
            </w:r>
            <w:r w:rsidRPr="00B05201">
              <w:rPr>
                <w:rFonts w:ascii="Browallia New" w:hAnsi="Browallia New" w:cs="Browallia New" w:hint="cs"/>
                <w:sz w:val="21"/>
                <w:szCs w:val="21"/>
                <w:cs/>
              </w:rPr>
              <w:t xml:space="preserve">เงินต้นในเดือนมกราคม </w:t>
            </w:r>
            <w:r w:rsidR="00C16F34" w:rsidRPr="00C16F34">
              <w:rPr>
                <w:rFonts w:ascii="Browallia New" w:hAnsi="Browallia New" w:cs="Browallia New" w:hint="cs"/>
                <w:sz w:val="21"/>
                <w:szCs w:val="21"/>
              </w:rPr>
              <w:t>2566</w:t>
            </w:r>
            <w:r w:rsidRPr="00B05201">
              <w:rPr>
                <w:rFonts w:ascii="Browallia New" w:hAnsi="Browallia New" w:cs="Browallia New" w:hint="cs"/>
                <w:sz w:val="21"/>
                <w:szCs w:val="21"/>
                <w:cs/>
              </w:rPr>
              <w:t xml:space="preserve"> ในอัตราอย่างน้อยเดือนละ </w:t>
            </w:r>
            <w:r w:rsidR="00C16F34" w:rsidRPr="00C16F34">
              <w:rPr>
                <w:rFonts w:ascii="Browallia New" w:hAnsi="Browallia New" w:cs="Browallia New" w:hint="cs"/>
                <w:sz w:val="21"/>
                <w:szCs w:val="21"/>
              </w:rPr>
              <w:t>350</w:t>
            </w:r>
            <w:r w:rsidRPr="00B05201">
              <w:rPr>
                <w:rFonts w:ascii="Browallia New" w:hAnsi="Browallia New" w:cs="Browallia New" w:hint="cs"/>
                <w:sz w:val="21"/>
                <w:szCs w:val="21"/>
                <w:cs/>
              </w:rPr>
              <w:t>,</w:t>
            </w:r>
            <w:r w:rsidR="00C16F34" w:rsidRPr="00C16F34">
              <w:rPr>
                <w:rFonts w:ascii="Browallia New" w:hAnsi="Browallia New" w:cs="Browallia New" w:hint="cs"/>
                <w:sz w:val="21"/>
                <w:szCs w:val="21"/>
              </w:rPr>
              <w:t>000</w:t>
            </w:r>
            <w:r w:rsidRPr="00B05201">
              <w:rPr>
                <w:rFonts w:ascii="Browallia New" w:hAnsi="Browallia New" w:cs="Browallia New" w:hint="cs"/>
                <w:sz w:val="21"/>
                <w:szCs w:val="21"/>
                <w:cs/>
              </w:rPr>
              <w:t xml:space="preserve"> บาท โดยให้เสร็จสิ้นภายในเดือนกรกฎาคม </w:t>
            </w:r>
            <w:r w:rsidR="00C16F34" w:rsidRPr="00C16F34">
              <w:rPr>
                <w:rFonts w:ascii="Browallia New" w:hAnsi="Browallia New" w:cs="Browallia New" w:hint="cs"/>
                <w:sz w:val="21"/>
                <w:szCs w:val="21"/>
              </w:rPr>
              <w:t>2568</w:t>
            </w:r>
          </w:p>
          <w:p w14:paraId="77CC5EAA" w14:textId="77777777" w:rsidR="008F7960" w:rsidRPr="00B05201" w:rsidRDefault="008F7960">
            <w:pPr>
              <w:spacing w:line="240" w:lineRule="auto"/>
              <w:jc w:val="thaiDistribute"/>
              <w:rPr>
                <w:rFonts w:ascii="Browallia New" w:hAnsi="Browallia New" w:cs="Browallia New"/>
                <w:sz w:val="21"/>
                <w:szCs w:val="21"/>
                <w:cs/>
              </w:rPr>
            </w:pPr>
          </w:p>
        </w:tc>
      </w:tr>
      <w:tr w:rsidR="008F7960" w:rsidRPr="00C07A4B" w14:paraId="2CE1ED57" w14:textId="77777777">
        <w:trPr>
          <w:trHeight w:val="273"/>
        </w:trPr>
        <w:tc>
          <w:tcPr>
            <w:tcW w:w="1775" w:type="dxa"/>
            <w:tcBorders>
              <w:top w:val="nil"/>
              <w:left w:val="nil"/>
              <w:bottom w:val="nil"/>
              <w:right w:val="nil"/>
            </w:tcBorders>
          </w:tcPr>
          <w:p w14:paraId="3D31DDD4" w14:textId="77777777" w:rsidR="008F7960" w:rsidRPr="00C07995" w:rsidRDefault="008F7960">
            <w:pPr>
              <w:tabs>
                <w:tab w:val="decimal" w:pos="528"/>
              </w:tabs>
              <w:spacing w:line="240" w:lineRule="auto"/>
              <w:ind w:left="270" w:hanging="101"/>
              <w:rPr>
                <w:rFonts w:ascii="Browallia New" w:hAnsi="Browallia New" w:cs="Browallia New"/>
                <w:sz w:val="21"/>
                <w:szCs w:val="21"/>
                <w:lang w:val="en-GB"/>
              </w:rPr>
            </w:pPr>
            <w:r w:rsidRPr="00C07995">
              <w:rPr>
                <w:rFonts w:ascii="Browallia New" w:hAnsi="Browallia New" w:cs="Browallia New"/>
                <w:sz w:val="21"/>
                <w:szCs w:val="21"/>
                <w:cs/>
              </w:rPr>
              <w:t>รวม</w:t>
            </w:r>
          </w:p>
        </w:tc>
        <w:tc>
          <w:tcPr>
            <w:tcW w:w="786" w:type="dxa"/>
            <w:tcBorders>
              <w:top w:val="nil"/>
              <w:left w:val="nil"/>
              <w:bottom w:val="nil"/>
              <w:right w:val="nil"/>
            </w:tcBorders>
            <w:shd w:val="clear" w:color="auto" w:fill="auto"/>
          </w:tcPr>
          <w:p w14:paraId="3D17D3ED" w14:textId="77777777" w:rsidR="008F7960" w:rsidRPr="0060153C" w:rsidRDefault="008F7960">
            <w:pPr>
              <w:pBdr>
                <w:top w:val="single" w:sz="4" w:space="1" w:color="auto"/>
              </w:pBdr>
              <w:tabs>
                <w:tab w:val="decimal" w:pos="528"/>
              </w:tabs>
              <w:spacing w:line="240" w:lineRule="auto"/>
              <w:jc w:val="right"/>
              <w:rPr>
                <w:rFonts w:ascii="Browallia New" w:hAnsi="Browallia New" w:cs="Browallia New"/>
                <w:sz w:val="21"/>
                <w:szCs w:val="21"/>
              </w:rPr>
            </w:pPr>
            <w:r w:rsidRPr="0060153C">
              <w:rPr>
                <w:rFonts w:ascii="Browallia New" w:hAnsi="Browallia New" w:cs="Browallia New"/>
                <w:sz w:val="21"/>
                <w:szCs w:val="21"/>
              </w:rPr>
              <w:t>1,390.69</w:t>
            </w:r>
          </w:p>
        </w:tc>
        <w:tc>
          <w:tcPr>
            <w:tcW w:w="790" w:type="dxa"/>
            <w:gridSpan w:val="2"/>
            <w:tcBorders>
              <w:top w:val="nil"/>
              <w:left w:val="nil"/>
              <w:bottom w:val="nil"/>
              <w:right w:val="nil"/>
            </w:tcBorders>
          </w:tcPr>
          <w:p w14:paraId="5629F0A1" w14:textId="77777777" w:rsidR="008F7960" w:rsidRPr="0060153C" w:rsidRDefault="008F7960">
            <w:pPr>
              <w:pBdr>
                <w:top w:val="single" w:sz="4" w:space="1" w:color="auto"/>
              </w:pBdr>
              <w:tabs>
                <w:tab w:val="decimal" w:pos="528"/>
              </w:tabs>
              <w:spacing w:line="240" w:lineRule="auto"/>
              <w:jc w:val="right"/>
              <w:rPr>
                <w:rFonts w:ascii="Browallia New" w:hAnsi="Browallia New" w:cs="Browallia New"/>
                <w:sz w:val="21"/>
                <w:szCs w:val="21"/>
              </w:rPr>
            </w:pPr>
            <w:r w:rsidRPr="0060153C">
              <w:rPr>
                <w:rFonts w:ascii="Browallia New" w:hAnsi="Browallia New" w:cs="Browallia New"/>
                <w:sz w:val="21"/>
                <w:szCs w:val="21"/>
              </w:rPr>
              <w:t>1,571.66</w:t>
            </w:r>
          </w:p>
        </w:tc>
        <w:tc>
          <w:tcPr>
            <w:tcW w:w="1715" w:type="dxa"/>
            <w:tcBorders>
              <w:top w:val="nil"/>
              <w:left w:val="nil"/>
              <w:bottom w:val="nil"/>
              <w:right w:val="nil"/>
            </w:tcBorders>
          </w:tcPr>
          <w:p w14:paraId="22013FE9" w14:textId="77777777" w:rsidR="008F7960" w:rsidRPr="00C07995" w:rsidRDefault="008F7960">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24FD84F2" w14:textId="77777777" w:rsidR="008F7960" w:rsidRPr="00C07995" w:rsidRDefault="008F7960">
            <w:pPr>
              <w:spacing w:line="240" w:lineRule="auto"/>
              <w:jc w:val="thaiDistribute"/>
              <w:rPr>
                <w:rFonts w:ascii="Browallia New" w:hAnsi="Browallia New" w:cs="Browallia New"/>
                <w:sz w:val="21"/>
                <w:szCs w:val="21"/>
                <w:cs/>
              </w:rPr>
            </w:pPr>
          </w:p>
        </w:tc>
      </w:tr>
      <w:tr w:rsidR="008F7960" w:rsidRPr="00C07A4B" w14:paraId="1C54BFFB" w14:textId="77777777">
        <w:trPr>
          <w:trHeight w:val="355"/>
        </w:trPr>
        <w:tc>
          <w:tcPr>
            <w:tcW w:w="1775" w:type="dxa"/>
            <w:tcBorders>
              <w:top w:val="nil"/>
              <w:left w:val="nil"/>
              <w:bottom w:val="nil"/>
              <w:right w:val="nil"/>
            </w:tcBorders>
          </w:tcPr>
          <w:p w14:paraId="725AE9A2" w14:textId="77777777" w:rsidR="008F7960" w:rsidRPr="00C07995" w:rsidRDefault="008F7960">
            <w:pPr>
              <w:tabs>
                <w:tab w:val="clear" w:pos="227"/>
                <w:tab w:val="decimal" w:pos="528"/>
              </w:tabs>
              <w:spacing w:line="240" w:lineRule="auto"/>
              <w:ind w:left="317" w:hanging="142"/>
              <w:rPr>
                <w:rFonts w:ascii="Browallia New" w:hAnsi="Browallia New" w:cs="Browallia New"/>
                <w:sz w:val="21"/>
                <w:szCs w:val="21"/>
                <w:cs/>
              </w:rPr>
            </w:pPr>
            <w:r w:rsidRPr="00C07995">
              <w:rPr>
                <w:rFonts w:ascii="Browallia New" w:hAnsi="Browallia New" w:cs="Browallia New"/>
                <w:sz w:val="21"/>
                <w:szCs w:val="21"/>
                <w:u w:val="single"/>
                <w:cs/>
              </w:rPr>
              <w:t>หัก</w:t>
            </w:r>
            <w:r w:rsidRPr="00C07995">
              <w:rPr>
                <w:rFonts w:ascii="Browallia New" w:hAnsi="Browallia New" w:cs="Browallia New"/>
                <w:sz w:val="21"/>
                <w:szCs w:val="21"/>
              </w:rPr>
              <w:t xml:space="preserve"> </w:t>
            </w:r>
            <w:r w:rsidRPr="00C07995">
              <w:rPr>
                <w:rFonts w:ascii="Browallia New" w:hAnsi="Browallia New" w:cs="Browallia New"/>
                <w:sz w:val="21"/>
                <w:szCs w:val="21"/>
                <w:cs/>
              </w:rPr>
              <w:t>ส่วนที่ถึงกำหนดชำระภายในหนึ่งปี</w:t>
            </w:r>
          </w:p>
        </w:tc>
        <w:tc>
          <w:tcPr>
            <w:tcW w:w="786" w:type="dxa"/>
            <w:tcBorders>
              <w:top w:val="nil"/>
              <w:left w:val="nil"/>
              <w:right w:val="nil"/>
            </w:tcBorders>
            <w:shd w:val="clear" w:color="auto" w:fill="auto"/>
          </w:tcPr>
          <w:p w14:paraId="24C1F38C" w14:textId="77777777" w:rsidR="008F7960" w:rsidRPr="0060153C" w:rsidRDefault="008F7960">
            <w:pPr>
              <w:pBdr>
                <w:bottom w:val="single" w:sz="4" w:space="1" w:color="auto"/>
              </w:pBdr>
              <w:tabs>
                <w:tab w:val="decimal" w:pos="528"/>
              </w:tabs>
              <w:spacing w:line="240" w:lineRule="auto"/>
              <w:jc w:val="right"/>
              <w:rPr>
                <w:rFonts w:ascii="Browallia New" w:hAnsi="Browallia New" w:cs="Browallia New"/>
                <w:sz w:val="21"/>
                <w:szCs w:val="21"/>
              </w:rPr>
            </w:pPr>
            <w:r w:rsidRPr="0060153C">
              <w:rPr>
                <w:rFonts w:ascii="Browallia New" w:hAnsi="Browallia New" w:cs="Browallia New"/>
                <w:sz w:val="21"/>
                <w:szCs w:val="21"/>
              </w:rPr>
              <w:br/>
              <w:t>(488.38)</w:t>
            </w:r>
          </w:p>
        </w:tc>
        <w:tc>
          <w:tcPr>
            <w:tcW w:w="790" w:type="dxa"/>
            <w:gridSpan w:val="2"/>
            <w:tcBorders>
              <w:top w:val="nil"/>
              <w:left w:val="nil"/>
              <w:right w:val="nil"/>
            </w:tcBorders>
          </w:tcPr>
          <w:p w14:paraId="3FA919E7" w14:textId="77777777" w:rsidR="008F7960" w:rsidRPr="0060153C" w:rsidRDefault="008F7960">
            <w:pPr>
              <w:pBdr>
                <w:bottom w:val="single" w:sz="4" w:space="1" w:color="auto"/>
              </w:pBdr>
              <w:tabs>
                <w:tab w:val="decimal" w:pos="528"/>
              </w:tabs>
              <w:spacing w:line="240" w:lineRule="auto"/>
              <w:jc w:val="right"/>
              <w:rPr>
                <w:rFonts w:ascii="Browallia New" w:hAnsi="Browallia New" w:cs="Browallia New"/>
                <w:sz w:val="21"/>
                <w:szCs w:val="21"/>
              </w:rPr>
            </w:pPr>
          </w:p>
          <w:p w14:paraId="555376CD" w14:textId="77777777" w:rsidR="008F7960" w:rsidRPr="0060153C" w:rsidRDefault="008F7960">
            <w:pPr>
              <w:pBdr>
                <w:bottom w:val="single" w:sz="4" w:space="1" w:color="auto"/>
              </w:pBdr>
              <w:tabs>
                <w:tab w:val="decimal" w:pos="528"/>
              </w:tabs>
              <w:spacing w:line="240" w:lineRule="auto"/>
              <w:jc w:val="right"/>
              <w:rPr>
                <w:rFonts w:ascii="Browallia New" w:hAnsi="Browallia New" w:cs="Browallia New"/>
                <w:sz w:val="21"/>
                <w:szCs w:val="21"/>
              </w:rPr>
            </w:pPr>
            <w:r w:rsidRPr="0060153C">
              <w:rPr>
                <w:rFonts w:ascii="Browallia New" w:hAnsi="Browallia New" w:cs="Browallia New"/>
                <w:sz w:val="21"/>
                <w:szCs w:val="21"/>
              </w:rPr>
              <w:t>(630.70)</w:t>
            </w:r>
          </w:p>
        </w:tc>
        <w:tc>
          <w:tcPr>
            <w:tcW w:w="1715" w:type="dxa"/>
            <w:tcBorders>
              <w:top w:val="nil"/>
              <w:left w:val="nil"/>
              <w:bottom w:val="nil"/>
              <w:right w:val="nil"/>
            </w:tcBorders>
          </w:tcPr>
          <w:p w14:paraId="7E01860A" w14:textId="77777777" w:rsidR="008F7960" w:rsidRPr="00C07995" w:rsidRDefault="008F7960">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1B80193B" w14:textId="77777777" w:rsidR="008F7960" w:rsidRPr="00C07995" w:rsidRDefault="008F7960">
            <w:pPr>
              <w:spacing w:line="240" w:lineRule="auto"/>
              <w:jc w:val="thaiDistribute"/>
              <w:rPr>
                <w:rFonts w:ascii="Browallia New" w:hAnsi="Browallia New" w:cs="Browallia New"/>
                <w:sz w:val="21"/>
                <w:szCs w:val="21"/>
                <w:cs/>
              </w:rPr>
            </w:pPr>
          </w:p>
        </w:tc>
      </w:tr>
      <w:tr w:rsidR="008F7960" w:rsidRPr="00C07A4B" w14:paraId="3C0E884F" w14:textId="77777777">
        <w:trPr>
          <w:trHeight w:val="199"/>
        </w:trPr>
        <w:tc>
          <w:tcPr>
            <w:tcW w:w="1775" w:type="dxa"/>
            <w:tcBorders>
              <w:top w:val="nil"/>
              <w:left w:val="nil"/>
              <w:bottom w:val="nil"/>
              <w:right w:val="nil"/>
            </w:tcBorders>
          </w:tcPr>
          <w:p w14:paraId="7A55C7F6" w14:textId="77777777" w:rsidR="008F7960" w:rsidRPr="00C07995" w:rsidRDefault="008F7960">
            <w:pPr>
              <w:tabs>
                <w:tab w:val="clear" w:pos="227"/>
                <w:tab w:val="clear" w:pos="454"/>
                <w:tab w:val="clear" w:pos="680"/>
                <w:tab w:val="left" w:pos="594"/>
                <w:tab w:val="decimal" w:pos="1020"/>
              </w:tabs>
              <w:spacing w:line="240" w:lineRule="auto"/>
              <w:ind w:left="453" w:hanging="278"/>
              <w:rPr>
                <w:rFonts w:ascii="Browallia New" w:hAnsi="Browallia New" w:cs="Browallia New"/>
                <w:sz w:val="21"/>
                <w:szCs w:val="21"/>
                <w:cs/>
              </w:rPr>
            </w:pPr>
            <w:r w:rsidRPr="00C07995">
              <w:rPr>
                <w:rFonts w:ascii="Browallia New" w:hAnsi="Browallia New" w:cs="Browallia New"/>
                <w:sz w:val="21"/>
                <w:szCs w:val="21"/>
                <w:cs/>
              </w:rPr>
              <w:t>เงินกู้ระยะยาว</w:t>
            </w:r>
            <w:r w:rsidRPr="00C07995">
              <w:rPr>
                <w:rFonts w:ascii="Browallia New" w:hAnsi="Browallia New" w:cs="Browallia New"/>
                <w:sz w:val="21"/>
                <w:szCs w:val="21"/>
              </w:rPr>
              <w:t xml:space="preserve"> - </w:t>
            </w:r>
            <w:r w:rsidRPr="00C07995">
              <w:rPr>
                <w:rFonts w:ascii="Browallia New" w:hAnsi="Browallia New" w:cs="Browallia New"/>
                <w:sz w:val="21"/>
                <w:szCs w:val="21"/>
                <w:cs/>
              </w:rPr>
              <w:t>สุทธิ</w:t>
            </w:r>
          </w:p>
        </w:tc>
        <w:tc>
          <w:tcPr>
            <w:tcW w:w="786" w:type="dxa"/>
            <w:tcBorders>
              <w:top w:val="nil"/>
              <w:left w:val="nil"/>
              <w:right w:val="nil"/>
            </w:tcBorders>
            <w:shd w:val="clear" w:color="auto" w:fill="auto"/>
          </w:tcPr>
          <w:p w14:paraId="47E52905" w14:textId="77777777" w:rsidR="008F7960" w:rsidRPr="0060153C" w:rsidRDefault="008F7960">
            <w:pPr>
              <w:pBdr>
                <w:bottom w:val="single" w:sz="8" w:space="1" w:color="auto"/>
              </w:pBdr>
              <w:tabs>
                <w:tab w:val="decimal" w:pos="528"/>
              </w:tabs>
              <w:spacing w:line="240" w:lineRule="auto"/>
              <w:jc w:val="right"/>
              <w:rPr>
                <w:rFonts w:ascii="Browallia New" w:hAnsi="Browallia New" w:cs="Browallia New"/>
                <w:sz w:val="21"/>
                <w:szCs w:val="21"/>
              </w:rPr>
            </w:pPr>
            <w:r w:rsidRPr="0060153C">
              <w:rPr>
                <w:rFonts w:ascii="Browallia New" w:hAnsi="Browallia New" w:cs="Browallia New"/>
                <w:sz w:val="21"/>
                <w:szCs w:val="21"/>
              </w:rPr>
              <w:t>902.31</w:t>
            </w:r>
          </w:p>
        </w:tc>
        <w:tc>
          <w:tcPr>
            <w:tcW w:w="790" w:type="dxa"/>
            <w:gridSpan w:val="2"/>
            <w:tcBorders>
              <w:top w:val="nil"/>
              <w:left w:val="nil"/>
              <w:right w:val="nil"/>
            </w:tcBorders>
          </w:tcPr>
          <w:p w14:paraId="3D637A03" w14:textId="77777777" w:rsidR="008F7960" w:rsidRPr="0060153C" w:rsidRDefault="008F7960">
            <w:pPr>
              <w:pBdr>
                <w:bottom w:val="single" w:sz="8" w:space="1" w:color="auto"/>
              </w:pBdr>
              <w:tabs>
                <w:tab w:val="decimal" w:pos="528"/>
              </w:tabs>
              <w:spacing w:line="240" w:lineRule="auto"/>
              <w:ind w:hanging="80"/>
              <w:jc w:val="right"/>
              <w:rPr>
                <w:rFonts w:ascii="Browallia New" w:hAnsi="Browallia New" w:cs="Browallia New"/>
                <w:sz w:val="21"/>
                <w:szCs w:val="21"/>
              </w:rPr>
            </w:pPr>
            <w:r w:rsidRPr="0060153C">
              <w:rPr>
                <w:rFonts w:ascii="Browallia New" w:hAnsi="Browallia New" w:cs="Browallia New"/>
                <w:sz w:val="21"/>
                <w:szCs w:val="21"/>
              </w:rPr>
              <w:t>940.96</w:t>
            </w:r>
          </w:p>
        </w:tc>
        <w:tc>
          <w:tcPr>
            <w:tcW w:w="1715" w:type="dxa"/>
            <w:tcBorders>
              <w:top w:val="nil"/>
              <w:left w:val="nil"/>
              <w:bottom w:val="nil"/>
              <w:right w:val="nil"/>
            </w:tcBorders>
          </w:tcPr>
          <w:p w14:paraId="2C4C8CB9" w14:textId="77777777" w:rsidR="008F7960" w:rsidRPr="00C07995" w:rsidRDefault="008F7960">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FBF6190" w14:textId="77777777" w:rsidR="008F7960" w:rsidRPr="00C07995" w:rsidRDefault="008F7960">
            <w:pPr>
              <w:spacing w:line="240" w:lineRule="auto"/>
              <w:jc w:val="thaiDistribute"/>
              <w:rPr>
                <w:rFonts w:ascii="Browallia New" w:hAnsi="Browallia New" w:cs="Browallia New"/>
                <w:sz w:val="21"/>
                <w:szCs w:val="21"/>
                <w:cs/>
              </w:rPr>
            </w:pPr>
          </w:p>
        </w:tc>
      </w:tr>
    </w:tbl>
    <w:p w14:paraId="39D561E7" w14:textId="77777777" w:rsidR="00331993" w:rsidRPr="00331993" w:rsidRDefault="00331993" w:rsidP="00AD0671">
      <w:pPr>
        <w:tabs>
          <w:tab w:val="clear" w:pos="227"/>
          <w:tab w:val="clear" w:pos="454"/>
        </w:tabs>
        <w:spacing w:line="240" w:lineRule="auto"/>
        <w:ind w:left="426"/>
        <w:jc w:val="both"/>
        <w:rPr>
          <w:rFonts w:ascii="Browallia New" w:hAnsi="Browallia New" w:cs="Browallia New"/>
          <w:sz w:val="26"/>
          <w:szCs w:val="26"/>
        </w:rPr>
      </w:pPr>
    </w:p>
    <w:p w14:paraId="78819979" w14:textId="77777777" w:rsidR="00AD0671" w:rsidRPr="00D5493B" w:rsidRDefault="00AD0671"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
          <w:szCs w:val="2"/>
        </w:rPr>
      </w:pPr>
    </w:p>
    <w:tbl>
      <w:tblPr>
        <w:tblW w:w="9783" w:type="dxa"/>
        <w:tblInd w:w="423" w:type="dxa"/>
        <w:tblLayout w:type="fixed"/>
        <w:tblLook w:val="0000" w:firstRow="0" w:lastRow="0" w:firstColumn="0" w:lastColumn="0" w:noHBand="0" w:noVBand="0"/>
      </w:tblPr>
      <w:tblGrid>
        <w:gridCol w:w="1845"/>
        <w:gridCol w:w="801"/>
        <w:gridCol w:w="817"/>
        <w:gridCol w:w="1802"/>
        <w:gridCol w:w="4518"/>
      </w:tblGrid>
      <w:tr w:rsidR="00AD0671" w:rsidRPr="001E4911" w14:paraId="1D989B7E" w14:textId="77777777" w:rsidTr="00C07995">
        <w:trPr>
          <w:tblHeader/>
        </w:trPr>
        <w:tc>
          <w:tcPr>
            <w:tcW w:w="1845" w:type="dxa"/>
            <w:tcBorders>
              <w:top w:val="nil"/>
              <w:left w:val="nil"/>
              <w:bottom w:val="nil"/>
              <w:right w:val="nil"/>
            </w:tcBorders>
          </w:tcPr>
          <w:p w14:paraId="1EE99CC9" w14:textId="75E2BDDC" w:rsidR="00AD0671" w:rsidRPr="00FC1D71" w:rsidRDefault="00CF7C7C"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r>
              <w:br w:type="page"/>
            </w:r>
            <w:r w:rsidR="00100BD0">
              <w:br w:type="page"/>
            </w:r>
          </w:p>
        </w:tc>
        <w:tc>
          <w:tcPr>
            <w:tcW w:w="1618" w:type="dxa"/>
            <w:gridSpan w:val="2"/>
            <w:tcBorders>
              <w:left w:val="nil"/>
            </w:tcBorders>
          </w:tcPr>
          <w:p w14:paraId="03309F2B" w14:textId="77777777"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FC1D71">
              <w:rPr>
                <w:rFonts w:ascii="Browallia New" w:hAnsi="Browallia New" w:cs="Browallia New"/>
                <w:sz w:val="23"/>
                <w:szCs w:val="23"/>
                <w:cs/>
              </w:rPr>
              <w:t>ล้านบาท</w:t>
            </w:r>
          </w:p>
        </w:tc>
        <w:tc>
          <w:tcPr>
            <w:tcW w:w="1802" w:type="dxa"/>
            <w:tcBorders>
              <w:left w:val="nil"/>
              <w:bottom w:val="nil"/>
              <w:right w:val="nil"/>
            </w:tcBorders>
          </w:tcPr>
          <w:p w14:paraId="7B56E76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4518" w:type="dxa"/>
            <w:tcBorders>
              <w:top w:val="nil"/>
              <w:left w:val="nil"/>
              <w:bottom w:val="nil"/>
              <w:right w:val="nil"/>
            </w:tcBorders>
          </w:tcPr>
          <w:p w14:paraId="4FF8F9E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09B88EBA" w14:textId="77777777" w:rsidTr="00C07995">
        <w:trPr>
          <w:tblHeader/>
        </w:trPr>
        <w:tc>
          <w:tcPr>
            <w:tcW w:w="1845" w:type="dxa"/>
            <w:tcBorders>
              <w:top w:val="nil"/>
              <w:left w:val="nil"/>
              <w:bottom w:val="nil"/>
              <w:right w:val="nil"/>
            </w:tcBorders>
          </w:tcPr>
          <w:p w14:paraId="0291F291"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34134439" w14:textId="29255C8F"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cs/>
              </w:rPr>
            </w:pPr>
            <w:r w:rsidRPr="00FC1D71">
              <w:rPr>
                <w:rFonts w:ascii="Browallia New" w:hAnsi="Browallia New" w:cs="Browallia New"/>
                <w:sz w:val="23"/>
                <w:szCs w:val="23"/>
                <w:cs/>
              </w:rPr>
              <w:t>งบการเงินเฉพาะ</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cs/>
              </w:rPr>
              <w:t>ของบริษัท</w:t>
            </w:r>
          </w:p>
        </w:tc>
        <w:tc>
          <w:tcPr>
            <w:tcW w:w="1802" w:type="dxa"/>
            <w:tcBorders>
              <w:left w:val="nil"/>
              <w:bottom w:val="nil"/>
              <w:right w:val="nil"/>
            </w:tcBorders>
          </w:tcPr>
          <w:p w14:paraId="622D043E"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4518" w:type="dxa"/>
            <w:tcBorders>
              <w:top w:val="nil"/>
              <w:left w:val="nil"/>
              <w:bottom w:val="nil"/>
              <w:right w:val="nil"/>
            </w:tcBorders>
          </w:tcPr>
          <w:p w14:paraId="74089E94"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37A4B38F" w14:textId="77777777" w:rsidTr="00C07995">
        <w:trPr>
          <w:tblHeader/>
        </w:trPr>
        <w:tc>
          <w:tcPr>
            <w:tcW w:w="1845" w:type="dxa"/>
            <w:tcBorders>
              <w:top w:val="nil"/>
              <w:left w:val="nil"/>
              <w:bottom w:val="nil"/>
              <w:right w:val="nil"/>
            </w:tcBorders>
          </w:tcPr>
          <w:p w14:paraId="08482BE6" w14:textId="77777777" w:rsidR="00AD0671" w:rsidRPr="00FC1D71" w:rsidRDefault="00AD0671" w:rsidP="001D287E">
            <w:pPr>
              <w:spacing w:line="240" w:lineRule="auto"/>
              <w:ind w:left="-108" w:right="-108"/>
              <w:jc w:val="center"/>
              <w:rPr>
                <w:rFonts w:ascii="Browallia New" w:hAnsi="Browallia New" w:cs="Browallia New"/>
                <w:sz w:val="23"/>
                <w:szCs w:val="23"/>
              </w:rPr>
            </w:pPr>
          </w:p>
        </w:tc>
        <w:tc>
          <w:tcPr>
            <w:tcW w:w="801" w:type="dxa"/>
            <w:tcBorders>
              <w:top w:val="nil"/>
              <w:left w:val="nil"/>
              <w:bottom w:val="nil"/>
              <w:right w:val="nil"/>
            </w:tcBorders>
          </w:tcPr>
          <w:p w14:paraId="53C8BE1E" w14:textId="10AA38BE" w:rsidR="00AD0671" w:rsidRPr="00FC1D71"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332F14">
              <w:rPr>
                <w:rFonts w:ascii="Browallia New" w:hAnsi="Browallia New" w:cs="Browallia New"/>
                <w:sz w:val="23"/>
                <w:szCs w:val="23"/>
              </w:rPr>
              <w:t>5</w:t>
            </w:r>
          </w:p>
        </w:tc>
        <w:tc>
          <w:tcPr>
            <w:tcW w:w="817" w:type="dxa"/>
            <w:tcBorders>
              <w:top w:val="nil"/>
              <w:left w:val="nil"/>
              <w:bottom w:val="nil"/>
              <w:right w:val="nil"/>
            </w:tcBorders>
          </w:tcPr>
          <w:p w14:paraId="57325B24" w14:textId="6D4F7DC1" w:rsidR="00AD0671" w:rsidRPr="00FC1D71" w:rsidRDefault="00AD0671" w:rsidP="001D287E">
            <w:pPr>
              <w:pBdr>
                <w:bottom w:val="single" w:sz="4" w:space="1" w:color="auto"/>
              </w:pBdr>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332F14">
              <w:rPr>
                <w:rFonts w:ascii="Browallia New" w:hAnsi="Browallia New" w:cs="Browallia New"/>
                <w:sz w:val="23"/>
                <w:szCs w:val="23"/>
              </w:rPr>
              <w:t>4</w:t>
            </w:r>
          </w:p>
        </w:tc>
        <w:tc>
          <w:tcPr>
            <w:tcW w:w="1802" w:type="dxa"/>
            <w:tcBorders>
              <w:top w:val="nil"/>
              <w:left w:val="nil"/>
              <w:bottom w:val="nil"/>
              <w:right w:val="nil"/>
            </w:tcBorders>
          </w:tcPr>
          <w:p w14:paraId="41DF508A" w14:textId="12DD6FE8"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FC1D71">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cs/>
              </w:rPr>
              <w:t>(ร้อยละ)</w:t>
            </w:r>
          </w:p>
        </w:tc>
        <w:tc>
          <w:tcPr>
            <w:tcW w:w="4518" w:type="dxa"/>
            <w:tcBorders>
              <w:top w:val="nil"/>
              <w:left w:val="nil"/>
              <w:bottom w:val="nil"/>
              <w:right w:val="nil"/>
            </w:tcBorders>
          </w:tcPr>
          <w:p w14:paraId="2F219D85" w14:textId="77777777"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FC1D71">
              <w:rPr>
                <w:rFonts w:ascii="Browallia New" w:hAnsi="Browallia New" w:cs="Browallia New"/>
                <w:sz w:val="23"/>
                <w:szCs w:val="23"/>
                <w:cs/>
              </w:rPr>
              <w:t>การชำระคืนเงินกู้</w:t>
            </w:r>
          </w:p>
        </w:tc>
      </w:tr>
      <w:tr w:rsidR="00603E45" w:rsidRPr="001E4911" w14:paraId="259F7825" w14:textId="77777777" w:rsidTr="00C07995">
        <w:tc>
          <w:tcPr>
            <w:tcW w:w="9783" w:type="dxa"/>
            <w:gridSpan w:val="5"/>
            <w:tcBorders>
              <w:top w:val="nil"/>
              <w:left w:val="nil"/>
              <w:bottom w:val="nil"/>
              <w:right w:val="nil"/>
            </w:tcBorders>
            <w:shd w:val="clear" w:color="auto" w:fill="auto"/>
          </w:tcPr>
          <w:p w14:paraId="05F1BAFF" w14:textId="5EFC66AD" w:rsidR="00603E45" w:rsidRPr="00FC1D71" w:rsidRDefault="00603E45" w:rsidP="001D287E">
            <w:pPr>
              <w:spacing w:line="240" w:lineRule="auto"/>
              <w:jc w:val="thaiDistribute"/>
              <w:rPr>
                <w:rFonts w:ascii="Browallia New" w:hAnsi="Browallia New" w:cs="Browallia New"/>
                <w:sz w:val="23"/>
                <w:szCs w:val="23"/>
              </w:rPr>
            </w:pPr>
            <w:r w:rsidRPr="00C07995">
              <w:rPr>
                <w:rFonts w:ascii="Browallia New" w:hAnsi="Browallia New" w:cs="Browallia New"/>
                <w:sz w:val="23"/>
                <w:szCs w:val="23"/>
                <w:cs/>
              </w:rPr>
              <w:t>บริษัท</w:t>
            </w:r>
            <w:r w:rsidRPr="00C07995">
              <w:rPr>
                <w:rFonts w:ascii="Browallia New" w:hAnsi="Browallia New" w:cs="Browallia New"/>
                <w:sz w:val="23"/>
                <w:szCs w:val="23"/>
              </w:rPr>
              <w:t xml:space="preserve"> </w:t>
            </w:r>
            <w:proofErr w:type="spellStart"/>
            <w:r w:rsidRPr="00C07995">
              <w:rPr>
                <w:rFonts w:ascii="Browallia New" w:hAnsi="Browallia New" w:cs="Browallia New"/>
                <w:sz w:val="23"/>
                <w:szCs w:val="23"/>
                <w:cs/>
              </w:rPr>
              <w:t>ไมด้า</w:t>
            </w:r>
            <w:proofErr w:type="spellEnd"/>
            <w:r w:rsidRPr="00C07995">
              <w:rPr>
                <w:rFonts w:ascii="Browallia New" w:hAnsi="Browallia New" w:cs="Browallia New"/>
                <w:sz w:val="23"/>
                <w:szCs w:val="23"/>
                <w:cs/>
              </w:rPr>
              <w:t xml:space="preserve"> แอสเซ</w:t>
            </w:r>
            <w:proofErr w:type="spellStart"/>
            <w:r w:rsidRPr="00C07995">
              <w:rPr>
                <w:rFonts w:ascii="Browallia New" w:hAnsi="Browallia New" w:cs="Browallia New"/>
                <w:sz w:val="23"/>
                <w:szCs w:val="23"/>
                <w:cs/>
              </w:rPr>
              <w:t>็ท</w:t>
            </w:r>
            <w:proofErr w:type="spellEnd"/>
            <w:r w:rsidRPr="00C07995">
              <w:rPr>
                <w:rFonts w:ascii="Browallia New" w:hAnsi="Browallia New" w:cs="Browallia New"/>
                <w:sz w:val="23"/>
                <w:szCs w:val="23"/>
              </w:rPr>
              <w:t xml:space="preserve"> </w:t>
            </w:r>
            <w:r w:rsidRPr="00C07995">
              <w:rPr>
                <w:rFonts w:ascii="Browallia New" w:hAnsi="Browallia New" w:cs="Browallia New"/>
                <w:sz w:val="23"/>
                <w:szCs w:val="23"/>
                <w:cs/>
              </w:rPr>
              <w:t xml:space="preserve">จำกัด </w:t>
            </w:r>
            <w:r w:rsidRPr="00C07995">
              <w:rPr>
                <w:rFonts w:ascii="Browallia New" w:hAnsi="Browallia New" w:cs="Browallia New"/>
                <w:sz w:val="23"/>
                <w:szCs w:val="23"/>
              </w:rPr>
              <w:t>(</w:t>
            </w:r>
            <w:r w:rsidRPr="00C07995">
              <w:rPr>
                <w:rFonts w:ascii="Browallia New" w:hAnsi="Browallia New" w:cs="Browallia New"/>
                <w:sz w:val="23"/>
                <w:szCs w:val="23"/>
                <w:cs/>
              </w:rPr>
              <w:t>มหาชน</w:t>
            </w:r>
            <w:r w:rsidRPr="00C07995">
              <w:rPr>
                <w:rFonts w:ascii="Browallia New" w:hAnsi="Browallia New" w:cs="Browallia New"/>
                <w:sz w:val="23"/>
                <w:szCs w:val="23"/>
              </w:rPr>
              <w:t>) (</w:t>
            </w:r>
            <w:r w:rsidRPr="00C07995">
              <w:rPr>
                <w:rFonts w:ascii="Browallia New" w:hAnsi="Browallia New" w:cs="Browallia New"/>
                <w:sz w:val="23"/>
                <w:szCs w:val="23"/>
                <w:cs/>
              </w:rPr>
              <w:t>บริษัท</w:t>
            </w:r>
            <w:r w:rsidRPr="00C07995">
              <w:rPr>
                <w:rFonts w:ascii="Browallia New" w:hAnsi="Browallia New" w:cs="Browallia New"/>
                <w:sz w:val="23"/>
                <w:szCs w:val="23"/>
              </w:rPr>
              <w:t>)</w:t>
            </w:r>
          </w:p>
        </w:tc>
      </w:tr>
      <w:tr w:rsidR="00003089" w:rsidRPr="001E4911" w14:paraId="53E591CE" w14:textId="77777777" w:rsidTr="00C07995">
        <w:tc>
          <w:tcPr>
            <w:tcW w:w="1845" w:type="dxa"/>
            <w:tcBorders>
              <w:top w:val="nil"/>
              <w:left w:val="nil"/>
              <w:bottom w:val="nil"/>
              <w:right w:val="nil"/>
            </w:tcBorders>
            <w:shd w:val="clear" w:color="auto" w:fill="auto"/>
          </w:tcPr>
          <w:p w14:paraId="71D0DD0F" w14:textId="21CD5291" w:rsidR="00003089" w:rsidRPr="009A0539" w:rsidRDefault="00003089" w:rsidP="00003089">
            <w:pPr>
              <w:tabs>
                <w:tab w:val="decimal" w:pos="528"/>
              </w:tabs>
              <w:spacing w:line="240" w:lineRule="auto"/>
              <w:ind w:left="270" w:hanging="101"/>
              <w:rPr>
                <w:rFonts w:ascii="Browallia New" w:hAnsi="Browallia New" w:cs="Browallia New"/>
                <w:sz w:val="23"/>
                <w:szCs w:val="23"/>
                <w:cs/>
              </w:rPr>
            </w:pPr>
            <w:r w:rsidRPr="001E4911">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9A0539">
              <w:rPr>
                <w:rFonts w:ascii="Browallia New" w:hAnsi="Browallia New" w:cs="Browallia New"/>
                <w:sz w:val="23"/>
                <w:szCs w:val="23"/>
              </w:rPr>
              <w:t>1</w:t>
            </w:r>
          </w:p>
        </w:tc>
        <w:tc>
          <w:tcPr>
            <w:tcW w:w="801" w:type="dxa"/>
            <w:tcBorders>
              <w:top w:val="nil"/>
              <w:left w:val="nil"/>
              <w:bottom w:val="nil"/>
              <w:right w:val="nil"/>
            </w:tcBorders>
            <w:shd w:val="clear" w:color="auto" w:fill="auto"/>
          </w:tcPr>
          <w:p w14:paraId="74BD7C6F" w14:textId="788C7A73" w:rsidR="00003089" w:rsidRPr="0060153C" w:rsidRDefault="00003089" w:rsidP="00003089">
            <w:pPr>
              <w:tabs>
                <w:tab w:val="decimal" w:pos="528"/>
              </w:tabs>
              <w:spacing w:line="240" w:lineRule="auto"/>
              <w:jc w:val="right"/>
              <w:rPr>
                <w:rFonts w:ascii="Browallia New" w:hAnsi="Browallia New" w:cs="Browallia New"/>
                <w:sz w:val="23"/>
                <w:szCs w:val="23"/>
                <w:cs/>
              </w:rPr>
            </w:pPr>
            <w:r w:rsidRPr="0060153C">
              <w:rPr>
                <w:rFonts w:ascii="Browallia New" w:hAnsi="Browallia New" w:cs="Browallia New"/>
                <w:sz w:val="23"/>
                <w:szCs w:val="23"/>
              </w:rPr>
              <w:t>81.10</w:t>
            </w:r>
          </w:p>
        </w:tc>
        <w:tc>
          <w:tcPr>
            <w:tcW w:w="817" w:type="dxa"/>
            <w:tcBorders>
              <w:top w:val="nil"/>
              <w:left w:val="nil"/>
              <w:bottom w:val="nil"/>
              <w:right w:val="nil"/>
            </w:tcBorders>
            <w:shd w:val="clear" w:color="auto" w:fill="auto"/>
          </w:tcPr>
          <w:p w14:paraId="245BB56C" w14:textId="18E7377D" w:rsidR="00003089" w:rsidRPr="0060153C" w:rsidRDefault="00003089" w:rsidP="00003089">
            <w:pP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81.31</w:t>
            </w:r>
          </w:p>
        </w:tc>
        <w:tc>
          <w:tcPr>
            <w:tcW w:w="1802" w:type="dxa"/>
            <w:tcBorders>
              <w:top w:val="nil"/>
              <w:left w:val="nil"/>
              <w:bottom w:val="nil"/>
              <w:right w:val="nil"/>
            </w:tcBorders>
            <w:shd w:val="clear" w:color="auto" w:fill="auto"/>
          </w:tcPr>
          <w:p w14:paraId="6D4BB6E4" w14:textId="51D99471" w:rsidR="00003089" w:rsidRPr="00FC1D71" w:rsidRDefault="00003089" w:rsidP="00003089">
            <w:pPr>
              <w:spacing w:line="240" w:lineRule="auto"/>
              <w:ind w:right="-108"/>
              <w:rPr>
                <w:rFonts w:ascii="Browallia New" w:hAnsi="Browallia New" w:cs="Browallia New"/>
                <w:sz w:val="23"/>
                <w:szCs w:val="23"/>
              </w:rPr>
            </w:pPr>
            <w:r w:rsidRPr="001E4911">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1E4911">
              <w:rPr>
                <w:rFonts w:ascii="Browallia New" w:hAnsi="Browallia New" w:cs="Browallia New"/>
                <w:sz w:val="23"/>
                <w:szCs w:val="23"/>
              </w:rPr>
              <w:t>MLR</w:t>
            </w:r>
            <w:r w:rsidRPr="00F46B29">
              <w:rPr>
                <w:rFonts w:ascii="Browallia New" w:hAnsi="Browallia New" w:cs="Browallia New"/>
                <w:sz w:val="23"/>
                <w:szCs w:val="23"/>
              </w:rPr>
              <w:t xml:space="preserve"> </w:t>
            </w:r>
            <w:r w:rsidRPr="001E4911">
              <w:rPr>
                <w:rFonts w:ascii="Browallia New" w:hAnsi="Browallia New" w:cs="Browallia New"/>
                <w:sz w:val="23"/>
                <w:szCs w:val="23"/>
                <w:cs/>
              </w:rPr>
              <w:t>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ร้อยละ</w:t>
            </w:r>
            <w:r w:rsidRPr="00F46B29">
              <w:rPr>
                <w:rFonts w:ascii="Browallia New" w:hAnsi="Browallia New" w:cs="Browallia New"/>
                <w:sz w:val="23"/>
                <w:szCs w:val="23"/>
              </w:rPr>
              <w:t xml:space="preserve">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0FA9DB52" w14:textId="10B0FF68" w:rsidR="00003089" w:rsidRPr="00C07A4B" w:rsidRDefault="00003089" w:rsidP="00003089">
            <w:pPr>
              <w:tabs>
                <w:tab w:val="left" w:pos="1680"/>
              </w:tabs>
              <w:spacing w:line="240" w:lineRule="auto"/>
              <w:ind w:right="-22"/>
              <w:jc w:val="thaiDistribute"/>
            </w:pPr>
            <w:r w:rsidRPr="009A09ED">
              <w:rPr>
                <w:rFonts w:ascii="Browallia New" w:hAnsi="Browallia New" w:cs="Browallia New"/>
                <w:sz w:val="21"/>
                <w:szCs w:val="21"/>
                <w:cs/>
              </w:rPr>
              <w:t>ชำระคืนเฉพาะดอกเบี้ยตามอัตราที่กำหนดไว้ในสัญญาสินเชื่อเดิม เป็นงวดรายเดือนทุกเดือน</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ระยะเวลา </w:t>
            </w:r>
            <w:r w:rsidR="00C16F34" w:rsidRPr="00C16F34">
              <w:rPr>
                <w:rFonts w:ascii="Browallia New" w:hAnsi="Browallia New" w:cs="Browallia New"/>
                <w:sz w:val="21"/>
                <w:szCs w:val="21"/>
              </w:rPr>
              <w:t>6</w:t>
            </w:r>
            <w:r w:rsidRPr="009A09ED">
              <w:rPr>
                <w:rFonts w:ascii="Browallia New" w:hAnsi="Browallia New" w:cs="Browallia New"/>
                <w:sz w:val="21"/>
                <w:szCs w:val="21"/>
                <w:cs/>
              </w:rPr>
              <w:t xml:space="preserve"> เดือน ตั้งแต่เดือนมกราคม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ถึงเดือนมิถุนายน </w:t>
            </w:r>
            <w:r w:rsidR="00C16F34" w:rsidRPr="00C16F34">
              <w:rPr>
                <w:rFonts w:ascii="Browallia New" w:hAnsi="Browallia New" w:cs="Browallia New"/>
                <w:sz w:val="21"/>
                <w:szCs w:val="21"/>
              </w:rPr>
              <w:t>2565</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ตั้งแต่เดือนกรกฎาคม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โดยชำระในวันทำการสุดท้ายของธนาคารของเดือนที่ครบกำหนดในแต่ละงวดนั้น</w:t>
            </w:r>
            <w:r>
              <w:rPr>
                <w:rFonts w:ascii="Browallia New" w:hAnsi="Browallia New" w:cs="Browallia New"/>
                <w:sz w:val="21"/>
                <w:szCs w:val="21"/>
              </w:rPr>
              <w:t xml:space="preserve"> </w:t>
            </w:r>
            <w:r>
              <w:rPr>
                <w:rFonts w:ascii="Browallia New" w:hAnsi="Browallia New" w:cs="Browallia New" w:hint="cs"/>
                <w:sz w:val="21"/>
                <w:szCs w:val="21"/>
                <w:cs/>
              </w:rPr>
              <w:t>ตั้งแต่</w:t>
            </w:r>
            <w:r w:rsidRPr="009A09ED">
              <w:rPr>
                <w:rFonts w:ascii="Browallia New" w:hAnsi="Browallia New" w:cs="Browallia New"/>
                <w:sz w:val="21"/>
                <w:szCs w:val="21"/>
                <w:cs/>
              </w:rPr>
              <w:t xml:space="preserve">กรกฎาคม </w:t>
            </w:r>
            <w:r w:rsidRPr="009A09ED">
              <w:rPr>
                <w:rFonts w:ascii="Browallia New" w:hAnsi="Browallia New" w:cs="Browallia New"/>
                <w:sz w:val="21"/>
                <w:szCs w:val="21"/>
              </w:rPr>
              <w:t>2565</w:t>
            </w:r>
            <w:r w:rsidRPr="009A09ED">
              <w:rPr>
                <w:rFonts w:ascii="Browallia New" w:hAnsi="Browallia New" w:cs="Browallia New"/>
                <w:sz w:val="21"/>
                <w:szCs w:val="21"/>
                <w:cs/>
              </w:rPr>
              <w:t xml:space="preserve"> ถึงมกราคม </w:t>
            </w:r>
            <w:r w:rsidR="00C16F34" w:rsidRPr="00C16F34">
              <w:rPr>
                <w:rFonts w:ascii="Browallia New" w:hAnsi="Browallia New" w:cs="Browallia New"/>
                <w:sz w:val="21"/>
                <w:szCs w:val="21"/>
              </w:rPr>
              <w:t>2573</w:t>
            </w:r>
          </w:p>
          <w:p w14:paraId="774958EE" w14:textId="0CA8F1D2" w:rsidR="00003089" w:rsidRPr="00A626A8" w:rsidRDefault="00003089" w:rsidP="00003089">
            <w:pPr>
              <w:pStyle w:val="ListParagraph"/>
              <w:tabs>
                <w:tab w:val="clear" w:pos="227"/>
                <w:tab w:val="clear" w:pos="454"/>
                <w:tab w:val="clear" w:pos="680"/>
                <w:tab w:val="clear" w:pos="4451"/>
                <w:tab w:val="left" w:pos="322"/>
                <w:tab w:val="left" w:pos="1680"/>
                <w:tab w:val="left" w:pos="3865"/>
              </w:tabs>
              <w:spacing w:line="240" w:lineRule="auto"/>
              <w:ind w:left="322" w:right="28"/>
              <w:jc w:val="thaiDistribute"/>
              <w:rPr>
                <w:rFonts w:ascii="Browallia New" w:hAnsi="Browallia New" w:cs="Browallia New"/>
                <w:sz w:val="23"/>
                <w:szCs w:val="23"/>
                <w:cs/>
              </w:rPr>
            </w:pPr>
          </w:p>
        </w:tc>
      </w:tr>
      <w:tr w:rsidR="00003089" w:rsidRPr="001E4911" w14:paraId="533A5010" w14:textId="77777777" w:rsidTr="00C07995">
        <w:trPr>
          <w:trHeight w:val="647"/>
        </w:trPr>
        <w:tc>
          <w:tcPr>
            <w:tcW w:w="1845" w:type="dxa"/>
            <w:tcBorders>
              <w:top w:val="nil"/>
              <w:left w:val="nil"/>
              <w:bottom w:val="nil"/>
              <w:right w:val="nil"/>
            </w:tcBorders>
            <w:shd w:val="clear" w:color="auto" w:fill="auto"/>
          </w:tcPr>
          <w:p w14:paraId="3AE4D1B2" w14:textId="4A474D2E" w:rsidR="00003089" w:rsidRPr="009A0539" w:rsidRDefault="00003089" w:rsidP="00003089">
            <w:pPr>
              <w:tabs>
                <w:tab w:val="decimal" w:pos="528"/>
              </w:tabs>
              <w:spacing w:line="240" w:lineRule="auto"/>
              <w:ind w:left="270" w:hanging="101"/>
              <w:rPr>
                <w:rFonts w:ascii="Browallia New" w:hAnsi="Browallia New" w:cs="Browallia New"/>
                <w:sz w:val="23"/>
                <w:szCs w:val="23"/>
                <w:cs/>
              </w:rPr>
            </w:pPr>
            <w:r w:rsidRPr="001E4911">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9A0539">
              <w:rPr>
                <w:rFonts w:ascii="Browallia New" w:hAnsi="Browallia New" w:cs="Browallia New"/>
                <w:sz w:val="23"/>
                <w:szCs w:val="23"/>
              </w:rPr>
              <w:t>2</w:t>
            </w:r>
          </w:p>
        </w:tc>
        <w:tc>
          <w:tcPr>
            <w:tcW w:w="801" w:type="dxa"/>
            <w:tcBorders>
              <w:top w:val="nil"/>
              <w:left w:val="nil"/>
              <w:right w:val="nil"/>
            </w:tcBorders>
            <w:shd w:val="clear" w:color="auto" w:fill="auto"/>
          </w:tcPr>
          <w:p w14:paraId="76491CA6" w14:textId="0ADEECB9" w:rsidR="00003089" w:rsidRPr="0060153C" w:rsidRDefault="00003089" w:rsidP="00003089">
            <w:pP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61.27</w:t>
            </w:r>
          </w:p>
        </w:tc>
        <w:tc>
          <w:tcPr>
            <w:tcW w:w="817" w:type="dxa"/>
            <w:tcBorders>
              <w:top w:val="nil"/>
              <w:left w:val="nil"/>
              <w:right w:val="nil"/>
            </w:tcBorders>
            <w:shd w:val="clear" w:color="auto" w:fill="auto"/>
          </w:tcPr>
          <w:p w14:paraId="365E61C5" w14:textId="0BF01B7D" w:rsidR="00003089" w:rsidRPr="0060153C" w:rsidRDefault="00003089" w:rsidP="00003089">
            <w:pP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61.41</w:t>
            </w:r>
          </w:p>
        </w:tc>
        <w:tc>
          <w:tcPr>
            <w:tcW w:w="1802" w:type="dxa"/>
            <w:tcBorders>
              <w:top w:val="nil"/>
              <w:left w:val="nil"/>
              <w:bottom w:val="nil"/>
              <w:right w:val="nil"/>
            </w:tcBorders>
            <w:shd w:val="clear" w:color="auto" w:fill="auto"/>
          </w:tcPr>
          <w:p w14:paraId="5DD98D0B" w14:textId="783F8279" w:rsidR="00003089" w:rsidRPr="00FC1D71" w:rsidRDefault="00003089" w:rsidP="00003089">
            <w:pPr>
              <w:tabs>
                <w:tab w:val="clear" w:pos="227"/>
              </w:tabs>
              <w:spacing w:line="240" w:lineRule="auto"/>
              <w:ind w:right="-108"/>
              <w:rPr>
                <w:rFonts w:ascii="Browallia New" w:hAnsi="Browallia New" w:cs="Browallia New"/>
                <w:sz w:val="23"/>
                <w:szCs w:val="23"/>
              </w:rPr>
            </w:pPr>
            <w:r w:rsidRPr="001E4911">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1E4911">
              <w:rPr>
                <w:rFonts w:ascii="Browallia New" w:hAnsi="Browallia New" w:cs="Browallia New"/>
                <w:sz w:val="23"/>
                <w:szCs w:val="23"/>
              </w:rPr>
              <w:t>MLR</w:t>
            </w:r>
            <w:r w:rsidRPr="00F46B29">
              <w:rPr>
                <w:rFonts w:ascii="Browallia New" w:hAnsi="Browallia New" w:cs="Browallia New"/>
                <w:sz w:val="23"/>
                <w:szCs w:val="23"/>
              </w:rPr>
              <w:t xml:space="preserve"> </w:t>
            </w:r>
            <w:r w:rsidRPr="001E4911">
              <w:rPr>
                <w:rFonts w:ascii="Browallia New" w:hAnsi="Browallia New" w:cs="Browallia New"/>
                <w:sz w:val="23"/>
                <w:szCs w:val="23"/>
                <w:cs/>
              </w:rPr>
              <w:t>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ร้อยละ</w:t>
            </w:r>
            <w:r w:rsidRPr="00F46B29">
              <w:rPr>
                <w:rFonts w:ascii="Browallia New" w:hAnsi="Browallia New" w:cs="Browallia New"/>
                <w:sz w:val="23"/>
                <w:szCs w:val="23"/>
              </w:rPr>
              <w:t xml:space="preserve">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024F88C0" w14:textId="7A2F0481" w:rsidR="00003089" w:rsidRPr="009A09ED" w:rsidRDefault="00003089" w:rsidP="00003089">
            <w:pPr>
              <w:tabs>
                <w:tab w:val="left" w:pos="1680"/>
              </w:tabs>
              <w:spacing w:line="240" w:lineRule="auto"/>
              <w:ind w:right="-22"/>
              <w:jc w:val="thaiDistribute"/>
              <w:rPr>
                <w:rFonts w:ascii="Browallia New" w:hAnsi="Browallia New" w:cs="Browallia New"/>
                <w:sz w:val="21"/>
                <w:szCs w:val="21"/>
              </w:rPr>
            </w:pPr>
            <w:r w:rsidRPr="009A09ED">
              <w:rPr>
                <w:rFonts w:ascii="Browallia New" w:hAnsi="Browallia New" w:cs="Browallia New"/>
                <w:sz w:val="21"/>
                <w:szCs w:val="21"/>
                <w:cs/>
              </w:rPr>
              <w:t>ชำระคืนเฉพาะดอกเบี้ยตามอัตราที่กำหนดไว้ในสัญญาสินเชื่อเดิม เป็นงวดรายเดือนทุกเดือน</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ระยะเวลา </w:t>
            </w:r>
            <w:r w:rsidR="00C16F34" w:rsidRPr="00C16F34">
              <w:rPr>
                <w:rFonts w:ascii="Browallia New" w:hAnsi="Browallia New" w:cs="Browallia New"/>
                <w:sz w:val="21"/>
                <w:szCs w:val="21"/>
              </w:rPr>
              <w:t>6</w:t>
            </w:r>
            <w:r w:rsidRPr="009A09ED">
              <w:rPr>
                <w:rFonts w:ascii="Browallia New" w:hAnsi="Browallia New" w:cs="Browallia New"/>
                <w:sz w:val="21"/>
                <w:szCs w:val="21"/>
                <w:cs/>
              </w:rPr>
              <w:t xml:space="preserve"> เดือน ตั้งแต่เดือนมกราคม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ถึงเดือนมิถุนายน </w:t>
            </w:r>
            <w:r w:rsidR="00C16F34" w:rsidRPr="00C16F34">
              <w:rPr>
                <w:rFonts w:ascii="Browallia New" w:hAnsi="Browallia New" w:cs="Browallia New"/>
                <w:sz w:val="21"/>
                <w:szCs w:val="21"/>
              </w:rPr>
              <w:t>2565</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ตั้งแต่เดือนกรกฎาคม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โดยชำระในวันทำการสุดท้ายของธนาคารของเดือนที่ครบกำหนดในแต่ละงวดนั้น </w:t>
            </w:r>
            <w:r>
              <w:rPr>
                <w:rFonts w:ascii="Browallia New" w:hAnsi="Browallia New" w:cs="Browallia New" w:hint="cs"/>
                <w:sz w:val="21"/>
                <w:szCs w:val="21"/>
                <w:cs/>
              </w:rPr>
              <w:t>ตั้งแต่</w:t>
            </w:r>
            <w:r w:rsidRPr="009A09ED">
              <w:rPr>
                <w:rFonts w:ascii="Browallia New" w:hAnsi="Browallia New" w:cs="Browallia New"/>
                <w:sz w:val="21"/>
                <w:szCs w:val="21"/>
                <w:cs/>
              </w:rPr>
              <w:t xml:space="preserve">กรกฎาคม </w:t>
            </w:r>
            <w:r w:rsidR="00C16F34" w:rsidRPr="00C16F34">
              <w:rPr>
                <w:rFonts w:ascii="Browallia New" w:hAnsi="Browallia New" w:cs="Browallia New"/>
                <w:sz w:val="21"/>
                <w:szCs w:val="21"/>
              </w:rPr>
              <w:t>2565</w:t>
            </w:r>
            <w:r w:rsidRPr="009A09ED">
              <w:rPr>
                <w:rFonts w:ascii="Browallia New" w:hAnsi="Browallia New" w:cs="Browallia New"/>
                <w:sz w:val="21"/>
                <w:szCs w:val="21"/>
                <w:cs/>
              </w:rPr>
              <w:t xml:space="preserve"> ถึง</w:t>
            </w:r>
          </w:p>
          <w:p w14:paraId="403DDB75" w14:textId="2DF302B9" w:rsidR="00003089" w:rsidRDefault="00003089" w:rsidP="00003089">
            <w:pPr>
              <w:tabs>
                <w:tab w:val="clear" w:pos="227"/>
                <w:tab w:val="clear" w:pos="454"/>
                <w:tab w:val="clear" w:pos="680"/>
                <w:tab w:val="clear" w:pos="4451"/>
                <w:tab w:val="left" w:pos="325"/>
                <w:tab w:val="left" w:pos="1680"/>
                <w:tab w:val="left" w:pos="3865"/>
              </w:tabs>
              <w:spacing w:line="240" w:lineRule="auto"/>
              <w:ind w:right="28"/>
              <w:jc w:val="thaiDistribute"/>
              <w:rPr>
                <w:rFonts w:ascii="Browallia New" w:hAnsi="Browallia New" w:cs="Browallia New"/>
                <w:sz w:val="21"/>
                <w:szCs w:val="21"/>
              </w:rPr>
            </w:pPr>
            <w:r w:rsidRPr="004D12C5">
              <w:rPr>
                <w:rFonts w:ascii="Browallia New" w:hAnsi="Browallia New" w:cs="Browallia New"/>
                <w:sz w:val="21"/>
                <w:szCs w:val="21"/>
                <w:cs/>
              </w:rPr>
              <w:t xml:space="preserve">เมษายน </w:t>
            </w:r>
            <w:r w:rsidR="00C16F34" w:rsidRPr="00C16F34">
              <w:rPr>
                <w:rFonts w:ascii="Browallia New" w:hAnsi="Browallia New" w:cs="Browallia New"/>
                <w:sz w:val="21"/>
                <w:szCs w:val="21"/>
              </w:rPr>
              <w:t>2575</w:t>
            </w:r>
            <w:r w:rsidRPr="004D12C5">
              <w:rPr>
                <w:rFonts w:ascii="Browallia New" w:hAnsi="Browallia New" w:cs="Browallia New"/>
                <w:sz w:val="21"/>
                <w:szCs w:val="21"/>
                <w:cs/>
              </w:rPr>
              <w:t xml:space="preserve"> </w:t>
            </w:r>
          </w:p>
          <w:p w14:paraId="195E56F2" w14:textId="7D2D7F8D" w:rsidR="00003089" w:rsidRPr="007101FC" w:rsidRDefault="00003089" w:rsidP="00003089">
            <w:pPr>
              <w:tabs>
                <w:tab w:val="left" w:pos="1680"/>
              </w:tabs>
              <w:spacing w:line="240" w:lineRule="auto"/>
              <w:ind w:right="-22"/>
              <w:jc w:val="thaiDistribute"/>
              <w:rPr>
                <w:rFonts w:ascii="Browallia New" w:hAnsi="Browallia New" w:cs="Browallia New"/>
                <w:sz w:val="23"/>
                <w:szCs w:val="23"/>
                <w:highlight w:val="yellow"/>
              </w:rPr>
            </w:pPr>
          </w:p>
        </w:tc>
      </w:tr>
      <w:tr w:rsidR="002800D4" w:rsidRPr="001E4911" w14:paraId="30FF0647" w14:textId="77777777" w:rsidTr="00C07995">
        <w:trPr>
          <w:trHeight w:val="342"/>
        </w:trPr>
        <w:tc>
          <w:tcPr>
            <w:tcW w:w="1845" w:type="dxa"/>
            <w:tcBorders>
              <w:top w:val="nil"/>
              <w:left w:val="nil"/>
              <w:bottom w:val="nil"/>
              <w:right w:val="nil"/>
            </w:tcBorders>
          </w:tcPr>
          <w:p w14:paraId="7F1E60F5" w14:textId="77777777" w:rsidR="002800D4" w:rsidRPr="009A0539" w:rsidRDefault="002800D4" w:rsidP="002800D4">
            <w:pPr>
              <w:tabs>
                <w:tab w:val="decimal" w:pos="528"/>
              </w:tabs>
              <w:spacing w:line="240" w:lineRule="auto"/>
              <w:ind w:left="270" w:hanging="101"/>
              <w:rPr>
                <w:rFonts w:ascii="Browallia New" w:hAnsi="Browallia New" w:cs="Browallia New"/>
                <w:sz w:val="23"/>
                <w:szCs w:val="23"/>
              </w:rPr>
            </w:pPr>
            <w:r w:rsidRPr="00FC1D71">
              <w:rPr>
                <w:rFonts w:ascii="Browallia New" w:hAnsi="Browallia New" w:cs="Browallia New"/>
                <w:sz w:val="23"/>
                <w:szCs w:val="23"/>
                <w:cs/>
              </w:rPr>
              <w:t>รวม</w:t>
            </w:r>
          </w:p>
        </w:tc>
        <w:tc>
          <w:tcPr>
            <w:tcW w:w="801" w:type="dxa"/>
            <w:tcBorders>
              <w:top w:val="nil"/>
              <w:left w:val="nil"/>
              <w:bottom w:val="nil"/>
              <w:right w:val="nil"/>
            </w:tcBorders>
            <w:vAlign w:val="bottom"/>
          </w:tcPr>
          <w:p w14:paraId="4B7A8D77" w14:textId="47C7DCCC" w:rsidR="002800D4" w:rsidRPr="0060153C" w:rsidRDefault="00F25D30" w:rsidP="002800D4">
            <w:pPr>
              <w:pBdr>
                <w:top w:val="single" w:sz="4" w:space="1" w:color="auto"/>
              </w:pBd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fldChar w:fldCharType="begin"/>
            </w:r>
            <w:r w:rsidRPr="0060153C">
              <w:rPr>
                <w:rFonts w:ascii="Browallia New" w:hAnsi="Browallia New" w:cs="Browallia New"/>
                <w:sz w:val="23"/>
                <w:szCs w:val="23"/>
              </w:rPr>
              <w:instrText xml:space="preserve"> =SUM(ABOVE) </w:instrText>
            </w:r>
            <w:r w:rsidRPr="0060153C">
              <w:rPr>
                <w:rFonts w:ascii="Browallia New" w:hAnsi="Browallia New" w:cs="Browallia New"/>
                <w:sz w:val="23"/>
                <w:szCs w:val="23"/>
              </w:rPr>
              <w:fldChar w:fldCharType="separate"/>
            </w:r>
            <w:r w:rsidRPr="0060153C">
              <w:rPr>
                <w:rFonts w:ascii="Browallia New" w:hAnsi="Browallia New" w:cs="Browallia New"/>
                <w:sz w:val="23"/>
                <w:szCs w:val="23"/>
              </w:rPr>
              <w:t>142.37</w:t>
            </w:r>
            <w:r w:rsidRPr="0060153C">
              <w:rPr>
                <w:rFonts w:ascii="Browallia New" w:hAnsi="Browallia New" w:cs="Browallia New"/>
                <w:sz w:val="23"/>
                <w:szCs w:val="23"/>
              </w:rPr>
              <w:fldChar w:fldCharType="end"/>
            </w:r>
          </w:p>
        </w:tc>
        <w:tc>
          <w:tcPr>
            <w:tcW w:w="817" w:type="dxa"/>
            <w:tcBorders>
              <w:top w:val="nil"/>
              <w:left w:val="nil"/>
              <w:bottom w:val="nil"/>
              <w:right w:val="nil"/>
            </w:tcBorders>
            <w:vAlign w:val="bottom"/>
          </w:tcPr>
          <w:p w14:paraId="3791EED0" w14:textId="6B645C7A" w:rsidR="002800D4" w:rsidRPr="0060153C" w:rsidRDefault="002800D4" w:rsidP="002800D4">
            <w:pPr>
              <w:pBdr>
                <w:top w:val="single" w:sz="4" w:space="1" w:color="auto"/>
              </w:pBd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142.72</w:t>
            </w:r>
          </w:p>
        </w:tc>
        <w:tc>
          <w:tcPr>
            <w:tcW w:w="1802" w:type="dxa"/>
            <w:tcBorders>
              <w:top w:val="nil"/>
              <w:left w:val="nil"/>
              <w:bottom w:val="nil"/>
              <w:right w:val="nil"/>
            </w:tcBorders>
          </w:tcPr>
          <w:p w14:paraId="74838092" w14:textId="77777777" w:rsidR="002800D4" w:rsidRPr="00FC1D71" w:rsidRDefault="002800D4" w:rsidP="002800D4">
            <w:pPr>
              <w:spacing w:line="240" w:lineRule="auto"/>
              <w:ind w:right="-108"/>
              <w:jc w:val="thaiDistribute"/>
              <w:rPr>
                <w:rFonts w:ascii="Browallia New" w:hAnsi="Browallia New" w:cs="Browallia New"/>
                <w:sz w:val="23"/>
                <w:szCs w:val="23"/>
              </w:rPr>
            </w:pPr>
          </w:p>
        </w:tc>
        <w:tc>
          <w:tcPr>
            <w:tcW w:w="4518" w:type="dxa"/>
            <w:tcBorders>
              <w:top w:val="nil"/>
              <w:left w:val="nil"/>
              <w:bottom w:val="nil"/>
              <w:right w:val="nil"/>
            </w:tcBorders>
          </w:tcPr>
          <w:p w14:paraId="73E8472A" w14:textId="77777777" w:rsidR="002800D4" w:rsidRPr="00FC1D71" w:rsidRDefault="002800D4" w:rsidP="002800D4">
            <w:pPr>
              <w:spacing w:line="240" w:lineRule="auto"/>
              <w:jc w:val="thaiDistribute"/>
              <w:rPr>
                <w:rFonts w:ascii="Browallia New" w:hAnsi="Browallia New" w:cs="Browallia New"/>
                <w:sz w:val="23"/>
                <w:szCs w:val="23"/>
              </w:rPr>
            </w:pPr>
          </w:p>
        </w:tc>
      </w:tr>
      <w:tr w:rsidR="00332F14" w:rsidRPr="001E4911" w14:paraId="4F1F3D3A" w14:textId="77777777" w:rsidTr="00C07995">
        <w:trPr>
          <w:trHeight w:val="299"/>
        </w:trPr>
        <w:tc>
          <w:tcPr>
            <w:tcW w:w="1845" w:type="dxa"/>
            <w:tcBorders>
              <w:top w:val="nil"/>
              <w:left w:val="nil"/>
              <w:bottom w:val="nil"/>
              <w:right w:val="nil"/>
            </w:tcBorders>
          </w:tcPr>
          <w:p w14:paraId="42A09A8C" w14:textId="6840D694" w:rsidR="00332F14" w:rsidRPr="009A0539" w:rsidRDefault="00332F14" w:rsidP="00332F14">
            <w:pPr>
              <w:tabs>
                <w:tab w:val="decimal" w:pos="528"/>
              </w:tabs>
              <w:spacing w:line="240" w:lineRule="auto"/>
              <w:ind w:left="270" w:hanging="101"/>
              <w:rPr>
                <w:rFonts w:ascii="Browallia New" w:hAnsi="Browallia New" w:cs="Browallia New"/>
                <w:sz w:val="23"/>
                <w:szCs w:val="23"/>
              </w:rPr>
            </w:pPr>
            <w:r w:rsidRPr="001E4911">
              <w:rPr>
                <w:rFonts w:ascii="Browallia New" w:hAnsi="Browallia New" w:cs="Browallia New"/>
                <w:sz w:val="23"/>
                <w:szCs w:val="23"/>
                <w:u w:val="single"/>
                <w:cs/>
              </w:rPr>
              <w:t>หัก</w:t>
            </w:r>
            <w:r w:rsidRPr="00F46B29">
              <w:rPr>
                <w:rFonts w:ascii="Browallia New" w:hAnsi="Browallia New" w:cs="Browallia New"/>
                <w:sz w:val="23"/>
                <w:szCs w:val="23"/>
              </w:rPr>
              <w:t xml:space="preserve"> </w:t>
            </w:r>
            <w:r w:rsidRPr="001E4911">
              <w:rPr>
                <w:rFonts w:ascii="Browallia New" w:hAnsi="Browallia New" w:cs="Browallia New"/>
                <w:sz w:val="23"/>
                <w:szCs w:val="23"/>
                <w:cs/>
              </w:rPr>
              <w:t>ส่วนที่ถึงกำหนดชำระภายในหนึ่งปี</w:t>
            </w:r>
          </w:p>
        </w:tc>
        <w:tc>
          <w:tcPr>
            <w:tcW w:w="801" w:type="dxa"/>
            <w:tcBorders>
              <w:top w:val="nil"/>
              <w:left w:val="nil"/>
              <w:bottom w:val="nil"/>
              <w:right w:val="nil"/>
            </w:tcBorders>
            <w:vAlign w:val="bottom"/>
          </w:tcPr>
          <w:p w14:paraId="45D999FF" w14:textId="60188DFC" w:rsidR="00332F14" w:rsidRPr="0060153C" w:rsidRDefault="004C0010" w:rsidP="00332F14">
            <w:pPr>
              <w:pBdr>
                <w:bottom w:val="single" w:sz="4" w:space="1" w:color="auto"/>
              </w:pBd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(8.2</w:t>
            </w:r>
            <w:r w:rsidR="00480156" w:rsidRPr="0060153C">
              <w:rPr>
                <w:rFonts w:ascii="Browallia New" w:hAnsi="Browallia New" w:cs="Browallia New"/>
                <w:sz w:val="23"/>
                <w:szCs w:val="23"/>
              </w:rPr>
              <w:t>8</w:t>
            </w:r>
            <w:r w:rsidRPr="0060153C">
              <w:rPr>
                <w:rFonts w:ascii="Browallia New" w:hAnsi="Browallia New" w:cs="Browallia New"/>
                <w:sz w:val="23"/>
                <w:szCs w:val="23"/>
              </w:rPr>
              <w:t>)</w:t>
            </w:r>
          </w:p>
        </w:tc>
        <w:tc>
          <w:tcPr>
            <w:tcW w:w="817" w:type="dxa"/>
            <w:tcBorders>
              <w:top w:val="nil"/>
              <w:left w:val="nil"/>
              <w:bottom w:val="nil"/>
              <w:right w:val="nil"/>
            </w:tcBorders>
            <w:vAlign w:val="bottom"/>
          </w:tcPr>
          <w:p w14:paraId="69BD64D0" w14:textId="77777777" w:rsidR="00332F14" w:rsidRPr="0060153C" w:rsidRDefault="00332F14" w:rsidP="00332F14">
            <w:pPr>
              <w:pBdr>
                <w:bottom w:val="single" w:sz="4" w:space="1" w:color="auto"/>
              </w:pBdr>
              <w:tabs>
                <w:tab w:val="decimal" w:pos="528"/>
              </w:tabs>
              <w:spacing w:line="240" w:lineRule="auto"/>
              <w:jc w:val="right"/>
              <w:rPr>
                <w:rFonts w:ascii="Browallia New" w:hAnsi="Browallia New" w:cs="Browallia New"/>
                <w:sz w:val="23"/>
                <w:szCs w:val="23"/>
              </w:rPr>
            </w:pPr>
          </w:p>
          <w:p w14:paraId="388ECBD3" w14:textId="19EAA609" w:rsidR="00332F14" w:rsidRPr="0060153C" w:rsidRDefault="00332F14" w:rsidP="00332F14">
            <w:pPr>
              <w:pBdr>
                <w:bottom w:val="single" w:sz="4" w:space="1" w:color="auto"/>
              </w:pBd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(7.79)</w:t>
            </w:r>
          </w:p>
        </w:tc>
        <w:tc>
          <w:tcPr>
            <w:tcW w:w="1802" w:type="dxa"/>
            <w:tcBorders>
              <w:top w:val="nil"/>
              <w:left w:val="nil"/>
              <w:bottom w:val="nil"/>
              <w:right w:val="nil"/>
            </w:tcBorders>
          </w:tcPr>
          <w:p w14:paraId="592E3B50" w14:textId="77777777" w:rsidR="00332F14" w:rsidRPr="00FC1D71" w:rsidRDefault="00332F14" w:rsidP="00332F14">
            <w:pPr>
              <w:spacing w:line="240" w:lineRule="auto"/>
              <w:ind w:right="-108"/>
              <w:jc w:val="thaiDistribute"/>
              <w:rPr>
                <w:rFonts w:ascii="Browallia New" w:hAnsi="Browallia New" w:cs="Browallia New"/>
                <w:sz w:val="23"/>
                <w:szCs w:val="23"/>
              </w:rPr>
            </w:pPr>
          </w:p>
        </w:tc>
        <w:tc>
          <w:tcPr>
            <w:tcW w:w="4518" w:type="dxa"/>
            <w:tcBorders>
              <w:top w:val="nil"/>
              <w:left w:val="nil"/>
              <w:bottom w:val="nil"/>
              <w:right w:val="nil"/>
            </w:tcBorders>
          </w:tcPr>
          <w:p w14:paraId="5DA647D9" w14:textId="77777777" w:rsidR="00332F14" w:rsidRPr="00FC1D71" w:rsidRDefault="00332F14" w:rsidP="00332F14">
            <w:pPr>
              <w:spacing w:line="240" w:lineRule="auto"/>
              <w:jc w:val="thaiDistribute"/>
              <w:rPr>
                <w:rFonts w:ascii="Browallia New" w:hAnsi="Browallia New" w:cs="Browallia New"/>
                <w:sz w:val="23"/>
                <w:szCs w:val="23"/>
              </w:rPr>
            </w:pPr>
          </w:p>
        </w:tc>
      </w:tr>
      <w:tr w:rsidR="00332F14" w:rsidRPr="001E4911" w14:paraId="70DC2280" w14:textId="77777777" w:rsidTr="00C07995">
        <w:trPr>
          <w:trHeight w:val="342"/>
        </w:trPr>
        <w:tc>
          <w:tcPr>
            <w:tcW w:w="1845" w:type="dxa"/>
            <w:tcBorders>
              <w:top w:val="nil"/>
              <w:left w:val="nil"/>
              <w:bottom w:val="nil"/>
              <w:right w:val="nil"/>
            </w:tcBorders>
          </w:tcPr>
          <w:p w14:paraId="7C7CBB66" w14:textId="61D9065A" w:rsidR="00332F14" w:rsidRPr="009A0539" w:rsidRDefault="00332F14" w:rsidP="00332F14">
            <w:pPr>
              <w:tabs>
                <w:tab w:val="decimal" w:pos="528"/>
              </w:tabs>
              <w:spacing w:line="240" w:lineRule="auto"/>
              <w:ind w:left="270" w:hanging="101"/>
              <w:rPr>
                <w:rFonts w:ascii="Browallia New" w:hAnsi="Browallia New" w:cs="Browallia New"/>
                <w:sz w:val="23"/>
                <w:szCs w:val="23"/>
              </w:rPr>
            </w:pPr>
            <w:r w:rsidRPr="00FC1D71">
              <w:rPr>
                <w:rFonts w:ascii="Browallia New" w:hAnsi="Browallia New" w:cs="Browallia New"/>
                <w:sz w:val="23"/>
                <w:szCs w:val="23"/>
                <w:cs/>
              </w:rPr>
              <w:t>เงินกู้ระยะยาว</w:t>
            </w:r>
            <w:r w:rsidRPr="00F46B29">
              <w:rPr>
                <w:rFonts w:ascii="Browallia New" w:hAnsi="Browallia New" w:cs="Browallia New"/>
                <w:sz w:val="23"/>
                <w:szCs w:val="23"/>
              </w:rPr>
              <w:t xml:space="preserve"> </w:t>
            </w:r>
            <w:r w:rsidRPr="00FC1D71">
              <w:rPr>
                <w:rFonts w:ascii="Browallia New" w:hAnsi="Browallia New" w:cs="Browallia New"/>
                <w:sz w:val="23"/>
                <w:szCs w:val="23"/>
              </w:rPr>
              <w:t>-</w:t>
            </w:r>
            <w:r w:rsidRPr="00F46B29">
              <w:rPr>
                <w:rFonts w:ascii="Browallia New" w:hAnsi="Browallia New" w:cs="Browallia New"/>
                <w:sz w:val="23"/>
                <w:szCs w:val="23"/>
              </w:rPr>
              <w:t xml:space="preserve"> </w:t>
            </w:r>
            <w:r w:rsidRPr="00FC1D71">
              <w:rPr>
                <w:rFonts w:ascii="Browallia New" w:hAnsi="Browallia New" w:cs="Browallia New"/>
                <w:sz w:val="23"/>
                <w:szCs w:val="23"/>
                <w:cs/>
              </w:rPr>
              <w:t>สุทธิ</w:t>
            </w:r>
          </w:p>
        </w:tc>
        <w:tc>
          <w:tcPr>
            <w:tcW w:w="801" w:type="dxa"/>
            <w:tcBorders>
              <w:top w:val="nil"/>
              <w:left w:val="nil"/>
              <w:bottom w:val="nil"/>
              <w:right w:val="nil"/>
            </w:tcBorders>
            <w:vAlign w:val="bottom"/>
          </w:tcPr>
          <w:p w14:paraId="582E3662" w14:textId="4A7C33FA" w:rsidR="00332F14" w:rsidRPr="0060153C" w:rsidRDefault="001B201B" w:rsidP="00332F14">
            <w:pPr>
              <w:pBdr>
                <w:bottom w:val="single" w:sz="12" w:space="1" w:color="auto"/>
              </w:pBd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134.0</w:t>
            </w:r>
            <w:r w:rsidR="00480156" w:rsidRPr="0060153C">
              <w:rPr>
                <w:rFonts w:ascii="Browallia New" w:hAnsi="Browallia New" w:cs="Browallia New"/>
                <w:sz w:val="23"/>
                <w:szCs w:val="23"/>
              </w:rPr>
              <w:t>9</w:t>
            </w:r>
          </w:p>
        </w:tc>
        <w:tc>
          <w:tcPr>
            <w:tcW w:w="817" w:type="dxa"/>
            <w:tcBorders>
              <w:top w:val="nil"/>
              <w:left w:val="nil"/>
              <w:bottom w:val="nil"/>
              <w:right w:val="nil"/>
            </w:tcBorders>
            <w:vAlign w:val="bottom"/>
          </w:tcPr>
          <w:p w14:paraId="7FE93107" w14:textId="0F691775" w:rsidR="00332F14" w:rsidRPr="0060153C" w:rsidRDefault="00332F14" w:rsidP="00332F14">
            <w:pPr>
              <w:pBdr>
                <w:bottom w:val="single" w:sz="12" w:space="1" w:color="auto"/>
              </w:pBd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134.93</w:t>
            </w:r>
          </w:p>
        </w:tc>
        <w:tc>
          <w:tcPr>
            <w:tcW w:w="1802" w:type="dxa"/>
            <w:tcBorders>
              <w:top w:val="nil"/>
              <w:left w:val="nil"/>
              <w:bottom w:val="nil"/>
              <w:right w:val="nil"/>
            </w:tcBorders>
          </w:tcPr>
          <w:p w14:paraId="300ADB2C" w14:textId="77777777" w:rsidR="00332F14" w:rsidRPr="00FC1D71" w:rsidRDefault="00332F14" w:rsidP="00332F14">
            <w:pPr>
              <w:spacing w:line="240" w:lineRule="auto"/>
              <w:ind w:right="-108"/>
              <w:jc w:val="thaiDistribute"/>
              <w:rPr>
                <w:rFonts w:ascii="Browallia New" w:hAnsi="Browallia New" w:cs="Browallia New"/>
                <w:sz w:val="23"/>
                <w:szCs w:val="23"/>
              </w:rPr>
            </w:pPr>
          </w:p>
        </w:tc>
        <w:tc>
          <w:tcPr>
            <w:tcW w:w="4518" w:type="dxa"/>
            <w:tcBorders>
              <w:top w:val="nil"/>
              <w:left w:val="nil"/>
              <w:bottom w:val="nil"/>
              <w:right w:val="nil"/>
            </w:tcBorders>
          </w:tcPr>
          <w:p w14:paraId="2B86E3C1" w14:textId="77777777" w:rsidR="00332F14" w:rsidRPr="00FC1D71" w:rsidRDefault="00332F14" w:rsidP="00332F14">
            <w:pPr>
              <w:spacing w:line="240" w:lineRule="auto"/>
              <w:jc w:val="thaiDistribute"/>
              <w:rPr>
                <w:rFonts w:ascii="Browallia New" w:hAnsi="Browallia New" w:cs="Browallia New"/>
                <w:sz w:val="23"/>
                <w:szCs w:val="23"/>
              </w:rPr>
            </w:pPr>
          </w:p>
        </w:tc>
      </w:tr>
    </w:tbl>
    <w:p w14:paraId="02446731" w14:textId="77777777" w:rsidR="00984BDD" w:rsidRPr="00BA4455" w:rsidRDefault="00984BDD"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4"/>
          <w:szCs w:val="24"/>
        </w:rPr>
      </w:pPr>
    </w:p>
    <w:p w14:paraId="7FD87C83" w14:textId="3036EC74" w:rsidR="0044507A" w:rsidRDefault="00AD0671" w:rsidP="00445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BD78CA">
        <w:rPr>
          <w:rFonts w:ascii="Browallia New" w:hAnsi="Browallia New" w:cs="Browallia New"/>
          <w:sz w:val="28"/>
          <w:szCs w:val="28"/>
          <w:cs/>
        </w:rPr>
        <w:t>เงินกู้ยืมระยะยาวของกลุ่มบริษัทค้ำประกันโดยการจดจำนองที่ดินพร้อมสิ่งปลูกสร้างโครงการอสังหาริมทรัพย์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w:t>
      </w:r>
      <w:r w:rsidR="00F46B29" w:rsidRPr="00F46B29">
        <w:rPr>
          <w:rFonts w:ascii="Browallia New" w:hAnsi="Browallia New" w:cs="Browallia New"/>
          <w:sz w:val="28"/>
          <w:szCs w:val="28"/>
        </w:rPr>
        <w:t xml:space="preserve"> </w:t>
      </w:r>
      <w:r w:rsidRPr="00BD78CA">
        <w:rPr>
          <w:rFonts w:ascii="Browallia New" w:hAnsi="Browallia New" w:cs="Browallia New"/>
          <w:sz w:val="28"/>
          <w:szCs w:val="28"/>
          <w:cs/>
        </w:rPr>
        <w:t>และโดยกรรมการของบริษัทและบริษัทย่อย</w:t>
      </w:r>
      <w:r w:rsidR="0044507A">
        <w:rPr>
          <w:rFonts w:ascii="Browallia New" w:hAnsi="Browallia New" w:cs="Browallia New"/>
          <w:sz w:val="28"/>
          <w:szCs w:val="28"/>
          <w:cs/>
        </w:rPr>
        <w:br w:type="page"/>
      </w:r>
    </w:p>
    <w:p w14:paraId="23A5AE8A" w14:textId="13E97FCC" w:rsidR="00AD0671" w:rsidRPr="00E450EC" w:rsidRDefault="00AD0671" w:rsidP="001F7DA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rPr>
      </w:pPr>
      <w:r w:rsidRPr="00E450EC">
        <w:rPr>
          <w:rFonts w:ascii="Browallia New" w:hAnsi="Browallia New" w:cs="Browallia New"/>
          <w:sz w:val="28"/>
          <w:szCs w:val="28"/>
          <w:cs/>
        </w:rPr>
        <w:t>รายละเอียดของสัญญาเงินกู้ของ</w:t>
      </w:r>
      <w:r w:rsidRPr="00E450EC">
        <w:rPr>
          <w:rFonts w:ascii="Browallia New" w:hAnsi="Browallia New" w:cs="Browallia New" w:hint="cs"/>
          <w:sz w:val="28"/>
          <w:szCs w:val="28"/>
          <w:cs/>
        </w:rPr>
        <w:t>กลุ่ม</w:t>
      </w:r>
      <w:r w:rsidRPr="00E450EC">
        <w:rPr>
          <w:rFonts w:ascii="Browallia New" w:hAnsi="Browallia New" w:cs="Browallia New"/>
          <w:sz w:val="28"/>
          <w:szCs w:val="28"/>
          <w:cs/>
        </w:rPr>
        <w:t>บริษัทที่สำคัญมีดังนี้</w:t>
      </w:r>
    </w:p>
    <w:p w14:paraId="2625A120" w14:textId="77777777" w:rsidR="00AD0671" w:rsidRPr="00102EF1" w:rsidRDefault="00AD0671" w:rsidP="00AD0671">
      <w:pPr>
        <w:tabs>
          <w:tab w:val="clear" w:pos="454"/>
          <w:tab w:val="left" w:pos="1440"/>
        </w:tabs>
        <w:spacing w:line="240" w:lineRule="auto"/>
        <w:ind w:left="720" w:right="-23"/>
        <w:jc w:val="thaiDistribute"/>
        <w:rPr>
          <w:rFonts w:ascii="Browallia New" w:hAnsi="Browallia New" w:cs="Browallia New"/>
          <w:sz w:val="24"/>
          <w:szCs w:val="24"/>
          <w:highlight w:val="yellow"/>
          <w:cs/>
        </w:rPr>
      </w:pPr>
    </w:p>
    <w:p w14:paraId="6DE40E3E" w14:textId="29BED3F3" w:rsidR="00912144" w:rsidRPr="006A665F" w:rsidRDefault="00AD0671" w:rsidP="00912144">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6A665F">
        <w:rPr>
          <w:rFonts w:ascii="Browallia New" w:hAnsi="Browallia New" w:cs="Browallia New" w:hint="cs"/>
          <w:sz w:val="28"/>
          <w:szCs w:val="28"/>
          <w:cs/>
        </w:rPr>
        <w:t>บริษัท</w:t>
      </w:r>
      <w:r w:rsidR="00F46B29" w:rsidRPr="006A665F">
        <w:rPr>
          <w:rFonts w:ascii="Browallia New" w:hAnsi="Browallia New" w:cs="Browallia New" w:hint="cs"/>
          <w:sz w:val="28"/>
          <w:szCs w:val="28"/>
        </w:rPr>
        <w:t xml:space="preserve"> </w:t>
      </w:r>
      <w:proofErr w:type="spellStart"/>
      <w:r w:rsidRPr="006A665F">
        <w:rPr>
          <w:rFonts w:ascii="Browallia New" w:hAnsi="Browallia New" w:cs="Browallia New" w:hint="cs"/>
          <w:sz w:val="28"/>
          <w:szCs w:val="28"/>
          <w:cs/>
        </w:rPr>
        <w:t>ไมด้า</w:t>
      </w:r>
      <w:proofErr w:type="spellEnd"/>
      <w:r w:rsidR="00F46B29" w:rsidRPr="006A665F">
        <w:rPr>
          <w:rFonts w:ascii="Browallia New" w:hAnsi="Browallia New" w:cs="Browallia New" w:hint="cs"/>
          <w:sz w:val="28"/>
          <w:szCs w:val="28"/>
        </w:rPr>
        <w:t xml:space="preserve"> </w:t>
      </w:r>
      <w:r w:rsidRPr="006A665F">
        <w:rPr>
          <w:rFonts w:ascii="Browallia New" w:hAnsi="Browallia New" w:cs="Browallia New" w:hint="cs"/>
          <w:sz w:val="28"/>
          <w:szCs w:val="28"/>
          <w:cs/>
        </w:rPr>
        <w:t>แอสเซ</w:t>
      </w:r>
      <w:proofErr w:type="spellStart"/>
      <w:r w:rsidRPr="006A665F">
        <w:rPr>
          <w:rFonts w:ascii="Browallia New" w:hAnsi="Browallia New" w:cs="Browallia New" w:hint="cs"/>
          <w:sz w:val="28"/>
          <w:szCs w:val="28"/>
          <w:cs/>
        </w:rPr>
        <w:t>็ท</w:t>
      </w:r>
      <w:proofErr w:type="spellEnd"/>
      <w:r w:rsidR="00F46B29" w:rsidRPr="006A665F">
        <w:rPr>
          <w:rFonts w:ascii="Browallia New" w:hAnsi="Browallia New" w:cs="Browallia New" w:hint="cs"/>
          <w:sz w:val="28"/>
          <w:szCs w:val="28"/>
        </w:rPr>
        <w:t xml:space="preserve"> </w:t>
      </w:r>
      <w:r w:rsidRPr="006A665F">
        <w:rPr>
          <w:rFonts w:ascii="Browallia New" w:hAnsi="Browallia New" w:cs="Browallia New" w:hint="cs"/>
          <w:sz w:val="28"/>
          <w:szCs w:val="28"/>
          <w:cs/>
        </w:rPr>
        <w:t>จำกัด</w:t>
      </w:r>
      <w:r w:rsidR="00F46B29" w:rsidRPr="006A665F">
        <w:rPr>
          <w:rFonts w:ascii="Browallia New" w:hAnsi="Browallia New" w:cs="Browallia New" w:hint="cs"/>
          <w:sz w:val="28"/>
          <w:szCs w:val="28"/>
        </w:rPr>
        <w:t xml:space="preserve"> </w:t>
      </w:r>
      <w:r w:rsidRPr="006A665F">
        <w:rPr>
          <w:rFonts w:ascii="Browallia New" w:hAnsi="Browallia New" w:cs="Browallia New" w:hint="cs"/>
          <w:sz w:val="28"/>
          <w:szCs w:val="28"/>
          <w:cs/>
        </w:rPr>
        <w:t>(มหาชน)</w:t>
      </w:r>
    </w:p>
    <w:p w14:paraId="57C846BB" w14:textId="77777777" w:rsidR="00912144" w:rsidRPr="006A665F" w:rsidRDefault="00912144"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5AF899BA" w14:textId="79B66295" w:rsidR="00162FA4" w:rsidRPr="006A665F" w:rsidRDefault="00912144"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r w:rsidRPr="006A665F">
        <w:rPr>
          <w:rFonts w:ascii="Browallia New" w:hAnsi="Browallia New" w:cs="Browallia New"/>
          <w:sz w:val="28"/>
          <w:szCs w:val="28"/>
          <w:cs/>
        </w:rPr>
        <w:t>บริษัทได้ทำสัญญาเงินกู้กับสถาบันการเงิน</w:t>
      </w:r>
      <w:r w:rsidR="00D27221" w:rsidRPr="006A665F">
        <w:rPr>
          <w:rFonts w:ascii="Browallia New" w:hAnsi="Browallia New" w:cs="Browallia New" w:hint="cs"/>
          <w:sz w:val="28"/>
          <w:szCs w:val="28"/>
          <w:cs/>
        </w:rPr>
        <w:t>ในประเทศ</w:t>
      </w:r>
      <w:r w:rsidRPr="006A665F">
        <w:rPr>
          <w:rFonts w:ascii="Browallia New" w:hAnsi="Browallia New" w:cs="Browallia New"/>
          <w:sz w:val="28"/>
          <w:szCs w:val="28"/>
          <w:cs/>
        </w:rPr>
        <w:t>แห่งหนึ่ง</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วงเงินรวม</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rPr>
        <w:t>105.00</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ล้านบาท</w:t>
      </w:r>
      <w:r w:rsidRPr="006A665F">
        <w:rPr>
          <w:rFonts w:ascii="Browallia New" w:hAnsi="Browallia New" w:cs="Browallia New"/>
          <w:sz w:val="28"/>
          <w:szCs w:val="28"/>
        </w:rPr>
        <w:t xml:space="preserve"> </w:t>
      </w:r>
      <w:r w:rsidRPr="006A665F">
        <w:rPr>
          <w:rFonts w:ascii="Browallia New" w:hAnsi="Browallia New" w:cs="Browallia New"/>
          <w:sz w:val="28"/>
          <w:szCs w:val="28"/>
          <w:cs/>
        </w:rPr>
        <w:t>และบริษัทได้ทำสัญญาเงินกู้กับสถาบันการเงินแห่งหนึ่งร่วมกับบริษัท</w:t>
      </w:r>
      <w:r w:rsidR="00F46B29" w:rsidRPr="006A665F">
        <w:rPr>
          <w:rFonts w:ascii="Browallia New" w:hAnsi="Browallia New" w:cs="Browallia New"/>
          <w:sz w:val="28"/>
          <w:szCs w:val="28"/>
        </w:rPr>
        <w:t xml:space="preserve"> </w:t>
      </w:r>
      <w:proofErr w:type="spellStart"/>
      <w:r w:rsidRPr="006A665F">
        <w:rPr>
          <w:rFonts w:ascii="Browallia New" w:hAnsi="Browallia New" w:cs="Browallia New"/>
          <w:sz w:val="28"/>
          <w:szCs w:val="28"/>
          <w:cs/>
        </w:rPr>
        <w:t>ท็</w:t>
      </w:r>
      <w:proofErr w:type="spellEnd"/>
      <w:r w:rsidRPr="006A665F">
        <w:rPr>
          <w:rFonts w:ascii="Browallia New" w:hAnsi="Browallia New" w:cs="Browallia New"/>
          <w:sz w:val="28"/>
          <w:szCs w:val="28"/>
          <w:cs/>
        </w:rPr>
        <w:t>อป</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เอ</w:t>
      </w:r>
      <w:proofErr w:type="spellStart"/>
      <w:r w:rsidRPr="006A665F">
        <w:rPr>
          <w:rFonts w:ascii="Browallia New" w:hAnsi="Browallia New" w:cs="Browallia New"/>
          <w:sz w:val="28"/>
          <w:szCs w:val="28"/>
          <w:cs/>
        </w:rPr>
        <w:t>ลลิ</w:t>
      </w:r>
      <w:proofErr w:type="spellEnd"/>
      <w:r w:rsidRPr="006A665F">
        <w:rPr>
          <w:rFonts w:ascii="Browallia New" w:hAnsi="Browallia New" w:cs="Browallia New"/>
          <w:sz w:val="28"/>
          <w:szCs w:val="28"/>
          <w:cs/>
        </w:rPr>
        <w:t>เม็น</w:t>
      </w:r>
      <w:r w:rsidR="00081065" w:rsidRPr="006A665F">
        <w:rPr>
          <w:rFonts w:ascii="Browallia New" w:hAnsi="Browallia New" w:cs="Browallia New" w:hint="cs"/>
          <w:sz w:val="28"/>
          <w:szCs w:val="28"/>
          <w:cs/>
        </w:rPr>
        <w:t>ท</w:t>
      </w:r>
      <w:r w:rsidRPr="006A665F">
        <w:rPr>
          <w:rFonts w:ascii="Browallia New" w:hAnsi="Browallia New" w:cs="Browallia New"/>
          <w:sz w:val="28"/>
          <w:szCs w:val="28"/>
          <w:cs/>
        </w:rPr>
        <w:t>ส</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จำกัด</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และบริษัท</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แมก</w:t>
      </w:r>
      <w:proofErr w:type="spellStart"/>
      <w:r w:rsidRPr="006A665F">
        <w:rPr>
          <w:rFonts w:ascii="Browallia New" w:hAnsi="Browallia New" w:cs="Browallia New"/>
          <w:sz w:val="28"/>
          <w:szCs w:val="28"/>
          <w:cs/>
        </w:rPr>
        <w:t>ซ์</w:t>
      </w:r>
      <w:proofErr w:type="spellEnd"/>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โฮ</w:t>
      </w:r>
      <w:proofErr w:type="spellStart"/>
      <w:r w:rsidRPr="006A665F">
        <w:rPr>
          <w:rFonts w:ascii="Browallia New" w:hAnsi="Browallia New" w:cs="Browallia New"/>
          <w:sz w:val="28"/>
          <w:szCs w:val="28"/>
          <w:cs/>
        </w:rPr>
        <w:t>เทล</w:t>
      </w:r>
      <w:proofErr w:type="spellEnd"/>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จำกัด</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วงเงินรวม</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rPr>
        <w:t>200.00</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ล้านบาท</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เพื่อใช้ในการก่อสร้างและบริหารกิจการโรงแรม</w:t>
      </w:r>
      <w:r w:rsidRPr="006A665F">
        <w:rPr>
          <w:rFonts w:ascii="Browallia New" w:hAnsi="Browallia New" w:cs="Browallia New"/>
          <w:sz w:val="28"/>
          <w:szCs w:val="28"/>
        </w:rPr>
        <w:t xml:space="preserve"> </w:t>
      </w:r>
      <w:r w:rsidRPr="006A665F">
        <w:rPr>
          <w:rFonts w:ascii="Browallia New" w:hAnsi="Browallia New" w:cs="Browallia New"/>
          <w:sz w:val="28"/>
          <w:szCs w:val="28"/>
          <w:cs/>
        </w:rPr>
        <w:t>เงินกู้ดังกล่าวจำนองด้วยที่ดินพร้อมสิ่งปลูกสร้างของโครงการ</w:t>
      </w:r>
      <w:r w:rsidRPr="006A665F">
        <w:rPr>
          <w:rFonts w:ascii="Browallia New" w:hAnsi="Browallia New" w:cs="Browallia New"/>
          <w:sz w:val="28"/>
          <w:szCs w:val="28"/>
        </w:rPr>
        <w:t xml:space="preserve"> </w:t>
      </w:r>
    </w:p>
    <w:p w14:paraId="40C66A79" w14:textId="77777777" w:rsidR="00064291" w:rsidRPr="00102EF1" w:rsidRDefault="00064291"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highlight w:val="yellow"/>
          <w:cs/>
        </w:rPr>
      </w:pPr>
    </w:p>
    <w:p w14:paraId="7E4C0584" w14:textId="30027DD2" w:rsidR="00AD0671" w:rsidRPr="00C22C7E" w:rsidRDefault="00AD0671" w:rsidP="00BA752A">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C22C7E">
        <w:rPr>
          <w:rFonts w:ascii="Browallia New" w:hAnsi="Browallia New" w:cs="Browallia New" w:hint="cs"/>
          <w:sz w:val="28"/>
          <w:szCs w:val="28"/>
          <w:cs/>
        </w:rPr>
        <w:t>บริษัท</w:t>
      </w:r>
      <w:r w:rsidR="00F46B29" w:rsidRPr="00C22C7E">
        <w:rPr>
          <w:rFonts w:ascii="Browallia New" w:hAnsi="Browallia New" w:cs="Browallia New" w:hint="cs"/>
          <w:sz w:val="28"/>
          <w:szCs w:val="28"/>
        </w:rPr>
        <w:t xml:space="preserve"> </w:t>
      </w:r>
      <w:proofErr w:type="spellStart"/>
      <w:r w:rsidRPr="00C22C7E">
        <w:rPr>
          <w:rFonts w:ascii="Browallia New" w:hAnsi="Browallia New" w:cs="Browallia New" w:hint="cs"/>
          <w:sz w:val="28"/>
          <w:szCs w:val="28"/>
          <w:cs/>
        </w:rPr>
        <w:t>ไมด้า</w:t>
      </w:r>
      <w:proofErr w:type="spellEnd"/>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ลิสซิ่ง</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จำกัด</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(มหาชน)</w:t>
      </w:r>
    </w:p>
    <w:p w14:paraId="57C1A8A4" w14:textId="77777777" w:rsidR="00AD0671" w:rsidRPr="00C22C7E"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23B2CB22" w14:textId="5C0027AB" w:rsidR="008E23F9" w:rsidRPr="00C22C7E" w:rsidRDefault="00AD0671" w:rsidP="000D7244">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C22C7E">
        <w:rPr>
          <w:rFonts w:ascii="Browallia New" w:hAnsi="Browallia New" w:cs="Browallia New" w:hint="cs"/>
          <w:sz w:val="28"/>
          <w:szCs w:val="28"/>
          <w:cs/>
        </w:rPr>
        <w:t>บริษัทย่อยได้ทำสัญญาเงินกู้</w:t>
      </w:r>
      <w:r w:rsidRPr="00C22C7E">
        <w:rPr>
          <w:rFonts w:ascii="Browallia New" w:hAnsi="Browallia New" w:cs="Browallia New" w:hint="cs"/>
          <w:sz w:val="28"/>
          <w:szCs w:val="28"/>
        </w:rPr>
        <w:t xml:space="preserve"> 2 </w:t>
      </w:r>
      <w:r w:rsidRPr="00C22C7E">
        <w:rPr>
          <w:rFonts w:ascii="Browallia New" w:hAnsi="Browallia New" w:cs="Browallia New" w:hint="cs"/>
          <w:sz w:val="28"/>
          <w:szCs w:val="28"/>
          <w:cs/>
        </w:rPr>
        <w:t>สัญญากับสถาบันการเงิน</w:t>
      </w:r>
      <w:r w:rsidR="004261BF" w:rsidRPr="00C22C7E">
        <w:rPr>
          <w:rFonts w:ascii="Browallia New" w:hAnsi="Browallia New" w:cs="Browallia New" w:hint="cs"/>
          <w:sz w:val="28"/>
          <w:szCs w:val="28"/>
          <w:cs/>
        </w:rPr>
        <w:t>ในประเทศ</w:t>
      </w:r>
      <w:r w:rsidRPr="00C22C7E">
        <w:rPr>
          <w:rFonts w:ascii="Browallia New" w:hAnsi="Browallia New" w:cs="Browallia New" w:hint="cs"/>
          <w:sz w:val="28"/>
          <w:szCs w:val="28"/>
          <w:cs/>
        </w:rPr>
        <w:t>แห่งหนึ่ง</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วงเงินรวม</w:t>
      </w:r>
      <w:r w:rsidR="00F46B29" w:rsidRPr="00C22C7E">
        <w:rPr>
          <w:rFonts w:ascii="Browallia New" w:hAnsi="Browallia New" w:cs="Browallia New" w:hint="cs"/>
          <w:sz w:val="28"/>
          <w:szCs w:val="28"/>
        </w:rPr>
        <w:t xml:space="preserve"> </w:t>
      </w:r>
      <w:r w:rsidR="00DD47CC" w:rsidRPr="00C22C7E">
        <w:rPr>
          <w:rFonts w:ascii="Browallia New" w:hAnsi="Browallia New" w:cs="Browallia New"/>
          <w:sz w:val="28"/>
          <w:szCs w:val="28"/>
        </w:rPr>
        <w:t>5</w:t>
      </w:r>
      <w:r w:rsidR="00776288" w:rsidRPr="00C22C7E">
        <w:rPr>
          <w:rFonts w:ascii="Browallia New" w:hAnsi="Browallia New" w:cs="Browallia New"/>
          <w:sz w:val="28"/>
          <w:szCs w:val="28"/>
        </w:rPr>
        <w:t>40</w:t>
      </w:r>
      <w:r w:rsidRPr="00C22C7E">
        <w:rPr>
          <w:rFonts w:ascii="Browallia New" w:hAnsi="Browallia New" w:cs="Browallia New" w:hint="cs"/>
          <w:sz w:val="28"/>
          <w:szCs w:val="28"/>
        </w:rPr>
        <w:t>.00</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ล้านบาท</w:t>
      </w:r>
      <w:r w:rsidR="00F46B29" w:rsidRPr="00C22C7E">
        <w:rPr>
          <w:rFonts w:ascii="Browallia New" w:hAnsi="Browallia New" w:cs="Browallia New" w:hint="cs"/>
          <w:sz w:val="28"/>
          <w:szCs w:val="28"/>
        </w:rPr>
        <w:t xml:space="preserve"> </w:t>
      </w:r>
      <w:r w:rsidR="00D719C3" w:rsidRPr="00C22C7E">
        <w:rPr>
          <w:rFonts w:ascii="Browallia New" w:hAnsi="Browallia New" w:cs="Browallia New" w:hint="cs"/>
          <w:sz w:val="28"/>
          <w:szCs w:val="28"/>
          <w:cs/>
        </w:rPr>
        <w:t>เพื่อใช้เป็นเงินทุนหมุนเวียนในกิจการ เงินกู้ยืมดังกล่าวค้ำประกันโดยการจดทะเบียนจำนองที่ดินพร้อมสิ่งปลูกสร้างของบริษัทและบริษัทย่อย</w:t>
      </w:r>
      <w:r w:rsidR="00D719C3" w:rsidRPr="00C22C7E">
        <w:rPr>
          <w:rFonts w:ascii="Browallia New" w:hAnsi="Browallia New" w:cs="Browallia New"/>
          <w:sz w:val="28"/>
          <w:szCs w:val="28"/>
        </w:rPr>
        <w:t xml:space="preserve"> </w:t>
      </w:r>
      <w:r w:rsidR="00FB105F" w:rsidRPr="00C22C7E">
        <w:rPr>
          <w:rFonts w:ascii="Browallia New" w:hAnsi="Browallia New" w:cs="Browallia New" w:hint="cs"/>
          <w:sz w:val="28"/>
          <w:szCs w:val="28"/>
          <w:cs/>
        </w:rPr>
        <w:t>รวมทั้ง</w:t>
      </w:r>
      <w:r w:rsidR="00D719C3" w:rsidRPr="00C22C7E">
        <w:rPr>
          <w:rFonts w:ascii="Browallia New" w:hAnsi="Browallia New" w:cs="Browallia New" w:hint="cs"/>
          <w:sz w:val="28"/>
          <w:szCs w:val="28"/>
          <w:cs/>
        </w:rPr>
        <w:t>ลูกหนี้ตามสัญญาเช่าซื้อแบบไม่เจาะจงลูกหนี้แห่งสิทธิ และสินทรัพย์รอการขาย ประเภทรถยนต์ รถกระบะ รถบรรทุก ซึ่งเป็นกรรมสิทธิ์ของบริษัท</w:t>
      </w:r>
      <w:r w:rsidR="0045592E" w:rsidRPr="00C22C7E">
        <w:rPr>
          <w:rFonts w:ascii="Browallia New" w:hAnsi="Browallia New" w:cs="Browallia New" w:hint="cs"/>
          <w:sz w:val="28"/>
          <w:szCs w:val="28"/>
          <w:cs/>
        </w:rPr>
        <w:t>ย่อย</w:t>
      </w:r>
      <w:r w:rsidR="00D719C3" w:rsidRPr="00C22C7E">
        <w:rPr>
          <w:rFonts w:ascii="Browallia New" w:hAnsi="Browallia New" w:cs="Browallia New" w:hint="cs"/>
          <w:sz w:val="28"/>
          <w:szCs w:val="28"/>
          <w:cs/>
        </w:rPr>
        <w:t xml:space="preserve"> ทุกรายที่มีอยู่แล้วในปัจจุบันหรือที่จะเกิดขึ้นในภายหน้า ในจำนวนที่ไม่เกินวงเงินกู้ต่อเดือน</w:t>
      </w:r>
    </w:p>
    <w:p w14:paraId="51A24DBA" w14:textId="66DDE629" w:rsidR="004A1E00" w:rsidRDefault="004A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rPr>
      </w:pPr>
    </w:p>
    <w:p w14:paraId="369674CA" w14:textId="139837D3" w:rsidR="00E6050B" w:rsidRPr="00E1286B" w:rsidRDefault="00E6050B" w:rsidP="00E6050B">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E1286B">
        <w:rPr>
          <w:rFonts w:ascii="Browallia New" w:hAnsi="Browallia New" w:cs="Browallia New" w:hint="cs"/>
          <w:sz w:val="28"/>
          <w:szCs w:val="28"/>
          <w:cs/>
        </w:rPr>
        <w:t>บริษัท</w:t>
      </w:r>
      <w:r w:rsidR="00F46B29" w:rsidRPr="00E1286B">
        <w:rPr>
          <w:rFonts w:ascii="Browallia New" w:hAnsi="Browallia New" w:cs="Browallia New" w:hint="cs"/>
          <w:sz w:val="28"/>
          <w:szCs w:val="28"/>
        </w:rPr>
        <w:t xml:space="preserve"> </w:t>
      </w:r>
      <w:proofErr w:type="spellStart"/>
      <w:r w:rsidRPr="00E1286B">
        <w:rPr>
          <w:rFonts w:ascii="Browallia New" w:hAnsi="Browallia New" w:cs="Browallia New" w:hint="cs"/>
          <w:sz w:val="28"/>
          <w:szCs w:val="28"/>
          <w:cs/>
        </w:rPr>
        <w:t>ไมด้า</w:t>
      </w:r>
      <w:proofErr w:type="spellEnd"/>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พร</w:t>
      </w:r>
      <w:proofErr w:type="spellStart"/>
      <w:r w:rsidRPr="00E1286B">
        <w:rPr>
          <w:rFonts w:ascii="Browallia New" w:hAnsi="Browallia New" w:cs="Browallia New" w:hint="cs"/>
          <w:sz w:val="28"/>
          <w:szCs w:val="28"/>
          <w:cs/>
        </w:rPr>
        <w:t>็อพ</w:t>
      </w:r>
      <w:proofErr w:type="spellEnd"/>
      <w:r w:rsidRPr="00E1286B">
        <w:rPr>
          <w:rFonts w:ascii="Browallia New" w:hAnsi="Browallia New" w:cs="Browallia New" w:hint="cs"/>
          <w:sz w:val="28"/>
          <w:szCs w:val="28"/>
          <w:cs/>
        </w:rPr>
        <w:t>เพอร์ตี้</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จำกัด</w:t>
      </w:r>
      <w:r w:rsidR="00F46B29" w:rsidRPr="00E1286B">
        <w:rPr>
          <w:rFonts w:ascii="Browallia New" w:hAnsi="Browallia New" w:cs="Browallia New" w:hint="cs"/>
          <w:sz w:val="28"/>
          <w:szCs w:val="28"/>
        </w:rPr>
        <w:t xml:space="preserve">  </w:t>
      </w:r>
    </w:p>
    <w:p w14:paraId="1813A832" w14:textId="77777777" w:rsidR="00AD0671" w:rsidRPr="00E1286B"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45283212" w14:textId="64171D8D" w:rsidR="00AD0671" w:rsidRPr="00E1286B"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E1286B">
        <w:rPr>
          <w:rFonts w:ascii="Browallia New" w:hAnsi="Browallia New" w:cs="Browallia New" w:hint="cs"/>
          <w:sz w:val="28"/>
          <w:szCs w:val="28"/>
          <w:cs/>
        </w:rPr>
        <w:t>บริษัทย่อยได้ทำสัญญากู้เงินกับสถาบันการเงิน</w:t>
      </w:r>
      <w:r w:rsidR="00C4496C" w:rsidRPr="00E1286B">
        <w:rPr>
          <w:rFonts w:ascii="Browallia New" w:hAnsi="Browallia New" w:cs="Browallia New" w:hint="cs"/>
          <w:sz w:val="28"/>
          <w:szCs w:val="28"/>
          <w:cs/>
        </w:rPr>
        <w:t>ในประเทศ</w:t>
      </w:r>
      <w:r w:rsidR="00F46B29" w:rsidRPr="00E1286B">
        <w:rPr>
          <w:rFonts w:ascii="Browallia New" w:hAnsi="Browallia New" w:cs="Browallia New" w:hint="cs"/>
          <w:sz w:val="28"/>
          <w:szCs w:val="28"/>
        </w:rPr>
        <w:t xml:space="preserve"> </w:t>
      </w:r>
      <w:r w:rsidR="001010A3" w:rsidRPr="00E1286B">
        <w:rPr>
          <w:rFonts w:ascii="Browallia New" w:hAnsi="Browallia New" w:cs="Browallia New"/>
          <w:sz w:val="28"/>
          <w:szCs w:val="28"/>
        </w:rPr>
        <w:t>2</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แห่ง</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วงเงินรวม</w:t>
      </w:r>
      <w:r w:rsidR="00F46B29" w:rsidRPr="00E1286B">
        <w:rPr>
          <w:rFonts w:ascii="Browallia New" w:hAnsi="Browallia New" w:cs="Browallia New" w:hint="cs"/>
          <w:sz w:val="28"/>
          <w:szCs w:val="28"/>
        </w:rPr>
        <w:t xml:space="preserve"> </w:t>
      </w:r>
      <w:r w:rsidR="005A6BA9" w:rsidRPr="00E1286B">
        <w:rPr>
          <w:rFonts w:ascii="Browallia New" w:hAnsi="Browallia New" w:cs="Browallia New"/>
          <w:sz w:val="28"/>
          <w:szCs w:val="28"/>
        </w:rPr>
        <w:t>1,</w:t>
      </w:r>
      <w:r w:rsidR="00E46741" w:rsidRPr="00E1286B">
        <w:rPr>
          <w:rFonts w:ascii="Browallia New" w:hAnsi="Browallia New" w:cs="Browallia New"/>
          <w:sz w:val="28"/>
          <w:szCs w:val="28"/>
        </w:rPr>
        <w:t>0</w:t>
      </w:r>
      <w:r w:rsidR="00E1286B" w:rsidRPr="00E1286B">
        <w:rPr>
          <w:rFonts w:ascii="Browallia New" w:hAnsi="Browallia New" w:cs="Browallia New"/>
          <w:sz w:val="28"/>
          <w:szCs w:val="28"/>
        </w:rPr>
        <w:t>11</w:t>
      </w:r>
      <w:r w:rsidR="005A6BA9" w:rsidRPr="00E1286B">
        <w:rPr>
          <w:rFonts w:ascii="Browallia New" w:hAnsi="Browallia New" w:cs="Browallia New"/>
          <w:sz w:val="28"/>
          <w:szCs w:val="28"/>
        </w:rPr>
        <w:t>.</w:t>
      </w:r>
      <w:r w:rsidR="00E1286B" w:rsidRPr="00E1286B">
        <w:rPr>
          <w:rFonts w:ascii="Browallia New" w:hAnsi="Browallia New" w:cs="Browallia New"/>
          <w:sz w:val="28"/>
          <w:szCs w:val="28"/>
        </w:rPr>
        <w:t>21</w:t>
      </w:r>
      <w:r w:rsidR="00353200"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ล้านบาท</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เพื่อใช้ในการก่อสร้างโครงการหมู่บ้านจัดสรร</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เงินกู้ดังกล่าวจำนองด้วยที่ดินพร้อมสิ่งปลูกสร้างของโครงการที่อยู่ระหว่างการพัฒนาบางส่วน</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และค้ำประกันโดยบริษัทและกรรมการ</w:t>
      </w:r>
    </w:p>
    <w:p w14:paraId="76E78427" w14:textId="1C4AC6D7" w:rsidR="005F4058" w:rsidRPr="00102EF1" w:rsidRDefault="005F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rPr>
      </w:pPr>
    </w:p>
    <w:p w14:paraId="088C1BB0" w14:textId="3EF5CDDE" w:rsidR="00AD0671" w:rsidRPr="00952E78"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952E78">
        <w:rPr>
          <w:rFonts w:ascii="Browallia New" w:hAnsi="Browallia New" w:cs="Browallia New" w:hint="cs"/>
          <w:sz w:val="28"/>
          <w:szCs w:val="28"/>
          <w:cs/>
        </w:rPr>
        <w:t>บริษัท</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เดอะ</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รีทรีท</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หัวหิน</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จำกัด</w:t>
      </w:r>
    </w:p>
    <w:p w14:paraId="020ED754" w14:textId="77777777" w:rsidR="00AD0671" w:rsidRPr="00952E78"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0E676153" w14:textId="7D04BD6E" w:rsidR="00AD0671" w:rsidRPr="00952E78"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952E78">
        <w:rPr>
          <w:rFonts w:ascii="Browallia New" w:hAnsi="Browallia New" w:cs="Browallia New" w:hint="cs"/>
          <w:sz w:val="28"/>
          <w:szCs w:val="28"/>
          <w:cs/>
        </w:rPr>
        <w:t>บริษัทย่อยได้ทำสัญญากู้เงิน</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rPr>
        <w:t xml:space="preserve">2 </w:t>
      </w:r>
      <w:r w:rsidRPr="00952E78">
        <w:rPr>
          <w:rFonts w:ascii="Browallia New" w:hAnsi="Browallia New" w:cs="Browallia New" w:hint="cs"/>
          <w:sz w:val="28"/>
          <w:szCs w:val="28"/>
          <w:cs/>
        </w:rPr>
        <w:t>สัญญากับสถาบันการเงิน</w:t>
      </w:r>
      <w:r w:rsidR="00966C07" w:rsidRPr="00952E78">
        <w:rPr>
          <w:rFonts w:ascii="Browallia New" w:hAnsi="Browallia New" w:cs="Browallia New" w:hint="cs"/>
          <w:sz w:val="28"/>
          <w:szCs w:val="28"/>
          <w:cs/>
        </w:rPr>
        <w:t>ในประเทศ</w:t>
      </w:r>
      <w:r w:rsidRPr="00952E78">
        <w:rPr>
          <w:rFonts w:ascii="Browallia New" w:hAnsi="Browallia New" w:cs="Browallia New" w:hint="cs"/>
          <w:sz w:val="28"/>
          <w:szCs w:val="28"/>
          <w:cs/>
        </w:rPr>
        <w:t>แห่งหนึ่ง</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วงเงินรวม</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rPr>
        <w:t xml:space="preserve">528.00 </w:t>
      </w:r>
      <w:r w:rsidRPr="00952E78">
        <w:rPr>
          <w:rFonts w:ascii="Browallia New" w:hAnsi="Browallia New" w:cs="Browallia New" w:hint="cs"/>
          <w:sz w:val="28"/>
          <w:szCs w:val="28"/>
          <w:cs/>
        </w:rPr>
        <w:t>ล้านบาท</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เพื่อใช้ในการก่อสร้างอาคารโรงแรม</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ตกแต่งภูมิสถา</w:t>
      </w:r>
      <w:proofErr w:type="spellStart"/>
      <w:r w:rsidRPr="00952E78">
        <w:rPr>
          <w:rFonts w:ascii="Browallia New" w:hAnsi="Browallia New" w:cs="Browallia New" w:hint="cs"/>
          <w:sz w:val="28"/>
          <w:szCs w:val="28"/>
          <w:cs/>
        </w:rPr>
        <w:t>ปัตย์</w:t>
      </w:r>
      <w:proofErr w:type="spellEnd"/>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ระบบปรับอากาศ</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และของใช้ภายในโรงแรม</w:t>
      </w:r>
      <w:r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โดยจดทะเบียนจำนองด้วยที่ดินพร้อมสิ่งปลูกสร้างซึ่งเป็นกรรมสิทธิ์ของบริษัท</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และค้ำประกันโดย</w:t>
      </w:r>
      <w:r w:rsidR="001D670A" w:rsidRPr="00952E78">
        <w:rPr>
          <w:rFonts w:ascii="Browallia New" w:hAnsi="Browallia New" w:cs="Browallia New" w:hint="cs"/>
          <w:sz w:val="28"/>
          <w:szCs w:val="28"/>
          <w:cs/>
        </w:rPr>
        <w:t>บริษัทใหญ่</w:t>
      </w:r>
      <w:r w:rsidRPr="00952E78">
        <w:rPr>
          <w:rFonts w:ascii="Browallia New" w:hAnsi="Browallia New" w:cs="Browallia New" w:hint="cs"/>
          <w:sz w:val="28"/>
          <w:szCs w:val="28"/>
          <w:cs/>
        </w:rPr>
        <w:t>และกรรมการ</w:t>
      </w:r>
      <w:r w:rsidR="00F46B29" w:rsidRPr="00952E78">
        <w:rPr>
          <w:rFonts w:ascii="Browallia New" w:hAnsi="Browallia New" w:cs="Browallia New" w:hint="cs"/>
          <w:sz w:val="28"/>
          <w:szCs w:val="28"/>
        </w:rPr>
        <w:t xml:space="preserve">  </w:t>
      </w:r>
    </w:p>
    <w:p w14:paraId="6F8963F3" w14:textId="77777777" w:rsidR="001F2E47" w:rsidRPr="00102EF1" w:rsidRDefault="001F2E47"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highlight w:val="yellow"/>
          <w:cs/>
        </w:rPr>
      </w:pPr>
    </w:p>
    <w:p w14:paraId="469A1C67" w14:textId="784A0E39" w:rsidR="00AD0671" w:rsidRPr="0039604A" w:rsidRDefault="00AD0671" w:rsidP="00AD0671">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39604A">
        <w:rPr>
          <w:rFonts w:ascii="Browallia New" w:hAnsi="Browallia New" w:cs="Browallia New" w:hint="cs"/>
          <w:sz w:val="28"/>
          <w:szCs w:val="28"/>
          <w:cs/>
        </w:rPr>
        <w:t>บริษัท</w:t>
      </w:r>
      <w:r w:rsidR="00F46B29" w:rsidRPr="0039604A">
        <w:rPr>
          <w:rFonts w:ascii="Browallia New" w:hAnsi="Browallia New" w:cs="Browallia New" w:hint="cs"/>
          <w:sz w:val="28"/>
          <w:szCs w:val="28"/>
        </w:rPr>
        <w:t xml:space="preserve"> </w:t>
      </w:r>
      <w:proofErr w:type="spellStart"/>
      <w:r w:rsidRPr="0039604A">
        <w:rPr>
          <w:rFonts w:ascii="Browallia New" w:hAnsi="Browallia New" w:cs="Browallia New" w:hint="cs"/>
          <w:sz w:val="28"/>
          <w:szCs w:val="28"/>
          <w:cs/>
        </w:rPr>
        <w:t>ไมด้า</w:t>
      </w:r>
      <w:proofErr w:type="spellEnd"/>
      <w:r w:rsidR="00F46B29" w:rsidRPr="0039604A">
        <w:rPr>
          <w:rFonts w:ascii="Browallia New" w:hAnsi="Browallia New" w:cs="Browallia New" w:hint="cs"/>
          <w:sz w:val="28"/>
          <w:szCs w:val="28"/>
        </w:rPr>
        <w:t xml:space="preserve"> </w:t>
      </w:r>
      <w:proofErr w:type="spellStart"/>
      <w:r w:rsidRPr="0039604A">
        <w:rPr>
          <w:rFonts w:ascii="Browallia New" w:hAnsi="Browallia New" w:cs="Browallia New" w:hint="cs"/>
          <w:sz w:val="28"/>
          <w:szCs w:val="28"/>
          <w:cs/>
        </w:rPr>
        <w:t>ดิเวลล</w:t>
      </w:r>
      <w:proofErr w:type="spellEnd"/>
      <w:r w:rsidRPr="0039604A">
        <w:rPr>
          <w:rFonts w:ascii="Browallia New" w:hAnsi="Browallia New" w:cs="Browallia New" w:hint="cs"/>
          <w:sz w:val="28"/>
          <w:szCs w:val="28"/>
          <w:cs/>
        </w:rPr>
        <w:t>อปเม้นท์</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จำกัด</w:t>
      </w:r>
      <w:r w:rsidR="00F46B29" w:rsidRPr="0039604A">
        <w:rPr>
          <w:rFonts w:ascii="Browallia New" w:hAnsi="Browallia New" w:cs="Browallia New" w:hint="cs"/>
          <w:sz w:val="28"/>
          <w:szCs w:val="28"/>
        </w:rPr>
        <w:t xml:space="preserve"> </w:t>
      </w:r>
    </w:p>
    <w:p w14:paraId="3F470903" w14:textId="77777777" w:rsidR="00AD0671" w:rsidRPr="0039604A"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0BFC5BB3" w14:textId="01ADAF37" w:rsidR="00AD0671" w:rsidRPr="0039604A"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39604A">
        <w:rPr>
          <w:rFonts w:ascii="Browallia New" w:hAnsi="Browallia New" w:cs="Browallia New" w:hint="cs"/>
          <w:sz w:val="28"/>
          <w:szCs w:val="28"/>
          <w:cs/>
        </w:rPr>
        <w:t>บริษัทย่อยได้ทำสัญญากู้เงินกับสถาบันการเงิน</w:t>
      </w:r>
      <w:r w:rsidR="00966C07" w:rsidRPr="0039604A">
        <w:rPr>
          <w:rFonts w:ascii="Browallia New" w:hAnsi="Browallia New" w:cs="Browallia New" w:hint="cs"/>
          <w:sz w:val="28"/>
          <w:szCs w:val="28"/>
          <w:cs/>
        </w:rPr>
        <w:t>ในประเทศ</w:t>
      </w:r>
      <w:r w:rsidRPr="0039604A">
        <w:rPr>
          <w:rFonts w:ascii="Browallia New" w:hAnsi="Browallia New" w:cs="Browallia New" w:hint="cs"/>
          <w:sz w:val="28"/>
          <w:szCs w:val="28"/>
          <w:cs/>
        </w:rPr>
        <w:t>แห่งหนึ่ง</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วงเงิน</w:t>
      </w:r>
      <w:r w:rsidR="00F46B29" w:rsidRPr="0039604A">
        <w:rPr>
          <w:rFonts w:ascii="Browallia New" w:hAnsi="Browallia New" w:cs="Browallia New" w:hint="cs"/>
          <w:sz w:val="28"/>
          <w:szCs w:val="28"/>
        </w:rPr>
        <w:t xml:space="preserve"> </w:t>
      </w:r>
      <w:r w:rsidR="00E81C52" w:rsidRPr="0039604A">
        <w:rPr>
          <w:rFonts w:ascii="Browallia New" w:hAnsi="Browallia New" w:cs="Browallia New"/>
          <w:sz w:val="28"/>
          <w:szCs w:val="28"/>
        </w:rPr>
        <w:t>9</w:t>
      </w:r>
      <w:r w:rsidRPr="0039604A">
        <w:rPr>
          <w:rFonts w:ascii="Browallia New" w:hAnsi="Browallia New" w:cs="Browallia New" w:hint="cs"/>
          <w:sz w:val="28"/>
          <w:szCs w:val="28"/>
        </w:rPr>
        <w:t xml:space="preserve">0.00 </w:t>
      </w:r>
      <w:r w:rsidRPr="0039604A">
        <w:rPr>
          <w:rFonts w:ascii="Browallia New" w:hAnsi="Browallia New" w:cs="Browallia New" w:hint="cs"/>
          <w:sz w:val="28"/>
          <w:szCs w:val="28"/>
          <w:cs/>
        </w:rPr>
        <w:t>ล้านบาท</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เพื่อใช้ในการก่อสร้างอาคารโรงแรม</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โดยจดทะเบียนจำนองด้วยที่ดินพร้อมสิ่งปลูกสร้างซึ่งเป็นกรรมสิทธิ์ของบริษัทใหญ่</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และค้ำประกัน</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โดยบริษัท</w:t>
      </w:r>
      <w:r w:rsidR="00F46B29" w:rsidRPr="0039604A">
        <w:rPr>
          <w:rFonts w:ascii="Browallia New" w:hAnsi="Browallia New" w:cs="Browallia New" w:hint="cs"/>
          <w:sz w:val="28"/>
          <w:szCs w:val="28"/>
        </w:rPr>
        <w:t xml:space="preserve"> </w:t>
      </w:r>
    </w:p>
    <w:p w14:paraId="22E479A9" w14:textId="5E3C2C22" w:rsidR="000D285F" w:rsidRPr="00102EF1" w:rsidRDefault="00F46B29"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highlight w:val="yellow"/>
        </w:rPr>
      </w:pPr>
      <w:r w:rsidRPr="00102EF1">
        <w:rPr>
          <w:rFonts w:ascii="Browallia New" w:hAnsi="Browallia New" w:cs="Browallia New" w:hint="cs"/>
          <w:sz w:val="28"/>
          <w:szCs w:val="28"/>
          <w:highlight w:val="yellow"/>
        </w:rPr>
        <w:t xml:space="preserve"> </w:t>
      </w:r>
    </w:p>
    <w:p w14:paraId="71B2AA0E" w14:textId="079AC5D5" w:rsidR="00AD0671" w:rsidRPr="00DE135F"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DE135F">
        <w:rPr>
          <w:rFonts w:ascii="Browallia New" w:hAnsi="Browallia New" w:cs="Browallia New" w:hint="cs"/>
          <w:sz w:val="28"/>
          <w:szCs w:val="28"/>
          <w:cs/>
        </w:rPr>
        <w:t>บริษัท</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แมก</w:t>
      </w:r>
      <w:proofErr w:type="spellStart"/>
      <w:r w:rsidRPr="00DE135F">
        <w:rPr>
          <w:rFonts w:ascii="Browallia New" w:hAnsi="Browallia New" w:cs="Browallia New" w:hint="cs"/>
          <w:sz w:val="28"/>
          <w:szCs w:val="28"/>
          <w:cs/>
        </w:rPr>
        <w:t>ซ์</w:t>
      </w:r>
      <w:proofErr w:type="spellEnd"/>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โฮ</w:t>
      </w:r>
      <w:proofErr w:type="spellStart"/>
      <w:r w:rsidRPr="00DE135F">
        <w:rPr>
          <w:rFonts w:ascii="Browallia New" w:hAnsi="Browallia New" w:cs="Browallia New" w:hint="cs"/>
          <w:sz w:val="28"/>
          <w:szCs w:val="28"/>
          <w:cs/>
        </w:rPr>
        <w:t>เทล</w:t>
      </w:r>
      <w:proofErr w:type="spellEnd"/>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จำกัด</w:t>
      </w:r>
    </w:p>
    <w:p w14:paraId="3A3DCF5F" w14:textId="77777777" w:rsidR="003D05A0" w:rsidRPr="00DE135F" w:rsidRDefault="003D05A0"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2D281941" w14:textId="086A389E" w:rsidR="00AD0671" w:rsidRPr="00DE135F"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DE135F">
        <w:rPr>
          <w:rFonts w:ascii="Browallia New" w:hAnsi="Browallia New" w:cs="Browallia New" w:hint="cs"/>
          <w:sz w:val="28"/>
          <w:szCs w:val="28"/>
          <w:cs/>
        </w:rPr>
        <w:t>บริษัทย่อยได้ทำสัญญากู้เงิน</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rPr>
        <w:t xml:space="preserve">2 </w:t>
      </w:r>
      <w:r w:rsidRPr="00DE135F">
        <w:rPr>
          <w:rFonts w:ascii="Browallia New" w:hAnsi="Browallia New" w:cs="Browallia New" w:hint="cs"/>
          <w:sz w:val="28"/>
          <w:szCs w:val="28"/>
          <w:cs/>
        </w:rPr>
        <w:t>สัญญากับสถาบันการเงิน</w:t>
      </w:r>
      <w:r w:rsidR="00966C07" w:rsidRPr="00DE135F">
        <w:rPr>
          <w:rFonts w:ascii="Browallia New" w:hAnsi="Browallia New" w:cs="Browallia New" w:hint="cs"/>
          <w:sz w:val="28"/>
          <w:szCs w:val="28"/>
          <w:cs/>
        </w:rPr>
        <w:t>ในประเทศ</w:t>
      </w:r>
      <w:r w:rsidRPr="00DE135F">
        <w:rPr>
          <w:rFonts w:ascii="Browallia New" w:hAnsi="Browallia New" w:cs="Browallia New" w:hint="cs"/>
          <w:sz w:val="28"/>
          <w:szCs w:val="28"/>
          <w:cs/>
        </w:rPr>
        <w:t>แห่งหนึ่ง</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วงเงินรวม</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rPr>
        <w:t xml:space="preserve">123.00 </w:t>
      </w:r>
      <w:r w:rsidRPr="00DE135F">
        <w:rPr>
          <w:rFonts w:ascii="Browallia New" w:hAnsi="Browallia New" w:cs="Browallia New" w:hint="cs"/>
          <w:sz w:val="28"/>
          <w:szCs w:val="28"/>
          <w:cs/>
        </w:rPr>
        <w:t>ล้านบาท</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เพื่อใช้ในการก่อสร้างโรงแรมและซื้อเครื่องตกแต่งสำนักงาน</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โดยจดทะเบียนจำนองด้วยที่ดินซึ่งเป็นกรรมสิทธิ์ของบริษัท</w:t>
      </w:r>
    </w:p>
    <w:p w14:paraId="207F4FB4" w14:textId="4F21711A" w:rsidR="00362387" w:rsidRPr="00102EF1" w:rsidRDefault="00362387"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highlight w:val="yellow"/>
        </w:rPr>
      </w:pPr>
    </w:p>
    <w:p w14:paraId="17039143" w14:textId="77777777" w:rsidR="00610B00" w:rsidRDefault="0061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0C9610B4" w14:textId="1A6104D8" w:rsidR="003D05A0" w:rsidRPr="00D75B13" w:rsidRDefault="00C50D05" w:rsidP="00C07995">
      <w:pPr>
        <w:pStyle w:val="ListParagraph"/>
        <w:numPr>
          <w:ilvl w:val="0"/>
          <w:numId w:val="17"/>
        </w:numPr>
        <w:rPr>
          <w:rFonts w:ascii="Browallia New" w:hAnsi="Browallia New" w:cs="Browallia New"/>
          <w:sz w:val="28"/>
          <w:szCs w:val="28"/>
        </w:rPr>
      </w:pPr>
      <w:r w:rsidRPr="00D75B13">
        <w:rPr>
          <w:rFonts w:ascii="Browallia New" w:hAnsi="Browallia New" w:cs="Browallia New"/>
          <w:sz w:val="28"/>
          <w:szCs w:val="28"/>
        </w:rPr>
        <w:t xml:space="preserve"> </w:t>
      </w:r>
      <w:r w:rsidR="003D05A0" w:rsidRPr="00D75B13">
        <w:rPr>
          <w:rFonts w:ascii="Browallia New" w:hAnsi="Browallia New" w:cs="Browallia New"/>
          <w:sz w:val="28"/>
          <w:szCs w:val="28"/>
          <w:cs/>
        </w:rPr>
        <w:t xml:space="preserve">บริษัท </w:t>
      </w:r>
      <w:proofErr w:type="spellStart"/>
      <w:r w:rsidR="003D05A0" w:rsidRPr="00D75B13">
        <w:rPr>
          <w:rFonts w:ascii="Browallia New" w:hAnsi="Browallia New" w:cs="Browallia New"/>
          <w:sz w:val="28"/>
          <w:szCs w:val="28"/>
          <w:cs/>
        </w:rPr>
        <w:t>ท็</w:t>
      </w:r>
      <w:proofErr w:type="spellEnd"/>
      <w:r w:rsidR="003D05A0" w:rsidRPr="00D75B13">
        <w:rPr>
          <w:rFonts w:ascii="Browallia New" w:hAnsi="Browallia New" w:cs="Browallia New"/>
          <w:sz w:val="28"/>
          <w:szCs w:val="28"/>
          <w:cs/>
        </w:rPr>
        <w:t>อป เอ</w:t>
      </w:r>
      <w:proofErr w:type="spellStart"/>
      <w:r w:rsidR="003D05A0" w:rsidRPr="00D75B13">
        <w:rPr>
          <w:rFonts w:ascii="Browallia New" w:hAnsi="Browallia New" w:cs="Browallia New"/>
          <w:sz w:val="28"/>
          <w:szCs w:val="28"/>
          <w:cs/>
        </w:rPr>
        <w:t>ลลิ</w:t>
      </w:r>
      <w:proofErr w:type="spellEnd"/>
      <w:r w:rsidR="003D05A0" w:rsidRPr="00D75B13">
        <w:rPr>
          <w:rFonts w:ascii="Browallia New" w:hAnsi="Browallia New" w:cs="Browallia New"/>
          <w:sz w:val="28"/>
          <w:szCs w:val="28"/>
          <w:cs/>
        </w:rPr>
        <w:t>เม็นทส จำกัด</w:t>
      </w:r>
    </w:p>
    <w:p w14:paraId="7CBA1921" w14:textId="77777777" w:rsidR="00393F67" w:rsidRPr="00FD401D" w:rsidRDefault="00393F67" w:rsidP="00393F67">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0A630EFD" w14:textId="3B2441DB" w:rsidR="00393F67" w:rsidRPr="00345E97" w:rsidRDefault="00393F67" w:rsidP="00FD401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47"/>
        <w:jc w:val="thaiDistribute"/>
        <w:rPr>
          <w:rFonts w:ascii="Browallia New" w:hAnsi="Browallia New" w:cs="Browallia New"/>
          <w:sz w:val="28"/>
          <w:szCs w:val="28"/>
        </w:rPr>
      </w:pPr>
      <w:r w:rsidRPr="00D75B13">
        <w:rPr>
          <w:rFonts w:ascii="Browallia New" w:hAnsi="Browallia New" w:cs="Browallia New" w:hint="cs"/>
          <w:sz w:val="28"/>
          <w:szCs w:val="28"/>
          <w:cs/>
        </w:rPr>
        <w:t>บริษัทย่อยได้ทำสัญญากู้เงิน</w:t>
      </w:r>
      <w:r w:rsidRPr="00D75B13">
        <w:rPr>
          <w:rFonts w:ascii="Browallia New" w:hAnsi="Browallia New" w:cs="Browallia New" w:hint="cs"/>
          <w:sz w:val="28"/>
          <w:szCs w:val="28"/>
        </w:rPr>
        <w:t xml:space="preserve"> 2 </w:t>
      </w:r>
      <w:r w:rsidRPr="00D75B13">
        <w:rPr>
          <w:rFonts w:ascii="Browallia New" w:hAnsi="Browallia New" w:cs="Browallia New" w:hint="cs"/>
          <w:sz w:val="28"/>
          <w:szCs w:val="28"/>
          <w:cs/>
        </w:rPr>
        <w:t>สัญญากับสถาบันการเงิน</w:t>
      </w:r>
      <w:r w:rsidR="00966C07" w:rsidRPr="00D75B13">
        <w:rPr>
          <w:rFonts w:ascii="Browallia New" w:hAnsi="Browallia New" w:cs="Browallia New" w:hint="cs"/>
          <w:sz w:val="28"/>
          <w:szCs w:val="28"/>
          <w:cs/>
        </w:rPr>
        <w:t>ในประเทศ</w:t>
      </w:r>
      <w:r w:rsidRPr="00D75B13">
        <w:rPr>
          <w:rFonts w:ascii="Browallia New" w:hAnsi="Browallia New" w:cs="Browallia New" w:hint="cs"/>
          <w:sz w:val="28"/>
          <w:szCs w:val="28"/>
          <w:cs/>
        </w:rPr>
        <w:t>แห่งหนึ่ง</w:t>
      </w:r>
      <w:r w:rsidRPr="00D75B13">
        <w:rPr>
          <w:rFonts w:ascii="Browallia New" w:hAnsi="Browallia New" w:cs="Browallia New" w:hint="cs"/>
          <w:sz w:val="28"/>
          <w:szCs w:val="28"/>
        </w:rPr>
        <w:t xml:space="preserve"> </w:t>
      </w:r>
      <w:r w:rsidRPr="00D75B13">
        <w:rPr>
          <w:rFonts w:ascii="Browallia New" w:hAnsi="Browallia New" w:cs="Browallia New" w:hint="cs"/>
          <w:sz w:val="28"/>
          <w:szCs w:val="28"/>
          <w:cs/>
        </w:rPr>
        <w:t>วงเงินรวม</w:t>
      </w:r>
      <w:r w:rsidRPr="00D75B13">
        <w:rPr>
          <w:rFonts w:ascii="Browallia New" w:hAnsi="Browallia New" w:cs="Browallia New" w:hint="cs"/>
          <w:sz w:val="28"/>
          <w:szCs w:val="28"/>
        </w:rPr>
        <w:t xml:space="preserve"> 1</w:t>
      </w:r>
      <w:r w:rsidR="00966D4C" w:rsidRPr="00D75B13">
        <w:rPr>
          <w:rFonts w:ascii="Browallia New" w:hAnsi="Browallia New" w:cs="Browallia New"/>
          <w:sz w:val="28"/>
          <w:szCs w:val="28"/>
        </w:rPr>
        <w:t>50</w:t>
      </w:r>
      <w:r w:rsidRPr="00D75B13">
        <w:rPr>
          <w:rFonts w:ascii="Browallia New" w:hAnsi="Browallia New" w:cs="Browallia New" w:hint="cs"/>
          <w:sz w:val="28"/>
          <w:szCs w:val="28"/>
        </w:rPr>
        <w:t xml:space="preserve">.00 </w:t>
      </w:r>
      <w:r w:rsidRPr="00D75B13">
        <w:rPr>
          <w:rFonts w:ascii="Browallia New" w:hAnsi="Browallia New" w:cs="Browallia New" w:hint="cs"/>
          <w:sz w:val="28"/>
          <w:szCs w:val="28"/>
          <w:cs/>
        </w:rPr>
        <w:t>ล้านบาท</w:t>
      </w:r>
      <w:r w:rsidRPr="00D75B13">
        <w:rPr>
          <w:rFonts w:ascii="Browallia New" w:hAnsi="Browallia New" w:cs="Browallia New" w:hint="cs"/>
          <w:sz w:val="28"/>
          <w:szCs w:val="28"/>
        </w:rPr>
        <w:t xml:space="preserve"> </w:t>
      </w:r>
      <w:r w:rsidRPr="00D75B13">
        <w:rPr>
          <w:rFonts w:ascii="Browallia New" w:hAnsi="Browallia New" w:cs="Browallia New" w:hint="cs"/>
          <w:sz w:val="28"/>
          <w:szCs w:val="28"/>
          <w:cs/>
        </w:rPr>
        <w:t>เพื่อใช้ในการ</w:t>
      </w:r>
      <w:r w:rsidR="00934021" w:rsidRPr="00D75B13">
        <w:rPr>
          <w:rFonts w:ascii="Browallia New" w:hAnsi="Browallia New" w:cs="Browallia New" w:hint="cs"/>
          <w:sz w:val="28"/>
          <w:szCs w:val="28"/>
          <w:cs/>
        </w:rPr>
        <w:t>กิจการ</w:t>
      </w:r>
      <w:r w:rsidRPr="00D75B13">
        <w:rPr>
          <w:rFonts w:ascii="Browallia New" w:hAnsi="Browallia New" w:cs="Browallia New" w:hint="cs"/>
          <w:sz w:val="28"/>
          <w:szCs w:val="28"/>
          <w:cs/>
        </w:rPr>
        <w:t>โรงแรมและซื้อเครื่องตกแต่งสำนักงาน</w:t>
      </w:r>
      <w:r w:rsidRPr="00D75B13">
        <w:rPr>
          <w:rFonts w:ascii="Browallia New" w:hAnsi="Browallia New" w:cs="Browallia New" w:hint="cs"/>
          <w:sz w:val="28"/>
          <w:szCs w:val="28"/>
        </w:rPr>
        <w:t xml:space="preserve"> </w:t>
      </w:r>
      <w:r w:rsidRPr="00D75B13">
        <w:rPr>
          <w:rFonts w:ascii="Browallia New" w:hAnsi="Browallia New" w:cs="Browallia New" w:hint="cs"/>
          <w:sz w:val="28"/>
          <w:szCs w:val="28"/>
          <w:cs/>
        </w:rPr>
        <w:t>โดยจดทะเบียนจำนองด้วยที่ดิน</w:t>
      </w:r>
      <w:r w:rsidR="008E7FDC" w:rsidRPr="00D75B13">
        <w:rPr>
          <w:rFonts w:ascii="Browallia New" w:hAnsi="Browallia New" w:cs="Browallia New" w:hint="cs"/>
          <w:sz w:val="28"/>
          <w:szCs w:val="28"/>
          <w:cs/>
        </w:rPr>
        <w:t>พร้อมสิ่งปลูกสร้าง</w:t>
      </w:r>
      <w:r w:rsidRPr="00D75B13">
        <w:rPr>
          <w:rFonts w:ascii="Browallia New" w:hAnsi="Browallia New" w:cs="Browallia New" w:hint="cs"/>
          <w:sz w:val="28"/>
          <w:szCs w:val="28"/>
          <w:cs/>
        </w:rPr>
        <w:t>ซึ่งเป็นกรรมสิทธิ์ของบริษัท</w:t>
      </w:r>
    </w:p>
    <w:p w14:paraId="7D688545" w14:textId="259C1BA0" w:rsidR="002F7474" w:rsidRDefault="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0050882" w14:textId="28DA9E99" w:rsidR="006971B8" w:rsidRPr="00345E97" w:rsidRDefault="00ED553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45E97">
        <w:rPr>
          <w:rFonts w:ascii="Browallia New" w:hAnsi="Browallia New" w:cs="Browallia New" w:hint="cs"/>
          <w:b/>
          <w:bCs/>
          <w:sz w:val="28"/>
          <w:szCs w:val="28"/>
          <w:cs/>
          <w:lang w:val="en-GB"/>
        </w:rPr>
        <w:t>หนี้สิน</w:t>
      </w:r>
      <w:r w:rsidR="00AF2030" w:rsidRPr="00345E97">
        <w:rPr>
          <w:rFonts w:ascii="Browallia New" w:hAnsi="Browallia New" w:cs="Browallia New" w:hint="cs"/>
          <w:b/>
          <w:bCs/>
          <w:sz w:val="28"/>
          <w:szCs w:val="28"/>
          <w:cs/>
          <w:lang w:val="en-GB"/>
        </w:rPr>
        <w:t>ตาม</w:t>
      </w:r>
      <w:r w:rsidR="006971B8" w:rsidRPr="00345E97">
        <w:rPr>
          <w:rFonts w:ascii="Browallia New" w:hAnsi="Browallia New" w:cs="Browallia New"/>
          <w:b/>
          <w:bCs/>
          <w:sz w:val="28"/>
          <w:szCs w:val="28"/>
          <w:cs/>
          <w:lang w:val="en-GB"/>
        </w:rPr>
        <w:t>ภาระผูกพันผลประโยชน์พนักงาน</w:t>
      </w:r>
    </w:p>
    <w:p w14:paraId="3C244D2D" w14:textId="77777777" w:rsidR="006971B8" w:rsidRPr="008A6A35"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2"/>
          <w:szCs w:val="22"/>
        </w:rPr>
      </w:pPr>
    </w:p>
    <w:p w14:paraId="57B18B0B" w14:textId="429E82DE" w:rsidR="006971B8" w:rsidRPr="0029051B" w:rsidRDefault="006971B8" w:rsidP="001B521D">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pacing w:val="-8"/>
          <w:sz w:val="28"/>
          <w:szCs w:val="28"/>
          <w:cs/>
        </w:rPr>
      </w:pPr>
      <w:r w:rsidRPr="0029051B">
        <w:rPr>
          <w:rFonts w:ascii="Browallia New" w:hAnsi="Browallia New" w:cs="Browallia New"/>
          <w:spacing w:val="-8"/>
          <w:sz w:val="28"/>
          <w:szCs w:val="28"/>
          <w:cs/>
        </w:rPr>
        <w:t>สำหรับ</w:t>
      </w:r>
      <w:r w:rsidR="00D94EC6" w:rsidRPr="0029051B">
        <w:rPr>
          <w:rFonts w:ascii="Browallia New" w:hAnsi="Browallia New" w:cs="Browallia New"/>
          <w:spacing w:val="-8"/>
          <w:sz w:val="28"/>
          <w:szCs w:val="28"/>
          <w:cs/>
        </w:rPr>
        <w:t>ปี</w:t>
      </w:r>
      <w:r w:rsidRPr="0029051B">
        <w:rPr>
          <w:rFonts w:ascii="Browallia New" w:hAnsi="Browallia New" w:cs="Browallia New"/>
          <w:spacing w:val="-8"/>
          <w:sz w:val="28"/>
          <w:szCs w:val="28"/>
          <w:cs/>
        </w:rPr>
        <w:t>สิ้นสุดวันที่</w:t>
      </w:r>
      <w:r w:rsidR="00F46B29" w:rsidRPr="0029051B">
        <w:rPr>
          <w:rFonts w:ascii="Browallia New" w:hAnsi="Browallia New" w:cs="Browallia New"/>
          <w:spacing w:val="-8"/>
          <w:sz w:val="28"/>
          <w:szCs w:val="28"/>
        </w:rPr>
        <w:t xml:space="preserve"> </w:t>
      </w:r>
      <w:r w:rsidR="00D94EC6" w:rsidRPr="0029051B">
        <w:rPr>
          <w:rFonts w:ascii="Browallia New" w:hAnsi="Browallia New" w:cs="Browallia New"/>
          <w:spacing w:val="-8"/>
          <w:sz w:val="28"/>
          <w:szCs w:val="28"/>
        </w:rPr>
        <w:t xml:space="preserve">31 </w:t>
      </w:r>
      <w:r w:rsidR="00D94EC6" w:rsidRPr="0029051B">
        <w:rPr>
          <w:rFonts w:ascii="Browallia New" w:hAnsi="Browallia New" w:cs="Browallia New"/>
          <w:spacing w:val="-8"/>
          <w:sz w:val="28"/>
          <w:szCs w:val="28"/>
          <w:cs/>
        </w:rPr>
        <w:t>ธันวาคม</w:t>
      </w:r>
      <w:r w:rsidR="00F46B29" w:rsidRPr="0029051B">
        <w:rPr>
          <w:rFonts w:ascii="Browallia New" w:hAnsi="Browallia New" w:cs="Browallia New"/>
          <w:spacing w:val="-8"/>
          <w:sz w:val="28"/>
          <w:szCs w:val="28"/>
        </w:rPr>
        <w:t xml:space="preserve"> </w:t>
      </w:r>
      <w:r w:rsidR="00B05C21" w:rsidRPr="0029051B">
        <w:rPr>
          <w:rFonts w:ascii="Browallia New" w:hAnsi="Browallia New" w:cs="Browallia New"/>
          <w:spacing w:val="-8"/>
          <w:sz w:val="28"/>
          <w:szCs w:val="28"/>
        </w:rPr>
        <w:t>256</w:t>
      </w:r>
      <w:r w:rsidR="008D374A">
        <w:rPr>
          <w:rFonts w:ascii="Browallia New" w:hAnsi="Browallia New" w:cs="Browallia New"/>
          <w:spacing w:val="-8"/>
          <w:sz w:val="28"/>
          <w:szCs w:val="28"/>
        </w:rPr>
        <w:t>5</w:t>
      </w:r>
      <w:r w:rsidR="00B05C21" w:rsidRPr="0029051B">
        <w:rPr>
          <w:rFonts w:ascii="Browallia New" w:hAnsi="Browallia New" w:cs="Browallia New"/>
          <w:spacing w:val="-8"/>
          <w:sz w:val="28"/>
          <w:szCs w:val="28"/>
        </w:rPr>
        <w:t xml:space="preserve"> </w:t>
      </w:r>
      <w:r w:rsidR="00B05C21" w:rsidRPr="0029051B">
        <w:rPr>
          <w:rFonts w:ascii="Browallia New" w:hAnsi="Browallia New" w:cs="Browallia New"/>
          <w:spacing w:val="-8"/>
          <w:sz w:val="28"/>
          <w:szCs w:val="28"/>
          <w:cs/>
        </w:rPr>
        <w:t>และ</w:t>
      </w:r>
      <w:r w:rsidR="00F46B29" w:rsidRPr="0029051B">
        <w:rPr>
          <w:rFonts w:ascii="Browallia New" w:hAnsi="Browallia New" w:cs="Browallia New"/>
          <w:spacing w:val="-8"/>
          <w:sz w:val="28"/>
          <w:szCs w:val="28"/>
        </w:rPr>
        <w:t xml:space="preserve"> </w:t>
      </w:r>
      <w:r w:rsidR="00B05C21" w:rsidRPr="0029051B">
        <w:rPr>
          <w:rFonts w:ascii="Browallia New" w:hAnsi="Browallia New" w:cs="Browallia New"/>
          <w:spacing w:val="-8"/>
          <w:sz w:val="28"/>
          <w:szCs w:val="28"/>
        </w:rPr>
        <w:t>25</w:t>
      </w:r>
      <w:r w:rsidR="00BD78CA" w:rsidRPr="0029051B">
        <w:rPr>
          <w:rFonts w:ascii="Browallia New" w:hAnsi="Browallia New" w:cs="Browallia New"/>
          <w:spacing w:val="-8"/>
          <w:sz w:val="28"/>
          <w:szCs w:val="28"/>
        </w:rPr>
        <w:t>6</w:t>
      </w:r>
      <w:r w:rsidR="008D374A">
        <w:rPr>
          <w:rFonts w:ascii="Browallia New" w:hAnsi="Browallia New" w:cs="Browallia New"/>
          <w:spacing w:val="-8"/>
          <w:sz w:val="28"/>
          <w:szCs w:val="28"/>
        </w:rPr>
        <w:t>4</w:t>
      </w:r>
      <w:r w:rsidR="00B05C21" w:rsidRPr="0029051B">
        <w:rPr>
          <w:rFonts w:ascii="Browallia New" w:hAnsi="Browallia New" w:cs="Browallia New"/>
          <w:spacing w:val="-8"/>
          <w:sz w:val="28"/>
          <w:szCs w:val="28"/>
        </w:rPr>
        <w:t xml:space="preserve"> </w:t>
      </w:r>
      <w:r w:rsidR="00AF2030" w:rsidRPr="0029051B">
        <w:rPr>
          <w:rFonts w:ascii="Browallia New" w:hAnsi="Browallia New" w:cs="Browallia New"/>
          <w:spacing w:val="-8"/>
          <w:sz w:val="28"/>
          <w:szCs w:val="28"/>
          <w:cs/>
        </w:rPr>
        <w:t>หนี้สินตาม</w:t>
      </w:r>
      <w:r w:rsidRPr="0029051B">
        <w:rPr>
          <w:rFonts w:ascii="Browallia New" w:hAnsi="Browallia New" w:cs="Browallia New"/>
          <w:spacing w:val="-8"/>
          <w:sz w:val="28"/>
          <w:szCs w:val="28"/>
          <w:cs/>
        </w:rPr>
        <w:t>ภาระผูกพันผลประโยชน์พนักงานมีการเปลี่ยนแปลง</w:t>
      </w:r>
      <w:r w:rsidR="009A691B">
        <w:rPr>
          <w:rFonts w:ascii="Browallia New" w:hAnsi="Browallia New" w:cs="Browallia New"/>
          <w:spacing w:val="-8"/>
          <w:sz w:val="28"/>
          <w:szCs w:val="28"/>
        </w:rPr>
        <w:t xml:space="preserve"> </w:t>
      </w:r>
      <w:r w:rsidRPr="0029051B">
        <w:rPr>
          <w:rFonts w:ascii="Browallia New" w:hAnsi="Browallia New" w:cs="Browallia New"/>
          <w:spacing w:val="-8"/>
          <w:sz w:val="28"/>
          <w:szCs w:val="28"/>
          <w:cs/>
        </w:rPr>
        <w:t>มีดังนี้</w:t>
      </w:r>
    </w:p>
    <w:p w14:paraId="512FFAB7" w14:textId="77777777" w:rsidR="006971B8" w:rsidRPr="000510C7"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2"/>
          <w:szCs w:val="22"/>
        </w:rPr>
      </w:pPr>
    </w:p>
    <w:tbl>
      <w:tblPr>
        <w:tblW w:w="8961" w:type="dxa"/>
        <w:tblInd w:w="360" w:type="dxa"/>
        <w:tblLayout w:type="fixed"/>
        <w:tblLook w:val="0000" w:firstRow="0" w:lastRow="0" w:firstColumn="0" w:lastColumn="0" w:noHBand="0" w:noVBand="0"/>
      </w:tblPr>
      <w:tblGrid>
        <w:gridCol w:w="4599"/>
        <w:gridCol w:w="909"/>
        <w:gridCol w:w="236"/>
        <w:gridCol w:w="850"/>
        <w:gridCol w:w="242"/>
        <w:gridCol w:w="937"/>
        <w:gridCol w:w="239"/>
        <w:gridCol w:w="949"/>
      </w:tblGrid>
      <w:tr w:rsidR="006971B8" w:rsidRPr="002C7271" w14:paraId="436BA945" w14:textId="77777777" w:rsidTr="00C07995">
        <w:trPr>
          <w:cantSplit/>
        </w:trPr>
        <w:tc>
          <w:tcPr>
            <w:tcW w:w="4599" w:type="dxa"/>
          </w:tcPr>
          <w:p w14:paraId="38B21087"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1995" w:type="dxa"/>
            <w:gridSpan w:val="3"/>
          </w:tcPr>
          <w:p w14:paraId="2230E0EA"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42" w:type="dxa"/>
            <w:tcBorders>
              <w:left w:val="nil"/>
            </w:tcBorders>
          </w:tcPr>
          <w:p w14:paraId="48312AA1"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p>
        </w:tc>
        <w:tc>
          <w:tcPr>
            <w:tcW w:w="2125" w:type="dxa"/>
            <w:gridSpan w:val="3"/>
          </w:tcPr>
          <w:p w14:paraId="213D301E" w14:textId="23A98C5F" w:rsidR="006971B8" w:rsidRPr="00BA752A" w:rsidRDefault="006971B8" w:rsidP="001B4041">
            <w:pPr>
              <w:pStyle w:val="3"/>
              <w:tabs>
                <w:tab w:val="clear" w:pos="360"/>
                <w:tab w:val="clear" w:pos="720"/>
              </w:tabs>
              <w:jc w:val="right"/>
              <w:rPr>
                <w:rFonts w:ascii="Browallia New" w:hAnsi="Browallia New" w:cs="Browallia New"/>
                <w:sz w:val="24"/>
                <w:szCs w:val="24"/>
                <w:cs/>
                <w:lang w:val="en-GB"/>
              </w:rPr>
            </w:pPr>
            <w:r w:rsidRPr="00BA752A">
              <w:rPr>
                <w:rFonts w:ascii="Browallia New" w:hAnsi="Browallia New" w:cs="Browallia New"/>
                <w:sz w:val="24"/>
                <w:szCs w:val="24"/>
                <w:cs/>
              </w:rPr>
              <w:t>(หน่วย</w:t>
            </w:r>
            <w:r w:rsidR="00F46B29" w:rsidRPr="00F46B29">
              <w:rPr>
                <w:rFonts w:ascii="Browallia New" w:hAnsi="Browallia New" w:cs="Browallia New"/>
                <w:sz w:val="24"/>
                <w:szCs w:val="24"/>
                <w:lang w:val="en-US"/>
              </w:rPr>
              <w:t xml:space="preserve"> </w:t>
            </w:r>
            <w:r w:rsidRPr="00BA752A">
              <w:rPr>
                <w:rFonts w:ascii="Browallia New" w:hAnsi="Browallia New" w:cs="Browallia New"/>
                <w:sz w:val="24"/>
                <w:szCs w:val="24"/>
                <w:cs/>
                <w:lang w:val="en-GB"/>
              </w:rPr>
              <w:t>:</w:t>
            </w:r>
            <w:r w:rsidR="00F46B29" w:rsidRPr="00F46B29">
              <w:rPr>
                <w:rFonts w:ascii="Browallia New" w:hAnsi="Browallia New" w:cs="Browallia New"/>
                <w:sz w:val="24"/>
                <w:szCs w:val="24"/>
                <w:lang w:val="en-US"/>
              </w:rPr>
              <w:t xml:space="preserve"> </w:t>
            </w:r>
            <w:r w:rsidRPr="00BA752A">
              <w:rPr>
                <w:rFonts w:ascii="Browallia New" w:hAnsi="Browallia New" w:cs="Browallia New"/>
                <w:sz w:val="24"/>
                <w:szCs w:val="24"/>
                <w:cs/>
                <w:lang w:val="en-GB"/>
              </w:rPr>
              <w:t>พัน</w:t>
            </w:r>
            <w:r w:rsidRPr="00BA752A">
              <w:rPr>
                <w:rFonts w:ascii="Browallia New" w:hAnsi="Browallia New" w:cs="Browallia New"/>
                <w:sz w:val="24"/>
                <w:szCs w:val="24"/>
                <w:cs/>
              </w:rPr>
              <w:t>บาท)</w:t>
            </w:r>
          </w:p>
        </w:tc>
      </w:tr>
      <w:tr w:rsidR="006971B8" w:rsidRPr="002C7271" w14:paraId="153FD346" w14:textId="77777777" w:rsidTr="00C07995">
        <w:trPr>
          <w:cantSplit/>
        </w:trPr>
        <w:tc>
          <w:tcPr>
            <w:tcW w:w="4599" w:type="dxa"/>
          </w:tcPr>
          <w:p w14:paraId="144982A7" w14:textId="77777777" w:rsidR="006971B8" w:rsidRPr="00BA752A" w:rsidRDefault="006971B8" w:rsidP="001B4041">
            <w:pPr>
              <w:pStyle w:val="3"/>
              <w:tabs>
                <w:tab w:val="clear" w:pos="360"/>
                <w:tab w:val="clear" w:pos="720"/>
              </w:tabs>
              <w:jc w:val="center"/>
              <w:rPr>
                <w:rFonts w:ascii="Browallia New" w:hAnsi="Browallia New" w:cs="Browallia New"/>
                <w:sz w:val="24"/>
                <w:szCs w:val="24"/>
                <w:cs/>
              </w:rPr>
            </w:pPr>
            <w:r w:rsidRPr="00BA752A">
              <w:rPr>
                <w:rFonts w:ascii="Browallia New" w:hAnsi="Browallia New" w:cs="Browallia New"/>
                <w:b/>
                <w:bCs/>
                <w:sz w:val="24"/>
                <w:szCs w:val="24"/>
                <w:cs/>
                <w:lang w:val="en-GB"/>
              </w:rPr>
              <w:tab/>
            </w:r>
          </w:p>
        </w:tc>
        <w:tc>
          <w:tcPr>
            <w:tcW w:w="1995" w:type="dxa"/>
            <w:gridSpan w:val="3"/>
            <w:tcBorders>
              <w:bottom w:val="single" w:sz="4" w:space="0" w:color="auto"/>
            </w:tcBorders>
          </w:tcPr>
          <w:p w14:paraId="6325F830" w14:textId="77777777" w:rsidR="006971B8" w:rsidRPr="00BA752A" w:rsidRDefault="006971B8" w:rsidP="001B4041">
            <w:pPr>
              <w:spacing w:line="240" w:lineRule="auto"/>
              <w:jc w:val="center"/>
              <w:rPr>
                <w:rFonts w:ascii="Browallia New" w:hAnsi="Browallia New" w:cs="Browallia New"/>
                <w:sz w:val="24"/>
                <w:szCs w:val="24"/>
              </w:rPr>
            </w:pPr>
            <w:r w:rsidRPr="00BA752A">
              <w:rPr>
                <w:rFonts w:ascii="Browallia New" w:hAnsi="Browallia New" w:cs="Browallia New"/>
                <w:sz w:val="24"/>
                <w:szCs w:val="24"/>
                <w:cs/>
              </w:rPr>
              <w:t>งบการเงินรวม</w:t>
            </w:r>
          </w:p>
        </w:tc>
        <w:tc>
          <w:tcPr>
            <w:tcW w:w="242" w:type="dxa"/>
            <w:tcBorders>
              <w:left w:val="nil"/>
            </w:tcBorders>
          </w:tcPr>
          <w:p w14:paraId="42AF3A21" w14:textId="77777777" w:rsidR="006971B8" w:rsidRPr="00BA752A" w:rsidRDefault="006971B8" w:rsidP="001B4041">
            <w:pPr>
              <w:spacing w:line="240" w:lineRule="auto"/>
              <w:ind w:right="72"/>
              <w:rPr>
                <w:rFonts w:ascii="Browallia New" w:hAnsi="Browallia New" w:cs="Browallia New"/>
                <w:sz w:val="24"/>
                <w:szCs w:val="24"/>
              </w:rPr>
            </w:pPr>
          </w:p>
        </w:tc>
        <w:tc>
          <w:tcPr>
            <w:tcW w:w="2125" w:type="dxa"/>
            <w:gridSpan w:val="3"/>
            <w:tcBorders>
              <w:bottom w:val="single" w:sz="4" w:space="0" w:color="auto"/>
            </w:tcBorders>
          </w:tcPr>
          <w:p w14:paraId="5755E505" w14:textId="77777777" w:rsidR="006971B8" w:rsidRPr="00BA752A" w:rsidRDefault="006971B8" w:rsidP="001B4041">
            <w:pPr>
              <w:spacing w:line="240" w:lineRule="auto"/>
              <w:ind w:right="72"/>
              <w:jc w:val="center"/>
              <w:rPr>
                <w:rFonts w:ascii="Browallia New" w:hAnsi="Browallia New" w:cs="Browallia New"/>
                <w:sz w:val="24"/>
                <w:szCs w:val="24"/>
              </w:rPr>
            </w:pPr>
            <w:r w:rsidRPr="00BA752A">
              <w:rPr>
                <w:rFonts w:ascii="Browallia New" w:hAnsi="Browallia New" w:cs="Browallia New"/>
                <w:sz w:val="24"/>
                <w:szCs w:val="24"/>
                <w:cs/>
              </w:rPr>
              <w:t>งบการเงินเฉพาะของบริษัท</w:t>
            </w:r>
          </w:p>
        </w:tc>
      </w:tr>
      <w:tr w:rsidR="008D374A" w:rsidRPr="002C7271" w14:paraId="32CE921E" w14:textId="77777777" w:rsidTr="00C07995">
        <w:trPr>
          <w:cantSplit/>
        </w:trPr>
        <w:tc>
          <w:tcPr>
            <w:tcW w:w="4599" w:type="dxa"/>
          </w:tcPr>
          <w:p w14:paraId="4C98F1D5" w14:textId="77777777" w:rsidR="008D374A" w:rsidRPr="00BA752A" w:rsidRDefault="008D374A" w:rsidP="008D374A">
            <w:pPr>
              <w:pStyle w:val="3"/>
              <w:tabs>
                <w:tab w:val="clear" w:pos="360"/>
                <w:tab w:val="clear" w:pos="720"/>
              </w:tabs>
              <w:rPr>
                <w:rFonts w:ascii="Browallia New" w:hAnsi="Browallia New" w:cs="Browallia New"/>
                <w:sz w:val="24"/>
                <w:szCs w:val="24"/>
                <w:cs/>
              </w:rPr>
            </w:pPr>
          </w:p>
        </w:tc>
        <w:tc>
          <w:tcPr>
            <w:tcW w:w="909" w:type="dxa"/>
            <w:tcBorders>
              <w:top w:val="single" w:sz="4" w:space="0" w:color="auto"/>
              <w:bottom w:val="single" w:sz="4" w:space="0" w:color="auto"/>
            </w:tcBorders>
            <w:vAlign w:val="bottom"/>
          </w:tcPr>
          <w:p w14:paraId="22824435" w14:textId="560F495A" w:rsidR="008D374A" w:rsidRPr="00BA752A" w:rsidRDefault="008D374A" w:rsidP="008D374A">
            <w:pPr>
              <w:tabs>
                <w:tab w:val="clear" w:pos="907"/>
              </w:tabs>
              <w:spacing w:line="240" w:lineRule="auto"/>
              <w:ind w:left="-108" w:right="-108"/>
              <w:jc w:val="center"/>
              <w:rPr>
                <w:rFonts w:ascii="Browallia New" w:hAnsi="Browallia New" w:cs="Browallia New"/>
                <w:sz w:val="24"/>
                <w:szCs w:val="24"/>
              </w:rPr>
            </w:pPr>
            <w:r w:rsidRPr="00BA752A">
              <w:rPr>
                <w:rFonts w:ascii="Browallia New" w:hAnsi="Browallia New" w:cs="Browallia New"/>
                <w:sz w:val="24"/>
                <w:szCs w:val="24"/>
                <w:lang w:val="en-GB"/>
              </w:rPr>
              <w:t>256</w:t>
            </w:r>
            <w:r>
              <w:rPr>
                <w:rFonts w:ascii="Browallia New" w:hAnsi="Browallia New" w:cs="Browallia New"/>
                <w:sz w:val="24"/>
                <w:szCs w:val="24"/>
              </w:rPr>
              <w:t>5</w:t>
            </w:r>
          </w:p>
        </w:tc>
        <w:tc>
          <w:tcPr>
            <w:tcW w:w="236" w:type="dxa"/>
            <w:tcBorders>
              <w:top w:val="single" w:sz="4" w:space="0" w:color="auto"/>
            </w:tcBorders>
            <w:vAlign w:val="bottom"/>
          </w:tcPr>
          <w:p w14:paraId="7A7F7832" w14:textId="77777777" w:rsidR="008D374A" w:rsidRPr="00BA752A" w:rsidRDefault="008D374A" w:rsidP="008D374A">
            <w:pPr>
              <w:tabs>
                <w:tab w:val="clear" w:pos="907"/>
              </w:tabs>
              <w:spacing w:line="240" w:lineRule="auto"/>
              <w:ind w:left="-108" w:right="-108"/>
              <w:jc w:val="center"/>
              <w:rPr>
                <w:rFonts w:ascii="Browallia New" w:hAnsi="Browallia New" w:cs="Browallia New"/>
                <w:sz w:val="24"/>
                <w:szCs w:val="24"/>
                <w:cs/>
              </w:rPr>
            </w:pPr>
          </w:p>
        </w:tc>
        <w:tc>
          <w:tcPr>
            <w:tcW w:w="850" w:type="dxa"/>
            <w:tcBorders>
              <w:top w:val="single" w:sz="4" w:space="0" w:color="auto"/>
              <w:bottom w:val="single" w:sz="4" w:space="0" w:color="auto"/>
            </w:tcBorders>
            <w:vAlign w:val="bottom"/>
          </w:tcPr>
          <w:p w14:paraId="0733194B" w14:textId="237DDF35" w:rsidR="008D374A" w:rsidRPr="00BA752A" w:rsidRDefault="008D374A" w:rsidP="008D374A">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rPr>
              <w:t>256</w:t>
            </w:r>
            <w:r>
              <w:rPr>
                <w:rFonts w:ascii="Browallia New" w:hAnsi="Browallia New" w:cs="Browallia New"/>
                <w:sz w:val="24"/>
                <w:szCs w:val="24"/>
              </w:rPr>
              <w:t>4</w:t>
            </w:r>
          </w:p>
        </w:tc>
        <w:tc>
          <w:tcPr>
            <w:tcW w:w="242" w:type="dxa"/>
          </w:tcPr>
          <w:p w14:paraId="4E5E00ED" w14:textId="77777777" w:rsidR="008D374A" w:rsidRPr="00BA752A" w:rsidRDefault="008D374A" w:rsidP="008D374A">
            <w:pPr>
              <w:spacing w:line="240" w:lineRule="auto"/>
              <w:ind w:right="-10"/>
              <w:jc w:val="center"/>
              <w:rPr>
                <w:rFonts w:ascii="Browallia New" w:hAnsi="Browallia New" w:cs="Browallia New"/>
                <w:sz w:val="24"/>
                <w:szCs w:val="24"/>
              </w:rPr>
            </w:pPr>
          </w:p>
        </w:tc>
        <w:tc>
          <w:tcPr>
            <w:tcW w:w="937" w:type="dxa"/>
            <w:tcBorders>
              <w:top w:val="single" w:sz="4" w:space="0" w:color="auto"/>
              <w:bottom w:val="single" w:sz="4" w:space="0" w:color="auto"/>
            </w:tcBorders>
            <w:vAlign w:val="bottom"/>
          </w:tcPr>
          <w:p w14:paraId="07566429" w14:textId="326B5515" w:rsidR="008D374A" w:rsidRPr="00BA752A" w:rsidRDefault="008D374A" w:rsidP="008D374A">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lang w:val="en-GB"/>
              </w:rPr>
              <w:t>256</w:t>
            </w:r>
            <w:r>
              <w:rPr>
                <w:rFonts w:ascii="Browallia New" w:hAnsi="Browallia New" w:cs="Browallia New"/>
                <w:sz w:val="24"/>
                <w:szCs w:val="24"/>
              </w:rPr>
              <w:t>5</w:t>
            </w:r>
          </w:p>
        </w:tc>
        <w:tc>
          <w:tcPr>
            <w:tcW w:w="239" w:type="dxa"/>
            <w:tcBorders>
              <w:top w:val="single" w:sz="4" w:space="0" w:color="auto"/>
            </w:tcBorders>
            <w:vAlign w:val="bottom"/>
          </w:tcPr>
          <w:p w14:paraId="184D2721" w14:textId="77777777" w:rsidR="008D374A" w:rsidRPr="00BA752A" w:rsidRDefault="008D374A" w:rsidP="008D374A">
            <w:pPr>
              <w:tabs>
                <w:tab w:val="clear" w:pos="907"/>
              </w:tabs>
              <w:spacing w:line="240" w:lineRule="auto"/>
              <w:ind w:left="-108" w:right="-108"/>
              <w:jc w:val="center"/>
              <w:rPr>
                <w:rFonts w:ascii="Browallia New" w:hAnsi="Browallia New" w:cs="Browallia New"/>
                <w:sz w:val="24"/>
                <w:szCs w:val="24"/>
                <w:cs/>
              </w:rPr>
            </w:pPr>
          </w:p>
        </w:tc>
        <w:tc>
          <w:tcPr>
            <w:tcW w:w="949" w:type="dxa"/>
            <w:tcBorders>
              <w:top w:val="single" w:sz="4" w:space="0" w:color="auto"/>
              <w:bottom w:val="single" w:sz="4" w:space="0" w:color="auto"/>
            </w:tcBorders>
            <w:vAlign w:val="bottom"/>
          </w:tcPr>
          <w:p w14:paraId="62E2D33C" w14:textId="0FD1E1A1" w:rsidR="008D374A" w:rsidRPr="00BA752A" w:rsidRDefault="008D374A" w:rsidP="008D374A">
            <w:pPr>
              <w:tabs>
                <w:tab w:val="clear" w:pos="907"/>
              </w:tabs>
              <w:spacing w:line="240" w:lineRule="auto"/>
              <w:ind w:left="-108" w:right="-108"/>
              <w:jc w:val="center"/>
              <w:rPr>
                <w:rFonts w:ascii="Browallia New" w:hAnsi="Browallia New" w:cs="Browallia New"/>
                <w:sz w:val="24"/>
                <w:szCs w:val="24"/>
                <w:lang w:val="en-GB"/>
              </w:rPr>
            </w:pPr>
            <w:r w:rsidRPr="00BA752A">
              <w:rPr>
                <w:rFonts w:ascii="Browallia New" w:hAnsi="Browallia New" w:cs="Browallia New"/>
                <w:sz w:val="24"/>
                <w:szCs w:val="24"/>
              </w:rPr>
              <w:t>256</w:t>
            </w:r>
            <w:r>
              <w:rPr>
                <w:rFonts w:ascii="Browallia New" w:hAnsi="Browallia New" w:cs="Browallia New"/>
                <w:sz w:val="24"/>
                <w:szCs w:val="24"/>
              </w:rPr>
              <w:t>4</w:t>
            </w:r>
          </w:p>
        </w:tc>
      </w:tr>
      <w:tr w:rsidR="00B05C21" w:rsidRPr="002C7271" w14:paraId="399F9DE0" w14:textId="77777777" w:rsidTr="00C07995">
        <w:trPr>
          <w:cantSplit/>
        </w:trPr>
        <w:tc>
          <w:tcPr>
            <w:tcW w:w="4599" w:type="dxa"/>
          </w:tcPr>
          <w:p w14:paraId="39C86343" w14:textId="3CC03DD4" w:rsidR="00B05C21" w:rsidRPr="0020506D" w:rsidRDefault="00B05C21" w:rsidP="00B05C21">
            <w:pPr>
              <w:spacing w:line="240" w:lineRule="auto"/>
              <w:rPr>
                <w:rFonts w:ascii="Browallia New" w:hAnsi="Browallia New" w:cs="Browallia New"/>
                <w:sz w:val="20"/>
                <w:szCs w:val="20"/>
                <w:cs/>
              </w:rPr>
            </w:pPr>
          </w:p>
        </w:tc>
        <w:tc>
          <w:tcPr>
            <w:tcW w:w="909" w:type="dxa"/>
            <w:tcBorders>
              <w:left w:val="nil"/>
            </w:tcBorders>
          </w:tcPr>
          <w:p w14:paraId="5794DD6D" w14:textId="77777777" w:rsidR="00B05C21" w:rsidRPr="0020506D" w:rsidRDefault="00B05C21" w:rsidP="00B05C21">
            <w:pPr>
              <w:spacing w:line="240" w:lineRule="auto"/>
              <w:jc w:val="right"/>
              <w:rPr>
                <w:rFonts w:ascii="Browallia New" w:hAnsi="Browallia New" w:cs="Browallia New"/>
                <w:sz w:val="20"/>
                <w:szCs w:val="20"/>
              </w:rPr>
            </w:pPr>
          </w:p>
        </w:tc>
        <w:tc>
          <w:tcPr>
            <w:tcW w:w="236" w:type="dxa"/>
            <w:tcBorders>
              <w:left w:val="nil"/>
            </w:tcBorders>
          </w:tcPr>
          <w:p w14:paraId="04FF8182" w14:textId="77777777" w:rsidR="00B05C21" w:rsidRPr="0020506D" w:rsidRDefault="00B05C21" w:rsidP="00B05C21">
            <w:pPr>
              <w:spacing w:line="240" w:lineRule="auto"/>
              <w:rPr>
                <w:rFonts w:ascii="Browallia New" w:hAnsi="Browallia New" w:cs="Browallia New"/>
                <w:sz w:val="20"/>
                <w:szCs w:val="20"/>
              </w:rPr>
            </w:pPr>
          </w:p>
        </w:tc>
        <w:tc>
          <w:tcPr>
            <w:tcW w:w="850" w:type="dxa"/>
            <w:tcBorders>
              <w:top w:val="single" w:sz="4" w:space="0" w:color="auto"/>
            </w:tcBorders>
          </w:tcPr>
          <w:p w14:paraId="591802B6" w14:textId="77777777" w:rsidR="00B05C21" w:rsidRPr="0020506D" w:rsidRDefault="00B05C21" w:rsidP="00B05C21">
            <w:pPr>
              <w:spacing w:line="240" w:lineRule="auto"/>
              <w:jc w:val="right"/>
              <w:rPr>
                <w:rFonts w:ascii="Browallia New" w:hAnsi="Browallia New" w:cs="Browallia New"/>
                <w:sz w:val="20"/>
                <w:szCs w:val="20"/>
              </w:rPr>
            </w:pPr>
          </w:p>
        </w:tc>
        <w:tc>
          <w:tcPr>
            <w:tcW w:w="242" w:type="dxa"/>
            <w:tcBorders>
              <w:left w:val="nil"/>
            </w:tcBorders>
          </w:tcPr>
          <w:p w14:paraId="092CD996" w14:textId="77777777" w:rsidR="00B05C21" w:rsidRPr="0020506D" w:rsidRDefault="00B05C21" w:rsidP="00B05C21">
            <w:pPr>
              <w:spacing w:line="240" w:lineRule="auto"/>
              <w:rPr>
                <w:rFonts w:ascii="Browallia New" w:hAnsi="Browallia New" w:cs="Browallia New"/>
                <w:sz w:val="20"/>
                <w:szCs w:val="20"/>
              </w:rPr>
            </w:pPr>
          </w:p>
        </w:tc>
        <w:tc>
          <w:tcPr>
            <w:tcW w:w="937" w:type="dxa"/>
            <w:tcBorders>
              <w:top w:val="single" w:sz="4" w:space="0" w:color="auto"/>
            </w:tcBorders>
          </w:tcPr>
          <w:p w14:paraId="18A3FE53" w14:textId="77777777" w:rsidR="00B05C21" w:rsidRPr="0020506D" w:rsidRDefault="00B05C21" w:rsidP="00B05C21">
            <w:pPr>
              <w:spacing w:line="240" w:lineRule="auto"/>
              <w:jc w:val="right"/>
              <w:rPr>
                <w:rFonts w:ascii="Browallia New" w:hAnsi="Browallia New" w:cs="Browallia New"/>
                <w:sz w:val="20"/>
                <w:szCs w:val="20"/>
              </w:rPr>
            </w:pPr>
          </w:p>
        </w:tc>
        <w:tc>
          <w:tcPr>
            <w:tcW w:w="239" w:type="dxa"/>
          </w:tcPr>
          <w:p w14:paraId="66607DC8" w14:textId="77777777" w:rsidR="00B05C21" w:rsidRPr="0020506D" w:rsidRDefault="00B05C21" w:rsidP="00B05C21">
            <w:pPr>
              <w:spacing w:line="240" w:lineRule="auto"/>
              <w:rPr>
                <w:rFonts w:ascii="Browallia New" w:hAnsi="Browallia New" w:cs="Browallia New"/>
                <w:sz w:val="20"/>
                <w:szCs w:val="20"/>
              </w:rPr>
            </w:pPr>
          </w:p>
        </w:tc>
        <w:tc>
          <w:tcPr>
            <w:tcW w:w="949" w:type="dxa"/>
          </w:tcPr>
          <w:p w14:paraId="1EC65460" w14:textId="77777777" w:rsidR="00B05C21" w:rsidRPr="0020506D" w:rsidRDefault="00B05C21" w:rsidP="00B05C21">
            <w:pPr>
              <w:spacing w:line="240" w:lineRule="auto"/>
              <w:jc w:val="right"/>
              <w:rPr>
                <w:rFonts w:ascii="Browallia New" w:hAnsi="Browallia New" w:cs="Browallia New"/>
                <w:sz w:val="20"/>
                <w:szCs w:val="20"/>
              </w:rPr>
            </w:pPr>
          </w:p>
        </w:tc>
      </w:tr>
      <w:tr w:rsidR="00805BCF" w:rsidRPr="002C7271" w14:paraId="4624F329" w14:textId="77777777" w:rsidTr="00C07995">
        <w:trPr>
          <w:cantSplit/>
        </w:trPr>
        <w:tc>
          <w:tcPr>
            <w:tcW w:w="4599" w:type="dxa"/>
          </w:tcPr>
          <w:p w14:paraId="3B785A4A" w14:textId="691C3764" w:rsidR="00805BCF" w:rsidRPr="00BA752A" w:rsidRDefault="00805BCF" w:rsidP="00805BCF">
            <w:pPr>
              <w:tabs>
                <w:tab w:val="clear" w:pos="227"/>
              </w:tabs>
              <w:spacing w:line="240" w:lineRule="auto"/>
              <w:rPr>
                <w:rFonts w:ascii="Browallia New" w:hAnsi="Browallia New" w:cs="Browallia New"/>
                <w:sz w:val="24"/>
                <w:szCs w:val="24"/>
                <w:cs/>
              </w:rPr>
            </w:pPr>
            <w:r w:rsidRPr="00BA752A">
              <w:rPr>
                <w:rFonts w:ascii="Browallia New" w:hAnsi="Browallia New" w:cs="Browallia New"/>
                <w:sz w:val="24"/>
                <w:szCs w:val="24"/>
                <w:cs/>
              </w:rPr>
              <w:t>ยอดคงเหลือ</w:t>
            </w:r>
            <w:r>
              <w:rPr>
                <w:rFonts w:ascii="Browallia New" w:hAnsi="Browallia New" w:cs="Browallia New"/>
                <w:sz w:val="24"/>
                <w:szCs w:val="24"/>
              </w:rPr>
              <w:t xml:space="preserve"> </w:t>
            </w:r>
            <w:r w:rsidRPr="00BA752A">
              <w:rPr>
                <w:rFonts w:ascii="Browallia New" w:hAnsi="Browallia New" w:cs="Browallia New"/>
                <w:sz w:val="24"/>
                <w:szCs w:val="24"/>
                <w:cs/>
              </w:rPr>
              <w:t>ณ</w:t>
            </w:r>
            <w:r w:rsidRPr="00F46B29">
              <w:rPr>
                <w:rFonts w:ascii="Browallia New" w:hAnsi="Browallia New" w:cs="Browallia New"/>
                <w:sz w:val="24"/>
                <w:szCs w:val="24"/>
              </w:rPr>
              <w:t xml:space="preserve"> </w:t>
            </w:r>
            <w:r w:rsidRPr="00BA752A">
              <w:rPr>
                <w:rFonts w:ascii="Browallia New" w:hAnsi="Browallia New" w:cs="Browallia New"/>
                <w:sz w:val="24"/>
                <w:szCs w:val="24"/>
                <w:cs/>
              </w:rPr>
              <w:t>วันที่</w:t>
            </w:r>
            <w:r w:rsidRPr="00F46B29">
              <w:rPr>
                <w:rFonts w:ascii="Browallia New" w:hAnsi="Browallia New" w:cs="Browallia New"/>
                <w:sz w:val="24"/>
                <w:szCs w:val="24"/>
              </w:rPr>
              <w:t xml:space="preserve"> </w:t>
            </w:r>
            <w:r w:rsidRPr="00BA752A">
              <w:rPr>
                <w:rFonts w:ascii="Browallia New" w:hAnsi="Browallia New" w:cs="Browallia New"/>
                <w:sz w:val="24"/>
                <w:szCs w:val="24"/>
              </w:rPr>
              <w:t xml:space="preserve">1 </w:t>
            </w:r>
            <w:r w:rsidRPr="00BA752A">
              <w:rPr>
                <w:rFonts w:ascii="Browallia New" w:hAnsi="Browallia New" w:cs="Browallia New"/>
                <w:sz w:val="24"/>
                <w:szCs w:val="24"/>
                <w:cs/>
              </w:rPr>
              <w:t>มกราคม</w:t>
            </w:r>
          </w:p>
        </w:tc>
        <w:tc>
          <w:tcPr>
            <w:tcW w:w="909" w:type="dxa"/>
            <w:tcBorders>
              <w:left w:val="nil"/>
            </w:tcBorders>
          </w:tcPr>
          <w:p w14:paraId="132CA067" w14:textId="267F595B" w:rsidR="00805BCF" w:rsidRPr="00FD4CB9" w:rsidRDefault="005D21A6"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74,681</w:t>
            </w:r>
          </w:p>
        </w:tc>
        <w:tc>
          <w:tcPr>
            <w:tcW w:w="236" w:type="dxa"/>
            <w:tcBorders>
              <w:left w:val="nil"/>
            </w:tcBorders>
          </w:tcPr>
          <w:p w14:paraId="321248E4" w14:textId="77777777" w:rsidR="00805BCF" w:rsidRPr="00FD4CB9" w:rsidRDefault="00805BCF" w:rsidP="00805BCF">
            <w:pPr>
              <w:spacing w:line="240" w:lineRule="auto"/>
              <w:jc w:val="right"/>
              <w:rPr>
                <w:rFonts w:ascii="Browallia New" w:hAnsi="Browallia New" w:cs="Browallia New"/>
                <w:sz w:val="24"/>
                <w:szCs w:val="24"/>
              </w:rPr>
            </w:pPr>
          </w:p>
        </w:tc>
        <w:tc>
          <w:tcPr>
            <w:tcW w:w="850" w:type="dxa"/>
          </w:tcPr>
          <w:p w14:paraId="02831285" w14:textId="2EA29032" w:rsidR="00805BCF" w:rsidRPr="00FD4CB9"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50,957</w:t>
            </w:r>
          </w:p>
        </w:tc>
        <w:tc>
          <w:tcPr>
            <w:tcW w:w="242" w:type="dxa"/>
            <w:tcBorders>
              <w:left w:val="nil"/>
            </w:tcBorders>
          </w:tcPr>
          <w:p w14:paraId="796A3AED" w14:textId="77777777" w:rsidR="00805BCF" w:rsidRPr="00FD4CB9" w:rsidRDefault="00805BCF" w:rsidP="00805BCF">
            <w:pPr>
              <w:spacing w:line="240" w:lineRule="auto"/>
              <w:jc w:val="right"/>
              <w:rPr>
                <w:rFonts w:ascii="Browallia New" w:hAnsi="Browallia New" w:cs="Browallia New"/>
                <w:sz w:val="24"/>
                <w:szCs w:val="24"/>
              </w:rPr>
            </w:pPr>
          </w:p>
        </w:tc>
        <w:tc>
          <w:tcPr>
            <w:tcW w:w="937" w:type="dxa"/>
          </w:tcPr>
          <w:p w14:paraId="7B63824B" w14:textId="47BFBAED" w:rsidR="00805BCF" w:rsidRPr="00897D98" w:rsidRDefault="005D21A6" w:rsidP="00805BCF">
            <w:pPr>
              <w:spacing w:line="240" w:lineRule="auto"/>
              <w:jc w:val="right"/>
              <w:rPr>
                <w:rFonts w:ascii="Browallia New" w:hAnsi="Browallia New" w:cs="Browallia New"/>
                <w:sz w:val="24"/>
                <w:szCs w:val="24"/>
                <w:highlight w:val="green"/>
              </w:rPr>
            </w:pPr>
            <w:r w:rsidRPr="00CE0DB9">
              <w:rPr>
                <w:rFonts w:ascii="Browallia New" w:hAnsi="Browallia New" w:cs="Browallia New"/>
                <w:sz w:val="24"/>
                <w:szCs w:val="24"/>
              </w:rPr>
              <w:t>41,074</w:t>
            </w:r>
          </w:p>
        </w:tc>
        <w:tc>
          <w:tcPr>
            <w:tcW w:w="239" w:type="dxa"/>
          </w:tcPr>
          <w:p w14:paraId="338A7341" w14:textId="77777777" w:rsidR="00805BCF" w:rsidRPr="00BA752A" w:rsidRDefault="00805BCF" w:rsidP="00805BCF">
            <w:pPr>
              <w:spacing w:line="240" w:lineRule="auto"/>
              <w:jc w:val="right"/>
              <w:rPr>
                <w:rFonts w:ascii="Browallia New" w:hAnsi="Browallia New" w:cs="Browallia New"/>
                <w:sz w:val="24"/>
                <w:szCs w:val="24"/>
              </w:rPr>
            </w:pPr>
          </w:p>
        </w:tc>
        <w:tc>
          <w:tcPr>
            <w:tcW w:w="949" w:type="dxa"/>
          </w:tcPr>
          <w:p w14:paraId="61744FC4" w14:textId="04D680AF" w:rsidR="00805BCF" w:rsidRPr="00BA752A"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24,500</w:t>
            </w:r>
          </w:p>
        </w:tc>
      </w:tr>
      <w:tr w:rsidR="00805BCF" w:rsidRPr="002C7271" w14:paraId="13851921" w14:textId="77777777" w:rsidTr="00C07995">
        <w:trPr>
          <w:cantSplit/>
        </w:trPr>
        <w:tc>
          <w:tcPr>
            <w:tcW w:w="4599" w:type="dxa"/>
          </w:tcPr>
          <w:p w14:paraId="0A5912C9" w14:textId="66A1C196" w:rsidR="00805BCF" w:rsidRPr="00367CEF" w:rsidRDefault="00805BCF" w:rsidP="00805BCF">
            <w:pPr>
              <w:spacing w:line="240" w:lineRule="auto"/>
              <w:ind w:left="342" w:hanging="342"/>
              <w:rPr>
                <w:rFonts w:ascii="Browallia New" w:hAnsi="Browallia New" w:cs="Browallia New"/>
                <w:sz w:val="24"/>
                <w:szCs w:val="24"/>
                <w:u w:val="single"/>
                <w:cs/>
              </w:rPr>
            </w:pPr>
            <w:r w:rsidRPr="00367CEF">
              <w:rPr>
                <w:rFonts w:ascii="Browallia New" w:hAnsi="Browallia New" w:cs="Browallia New"/>
                <w:sz w:val="24"/>
                <w:szCs w:val="24"/>
                <w:u w:val="single"/>
                <w:cs/>
              </w:rPr>
              <w:t>รับรู้ใน</w:t>
            </w:r>
            <w:r w:rsidRPr="00367CEF">
              <w:rPr>
                <w:rFonts w:ascii="Browallia New" w:hAnsi="Browallia New" w:cs="Browallia New" w:hint="cs"/>
                <w:sz w:val="24"/>
                <w:szCs w:val="24"/>
                <w:u w:val="single"/>
                <w:cs/>
              </w:rPr>
              <w:t>งบ</w:t>
            </w:r>
            <w:r w:rsidRPr="00367CEF">
              <w:rPr>
                <w:rFonts w:ascii="Browallia New" w:hAnsi="Browallia New" w:cs="Browallia New"/>
                <w:sz w:val="24"/>
                <w:szCs w:val="24"/>
                <w:u w:val="single"/>
                <w:cs/>
              </w:rPr>
              <w:t>กำไรขาดทุน</w:t>
            </w:r>
          </w:p>
        </w:tc>
        <w:tc>
          <w:tcPr>
            <w:tcW w:w="909" w:type="dxa"/>
            <w:tcBorders>
              <w:left w:val="nil"/>
            </w:tcBorders>
          </w:tcPr>
          <w:p w14:paraId="16324F89" w14:textId="4B154A90" w:rsidR="00805BCF" w:rsidRPr="00FD4CB9" w:rsidRDefault="00805BCF" w:rsidP="00805BCF">
            <w:pPr>
              <w:spacing w:line="240" w:lineRule="auto"/>
              <w:jc w:val="right"/>
              <w:rPr>
                <w:rFonts w:ascii="Browallia New" w:hAnsi="Browallia New" w:cs="Browallia New"/>
                <w:sz w:val="24"/>
                <w:szCs w:val="24"/>
              </w:rPr>
            </w:pPr>
          </w:p>
        </w:tc>
        <w:tc>
          <w:tcPr>
            <w:tcW w:w="236" w:type="dxa"/>
            <w:tcBorders>
              <w:left w:val="nil"/>
            </w:tcBorders>
          </w:tcPr>
          <w:p w14:paraId="2321FC2F" w14:textId="77777777" w:rsidR="00805BCF" w:rsidRPr="00FD4CB9" w:rsidRDefault="00805BCF" w:rsidP="00805BCF">
            <w:pPr>
              <w:spacing w:line="240" w:lineRule="auto"/>
              <w:jc w:val="right"/>
              <w:rPr>
                <w:rFonts w:ascii="Browallia New" w:hAnsi="Browallia New" w:cs="Browallia New"/>
                <w:sz w:val="24"/>
                <w:szCs w:val="24"/>
              </w:rPr>
            </w:pPr>
          </w:p>
        </w:tc>
        <w:tc>
          <w:tcPr>
            <w:tcW w:w="850" w:type="dxa"/>
          </w:tcPr>
          <w:p w14:paraId="69D46080" w14:textId="77777777" w:rsidR="00805BCF" w:rsidRPr="00FD4CB9" w:rsidRDefault="00805BCF" w:rsidP="00805BCF">
            <w:pPr>
              <w:spacing w:line="240" w:lineRule="auto"/>
              <w:jc w:val="right"/>
              <w:rPr>
                <w:rFonts w:ascii="Browallia New" w:hAnsi="Browallia New" w:cs="Browallia New"/>
                <w:sz w:val="24"/>
                <w:szCs w:val="24"/>
              </w:rPr>
            </w:pPr>
          </w:p>
        </w:tc>
        <w:tc>
          <w:tcPr>
            <w:tcW w:w="242" w:type="dxa"/>
            <w:tcBorders>
              <w:left w:val="nil"/>
            </w:tcBorders>
          </w:tcPr>
          <w:p w14:paraId="13870F01" w14:textId="77777777" w:rsidR="00805BCF" w:rsidRPr="00FD4CB9" w:rsidRDefault="00805BCF" w:rsidP="00805BCF">
            <w:pPr>
              <w:spacing w:line="240" w:lineRule="auto"/>
              <w:jc w:val="right"/>
              <w:rPr>
                <w:rFonts w:ascii="Browallia New" w:hAnsi="Browallia New" w:cs="Browallia New"/>
                <w:sz w:val="24"/>
                <w:szCs w:val="24"/>
              </w:rPr>
            </w:pPr>
          </w:p>
        </w:tc>
        <w:tc>
          <w:tcPr>
            <w:tcW w:w="937" w:type="dxa"/>
          </w:tcPr>
          <w:p w14:paraId="3F57608C" w14:textId="77777777" w:rsidR="00805BCF" w:rsidRPr="00897D98" w:rsidRDefault="00805BCF" w:rsidP="00805BCF">
            <w:pPr>
              <w:spacing w:line="240" w:lineRule="auto"/>
              <w:jc w:val="right"/>
              <w:rPr>
                <w:rFonts w:ascii="Browallia New" w:hAnsi="Browallia New" w:cs="Browallia New"/>
                <w:sz w:val="24"/>
                <w:szCs w:val="24"/>
                <w:highlight w:val="green"/>
              </w:rPr>
            </w:pPr>
          </w:p>
        </w:tc>
        <w:tc>
          <w:tcPr>
            <w:tcW w:w="239" w:type="dxa"/>
          </w:tcPr>
          <w:p w14:paraId="161FA3C4" w14:textId="77777777" w:rsidR="00805BCF" w:rsidRPr="00BA752A" w:rsidRDefault="00805BCF" w:rsidP="00805BCF">
            <w:pPr>
              <w:spacing w:line="240" w:lineRule="auto"/>
              <w:ind w:left="-157"/>
              <w:jc w:val="right"/>
              <w:rPr>
                <w:rStyle w:val="CharChar2"/>
                <w:rFonts w:ascii="Browallia New" w:hAnsi="Browallia New" w:cs="Browallia New"/>
                <w:sz w:val="24"/>
                <w:szCs w:val="24"/>
                <w:cs/>
              </w:rPr>
            </w:pPr>
          </w:p>
        </w:tc>
        <w:tc>
          <w:tcPr>
            <w:tcW w:w="949" w:type="dxa"/>
          </w:tcPr>
          <w:p w14:paraId="56DA65ED" w14:textId="77777777" w:rsidR="00805BCF" w:rsidRPr="00BA752A" w:rsidRDefault="00805BCF" w:rsidP="00805BCF">
            <w:pPr>
              <w:spacing w:line="240" w:lineRule="auto"/>
              <w:jc w:val="right"/>
              <w:rPr>
                <w:rFonts w:ascii="Browallia New" w:hAnsi="Browallia New" w:cs="Browallia New"/>
                <w:sz w:val="24"/>
                <w:szCs w:val="24"/>
              </w:rPr>
            </w:pPr>
          </w:p>
        </w:tc>
      </w:tr>
      <w:tr w:rsidR="00805BCF" w:rsidRPr="002C7271" w14:paraId="7FBC1BD1" w14:textId="77777777" w:rsidTr="00C07995">
        <w:trPr>
          <w:cantSplit/>
        </w:trPr>
        <w:tc>
          <w:tcPr>
            <w:tcW w:w="4599" w:type="dxa"/>
          </w:tcPr>
          <w:p w14:paraId="7BDD905D" w14:textId="5F003C19" w:rsidR="00805BCF" w:rsidRPr="00BA752A" w:rsidRDefault="00805BCF" w:rsidP="00DB3104">
            <w:pPr>
              <w:pStyle w:val="ListParagraph"/>
              <w:numPr>
                <w:ilvl w:val="0"/>
                <w:numId w:val="20"/>
              </w:numPr>
              <w:tabs>
                <w:tab w:val="clear" w:pos="680"/>
                <w:tab w:val="left" w:pos="383"/>
              </w:tabs>
              <w:spacing w:line="240" w:lineRule="auto"/>
              <w:ind w:left="383"/>
              <w:rPr>
                <w:rFonts w:ascii="Browallia New" w:hAnsi="Browallia New" w:cs="Browallia New"/>
                <w:sz w:val="24"/>
                <w:szCs w:val="24"/>
                <w:cs/>
              </w:rPr>
            </w:pPr>
            <w:r w:rsidRPr="00BA752A">
              <w:rPr>
                <w:rFonts w:ascii="Browallia New" w:hAnsi="Browallia New" w:cs="Browallia New"/>
                <w:sz w:val="24"/>
                <w:szCs w:val="24"/>
                <w:cs/>
              </w:rPr>
              <w:t>ต้นทุนบริการ</w:t>
            </w:r>
          </w:p>
        </w:tc>
        <w:tc>
          <w:tcPr>
            <w:tcW w:w="909" w:type="dxa"/>
            <w:tcBorders>
              <w:left w:val="nil"/>
            </w:tcBorders>
          </w:tcPr>
          <w:p w14:paraId="7DF82D54" w14:textId="691DE85F" w:rsidR="00805BCF" w:rsidRPr="00FD4CB9" w:rsidRDefault="00E01433" w:rsidP="00805BCF">
            <w:pPr>
              <w:spacing w:line="240" w:lineRule="auto"/>
              <w:jc w:val="right"/>
              <w:rPr>
                <w:rFonts w:ascii="Browallia New" w:hAnsi="Browallia New" w:cs="Browallia New"/>
                <w:sz w:val="24"/>
                <w:szCs w:val="24"/>
              </w:rPr>
            </w:pPr>
            <w:r>
              <w:rPr>
                <w:rFonts w:ascii="Browallia New" w:hAnsi="Browallia New" w:cs="Browallia New"/>
                <w:sz w:val="24"/>
                <w:szCs w:val="24"/>
              </w:rPr>
              <w:t>5,208</w:t>
            </w:r>
          </w:p>
        </w:tc>
        <w:tc>
          <w:tcPr>
            <w:tcW w:w="236" w:type="dxa"/>
            <w:tcBorders>
              <w:left w:val="nil"/>
            </w:tcBorders>
          </w:tcPr>
          <w:p w14:paraId="34EFDEEF" w14:textId="77777777" w:rsidR="00805BCF" w:rsidRPr="00FD4CB9" w:rsidRDefault="00805BCF" w:rsidP="00805BCF">
            <w:pPr>
              <w:spacing w:line="240" w:lineRule="auto"/>
              <w:jc w:val="right"/>
              <w:rPr>
                <w:rFonts w:ascii="Browallia New" w:hAnsi="Browallia New" w:cs="Browallia New"/>
                <w:sz w:val="24"/>
                <w:szCs w:val="24"/>
              </w:rPr>
            </w:pPr>
          </w:p>
        </w:tc>
        <w:tc>
          <w:tcPr>
            <w:tcW w:w="850" w:type="dxa"/>
          </w:tcPr>
          <w:p w14:paraId="7148548F" w14:textId="6A4266C3" w:rsidR="00805BCF" w:rsidRPr="00FD4CB9"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4,042</w:t>
            </w:r>
          </w:p>
        </w:tc>
        <w:tc>
          <w:tcPr>
            <w:tcW w:w="242" w:type="dxa"/>
            <w:tcBorders>
              <w:left w:val="nil"/>
            </w:tcBorders>
          </w:tcPr>
          <w:p w14:paraId="7EE0D4B4" w14:textId="77777777" w:rsidR="00805BCF" w:rsidRPr="00FD4CB9" w:rsidRDefault="00805BCF" w:rsidP="00805BCF">
            <w:pPr>
              <w:spacing w:line="240" w:lineRule="auto"/>
              <w:jc w:val="right"/>
              <w:rPr>
                <w:rFonts w:ascii="Browallia New" w:hAnsi="Browallia New" w:cs="Browallia New"/>
                <w:sz w:val="24"/>
                <w:szCs w:val="24"/>
              </w:rPr>
            </w:pPr>
          </w:p>
        </w:tc>
        <w:tc>
          <w:tcPr>
            <w:tcW w:w="937" w:type="dxa"/>
          </w:tcPr>
          <w:p w14:paraId="124CE6D1" w14:textId="376ED03B" w:rsidR="00805BCF" w:rsidRPr="00236D59" w:rsidRDefault="008F5FAF" w:rsidP="00805BCF">
            <w:pPr>
              <w:spacing w:line="240" w:lineRule="auto"/>
              <w:jc w:val="right"/>
              <w:rPr>
                <w:rFonts w:ascii="Browallia New" w:hAnsi="Browallia New" w:cs="Browallia New"/>
                <w:sz w:val="24"/>
                <w:szCs w:val="24"/>
              </w:rPr>
            </w:pPr>
            <w:r w:rsidRPr="00236D59">
              <w:rPr>
                <w:rFonts w:ascii="Browallia New" w:hAnsi="Browallia New" w:cs="Browallia New"/>
                <w:sz w:val="24"/>
                <w:szCs w:val="24"/>
              </w:rPr>
              <w:t>1,977</w:t>
            </w:r>
          </w:p>
        </w:tc>
        <w:tc>
          <w:tcPr>
            <w:tcW w:w="239" w:type="dxa"/>
          </w:tcPr>
          <w:p w14:paraId="2B3FA948" w14:textId="77777777" w:rsidR="00805BCF" w:rsidRPr="00BA752A" w:rsidRDefault="00805BCF" w:rsidP="00805BCF">
            <w:pPr>
              <w:spacing w:line="240" w:lineRule="auto"/>
              <w:ind w:left="-157"/>
              <w:jc w:val="right"/>
              <w:rPr>
                <w:rStyle w:val="CharChar2"/>
                <w:rFonts w:ascii="Browallia New" w:hAnsi="Browallia New" w:cs="Browallia New"/>
                <w:sz w:val="24"/>
                <w:szCs w:val="24"/>
                <w:cs/>
              </w:rPr>
            </w:pPr>
          </w:p>
        </w:tc>
        <w:tc>
          <w:tcPr>
            <w:tcW w:w="949" w:type="dxa"/>
          </w:tcPr>
          <w:p w14:paraId="444E0254" w14:textId="46A25857" w:rsidR="00805BCF" w:rsidRPr="00BA752A"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1,546</w:t>
            </w:r>
          </w:p>
        </w:tc>
      </w:tr>
      <w:tr w:rsidR="00805BCF" w:rsidRPr="002C7271" w14:paraId="62560548" w14:textId="77777777" w:rsidTr="00C07995">
        <w:trPr>
          <w:cantSplit/>
        </w:trPr>
        <w:tc>
          <w:tcPr>
            <w:tcW w:w="4599" w:type="dxa"/>
          </w:tcPr>
          <w:p w14:paraId="6E840FD1" w14:textId="270E6932" w:rsidR="00805BCF" w:rsidRPr="00BA752A" w:rsidRDefault="00805BCF" w:rsidP="00DB3104">
            <w:pPr>
              <w:pStyle w:val="ListParagraph"/>
              <w:numPr>
                <w:ilvl w:val="0"/>
                <w:numId w:val="20"/>
              </w:numPr>
              <w:tabs>
                <w:tab w:val="clear" w:pos="680"/>
                <w:tab w:val="left" w:pos="383"/>
              </w:tabs>
              <w:spacing w:line="240" w:lineRule="auto"/>
              <w:ind w:left="383"/>
              <w:rPr>
                <w:rFonts w:ascii="Browallia New" w:hAnsi="Browallia New" w:cs="Browallia New"/>
                <w:sz w:val="24"/>
                <w:szCs w:val="24"/>
                <w:cs/>
              </w:rPr>
            </w:pPr>
            <w:r w:rsidRPr="00BA752A">
              <w:rPr>
                <w:rFonts w:ascii="Browallia New" w:hAnsi="Browallia New" w:cs="Browallia New"/>
                <w:sz w:val="24"/>
                <w:szCs w:val="24"/>
                <w:cs/>
              </w:rPr>
              <w:t>ต้นทุนทางการเงิน</w:t>
            </w:r>
          </w:p>
        </w:tc>
        <w:tc>
          <w:tcPr>
            <w:tcW w:w="909" w:type="dxa"/>
            <w:tcBorders>
              <w:left w:val="nil"/>
            </w:tcBorders>
          </w:tcPr>
          <w:p w14:paraId="5B5FBE88" w14:textId="3B36891B" w:rsidR="00805BCF" w:rsidRPr="00FD4CB9" w:rsidRDefault="00246EA8" w:rsidP="00805BCF">
            <w:pPr>
              <w:spacing w:line="240" w:lineRule="auto"/>
              <w:jc w:val="right"/>
              <w:rPr>
                <w:rFonts w:ascii="Browallia New" w:hAnsi="Browallia New" w:cs="Browallia New"/>
                <w:sz w:val="24"/>
                <w:szCs w:val="24"/>
              </w:rPr>
            </w:pPr>
            <w:r>
              <w:rPr>
                <w:rFonts w:ascii="Browallia New" w:hAnsi="Browallia New" w:cs="Browallia New"/>
                <w:sz w:val="24"/>
                <w:szCs w:val="24"/>
              </w:rPr>
              <w:t>979</w:t>
            </w:r>
          </w:p>
        </w:tc>
        <w:tc>
          <w:tcPr>
            <w:tcW w:w="236" w:type="dxa"/>
            <w:tcBorders>
              <w:left w:val="nil"/>
            </w:tcBorders>
          </w:tcPr>
          <w:p w14:paraId="031D601F" w14:textId="77777777" w:rsidR="00805BCF" w:rsidRPr="00FD4CB9" w:rsidRDefault="00805BCF" w:rsidP="00805BCF">
            <w:pPr>
              <w:spacing w:line="240" w:lineRule="auto"/>
              <w:jc w:val="right"/>
              <w:rPr>
                <w:rFonts w:ascii="Browallia New" w:hAnsi="Browallia New" w:cs="Browallia New"/>
                <w:sz w:val="24"/>
                <w:szCs w:val="24"/>
              </w:rPr>
            </w:pPr>
          </w:p>
        </w:tc>
        <w:tc>
          <w:tcPr>
            <w:tcW w:w="850" w:type="dxa"/>
          </w:tcPr>
          <w:p w14:paraId="18FD2A47" w14:textId="412B32AB" w:rsidR="00805BCF" w:rsidRPr="00FD4CB9"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1,296</w:t>
            </w:r>
          </w:p>
        </w:tc>
        <w:tc>
          <w:tcPr>
            <w:tcW w:w="242" w:type="dxa"/>
            <w:tcBorders>
              <w:left w:val="nil"/>
            </w:tcBorders>
          </w:tcPr>
          <w:p w14:paraId="434BB54B" w14:textId="77777777" w:rsidR="00805BCF" w:rsidRPr="00FD4CB9" w:rsidRDefault="00805BCF" w:rsidP="00805BCF">
            <w:pPr>
              <w:spacing w:line="240" w:lineRule="auto"/>
              <w:jc w:val="right"/>
              <w:rPr>
                <w:rFonts w:ascii="Browallia New" w:hAnsi="Browallia New" w:cs="Browallia New"/>
                <w:sz w:val="24"/>
                <w:szCs w:val="24"/>
              </w:rPr>
            </w:pPr>
          </w:p>
        </w:tc>
        <w:tc>
          <w:tcPr>
            <w:tcW w:w="937" w:type="dxa"/>
          </w:tcPr>
          <w:p w14:paraId="4A76E45F" w14:textId="1F229B77" w:rsidR="00805BCF" w:rsidRPr="00236D59" w:rsidRDefault="003B5ED5" w:rsidP="00805BCF">
            <w:pPr>
              <w:spacing w:line="240" w:lineRule="auto"/>
              <w:jc w:val="right"/>
              <w:rPr>
                <w:rFonts w:ascii="Browallia New" w:hAnsi="Browallia New" w:cs="Browallia New"/>
                <w:sz w:val="24"/>
                <w:szCs w:val="24"/>
              </w:rPr>
            </w:pPr>
            <w:r w:rsidRPr="00236D59">
              <w:rPr>
                <w:rFonts w:ascii="Browallia New" w:hAnsi="Browallia New" w:cs="Browallia New"/>
                <w:sz w:val="24"/>
                <w:szCs w:val="24"/>
              </w:rPr>
              <w:t>510</w:t>
            </w:r>
          </w:p>
        </w:tc>
        <w:tc>
          <w:tcPr>
            <w:tcW w:w="239" w:type="dxa"/>
          </w:tcPr>
          <w:p w14:paraId="4E240074" w14:textId="77777777" w:rsidR="00805BCF" w:rsidRPr="00BA752A" w:rsidRDefault="00805BCF" w:rsidP="00805BCF">
            <w:pPr>
              <w:pStyle w:val="BalloonText"/>
              <w:spacing w:line="240" w:lineRule="auto"/>
              <w:ind w:left="-157"/>
              <w:jc w:val="right"/>
              <w:rPr>
                <w:rFonts w:ascii="Browallia New" w:hAnsi="Browallia New" w:cs="Browallia New"/>
                <w:sz w:val="24"/>
                <w:szCs w:val="24"/>
                <w:cs/>
              </w:rPr>
            </w:pPr>
          </w:p>
        </w:tc>
        <w:tc>
          <w:tcPr>
            <w:tcW w:w="949" w:type="dxa"/>
          </w:tcPr>
          <w:p w14:paraId="56324A37" w14:textId="09665805" w:rsidR="00805BCF" w:rsidRPr="00BA752A"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441</w:t>
            </w:r>
          </w:p>
        </w:tc>
      </w:tr>
      <w:tr w:rsidR="00805BCF" w:rsidRPr="002C7271" w14:paraId="22E4246F" w14:textId="77777777" w:rsidTr="00C07995">
        <w:trPr>
          <w:cantSplit/>
        </w:trPr>
        <w:tc>
          <w:tcPr>
            <w:tcW w:w="4599" w:type="dxa"/>
          </w:tcPr>
          <w:p w14:paraId="3AC8C5B1" w14:textId="2CBD0740" w:rsidR="00805BCF" w:rsidRPr="003621DF" w:rsidRDefault="00805BCF" w:rsidP="00805BCF">
            <w:pPr>
              <w:spacing w:line="240" w:lineRule="auto"/>
              <w:rPr>
                <w:rFonts w:ascii="Browallia New" w:hAnsi="Browallia New" w:cs="Browallia New"/>
                <w:sz w:val="24"/>
                <w:szCs w:val="24"/>
                <w:u w:val="single"/>
                <w:cs/>
              </w:rPr>
            </w:pPr>
            <w:r w:rsidRPr="003621DF">
              <w:rPr>
                <w:rFonts w:ascii="Browallia New" w:hAnsi="Browallia New" w:cs="Browallia New"/>
                <w:sz w:val="24"/>
                <w:szCs w:val="24"/>
                <w:u w:val="single"/>
                <w:cs/>
              </w:rPr>
              <w:t>รับรู้ใน</w:t>
            </w:r>
            <w:r w:rsidRPr="003621DF">
              <w:rPr>
                <w:rFonts w:ascii="Browallia New" w:hAnsi="Browallia New" w:cs="Browallia New" w:hint="cs"/>
                <w:sz w:val="24"/>
                <w:szCs w:val="24"/>
                <w:u w:val="single"/>
                <w:cs/>
              </w:rPr>
              <w:t>งบ</w:t>
            </w:r>
            <w:r w:rsidRPr="003621DF">
              <w:rPr>
                <w:rFonts w:ascii="Browallia New" w:hAnsi="Browallia New" w:cs="Browallia New"/>
                <w:sz w:val="24"/>
                <w:szCs w:val="24"/>
                <w:u w:val="single"/>
                <w:cs/>
              </w:rPr>
              <w:t>กำไรขาดทุนเบ็ดเสร็จอื่น</w:t>
            </w:r>
          </w:p>
        </w:tc>
        <w:tc>
          <w:tcPr>
            <w:tcW w:w="909" w:type="dxa"/>
            <w:tcBorders>
              <w:left w:val="nil"/>
            </w:tcBorders>
          </w:tcPr>
          <w:p w14:paraId="4354E946" w14:textId="77777777" w:rsidR="00805BCF" w:rsidRPr="00FD4CB9" w:rsidRDefault="00805BCF" w:rsidP="00805BCF">
            <w:pPr>
              <w:spacing w:line="240" w:lineRule="auto"/>
              <w:jc w:val="center"/>
              <w:rPr>
                <w:rFonts w:ascii="Browallia New" w:hAnsi="Browallia New" w:cs="Browallia New"/>
                <w:sz w:val="24"/>
                <w:szCs w:val="24"/>
              </w:rPr>
            </w:pPr>
          </w:p>
        </w:tc>
        <w:tc>
          <w:tcPr>
            <w:tcW w:w="236" w:type="dxa"/>
            <w:tcBorders>
              <w:left w:val="nil"/>
            </w:tcBorders>
          </w:tcPr>
          <w:p w14:paraId="2B85F155" w14:textId="77777777" w:rsidR="00805BCF" w:rsidRPr="00FD4CB9" w:rsidRDefault="00805BCF" w:rsidP="00805BCF">
            <w:pPr>
              <w:spacing w:line="240" w:lineRule="auto"/>
              <w:jc w:val="right"/>
              <w:rPr>
                <w:rFonts w:ascii="Browallia New" w:hAnsi="Browallia New" w:cs="Browallia New"/>
                <w:sz w:val="24"/>
                <w:szCs w:val="24"/>
              </w:rPr>
            </w:pPr>
          </w:p>
        </w:tc>
        <w:tc>
          <w:tcPr>
            <w:tcW w:w="850" w:type="dxa"/>
          </w:tcPr>
          <w:p w14:paraId="4C88079F" w14:textId="77777777" w:rsidR="00805BCF" w:rsidRPr="00FD4CB9" w:rsidRDefault="00805BCF" w:rsidP="00805BCF">
            <w:pPr>
              <w:spacing w:line="240" w:lineRule="auto"/>
              <w:jc w:val="right"/>
              <w:rPr>
                <w:rFonts w:ascii="Browallia New" w:hAnsi="Browallia New" w:cs="Browallia New"/>
                <w:sz w:val="24"/>
                <w:szCs w:val="24"/>
              </w:rPr>
            </w:pPr>
          </w:p>
        </w:tc>
        <w:tc>
          <w:tcPr>
            <w:tcW w:w="242" w:type="dxa"/>
            <w:tcBorders>
              <w:left w:val="nil"/>
            </w:tcBorders>
          </w:tcPr>
          <w:p w14:paraId="19992C04" w14:textId="77777777" w:rsidR="00805BCF" w:rsidRPr="00FD4CB9" w:rsidRDefault="00805BCF" w:rsidP="00805BCF">
            <w:pPr>
              <w:spacing w:line="240" w:lineRule="auto"/>
              <w:jc w:val="right"/>
              <w:rPr>
                <w:rFonts w:ascii="Browallia New" w:hAnsi="Browallia New" w:cs="Browallia New"/>
                <w:sz w:val="24"/>
                <w:szCs w:val="24"/>
              </w:rPr>
            </w:pPr>
          </w:p>
        </w:tc>
        <w:tc>
          <w:tcPr>
            <w:tcW w:w="937" w:type="dxa"/>
          </w:tcPr>
          <w:p w14:paraId="243A5359" w14:textId="77777777" w:rsidR="00805BCF" w:rsidRPr="002F7474" w:rsidRDefault="00805BCF" w:rsidP="00805BCF">
            <w:pPr>
              <w:spacing w:line="240" w:lineRule="auto"/>
              <w:jc w:val="right"/>
              <w:rPr>
                <w:rFonts w:ascii="Browallia New" w:hAnsi="Browallia New" w:cs="Browallia New"/>
                <w:sz w:val="24"/>
                <w:szCs w:val="24"/>
              </w:rPr>
            </w:pPr>
          </w:p>
        </w:tc>
        <w:tc>
          <w:tcPr>
            <w:tcW w:w="239" w:type="dxa"/>
          </w:tcPr>
          <w:p w14:paraId="6C9C3227" w14:textId="77777777" w:rsidR="00805BCF" w:rsidRPr="00BA752A" w:rsidRDefault="00805BCF" w:rsidP="00805BCF">
            <w:pPr>
              <w:pStyle w:val="BalloonText"/>
              <w:spacing w:line="240" w:lineRule="auto"/>
              <w:ind w:left="-157"/>
              <w:jc w:val="right"/>
              <w:rPr>
                <w:rFonts w:ascii="Browallia New" w:hAnsi="Browallia New" w:cs="Browallia New"/>
                <w:sz w:val="24"/>
                <w:szCs w:val="24"/>
                <w:cs/>
              </w:rPr>
            </w:pPr>
          </w:p>
        </w:tc>
        <w:tc>
          <w:tcPr>
            <w:tcW w:w="949" w:type="dxa"/>
          </w:tcPr>
          <w:p w14:paraId="3F3D048B" w14:textId="77777777" w:rsidR="00805BCF" w:rsidRDefault="00805BCF" w:rsidP="00805BCF">
            <w:pPr>
              <w:spacing w:line="240" w:lineRule="auto"/>
              <w:jc w:val="right"/>
              <w:rPr>
                <w:rFonts w:ascii="Browallia New" w:hAnsi="Browallia New" w:cs="Browallia New"/>
                <w:sz w:val="24"/>
                <w:szCs w:val="24"/>
              </w:rPr>
            </w:pPr>
          </w:p>
        </w:tc>
      </w:tr>
      <w:tr w:rsidR="00805BCF" w:rsidRPr="002C7271" w14:paraId="2B575966" w14:textId="77777777" w:rsidTr="00C07995">
        <w:trPr>
          <w:cantSplit/>
        </w:trPr>
        <w:tc>
          <w:tcPr>
            <w:tcW w:w="4599" w:type="dxa"/>
          </w:tcPr>
          <w:p w14:paraId="0A907360" w14:textId="4F747B16" w:rsidR="00805BCF" w:rsidRPr="00BA752A" w:rsidRDefault="00805BCF" w:rsidP="00DB3104">
            <w:pPr>
              <w:pStyle w:val="ListParagraph"/>
              <w:numPr>
                <w:ilvl w:val="0"/>
                <w:numId w:val="20"/>
              </w:numPr>
              <w:tabs>
                <w:tab w:val="clear" w:pos="227"/>
                <w:tab w:val="clear" w:pos="454"/>
                <w:tab w:val="clear" w:pos="680"/>
                <w:tab w:val="left" w:pos="240"/>
                <w:tab w:val="left" w:pos="382"/>
              </w:tabs>
              <w:spacing w:line="240" w:lineRule="auto"/>
              <w:ind w:left="383" w:right="-144"/>
              <w:rPr>
                <w:rFonts w:ascii="Browallia New" w:hAnsi="Browallia New" w:cs="Browallia New"/>
                <w:sz w:val="24"/>
                <w:szCs w:val="24"/>
                <w:cs/>
              </w:rPr>
            </w:pPr>
            <w:r>
              <w:rPr>
                <w:rFonts w:ascii="Browallia New" w:hAnsi="Browallia New" w:cs="Browallia New" w:hint="cs"/>
                <w:sz w:val="24"/>
                <w:szCs w:val="24"/>
                <w:cs/>
              </w:rPr>
              <w:t>ขาดทุน</w:t>
            </w:r>
            <w:r w:rsidRPr="0028463A">
              <w:rPr>
                <w:rFonts w:ascii="Browallia New" w:hAnsi="Browallia New" w:cs="Browallia New"/>
                <w:sz w:val="24"/>
                <w:szCs w:val="24"/>
                <w:cs/>
              </w:rPr>
              <w:t>จากการประมาณการตามหลักคณิตศาสต</w:t>
            </w:r>
            <w:r>
              <w:rPr>
                <w:rFonts w:ascii="Browallia New" w:hAnsi="Browallia New" w:cs="Browallia New" w:hint="cs"/>
                <w:sz w:val="24"/>
                <w:szCs w:val="24"/>
                <w:cs/>
              </w:rPr>
              <w:t>ร์ป</w:t>
            </w:r>
            <w:r w:rsidRPr="0028463A">
              <w:rPr>
                <w:rFonts w:ascii="Browallia New" w:hAnsi="Browallia New" w:cs="Browallia New"/>
                <w:sz w:val="24"/>
                <w:szCs w:val="24"/>
                <w:cs/>
              </w:rPr>
              <w:t>ระกันภัย</w:t>
            </w:r>
          </w:p>
        </w:tc>
        <w:tc>
          <w:tcPr>
            <w:tcW w:w="909" w:type="dxa"/>
            <w:tcBorders>
              <w:left w:val="nil"/>
            </w:tcBorders>
          </w:tcPr>
          <w:p w14:paraId="62A6D40F" w14:textId="1AFC54CC" w:rsidR="00805BCF" w:rsidRPr="00FD4CB9" w:rsidRDefault="0054316C" w:rsidP="00805BCF">
            <w:pPr>
              <w:spacing w:line="240" w:lineRule="auto"/>
              <w:jc w:val="right"/>
              <w:rPr>
                <w:rFonts w:ascii="Browallia New" w:hAnsi="Browallia New" w:cs="Browallia New"/>
                <w:sz w:val="24"/>
                <w:szCs w:val="24"/>
              </w:rPr>
            </w:pPr>
            <w:r>
              <w:rPr>
                <w:rFonts w:ascii="Browallia New" w:hAnsi="Browallia New" w:cs="Browallia New"/>
                <w:sz w:val="24"/>
                <w:szCs w:val="24"/>
              </w:rPr>
              <w:t>-</w:t>
            </w:r>
          </w:p>
        </w:tc>
        <w:tc>
          <w:tcPr>
            <w:tcW w:w="236" w:type="dxa"/>
            <w:tcBorders>
              <w:left w:val="nil"/>
            </w:tcBorders>
          </w:tcPr>
          <w:p w14:paraId="35222768" w14:textId="77777777" w:rsidR="00805BCF" w:rsidRPr="00FD4CB9" w:rsidRDefault="00805BCF" w:rsidP="00805BCF">
            <w:pPr>
              <w:spacing w:line="240" w:lineRule="auto"/>
              <w:jc w:val="right"/>
              <w:rPr>
                <w:rFonts w:ascii="Browallia New" w:hAnsi="Browallia New" w:cs="Browallia New"/>
                <w:sz w:val="24"/>
                <w:szCs w:val="24"/>
              </w:rPr>
            </w:pPr>
          </w:p>
        </w:tc>
        <w:tc>
          <w:tcPr>
            <w:tcW w:w="850" w:type="dxa"/>
          </w:tcPr>
          <w:p w14:paraId="7A4E8018" w14:textId="05EA1339" w:rsidR="00805BCF" w:rsidRPr="00FD4CB9" w:rsidRDefault="00805BCF" w:rsidP="00805BCF">
            <w:pPr>
              <w:spacing w:line="240" w:lineRule="auto"/>
              <w:jc w:val="right"/>
              <w:rPr>
                <w:rFonts w:ascii="Browallia New" w:hAnsi="Browallia New" w:cs="Browallia New"/>
                <w:sz w:val="24"/>
                <w:szCs w:val="24"/>
              </w:rPr>
            </w:pPr>
            <w:r w:rsidRPr="00353598">
              <w:rPr>
                <w:rFonts w:ascii="Browallia New" w:hAnsi="Browallia New" w:cs="Browallia New"/>
                <w:sz w:val="24"/>
                <w:szCs w:val="24"/>
              </w:rPr>
              <w:t>20,795</w:t>
            </w:r>
          </w:p>
        </w:tc>
        <w:tc>
          <w:tcPr>
            <w:tcW w:w="242" w:type="dxa"/>
            <w:tcBorders>
              <w:left w:val="nil"/>
            </w:tcBorders>
          </w:tcPr>
          <w:p w14:paraId="30950537" w14:textId="77777777" w:rsidR="00805BCF" w:rsidRPr="00FD4CB9" w:rsidRDefault="00805BCF" w:rsidP="00805BCF">
            <w:pPr>
              <w:spacing w:line="240" w:lineRule="auto"/>
              <w:jc w:val="right"/>
              <w:rPr>
                <w:rFonts w:ascii="Browallia New" w:hAnsi="Browallia New" w:cs="Browallia New"/>
                <w:sz w:val="24"/>
                <w:szCs w:val="24"/>
              </w:rPr>
            </w:pPr>
          </w:p>
        </w:tc>
        <w:tc>
          <w:tcPr>
            <w:tcW w:w="937" w:type="dxa"/>
          </w:tcPr>
          <w:p w14:paraId="5FF5E96B" w14:textId="1B914F10" w:rsidR="00805BCF" w:rsidRPr="002F7474" w:rsidRDefault="003D0B5C" w:rsidP="00805BCF">
            <w:pPr>
              <w:spacing w:line="240" w:lineRule="auto"/>
              <w:jc w:val="right"/>
              <w:rPr>
                <w:rFonts w:ascii="Browallia New" w:hAnsi="Browallia New" w:cs="Browallia New"/>
                <w:sz w:val="24"/>
                <w:szCs w:val="24"/>
              </w:rPr>
            </w:pPr>
            <w:r w:rsidRPr="00321012">
              <w:rPr>
                <w:rFonts w:ascii="Browallia New" w:hAnsi="Browallia New" w:cs="Browallia New"/>
                <w:sz w:val="24"/>
                <w:szCs w:val="24"/>
              </w:rPr>
              <w:t>-</w:t>
            </w:r>
          </w:p>
        </w:tc>
        <w:tc>
          <w:tcPr>
            <w:tcW w:w="239" w:type="dxa"/>
          </w:tcPr>
          <w:p w14:paraId="780890EC" w14:textId="77777777" w:rsidR="00805BCF" w:rsidRPr="00353598" w:rsidRDefault="00805BCF" w:rsidP="00805BCF">
            <w:pPr>
              <w:pStyle w:val="BalloonText"/>
              <w:spacing w:line="240" w:lineRule="auto"/>
              <w:ind w:left="-157"/>
              <w:jc w:val="right"/>
              <w:rPr>
                <w:rFonts w:ascii="Browallia New" w:hAnsi="Browallia New" w:cs="Browallia New"/>
                <w:sz w:val="24"/>
                <w:szCs w:val="24"/>
                <w:cs/>
              </w:rPr>
            </w:pPr>
          </w:p>
        </w:tc>
        <w:tc>
          <w:tcPr>
            <w:tcW w:w="949" w:type="dxa"/>
          </w:tcPr>
          <w:p w14:paraId="7BACB2E1" w14:textId="532F95E0" w:rsidR="00805BCF" w:rsidRPr="00353598" w:rsidRDefault="00805BCF" w:rsidP="00805BCF">
            <w:pPr>
              <w:spacing w:line="240" w:lineRule="auto"/>
              <w:jc w:val="right"/>
              <w:rPr>
                <w:rFonts w:ascii="Browallia New" w:hAnsi="Browallia New" w:cs="Browallia New"/>
                <w:sz w:val="24"/>
                <w:szCs w:val="24"/>
              </w:rPr>
            </w:pPr>
            <w:r w:rsidRPr="0053006A">
              <w:rPr>
                <w:rFonts w:ascii="Browallia New" w:hAnsi="Browallia New" w:cs="Browallia New"/>
                <w:sz w:val="24"/>
                <w:szCs w:val="24"/>
              </w:rPr>
              <w:t xml:space="preserve">    </w:t>
            </w:r>
            <w:r w:rsidRPr="00353598">
              <w:rPr>
                <w:rFonts w:ascii="Browallia New" w:hAnsi="Browallia New" w:cs="Browallia New"/>
                <w:sz w:val="24"/>
                <w:szCs w:val="24"/>
              </w:rPr>
              <w:t>16,243</w:t>
            </w:r>
          </w:p>
        </w:tc>
      </w:tr>
      <w:tr w:rsidR="00805BCF" w:rsidRPr="002C7271" w14:paraId="4283D70B" w14:textId="77777777" w:rsidTr="00C07995">
        <w:trPr>
          <w:cantSplit/>
        </w:trPr>
        <w:tc>
          <w:tcPr>
            <w:tcW w:w="4599" w:type="dxa"/>
          </w:tcPr>
          <w:p w14:paraId="5C76C399" w14:textId="24E1B1BF" w:rsidR="00805BCF" w:rsidRPr="00BA752A" w:rsidRDefault="00805BCF" w:rsidP="00805BCF">
            <w:pPr>
              <w:spacing w:line="240" w:lineRule="auto"/>
              <w:ind w:left="342" w:hanging="342"/>
              <w:rPr>
                <w:rFonts w:ascii="Browallia New" w:hAnsi="Browallia New" w:cs="Browallia New"/>
                <w:sz w:val="24"/>
                <w:szCs w:val="24"/>
              </w:rPr>
            </w:pPr>
            <w:r w:rsidRPr="00BA752A">
              <w:rPr>
                <w:rFonts w:ascii="Browallia New" w:hAnsi="Browallia New" w:cs="Browallia New"/>
                <w:sz w:val="24"/>
                <w:szCs w:val="24"/>
                <w:cs/>
              </w:rPr>
              <w:t>จ่ายผลประโยชน์พนักงาน</w:t>
            </w:r>
          </w:p>
        </w:tc>
        <w:tc>
          <w:tcPr>
            <w:tcW w:w="909" w:type="dxa"/>
            <w:tcBorders>
              <w:left w:val="nil"/>
            </w:tcBorders>
          </w:tcPr>
          <w:p w14:paraId="533AB7F9" w14:textId="306A8F1E" w:rsidR="00805BCF" w:rsidRPr="00642A0F" w:rsidRDefault="003C78B8" w:rsidP="00805BCF">
            <w:pPr>
              <w:spacing w:line="240" w:lineRule="auto"/>
              <w:jc w:val="right"/>
              <w:rPr>
                <w:rFonts w:ascii="Browallia New" w:hAnsi="Browallia New" w:cs="Browallia New"/>
                <w:sz w:val="24"/>
                <w:szCs w:val="24"/>
              </w:rPr>
            </w:pPr>
            <w:r w:rsidRPr="00642A0F">
              <w:rPr>
                <w:rFonts w:ascii="Browallia New" w:hAnsi="Browallia New" w:cs="Browallia New"/>
                <w:sz w:val="24"/>
                <w:szCs w:val="24"/>
              </w:rPr>
              <w:t>(</w:t>
            </w:r>
            <w:r w:rsidR="005152C3" w:rsidRPr="00642A0F">
              <w:rPr>
                <w:rFonts w:ascii="Browallia New" w:hAnsi="Browallia New" w:cs="Browallia New"/>
                <w:sz w:val="24"/>
                <w:szCs w:val="24"/>
              </w:rPr>
              <w:t>6,042</w:t>
            </w:r>
            <w:r w:rsidR="00CB2892" w:rsidRPr="00642A0F">
              <w:rPr>
                <w:rFonts w:ascii="Browallia New" w:hAnsi="Browallia New" w:cs="Browallia New"/>
                <w:sz w:val="24"/>
                <w:szCs w:val="24"/>
              </w:rPr>
              <w:t>)</w:t>
            </w:r>
          </w:p>
        </w:tc>
        <w:tc>
          <w:tcPr>
            <w:tcW w:w="236" w:type="dxa"/>
            <w:tcBorders>
              <w:left w:val="nil"/>
            </w:tcBorders>
          </w:tcPr>
          <w:p w14:paraId="0EB09ACF" w14:textId="77777777" w:rsidR="00805BCF" w:rsidRPr="00FD4CB9" w:rsidRDefault="00805BCF" w:rsidP="00805BCF">
            <w:pPr>
              <w:spacing w:line="240" w:lineRule="auto"/>
              <w:jc w:val="right"/>
              <w:rPr>
                <w:rFonts w:ascii="Browallia New" w:hAnsi="Browallia New" w:cs="Browallia New"/>
                <w:sz w:val="24"/>
                <w:szCs w:val="24"/>
              </w:rPr>
            </w:pPr>
          </w:p>
        </w:tc>
        <w:tc>
          <w:tcPr>
            <w:tcW w:w="850" w:type="dxa"/>
          </w:tcPr>
          <w:p w14:paraId="282FB863" w14:textId="7A481620" w:rsidR="00805BCF" w:rsidRPr="00FD4CB9"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(2,039)</w:t>
            </w:r>
          </w:p>
        </w:tc>
        <w:tc>
          <w:tcPr>
            <w:tcW w:w="242" w:type="dxa"/>
            <w:tcBorders>
              <w:left w:val="nil"/>
            </w:tcBorders>
          </w:tcPr>
          <w:p w14:paraId="49C188DA" w14:textId="77777777" w:rsidR="00805BCF" w:rsidRPr="00FD4CB9" w:rsidRDefault="00805BCF" w:rsidP="00805BCF">
            <w:pPr>
              <w:spacing w:line="240" w:lineRule="auto"/>
              <w:jc w:val="right"/>
              <w:rPr>
                <w:rFonts w:ascii="Browallia New" w:hAnsi="Browallia New" w:cs="Browallia New"/>
                <w:sz w:val="24"/>
                <w:szCs w:val="24"/>
              </w:rPr>
            </w:pPr>
          </w:p>
        </w:tc>
        <w:tc>
          <w:tcPr>
            <w:tcW w:w="937" w:type="dxa"/>
          </w:tcPr>
          <w:p w14:paraId="20ABF9B3" w14:textId="369B0785" w:rsidR="00805BCF" w:rsidRPr="00CE0DB9" w:rsidRDefault="00E6684A" w:rsidP="00805BCF">
            <w:pPr>
              <w:spacing w:line="240" w:lineRule="auto"/>
              <w:jc w:val="right"/>
              <w:rPr>
                <w:rFonts w:ascii="Browallia New" w:hAnsi="Browallia New" w:cs="Browallia New"/>
                <w:sz w:val="24"/>
                <w:szCs w:val="24"/>
              </w:rPr>
            </w:pPr>
            <w:r w:rsidRPr="00CE0DB9">
              <w:rPr>
                <w:rFonts w:ascii="Browallia New" w:hAnsi="Browallia New" w:cs="Browallia New"/>
                <w:sz w:val="24"/>
                <w:szCs w:val="24"/>
              </w:rPr>
              <w:t>(3,445</w:t>
            </w:r>
            <w:r w:rsidR="00142F53" w:rsidRPr="00CE0DB9">
              <w:rPr>
                <w:rFonts w:ascii="Browallia New" w:hAnsi="Browallia New" w:cs="Browallia New"/>
                <w:sz w:val="24"/>
                <w:szCs w:val="24"/>
              </w:rPr>
              <w:t>)</w:t>
            </w:r>
          </w:p>
        </w:tc>
        <w:tc>
          <w:tcPr>
            <w:tcW w:w="239" w:type="dxa"/>
          </w:tcPr>
          <w:p w14:paraId="00970E17" w14:textId="77777777" w:rsidR="00805BCF" w:rsidRPr="00BA752A" w:rsidRDefault="00805BCF" w:rsidP="00805BCF">
            <w:pPr>
              <w:spacing w:line="240" w:lineRule="auto"/>
              <w:jc w:val="right"/>
              <w:rPr>
                <w:rFonts w:ascii="Browallia New" w:hAnsi="Browallia New" w:cs="Browallia New"/>
                <w:sz w:val="24"/>
                <w:szCs w:val="24"/>
              </w:rPr>
            </w:pPr>
          </w:p>
        </w:tc>
        <w:tc>
          <w:tcPr>
            <w:tcW w:w="949" w:type="dxa"/>
          </w:tcPr>
          <w:p w14:paraId="3E043576" w14:textId="37D39040" w:rsidR="00805BCF" w:rsidRPr="00BA752A" w:rsidRDefault="00805BCF" w:rsidP="00805BCF">
            <w:pPr>
              <w:spacing w:line="240" w:lineRule="auto"/>
              <w:jc w:val="right"/>
              <w:rPr>
                <w:rFonts w:ascii="Browallia New" w:hAnsi="Browallia New" w:cs="Browallia New"/>
                <w:sz w:val="24"/>
                <w:szCs w:val="24"/>
                <w:lang w:val="en-GB"/>
              </w:rPr>
            </w:pPr>
            <w:r w:rsidRPr="00FD4CB9">
              <w:rPr>
                <w:rFonts w:ascii="Browallia New" w:hAnsi="Browallia New" w:cs="Browallia New"/>
                <w:sz w:val="24"/>
                <w:szCs w:val="24"/>
              </w:rPr>
              <w:t>(1,656)</w:t>
            </w:r>
          </w:p>
        </w:tc>
      </w:tr>
      <w:tr w:rsidR="00805BCF" w:rsidRPr="002C7271" w14:paraId="12E33A2B" w14:textId="77777777" w:rsidTr="00C07995">
        <w:trPr>
          <w:cantSplit/>
        </w:trPr>
        <w:tc>
          <w:tcPr>
            <w:tcW w:w="4599" w:type="dxa"/>
          </w:tcPr>
          <w:p w14:paraId="1FB6BB43" w14:textId="4CB94AA7" w:rsidR="00805BCF" w:rsidRPr="00BA752A" w:rsidRDefault="00805BCF" w:rsidP="00805BCF">
            <w:pPr>
              <w:spacing w:line="240" w:lineRule="auto"/>
              <w:ind w:left="342" w:hanging="342"/>
              <w:rPr>
                <w:rFonts w:ascii="Browallia New" w:hAnsi="Browallia New" w:cs="Browallia New"/>
                <w:sz w:val="24"/>
                <w:szCs w:val="24"/>
                <w:cs/>
              </w:rPr>
            </w:pPr>
            <w:r w:rsidRPr="00FF73C2">
              <w:rPr>
                <w:rFonts w:ascii="Browallia New" w:hAnsi="Browallia New" w:cs="Browallia New" w:hint="cs"/>
                <w:sz w:val="24"/>
                <w:szCs w:val="24"/>
                <w:cs/>
              </w:rPr>
              <w:t>จัดประเภทผลประโยชน์พนักงาน</w:t>
            </w:r>
            <w:r w:rsidRPr="00040256">
              <w:rPr>
                <w:rFonts w:ascii="Browallia New" w:hAnsi="Browallia New" w:cs="Browallia New" w:hint="cs"/>
                <w:sz w:val="24"/>
                <w:szCs w:val="24"/>
                <w:cs/>
              </w:rPr>
              <w:t>ค้างจ่าย</w:t>
            </w:r>
          </w:p>
        </w:tc>
        <w:tc>
          <w:tcPr>
            <w:tcW w:w="909" w:type="dxa"/>
            <w:tcBorders>
              <w:left w:val="nil"/>
              <w:bottom w:val="single" w:sz="4" w:space="0" w:color="auto"/>
            </w:tcBorders>
          </w:tcPr>
          <w:p w14:paraId="403AAD31" w14:textId="25F13538" w:rsidR="00805BCF" w:rsidRPr="00FD4CB9" w:rsidRDefault="00996F23" w:rsidP="00805BCF">
            <w:pPr>
              <w:spacing w:line="240" w:lineRule="auto"/>
              <w:jc w:val="right"/>
              <w:rPr>
                <w:rFonts w:ascii="Browallia New" w:hAnsi="Browallia New" w:cs="Browallia New"/>
                <w:sz w:val="24"/>
                <w:szCs w:val="24"/>
              </w:rPr>
            </w:pPr>
            <w:r w:rsidRPr="00642A0F">
              <w:rPr>
                <w:rFonts w:ascii="Browallia New" w:hAnsi="Browallia New" w:cs="Browallia New"/>
                <w:sz w:val="24"/>
                <w:szCs w:val="24"/>
              </w:rPr>
              <w:t>(3,545)</w:t>
            </w:r>
          </w:p>
        </w:tc>
        <w:tc>
          <w:tcPr>
            <w:tcW w:w="236" w:type="dxa"/>
            <w:tcBorders>
              <w:left w:val="nil"/>
            </w:tcBorders>
          </w:tcPr>
          <w:p w14:paraId="2612FEF4" w14:textId="77777777" w:rsidR="00805BCF" w:rsidRPr="00FD4CB9" w:rsidRDefault="00805BCF" w:rsidP="00805BCF">
            <w:pPr>
              <w:spacing w:line="240" w:lineRule="auto"/>
              <w:jc w:val="right"/>
              <w:rPr>
                <w:rFonts w:ascii="Browallia New" w:hAnsi="Browallia New" w:cs="Browallia New"/>
                <w:sz w:val="24"/>
                <w:szCs w:val="24"/>
              </w:rPr>
            </w:pPr>
          </w:p>
        </w:tc>
        <w:tc>
          <w:tcPr>
            <w:tcW w:w="850" w:type="dxa"/>
            <w:tcBorders>
              <w:bottom w:val="single" w:sz="4" w:space="0" w:color="auto"/>
            </w:tcBorders>
          </w:tcPr>
          <w:p w14:paraId="41CB9B6D" w14:textId="3DCDFC80" w:rsidR="00805BCF" w:rsidRPr="00FD4CB9"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(370)</w:t>
            </w:r>
          </w:p>
        </w:tc>
        <w:tc>
          <w:tcPr>
            <w:tcW w:w="242" w:type="dxa"/>
            <w:tcBorders>
              <w:left w:val="nil"/>
            </w:tcBorders>
          </w:tcPr>
          <w:p w14:paraId="3B1674B2" w14:textId="77777777" w:rsidR="00805BCF" w:rsidRPr="00FD4CB9" w:rsidRDefault="00805BCF" w:rsidP="00805BCF">
            <w:pPr>
              <w:spacing w:line="240" w:lineRule="auto"/>
              <w:jc w:val="right"/>
              <w:rPr>
                <w:rFonts w:ascii="Browallia New" w:hAnsi="Browallia New" w:cs="Browallia New"/>
                <w:sz w:val="24"/>
                <w:szCs w:val="24"/>
              </w:rPr>
            </w:pPr>
          </w:p>
        </w:tc>
        <w:tc>
          <w:tcPr>
            <w:tcW w:w="937" w:type="dxa"/>
            <w:tcBorders>
              <w:bottom w:val="single" w:sz="4" w:space="0" w:color="auto"/>
            </w:tcBorders>
          </w:tcPr>
          <w:p w14:paraId="6787B12B" w14:textId="7F32AA35" w:rsidR="00805BCF" w:rsidRPr="00CE0DB9" w:rsidRDefault="003B1C05" w:rsidP="00805BCF">
            <w:pPr>
              <w:spacing w:line="240" w:lineRule="auto"/>
              <w:jc w:val="right"/>
              <w:rPr>
                <w:rFonts w:ascii="Browallia New" w:hAnsi="Browallia New" w:cs="Browallia New"/>
                <w:sz w:val="24"/>
                <w:szCs w:val="24"/>
              </w:rPr>
            </w:pPr>
            <w:r w:rsidRPr="00CE0DB9">
              <w:rPr>
                <w:rFonts w:ascii="Browallia New" w:hAnsi="Browallia New" w:cs="Browallia New"/>
                <w:sz w:val="24"/>
                <w:szCs w:val="24"/>
              </w:rPr>
              <w:t>-</w:t>
            </w:r>
          </w:p>
        </w:tc>
        <w:tc>
          <w:tcPr>
            <w:tcW w:w="239" w:type="dxa"/>
          </w:tcPr>
          <w:p w14:paraId="5BA4BD06" w14:textId="77777777" w:rsidR="00805BCF" w:rsidRPr="00BA752A" w:rsidRDefault="00805BCF" w:rsidP="00805BCF">
            <w:pPr>
              <w:spacing w:line="240" w:lineRule="auto"/>
              <w:jc w:val="right"/>
              <w:rPr>
                <w:rFonts w:ascii="Browallia New" w:hAnsi="Browallia New" w:cs="Browallia New"/>
                <w:sz w:val="24"/>
                <w:szCs w:val="24"/>
              </w:rPr>
            </w:pPr>
          </w:p>
        </w:tc>
        <w:tc>
          <w:tcPr>
            <w:tcW w:w="949" w:type="dxa"/>
            <w:tcBorders>
              <w:bottom w:val="single" w:sz="4" w:space="0" w:color="auto"/>
            </w:tcBorders>
          </w:tcPr>
          <w:p w14:paraId="59F4796D" w14:textId="7020A563" w:rsidR="00805BCF" w:rsidRPr="00E56130"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 xml:space="preserve">     -</w:t>
            </w:r>
          </w:p>
        </w:tc>
      </w:tr>
      <w:tr w:rsidR="00805BCF" w:rsidRPr="002C7271" w14:paraId="12605A69" w14:textId="77777777" w:rsidTr="00C07995">
        <w:trPr>
          <w:cantSplit/>
        </w:trPr>
        <w:tc>
          <w:tcPr>
            <w:tcW w:w="4599" w:type="dxa"/>
          </w:tcPr>
          <w:p w14:paraId="443E44EE" w14:textId="2F75C106" w:rsidR="00805BCF" w:rsidRPr="00BA752A" w:rsidRDefault="00805BCF" w:rsidP="00805BCF">
            <w:pPr>
              <w:spacing w:line="240" w:lineRule="auto"/>
              <w:ind w:left="276" w:hanging="276"/>
              <w:rPr>
                <w:rFonts w:ascii="Browallia New" w:hAnsi="Browallia New" w:cs="Browallia New"/>
                <w:sz w:val="24"/>
                <w:szCs w:val="24"/>
                <w:cs/>
                <w:lang w:val="en-GB"/>
              </w:rPr>
            </w:pPr>
            <w:r w:rsidRPr="00392848">
              <w:rPr>
                <w:rFonts w:ascii="Browallia New" w:hAnsi="Browallia New" w:cs="Browallia New"/>
                <w:sz w:val="24"/>
                <w:szCs w:val="24"/>
                <w:cs/>
                <w:lang w:val="en-GB"/>
              </w:rPr>
              <w:t xml:space="preserve">ยอดสุทธิ ณ วันที่ </w:t>
            </w:r>
            <w:r>
              <w:rPr>
                <w:rFonts w:ascii="Browallia New" w:hAnsi="Browallia New" w:cs="Browallia New"/>
                <w:sz w:val="24"/>
                <w:szCs w:val="24"/>
              </w:rPr>
              <w:t>31</w:t>
            </w:r>
            <w:r w:rsidRPr="00392848">
              <w:rPr>
                <w:rFonts w:ascii="Browallia New" w:hAnsi="Browallia New" w:cs="Browallia New"/>
                <w:sz w:val="24"/>
                <w:szCs w:val="24"/>
                <w:cs/>
                <w:lang w:val="en-GB"/>
              </w:rPr>
              <w:t xml:space="preserve"> ธันวาคม</w:t>
            </w:r>
          </w:p>
        </w:tc>
        <w:tc>
          <w:tcPr>
            <w:tcW w:w="909" w:type="dxa"/>
            <w:tcBorders>
              <w:top w:val="single" w:sz="4" w:space="0" w:color="auto"/>
              <w:left w:val="nil"/>
            </w:tcBorders>
          </w:tcPr>
          <w:p w14:paraId="23E73FF2" w14:textId="55E66BCE" w:rsidR="00805BCF" w:rsidRPr="00FD4CB9" w:rsidRDefault="00C14661" w:rsidP="00805BCF">
            <w:pPr>
              <w:spacing w:line="240" w:lineRule="auto"/>
              <w:jc w:val="right"/>
              <w:rPr>
                <w:rFonts w:ascii="Browallia New" w:hAnsi="Browallia New" w:cs="Browallia New"/>
                <w:sz w:val="24"/>
                <w:szCs w:val="24"/>
              </w:rPr>
            </w:pPr>
            <w:r>
              <w:rPr>
                <w:rFonts w:ascii="Browallia New" w:hAnsi="Browallia New" w:cs="Browallia New"/>
                <w:sz w:val="24"/>
                <w:szCs w:val="24"/>
              </w:rPr>
              <w:t>71,281</w:t>
            </w:r>
          </w:p>
        </w:tc>
        <w:tc>
          <w:tcPr>
            <w:tcW w:w="236" w:type="dxa"/>
            <w:tcBorders>
              <w:left w:val="nil"/>
            </w:tcBorders>
          </w:tcPr>
          <w:p w14:paraId="798CE673" w14:textId="77777777" w:rsidR="00805BCF" w:rsidRPr="00FD4CB9" w:rsidRDefault="00805BCF" w:rsidP="00805BCF">
            <w:pPr>
              <w:spacing w:line="240" w:lineRule="auto"/>
              <w:jc w:val="right"/>
              <w:rPr>
                <w:rFonts w:ascii="Browallia New" w:hAnsi="Browallia New" w:cs="Browallia New"/>
                <w:sz w:val="24"/>
                <w:szCs w:val="24"/>
              </w:rPr>
            </w:pPr>
          </w:p>
        </w:tc>
        <w:tc>
          <w:tcPr>
            <w:tcW w:w="850" w:type="dxa"/>
            <w:tcBorders>
              <w:top w:val="single" w:sz="4" w:space="0" w:color="auto"/>
            </w:tcBorders>
          </w:tcPr>
          <w:p w14:paraId="2D71CB2E" w14:textId="2AE2A179" w:rsidR="00805BCF" w:rsidRPr="00FD4CB9"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74,681</w:t>
            </w:r>
          </w:p>
        </w:tc>
        <w:tc>
          <w:tcPr>
            <w:tcW w:w="242" w:type="dxa"/>
            <w:tcBorders>
              <w:left w:val="nil"/>
            </w:tcBorders>
          </w:tcPr>
          <w:p w14:paraId="018C71DE" w14:textId="77777777" w:rsidR="00805BCF" w:rsidRPr="00FD4CB9" w:rsidRDefault="00805BCF" w:rsidP="00805BCF">
            <w:pPr>
              <w:spacing w:line="240" w:lineRule="auto"/>
              <w:jc w:val="right"/>
              <w:rPr>
                <w:rFonts w:ascii="Browallia New" w:hAnsi="Browallia New" w:cs="Browallia New"/>
                <w:sz w:val="24"/>
                <w:szCs w:val="24"/>
              </w:rPr>
            </w:pPr>
          </w:p>
        </w:tc>
        <w:tc>
          <w:tcPr>
            <w:tcW w:w="937" w:type="dxa"/>
            <w:tcBorders>
              <w:top w:val="single" w:sz="4" w:space="0" w:color="auto"/>
            </w:tcBorders>
          </w:tcPr>
          <w:p w14:paraId="03F8F013" w14:textId="74C4FADF" w:rsidR="00805BCF" w:rsidRPr="008F5FAF" w:rsidRDefault="006403D4" w:rsidP="00805BCF">
            <w:pPr>
              <w:spacing w:line="240" w:lineRule="auto"/>
              <w:jc w:val="right"/>
              <w:rPr>
                <w:rFonts w:ascii="Browallia New" w:hAnsi="Browallia New" w:cs="Browallia New"/>
                <w:sz w:val="24"/>
                <w:szCs w:val="24"/>
              </w:rPr>
            </w:pPr>
            <w:r w:rsidRPr="008F5FAF">
              <w:rPr>
                <w:rFonts w:ascii="Browallia New" w:hAnsi="Browallia New" w:cs="Browallia New"/>
                <w:sz w:val="24"/>
                <w:szCs w:val="24"/>
              </w:rPr>
              <w:t>40,</w:t>
            </w:r>
            <w:r w:rsidR="00D813F4" w:rsidRPr="008F5FAF">
              <w:rPr>
                <w:rFonts w:ascii="Browallia New" w:hAnsi="Browallia New" w:cs="Browallia New"/>
                <w:sz w:val="24"/>
                <w:szCs w:val="24"/>
              </w:rPr>
              <w:t>116</w:t>
            </w:r>
          </w:p>
        </w:tc>
        <w:tc>
          <w:tcPr>
            <w:tcW w:w="239" w:type="dxa"/>
          </w:tcPr>
          <w:p w14:paraId="001EB2A5" w14:textId="77777777" w:rsidR="00805BCF" w:rsidRPr="00BA752A" w:rsidRDefault="00805BCF" w:rsidP="00805BCF">
            <w:pPr>
              <w:spacing w:line="240" w:lineRule="auto"/>
              <w:jc w:val="right"/>
              <w:rPr>
                <w:rFonts w:ascii="Browallia New" w:hAnsi="Browallia New" w:cs="Browallia New"/>
                <w:sz w:val="24"/>
                <w:szCs w:val="24"/>
              </w:rPr>
            </w:pPr>
          </w:p>
        </w:tc>
        <w:tc>
          <w:tcPr>
            <w:tcW w:w="949" w:type="dxa"/>
            <w:tcBorders>
              <w:top w:val="single" w:sz="4" w:space="0" w:color="auto"/>
            </w:tcBorders>
          </w:tcPr>
          <w:p w14:paraId="34B80338" w14:textId="294589C0" w:rsidR="00805BCF" w:rsidRPr="00BA752A" w:rsidRDefault="00805BCF" w:rsidP="00805BCF">
            <w:pPr>
              <w:spacing w:line="240" w:lineRule="auto"/>
              <w:jc w:val="right"/>
              <w:rPr>
                <w:rFonts w:ascii="Browallia New" w:hAnsi="Browallia New" w:cs="Browallia New"/>
                <w:sz w:val="24"/>
                <w:szCs w:val="24"/>
              </w:rPr>
            </w:pPr>
            <w:r w:rsidRPr="00FD4CB9">
              <w:rPr>
                <w:rFonts w:ascii="Browallia New" w:hAnsi="Browallia New" w:cs="Browallia New"/>
                <w:sz w:val="24"/>
                <w:szCs w:val="24"/>
              </w:rPr>
              <w:t>41,074</w:t>
            </w:r>
          </w:p>
        </w:tc>
      </w:tr>
      <w:tr w:rsidR="00805BCF" w:rsidRPr="00DC7265" w14:paraId="5F1B156C" w14:textId="77777777" w:rsidTr="00C07995">
        <w:trPr>
          <w:cantSplit/>
        </w:trPr>
        <w:tc>
          <w:tcPr>
            <w:tcW w:w="4599" w:type="dxa"/>
          </w:tcPr>
          <w:p w14:paraId="15791D21" w14:textId="3DA39F39" w:rsidR="00805BCF" w:rsidRPr="00DC7265" w:rsidRDefault="00805BCF" w:rsidP="00805BCF">
            <w:pPr>
              <w:spacing w:line="240" w:lineRule="auto"/>
              <w:ind w:left="227" w:hanging="227"/>
              <w:rPr>
                <w:rFonts w:ascii="Browallia New" w:hAnsi="Browallia New" w:cs="Browallia New"/>
                <w:sz w:val="24"/>
                <w:szCs w:val="24"/>
                <w:cs/>
              </w:rPr>
            </w:pPr>
            <w:r w:rsidRPr="00DC7265">
              <w:rPr>
                <w:rFonts w:ascii="Browallia New" w:hAnsi="Browallia New" w:cs="Browallia New"/>
                <w:sz w:val="24"/>
                <w:szCs w:val="24"/>
                <w:u w:val="single"/>
                <w:cs/>
              </w:rPr>
              <w:t>หัก</w:t>
            </w:r>
            <w:r w:rsidRPr="00DC7265">
              <w:rPr>
                <w:rFonts w:ascii="Browallia New" w:hAnsi="Browallia New" w:cs="Browallia New"/>
                <w:sz w:val="24"/>
                <w:szCs w:val="24"/>
              </w:rPr>
              <w:t xml:space="preserve"> </w:t>
            </w:r>
            <w:r w:rsidRPr="00DC7265">
              <w:rPr>
                <w:rFonts w:ascii="Browallia New" w:hAnsi="Browallia New" w:cs="Browallia New"/>
                <w:sz w:val="24"/>
                <w:szCs w:val="24"/>
                <w:cs/>
              </w:rPr>
              <w:t>ส่วนที่ถึงกำหนดชำระภายในหนึ่งปี</w:t>
            </w:r>
          </w:p>
        </w:tc>
        <w:tc>
          <w:tcPr>
            <w:tcW w:w="909" w:type="dxa"/>
            <w:tcBorders>
              <w:left w:val="nil"/>
              <w:bottom w:val="single" w:sz="4" w:space="0" w:color="auto"/>
            </w:tcBorders>
          </w:tcPr>
          <w:p w14:paraId="625F2A31" w14:textId="7159B2F5" w:rsidR="00805BCF" w:rsidRPr="00DC7265" w:rsidRDefault="002F07AB"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w:t>
            </w:r>
            <w:r w:rsidR="00823E79" w:rsidRPr="00DC7265">
              <w:rPr>
                <w:rFonts w:ascii="Browallia New" w:hAnsi="Browallia New" w:cs="Browallia New"/>
                <w:sz w:val="24"/>
                <w:szCs w:val="24"/>
              </w:rPr>
              <w:t>2,088</w:t>
            </w:r>
            <w:r w:rsidRPr="00DC7265">
              <w:rPr>
                <w:rFonts w:ascii="Browallia New" w:hAnsi="Browallia New" w:cs="Browallia New"/>
                <w:sz w:val="24"/>
                <w:szCs w:val="24"/>
              </w:rPr>
              <w:t>)</w:t>
            </w:r>
          </w:p>
        </w:tc>
        <w:tc>
          <w:tcPr>
            <w:tcW w:w="236" w:type="dxa"/>
            <w:tcBorders>
              <w:left w:val="nil"/>
            </w:tcBorders>
          </w:tcPr>
          <w:p w14:paraId="77E28445" w14:textId="77777777" w:rsidR="00805BCF" w:rsidRPr="00DC7265" w:rsidRDefault="00805BCF" w:rsidP="00805BCF">
            <w:pPr>
              <w:spacing w:line="240" w:lineRule="auto"/>
              <w:jc w:val="right"/>
              <w:rPr>
                <w:rFonts w:ascii="Browallia New" w:hAnsi="Browallia New" w:cs="Browallia New"/>
                <w:sz w:val="24"/>
                <w:szCs w:val="24"/>
              </w:rPr>
            </w:pPr>
          </w:p>
        </w:tc>
        <w:tc>
          <w:tcPr>
            <w:tcW w:w="850" w:type="dxa"/>
            <w:tcBorders>
              <w:bottom w:val="single" w:sz="4" w:space="0" w:color="auto"/>
            </w:tcBorders>
          </w:tcPr>
          <w:p w14:paraId="47F94F8A" w14:textId="193E21B0" w:rsidR="00805BCF" w:rsidRPr="00DC7265" w:rsidRDefault="00805BCF"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(5,812)</w:t>
            </w:r>
          </w:p>
        </w:tc>
        <w:tc>
          <w:tcPr>
            <w:tcW w:w="242" w:type="dxa"/>
            <w:tcBorders>
              <w:left w:val="nil"/>
            </w:tcBorders>
          </w:tcPr>
          <w:p w14:paraId="426D405E" w14:textId="77777777" w:rsidR="00805BCF" w:rsidRPr="00DC7265" w:rsidRDefault="00805BCF" w:rsidP="00805BCF">
            <w:pPr>
              <w:spacing w:line="240" w:lineRule="auto"/>
              <w:jc w:val="right"/>
              <w:rPr>
                <w:rFonts w:ascii="Browallia New" w:hAnsi="Browallia New" w:cs="Browallia New"/>
                <w:sz w:val="24"/>
                <w:szCs w:val="24"/>
              </w:rPr>
            </w:pPr>
          </w:p>
        </w:tc>
        <w:tc>
          <w:tcPr>
            <w:tcW w:w="937" w:type="dxa"/>
            <w:tcBorders>
              <w:bottom w:val="single" w:sz="4" w:space="0" w:color="auto"/>
            </w:tcBorders>
          </w:tcPr>
          <w:p w14:paraId="744B2AD1" w14:textId="56E717C2" w:rsidR="00805BCF" w:rsidRPr="00DC7265" w:rsidRDefault="00D813F4" w:rsidP="00805BCF">
            <w:pPr>
              <w:spacing w:line="240" w:lineRule="auto"/>
              <w:jc w:val="right"/>
              <w:rPr>
                <w:rFonts w:ascii="Browallia New" w:hAnsi="Browallia New" w:cs="Browallia New"/>
                <w:sz w:val="24"/>
                <w:szCs w:val="24"/>
                <w:cs/>
              </w:rPr>
            </w:pPr>
            <w:r w:rsidRPr="00DC7265">
              <w:rPr>
                <w:rFonts w:ascii="Browallia New" w:hAnsi="Browallia New" w:cs="Browallia New"/>
                <w:sz w:val="24"/>
                <w:szCs w:val="24"/>
              </w:rPr>
              <w:t>-</w:t>
            </w:r>
          </w:p>
        </w:tc>
        <w:tc>
          <w:tcPr>
            <w:tcW w:w="239" w:type="dxa"/>
          </w:tcPr>
          <w:p w14:paraId="02B67782" w14:textId="77777777" w:rsidR="00805BCF" w:rsidRPr="00DC7265" w:rsidRDefault="00805BCF" w:rsidP="00805BCF">
            <w:pPr>
              <w:spacing w:line="240" w:lineRule="auto"/>
              <w:jc w:val="right"/>
              <w:rPr>
                <w:rFonts w:ascii="Browallia New" w:hAnsi="Browallia New" w:cs="Browallia New"/>
                <w:sz w:val="24"/>
                <w:szCs w:val="24"/>
              </w:rPr>
            </w:pPr>
          </w:p>
        </w:tc>
        <w:tc>
          <w:tcPr>
            <w:tcW w:w="949" w:type="dxa"/>
            <w:tcBorders>
              <w:bottom w:val="single" w:sz="4" w:space="0" w:color="auto"/>
            </w:tcBorders>
          </w:tcPr>
          <w:p w14:paraId="2D137924" w14:textId="66F083A2" w:rsidR="00805BCF" w:rsidRPr="00DC7265" w:rsidRDefault="00805BCF" w:rsidP="00805BCF">
            <w:pPr>
              <w:spacing w:line="240" w:lineRule="auto"/>
              <w:jc w:val="right"/>
              <w:rPr>
                <w:rFonts w:ascii="Browallia New" w:hAnsi="Browallia New" w:cs="Browallia New"/>
                <w:sz w:val="24"/>
                <w:szCs w:val="24"/>
                <w:cs/>
              </w:rPr>
            </w:pPr>
            <w:r w:rsidRPr="00DC7265">
              <w:rPr>
                <w:rFonts w:ascii="Browallia New" w:hAnsi="Browallia New" w:cs="Browallia New"/>
                <w:sz w:val="24"/>
                <w:szCs w:val="24"/>
              </w:rPr>
              <w:t>(2,267)</w:t>
            </w:r>
          </w:p>
        </w:tc>
      </w:tr>
      <w:tr w:rsidR="00805BCF" w:rsidRPr="00DC7265" w14:paraId="7888B4DC" w14:textId="77777777" w:rsidTr="00C07995">
        <w:trPr>
          <w:cantSplit/>
        </w:trPr>
        <w:tc>
          <w:tcPr>
            <w:tcW w:w="4599" w:type="dxa"/>
          </w:tcPr>
          <w:p w14:paraId="2D11BBAF" w14:textId="0FB49354" w:rsidR="00805BCF" w:rsidRPr="00DC7265" w:rsidRDefault="00805BCF" w:rsidP="00805BCF">
            <w:pPr>
              <w:spacing w:line="240" w:lineRule="auto"/>
              <w:rPr>
                <w:rFonts w:ascii="Browallia New" w:hAnsi="Browallia New" w:cs="Browallia New"/>
                <w:sz w:val="24"/>
                <w:szCs w:val="24"/>
                <w:cs/>
                <w:lang w:val="en-GB"/>
              </w:rPr>
            </w:pPr>
            <w:r w:rsidRPr="00DC7265">
              <w:rPr>
                <w:rFonts w:ascii="Browallia New" w:hAnsi="Browallia New" w:cs="Browallia New" w:hint="cs"/>
                <w:sz w:val="24"/>
                <w:szCs w:val="24"/>
                <w:cs/>
                <w:lang w:val="en-GB"/>
              </w:rPr>
              <w:t>สุทธิ</w:t>
            </w:r>
          </w:p>
        </w:tc>
        <w:tc>
          <w:tcPr>
            <w:tcW w:w="909" w:type="dxa"/>
            <w:tcBorders>
              <w:top w:val="single" w:sz="4" w:space="0" w:color="auto"/>
              <w:left w:val="nil"/>
              <w:bottom w:val="single" w:sz="12" w:space="0" w:color="auto"/>
            </w:tcBorders>
          </w:tcPr>
          <w:p w14:paraId="1C59EE2F" w14:textId="2B9199F5" w:rsidR="00805BCF" w:rsidRPr="00DC7265" w:rsidRDefault="00812906"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69,193</w:t>
            </w:r>
          </w:p>
        </w:tc>
        <w:tc>
          <w:tcPr>
            <w:tcW w:w="236" w:type="dxa"/>
            <w:tcBorders>
              <w:left w:val="nil"/>
            </w:tcBorders>
          </w:tcPr>
          <w:p w14:paraId="41135119" w14:textId="77777777" w:rsidR="00805BCF" w:rsidRPr="00DC7265" w:rsidRDefault="00805BCF" w:rsidP="00805BCF">
            <w:pPr>
              <w:spacing w:line="240" w:lineRule="auto"/>
              <w:jc w:val="right"/>
              <w:rPr>
                <w:rFonts w:ascii="Browallia New" w:hAnsi="Browallia New" w:cs="Browallia New"/>
                <w:sz w:val="24"/>
                <w:szCs w:val="24"/>
              </w:rPr>
            </w:pPr>
          </w:p>
        </w:tc>
        <w:tc>
          <w:tcPr>
            <w:tcW w:w="850" w:type="dxa"/>
            <w:tcBorders>
              <w:top w:val="single" w:sz="4" w:space="0" w:color="auto"/>
              <w:bottom w:val="single" w:sz="12" w:space="0" w:color="auto"/>
            </w:tcBorders>
          </w:tcPr>
          <w:p w14:paraId="1D1B05A0" w14:textId="1F83BE57" w:rsidR="00805BCF" w:rsidRPr="00DC7265" w:rsidRDefault="00805BCF"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68,869</w:t>
            </w:r>
          </w:p>
        </w:tc>
        <w:tc>
          <w:tcPr>
            <w:tcW w:w="242" w:type="dxa"/>
            <w:tcBorders>
              <w:left w:val="nil"/>
            </w:tcBorders>
          </w:tcPr>
          <w:p w14:paraId="30B380ED" w14:textId="77777777" w:rsidR="00805BCF" w:rsidRPr="00DC7265" w:rsidRDefault="00805BCF" w:rsidP="00805BCF">
            <w:pPr>
              <w:spacing w:line="240" w:lineRule="auto"/>
              <w:jc w:val="right"/>
              <w:rPr>
                <w:rFonts w:ascii="Browallia New" w:hAnsi="Browallia New" w:cs="Browallia New"/>
                <w:sz w:val="24"/>
                <w:szCs w:val="24"/>
              </w:rPr>
            </w:pPr>
          </w:p>
        </w:tc>
        <w:tc>
          <w:tcPr>
            <w:tcW w:w="937" w:type="dxa"/>
            <w:tcBorders>
              <w:top w:val="single" w:sz="4" w:space="0" w:color="auto"/>
              <w:bottom w:val="single" w:sz="12" w:space="0" w:color="auto"/>
            </w:tcBorders>
          </w:tcPr>
          <w:p w14:paraId="7165C79B" w14:textId="3592050B" w:rsidR="00805BCF" w:rsidRPr="00DC7265" w:rsidRDefault="00D813F4"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40,116</w:t>
            </w:r>
          </w:p>
        </w:tc>
        <w:tc>
          <w:tcPr>
            <w:tcW w:w="239" w:type="dxa"/>
          </w:tcPr>
          <w:p w14:paraId="68A77865" w14:textId="77777777" w:rsidR="00805BCF" w:rsidRPr="00DC7265" w:rsidRDefault="00805BCF" w:rsidP="00805BCF">
            <w:pPr>
              <w:spacing w:line="240" w:lineRule="auto"/>
              <w:jc w:val="right"/>
              <w:rPr>
                <w:rFonts w:ascii="Browallia New" w:hAnsi="Browallia New" w:cs="Browallia New"/>
                <w:sz w:val="24"/>
                <w:szCs w:val="24"/>
              </w:rPr>
            </w:pPr>
          </w:p>
        </w:tc>
        <w:tc>
          <w:tcPr>
            <w:tcW w:w="949" w:type="dxa"/>
            <w:tcBorders>
              <w:top w:val="single" w:sz="4" w:space="0" w:color="auto"/>
              <w:bottom w:val="single" w:sz="12" w:space="0" w:color="auto"/>
            </w:tcBorders>
          </w:tcPr>
          <w:p w14:paraId="7BC2BAE4" w14:textId="0AB79C96" w:rsidR="00805BCF" w:rsidRPr="00DC7265" w:rsidRDefault="00805BCF"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38,807</w:t>
            </w:r>
          </w:p>
        </w:tc>
      </w:tr>
      <w:tr w:rsidR="00805BCF" w:rsidRPr="00DC7265" w14:paraId="1DAACA49" w14:textId="77777777" w:rsidTr="00C07995">
        <w:trPr>
          <w:cantSplit/>
        </w:trPr>
        <w:tc>
          <w:tcPr>
            <w:tcW w:w="4599" w:type="dxa"/>
          </w:tcPr>
          <w:p w14:paraId="2F8F5BD3" w14:textId="77777777" w:rsidR="00805BCF" w:rsidRPr="00DC7265" w:rsidRDefault="00805BCF" w:rsidP="00805BCF">
            <w:pPr>
              <w:spacing w:line="240" w:lineRule="auto"/>
              <w:rPr>
                <w:rFonts w:ascii="Browallia New" w:hAnsi="Browallia New" w:cs="Browallia New"/>
                <w:sz w:val="24"/>
                <w:szCs w:val="24"/>
                <w:cs/>
              </w:rPr>
            </w:pPr>
          </w:p>
        </w:tc>
        <w:tc>
          <w:tcPr>
            <w:tcW w:w="909" w:type="dxa"/>
            <w:tcBorders>
              <w:top w:val="single" w:sz="12" w:space="0" w:color="auto"/>
              <w:left w:val="nil"/>
            </w:tcBorders>
          </w:tcPr>
          <w:p w14:paraId="29C289E4" w14:textId="77777777" w:rsidR="00805BCF" w:rsidRPr="00DC7265" w:rsidRDefault="00805BCF" w:rsidP="00805BCF">
            <w:pPr>
              <w:spacing w:line="240" w:lineRule="auto"/>
              <w:jc w:val="right"/>
              <w:rPr>
                <w:rFonts w:ascii="Browallia New" w:hAnsi="Browallia New" w:cs="Browallia New"/>
                <w:sz w:val="24"/>
                <w:szCs w:val="24"/>
              </w:rPr>
            </w:pPr>
          </w:p>
        </w:tc>
        <w:tc>
          <w:tcPr>
            <w:tcW w:w="236" w:type="dxa"/>
            <w:tcBorders>
              <w:left w:val="nil"/>
            </w:tcBorders>
          </w:tcPr>
          <w:p w14:paraId="2730BA4F" w14:textId="77777777" w:rsidR="00805BCF" w:rsidRPr="00DC7265" w:rsidRDefault="00805BCF" w:rsidP="00805BCF">
            <w:pPr>
              <w:spacing w:line="240" w:lineRule="auto"/>
              <w:jc w:val="right"/>
              <w:rPr>
                <w:rFonts w:ascii="Browallia New" w:hAnsi="Browallia New" w:cs="Browallia New"/>
                <w:sz w:val="24"/>
                <w:szCs w:val="24"/>
              </w:rPr>
            </w:pPr>
          </w:p>
        </w:tc>
        <w:tc>
          <w:tcPr>
            <w:tcW w:w="850" w:type="dxa"/>
            <w:tcBorders>
              <w:top w:val="single" w:sz="12" w:space="0" w:color="auto"/>
            </w:tcBorders>
          </w:tcPr>
          <w:p w14:paraId="1368314F" w14:textId="77777777" w:rsidR="00805BCF" w:rsidRPr="00DC7265" w:rsidRDefault="00805BCF" w:rsidP="00805BCF">
            <w:pPr>
              <w:spacing w:line="240" w:lineRule="auto"/>
              <w:jc w:val="right"/>
              <w:rPr>
                <w:rFonts w:ascii="Browallia New" w:hAnsi="Browallia New" w:cs="Browallia New"/>
                <w:sz w:val="24"/>
                <w:szCs w:val="24"/>
              </w:rPr>
            </w:pPr>
          </w:p>
        </w:tc>
        <w:tc>
          <w:tcPr>
            <w:tcW w:w="242" w:type="dxa"/>
            <w:tcBorders>
              <w:left w:val="nil"/>
            </w:tcBorders>
          </w:tcPr>
          <w:p w14:paraId="1F38578D" w14:textId="77777777" w:rsidR="00805BCF" w:rsidRPr="00DC7265" w:rsidRDefault="00805BCF" w:rsidP="00805BCF">
            <w:pPr>
              <w:spacing w:line="240" w:lineRule="auto"/>
              <w:jc w:val="right"/>
              <w:rPr>
                <w:rFonts w:ascii="Browallia New" w:hAnsi="Browallia New" w:cs="Browallia New"/>
                <w:sz w:val="24"/>
                <w:szCs w:val="24"/>
              </w:rPr>
            </w:pPr>
          </w:p>
        </w:tc>
        <w:tc>
          <w:tcPr>
            <w:tcW w:w="937" w:type="dxa"/>
            <w:tcBorders>
              <w:top w:val="single" w:sz="12" w:space="0" w:color="auto"/>
            </w:tcBorders>
          </w:tcPr>
          <w:p w14:paraId="4F838A5F" w14:textId="77777777" w:rsidR="00805BCF" w:rsidRPr="00DC7265" w:rsidRDefault="00805BCF" w:rsidP="00805BCF">
            <w:pPr>
              <w:spacing w:line="240" w:lineRule="auto"/>
              <w:jc w:val="right"/>
              <w:rPr>
                <w:rFonts w:ascii="Browallia New" w:hAnsi="Browallia New" w:cs="Browallia New"/>
                <w:sz w:val="24"/>
                <w:szCs w:val="24"/>
              </w:rPr>
            </w:pPr>
          </w:p>
        </w:tc>
        <w:tc>
          <w:tcPr>
            <w:tcW w:w="239" w:type="dxa"/>
          </w:tcPr>
          <w:p w14:paraId="046049AA" w14:textId="77777777" w:rsidR="00805BCF" w:rsidRPr="00DC7265" w:rsidRDefault="00805BCF" w:rsidP="00805BCF">
            <w:pPr>
              <w:spacing w:line="240" w:lineRule="auto"/>
              <w:jc w:val="right"/>
              <w:rPr>
                <w:rFonts w:ascii="Browallia New" w:hAnsi="Browallia New" w:cs="Browallia New"/>
                <w:sz w:val="24"/>
                <w:szCs w:val="24"/>
              </w:rPr>
            </w:pPr>
          </w:p>
        </w:tc>
        <w:tc>
          <w:tcPr>
            <w:tcW w:w="949" w:type="dxa"/>
            <w:tcBorders>
              <w:top w:val="single" w:sz="12" w:space="0" w:color="auto"/>
            </w:tcBorders>
          </w:tcPr>
          <w:p w14:paraId="7CF6A87D" w14:textId="77777777" w:rsidR="00805BCF" w:rsidRPr="00DC7265" w:rsidRDefault="00805BCF" w:rsidP="00805BCF">
            <w:pPr>
              <w:spacing w:line="240" w:lineRule="auto"/>
              <w:jc w:val="right"/>
              <w:rPr>
                <w:rFonts w:ascii="Browallia New" w:hAnsi="Browallia New" w:cs="Browallia New"/>
                <w:sz w:val="24"/>
                <w:szCs w:val="24"/>
              </w:rPr>
            </w:pPr>
          </w:p>
        </w:tc>
      </w:tr>
      <w:tr w:rsidR="00805BCF" w:rsidRPr="002C7271" w14:paraId="188E26A6" w14:textId="77777777" w:rsidTr="00C07995">
        <w:trPr>
          <w:cantSplit/>
        </w:trPr>
        <w:tc>
          <w:tcPr>
            <w:tcW w:w="4599" w:type="dxa"/>
          </w:tcPr>
          <w:p w14:paraId="3C1F0433" w14:textId="77777777" w:rsidR="00805BCF" w:rsidRPr="00DC7265" w:rsidRDefault="00805BCF" w:rsidP="00805BCF">
            <w:pPr>
              <w:spacing w:line="240" w:lineRule="auto"/>
              <w:rPr>
                <w:rFonts w:ascii="Browallia New" w:hAnsi="Browallia New" w:cs="Browallia New"/>
                <w:sz w:val="24"/>
                <w:szCs w:val="24"/>
                <w:cs/>
              </w:rPr>
            </w:pPr>
            <w:r w:rsidRPr="00DC7265">
              <w:rPr>
                <w:rFonts w:ascii="Browallia New" w:hAnsi="Browallia New" w:cs="Browallia New"/>
                <w:sz w:val="24"/>
                <w:szCs w:val="24"/>
                <w:cs/>
              </w:rPr>
              <w:t>ไม่ได้จัดตั้งเป็นกองทุนทั้งหมด</w:t>
            </w:r>
          </w:p>
        </w:tc>
        <w:tc>
          <w:tcPr>
            <w:tcW w:w="909" w:type="dxa"/>
            <w:tcBorders>
              <w:left w:val="nil"/>
              <w:bottom w:val="single" w:sz="12" w:space="0" w:color="auto"/>
            </w:tcBorders>
          </w:tcPr>
          <w:p w14:paraId="0CF0DC6A" w14:textId="7FDB03D1" w:rsidR="00805BCF" w:rsidRPr="00DC7265" w:rsidRDefault="00DD4456"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69,193</w:t>
            </w:r>
          </w:p>
        </w:tc>
        <w:tc>
          <w:tcPr>
            <w:tcW w:w="236" w:type="dxa"/>
            <w:tcBorders>
              <w:left w:val="nil"/>
            </w:tcBorders>
          </w:tcPr>
          <w:p w14:paraId="0F4497B7" w14:textId="77777777" w:rsidR="00805BCF" w:rsidRPr="00DC7265" w:rsidRDefault="00805BCF" w:rsidP="00805BCF">
            <w:pPr>
              <w:spacing w:line="240" w:lineRule="auto"/>
              <w:jc w:val="right"/>
              <w:rPr>
                <w:rFonts w:ascii="Browallia New" w:hAnsi="Browallia New" w:cs="Browallia New"/>
                <w:sz w:val="24"/>
                <w:szCs w:val="24"/>
              </w:rPr>
            </w:pPr>
          </w:p>
        </w:tc>
        <w:tc>
          <w:tcPr>
            <w:tcW w:w="850" w:type="dxa"/>
            <w:tcBorders>
              <w:bottom w:val="single" w:sz="12" w:space="0" w:color="auto"/>
            </w:tcBorders>
          </w:tcPr>
          <w:p w14:paraId="557D0CB7" w14:textId="4748C9A1" w:rsidR="00805BCF" w:rsidRPr="00DC7265" w:rsidRDefault="00805BCF"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68,869</w:t>
            </w:r>
          </w:p>
        </w:tc>
        <w:tc>
          <w:tcPr>
            <w:tcW w:w="242" w:type="dxa"/>
            <w:tcBorders>
              <w:left w:val="nil"/>
            </w:tcBorders>
          </w:tcPr>
          <w:p w14:paraId="395D9C07" w14:textId="77777777" w:rsidR="00805BCF" w:rsidRPr="00DC7265" w:rsidRDefault="00805BCF" w:rsidP="00805BCF">
            <w:pPr>
              <w:spacing w:line="240" w:lineRule="auto"/>
              <w:jc w:val="right"/>
              <w:rPr>
                <w:rFonts w:ascii="Browallia New" w:hAnsi="Browallia New" w:cs="Browallia New"/>
                <w:sz w:val="24"/>
                <w:szCs w:val="24"/>
              </w:rPr>
            </w:pPr>
          </w:p>
        </w:tc>
        <w:tc>
          <w:tcPr>
            <w:tcW w:w="937" w:type="dxa"/>
            <w:tcBorders>
              <w:bottom w:val="single" w:sz="12" w:space="0" w:color="auto"/>
            </w:tcBorders>
          </w:tcPr>
          <w:p w14:paraId="57378053" w14:textId="710807F4" w:rsidR="00805BCF" w:rsidRPr="00DC7265" w:rsidRDefault="00D813F4"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40,116</w:t>
            </w:r>
          </w:p>
        </w:tc>
        <w:tc>
          <w:tcPr>
            <w:tcW w:w="239" w:type="dxa"/>
          </w:tcPr>
          <w:p w14:paraId="0742CA72" w14:textId="77777777" w:rsidR="00805BCF" w:rsidRPr="00DC7265" w:rsidRDefault="00805BCF" w:rsidP="00805BCF">
            <w:pPr>
              <w:spacing w:line="240" w:lineRule="auto"/>
              <w:jc w:val="right"/>
              <w:rPr>
                <w:rFonts w:ascii="Browallia New" w:hAnsi="Browallia New" w:cs="Browallia New"/>
                <w:sz w:val="24"/>
                <w:szCs w:val="24"/>
              </w:rPr>
            </w:pPr>
          </w:p>
        </w:tc>
        <w:tc>
          <w:tcPr>
            <w:tcW w:w="949" w:type="dxa"/>
            <w:tcBorders>
              <w:bottom w:val="single" w:sz="12" w:space="0" w:color="auto"/>
            </w:tcBorders>
          </w:tcPr>
          <w:p w14:paraId="285D262C" w14:textId="47EC26EF" w:rsidR="00805BCF" w:rsidRPr="00DC7265" w:rsidRDefault="00805BCF" w:rsidP="00805BCF">
            <w:pPr>
              <w:spacing w:line="240" w:lineRule="auto"/>
              <w:jc w:val="right"/>
              <w:rPr>
                <w:rFonts w:ascii="Browallia New" w:hAnsi="Browallia New" w:cs="Browallia New"/>
                <w:sz w:val="24"/>
                <w:szCs w:val="24"/>
              </w:rPr>
            </w:pPr>
            <w:r w:rsidRPr="00DC7265">
              <w:rPr>
                <w:rFonts w:ascii="Browallia New" w:hAnsi="Browallia New" w:cs="Browallia New"/>
                <w:sz w:val="24"/>
                <w:szCs w:val="24"/>
              </w:rPr>
              <w:t>38,807</w:t>
            </w:r>
          </w:p>
        </w:tc>
      </w:tr>
    </w:tbl>
    <w:p w14:paraId="72CA904C" w14:textId="77777777" w:rsidR="002F3BA4" w:rsidRDefault="002F3BA4"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rPr>
          <w:rFonts w:ascii="Browallia New" w:hAnsi="Browallia New" w:cs="Browallia New"/>
          <w:sz w:val="28"/>
          <w:szCs w:val="28"/>
        </w:rPr>
      </w:pPr>
    </w:p>
    <w:p w14:paraId="3E34C18D" w14:textId="4575F529" w:rsidR="007D7D6E" w:rsidRPr="003233E7" w:rsidRDefault="00770A4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rPr>
          <w:rFonts w:ascii="Browallia New" w:hAnsi="Browallia New" w:cs="Browallia New"/>
          <w:sz w:val="28"/>
          <w:szCs w:val="28"/>
        </w:rPr>
      </w:pPr>
      <w:r w:rsidRPr="003233E7">
        <w:rPr>
          <w:rFonts w:ascii="Browallia New" w:hAnsi="Browallia New" w:cs="Browallia New"/>
          <w:sz w:val="28"/>
          <w:szCs w:val="28"/>
          <w:cs/>
        </w:rPr>
        <w:t>ขาดทุนจากการประมาณการตามหลักคณิตศาสตร์ประกันภัยที่รับรู้ในกำไรขาดทุนเบ็ดเสร็จอื่นเกิดขึ้นจาก</w:t>
      </w:r>
    </w:p>
    <w:p w14:paraId="658AB5BB" w14:textId="77777777" w:rsidR="00C72626" w:rsidRPr="003233E7" w:rsidRDefault="00C72626"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rPr>
          <w:rFonts w:ascii="Browallia New" w:hAnsi="Browallia New" w:cs="Browallia New"/>
          <w:sz w:val="28"/>
          <w:szCs w:val="28"/>
        </w:rPr>
      </w:pPr>
    </w:p>
    <w:tbl>
      <w:tblPr>
        <w:tblStyle w:val="TableGrid"/>
        <w:tblW w:w="8987" w:type="dxa"/>
        <w:tblInd w:w="369"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1"/>
        <w:gridCol w:w="1134"/>
        <w:gridCol w:w="1134"/>
        <w:gridCol w:w="1134"/>
        <w:gridCol w:w="1134"/>
      </w:tblGrid>
      <w:tr w:rsidR="000779B4" w:rsidRPr="003233E7" w14:paraId="102F2B56" w14:textId="77777777" w:rsidTr="00D8228B">
        <w:tc>
          <w:tcPr>
            <w:tcW w:w="4451" w:type="dxa"/>
          </w:tcPr>
          <w:p w14:paraId="169967A8" w14:textId="77777777" w:rsidR="000779B4" w:rsidRPr="003233E7" w:rsidRDefault="000779B4">
            <w:pPr>
              <w:pStyle w:val="ListParagraph"/>
              <w:ind w:left="0"/>
              <w:jc w:val="thaiDistribute"/>
              <w:rPr>
                <w:rFonts w:ascii="Browallia New" w:eastAsia="Arial Unicode MS" w:hAnsi="Browallia New" w:cs="Browallia New"/>
                <w:spacing w:val="-4"/>
                <w:sz w:val="24"/>
                <w:szCs w:val="24"/>
              </w:rPr>
            </w:pPr>
          </w:p>
        </w:tc>
        <w:tc>
          <w:tcPr>
            <w:tcW w:w="1134" w:type="dxa"/>
          </w:tcPr>
          <w:p w14:paraId="162A5999" w14:textId="77777777" w:rsidR="000779B4" w:rsidRPr="003233E7" w:rsidRDefault="000779B4">
            <w:pPr>
              <w:pStyle w:val="ListParagraph"/>
              <w:ind w:left="0"/>
              <w:jc w:val="thaiDistribute"/>
              <w:rPr>
                <w:rFonts w:ascii="Browallia New" w:eastAsia="Arial Unicode MS" w:hAnsi="Browallia New" w:cs="Browallia New"/>
                <w:spacing w:val="-4"/>
                <w:sz w:val="24"/>
                <w:szCs w:val="24"/>
              </w:rPr>
            </w:pPr>
          </w:p>
        </w:tc>
        <w:tc>
          <w:tcPr>
            <w:tcW w:w="1134" w:type="dxa"/>
          </w:tcPr>
          <w:p w14:paraId="71BBF395" w14:textId="77777777" w:rsidR="000779B4" w:rsidRPr="003233E7" w:rsidRDefault="000779B4">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527C9363" w14:textId="77777777" w:rsidR="000779B4" w:rsidRPr="003233E7" w:rsidRDefault="000779B4">
            <w:pPr>
              <w:pStyle w:val="ListParagraph"/>
              <w:ind w:left="0"/>
              <w:jc w:val="right"/>
              <w:rPr>
                <w:rFonts w:ascii="Browallia New" w:eastAsia="Arial Unicode MS" w:hAnsi="Browallia New" w:cs="Browallia New"/>
                <w:spacing w:val="-4"/>
                <w:sz w:val="24"/>
                <w:szCs w:val="24"/>
              </w:rPr>
            </w:pPr>
            <w:r w:rsidRPr="003233E7">
              <w:rPr>
                <w:rFonts w:ascii="Browallia New" w:eastAsia="Arial Unicode MS" w:hAnsi="Browallia New" w:cs="Browallia New"/>
                <w:spacing w:val="-4"/>
                <w:sz w:val="24"/>
                <w:szCs w:val="24"/>
                <w:cs/>
              </w:rPr>
              <w:t>(หน่วย : พันบาท)</w:t>
            </w:r>
          </w:p>
        </w:tc>
      </w:tr>
      <w:tr w:rsidR="000779B4" w:rsidRPr="003233E7" w14:paraId="71DC31DA" w14:textId="77777777" w:rsidTr="00D8228B">
        <w:tc>
          <w:tcPr>
            <w:tcW w:w="4451" w:type="dxa"/>
          </w:tcPr>
          <w:p w14:paraId="7C9E4B12" w14:textId="77777777" w:rsidR="000779B4" w:rsidRPr="003233E7" w:rsidRDefault="000779B4">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5FB2E0A8" w14:textId="77777777" w:rsidR="000779B4" w:rsidRPr="003233E7" w:rsidRDefault="000779B4">
            <w:pPr>
              <w:pStyle w:val="ListParagraph"/>
              <w:pBdr>
                <w:bottom w:val="single" w:sz="4" w:space="1" w:color="auto"/>
              </w:pBdr>
              <w:ind w:left="0"/>
              <w:jc w:val="center"/>
              <w:rPr>
                <w:rFonts w:ascii="Browallia New" w:eastAsia="Arial Unicode MS" w:hAnsi="Browallia New" w:cs="Browallia New"/>
                <w:spacing w:val="-4"/>
                <w:sz w:val="24"/>
                <w:szCs w:val="24"/>
              </w:rPr>
            </w:pPr>
            <w:r w:rsidRPr="003233E7">
              <w:rPr>
                <w:rFonts w:ascii="Browallia New" w:eastAsia="Arial Unicode MS" w:hAnsi="Browallia New" w:cs="Browallia New"/>
                <w:spacing w:val="-4"/>
                <w:sz w:val="24"/>
                <w:szCs w:val="24"/>
                <w:cs/>
              </w:rPr>
              <w:t>งบการเงินรวม</w:t>
            </w:r>
          </w:p>
        </w:tc>
        <w:tc>
          <w:tcPr>
            <w:tcW w:w="2268" w:type="dxa"/>
            <w:gridSpan w:val="2"/>
          </w:tcPr>
          <w:p w14:paraId="6C617541" w14:textId="77777777" w:rsidR="000779B4" w:rsidRPr="003233E7" w:rsidRDefault="000779B4">
            <w:pPr>
              <w:pStyle w:val="ListParagraph"/>
              <w:pBdr>
                <w:bottom w:val="single" w:sz="4" w:space="1" w:color="auto"/>
              </w:pBdr>
              <w:ind w:left="0"/>
              <w:jc w:val="center"/>
              <w:rPr>
                <w:rFonts w:ascii="Browallia New" w:eastAsia="Arial Unicode MS" w:hAnsi="Browallia New" w:cs="Browallia New"/>
                <w:spacing w:val="-4"/>
                <w:sz w:val="24"/>
                <w:szCs w:val="24"/>
              </w:rPr>
            </w:pPr>
            <w:r w:rsidRPr="003233E7">
              <w:rPr>
                <w:rFonts w:ascii="Browallia New" w:eastAsia="Arial Unicode MS" w:hAnsi="Browallia New" w:cs="Browallia New"/>
                <w:spacing w:val="-4"/>
                <w:sz w:val="24"/>
                <w:szCs w:val="24"/>
                <w:cs/>
              </w:rPr>
              <w:t xml:space="preserve">งบการเงินเฉพาะของบริษัท  </w:t>
            </w:r>
          </w:p>
        </w:tc>
      </w:tr>
      <w:tr w:rsidR="000779B4" w:rsidRPr="003233E7" w14:paraId="565B7D1E" w14:textId="77777777" w:rsidTr="00D8228B">
        <w:tc>
          <w:tcPr>
            <w:tcW w:w="4451" w:type="dxa"/>
          </w:tcPr>
          <w:p w14:paraId="2771601F" w14:textId="77777777" w:rsidR="000779B4" w:rsidRPr="003233E7" w:rsidRDefault="000779B4">
            <w:pPr>
              <w:pStyle w:val="ListParagraph"/>
              <w:ind w:left="0"/>
              <w:jc w:val="thaiDistribute"/>
              <w:rPr>
                <w:rFonts w:ascii="Browallia New" w:eastAsia="Arial Unicode MS" w:hAnsi="Browallia New" w:cs="Browallia New"/>
                <w:spacing w:val="-4"/>
                <w:sz w:val="24"/>
                <w:szCs w:val="24"/>
              </w:rPr>
            </w:pPr>
          </w:p>
        </w:tc>
        <w:tc>
          <w:tcPr>
            <w:tcW w:w="1134" w:type="dxa"/>
          </w:tcPr>
          <w:p w14:paraId="43815CB4" w14:textId="77777777" w:rsidR="000779B4" w:rsidRPr="003233E7" w:rsidRDefault="000779B4">
            <w:pPr>
              <w:pStyle w:val="ListParagraph"/>
              <w:pBdr>
                <w:bottom w:val="single" w:sz="4" w:space="1" w:color="auto"/>
              </w:pBdr>
              <w:ind w:left="0"/>
              <w:jc w:val="center"/>
              <w:rPr>
                <w:rFonts w:ascii="Browallia New" w:eastAsia="Arial Unicode MS" w:hAnsi="Browallia New" w:cs="Browallia New"/>
                <w:spacing w:val="-4"/>
                <w:sz w:val="24"/>
                <w:szCs w:val="24"/>
              </w:rPr>
            </w:pPr>
            <w:r w:rsidRPr="003233E7">
              <w:rPr>
                <w:rFonts w:ascii="Browallia New" w:eastAsia="Arial Unicode MS" w:hAnsi="Browallia New" w:cs="Browallia New"/>
                <w:spacing w:val="-4"/>
                <w:sz w:val="24"/>
                <w:szCs w:val="24"/>
              </w:rPr>
              <w:t>2565</w:t>
            </w:r>
          </w:p>
        </w:tc>
        <w:tc>
          <w:tcPr>
            <w:tcW w:w="1134" w:type="dxa"/>
          </w:tcPr>
          <w:p w14:paraId="54CE3E41" w14:textId="608A22AE" w:rsidR="000779B4" w:rsidRPr="003233E7" w:rsidRDefault="00C16F34">
            <w:pPr>
              <w:pStyle w:val="ListParagraph"/>
              <w:pBdr>
                <w:bottom w:val="single" w:sz="4" w:space="1" w:color="auto"/>
              </w:pBdr>
              <w:ind w:left="0"/>
              <w:jc w:val="center"/>
              <w:rPr>
                <w:rFonts w:ascii="Browallia New" w:eastAsia="Arial Unicode MS" w:hAnsi="Browallia New" w:cs="Browallia New"/>
                <w:spacing w:val="-4"/>
                <w:sz w:val="24"/>
                <w:szCs w:val="24"/>
                <w:cs/>
              </w:rPr>
            </w:pPr>
            <w:r w:rsidRPr="00C16F34">
              <w:rPr>
                <w:rFonts w:ascii="Browallia New" w:eastAsia="Arial Unicode MS" w:hAnsi="Browallia New" w:cs="Browallia New"/>
                <w:spacing w:val="-4"/>
                <w:sz w:val="24"/>
                <w:szCs w:val="24"/>
              </w:rPr>
              <w:t>2564</w:t>
            </w:r>
          </w:p>
        </w:tc>
        <w:tc>
          <w:tcPr>
            <w:tcW w:w="1134" w:type="dxa"/>
          </w:tcPr>
          <w:p w14:paraId="07372DCA" w14:textId="77777777" w:rsidR="000779B4" w:rsidRPr="003233E7" w:rsidRDefault="000779B4">
            <w:pPr>
              <w:pStyle w:val="ListParagraph"/>
              <w:pBdr>
                <w:bottom w:val="single" w:sz="4" w:space="1" w:color="auto"/>
              </w:pBdr>
              <w:ind w:left="0"/>
              <w:jc w:val="center"/>
              <w:rPr>
                <w:rFonts w:ascii="Browallia New" w:eastAsia="Arial Unicode MS" w:hAnsi="Browallia New" w:cs="Browallia New"/>
                <w:spacing w:val="-4"/>
                <w:sz w:val="24"/>
                <w:szCs w:val="24"/>
              </w:rPr>
            </w:pPr>
            <w:r w:rsidRPr="003233E7">
              <w:rPr>
                <w:rFonts w:ascii="Browallia New" w:eastAsia="Arial Unicode MS" w:hAnsi="Browallia New" w:cs="Browallia New"/>
                <w:spacing w:val="-4"/>
                <w:sz w:val="24"/>
                <w:szCs w:val="24"/>
              </w:rPr>
              <w:t>2565</w:t>
            </w:r>
          </w:p>
        </w:tc>
        <w:tc>
          <w:tcPr>
            <w:tcW w:w="1134" w:type="dxa"/>
          </w:tcPr>
          <w:p w14:paraId="6AE4609E" w14:textId="68CC62E7" w:rsidR="000779B4" w:rsidRPr="003233E7" w:rsidRDefault="00C16F34">
            <w:pPr>
              <w:pStyle w:val="ListParagraph"/>
              <w:pBdr>
                <w:bottom w:val="single" w:sz="4" w:space="1" w:color="auto"/>
              </w:pBdr>
              <w:ind w:left="0"/>
              <w:jc w:val="center"/>
              <w:rPr>
                <w:rFonts w:ascii="Browallia New" w:eastAsia="Arial Unicode MS" w:hAnsi="Browallia New" w:cs="Browallia New"/>
                <w:spacing w:val="-4"/>
                <w:sz w:val="24"/>
                <w:szCs w:val="24"/>
              </w:rPr>
            </w:pPr>
            <w:r w:rsidRPr="00C16F34">
              <w:rPr>
                <w:rFonts w:ascii="Browallia New" w:eastAsia="Arial Unicode MS" w:hAnsi="Browallia New" w:cs="Browallia New"/>
                <w:spacing w:val="-4"/>
                <w:sz w:val="24"/>
                <w:szCs w:val="24"/>
              </w:rPr>
              <w:t>2564</w:t>
            </w:r>
          </w:p>
        </w:tc>
      </w:tr>
      <w:tr w:rsidR="000779B4" w:rsidRPr="003233E7" w14:paraId="49641D36" w14:textId="77777777" w:rsidTr="00D8228B">
        <w:tc>
          <w:tcPr>
            <w:tcW w:w="4451" w:type="dxa"/>
          </w:tcPr>
          <w:p w14:paraId="0EDBBB26" w14:textId="2F191D0D" w:rsidR="000779B4" w:rsidRPr="003233E7" w:rsidRDefault="000779B4">
            <w:pPr>
              <w:pStyle w:val="ListParagraph"/>
              <w:ind w:left="0"/>
              <w:jc w:val="thaiDistribute"/>
              <w:rPr>
                <w:rFonts w:ascii="Browallia New" w:eastAsia="Arial Unicode MS" w:hAnsi="Browallia New" w:cs="Browallia New"/>
                <w:spacing w:val="-4"/>
                <w:sz w:val="24"/>
                <w:szCs w:val="24"/>
              </w:rPr>
            </w:pPr>
          </w:p>
        </w:tc>
        <w:tc>
          <w:tcPr>
            <w:tcW w:w="1134" w:type="dxa"/>
          </w:tcPr>
          <w:p w14:paraId="1EA74CB7" w14:textId="77777777" w:rsidR="000779B4" w:rsidRPr="003233E7" w:rsidRDefault="000779B4">
            <w:pPr>
              <w:pStyle w:val="ListParagraph"/>
              <w:ind w:left="0"/>
              <w:jc w:val="thaiDistribute"/>
              <w:rPr>
                <w:rFonts w:ascii="Browallia New" w:eastAsia="Arial Unicode MS" w:hAnsi="Browallia New" w:cs="Browallia New"/>
                <w:spacing w:val="-4"/>
                <w:sz w:val="24"/>
                <w:szCs w:val="24"/>
              </w:rPr>
            </w:pPr>
          </w:p>
        </w:tc>
        <w:tc>
          <w:tcPr>
            <w:tcW w:w="1134" w:type="dxa"/>
          </w:tcPr>
          <w:p w14:paraId="1336CCE5" w14:textId="77777777" w:rsidR="000779B4" w:rsidRPr="003233E7" w:rsidRDefault="000779B4">
            <w:pPr>
              <w:pStyle w:val="ListParagraph"/>
              <w:ind w:left="0"/>
              <w:jc w:val="thaiDistribute"/>
              <w:rPr>
                <w:rFonts w:ascii="Browallia New" w:eastAsia="Arial Unicode MS" w:hAnsi="Browallia New" w:cs="Browallia New"/>
                <w:spacing w:val="-4"/>
                <w:sz w:val="24"/>
                <w:szCs w:val="24"/>
              </w:rPr>
            </w:pPr>
          </w:p>
        </w:tc>
        <w:tc>
          <w:tcPr>
            <w:tcW w:w="1134" w:type="dxa"/>
          </w:tcPr>
          <w:p w14:paraId="385F1A73" w14:textId="77777777" w:rsidR="000779B4" w:rsidRPr="003233E7" w:rsidRDefault="000779B4">
            <w:pPr>
              <w:pStyle w:val="ListParagraph"/>
              <w:ind w:left="0"/>
              <w:jc w:val="thaiDistribute"/>
              <w:rPr>
                <w:rFonts w:ascii="Browallia New" w:eastAsia="Arial Unicode MS" w:hAnsi="Browallia New" w:cs="Browallia New"/>
                <w:spacing w:val="-4"/>
                <w:sz w:val="24"/>
                <w:szCs w:val="24"/>
              </w:rPr>
            </w:pPr>
          </w:p>
        </w:tc>
        <w:tc>
          <w:tcPr>
            <w:tcW w:w="1134" w:type="dxa"/>
          </w:tcPr>
          <w:p w14:paraId="33867C87" w14:textId="77777777" w:rsidR="000779B4" w:rsidRPr="003233E7" w:rsidRDefault="000779B4">
            <w:pPr>
              <w:pStyle w:val="ListParagraph"/>
              <w:ind w:left="0"/>
              <w:jc w:val="thaiDistribute"/>
              <w:rPr>
                <w:rFonts w:ascii="Browallia New" w:eastAsia="Arial Unicode MS" w:hAnsi="Browallia New" w:cs="Browallia New"/>
                <w:spacing w:val="-4"/>
                <w:sz w:val="24"/>
                <w:szCs w:val="24"/>
              </w:rPr>
            </w:pPr>
          </w:p>
        </w:tc>
      </w:tr>
      <w:tr w:rsidR="002F3BA4" w:rsidRPr="003233E7" w14:paraId="4FC316BF" w14:textId="77777777" w:rsidTr="00D8228B">
        <w:tc>
          <w:tcPr>
            <w:tcW w:w="4451" w:type="dxa"/>
          </w:tcPr>
          <w:p w14:paraId="20C1761D" w14:textId="108EF8EC" w:rsidR="002F3BA4" w:rsidRPr="003233E7" w:rsidRDefault="002F3BA4" w:rsidP="002F3BA4">
            <w:pPr>
              <w:tabs>
                <w:tab w:val="clear" w:pos="227"/>
                <w:tab w:val="clear" w:pos="3742"/>
                <w:tab w:val="left" w:pos="709"/>
              </w:tabs>
              <w:spacing w:line="240" w:lineRule="auto"/>
              <w:ind w:left="284" w:hanging="284"/>
              <w:rPr>
                <w:rFonts w:ascii="Browallia New" w:hAnsi="Browallia New" w:cs="Browallia New"/>
                <w:sz w:val="24"/>
                <w:szCs w:val="24"/>
                <w:lang w:val="en-GB"/>
              </w:rPr>
            </w:pPr>
            <w:r w:rsidRPr="003233E7">
              <w:rPr>
                <w:rFonts w:ascii="Browallia New" w:hAnsi="Browallia New" w:cs="Browallia New"/>
                <w:sz w:val="24"/>
                <w:szCs w:val="24"/>
                <w:cs/>
                <w:lang w:val="en-GB"/>
              </w:rPr>
              <w:t>สมมติฐานประชากรศาสตร์</w:t>
            </w:r>
          </w:p>
        </w:tc>
        <w:tc>
          <w:tcPr>
            <w:tcW w:w="1134" w:type="dxa"/>
          </w:tcPr>
          <w:p w14:paraId="38DCF3AD" w14:textId="6FBFD22E" w:rsidR="002F3BA4" w:rsidRPr="003233E7" w:rsidRDefault="002F3BA4" w:rsidP="002F3BA4">
            <w:pPr>
              <w:pStyle w:val="ListParagraph"/>
              <w:ind w:left="0"/>
              <w:jc w:val="right"/>
              <w:rPr>
                <w:rFonts w:ascii="Browallia New" w:eastAsia="Arial Unicode MS" w:hAnsi="Browallia New" w:cs="Browallia New"/>
                <w:spacing w:val="-4"/>
                <w:sz w:val="24"/>
                <w:szCs w:val="24"/>
                <w:cs/>
              </w:rPr>
            </w:pPr>
            <w:r w:rsidRPr="003233E7">
              <w:rPr>
                <w:rFonts w:ascii="Browallia New" w:eastAsia="Arial Unicode MS" w:hAnsi="Browallia New" w:cs="Browallia New"/>
                <w:spacing w:val="-4"/>
                <w:sz w:val="24"/>
                <w:szCs w:val="24"/>
              </w:rPr>
              <w:t>-</w:t>
            </w:r>
          </w:p>
        </w:tc>
        <w:tc>
          <w:tcPr>
            <w:tcW w:w="1134" w:type="dxa"/>
          </w:tcPr>
          <w:p w14:paraId="0F7D1615" w14:textId="0AB51FDA" w:rsidR="002F3BA4" w:rsidRPr="003233E7" w:rsidRDefault="002F3BA4" w:rsidP="002F3BA4">
            <w:pPr>
              <w:pStyle w:val="ListParagraph"/>
              <w:ind w:left="0"/>
              <w:jc w:val="right"/>
              <w:rPr>
                <w:rFonts w:ascii="Browallia New" w:eastAsia="Arial Unicode MS" w:hAnsi="Browallia New" w:cs="Browallia New"/>
                <w:spacing w:val="-4"/>
                <w:sz w:val="24"/>
                <w:szCs w:val="24"/>
                <w:cs/>
              </w:rPr>
            </w:pPr>
            <w:r w:rsidRPr="00D602BD">
              <w:rPr>
                <w:rFonts w:ascii="Browallia New" w:hAnsi="Browallia New" w:cs="Browallia New"/>
                <w:sz w:val="24"/>
                <w:szCs w:val="24"/>
              </w:rPr>
              <w:t>5,572</w:t>
            </w:r>
          </w:p>
        </w:tc>
        <w:tc>
          <w:tcPr>
            <w:tcW w:w="1134" w:type="dxa"/>
          </w:tcPr>
          <w:p w14:paraId="4CC4DC20" w14:textId="3DBD70CE" w:rsidR="002F3BA4" w:rsidRPr="00D602BD" w:rsidRDefault="002F3BA4" w:rsidP="002F3BA4">
            <w:pPr>
              <w:pStyle w:val="ListParagraph"/>
              <w:ind w:left="0"/>
              <w:jc w:val="right"/>
              <w:rPr>
                <w:rFonts w:ascii="Browallia New" w:eastAsia="Arial Unicode MS" w:hAnsi="Browallia New" w:cs="Browallia New"/>
                <w:spacing w:val="-4"/>
                <w:sz w:val="24"/>
                <w:szCs w:val="24"/>
                <w:cs/>
              </w:rPr>
            </w:pPr>
            <w:r w:rsidRPr="003233E7">
              <w:rPr>
                <w:rFonts w:ascii="Browallia New" w:eastAsia="Arial Unicode MS" w:hAnsi="Browallia New" w:cs="Browallia New"/>
                <w:spacing w:val="-4"/>
                <w:sz w:val="24"/>
                <w:szCs w:val="24"/>
              </w:rPr>
              <w:t>-</w:t>
            </w:r>
          </w:p>
        </w:tc>
        <w:tc>
          <w:tcPr>
            <w:tcW w:w="1134" w:type="dxa"/>
          </w:tcPr>
          <w:p w14:paraId="373D8FD1" w14:textId="0AC49399" w:rsidR="002F3BA4" w:rsidRPr="00D602BD" w:rsidRDefault="002F3BA4" w:rsidP="002F3BA4">
            <w:pPr>
              <w:pStyle w:val="ListParagraph"/>
              <w:ind w:left="0"/>
              <w:jc w:val="right"/>
              <w:rPr>
                <w:rFonts w:ascii="Browallia New" w:eastAsia="Arial Unicode MS" w:hAnsi="Browallia New" w:cs="Browallia New"/>
                <w:spacing w:val="-4"/>
                <w:sz w:val="24"/>
                <w:szCs w:val="24"/>
                <w:cs/>
              </w:rPr>
            </w:pPr>
            <w:r w:rsidRPr="00D602BD">
              <w:rPr>
                <w:rFonts w:ascii="Browallia New" w:hAnsi="Browallia New" w:cs="Browallia New"/>
                <w:sz w:val="24"/>
                <w:szCs w:val="24"/>
                <w:lang w:val="en-GB"/>
              </w:rPr>
              <w:t>4,564</w:t>
            </w:r>
          </w:p>
        </w:tc>
      </w:tr>
      <w:tr w:rsidR="002F3BA4" w:rsidRPr="003233E7" w14:paraId="3907F8DC" w14:textId="77777777" w:rsidTr="00D8228B">
        <w:tc>
          <w:tcPr>
            <w:tcW w:w="4451" w:type="dxa"/>
          </w:tcPr>
          <w:p w14:paraId="0A4C84B7" w14:textId="3674CB3E" w:rsidR="002F3BA4" w:rsidRPr="003233E7" w:rsidRDefault="002F3BA4" w:rsidP="002F3BA4">
            <w:pPr>
              <w:tabs>
                <w:tab w:val="clear" w:pos="227"/>
                <w:tab w:val="clear" w:pos="3742"/>
                <w:tab w:val="left" w:pos="709"/>
              </w:tabs>
              <w:spacing w:line="240" w:lineRule="auto"/>
              <w:ind w:left="284" w:hanging="284"/>
              <w:rPr>
                <w:rFonts w:ascii="Browallia New" w:hAnsi="Browallia New" w:cs="Browallia New"/>
                <w:sz w:val="24"/>
                <w:szCs w:val="24"/>
                <w:cs/>
                <w:lang w:val="en-GB"/>
              </w:rPr>
            </w:pPr>
            <w:r w:rsidRPr="003233E7">
              <w:rPr>
                <w:rFonts w:ascii="Browallia New" w:hAnsi="Browallia New" w:cs="Browallia New"/>
                <w:sz w:val="24"/>
                <w:szCs w:val="24"/>
                <w:cs/>
                <w:lang w:val="en-GB"/>
              </w:rPr>
              <w:t>สมมติฐานทางการเงิน</w:t>
            </w:r>
          </w:p>
        </w:tc>
        <w:tc>
          <w:tcPr>
            <w:tcW w:w="1134" w:type="dxa"/>
          </w:tcPr>
          <w:p w14:paraId="348C2677" w14:textId="6D0A6E38" w:rsidR="002F3BA4" w:rsidRPr="003233E7" w:rsidRDefault="002F3BA4" w:rsidP="002F3BA4">
            <w:pPr>
              <w:pStyle w:val="ListParagraph"/>
              <w:ind w:left="0"/>
              <w:jc w:val="right"/>
              <w:rPr>
                <w:rFonts w:ascii="Browallia New" w:eastAsia="Arial Unicode MS" w:hAnsi="Browallia New" w:cs="Browallia New"/>
                <w:spacing w:val="-4"/>
                <w:sz w:val="24"/>
                <w:szCs w:val="24"/>
                <w:cs/>
              </w:rPr>
            </w:pPr>
            <w:r w:rsidRPr="003233E7">
              <w:rPr>
                <w:rFonts w:ascii="Browallia New" w:eastAsia="Arial Unicode MS" w:hAnsi="Browallia New" w:cs="Browallia New"/>
                <w:spacing w:val="-4"/>
                <w:sz w:val="24"/>
                <w:szCs w:val="24"/>
              </w:rPr>
              <w:t>-</w:t>
            </w:r>
          </w:p>
        </w:tc>
        <w:tc>
          <w:tcPr>
            <w:tcW w:w="1134" w:type="dxa"/>
          </w:tcPr>
          <w:p w14:paraId="7FAC6FBB" w14:textId="75890DDB" w:rsidR="002F3BA4" w:rsidRPr="003233E7" w:rsidRDefault="002F3BA4" w:rsidP="002F3BA4">
            <w:pPr>
              <w:pStyle w:val="ListParagraph"/>
              <w:ind w:left="0"/>
              <w:jc w:val="right"/>
              <w:rPr>
                <w:rFonts w:ascii="Browallia New" w:eastAsia="Arial Unicode MS" w:hAnsi="Browallia New" w:cs="Browallia New"/>
                <w:spacing w:val="-4"/>
                <w:sz w:val="24"/>
                <w:szCs w:val="24"/>
                <w:cs/>
              </w:rPr>
            </w:pPr>
            <w:r w:rsidRPr="00D602BD">
              <w:rPr>
                <w:rFonts w:ascii="Browallia New" w:hAnsi="Browallia New" w:cs="Browallia New"/>
                <w:sz w:val="24"/>
                <w:szCs w:val="24"/>
              </w:rPr>
              <w:t>628</w:t>
            </w:r>
          </w:p>
        </w:tc>
        <w:tc>
          <w:tcPr>
            <w:tcW w:w="1134" w:type="dxa"/>
          </w:tcPr>
          <w:p w14:paraId="1547443C" w14:textId="5CA8DED0" w:rsidR="002F3BA4" w:rsidRPr="00D602BD" w:rsidRDefault="002F3BA4" w:rsidP="002F3BA4">
            <w:pPr>
              <w:pStyle w:val="ListParagraph"/>
              <w:ind w:left="0"/>
              <w:jc w:val="right"/>
              <w:rPr>
                <w:rFonts w:ascii="Browallia New" w:eastAsia="Arial Unicode MS" w:hAnsi="Browallia New" w:cs="Browallia New"/>
                <w:spacing w:val="-4"/>
                <w:sz w:val="24"/>
                <w:szCs w:val="24"/>
                <w:cs/>
              </w:rPr>
            </w:pPr>
            <w:r w:rsidRPr="003233E7">
              <w:rPr>
                <w:rFonts w:ascii="Browallia New" w:eastAsia="Arial Unicode MS" w:hAnsi="Browallia New" w:cs="Browallia New"/>
                <w:spacing w:val="-4"/>
                <w:sz w:val="24"/>
                <w:szCs w:val="24"/>
              </w:rPr>
              <w:t>-</w:t>
            </w:r>
          </w:p>
        </w:tc>
        <w:tc>
          <w:tcPr>
            <w:tcW w:w="1134" w:type="dxa"/>
          </w:tcPr>
          <w:p w14:paraId="6A116977" w14:textId="02AB1A4A" w:rsidR="002F3BA4" w:rsidRPr="00D602BD" w:rsidRDefault="002F3BA4" w:rsidP="002F3BA4">
            <w:pPr>
              <w:pStyle w:val="ListParagraph"/>
              <w:ind w:left="0"/>
              <w:jc w:val="right"/>
              <w:rPr>
                <w:rFonts w:ascii="Browallia New" w:eastAsia="Arial Unicode MS" w:hAnsi="Browallia New" w:cs="Browallia New"/>
                <w:spacing w:val="-4"/>
                <w:sz w:val="24"/>
                <w:szCs w:val="24"/>
                <w:cs/>
              </w:rPr>
            </w:pPr>
            <w:r w:rsidRPr="00D602BD">
              <w:rPr>
                <w:rFonts w:ascii="Browallia New" w:hAnsi="Browallia New" w:cs="Browallia New"/>
                <w:sz w:val="24"/>
                <w:szCs w:val="24"/>
                <w:lang w:val="en-GB"/>
              </w:rPr>
              <w:t>(209)</w:t>
            </w:r>
          </w:p>
        </w:tc>
      </w:tr>
      <w:tr w:rsidR="002F3BA4" w:rsidRPr="003233E7" w14:paraId="6E7CE646" w14:textId="77777777" w:rsidTr="00D8228B">
        <w:tc>
          <w:tcPr>
            <w:tcW w:w="4451" w:type="dxa"/>
            <w:tcBorders>
              <w:bottom w:val="nil"/>
            </w:tcBorders>
          </w:tcPr>
          <w:p w14:paraId="01E2E8B7" w14:textId="39A5DEA5" w:rsidR="002F3BA4" w:rsidRPr="003233E7" w:rsidRDefault="002F3BA4" w:rsidP="002F3BA4">
            <w:pPr>
              <w:tabs>
                <w:tab w:val="clear" w:pos="227"/>
                <w:tab w:val="clear" w:pos="3742"/>
                <w:tab w:val="left" w:pos="709"/>
              </w:tabs>
              <w:spacing w:line="240" w:lineRule="auto"/>
              <w:ind w:left="284" w:hanging="284"/>
              <w:rPr>
                <w:rFonts w:ascii="Browallia New" w:hAnsi="Browallia New" w:cs="Browallia New"/>
                <w:sz w:val="24"/>
                <w:szCs w:val="24"/>
                <w:cs/>
                <w:lang w:val="en-GB"/>
              </w:rPr>
            </w:pPr>
            <w:r w:rsidRPr="003233E7">
              <w:rPr>
                <w:rFonts w:ascii="Browallia New" w:hAnsi="Browallia New" w:cs="Browallia New"/>
                <w:sz w:val="24"/>
                <w:szCs w:val="24"/>
                <w:cs/>
                <w:lang w:val="en-GB"/>
              </w:rPr>
              <w:t>การปรับปรุงจากประสบการณ์</w:t>
            </w:r>
          </w:p>
        </w:tc>
        <w:tc>
          <w:tcPr>
            <w:tcW w:w="1134" w:type="dxa"/>
            <w:tcBorders>
              <w:bottom w:val="nil"/>
            </w:tcBorders>
          </w:tcPr>
          <w:p w14:paraId="79067152" w14:textId="01285E68" w:rsidR="002F3BA4" w:rsidRPr="003233E7" w:rsidRDefault="002F3BA4" w:rsidP="002F3BA4">
            <w:pPr>
              <w:pStyle w:val="ListParagraph"/>
              <w:pBdr>
                <w:bottom w:val="single" w:sz="4" w:space="1" w:color="auto"/>
              </w:pBdr>
              <w:ind w:left="0"/>
              <w:jc w:val="right"/>
              <w:rPr>
                <w:rFonts w:ascii="Browallia New" w:eastAsia="Arial Unicode MS" w:hAnsi="Browallia New" w:cs="Browallia New"/>
                <w:spacing w:val="-4"/>
                <w:sz w:val="24"/>
                <w:szCs w:val="24"/>
              </w:rPr>
            </w:pPr>
            <w:r w:rsidRPr="003233E7">
              <w:rPr>
                <w:rFonts w:ascii="Browallia New" w:eastAsia="Arial Unicode MS" w:hAnsi="Browallia New" w:cs="Browallia New"/>
                <w:spacing w:val="-4"/>
                <w:sz w:val="24"/>
                <w:szCs w:val="24"/>
              </w:rPr>
              <w:t>-</w:t>
            </w:r>
          </w:p>
        </w:tc>
        <w:tc>
          <w:tcPr>
            <w:tcW w:w="1134" w:type="dxa"/>
            <w:tcBorders>
              <w:bottom w:val="nil"/>
            </w:tcBorders>
          </w:tcPr>
          <w:p w14:paraId="07364384" w14:textId="6F31ED61" w:rsidR="002F3BA4" w:rsidRPr="003233E7" w:rsidRDefault="002F3BA4" w:rsidP="002F3BA4">
            <w:pPr>
              <w:pStyle w:val="ListParagraph"/>
              <w:pBdr>
                <w:bottom w:val="single" w:sz="4" w:space="1" w:color="auto"/>
              </w:pBdr>
              <w:ind w:left="0"/>
              <w:jc w:val="right"/>
              <w:rPr>
                <w:rFonts w:ascii="Browallia New" w:eastAsia="Arial Unicode MS" w:hAnsi="Browallia New" w:cs="Browallia New"/>
                <w:spacing w:val="-4"/>
                <w:sz w:val="24"/>
                <w:szCs w:val="24"/>
              </w:rPr>
            </w:pPr>
            <w:r w:rsidRPr="00D602BD">
              <w:rPr>
                <w:rFonts w:ascii="Browallia New" w:hAnsi="Browallia New" w:cs="Browallia New"/>
                <w:sz w:val="24"/>
                <w:szCs w:val="24"/>
              </w:rPr>
              <w:t>10,596</w:t>
            </w:r>
          </w:p>
        </w:tc>
        <w:tc>
          <w:tcPr>
            <w:tcW w:w="1134" w:type="dxa"/>
            <w:tcBorders>
              <w:bottom w:val="nil"/>
            </w:tcBorders>
          </w:tcPr>
          <w:p w14:paraId="47C8D893" w14:textId="16144963" w:rsidR="002F3BA4" w:rsidRPr="00D602BD" w:rsidRDefault="002F3BA4" w:rsidP="002F3BA4">
            <w:pPr>
              <w:pStyle w:val="ListParagraph"/>
              <w:pBdr>
                <w:bottom w:val="single" w:sz="4" w:space="1" w:color="auto"/>
              </w:pBdr>
              <w:ind w:left="0"/>
              <w:jc w:val="right"/>
              <w:rPr>
                <w:rFonts w:ascii="Browallia New" w:eastAsia="Arial Unicode MS" w:hAnsi="Browallia New" w:cs="Browallia New"/>
                <w:spacing w:val="-4"/>
                <w:sz w:val="24"/>
                <w:szCs w:val="24"/>
              </w:rPr>
            </w:pPr>
            <w:r w:rsidRPr="003233E7">
              <w:rPr>
                <w:rFonts w:ascii="Browallia New" w:eastAsia="Arial Unicode MS" w:hAnsi="Browallia New" w:cs="Browallia New"/>
                <w:spacing w:val="-4"/>
                <w:sz w:val="24"/>
                <w:szCs w:val="24"/>
              </w:rPr>
              <w:t>-</w:t>
            </w:r>
          </w:p>
        </w:tc>
        <w:tc>
          <w:tcPr>
            <w:tcW w:w="1134" w:type="dxa"/>
            <w:tcBorders>
              <w:bottom w:val="nil"/>
            </w:tcBorders>
          </w:tcPr>
          <w:p w14:paraId="7F294D06" w14:textId="4B024A12" w:rsidR="002F3BA4" w:rsidRPr="00D602BD" w:rsidRDefault="002F3BA4" w:rsidP="002F3BA4">
            <w:pPr>
              <w:pStyle w:val="ListParagraph"/>
              <w:pBdr>
                <w:bottom w:val="single" w:sz="4" w:space="1" w:color="auto"/>
              </w:pBdr>
              <w:ind w:left="0"/>
              <w:jc w:val="right"/>
              <w:rPr>
                <w:rFonts w:ascii="Browallia New" w:eastAsia="Arial Unicode MS" w:hAnsi="Browallia New" w:cs="Browallia New"/>
                <w:spacing w:val="-4"/>
                <w:sz w:val="24"/>
                <w:szCs w:val="24"/>
              </w:rPr>
            </w:pPr>
            <w:r w:rsidRPr="00D602BD">
              <w:rPr>
                <w:rFonts w:ascii="Browallia New" w:hAnsi="Browallia New" w:cs="Browallia New"/>
                <w:sz w:val="24"/>
                <w:szCs w:val="24"/>
                <w:lang w:val="en-GB"/>
              </w:rPr>
              <w:t>8,640</w:t>
            </w:r>
          </w:p>
        </w:tc>
      </w:tr>
      <w:tr w:rsidR="002F3BA4" w:rsidRPr="0024378B" w14:paraId="78777514" w14:textId="77777777" w:rsidTr="00D8228B">
        <w:tc>
          <w:tcPr>
            <w:tcW w:w="4451" w:type="dxa"/>
            <w:tcBorders>
              <w:bottom w:val="nil"/>
            </w:tcBorders>
          </w:tcPr>
          <w:p w14:paraId="489AF873" w14:textId="61FEAAC8" w:rsidR="002F3BA4" w:rsidRPr="003233E7" w:rsidRDefault="002F3BA4" w:rsidP="002F3BA4">
            <w:pPr>
              <w:tabs>
                <w:tab w:val="clear" w:pos="227"/>
                <w:tab w:val="clear" w:pos="3742"/>
                <w:tab w:val="left" w:pos="709"/>
              </w:tabs>
              <w:spacing w:line="240" w:lineRule="auto"/>
              <w:ind w:left="284" w:hanging="284"/>
              <w:rPr>
                <w:rFonts w:ascii="Browallia New" w:hAnsi="Browallia New" w:cs="Browallia New"/>
                <w:sz w:val="24"/>
                <w:szCs w:val="24"/>
                <w:lang w:val="en-GB"/>
              </w:rPr>
            </w:pPr>
            <w:r w:rsidRPr="003233E7">
              <w:rPr>
                <w:rFonts w:ascii="Browallia New" w:hAnsi="Browallia New" w:cs="Browallia New"/>
                <w:sz w:val="24"/>
                <w:szCs w:val="24"/>
                <w:cs/>
                <w:lang w:val="en-GB"/>
              </w:rPr>
              <w:t xml:space="preserve">ขาดทุนที่รับรู้ในกำไรขาดทุนเบ็ดเสร็จอื่น </w:t>
            </w:r>
          </w:p>
        </w:tc>
        <w:tc>
          <w:tcPr>
            <w:tcW w:w="1134" w:type="dxa"/>
            <w:tcBorders>
              <w:bottom w:val="nil"/>
            </w:tcBorders>
          </w:tcPr>
          <w:p w14:paraId="7C3A38B4" w14:textId="7E9BB089" w:rsidR="002F3BA4" w:rsidRPr="003233E7" w:rsidRDefault="002F3BA4" w:rsidP="002F3BA4">
            <w:pPr>
              <w:pStyle w:val="ListParagraph"/>
              <w:pBdr>
                <w:bottom w:val="single" w:sz="12" w:space="1" w:color="auto"/>
              </w:pBdr>
              <w:ind w:left="0"/>
              <w:jc w:val="right"/>
              <w:rPr>
                <w:rFonts w:ascii="Browallia New" w:eastAsia="Arial Unicode MS" w:hAnsi="Browallia New" w:cs="Browallia New"/>
                <w:spacing w:val="-4"/>
                <w:sz w:val="24"/>
                <w:szCs w:val="24"/>
                <w:cs/>
              </w:rPr>
            </w:pPr>
            <w:r w:rsidRPr="003233E7">
              <w:rPr>
                <w:rFonts w:ascii="Browallia New" w:eastAsia="Arial Unicode MS" w:hAnsi="Browallia New" w:cs="Browallia New"/>
                <w:spacing w:val="-4"/>
                <w:sz w:val="24"/>
                <w:szCs w:val="24"/>
              </w:rPr>
              <w:t>-</w:t>
            </w:r>
          </w:p>
        </w:tc>
        <w:tc>
          <w:tcPr>
            <w:tcW w:w="1134" w:type="dxa"/>
            <w:tcBorders>
              <w:bottom w:val="nil"/>
            </w:tcBorders>
          </w:tcPr>
          <w:p w14:paraId="609E44EE" w14:textId="04EBDA0B" w:rsidR="002F3BA4" w:rsidRPr="003233E7" w:rsidRDefault="002F3BA4" w:rsidP="002F3BA4">
            <w:pPr>
              <w:pStyle w:val="ListParagraph"/>
              <w:pBdr>
                <w:bottom w:val="single" w:sz="12" w:space="1" w:color="auto"/>
              </w:pBdr>
              <w:ind w:left="0"/>
              <w:jc w:val="right"/>
              <w:rPr>
                <w:rFonts w:ascii="Browallia New" w:eastAsia="Arial Unicode MS" w:hAnsi="Browallia New" w:cs="Browallia New"/>
                <w:spacing w:val="-4"/>
                <w:sz w:val="24"/>
                <w:szCs w:val="24"/>
                <w:cs/>
              </w:rPr>
            </w:pPr>
            <w:r w:rsidRPr="00D602BD">
              <w:rPr>
                <w:rFonts w:ascii="Browallia New" w:hAnsi="Browallia New" w:cs="Browallia New"/>
                <w:sz w:val="24"/>
                <w:szCs w:val="24"/>
              </w:rPr>
              <w:t>16,796</w:t>
            </w:r>
          </w:p>
        </w:tc>
        <w:tc>
          <w:tcPr>
            <w:tcW w:w="1134" w:type="dxa"/>
            <w:tcBorders>
              <w:bottom w:val="nil"/>
            </w:tcBorders>
          </w:tcPr>
          <w:p w14:paraId="32C73BE6" w14:textId="546E9262" w:rsidR="002F3BA4" w:rsidRPr="00D602BD" w:rsidRDefault="002F3BA4" w:rsidP="002F3BA4">
            <w:pPr>
              <w:pStyle w:val="ListParagraph"/>
              <w:pBdr>
                <w:bottom w:val="single" w:sz="12" w:space="1" w:color="auto"/>
              </w:pBdr>
              <w:ind w:left="0"/>
              <w:jc w:val="right"/>
              <w:rPr>
                <w:rFonts w:ascii="Browallia New" w:eastAsia="Arial Unicode MS" w:hAnsi="Browallia New" w:cs="Browallia New"/>
                <w:spacing w:val="-4"/>
                <w:sz w:val="24"/>
                <w:szCs w:val="24"/>
                <w:cs/>
              </w:rPr>
            </w:pPr>
            <w:r w:rsidRPr="003233E7">
              <w:rPr>
                <w:rFonts w:ascii="Browallia New" w:eastAsia="Arial Unicode MS" w:hAnsi="Browallia New" w:cs="Browallia New"/>
                <w:spacing w:val="-4"/>
                <w:sz w:val="24"/>
                <w:szCs w:val="24"/>
              </w:rPr>
              <w:t>-</w:t>
            </w:r>
          </w:p>
        </w:tc>
        <w:tc>
          <w:tcPr>
            <w:tcW w:w="1134" w:type="dxa"/>
            <w:tcBorders>
              <w:bottom w:val="nil"/>
            </w:tcBorders>
          </w:tcPr>
          <w:p w14:paraId="2051AD70" w14:textId="0A4D8D09" w:rsidR="002F3BA4" w:rsidRPr="00D602BD" w:rsidRDefault="002F3BA4" w:rsidP="002F3BA4">
            <w:pPr>
              <w:pStyle w:val="ListParagraph"/>
              <w:pBdr>
                <w:bottom w:val="single" w:sz="12" w:space="1" w:color="auto"/>
              </w:pBdr>
              <w:ind w:left="0"/>
              <w:jc w:val="right"/>
              <w:rPr>
                <w:rFonts w:ascii="Browallia New" w:eastAsia="Arial Unicode MS" w:hAnsi="Browallia New" w:cs="Browallia New"/>
                <w:spacing w:val="-4"/>
                <w:sz w:val="24"/>
                <w:szCs w:val="24"/>
                <w:cs/>
              </w:rPr>
            </w:pPr>
            <w:r w:rsidRPr="00D602BD">
              <w:rPr>
                <w:rFonts w:ascii="Browallia New" w:hAnsi="Browallia New" w:cs="Browallia New"/>
                <w:sz w:val="24"/>
                <w:szCs w:val="24"/>
              </w:rPr>
              <w:t>12,995</w:t>
            </w:r>
          </w:p>
        </w:tc>
      </w:tr>
    </w:tbl>
    <w:p w14:paraId="17CE3E62" w14:textId="77777777" w:rsidR="0068563B" w:rsidRPr="0020506D" w:rsidRDefault="0068563B"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0"/>
          <w:szCs w:val="20"/>
          <w:cs/>
        </w:rPr>
      </w:pPr>
    </w:p>
    <w:p w14:paraId="5CECD6F7" w14:textId="77777777" w:rsidR="00E1059C" w:rsidRDefault="00E1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7648BFCA" w14:textId="67846392" w:rsidR="00572740" w:rsidRDefault="00572740" w:rsidP="00BF2DC7">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ข้อสมมติหลักในการประมาณการตามหลักการคณิตศาสตร์ประกันภัย</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วันที่</w:t>
      </w:r>
      <w:r w:rsidRPr="00AD1B44">
        <w:rPr>
          <w:rFonts w:ascii="Browallia New" w:hAnsi="Browallia New" w:cs="Browallia New"/>
          <w:sz w:val="28"/>
          <w:szCs w:val="28"/>
          <w:lang w:val="en-GB"/>
        </w:rPr>
        <w:t xml:space="preserve"> 31 </w:t>
      </w:r>
      <w:r w:rsidRPr="00AD1B44">
        <w:rPr>
          <w:rFonts w:ascii="Browallia New" w:hAnsi="Browallia New" w:cs="Browallia New"/>
          <w:sz w:val="28"/>
          <w:szCs w:val="28"/>
          <w:cs/>
          <w:lang w:val="en-GB"/>
        </w:rPr>
        <w:t>ธันวาคม</w:t>
      </w:r>
      <w:r w:rsidR="00F46B29" w:rsidRPr="00F46B29">
        <w:rPr>
          <w:rFonts w:ascii="Browallia New" w:hAnsi="Browallia New" w:cs="Browallia New"/>
          <w:sz w:val="28"/>
          <w:szCs w:val="28"/>
        </w:rPr>
        <w:t xml:space="preserve"> </w:t>
      </w:r>
      <w:r w:rsidR="009A6CD1">
        <w:rPr>
          <w:rFonts w:ascii="Browallia New" w:hAnsi="Browallia New" w:cs="Browallia New"/>
          <w:sz w:val="28"/>
          <w:szCs w:val="28"/>
          <w:lang w:val="en-GB"/>
        </w:rPr>
        <w:t>256</w:t>
      </w:r>
      <w:r w:rsidR="00805BCF">
        <w:rPr>
          <w:rFonts w:ascii="Browallia New" w:hAnsi="Browallia New" w:cs="Browallia New"/>
          <w:sz w:val="28"/>
          <w:szCs w:val="28"/>
        </w:rPr>
        <w:t>5</w:t>
      </w:r>
      <w:r w:rsidR="009A6CD1">
        <w:rPr>
          <w:rFonts w:ascii="Browallia New" w:hAnsi="Browallia New" w:cs="Browallia New"/>
          <w:sz w:val="28"/>
          <w:szCs w:val="28"/>
          <w:lang w:val="en-GB"/>
        </w:rPr>
        <w:t xml:space="preserve"> </w:t>
      </w:r>
      <w:r w:rsidR="009A6CD1">
        <w:rPr>
          <w:rFonts w:ascii="Browallia New" w:hAnsi="Browallia New" w:cs="Browallia New" w:hint="cs"/>
          <w:sz w:val="28"/>
          <w:szCs w:val="28"/>
          <w:cs/>
          <w:lang w:val="en-GB"/>
        </w:rPr>
        <w:t>และ</w:t>
      </w:r>
      <w:r w:rsidR="00F46B29" w:rsidRPr="00F46B29">
        <w:rPr>
          <w:rFonts w:ascii="Browallia New" w:hAnsi="Browallia New" w:cs="Browallia New" w:hint="cs"/>
          <w:sz w:val="28"/>
          <w:szCs w:val="28"/>
        </w:rPr>
        <w:t xml:space="preserve"> </w:t>
      </w:r>
      <w:r w:rsidRPr="00AD1B44">
        <w:rPr>
          <w:rFonts w:ascii="Browallia New" w:hAnsi="Browallia New" w:cs="Browallia New"/>
          <w:sz w:val="28"/>
          <w:szCs w:val="28"/>
          <w:lang w:val="en-GB"/>
        </w:rPr>
        <w:t>25</w:t>
      </w:r>
      <w:r w:rsidR="00B05C21" w:rsidRPr="00AD1B44">
        <w:rPr>
          <w:rFonts w:ascii="Browallia New" w:hAnsi="Browallia New" w:cs="Browallia New"/>
          <w:sz w:val="28"/>
          <w:szCs w:val="28"/>
          <w:lang w:val="en-GB"/>
        </w:rPr>
        <w:t>6</w:t>
      </w:r>
      <w:r w:rsidR="00805BCF">
        <w:rPr>
          <w:rFonts w:ascii="Browallia New" w:hAnsi="Browallia New" w:cs="Browallia New"/>
          <w:sz w:val="28"/>
          <w:szCs w:val="28"/>
          <w:lang w:val="en-GB"/>
        </w:rPr>
        <w:t>4</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ประกอบด้วย</w:t>
      </w:r>
    </w:p>
    <w:p w14:paraId="1B4946C5" w14:textId="59551658" w:rsidR="00CC64C1" w:rsidRDefault="00CC64C1"/>
    <w:tbl>
      <w:tblPr>
        <w:tblW w:w="9054" w:type="dxa"/>
        <w:tblInd w:w="351" w:type="dxa"/>
        <w:tblLayout w:type="fixed"/>
        <w:tblLook w:val="00A0" w:firstRow="1" w:lastRow="0" w:firstColumn="1" w:lastColumn="0" w:noHBand="0" w:noVBand="0"/>
      </w:tblPr>
      <w:tblGrid>
        <w:gridCol w:w="3960"/>
        <w:gridCol w:w="2574"/>
        <w:gridCol w:w="2520"/>
      </w:tblGrid>
      <w:tr w:rsidR="00B0701C" w:rsidRPr="00AD1B44" w14:paraId="15A4EC6E" w14:textId="77777777" w:rsidTr="00C07995">
        <w:tc>
          <w:tcPr>
            <w:tcW w:w="3960" w:type="dxa"/>
          </w:tcPr>
          <w:p w14:paraId="5E85BD38" w14:textId="41314C4F" w:rsidR="00B0701C" w:rsidRPr="00AD1B44" w:rsidRDefault="00B0701C" w:rsidP="00BF5FC1">
            <w:pPr>
              <w:spacing w:line="240" w:lineRule="auto"/>
              <w:jc w:val="thaiDistribute"/>
              <w:rPr>
                <w:rFonts w:ascii="Browallia New" w:hAnsi="Browallia New" w:cs="Browallia New"/>
                <w:sz w:val="28"/>
                <w:szCs w:val="28"/>
                <w:cs/>
              </w:rPr>
            </w:pPr>
          </w:p>
        </w:tc>
        <w:tc>
          <w:tcPr>
            <w:tcW w:w="2574" w:type="dxa"/>
          </w:tcPr>
          <w:p w14:paraId="4BB8FE09" w14:textId="304707BC" w:rsidR="00B0701C" w:rsidRPr="00AD1B44" w:rsidRDefault="00FD121C" w:rsidP="00BF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lang w:val="en-GB"/>
              </w:rPr>
              <w:t>256</w:t>
            </w:r>
            <w:r w:rsidR="00805BCF">
              <w:rPr>
                <w:rFonts w:ascii="Browallia New" w:hAnsi="Browallia New" w:cs="Browallia New"/>
                <w:sz w:val="28"/>
                <w:szCs w:val="28"/>
                <w:lang w:val="en-GB"/>
              </w:rPr>
              <w:t>5</w:t>
            </w:r>
          </w:p>
        </w:tc>
        <w:tc>
          <w:tcPr>
            <w:tcW w:w="2520" w:type="dxa"/>
            <w:vAlign w:val="bottom"/>
          </w:tcPr>
          <w:p w14:paraId="12F6804E" w14:textId="30008200" w:rsidR="00B0701C" w:rsidRPr="00AD1B44" w:rsidRDefault="00FD121C" w:rsidP="00BF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lang w:val="en-GB"/>
              </w:rPr>
              <w:t>256</w:t>
            </w:r>
            <w:r w:rsidR="00805BCF">
              <w:rPr>
                <w:rFonts w:ascii="Browallia New" w:hAnsi="Browallia New" w:cs="Browallia New"/>
                <w:sz w:val="28"/>
                <w:szCs w:val="28"/>
                <w:lang w:val="en-GB"/>
              </w:rPr>
              <w:t>4</w:t>
            </w:r>
          </w:p>
        </w:tc>
      </w:tr>
      <w:tr w:rsidR="00670A60" w:rsidRPr="00AD1B44" w14:paraId="341F35E2" w14:textId="77777777" w:rsidTr="00C07995">
        <w:tc>
          <w:tcPr>
            <w:tcW w:w="3960" w:type="dxa"/>
          </w:tcPr>
          <w:p w14:paraId="79F71FF7" w14:textId="77777777" w:rsidR="00670A60" w:rsidRPr="00AD1B44" w:rsidRDefault="00670A60" w:rsidP="005706BB">
            <w:pPr>
              <w:spacing w:line="240" w:lineRule="auto"/>
              <w:jc w:val="thaiDistribute"/>
              <w:rPr>
                <w:rFonts w:ascii="Browallia New" w:hAnsi="Browallia New" w:cs="Browallia New"/>
                <w:sz w:val="28"/>
                <w:szCs w:val="28"/>
                <w:cs/>
              </w:rPr>
            </w:pPr>
          </w:p>
        </w:tc>
        <w:tc>
          <w:tcPr>
            <w:tcW w:w="5094" w:type="dxa"/>
            <w:gridSpan w:val="2"/>
          </w:tcPr>
          <w:p w14:paraId="40811C15" w14:textId="69B51A90" w:rsidR="00670A60" w:rsidRPr="00AD1B44" w:rsidRDefault="00670A60" w:rsidP="00670A60">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งบการเงินรวมและงบการเงินเฉพาะของบริษัท</w:t>
            </w:r>
          </w:p>
        </w:tc>
      </w:tr>
      <w:tr w:rsidR="005706BB" w:rsidRPr="00AD1B44" w14:paraId="31DE1DC2" w14:textId="77777777" w:rsidTr="00C07995">
        <w:tc>
          <w:tcPr>
            <w:tcW w:w="3960" w:type="dxa"/>
          </w:tcPr>
          <w:p w14:paraId="553ABC85" w14:textId="77777777" w:rsidR="005706BB" w:rsidRPr="00AD1B44" w:rsidRDefault="005706BB" w:rsidP="005706BB">
            <w:pPr>
              <w:spacing w:line="240" w:lineRule="auto"/>
              <w:jc w:val="thaiDistribute"/>
              <w:rPr>
                <w:rFonts w:ascii="Browallia New" w:hAnsi="Browallia New" w:cs="Browallia New"/>
                <w:sz w:val="28"/>
                <w:szCs w:val="28"/>
                <w:cs/>
              </w:rPr>
            </w:pPr>
          </w:p>
        </w:tc>
        <w:tc>
          <w:tcPr>
            <w:tcW w:w="2574" w:type="dxa"/>
          </w:tcPr>
          <w:p w14:paraId="495F2397" w14:textId="44878758"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c>
          <w:tcPr>
            <w:tcW w:w="2520" w:type="dxa"/>
          </w:tcPr>
          <w:p w14:paraId="61E5398F" w14:textId="57D9DF4B"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r>
      <w:tr w:rsidR="00B0701C" w:rsidRPr="00AD1B44" w14:paraId="7FDBBAF1" w14:textId="77777777" w:rsidTr="00C07995">
        <w:trPr>
          <w:trHeight w:val="344"/>
        </w:trPr>
        <w:tc>
          <w:tcPr>
            <w:tcW w:w="3960" w:type="dxa"/>
          </w:tcPr>
          <w:p w14:paraId="730F055C" w14:textId="77777777" w:rsidR="00B0701C" w:rsidRPr="00AD1B44" w:rsidRDefault="00B0701C" w:rsidP="00BF5FC1">
            <w:pPr>
              <w:spacing w:line="240" w:lineRule="auto"/>
              <w:jc w:val="thaiDistribute"/>
              <w:rPr>
                <w:rFonts w:ascii="Browallia New" w:hAnsi="Browallia New" w:cs="Browallia New"/>
                <w:sz w:val="28"/>
                <w:szCs w:val="28"/>
                <w:cs/>
              </w:rPr>
            </w:pPr>
          </w:p>
        </w:tc>
        <w:tc>
          <w:tcPr>
            <w:tcW w:w="2574" w:type="dxa"/>
            <w:vAlign w:val="bottom"/>
          </w:tcPr>
          <w:p w14:paraId="224D8C9D" w14:textId="77777777" w:rsidR="00B0701C" w:rsidRPr="005F78C0" w:rsidRDefault="00B0701C" w:rsidP="00BF5FC1">
            <w:pPr>
              <w:spacing w:line="240" w:lineRule="auto"/>
              <w:jc w:val="right"/>
              <w:rPr>
                <w:rFonts w:ascii="Browallia New" w:hAnsi="Browallia New" w:cs="Browallia New"/>
                <w:sz w:val="28"/>
                <w:szCs w:val="28"/>
                <w:cs/>
              </w:rPr>
            </w:pPr>
          </w:p>
        </w:tc>
        <w:tc>
          <w:tcPr>
            <w:tcW w:w="2520" w:type="dxa"/>
            <w:vAlign w:val="bottom"/>
          </w:tcPr>
          <w:p w14:paraId="141835FC" w14:textId="77777777" w:rsidR="00B0701C" w:rsidRPr="00AD1B44" w:rsidRDefault="00B0701C" w:rsidP="00BF5FC1">
            <w:pPr>
              <w:spacing w:line="240" w:lineRule="auto"/>
              <w:jc w:val="right"/>
              <w:rPr>
                <w:rFonts w:ascii="Browallia New" w:hAnsi="Browallia New" w:cs="Browallia New"/>
                <w:sz w:val="28"/>
                <w:szCs w:val="28"/>
                <w:cs/>
              </w:rPr>
            </w:pPr>
          </w:p>
        </w:tc>
      </w:tr>
      <w:tr w:rsidR="00805BCF" w:rsidRPr="00AD1B44" w14:paraId="6E472EE0" w14:textId="77777777" w:rsidTr="00C07995">
        <w:tc>
          <w:tcPr>
            <w:tcW w:w="3960" w:type="dxa"/>
          </w:tcPr>
          <w:p w14:paraId="2B9FAACF" w14:textId="77777777" w:rsidR="00805BCF" w:rsidRPr="00AD1B44" w:rsidRDefault="00805BCF" w:rsidP="00805BCF">
            <w:pPr>
              <w:tabs>
                <w:tab w:val="clear" w:pos="227"/>
                <w:tab w:val="clear" w:pos="3742"/>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อัตราคิดลด</w:t>
            </w:r>
          </w:p>
        </w:tc>
        <w:tc>
          <w:tcPr>
            <w:tcW w:w="2574" w:type="dxa"/>
          </w:tcPr>
          <w:p w14:paraId="27689966" w14:textId="2B1F13D7" w:rsidR="00805BCF" w:rsidRPr="007E734C" w:rsidRDefault="002C1779" w:rsidP="00805BCF">
            <w:pPr>
              <w:spacing w:line="240" w:lineRule="auto"/>
              <w:jc w:val="right"/>
              <w:rPr>
                <w:rFonts w:ascii="Browallia New" w:hAnsi="Browallia New" w:cs="Browallia New"/>
                <w:sz w:val="28"/>
                <w:szCs w:val="28"/>
                <w:cs/>
              </w:rPr>
            </w:pPr>
            <w:r w:rsidRPr="007E734C">
              <w:rPr>
                <w:rFonts w:ascii="Browallia New" w:hAnsi="Browallia New" w:cs="Browallia New"/>
                <w:sz w:val="28"/>
                <w:szCs w:val="28"/>
                <w:cs/>
              </w:rPr>
              <w:t>ร้อยละ</w:t>
            </w:r>
            <w:r w:rsidRPr="007E734C">
              <w:rPr>
                <w:rFonts w:ascii="Browallia New" w:hAnsi="Browallia New" w:cs="Browallia New"/>
                <w:sz w:val="28"/>
                <w:szCs w:val="28"/>
              </w:rPr>
              <w:t xml:space="preserve"> 1.77 </w:t>
            </w:r>
            <w:r w:rsidR="00563A65">
              <w:rPr>
                <w:rFonts w:ascii="Browallia New" w:hAnsi="Browallia New" w:cs="Browallia New"/>
                <w:sz w:val="28"/>
                <w:szCs w:val="28"/>
              </w:rPr>
              <w:t>-</w:t>
            </w:r>
            <w:r w:rsidRPr="007E734C">
              <w:rPr>
                <w:rFonts w:ascii="Browallia New" w:hAnsi="Browallia New" w:cs="Browallia New"/>
                <w:sz w:val="28"/>
                <w:szCs w:val="28"/>
              </w:rPr>
              <w:t xml:space="preserve"> 1.94 </w:t>
            </w:r>
            <w:r w:rsidRPr="007E734C">
              <w:rPr>
                <w:rFonts w:ascii="Browallia New" w:hAnsi="Browallia New" w:cs="Browallia New"/>
                <w:sz w:val="28"/>
                <w:szCs w:val="28"/>
                <w:cs/>
              </w:rPr>
              <w:t>ต่อปี</w:t>
            </w:r>
          </w:p>
        </w:tc>
        <w:tc>
          <w:tcPr>
            <w:tcW w:w="2520" w:type="dxa"/>
          </w:tcPr>
          <w:p w14:paraId="72D19B7E" w14:textId="224CF291" w:rsidR="00805BCF" w:rsidRPr="00AD1B44" w:rsidRDefault="00805BCF" w:rsidP="00805BCF">
            <w:pPr>
              <w:spacing w:line="240" w:lineRule="auto"/>
              <w:jc w:val="right"/>
              <w:rPr>
                <w:rFonts w:ascii="Browallia New" w:hAnsi="Browallia New" w:cs="Browallia New"/>
                <w:sz w:val="28"/>
                <w:szCs w:val="28"/>
              </w:rPr>
            </w:pPr>
            <w:r w:rsidRPr="009D637E">
              <w:rPr>
                <w:rFonts w:ascii="Browallia New" w:hAnsi="Browallia New" w:cs="Browallia New"/>
                <w:sz w:val="28"/>
                <w:szCs w:val="28"/>
                <w:cs/>
              </w:rPr>
              <w:t>ร้อยละ</w:t>
            </w:r>
            <w:r w:rsidRPr="009D637E">
              <w:rPr>
                <w:rFonts w:ascii="Browallia New" w:hAnsi="Browallia New" w:cs="Browallia New"/>
                <w:sz w:val="28"/>
                <w:szCs w:val="28"/>
              </w:rPr>
              <w:t xml:space="preserve"> 1.77 </w:t>
            </w:r>
            <w:r w:rsidR="00563A65">
              <w:rPr>
                <w:rFonts w:ascii="Browallia New" w:hAnsi="Browallia New" w:cs="Browallia New"/>
                <w:sz w:val="28"/>
                <w:szCs w:val="28"/>
              </w:rPr>
              <w:t>-</w:t>
            </w:r>
            <w:r w:rsidRPr="009D637E">
              <w:rPr>
                <w:rFonts w:ascii="Browallia New" w:hAnsi="Browallia New" w:cs="Browallia New"/>
                <w:sz w:val="28"/>
                <w:szCs w:val="28"/>
              </w:rPr>
              <w:t xml:space="preserve"> 1.94 </w:t>
            </w:r>
            <w:r w:rsidRPr="009D637E">
              <w:rPr>
                <w:rFonts w:ascii="Browallia New" w:hAnsi="Browallia New" w:cs="Browallia New"/>
                <w:sz w:val="28"/>
                <w:szCs w:val="28"/>
                <w:cs/>
              </w:rPr>
              <w:t>ต่อปี</w:t>
            </w:r>
          </w:p>
        </w:tc>
      </w:tr>
      <w:tr w:rsidR="00805BCF" w:rsidRPr="00AD1B44" w14:paraId="11630C90" w14:textId="77777777" w:rsidTr="00C07995">
        <w:tc>
          <w:tcPr>
            <w:tcW w:w="3960" w:type="dxa"/>
          </w:tcPr>
          <w:p w14:paraId="3BDE3C30" w14:textId="77777777" w:rsidR="00805BCF" w:rsidRPr="00AD1B44" w:rsidRDefault="00805BCF" w:rsidP="00805BCF">
            <w:pPr>
              <w:tabs>
                <w:tab w:val="clear" w:pos="227"/>
                <w:tab w:val="left" w:pos="709"/>
              </w:tabs>
              <w:spacing w:line="240" w:lineRule="auto"/>
              <w:ind w:left="284" w:hanging="284"/>
              <w:rPr>
                <w:rFonts w:ascii="Browallia New" w:hAnsi="Browallia New" w:cs="Browallia New"/>
                <w:sz w:val="28"/>
                <w:szCs w:val="28"/>
              </w:rPr>
            </w:pPr>
            <w:r w:rsidRPr="00AD1B44">
              <w:rPr>
                <w:rFonts w:ascii="Browallia New" w:hAnsi="Browallia New" w:cs="Browallia New"/>
                <w:sz w:val="28"/>
                <w:szCs w:val="28"/>
                <w:cs/>
              </w:rPr>
              <w:t>อัตราการเพิ่มขึ้นของเงินเดือน</w:t>
            </w:r>
          </w:p>
        </w:tc>
        <w:tc>
          <w:tcPr>
            <w:tcW w:w="2574" w:type="dxa"/>
          </w:tcPr>
          <w:p w14:paraId="57B7DE2B" w14:textId="5B04B8EF" w:rsidR="00805BCF" w:rsidRPr="007E734C" w:rsidRDefault="002C1779" w:rsidP="00805BCF">
            <w:pPr>
              <w:tabs>
                <w:tab w:val="clear" w:pos="907"/>
                <w:tab w:val="left" w:pos="317"/>
              </w:tabs>
              <w:spacing w:line="240" w:lineRule="auto"/>
              <w:jc w:val="right"/>
              <w:rPr>
                <w:rFonts w:ascii="Browallia New" w:hAnsi="Browallia New" w:cs="Browallia New"/>
                <w:sz w:val="28"/>
                <w:szCs w:val="28"/>
                <w:cs/>
              </w:rPr>
            </w:pPr>
            <w:r w:rsidRPr="007E734C">
              <w:rPr>
                <w:rFonts w:ascii="Browallia New" w:hAnsi="Browallia New" w:cs="Browallia New"/>
                <w:sz w:val="28"/>
                <w:szCs w:val="28"/>
                <w:cs/>
              </w:rPr>
              <w:t>ร้อยละ</w:t>
            </w:r>
            <w:r w:rsidRPr="007E734C">
              <w:rPr>
                <w:rFonts w:ascii="Browallia New" w:hAnsi="Browallia New" w:cs="Browallia New"/>
                <w:sz w:val="28"/>
                <w:szCs w:val="28"/>
              </w:rPr>
              <w:t xml:space="preserve"> 6.00 </w:t>
            </w:r>
            <w:r w:rsidRPr="007E734C">
              <w:rPr>
                <w:rFonts w:ascii="Browallia New" w:hAnsi="Browallia New" w:cs="Browallia New"/>
                <w:sz w:val="28"/>
                <w:szCs w:val="28"/>
                <w:cs/>
                <w:lang w:val="en-GB"/>
              </w:rPr>
              <w:t>ต่อปี</w:t>
            </w:r>
          </w:p>
        </w:tc>
        <w:tc>
          <w:tcPr>
            <w:tcW w:w="2520" w:type="dxa"/>
          </w:tcPr>
          <w:p w14:paraId="43D30491" w14:textId="2E8B101E" w:rsidR="00805BCF" w:rsidRPr="00AD1B44" w:rsidRDefault="00805BCF" w:rsidP="00805BCF">
            <w:pPr>
              <w:tabs>
                <w:tab w:val="left" w:pos="1152"/>
              </w:tabs>
              <w:spacing w:line="240" w:lineRule="auto"/>
              <w:jc w:val="right"/>
              <w:rPr>
                <w:rFonts w:ascii="Browallia New" w:hAnsi="Browallia New" w:cs="Browallia New"/>
                <w:sz w:val="28"/>
                <w:szCs w:val="28"/>
                <w:cs/>
                <w:lang w:val="en-GB"/>
              </w:rPr>
            </w:pPr>
            <w:r w:rsidRPr="009D637E">
              <w:rPr>
                <w:rFonts w:ascii="Browallia New" w:hAnsi="Browallia New" w:cs="Browallia New"/>
                <w:sz w:val="28"/>
                <w:szCs w:val="28"/>
                <w:cs/>
              </w:rPr>
              <w:t>ร้อยละ</w:t>
            </w:r>
            <w:r w:rsidRPr="009D637E">
              <w:rPr>
                <w:rFonts w:ascii="Browallia New" w:hAnsi="Browallia New" w:cs="Browallia New"/>
                <w:sz w:val="28"/>
                <w:szCs w:val="28"/>
              </w:rPr>
              <w:t xml:space="preserve"> 6.00 </w:t>
            </w:r>
            <w:r w:rsidRPr="009D637E">
              <w:rPr>
                <w:rFonts w:ascii="Browallia New" w:hAnsi="Browallia New" w:cs="Browallia New"/>
                <w:sz w:val="28"/>
                <w:szCs w:val="28"/>
                <w:cs/>
                <w:lang w:val="en-GB"/>
              </w:rPr>
              <w:t>ต่อปี</w:t>
            </w:r>
          </w:p>
        </w:tc>
      </w:tr>
      <w:tr w:rsidR="00805BCF" w:rsidRPr="00AD1B44" w14:paraId="4308CC64" w14:textId="77777777" w:rsidTr="00C07995">
        <w:tc>
          <w:tcPr>
            <w:tcW w:w="3960" w:type="dxa"/>
          </w:tcPr>
          <w:p w14:paraId="1FE5BAA5" w14:textId="77777777" w:rsidR="00805BCF" w:rsidRPr="00AD1B44" w:rsidRDefault="00805BCF" w:rsidP="00805BCF">
            <w:pPr>
              <w:tabs>
                <w:tab w:val="clear" w:pos="227"/>
                <w:tab w:val="left" w:pos="709"/>
              </w:tabs>
              <w:spacing w:line="240" w:lineRule="auto"/>
              <w:ind w:left="284" w:hanging="284"/>
              <w:rPr>
                <w:rFonts w:ascii="Browallia New" w:hAnsi="Browallia New" w:cs="Browallia New"/>
                <w:sz w:val="28"/>
                <w:szCs w:val="28"/>
                <w:cs/>
                <w:lang w:val="en-GB"/>
              </w:rPr>
            </w:pPr>
            <w:r w:rsidRPr="00AD1B44">
              <w:rPr>
                <w:rFonts w:ascii="Browallia New" w:hAnsi="Browallia New" w:cs="Browallia New"/>
                <w:sz w:val="28"/>
                <w:szCs w:val="28"/>
                <w:cs/>
              </w:rPr>
              <w:t>อัตรา</w:t>
            </w:r>
            <w:r w:rsidRPr="00AD1B44">
              <w:rPr>
                <w:rFonts w:ascii="Browallia New" w:hAnsi="Browallia New" w:cs="Browallia New"/>
                <w:sz w:val="28"/>
                <w:szCs w:val="28"/>
                <w:cs/>
                <w:lang w:val="en-GB"/>
              </w:rPr>
              <w:t>การเสียชีวิต</w:t>
            </w:r>
          </w:p>
        </w:tc>
        <w:tc>
          <w:tcPr>
            <w:tcW w:w="2574" w:type="dxa"/>
          </w:tcPr>
          <w:p w14:paraId="4B36069C" w14:textId="5F377F97" w:rsidR="00805BCF" w:rsidRPr="007E734C" w:rsidRDefault="002C1779" w:rsidP="00805BCF">
            <w:pPr>
              <w:tabs>
                <w:tab w:val="clear" w:pos="907"/>
                <w:tab w:val="left" w:pos="317"/>
              </w:tabs>
              <w:spacing w:line="240" w:lineRule="auto"/>
              <w:jc w:val="right"/>
              <w:rPr>
                <w:rFonts w:ascii="Browallia New" w:hAnsi="Browallia New" w:cs="Browallia New"/>
                <w:sz w:val="28"/>
                <w:szCs w:val="28"/>
                <w:cs/>
              </w:rPr>
            </w:pPr>
            <w:r w:rsidRPr="007E734C">
              <w:rPr>
                <w:rFonts w:ascii="Browallia New" w:hAnsi="Browallia New" w:cs="Browallia New"/>
                <w:sz w:val="28"/>
                <w:szCs w:val="28"/>
                <w:cs/>
              </w:rPr>
              <w:t>ตารางมรณะไทยปี</w:t>
            </w:r>
            <w:r w:rsidRPr="007E734C">
              <w:rPr>
                <w:rFonts w:ascii="Browallia New" w:hAnsi="Browallia New" w:cs="Browallia New"/>
                <w:sz w:val="28"/>
                <w:szCs w:val="28"/>
              </w:rPr>
              <w:t xml:space="preserve"> 2560</w:t>
            </w:r>
          </w:p>
        </w:tc>
        <w:tc>
          <w:tcPr>
            <w:tcW w:w="2520" w:type="dxa"/>
          </w:tcPr>
          <w:p w14:paraId="72A87120" w14:textId="4EFA8BCC" w:rsidR="00805BCF" w:rsidRPr="00AD1B44" w:rsidRDefault="00805BCF" w:rsidP="00805BCF">
            <w:pPr>
              <w:tabs>
                <w:tab w:val="left" w:pos="1152"/>
              </w:tabs>
              <w:spacing w:line="240" w:lineRule="auto"/>
              <w:jc w:val="right"/>
              <w:rPr>
                <w:rFonts w:ascii="Browallia New" w:hAnsi="Browallia New" w:cs="Browallia New"/>
                <w:sz w:val="28"/>
                <w:szCs w:val="28"/>
              </w:rPr>
            </w:pPr>
            <w:r w:rsidRPr="00DF40E2">
              <w:rPr>
                <w:rFonts w:ascii="Browallia New" w:hAnsi="Browallia New" w:cs="Browallia New"/>
                <w:sz w:val="28"/>
                <w:szCs w:val="28"/>
                <w:cs/>
              </w:rPr>
              <w:t>ตารางมรณะไทยปี</w:t>
            </w:r>
            <w:r w:rsidRPr="00DF40E2">
              <w:rPr>
                <w:rFonts w:ascii="Browallia New" w:hAnsi="Browallia New" w:cs="Browallia New"/>
                <w:sz w:val="28"/>
                <w:szCs w:val="28"/>
              </w:rPr>
              <w:t xml:space="preserve"> 2560</w:t>
            </w:r>
          </w:p>
        </w:tc>
      </w:tr>
      <w:tr w:rsidR="00805BCF" w:rsidRPr="00AD1B44" w14:paraId="054B48BB" w14:textId="77777777" w:rsidTr="00C07995">
        <w:tc>
          <w:tcPr>
            <w:tcW w:w="3960" w:type="dxa"/>
          </w:tcPr>
          <w:p w14:paraId="4395E43B" w14:textId="77777777" w:rsidR="00805BCF" w:rsidRPr="00AD1B44" w:rsidRDefault="00805BCF" w:rsidP="00805BCF">
            <w:pPr>
              <w:tabs>
                <w:tab w:val="clear" w:pos="227"/>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เกษียณอายุ</w:t>
            </w:r>
          </w:p>
        </w:tc>
        <w:tc>
          <w:tcPr>
            <w:tcW w:w="2574" w:type="dxa"/>
          </w:tcPr>
          <w:p w14:paraId="68618558" w14:textId="6F26AABB" w:rsidR="00805BCF" w:rsidRPr="007E734C" w:rsidRDefault="002C1779" w:rsidP="00805BCF">
            <w:pPr>
              <w:spacing w:line="240" w:lineRule="auto"/>
              <w:jc w:val="right"/>
              <w:rPr>
                <w:rFonts w:ascii="Browallia New" w:hAnsi="Browallia New" w:cs="Browallia New"/>
                <w:sz w:val="28"/>
                <w:szCs w:val="28"/>
                <w:cs/>
              </w:rPr>
            </w:pPr>
            <w:r w:rsidRPr="007E734C">
              <w:rPr>
                <w:rFonts w:ascii="Browallia New" w:hAnsi="Browallia New" w:cs="Browallia New"/>
                <w:sz w:val="28"/>
                <w:szCs w:val="28"/>
              </w:rPr>
              <w:t xml:space="preserve">60 </w:t>
            </w:r>
            <w:r w:rsidRPr="007E734C">
              <w:rPr>
                <w:rFonts w:ascii="Browallia New" w:hAnsi="Browallia New" w:cs="Browallia New"/>
                <w:sz w:val="28"/>
                <w:szCs w:val="28"/>
                <w:cs/>
                <w:lang w:val="en-GB"/>
              </w:rPr>
              <w:t>ปี</w:t>
            </w:r>
          </w:p>
        </w:tc>
        <w:tc>
          <w:tcPr>
            <w:tcW w:w="2520" w:type="dxa"/>
          </w:tcPr>
          <w:p w14:paraId="00457FFA" w14:textId="6B15A6EC" w:rsidR="00805BCF" w:rsidRPr="00AD1B44" w:rsidRDefault="00805BCF" w:rsidP="00805BCF">
            <w:pPr>
              <w:spacing w:line="240" w:lineRule="auto"/>
              <w:jc w:val="right"/>
              <w:rPr>
                <w:rFonts w:ascii="Browallia New" w:hAnsi="Browallia New" w:cs="Browallia New"/>
                <w:sz w:val="28"/>
                <w:szCs w:val="28"/>
                <w:cs/>
                <w:lang w:val="en-GB"/>
              </w:rPr>
            </w:pPr>
            <w:r w:rsidRPr="00DF40E2">
              <w:rPr>
                <w:rFonts w:ascii="Browallia New" w:hAnsi="Browallia New" w:cs="Browallia New"/>
                <w:sz w:val="28"/>
                <w:szCs w:val="28"/>
              </w:rPr>
              <w:t xml:space="preserve">60 </w:t>
            </w:r>
            <w:r w:rsidRPr="00DF40E2">
              <w:rPr>
                <w:rFonts w:ascii="Browallia New" w:hAnsi="Browallia New" w:cs="Browallia New"/>
                <w:sz w:val="28"/>
                <w:szCs w:val="28"/>
                <w:cs/>
                <w:lang w:val="en-GB"/>
              </w:rPr>
              <w:t>ปี</w:t>
            </w:r>
          </w:p>
        </w:tc>
      </w:tr>
    </w:tbl>
    <w:p w14:paraId="5D08C3BD" w14:textId="77777777" w:rsidR="00CC64C1" w:rsidRDefault="00CC64C1" w:rsidP="001B4041">
      <w:pPr>
        <w:tabs>
          <w:tab w:val="clear" w:pos="227"/>
          <w:tab w:val="clear" w:pos="454"/>
        </w:tabs>
        <w:spacing w:line="240" w:lineRule="auto"/>
        <w:ind w:left="426"/>
        <w:jc w:val="thaiDistribute"/>
        <w:rPr>
          <w:rFonts w:ascii="Browallia New" w:hAnsi="Browallia New" w:cs="Browallia New"/>
          <w:i/>
          <w:iCs/>
          <w:sz w:val="28"/>
          <w:szCs w:val="28"/>
          <w:lang w:val="en-GB"/>
        </w:rPr>
      </w:pPr>
    </w:p>
    <w:p w14:paraId="2D2AC973" w14:textId="0C733655" w:rsidR="00E25CC0" w:rsidRPr="00AD1B44" w:rsidRDefault="00E25CC0" w:rsidP="001B4041">
      <w:pPr>
        <w:tabs>
          <w:tab w:val="clear" w:pos="227"/>
          <w:tab w:val="clear" w:pos="454"/>
        </w:tabs>
        <w:spacing w:line="240" w:lineRule="auto"/>
        <w:ind w:left="426"/>
        <w:jc w:val="thaiDistribute"/>
        <w:rPr>
          <w:rFonts w:ascii="Browallia New" w:hAnsi="Browallia New" w:cs="Browallia New"/>
          <w:i/>
          <w:iCs/>
          <w:sz w:val="28"/>
          <w:szCs w:val="28"/>
          <w:lang w:val="en-GB"/>
        </w:rPr>
      </w:pPr>
      <w:r w:rsidRPr="00AD1B44">
        <w:rPr>
          <w:rFonts w:ascii="Browallia New" w:hAnsi="Browallia New" w:cs="Browallia New"/>
          <w:i/>
          <w:iCs/>
          <w:sz w:val="28"/>
          <w:szCs w:val="28"/>
          <w:cs/>
          <w:lang w:val="en-GB"/>
        </w:rPr>
        <w:t>การวิเคราะห์ความอ่อนไหว</w:t>
      </w:r>
    </w:p>
    <w:p w14:paraId="54172D4E" w14:textId="6E8429BB" w:rsidR="001024B6" w:rsidRDefault="00E25CC0" w:rsidP="003C693F">
      <w:pPr>
        <w:tabs>
          <w:tab w:val="clear" w:pos="227"/>
          <w:tab w:val="clear" w:pos="454"/>
        </w:tabs>
        <w:spacing w:line="240" w:lineRule="auto"/>
        <w:ind w:left="426"/>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วันที่รายงาน</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โดยถือว่าข้อสมมติฐานอื่นๆ</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คงที่</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จะมีผลกระทบต่อภาระผูกพันผลประโยชน์</w:t>
      </w:r>
      <w:r w:rsidR="00F46B29" w:rsidRPr="00F46B29">
        <w:rPr>
          <w:rFonts w:ascii="Browallia New" w:hAnsi="Browallia New" w:cs="Browallia New" w:hint="cs"/>
          <w:sz w:val="28"/>
          <w:szCs w:val="28"/>
        </w:rPr>
        <w:t xml:space="preserve">             </w:t>
      </w:r>
      <w:r w:rsidRPr="00AD1B44">
        <w:rPr>
          <w:rFonts w:ascii="Browallia New" w:hAnsi="Browallia New" w:cs="Browallia New"/>
          <w:sz w:val="28"/>
          <w:szCs w:val="28"/>
          <w:cs/>
          <w:lang w:val="en-GB"/>
        </w:rPr>
        <w:t>ที่กำหนดไว้เป็นจำนวนเงินดังต่อไปนี้</w:t>
      </w:r>
    </w:p>
    <w:p w14:paraId="183AF34B" w14:textId="77777777" w:rsidR="00F66AA5" w:rsidRDefault="00F66AA5" w:rsidP="003C693F">
      <w:pPr>
        <w:tabs>
          <w:tab w:val="clear" w:pos="227"/>
          <w:tab w:val="clear" w:pos="454"/>
        </w:tabs>
        <w:spacing w:line="240" w:lineRule="auto"/>
        <w:ind w:left="426"/>
        <w:jc w:val="thaiDistribute"/>
      </w:pPr>
    </w:p>
    <w:tbl>
      <w:tblPr>
        <w:tblW w:w="8953" w:type="dxa"/>
        <w:tblInd w:w="396" w:type="dxa"/>
        <w:tblLayout w:type="fixed"/>
        <w:tblLook w:val="04A0" w:firstRow="1" w:lastRow="0" w:firstColumn="1" w:lastColumn="0" w:noHBand="0" w:noVBand="1"/>
      </w:tblPr>
      <w:tblGrid>
        <w:gridCol w:w="4329"/>
        <w:gridCol w:w="916"/>
        <w:gridCol w:w="935"/>
        <w:gridCol w:w="864"/>
        <w:gridCol w:w="963"/>
        <w:gridCol w:w="940"/>
        <w:gridCol w:w="6"/>
      </w:tblGrid>
      <w:tr w:rsidR="000B177C" w:rsidRPr="004A71FD" w14:paraId="454E4B87" w14:textId="77777777" w:rsidTr="00C07995">
        <w:trPr>
          <w:gridAfter w:val="1"/>
          <w:wAfter w:w="6" w:type="dxa"/>
        </w:trPr>
        <w:tc>
          <w:tcPr>
            <w:tcW w:w="4329" w:type="dxa"/>
            <w:shd w:val="clear" w:color="auto" w:fill="auto"/>
            <w:vAlign w:val="bottom"/>
          </w:tcPr>
          <w:p w14:paraId="406D22C4" w14:textId="61CB6CBB" w:rsidR="000B177C" w:rsidRPr="00AD0671" w:rsidRDefault="000B177C" w:rsidP="00BF5FC1">
            <w:pPr>
              <w:spacing w:line="240" w:lineRule="auto"/>
              <w:rPr>
                <w:rFonts w:ascii="Browallia New" w:hAnsi="Browallia New" w:cs="Browallia New"/>
                <w:b/>
                <w:bCs/>
                <w:color w:val="000000"/>
                <w:sz w:val="24"/>
                <w:szCs w:val="24"/>
                <w:lang w:val="en-GB"/>
              </w:rPr>
            </w:pPr>
          </w:p>
        </w:tc>
        <w:tc>
          <w:tcPr>
            <w:tcW w:w="916" w:type="dxa"/>
          </w:tcPr>
          <w:p w14:paraId="137C3E13" w14:textId="77777777" w:rsidR="005A3621" w:rsidRPr="00AD0671" w:rsidRDefault="005A3621" w:rsidP="00BF5FC1">
            <w:pPr>
              <w:spacing w:line="240" w:lineRule="auto"/>
              <w:jc w:val="right"/>
              <w:rPr>
                <w:rFonts w:ascii="Browallia New" w:hAnsi="Browallia New" w:cs="Browallia New"/>
                <w:sz w:val="24"/>
                <w:szCs w:val="24"/>
                <w:cs/>
              </w:rPr>
            </w:pPr>
          </w:p>
        </w:tc>
        <w:tc>
          <w:tcPr>
            <w:tcW w:w="3702" w:type="dxa"/>
            <w:gridSpan w:val="4"/>
            <w:shd w:val="clear" w:color="auto" w:fill="auto"/>
            <w:vAlign w:val="bottom"/>
            <w:hideMark/>
          </w:tcPr>
          <w:p w14:paraId="35DB9E22" w14:textId="76401540" w:rsidR="000B177C" w:rsidRPr="00AD0671" w:rsidRDefault="000B177C" w:rsidP="00BF5FC1">
            <w:pPr>
              <w:spacing w:line="240" w:lineRule="auto"/>
              <w:jc w:val="right"/>
              <w:rPr>
                <w:rFonts w:ascii="Browallia New" w:hAnsi="Browallia New" w:cs="Browallia New"/>
                <w:b/>
                <w:bCs/>
                <w:color w:val="000000"/>
                <w:sz w:val="24"/>
                <w:szCs w:val="24"/>
                <w:lang w:val="en-GB"/>
              </w:rPr>
            </w:pPr>
            <w:r w:rsidRPr="00AD0671">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พัน</w:t>
            </w:r>
            <w:r w:rsidRPr="00AD0671">
              <w:rPr>
                <w:rFonts w:ascii="Browallia New" w:hAnsi="Browallia New" w:cs="Browallia New"/>
                <w:sz w:val="24"/>
                <w:szCs w:val="24"/>
                <w:cs/>
              </w:rPr>
              <w:t>บาท)</w:t>
            </w:r>
          </w:p>
        </w:tc>
      </w:tr>
      <w:tr w:rsidR="000B177C" w:rsidRPr="004A71FD" w14:paraId="349D4A4A" w14:textId="77777777" w:rsidTr="00C07995">
        <w:trPr>
          <w:gridAfter w:val="1"/>
          <w:wAfter w:w="6" w:type="dxa"/>
        </w:trPr>
        <w:tc>
          <w:tcPr>
            <w:tcW w:w="4329" w:type="dxa"/>
            <w:shd w:val="clear" w:color="auto" w:fill="auto"/>
            <w:vAlign w:val="bottom"/>
          </w:tcPr>
          <w:p w14:paraId="67B45754" w14:textId="77777777" w:rsidR="000B177C" w:rsidRPr="00AD0671" w:rsidRDefault="000B177C" w:rsidP="00BF5FC1">
            <w:pPr>
              <w:spacing w:line="240" w:lineRule="auto"/>
              <w:rPr>
                <w:rFonts w:ascii="Browallia New" w:hAnsi="Browallia New" w:cs="Browallia New"/>
                <w:b/>
                <w:bCs/>
                <w:color w:val="000000"/>
                <w:sz w:val="24"/>
                <w:szCs w:val="24"/>
                <w:lang w:val="en-GB"/>
              </w:rPr>
            </w:pPr>
          </w:p>
        </w:tc>
        <w:tc>
          <w:tcPr>
            <w:tcW w:w="916" w:type="dxa"/>
          </w:tcPr>
          <w:p w14:paraId="23ACCA7C" w14:textId="77777777" w:rsidR="005A3621" w:rsidRPr="00AD0671" w:rsidRDefault="005A3621" w:rsidP="005A3621">
            <w:pPr>
              <w:spacing w:line="240" w:lineRule="auto"/>
              <w:jc w:val="center"/>
              <w:rPr>
                <w:rFonts w:ascii="Browallia New" w:hAnsi="Browallia New" w:cs="Browallia New"/>
                <w:sz w:val="24"/>
                <w:szCs w:val="24"/>
                <w:lang w:val="en-GB"/>
              </w:rPr>
            </w:pPr>
          </w:p>
        </w:tc>
        <w:tc>
          <w:tcPr>
            <w:tcW w:w="3702" w:type="dxa"/>
            <w:gridSpan w:val="4"/>
            <w:shd w:val="clear" w:color="auto" w:fill="auto"/>
            <w:vAlign w:val="bottom"/>
          </w:tcPr>
          <w:p w14:paraId="0C8710D4" w14:textId="0E686FE5" w:rsidR="000B177C" w:rsidRPr="00AD0671" w:rsidRDefault="000B177C" w:rsidP="00BF5FC1">
            <w:pPr>
              <w:pBdr>
                <w:bottom w:val="single" w:sz="4" w:space="1" w:color="auto"/>
              </w:pBdr>
              <w:spacing w:line="240" w:lineRule="auto"/>
              <w:jc w:val="center"/>
              <w:rPr>
                <w:rFonts w:ascii="Browallia New" w:hAnsi="Browallia New" w:cs="Browallia New"/>
                <w:sz w:val="24"/>
                <w:szCs w:val="24"/>
                <w:cs/>
              </w:rPr>
            </w:pPr>
            <w:r w:rsidRPr="00AD0671">
              <w:rPr>
                <w:rFonts w:ascii="Browallia New" w:hAnsi="Browallia New" w:cs="Browallia New"/>
                <w:sz w:val="24"/>
                <w:szCs w:val="24"/>
                <w:lang w:val="en-GB"/>
              </w:rPr>
              <w:t>256</w:t>
            </w:r>
            <w:r w:rsidR="0008591F">
              <w:rPr>
                <w:rFonts w:ascii="Browallia New" w:hAnsi="Browallia New" w:cs="Browallia New"/>
                <w:sz w:val="24"/>
                <w:szCs w:val="24"/>
              </w:rPr>
              <w:t>5</w:t>
            </w:r>
          </w:p>
        </w:tc>
      </w:tr>
      <w:tr w:rsidR="000B177C" w:rsidRPr="004A71FD" w14:paraId="1ABB606C" w14:textId="77777777" w:rsidTr="00C07995">
        <w:trPr>
          <w:gridAfter w:val="1"/>
          <w:wAfter w:w="6" w:type="dxa"/>
        </w:trPr>
        <w:tc>
          <w:tcPr>
            <w:tcW w:w="4329" w:type="dxa"/>
            <w:shd w:val="clear" w:color="auto" w:fill="auto"/>
            <w:vAlign w:val="bottom"/>
          </w:tcPr>
          <w:p w14:paraId="1137D858" w14:textId="77777777" w:rsidR="000B177C" w:rsidRPr="00AD0671" w:rsidRDefault="000B177C" w:rsidP="00BF5FC1">
            <w:pPr>
              <w:spacing w:line="240" w:lineRule="auto"/>
              <w:rPr>
                <w:rFonts w:ascii="Browallia New" w:hAnsi="Browallia New" w:cs="Browallia New"/>
                <w:b/>
                <w:bCs/>
                <w:color w:val="000000"/>
                <w:sz w:val="24"/>
                <w:szCs w:val="24"/>
                <w:lang w:val="en-GB"/>
              </w:rPr>
            </w:pPr>
          </w:p>
        </w:tc>
        <w:tc>
          <w:tcPr>
            <w:tcW w:w="916" w:type="dxa"/>
          </w:tcPr>
          <w:p w14:paraId="220BC5B7" w14:textId="77777777" w:rsidR="005A3621" w:rsidRDefault="005A3621" w:rsidP="005A3621">
            <w:pPr>
              <w:spacing w:line="240" w:lineRule="auto"/>
              <w:jc w:val="center"/>
              <w:rPr>
                <w:rFonts w:ascii="Browallia New" w:hAnsi="Browallia New" w:cs="Browallia New"/>
                <w:sz w:val="24"/>
                <w:szCs w:val="24"/>
                <w:lang w:val="en-GB"/>
              </w:rPr>
            </w:pPr>
          </w:p>
          <w:p w14:paraId="6476D20F" w14:textId="34169201" w:rsidR="005A3621" w:rsidRDefault="005A3621" w:rsidP="005A3621">
            <w:pPr>
              <w:spacing w:line="240" w:lineRule="auto"/>
              <w:jc w:val="center"/>
              <w:rPr>
                <w:rFonts w:ascii="Browallia New" w:hAnsi="Browallia New" w:cs="Browallia New"/>
                <w:sz w:val="24"/>
                <w:szCs w:val="24"/>
                <w:lang w:val="en-GB"/>
              </w:rPr>
            </w:pPr>
          </w:p>
        </w:tc>
        <w:tc>
          <w:tcPr>
            <w:tcW w:w="1799" w:type="dxa"/>
            <w:gridSpan w:val="2"/>
            <w:shd w:val="clear" w:color="auto" w:fill="auto"/>
            <w:vAlign w:val="bottom"/>
            <w:hideMark/>
          </w:tcPr>
          <w:p w14:paraId="26736B2E" w14:textId="0A4DC477"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งบการเงินรวม</w:t>
            </w:r>
          </w:p>
        </w:tc>
        <w:tc>
          <w:tcPr>
            <w:tcW w:w="1903" w:type="dxa"/>
            <w:gridSpan w:val="2"/>
            <w:shd w:val="clear" w:color="auto" w:fill="auto"/>
            <w:vAlign w:val="bottom"/>
            <w:hideMark/>
          </w:tcPr>
          <w:p w14:paraId="34E39AEE" w14:textId="26984FCD" w:rsidR="000B177C" w:rsidRPr="00AD0671" w:rsidRDefault="000B177C" w:rsidP="00C07995">
            <w:pPr>
              <w:pBdr>
                <w:bottom w:val="single" w:sz="4" w:space="1" w:color="auto"/>
              </w:pBdr>
              <w:tabs>
                <w:tab w:val="clear" w:pos="1871"/>
                <w:tab w:val="left" w:pos="1392"/>
              </w:tabs>
              <w:spacing w:line="240" w:lineRule="auto"/>
              <w:ind w:left="-12"/>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งบการเงินเฉพาะ</w:t>
            </w:r>
            <w:r w:rsidR="00713745">
              <w:rPr>
                <w:rFonts w:ascii="Browallia New" w:hAnsi="Browallia New" w:cs="Browallia New"/>
                <w:sz w:val="24"/>
                <w:szCs w:val="24"/>
                <w:cs/>
                <w:lang w:val="en-GB"/>
              </w:rPr>
              <w:br/>
            </w:r>
            <w:r w:rsidRPr="00AD0671">
              <w:rPr>
                <w:rFonts w:ascii="Browallia New" w:hAnsi="Browallia New" w:cs="Browallia New"/>
                <w:sz w:val="24"/>
                <w:szCs w:val="24"/>
                <w:cs/>
                <w:lang w:val="en-GB"/>
              </w:rPr>
              <w:t>ของบริษัท</w:t>
            </w:r>
          </w:p>
        </w:tc>
      </w:tr>
      <w:tr w:rsidR="000B177C" w:rsidRPr="004A71FD" w14:paraId="0695F8D1" w14:textId="77777777" w:rsidTr="00C07995">
        <w:tc>
          <w:tcPr>
            <w:tcW w:w="4329" w:type="dxa"/>
            <w:shd w:val="clear" w:color="auto" w:fill="auto"/>
            <w:vAlign w:val="bottom"/>
            <w:hideMark/>
          </w:tcPr>
          <w:p w14:paraId="216EDF69" w14:textId="77777777" w:rsidR="000B177C" w:rsidRPr="00AD0671" w:rsidRDefault="000B177C" w:rsidP="00BF5FC1">
            <w:pPr>
              <w:spacing w:line="240" w:lineRule="auto"/>
              <w:rPr>
                <w:rFonts w:ascii="Browallia New" w:hAnsi="Browallia New" w:cs="Browallia New"/>
                <w:sz w:val="24"/>
                <w:szCs w:val="24"/>
              </w:rPr>
            </w:pPr>
          </w:p>
        </w:tc>
        <w:tc>
          <w:tcPr>
            <w:tcW w:w="916" w:type="dxa"/>
          </w:tcPr>
          <w:p w14:paraId="3560F5B5" w14:textId="0EF6FB62" w:rsidR="005A3621" w:rsidRPr="00AD0671" w:rsidRDefault="008B6246" w:rsidP="005A3621">
            <w:pPr>
              <w:spacing w:line="240" w:lineRule="auto"/>
              <w:jc w:val="center"/>
              <w:rPr>
                <w:rFonts w:ascii="Browallia New" w:hAnsi="Browallia New" w:cs="Browallia New"/>
                <w:sz w:val="24"/>
                <w:szCs w:val="24"/>
                <w:cs/>
              </w:rPr>
            </w:pPr>
            <w:r w:rsidRPr="00340F05">
              <w:rPr>
                <w:rFonts w:ascii="Browallia New" w:hAnsi="Browallia New" w:cs="Browallia New" w:hint="cs"/>
                <w:sz w:val="24"/>
                <w:szCs w:val="24"/>
                <w:cs/>
                <w:lang w:val="en-GB"/>
              </w:rPr>
              <w:t>ร้อยละ</w:t>
            </w:r>
          </w:p>
        </w:tc>
        <w:tc>
          <w:tcPr>
            <w:tcW w:w="935" w:type="dxa"/>
            <w:shd w:val="clear" w:color="auto" w:fill="auto"/>
            <w:vAlign w:val="bottom"/>
            <w:hideMark/>
          </w:tcPr>
          <w:p w14:paraId="357D8042" w14:textId="41109CED"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p>
        </w:tc>
        <w:tc>
          <w:tcPr>
            <w:tcW w:w="864" w:type="dxa"/>
            <w:shd w:val="clear" w:color="auto" w:fill="auto"/>
            <w:vAlign w:val="bottom"/>
            <w:hideMark/>
          </w:tcPr>
          <w:p w14:paraId="2AAE37E6" w14:textId="4D5BA3BD"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p>
        </w:tc>
        <w:tc>
          <w:tcPr>
            <w:tcW w:w="963" w:type="dxa"/>
            <w:shd w:val="clear" w:color="auto" w:fill="auto"/>
            <w:vAlign w:val="bottom"/>
            <w:hideMark/>
          </w:tcPr>
          <w:p w14:paraId="78A336D0" w14:textId="4FA5624D"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r w:rsidR="00F46B29" w:rsidRPr="00F46B29">
              <w:rPr>
                <w:rFonts w:ascii="Browallia New" w:hAnsi="Browallia New" w:cs="Browallia New"/>
                <w:sz w:val="24"/>
                <w:szCs w:val="24"/>
              </w:rPr>
              <w:t xml:space="preserve">    </w:t>
            </w:r>
          </w:p>
        </w:tc>
        <w:tc>
          <w:tcPr>
            <w:tcW w:w="946" w:type="dxa"/>
            <w:gridSpan w:val="2"/>
            <w:shd w:val="clear" w:color="auto" w:fill="auto"/>
            <w:vAlign w:val="bottom"/>
            <w:hideMark/>
          </w:tcPr>
          <w:p w14:paraId="287AB59C" w14:textId="16B8F93E"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r w:rsidR="006F050F">
              <w:rPr>
                <w:rFonts w:ascii="Browallia New" w:hAnsi="Browallia New" w:cs="Browallia New" w:hint="cs"/>
                <w:sz w:val="24"/>
                <w:szCs w:val="24"/>
                <w:cs/>
              </w:rPr>
              <w:t xml:space="preserve">       </w:t>
            </w:r>
          </w:p>
        </w:tc>
      </w:tr>
      <w:tr w:rsidR="000B177C" w:rsidRPr="004A71FD" w14:paraId="6CF7027A" w14:textId="77777777" w:rsidTr="00C07995">
        <w:tc>
          <w:tcPr>
            <w:tcW w:w="4329" w:type="dxa"/>
            <w:shd w:val="clear" w:color="auto" w:fill="auto"/>
            <w:hideMark/>
          </w:tcPr>
          <w:p w14:paraId="427726EB" w14:textId="77777777" w:rsidR="000B177C" w:rsidRPr="00AD0671" w:rsidRDefault="000B177C" w:rsidP="00BF5FC1">
            <w:pPr>
              <w:spacing w:line="240" w:lineRule="auto"/>
              <w:rPr>
                <w:rFonts w:ascii="Browallia New" w:hAnsi="Browallia New" w:cs="Browallia New"/>
                <w:color w:val="000000"/>
                <w:sz w:val="24"/>
                <w:szCs w:val="24"/>
                <w:lang w:val="en-GB"/>
              </w:rPr>
            </w:pPr>
            <w:r w:rsidRPr="00AD0671">
              <w:rPr>
                <w:rFonts w:ascii="Browallia New" w:hAnsi="Browallia New" w:cs="Browallia New"/>
                <w:b/>
                <w:bCs/>
                <w:sz w:val="24"/>
                <w:szCs w:val="24"/>
                <w:cs/>
                <w:lang w:val="en-GB"/>
              </w:rPr>
              <w:t>อัตราคิดลด</w:t>
            </w:r>
          </w:p>
        </w:tc>
        <w:tc>
          <w:tcPr>
            <w:tcW w:w="916" w:type="dxa"/>
          </w:tcPr>
          <w:p w14:paraId="77E9D601" w14:textId="77777777" w:rsidR="005A3621" w:rsidRPr="00AD0671" w:rsidRDefault="005A3621" w:rsidP="005A3621">
            <w:pPr>
              <w:spacing w:line="240" w:lineRule="auto"/>
              <w:jc w:val="right"/>
              <w:rPr>
                <w:rFonts w:ascii="Browallia New" w:hAnsi="Browallia New" w:cs="Browallia New"/>
                <w:color w:val="000000"/>
                <w:sz w:val="24"/>
                <w:szCs w:val="24"/>
                <w:lang w:val="en-GB"/>
              </w:rPr>
            </w:pPr>
          </w:p>
        </w:tc>
        <w:tc>
          <w:tcPr>
            <w:tcW w:w="935" w:type="dxa"/>
            <w:shd w:val="clear" w:color="auto" w:fill="auto"/>
          </w:tcPr>
          <w:p w14:paraId="701CD9AA" w14:textId="2729568B"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864" w:type="dxa"/>
            <w:shd w:val="clear" w:color="auto" w:fill="auto"/>
          </w:tcPr>
          <w:p w14:paraId="1DD735DD"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963" w:type="dxa"/>
            <w:shd w:val="clear" w:color="auto" w:fill="auto"/>
          </w:tcPr>
          <w:p w14:paraId="643A105C"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946" w:type="dxa"/>
            <w:gridSpan w:val="2"/>
            <w:shd w:val="clear" w:color="auto" w:fill="auto"/>
          </w:tcPr>
          <w:p w14:paraId="229298A7"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r>
      <w:tr w:rsidR="00211156" w:rsidRPr="00CD2B32" w14:paraId="6A20334F" w14:textId="77777777" w:rsidTr="00C07995">
        <w:tc>
          <w:tcPr>
            <w:tcW w:w="4329" w:type="dxa"/>
            <w:shd w:val="clear" w:color="auto" w:fill="auto"/>
            <w:hideMark/>
          </w:tcPr>
          <w:p w14:paraId="5B26EAEB" w14:textId="392F13B0" w:rsidR="00211156" w:rsidRPr="00AD0671" w:rsidRDefault="00211156" w:rsidP="00C07995">
            <w:pPr>
              <w:spacing w:line="240" w:lineRule="auto"/>
              <w:ind w:right="-264"/>
              <w:rPr>
                <w:rFonts w:ascii="Browallia New" w:hAnsi="Browallia New" w:cs="Browallia New"/>
                <w:color w:val="000000"/>
                <w:sz w:val="24"/>
                <w:szCs w:val="24"/>
                <w:lang w:val="en-GB"/>
              </w:rPr>
            </w:pPr>
            <w:r w:rsidRPr="00C07995">
              <w:rPr>
                <w:rFonts w:ascii="Browallia New" w:hAnsi="Browallia New" w:cs="Browallia New"/>
                <w:sz w:val="24"/>
                <w:szCs w:val="24"/>
                <w:cs/>
              </w:rPr>
              <w:t>การ</w:t>
            </w:r>
            <w:r w:rsidRPr="00AD0671">
              <w:rPr>
                <w:rFonts w:ascii="Browallia New" w:hAnsi="Browallia New" w:cs="Browallia New"/>
                <w:sz w:val="24"/>
                <w:szCs w:val="24"/>
                <w:cs/>
                <w:lang w:val="en-GB"/>
              </w:rPr>
              <w:t>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916" w:type="dxa"/>
          </w:tcPr>
          <w:p w14:paraId="32EA26F3" w14:textId="3B8CE0DA" w:rsidR="00ED4734" w:rsidRPr="00340F05" w:rsidRDefault="00FA1174" w:rsidP="00ED4734">
            <w:pPr>
              <w:spacing w:line="240" w:lineRule="auto"/>
              <w:jc w:val="center"/>
              <w:rPr>
                <w:rFonts w:ascii="Browallia New" w:hAnsi="Browallia New" w:cs="Browallia New"/>
                <w:color w:val="000000"/>
                <w:sz w:val="24"/>
                <w:szCs w:val="24"/>
                <w:lang w:val="en-GB"/>
              </w:rPr>
            </w:pPr>
            <w:r w:rsidRPr="00340F05">
              <w:rPr>
                <w:rFonts w:ascii="Browallia New" w:hAnsi="Browallia New" w:cs="Browallia New"/>
                <w:color w:val="000000"/>
                <w:sz w:val="24"/>
                <w:szCs w:val="24"/>
                <w:lang w:val="en-GB"/>
              </w:rPr>
              <w:t>1</w:t>
            </w:r>
          </w:p>
        </w:tc>
        <w:tc>
          <w:tcPr>
            <w:tcW w:w="935" w:type="dxa"/>
            <w:shd w:val="clear" w:color="auto" w:fill="auto"/>
          </w:tcPr>
          <w:p w14:paraId="7F0F2916" w14:textId="57AD2FA9" w:rsidR="00211156" w:rsidRPr="00B9117E" w:rsidRDefault="00D2426A" w:rsidP="00211156">
            <w:pPr>
              <w:pBdr>
                <w:bottom w:val="single" w:sz="12" w:space="1"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(3,584)</w:t>
            </w:r>
          </w:p>
        </w:tc>
        <w:tc>
          <w:tcPr>
            <w:tcW w:w="864" w:type="dxa"/>
            <w:shd w:val="clear" w:color="auto" w:fill="auto"/>
          </w:tcPr>
          <w:p w14:paraId="03A82A88" w14:textId="42046D45" w:rsidR="00211156" w:rsidRPr="00B9117E" w:rsidRDefault="00286AD2" w:rsidP="00211156">
            <w:pPr>
              <w:pBdr>
                <w:bottom w:val="single" w:sz="12" w:space="1"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4,</w:t>
            </w:r>
            <w:r w:rsidR="00BC1076" w:rsidRPr="00B9117E">
              <w:rPr>
                <w:rFonts w:ascii="Browallia New" w:hAnsi="Browallia New" w:cs="Browallia New"/>
                <w:color w:val="000000"/>
                <w:sz w:val="24"/>
                <w:szCs w:val="24"/>
                <w:lang w:val="en-GB"/>
              </w:rPr>
              <w:t>035</w:t>
            </w:r>
          </w:p>
        </w:tc>
        <w:tc>
          <w:tcPr>
            <w:tcW w:w="963" w:type="dxa"/>
            <w:shd w:val="clear" w:color="auto" w:fill="auto"/>
          </w:tcPr>
          <w:p w14:paraId="6574487E" w14:textId="2A13C602" w:rsidR="00211156" w:rsidRPr="00B9117E" w:rsidRDefault="00065521" w:rsidP="00211156">
            <w:pPr>
              <w:pBdr>
                <w:bottom w:val="single" w:sz="12" w:space="1" w:color="auto"/>
              </w:pBdr>
              <w:spacing w:line="240" w:lineRule="auto"/>
              <w:jc w:val="right"/>
              <w:rPr>
                <w:rFonts w:ascii="Browallia New" w:hAnsi="Browallia New" w:cs="Browallia New"/>
                <w:color w:val="000000"/>
                <w:sz w:val="24"/>
                <w:szCs w:val="24"/>
              </w:rPr>
            </w:pPr>
            <w:r w:rsidRPr="00B9117E">
              <w:rPr>
                <w:rFonts w:ascii="Browallia New" w:hAnsi="Browallia New" w:cs="Browallia New"/>
                <w:color w:val="000000"/>
                <w:sz w:val="24"/>
                <w:szCs w:val="24"/>
              </w:rPr>
              <w:t>(1,758)</w:t>
            </w:r>
          </w:p>
        </w:tc>
        <w:tc>
          <w:tcPr>
            <w:tcW w:w="946" w:type="dxa"/>
            <w:gridSpan w:val="2"/>
            <w:shd w:val="clear" w:color="auto" w:fill="auto"/>
          </w:tcPr>
          <w:p w14:paraId="390E069B" w14:textId="2C035E26" w:rsidR="00211156" w:rsidRPr="00B9117E" w:rsidRDefault="00065521" w:rsidP="00211156">
            <w:pPr>
              <w:pBdr>
                <w:bottom w:val="single" w:sz="12" w:space="1"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1,957</w:t>
            </w:r>
          </w:p>
        </w:tc>
      </w:tr>
      <w:tr w:rsidR="00211156" w:rsidRPr="004A71FD" w14:paraId="35B60F94" w14:textId="77777777" w:rsidTr="00C07995">
        <w:trPr>
          <w:trHeight w:val="308"/>
        </w:trPr>
        <w:tc>
          <w:tcPr>
            <w:tcW w:w="4329" w:type="dxa"/>
            <w:shd w:val="clear" w:color="auto" w:fill="auto"/>
          </w:tcPr>
          <w:p w14:paraId="705D5715" w14:textId="77777777" w:rsidR="00211156" w:rsidRPr="004F5A50" w:rsidRDefault="00211156" w:rsidP="00211156">
            <w:pPr>
              <w:spacing w:line="240" w:lineRule="auto"/>
              <w:rPr>
                <w:rFonts w:ascii="Browallia New" w:hAnsi="Browallia New" w:cs="Browallia New"/>
                <w:color w:val="000000"/>
                <w:sz w:val="20"/>
                <w:szCs w:val="20"/>
                <w:lang w:val="en-GB"/>
              </w:rPr>
            </w:pPr>
          </w:p>
        </w:tc>
        <w:tc>
          <w:tcPr>
            <w:tcW w:w="916" w:type="dxa"/>
          </w:tcPr>
          <w:p w14:paraId="6F5376E8" w14:textId="77777777" w:rsidR="005A3621" w:rsidRPr="00340F05" w:rsidRDefault="005A3621" w:rsidP="00ED4734">
            <w:pPr>
              <w:spacing w:line="240" w:lineRule="auto"/>
              <w:jc w:val="center"/>
              <w:rPr>
                <w:rFonts w:ascii="Browallia New" w:hAnsi="Browallia New" w:cs="Browallia New"/>
                <w:color w:val="000000"/>
                <w:sz w:val="20"/>
                <w:szCs w:val="20"/>
                <w:lang w:val="en-GB"/>
              </w:rPr>
            </w:pPr>
          </w:p>
        </w:tc>
        <w:tc>
          <w:tcPr>
            <w:tcW w:w="935" w:type="dxa"/>
            <w:shd w:val="clear" w:color="auto" w:fill="auto"/>
          </w:tcPr>
          <w:p w14:paraId="47E2A45C" w14:textId="70CFCF60" w:rsidR="00211156" w:rsidRPr="00B9117E" w:rsidRDefault="00211156" w:rsidP="00244B91">
            <w:pPr>
              <w:spacing w:line="240" w:lineRule="auto"/>
              <w:jc w:val="right"/>
              <w:rPr>
                <w:rFonts w:ascii="Browallia New" w:hAnsi="Browallia New" w:cs="Browallia New"/>
                <w:color w:val="000000"/>
                <w:sz w:val="20"/>
                <w:szCs w:val="20"/>
                <w:lang w:val="en-GB"/>
              </w:rPr>
            </w:pPr>
          </w:p>
        </w:tc>
        <w:tc>
          <w:tcPr>
            <w:tcW w:w="864" w:type="dxa"/>
            <w:shd w:val="clear" w:color="auto" w:fill="auto"/>
          </w:tcPr>
          <w:p w14:paraId="5CC82E45" w14:textId="77777777" w:rsidR="00211156" w:rsidRPr="00B9117E" w:rsidRDefault="00211156" w:rsidP="00244B91">
            <w:pPr>
              <w:spacing w:line="240" w:lineRule="auto"/>
              <w:jc w:val="right"/>
              <w:rPr>
                <w:rFonts w:ascii="Browallia New" w:hAnsi="Browallia New" w:cs="Browallia New"/>
                <w:color w:val="000000"/>
                <w:sz w:val="20"/>
                <w:szCs w:val="20"/>
                <w:lang w:val="en-GB"/>
              </w:rPr>
            </w:pPr>
          </w:p>
        </w:tc>
        <w:tc>
          <w:tcPr>
            <w:tcW w:w="963" w:type="dxa"/>
            <w:shd w:val="clear" w:color="auto" w:fill="auto"/>
          </w:tcPr>
          <w:p w14:paraId="06A3E689" w14:textId="77777777" w:rsidR="00211156" w:rsidRPr="00B9117E" w:rsidRDefault="00211156" w:rsidP="00244B91">
            <w:pPr>
              <w:spacing w:line="240" w:lineRule="auto"/>
              <w:jc w:val="right"/>
              <w:rPr>
                <w:rFonts w:ascii="Browallia New" w:hAnsi="Browallia New" w:cs="Browallia New"/>
                <w:color w:val="000000"/>
                <w:sz w:val="20"/>
                <w:szCs w:val="20"/>
                <w:lang w:val="en-GB"/>
              </w:rPr>
            </w:pPr>
          </w:p>
        </w:tc>
        <w:tc>
          <w:tcPr>
            <w:tcW w:w="946" w:type="dxa"/>
            <w:gridSpan w:val="2"/>
            <w:shd w:val="clear" w:color="auto" w:fill="auto"/>
          </w:tcPr>
          <w:p w14:paraId="58CFC499" w14:textId="77777777" w:rsidR="00211156" w:rsidRPr="00B9117E" w:rsidRDefault="00211156" w:rsidP="00244B91">
            <w:pPr>
              <w:spacing w:line="240" w:lineRule="auto"/>
              <w:jc w:val="right"/>
              <w:rPr>
                <w:rFonts w:ascii="Browallia New" w:hAnsi="Browallia New" w:cs="Browallia New"/>
                <w:color w:val="000000"/>
                <w:sz w:val="20"/>
                <w:szCs w:val="20"/>
                <w:lang w:val="en-GB"/>
              </w:rPr>
            </w:pPr>
          </w:p>
        </w:tc>
      </w:tr>
      <w:tr w:rsidR="00211156" w:rsidRPr="004A71FD" w14:paraId="3910A93C" w14:textId="77777777" w:rsidTr="00C07995">
        <w:tc>
          <w:tcPr>
            <w:tcW w:w="4329" w:type="dxa"/>
            <w:shd w:val="clear" w:color="auto" w:fill="auto"/>
            <w:vAlign w:val="bottom"/>
            <w:hideMark/>
          </w:tcPr>
          <w:p w14:paraId="24806D1F" w14:textId="77777777" w:rsidR="00211156" w:rsidRPr="00AD0671" w:rsidRDefault="00211156" w:rsidP="00211156">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อัตราการเพิ่มขึ้นของเงินเดือน</w:t>
            </w:r>
          </w:p>
        </w:tc>
        <w:tc>
          <w:tcPr>
            <w:tcW w:w="916" w:type="dxa"/>
          </w:tcPr>
          <w:p w14:paraId="7DAB817C" w14:textId="77777777" w:rsidR="005A3621" w:rsidRPr="00340F05" w:rsidRDefault="005A3621" w:rsidP="00ED4734">
            <w:pPr>
              <w:spacing w:line="240" w:lineRule="auto"/>
              <w:jc w:val="center"/>
              <w:rPr>
                <w:rFonts w:ascii="Browallia New" w:hAnsi="Browallia New" w:cs="Browallia New"/>
                <w:color w:val="000000"/>
                <w:sz w:val="24"/>
                <w:szCs w:val="24"/>
                <w:lang w:val="en-GB"/>
              </w:rPr>
            </w:pPr>
          </w:p>
        </w:tc>
        <w:tc>
          <w:tcPr>
            <w:tcW w:w="935" w:type="dxa"/>
            <w:shd w:val="clear" w:color="auto" w:fill="auto"/>
          </w:tcPr>
          <w:p w14:paraId="6DE6F542" w14:textId="04D1BF7B" w:rsidR="00211156" w:rsidRPr="00B9117E" w:rsidRDefault="00211156" w:rsidP="00244B91">
            <w:pPr>
              <w:spacing w:line="240" w:lineRule="auto"/>
              <w:jc w:val="right"/>
              <w:rPr>
                <w:rFonts w:ascii="Browallia New" w:hAnsi="Browallia New" w:cs="Browallia New"/>
                <w:color w:val="000000"/>
                <w:sz w:val="24"/>
                <w:szCs w:val="24"/>
                <w:lang w:val="en-GB"/>
              </w:rPr>
            </w:pPr>
          </w:p>
        </w:tc>
        <w:tc>
          <w:tcPr>
            <w:tcW w:w="864" w:type="dxa"/>
            <w:shd w:val="clear" w:color="auto" w:fill="auto"/>
          </w:tcPr>
          <w:p w14:paraId="505BCB41" w14:textId="77777777" w:rsidR="00211156" w:rsidRPr="00B9117E" w:rsidRDefault="00211156" w:rsidP="00244B91">
            <w:pPr>
              <w:spacing w:line="240" w:lineRule="auto"/>
              <w:jc w:val="right"/>
              <w:rPr>
                <w:rFonts w:ascii="Browallia New" w:hAnsi="Browallia New" w:cs="Browallia New"/>
                <w:color w:val="000000"/>
                <w:sz w:val="24"/>
                <w:szCs w:val="24"/>
                <w:lang w:val="en-GB"/>
              </w:rPr>
            </w:pPr>
          </w:p>
        </w:tc>
        <w:tc>
          <w:tcPr>
            <w:tcW w:w="963" w:type="dxa"/>
            <w:shd w:val="clear" w:color="auto" w:fill="auto"/>
          </w:tcPr>
          <w:p w14:paraId="6C915434" w14:textId="77777777" w:rsidR="00211156" w:rsidRPr="00B9117E" w:rsidRDefault="00211156" w:rsidP="00244B91">
            <w:pPr>
              <w:spacing w:line="240" w:lineRule="auto"/>
              <w:jc w:val="right"/>
              <w:rPr>
                <w:rFonts w:ascii="Browallia New" w:hAnsi="Browallia New" w:cs="Browallia New"/>
                <w:color w:val="000000"/>
                <w:sz w:val="24"/>
                <w:szCs w:val="24"/>
                <w:lang w:val="en-GB"/>
              </w:rPr>
            </w:pPr>
          </w:p>
        </w:tc>
        <w:tc>
          <w:tcPr>
            <w:tcW w:w="946" w:type="dxa"/>
            <w:gridSpan w:val="2"/>
            <w:shd w:val="clear" w:color="auto" w:fill="auto"/>
          </w:tcPr>
          <w:p w14:paraId="1E5835B2" w14:textId="77777777" w:rsidR="00211156" w:rsidRPr="00B9117E" w:rsidRDefault="00211156" w:rsidP="00244B91">
            <w:pPr>
              <w:spacing w:line="240" w:lineRule="auto"/>
              <w:jc w:val="right"/>
              <w:rPr>
                <w:rFonts w:ascii="Browallia New" w:hAnsi="Browallia New" w:cs="Browallia New"/>
                <w:color w:val="000000"/>
                <w:sz w:val="24"/>
                <w:szCs w:val="24"/>
                <w:lang w:val="en-GB"/>
              </w:rPr>
            </w:pPr>
          </w:p>
        </w:tc>
      </w:tr>
      <w:tr w:rsidR="00211156" w:rsidRPr="004A71FD" w14:paraId="15D51572" w14:textId="77777777" w:rsidTr="00C07995">
        <w:tc>
          <w:tcPr>
            <w:tcW w:w="4329" w:type="dxa"/>
            <w:shd w:val="clear" w:color="auto" w:fill="auto"/>
            <w:hideMark/>
          </w:tcPr>
          <w:p w14:paraId="4F3925C8" w14:textId="7905C540" w:rsidR="00211156" w:rsidRPr="00AD0671" w:rsidRDefault="00211156" w:rsidP="00C07995">
            <w:pPr>
              <w:spacing w:line="240" w:lineRule="auto"/>
              <w:ind w:right="-264"/>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916" w:type="dxa"/>
          </w:tcPr>
          <w:p w14:paraId="770CB4FA" w14:textId="00125035" w:rsidR="00ED4734" w:rsidRPr="00340F05" w:rsidRDefault="00FA1174" w:rsidP="00ED4734">
            <w:pPr>
              <w:spacing w:line="240" w:lineRule="auto"/>
              <w:jc w:val="center"/>
              <w:rPr>
                <w:rFonts w:ascii="Browallia New" w:hAnsi="Browallia New" w:cs="Browallia New"/>
                <w:color w:val="000000"/>
                <w:sz w:val="24"/>
                <w:szCs w:val="24"/>
                <w:lang w:val="en-GB"/>
              </w:rPr>
            </w:pPr>
            <w:r w:rsidRPr="00340F05">
              <w:rPr>
                <w:rFonts w:ascii="Browallia New" w:hAnsi="Browallia New" w:cs="Browallia New"/>
                <w:color w:val="000000"/>
                <w:sz w:val="24"/>
                <w:szCs w:val="24"/>
                <w:lang w:val="en-GB"/>
              </w:rPr>
              <w:t>1</w:t>
            </w:r>
          </w:p>
        </w:tc>
        <w:tc>
          <w:tcPr>
            <w:tcW w:w="935" w:type="dxa"/>
            <w:shd w:val="clear" w:color="auto" w:fill="auto"/>
          </w:tcPr>
          <w:p w14:paraId="5E6B5254" w14:textId="3335B88E" w:rsidR="00211156" w:rsidRPr="00B9117E" w:rsidRDefault="00EA4447" w:rsidP="00211156">
            <w:pPr>
              <w:pBdr>
                <w:bottom w:val="single" w:sz="12" w:space="0"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4,</w:t>
            </w:r>
            <w:r w:rsidR="009D62AB" w:rsidRPr="00B9117E">
              <w:rPr>
                <w:rFonts w:ascii="Browallia New" w:hAnsi="Browallia New" w:cs="Browallia New"/>
                <w:color w:val="000000"/>
                <w:sz w:val="24"/>
                <w:szCs w:val="24"/>
                <w:lang w:val="en-GB"/>
              </w:rPr>
              <w:t>078</w:t>
            </w:r>
          </w:p>
        </w:tc>
        <w:tc>
          <w:tcPr>
            <w:tcW w:w="864" w:type="dxa"/>
            <w:shd w:val="clear" w:color="auto" w:fill="auto"/>
          </w:tcPr>
          <w:p w14:paraId="56425733" w14:textId="40BCDC07" w:rsidR="00211156" w:rsidRPr="00B9117E" w:rsidRDefault="00EA4447" w:rsidP="00211156">
            <w:pPr>
              <w:pBdr>
                <w:bottom w:val="single" w:sz="12" w:space="0"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(3,695)</w:t>
            </w:r>
          </w:p>
        </w:tc>
        <w:tc>
          <w:tcPr>
            <w:tcW w:w="963" w:type="dxa"/>
            <w:shd w:val="clear" w:color="auto" w:fill="auto"/>
          </w:tcPr>
          <w:p w14:paraId="4A1834F1" w14:textId="4DEE1B0A" w:rsidR="00211156" w:rsidRPr="00B9117E" w:rsidRDefault="00DF770C" w:rsidP="00211156">
            <w:pPr>
              <w:pBdr>
                <w:bottom w:val="single" w:sz="12" w:space="0"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2,063</w:t>
            </w:r>
          </w:p>
        </w:tc>
        <w:tc>
          <w:tcPr>
            <w:tcW w:w="946" w:type="dxa"/>
            <w:gridSpan w:val="2"/>
            <w:shd w:val="clear" w:color="auto" w:fill="auto"/>
          </w:tcPr>
          <w:p w14:paraId="1DB3CD3B" w14:textId="01908AF4" w:rsidR="00211156" w:rsidRPr="00B9117E" w:rsidRDefault="00DF770C" w:rsidP="00211156">
            <w:pPr>
              <w:pBdr>
                <w:bottom w:val="single" w:sz="12" w:space="0"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(1,888)</w:t>
            </w:r>
          </w:p>
        </w:tc>
      </w:tr>
      <w:tr w:rsidR="00211156" w:rsidRPr="004A71FD" w14:paraId="1944D671" w14:textId="77777777" w:rsidTr="00C07995">
        <w:trPr>
          <w:trHeight w:val="299"/>
        </w:trPr>
        <w:tc>
          <w:tcPr>
            <w:tcW w:w="4329" w:type="dxa"/>
            <w:shd w:val="clear" w:color="auto" w:fill="auto"/>
          </w:tcPr>
          <w:p w14:paraId="2AA4750E" w14:textId="77777777" w:rsidR="00211156" w:rsidRPr="004F5A50" w:rsidRDefault="00211156" w:rsidP="00211156">
            <w:pPr>
              <w:spacing w:line="240" w:lineRule="auto"/>
              <w:rPr>
                <w:rFonts w:ascii="Browallia New" w:hAnsi="Browallia New" w:cs="Browallia New"/>
                <w:color w:val="000000"/>
                <w:sz w:val="20"/>
                <w:szCs w:val="20"/>
                <w:lang w:val="en-GB"/>
              </w:rPr>
            </w:pPr>
          </w:p>
        </w:tc>
        <w:tc>
          <w:tcPr>
            <w:tcW w:w="916" w:type="dxa"/>
          </w:tcPr>
          <w:p w14:paraId="1F5EB30E" w14:textId="3D2A5E2E" w:rsidR="005A3621" w:rsidRPr="00340F05" w:rsidRDefault="005A3621" w:rsidP="00ED4734">
            <w:pPr>
              <w:spacing w:line="240" w:lineRule="auto"/>
              <w:jc w:val="center"/>
              <w:rPr>
                <w:rFonts w:ascii="Browallia New" w:hAnsi="Browallia New" w:cs="Browallia New"/>
                <w:color w:val="000000"/>
                <w:sz w:val="20"/>
                <w:szCs w:val="20"/>
                <w:lang w:val="en-GB"/>
              </w:rPr>
            </w:pPr>
          </w:p>
        </w:tc>
        <w:tc>
          <w:tcPr>
            <w:tcW w:w="935" w:type="dxa"/>
            <w:shd w:val="clear" w:color="auto" w:fill="auto"/>
          </w:tcPr>
          <w:p w14:paraId="022B6E3C" w14:textId="2705AA30" w:rsidR="00211156" w:rsidRPr="00B9117E" w:rsidRDefault="00211156" w:rsidP="00244B91">
            <w:pPr>
              <w:spacing w:line="240" w:lineRule="auto"/>
              <w:jc w:val="right"/>
              <w:rPr>
                <w:rFonts w:ascii="Browallia New" w:hAnsi="Browallia New" w:cs="Browallia New"/>
                <w:color w:val="000000"/>
                <w:sz w:val="20"/>
                <w:szCs w:val="20"/>
                <w:lang w:val="en-GB"/>
              </w:rPr>
            </w:pPr>
          </w:p>
        </w:tc>
        <w:tc>
          <w:tcPr>
            <w:tcW w:w="864" w:type="dxa"/>
            <w:shd w:val="clear" w:color="auto" w:fill="auto"/>
          </w:tcPr>
          <w:p w14:paraId="5730A699" w14:textId="77777777" w:rsidR="00211156" w:rsidRPr="00B9117E" w:rsidRDefault="00211156" w:rsidP="00244B91">
            <w:pPr>
              <w:spacing w:line="240" w:lineRule="auto"/>
              <w:jc w:val="right"/>
              <w:rPr>
                <w:rFonts w:ascii="Browallia New" w:hAnsi="Browallia New" w:cs="Browallia New"/>
                <w:color w:val="000000"/>
                <w:sz w:val="20"/>
                <w:szCs w:val="20"/>
                <w:lang w:val="en-GB"/>
              </w:rPr>
            </w:pPr>
          </w:p>
        </w:tc>
        <w:tc>
          <w:tcPr>
            <w:tcW w:w="963" w:type="dxa"/>
            <w:shd w:val="clear" w:color="auto" w:fill="auto"/>
          </w:tcPr>
          <w:p w14:paraId="00741B46" w14:textId="77777777" w:rsidR="00211156" w:rsidRPr="00B9117E" w:rsidRDefault="00211156" w:rsidP="00244B91">
            <w:pPr>
              <w:spacing w:line="240" w:lineRule="auto"/>
              <w:jc w:val="right"/>
              <w:rPr>
                <w:rFonts w:ascii="Browallia New" w:hAnsi="Browallia New" w:cs="Browallia New"/>
                <w:color w:val="000000"/>
                <w:sz w:val="20"/>
                <w:szCs w:val="20"/>
                <w:lang w:val="en-GB"/>
              </w:rPr>
            </w:pPr>
          </w:p>
        </w:tc>
        <w:tc>
          <w:tcPr>
            <w:tcW w:w="946" w:type="dxa"/>
            <w:gridSpan w:val="2"/>
            <w:shd w:val="clear" w:color="auto" w:fill="auto"/>
          </w:tcPr>
          <w:p w14:paraId="0146EED3" w14:textId="77777777" w:rsidR="00211156" w:rsidRPr="00B9117E" w:rsidRDefault="00211156" w:rsidP="00244B91">
            <w:pPr>
              <w:spacing w:line="240" w:lineRule="auto"/>
              <w:jc w:val="right"/>
              <w:rPr>
                <w:rFonts w:ascii="Browallia New" w:hAnsi="Browallia New" w:cs="Browallia New"/>
                <w:color w:val="000000"/>
                <w:sz w:val="20"/>
                <w:szCs w:val="20"/>
                <w:lang w:val="en-GB"/>
              </w:rPr>
            </w:pPr>
          </w:p>
        </w:tc>
      </w:tr>
      <w:tr w:rsidR="00211156" w:rsidRPr="004A71FD" w14:paraId="356D170B" w14:textId="77777777" w:rsidTr="00C07995">
        <w:tc>
          <w:tcPr>
            <w:tcW w:w="4329" w:type="dxa"/>
            <w:shd w:val="clear" w:color="auto" w:fill="auto"/>
            <w:vAlign w:val="bottom"/>
            <w:hideMark/>
          </w:tcPr>
          <w:p w14:paraId="00E37E76" w14:textId="77777777" w:rsidR="00211156" w:rsidRPr="00AD0671" w:rsidRDefault="00211156" w:rsidP="00211156">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อัตราการหมุนเวียนพนักงาน</w:t>
            </w:r>
          </w:p>
        </w:tc>
        <w:tc>
          <w:tcPr>
            <w:tcW w:w="916" w:type="dxa"/>
          </w:tcPr>
          <w:p w14:paraId="45CB0384" w14:textId="77777777" w:rsidR="005A3621" w:rsidRPr="00340F05" w:rsidRDefault="005A3621" w:rsidP="00ED4734">
            <w:pPr>
              <w:spacing w:line="240" w:lineRule="auto"/>
              <w:jc w:val="center"/>
              <w:rPr>
                <w:rFonts w:ascii="Browallia New" w:hAnsi="Browallia New" w:cs="Browallia New"/>
                <w:color w:val="000000"/>
                <w:sz w:val="24"/>
                <w:szCs w:val="24"/>
                <w:lang w:val="en-GB"/>
              </w:rPr>
            </w:pPr>
          </w:p>
        </w:tc>
        <w:tc>
          <w:tcPr>
            <w:tcW w:w="935" w:type="dxa"/>
            <w:shd w:val="clear" w:color="auto" w:fill="auto"/>
          </w:tcPr>
          <w:p w14:paraId="3277320C" w14:textId="06960F06" w:rsidR="00211156" w:rsidRPr="00B9117E" w:rsidRDefault="00211156" w:rsidP="00244B91">
            <w:pPr>
              <w:spacing w:line="240" w:lineRule="auto"/>
              <w:jc w:val="right"/>
              <w:rPr>
                <w:rFonts w:ascii="Browallia New" w:hAnsi="Browallia New" w:cs="Browallia New"/>
                <w:color w:val="000000"/>
                <w:sz w:val="24"/>
                <w:szCs w:val="24"/>
                <w:lang w:val="en-GB"/>
              </w:rPr>
            </w:pPr>
          </w:p>
        </w:tc>
        <w:tc>
          <w:tcPr>
            <w:tcW w:w="864" w:type="dxa"/>
            <w:shd w:val="clear" w:color="auto" w:fill="auto"/>
          </w:tcPr>
          <w:p w14:paraId="21C7C8E5" w14:textId="77777777" w:rsidR="00211156" w:rsidRPr="00B9117E" w:rsidRDefault="00211156" w:rsidP="00244B91">
            <w:pPr>
              <w:spacing w:line="240" w:lineRule="auto"/>
              <w:jc w:val="right"/>
              <w:rPr>
                <w:rFonts w:ascii="Browallia New" w:hAnsi="Browallia New" w:cs="Browallia New"/>
                <w:color w:val="000000"/>
                <w:sz w:val="24"/>
                <w:szCs w:val="24"/>
                <w:lang w:val="en-GB"/>
              </w:rPr>
            </w:pPr>
          </w:p>
        </w:tc>
        <w:tc>
          <w:tcPr>
            <w:tcW w:w="963" w:type="dxa"/>
            <w:shd w:val="clear" w:color="auto" w:fill="auto"/>
          </w:tcPr>
          <w:p w14:paraId="0872CE50" w14:textId="77777777" w:rsidR="00211156" w:rsidRPr="00B9117E" w:rsidRDefault="00211156" w:rsidP="00244B91">
            <w:pPr>
              <w:spacing w:line="240" w:lineRule="auto"/>
              <w:jc w:val="right"/>
              <w:rPr>
                <w:rFonts w:ascii="Browallia New" w:hAnsi="Browallia New" w:cs="Browallia New"/>
                <w:color w:val="000000"/>
                <w:sz w:val="24"/>
                <w:szCs w:val="24"/>
                <w:lang w:val="en-GB"/>
              </w:rPr>
            </w:pPr>
          </w:p>
        </w:tc>
        <w:tc>
          <w:tcPr>
            <w:tcW w:w="946" w:type="dxa"/>
            <w:gridSpan w:val="2"/>
            <w:shd w:val="clear" w:color="auto" w:fill="auto"/>
          </w:tcPr>
          <w:p w14:paraId="376193BA" w14:textId="77777777" w:rsidR="00211156" w:rsidRPr="00B9117E" w:rsidRDefault="00211156" w:rsidP="00244B91">
            <w:pPr>
              <w:spacing w:line="240" w:lineRule="auto"/>
              <w:jc w:val="right"/>
              <w:rPr>
                <w:rFonts w:ascii="Browallia New" w:hAnsi="Browallia New" w:cs="Browallia New"/>
                <w:color w:val="000000"/>
                <w:sz w:val="24"/>
                <w:szCs w:val="24"/>
                <w:lang w:val="en-GB"/>
              </w:rPr>
            </w:pPr>
          </w:p>
        </w:tc>
      </w:tr>
      <w:tr w:rsidR="00211156" w:rsidRPr="00D273D2" w14:paraId="773BAF30" w14:textId="77777777" w:rsidTr="00C07995">
        <w:tc>
          <w:tcPr>
            <w:tcW w:w="4329" w:type="dxa"/>
            <w:shd w:val="clear" w:color="auto" w:fill="auto"/>
            <w:hideMark/>
          </w:tcPr>
          <w:p w14:paraId="3519DDFC" w14:textId="7ED33882" w:rsidR="00211156" w:rsidRPr="0003589B" w:rsidRDefault="00211156" w:rsidP="00C07995">
            <w:pPr>
              <w:spacing w:line="240" w:lineRule="auto"/>
              <w:ind w:right="-264"/>
              <w:rPr>
                <w:rFonts w:ascii="Browallia New" w:hAnsi="Browallia New" w:cs="Browallia New"/>
                <w:sz w:val="24"/>
                <w:szCs w:val="24"/>
                <w:lang w:val="en-GB"/>
              </w:rPr>
            </w:pPr>
            <w:r w:rsidRPr="0003589B">
              <w:rPr>
                <w:rFonts w:ascii="Browallia New" w:hAnsi="Browallia New" w:cs="Browallia New"/>
                <w:sz w:val="24"/>
                <w:szCs w:val="24"/>
                <w:cs/>
                <w:lang w:val="en-GB"/>
              </w:rPr>
              <w:t>การเพิ่มขึ้น</w:t>
            </w:r>
            <w:r w:rsidRPr="0003589B">
              <w:rPr>
                <w:rFonts w:ascii="Browallia New" w:hAnsi="Browallia New" w:cs="Browallia New"/>
                <w:sz w:val="24"/>
                <w:szCs w:val="24"/>
                <w:lang w:val="en-GB"/>
              </w:rPr>
              <w:t xml:space="preserve"> </w:t>
            </w:r>
            <w:r w:rsidRPr="0003589B">
              <w:rPr>
                <w:rFonts w:ascii="Browallia New" w:hAnsi="Browallia New" w:cs="Browallia New"/>
                <w:sz w:val="24"/>
                <w:szCs w:val="24"/>
                <w:cs/>
                <w:lang w:val="en-GB"/>
              </w:rPr>
              <w:t>(ลดลง)</w:t>
            </w:r>
            <w:r w:rsidRPr="0003589B">
              <w:rPr>
                <w:rFonts w:ascii="Browallia New" w:hAnsi="Browallia New" w:cs="Browallia New"/>
                <w:sz w:val="24"/>
                <w:szCs w:val="24"/>
                <w:lang w:val="en-GB"/>
              </w:rPr>
              <w:t xml:space="preserve"> </w:t>
            </w:r>
            <w:r w:rsidRPr="0003589B">
              <w:rPr>
                <w:rFonts w:ascii="Browallia New" w:hAnsi="Browallia New" w:cs="Browallia New"/>
                <w:sz w:val="24"/>
                <w:szCs w:val="24"/>
                <w:cs/>
                <w:lang w:val="en-GB"/>
              </w:rPr>
              <w:t>ของภาระผูกพันผลประโยชน์พนักงาน</w:t>
            </w:r>
          </w:p>
        </w:tc>
        <w:tc>
          <w:tcPr>
            <w:tcW w:w="916" w:type="dxa"/>
          </w:tcPr>
          <w:p w14:paraId="4D8A98D6" w14:textId="25B13A30" w:rsidR="00ED4734" w:rsidRPr="00340F05" w:rsidRDefault="00FA1174" w:rsidP="00ED4734">
            <w:pPr>
              <w:spacing w:line="240" w:lineRule="auto"/>
              <w:jc w:val="center"/>
              <w:rPr>
                <w:rFonts w:ascii="Browallia New" w:hAnsi="Browallia New" w:cs="Browallia New"/>
                <w:color w:val="000000"/>
                <w:sz w:val="24"/>
                <w:szCs w:val="24"/>
                <w:lang w:val="en-GB"/>
              </w:rPr>
            </w:pPr>
            <w:r w:rsidRPr="00340F05">
              <w:rPr>
                <w:rFonts w:ascii="Browallia New" w:hAnsi="Browallia New" w:cs="Browallia New"/>
                <w:color w:val="000000"/>
                <w:sz w:val="24"/>
                <w:szCs w:val="24"/>
                <w:lang w:val="en-GB"/>
              </w:rPr>
              <w:t>20</w:t>
            </w:r>
          </w:p>
        </w:tc>
        <w:tc>
          <w:tcPr>
            <w:tcW w:w="935" w:type="dxa"/>
            <w:shd w:val="clear" w:color="auto" w:fill="auto"/>
          </w:tcPr>
          <w:p w14:paraId="3C65CFFC" w14:textId="3F555237" w:rsidR="00211156" w:rsidRPr="00B9117E" w:rsidRDefault="009D62AB" w:rsidP="00211156">
            <w:pPr>
              <w:pBdr>
                <w:bottom w:val="single" w:sz="12" w:space="1"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(9,945)</w:t>
            </w:r>
          </w:p>
        </w:tc>
        <w:tc>
          <w:tcPr>
            <w:tcW w:w="864" w:type="dxa"/>
            <w:shd w:val="clear" w:color="auto" w:fill="auto"/>
          </w:tcPr>
          <w:p w14:paraId="28E8BC4F" w14:textId="40A6A5D8" w:rsidR="00211156" w:rsidRPr="00B9117E" w:rsidRDefault="009D62AB" w:rsidP="00211156">
            <w:pPr>
              <w:pBdr>
                <w:bottom w:val="single" w:sz="12" w:space="1"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13,999</w:t>
            </w:r>
          </w:p>
        </w:tc>
        <w:tc>
          <w:tcPr>
            <w:tcW w:w="963" w:type="dxa"/>
            <w:shd w:val="clear" w:color="auto" w:fill="auto"/>
          </w:tcPr>
          <w:p w14:paraId="038CDA4D" w14:textId="11A48572" w:rsidR="00211156" w:rsidRPr="00B9117E" w:rsidRDefault="009E2D22" w:rsidP="00211156">
            <w:pPr>
              <w:pBdr>
                <w:bottom w:val="single" w:sz="12" w:space="1"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(6,453)</w:t>
            </w:r>
          </w:p>
        </w:tc>
        <w:tc>
          <w:tcPr>
            <w:tcW w:w="946" w:type="dxa"/>
            <w:gridSpan w:val="2"/>
            <w:shd w:val="clear" w:color="auto" w:fill="auto"/>
          </w:tcPr>
          <w:p w14:paraId="4D9F66E8" w14:textId="16536D4D" w:rsidR="00D6769C" w:rsidRPr="00B9117E" w:rsidRDefault="009E2D22" w:rsidP="00D6769C">
            <w:pPr>
              <w:pBdr>
                <w:bottom w:val="single" w:sz="12" w:space="1" w:color="auto"/>
              </w:pBdr>
              <w:spacing w:line="240" w:lineRule="auto"/>
              <w:jc w:val="right"/>
              <w:rPr>
                <w:rFonts w:ascii="Browallia New" w:hAnsi="Browallia New" w:cs="Browallia New"/>
                <w:color w:val="000000"/>
                <w:sz w:val="24"/>
                <w:szCs w:val="24"/>
                <w:lang w:val="en-GB"/>
              </w:rPr>
            </w:pPr>
            <w:r w:rsidRPr="00B9117E">
              <w:rPr>
                <w:rFonts w:ascii="Browallia New" w:hAnsi="Browallia New" w:cs="Browallia New"/>
                <w:color w:val="000000"/>
                <w:sz w:val="24"/>
                <w:szCs w:val="24"/>
                <w:lang w:val="en-GB"/>
              </w:rPr>
              <w:t>9,144</w:t>
            </w:r>
          </w:p>
        </w:tc>
      </w:tr>
    </w:tbl>
    <w:p w14:paraId="11ABE915" w14:textId="59127F71" w:rsidR="00E4168C" w:rsidRDefault="00E4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lang w:val="en-GB"/>
        </w:rPr>
      </w:pPr>
    </w:p>
    <w:p w14:paraId="7F51C753" w14:textId="098752DA" w:rsidR="00C85E0A" w:rsidRPr="006D4A0E" w:rsidRDefault="00C85E0A" w:rsidP="00C85E0A">
      <w:pPr>
        <w:pStyle w:val="a9"/>
        <w:ind w:right="0" w:firstLine="426"/>
        <w:jc w:val="thaiDistribute"/>
        <w:outlineLvl w:val="0"/>
        <w:rPr>
          <w:rFonts w:ascii="Browallia New" w:hAnsi="Browallia New" w:cs="Browallia New"/>
          <w:color w:val="000000"/>
          <w:u w:val="none"/>
          <w:cs/>
          <w:lang w:val="en-GB"/>
        </w:rPr>
      </w:pPr>
      <w:r w:rsidRPr="006D4A0E">
        <w:rPr>
          <w:rFonts w:ascii="Browallia New" w:hAnsi="Browallia New" w:cs="Browallia New"/>
          <w:color w:val="000000"/>
          <w:u w:val="none"/>
          <w:cs/>
          <w:lang w:val="en-GB"/>
        </w:rPr>
        <w:t xml:space="preserve">ระยะเวลาถัวเฉลี่ยถ่วงน้ำหนักของภาระผูกพันตามโครงการผลประโยชน์คือ </w:t>
      </w:r>
      <w:r w:rsidR="00195496" w:rsidRPr="006D4A0E">
        <w:rPr>
          <w:rFonts w:ascii="Browallia New" w:hAnsi="Browallia New" w:cs="Browallia New"/>
          <w:color w:val="000000"/>
          <w:u w:val="none"/>
          <w:lang w:val="en-GB"/>
        </w:rPr>
        <w:t>8</w:t>
      </w:r>
      <w:r w:rsidRPr="006D4A0E">
        <w:rPr>
          <w:rFonts w:ascii="Browallia New" w:hAnsi="Browallia New" w:cs="Browallia New"/>
          <w:color w:val="000000"/>
          <w:u w:val="none"/>
          <w:cs/>
          <w:lang w:val="en-GB"/>
        </w:rPr>
        <w:t xml:space="preserve"> ปี (</w:t>
      </w:r>
      <w:r w:rsidRPr="006D4A0E">
        <w:rPr>
          <w:rFonts w:ascii="Browallia New" w:hAnsi="Browallia New" w:cs="Browallia New"/>
          <w:color w:val="000000"/>
          <w:u w:val="none"/>
          <w:lang w:val="en-GB"/>
        </w:rPr>
        <w:t>256</w:t>
      </w:r>
      <w:r w:rsidR="00C16F34" w:rsidRPr="00C16F34">
        <w:rPr>
          <w:rFonts w:ascii="Browallia New" w:hAnsi="Browallia New" w:cs="Browallia New" w:hint="cs"/>
          <w:color w:val="000000"/>
          <w:u w:val="none"/>
          <w:lang w:val="en-US"/>
        </w:rPr>
        <w:t>4</w:t>
      </w:r>
      <w:r w:rsidRPr="006D4A0E">
        <w:rPr>
          <w:rFonts w:ascii="Browallia New" w:hAnsi="Browallia New" w:cs="Browallia New"/>
          <w:color w:val="000000"/>
          <w:u w:val="none"/>
          <w:lang w:val="en-GB"/>
        </w:rPr>
        <w:t xml:space="preserve"> : </w:t>
      </w:r>
      <w:r w:rsidR="00195496" w:rsidRPr="006D4A0E">
        <w:rPr>
          <w:rFonts w:ascii="Browallia New" w:hAnsi="Browallia New" w:cs="Browallia New"/>
          <w:color w:val="000000"/>
          <w:u w:val="none"/>
          <w:lang w:val="en-GB"/>
        </w:rPr>
        <w:t>8</w:t>
      </w:r>
      <w:r w:rsidRPr="006D4A0E">
        <w:rPr>
          <w:rFonts w:ascii="Browallia New" w:hAnsi="Browallia New" w:cs="Browallia New"/>
          <w:color w:val="000000"/>
          <w:u w:val="none"/>
          <w:cs/>
          <w:lang w:val="en-GB"/>
        </w:rPr>
        <w:t xml:space="preserve"> ปี)</w:t>
      </w:r>
    </w:p>
    <w:p w14:paraId="2D8C6D81" w14:textId="77777777" w:rsidR="00C85E0A" w:rsidRPr="00C07995" w:rsidRDefault="00C85E0A" w:rsidP="001B4041">
      <w:pPr>
        <w:tabs>
          <w:tab w:val="clear" w:pos="227"/>
          <w:tab w:val="clear" w:pos="454"/>
        </w:tabs>
        <w:spacing w:line="240" w:lineRule="auto"/>
        <w:ind w:left="426"/>
        <w:jc w:val="thaiDistribute"/>
        <w:rPr>
          <w:rFonts w:ascii="Browallia New" w:hAnsi="Browallia New" w:cs="Browallia New"/>
          <w:sz w:val="28"/>
          <w:szCs w:val="28"/>
        </w:rPr>
      </w:pPr>
    </w:p>
    <w:p w14:paraId="732DCD26" w14:textId="225BE8A6" w:rsidR="001B12BE" w:rsidRPr="000F2107" w:rsidRDefault="00D5528F"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6D4A0E">
        <w:rPr>
          <w:rFonts w:ascii="Browallia New" w:hAnsi="Browallia New" w:cs="Browallia New"/>
          <w:sz w:val="28"/>
          <w:szCs w:val="28"/>
          <w:cs/>
          <w:lang w:val="en-GB"/>
        </w:rPr>
        <w:t>ณ</w:t>
      </w:r>
      <w:r w:rsidR="00F46B29" w:rsidRPr="006D4A0E">
        <w:rPr>
          <w:rFonts w:ascii="Browallia New" w:hAnsi="Browallia New" w:cs="Browallia New"/>
          <w:sz w:val="28"/>
          <w:szCs w:val="28"/>
        </w:rPr>
        <w:t xml:space="preserve"> </w:t>
      </w:r>
      <w:r w:rsidRPr="006D4A0E">
        <w:rPr>
          <w:rFonts w:ascii="Browallia New" w:hAnsi="Browallia New" w:cs="Browallia New"/>
          <w:sz w:val="28"/>
          <w:szCs w:val="28"/>
          <w:cs/>
          <w:lang w:val="en-GB"/>
        </w:rPr>
        <w:t>วันที่</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lang w:val="en-GB"/>
        </w:rPr>
        <w:t>31</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ธันวาคม</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lang w:val="en-GB"/>
        </w:rPr>
        <w:t>25</w:t>
      </w:r>
      <w:r w:rsidR="00E67403" w:rsidRPr="000F2107">
        <w:rPr>
          <w:rFonts w:ascii="Browallia New" w:hAnsi="Browallia New" w:cs="Browallia New"/>
          <w:sz w:val="28"/>
          <w:szCs w:val="28"/>
          <w:lang w:val="en-GB"/>
        </w:rPr>
        <w:t>6</w:t>
      </w:r>
      <w:r w:rsidR="00C16F34" w:rsidRPr="00C16F34">
        <w:rPr>
          <w:rFonts w:ascii="Browallia New" w:hAnsi="Browallia New" w:cs="Browallia New" w:hint="cs"/>
          <w:sz w:val="28"/>
          <w:szCs w:val="28"/>
        </w:rPr>
        <w:t>5</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ผลประโยชน์พนักงานที่คาดว่าจะจ่ายก่อนคิดลด</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มีดังนี้</w:t>
      </w:r>
    </w:p>
    <w:p w14:paraId="3F241CD9" w14:textId="77777777" w:rsidR="00D5528F" w:rsidRPr="00E769A5" w:rsidRDefault="00D5528F" w:rsidP="001B4041">
      <w:pPr>
        <w:tabs>
          <w:tab w:val="clear" w:pos="227"/>
          <w:tab w:val="clear" w:pos="454"/>
        </w:tabs>
        <w:spacing w:line="240" w:lineRule="auto"/>
        <w:ind w:left="426"/>
        <w:jc w:val="thaiDistribute"/>
        <w:rPr>
          <w:rFonts w:ascii="Browallia New" w:hAnsi="Browallia New" w:cs="Browallia New"/>
          <w:sz w:val="20"/>
          <w:szCs w:val="20"/>
          <w:lang w:val="en-GB"/>
        </w:rPr>
      </w:pPr>
    </w:p>
    <w:tbl>
      <w:tblPr>
        <w:tblW w:w="8955" w:type="dxa"/>
        <w:tblInd w:w="405" w:type="dxa"/>
        <w:tblLayout w:type="fixed"/>
        <w:tblLook w:val="00A0" w:firstRow="1" w:lastRow="0" w:firstColumn="1" w:lastColumn="0" w:noHBand="0" w:noVBand="0"/>
      </w:tblPr>
      <w:tblGrid>
        <w:gridCol w:w="4365"/>
        <w:gridCol w:w="2268"/>
        <w:gridCol w:w="2322"/>
      </w:tblGrid>
      <w:tr w:rsidR="0077031D" w:rsidRPr="00670A60" w14:paraId="6D42D8FE" w14:textId="77777777" w:rsidTr="00F7454E">
        <w:tc>
          <w:tcPr>
            <w:tcW w:w="4365" w:type="dxa"/>
          </w:tcPr>
          <w:p w14:paraId="677375FD" w14:textId="77777777" w:rsidR="0077031D" w:rsidRPr="00670A60" w:rsidRDefault="0077031D" w:rsidP="00670A60">
            <w:pPr>
              <w:spacing w:line="240" w:lineRule="auto"/>
              <w:jc w:val="thaiDistribute"/>
              <w:rPr>
                <w:rFonts w:ascii="Browallia New" w:hAnsi="Browallia New" w:cs="Browallia New"/>
                <w:sz w:val="28"/>
                <w:szCs w:val="28"/>
                <w:cs/>
              </w:rPr>
            </w:pPr>
          </w:p>
        </w:tc>
        <w:tc>
          <w:tcPr>
            <w:tcW w:w="2268" w:type="dxa"/>
          </w:tcPr>
          <w:p w14:paraId="53825DD9" w14:textId="77777777" w:rsidR="0077031D" w:rsidRPr="00670A60" w:rsidRDefault="0077031D" w:rsidP="00670A60">
            <w:pPr>
              <w:spacing w:line="240" w:lineRule="auto"/>
              <w:jc w:val="thaiDistribute"/>
              <w:rPr>
                <w:rFonts w:ascii="Browallia New" w:hAnsi="Browallia New" w:cs="Browallia New"/>
                <w:sz w:val="28"/>
                <w:szCs w:val="28"/>
                <w:cs/>
              </w:rPr>
            </w:pPr>
          </w:p>
        </w:tc>
        <w:tc>
          <w:tcPr>
            <w:tcW w:w="2322" w:type="dxa"/>
          </w:tcPr>
          <w:p w14:paraId="4B574019" w14:textId="474040DE" w:rsidR="0077031D" w:rsidRPr="00670A60" w:rsidRDefault="0077031D" w:rsidP="00670A60">
            <w:pPr>
              <w:spacing w:line="240" w:lineRule="auto"/>
              <w:jc w:val="right"/>
              <w:rPr>
                <w:rFonts w:ascii="Browallia New" w:hAnsi="Browallia New" w:cs="Browallia New"/>
                <w:sz w:val="28"/>
                <w:szCs w:val="28"/>
                <w:cs/>
              </w:rPr>
            </w:pPr>
            <w:r w:rsidRPr="00670A60">
              <w:rPr>
                <w:rFonts w:ascii="Browallia New" w:hAnsi="Browallia New" w:cs="Browallia New"/>
                <w:sz w:val="28"/>
                <w:szCs w:val="28"/>
                <w:cs/>
              </w:rPr>
              <w:t>(หน่วย</w:t>
            </w:r>
            <w:r w:rsidR="00F46B29" w:rsidRPr="00670A60">
              <w:rPr>
                <w:rFonts w:ascii="Browallia New" w:hAnsi="Browallia New" w:cs="Browallia New"/>
                <w:sz w:val="28"/>
                <w:szCs w:val="28"/>
              </w:rPr>
              <w:t xml:space="preserve"> </w:t>
            </w:r>
            <w:r w:rsidRPr="00670A60">
              <w:rPr>
                <w:rFonts w:ascii="Browallia New" w:hAnsi="Browallia New" w:cs="Browallia New"/>
                <w:sz w:val="28"/>
                <w:szCs w:val="28"/>
                <w:cs/>
              </w:rPr>
              <w:t>:</w:t>
            </w:r>
            <w:r w:rsidR="00F46B29" w:rsidRPr="00670A60">
              <w:rPr>
                <w:rFonts w:ascii="Browallia New" w:hAnsi="Browallia New" w:cs="Browallia New"/>
                <w:sz w:val="28"/>
                <w:szCs w:val="28"/>
              </w:rPr>
              <w:t xml:space="preserve"> </w:t>
            </w:r>
            <w:r w:rsidRPr="00670A60">
              <w:rPr>
                <w:rFonts w:ascii="Browallia New" w:hAnsi="Browallia New" w:cs="Browallia New"/>
                <w:sz w:val="28"/>
                <w:szCs w:val="28"/>
                <w:cs/>
              </w:rPr>
              <w:t>พันบาท)</w:t>
            </w:r>
          </w:p>
        </w:tc>
      </w:tr>
      <w:tr w:rsidR="0077031D" w:rsidRPr="00670A60" w14:paraId="61959CA1" w14:textId="77777777" w:rsidTr="00F7454E">
        <w:tc>
          <w:tcPr>
            <w:tcW w:w="4365" w:type="dxa"/>
          </w:tcPr>
          <w:p w14:paraId="388B8747" w14:textId="77777777" w:rsidR="0077031D" w:rsidRPr="00670A60" w:rsidRDefault="0077031D" w:rsidP="00670A60">
            <w:pPr>
              <w:spacing w:line="240" w:lineRule="auto"/>
              <w:jc w:val="thaiDistribute"/>
              <w:rPr>
                <w:rFonts w:ascii="Browallia New" w:hAnsi="Browallia New" w:cs="Browallia New"/>
                <w:sz w:val="28"/>
                <w:szCs w:val="28"/>
                <w:cs/>
              </w:rPr>
            </w:pPr>
          </w:p>
        </w:tc>
        <w:tc>
          <w:tcPr>
            <w:tcW w:w="2268" w:type="dxa"/>
          </w:tcPr>
          <w:p w14:paraId="5BD18423" w14:textId="77777777" w:rsidR="0077031D" w:rsidRPr="00670A60" w:rsidRDefault="0077031D" w:rsidP="00670A60">
            <w:pPr>
              <w:pBdr>
                <w:bottom w:val="single" w:sz="4" w:space="1" w:color="auto"/>
              </w:pBdr>
              <w:spacing w:line="240" w:lineRule="auto"/>
              <w:jc w:val="center"/>
              <w:rPr>
                <w:rFonts w:ascii="Browallia New" w:hAnsi="Browallia New" w:cs="Browallia New"/>
                <w:sz w:val="28"/>
                <w:szCs w:val="28"/>
              </w:rPr>
            </w:pPr>
            <w:r w:rsidRPr="00670A60">
              <w:rPr>
                <w:rFonts w:ascii="Browallia New" w:hAnsi="Browallia New" w:cs="Browallia New"/>
                <w:sz w:val="28"/>
                <w:szCs w:val="28"/>
                <w:cs/>
              </w:rPr>
              <w:t>งบการเงินรวม</w:t>
            </w:r>
          </w:p>
        </w:tc>
        <w:tc>
          <w:tcPr>
            <w:tcW w:w="2322" w:type="dxa"/>
            <w:vAlign w:val="bottom"/>
          </w:tcPr>
          <w:p w14:paraId="0FC70849" w14:textId="77777777" w:rsidR="0077031D" w:rsidRPr="00670A60" w:rsidRDefault="0077031D" w:rsidP="00670A60">
            <w:pPr>
              <w:pBdr>
                <w:bottom w:val="single" w:sz="4" w:space="1" w:color="auto"/>
              </w:pBdr>
              <w:spacing w:line="240" w:lineRule="auto"/>
              <w:jc w:val="center"/>
              <w:rPr>
                <w:rFonts w:ascii="Browallia New" w:hAnsi="Browallia New" w:cs="Browallia New"/>
                <w:sz w:val="28"/>
                <w:szCs w:val="28"/>
                <w:cs/>
              </w:rPr>
            </w:pPr>
            <w:r w:rsidRPr="00670A60">
              <w:rPr>
                <w:rFonts w:ascii="Browallia New" w:hAnsi="Browallia New" w:cs="Browallia New"/>
                <w:sz w:val="28"/>
                <w:szCs w:val="28"/>
                <w:cs/>
              </w:rPr>
              <w:t>งบการเงินเฉพาะของบริษัท</w:t>
            </w:r>
          </w:p>
        </w:tc>
      </w:tr>
      <w:tr w:rsidR="0077031D" w:rsidRPr="00670A60" w14:paraId="1D99F6F3" w14:textId="77777777" w:rsidTr="00F7454E">
        <w:tc>
          <w:tcPr>
            <w:tcW w:w="4365" w:type="dxa"/>
          </w:tcPr>
          <w:p w14:paraId="43A6AA99" w14:textId="77777777" w:rsidR="0077031D" w:rsidRPr="004F5A50" w:rsidRDefault="0077031D" w:rsidP="00670A60">
            <w:pPr>
              <w:spacing w:line="240" w:lineRule="auto"/>
              <w:jc w:val="thaiDistribute"/>
              <w:rPr>
                <w:rFonts w:ascii="Browallia New" w:hAnsi="Browallia New" w:cs="Browallia New"/>
                <w:sz w:val="20"/>
                <w:szCs w:val="20"/>
                <w:cs/>
              </w:rPr>
            </w:pPr>
          </w:p>
        </w:tc>
        <w:tc>
          <w:tcPr>
            <w:tcW w:w="2268" w:type="dxa"/>
            <w:vAlign w:val="bottom"/>
          </w:tcPr>
          <w:p w14:paraId="6BEB8ED0" w14:textId="77777777" w:rsidR="0077031D" w:rsidRPr="004F5A50" w:rsidRDefault="0077031D" w:rsidP="00670A60">
            <w:pPr>
              <w:spacing w:line="240" w:lineRule="auto"/>
              <w:jc w:val="thaiDistribute"/>
              <w:rPr>
                <w:rFonts w:ascii="Browallia New" w:hAnsi="Browallia New" w:cs="Browallia New"/>
                <w:sz w:val="20"/>
                <w:szCs w:val="20"/>
                <w:cs/>
              </w:rPr>
            </w:pPr>
          </w:p>
        </w:tc>
        <w:tc>
          <w:tcPr>
            <w:tcW w:w="2322" w:type="dxa"/>
            <w:vAlign w:val="bottom"/>
          </w:tcPr>
          <w:p w14:paraId="46D2BC98" w14:textId="77777777" w:rsidR="0077031D" w:rsidRPr="004F5A50" w:rsidRDefault="0077031D" w:rsidP="00670A60">
            <w:pPr>
              <w:spacing w:line="240" w:lineRule="auto"/>
              <w:jc w:val="thaiDistribute"/>
              <w:rPr>
                <w:rFonts w:ascii="Browallia New" w:hAnsi="Browallia New" w:cs="Browallia New"/>
                <w:sz w:val="20"/>
                <w:szCs w:val="20"/>
                <w:cs/>
              </w:rPr>
            </w:pPr>
          </w:p>
        </w:tc>
      </w:tr>
      <w:tr w:rsidR="00853C20" w:rsidRPr="00670A60" w14:paraId="35AEEDA7" w14:textId="77777777" w:rsidTr="00A52B14">
        <w:tc>
          <w:tcPr>
            <w:tcW w:w="4365" w:type="dxa"/>
          </w:tcPr>
          <w:p w14:paraId="36A3990D" w14:textId="767956E3" w:rsidR="00853C20" w:rsidRPr="00670A60" w:rsidRDefault="00853C20" w:rsidP="00670A60">
            <w:pPr>
              <w:tabs>
                <w:tab w:val="clear" w:pos="227"/>
                <w:tab w:val="clear" w:pos="3742"/>
                <w:tab w:val="left" w:pos="709"/>
              </w:tabs>
              <w:spacing w:line="240" w:lineRule="auto"/>
              <w:ind w:left="284" w:hanging="284"/>
              <w:rPr>
                <w:rFonts w:ascii="Browallia New" w:hAnsi="Browallia New" w:cs="Browallia New"/>
                <w:sz w:val="28"/>
                <w:szCs w:val="28"/>
                <w:lang w:val="en-GB"/>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1</w:t>
            </w:r>
          </w:p>
        </w:tc>
        <w:tc>
          <w:tcPr>
            <w:tcW w:w="2268" w:type="dxa"/>
            <w:vAlign w:val="center"/>
          </w:tcPr>
          <w:p w14:paraId="3D335A38" w14:textId="693D4DB1" w:rsidR="00853C20" w:rsidRPr="00780E62" w:rsidRDefault="00556266" w:rsidP="00670A60">
            <w:pPr>
              <w:spacing w:line="240" w:lineRule="auto"/>
              <w:jc w:val="right"/>
              <w:rPr>
                <w:rFonts w:ascii="Browallia New" w:hAnsi="Browallia New" w:cs="Browallia New"/>
                <w:sz w:val="28"/>
                <w:szCs w:val="28"/>
              </w:rPr>
            </w:pPr>
            <w:r w:rsidRPr="00780E62">
              <w:rPr>
                <w:rFonts w:cs="Arial"/>
              </w:rPr>
              <w:t>4,533</w:t>
            </w:r>
          </w:p>
        </w:tc>
        <w:tc>
          <w:tcPr>
            <w:tcW w:w="2322" w:type="dxa"/>
            <w:vAlign w:val="center"/>
          </w:tcPr>
          <w:p w14:paraId="7618EFA8" w14:textId="4F17CD36" w:rsidR="00853C20" w:rsidRPr="00780E62" w:rsidRDefault="00556266" w:rsidP="00670A60">
            <w:pPr>
              <w:spacing w:line="240" w:lineRule="auto"/>
              <w:jc w:val="right"/>
              <w:rPr>
                <w:rFonts w:ascii="Browallia New" w:hAnsi="Browallia New" w:cs="Browallia New"/>
                <w:sz w:val="28"/>
                <w:szCs w:val="28"/>
              </w:rPr>
            </w:pPr>
            <w:r w:rsidRPr="00780E62">
              <w:rPr>
                <w:rFonts w:cs="Arial"/>
              </w:rPr>
              <w:t>2,269</w:t>
            </w:r>
          </w:p>
        </w:tc>
      </w:tr>
      <w:tr w:rsidR="00853C20" w:rsidRPr="00670A60" w14:paraId="3A475060" w14:textId="77777777" w:rsidTr="00A52B14">
        <w:tc>
          <w:tcPr>
            <w:tcW w:w="4365" w:type="dxa"/>
          </w:tcPr>
          <w:p w14:paraId="12DFEF9F" w14:textId="56851497" w:rsidR="00853C20" w:rsidRPr="00670A60" w:rsidRDefault="00853C20" w:rsidP="00670A60">
            <w:pPr>
              <w:tabs>
                <w:tab w:val="clear" w:pos="227"/>
                <w:tab w:val="left" w:pos="709"/>
              </w:tabs>
              <w:spacing w:line="240" w:lineRule="auto"/>
              <w:ind w:left="284" w:hanging="284"/>
              <w:rPr>
                <w:rFonts w:ascii="Browallia New" w:hAnsi="Browallia New" w:cs="Browallia New"/>
                <w:sz w:val="28"/>
                <w:szCs w:val="28"/>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 xml:space="preserve">2 </w:t>
            </w:r>
            <w:r w:rsidR="00D14301">
              <w:rPr>
                <w:rFonts w:ascii="Browallia New" w:hAnsi="Browallia New" w:cs="Browallia New"/>
                <w:sz w:val="28"/>
                <w:szCs w:val="28"/>
                <w:cs/>
                <w:lang w:val="en-GB"/>
              </w:rPr>
              <w:t>–</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5</w:t>
            </w:r>
          </w:p>
        </w:tc>
        <w:tc>
          <w:tcPr>
            <w:tcW w:w="2268" w:type="dxa"/>
            <w:vAlign w:val="center"/>
          </w:tcPr>
          <w:p w14:paraId="33F852F8" w14:textId="6FDA7802" w:rsidR="00853C20" w:rsidRPr="00780E62" w:rsidRDefault="00556266" w:rsidP="00670A60">
            <w:pPr>
              <w:spacing w:line="240" w:lineRule="auto"/>
              <w:jc w:val="right"/>
              <w:rPr>
                <w:rFonts w:ascii="Browallia New" w:hAnsi="Browallia New" w:cs="Browallia New"/>
                <w:sz w:val="28"/>
                <w:szCs w:val="28"/>
              </w:rPr>
            </w:pPr>
            <w:r w:rsidRPr="00780E62">
              <w:rPr>
                <w:rFonts w:cs="Arial"/>
              </w:rPr>
              <w:t>22,472</w:t>
            </w:r>
          </w:p>
        </w:tc>
        <w:tc>
          <w:tcPr>
            <w:tcW w:w="2322" w:type="dxa"/>
            <w:vAlign w:val="center"/>
          </w:tcPr>
          <w:p w14:paraId="5893D460" w14:textId="5F286702" w:rsidR="00853C20" w:rsidRPr="00780E62" w:rsidRDefault="00556266" w:rsidP="00670A60">
            <w:pPr>
              <w:spacing w:line="240" w:lineRule="auto"/>
              <w:jc w:val="right"/>
              <w:rPr>
                <w:rFonts w:ascii="Browallia New" w:hAnsi="Browallia New" w:cs="Browallia New"/>
                <w:sz w:val="28"/>
                <w:szCs w:val="28"/>
              </w:rPr>
            </w:pPr>
            <w:r w:rsidRPr="00780E62">
              <w:rPr>
                <w:rFonts w:cs="Arial"/>
              </w:rPr>
              <w:t>11,382</w:t>
            </w:r>
          </w:p>
        </w:tc>
      </w:tr>
      <w:tr w:rsidR="00853C20" w:rsidRPr="00670A60" w14:paraId="63399938" w14:textId="77777777" w:rsidTr="00A52B14">
        <w:tc>
          <w:tcPr>
            <w:tcW w:w="4365" w:type="dxa"/>
          </w:tcPr>
          <w:p w14:paraId="5CE3431F" w14:textId="545F103C" w:rsidR="00853C20" w:rsidRPr="00670A60" w:rsidRDefault="00853C20" w:rsidP="00670A60">
            <w:pPr>
              <w:tabs>
                <w:tab w:val="clear" w:pos="227"/>
                <w:tab w:val="left" w:pos="709"/>
              </w:tabs>
              <w:spacing w:line="240" w:lineRule="auto"/>
              <w:ind w:left="284" w:hanging="284"/>
              <w:rPr>
                <w:rFonts w:ascii="Browallia New" w:hAnsi="Browallia New" w:cs="Browallia New"/>
                <w:sz w:val="28"/>
                <w:szCs w:val="28"/>
                <w:cs/>
                <w:lang w:val="en-GB"/>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 xml:space="preserve">6 </w:t>
            </w:r>
            <w:r w:rsidR="00D14301">
              <w:rPr>
                <w:rFonts w:ascii="Browallia New" w:hAnsi="Browallia New" w:cs="Browallia New"/>
                <w:sz w:val="28"/>
                <w:szCs w:val="28"/>
                <w:cs/>
                <w:lang w:val="en-GB"/>
              </w:rPr>
              <w:t>–</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10</w:t>
            </w:r>
          </w:p>
        </w:tc>
        <w:tc>
          <w:tcPr>
            <w:tcW w:w="2268" w:type="dxa"/>
            <w:vAlign w:val="center"/>
          </w:tcPr>
          <w:p w14:paraId="1592EAB5" w14:textId="2B3AD678" w:rsidR="00853C20" w:rsidRPr="00780E62" w:rsidRDefault="00556266" w:rsidP="00670A60">
            <w:pPr>
              <w:spacing w:line="240" w:lineRule="auto"/>
              <w:jc w:val="right"/>
              <w:rPr>
                <w:rFonts w:ascii="Browallia New" w:hAnsi="Browallia New" w:cs="Browallia New"/>
                <w:sz w:val="28"/>
                <w:szCs w:val="28"/>
              </w:rPr>
            </w:pPr>
            <w:r w:rsidRPr="00780E62">
              <w:rPr>
                <w:rFonts w:cs="Arial"/>
              </w:rPr>
              <w:t>26,624</w:t>
            </w:r>
          </w:p>
        </w:tc>
        <w:tc>
          <w:tcPr>
            <w:tcW w:w="2322" w:type="dxa"/>
            <w:vAlign w:val="center"/>
          </w:tcPr>
          <w:p w14:paraId="4042F18E" w14:textId="2C04A220" w:rsidR="00853C20" w:rsidRPr="00780E62" w:rsidRDefault="00556266" w:rsidP="00670A60">
            <w:pPr>
              <w:spacing w:line="240" w:lineRule="auto"/>
              <w:jc w:val="right"/>
              <w:rPr>
                <w:rFonts w:ascii="Browallia New" w:hAnsi="Browallia New" w:cs="Browallia New"/>
                <w:sz w:val="28"/>
                <w:szCs w:val="28"/>
              </w:rPr>
            </w:pPr>
            <w:r w:rsidRPr="00780E62">
              <w:rPr>
                <w:rFonts w:cs="Arial"/>
              </w:rPr>
              <w:t>11,762</w:t>
            </w:r>
          </w:p>
        </w:tc>
      </w:tr>
      <w:tr w:rsidR="00853C20" w:rsidRPr="00670A60" w14:paraId="3FEB7B43" w14:textId="77777777" w:rsidTr="00A52B14">
        <w:tc>
          <w:tcPr>
            <w:tcW w:w="4365" w:type="dxa"/>
          </w:tcPr>
          <w:p w14:paraId="33B7E1DF" w14:textId="0CB4326D" w:rsidR="00853C20" w:rsidRPr="00670A60" w:rsidRDefault="00853C20" w:rsidP="00670A60">
            <w:pPr>
              <w:tabs>
                <w:tab w:val="clear" w:pos="227"/>
                <w:tab w:val="left" w:pos="709"/>
              </w:tabs>
              <w:spacing w:line="240" w:lineRule="auto"/>
              <w:ind w:left="284" w:hanging="284"/>
              <w:rPr>
                <w:rFonts w:ascii="Browallia New" w:hAnsi="Browallia New" w:cs="Browallia New"/>
                <w:sz w:val="28"/>
                <w:szCs w:val="28"/>
                <w:cs/>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 xml:space="preserve">11 </w:t>
            </w:r>
            <w:r w:rsidR="00D14301">
              <w:rPr>
                <w:rFonts w:ascii="Browallia New" w:hAnsi="Browallia New" w:cs="Browallia New"/>
                <w:sz w:val="28"/>
                <w:szCs w:val="28"/>
                <w:cs/>
                <w:lang w:val="en-GB"/>
              </w:rPr>
              <w:t>–</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15</w:t>
            </w:r>
          </w:p>
        </w:tc>
        <w:tc>
          <w:tcPr>
            <w:tcW w:w="2268" w:type="dxa"/>
            <w:vAlign w:val="center"/>
          </w:tcPr>
          <w:p w14:paraId="3060EA66" w14:textId="0B42893F" w:rsidR="00853C20" w:rsidRPr="00780E62" w:rsidRDefault="00556266" w:rsidP="00670A60">
            <w:pPr>
              <w:spacing w:line="240" w:lineRule="auto"/>
              <w:jc w:val="right"/>
              <w:rPr>
                <w:rFonts w:ascii="Browallia New" w:hAnsi="Browallia New" w:cs="Browallia New"/>
                <w:sz w:val="28"/>
                <w:szCs w:val="28"/>
              </w:rPr>
            </w:pPr>
            <w:r w:rsidRPr="00780E62">
              <w:rPr>
                <w:rFonts w:cs="Arial"/>
              </w:rPr>
              <w:t>10,442</w:t>
            </w:r>
          </w:p>
        </w:tc>
        <w:tc>
          <w:tcPr>
            <w:tcW w:w="2322" w:type="dxa"/>
            <w:vAlign w:val="center"/>
          </w:tcPr>
          <w:p w14:paraId="110D2259" w14:textId="48CC7CC4" w:rsidR="00853C20" w:rsidRPr="00780E62" w:rsidRDefault="00556266" w:rsidP="00670A60">
            <w:pPr>
              <w:spacing w:line="240" w:lineRule="auto"/>
              <w:jc w:val="right"/>
              <w:rPr>
                <w:rFonts w:ascii="Browallia New" w:hAnsi="Browallia New" w:cs="Browallia New"/>
                <w:sz w:val="28"/>
                <w:szCs w:val="28"/>
              </w:rPr>
            </w:pPr>
            <w:r w:rsidRPr="00780E62">
              <w:rPr>
                <w:rFonts w:cs="Arial"/>
              </w:rPr>
              <w:t>3,928</w:t>
            </w:r>
          </w:p>
        </w:tc>
      </w:tr>
    </w:tbl>
    <w:p w14:paraId="3CB605A0" w14:textId="7CFF0D2B" w:rsidR="005171DA" w:rsidRPr="00275BF2"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rPr>
      </w:pPr>
    </w:p>
    <w:p w14:paraId="382B8550" w14:textId="4104AC5A" w:rsidR="0025056C" w:rsidRDefault="0025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1BF22022" w14:textId="6B54BD41" w:rsidR="00F324DF" w:rsidRPr="006D4A0E" w:rsidRDefault="00F324DF" w:rsidP="0076411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6D4A0E">
        <w:rPr>
          <w:rFonts w:ascii="Browallia New" w:hAnsi="Browallia New" w:cs="Browallia New"/>
          <w:b/>
          <w:bCs/>
          <w:sz w:val="28"/>
          <w:szCs w:val="28"/>
          <w:cs/>
          <w:lang w:val="en-GB"/>
        </w:rPr>
        <w:t>ทุนเรือนหุ้นที่ออกและชำระแล้ว</w:t>
      </w:r>
    </w:p>
    <w:p w14:paraId="313B39A5" w14:textId="1AC533A0" w:rsidR="00922FBF" w:rsidRDefault="00922FBF" w:rsidP="00764118">
      <w:pPr>
        <w:tabs>
          <w:tab w:val="clear" w:pos="227"/>
          <w:tab w:val="clear" w:pos="454"/>
        </w:tabs>
        <w:spacing w:line="240" w:lineRule="auto"/>
        <w:ind w:left="426"/>
        <w:jc w:val="thaiDistribute"/>
        <w:rPr>
          <w:rFonts w:ascii="Browallia New" w:hAnsi="Browallia New" w:cs="Browallia New"/>
          <w:sz w:val="28"/>
          <w:szCs w:val="28"/>
          <w:lang w:val="en-GB"/>
        </w:rPr>
      </w:pPr>
    </w:p>
    <w:tbl>
      <w:tblPr>
        <w:tblW w:w="9179" w:type="dxa"/>
        <w:tblInd w:w="426" w:type="dxa"/>
        <w:tblLayout w:type="fixed"/>
        <w:tblLook w:val="0000" w:firstRow="0" w:lastRow="0" w:firstColumn="0" w:lastColumn="0" w:noHBand="0" w:noVBand="0"/>
      </w:tblPr>
      <w:tblGrid>
        <w:gridCol w:w="2126"/>
        <w:gridCol w:w="1417"/>
        <w:gridCol w:w="1418"/>
        <w:gridCol w:w="1417"/>
        <w:gridCol w:w="1418"/>
        <w:gridCol w:w="1383"/>
      </w:tblGrid>
      <w:tr w:rsidR="00B11213" w:rsidRPr="00DD2959" w14:paraId="2540BE5F" w14:textId="77777777">
        <w:tc>
          <w:tcPr>
            <w:tcW w:w="2126" w:type="dxa"/>
          </w:tcPr>
          <w:p w14:paraId="1247821F" w14:textId="77777777" w:rsidR="00B11213" w:rsidRPr="001B04E1" w:rsidRDefault="00B11213">
            <w:pPr>
              <w:spacing w:line="240" w:lineRule="auto"/>
              <w:ind w:left="432"/>
              <w:jc w:val="both"/>
              <w:rPr>
                <w:rFonts w:ascii="Browallia New" w:hAnsi="Browallia New" w:cs="Browallia New"/>
                <w:sz w:val="28"/>
                <w:szCs w:val="28"/>
                <w:cs/>
              </w:rPr>
            </w:pPr>
          </w:p>
        </w:tc>
        <w:tc>
          <w:tcPr>
            <w:tcW w:w="7053" w:type="dxa"/>
            <w:gridSpan w:val="5"/>
          </w:tcPr>
          <w:p w14:paraId="5C578972" w14:textId="77777777" w:rsidR="00B11213" w:rsidRPr="001B04E1" w:rsidRDefault="00B11213">
            <w:pPr>
              <w:pBdr>
                <w:bottom w:val="single" w:sz="4" w:space="1" w:color="auto"/>
              </w:pBdr>
              <w:spacing w:line="240" w:lineRule="auto"/>
              <w:ind w:right="-72"/>
              <w:jc w:val="center"/>
              <w:rPr>
                <w:rFonts w:ascii="Browallia New" w:hAnsi="Browallia New" w:cs="Browallia New"/>
                <w:sz w:val="28"/>
                <w:szCs w:val="28"/>
                <w:cs/>
              </w:rPr>
            </w:pPr>
            <w:r>
              <w:rPr>
                <w:rFonts w:ascii="Browallia New" w:hAnsi="Browallia New" w:cs="Browallia New" w:hint="cs"/>
                <w:sz w:val="28"/>
                <w:szCs w:val="28"/>
                <w:cs/>
              </w:rPr>
              <w:t>งบการเงินรวมและ</w:t>
            </w:r>
            <w:r w:rsidRPr="00B737D5">
              <w:rPr>
                <w:rFonts w:ascii="Browallia New" w:hAnsi="Browallia New" w:cs="Browallia New"/>
                <w:sz w:val="28"/>
                <w:szCs w:val="28"/>
                <w:cs/>
              </w:rPr>
              <w:t>งบการเงินเฉพาะของบริษัท</w:t>
            </w:r>
          </w:p>
        </w:tc>
      </w:tr>
      <w:tr w:rsidR="00B11213" w:rsidRPr="00DD2959" w14:paraId="5B300A23" w14:textId="77777777">
        <w:tc>
          <w:tcPr>
            <w:tcW w:w="2126" w:type="dxa"/>
          </w:tcPr>
          <w:p w14:paraId="3FD401D4" w14:textId="77777777" w:rsidR="00B11213" w:rsidRPr="001B04E1" w:rsidRDefault="00B11213">
            <w:pPr>
              <w:spacing w:line="240" w:lineRule="auto"/>
              <w:ind w:left="432"/>
              <w:jc w:val="both"/>
              <w:rPr>
                <w:rFonts w:ascii="Browallia New" w:hAnsi="Browallia New" w:cs="Browallia New"/>
                <w:sz w:val="28"/>
                <w:szCs w:val="28"/>
                <w:cs/>
              </w:rPr>
            </w:pPr>
          </w:p>
        </w:tc>
        <w:tc>
          <w:tcPr>
            <w:tcW w:w="1417" w:type="dxa"/>
          </w:tcPr>
          <w:p w14:paraId="4356E826" w14:textId="77777777" w:rsidR="00B11213" w:rsidRPr="001B04E1" w:rsidRDefault="00B11213">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หุ้นสามัญ</w:t>
            </w:r>
          </w:p>
        </w:tc>
        <w:tc>
          <w:tcPr>
            <w:tcW w:w="1418" w:type="dxa"/>
          </w:tcPr>
          <w:p w14:paraId="7814D43D" w14:textId="77777777" w:rsidR="00B11213" w:rsidRPr="001B04E1" w:rsidRDefault="00B11213">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หุ้นที่ออกและ</w:t>
            </w:r>
          </w:p>
        </w:tc>
        <w:tc>
          <w:tcPr>
            <w:tcW w:w="1417" w:type="dxa"/>
          </w:tcPr>
          <w:p w14:paraId="521F3194" w14:textId="77777777" w:rsidR="00B11213" w:rsidRPr="001B04E1" w:rsidRDefault="00B11213">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หุ้นที่ออกและ</w:t>
            </w:r>
          </w:p>
        </w:tc>
        <w:tc>
          <w:tcPr>
            <w:tcW w:w="1418" w:type="dxa"/>
          </w:tcPr>
          <w:p w14:paraId="11BDD9B4" w14:textId="77777777" w:rsidR="00B11213" w:rsidRPr="001B04E1" w:rsidRDefault="00B11213">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ส่วนเกิน</w:t>
            </w:r>
          </w:p>
        </w:tc>
        <w:tc>
          <w:tcPr>
            <w:tcW w:w="1383" w:type="dxa"/>
          </w:tcPr>
          <w:p w14:paraId="3B558730" w14:textId="77777777" w:rsidR="00B11213" w:rsidRPr="001B04E1" w:rsidRDefault="00B11213">
            <w:pPr>
              <w:spacing w:line="240" w:lineRule="auto"/>
              <w:ind w:right="-72"/>
              <w:jc w:val="center"/>
              <w:rPr>
                <w:rFonts w:ascii="Browallia New" w:hAnsi="Browallia New" w:cs="Browallia New"/>
                <w:sz w:val="28"/>
                <w:szCs w:val="28"/>
                <w:cs/>
              </w:rPr>
            </w:pPr>
          </w:p>
        </w:tc>
      </w:tr>
      <w:tr w:rsidR="00B11213" w:rsidRPr="00DD2959" w14:paraId="2E567CC3" w14:textId="77777777">
        <w:tc>
          <w:tcPr>
            <w:tcW w:w="2126" w:type="dxa"/>
          </w:tcPr>
          <w:p w14:paraId="5D01C86A" w14:textId="77777777" w:rsidR="00B11213" w:rsidRPr="001B04E1" w:rsidRDefault="00B11213">
            <w:pPr>
              <w:spacing w:line="240" w:lineRule="auto"/>
              <w:ind w:left="432"/>
              <w:jc w:val="both"/>
              <w:rPr>
                <w:rFonts w:ascii="Browallia New" w:hAnsi="Browallia New" w:cs="Browallia New"/>
                <w:sz w:val="28"/>
                <w:szCs w:val="28"/>
                <w:cs/>
              </w:rPr>
            </w:pPr>
          </w:p>
        </w:tc>
        <w:tc>
          <w:tcPr>
            <w:tcW w:w="1417" w:type="dxa"/>
          </w:tcPr>
          <w:p w14:paraId="28727356" w14:textId="77777777" w:rsidR="00B11213" w:rsidRPr="001B04E1" w:rsidRDefault="00B11213">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จดทะเบียน</w:t>
            </w:r>
          </w:p>
        </w:tc>
        <w:tc>
          <w:tcPr>
            <w:tcW w:w="1418" w:type="dxa"/>
          </w:tcPr>
          <w:p w14:paraId="49BF6223" w14:textId="77777777" w:rsidR="00B11213" w:rsidRPr="001B04E1" w:rsidRDefault="00B11213">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เรียกชำระแล้ว</w:t>
            </w:r>
          </w:p>
        </w:tc>
        <w:tc>
          <w:tcPr>
            <w:tcW w:w="1417" w:type="dxa"/>
          </w:tcPr>
          <w:p w14:paraId="4E24C5E3" w14:textId="77777777" w:rsidR="00B11213" w:rsidRPr="001B04E1" w:rsidRDefault="00B11213">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เรียกชำระแล้ว</w:t>
            </w:r>
          </w:p>
        </w:tc>
        <w:tc>
          <w:tcPr>
            <w:tcW w:w="1418" w:type="dxa"/>
          </w:tcPr>
          <w:p w14:paraId="73C861E4" w14:textId="77777777" w:rsidR="00B11213" w:rsidRPr="001B04E1" w:rsidRDefault="00B11213">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มูลค่าหุ้น</w:t>
            </w:r>
          </w:p>
        </w:tc>
        <w:tc>
          <w:tcPr>
            <w:tcW w:w="1383" w:type="dxa"/>
          </w:tcPr>
          <w:p w14:paraId="69604C28" w14:textId="77777777" w:rsidR="00B11213" w:rsidRPr="001B04E1" w:rsidRDefault="00B11213">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รวม</w:t>
            </w:r>
          </w:p>
        </w:tc>
      </w:tr>
      <w:tr w:rsidR="00B11213" w:rsidRPr="005E40B0" w14:paraId="124CB197" w14:textId="77777777">
        <w:tc>
          <w:tcPr>
            <w:tcW w:w="2126" w:type="dxa"/>
          </w:tcPr>
          <w:p w14:paraId="46FD23B3" w14:textId="77777777" w:rsidR="00B11213" w:rsidRPr="001B04E1" w:rsidRDefault="00B11213">
            <w:pPr>
              <w:spacing w:line="240" w:lineRule="auto"/>
              <w:ind w:left="432"/>
              <w:jc w:val="both"/>
              <w:rPr>
                <w:rFonts w:ascii="Browallia New" w:hAnsi="Browallia New" w:cs="Browallia New"/>
                <w:sz w:val="28"/>
                <w:szCs w:val="28"/>
                <w:cs/>
              </w:rPr>
            </w:pPr>
          </w:p>
        </w:tc>
        <w:tc>
          <w:tcPr>
            <w:tcW w:w="1417" w:type="dxa"/>
          </w:tcPr>
          <w:p w14:paraId="784F6237" w14:textId="77777777" w:rsidR="00B11213" w:rsidRPr="001B04E1" w:rsidRDefault="00B11213">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Pr>
                <w:rFonts w:ascii="Browallia New" w:hAnsi="Browallia New" w:cs="Browallia New" w:hint="cs"/>
                <w:sz w:val="28"/>
                <w:szCs w:val="28"/>
                <w:cs/>
              </w:rPr>
              <w:t>พัน</w:t>
            </w:r>
            <w:r w:rsidRPr="001B04E1">
              <w:rPr>
                <w:rFonts w:ascii="Browallia New" w:hAnsi="Browallia New" w:cs="Browallia New" w:hint="cs"/>
                <w:sz w:val="28"/>
                <w:szCs w:val="28"/>
                <w:cs/>
              </w:rPr>
              <w:t>หุ้น)</w:t>
            </w:r>
          </w:p>
        </w:tc>
        <w:tc>
          <w:tcPr>
            <w:tcW w:w="1418" w:type="dxa"/>
          </w:tcPr>
          <w:p w14:paraId="1877D02B" w14:textId="77777777" w:rsidR="00B11213" w:rsidRPr="001B04E1" w:rsidRDefault="00B11213">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Pr>
                <w:rFonts w:ascii="Browallia New" w:hAnsi="Browallia New" w:cs="Browallia New" w:hint="cs"/>
                <w:sz w:val="28"/>
                <w:szCs w:val="28"/>
                <w:cs/>
              </w:rPr>
              <w:t>พัน</w:t>
            </w:r>
            <w:r w:rsidRPr="001B04E1">
              <w:rPr>
                <w:rFonts w:ascii="Browallia New" w:hAnsi="Browallia New" w:cs="Browallia New" w:hint="cs"/>
                <w:sz w:val="28"/>
                <w:szCs w:val="28"/>
                <w:cs/>
              </w:rPr>
              <w:t>หุ้น)</w:t>
            </w:r>
          </w:p>
        </w:tc>
        <w:tc>
          <w:tcPr>
            <w:tcW w:w="1417" w:type="dxa"/>
          </w:tcPr>
          <w:p w14:paraId="4779C295" w14:textId="77777777" w:rsidR="00B11213" w:rsidRPr="001B04E1" w:rsidRDefault="00B11213">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Pr>
                <w:rFonts w:ascii="Browallia New" w:hAnsi="Browallia New" w:cs="Browallia New" w:hint="cs"/>
                <w:sz w:val="28"/>
                <w:szCs w:val="28"/>
                <w:cs/>
              </w:rPr>
              <w:t>พัน</w:t>
            </w:r>
            <w:r w:rsidRPr="001B04E1">
              <w:rPr>
                <w:rFonts w:ascii="Browallia New" w:hAnsi="Browallia New" w:cs="Browallia New" w:hint="cs"/>
                <w:sz w:val="28"/>
                <w:szCs w:val="28"/>
                <w:cs/>
              </w:rPr>
              <w:t>บาท)</w:t>
            </w:r>
          </w:p>
        </w:tc>
        <w:tc>
          <w:tcPr>
            <w:tcW w:w="1418" w:type="dxa"/>
          </w:tcPr>
          <w:p w14:paraId="252ABA7A" w14:textId="77777777" w:rsidR="00B11213" w:rsidRPr="001B04E1" w:rsidRDefault="00B11213">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Pr>
                <w:rFonts w:ascii="Browallia New" w:hAnsi="Browallia New" w:cs="Browallia New" w:hint="cs"/>
                <w:sz w:val="28"/>
                <w:szCs w:val="28"/>
                <w:cs/>
              </w:rPr>
              <w:t>พัน</w:t>
            </w:r>
            <w:r w:rsidRPr="001B04E1">
              <w:rPr>
                <w:rFonts w:ascii="Browallia New" w:hAnsi="Browallia New" w:cs="Browallia New" w:hint="cs"/>
                <w:sz w:val="28"/>
                <w:szCs w:val="28"/>
                <w:cs/>
              </w:rPr>
              <w:t>บาท)</w:t>
            </w:r>
          </w:p>
        </w:tc>
        <w:tc>
          <w:tcPr>
            <w:tcW w:w="1383" w:type="dxa"/>
          </w:tcPr>
          <w:p w14:paraId="7340A6D2" w14:textId="77777777" w:rsidR="00B11213" w:rsidRPr="001B04E1" w:rsidRDefault="00B11213">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Pr>
                <w:rFonts w:ascii="Browallia New" w:hAnsi="Browallia New" w:cs="Browallia New" w:hint="cs"/>
                <w:sz w:val="28"/>
                <w:szCs w:val="28"/>
                <w:cs/>
              </w:rPr>
              <w:t>พัน</w:t>
            </w:r>
            <w:r w:rsidRPr="001B04E1">
              <w:rPr>
                <w:rFonts w:ascii="Browallia New" w:hAnsi="Browallia New" w:cs="Browallia New" w:hint="cs"/>
                <w:sz w:val="28"/>
                <w:szCs w:val="28"/>
                <w:cs/>
              </w:rPr>
              <w:t>บาท)</w:t>
            </w:r>
          </w:p>
        </w:tc>
      </w:tr>
      <w:tr w:rsidR="00B11213" w:rsidRPr="005E40B0" w14:paraId="2A67E233" w14:textId="77777777">
        <w:tc>
          <w:tcPr>
            <w:tcW w:w="2126" w:type="dxa"/>
          </w:tcPr>
          <w:p w14:paraId="2345A587" w14:textId="77777777" w:rsidR="00B11213" w:rsidRPr="001B04E1" w:rsidRDefault="00B11213">
            <w:pPr>
              <w:tabs>
                <w:tab w:val="left" w:pos="4536"/>
              </w:tabs>
              <w:spacing w:line="240" w:lineRule="auto"/>
              <w:ind w:left="432"/>
              <w:rPr>
                <w:rFonts w:ascii="Browallia New" w:hAnsi="Browallia New" w:cs="Browallia New"/>
                <w:sz w:val="28"/>
                <w:szCs w:val="28"/>
              </w:rPr>
            </w:pPr>
          </w:p>
        </w:tc>
        <w:tc>
          <w:tcPr>
            <w:tcW w:w="1417" w:type="dxa"/>
          </w:tcPr>
          <w:p w14:paraId="41EC044F" w14:textId="77777777" w:rsidR="00B11213" w:rsidRPr="001B04E1" w:rsidRDefault="00B11213">
            <w:pPr>
              <w:tabs>
                <w:tab w:val="left" w:pos="4536"/>
              </w:tabs>
              <w:spacing w:line="240" w:lineRule="auto"/>
              <w:ind w:right="-72"/>
              <w:jc w:val="right"/>
              <w:rPr>
                <w:rFonts w:ascii="Browallia New" w:hAnsi="Browallia New" w:cs="Browallia New"/>
                <w:sz w:val="28"/>
                <w:szCs w:val="28"/>
              </w:rPr>
            </w:pPr>
          </w:p>
        </w:tc>
        <w:tc>
          <w:tcPr>
            <w:tcW w:w="1418" w:type="dxa"/>
          </w:tcPr>
          <w:p w14:paraId="166E237E" w14:textId="77777777" w:rsidR="00B11213" w:rsidRPr="001B04E1" w:rsidRDefault="00B11213">
            <w:pPr>
              <w:tabs>
                <w:tab w:val="left" w:pos="4536"/>
              </w:tabs>
              <w:spacing w:line="240" w:lineRule="auto"/>
              <w:ind w:right="-72"/>
              <w:jc w:val="right"/>
              <w:rPr>
                <w:rFonts w:ascii="Browallia New" w:hAnsi="Browallia New" w:cs="Browallia New"/>
                <w:sz w:val="28"/>
                <w:szCs w:val="28"/>
              </w:rPr>
            </w:pPr>
          </w:p>
        </w:tc>
        <w:tc>
          <w:tcPr>
            <w:tcW w:w="1417" w:type="dxa"/>
          </w:tcPr>
          <w:p w14:paraId="1A54559E" w14:textId="77777777" w:rsidR="00B11213" w:rsidRPr="001B04E1" w:rsidRDefault="00B11213">
            <w:pPr>
              <w:tabs>
                <w:tab w:val="left" w:pos="4536"/>
              </w:tabs>
              <w:spacing w:line="240" w:lineRule="auto"/>
              <w:ind w:left="432"/>
              <w:rPr>
                <w:rFonts w:ascii="Browallia New" w:hAnsi="Browallia New" w:cs="Browallia New"/>
                <w:sz w:val="28"/>
                <w:szCs w:val="28"/>
              </w:rPr>
            </w:pPr>
          </w:p>
        </w:tc>
        <w:tc>
          <w:tcPr>
            <w:tcW w:w="1418" w:type="dxa"/>
          </w:tcPr>
          <w:p w14:paraId="306554C2" w14:textId="77777777" w:rsidR="00B11213" w:rsidRPr="001B04E1" w:rsidRDefault="00B11213">
            <w:pPr>
              <w:tabs>
                <w:tab w:val="left" w:pos="4536"/>
              </w:tabs>
              <w:spacing w:line="240" w:lineRule="auto"/>
              <w:ind w:right="-72"/>
              <w:jc w:val="right"/>
              <w:rPr>
                <w:rFonts w:ascii="Browallia New" w:hAnsi="Browallia New" w:cs="Browallia New"/>
                <w:sz w:val="28"/>
                <w:szCs w:val="28"/>
              </w:rPr>
            </w:pPr>
          </w:p>
        </w:tc>
        <w:tc>
          <w:tcPr>
            <w:tcW w:w="1383" w:type="dxa"/>
          </w:tcPr>
          <w:p w14:paraId="3A715F75" w14:textId="77777777" w:rsidR="00B11213" w:rsidRPr="001B04E1" w:rsidRDefault="00B11213">
            <w:pPr>
              <w:tabs>
                <w:tab w:val="left" w:pos="4536"/>
              </w:tabs>
              <w:spacing w:line="240" w:lineRule="auto"/>
              <w:ind w:left="432"/>
              <w:rPr>
                <w:rFonts w:ascii="Browallia New" w:hAnsi="Browallia New" w:cs="Browallia New"/>
                <w:sz w:val="28"/>
                <w:szCs w:val="28"/>
              </w:rPr>
            </w:pPr>
          </w:p>
        </w:tc>
      </w:tr>
      <w:tr w:rsidR="00B11213" w:rsidRPr="005E40B0" w14:paraId="3AD77201" w14:textId="77777777">
        <w:tc>
          <w:tcPr>
            <w:tcW w:w="2126" w:type="dxa"/>
          </w:tcPr>
          <w:p w14:paraId="6E5D7812" w14:textId="57D88C9B" w:rsidR="00B11213" w:rsidRPr="001B04E1" w:rsidRDefault="00B11213">
            <w:pPr>
              <w:spacing w:line="240" w:lineRule="auto"/>
              <w:ind w:left="432" w:hanging="447"/>
              <w:jc w:val="both"/>
              <w:rPr>
                <w:rFonts w:ascii="Browallia New" w:hAnsi="Browallia New" w:cs="Browallia New"/>
                <w:sz w:val="28"/>
                <w:szCs w:val="28"/>
              </w:rPr>
            </w:pPr>
            <w:r w:rsidRPr="001B04E1">
              <w:rPr>
                <w:rFonts w:ascii="Browallia New" w:hAnsi="Browallia New" w:cs="Browallia New" w:hint="cs"/>
                <w:sz w:val="28"/>
                <w:szCs w:val="28"/>
                <w:cs/>
              </w:rPr>
              <w:t xml:space="preserve">วันที่ </w:t>
            </w:r>
            <w:r w:rsidRPr="001B04E1">
              <w:rPr>
                <w:rFonts w:ascii="Browallia New" w:hAnsi="Browallia New" w:cs="Browallia New" w:hint="cs"/>
                <w:sz w:val="28"/>
                <w:szCs w:val="28"/>
              </w:rPr>
              <w:t>1</w:t>
            </w:r>
            <w:r w:rsidRPr="001B04E1">
              <w:rPr>
                <w:rFonts w:ascii="Browallia New" w:hAnsi="Browallia New" w:cs="Browallia New" w:hint="cs"/>
                <w:sz w:val="28"/>
                <w:szCs w:val="28"/>
                <w:cs/>
              </w:rPr>
              <w:t xml:space="preserve"> มกราคม </w:t>
            </w:r>
            <w:r w:rsidRPr="001B04E1">
              <w:rPr>
                <w:rFonts w:ascii="Browallia New" w:hAnsi="Browallia New" w:cs="Browallia New" w:hint="cs"/>
                <w:sz w:val="28"/>
                <w:szCs w:val="28"/>
              </w:rPr>
              <w:t>2</w:t>
            </w:r>
            <w:r w:rsidR="00C16F34" w:rsidRPr="00C16F34">
              <w:rPr>
                <w:rFonts w:ascii="Browallia New" w:hAnsi="Browallia New" w:cs="Browallia New" w:hint="cs"/>
                <w:sz w:val="28"/>
                <w:szCs w:val="28"/>
              </w:rPr>
              <w:t>56</w:t>
            </w:r>
            <w:r w:rsidRPr="001B04E1">
              <w:rPr>
                <w:rFonts w:ascii="Browallia New" w:hAnsi="Browallia New" w:cs="Browallia New"/>
                <w:sz w:val="28"/>
                <w:szCs w:val="28"/>
              </w:rPr>
              <w:t>5</w:t>
            </w:r>
          </w:p>
        </w:tc>
        <w:tc>
          <w:tcPr>
            <w:tcW w:w="1417" w:type="dxa"/>
          </w:tcPr>
          <w:p w14:paraId="12D43790" w14:textId="77777777" w:rsidR="00B11213" w:rsidRPr="00943A18" w:rsidRDefault="00B11213">
            <w:pPr>
              <w:spacing w:line="240" w:lineRule="auto"/>
              <w:jc w:val="right"/>
              <w:rPr>
                <w:rFonts w:ascii="Browallia New" w:hAnsi="Browallia New" w:cs="Browallia New"/>
                <w:sz w:val="28"/>
                <w:szCs w:val="28"/>
              </w:rPr>
            </w:pPr>
            <w:r w:rsidRPr="00943A18">
              <w:rPr>
                <w:rFonts w:ascii="Browallia New" w:hAnsi="Browallia New" w:cs="Browallia New"/>
                <w:sz w:val="28"/>
                <w:szCs w:val="28"/>
              </w:rPr>
              <w:t>2,504,096</w:t>
            </w:r>
          </w:p>
        </w:tc>
        <w:tc>
          <w:tcPr>
            <w:tcW w:w="1418" w:type="dxa"/>
          </w:tcPr>
          <w:p w14:paraId="72644DE0" w14:textId="77777777" w:rsidR="00B11213" w:rsidRPr="00943A18" w:rsidRDefault="00B11213">
            <w:pPr>
              <w:spacing w:line="240" w:lineRule="auto"/>
              <w:jc w:val="right"/>
              <w:rPr>
                <w:rFonts w:ascii="Browallia New" w:hAnsi="Browallia New" w:cs="Browallia New"/>
                <w:sz w:val="28"/>
                <w:szCs w:val="28"/>
              </w:rPr>
            </w:pPr>
            <w:r w:rsidRPr="00943A18">
              <w:rPr>
                <w:rFonts w:ascii="Browallia New" w:hAnsi="Browallia New" w:cs="Browallia New"/>
                <w:sz w:val="28"/>
                <w:szCs w:val="28"/>
              </w:rPr>
              <w:t>2,504,096</w:t>
            </w:r>
          </w:p>
        </w:tc>
        <w:tc>
          <w:tcPr>
            <w:tcW w:w="1417" w:type="dxa"/>
          </w:tcPr>
          <w:p w14:paraId="0D0C7DEB" w14:textId="77777777" w:rsidR="00B11213" w:rsidRPr="00943A18" w:rsidRDefault="00B11213">
            <w:pPr>
              <w:spacing w:line="240" w:lineRule="auto"/>
              <w:ind w:firstLine="155"/>
              <w:jc w:val="right"/>
              <w:rPr>
                <w:rFonts w:ascii="Browallia New" w:hAnsi="Browallia New" w:cs="Browallia New"/>
                <w:sz w:val="28"/>
                <w:szCs w:val="28"/>
              </w:rPr>
            </w:pPr>
            <w:r w:rsidRPr="00943A18">
              <w:rPr>
                <w:rFonts w:ascii="Browallia New" w:hAnsi="Browallia New" w:cs="Browallia New"/>
                <w:sz w:val="28"/>
                <w:szCs w:val="28"/>
              </w:rPr>
              <w:t>1,252,048</w:t>
            </w:r>
          </w:p>
        </w:tc>
        <w:tc>
          <w:tcPr>
            <w:tcW w:w="1418" w:type="dxa"/>
          </w:tcPr>
          <w:p w14:paraId="33475772" w14:textId="77777777" w:rsidR="00B11213" w:rsidRPr="00943A18" w:rsidRDefault="00B11213">
            <w:pPr>
              <w:spacing w:line="240" w:lineRule="auto"/>
              <w:jc w:val="right"/>
              <w:rPr>
                <w:rFonts w:ascii="Browallia New" w:hAnsi="Browallia New" w:cs="Browallia New"/>
                <w:sz w:val="28"/>
                <w:szCs w:val="28"/>
              </w:rPr>
            </w:pPr>
            <w:r w:rsidRPr="00943A18">
              <w:rPr>
                <w:rFonts w:ascii="Browallia New" w:hAnsi="Browallia New" w:cs="Browallia New"/>
                <w:sz w:val="28"/>
                <w:szCs w:val="28"/>
              </w:rPr>
              <w:t>1,377,571</w:t>
            </w:r>
          </w:p>
        </w:tc>
        <w:tc>
          <w:tcPr>
            <w:tcW w:w="1383" w:type="dxa"/>
          </w:tcPr>
          <w:p w14:paraId="52F2774C" w14:textId="77777777" w:rsidR="00B11213" w:rsidRPr="00943A18" w:rsidRDefault="00B11213">
            <w:pPr>
              <w:spacing w:line="240" w:lineRule="auto"/>
              <w:jc w:val="right"/>
              <w:rPr>
                <w:rFonts w:ascii="Browallia New" w:hAnsi="Browallia New" w:cs="Browallia New"/>
                <w:sz w:val="28"/>
                <w:szCs w:val="28"/>
                <w:cs/>
              </w:rPr>
            </w:pPr>
            <w:r w:rsidRPr="00943A18">
              <w:rPr>
                <w:rFonts w:ascii="Browallia New" w:hAnsi="Browallia New" w:cs="Browallia New"/>
                <w:sz w:val="28"/>
                <w:szCs w:val="28"/>
              </w:rPr>
              <w:t>2,629,619</w:t>
            </w:r>
          </w:p>
        </w:tc>
      </w:tr>
      <w:tr w:rsidR="00584304" w:rsidRPr="005E40B0" w14:paraId="1FA54BD3" w14:textId="77777777">
        <w:tc>
          <w:tcPr>
            <w:tcW w:w="2126" w:type="dxa"/>
          </w:tcPr>
          <w:p w14:paraId="763D7091" w14:textId="77777777" w:rsidR="00584304" w:rsidRPr="001B04E1" w:rsidRDefault="00584304" w:rsidP="00584304">
            <w:pPr>
              <w:spacing w:line="240" w:lineRule="auto"/>
              <w:ind w:left="432" w:hanging="432"/>
              <w:jc w:val="both"/>
              <w:rPr>
                <w:rFonts w:ascii="Browallia New" w:hAnsi="Browallia New" w:cs="Browallia New"/>
                <w:sz w:val="28"/>
                <w:szCs w:val="28"/>
                <w:cs/>
              </w:rPr>
            </w:pPr>
            <w:r w:rsidRPr="001B04E1">
              <w:rPr>
                <w:rFonts w:ascii="Browallia New" w:hAnsi="Browallia New" w:cs="Browallia New" w:hint="cs"/>
                <w:sz w:val="28"/>
                <w:szCs w:val="28"/>
                <w:cs/>
              </w:rPr>
              <w:t>การออกหุ้น</w:t>
            </w:r>
          </w:p>
        </w:tc>
        <w:tc>
          <w:tcPr>
            <w:tcW w:w="1417" w:type="dxa"/>
            <w:vAlign w:val="center"/>
          </w:tcPr>
          <w:p w14:paraId="2E147392" w14:textId="338C10A5" w:rsidR="00584304" w:rsidRPr="00943A18" w:rsidRDefault="00584304" w:rsidP="00584304">
            <w:pPr>
              <w:pBdr>
                <w:bottom w:val="single" w:sz="4" w:space="1" w:color="auto"/>
              </w:pBdr>
              <w:spacing w:line="240" w:lineRule="auto"/>
              <w:jc w:val="right"/>
              <w:rPr>
                <w:rFonts w:ascii="Browallia New" w:hAnsi="Browallia New" w:cs="Browallia New"/>
                <w:sz w:val="28"/>
                <w:szCs w:val="28"/>
              </w:rPr>
            </w:pPr>
            <w:r w:rsidRPr="00943A18">
              <w:rPr>
                <w:rFonts w:ascii="Browallia New" w:hAnsi="Browallia New" w:cs="Browallia New"/>
                <w:sz w:val="28"/>
                <w:szCs w:val="28"/>
              </w:rPr>
              <w:t xml:space="preserve">626,024       </w:t>
            </w:r>
          </w:p>
        </w:tc>
        <w:tc>
          <w:tcPr>
            <w:tcW w:w="1418" w:type="dxa"/>
            <w:vAlign w:val="center"/>
          </w:tcPr>
          <w:p w14:paraId="61A27C7B" w14:textId="1F6757DF" w:rsidR="00584304" w:rsidRPr="00943A18" w:rsidRDefault="00584304" w:rsidP="00584304">
            <w:pPr>
              <w:pBdr>
                <w:bottom w:val="single" w:sz="4" w:space="1" w:color="auto"/>
              </w:pBdr>
              <w:spacing w:line="240" w:lineRule="auto"/>
              <w:jc w:val="right"/>
              <w:rPr>
                <w:rFonts w:ascii="Browallia New" w:hAnsi="Browallia New" w:cs="Browallia New"/>
                <w:sz w:val="28"/>
                <w:szCs w:val="28"/>
              </w:rPr>
            </w:pPr>
            <w:r w:rsidRPr="00943A18">
              <w:rPr>
                <w:rFonts w:ascii="Browallia New" w:hAnsi="Browallia New" w:cs="Browallia New"/>
                <w:sz w:val="28"/>
                <w:szCs w:val="28"/>
              </w:rPr>
              <w:t xml:space="preserve">         -</w:t>
            </w:r>
          </w:p>
        </w:tc>
        <w:tc>
          <w:tcPr>
            <w:tcW w:w="1417" w:type="dxa"/>
            <w:vAlign w:val="center"/>
          </w:tcPr>
          <w:p w14:paraId="318E6FB9" w14:textId="5AA2B5E4" w:rsidR="00584304" w:rsidRPr="00943A18" w:rsidRDefault="00584304" w:rsidP="00584304">
            <w:pPr>
              <w:pBdr>
                <w:bottom w:val="single" w:sz="4" w:space="1" w:color="auto"/>
              </w:pBdr>
              <w:spacing w:line="240" w:lineRule="auto"/>
              <w:ind w:firstLine="155"/>
              <w:jc w:val="right"/>
              <w:rPr>
                <w:rFonts w:ascii="Browallia New" w:hAnsi="Browallia New" w:cs="Browallia New"/>
                <w:sz w:val="28"/>
                <w:szCs w:val="28"/>
              </w:rPr>
            </w:pPr>
            <w:r w:rsidRPr="00943A18">
              <w:rPr>
                <w:rFonts w:ascii="Browallia New" w:hAnsi="Browallia New" w:cs="Browallia New"/>
                <w:sz w:val="28"/>
                <w:szCs w:val="28"/>
              </w:rPr>
              <w:t xml:space="preserve">         -</w:t>
            </w:r>
          </w:p>
        </w:tc>
        <w:tc>
          <w:tcPr>
            <w:tcW w:w="1418" w:type="dxa"/>
            <w:vAlign w:val="center"/>
          </w:tcPr>
          <w:p w14:paraId="4060DB68" w14:textId="2F28C84A" w:rsidR="00584304" w:rsidRPr="00943A18" w:rsidRDefault="00584304" w:rsidP="00584304">
            <w:pPr>
              <w:pBdr>
                <w:bottom w:val="single" w:sz="4" w:space="1" w:color="auto"/>
              </w:pBdr>
              <w:spacing w:line="240" w:lineRule="auto"/>
              <w:jc w:val="right"/>
              <w:rPr>
                <w:rFonts w:ascii="Browallia New" w:hAnsi="Browallia New" w:cs="Browallia New"/>
                <w:sz w:val="28"/>
                <w:szCs w:val="28"/>
                <w:cs/>
              </w:rPr>
            </w:pPr>
            <w:r w:rsidRPr="00943A18">
              <w:rPr>
                <w:rFonts w:ascii="Browallia New" w:hAnsi="Browallia New" w:cs="Browallia New"/>
                <w:sz w:val="28"/>
                <w:szCs w:val="28"/>
              </w:rPr>
              <w:t xml:space="preserve">         -</w:t>
            </w:r>
          </w:p>
        </w:tc>
        <w:tc>
          <w:tcPr>
            <w:tcW w:w="1383" w:type="dxa"/>
            <w:vAlign w:val="center"/>
          </w:tcPr>
          <w:p w14:paraId="5ECDFE65" w14:textId="4A989E44" w:rsidR="00584304" w:rsidRPr="00943A18" w:rsidRDefault="00584304" w:rsidP="00584304">
            <w:pPr>
              <w:pBdr>
                <w:bottom w:val="single" w:sz="4" w:space="1" w:color="auto"/>
              </w:pBdr>
              <w:spacing w:line="240" w:lineRule="auto"/>
              <w:jc w:val="right"/>
              <w:rPr>
                <w:rFonts w:ascii="Browallia New" w:hAnsi="Browallia New" w:cs="Browallia New"/>
                <w:sz w:val="28"/>
                <w:szCs w:val="28"/>
              </w:rPr>
            </w:pPr>
            <w:r w:rsidRPr="00943A18">
              <w:rPr>
                <w:rFonts w:ascii="Browallia New" w:hAnsi="Browallia New" w:cs="Browallia New"/>
                <w:sz w:val="28"/>
                <w:szCs w:val="28"/>
              </w:rPr>
              <w:t xml:space="preserve">         -</w:t>
            </w:r>
          </w:p>
        </w:tc>
      </w:tr>
      <w:tr w:rsidR="00584304" w:rsidRPr="005E40B0" w14:paraId="59A41CC4" w14:textId="77777777">
        <w:tc>
          <w:tcPr>
            <w:tcW w:w="2126" w:type="dxa"/>
          </w:tcPr>
          <w:p w14:paraId="235A9D0B" w14:textId="56E5751B" w:rsidR="00584304" w:rsidRPr="001B04E1" w:rsidRDefault="00584304" w:rsidP="00584304">
            <w:pPr>
              <w:spacing w:line="240" w:lineRule="auto"/>
              <w:ind w:left="432" w:hanging="432"/>
              <w:jc w:val="both"/>
              <w:rPr>
                <w:rFonts w:ascii="Browallia New" w:hAnsi="Browallia New" w:cs="Browallia New"/>
                <w:sz w:val="28"/>
                <w:szCs w:val="28"/>
              </w:rPr>
            </w:pPr>
            <w:r w:rsidRPr="001B04E1">
              <w:rPr>
                <w:rFonts w:ascii="Browallia New" w:hAnsi="Browallia New" w:cs="Browallia New" w:hint="cs"/>
                <w:sz w:val="28"/>
                <w:szCs w:val="28"/>
                <w:cs/>
              </w:rPr>
              <w:t xml:space="preserve">วันที่ </w:t>
            </w:r>
            <w:r w:rsidRPr="00B90E65">
              <w:rPr>
                <w:rFonts w:ascii="Browallia New" w:hAnsi="Browallia New" w:cs="Browallia New"/>
                <w:sz w:val="28"/>
                <w:szCs w:val="28"/>
                <w:lang w:val="en-GB"/>
              </w:rPr>
              <w:t>31</w:t>
            </w:r>
            <w:r w:rsidRPr="00B90E65">
              <w:rPr>
                <w:rFonts w:ascii="Browallia New" w:hAnsi="Browallia New" w:cs="Browallia New"/>
                <w:sz w:val="28"/>
                <w:szCs w:val="28"/>
              </w:rPr>
              <w:t xml:space="preserve"> </w:t>
            </w:r>
            <w:r w:rsidRPr="00B90E65">
              <w:rPr>
                <w:rFonts w:ascii="Browallia New" w:hAnsi="Browallia New" w:cs="Browallia New"/>
                <w:sz w:val="28"/>
                <w:szCs w:val="28"/>
                <w:cs/>
                <w:lang w:val="en-GB"/>
              </w:rPr>
              <w:t>ธันวาคม</w:t>
            </w:r>
            <w:r w:rsidRPr="00B90E65">
              <w:rPr>
                <w:rFonts w:ascii="Browallia New" w:hAnsi="Browallia New" w:cs="Browallia New"/>
                <w:sz w:val="28"/>
                <w:szCs w:val="28"/>
              </w:rPr>
              <w:t xml:space="preserve"> </w:t>
            </w:r>
            <w:r w:rsidRPr="001B04E1">
              <w:rPr>
                <w:rFonts w:ascii="Browallia New" w:hAnsi="Browallia New" w:cs="Browallia New"/>
                <w:sz w:val="28"/>
                <w:szCs w:val="28"/>
              </w:rPr>
              <w:t>256</w:t>
            </w:r>
            <w:r>
              <w:rPr>
                <w:rFonts w:ascii="Browallia New" w:hAnsi="Browallia New" w:cs="Browallia New"/>
                <w:sz w:val="28"/>
                <w:szCs w:val="28"/>
              </w:rPr>
              <w:t>5</w:t>
            </w:r>
          </w:p>
        </w:tc>
        <w:tc>
          <w:tcPr>
            <w:tcW w:w="1417" w:type="dxa"/>
            <w:vAlign w:val="center"/>
          </w:tcPr>
          <w:p w14:paraId="66477C18" w14:textId="5BFC794F" w:rsidR="00584304" w:rsidRPr="00943A18" w:rsidRDefault="00584304" w:rsidP="00584304">
            <w:pPr>
              <w:pBdr>
                <w:bottom w:val="single" w:sz="12" w:space="1" w:color="auto"/>
              </w:pBdr>
              <w:spacing w:line="240" w:lineRule="auto"/>
              <w:jc w:val="right"/>
              <w:rPr>
                <w:rFonts w:ascii="Browallia New" w:hAnsi="Browallia New" w:cs="Browallia New"/>
                <w:sz w:val="28"/>
                <w:szCs w:val="28"/>
              </w:rPr>
            </w:pPr>
            <w:r w:rsidRPr="00943A18">
              <w:rPr>
                <w:rFonts w:ascii="Browallia New" w:hAnsi="Browallia New" w:cs="Browallia New"/>
                <w:sz w:val="28"/>
                <w:szCs w:val="28"/>
              </w:rPr>
              <w:t>3,130,120</w:t>
            </w:r>
          </w:p>
        </w:tc>
        <w:tc>
          <w:tcPr>
            <w:tcW w:w="1418" w:type="dxa"/>
            <w:vAlign w:val="center"/>
          </w:tcPr>
          <w:p w14:paraId="5F70A166" w14:textId="7FC6A709" w:rsidR="00584304" w:rsidRPr="00943A18" w:rsidRDefault="00584304" w:rsidP="00584304">
            <w:pPr>
              <w:pBdr>
                <w:bottom w:val="single" w:sz="12" w:space="1" w:color="auto"/>
              </w:pBdr>
              <w:spacing w:line="240" w:lineRule="auto"/>
              <w:jc w:val="right"/>
              <w:rPr>
                <w:rFonts w:ascii="Browallia New" w:hAnsi="Browallia New" w:cs="Browallia New"/>
                <w:sz w:val="28"/>
                <w:szCs w:val="28"/>
              </w:rPr>
            </w:pPr>
            <w:r w:rsidRPr="00943A18">
              <w:rPr>
                <w:rFonts w:ascii="Browallia New" w:hAnsi="Browallia New" w:cs="Browallia New"/>
                <w:sz w:val="28"/>
                <w:szCs w:val="28"/>
              </w:rPr>
              <w:t>2,504,096</w:t>
            </w:r>
          </w:p>
        </w:tc>
        <w:tc>
          <w:tcPr>
            <w:tcW w:w="1417" w:type="dxa"/>
            <w:vAlign w:val="center"/>
          </w:tcPr>
          <w:p w14:paraId="7EECA97B" w14:textId="0302EE39" w:rsidR="00584304" w:rsidRPr="00943A18" w:rsidRDefault="00584304" w:rsidP="00584304">
            <w:pPr>
              <w:pBdr>
                <w:bottom w:val="single" w:sz="12" w:space="1" w:color="auto"/>
              </w:pBdr>
              <w:spacing w:line="240" w:lineRule="auto"/>
              <w:jc w:val="right"/>
              <w:rPr>
                <w:rFonts w:ascii="Browallia New" w:hAnsi="Browallia New" w:cs="Browallia New"/>
                <w:sz w:val="28"/>
                <w:szCs w:val="28"/>
              </w:rPr>
            </w:pPr>
            <w:r w:rsidRPr="00943A18">
              <w:rPr>
                <w:rFonts w:ascii="Browallia New" w:hAnsi="Browallia New" w:cs="Browallia New"/>
                <w:sz w:val="28"/>
                <w:szCs w:val="28"/>
              </w:rPr>
              <w:t>1,252,048</w:t>
            </w:r>
          </w:p>
        </w:tc>
        <w:tc>
          <w:tcPr>
            <w:tcW w:w="1418" w:type="dxa"/>
            <w:vAlign w:val="center"/>
          </w:tcPr>
          <w:p w14:paraId="582ED54F" w14:textId="2279AE31" w:rsidR="00584304" w:rsidRPr="00943A18" w:rsidRDefault="00584304" w:rsidP="00584304">
            <w:pPr>
              <w:pBdr>
                <w:bottom w:val="single" w:sz="12" w:space="1" w:color="auto"/>
              </w:pBdr>
              <w:spacing w:line="240" w:lineRule="auto"/>
              <w:jc w:val="right"/>
              <w:rPr>
                <w:rFonts w:ascii="Browallia New" w:hAnsi="Browallia New" w:cs="Browallia New"/>
                <w:sz w:val="28"/>
                <w:szCs w:val="28"/>
              </w:rPr>
            </w:pPr>
            <w:r w:rsidRPr="00943A18">
              <w:rPr>
                <w:rFonts w:ascii="Browallia New" w:hAnsi="Browallia New" w:cs="Browallia New"/>
                <w:sz w:val="28"/>
                <w:szCs w:val="28"/>
              </w:rPr>
              <w:t>1,377,571</w:t>
            </w:r>
          </w:p>
        </w:tc>
        <w:tc>
          <w:tcPr>
            <w:tcW w:w="1383" w:type="dxa"/>
            <w:vAlign w:val="center"/>
          </w:tcPr>
          <w:p w14:paraId="17BA1AD5" w14:textId="311C4B19" w:rsidR="00584304" w:rsidRPr="00943A18" w:rsidRDefault="00584304" w:rsidP="00584304">
            <w:pPr>
              <w:pBdr>
                <w:bottom w:val="single" w:sz="12" w:space="1" w:color="auto"/>
              </w:pBdr>
              <w:spacing w:line="240" w:lineRule="auto"/>
              <w:jc w:val="right"/>
              <w:rPr>
                <w:rFonts w:ascii="Browallia New" w:hAnsi="Browallia New" w:cs="Browallia New"/>
                <w:sz w:val="28"/>
                <w:szCs w:val="28"/>
              </w:rPr>
            </w:pPr>
            <w:r w:rsidRPr="00943A18">
              <w:rPr>
                <w:rFonts w:ascii="Browallia New" w:hAnsi="Browallia New" w:cs="Browallia New"/>
                <w:sz w:val="28"/>
                <w:szCs w:val="28"/>
              </w:rPr>
              <w:t>2,629,619</w:t>
            </w:r>
          </w:p>
        </w:tc>
      </w:tr>
    </w:tbl>
    <w:p w14:paraId="1A5A38F3" w14:textId="0486B9B2" w:rsidR="00B11213" w:rsidRDefault="00B11213" w:rsidP="00764118">
      <w:pPr>
        <w:tabs>
          <w:tab w:val="clear" w:pos="227"/>
          <w:tab w:val="clear" w:pos="454"/>
        </w:tabs>
        <w:spacing w:line="240" w:lineRule="auto"/>
        <w:ind w:left="426"/>
        <w:jc w:val="thaiDistribute"/>
        <w:rPr>
          <w:rFonts w:ascii="Browallia New" w:hAnsi="Browallia New" w:cs="Browallia New"/>
          <w:sz w:val="28"/>
          <w:szCs w:val="28"/>
          <w:lang w:val="en-GB"/>
        </w:rPr>
      </w:pPr>
    </w:p>
    <w:p w14:paraId="3F8E857B" w14:textId="6A61A27E" w:rsidR="006D5819" w:rsidRDefault="006D5819" w:rsidP="00764118">
      <w:pPr>
        <w:tabs>
          <w:tab w:val="clear" w:pos="227"/>
          <w:tab w:val="clear" w:pos="454"/>
        </w:tabs>
        <w:spacing w:line="240" w:lineRule="auto"/>
        <w:ind w:left="426"/>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28</w:t>
      </w:r>
      <w:r w:rsidRPr="00D25166">
        <w:rPr>
          <w:rFonts w:ascii="Browallia New" w:hAnsi="Browallia New" w:cs="Browallia New"/>
          <w:sz w:val="28"/>
          <w:szCs w:val="28"/>
          <w:cs/>
        </w:rPr>
        <w:t xml:space="preserve"> เมษายน </w:t>
      </w:r>
      <w:r w:rsidRPr="00D25166">
        <w:rPr>
          <w:rFonts w:ascii="Browallia New" w:hAnsi="Browallia New" w:cs="Browallia New"/>
          <w:sz w:val="28"/>
          <w:szCs w:val="28"/>
        </w:rPr>
        <w:t>2565</w:t>
      </w:r>
      <w:r w:rsidRPr="00D25166">
        <w:rPr>
          <w:rFonts w:ascii="Browallia New" w:hAnsi="Browallia New" w:cs="Browallia New"/>
          <w:sz w:val="28"/>
          <w:szCs w:val="28"/>
          <w:cs/>
        </w:rPr>
        <w:t xml:space="preserve"> ที่ประชุมสามัญผู้ถือหุ้นของบริษัท </w:t>
      </w:r>
      <w:proofErr w:type="spellStart"/>
      <w:r w:rsidRPr="00D25166">
        <w:rPr>
          <w:rFonts w:ascii="Browallia New" w:hAnsi="Browallia New" w:cs="Browallia New"/>
          <w:sz w:val="28"/>
          <w:szCs w:val="28"/>
          <w:cs/>
        </w:rPr>
        <w:t>ไมด้า</w:t>
      </w:r>
      <w:proofErr w:type="spellEnd"/>
      <w:r w:rsidRPr="00D25166">
        <w:rPr>
          <w:rFonts w:ascii="Browallia New" w:hAnsi="Browallia New" w:cs="Browallia New"/>
          <w:sz w:val="28"/>
          <w:szCs w:val="28"/>
          <w:cs/>
        </w:rPr>
        <w:t xml:space="preserve"> แอสเซ</w:t>
      </w:r>
      <w:proofErr w:type="spellStart"/>
      <w:r w:rsidRPr="00D25166">
        <w:rPr>
          <w:rFonts w:ascii="Browallia New" w:hAnsi="Browallia New" w:cs="Browallia New"/>
          <w:sz w:val="28"/>
          <w:szCs w:val="28"/>
          <w:cs/>
        </w:rPr>
        <w:t>็ท</w:t>
      </w:r>
      <w:proofErr w:type="spellEnd"/>
      <w:r w:rsidRPr="00D25166">
        <w:rPr>
          <w:rFonts w:ascii="Browallia New" w:hAnsi="Browallia New" w:cs="Browallia New"/>
          <w:sz w:val="28"/>
          <w:szCs w:val="28"/>
          <w:cs/>
        </w:rPr>
        <w:t xml:space="preserve"> จำกัด (มหาชน) </w:t>
      </w:r>
      <w:r w:rsidRPr="00D25166">
        <w:rPr>
          <w:rFonts w:ascii="Browallia New" w:hAnsi="Browallia New" w:cs="Browallia New" w:hint="cs"/>
          <w:sz w:val="28"/>
          <w:szCs w:val="28"/>
          <w:cs/>
        </w:rPr>
        <w:t xml:space="preserve">(“บริษัท”) </w:t>
      </w:r>
      <w:r w:rsidRPr="00D25166">
        <w:rPr>
          <w:rFonts w:ascii="Browallia New" w:hAnsi="Browallia New" w:cs="Browallia New"/>
          <w:sz w:val="28"/>
          <w:szCs w:val="28"/>
          <w:cs/>
        </w:rPr>
        <w:t>อนุมัติ</w:t>
      </w:r>
      <w:r w:rsidRPr="00D25166">
        <w:rPr>
          <w:rFonts w:ascii="Browallia New" w:hAnsi="Browallia New" w:cs="Browallia New"/>
          <w:sz w:val="28"/>
          <w:szCs w:val="28"/>
        </w:rPr>
        <w:br/>
      </w:r>
      <w:r w:rsidRPr="00D25166">
        <w:rPr>
          <w:rFonts w:ascii="Browallia New" w:hAnsi="Browallia New" w:cs="Browallia New"/>
          <w:sz w:val="28"/>
          <w:szCs w:val="28"/>
          <w:cs/>
        </w:rPr>
        <w:t xml:space="preserve">การเพิ่มทุนจดทะเบียนจาก </w:t>
      </w:r>
      <w:r w:rsidRPr="00D25166">
        <w:rPr>
          <w:rFonts w:ascii="Browallia New" w:hAnsi="Browallia New" w:cs="Browallia New"/>
          <w:sz w:val="28"/>
          <w:szCs w:val="28"/>
        </w:rPr>
        <w:t xml:space="preserve">2,504,095,687 </w:t>
      </w:r>
      <w:r w:rsidRPr="00D25166">
        <w:rPr>
          <w:rFonts w:ascii="Browallia New" w:hAnsi="Browallia New" w:cs="Browallia New"/>
          <w:sz w:val="28"/>
          <w:szCs w:val="28"/>
          <w:cs/>
        </w:rPr>
        <w:t xml:space="preserve">หุ้น </w:t>
      </w:r>
      <w:r w:rsidR="00B64508">
        <w:rPr>
          <w:rFonts w:ascii="Browallia New" w:hAnsi="Browallia New" w:cs="Browallia New" w:hint="cs"/>
          <w:sz w:val="28"/>
          <w:szCs w:val="28"/>
          <w:cs/>
        </w:rPr>
        <w:t>เป็น</w:t>
      </w:r>
      <w:r w:rsidRPr="00D25166">
        <w:rPr>
          <w:rFonts w:ascii="Browallia New" w:hAnsi="Browallia New" w:cs="Browallia New"/>
          <w:sz w:val="28"/>
          <w:szCs w:val="28"/>
          <w:cs/>
        </w:rPr>
        <w:t xml:space="preserve"> </w:t>
      </w:r>
      <w:r w:rsidR="00C16F34" w:rsidRPr="00C16F34">
        <w:rPr>
          <w:rFonts w:ascii="Browallia New" w:hAnsi="Browallia New" w:cs="Browallia New"/>
          <w:sz w:val="28"/>
          <w:szCs w:val="28"/>
        </w:rPr>
        <w:t>3</w:t>
      </w:r>
      <w:r w:rsidRPr="00D25166">
        <w:rPr>
          <w:rFonts w:ascii="Browallia New" w:hAnsi="Browallia New" w:cs="Browallia New"/>
          <w:sz w:val="28"/>
          <w:szCs w:val="28"/>
        </w:rPr>
        <w:t>,</w:t>
      </w:r>
      <w:r w:rsidR="00C16F34" w:rsidRPr="00C16F34">
        <w:rPr>
          <w:rFonts w:ascii="Browallia New" w:hAnsi="Browallia New" w:cs="Browallia New"/>
          <w:sz w:val="28"/>
          <w:szCs w:val="28"/>
        </w:rPr>
        <w:t>130</w:t>
      </w:r>
      <w:r w:rsidRPr="00D25166">
        <w:rPr>
          <w:rFonts w:ascii="Browallia New" w:hAnsi="Browallia New" w:cs="Browallia New"/>
          <w:sz w:val="28"/>
          <w:szCs w:val="28"/>
        </w:rPr>
        <w:t>,</w:t>
      </w:r>
      <w:r w:rsidR="00C16F34" w:rsidRPr="00C16F34">
        <w:rPr>
          <w:rFonts w:ascii="Browallia New" w:hAnsi="Browallia New" w:cs="Browallia New"/>
          <w:sz w:val="28"/>
          <w:szCs w:val="28"/>
        </w:rPr>
        <w:t>119</w:t>
      </w:r>
      <w:r w:rsidRPr="00D25166">
        <w:rPr>
          <w:rFonts w:ascii="Browallia New" w:hAnsi="Browallia New" w:cs="Browallia New"/>
          <w:sz w:val="28"/>
          <w:szCs w:val="28"/>
        </w:rPr>
        <w:t>,</w:t>
      </w:r>
      <w:r w:rsidR="00C16F34" w:rsidRPr="00C16F34">
        <w:rPr>
          <w:rFonts w:ascii="Browallia New" w:hAnsi="Browallia New" w:cs="Browallia New"/>
          <w:sz w:val="28"/>
          <w:szCs w:val="28"/>
        </w:rPr>
        <w:t>608</w:t>
      </w:r>
      <w:r w:rsidRPr="00D25166">
        <w:rPr>
          <w:rFonts w:ascii="Browallia New" w:hAnsi="Browallia New" w:cs="Browallia New"/>
          <w:sz w:val="28"/>
          <w:szCs w:val="28"/>
          <w:cs/>
        </w:rPr>
        <w:t xml:space="preserve"> หุ้น มูลค่าหุ้นละ </w:t>
      </w:r>
      <w:r w:rsidR="00C16F34" w:rsidRPr="00C16F34">
        <w:rPr>
          <w:rFonts w:ascii="Browallia New" w:hAnsi="Browallia New" w:cs="Browallia New"/>
          <w:sz w:val="28"/>
          <w:szCs w:val="28"/>
        </w:rPr>
        <w:t>0</w:t>
      </w:r>
      <w:r w:rsidRPr="00D25166">
        <w:rPr>
          <w:rFonts w:ascii="Browallia New" w:hAnsi="Browallia New" w:cs="Browallia New"/>
          <w:sz w:val="28"/>
          <w:szCs w:val="28"/>
          <w:cs/>
        </w:rPr>
        <w:t>.</w:t>
      </w:r>
      <w:r w:rsidR="00C16F34" w:rsidRPr="00C16F34">
        <w:rPr>
          <w:rFonts w:ascii="Browallia New" w:hAnsi="Browallia New" w:cs="Browallia New"/>
          <w:sz w:val="28"/>
          <w:szCs w:val="28"/>
        </w:rPr>
        <w:t>50</w:t>
      </w:r>
      <w:r w:rsidRPr="00D25166">
        <w:rPr>
          <w:rFonts w:ascii="Browallia New" w:hAnsi="Browallia New" w:cs="Browallia New"/>
          <w:sz w:val="28"/>
          <w:szCs w:val="28"/>
          <w:cs/>
        </w:rPr>
        <w:t xml:space="preserve"> บาท โดยออกหุ้นสามัญใหม่จำนวน </w:t>
      </w:r>
      <w:r w:rsidRPr="00D25166">
        <w:rPr>
          <w:rFonts w:ascii="Browallia New" w:hAnsi="Browallia New" w:cs="Browallia New"/>
          <w:sz w:val="28"/>
          <w:szCs w:val="28"/>
        </w:rPr>
        <w:t xml:space="preserve">626,023,921 </w:t>
      </w:r>
      <w:r w:rsidRPr="00D25166">
        <w:rPr>
          <w:rFonts w:ascii="Browallia New" w:hAnsi="Browallia New" w:cs="Browallia New"/>
          <w:sz w:val="28"/>
          <w:szCs w:val="28"/>
          <w:cs/>
        </w:rPr>
        <w:t xml:space="preserve">หุ้น มูลค่าหุ้นละ </w:t>
      </w:r>
      <w:r w:rsidRPr="00D25166">
        <w:rPr>
          <w:rFonts w:ascii="Browallia New" w:hAnsi="Browallia New" w:cs="Browallia New"/>
          <w:sz w:val="28"/>
          <w:szCs w:val="28"/>
        </w:rPr>
        <w:t>0.50</w:t>
      </w:r>
      <w:r w:rsidRPr="00D25166">
        <w:rPr>
          <w:rFonts w:ascii="Browallia New" w:hAnsi="Browallia New" w:cs="Browallia New"/>
          <w:sz w:val="28"/>
          <w:szCs w:val="28"/>
          <w:cs/>
        </w:rPr>
        <w:t xml:space="preserve"> บาท </w:t>
      </w:r>
      <w:r w:rsidR="00ED027E">
        <w:rPr>
          <w:rFonts w:ascii="Browallia New" w:hAnsi="Browallia New" w:cs="Browallia New" w:hint="cs"/>
          <w:sz w:val="28"/>
          <w:szCs w:val="28"/>
          <w:cs/>
        </w:rPr>
        <w:t xml:space="preserve">เป็นจำนวนเงิน </w:t>
      </w:r>
      <w:r w:rsidR="00926787">
        <w:rPr>
          <w:rFonts w:ascii="Browallia New" w:hAnsi="Browallia New" w:cs="Browallia New"/>
          <w:sz w:val="28"/>
          <w:szCs w:val="28"/>
        </w:rPr>
        <w:t>313,011,960</w:t>
      </w:r>
      <w:r w:rsidRPr="00D25166">
        <w:rPr>
          <w:rFonts w:ascii="Browallia New" w:hAnsi="Browallia New" w:cs="Browallia New"/>
          <w:sz w:val="28"/>
          <w:szCs w:val="28"/>
        </w:rPr>
        <w:t>.50</w:t>
      </w:r>
      <w:r w:rsidRPr="00D25166">
        <w:rPr>
          <w:rFonts w:ascii="Browallia New" w:hAnsi="Browallia New" w:cs="Browallia New"/>
          <w:sz w:val="28"/>
          <w:szCs w:val="28"/>
          <w:cs/>
        </w:rPr>
        <w:t xml:space="preserve"> บาท เพื่อรองรับการใช้สิทธิตามใบสำคัญแสดงสิทธิ</w:t>
      </w:r>
      <w:r w:rsidRPr="00D25166">
        <w:rPr>
          <w:rFonts w:ascii="Browallia New" w:hAnsi="Browallia New" w:cs="Browallia New" w:hint="cs"/>
          <w:sz w:val="28"/>
          <w:szCs w:val="28"/>
          <w:cs/>
        </w:rPr>
        <w:t>ที่จะซื้อหุ้นสามัญเพิ่มทุน</w:t>
      </w:r>
      <w:r w:rsidRPr="00D25166">
        <w:rPr>
          <w:rFonts w:ascii="Browallia New" w:hAnsi="Browallia New" w:cs="Browallia New"/>
          <w:sz w:val="28"/>
          <w:szCs w:val="28"/>
          <w:cs/>
        </w:rPr>
        <w:t>ของบริษัท</w:t>
      </w:r>
      <w:r w:rsidRPr="00D25166">
        <w:rPr>
          <w:rFonts w:ascii="Browallia New" w:hAnsi="Browallia New" w:cs="Browallia New"/>
          <w:sz w:val="28"/>
          <w:szCs w:val="28"/>
        </w:rPr>
        <w:t xml:space="preserve"> </w:t>
      </w:r>
      <w:r w:rsidRPr="00D25166">
        <w:rPr>
          <w:rFonts w:ascii="Browallia New" w:hAnsi="Browallia New" w:cs="Browallia New"/>
          <w:sz w:val="28"/>
          <w:szCs w:val="28"/>
          <w:cs/>
        </w:rPr>
        <w:t xml:space="preserve">(“ใบสำคัญแสดงสิทธิ </w:t>
      </w:r>
      <w:r w:rsidRPr="00D25166">
        <w:rPr>
          <w:rFonts w:ascii="Browallia New" w:hAnsi="Browallia New" w:cs="Browallia New"/>
          <w:sz w:val="28"/>
          <w:szCs w:val="28"/>
        </w:rPr>
        <w:t>MIDA</w:t>
      </w:r>
      <w:r w:rsidRPr="00D25166">
        <w:rPr>
          <w:rFonts w:ascii="Browallia New" w:hAnsi="Browallia New" w:cs="Browallia New"/>
          <w:sz w:val="28"/>
          <w:szCs w:val="28"/>
          <w:cs/>
        </w:rPr>
        <w:t>-</w:t>
      </w:r>
      <w:r w:rsidRPr="00D25166">
        <w:rPr>
          <w:rFonts w:ascii="Browallia New" w:hAnsi="Browallia New" w:cs="Browallia New"/>
          <w:sz w:val="28"/>
          <w:szCs w:val="28"/>
        </w:rPr>
        <w:t>W3</w:t>
      </w:r>
      <w:r w:rsidRPr="00D25166">
        <w:rPr>
          <w:rFonts w:ascii="Browallia New" w:hAnsi="Browallia New" w:cs="Browallia New"/>
          <w:sz w:val="28"/>
          <w:szCs w:val="28"/>
          <w:cs/>
        </w:rPr>
        <w:t>”)</w:t>
      </w:r>
      <w:r w:rsidRPr="00D25166">
        <w:rPr>
          <w:rFonts w:ascii="Browallia New" w:hAnsi="Browallia New" w:cs="Browallia New" w:hint="cs"/>
          <w:sz w:val="28"/>
          <w:szCs w:val="28"/>
          <w:cs/>
        </w:rPr>
        <w:t xml:space="preserve"> </w:t>
      </w:r>
      <w:r w:rsidRPr="00D25166">
        <w:rPr>
          <w:rFonts w:ascii="Browallia New" w:hAnsi="Browallia New" w:cs="Browallia New"/>
          <w:sz w:val="28"/>
          <w:szCs w:val="28"/>
          <w:cs/>
        </w:rPr>
        <w:t>ซึ่งบริษัทได้จดทะเบียนเพิ่มทุนกับกระทรวงพาณิชย์เมื่อวันที่</w:t>
      </w:r>
      <w:r w:rsidRPr="00D25166">
        <w:rPr>
          <w:rFonts w:ascii="Browallia New" w:hAnsi="Browallia New" w:cs="Browallia New"/>
          <w:sz w:val="28"/>
          <w:szCs w:val="28"/>
        </w:rPr>
        <w:t xml:space="preserve"> 6</w:t>
      </w:r>
      <w:r w:rsidRPr="00D25166">
        <w:rPr>
          <w:rFonts w:ascii="Browallia New" w:hAnsi="Browallia New" w:cs="Browallia New"/>
          <w:sz w:val="28"/>
          <w:szCs w:val="28"/>
          <w:cs/>
        </w:rPr>
        <w:t xml:space="preserve"> พฤษภาคม </w:t>
      </w:r>
      <w:r w:rsidRPr="00D25166">
        <w:rPr>
          <w:rFonts w:ascii="Browallia New" w:hAnsi="Browallia New" w:cs="Browallia New"/>
          <w:sz w:val="28"/>
          <w:szCs w:val="28"/>
        </w:rPr>
        <w:t>2565</w:t>
      </w:r>
    </w:p>
    <w:p w14:paraId="53D79878" w14:textId="11010D83" w:rsidR="004E6D10" w:rsidRDefault="004E6D10" w:rsidP="00764118">
      <w:pPr>
        <w:tabs>
          <w:tab w:val="clear" w:pos="227"/>
          <w:tab w:val="clear" w:pos="454"/>
        </w:tabs>
        <w:spacing w:line="240" w:lineRule="auto"/>
        <w:ind w:left="426"/>
        <w:jc w:val="thaiDistribute"/>
        <w:rPr>
          <w:rFonts w:ascii="Browallia New" w:hAnsi="Browallia New" w:cs="Browallia New"/>
          <w:sz w:val="28"/>
          <w:szCs w:val="28"/>
        </w:rPr>
      </w:pPr>
    </w:p>
    <w:p w14:paraId="70700CDD" w14:textId="3B52E7F4" w:rsidR="004E6D10" w:rsidRPr="00C07995" w:rsidRDefault="004E6D10" w:rsidP="00764118">
      <w:pPr>
        <w:tabs>
          <w:tab w:val="clear" w:pos="227"/>
          <w:tab w:val="clear" w:pos="454"/>
        </w:tabs>
        <w:spacing w:line="240" w:lineRule="auto"/>
        <w:ind w:left="426"/>
        <w:jc w:val="thaiDistribute"/>
        <w:rPr>
          <w:rFonts w:ascii="Browallia New" w:hAnsi="Browallia New" w:cs="Browallia New"/>
          <w:sz w:val="28"/>
          <w:szCs w:val="28"/>
          <w:lang w:val="en-GB"/>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28</w:t>
      </w:r>
      <w:r w:rsidRPr="00D25166">
        <w:rPr>
          <w:rFonts w:ascii="Browallia New" w:hAnsi="Browallia New" w:cs="Browallia New"/>
          <w:sz w:val="28"/>
          <w:szCs w:val="28"/>
          <w:cs/>
        </w:rPr>
        <w:t xml:space="preserve"> เมษายน </w:t>
      </w:r>
      <w:r w:rsidRPr="00D25166">
        <w:rPr>
          <w:rFonts w:ascii="Browallia New" w:hAnsi="Browallia New" w:cs="Browallia New"/>
          <w:sz w:val="28"/>
          <w:szCs w:val="28"/>
        </w:rPr>
        <w:t>2565</w:t>
      </w:r>
      <w:r w:rsidRPr="00D25166">
        <w:rPr>
          <w:rFonts w:ascii="Browallia New" w:hAnsi="Browallia New" w:cs="Browallia New"/>
          <w:sz w:val="28"/>
          <w:szCs w:val="28"/>
          <w:cs/>
        </w:rPr>
        <w:t xml:space="preserve"> ที่ประชุมสามัญผู้ถือหุ้นของบริษัท </w:t>
      </w:r>
      <w:proofErr w:type="spellStart"/>
      <w:r w:rsidRPr="00D25166">
        <w:rPr>
          <w:rFonts w:ascii="Browallia New" w:hAnsi="Browallia New" w:cs="Browallia New"/>
          <w:sz w:val="28"/>
          <w:szCs w:val="28"/>
          <w:cs/>
        </w:rPr>
        <w:t>ไมด้า</w:t>
      </w:r>
      <w:proofErr w:type="spellEnd"/>
      <w:r w:rsidRPr="00D25166">
        <w:rPr>
          <w:rFonts w:ascii="Browallia New" w:hAnsi="Browallia New" w:cs="Browallia New"/>
          <w:sz w:val="28"/>
          <w:szCs w:val="28"/>
          <w:cs/>
        </w:rPr>
        <w:t xml:space="preserve"> ลิสซิ่ง จำกัด (มหาชน)</w:t>
      </w:r>
      <w:r w:rsidRPr="00D25166">
        <w:rPr>
          <w:rFonts w:ascii="Browallia New" w:hAnsi="Browallia New" w:cs="Browallia New" w:hint="cs"/>
          <w:sz w:val="28"/>
          <w:szCs w:val="28"/>
          <w:cs/>
        </w:rPr>
        <w:t xml:space="preserve"> (บริษัทย่อย) </w:t>
      </w:r>
      <w:r w:rsidRPr="00D25166">
        <w:rPr>
          <w:rFonts w:ascii="Browallia New" w:hAnsi="Browallia New" w:cs="Browallia New"/>
          <w:sz w:val="28"/>
          <w:szCs w:val="28"/>
          <w:cs/>
        </w:rPr>
        <w:t xml:space="preserve">มีมติอนุมัติการเพิ่มทุนจดทะเบียนจากเดิม </w:t>
      </w:r>
      <w:r w:rsidRPr="00D25166">
        <w:rPr>
          <w:rFonts w:ascii="Browallia New" w:hAnsi="Browallia New" w:cs="Browallia New"/>
          <w:sz w:val="28"/>
          <w:szCs w:val="28"/>
        </w:rPr>
        <w:t>532,398,631</w:t>
      </w:r>
      <w:r w:rsidRPr="00D25166">
        <w:rPr>
          <w:rFonts w:ascii="Browallia New" w:hAnsi="Browallia New" w:cs="Browallia New"/>
          <w:sz w:val="28"/>
          <w:szCs w:val="28"/>
          <w:cs/>
        </w:rPr>
        <w:t>.</w:t>
      </w:r>
      <w:r w:rsidRPr="00D25166">
        <w:rPr>
          <w:rFonts w:ascii="Browallia New" w:hAnsi="Browallia New" w:cs="Browallia New"/>
          <w:sz w:val="28"/>
          <w:szCs w:val="28"/>
        </w:rPr>
        <w:t>50</w:t>
      </w:r>
      <w:r w:rsidRPr="00D25166">
        <w:rPr>
          <w:rFonts w:ascii="Browallia New" w:hAnsi="Browallia New" w:cs="Browallia New"/>
          <w:sz w:val="28"/>
          <w:szCs w:val="28"/>
          <w:cs/>
        </w:rPr>
        <w:t xml:space="preserve"> บาท (หุ้นสามัญ </w:t>
      </w:r>
      <w:r w:rsidRPr="00D25166">
        <w:rPr>
          <w:rFonts w:ascii="Browallia New" w:hAnsi="Browallia New" w:cs="Browallia New"/>
          <w:sz w:val="28"/>
          <w:szCs w:val="28"/>
        </w:rPr>
        <w:t>1,064,797,263</w:t>
      </w:r>
      <w:r w:rsidRPr="00D25166">
        <w:rPr>
          <w:rFonts w:ascii="Browallia New" w:hAnsi="Browallia New" w:cs="Browallia New"/>
          <w:sz w:val="28"/>
          <w:szCs w:val="28"/>
          <w:cs/>
        </w:rPr>
        <w:t xml:space="preserve"> หุ้น มูลค่าหุ้นละ </w:t>
      </w:r>
      <w:r w:rsidRPr="00D25166">
        <w:rPr>
          <w:rFonts w:ascii="Browallia New" w:hAnsi="Browallia New" w:cs="Browallia New"/>
          <w:sz w:val="28"/>
          <w:szCs w:val="28"/>
        </w:rPr>
        <w:t>0</w:t>
      </w:r>
      <w:r w:rsidRPr="00D25166">
        <w:rPr>
          <w:rFonts w:ascii="Browallia New" w:hAnsi="Browallia New" w:cs="Browallia New"/>
          <w:sz w:val="28"/>
          <w:szCs w:val="28"/>
          <w:cs/>
        </w:rPr>
        <w:t>.</w:t>
      </w:r>
      <w:r w:rsidRPr="00D25166">
        <w:rPr>
          <w:rFonts w:ascii="Browallia New" w:hAnsi="Browallia New" w:cs="Browallia New"/>
          <w:sz w:val="28"/>
          <w:szCs w:val="28"/>
        </w:rPr>
        <w:t>50</w:t>
      </w:r>
      <w:r w:rsidRPr="00D25166">
        <w:rPr>
          <w:rFonts w:ascii="Browallia New" w:hAnsi="Browallia New" w:cs="Browallia New"/>
          <w:sz w:val="28"/>
          <w:szCs w:val="28"/>
          <w:cs/>
        </w:rPr>
        <w:t xml:space="preserve"> บาท) เป็นทุนจดทะเบียนใหม่ </w:t>
      </w:r>
      <w:r w:rsidRPr="00D25166">
        <w:rPr>
          <w:rFonts w:ascii="Browallia New" w:hAnsi="Browallia New" w:cs="Browallia New"/>
          <w:sz w:val="28"/>
          <w:szCs w:val="28"/>
        </w:rPr>
        <w:t>665,498,289</w:t>
      </w:r>
      <w:r w:rsidRPr="00D25166">
        <w:rPr>
          <w:rFonts w:ascii="Browallia New" w:hAnsi="Browallia New" w:cs="Browallia New"/>
          <w:sz w:val="28"/>
          <w:szCs w:val="28"/>
          <w:cs/>
        </w:rPr>
        <w:t>.</w:t>
      </w:r>
      <w:r w:rsidRPr="00D25166">
        <w:rPr>
          <w:rFonts w:ascii="Browallia New" w:hAnsi="Browallia New" w:cs="Browallia New"/>
          <w:sz w:val="28"/>
          <w:szCs w:val="28"/>
        </w:rPr>
        <w:t>00</w:t>
      </w:r>
      <w:r w:rsidRPr="00D25166">
        <w:rPr>
          <w:rFonts w:ascii="Browallia New" w:hAnsi="Browallia New" w:cs="Browallia New"/>
          <w:sz w:val="28"/>
          <w:szCs w:val="28"/>
          <w:cs/>
        </w:rPr>
        <w:t xml:space="preserve"> บาท (หุ้นสามัญ </w:t>
      </w:r>
      <w:r w:rsidRPr="00D25166">
        <w:rPr>
          <w:rFonts w:ascii="Browallia New" w:hAnsi="Browallia New" w:cs="Browallia New"/>
          <w:sz w:val="28"/>
          <w:szCs w:val="28"/>
        </w:rPr>
        <w:t>1,330,996,578</w:t>
      </w:r>
      <w:r w:rsidRPr="00D25166">
        <w:rPr>
          <w:rFonts w:ascii="Browallia New" w:hAnsi="Browallia New" w:cs="Browallia New"/>
          <w:sz w:val="28"/>
          <w:szCs w:val="28"/>
          <w:cs/>
        </w:rPr>
        <w:t xml:space="preserve"> หุ้น มูลค่าหุ้นละ </w:t>
      </w:r>
      <w:r w:rsidRPr="00D25166">
        <w:rPr>
          <w:rFonts w:ascii="Browallia New" w:hAnsi="Browallia New" w:cs="Browallia New"/>
          <w:sz w:val="28"/>
          <w:szCs w:val="28"/>
        </w:rPr>
        <w:t>0</w:t>
      </w:r>
      <w:r w:rsidRPr="00D25166">
        <w:rPr>
          <w:rFonts w:ascii="Browallia New" w:hAnsi="Browallia New" w:cs="Browallia New"/>
          <w:sz w:val="28"/>
          <w:szCs w:val="28"/>
          <w:cs/>
        </w:rPr>
        <w:t>.</w:t>
      </w:r>
      <w:r w:rsidRPr="00D25166">
        <w:rPr>
          <w:rFonts w:ascii="Browallia New" w:hAnsi="Browallia New" w:cs="Browallia New"/>
          <w:sz w:val="28"/>
          <w:szCs w:val="28"/>
        </w:rPr>
        <w:t>50</w:t>
      </w:r>
      <w:r w:rsidRPr="00D25166">
        <w:rPr>
          <w:rFonts w:ascii="Browallia New" w:hAnsi="Browallia New" w:cs="Browallia New"/>
          <w:sz w:val="28"/>
          <w:szCs w:val="28"/>
          <w:cs/>
        </w:rPr>
        <w:t xml:space="preserve"> บาท) โดยออกหุ้นสามัญใหม่จำนวน </w:t>
      </w:r>
      <w:r w:rsidRPr="00D25166">
        <w:rPr>
          <w:rFonts w:ascii="Browallia New" w:hAnsi="Browallia New" w:cs="Browallia New"/>
          <w:sz w:val="28"/>
          <w:szCs w:val="28"/>
        </w:rPr>
        <w:t>266,199,315</w:t>
      </w:r>
      <w:r w:rsidRPr="00D25166">
        <w:rPr>
          <w:rFonts w:ascii="Browallia New" w:hAnsi="Browallia New" w:cs="Browallia New"/>
          <w:sz w:val="28"/>
          <w:szCs w:val="28"/>
          <w:cs/>
        </w:rPr>
        <w:t xml:space="preserve"> หุ้น มูลค่าที่ตราไว้หุ้นละ </w:t>
      </w:r>
      <w:r w:rsidRPr="00D25166">
        <w:rPr>
          <w:rFonts w:ascii="Browallia New" w:hAnsi="Browallia New" w:cs="Browallia New"/>
          <w:sz w:val="28"/>
          <w:szCs w:val="28"/>
        </w:rPr>
        <w:t>0</w:t>
      </w:r>
      <w:r w:rsidRPr="00D25166">
        <w:rPr>
          <w:rFonts w:ascii="Browallia New" w:hAnsi="Browallia New" w:cs="Browallia New"/>
          <w:sz w:val="28"/>
          <w:szCs w:val="28"/>
          <w:cs/>
        </w:rPr>
        <w:t>.</w:t>
      </w:r>
      <w:r w:rsidRPr="00D25166">
        <w:rPr>
          <w:rFonts w:ascii="Browallia New" w:hAnsi="Browallia New" w:cs="Browallia New"/>
          <w:sz w:val="28"/>
          <w:szCs w:val="28"/>
        </w:rPr>
        <w:t>50</w:t>
      </w:r>
      <w:r w:rsidRPr="00D25166">
        <w:rPr>
          <w:rFonts w:ascii="Browallia New" w:hAnsi="Browallia New" w:cs="Browallia New"/>
          <w:sz w:val="28"/>
          <w:szCs w:val="28"/>
          <w:cs/>
        </w:rPr>
        <w:t xml:space="preserve"> บาท เพื่อรองรับการใช้สิทธิตามใบสำคัญแสดงสิทธิ</w:t>
      </w:r>
      <w:r w:rsidRPr="00D25166">
        <w:rPr>
          <w:rFonts w:ascii="Browallia New" w:hAnsi="Browallia New" w:cs="Browallia New" w:hint="cs"/>
          <w:sz w:val="28"/>
          <w:szCs w:val="28"/>
          <w:cs/>
        </w:rPr>
        <w:t>ที่จะซื้อหุ้นสามัญเพิ่มทุน</w:t>
      </w:r>
      <w:r w:rsidRPr="00D25166">
        <w:rPr>
          <w:rFonts w:ascii="Browallia New" w:hAnsi="Browallia New" w:cs="Browallia New"/>
          <w:sz w:val="28"/>
          <w:szCs w:val="28"/>
          <w:cs/>
        </w:rPr>
        <w:t>ของบริษัท</w:t>
      </w:r>
      <w:r w:rsidR="0005260B" w:rsidRPr="00D25166">
        <w:rPr>
          <w:rFonts w:ascii="Browallia New" w:hAnsi="Browallia New" w:cs="Browallia New"/>
          <w:sz w:val="28"/>
          <w:szCs w:val="28"/>
          <w:cs/>
        </w:rPr>
        <w:t xml:space="preserve"> </w:t>
      </w:r>
      <w:proofErr w:type="spellStart"/>
      <w:r w:rsidR="0005260B" w:rsidRPr="00D25166">
        <w:rPr>
          <w:rFonts w:ascii="Browallia New" w:hAnsi="Browallia New" w:cs="Browallia New"/>
          <w:sz w:val="28"/>
          <w:szCs w:val="28"/>
          <w:cs/>
        </w:rPr>
        <w:t>ไมด้า</w:t>
      </w:r>
      <w:proofErr w:type="spellEnd"/>
      <w:r w:rsidR="0005260B" w:rsidRPr="00D25166">
        <w:rPr>
          <w:rFonts w:ascii="Browallia New" w:hAnsi="Browallia New" w:cs="Browallia New"/>
          <w:sz w:val="28"/>
          <w:szCs w:val="28"/>
          <w:cs/>
        </w:rPr>
        <w:t xml:space="preserve"> ลิสซิ่ง จำกัด (มหาชน)</w:t>
      </w:r>
      <w:r w:rsidR="0005260B" w:rsidRPr="00D25166">
        <w:rPr>
          <w:rFonts w:ascii="Browallia New" w:hAnsi="Browallia New" w:cs="Browallia New" w:hint="cs"/>
          <w:sz w:val="28"/>
          <w:szCs w:val="28"/>
          <w:cs/>
        </w:rPr>
        <w:t xml:space="preserve"> (บริษัทย่อย)</w:t>
      </w:r>
      <w:r w:rsidRPr="00D25166">
        <w:rPr>
          <w:rFonts w:ascii="Browallia New" w:hAnsi="Browallia New" w:cs="Browallia New"/>
          <w:sz w:val="28"/>
          <w:szCs w:val="28"/>
        </w:rPr>
        <w:t xml:space="preserve"> </w:t>
      </w:r>
      <w:r w:rsidRPr="00D25166">
        <w:rPr>
          <w:rFonts w:ascii="Browallia New" w:hAnsi="Browallia New" w:cs="Browallia New"/>
          <w:sz w:val="28"/>
          <w:szCs w:val="28"/>
          <w:cs/>
        </w:rPr>
        <w:t xml:space="preserve">(“ใบสำคัญแสดงสิทธิ </w:t>
      </w:r>
      <w:r w:rsidRPr="00D25166">
        <w:rPr>
          <w:rFonts w:ascii="Browallia New" w:hAnsi="Browallia New" w:cs="Browallia New"/>
          <w:sz w:val="28"/>
          <w:szCs w:val="28"/>
        </w:rPr>
        <w:t>ML</w:t>
      </w:r>
      <w:r w:rsidRPr="00D25166">
        <w:rPr>
          <w:rFonts w:ascii="Browallia New" w:hAnsi="Browallia New" w:cs="Browallia New"/>
          <w:sz w:val="28"/>
          <w:szCs w:val="28"/>
          <w:cs/>
        </w:rPr>
        <w:t>-</w:t>
      </w:r>
      <w:r w:rsidRPr="00D25166">
        <w:rPr>
          <w:rFonts w:ascii="Browallia New" w:hAnsi="Browallia New" w:cs="Browallia New"/>
          <w:sz w:val="28"/>
          <w:szCs w:val="28"/>
        </w:rPr>
        <w:t>W3</w:t>
      </w:r>
      <w:r w:rsidRPr="00D25166">
        <w:rPr>
          <w:rFonts w:ascii="Browallia New" w:hAnsi="Browallia New" w:cs="Browallia New"/>
          <w:sz w:val="28"/>
          <w:szCs w:val="28"/>
          <w:cs/>
        </w:rPr>
        <w:t>”)</w:t>
      </w:r>
      <w:r w:rsidRPr="00D25166">
        <w:rPr>
          <w:rFonts w:ascii="Browallia New" w:hAnsi="Browallia New" w:cs="Browallia New"/>
          <w:sz w:val="28"/>
          <w:szCs w:val="28"/>
        </w:rPr>
        <w:t xml:space="preserve"> </w:t>
      </w:r>
      <w:r w:rsidRPr="00D25166">
        <w:rPr>
          <w:rFonts w:ascii="Browallia New" w:hAnsi="Browallia New" w:cs="Browallia New"/>
          <w:sz w:val="28"/>
          <w:szCs w:val="28"/>
          <w:cs/>
        </w:rPr>
        <w:t>ซึ่งบริษัท</w:t>
      </w:r>
      <w:r w:rsidR="0005260B" w:rsidRPr="00D25166">
        <w:rPr>
          <w:rFonts w:ascii="Browallia New" w:hAnsi="Browallia New" w:cs="Browallia New"/>
          <w:sz w:val="28"/>
          <w:szCs w:val="28"/>
          <w:cs/>
        </w:rPr>
        <w:t xml:space="preserve"> </w:t>
      </w:r>
      <w:proofErr w:type="spellStart"/>
      <w:r w:rsidR="0005260B" w:rsidRPr="00D25166">
        <w:rPr>
          <w:rFonts w:ascii="Browallia New" w:hAnsi="Browallia New" w:cs="Browallia New"/>
          <w:sz w:val="28"/>
          <w:szCs w:val="28"/>
          <w:cs/>
        </w:rPr>
        <w:t>ไมด้า</w:t>
      </w:r>
      <w:proofErr w:type="spellEnd"/>
      <w:r w:rsidR="0005260B" w:rsidRPr="00D25166">
        <w:rPr>
          <w:rFonts w:ascii="Browallia New" w:hAnsi="Browallia New" w:cs="Browallia New"/>
          <w:sz w:val="28"/>
          <w:szCs w:val="28"/>
          <w:cs/>
        </w:rPr>
        <w:t xml:space="preserve"> ลิสซิ่ง จำกัด (มหาชน)</w:t>
      </w:r>
      <w:r w:rsidR="0005260B" w:rsidRPr="00D25166">
        <w:rPr>
          <w:rFonts w:ascii="Browallia New" w:hAnsi="Browallia New" w:cs="Browallia New" w:hint="cs"/>
          <w:sz w:val="28"/>
          <w:szCs w:val="28"/>
          <w:cs/>
        </w:rPr>
        <w:t xml:space="preserve"> (บริษัทย่อย) </w:t>
      </w:r>
      <w:r w:rsidRPr="00D25166">
        <w:rPr>
          <w:rFonts w:ascii="Browallia New" w:hAnsi="Browallia New" w:cs="Browallia New"/>
          <w:sz w:val="28"/>
          <w:szCs w:val="28"/>
          <w:cs/>
        </w:rPr>
        <w:t>ได้จดทะเบียนเพิ่มทุนกับกระทรวงพาณิชย์เมื่อวันที</w:t>
      </w:r>
      <w:r w:rsidRPr="00D25166">
        <w:rPr>
          <w:rFonts w:ascii="Browallia New" w:hAnsi="Browallia New" w:cs="Browallia New" w:hint="cs"/>
          <w:sz w:val="28"/>
          <w:szCs w:val="28"/>
          <w:cs/>
        </w:rPr>
        <w:t>่</w:t>
      </w:r>
      <w:r w:rsidRPr="00D25166">
        <w:rPr>
          <w:rFonts w:ascii="Browallia New" w:hAnsi="Browallia New" w:cs="Browallia New"/>
          <w:sz w:val="28"/>
          <w:szCs w:val="28"/>
        </w:rPr>
        <w:t xml:space="preserve"> 6</w:t>
      </w:r>
      <w:r w:rsidRPr="00D25166">
        <w:rPr>
          <w:rFonts w:ascii="Browallia New" w:hAnsi="Browallia New" w:cs="Browallia New"/>
          <w:sz w:val="28"/>
          <w:szCs w:val="28"/>
          <w:cs/>
        </w:rPr>
        <w:t xml:space="preserve"> พฤษภาคม</w:t>
      </w:r>
      <w:r w:rsidRPr="00191EB8">
        <w:rPr>
          <w:rFonts w:ascii="Browallia New" w:hAnsi="Browallia New" w:cs="Browallia New"/>
          <w:sz w:val="28"/>
          <w:szCs w:val="28"/>
          <w:cs/>
        </w:rPr>
        <w:t xml:space="preserve"> </w:t>
      </w:r>
      <w:r w:rsidRPr="00191EB8">
        <w:rPr>
          <w:rFonts w:ascii="Browallia New" w:hAnsi="Browallia New" w:cs="Browallia New"/>
          <w:sz w:val="28"/>
          <w:szCs w:val="28"/>
        </w:rPr>
        <w:t>2565</w:t>
      </w:r>
    </w:p>
    <w:p w14:paraId="0AC5A2C5" w14:textId="259E4EC6" w:rsidR="005A3001" w:rsidRDefault="005A3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46114CB" w14:textId="77777777" w:rsidR="00B37E63" w:rsidRDefault="00B3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304B3026" w14:textId="00F50F85" w:rsidR="006D4A0E" w:rsidRDefault="002269D8"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372638">
        <w:rPr>
          <w:rFonts w:ascii="Browallia New" w:hAnsi="Browallia New" w:cs="Browallia New"/>
          <w:b/>
          <w:bCs/>
          <w:sz w:val="28"/>
          <w:szCs w:val="28"/>
          <w:cs/>
          <w:lang w:val="en-GB"/>
        </w:rPr>
        <w:t>ใบสำคัญแสดงสิทธิ</w:t>
      </w:r>
    </w:p>
    <w:p w14:paraId="36B4A5CD" w14:textId="4B498449" w:rsidR="002269D8" w:rsidRDefault="002269D8" w:rsidP="0022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Browallia New" w:hAnsi="Browallia New" w:cs="Browallia New"/>
          <w:b/>
          <w:bCs/>
          <w:sz w:val="28"/>
          <w:szCs w:val="28"/>
          <w:lang w:val="en-GB"/>
        </w:rPr>
      </w:pPr>
    </w:p>
    <w:p w14:paraId="5E64C40D" w14:textId="6029A09A" w:rsidR="002269D8" w:rsidRDefault="006416D6"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 xml:space="preserve">23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Pr="00D25166">
        <w:rPr>
          <w:rFonts w:ascii="Browallia New" w:hAnsi="Browallia New" w:cs="Browallia New"/>
          <w:sz w:val="28"/>
          <w:szCs w:val="28"/>
        </w:rPr>
        <w:t xml:space="preserve">2565 </w:t>
      </w:r>
      <w:r w:rsidRPr="00D25166">
        <w:rPr>
          <w:rFonts w:ascii="Browallia New" w:hAnsi="Browallia New" w:cs="Browallia New"/>
          <w:sz w:val="28"/>
          <w:szCs w:val="28"/>
          <w:cs/>
        </w:rPr>
        <w:t>บริษัทได้จำหน่ายใบสำคัญแสดงสิทธิที่จะซื้อหุ้นสามัญ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 (</w:t>
      </w:r>
      <w:r w:rsidRPr="00D25166">
        <w:rPr>
          <w:rFonts w:ascii="Browallia New" w:hAnsi="Browallia New" w:cs="Browallia New"/>
          <w:sz w:val="28"/>
          <w:szCs w:val="28"/>
        </w:rPr>
        <w:t>MIDA</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Pr="00D25166">
        <w:rPr>
          <w:rFonts w:ascii="Browallia New" w:hAnsi="Browallia New" w:cs="Browallia New"/>
          <w:sz w:val="28"/>
          <w:szCs w:val="28"/>
        </w:rPr>
        <w:b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20085C4C" w14:textId="77777777" w:rsidR="00D4346B" w:rsidRDefault="00D4346B"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p>
    <w:tbl>
      <w:tblPr>
        <w:tblW w:w="9252" w:type="dxa"/>
        <w:tblInd w:w="450" w:type="dxa"/>
        <w:tblLayout w:type="fixed"/>
        <w:tblLook w:val="04A0" w:firstRow="1" w:lastRow="0" w:firstColumn="1" w:lastColumn="0" w:noHBand="0" w:noVBand="1"/>
      </w:tblPr>
      <w:tblGrid>
        <w:gridCol w:w="3582"/>
        <w:gridCol w:w="5670"/>
      </w:tblGrid>
      <w:tr w:rsidR="00D4346B" w:rsidRPr="00BD7618" w14:paraId="76CB41D8" w14:textId="77777777">
        <w:trPr>
          <w:trHeight w:val="110"/>
        </w:trPr>
        <w:tc>
          <w:tcPr>
            <w:tcW w:w="3582" w:type="dxa"/>
            <w:hideMark/>
          </w:tcPr>
          <w:p w14:paraId="38AC2713" w14:textId="77777777" w:rsidR="00D4346B" w:rsidRPr="0090148D" w:rsidRDefault="00D4346B">
            <w:pPr>
              <w:rPr>
                <w:rFonts w:ascii="Browallia New" w:hAnsi="Browallia New" w:cs="Browallia New"/>
                <w:sz w:val="28"/>
                <w:szCs w:val="28"/>
              </w:rPr>
            </w:pPr>
            <w:r w:rsidRPr="0090148D">
              <w:rPr>
                <w:rFonts w:ascii="Browallia New" w:hAnsi="Browallia New" w:cs="Browallia New" w:hint="cs"/>
                <w:sz w:val="28"/>
                <w:szCs w:val="28"/>
                <w:cs/>
              </w:rPr>
              <w:t>จำนวนใบสำคัญแสดงสิทธิ</w:t>
            </w:r>
            <w:r w:rsidRPr="0090148D">
              <w:rPr>
                <w:rFonts w:ascii="Browallia New" w:hAnsi="Browallia New" w:cs="Browallia New" w:hint="cs"/>
                <w:sz w:val="28"/>
                <w:szCs w:val="28"/>
              </w:rPr>
              <w:t>:</w:t>
            </w:r>
          </w:p>
        </w:tc>
        <w:tc>
          <w:tcPr>
            <w:tcW w:w="5670" w:type="dxa"/>
            <w:hideMark/>
          </w:tcPr>
          <w:p w14:paraId="3F63E815" w14:textId="77777777" w:rsidR="00D4346B" w:rsidRPr="00F37D1C" w:rsidRDefault="00D4346B">
            <w:pPr>
              <w:rPr>
                <w:rFonts w:ascii="Browallia New" w:hAnsi="Browallia New" w:cs="Browallia New"/>
                <w:sz w:val="28"/>
                <w:szCs w:val="28"/>
              </w:rPr>
            </w:pPr>
            <w:r w:rsidRPr="00F37D1C">
              <w:rPr>
                <w:rFonts w:ascii="Browallia New" w:hAnsi="Browallia New" w:cs="Browallia New"/>
                <w:sz w:val="28"/>
                <w:szCs w:val="28"/>
              </w:rPr>
              <w:t xml:space="preserve">626,020,527 </w:t>
            </w:r>
            <w:r w:rsidRPr="00F37D1C">
              <w:rPr>
                <w:rFonts w:ascii="Browallia New" w:hAnsi="Browallia New" w:cs="Browallia New" w:hint="cs"/>
                <w:sz w:val="28"/>
                <w:szCs w:val="28"/>
                <w:cs/>
              </w:rPr>
              <w:t>หน่วย</w:t>
            </w:r>
          </w:p>
        </w:tc>
      </w:tr>
      <w:tr w:rsidR="00D4346B" w:rsidRPr="00BD7618" w14:paraId="088AC1B0" w14:textId="77777777">
        <w:trPr>
          <w:trHeight w:val="57"/>
        </w:trPr>
        <w:tc>
          <w:tcPr>
            <w:tcW w:w="3582" w:type="dxa"/>
            <w:hideMark/>
          </w:tcPr>
          <w:p w14:paraId="6EAA01F6"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จำนวนหุ้นที่รองรับการใช้สิทธิ</w:t>
            </w:r>
            <w:r w:rsidRPr="0090148D">
              <w:rPr>
                <w:rFonts w:ascii="Browallia New" w:hAnsi="Browallia New" w:cs="Browallia New" w:hint="cs"/>
                <w:sz w:val="28"/>
                <w:szCs w:val="28"/>
              </w:rPr>
              <w:t>:</w:t>
            </w:r>
          </w:p>
        </w:tc>
        <w:tc>
          <w:tcPr>
            <w:tcW w:w="5670" w:type="dxa"/>
            <w:hideMark/>
          </w:tcPr>
          <w:p w14:paraId="0B1A3C5F" w14:textId="77777777" w:rsidR="00D4346B" w:rsidRPr="00F37D1C" w:rsidRDefault="00D4346B">
            <w:pPr>
              <w:rPr>
                <w:rFonts w:ascii="Browallia New" w:hAnsi="Browallia New" w:cs="Browallia New"/>
                <w:sz w:val="28"/>
                <w:szCs w:val="28"/>
                <w:cs/>
              </w:rPr>
            </w:pPr>
            <w:r w:rsidRPr="00F37D1C">
              <w:rPr>
                <w:rFonts w:ascii="Browallia New" w:hAnsi="Browallia New" w:cs="Browallia New"/>
                <w:sz w:val="28"/>
                <w:szCs w:val="28"/>
              </w:rPr>
              <w:t xml:space="preserve">626,020,527 </w:t>
            </w:r>
            <w:r w:rsidRPr="00F37D1C">
              <w:rPr>
                <w:rFonts w:ascii="Browallia New" w:hAnsi="Browallia New" w:cs="Browallia New" w:hint="cs"/>
                <w:sz w:val="28"/>
                <w:szCs w:val="28"/>
                <w:cs/>
              </w:rPr>
              <w:t>หุ้น</w:t>
            </w:r>
          </w:p>
        </w:tc>
      </w:tr>
      <w:tr w:rsidR="00D4346B" w:rsidRPr="00BD7618" w14:paraId="2BEF5EF4" w14:textId="77777777">
        <w:trPr>
          <w:trHeight w:val="121"/>
        </w:trPr>
        <w:tc>
          <w:tcPr>
            <w:tcW w:w="3582" w:type="dxa"/>
            <w:hideMark/>
          </w:tcPr>
          <w:p w14:paraId="4E3520C1" w14:textId="77777777" w:rsidR="00D4346B" w:rsidRPr="0090148D" w:rsidRDefault="00D4346B">
            <w:pPr>
              <w:rPr>
                <w:rFonts w:ascii="Browallia New" w:hAnsi="Browallia New" w:cs="Browallia New"/>
                <w:sz w:val="28"/>
                <w:szCs w:val="28"/>
              </w:rPr>
            </w:pPr>
            <w:r w:rsidRPr="0090148D">
              <w:rPr>
                <w:rFonts w:ascii="Browallia New" w:hAnsi="Browallia New" w:cs="Browallia New" w:hint="cs"/>
                <w:sz w:val="28"/>
                <w:szCs w:val="28"/>
                <w:cs/>
              </w:rPr>
              <w:t>ชนิดของใบสำคัญแสดงสิทธิ</w:t>
            </w:r>
            <w:r w:rsidRPr="0090148D">
              <w:rPr>
                <w:rFonts w:ascii="Browallia New" w:hAnsi="Browallia New" w:cs="Browallia New" w:hint="cs"/>
                <w:sz w:val="28"/>
                <w:szCs w:val="28"/>
              </w:rPr>
              <w:t>:</w:t>
            </w:r>
          </w:p>
        </w:tc>
        <w:tc>
          <w:tcPr>
            <w:tcW w:w="5670" w:type="dxa"/>
            <w:hideMark/>
          </w:tcPr>
          <w:p w14:paraId="67365F35" w14:textId="77777777" w:rsidR="00D4346B" w:rsidRPr="0090148D" w:rsidRDefault="00D4346B">
            <w:pPr>
              <w:rPr>
                <w:rFonts w:ascii="Browallia New" w:hAnsi="Browallia New" w:cs="Browallia New"/>
                <w:sz w:val="28"/>
                <w:szCs w:val="28"/>
                <w:highlight w:val="yellow"/>
              </w:rPr>
            </w:pPr>
            <w:r w:rsidRPr="0090148D">
              <w:rPr>
                <w:rFonts w:ascii="Browallia New" w:hAnsi="Browallia New" w:cs="Browallia New" w:hint="cs"/>
                <w:sz w:val="28"/>
                <w:szCs w:val="28"/>
                <w:cs/>
              </w:rPr>
              <w:t>ชนิดระบุชื่อผู้ถือและสามารถโอนเปลี่ยนมือได้</w:t>
            </w:r>
          </w:p>
        </w:tc>
      </w:tr>
      <w:tr w:rsidR="00D4346B" w:rsidRPr="00BD7618" w14:paraId="0AB6FFB2" w14:textId="77777777">
        <w:trPr>
          <w:trHeight w:val="196"/>
        </w:trPr>
        <w:tc>
          <w:tcPr>
            <w:tcW w:w="3582" w:type="dxa"/>
            <w:hideMark/>
          </w:tcPr>
          <w:p w14:paraId="191A834C"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อายุใบสำคัญแสดงสิทธิ</w:t>
            </w:r>
            <w:r w:rsidRPr="0090148D">
              <w:rPr>
                <w:rFonts w:ascii="Browallia New" w:hAnsi="Browallia New" w:cs="Browallia New" w:hint="cs"/>
                <w:sz w:val="28"/>
                <w:szCs w:val="28"/>
              </w:rPr>
              <w:t>:</w:t>
            </w:r>
          </w:p>
        </w:tc>
        <w:tc>
          <w:tcPr>
            <w:tcW w:w="5670" w:type="dxa"/>
            <w:hideMark/>
          </w:tcPr>
          <w:p w14:paraId="292BA71E" w14:textId="77777777" w:rsidR="00D4346B" w:rsidRPr="0090148D" w:rsidRDefault="00D4346B">
            <w:pPr>
              <w:rPr>
                <w:rFonts w:ascii="Browallia New" w:hAnsi="Browallia New" w:cs="Browallia New"/>
                <w:sz w:val="28"/>
                <w:szCs w:val="28"/>
                <w:cs/>
              </w:rPr>
            </w:pPr>
            <w:r w:rsidRPr="0090148D">
              <w:rPr>
                <w:rFonts w:ascii="Browallia New" w:hAnsi="Browallia New" w:cs="Browallia New"/>
                <w:sz w:val="28"/>
                <w:szCs w:val="28"/>
                <w:cs/>
              </w:rPr>
              <w:t xml:space="preserve">ภายใน </w:t>
            </w:r>
            <w:r w:rsidRPr="0090148D">
              <w:rPr>
                <w:rFonts w:ascii="Browallia New" w:hAnsi="Browallia New" w:cs="Browallia New"/>
                <w:sz w:val="28"/>
                <w:szCs w:val="28"/>
              </w:rPr>
              <w:t>2</w:t>
            </w:r>
            <w:r w:rsidRPr="0090148D">
              <w:rPr>
                <w:rFonts w:ascii="Browallia New" w:hAnsi="Browallia New" w:cs="Browallia New"/>
                <w:sz w:val="28"/>
                <w:szCs w:val="28"/>
                <w:cs/>
              </w:rPr>
              <w:t xml:space="preserve"> ปี </w:t>
            </w:r>
            <w:r w:rsidRPr="0090148D">
              <w:rPr>
                <w:rFonts w:ascii="Browallia New" w:hAnsi="Browallia New" w:cs="Browallia New" w:hint="cs"/>
                <w:sz w:val="28"/>
                <w:szCs w:val="28"/>
                <w:cs/>
              </w:rPr>
              <w:t>นับจากวันที่ออกใบสำคัญแสดงสิทธิ</w:t>
            </w:r>
          </w:p>
        </w:tc>
      </w:tr>
      <w:tr w:rsidR="00D4346B" w:rsidRPr="00BD7618" w14:paraId="455A0B58" w14:textId="77777777">
        <w:trPr>
          <w:trHeight w:val="116"/>
        </w:trPr>
        <w:tc>
          <w:tcPr>
            <w:tcW w:w="3582" w:type="dxa"/>
            <w:hideMark/>
          </w:tcPr>
          <w:p w14:paraId="297C0251"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วันที่ออกใบสำคัญแสดงสิทธิ</w:t>
            </w:r>
            <w:r w:rsidRPr="0090148D">
              <w:rPr>
                <w:rFonts w:ascii="Browallia New" w:hAnsi="Browallia New" w:cs="Browallia New" w:hint="cs"/>
                <w:sz w:val="28"/>
                <w:szCs w:val="28"/>
              </w:rPr>
              <w:t>:</w:t>
            </w:r>
          </w:p>
        </w:tc>
        <w:tc>
          <w:tcPr>
            <w:tcW w:w="5670" w:type="dxa"/>
            <w:hideMark/>
          </w:tcPr>
          <w:p w14:paraId="1571AF2D" w14:textId="77777777" w:rsidR="00D4346B" w:rsidRPr="0090148D" w:rsidRDefault="00D4346B">
            <w:pPr>
              <w:rPr>
                <w:rFonts w:ascii="Browallia New" w:hAnsi="Browallia New" w:cs="Browallia New"/>
                <w:sz w:val="28"/>
                <w:szCs w:val="28"/>
                <w:highlight w:val="yellow"/>
                <w:cs/>
              </w:rPr>
            </w:pPr>
            <w:r w:rsidRPr="0090148D">
              <w:rPr>
                <w:rFonts w:ascii="Browallia New" w:hAnsi="Browallia New" w:cs="Browallia New"/>
                <w:sz w:val="28"/>
                <w:szCs w:val="28"/>
              </w:rPr>
              <w:t>13</w:t>
            </w:r>
            <w:r w:rsidRPr="0090148D">
              <w:rPr>
                <w:rFonts w:ascii="Browallia New" w:hAnsi="Browallia New" w:cs="Browallia New"/>
                <w:sz w:val="28"/>
                <w:szCs w:val="28"/>
                <w:cs/>
              </w:rPr>
              <w:t xml:space="preserve"> มิถุนายน </w:t>
            </w:r>
            <w:r w:rsidRPr="0090148D">
              <w:rPr>
                <w:rFonts w:ascii="Browallia New" w:hAnsi="Browallia New" w:cs="Browallia New"/>
                <w:sz w:val="28"/>
                <w:szCs w:val="28"/>
              </w:rPr>
              <w:t>2565</w:t>
            </w:r>
          </w:p>
        </w:tc>
      </w:tr>
      <w:tr w:rsidR="00D4346B" w:rsidRPr="00BD7618" w14:paraId="018C6D5E" w14:textId="77777777">
        <w:trPr>
          <w:trHeight w:val="57"/>
        </w:trPr>
        <w:tc>
          <w:tcPr>
            <w:tcW w:w="3582" w:type="dxa"/>
            <w:hideMark/>
          </w:tcPr>
          <w:p w14:paraId="2A71F913" w14:textId="77777777" w:rsidR="00D4346B" w:rsidRPr="0090148D" w:rsidRDefault="00D4346B">
            <w:pPr>
              <w:rPr>
                <w:rFonts w:ascii="Browallia New" w:hAnsi="Browallia New" w:cs="Browallia New"/>
                <w:sz w:val="28"/>
                <w:szCs w:val="28"/>
              </w:rPr>
            </w:pPr>
            <w:r w:rsidRPr="0090148D">
              <w:rPr>
                <w:rFonts w:ascii="Browallia New" w:hAnsi="Browallia New" w:cs="Browallia New" w:hint="cs"/>
                <w:sz w:val="28"/>
                <w:szCs w:val="28"/>
                <w:cs/>
              </w:rPr>
              <w:t>วันที่ครบกำหนด</w:t>
            </w:r>
            <w:r w:rsidRPr="0090148D">
              <w:rPr>
                <w:rFonts w:ascii="Browallia New" w:hAnsi="Browallia New" w:cs="Browallia New" w:hint="cs"/>
                <w:sz w:val="28"/>
                <w:szCs w:val="28"/>
              </w:rPr>
              <w:t>:</w:t>
            </w:r>
          </w:p>
        </w:tc>
        <w:tc>
          <w:tcPr>
            <w:tcW w:w="5670" w:type="dxa"/>
            <w:hideMark/>
          </w:tcPr>
          <w:p w14:paraId="716D1A07" w14:textId="77777777" w:rsidR="00D4346B" w:rsidRPr="0090148D" w:rsidRDefault="00D4346B">
            <w:pPr>
              <w:rPr>
                <w:rFonts w:ascii="Browallia New" w:hAnsi="Browallia New" w:cs="Browallia New"/>
                <w:sz w:val="28"/>
                <w:szCs w:val="28"/>
                <w:highlight w:val="yellow"/>
                <w:cs/>
              </w:rPr>
            </w:pPr>
            <w:r w:rsidRPr="0090148D">
              <w:rPr>
                <w:rFonts w:ascii="Browallia New" w:hAnsi="Browallia New" w:cs="Browallia New"/>
                <w:sz w:val="28"/>
                <w:szCs w:val="28"/>
              </w:rPr>
              <w:t xml:space="preserve">12 </w:t>
            </w:r>
            <w:r w:rsidRPr="0090148D">
              <w:rPr>
                <w:rFonts w:ascii="Browallia New" w:hAnsi="Browallia New" w:cs="Browallia New"/>
                <w:sz w:val="28"/>
                <w:szCs w:val="28"/>
                <w:cs/>
              </w:rPr>
              <w:t xml:space="preserve">มิถุนายน </w:t>
            </w:r>
            <w:r w:rsidRPr="0090148D">
              <w:rPr>
                <w:rFonts w:ascii="Browallia New" w:hAnsi="Browallia New" w:cs="Browallia New"/>
                <w:sz w:val="28"/>
                <w:szCs w:val="28"/>
              </w:rPr>
              <w:t>2567</w:t>
            </w:r>
          </w:p>
        </w:tc>
      </w:tr>
      <w:tr w:rsidR="00D4346B" w:rsidRPr="00BD7618" w14:paraId="7D7BB3AD" w14:textId="77777777">
        <w:trPr>
          <w:trHeight w:val="140"/>
        </w:trPr>
        <w:tc>
          <w:tcPr>
            <w:tcW w:w="3582" w:type="dxa"/>
            <w:hideMark/>
          </w:tcPr>
          <w:p w14:paraId="034C5524"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ราคาการใช้สิทธิ</w:t>
            </w:r>
            <w:r w:rsidRPr="0090148D">
              <w:rPr>
                <w:rFonts w:ascii="Browallia New" w:hAnsi="Browallia New" w:cs="Browallia New" w:hint="cs"/>
                <w:sz w:val="28"/>
                <w:szCs w:val="28"/>
              </w:rPr>
              <w:t>:</w:t>
            </w:r>
          </w:p>
        </w:tc>
        <w:tc>
          <w:tcPr>
            <w:tcW w:w="5670" w:type="dxa"/>
            <w:hideMark/>
          </w:tcPr>
          <w:p w14:paraId="226AFD14" w14:textId="77777777" w:rsidR="00D4346B" w:rsidRPr="0090148D" w:rsidRDefault="00D4346B">
            <w:pPr>
              <w:rPr>
                <w:rFonts w:ascii="Browallia New" w:hAnsi="Browallia New" w:cs="Browallia New"/>
                <w:sz w:val="28"/>
                <w:szCs w:val="28"/>
                <w:cs/>
              </w:rPr>
            </w:pPr>
            <w:r>
              <w:rPr>
                <w:rFonts w:ascii="Browallia New" w:hAnsi="Browallia New" w:cs="Browallia New"/>
                <w:sz w:val="28"/>
                <w:szCs w:val="28"/>
              </w:rPr>
              <w:t>1.50</w:t>
            </w:r>
            <w:r w:rsidRPr="0090148D">
              <w:rPr>
                <w:rFonts w:ascii="Browallia New" w:hAnsi="Browallia New" w:cs="Browallia New" w:hint="cs"/>
                <w:sz w:val="28"/>
                <w:szCs w:val="28"/>
                <w:cs/>
              </w:rPr>
              <w:t xml:space="preserve"> บาทต่อ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D4346B" w:rsidRPr="00BD7618" w14:paraId="402F2278" w14:textId="77777777">
        <w:trPr>
          <w:trHeight w:val="75"/>
        </w:trPr>
        <w:tc>
          <w:tcPr>
            <w:tcW w:w="3582" w:type="dxa"/>
            <w:hideMark/>
          </w:tcPr>
          <w:p w14:paraId="0DA8E960"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อัตราการใช้สิทธิซื้อหุ้น</w:t>
            </w:r>
            <w:r w:rsidRPr="0090148D">
              <w:rPr>
                <w:rFonts w:ascii="Browallia New" w:hAnsi="Browallia New" w:cs="Browallia New" w:hint="cs"/>
                <w:sz w:val="28"/>
                <w:szCs w:val="28"/>
              </w:rPr>
              <w:t>:</w:t>
            </w:r>
          </w:p>
        </w:tc>
        <w:tc>
          <w:tcPr>
            <w:tcW w:w="5670" w:type="dxa"/>
            <w:hideMark/>
          </w:tcPr>
          <w:p w14:paraId="240DCAF0"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 xml:space="preserve">ใบสำคัญแสดงสิทธิ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หน่วยต่อ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D4346B" w:rsidRPr="00BD7618" w14:paraId="00DA75EE" w14:textId="77777777">
        <w:trPr>
          <w:trHeight w:val="75"/>
        </w:trPr>
        <w:tc>
          <w:tcPr>
            <w:tcW w:w="3582" w:type="dxa"/>
          </w:tcPr>
          <w:p w14:paraId="6B4A21CB" w14:textId="77777777" w:rsidR="00D4346B" w:rsidRPr="0090148D" w:rsidRDefault="00D4346B">
            <w:pPr>
              <w:rPr>
                <w:rFonts w:ascii="Browallia New" w:hAnsi="Browallia New" w:cs="Browallia New"/>
                <w:sz w:val="28"/>
                <w:szCs w:val="28"/>
                <w:c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rPr>
              <w:t>:</w:t>
            </w:r>
          </w:p>
        </w:tc>
        <w:tc>
          <w:tcPr>
            <w:tcW w:w="5670" w:type="dxa"/>
          </w:tcPr>
          <w:p w14:paraId="15FF5E89" w14:textId="77777777" w:rsidR="00D4346B" w:rsidRPr="0090148D" w:rsidRDefault="00D4346B">
            <w:pPr>
              <w:rPr>
                <w:rFonts w:ascii="Browallia New" w:hAnsi="Browallia New" w:cs="Browallia New"/>
                <w:sz w:val="28"/>
                <w:szCs w:val="28"/>
                <w:c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2567</w:t>
            </w:r>
          </w:p>
        </w:tc>
      </w:tr>
    </w:tbl>
    <w:p w14:paraId="3266B362" w14:textId="4E32CBF4" w:rsidR="004C020E" w:rsidRDefault="00AC0567" w:rsidP="00AC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rPr>
          <w:rFonts w:ascii="Browallia New" w:hAnsi="Browallia New" w:cs="Browallia New"/>
          <w:sz w:val="28"/>
          <w:szCs w:val="28"/>
          <w:cs/>
        </w:rPr>
      </w:pPr>
      <w:r>
        <w:rPr>
          <w:rFonts w:ascii="Browallia New" w:hAnsi="Browallia New" w:cs="Browallia New"/>
          <w:sz w:val="28"/>
          <w:szCs w:val="28"/>
        </w:rPr>
        <w:tab/>
      </w:r>
    </w:p>
    <w:p w14:paraId="1B8A776B" w14:textId="25686206" w:rsidR="00DF4ED1" w:rsidRDefault="00DF4ED1"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00C16F34" w:rsidRPr="00C16F34">
        <w:rPr>
          <w:rFonts w:ascii="Browallia New" w:hAnsi="Browallia New" w:cs="Browallia New"/>
          <w:sz w:val="28"/>
          <w:szCs w:val="28"/>
        </w:rPr>
        <w:t>23</w:t>
      </w:r>
      <w:r w:rsidRPr="00D25166">
        <w:rPr>
          <w:rFonts w:ascii="Browallia New" w:hAnsi="Browallia New" w:cs="Browallia New"/>
          <w:sz w:val="28"/>
          <w:szCs w:val="28"/>
          <w:cs/>
        </w:rPr>
        <w:t xml:space="preserve">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00C16F34" w:rsidRPr="00C16F34">
        <w:rPr>
          <w:rFonts w:ascii="Browallia New" w:hAnsi="Browallia New" w:cs="Browallia New"/>
          <w:sz w:val="28"/>
          <w:szCs w:val="28"/>
        </w:rPr>
        <w:t>2565</w:t>
      </w:r>
      <w:r w:rsidRPr="00D25166">
        <w:rPr>
          <w:rFonts w:ascii="Browallia New" w:hAnsi="Browallia New" w:cs="Browallia New"/>
          <w:sz w:val="28"/>
          <w:szCs w:val="28"/>
          <w:cs/>
        </w:rPr>
        <w:t xml:space="preserve"> บริษัท</w:t>
      </w:r>
      <w:r w:rsidR="005B7B4D" w:rsidRPr="005B7B4D">
        <w:rPr>
          <w:rFonts w:ascii="Browallia New" w:hAnsi="Browallia New" w:cs="Browallia New"/>
          <w:sz w:val="28"/>
          <w:szCs w:val="28"/>
          <w:cs/>
        </w:rPr>
        <w:t xml:space="preserve"> </w:t>
      </w:r>
      <w:proofErr w:type="spellStart"/>
      <w:r w:rsidR="005B7B4D" w:rsidRPr="005B7B4D">
        <w:rPr>
          <w:rFonts w:ascii="Browallia New" w:hAnsi="Browallia New" w:cs="Browallia New"/>
          <w:sz w:val="28"/>
          <w:szCs w:val="28"/>
          <w:cs/>
        </w:rPr>
        <w:t>ไมด้า</w:t>
      </w:r>
      <w:proofErr w:type="spellEnd"/>
      <w:r w:rsidR="005B7B4D" w:rsidRPr="005B7B4D">
        <w:rPr>
          <w:rFonts w:ascii="Browallia New" w:hAnsi="Browallia New" w:cs="Browallia New"/>
          <w:sz w:val="28"/>
          <w:szCs w:val="28"/>
          <w:cs/>
        </w:rPr>
        <w:t xml:space="preserve"> ลิสซิ่ง จำกัด (มหาชน) (บริษัทย่อย) </w:t>
      </w:r>
      <w:r w:rsidRPr="00D25166">
        <w:rPr>
          <w:rFonts w:ascii="Browallia New" w:hAnsi="Browallia New" w:cs="Browallia New"/>
          <w:sz w:val="28"/>
          <w:szCs w:val="28"/>
          <w:cs/>
        </w:rPr>
        <w:t>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w:t>
      </w:r>
      <w:r w:rsidRPr="00D25166">
        <w:rPr>
          <w:rFonts w:ascii="Browallia New" w:hAnsi="Browallia New" w:cs="Browallia New" w:hint="cs"/>
          <w:sz w:val="28"/>
          <w:szCs w:val="28"/>
          <w:cs/>
        </w:rPr>
        <w:t>ย่อย</w:t>
      </w:r>
      <w:r w:rsidRPr="00D25166">
        <w:rPr>
          <w:rFonts w:ascii="Browallia New" w:hAnsi="Browallia New" w:cs="Browallia New"/>
          <w:sz w:val="28"/>
          <w:szCs w:val="28"/>
          <w:cs/>
        </w:rPr>
        <w:t xml:space="preserve"> (</w:t>
      </w:r>
      <w:r w:rsidRPr="00D25166">
        <w:rPr>
          <w:rFonts w:ascii="Browallia New" w:hAnsi="Browallia New" w:cs="Browallia New"/>
          <w:sz w:val="28"/>
          <w:szCs w:val="28"/>
        </w:rPr>
        <w:t>ML</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Pr="00D25166">
        <w:rPr>
          <w:rFonts w:ascii="Browallia New" w:hAnsi="Browallia New" w:cs="Browallia New"/>
          <w:sz w:val="28"/>
          <w:szCs w:val="28"/>
        </w:rP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395309AA" w14:textId="2C262450" w:rsidR="00F63E40" w:rsidRDefault="00F63E40"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p>
    <w:tbl>
      <w:tblPr>
        <w:tblW w:w="9238" w:type="dxa"/>
        <w:tblInd w:w="450" w:type="dxa"/>
        <w:tblLayout w:type="fixed"/>
        <w:tblLook w:val="04A0" w:firstRow="1" w:lastRow="0" w:firstColumn="1" w:lastColumn="0" w:noHBand="0" w:noVBand="1"/>
      </w:tblPr>
      <w:tblGrid>
        <w:gridCol w:w="3568"/>
        <w:gridCol w:w="5670"/>
      </w:tblGrid>
      <w:tr w:rsidR="00F63E40" w:rsidRPr="00BD7618" w14:paraId="0E14999F" w14:textId="77777777">
        <w:trPr>
          <w:trHeight w:val="110"/>
        </w:trPr>
        <w:tc>
          <w:tcPr>
            <w:tcW w:w="3568" w:type="dxa"/>
            <w:hideMark/>
          </w:tcPr>
          <w:p w14:paraId="7B186177" w14:textId="77777777" w:rsidR="00F63E40" w:rsidRPr="0090148D" w:rsidRDefault="00F63E40">
            <w:pPr>
              <w:rPr>
                <w:rFonts w:ascii="Browallia New" w:hAnsi="Browallia New" w:cs="Browallia New"/>
                <w:sz w:val="28"/>
                <w:szCs w:val="28"/>
              </w:rPr>
            </w:pPr>
            <w:r w:rsidRPr="0090148D">
              <w:rPr>
                <w:rFonts w:ascii="Browallia New" w:hAnsi="Browallia New" w:cs="Browallia New" w:hint="cs"/>
                <w:sz w:val="28"/>
                <w:szCs w:val="28"/>
                <w:cs/>
              </w:rPr>
              <w:t>จำนวนใบสำคัญแสดงสิทธิ</w:t>
            </w:r>
            <w:r w:rsidRPr="0090148D">
              <w:rPr>
                <w:rFonts w:ascii="Browallia New" w:hAnsi="Browallia New" w:cs="Browallia New" w:hint="cs"/>
                <w:sz w:val="28"/>
                <w:szCs w:val="28"/>
              </w:rPr>
              <w:t>:</w:t>
            </w:r>
          </w:p>
        </w:tc>
        <w:tc>
          <w:tcPr>
            <w:tcW w:w="5670" w:type="dxa"/>
            <w:hideMark/>
          </w:tcPr>
          <w:p w14:paraId="7160150D" w14:textId="77777777" w:rsidR="00F63E40" w:rsidRPr="00F37D1C" w:rsidRDefault="00F63E40">
            <w:pPr>
              <w:rPr>
                <w:rFonts w:ascii="Browallia New" w:hAnsi="Browallia New" w:cs="Browallia New"/>
                <w:sz w:val="28"/>
                <w:szCs w:val="28"/>
              </w:rPr>
            </w:pPr>
            <w:r w:rsidRPr="00F37D1C">
              <w:rPr>
                <w:rFonts w:ascii="Browallia New" w:hAnsi="Browallia New" w:cs="Browallia New"/>
                <w:sz w:val="28"/>
                <w:szCs w:val="28"/>
              </w:rPr>
              <w:t xml:space="preserve">266,198,922 </w:t>
            </w:r>
            <w:r w:rsidRPr="00F37D1C">
              <w:rPr>
                <w:rFonts w:ascii="Browallia New" w:hAnsi="Browallia New" w:cs="Browallia New" w:hint="cs"/>
                <w:sz w:val="28"/>
                <w:szCs w:val="28"/>
                <w:cs/>
              </w:rPr>
              <w:t>หน่วย</w:t>
            </w:r>
          </w:p>
        </w:tc>
      </w:tr>
      <w:tr w:rsidR="00F63E40" w:rsidRPr="00BD7618" w14:paraId="216A8088" w14:textId="77777777">
        <w:trPr>
          <w:trHeight w:val="57"/>
        </w:trPr>
        <w:tc>
          <w:tcPr>
            <w:tcW w:w="3568" w:type="dxa"/>
            <w:hideMark/>
          </w:tcPr>
          <w:p w14:paraId="47563304"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จำนวนหุ้นที่รองรับการใช้สิทธิ</w:t>
            </w:r>
            <w:r w:rsidRPr="0090148D">
              <w:rPr>
                <w:rFonts w:ascii="Browallia New" w:hAnsi="Browallia New" w:cs="Browallia New" w:hint="cs"/>
                <w:sz w:val="28"/>
                <w:szCs w:val="28"/>
              </w:rPr>
              <w:t>:</w:t>
            </w:r>
          </w:p>
        </w:tc>
        <w:tc>
          <w:tcPr>
            <w:tcW w:w="5670" w:type="dxa"/>
            <w:hideMark/>
          </w:tcPr>
          <w:p w14:paraId="50EFFA84" w14:textId="77777777" w:rsidR="00F63E40" w:rsidRPr="00F37D1C" w:rsidRDefault="00F63E40">
            <w:pPr>
              <w:rPr>
                <w:rFonts w:ascii="Browallia New" w:hAnsi="Browallia New" w:cs="Browallia New"/>
                <w:sz w:val="28"/>
                <w:szCs w:val="28"/>
                <w:cs/>
              </w:rPr>
            </w:pPr>
            <w:r w:rsidRPr="00F37D1C">
              <w:rPr>
                <w:rFonts w:ascii="Browallia New" w:hAnsi="Browallia New" w:cs="Browallia New"/>
                <w:sz w:val="28"/>
                <w:szCs w:val="28"/>
              </w:rPr>
              <w:t xml:space="preserve">266,198,922 </w:t>
            </w:r>
            <w:r w:rsidRPr="00F37D1C">
              <w:rPr>
                <w:rFonts w:ascii="Browallia New" w:hAnsi="Browallia New" w:cs="Browallia New" w:hint="cs"/>
                <w:sz w:val="28"/>
                <w:szCs w:val="28"/>
                <w:cs/>
              </w:rPr>
              <w:t>หุ้น</w:t>
            </w:r>
          </w:p>
        </w:tc>
      </w:tr>
      <w:tr w:rsidR="00F63E40" w:rsidRPr="00BD7618" w14:paraId="4CB65909" w14:textId="77777777">
        <w:trPr>
          <w:trHeight w:val="121"/>
        </w:trPr>
        <w:tc>
          <w:tcPr>
            <w:tcW w:w="3568" w:type="dxa"/>
            <w:hideMark/>
          </w:tcPr>
          <w:p w14:paraId="0DD1AE70" w14:textId="77777777" w:rsidR="00F63E40" w:rsidRPr="0090148D" w:rsidRDefault="00F63E40">
            <w:pPr>
              <w:rPr>
                <w:rFonts w:ascii="Browallia New" w:hAnsi="Browallia New" w:cs="Browallia New"/>
                <w:sz w:val="28"/>
                <w:szCs w:val="28"/>
              </w:rPr>
            </w:pPr>
            <w:r w:rsidRPr="0090148D">
              <w:rPr>
                <w:rFonts w:ascii="Browallia New" w:hAnsi="Browallia New" w:cs="Browallia New" w:hint="cs"/>
                <w:sz w:val="28"/>
                <w:szCs w:val="28"/>
                <w:cs/>
              </w:rPr>
              <w:t>ชนิดของใบสำคัญแสดงสิทธิ</w:t>
            </w:r>
            <w:r w:rsidRPr="0090148D">
              <w:rPr>
                <w:rFonts w:ascii="Browallia New" w:hAnsi="Browallia New" w:cs="Browallia New" w:hint="cs"/>
                <w:sz w:val="28"/>
                <w:szCs w:val="28"/>
              </w:rPr>
              <w:t>:</w:t>
            </w:r>
          </w:p>
        </w:tc>
        <w:tc>
          <w:tcPr>
            <w:tcW w:w="5670" w:type="dxa"/>
            <w:hideMark/>
          </w:tcPr>
          <w:p w14:paraId="401DA7AC" w14:textId="77777777" w:rsidR="00F63E40" w:rsidRPr="0090148D" w:rsidRDefault="00F63E40">
            <w:pPr>
              <w:rPr>
                <w:rFonts w:ascii="Browallia New" w:hAnsi="Browallia New" w:cs="Browallia New"/>
                <w:sz w:val="28"/>
                <w:szCs w:val="28"/>
                <w:highlight w:val="yellow"/>
              </w:rPr>
            </w:pPr>
            <w:r w:rsidRPr="0090148D">
              <w:rPr>
                <w:rFonts w:ascii="Browallia New" w:hAnsi="Browallia New" w:cs="Browallia New" w:hint="cs"/>
                <w:sz w:val="28"/>
                <w:szCs w:val="28"/>
                <w:cs/>
              </w:rPr>
              <w:t>ชนิดระบุชื่อผู้ถือและสามารถโอนเปลี่ยนมือได้</w:t>
            </w:r>
          </w:p>
        </w:tc>
      </w:tr>
      <w:tr w:rsidR="00F63E40" w:rsidRPr="00BD7618" w14:paraId="158BE155" w14:textId="77777777">
        <w:trPr>
          <w:trHeight w:val="196"/>
        </w:trPr>
        <w:tc>
          <w:tcPr>
            <w:tcW w:w="3568" w:type="dxa"/>
            <w:hideMark/>
          </w:tcPr>
          <w:p w14:paraId="0A828929"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อายุใบสำคัญแสดงสิทธิ</w:t>
            </w:r>
            <w:r w:rsidRPr="0090148D">
              <w:rPr>
                <w:rFonts w:ascii="Browallia New" w:hAnsi="Browallia New" w:cs="Browallia New" w:hint="cs"/>
                <w:sz w:val="28"/>
                <w:szCs w:val="28"/>
              </w:rPr>
              <w:t>:</w:t>
            </w:r>
          </w:p>
        </w:tc>
        <w:tc>
          <w:tcPr>
            <w:tcW w:w="5670" w:type="dxa"/>
            <w:hideMark/>
          </w:tcPr>
          <w:p w14:paraId="4CD4AA08" w14:textId="77777777" w:rsidR="00F63E40" w:rsidRPr="0090148D" w:rsidRDefault="00F63E40">
            <w:pPr>
              <w:rPr>
                <w:rFonts w:ascii="Browallia New" w:hAnsi="Browallia New" w:cs="Browallia New"/>
                <w:sz w:val="28"/>
                <w:szCs w:val="28"/>
                <w:cs/>
              </w:rPr>
            </w:pPr>
            <w:r w:rsidRPr="0090148D">
              <w:rPr>
                <w:rFonts w:ascii="Browallia New" w:hAnsi="Browallia New" w:cs="Browallia New"/>
                <w:sz w:val="28"/>
                <w:szCs w:val="28"/>
                <w:cs/>
              </w:rPr>
              <w:t xml:space="preserve">ภายใน </w:t>
            </w:r>
            <w:r w:rsidRPr="0090148D">
              <w:rPr>
                <w:rFonts w:ascii="Browallia New" w:hAnsi="Browallia New" w:cs="Browallia New"/>
                <w:sz w:val="28"/>
                <w:szCs w:val="28"/>
              </w:rPr>
              <w:t>2</w:t>
            </w:r>
            <w:r w:rsidRPr="0090148D">
              <w:rPr>
                <w:rFonts w:ascii="Browallia New" w:hAnsi="Browallia New" w:cs="Browallia New"/>
                <w:sz w:val="28"/>
                <w:szCs w:val="28"/>
                <w:cs/>
              </w:rPr>
              <w:t xml:space="preserve"> ปี </w:t>
            </w:r>
            <w:r w:rsidRPr="0090148D">
              <w:rPr>
                <w:rFonts w:ascii="Browallia New" w:hAnsi="Browallia New" w:cs="Browallia New" w:hint="cs"/>
                <w:sz w:val="28"/>
                <w:szCs w:val="28"/>
                <w:cs/>
              </w:rPr>
              <w:t>นับจากวันที่ออกใบสำคัญแสดงสิทธิ</w:t>
            </w:r>
          </w:p>
        </w:tc>
      </w:tr>
      <w:tr w:rsidR="00F63E40" w:rsidRPr="00BD7618" w14:paraId="08C82F9F" w14:textId="77777777">
        <w:trPr>
          <w:trHeight w:val="116"/>
        </w:trPr>
        <w:tc>
          <w:tcPr>
            <w:tcW w:w="3568" w:type="dxa"/>
            <w:hideMark/>
          </w:tcPr>
          <w:p w14:paraId="325026FD"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วันที่ออกใบสำคัญแสดงสิทธิ</w:t>
            </w:r>
            <w:r w:rsidRPr="0090148D">
              <w:rPr>
                <w:rFonts w:ascii="Browallia New" w:hAnsi="Browallia New" w:cs="Browallia New" w:hint="cs"/>
                <w:sz w:val="28"/>
                <w:szCs w:val="28"/>
              </w:rPr>
              <w:t>:</w:t>
            </w:r>
          </w:p>
        </w:tc>
        <w:tc>
          <w:tcPr>
            <w:tcW w:w="5670" w:type="dxa"/>
            <w:hideMark/>
          </w:tcPr>
          <w:p w14:paraId="47F478B9" w14:textId="77777777" w:rsidR="00F63E40" w:rsidRPr="0090148D" w:rsidRDefault="00F63E40">
            <w:pPr>
              <w:rPr>
                <w:rFonts w:ascii="Browallia New" w:hAnsi="Browallia New" w:cs="Browallia New"/>
                <w:sz w:val="28"/>
                <w:szCs w:val="28"/>
                <w:highlight w:val="yellow"/>
                <w:cs/>
              </w:rPr>
            </w:pPr>
            <w:r w:rsidRPr="0090148D">
              <w:rPr>
                <w:rFonts w:ascii="Browallia New" w:hAnsi="Browallia New" w:cs="Browallia New"/>
                <w:sz w:val="28"/>
                <w:szCs w:val="28"/>
              </w:rPr>
              <w:t>13</w:t>
            </w:r>
            <w:r w:rsidRPr="0090148D">
              <w:rPr>
                <w:rFonts w:ascii="Browallia New" w:hAnsi="Browallia New" w:cs="Browallia New"/>
                <w:sz w:val="28"/>
                <w:szCs w:val="28"/>
                <w:cs/>
              </w:rPr>
              <w:t xml:space="preserve"> มิถุนายน </w:t>
            </w:r>
            <w:r w:rsidRPr="0090148D">
              <w:rPr>
                <w:rFonts w:ascii="Browallia New" w:hAnsi="Browallia New" w:cs="Browallia New"/>
                <w:sz w:val="28"/>
                <w:szCs w:val="28"/>
              </w:rPr>
              <w:t>2565</w:t>
            </w:r>
          </w:p>
        </w:tc>
      </w:tr>
      <w:tr w:rsidR="00F63E40" w:rsidRPr="00BD7618" w14:paraId="37CA8F35" w14:textId="77777777">
        <w:trPr>
          <w:trHeight w:val="57"/>
        </w:trPr>
        <w:tc>
          <w:tcPr>
            <w:tcW w:w="3568" w:type="dxa"/>
            <w:hideMark/>
          </w:tcPr>
          <w:p w14:paraId="02D79525" w14:textId="77777777" w:rsidR="00F63E40" w:rsidRPr="0090148D" w:rsidRDefault="00F63E40">
            <w:pPr>
              <w:rPr>
                <w:rFonts w:ascii="Browallia New" w:hAnsi="Browallia New" w:cs="Browallia New"/>
                <w:sz w:val="28"/>
                <w:szCs w:val="28"/>
              </w:rPr>
            </w:pPr>
            <w:r w:rsidRPr="0090148D">
              <w:rPr>
                <w:rFonts w:ascii="Browallia New" w:hAnsi="Browallia New" w:cs="Browallia New" w:hint="cs"/>
                <w:sz w:val="28"/>
                <w:szCs w:val="28"/>
                <w:cs/>
              </w:rPr>
              <w:t>วันที่ครบกำหนด</w:t>
            </w:r>
            <w:r w:rsidRPr="0090148D">
              <w:rPr>
                <w:rFonts w:ascii="Browallia New" w:hAnsi="Browallia New" w:cs="Browallia New" w:hint="cs"/>
                <w:sz w:val="28"/>
                <w:szCs w:val="28"/>
              </w:rPr>
              <w:t>:</w:t>
            </w:r>
          </w:p>
        </w:tc>
        <w:tc>
          <w:tcPr>
            <w:tcW w:w="5670" w:type="dxa"/>
            <w:hideMark/>
          </w:tcPr>
          <w:p w14:paraId="238170A1" w14:textId="77777777" w:rsidR="00F63E40" w:rsidRPr="0090148D" w:rsidRDefault="00F63E40">
            <w:pPr>
              <w:rPr>
                <w:rFonts w:ascii="Browallia New" w:hAnsi="Browallia New" w:cs="Browallia New"/>
                <w:sz w:val="28"/>
                <w:szCs w:val="28"/>
                <w:highlight w:val="yellow"/>
                <w:cs/>
              </w:rPr>
            </w:pPr>
            <w:r w:rsidRPr="0090148D">
              <w:rPr>
                <w:rFonts w:ascii="Browallia New" w:hAnsi="Browallia New" w:cs="Browallia New"/>
                <w:sz w:val="28"/>
                <w:szCs w:val="28"/>
              </w:rPr>
              <w:t xml:space="preserve">12 </w:t>
            </w:r>
            <w:r w:rsidRPr="0090148D">
              <w:rPr>
                <w:rFonts w:ascii="Browallia New" w:hAnsi="Browallia New" w:cs="Browallia New"/>
                <w:sz w:val="28"/>
                <w:szCs w:val="28"/>
                <w:cs/>
              </w:rPr>
              <w:t xml:space="preserve">มิถุนายน </w:t>
            </w:r>
            <w:r w:rsidRPr="0090148D">
              <w:rPr>
                <w:rFonts w:ascii="Browallia New" w:hAnsi="Browallia New" w:cs="Browallia New"/>
                <w:sz w:val="28"/>
                <w:szCs w:val="28"/>
              </w:rPr>
              <w:t>2567</w:t>
            </w:r>
          </w:p>
        </w:tc>
      </w:tr>
      <w:tr w:rsidR="00F63E40" w:rsidRPr="00BD7618" w14:paraId="29F7C26D" w14:textId="77777777">
        <w:trPr>
          <w:trHeight w:val="140"/>
        </w:trPr>
        <w:tc>
          <w:tcPr>
            <w:tcW w:w="3568" w:type="dxa"/>
            <w:hideMark/>
          </w:tcPr>
          <w:p w14:paraId="70E4B001"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ราคาการใช้สิทธิ</w:t>
            </w:r>
            <w:r w:rsidRPr="0090148D">
              <w:rPr>
                <w:rFonts w:ascii="Browallia New" w:hAnsi="Browallia New" w:cs="Browallia New" w:hint="cs"/>
                <w:sz w:val="28"/>
                <w:szCs w:val="28"/>
              </w:rPr>
              <w:t>:</w:t>
            </w:r>
          </w:p>
        </w:tc>
        <w:tc>
          <w:tcPr>
            <w:tcW w:w="5670" w:type="dxa"/>
            <w:hideMark/>
          </w:tcPr>
          <w:p w14:paraId="104108B5" w14:textId="77777777" w:rsidR="00F63E40" w:rsidRPr="0090148D" w:rsidRDefault="00F63E40">
            <w:pPr>
              <w:rPr>
                <w:rFonts w:ascii="Browallia New" w:hAnsi="Browallia New" w:cs="Browallia New"/>
                <w:sz w:val="28"/>
                <w:szCs w:val="28"/>
                <w:cs/>
              </w:rPr>
            </w:pPr>
            <w:r w:rsidRPr="0090148D">
              <w:rPr>
                <w:rFonts w:ascii="Browallia New" w:hAnsi="Browallia New" w:cs="Browallia New"/>
                <w:sz w:val="28"/>
                <w:szCs w:val="28"/>
              </w:rPr>
              <w:t>3.00</w:t>
            </w:r>
            <w:r w:rsidRPr="0090148D">
              <w:rPr>
                <w:rFonts w:ascii="Browallia New" w:hAnsi="Browallia New" w:cs="Browallia New" w:hint="cs"/>
                <w:sz w:val="28"/>
                <w:szCs w:val="28"/>
                <w:cs/>
              </w:rPr>
              <w:t xml:space="preserve"> บาทต่อ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F63E40" w:rsidRPr="00BD7618" w14:paraId="04890F39" w14:textId="77777777">
        <w:trPr>
          <w:trHeight w:val="75"/>
        </w:trPr>
        <w:tc>
          <w:tcPr>
            <w:tcW w:w="3568" w:type="dxa"/>
            <w:hideMark/>
          </w:tcPr>
          <w:p w14:paraId="20EA8BB1"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อัตราการใช้สิทธิซื้อหุ้น</w:t>
            </w:r>
            <w:r w:rsidRPr="0090148D">
              <w:rPr>
                <w:rFonts w:ascii="Browallia New" w:hAnsi="Browallia New" w:cs="Browallia New" w:hint="cs"/>
                <w:sz w:val="28"/>
                <w:szCs w:val="28"/>
              </w:rPr>
              <w:t>:</w:t>
            </w:r>
          </w:p>
        </w:tc>
        <w:tc>
          <w:tcPr>
            <w:tcW w:w="5670" w:type="dxa"/>
            <w:hideMark/>
          </w:tcPr>
          <w:p w14:paraId="60FDD2B3"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 xml:space="preserve">ใบสำคัญแสดงสิทธิ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หน่วยต่อ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F63E40" w:rsidRPr="00BD7618" w14:paraId="7E934FD5" w14:textId="77777777">
        <w:trPr>
          <w:trHeight w:val="75"/>
        </w:trPr>
        <w:tc>
          <w:tcPr>
            <w:tcW w:w="3568" w:type="dxa"/>
          </w:tcPr>
          <w:p w14:paraId="1919AA4B" w14:textId="77777777" w:rsidR="00F63E40" w:rsidRPr="0090148D" w:rsidRDefault="00F63E40">
            <w:pPr>
              <w:rPr>
                <w:rFonts w:ascii="Browallia New" w:hAnsi="Browallia New" w:cs="Browallia New"/>
                <w:sz w:val="28"/>
                <w:szCs w:val="28"/>
                <w:c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rPr>
              <w:t>:</w:t>
            </w:r>
          </w:p>
        </w:tc>
        <w:tc>
          <w:tcPr>
            <w:tcW w:w="5670" w:type="dxa"/>
          </w:tcPr>
          <w:p w14:paraId="08A6B5A6" w14:textId="77777777" w:rsidR="00F63E40" w:rsidRPr="0090148D" w:rsidRDefault="00F63E40">
            <w:pPr>
              <w:rPr>
                <w:rFonts w:ascii="Browallia New" w:hAnsi="Browallia New" w:cs="Browallia New"/>
                <w:sz w:val="28"/>
                <w:szCs w:val="28"/>
                <w:c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2567</w:t>
            </w:r>
          </w:p>
        </w:tc>
      </w:tr>
    </w:tbl>
    <w:p w14:paraId="4E4BEDC0" w14:textId="48F76515" w:rsidR="00F63E40" w:rsidRDefault="00F63E40"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p>
    <w:p w14:paraId="4CE12B23" w14:textId="5BF75B82" w:rsidR="006416D6" w:rsidRDefault="00B93E7C"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b/>
          <w:bCs/>
          <w:sz w:val="28"/>
          <w:szCs w:val="28"/>
          <w:lang w:val="en-GB"/>
        </w:rPr>
      </w:pPr>
      <w:r>
        <w:rPr>
          <w:rFonts w:ascii="Browallia New" w:hAnsi="Browallia New" w:cs="Browallia New" w:hint="cs"/>
          <w:sz w:val="28"/>
          <w:szCs w:val="28"/>
          <w:cs/>
        </w:rPr>
        <w:t>ไม่มีการคำนวณกำไรต่อหุ้นปรับลดสำหรับปีสิ้นสุด</w:t>
      </w:r>
      <w:r>
        <w:rPr>
          <w:rFonts w:ascii="Browallia New" w:hAnsi="Browallia New" w:cs="Browallia New"/>
          <w:sz w:val="28"/>
          <w:szCs w:val="28"/>
          <w:cs/>
        </w:rPr>
        <w:t>วันที่</w:t>
      </w:r>
      <w:r w:rsidRPr="00751E07">
        <w:rPr>
          <w:rFonts w:ascii="Browallia New" w:hAnsi="Browallia New" w:cs="Browallia New"/>
          <w:sz w:val="28"/>
          <w:szCs w:val="28"/>
          <w:cs/>
        </w:rPr>
        <w:t xml:space="preserve"> </w:t>
      </w:r>
      <w:r w:rsidRPr="006D4A0E">
        <w:rPr>
          <w:rFonts w:ascii="Browallia New" w:hAnsi="Browallia New" w:cs="Browallia New"/>
          <w:sz w:val="28"/>
          <w:szCs w:val="28"/>
          <w:lang w:val="en-GB"/>
        </w:rPr>
        <w:t>31</w:t>
      </w:r>
      <w:r w:rsidRPr="006D4A0E">
        <w:rPr>
          <w:rFonts w:ascii="Browallia New" w:hAnsi="Browallia New" w:cs="Browallia New"/>
          <w:sz w:val="28"/>
          <w:szCs w:val="28"/>
        </w:rPr>
        <w:t xml:space="preserve"> </w:t>
      </w:r>
      <w:r w:rsidRPr="006D4A0E">
        <w:rPr>
          <w:rFonts w:ascii="Browallia New" w:hAnsi="Browallia New" w:cs="Browallia New"/>
          <w:sz w:val="28"/>
          <w:szCs w:val="28"/>
          <w:cs/>
          <w:lang w:val="en-GB"/>
        </w:rPr>
        <w:t>ธันวาคม</w:t>
      </w:r>
      <w:r w:rsidRPr="006D4A0E">
        <w:rPr>
          <w:rFonts w:ascii="Browallia New" w:hAnsi="Browallia New" w:cs="Browallia New"/>
          <w:sz w:val="28"/>
          <w:szCs w:val="28"/>
        </w:rPr>
        <w:t xml:space="preserve"> </w:t>
      </w:r>
      <w:r>
        <w:rPr>
          <w:rFonts w:ascii="Browallia New" w:hAnsi="Browallia New" w:cs="Browallia New"/>
          <w:sz w:val="28"/>
          <w:szCs w:val="28"/>
        </w:rPr>
        <w:t>2565</w:t>
      </w:r>
      <w:r w:rsidRPr="00751E07">
        <w:rPr>
          <w:rFonts w:ascii="Browallia New" w:hAnsi="Browallia New" w:cs="Browallia New"/>
          <w:sz w:val="28"/>
          <w:szCs w:val="28"/>
          <w:cs/>
        </w:rPr>
        <w:t xml:space="preserve"> </w:t>
      </w:r>
      <w:r>
        <w:rPr>
          <w:rFonts w:ascii="Browallia New" w:hAnsi="Browallia New" w:cs="Browallia New"/>
          <w:sz w:val="28"/>
          <w:szCs w:val="28"/>
          <w:cs/>
        </w:rPr>
        <w:t>เนื่องจาก</w:t>
      </w:r>
      <w:r>
        <w:rPr>
          <w:rFonts w:ascii="Browallia New" w:hAnsi="Browallia New" w:cs="Browallia New"/>
          <w:sz w:val="28"/>
          <w:szCs w:val="28"/>
        </w:rPr>
        <w:t xml:space="preserve"> </w:t>
      </w:r>
      <w:r>
        <w:rPr>
          <w:rFonts w:ascii="Browallia New" w:hAnsi="Browallia New" w:cs="Browallia New"/>
          <w:sz w:val="28"/>
          <w:szCs w:val="28"/>
          <w:cs/>
        </w:rPr>
        <w:t>ราคาการใช้สิทธิสูงกว่ามูลค่ายุติธรรมของหุ้นสามัญ</w:t>
      </w:r>
    </w:p>
    <w:p w14:paraId="3A23DE20" w14:textId="575C9712" w:rsidR="00E61A37" w:rsidRDefault="00E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637CE76" w14:textId="77777777" w:rsidR="004A786C" w:rsidRDefault="004A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577928F" w14:textId="2B6ED6EB" w:rsidR="00BE71B5" w:rsidRPr="006D4A0E" w:rsidRDefault="00DC108B"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6D4A0E">
        <w:rPr>
          <w:rFonts w:ascii="Browallia New" w:hAnsi="Browallia New" w:cs="Browallia New" w:hint="cs"/>
          <w:b/>
          <w:bCs/>
          <w:sz w:val="28"/>
          <w:szCs w:val="28"/>
          <w:cs/>
          <w:lang w:val="en-GB"/>
        </w:rPr>
        <w:t>ส่วนเกินมูลค่าหุ้น</w:t>
      </w:r>
    </w:p>
    <w:p w14:paraId="25CD67B7" w14:textId="77777777" w:rsidR="00FD11A4" w:rsidRPr="00C07995" w:rsidRDefault="00FD11A4" w:rsidP="00EA3A53">
      <w:pPr>
        <w:tabs>
          <w:tab w:val="clear" w:pos="227"/>
          <w:tab w:val="clear" w:pos="454"/>
        </w:tabs>
        <w:spacing w:line="240" w:lineRule="auto"/>
        <w:ind w:left="426"/>
        <w:jc w:val="thaiDistribute"/>
        <w:rPr>
          <w:rFonts w:ascii="Browallia New" w:hAnsi="Browallia New" w:cs="Browallia New"/>
          <w:sz w:val="28"/>
          <w:szCs w:val="28"/>
          <w:lang w:val="en-GB"/>
        </w:rPr>
      </w:pPr>
    </w:p>
    <w:p w14:paraId="3ADD3647" w14:textId="03F0046A" w:rsidR="00807D8B" w:rsidRPr="006D4A0E" w:rsidRDefault="00FD11A4" w:rsidP="00062121">
      <w:pPr>
        <w:tabs>
          <w:tab w:val="clear" w:pos="227"/>
          <w:tab w:val="clear" w:pos="454"/>
        </w:tabs>
        <w:spacing w:line="240" w:lineRule="auto"/>
        <w:ind w:left="426"/>
        <w:jc w:val="thaiDistribute"/>
        <w:rPr>
          <w:rFonts w:ascii="Browallia New" w:hAnsi="Browallia New" w:cs="Browallia New"/>
          <w:sz w:val="28"/>
          <w:szCs w:val="28"/>
          <w:cs/>
          <w:lang w:val="en-GB"/>
        </w:rPr>
      </w:pPr>
      <w:r w:rsidRPr="006D4A0E">
        <w:rPr>
          <w:rFonts w:ascii="Browallia New" w:hAnsi="Browallia New" w:cs="Browallia New"/>
          <w:sz w:val="28"/>
          <w:szCs w:val="28"/>
          <w:cs/>
          <w:lang w:val="en-GB"/>
        </w:rPr>
        <w:t>ตามบทบัญญัติแห่งพระราชบัญญัติบริษัทมหาชนจำกัด</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พ.ศ.</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lang w:val="en-GB"/>
        </w:rPr>
        <w:t xml:space="preserve">2535 </w:t>
      </w:r>
      <w:r w:rsidRPr="006D4A0E">
        <w:rPr>
          <w:rFonts w:ascii="Browallia New" w:hAnsi="Browallia New" w:cs="Browallia New"/>
          <w:sz w:val="28"/>
          <w:szCs w:val="28"/>
          <w:cs/>
          <w:lang w:val="en-GB"/>
        </w:rPr>
        <w:t>มาตรา</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lang w:val="en-GB"/>
        </w:rPr>
        <w:t xml:space="preserve">51 </w:t>
      </w:r>
      <w:r w:rsidRPr="006D4A0E">
        <w:rPr>
          <w:rFonts w:ascii="Browallia New" w:hAnsi="Browallia New" w:cs="Browallia New"/>
          <w:sz w:val="28"/>
          <w:szCs w:val="28"/>
          <w:cs/>
          <w:lang w:val="en-GB"/>
        </w:rPr>
        <w:t>ในกรณีที่บริษัทเสนอขายหุ้นสูงกว่ามูลค่าหุ้นที่จดทะเบียนไว้</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บริษัทต้องนำค่าหุ้นส่วนเกินนี้ตั้งเป็นทุนสำรอง</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ส่วนเกินมูลค่าหุ้นนี้จะนำไปจ่ายเป็น</w:t>
      </w:r>
      <w:r w:rsidR="00F46B29" w:rsidRPr="006D4A0E">
        <w:rPr>
          <w:rFonts w:ascii="Browallia New" w:hAnsi="Browallia New" w:cs="Browallia New" w:hint="cs"/>
          <w:sz w:val="28"/>
          <w:szCs w:val="28"/>
          <w:lang w:val="en-GB"/>
        </w:rPr>
        <w:t xml:space="preserve">             </w:t>
      </w:r>
      <w:r w:rsidRPr="006D4A0E">
        <w:rPr>
          <w:rFonts w:ascii="Browallia New" w:hAnsi="Browallia New" w:cs="Browallia New"/>
          <w:sz w:val="28"/>
          <w:szCs w:val="28"/>
          <w:cs/>
          <w:lang w:val="en-GB"/>
        </w:rPr>
        <w:t>เงินปันผลไม่ได้</w:t>
      </w:r>
      <w:r w:rsidR="00F46B29" w:rsidRPr="006D4A0E">
        <w:rPr>
          <w:rFonts w:ascii="Browallia New" w:hAnsi="Browallia New" w:cs="Browallia New"/>
          <w:sz w:val="28"/>
          <w:szCs w:val="28"/>
          <w:lang w:val="en-GB"/>
        </w:rPr>
        <w:t xml:space="preserve"> </w:t>
      </w:r>
      <w:r w:rsidR="00807D8B" w:rsidRPr="006D4A0E">
        <w:rPr>
          <w:rFonts w:ascii="Browallia New" w:hAnsi="Browallia New" w:cs="Browallia New"/>
          <w:sz w:val="28"/>
          <w:szCs w:val="28"/>
          <w:cs/>
          <w:lang w:val="en-GB"/>
        </w:rPr>
        <w:t>ณ</w:t>
      </w:r>
      <w:r w:rsidR="00807D8B" w:rsidRPr="006D4A0E">
        <w:rPr>
          <w:rFonts w:ascii="Browallia New" w:hAnsi="Browallia New" w:cs="Browallia New"/>
          <w:sz w:val="28"/>
          <w:szCs w:val="28"/>
        </w:rPr>
        <w:t xml:space="preserve"> </w:t>
      </w:r>
      <w:r w:rsidR="00807D8B" w:rsidRPr="006D4A0E">
        <w:rPr>
          <w:rFonts w:ascii="Browallia New" w:hAnsi="Browallia New" w:cs="Browallia New"/>
          <w:sz w:val="28"/>
          <w:szCs w:val="28"/>
          <w:cs/>
          <w:lang w:val="en-GB"/>
        </w:rPr>
        <w:t>วันที่</w:t>
      </w:r>
      <w:r w:rsidR="00807D8B" w:rsidRPr="006D4A0E">
        <w:rPr>
          <w:rFonts w:ascii="Browallia New" w:hAnsi="Browallia New" w:cs="Browallia New"/>
          <w:sz w:val="28"/>
          <w:szCs w:val="28"/>
        </w:rPr>
        <w:t xml:space="preserve"> </w:t>
      </w:r>
      <w:r w:rsidR="00807D8B" w:rsidRPr="006D4A0E">
        <w:rPr>
          <w:rFonts w:ascii="Browallia New" w:hAnsi="Browallia New" w:cs="Browallia New"/>
          <w:sz w:val="28"/>
          <w:szCs w:val="28"/>
          <w:lang w:val="en-GB"/>
        </w:rPr>
        <w:t>31</w:t>
      </w:r>
      <w:r w:rsidR="00807D8B" w:rsidRPr="006D4A0E">
        <w:rPr>
          <w:rFonts w:ascii="Browallia New" w:hAnsi="Browallia New" w:cs="Browallia New"/>
          <w:sz w:val="28"/>
          <w:szCs w:val="28"/>
        </w:rPr>
        <w:t xml:space="preserve"> </w:t>
      </w:r>
      <w:r w:rsidR="00807D8B" w:rsidRPr="006D4A0E">
        <w:rPr>
          <w:rFonts w:ascii="Browallia New" w:hAnsi="Browallia New" w:cs="Browallia New"/>
          <w:sz w:val="28"/>
          <w:szCs w:val="28"/>
          <w:cs/>
          <w:lang w:val="en-GB"/>
        </w:rPr>
        <w:t>ธันวาคม</w:t>
      </w:r>
      <w:r w:rsidR="00807D8B" w:rsidRPr="006D4A0E">
        <w:rPr>
          <w:rFonts w:ascii="Browallia New" w:hAnsi="Browallia New" w:cs="Browallia New"/>
          <w:sz w:val="28"/>
          <w:szCs w:val="28"/>
        </w:rPr>
        <w:t xml:space="preserve"> </w:t>
      </w:r>
      <w:r w:rsidR="00807D8B" w:rsidRPr="006D4A0E">
        <w:rPr>
          <w:rFonts w:ascii="Browallia New" w:hAnsi="Browallia New" w:cs="Browallia New"/>
          <w:sz w:val="28"/>
          <w:szCs w:val="28"/>
          <w:lang w:val="en-GB"/>
        </w:rPr>
        <w:t>256</w:t>
      </w:r>
      <w:r w:rsidR="00B93E7C">
        <w:rPr>
          <w:rFonts w:ascii="Browallia New" w:hAnsi="Browallia New" w:cs="Browallia New"/>
          <w:sz w:val="28"/>
          <w:szCs w:val="28"/>
        </w:rPr>
        <w:t>5</w:t>
      </w:r>
      <w:r w:rsidR="00CB196A" w:rsidRPr="006D4A0E">
        <w:rPr>
          <w:rFonts w:ascii="Browallia New" w:hAnsi="Browallia New" w:cs="Browallia New"/>
          <w:sz w:val="28"/>
          <w:szCs w:val="28"/>
          <w:lang w:val="en-GB"/>
        </w:rPr>
        <w:t xml:space="preserve"> </w:t>
      </w:r>
      <w:r w:rsidR="00CB196A" w:rsidRPr="006D4A0E">
        <w:rPr>
          <w:rFonts w:ascii="Browallia New" w:hAnsi="Browallia New" w:cs="Browallia New"/>
          <w:sz w:val="28"/>
          <w:szCs w:val="28"/>
          <w:cs/>
          <w:lang w:val="en-GB"/>
        </w:rPr>
        <w:t>ส่วนเกินมูลค่าหุ้น</w:t>
      </w:r>
      <w:r w:rsidR="00CB196A" w:rsidRPr="006D4A0E">
        <w:rPr>
          <w:rFonts w:ascii="Browallia New" w:hAnsi="Browallia New" w:cs="Browallia New" w:hint="cs"/>
          <w:sz w:val="28"/>
          <w:szCs w:val="28"/>
          <w:cs/>
          <w:lang w:val="en-GB"/>
        </w:rPr>
        <w:t>ไม่มีการเปลี่ยนแปลง</w:t>
      </w:r>
    </w:p>
    <w:p w14:paraId="1E82352A" w14:textId="77777777" w:rsidR="00B93E7C" w:rsidRPr="00C07995" w:rsidRDefault="00B93E7C" w:rsidP="00062121">
      <w:pPr>
        <w:tabs>
          <w:tab w:val="clear" w:pos="227"/>
          <w:tab w:val="clear" w:pos="454"/>
        </w:tabs>
        <w:spacing w:line="240" w:lineRule="auto"/>
        <w:ind w:left="426"/>
        <w:jc w:val="thaiDistribute"/>
        <w:rPr>
          <w:rFonts w:ascii="Browallia New" w:hAnsi="Browallia New" w:cs="Browallia New"/>
          <w:sz w:val="28"/>
          <w:szCs w:val="28"/>
          <w:cs/>
          <w:lang w:val="en-GB"/>
        </w:rPr>
      </w:pPr>
    </w:p>
    <w:p w14:paraId="3FDCBDB7" w14:textId="7EF73CB4" w:rsidR="00FD11A4" w:rsidRPr="006D4A0E" w:rsidRDefault="00FD11A4"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6D4A0E">
        <w:rPr>
          <w:rFonts w:ascii="Browallia New" w:hAnsi="Browallia New" w:cs="Browallia New"/>
          <w:b/>
          <w:bCs/>
          <w:sz w:val="28"/>
          <w:szCs w:val="28"/>
          <w:cs/>
          <w:lang w:val="en-GB"/>
        </w:rPr>
        <w:t>สำรองตามกฎหมาย</w:t>
      </w:r>
    </w:p>
    <w:p w14:paraId="1266E429" w14:textId="77777777" w:rsidR="00FD11A4" w:rsidRPr="00C07995" w:rsidRDefault="00FD11A4" w:rsidP="00EA3A53">
      <w:pPr>
        <w:tabs>
          <w:tab w:val="clear" w:pos="227"/>
          <w:tab w:val="clear" w:pos="454"/>
        </w:tabs>
        <w:spacing w:line="240" w:lineRule="auto"/>
        <w:ind w:left="426"/>
        <w:jc w:val="thaiDistribute"/>
        <w:rPr>
          <w:rFonts w:ascii="Browallia New" w:hAnsi="Browallia New" w:cs="Browallia New"/>
          <w:sz w:val="24"/>
          <w:szCs w:val="24"/>
          <w:lang w:val="en-GB"/>
        </w:rPr>
      </w:pPr>
    </w:p>
    <w:p w14:paraId="1F990A95" w14:textId="5D06E3E3" w:rsidR="00730756" w:rsidRPr="004E2FE0" w:rsidRDefault="00FD11A4" w:rsidP="0037180A">
      <w:pPr>
        <w:tabs>
          <w:tab w:val="clear" w:pos="227"/>
          <w:tab w:val="clear" w:pos="454"/>
        </w:tabs>
        <w:spacing w:line="240" w:lineRule="auto"/>
        <w:ind w:left="426"/>
        <w:jc w:val="thaiDistribute"/>
        <w:rPr>
          <w:rFonts w:ascii="Browallia New" w:hAnsi="Browallia New" w:cs="Browallia New"/>
          <w:sz w:val="28"/>
          <w:szCs w:val="28"/>
        </w:rPr>
      </w:pPr>
      <w:r w:rsidRPr="00CF4DEE">
        <w:rPr>
          <w:rFonts w:ascii="Browallia New" w:hAnsi="Browallia New" w:cs="Browallia New"/>
          <w:sz w:val="28"/>
          <w:szCs w:val="28"/>
          <w:cs/>
          <w:lang w:val="en-GB"/>
        </w:rPr>
        <w:t>เพื่อให้เป็นไปตามมาตรา</w:t>
      </w:r>
      <w:r w:rsidRPr="00CF4DEE">
        <w:rPr>
          <w:rFonts w:ascii="Browallia New" w:hAnsi="Browallia New" w:cs="Browallia New"/>
          <w:sz w:val="28"/>
          <w:szCs w:val="28"/>
          <w:lang w:val="en-GB"/>
        </w:rPr>
        <w:t xml:space="preserve"> 116</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แห่งพระราชบัญญัติบริษัทมหาชนจำกัด</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พ.ศ.</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lang w:val="en-GB"/>
        </w:rPr>
        <w:t xml:space="preserve">2535 </w:t>
      </w:r>
      <w:r w:rsidRPr="00CF4DEE">
        <w:rPr>
          <w:rFonts w:ascii="Browallia New" w:hAnsi="Browallia New" w:cs="Browallia New"/>
          <w:sz w:val="28"/>
          <w:szCs w:val="28"/>
          <w:cs/>
          <w:lang w:val="en-GB"/>
        </w:rPr>
        <w:t>บริษัทต้องจัดสรรกำไรสุทธิประจำปีส่วนหนึ่งไว้เป็นทุนสำรองไม่น้อยกว่าร้อยละ</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lang w:val="en-GB"/>
        </w:rPr>
        <w:t>5</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ของกำไรสุทธิประจำปีหักด้วยยอดขาดทุนสะสมยกมา</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(ถ้ามี)</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จนกว่าทุนสำรองนี้จะมีจำนวนไม่น้อยกว่าร้อยละ</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lang w:val="en-GB"/>
        </w:rPr>
        <w:t>10</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ของทุนจดทะเบียน</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สำรองตามกฎหมายดังกล่าวไม่สามารถนำไปจ่ายเงินปันผลได้</w:t>
      </w:r>
    </w:p>
    <w:p w14:paraId="52A0522D" w14:textId="433FD2AE" w:rsidR="00DB3EC6" w:rsidRDefault="00DB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A5349FD" w14:textId="0E00E00F" w:rsidR="006971B8" w:rsidRPr="006D4A0E" w:rsidRDefault="006971B8" w:rsidP="00243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6D4A0E">
        <w:rPr>
          <w:rFonts w:ascii="Browallia New" w:hAnsi="Browallia New" w:cs="Browallia New"/>
          <w:b/>
          <w:bCs/>
          <w:sz w:val="28"/>
          <w:szCs w:val="28"/>
          <w:cs/>
          <w:lang w:val="en-GB"/>
        </w:rPr>
        <w:t>เงินปันผลจ่าย</w:t>
      </w:r>
    </w:p>
    <w:p w14:paraId="5B805AFB" w14:textId="074DDDD7" w:rsidR="00AD5F23" w:rsidRPr="00C07995" w:rsidRDefault="00AD5F23" w:rsidP="002433F2">
      <w:pPr>
        <w:tabs>
          <w:tab w:val="clear" w:pos="227"/>
          <w:tab w:val="clear" w:pos="454"/>
        </w:tabs>
        <w:spacing w:line="240" w:lineRule="auto"/>
        <w:ind w:left="426"/>
        <w:jc w:val="thaiDistribute"/>
        <w:rPr>
          <w:rFonts w:ascii="Browallia New" w:hAnsi="Browallia New" w:cs="Browallia New"/>
          <w:sz w:val="24"/>
          <w:szCs w:val="24"/>
          <w:lang w:val="en-GB"/>
        </w:rPr>
      </w:pPr>
    </w:p>
    <w:p w14:paraId="51444151" w14:textId="6427E8A5" w:rsidR="00477582" w:rsidRPr="006D4A0E" w:rsidRDefault="00477582" w:rsidP="002433F2">
      <w:pPr>
        <w:tabs>
          <w:tab w:val="clear" w:pos="227"/>
          <w:tab w:val="clear" w:pos="454"/>
        </w:tabs>
        <w:spacing w:line="240" w:lineRule="auto"/>
        <w:ind w:left="426"/>
        <w:jc w:val="thaiDistribute"/>
        <w:rPr>
          <w:rFonts w:ascii="Browallia New" w:hAnsi="Browallia New" w:cs="Browallia New"/>
          <w:sz w:val="28"/>
          <w:szCs w:val="28"/>
          <w:lang w:val="en-GB"/>
        </w:rPr>
      </w:pPr>
      <w:r w:rsidRPr="006D4A0E">
        <w:rPr>
          <w:rFonts w:ascii="Browallia New" w:hAnsi="Browallia New" w:cs="Browallia New" w:hint="cs"/>
          <w:sz w:val="28"/>
          <w:szCs w:val="28"/>
          <w:cs/>
          <w:lang w:val="en-GB"/>
        </w:rPr>
        <w:t>ใน</w:t>
      </w:r>
      <w:r w:rsidR="007F7D19" w:rsidRPr="006D4A0E">
        <w:rPr>
          <w:rFonts w:ascii="Browallia New" w:hAnsi="Browallia New" w:cs="Browallia New" w:hint="cs"/>
          <w:sz w:val="28"/>
          <w:szCs w:val="28"/>
          <w:cs/>
          <w:lang w:val="en-GB"/>
        </w:rPr>
        <w:t>ระหว่าง</w:t>
      </w:r>
      <w:r w:rsidRPr="006D4A0E">
        <w:rPr>
          <w:rFonts w:ascii="Browallia New" w:hAnsi="Browallia New" w:cs="Browallia New" w:hint="cs"/>
          <w:sz w:val="28"/>
          <w:szCs w:val="28"/>
          <w:cs/>
          <w:lang w:val="en-GB"/>
        </w:rPr>
        <w:t>ปี</w:t>
      </w:r>
      <w:r w:rsidR="00F46B29" w:rsidRPr="006D4A0E">
        <w:rPr>
          <w:rFonts w:ascii="Browallia New" w:hAnsi="Browallia New" w:cs="Browallia New" w:hint="cs"/>
          <w:sz w:val="28"/>
          <w:szCs w:val="28"/>
          <w:lang w:val="en-GB"/>
        </w:rPr>
        <w:t xml:space="preserve"> </w:t>
      </w:r>
      <w:r w:rsidRPr="006D4A0E">
        <w:rPr>
          <w:rFonts w:ascii="Browallia New" w:hAnsi="Browallia New" w:cs="Browallia New"/>
          <w:sz w:val="28"/>
          <w:szCs w:val="28"/>
          <w:lang w:val="en-GB"/>
        </w:rPr>
        <w:t>256</w:t>
      </w:r>
      <w:r w:rsidR="00F14BED">
        <w:rPr>
          <w:rFonts w:ascii="Browallia New" w:hAnsi="Browallia New" w:cs="Browallia New"/>
          <w:sz w:val="28"/>
          <w:szCs w:val="28"/>
          <w:lang w:val="en-GB"/>
        </w:rPr>
        <w:t>5</w:t>
      </w:r>
      <w:r w:rsidR="00A77B20" w:rsidRPr="006D4A0E">
        <w:rPr>
          <w:rFonts w:ascii="Browallia New" w:hAnsi="Browallia New" w:cs="Browallia New"/>
          <w:sz w:val="28"/>
          <w:szCs w:val="28"/>
          <w:lang w:val="en-GB"/>
        </w:rPr>
        <w:t xml:space="preserve"> </w:t>
      </w:r>
      <w:r w:rsidR="00A77B20" w:rsidRPr="006D4A0E">
        <w:rPr>
          <w:rFonts w:ascii="Browallia New" w:hAnsi="Browallia New" w:cs="Browallia New" w:hint="cs"/>
          <w:sz w:val="28"/>
          <w:szCs w:val="28"/>
          <w:cs/>
          <w:lang w:val="en-GB"/>
        </w:rPr>
        <w:t>และ</w:t>
      </w:r>
      <w:r w:rsidR="00F46B29" w:rsidRPr="006D4A0E">
        <w:rPr>
          <w:rFonts w:ascii="Browallia New" w:hAnsi="Browallia New" w:cs="Browallia New" w:hint="cs"/>
          <w:sz w:val="28"/>
          <w:szCs w:val="28"/>
          <w:lang w:val="en-GB"/>
        </w:rPr>
        <w:t xml:space="preserve"> </w:t>
      </w:r>
      <w:r w:rsidR="00A77B20" w:rsidRPr="006D4A0E">
        <w:rPr>
          <w:rFonts w:ascii="Browallia New" w:hAnsi="Browallia New" w:cs="Browallia New"/>
          <w:sz w:val="28"/>
          <w:szCs w:val="28"/>
          <w:lang w:val="en-GB"/>
        </w:rPr>
        <w:t>256</w:t>
      </w:r>
      <w:r w:rsidR="00F14BED">
        <w:rPr>
          <w:rFonts w:ascii="Browallia New" w:hAnsi="Browallia New" w:cs="Browallia New"/>
          <w:sz w:val="28"/>
          <w:szCs w:val="28"/>
          <w:lang w:val="en-GB"/>
        </w:rPr>
        <w:t>4</w:t>
      </w:r>
      <w:r w:rsidR="00F46B29" w:rsidRPr="006D4A0E">
        <w:rPr>
          <w:rFonts w:ascii="Browallia New" w:hAnsi="Browallia New" w:cs="Browallia New" w:hint="cs"/>
          <w:sz w:val="28"/>
          <w:szCs w:val="28"/>
          <w:lang w:val="en-GB"/>
        </w:rPr>
        <w:t xml:space="preserve"> </w:t>
      </w:r>
      <w:r w:rsidRPr="006D4A0E">
        <w:rPr>
          <w:rFonts w:ascii="Browallia New" w:hAnsi="Browallia New" w:cs="Browallia New" w:hint="cs"/>
          <w:sz w:val="28"/>
          <w:szCs w:val="28"/>
          <w:cs/>
          <w:lang w:val="en-GB"/>
        </w:rPr>
        <w:t>บริษัทย่อยมีการประกาศจ่ายเงินปันผล</w:t>
      </w:r>
      <w:r w:rsidR="00F46B29" w:rsidRPr="006D4A0E">
        <w:rPr>
          <w:rFonts w:ascii="Browallia New" w:hAnsi="Browallia New" w:cs="Browallia New" w:hint="cs"/>
          <w:sz w:val="28"/>
          <w:szCs w:val="28"/>
          <w:lang w:val="en-GB"/>
        </w:rPr>
        <w:t xml:space="preserve"> </w:t>
      </w:r>
      <w:r w:rsidR="004A71FD" w:rsidRPr="006D4A0E">
        <w:rPr>
          <w:rFonts w:ascii="Browallia New" w:hAnsi="Browallia New" w:cs="Browallia New" w:hint="cs"/>
          <w:sz w:val="28"/>
          <w:szCs w:val="28"/>
          <w:cs/>
          <w:lang w:val="en-GB"/>
        </w:rPr>
        <w:t>รวมทั้งสิ้น</w:t>
      </w:r>
      <w:r w:rsidRPr="006D4A0E">
        <w:rPr>
          <w:rFonts w:ascii="Browallia New" w:hAnsi="Browallia New" w:cs="Browallia New" w:hint="cs"/>
          <w:sz w:val="28"/>
          <w:szCs w:val="28"/>
          <w:cs/>
          <w:lang w:val="en-GB"/>
        </w:rPr>
        <w:t>ดังนี้</w:t>
      </w:r>
    </w:p>
    <w:p w14:paraId="5A9D66EA" w14:textId="48EDFD99" w:rsidR="00E7194C" w:rsidRPr="00C07995" w:rsidRDefault="00E7194C" w:rsidP="002433F2">
      <w:pPr>
        <w:tabs>
          <w:tab w:val="clear" w:pos="227"/>
          <w:tab w:val="clear" w:pos="454"/>
        </w:tabs>
        <w:spacing w:line="240" w:lineRule="auto"/>
        <w:ind w:left="426"/>
        <w:jc w:val="thaiDistribute"/>
        <w:rPr>
          <w:rFonts w:ascii="Browallia New" w:hAnsi="Browallia New" w:cs="Browallia New"/>
          <w:sz w:val="16"/>
          <w:szCs w:val="16"/>
          <w:cs/>
          <w:lang w:val="en-GB"/>
        </w:rPr>
      </w:pPr>
    </w:p>
    <w:tbl>
      <w:tblPr>
        <w:tblW w:w="9023" w:type="dxa"/>
        <w:tblInd w:w="333" w:type="dxa"/>
        <w:tblLayout w:type="fixed"/>
        <w:tblCellMar>
          <w:left w:w="57" w:type="dxa"/>
          <w:right w:w="57" w:type="dxa"/>
        </w:tblCellMar>
        <w:tblLook w:val="0000" w:firstRow="0" w:lastRow="0" w:firstColumn="0" w:lastColumn="0" w:noHBand="0" w:noVBand="0"/>
      </w:tblPr>
      <w:tblGrid>
        <w:gridCol w:w="2644"/>
        <w:gridCol w:w="142"/>
        <w:gridCol w:w="850"/>
        <w:gridCol w:w="142"/>
        <w:gridCol w:w="992"/>
        <w:gridCol w:w="142"/>
        <w:gridCol w:w="992"/>
        <w:gridCol w:w="142"/>
        <w:gridCol w:w="851"/>
        <w:gridCol w:w="141"/>
        <w:gridCol w:w="851"/>
        <w:gridCol w:w="142"/>
        <w:gridCol w:w="992"/>
      </w:tblGrid>
      <w:tr w:rsidR="00801DE8" w:rsidRPr="00F14BED" w14:paraId="6155BA29" w14:textId="77777777" w:rsidTr="00A33E09">
        <w:trPr>
          <w:trHeight w:val="148"/>
        </w:trPr>
        <w:tc>
          <w:tcPr>
            <w:tcW w:w="2644" w:type="dxa"/>
          </w:tcPr>
          <w:p w14:paraId="02F71221" w14:textId="77777777" w:rsidR="00801DE8" w:rsidRPr="00C07995" w:rsidRDefault="00801DE8" w:rsidP="00121C32">
            <w:pPr>
              <w:tabs>
                <w:tab w:val="left" w:pos="113"/>
              </w:tabs>
              <w:ind w:right="-57"/>
              <w:jc w:val="center"/>
              <w:rPr>
                <w:rFonts w:ascii="Browallia New" w:hAnsi="Browallia New" w:cs="Browallia New"/>
                <w:sz w:val="22"/>
                <w:szCs w:val="22"/>
                <w:cs/>
              </w:rPr>
            </w:pPr>
          </w:p>
        </w:tc>
        <w:tc>
          <w:tcPr>
            <w:tcW w:w="142" w:type="dxa"/>
          </w:tcPr>
          <w:p w14:paraId="5B7F3FA6" w14:textId="77777777" w:rsidR="00801DE8" w:rsidRPr="00C07995" w:rsidRDefault="00801DE8" w:rsidP="00121C32">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7DA4EC5C" w14:textId="6A150118" w:rsidR="00801DE8" w:rsidRPr="00C07995"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rPr>
              <w:t>256</w:t>
            </w:r>
            <w:r w:rsidR="00F14BED">
              <w:rPr>
                <w:rFonts w:ascii="Browallia New" w:hAnsi="Browallia New" w:cs="Browallia New"/>
                <w:sz w:val="22"/>
                <w:szCs w:val="22"/>
              </w:rPr>
              <w:t>5</w:t>
            </w:r>
          </w:p>
        </w:tc>
        <w:tc>
          <w:tcPr>
            <w:tcW w:w="142" w:type="dxa"/>
          </w:tcPr>
          <w:p w14:paraId="3B0C8241" w14:textId="77777777" w:rsidR="00801DE8" w:rsidRPr="00C07995"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7" w:type="dxa"/>
            <w:gridSpan w:val="5"/>
            <w:tcBorders>
              <w:bottom w:val="single" w:sz="4" w:space="0" w:color="auto"/>
            </w:tcBorders>
          </w:tcPr>
          <w:p w14:paraId="69EDC2C4" w14:textId="42D7E74F" w:rsidR="00801DE8" w:rsidRPr="00C07995"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rPr>
            </w:pPr>
            <w:r w:rsidRPr="00C07995">
              <w:rPr>
                <w:rFonts w:ascii="Browallia New" w:hAnsi="Browallia New" w:cs="Browallia New"/>
                <w:sz w:val="22"/>
                <w:szCs w:val="22"/>
              </w:rPr>
              <w:t>256</w:t>
            </w:r>
            <w:r w:rsidR="00F14BED">
              <w:rPr>
                <w:rFonts w:ascii="Browallia New" w:hAnsi="Browallia New" w:cs="Browallia New"/>
                <w:sz w:val="22"/>
                <w:szCs w:val="22"/>
              </w:rPr>
              <w:t>4</w:t>
            </w:r>
          </w:p>
        </w:tc>
      </w:tr>
      <w:tr w:rsidR="00801DE8" w:rsidRPr="00F14BED" w14:paraId="5C749D84" w14:textId="77777777" w:rsidTr="00A33E09">
        <w:trPr>
          <w:trHeight w:val="148"/>
        </w:trPr>
        <w:tc>
          <w:tcPr>
            <w:tcW w:w="2644" w:type="dxa"/>
          </w:tcPr>
          <w:p w14:paraId="30D39262" w14:textId="77777777" w:rsidR="00801DE8" w:rsidRPr="00C07995" w:rsidRDefault="00801DE8" w:rsidP="00801DE8">
            <w:pPr>
              <w:tabs>
                <w:tab w:val="left" w:pos="113"/>
              </w:tabs>
              <w:ind w:right="-57"/>
              <w:jc w:val="center"/>
              <w:rPr>
                <w:rFonts w:ascii="Browallia New" w:hAnsi="Browallia New" w:cs="Browallia New"/>
                <w:sz w:val="22"/>
                <w:szCs w:val="22"/>
                <w:cs/>
              </w:rPr>
            </w:pPr>
          </w:p>
        </w:tc>
        <w:tc>
          <w:tcPr>
            <w:tcW w:w="142" w:type="dxa"/>
          </w:tcPr>
          <w:p w14:paraId="3FA38B20" w14:textId="77777777" w:rsidR="00801DE8" w:rsidRPr="00C07995" w:rsidRDefault="00801DE8" w:rsidP="00801DE8">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439B9E4D" w14:textId="66BB8B03" w:rsidR="00801DE8" w:rsidRPr="00C07995" w:rsidRDefault="00801DE8" w:rsidP="00801DE8">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ประกาศจ่ายเงินปันผล</w:t>
            </w:r>
          </w:p>
        </w:tc>
        <w:tc>
          <w:tcPr>
            <w:tcW w:w="142" w:type="dxa"/>
            <w:tcBorders>
              <w:top w:val="single" w:sz="4" w:space="0" w:color="auto"/>
            </w:tcBorders>
          </w:tcPr>
          <w:p w14:paraId="4414D174"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DB4350A" w14:textId="43D0F19E"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cs/>
              </w:rPr>
              <w:t>เงินปันผลจ่าย</w:t>
            </w:r>
          </w:p>
        </w:tc>
        <w:tc>
          <w:tcPr>
            <w:tcW w:w="142" w:type="dxa"/>
          </w:tcPr>
          <w:p w14:paraId="3563C209"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4F17A16B"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cs/>
              </w:rPr>
              <w:t>ประกาศจ่ายเงินปันผล</w:t>
            </w:r>
          </w:p>
        </w:tc>
        <w:tc>
          <w:tcPr>
            <w:tcW w:w="142" w:type="dxa"/>
          </w:tcPr>
          <w:p w14:paraId="58987104"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tcPr>
          <w:p w14:paraId="6B349CEA"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C07995">
              <w:rPr>
                <w:rFonts w:ascii="Browallia New" w:hAnsi="Browallia New" w:cs="Browallia New"/>
                <w:sz w:val="22"/>
                <w:szCs w:val="22"/>
                <w:cs/>
              </w:rPr>
              <w:t>เงินปันผลจ่าย</w:t>
            </w:r>
          </w:p>
        </w:tc>
      </w:tr>
      <w:tr w:rsidR="00801DE8" w:rsidRPr="00F14BED" w14:paraId="7E4B941A" w14:textId="77777777" w:rsidTr="00A33E09">
        <w:trPr>
          <w:trHeight w:val="589"/>
        </w:trPr>
        <w:tc>
          <w:tcPr>
            <w:tcW w:w="2644" w:type="dxa"/>
            <w:tcBorders>
              <w:bottom w:val="single" w:sz="4" w:space="0" w:color="auto"/>
            </w:tcBorders>
            <w:vAlign w:val="bottom"/>
          </w:tcPr>
          <w:p w14:paraId="00CBA900" w14:textId="77777777" w:rsidR="00801DE8" w:rsidRPr="00C07995" w:rsidRDefault="00801DE8" w:rsidP="00801DE8">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ชื่อบริษัท</w:t>
            </w:r>
          </w:p>
        </w:tc>
        <w:tc>
          <w:tcPr>
            <w:tcW w:w="142" w:type="dxa"/>
          </w:tcPr>
          <w:p w14:paraId="201F0286" w14:textId="77777777" w:rsidR="00801DE8" w:rsidRPr="00C07995" w:rsidRDefault="00801DE8" w:rsidP="00801DE8">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0ED01360"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อัตราหุ้นละ</w:t>
            </w:r>
          </w:p>
          <w:p w14:paraId="60B097E2" w14:textId="5F840A3D" w:rsidR="00801DE8" w:rsidRPr="00C07995" w:rsidRDefault="00801DE8" w:rsidP="00801DE8">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(บาท)</w:t>
            </w:r>
          </w:p>
        </w:tc>
        <w:tc>
          <w:tcPr>
            <w:tcW w:w="142" w:type="dxa"/>
            <w:tcBorders>
              <w:top w:val="single" w:sz="4" w:space="0" w:color="auto"/>
            </w:tcBorders>
          </w:tcPr>
          <w:p w14:paraId="71BFB033" w14:textId="77777777" w:rsidR="00801DE8" w:rsidRPr="00C07995" w:rsidRDefault="00801DE8" w:rsidP="00801DE8">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6789A11F"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จำนวนหุ้น</w:t>
            </w:r>
          </w:p>
          <w:p w14:paraId="61D776AF" w14:textId="25F70FBC" w:rsidR="00801DE8" w:rsidRPr="00C07995" w:rsidRDefault="00801DE8" w:rsidP="00801DE8">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(พันหุ้น)</w:t>
            </w:r>
          </w:p>
        </w:tc>
        <w:tc>
          <w:tcPr>
            <w:tcW w:w="142" w:type="dxa"/>
          </w:tcPr>
          <w:p w14:paraId="21F0EF9E"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3254449" w14:textId="1223613D"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C07995">
              <w:rPr>
                <w:rFonts w:ascii="Browallia New" w:hAnsi="Browallia New" w:cs="Browallia New"/>
                <w:sz w:val="22"/>
                <w:szCs w:val="22"/>
                <w:cs/>
              </w:rPr>
              <w:t>จำนวนเงิน</w:t>
            </w:r>
            <w:r w:rsidRPr="00C07995">
              <w:rPr>
                <w:rFonts w:ascii="Browallia New" w:hAnsi="Browallia New" w:cs="Browallia New"/>
                <w:sz w:val="22"/>
                <w:szCs w:val="22"/>
                <w:cs/>
              </w:rPr>
              <w:br/>
            </w:r>
            <w:r w:rsidRPr="00C07995">
              <w:rPr>
                <w:rFonts w:ascii="Browallia New" w:hAnsi="Browallia New" w:cs="Browallia New"/>
                <w:sz w:val="22"/>
                <w:szCs w:val="22"/>
              </w:rPr>
              <w:t xml:space="preserve"> </w:t>
            </w:r>
            <w:r w:rsidRPr="00C07995">
              <w:rPr>
                <w:rFonts w:ascii="Browallia New" w:hAnsi="Browallia New" w:cs="Browallia New"/>
                <w:sz w:val="22"/>
                <w:szCs w:val="22"/>
                <w:cs/>
              </w:rPr>
              <w:t>(พันบาท)</w:t>
            </w:r>
          </w:p>
        </w:tc>
        <w:tc>
          <w:tcPr>
            <w:tcW w:w="142" w:type="dxa"/>
          </w:tcPr>
          <w:p w14:paraId="37B96DBA"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5FB33DCD"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อัตราหุ้นละ</w:t>
            </w:r>
          </w:p>
          <w:p w14:paraId="7A56DB61"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(บาท)</w:t>
            </w:r>
          </w:p>
        </w:tc>
        <w:tc>
          <w:tcPr>
            <w:tcW w:w="141" w:type="dxa"/>
            <w:tcBorders>
              <w:top w:val="single" w:sz="4" w:space="0" w:color="auto"/>
            </w:tcBorders>
          </w:tcPr>
          <w:p w14:paraId="712B0661"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1AA0B80B"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จำนวนหุ้น</w:t>
            </w:r>
          </w:p>
          <w:p w14:paraId="22C13AC4" w14:textId="77777777" w:rsidR="00801DE8" w:rsidRPr="00C07995" w:rsidRDefault="00801DE8" w:rsidP="00801DE8">
            <w:pPr>
              <w:jc w:val="center"/>
              <w:rPr>
                <w:rFonts w:ascii="Browallia New" w:hAnsi="Browallia New" w:cs="Browallia New"/>
                <w:sz w:val="22"/>
                <w:szCs w:val="22"/>
                <w:cs/>
              </w:rPr>
            </w:pPr>
            <w:r w:rsidRPr="00C07995">
              <w:rPr>
                <w:rFonts w:ascii="Browallia New" w:hAnsi="Browallia New" w:cs="Browallia New"/>
                <w:sz w:val="22"/>
                <w:szCs w:val="22"/>
                <w:cs/>
              </w:rPr>
              <w:t>(พันหุ้น)</w:t>
            </w:r>
          </w:p>
        </w:tc>
        <w:tc>
          <w:tcPr>
            <w:tcW w:w="142" w:type="dxa"/>
          </w:tcPr>
          <w:p w14:paraId="69F83097"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bottom w:val="single" w:sz="4" w:space="0" w:color="auto"/>
            </w:tcBorders>
            <w:vAlign w:val="bottom"/>
          </w:tcPr>
          <w:p w14:paraId="716D0451"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C07995">
              <w:rPr>
                <w:rFonts w:ascii="Browallia New" w:hAnsi="Browallia New" w:cs="Browallia New"/>
                <w:sz w:val="22"/>
                <w:szCs w:val="22"/>
                <w:cs/>
              </w:rPr>
              <w:t>จำนวนเงิน</w:t>
            </w:r>
            <w:r w:rsidRPr="00C07995">
              <w:rPr>
                <w:rFonts w:ascii="Browallia New" w:hAnsi="Browallia New" w:cs="Browallia New"/>
                <w:sz w:val="22"/>
                <w:szCs w:val="22"/>
                <w:cs/>
              </w:rPr>
              <w:br/>
            </w:r>
            <w:r w:rsidRPr="00C07995">
              <w:rPr>
                <w:rFonts w:ascii="Browallia New" w:hAnsi="Browallia New" w:cs="Browallia New"/>
                <w:sz w:val="22"/>
                <w:szCs w:val="22"/>
              </w:rPr>
              <w:t xml:space="preserve"> </w:t>
            </w:r>
            <w:r w:rsidRPr="00C07995">
              <w:rPr>
                <w:rFonts w:ascii="Browallia New" w:hAnsi="Browallia New" w:cs="Browallia New"/>
                <w:sz w:val="22"/>
                <w:szCs w:val="22"/>
                <w:cs/>
              </w:rPr>
              <w:t>(พันบาท)</w:t>
            </w:r>
          </w:p>
        </w:tc>
      </w:tr>
      <w:tr w:rsidR="00A952EB" w:rsidRPr="00F14BED" w14:paraId="2B16D8FA" w14:textId="77777777" w:rsidTr="00A33E09">
        <w:tc>
          <w:tcPr>
            <w:tcW w:w="2644" w:type="dxa"/>
            <w:tcBorders>
              <w:top w:val="single" w:sz="4" w:space="0" w:color="auto"/>
            </w:tcBorders>
          </w:tcPr>
          <w:p w14:paraId="347DB33D"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142" w:type="dxa"/>
          </w:tcPr>
          <w:p w14:paraId="5552067F"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46D02016"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142" w:type="dxa"/>
          </w:tcPr>
          <w:p w14:paraId="396BBFB0"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75A598A7"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142" w:type="dxa"/>
          </w:tcPr>
          <w:p w14:paraId="6CDE3713"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23F3D036"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5B876847"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74B862A0"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60AC9779"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583BE6D4"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142" w:type="dxa"/>
          </w:tcPr>
          <w:p w14:paraId="0D13461C"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tcBorders>
          </w:tcPr>
          <w:p w14:paraId="377553A6"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F14BED" w:rsidRPr="00F14BED" w14:paraId="0BC7B40F" w14:textId="77777777" w:rsidTr="00A33E09">
        <w:tc>
          <w:tcPr>
            <w:tcW w:w="2644" w:type="dxa"/>
            <w:shd w:val="clear" w:color="auto" w:fill="auto"/>
          </w:tcPr>
          <w:p w14:paraId="2EEA7198" w14:textId="3397A92A" w:rsidR="00F14BED" w:rsidRPr="00C07995" w:rsidRDefault="00F14BED" w:rsidP="00F14BED">
            <w:pPr>
              <w:tabs>
                <w:tab w:val="left" w:pos="113"/>
              </w:tabs>
              <w:ind w:right="-57"/>
              <w:rPr>
                <w:rFonts w:ascii="Browallia New" w:hAnsi="Browallia New" w:cs="Browallia New"/>
                <w:sz w:val="22"/>
                <w:szCs w:val="22"/>
                <w:cs/>
              </w:rPr>
            </w:pPr>
            <w:r w:rsidRPr="00C07995">
              <w:rPr>
                <w:rFonts w:ascii="Browallia New" w:hAnsi="Browallia New" w:cs="Browallia New"/>
                <w:sz w:val="22"/>
                <w:szCs w:val="22"/>
                <w:cs/>
              </w:rPr>
              <w:t xml:space="preserve">บริษัท </w:t>
            </w:r>
            <w:proofErr w:type="spellStart"/>
            <w:r w:rsidRPr="00C07995">
              <w:rPr>
                <w:rFonts w:ascii="Browallia New" w:hAnsi="Browallia New" w:cs="Browallia New"/>
                <w:sz w:val="22"/>
                <w:szCs w:val="22"/>
                <w:cs/>
              </w:rPr>
              <w:t>ไมด้า</w:t>
            </w:r>
            <w:proofErr w:type="spellEnd"/>
            <w:r w:rsidRPr="00C07995">
              <w:rPr>
                <w:rFonts w:ascii="Browallia New" w:hAnsi="Browallia New" w:cs="Browallia New"/>
                <w:sz w:val="22"/>
                <w:szCs w:val="22"/>
                <w:cs/>
              </w:rPr>
              <w:t xml:space="preserve"> ลิสซิ่ง จำกัด (มหาชน)</w:t>
            </w:r>
          </w:p>
        </w:tc>
        <w:tc>
          <w:tcPr>
            <w:tcW w:w="142" w:type="dxa"/>
            <w:shd w:val="clear" w:color="auto" w:fill="auto"/>
          </w:tcPr>
          <w:p w14:paraId="7314A284" w14:textId="77777777" w:rsidR="00F14BED" w:rsidRPr="00C07995" w:rsidRDefault="00F14BED" w:rsidP="00F14BED">
            <w:pPr>
              <w:tabs>
                <w:tab w:val="left" w:pos="113"/>
              </w:tabs>
              <w:ind w:right="-57"/>
              <w:rPr>
                <w:rFonts w:ascii="Browallia New" w:hAnsi="Browallia New" w:cs="Browallia New"/>
                <w:sz w:val="22"/>
                <w:szCs w:val="22"/>
                <w:cs/>
              </w:rPr>
            </w:pPr>
          </w:p>
        </w:tc>
        <w:tc>
          <w:tcPr>
            <w:tcW w:w="850" w:type="dxa"/>
            <w:shd w:val="clear" w:color="auto" w:fill="auto"/>
          </w:tcPr>
          <w:p w14:paraId="79AB9B09" w14:textId="2EC50469" w:rsidR="00F14BED" w:rsidRPr="00EC2D0E" w:rsidRDefault="00B3560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w:t>
            </w:r>
          </w:p>
        </w:tc>
        <w:tc>
          <w:tcPr>
            <w:tcW w:w="142" w:type="dxa"/>
            <w:shd w:val="clear" w:color="auto" w:fill="auto"/>
          </w:tcPr>
          <w:p w14:paraId="4767967D" w14:textId="77777777" w:rsidR="00F14BED" w:rsidRPr="00EC2D0E" w:rsidRDefault="00F14BED" w:rsidP="00F14BED">
            <w:pPr>
              <w:tabs>
                <w:tab w:val="left" w:pos="113"/>
              </w:tabs>
              <w:ind w:right="-57"/>
              <w:jc w:val="center"/>
              <w:rPr>
                <w:rFonts w:ascii="Browallia New" w:hAnsi="Browallia New" w:cs="Browallia New"/>
                <w:sz w:val="22"/>
                <w:szCs w:val="22"/>
                <w:cs/>
              </w:rPr>
            </w:pPr>
          </w:p>
        </w:tc>
        <w:tc>
          <w:tcPr>
            <w:tcW w:w="992" w:type="dxa"/>
            <w:shd w:val="clear" w:color="auto" w:fill="auto"/>
          </w:tcPr>
          <w:p w14:paraId="6C051ABD" w14:textId="5F71E0AC" w:rsidR="00F14BED" w:rsidRPr="00EC2D0E" w:rsidRDefault="0059306B" w:rsidP="00B356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 xml:space="preserve">  </w:t>
            </w:r>
            <w:r w:rsidR="00B3560D" w:rsidRPr="00EC2D0E">
              <w:rPr>
                <w:rFonts w:ascii="Browallia New" w:hAnsi="Browallia New" w:cs="Browallia New"/>
                <w:sz w:val="22"/>
                <w:szCs w:val="22"/>
              </w:rPr>
              <w:t>-</w:t>
            </w:r>
          </w:p>
        </w:tc>
        <w:tc>
          <w:tcPr>
            <w:tcW w:w="142" w:type="dxa"/>
            <w:shd w:val="clear" w:color="auto" w:fill="auto"/>
          </w:tcPr>
          <w:p w14:paraId="1ADFC2FE" w14:textId="77777777" w:rsidR="00F14BED" w:rsidRPr="00EC2D0E"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shd w:val="clear" w:color="auto" w:fill="auto"/>
          </w:tcPr>
          <w:p w14:paraId="15484758" w14:textId="5746EABD" w:rsidR="00F14BED" w:rsidRPr="00EC2D0E" w:rsidRDefault="00B3560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w:t>
            </w:r>
          </w:p>
        </w:tc>
        <w:tc>
          <w:tcPr>
            <w:tcW w:w="142" w:type="dxa"/>
            <w:shd w:val="clear" w:color="auto" w:fill="auto"/>
          </w:tcPr>
          <w:p w14:paraId="10E5AFDF" w14:textId="77777777" w:rsidR="00F14BED" w:rsidRPr="00A03C3C"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5698BAA1" w14:textId="5D97BB28"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027D0">
              <w:rPr>
                <w:rFonts w:ascii="Browallia New" w:hAnsi="Browallia New" w:cs="Browallia New"/>
                <w:sz w:val="22"/>
                <w:szCs w:val="22"/>
              </w:rPr>
              <w:t>0.03</w:t>
            </w:r>
          </w:p>
        </w:tc>
        <w:tc>
          <w:tcPr>
            <w:tcW w:w="141" w:type="dxa"/>
            <w:shd w:val="clear" w:color="auto" w:fill="auto"/>
          </w:tcPr>
          <w:p w14:paraId="3C3C8A4E" w14:textId="77777777"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7992A7AD" w14:textId="20F3CD84"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027D0">
              <w:rPr>
                <w:rFonts w:ascii="Browallia New" w:hAnsi="Browallia New" w:cs="Browallia New"/>
                <w:sz w:val="22"/>
                <w:szCs w:val="22"/>
              </w:rPr>
              <w:t xml:space="preserve">  1,597,194</w:t>
            </w:r>
          </w:p>
        </w:tc>
        <w:tc>
          <w:tcPr>
            <w:tcW w:w="142" w:type="dxa"/>
            <w:shd w:val="clear" w:color="auto" w:fill="auto"/>
          </w:tcPr>
          <w:p w14:paraId="0A3793C8" w14:textId="77777777"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112D23EB" w14:textId="44200E94"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027D0">
              <w:rPr>
                <w:rFonts w:ascii="Browallia New" w:hAnsi="Browallia New" w:cs="Browallia New"/>
                <w:sz w:val="22"/>
                <w:szCs w:val="22"/>
              </w:rPr>
              <w:t>53,237</w:t>
            </w:r>
          </w:p>
        </w:tc>
      </w:tr>
      <w:tr w:rsidR="00F14BED" w:rsidRPr="00F14BED" w14:paraId="0A2D449D" w14:textId="77777777" w:rsidTr="00A33E09">
        <w:tc>
          <w:tcPr>
            <w:tcW w:w="2644" w:type="dxa"/>
            <w:shd w:val="clear" w:color="auto" w:fill="auto"/>
          </w:tcPr>
          <w:p w14:paraId="2D35E42F" w14:textId="6BEE5818" w:rsidR="00F14BED" w:rsidRPr="00C07995" w:rsidRDefault="00F14BED" w:rsidP="00F14BED">
            <w:pPr>
              <w:tabs>
                <w:tab w:val="left" w:pos="113"/>
              </w:tabs>
              <w:ind w:right="-57"/>
              <w:rPr>
                <w:rFonts w:ascii="Browallia New" w:hAnsi="Browallia New" w:cs="Browallia New"/>
                <w:sz w:val="22"/>
                <w:szCs w:val="22"/>
                <w:cs/>
              </w:rPr>
            </w:pPr>
            <w:r w:rsidRPr="00C07995">
              <w:rPr>
                <w:rFonts w:ascii="Browallia New" w:hAnsi="Browallia New" w:cs="Browallia New"/>
                <w:sz w:val="22"/>
                <w:szCs w:val="22"/>
                <w:cs/>
              </w:rPr>
              <w:t xml:space="preserve">บริษัท </w:t>
            </w:r>
            <w:proofErr w:type="spellStart"/>
            <w:r w:rsidRPr="00C07995">
              <w:rPr>
                <w:rFonts w:ascii="Browallia New" w:hAnsi="Browallia New" w:cs="Browallia New"/>
                <w:sz w:val="22"/>
                <w:szCs w:val="22"/>
                <w:cs/>
              </w:rPr>
              <w:t>ไมด้า</w:t>
            </w:r>
            <w:proofErr w:type="spellEnd"/>
            <w:r w:rsidRPr="00C07995">
              <w:rPr>
                <w:rFonts w:ascii="Browallia New" w:hAnsi="Browallia New" w:cs="Browallia New"/>
                <w:sz w:val="22"/>
                <w:szCs w:val="22"/>
                <w:cs/>
              </w:rPr>
              <w:t xml:space="preserve"> (ลาว) เช่าสินเชื่อ จำกัด</w:t>
            </w:r>
          </w:p>
        </w:tc>
        <w:tc>
          <w:tcPr>
            <w:tcW w:w="142" w:type="dxa"/>
            <w:shd w:val="clear" w:color="auto" w:fill="auto"/>
          </w:tcPr>
          <w:p w14:paraId="077FB851" w14:textId="77777777" w:rsidR="00F14BED" w:rsidRPr="00C07995" w:rsidRDefault="00F14BED" w:rsidP="00F14BED">
            <w:pPr>
              <w:tabs>
                <w:tab w:val="left" w:pos="113"/>
              </w:tabs>
              <w:ind w:right="-57"/>
              <w:rPr>
                <w:rFonts w:ascii="Browallia New" w:hAnsi="Browallia New" w:cs="Browallia New"/>
                <w:sz w:val="22"/>
                <w:szCs w:val="22"/>
                <w:cs/>
              </w:rPr>
            </w:pPr>
          </w:p>
        </w:tc>
        <w:tc>
          <w:tcPr>
            <w:tcW w:w="850" w:type="dxa"/>
            <w:shd w:val="clear" w:color="auto" w:fill="auto"/>
          </w:tcPr>
          <w:p w14:paraId="49CEBBB7" w14:textId="09B3F1E7" w:rsidR="00F14BED" w:rsidRPr="00EC2D0E" w:rsidRDefault="001E4E1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2.48</w:t>
            </w:r>
          </w:p>
        </w:tc>
        <w:tc>
          <w:tcPr>
            <w:tcW w:w="142" w:type="dxa"/>
            <w:shd w:val="clear" w:color="auto" w:fill="auto"/>
          </w:tcPr>
          <w:p w14:paraId="1B042F7A" w14:textId="77777777" w:rsidR="00F14BED" w:rsidRPr="00EC2D0E" w:rsidRDefault="00F14BED" w:rsidP="00F14BED">
            <w:pPr>
              <w:tabs>
                <w:tab w:val="left" w:pos="113"/>
              </w:tabs>
              <w:ind w:right="-57"/>
              <w:jc w:val="center"/>
              <w:rPr>
                <w:rFonts w:ascii="Browallia New" w:hAnsi="Browallia New" w:cs="Browallia New"/>
                <w:sz w:val="22"/>
                <w:szCs w:val="22"/>
                <w:cs/>
              </w:rPr>
            </w:pPr>
          </w:p>
        </w:tc>
        <w:tc>
          <w:tcPr>
            <w:tcW w:w="992" w:type="dxa"/>
            <w:shd w:val="clear" w:color="auto" w:fill="auto"/>
          </w:tcPr>
          <w:p w14:paraId="0A9E268D" w14:textId="510B1E2E" w:rsidR="00F14BED" w:rsidRPr="00EC2D0E" w:rsidRDefault="0059306B" w:rsidP="00B5391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 xml:space="preserve">     25,000</w:t>
            </w:r>
          </w:p>
        </w:tc>
        <w:tc>
          <w:tcPr>
            <w:tcW w:w="142" w:type="dxa"/>
            <w:shd w:val="clear" w:color="auto" w:fill="auto"/>
          </w:tcPr>
          <w:p w14:paraId="7039B0C8" w14:textId="77777777" w:rsidR="00F14BED" w:rsidRPr="00EC2D0E"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shd w:val="clear" w:color="auto" w:fill="auto"/>
          </w:tcPr>
          <w:p w14:paraId="703FE662" w14:textId="05AC98B4" w:rsidR="00F14BED" w:rsidRPr="00EC2D0E" w:rsidRDefault="00B3560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62,000</w:t>
            </w:r>
          </w:p>
        </w:tc>
        <w:tc>
          <w:tcPr>
            <w:tcW w:w="142" w:type="dxa"/>
            <w:shd w:val="clear" w:color="auto" w:fill="auto"/>
          </w:tcPr>
          <w:p w14:paraId="5E763603" w14:textId="77777777" w:rsidR="00F14BED" w:rsidRPr="00A03C3C"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7802E708" w14:textId="37C8BA48"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027D0">
              <w:rPr>
                <w:rFonts w:ascii="Browallia New" w:hAnsi="Browallia New" w:cs="Browallia New"/>
                <w:sz w:val="22"/>
                <w:szCs w:val="22"/>
              </w:rPr>
              <w:t>2.72</w:t>
            </w:r>
          </w:p>
        </w:tc>
        <w:tc>
          <w:tcPr>
            <w:tcW w:w="141" w:type="dxa"/>
            <w:shd w:val="clear" w:color="auto" w:fill="auto"/>
          </w:tcPr>
          <w:p w14:paraId="226604DC" w14:textId="77777777"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3ED53594" w14:textId="2A9F3D31"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027D0">
              <w:rPr>
                <w:rFonts w:ascii="Browallia New" w:hAnsi="Browallia New" w:cs="Browallia New"/>
                <w:sz w:val="22"/>
                <w:szCs w:val="22"/>
              </w:rPr>
              <w:t xml:space="preserve">     25,000</w:t>
            </w:r>
          </w:p>
        </w:tc>
        <w:tc>
          <w:tcPr>
            <w:tcW w:w="142" w:type="dxa"/>
            <w:shd w:val="clear" w:color="auto" w:fill="auto"/>
          </w:tcPr>
          <w:p w14:paraId="14753773" w14:textId="77777777"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6FDCF198" w14:textId="39FB3CE5"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027D0">
              <w:rPr>
                <w:rFonts w:ascii="Browallia New" w:hAnsi="Browallia New" w:cs="Browallia New"/>
                <w:sz w:val="22"/>
                <w:szCs w:val="22"/>
              </w:rPr>
              <w:t xml:space="preserve">        68,000</w:t>
            </w:r>
          </w:p>
        </w:tc>
      </w:tr>
      <w:tr w:rsidR="00F14BED" w:rsidRPr="00F14BED" w14:paraId="345C312B" w14:textId="77777777" w:rsidTr="00F701BD">
        <w:tc>
          <w:tcPr>
            <w:tcW w:w="2644" w:type="dxa"/>
            <w:shd w:val="clear" w:color="auto" w:fill="auto"/>
          </w:tcPr>
          <w:p w14:paraId="51B6CBFC" w14:textId="7FE643C5" w:rsidR="00F14BED" w:rsidRPr="00C07995" w:rsidRDefault="00F14BED" w:rsidP="00F14BED">
            <w:pPr>
              <w:tabs>
                <w:tab w:val="left" w:pos="113"/>
              </w:tabs>
              <w:ind w:right="-57"/>
              <w:rPr>
                <w:rFonts w:ascii="Browallia New" w:hAnsi="Browallia New" w:cs="Browallia New"/>
                <w:sz w:val="22"/>
                <w:szCs w:val="22"/>
                <w:cs/>
              </w:rPr>
            </w:pPr>
            <w:r w:rsidRPr="00C07995">
              <w:rPr>
                <w:rFonts w:ascii="Browallia New" w:hAnsi="Browallia New" w:cs="Browallia New"/>
                <w:sz w:val="22"/>
                <w:szCs w:val="22"/>
                <w:cs/>
              </w:rPr>
              <w:t xml:space="preserve">บริษัท </w:t>
            </w:r>
            <w:proofErr w:type="spellStart"/>
            <w:r w:rsidRPr="00C07995">
              <w:rPr>
                <w:rFonts w:ascii="Browallia New" w:hAnsi="Browallia New" w:cs="Browallia New"/>
                <w:sz w:val="22"/>
                <w:szCs w:val="22"/>
                <w:cs/>
              </w:rPr>
              <w:t>ไมด้า</w:t>
            </w:r>
            <w:proofErr w:type="spellEnd"/>
            <w:r w:rsidRPr="00C07995">
              <w:rPr>
                <w:rFonts w:ascii="Browallia New" w:hAnsi="Browallia New" w:cs="Browallia New"/>
                <w:sz w:val="22"/>
                <w:szCs w:val="22"/>
                <w:cs/>
              </w:rPr>
              <w:t xml:space="preserve"> โฮ</w:t>
            </w:r>
            <w:proofErr w:type="spellStart"/>
            <w:r w:rsidRPr="00C07995">
              <w:rPr>
                <w:rFonts w:ascii="Browallia New" w:hAnsi="Browallia New" w:cs="Browallia New"/>
                <w:sz w:val="22"/>
                <w:szCs w:val="22"/>
                <w:cs/>
              </w:rPr>
              <w:t>เทล</w:t>
            </w:r>
            <w:proofErr w:type="spellEnd"/>
            <w:r w:rsidRPr="00C07995">
              <w:rPr>
                <w:rFonts w:ascii="Browallia New" w:hAnsi="Browallia New" w:cs="Browallia New"/>
                <w:sz w:val="22"/>
                <w:szCs w:val="22"/>
                <w:cs/>
              </w:rPr>
              <w:t xml:space="preserve"> แอนด์ รีสอร</w:t>
            </w:r>
            <w:proofErr w:type="spellStart"/>
            <w:r w:rsidRPr="00C07995">
              <w:rPr>
                <w:rFonts w:ascii="Browallia New" w:hAnsi="Browallia New" w:cs="Browallia New"/>
                <w:sz w:val="22"/>
                <w:szCs w:val="22"/>
                <w:cs/>
              </w:rPr>
              <w:t>์ท</w:t>
            </w:r>
            <w:proofErr w:type="spellEnd"/>
            <w:r w:rsidRPr="00C07995">
              <w:rPr>
                <w:rFonts w:ascii="Browallia New" w:hAnsi="Browallia New" w:cs="Browallia New"/>
                <w:sz w:val="22"/>
                <w:szCs w:val="22"/>
                <w:cs/>
              </w:rPr>
              <w:t xml:space="preserve"> จำกัด</w:t>
            </w:r>
          </w:p>
        </w:tc>
        <w:tc>
          <w:tcPr>
            <w:tcW w:w="142" w:type="dxa"/>
            <w:shd w:val="clear" w:color="auto" w:fill="auto"/>
          </w:tcPr>
          <w:p w14:paraId="6CBC6453" w14:textId="77777777" w:rsidR="00F14BED" w:rsidRPr="00C07995" w:rsidRDefault="00F14BED" w:rsidP="00F14BED">
            <w:pPr>
              <w:tabs>
                <w:tab w:val="left" w:pos="113"/>
              </w:tabs>
              <w:ind w:right="-57"/>
              <w:jc w:val="center"/>
              <w:rPr>
                <w:rFonts w:ascii="Browallia New" w:hAnsi="Browallia New" w:cs="Browallia New"/>
                <w:sz w:val="22"/>
                <w:szCs w:val="22"/>
                <w:highlight w:val="yellow"/>
                <w:cs/>
              </w:rPr>
            </w:pPr>
          </w:p>
        </w:tc>
        <w:tc>
          <w:tcPr>
            <w:tcW w:w="850" w:type="dxa"/>
            <w:shd w:val="clear" w:color="auto" w:fill="auto"/>
          </w:tcPr>
          <w:p w14:paraId="1261C5EE" w14:textId="1D3BB2CF" w:rsidR="00F14BED" w:rsidRPr="00EC2D0E" w:rsidRDefault="00A03C3C" w:rsidP="00F14BED">
            <w:pPr>
              <w:tabs>
                <w:tab w:val="clear" w:pos="907"/>
                <w:tab w:val="left" w:pos="113"/>
                <w:tab w:val="left" w:pos="794"/>
              </w:tabs>
              <w:jc w:val="right"/>
              <w:rPr>
                <w:rFonts w:ascii="Browallia New" w:hAnsi="Browallia New" w:cs="Browallia New"/>
                <w:sz w:val="22"/>
                <w:szCs w:val="22"/>
              </w:rPr>
            </w:pPr>
            <w:r w:rsidRPr="00EC2D0E">
              <w:rPr>
                <w:rFonts w:ascii="Browallia New" w:hAnsi="Browallia New" w:cs="Browallia New"/>
                <w:sz w:val="22"/>
                <w:szCs w:val="22"/>
              </w:rPr>
              <w:t>0.05</w:t>
            </w:r>
          </w:p>
        </w:tc>
        <w:tc>
          <w:tcPr>
            <w:tcW w:w="142" w:type="dxa"/>
            <w:shd w:val="clear" w:color="auto" w:fill="auto"/>
          </w:tcPr>
          <w:p w14:paraId="4BF30604" w14:textId="77777777" w:rsidR="00F14BED" w:rsidRPr="00EC2D0E" w:rsidRDefault="00F14BED" w:rsidP="00F14BED">
            <w:pPr>
              <w:tabs>
                <w:tab w:val="left" w:pos="113"/>
              </w:tabs>
              <w:ind w:right="-57"/>
              <w:jc w:val="right"/>
              <w:rPr>
                <w:rFonts w:ascii="Browallia New" w:hAnsi="Browallia New" w:cs="Browallia New"/>
                <w:sz w:val="22"/>
                <w:szCs w:val="22"/>
                <w:cs/>
              </w:rPr>
            </w:pPr>
          </w:p>
        </w:tc>
        <w:tc>
          <w:tcPr>
            <w:tcW w:w="992" w:type="dxa"/>
            <w:shd w:val="clear" w:color="auto" w:fill="auto"/>
          </w:tcPr>
          <w:p w14:paraId="453A9707" w14:textId="10E294EE" w:rsidR="00F14BED" w:rsidRPr="00EC2D0E" w:rsidRDefault="0059306B" w:rsidP="00B5391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 xml:space="preserve">     </w:t>
            </w:r>
            <w:r w:rsidR="00E4356F" w:rsidRPr="00EC2D0E">
              <w:rPr>
                <w:rFonts w:ascii="Browallia New" w:hAnsi="Browallia New" w:cs="Browallia New"/>
                <w:sz w:val="22"/>
                <w:szCs w:val="22"/>
              </w:rPr>
              <w:t>211,200</w:t>
            </w:r>
          </w:p>
        </w:tc>
        <w:tc>
          <w:tcPr>
            <w:tcW w:w="142" w:type="dxa"/>
            <w:shd w:val="clear" w:color="auto" w:fill="auto"/>
          </w:tcPr>
          <w:p w14:paraId="73C0BDA2" w14:textId="77777777" w:rsidR="00F14BED" w:rsidRPr="00EC2D0E"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4437E4BD" w14:textId="55006033" w:rsidR="00F14BED" w:rsidRPr="00EC2D0E" w:rsidDel="006A56D0" w:rsidRDefault="00296CFD" w:rsidP="00F14BED">
            <w:pPr>
              <w:tabs>
                <w:tab w:val="clear" w:pos="907"/>
                <w:tab w:val="left" w:pos="113"/>
                <w:tab w:val="left" w:pos="794"/>
              </w:tabs>
              <w:jc w:val="right"/>
              <w:rPr>
                <w:rFonts w:ascii="Browallia New" w:hAnsi="Browallia New" w:cs="Browallia New"/>
                <w:sz w:val="22"/>
                <w:szCs w:val="22"/>
              </w:rPr>
            </w:pPr>
            <w:r w:rsidRPr="00EC2D0E">
              <w:rPr>
                <w:rFonts w:ascii="Browallia New" w:hAnsi="Browallia New" w:cs="Browallia New"/>
                <w:sz w:val="22"/>
                <w:szCs w:val="22"/>
              </w:rPr>
              <w:t>10,081</w:t>
            </w:r>
          </w:p>
        </w:tc>
        <w:tc>
          <w:tcPr>
            <w:tcW w:w="142" w:type="dxa"/>
            <w:shd w:val="clear" w:color="auto" w:fill="auto"/>
          </w:tcPr>
          <w:p w14:paraId="2F4F0E4A" w14:textId="77777777" w:rsidR="00F14BED" w:rsidRPr="00A03C3C"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06E3E861" w14:textId="57134D19"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cs/>
              </w:rPr>
            </w:pPr>
            <w:r w:rsidRPr="006027D0">
              <w:rPr>
                <w:rFonts w:ascii="Browallia New" w:hAnsi="Browallia New" w:cs="Browallia New"/>
                <w:sz w:val="22"/>
                <w:szCs w:val="22"/>
              </w:rPr>
              <w:t xml:space="preserve">      -     </w:t>
            </w:r>
          </w:p>
        </w:tc>
        <w:tc>
          <w:tcPr>
            <w:tcW w:w="141" w:type="dxa"/>
            <w:shd w:val="clear" w:color="auto" w:fill="auto"/>
          </w:tcPr>
          <w:p w14:paraId="70568D41" w14:textId="77777777" w:rsidR="00F14BED" w:rsidRPr="00C07995" w:rsidRDefault="00F14BED" w:rsidP="00F14BE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4375E369" w14:textId="1A818CFA" w:rsidR="00F14BED" w:rsidRPr="00C07995" w:rsidRDefault="00F14BED" w:rsidP="00F14BE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027D0">
              <w:rPr>
                <w:rFonts w:ascii="Browallia New" w:hAnsi="Browallia New" w:cs="Browallia New"/>
                <w:sz w:val="22"/>
                <w:szCs w:val="22"/>
              </w:rPr>
              <w:t xml:space="preserve">      -     </w:t>
            </w:r>
          </w:p>
        </w:tc>
        <w:tc>
          <w:tcPr>
            <w:tcW w:w="142" w:type="dxa"/>
            <w:shd w:val="clear" w:color="auto" w:fill="auto"/>
          </w:tcPr>
          <w:p w14:paraId="1CA20318" w14:textId="77777777"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0E5D824B" w14:textId="770A24F0"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027D0">
              <w:rPr>
                <w:rFonts w:ascii="Browallia New" w:hAnsi="Browallia New" w:cs="Browallia New"/>
                <w:sz w:val="22"/>
                <w:szCs w:val="22"/>
              </w:rPr>
              <w:t xml:space="preserve">      -     </w:t>
            </w:r>
          </w:p>
        </w:tc>
      </w:tr>
      <w:tr w:rsidR="00EB0817" w:rsidRPr="00F14BED" w14:paraId="68F8423A" w14:textId="77777777" w:rsidTr="00A33E09">
        <w:tc>
          <w:tcPr>
            <w:tcW w:w="2644" w:type="dxa"/>
            <w:shd w:val="clear" w:color="auto" w:fill="auto"/>
          </w:tcPr>
          <w:p w14:paraId="50F0E1CF" w14:textId="2A315809" w:rsidR="00EB0817" w:rsidRPr="00C07995" w:rsidRDefault="00EB0817" w:rsidP="00F14BED">
            <w:pPr>
              <w:tabs>
                <w:tab w:val="left" w:pos="113"/>
              </w:tabs>
              <w:ind w:right="-57"/>
              <w:rPr>
                <w:rFonts w:ascii="Browallia New" w:hAnsi="Browallia New" w:cs="Browallia New"/>
                <w:sz w:val="22"/>
                <w:szCs w:val="22"/>
                <w:cs/>
              </w:rPr>
            </w:pPr>
            <w:r>
              <w:rPr>
                <w:rFonts w:ascii="Browallia New" w:hAnsi="Browallia New" w:cs="Browallia New" w:hint="cs"/>
                <w:sz w:val="22"/>
                <w:szCs w:val="22"/>
                <w:cs/>
              </w:rPr>
              <w:t xml:space="preserve">บริษัท </w:t>
            </w:r>
            <w:r w:rsidR="00792F71">
              <w:rPr>
                <w:rFonts w:ascii="Browallia New" w:hAnsi="Browallia New" w:cs="Browallia New" w:hint="cs"/>
                <w:sz w:val="22"/>
                <w:szCs w:val="22"/>
                <w:cs/>
              </w:rPr>
              <w:t>รักษาความปลอด</w:t>
            </w:r>
            <w:r w:rsidR="00F701BD">
              <w:rPr>
                <w:rFonts w:ascii="Browallia New" w:hAnsi="Browallia New" w:cs="Browallia New" w:hint="cs"/>
                <w:sz w:val="22"/>
                <w:szCs w:val="22"/>
                <w:cs/>
              </w:rPr>
              <w:t xml:space="preserve">ภัย </w:t>
            </w:r>
            <w:proofErr w:type="spellStart"/>
            <w:r w:rsidR="00F701BD">
              <w:rPr>
                <w:rFonts w:ascii="Browallia New" w:hAnsi="Browallia New" w:cs="Browallia New" w:hint="cs"/>
                <w:sz w:val="22"/>
                <w:szCs w:val="22"/>
                <w:cs/>
              </w:rPr>
              <w:t>ไมด้า</w:t>
            </w:r>
            <w:proofErr w:type="spellEnd"/>
            <w:r w:rsidR="00F701BD">
              <w:rPr>
                <w:rFonts w:ascii="Browallia New" w:hAnsi="Browallia New" w:cs="Browallia New" w:hint="cs"/>
                <w:sz w:val="22"/>
                <w:szCs w:val="22"/>
                <w:cs/>
              </w:rPr>
              <w:t xml:space="preserve"> จำกัด</w:t>
            </w:r>
            <w:r>
              <w:rPr>
                <w:rFonts w:ascii="Browallia New" w:hAnsi="Browallia New" w:cs="Browallia New" w:hint="cs"/>
                <w:sz w:val="22"/>
                <w:szCs w:val="22"/>
                <w:cs/>
              </w:rPr>
              <w:t xml:space="preserve"> </w:t>
            </w:r>
          </w:p>
        </w:tc>
        <w:tc>
          <w:tcPr>
            <w:tcW w:w="142" w:type="dxa"/>
            <w:shd w:val="clear" w:color="auto" w:fill="auto"/>
          </w:tcPr>
          <w:p w14:paraId="4413937F" w14:textId="77777777" w:rsidR="00EB0817" w:rsidRPr="00C07995" w:rsidRDefault="00EB0817" w:rsidP="00F14BED">
            <w:pPr>
              <w:tabs>
                <w:tab w:val="left" w:pos="113"/>
              </w:tabs>
              <w:ind w:right="-57"/>
              <w:jc w:val="center"/>
              <w:rPr>
                <w:rFonts w:ascii="Browallia New" w:hAnsi="Browallia New" w:cs="Browallia New"/>
                <w:sz w:val="22"/>
                <w:szCs w:val="22"/>
                <w:highlight w:val="yellow"/>
                <w:cs/>
              </w:rPr>
            </w:pPr>
          </w:p>
        </w:tc>
        <w:tc>
          <w:tcPr>
            <w:tcW w:w="850" w:type="dxa"/>
            <w:shd w:val="clear" w:color="auto" w:fill="auto"/>
          </w:tcPr>
          <w:p w14:paraId="3E0E4C0C" w14:textId="6F6A12CB" w:rsidR="00EB0817" w:rsidRPr="00EC2D0E" w:rsidRDefault="00CF7045" w:rsidP="00F14BED">
            <w:pPr>
              <w:tabs>
                <w:tab w:val="clear" w:pos="907"/>
                <w:tab w:val="left" w:pos="113"/>
                <w:tab w:val="left" w:pos="794"/>
              </w:tabs>
              <w:jc w:val="right"/>
              <w:rPr>
                <w:rFonts w:ascii="Browallia New" w:hAnsi="Browallia New" w:cs="Browallia New"/>
                <w:sz w:val="22"/>
                <w:szCs w:val="22"/>
              </w:rPr>
            </w:pPr>
            <w:r>
              <w:rPr>
                <w:rFonts w:ascii="Browallia New" w:hAnsi="Browallia New" w:cs="Browallia New"/>
                <w:sz w:val="22"/>
                <w:szCs w:val="22"/>
              </w:rPr>
              <w:t>20.00</w:t>
            </w:r>
          </w:p>
        </w:tc>
        <w:tc>
          <w:tcPr>
            <w:tcW w:w="142" w:type="dxa"/>
            <w:shd w:val="clear" w:color="auto" w:fill="auto"/>
          </w:tcPr>
          <w:p w14:paraId="45884B31" w14:textId="77777777" w:rsidR="00EB0817" w:rsidRPr="00EC2D0E" w:rsidRDefault="00EB0817" w:rsidP="00F14BED">
            <w:pPr>
              <w:tabs>
                <w:tab w:val="left" w:pos="113"/>
              </w:tabs>
              <w:ind w:right="-57"/>
              <w:jc w:val="right"/>
              <w:rPr>
                <w:rFonts w:ascii="Browallia New" w:hAnsi="Browallia New" w:cs="Browallia New"/>
                <w:sz w:val="22"/>
                <w:szCs w:val="22"/>
                <w:cs/>
              </w:rPr>
            </w:pPr>
          </w:p>
        </w:tc>
        <w:tc>
          <w:tcPr>
            <w:tcW w:w="992" w:type="dxa"/>
            <w:shd w:val="clear" w:color="auto" w:fill="auto"/>
          </w:tcPr>
          <w:p w14:paraId="18B960AF" w14:textId="0BDE4F54" w:rsidR="00EB0817" w:rsidRPr="00EC2D0E" w:rsidRDefault="003D6D16" w:rsidP="00B5391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100</w:t>
            </w:r>
          </w:p>
        </w:tc>
        <w:tc>
          <w:tcPr>
            <w:tcW w:w="142" w:type="dxa"/>
            <w:shd w:val="clear" w:color="auto" w:fill="auto"/>
          </w:tcPr>
          <w:p w14:paraId="1ABED0CD" w14:textId="77777777" w:rsidR="00EB0817" w:rsidRPr="00EC2D0E" w:rsidRDefault="00EB0817"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4" w:space="0" w:color="auto"/>
            </w:tcBorders>
            <w:shd w:val="clear" w:color="auto" w:fill="auto"/>
          </w:tcPr>
          <w:p w14:paraId="255CF6EE" w14:textId="09E84391" w:rsidR="00EB0817" w:rsidRPr="00EC2D0E" w:rsidRDefault="00077567" w:rsidP="00F14BED">
            <w:pPr>
              <w:tabs>
                <w:tab w:val="clear" w:pos="907"/>
                <w:tab w:val="left" w:pos="113"/>
                <w:tab w:val="left" w:pos="794"/>
              </w:tabs>
              <w:jc w:val="right"/>
              <w:rPr>
                <w:rFonts w:ascii="Browallia New" w:hAnsi="Browallia New" w:cs="Browallia New"/>
                <w:sz w:val="22"/>
                <w:szCs w:val="22"/>
              </w:rPr>
            </w:pPr>
            <w:r>
              <w:rPr>
                <w:rFonts w:ascii="Browallia New" w:hAnsi="Browallia New" w:cs="Browallia New"/>
                <w:sz w:val="22"/>
                <w:szCs w:val="22"/>
              </w:rPr>
              <w:t>2,000</w:t>
            </w:r>
          </w:p>
        </w:tc>
        <w:tc>
          <w:tcPr>
            <w:tcW w:w="142" w:type="dxa"/>
            <w:shd w:val="clear" w:color="auto" w:fill="auto"/>
          </w:tcPr>
          <w:p w14:paraId="7A79D39C" w14:textId="77777777" w:rsidR="00EB0817" w:rsidRPr="00A03C3C" w:rsidRDefault="00EB0817"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2EB80EFE" w14:textId="4FE94A00" w:rsidR="00EB0817" w:rsidRPr="006027D0" w:rsidRDefault="005A2701"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1" w:type="dxa"/>
            <w:shd w:val="clear" w:color="auto" w:fill="auto"/>
          </w:tcPr>
          <w:p w14:paraId="662401E9" w14:textId="77777777" w:rsidR="00EB0817" w:rsidRPr="00C07995" w:rsidRDefault="00EB0817" w:rsidP="00F14BE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0E6A271B" w14:textId="43C8C667" w:rsidR="00EB0817" w:rsidRPr="006027D0" w:rsidRDefault="005A2701" w:rsidP="00F14BE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c>
          <w:tcPr>
            <w:tcW w:w="142" w:type="dxa"/>
            <w:shd w:val="clear" w:color="auto" w:fill="auto"/>
          </w:tcPr>
          <w:p w14:paraId="196AFA06" w14:textId="77777777" w:rsidR="00EB0817" w:rsidRPr="00C07995" w:rsidRDefault="00EB0817"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38066909" w14:textId="0870468C" w:rsidR="00EB0817" w:rsidRPr="006027D0" w:rsidRDefault="005A2701"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w:t>
            </w:r>
          </w:p>
        </w:tc>
      </w:tr>
      <w:tr w:rsidR="00F14BED" w:rsidRPr="00F14BED" w14:paraId="3FA12156" w14:textId="77777777" w:rsidTr="00A33E09">
        <w:tc>
          <w:tcPr>
            <w:tcW w:w="2644" w:type="dxa"/>
            <w:shd w:val="clear" w:color="auto" w:fill="auto"/>
          </w:tcPr>
          <w:p w14:paraId="4FD701C2" w14:textId="400FF3F1" w:rsidR="00F14BED" w:rsidRPr="00C07995" w:rsidRDefault="00F14BED" w:rsidP="00F14BED">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รวม</w:t>
            </w:r>
          </w:p>
        </w:tc>
        <w:tc>
          <w:tcPr>
            <w:tcW w:w="142" w:type="dxa"/>
            <w:shd w:val="clear" w:color="auto" w:fill="auto"/>
          </w:tcPr>
          <w:p w14:paraId="066B3FBB" w14:textId="77777777" w:rsidR="00F14BED" w:rsidRPr="00C07995" w:rsidRDefault="00F14BED" w:rsidP="00F14BED">
            <w:pPr>
              <w:tabs>
                <w:tab w:val="left" w:pos="113"/>
              </w:tabs>
              <w:ind w:right="-57"/>
              <w:jc w:val="center"/>
              <w:rPr>
                <w:rFonts w:ascii="Browallia New" w:hAnsi="Browallia New" w:cs="Browallia New"/>
                <w:sz w:val="22"/>
                <w:szCs w:val="22"/>
                <w:cs/>
              </w:rPr>
            </w:pPr>
          </w:p>
        </w:tc>
        <w:tc>
          <w:tcPr>
            <w:tcW w:w="850" w:type="dxa"/>
            <w:shd w:val="clear" w:color="auto" w:fill="auto"/>
          </w:tcPr>
          <w:p w14:paraId="5B788AA6" w14:textId="77777777" w:rsidR="00F14BED" w:rsidRPr="00EC2D0E" w:rsidRDefault="00F14BED" w:rsidP="00F14BED">
            <w:pPr>
              <w:tabs>
                <w:tab w:val="left" w:pos="113"/>
              </w:tabs>
              <w:ind w:right="-57"/>
              <w:jc w:val="center"/>
              <w:rPr>
                <w:rFonts w:ascii="Browallia New" w:hAnsi="Browallia New" w:cs="Browallia New"/>
                <w:sz w:val="22"/>
                <w:szCs w:val="22"/>
                <w:cs/>
              </w:rPr>
            </w:pPr>
          </w:p>
        </w:tc>
        <w:tc>
          <w:tcPr>
            <w:tcW w:w="142" w:type="dxa"/>
            <w:shd w:val="clear" w:color="auto" w:fill="auto"/>
          </w:tcPr>
          <w:p w14:paraId="3A6BF878" w14:textId="77777777" w:rsidR="00F14BED" w:rsidRPr="00EC2D0E" w:rsidRDefault="00F14BED" w:rsidP="00F14BED">
            <w:pPr>
              <w:tabs>
                <w:tab w:val="left" w:pos="113"/>
              </w:tabs>
              <w:ind w:right="-57"/>
              <w:jc w:val="center"/>
              <w:rPr>
                <w:rFonts w:ascii="Browallia New" w:hAnsi="Browallia New" w:cs="Browallia New"/>
                <w:sz w:val="22"/>
                <w:szCs w:val="22"/>
                <w:cs/>
              </w:rPr>
            </w:pPr>
          </w:p>
        </w:tc>
        <w:tc>
          <w:tcPr>
            <w:tcW w:w="992" w:type="dxa"/>
            <w:shd w:val="clear" w:color="auto" w:fill="auto"/>
          </w:tcPr>
          <w:p w14:paraId="5B27D83A" w14:textId="77777777" w:rsidR="00F14BED" w:rsidRPr="00EC2D0E" w:rsidRDefault="00F14BED" w:rsidP="00F14BED">
            <w:pPr>
              <w:tabs>
                <w:tab w:val="left" w:pos="113"/>
                <w:tab w:val="left" w:pos="175"/>
              </w:tabs>
              <w:ind w:right="-57"/>
              <w:jc w:val="center"/>
              <w:rPr>
                <w:rFonts w:ascii="Browallia New" w:hAnsi="Browallia New" w:cs="Browallia New"/>
                <w:sz w:val="22"/>
                <w:szCs w:val="22"/>
              </w:rPr>
            </w:pPr>
          </w:p>
        </w:tc>
        <w:tc>
          <w:tcPr>
            <w:tcW w:w="142" w:type="dxa"/>
            <w:shd w:val="clear" w:color="auto" w:fill="auto"/>
          </w:tcPr>
          <w:p w14:paraId="229F1199" w14:textId="77777777" w:rsidR="00F14BED" w:rsidRPr="00EC2D0E"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4" w:space="0" w:color="auto"/>
              <w:bottom w:val="single" w:sz="12" w:space="0" w:color="auto"/>
            </w:tcBorders>
            <w:shd w:val="clear" w:color="auto" w:fill="auto"/>
          </w:tcPr>
          <w:p w14:paraId="4B72DCF8" w14:textId="78D35B9A" w:rsidR="00F14BED" w:rsidRPr="00EC2D0E" w:rsidRDefault="00046BAA"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fldChar w:fldCharType="begin"/>
            </w:r>
            <w:r w:rsidRPr="00EC2D0E">
              <w:rPr>
                <w:rFonts w:ascii="Browallia New" w:hAnsi="Browallia New" w:cs="Browallia New"/>
                <w:sz w:val="22"/>
                <w:szCs w:val="22"/>
              </w:rPr>
              <w:instrText xml:space="preserve"> =SUM(ABOVE) </w:instrText>
            </w:r>
            <w:r w:rsidRPr="00EC2D0E">
              <w:rPr>
                <w:rFonts w:ascii="Browallia New" w:hAnsi="Browallia New" w:cs="Browallia New"/>
                <w:sz w:val="22"/>
                <w:szCs w:val="22"/>
              </w:rPr>
              <w:fldChar w:fldCharType="separate"/>
            </w:r>
            <w:r w:rsidRPr="00EC2D0E">
              <w:rPr>
                <w:rFonts w:ascii="Browallia New" w:hAnsi="Browallia New" w:cs="Browallia New"/>
                <w:noProof/>
                <w:sz w:val="22"/>
                <w:szCs w:val="22"/>
              </w:rPr>
              <w:t>7</w:t>
            </w:r>
            <w:r w:rsidR="00F01701">
              <w:rPr>
                <w:rFonts w:ascii="Browallia New" w:hAnsi="Browallia New" w:cs="Browallia New"/>
                <w:noProof/>
                <w:sz w:val="22"/>
                <w:szCs w:val="22"/>
              </w:rPr>
              <w:t>4</w:t>
            </w:r>
            <w:r w:rsidRPr="00EC2D0E">
              <w:rPr>
                <w:rFonts w:ascii="Browallia New" w:hAnsi="Browallia New" w:cs="Browallia New"/>
                <w:noProof/>
                <w:sz w:val="22"/>
                <w:szCs w:val="22"/>
              </w:rPr>
              <w:t>,081</w:t>
            </w:r>
            <w:r w:rsidRPr="00EC2D0E">
              <w:rPr>
                <w:rFonts w:ascii="Browallia New" w:hAnsi="Browallia New" w:cs="Browallia New"/>
                <w:sz w:val="22"/>
                <w:szCs w:val="22"/>
              </w:rPr>
              <w:fldChar w:fldCharType="end"/>
            </w:r>
          </w:p>
        </w:tc>
        <w:tc>
          <w:tcPr>
            <w:tcW w:w="142" w:type="dxa"/>
            <w:shd w:val="clear" w:color="auto" w:fill="auto"/>
          </w:tcPr>
          <w:p w14:paraId="1093ED63" w14:textId="77777777" w:rsidR="00F14BED" w:rsidRPr="00A03C3C"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highlight w:val="green"/>
              </w:rPr>
            </w:pPr>
          </w:p>
        </w:tc>
        <w:tc>
          <w:tcPr>
            <w:tcW w:w="851" w:type="dxa"/>
            <w:shd w:val="clear" w:color="auto" w:fill="auto"/>
          </w:tcPr>
          <w:p w14:paraId="1606B9E5" w14:textId="108CC7E8" w:rsidR="00F14BED" w:rsidRPr="00C07995" w:rsidRDefault="00F14BED" w:rsidP="00F14BE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141" w:type="dxa"/>
            <w:shd w:val="clear" w:color="auto" w:fill="auto"/>
          </w:tcPr>
          <w:p w14:paraId="1B16523F" w14:textId="77777777" w:rsidR="00F14BED" w:rsidRPr="00C07995" w:rsidRDefault="00F14BED" w:rsidP="00F14BE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851" w:type="dxa"/>
            <w:shd w:val="clear" w:color="auto" w:fill="auto"/>
          </w:tcPr>
          <w:p w14:paraId="425DFC60" w14:textId="77777777" w:rsidR="00F14BED" w:rsidRPr="00C07995" w:rsidRDefault="00F14BED" w:rsidP="00F14BE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142" w:type="dxa"/>
            <w:shd w:val="clear" w:color="auto" w:fill="auto"/>
          </w:tcPr>
          <w:p w14:paraId="2AA7BF46" w14:textId="77777777"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992" w:type="dxa"/>
            <w:tcBorders>
              <w:top w:val="single" w:sz="4" w:space="0" w:color="auto"/>
              <w:bottom w:val="single" w:sz="12" w:space="0" w:color="auto"/>
            </w:tcBorders>
            <w:shd w:val="clear" w:color="auto" w:fill="auto"/>
          </w:tcPr>
          <w:p w14:paraId="0061B674" w14:textId="03DDBDE4" w:rsidR="00F14BED" w:rsidRPr="00C07995" w:rsidRDefault="00F14BED" w:rsidP="00F14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6027D0">
              <w:rPr>
                <w:rFonts w:ascii="Browallia New" w:hAnsi="Browallia New" w:cs="Browallia New"/>
                <w:sz w:val="22"/>
                <w:szCs w:val="22"/>
              </w:rPr>
              <w:t>121,237</w:t>
            </w:r>
          </w:p>
        </w:tc>
      </w:tr>
    </w:tbl>
    <w:p w14:paraId="1A12AE91" w14:textId="2C9B1AA9" w:rsidR="00CF6A9D" w:rsidRPr="00C07995" w:rsidRDefault="00CF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lang w:val="en-GB"/>
        </w:rPr>
      </w:pPr>
    </w:p>
    <w:p w14:paraId="0FB689D6" w14:textId="72DCC230" w:rsidR="00357B37" w:rsidRPr="006D4A0E" w:rsidRDefault="00357B37" w:rsidP="00243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6D4A0E">
        <w:rPr>
          <w:rFonts w:ascii="Browallia New" w:hAnsi="Browallia New" w:cs="Browallia New"/>
          <w:b/>
          <w:bCs/>
          <w:sz w:val="28"/>
          <w:szCs w:val="28"/>
          <w:cs/>
          <w:lang w:val="en-GB"/>
        </w:rPr>
        <w:t>กองทุนสำรองเลี้ยงชีพ</w:t>
      </w:r>
    </w:p>
    <w:p w14:paraId="68D28FE9" w14:textId="77777777" w:rsidR="00357B37" w:rsidRPr="00C07995" w:rsidRDefault="00357B37" w:rsidP="002433F2">
      <w:pPr>
        <w:tabs>
          <w:tab w:val="clear" w:pos="227"/>
          <w:tab w:val="clear" w:pos="454"/>
        </w:tabs>
        <w:spacing w:line="240" w:lineRule="auto"/>
        <w:ind w:left="426"/>
        <w:jc w:val="thaiDistribute"/>
        <w:rPr>
          <w:rFonts w:ascii="Browallia New" w:hAnsi="Browallia New" w:cs="Browallia New"/>
          <w:sz w:val="24"/>
          <w:szCs w:val="24"/>
          <w:lang w:val="en-GB"/>
        </w:rPr>
      </w:pPr>
    </w:p>
    <w:p w14:paraId="4E351FB9" w14:textId="3DD7F2D3" w:rsidR="002D45C6" w:rsidRPr="002433F2" w:rsidRDefault="00151389" w:rsidP="002433F2">
      <w:pPr>
        <w:tabs>
          <w:tab w:val="clear" w:pos="227"/>
          <w:tab w:val="clear" w:pos="454"/>
        </w:tabs>
        <w:spacing w:line="240" w:lineRule="auto"/>
        <w:ind w:left="426"/>
        <w:jc w:val="thaiDistribute"/>
        <w:rPr>
          <w:rFonts w:ascii="Browallia New" w:hAnsi="Browallia New" w:cs="Browallia New"/>
          <w:sz w:val="28"/>
          <w:szCs w:val="28"/>
          <w:cs/>
          <w:lang w:val="en-GB"/>
        </w:rPr>
      </w:pPr>
      <w:r w:rsidRPr="006D4A0E">
        <w:rPr>
          <w:rFonts w:ascii="Browallia New" w:hAnsi="Browallia New" w:cs="Browallia New" w:hint="cs"/>
          <w:sz w:val="28"/>
          <w:szCs w:val="28"/>
          <w:cs/>
          <w:lang w:val="en-GB"/>
        </w:rPr>
        <w:t>กลุ่ม</w:t>
      </w:r>
      <w:r w:rsidRPr="006D4A0E">
        <w:rPr>
          <w:rFonts w:ascii="Browallia New" w:hAnsi="Browallia New" w:cs="Browallia New"/>
          <w:sz w:val="28"/>
          <w:szCs w:val="28"/>
          <w:cs/>
          <w:lang w:val="en-GB"/>
        </w:rPr>
        <w:t>บริษัทและพนักงานบริษัทได้เข้าร่วมเป็นสมาชิกกองทุนสำรองเลี้ยงชีพ</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ซึ่งจดทะเบียนแล้วตามพระราชบัญญัติกองทุนสำรองเลี้ยงชีพ</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พ.ศ.</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lang w:val="en-GB"/>
        </w:rPr>
        <w:t xml:space="preserve">2530 </w:t>
      </w:r>
      <w:r w:rsidRPr="006D4A0E">
        <w:rPr>
          <w:rFonts w:ascii="Browallia New" w:hAnsi="Browallia New" w:cs="Browallia New"/>
          <w:sz w:val="28"/>
          <w:szCs w:val="28"/>
          <w:cs/>
          <w:lang w:val="en-GB"/>
        </w:rPr>
        <w:t>ซึ่งประกอบด้วยเงินที่พนักงานจ่ายสะสมและเงินที่บริษัทจ่ายสมทบ</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และจะจ่ายให้พนักงานในกรณีที่ออกจากงานตามระเบียบว่าด้วยกองทุนดังกล่าว</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ในระหว่างปี</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lang w:val="en-GB"/>
        </w:rPr>
        <w:t>25</w:t>
      </w:r>
      <w:r w:rsidR="00477582" w:rsidRPr="006D4A0E">
        <w:rPr>
          <w:rFonts w:ascii="Browallia New" w:hAnsi="Browallia New" w:cs="Browallia New"/>
          <w:sz w:val="28"/>
          <w:szCs w:val="28"/>
          <w:lang w:val="en-GB"/>
        </w:rPr>
        <w:t>6</w:t>
      </w:r>
      <w:r w:rsidR="00F14BED">
        <w:rPr>
          <w:rFonts w:ascii="Browallia New" w:hAnsi="Browallia New" w:cs="Browallia New"/>
          <w:sz w:val="28"/>
          <w:szCs w:val="28"/>
          <w:lang w:val="en-GB"/>
        </w:rPr>
        <w:t>5</w:t>
      </w:r>
      <w:r w:rsidR="00F46B29" w:rsidRPr="006D4A0E">
        <w:rPr>
          <w:rFonts w:ascii="Browallia New" w:hAnsi="Browallia New" w:cs="Browallia New" w:hint="cs"/>
          <w:sz w:val="28"/>
          <w:szCs w:val="28"/>
          <w:lang w:val="en-GB"/>
        </w:rPr>
        <w:t xml:space="preserve"> </w:t>
      </w:r>
      <w:r w:rsidRPr="006D4A0E">
        <w:rPr>
          <w:rFonts w:ascii="Browallia New" w:hAnsi="Browallia New" w:cs="Browallia New" w:hint="cs"/>
          <w:sz w:val="28"/>
          <w:szCs w:val="28"/>
          <w:cs/>
          <w:lang w:val="en-GB"/>
        </w:rPr>
        <w:t>และ</w:t>
      </w:r>
      <w:r w:rsidR="00F46B29" w:rsidRPr="006D4A0E">
        <w:rPr>
          <w:rFonts w:ascii="Browallia New" w:hAnsi="Browallia New" w:cs="Browallia New" w:hint="cs"/>
          <w:sz w:val="28"/>
          <w:szCs w:val="28"/>
          <w:lang w:val="en-GB"/>
        </w:rPr>
        <w:t xml:space="preserve"> </w:t>
      </w:r>
      <w:r w:rsidRPr="006D4A0E">
        <w:rPr>
          <w:rFonts w:ascii="Browallia New" w:hAnsi="Browallia New" w:cs="Browallia New"/>
          <w:sz w:val="28"/>
          <w:szCs w:val="28"/>
          <w:lang w:val="en-GB"/>
        </w:rPr>
        <w:t>25</w:t>
      </w:r>
      <w:r w:rsidR="00F7454E" w:rsidRPr="006D4A0E">
        <w:rPr>
          <w:rFonts w:ascii="Browallia New" w:hAnsi="Browallia New" w:cs="Browallia New"/>
          <w:sz w:val="28"/>
          <w:szCs w:val="28"/>
          <w:lang w:val="en-GB"/>
        </w:rPr>
        <w:t>6</w:t>
      </w:r>
      <w:r w:rsidR="00F14BED">
        <w:rPr>
          <w:rFonts w:ascii="Browallia New" w:hAnsi="Browallia New" w:cs="Browallia New"/>
          <w:sz w:val="28"/>
          <w:szCs w:val="28"/>
          <w:lang w:val="en-GB"/>
        </w:rPr>
        <w:t>4</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บริษัทได้จ่ายเงินสมทบกองทุนสำรองเลี้ยงชีพพนักงาน</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เป็นจำนวนเงิน</w:t>
      </w:r>
      <w:r w:rsidR="00F46B29" w:rsidRPr="006D4A0E">
        <w:rPr>
          <w:rFonts w:ascii="Browallia New" w:hAnsi="Browallia New" w:cs="Browallia New" w:hint="cs"/>
          <w:sz w:val="28"/>
          <w:szCs w:val="28"/>
          <w:lang w:val="en-GB"/>
        </w:rPr>
        <w:t xml:space="preserve"> </w:t>
      </w:r>
      <w:r w:rsidR="003F1734">
        <w:rPr>
          <w:rFonts w:ascii="Browallia New" w:hAnsi="Browallia New" w:cs="Browallia New"/>
          <w:sz w:val="28"/>
          <w:szCs w:val="28"/>
          <w:lang w:val="en-GB"/>
        </w:rPr>
        <w:t>4.7</w:t>
      </w:r>
      <w:r w:rsidR="00CE6C23">
        <w:rPr>
          <w:rFonts w:ascii="Browallia New" w:hAnsi="Browallia New" w:cs="Browallia New"/>
          <w:sz w:val="28"/>
          <w:szCs w:val="28"/>
          <w:lang w:val="en-GB"/>
        </w:rPr>
        <w:t>0</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ล้านบาท</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และ</w:t>
      </w:r>
      <w:r w:rsidR="000E37B0" w:rsidRPr="006D4A0E">
        <w:rPr>
          <w:rFonts w:ascii="Browallia New" w:hAnsi="Browallia New" w:cs="Browallia New"/>
          <w:sz w:val="28"/>
          <w:szCs w:val="28"/>
          <w:lang w:val="en-GB"/>
        </w:rPr>
        <w:t xml:space="preserve"> </w:t>
      </w:r>
      <w:r w:rsidR="00F14BED" w:rsidRPr="00B90E65">
        <w:rPr>
          <w:rFonts w:ascii="Browallia New" w:hAnsi="Browallia New" w:cs="Browallia New"/>
          <w:sz w:val="28"/>
          <w:szCs w:val="28"/>
          <w:lang w:val="en-GB"/>
        </w:rPr>
        <w:t xml:space="preserve">5.24 </w:t>
      </w:r>
      <w:r w:rsidRPr="006D4A0E">
        <w:rPr>
          <w:rFonts w:ascii="Browallia New" w:hAnsi="Browallia New" w:cs="Browallia New"/>
          <w:sz w:val="28"/>
          <w:szCs w:val="28"/>
          <w:cs/>
          <w:lang w:val="en-GB"/>
        </w:rPr>
        <w:t>ล้านบาท</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ตามลำดับ</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(งบการเงินเฉพาะของบริษัท</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w:t>
      </w:r>
      <w:r w:rsidR="00F46B29" w:rsidRPr="006D4A0E">
        <w:rPr>
          <w:rFonts w:ascii="Browallia New" w:hAnsi="Browallia New" w:cs="Browallia New"/>
          <w:sz w:val="28"/>
          <w:szCs w:val="28"/>
          <w:lang w:val="en-GB"/>
        </w:rPr>
        <w:t xml:space="preserve"> </w:t>
      </w:r>
      <w:r w:rsidR="00E26655" w:rsidRPr="00E26655">
        <w:rPr>
          <w:rFonts w:ascii="Browallia New" w:hAnsi="Browallia New" w:cs="Browallia New"/>
          <w:sz w:val="28"/>
          <w:szCs w:val="28"/>
          <w:lang w:val="en-GB"/>
        </w:rPr>
        <w:t>3.63</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ล้าน</w:t>
      </w:r>
      <w:r w:rsidRPr="002433F2">
        <w:rPr>
          <w:rFonts w:ascii="Browallia New" w:hAnsi="Browallia New" w:cs="Browallia New"/>
          <w:sz w:val="28"/>
          <w:szCs w:val="28"/>
          <w:cs/>
          <w:lang w:val="en-GB"/>
        </w:rPr>
        <w:t>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และ</w:t>
      </w:r>
      <w:r w:rsidR="00F46B29" w:rsidRPr="002433F2">
        <w:rPr>
          <w:rFonts w:ascii="Browallia New" w:hAnsi="Browallia New" w:cs="Browallia New"/>
          <w:sz w:val="28"/>
          <w:szCs w:val="28"/>
          <w:lang w:val="en-GB"/>
        </w:rPr>
        <w:t xml:space="preserve"> </w:t>
      </w:r>
      <w:r w:rsidR="00F14BED" w:rsidRPr="00B90E65">
        <w:rPr>
          <w:rFonts w:ascii="Browallia New" w:hAnsi="Browallia New" w:cs="Browallia New"/>
          <w:sz w:val="28"/>
          <w:szCs w:val="28"/>
          <w:lang w:val="en-GB"/>
        </w:rPr>
        <w:t xml:space="preserve">4.16 </w:t>
      </w:r>
      <w:r w:rsidRPr="002433F2">
        <w:rPr>
          <w:rFonts w:ascii="Browallia New" w:hAnsi="Browallia New" w:cs="Browallia New"/>
          <w:sz w:val="28"/>
          <w:szCs w:val="28"/>
          <w:cs/>
          <w:lang w:val="en-GB"/>
        </w:rPr>
        <w:t>ล้านบาท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ตามลำดับ)</w:t>
      </w:r>
    </w:p>
    <w:p w14:paraId="568DAE2D" w14:textId="3A546A6A" w:rsidR="00C12E00" w:rsidRDefault="00C1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2E1A9DC" w14:textId="77777777" w:rsidR="001F42DC" w:rsidRDefault="001F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6640074D" w14:textId="1E57A1AA" w:rsidR="003D5CE4" w:rsidRPr="00C07995" w:rsidRDefault="0047023D" w:rsidP="003D5CE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sz w:val="28"/>
          <w:szCs w:val="28"/>
          <w:lang w:val="en-GB"/>
        </w:rPr>
      </w:pPr>
      <w:r w:rsidRPr="00A6441A">
        <w:rPr>
          <w:rFonts w:ascii="Browallia New" w:hAnsi="Browallia New" w:cs="Browallia New"/>
          <w:b/>
          <w:bCs/>
          <w:sz w:val="28"/>
          <w:szCs w:val="28"/>
          <w:cs/>
          <w:lang w:val="en-GB"/>
        </w:rPr>
        <w:t>กำไร (ขาดทุน) ต่อหุ้น</w:t>
      </w:r>
    </w:p>
    <w:p w14:paraId="60ED348E" w14:textId="77777777" w:rsidR="0047023D" w:rsidRPr="00C07995" w:rsidRDefault="0047023D" w:rsidP="0047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Browallia New" w:hAnsi="Browallia New" w:cs="Browallia New"/>
          <w:b/>
          <w:bCs/>
          <w:sz w:val="24"/>
          <w:szCs w:val="24"/>
          <w:lang w:val="en-GB"/>
        </w:rPr>
      </w:pPr>
    </w:p>
    <w:p w14:paraId="7E93CA74" w14:textId="77777777" w:rsidR="0047023D" w:rsidRDefault="00080D39" w:rsidP="0047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Browallia New" w:hAnsi="Browallia New" w:cs="Browallia New"/>
          <w:i/>
          <w:iCs/>
          <w:sz w:val="28"/>
          <w:szCs w:val="28"/>
        </w:rPr>
      </w:pPr>
      <w:r w:rsidRPr="00A6441A">
        <w:rPr>
          <w:rFonts w:ascii="Browallia New" w:hAnsi="Browallia New" w:cs="Browallia New"/>
          <w:i/>
          <w:iCs/>
          <w:sz w:val="28"/>
          <w:szCs w:val="28"/>
          <w:cs/>
        </w:rPr>
        <w:t>กำไร</w:t>
      </w:r>
      <w:r w:rsidRPr="00A6441A">
        <w:rPr>
          <w:rFonts w:ascii="Browallia New" w:hAnsi="Browallia New" w:cs="Browallia New" w:hint="cs"/>
          <w:i/>
          <w:iCs/>
          <w:sz w:val="28"/>
          <w:szCs w:val="28"/>
          <w:cs/>
        </w:rPr>
        <w:t xml:space="preserve"> </w:t>
      </w:r>
      <w:r w:rsidRPr="00A6441A">
        <w:rPr>
          <w:rFonts w:ascii="Browallia New" w:hAnsi="Browallia New" w:cs="Browallia New"/>
          <w:i/>
          <w:iCs/>
          <w:sz w:val="28"/>
          <w:szCs w:val="28"/>
          <w:cs/>
        </w:rPr>
        <w:t>(ขาดทุน)</w:t>
      </w:r>
      <w:r w:rsidRPr="00A6441A">
        <w:rPr>
          <w:rFonts w:ascii="Browallia New" w:hAnsi="Browallia New" w:cs="Browallia New" w:hint="cs"/>
          <w:i/>
          <w:iCs/>
          <w:sz w:val="28"/>
          <w:szCs w:val="28"/>
          <w:cs/>
        </w:rPr>
        <w:t xml:space="preserve"> </w:t>
      </w:r>
      <w:r w:rsidRPr="00A6441A">
        <w:rPr>
          <w:rFonts w:ascii="Browallia New" w:hAnsi="Browallia New" w:cs="Browallia New"/>
          <w:i/>
          <w:iCs/>
          <w:sz w:val="28"/>
          <w:szCs w:val="28"/>
          <w:cs/>
        </w:rPr>
        <w:t>ต่อหุ้นขั้นพื้นฐาน</w:t>
      </w:r>
    </w:p>
    <w:p w14:paraId="2DDD671F" w14:textId="77777777" w:rsidR="001B6302" w:rsidRDefault="001B6302" w:rsidP="001B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r w:rsidRPr="00A6441A">
        <w:rPr>
          <w:rFonts w:ascii="Browallia New" w:hAnsi="Browallia New" w:cs="Browallia New"/>
          <w:sz w:val="28"/>
          <w:szCs w:val="28"/>
          <w:cs/>
        </w:rPr>
        <w:t>กำไร</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(ขาดทุน)</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ต่อหุ้นขั้นพื้นฐานที่เป็นของบริษัทคำนวณโดยการหารกำไร</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(ขาดทุน)</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ส่วนที่เป็นของบริษัทด้วยจำนวนหุ้นสามัญถัวเฉลี่ยถ่วงน้ำหนักตามจำนวนหุ้นที่ออกจำหน่ายในระหว่าง</w:t>
      </w:r>
      <w:r>
        <w:rPr>
          <w:rFonts w:ascii="Browallia New" w:hAnsi="Browallia New" w:cs="Browallia New" w:hint="cs"/>
          <w:sz w:val="28"/>
          <w:szCs w:val="28"/>
          <w:cs/>
        </w:rPr>
        <w:t>ปี</w:t>
      </w:r>
    </w:p>
    <w:p w14:paraId="425DBDE5" w14:textId="77777777" w:rsidR="002F3D4D" w:rsidRPr="00C07995" w:rsidRDefault="002F3D4D" w:rsidP="001B6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16"/>
          <w:szCs w:val="16"/>
        </w:rPr>
      </w:pPr>
    </w:p>
    <w:tbl>
      <w:tblPr>
        <w:tblStyle w:val="TableGrid"/>
        <w:tblW w:w="8987"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1"/>
        <w:gridCol w:w="1134"/>
        <w:gridCol w:w="1134"/>
        <w:gridCol w:w="1134"/>
        <w:gridCol w:w="1134"/>
      </w:tblGrid>
      <w:tr w:rsidR="002F3D4D" w:rsidRPr="0024378B" w14:paraId="59AFF9F0" w14:textId="77777777" w:rsidTr="00C07995">
        <w:tc>
          <w:tcPr>
            <w:tcW w:w="4451" w:type="dxa"/>
          </w:tcPr>
          <w:p w14:paraId="4E67D10F" w14:textId="77777777" w:rsidR="002F3D4D" w:rsidRPr="0024378B" w:rsidRDefault="002F3D4D">
            <w:pPr>
              <w:pStyle w:val="ListParagraph"/>
              <w:ind w:left="0"/>
              <w:jc w:val="thaiDistribute"/>
              <w:rPr>
                <w:rFonts w:ascii="Browallia New" w:eastAsia="Arial Unicode MS" w:hAnsi="Browallia New" w:cs="Browallia New"/>
                <w:spacing w:val="-4"/>
                <w:sz w:val="24"/>
                <w:szCs w:val="24"/>
              </w:rPr>
            </w:pPr>
          </w:p>
        </w:tc>
        <w:tc>
          <w:tcPr>
            <w:tcW w:w="1134" w:type="dxa"/>
          </w:tcPr>
          <w:p w14:paraId="7FCC11C0" w14:textId="77777777" w:rsidR="002F3D4D" w:rsidRPr="0024378B" w:rsidRDefault="002F3D4D">
            <w:pPr>
              <w:pStyle w:val="ListParagraph"/>
              <w:ind w:left="0"/>
              <w:jc w:val="thaiDistribute"/>
              <w:rPr>
                <w:rFonts w:ascii="Browallia New" w:eastAsia="Arial Unicode MS" w:hAnsi="Browallia New" w:cs="Browallia New"/>
                <w:spacing w:val="-4"/>
                <w:sz w:val="24"/>
                <w:szCs w:val="24"/>
              </w:rPr>
            </w:pPr>
          </w:p>
        </w:tc>
        <w:tc>
          <w:tcPr>
            <w:tcW w:w="1134" w:type="dxa"/>
          </w:tcPr>
          <w:p w14:paraId="52D1E2C4" w14:textId="77777777" w:rsidR="002F3D4D" w:rsidRPr="0024378B" w:rsidRDefault="002F3D4D">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58F56852" w14:textId="77777777" w:rsidR="002F3D4D" w:rsidRPr="0024378B" w:rsidRDefault="002F3D4D">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2F3D4D" w:rsidRPr="0024378B" w14:paraId="6F62239D" w14:textId="77777777" w:rsidTr="00C07995">
        <w:tc>
          <w:tcPr>
            <w:tcW w:w="4451" w:type="dxa"/>
          </w:tcPr>
          <w:p w14:paraId="4F145875" w14:textId="77777777" w:rsidR="002F3D4D" w:rsidRPr="0024378B" w:rsidRDefault="002F3D4D">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5A926C66" w14:textId="77777777" w:rsidR="002F3D4D" w:rsidRPr="0024378B" w:rsidRDefault="002F3D4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3E557479" w14:textId="77777777" w:rsidR="002F3D4D" w:rsidRPr="0024378B" w:rsidRDefault="002F3D4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2F3D4D" w:rsidRPr="0024378B" w14:paraId="66866474" w14:textId="77777777" w:rsidTr="00C07995">
        <w:tc>
          <w:tcPr>
            <w:tcW w:w="4451" w:type="dxa"/>
          </w:tcPr>
          <w:p w14:paraId="4A0CA9F4" w14:textId="77777777" w:rsidR="002F3D4D" w:rsidRPr="0024378B" w:rsidRDefault="002F3D4D">
            <w:pPr>
              <w:pStyle w:val="ListParagraph"/>
              <w:ind w:left="0"/>
              <w:jc w:val="thaiDistribute"/>
              <w:rPr>
                <w:rFonts w:ascii="Browallia New" w:eastAsia="Arial Unicode MS" w:hAnsi="Browallia New" w:cs="Browallia New"/>
                <w:spacing w:val="-4"/>
                <w:sz w:val="24"/>
                <w:szCs w:val="24"/>
              </w:rPr>
            </w:pPr>
          </w:p>
        </w:tc>
        <w:tc>
          <w:tcPr>
            <w:tcW w:w="1134" w:type="dxa"/>
          </w:tcPr>
          <w:p w14:paraId="62E0D94B" w14:textId="77777777" w:rsidR="002F3D4D" w:rsidRPr="0024378B" w:rsidRDefault="002F3D4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66FD0269" w14:textId="01778192" w:rsidR="002F3D4D" w:rsidRPr="0024378B" w:rsidRDefault="00C16F34">
            <w:pPr>
              <w:pStyle w:val="ListParagraph"/>
              <w:pBdr>
                <w:bottom w:val="single" w:sz="4" w:space="1" w:color="auto"/>
              </w:pBdr>
              <w:ind w:left="0"/>
              <w:jc w:val="center"/>
              <w:rPr>
                <w:rFonts w:ascii="Browallia New" w:eastAsia="Arial Unicode MS" w:hAnsi="Browallia New" w:cs="Browallia New"/>
                <w:spacing w:val="-4"/>
                <w:sz w:val="24"/>
                <w:szCs w:val="24"/>
                <w:cs/>
              </w:rPr>
            </w:pPr>
            <w:r w:rsidRPr="00C16F34">
              <w:rPr>
                <w:rFonts w:ascii="Browallia New" w:eastAsia="Arial Unicode MS" w:hAnsi="Browallia New" w:cs="Browallia New"/>
                <w:spacing w:val="-4"/>
                <w:sz w:val="24"/>
                <w:szCs w:val="24"/>
              </w:rPr>
              <w:t>2564</w:t>
            </w:r>
          </w:p>
        </w:tc>
        <w:tc>
          <w:tcPr>
            <w:tcW w:w="1134" w:type="dxa"/>
          </w:tcPr>
          <w:p w14:paraId="13527321" w14:textId="77777777" w:rsidR="002F3D4D" w:rsidRPr="0024378B" w:rsidRDefault="002F3D4D">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5D176B90" w14:textId="3624845F" w:rsidR="002F3D4D" w:rsidRPr="0024378B" w:rsidRDefault="00C16F34">
            <w:pPr>
              <w:pStyle w:val="ListParagraph"/>
              <w:pBdr>
                <w:bottom w:val="single" w:sz="4" w:space="1" w:color="auto"/>
              </w:pBdr>
              <w:ind w:left="0"/>
              <w:jc w:val="center"/>
              <w:rPr>
                <w:rFonts w:ascii="Browallia New" w:eastAsia="Arial Unicode MS" w:hAnsi="Browallia New" w:cs="Browallia New"/>
                <w:spacing w:val="-4"/>
                <w:sz w:val="24"/>
                <w:szCs w:val="24"/>
              </w:rPr>
            </w:pPr>
            <w:r w:rsidRPr="00C16F34">
              <w:rPr>
                <w:rFonts w:ascii="Browallia New" w:eastAsia="Arial Unicode MS" w:hAnsi="Browallia New" w:cs="Browallia New"/>
                <w:spacing w:val="-4"/>
                <w:sz w:val="24"/>
                <w:szCs w:val="24"/>
              </w:rPr>
              <w:t>2564</w:t>
            </w:r>
          </w:p>
        </w:tc>
      </w:tr>
      <w:tr w:rsidR="002F3D4D" w:rsidRPr="0024378B" w14:paraId="7D18B116" w14:textId="77777777" w:rsidTr="00980DA1">
        <w:trPr>
          <w:trHeight w:val="342"/>
        </w:trPr>
        <w:tc>
          <w:tcPr>
            <w:tcW w:w="4451" w:type="dxa"/>
          </w:tcPr>
          <w:p w14:paraId="4CC89A9E" w14:textId="77777777" w:rsidR="002F3D4D" w:rsidRPr="0046163E" w:rsidRDefault="002F3D4D">
            <w:pPr>
              <w:pStyle w:val="ListParagraph"/>
              <w:ind w:left="0"/>
              <w:jc w:val="thaiDistribute"/>
              <w:rPr>
                <w:rFonts w:ascii="Browallia New" w:eastAsia="Arial Unicode MS" w:hAnsi="Browallia New" w:cs="Browallia New"/>
                <w:spacing w:val="-4"/>
                <w:sz w:val="24"/>
                <w:szCs w:val="24"/>
              </w:rPr>
            </w:pPr>
            <w:r>
              <w:rPr>
                <w:rFonts w:ascii="Browallia New" w:hAnsi="Browallia New" w:cs="Browallia New" w:hint="cs"/>
                <w:b/>
                <w:bCs/>
                <w:sz w:val="24"/>
                <w:szCs w:val="24"/>
                <w:u w:val="single"/>
                <w:cs/>
                <w:lang w:val="en-GB"/>
              </w:rPr>
              <w:t xml:space="preserve">กำไร (ขาดทุน) </w:t>
            </w:r>
            <w:r w:rsidRPr="0024378B">
              <w:rPr>
                <w:rFonts w:ascii="Browallia New" w:hAnsi="Browallia New" w:cs="Browallia New"/>
                <w:b/>
                <w:bCs/>
                <w:sz w:val="24"/>
                <w:szCs w:val="24"/>
                <w:u w:val="single"/>
                <w:cs/>
                <w:lang w:val="en-GB"/>
              </w:rPr>
              <w:t>ต่อหุ้นขั้นพื้นฐาน</w:t>
            </w:r>
          </w:p>
        </w:tc>
        <w:tc>
          <w:tcPr>
            <w:tcW w:w="1134" w:type="dxa"/>
          </w:tcPr>
          <w:p w14:paraId="46E08F7E" w14:textId="77777777" w:rsidR="002F3D4D" w:rsidRPr="0024378B" w:rsidRDefault="002F3D4D">
            <w:pPr>
              <w:pStyle w:val="ListParagraph"/>
              <w:ind w:left="0"/>
              <w:jc w:val="thaiDistribute"/>
              <w:rPr>
                <w:rFonts w:ascii="Browallia New" w:eastAsia="Arial Unicode MS" w:hAnsi="Browallia New" w:cs="Browallia New"/>
                <w:spacing w:val="-4"/>
                <w:sz w:val="24"/>
                <w:szCs w:val="24"/>
              </w:rPr>
            </w:pPr>
          </w:p>
        </w:tc>
        <w:tc>
          <w:tcPr>
            <w:tcW w:w="1134" w:type="dxa"/>
          </w:tcPr>
          <w:p w14:paraId="2FEDA46C" w14:textId="77777777" w:rsidR="002F3D4D" w:rsidRPr="0024378B" w:rsidRDefault="002F3D4D">
            <w:pPr>
              <w:pStyle w:val="ListParagraph"/>
              <w:ind w:left="0"/>
              <w:jc w:val="thaiDistribute"/>
              <w:rPr>
                <w:rFonts w:ascii="Browallia New" w:eastAsia="Arial Unicode MS" w:hAnsi="Browallia New" w:cs="Browallia New"/>
                <w:spacing w:val="-4"/>
                <w:sz w:val="24"/>
                <w:szCs w:val="24"/>
              </w:rPr>
            </w:pPr>
          </w:p>
        </w:tc>
        <w:tc>
          <w:tcPr>
            <w:tcW w:w="1134" w:type="dxa"/>
          </w:tcPr>
          <w:p w14:paraId="4AC9A04C" w14:textId="77777777" w:rsidR="002F3D4D" w:rsidRPr="0024378B" w:rsidRDefault="002F3D4D">
            <w:pPr>
              <w:pStyle w:val="ListParagraph"/>
              <w:ind w:left="0"/>
              <w:jc w:val="thaiDistribute"/>
              <w:rPr>
                <w:rFonts w:ascii="Browallia New" w:eastAsia="Arial Unicode MS" w:hAnsi="Browallia New" w:cs="Browallia New"/>
                <w:spacing w:val="-4"/>
                <w:sz w:val="24"/>
                <w:szCs w:val="24"/>
              </w:rPr>
            </w:pPr>
          </w:p>
        </w:tc>
        <w:tc>
          <w:tcPr>
            <w:tcW w:w="1134" w:type="dxa"/>
          </w:tcPr>
          <w:p w14:paraId="34174E04" w14:textId="77777777" w:rsidR="002F3D4D" w:rsidRPr="0024378B" w:rsidRDefault="002F3D4D">
            <w:pPr>
              <w:pStyle w:val="ListParagraph"/>
              <w:ind w:left="0"/>
              <w:jc w:val="thaiDistribute"/>
              <w:rPr>
                <w:rFonts w:ascii="Browallia New" w:eastAsia="Arial Unicode MS" w:hAnsi="Browallia New" w:cs="Browallia New"/>
                <w:spacing w:val="-4"/>
                <w:sz w:val="24"/>
                <w:szCs w:val="24"/>
              </w:rPr>
            </w:pPr>
          </w:p>
        </w:tc>
      </w:tr>
      <w:tr w:rsidR="002F3D4D" w:rsidRPr="0024378B" w14:paraId="1A35060D" w14:textId="77777777" w:rsidTr="00C07995">
        <w:tc>
          <w:tcPr>
            <w:tcW w:w="4451" w:type="dxa"/>
          </w:tcPr>
          <w:p w14:paraId="374E9DB1" w14:textId="731880CC" w:rsidR="002F3D4D" w:rsidRPr="0024378B" w:rsidRDefault="002F3D4D">
            <w:pPr>
              <w:pStyle w:val="ListParagraph"/>
              <w:ind w:left="275" w:hanging="275"/>
              <w:jc w:val="thaiDistribute"/>
              <w:rPr>
                <w:rFonts w:ascii="Browallia New" w:eastAsia="Arial Unicode MS" w:hAnsi="Browallia New" w:cs="Browallia New"/>
                <w:spacing w:val="-4"/>
                <w:sz w:val="24"/>
                <w:szCs w:val="24"/>
              </w:rPr>
            </w:pPr>
            <w:r w:rsidRPr="00751762">
              <w:rPr>
                <w:rFonts w:ascii="Browallia New" w:hAnsi="Browallia New" w:cs="Browallia New"/>
                <w:sz w:val="24"/>
                <w:szCs w:val="24"/>
                <w:cs/>
              </w:rPr>
              <w:t>ขาดทุน</w:t>
            </w:r>
            <w:r w:rsidRPr="0024378B">
              <w:rPr>
                <w:rFonts w:ascii="Browallia New" w:hAnsi="Browallia New" w:cs="Browallia New"/>
                <w:sz w:val="24"/>
                <w:szCs w:val="24"/>
                <w:cs/>
              </w:rPr>
              <w:t>ที่เป็นส่วนของผู้ถือหุ้นสามัญของบริษัท</w:t>
            </w:r>
          </w:p>
        </w:tc>
        <w:tc>
          <w:tcPr>
            <w:tcW w:w="1134" w:type="dxa"/>
          </w:tcPr>
          <w:p w14:paraId="5E045D26" w14:textId="2C52E5D0" w:rsidR="002F3D4D" w:rsidRPr="00254305" w:rsidRDefault="008F7CD9" w:rsidP="00EF5D46">
            <w:pPr>
              <w:pStyle w:val="ListParagraph"/>
              <w:ind w:left="0"/>
              <w:jc w:val="right"/>
              <w:rPr>
                <w:rFonts w:ascii="Browallia New" w:eastAsia="Arial Unicode MS" w:hAnsi="Browallia New" w:cs="Browallia New"/>
                <w:spacing w:val="-4"/>
                <w:sz w:val="24"/>
                <w:szCs w:val="24"/>
                <w:cs/>
              </w:rPr>
            </w:pPr>
            <w:r w:rsidRPr="00254305">
              <w:rPr>
                <w:rFonts w:ascii="Browallia New" w:eastAsia="Arial Unicode MS" w:hAnsi="Browallia New" w:cs="Browallia New" w:hint="cs"/>
                <w:spacing w:val="-4"/>
                <w:sz w:val="24"/>
                <w:szCs w:val="24"/>
                <w:cs/>
              </w:rPr>
              <w:t>(</w:t>
            </w:r>
            <w:r w:rsidRPr="00254305">
              <w:rPr>
                <w:rFonts w:ascii="Browallia New" w:eastAsia="Arial Unicode MS" w:hAnsi="Browallia New" w:cs="Browallia New"/>
                <w:spacing w:val="-4"/>
                <w:sz w:val="24"/>
                <w:szCs w:val="24"/>
              </w:rPr>
              <w:t>2</w:t>
            </w:r>
            <w:r w:rsidR="00D91459" w:rsidRPr="00254305">
              <w:rPr>
                <w:rFonts w:ascii="Browallia New" w:eastAsia="Arial Unicode MS" w:hAnsi="Browallia New" w:cs="Browallia New"/>
                <w:spacing w:val="-4"/>
                <w:sz w:val="24"/>
                <w:szCs w:val="24"/>
              </w:rPr>
              <w:t>2</w:t>
            </w:r>
            <w:r w:rsidR="006A60FD" w:rsidRPr="00254305">
              <w:rPr>
                <w:rFonts w:ascii="Browallia New" w:eastAsia="Arial Unicode MS" w:hAnsi="Browallia New" w:cs="Browallia New"/>
                <w:spacing w:val="-4"/>
                <w:sz w:val="24"/>
                <w:szCs w:val="24"/>
              </w:rPr>
              <w:t>2</w:t>
            </w:r>
            <w:r w:rsidRPr="00254305">
              <w:rPr>
                <w:rFonts w:ascii="Browallia New" w:eastAsia="Arial Unicode MS" w:hAnsi="Browallia New" w:cs="Browallia New"/>
                <w:spacing w:val="-4"/>
                <w:sz w:val="24"/>
                <w:szCs w:val="24"/>
              </w:rPr>
              <w:t>,</w:t>
            </w:r>
            <w:r w:rsidR="006A60FD" w:rsidRPr="00254305">
              <w:rPr>
                <w:rFonts w:ascii="Browallia New" w:eastAsia="Arial Unicode MS" w:hAnsi="Browallia New" w:cs="Browallia New"/>
                <w:spacing w:val="-4"/>
                <w:sz w:val="24"/>
                <w:szCs w:val="24"/>
              </w:rPr>
              <w:t>076</w:t>
            </w:r>
            <w:r w:rsidRPr="00254305">
              <w:rPr>
                <w:rFonts w:ascii="Browallia New" w:eastAsia="Arial Unicode MS" w:hAnsi="Browallia New" w:cs="Browallia New" w:hint="cs"/>
                <w:spacing w:val="-4"/>
                <w:sz w:val="24"/>
                <w:szCs w:val="24"/>
                <w:cs/>
              </w:rPr>
              <w:t>)</w:t>
            </w:r>
          </w:p>
        </w:tc>
        <w:tc>
          <w:tcPr>
            <w:tcW w:w="1134" w:type="dxa"/>
          </w:tcPr>
          <w:p w14:paraId="68767071" w14:textId="7DB6489B" w:rsidR="002F3D4D" w:rsidRPr="00232780" w:rsidRDefault="00E62BB2" w:rsidP="00EF5D46">
            <w:pPr>
              <w:pStyle w:val="ListParagraph"/>
              <w:ind w:left="0"/>
              <w:jc w:val="right"/>
              <w:rPr>
                <w:rFonts w:ascii="Browallia New" w:eastAsia="Arial Unicode MS" w:hAnsi="Browallia New" w:cs="Browallia New"/>
                <w:spacing w:val="-4"/>
                <w:sz w:val="24"/>
                <w:szCs w:val="24"/>
                <w:cs/>
              </w:rPr>
            </w:pPr>
            <w:r w:rsidRPr="00232780">
              <w:rPr>
                <w:rFonts w:ascii="Browallia New" w:eastAsia="Arial Unicode MS" w:hAnsi="Browallia New" w:cs="Browallia New" w:hint="cs"/>
                <w:spacing w:val="-4"/>
                <w:sz w:val="24"/>
                <w:szCs w:val="24"/>
                <w:cs/>
              </w:rPr>
              <w:t>(</w:t>
            </w:r>
            <w:r w:rsidRPr="00232780">
              <w:rPr>
                <w:rFonts w:ascii="Browallia New" w:eastAsia="Arial Unicode MS" w:hAnsi="Browallia New" w:cs="Browallia New"/>
                <w:spacing w:val="-4"/>
                <w:sz w:val="24"/>
                <w:szCs w:val="24"/>
              </w:rPr>
              <w:t>248,870</w:t>
            </w:r>
            <w:r w:rsidRPr="00232780">
              <w:rPr>
                <w:rFonts w:ascii="Browallia New" w:eastAsia="Arial Unicode MS" w:hAnsi="Browallia New" w:cs="Browallia New" w:hint="cs"/>
                <w:spacing w:val="-4"/>
                <w:sz w:val="24"/>
                <w:szCs w:val="24"/>
                <w:cs/>
              </w:rPr>
              <w:t>)</w:t>
            </w:r>
          </w:p>
        </w:tc>
        <w:tc>
          <w:tcPr>
            <w:tcW w:w="1134" w:type="dxa"/>
          </w:tcPr>
          <w:p w14:paraId="22C47FA3" w14:textId="470E4AB5" w:rsidR="002F3D4D" w:rsidRPr="00254305" w:rsidRDefault="00E62BB2" w:rsidP="00EF5D46">
            <w:pPr>
              <w:pStyle w:val="ListParagraph"/>
              <w:ind w:left="0"/>
              <w:jc w:val="right"/>
              <w:rPr>
                <w:rFonts w:ascii="Browallia New" w:eastAsia="Arial Unicode MS" w:hAnsi="Browallia New" w:cs="Browallia New"/>
                <w:spacing w:val="-4"/>
                <w:sz w:val="24"/>
                <w:szCs w:val="24"/>
                <w:cs/>
              </w:rPr>
            </w:pPr>
            <w:r w:rsidRPr="00254305">
              <w:rPr>
                <w:rFonts w:ascii="Browallia New" w:eastAsia="Arial Unicode MS" w:hAnsi="Browallia New" w:cs="Browallia New" w:hint="cs"/>
                <w:spacing w:val="-4"/>
                <w:sz w:val="24"/>
                <w:szCs w:val="24"/>
                <w:cs/>
              </w:rPr>
              <w:t>(</w:t>
            </w:r>
            <w:r w:rsidRPr="00254305">
              <w:rPr>
                <w:rFonts w:ascii="Browallia New" w:eastAsia="Arial Unicode MS" w:hAnsi="Browallia New" w:cs="Browallia New"/>
                <w:spacing w:val="-4"/>
                <w:sz w:val="24"/>
                <w:szCs w:val="24"/>
              </w:rPr>
              <w:t>70,</w:t>
            </w:r>
            <w:r w:rsidR="00C40EAE" w:rsidRPr="00254305">
              <w:rPr>
                <w:rFonts w:ascii="Browallia New" w:eastAsia="Arial Unicode MS" w:hAnsi="Browallia New" w:cs="Browallia New"/>
                <w:spacing w:val="-4"/>
                <w:sz w:val="24"/>
                <w:szCs w:val="24"/>
              </w:rPr>
              <w:t>186</w:t>
            </w:r>
            <w:r w:rsidRPr="00254305">
              <w:rPr>
                <w:rFonts w:ascii="Browallia New" w:eastAsia="Arial Unicode MS" w:hAnsi="Browallia New" w:cs="Browallia New" w:hint="cs"/>
                <w:spacing w:val="-4"/>
                <w:sz w:val="24"/>
                <w:szCs w:val="24"/>
                <w:cs/>
              </w:rPr>
              <w:t>)</w:t>
            </w:r>
          </w:p>
        </w:tc>
        <w:tc>
          <w:tcPr>
            <w:tcW w:w="1134" w:type="dxa"/>
          </w:tcPr>
          <w:p w14:paraId="676148DC" w14:textId="28CDD1B7" w:rsidR="002F3D4D" w:rsidRPr="00232780" w:rsidRDefault="00E62BB2" w:rsidP="00EF5D46">
            <w:pPr>
              <w:pStyle w:val="ListParagraph"/>
              <w:ind w:left="0"/>
              <w:jc w:val="right"/>
              <w:rPr>
                <w:rFonts w:ascii="Browallia New" w:eastAsia="Arial Unicode MS" w:hAnsi="Browallia New" w:cs="Browallia New"/>
                <w:spacing w:val="-4"/>
                <w:sz w:val="24"/>
                <w:szCs w:val="24"/>
                <w:cs/>
              </w:rPr>
            </w:pPr>
            <w:r w:rsidRPr="00232780">
              <w:rPr>
                <w:rFonts w:ascii="Browallia New" w:eastAsia="Arial Unicode MS" w:hAnsi="Browallia New" w:cs="Browallia New" w:hint="cs"/>
                <w:spacing w:val="-4"/>
                <w:sz w:val="24"/>
                <w:szCs w:val="24"/>
                <w:cs/>
              </w:rPr>
              <w:t>(</w:t>
            </w:r>
            <w:r w:rsidRPr="00232780">
              <w:rPr>
                <w:rFonts w:ascii="Browallia New" w:eastAsia="Arial Unicode MS" w:hAnsi="Browallia New" w:cs="Browallia New"/>
                <w:spacing w:val="-4"/>
                <w:sz w:val="24"/>
                <w:szCs w:val="24"/>
              </w:rPr>
              <w:t>3,154</w:t>
            </w:r>
            <w:r w:rsidRPr="00232780">
              <w:rPr>
                <w:rFonts w:ascii="Browallia New" w:eastAsia="Arial Unicode MS" w:hAnsi="Browallia New" w:cs="Browallia New" w:hint="cs"/>
                <w:spacing w:val="-4"/>
                <w:sz w:val="24"/>
                <w:szCs w:val="24"/>
                <w:cs/>
              </w:rPr>
              <w:t>)</w:t>
            </w:r>
          </w:p>
        </w:tc>
      </w:tr>
      <w:tr w:rsidR="002F3D4D" w:rsidRPr="0024378B" w14:paraId="48D445E6" w14:textId="77777777" w:rsidTr="00C07995">
        <w:tc>
          <w:tcPr>
            <w:tcW w:w="4451" w:type="dxa"/>
          </w:tcPr>
          <w:p w14:paraId="7F35EA4C" w14:textId="77777777" w:rsidR="002F3D4D" w:rsidRPr="0024378B" w:rsidRDefault="002F3D4D">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526A740C" w14:textId="33C67F19" w:rsidR="002F3D4D" w:rsidRPr="00254305" w:rsidRDefault="00CB24B1" w:rsidP="00EF5D46">
            <w:pPr>
              <w:pStyle w:val="ListParagraph"/>
              <w:pBdr>
                <w:bottom w:val="single" w:sz="4" w:space="1" w:color="auto"/>
              </w:pBdr>
              <w:ind w:left="0"/>
              <w:jc w:val="right"/>
              <w:rPr>
                <w:rFonts w:ascii="Browallia New" w:eastAsia="Arial Unicode MS" w:hAnsi="Browallia New" w:cs="Browallia New"/>
                <w:spacing w:val="-4"/>
                <w:sz w:val="24"/>
                <w:szCs w:val="24"/>
                <w:cs/>
              </w:rPr>
            </w:pPr>
            <w:r w:rsidRPr="00254305">
              <w:rPr>
                <w:rFonts w:ascii="Browallia New" w:eastAsia="Arial Unicode MS" w:hAnsi="Browallia New" w:cs="Browallia New"/>
                <w:spacing w:val="-4"/>
                <w:sz w:val="24"/>
                <w:szCs w:val="24"/>
              </w:rPr>
              <w:t>2,504,</w:t>
            </w:r>
            <w:r w:rsidR="0016228D" w:rsidRPr="00254305">
              <w:rPr>
                <w:rFonts w:ascii="Browallia New" w:eastAsia="Arial Unicode MS" w:hAnsi="Browallia New" w:cs="Browallia New"/>
                <w:spacing w:val="-4"/>
                <w:sz w:val="24"/>
                <w:szCs w:val="24"/>
              </w:rPr>
              <w:t>096</w:t>
            </w:r>
          </w:p>
        </w:tc>
        <w:tc>
          <w:tcPr>
            <w:tcW w:w="1134" w:type="dxa"/>
          </w:tcPr>
          <w:p w14:paraId="58F2D5BC" w14:textId="30C45246" w:rsidR="002F3D4D" w:rsidRPr="00232780" w:rsidRDefault="0016228D" w:rsidP="00EF5D46">
            <w:pPr>
              <w:pStyle w:val="ListParagraph"/>
              <w:pBdr>
                <w:bottom w:val="single" w:sz="4" w:space="1" w:color="auto"/>
              </w:pBdr>
              <w:ind w:left="0"/>
              <w:jc w:val="right"/>
              <w:rPr>
                <w:rFonts w:ascii="Browallia New" w:eastAsia="Arial Unicode MS" w:hAnsi="Browallia New" w:cs="Browallia New"/>
                <w:spacing w:val="-4"/>
                <w:sz w:val="24"/>
                <w:szCs w:val="24"/>
                <w:cs/>
              </w:rPr>
            </w:pPr>
            <w:r w:rsidRPr="00232780">
              <w:rPr>
                <w:rFonts w:ascii="Browallia New" w:eastAsia="Arial Unicode MS" w:hAnsi="Browallia New" w:cs="Browallia New"/>
                <w:spacing w:val="-4"/>
                <w:sz w:val="24"/>
                <w:szCs w:val="24"/>
              </w:rPr>
              <w:t>2,504,096</w:t>
            </w:r>
          </w:p>
        </w:tc>
        <w:tc>
          <w:tcPr>
            <w:tcW w:w="1134" w:type="dxa"/>
          </w:tcPr>
          <w:p w14:paraId="76FE8448" w14:textId="73970ECD" w:rsidR="002F3D4D" w:rsidRPr="00254305" w:rsidRDefault="008339AA" w:rsidP="00EF5D46">
            <w:pPr>
              <w:pStyle w:val="ListParagraph"/>
              <w:pBdr>
                <w:bottom w:val="single" w:sz="4" w:space="1" w:color="auto"/>
              </w:pBdr>
              <w:ind w:left="0"/>
              <w:jc w:val="right"/>
              <w:rPr>
                <w:rFonts w:ascii="Browallia New" w:eastAsia="Arial Unicode MS" w:hAnsi="Browallia New" w:cs="Browallia New"/>
                <w:spacing w:val="-4"/>
                <w:sz w:val="24"/>
                <w:szCs w:val="24"/>
                <w:cs/>
              </w:rPr>
            </w:pPr>
            <w:r w:rsidRPr="00254305">
              <w:rPr>
                <w:rFonts w:ascii="Browallia New" w:eastAsia="Arial Unicode MS" w:hAnsi="Browallia New" w:cs="Browallia New"/>
                <w:spacing w:val="-4"/>
                <w:sz w:val="24"/>
                <w:szCs w:val="24"/>
              </w:rPr>
              <w:t>2,504,096</w:t>
            </w:r>
          </w:p>
        </w:tc>
        <w:tc>
          <w:tcPr>
            <w:tcW w:w="1134" w:type="dxa"/>
          </w:tcPr>
          <w:p w14:paraId="1D25A915" w14:textId="74911836" w:rsidR="002F3D4D" w:rsidRPr="00232780" w:rsidRDefault="00201D07" w:rsidP="00EF5D46">
            <w:pPr>
              <w:pStyle w:val="ListParagraph"/>
              <w:pBdr>
                <w:bottom w:val="single" w:sz="4" w:space="1" w:color="auto"/>
              </w:pBdr>
              <w:ind w:left="0"/>
              <w:jc w:val="right"/>
              <w:rPr>
                <w:rFonts w:ascii="Browallia New" w:eastAsia="Arial Unicode MS" w:hAnsi="Browallia New" w:cs="Browallia New"/>
                <w:spacing w:val="-4"/>
                <w:sz w:val="24"/>
                <w:szCs w:val="24"/>
                <w:cs/>
              </w:rPr>
            </w:pPr>
            <w:r w:rsidRPr="00232780">
              <w:rPr>
                <w:rFonts w:ascii="Browallia New" w:eastAsia="Arial Unicode MS" w:hAnsi="Browallia New" w:cs="Browallia New"/>
                <w:spacing w:val="-4"/>
                <w:sz w:val="24"/>
                <w:szCs w:val="24"/>
              </w:rPr>
              <w:t>2,504,096</w:t>
            </w:r>
          </w:p>
        </w:tc>
      </w:tr>
      <w:tr w:rsidR="002F3D4D" w:rsidRPr="0024378B" w14:paraId="037818F3" w14:textId="77777777" w:rsidTr="00C07995">
        <w:tc>
          <w:tcPr>
            <w:tcW w:w="4451" w:type="dxa"/>
          </w:tcPr>
          <w:p w14:paraId="128A5609" w14:textId="77777777" w:rsidR="002F3D4D" w:rsidRPr="0024378B" w:rsidRDefault="002F3D4D">
            <w:pPr>
              <w:pStyle w:val="ListParagraph"/>
              <w:ind w:left="0"/>
              <w:jc w:val="thaiDistribute"/>
              <w:rPr>
                <w:rFonts w:ascii="Browallia New" w:hAnsi="Browallia New" w:cs="Browallia New"/>
                <w:sz w:val="24"/>
                <w:szCs w:val="24"/>
                <w:cs/>
              </w:rPr>
            </w:pPr>
          </w:p>
        </w:tc>
        <w:tc>
          <w:tcPr>
            <w:tcW w:w="1134" w:type="dxa"/>
          </w:tcPr>
          <w:p w14:paraId="601343B3" w14:textId="77777777" w:rsidR="002F3D4D" w:rsidRPr="00254305" w:rsidRDefault="002F3D4D" w:rsidP="00EF5D46">
            <w:pPr>
              <w:pStyle w:val="ListParagraph"/>
              <w:ind w:left="0"/>
              <w:jc w:val="right"/>
              <w:rPr>
                <w:rFonts w:ascii="Browallia New" w:eastAsia="Arial Unicode MS" w:hAnsi="Browallia New" w:cs="Browallia New"/>
                <w:spacing w:val="-4"/>
                <w:sz w:val="24"/>
                <w:szCs w:val="24"/>
              </w:rPr>
            </w:pPr>
          </w:p>
        </w:tc>
        <w:tc>
          <w:tcPr>
            <w:tcW w:w="1134" w:type="dxa"/>
          </w:tcPr>
          <w:p w14:paraId="5E191F37" w14:textId="77777777" w:rsidR="002F3D4D" w:rsidRPr="00232780" w:rsidRDefault="002F3D4D" w:rsidP="00EF5D46">
            <w:pPr>
              <w:pStyle w:val="ListParagraph"/>
              <w:ind w:left="0"/>
              <w:jc w:val="right"/>
              <w:rPr>
                <w:rFonts w:ascii="Browallia New" w:eastAsia="Arial Unicode MS" w:hAnsi="Browallia New" w:cs="Browallia New"/>
                <w:spacing w:val="-4"/>
                <w:sz w:val="24"/>
                <w:szCs w:val="24"/>
              </w:rPr>
            </w:pPr>
          </w:p>
        </w:tc>
        <w:tc>
          <w:tcPr>
            <w:tcW w:w="1134" w:type="dxa"/>
          </w:tcPr>
          <w:p w14:paraId="04CF5E1F" w14:textId="77777777" w:rsidR="002F3D4D" w:rsidRPr="00254305" w:rsidRDefault="002F3D4D" w:rsidP="00EF5D46">
            <w:pPr>
              <w:pStyle w:val="ListParagraph"/>
              <w:ind w:left="0"/>
              <w:jc w:val="right"/>
              <w:rPr>
                <w:rFonts w:ascii="Browallia New" w:eastAsia="Arial Unicode MS" w:hAnsi="Browallia New" w:cs="Browallia New"/>
                <w:spacing w:val="-4"/>
                <w:sz w:val="24"/>
                <w:szCs w:val="24"/>
              </w:rPr>
            </w:pPr>
          </w:p>
        </w:tc>
        <w:tc>
          <w:tcPr>
            <w:tcW w:w="1134" w:type="dxa"/>
          </w:tcPr>
          <w:p w14:paraId="225A7646" w14:textId="77777777" w:rsidR="002F3D4D" w:rsidRPr="00232780" w:rsidRDefault="002F3D4D" w:rsidP="00EF5D46">
            <w:pPr>
              <w:pStyle w:val="ListParagraph"/>
              <w:ind w:left="0"/>
              <w:jc w:val="right"/>
              <w:rPr>
                <w:rFonts w:ascii="Browallia New" w:eastAsia="Arial Unicode MS" w:hAnsi="Browallia New" w:cs="Browallia New"/>
                <w:spacing w:val="-4"/>
                <w:sz w:val="24"/>
                <w:szCs w:val="24"/>
              </w:rPr>
            </w:pPr>
          </w:p>
        </w:tc>
      </w:tr>
      <w:tr w:rsidR="002F3D4D" w:rsidRPr="0024378B" w14:paraId="1A0D919A" w14:textId="77777777" w:rsidTr="00C07995">
        <w:tc>
          <w:tcPr>
            <w:tcW w:w="4451" w:type="dxa"/>
          </w:tcPr>
          <w:p w14:paraId="3161DAA0" w14:textId="76D32DC3" w:rsidR="002F3D4D" w:rsidRPr="0024378B" w:rsidRDefault="002F3D4D">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cs/>
              </w:rPr>
              <w:t>ขาดทุน (บาทต่อหุ้น)</w:t>
            </w:r>
          </w:p>
        </w:tc>
        <w:tc>
          <w:tcPr>
            <w:tcW w:w="1134" w:type="dxa"/>
          </w:tcPr>
          <w:p w14:paraId="120CF662" w14:textId="0B46E448" w:rsidR="002F3D4D" w:rsidRPr="00254305" w:rsidRDefault="00184D2D" w:rsidP="00EF5D46">
            <w:pPr>
              <w:pStyle w:val="ListParagraph"/>
              <w:pBdr>
                <w:bottom w:val="single" w:sz="12" w:space="1" w:color="auto"/>
              </w:pBdr>
              <w:ind w:left="0"/>
              <w:jc w:val="right"/>
              <w:rPr>
                <w:rFonts w:ascii="Browallia New" w:eastAsia="Arial Unicode MS" w:hAnsi="Browallia New" w:cs="Browallia New"/>
                <w:spacing w:val="-4"/>
                <w:sz w:val="24"/>
                <w:szCs w:val="24"/>
                <w:cs/>
              </w:rPr>
            </w:pPr>
            <w:r w:rsidRPr="00254305">
              <w:rPr>
                <w:rFonts w:ascii="Browallia New" w:eastAsia="Arial Unicode MS" w:hAnsi="Browallia New" w:cs="Browallia New" w:hint="cs"/>
                <w:spacing w:val="-4"/>
                <w:sz w:val="24"/>
                <w:szCs w:val="24"/>
                <w:cs/>
              </w:rPr>
              <w:t>(</w:t>
            </w:r>
            <w:r w:rsidRPr="00254305">
              <w:rPr>
                <w:rFonts w:ascii="Browallia New" w:eastAsia="Arial Unicode MS" w:hAnsi="Browallia New" w:cs="Browallia New"/>
                <w:spacing w:val="-4"/>
                <w:sz w:val="24"/>
                <w:szCs w:val="24"/>
              </w:rPr>
              <w:t>0.08</w:t>
            </w:r>
            <w:r w:rsidR="00FA0530" w:rsidRPr="00254305">
              <w:rPr>
                <w:rFonts w:ascii="Browallia New" w:eastAsia="Arial Unicode MS" w:hAnsi="Browallia New" w:cs="Browallia New"/>
                <w:spacing w:val="-4"/>
                <w:sz w:val="24"/>
                <w:szCs w:val="24"/>
              </w:rPr>
              <w:t>9</w:t>
            </w:r>
            <w:r w:rsidRPr="00254305">
              <w:rPr>
                <w:rFonts w:ascii="Browallia New" w:eastAsia="Arial Unicode MS" w:hAnsi="Browallia New" w:cs="Browallia New" w:hint="cs"/>
                <w:spacing w:val="-4"/>
                <w:sz w:val="24"/>
                <w:szCs w:val="24"/>
                <w:cs/>
              </w:rPr>
              <w:t>)</w:t>
            </w:r>
          </w:p>
        </w:tc>
        <w:tc>
          <w:tcPr>
            <w:tcW w:w="1134" w:type="dxa"/>
          </w:tcPr>
          <w:p w14:paraId="1654C14E" w14:textId="30AFA042" w:rsidR="002F3D4D" w:rsidRPr="00232780" w:rsidRDefault="00201D07" w:rsidP="00EF5D46">
            <w:pPr>
              <w:pStyle w:val="ListParagraph"/>
              <w:pBdr>
                <w:bottom w:val="single" w:sz="12" w:space="1" w:color="auto"/>
              </w:pBdr>
              <w:ind w:left="0"/>
              <w:jc w:val="right"/>
              <w:rPr>
                <w:rFonts w:ascii="Browallia New" w:eastAsia="Arial Unicode MS" w:hAnsi="Browallia New" w:cs="Browallia New"/>
                <w:spacing w:val="-4"/>
                <w:sz w:val="24"/>
                <w:szCs w:val="24"/>
                <w:cs/>
              </w:rPr>
            </w:pPr>
            <w:r w:rsidRPr="00232780">
              <w:rPr>
                <w:rFonts w:ascii="Browallia New" w:eastAsia="Arial Unicode MS" w:hAnsi="Browallia New" w:cs="Browallia New" w:hint="cs"/>
                <w:spacing w:val="-4"/>
                <w:sz w:val="24"/>
                <w:szCs w:val="24"/>
                <w:cs/>
              </w:rPr>
              <w:t>(</w:t>
            </w:r>
            <w:r w:rsidRPr="00232780">
              <w:rPr>
                <w:rFonts w:ascii="Browallia New" w:eastAsia="Arial Unicode MS" w:hAnsi="Browallia New" w:cs="Browallia New"/>
                <w:spacing w:val="-4"/>
                <w:sz w:val="24"/>
                <w:szCs w:val="24"/>
              </w:rPr>
              <w:t>0.099</w:t>
            </w:r>
            <w:r w:rsidRPr="00232780">
              <w:rPr>
                <w:rFonts w:ascii="Browallia New" w:eastAsia="Arial Unicode MS" w:hAnsi="Browallia New" w:cs="Browallia New" w:hint="cs"/>
                <w:spacing w:val="-4"/>
                <w:sz w:val="24"/>
                <w:szCs w:val="24"/>
                <w:cs/>
              </w:rPr>
              <w:t>)</w:t>
            </w:r>
          </w:p>
        </w:tc>
        <w:tc>
          <w:tcPr>
            <w:tcW w:w="1134" w:type="dxa"/>
          </w:tcPr>
          <w:p w14:paraId="4C888D8D" w14:textId="3E1A7B90" w:rsidR="002F3D4D" w:rsidRPr="00254305" w:rsidRDefault="00201D07" w:rsidP="00EF5D46">
            <w:pPr>
              <w:pStyle w:val="ListParagraph"/>
              <w:pBdr>
                <w:bottom w:val="single" w:sz="12" w:space="1" w:color="auto"/>
              </w:pBdr>
              <w:ind w:left="0"/>
              <w:jc w:val="right"/>
              <w:rPr>
                <w:rFonts w:ascii="Browallia New" w:eastAsia="Arial Unicode MS" w:hAnsi="Browallia New" w:cs="Browallia New"/>
                <w:spacing w:val="-4"/>
                <w:sz w:val="24"/>
                <w:szCs w:val="24"/>
                <w:cs/>
              </w:rPr>
            </w:pPr>
            <w:r w:rsidRPr="00254305">
              <w:rPr>
                <w:rFonts w:ascii="Browallia New" w:eastAsia="Arial Unicode MS" w:hAnsi="Browallia New" w:cs="Browallia New" w:hint="cs"/>
                <w:spacing w:val="-4"/>
                <w:sz w:val="24"/>
                <w:szCs w:val="24"/>
                <w:cs/>
              </w:rPr>
              <w:t>(</w:t>
            </w:r>
            <w:r w:rsidRPr="00254305">
              <w:rPr>
                <w:rFonts w:ascii="Browallia New" w:eastAsia="Arial Unicode MS" w:hAnsi="Browallia New" w:cs="Browallia New"/>
                <w:spacing w:val="-4"/>
                <w:sz w:val="24"/>
                <w:szCs w:val="24"/>
              </w:rPr>
              <w:t>0.028</w:t>
            </w:r>
            <w:r w:rsidRPr="00254305">
              <w:rPr>
                <w:rFonts w:ascii="Browallia New" w:eastAsia="Arial Unicode MS" w:hAnsi="Browallia New" w:cs="Browallia New" w:hint="cs"/>
                <w:spacing w:val="-4"/>
                <w:sz w:val="24"/>
                <w:szCs w:val="24"/>
                <w:cs/>
              </w:rPr>
              <w:t>)</w:t>
            </w:r>
          </w:p>
        </w:tc>
        <w:tc>
          <w:tcPr>
            <w:tcW w:w="1134" w:type="dxa"/>
          </w:tcPr>
          <w:p w14:paraId="2DAB2740" w14:textId="5ED70D09" w:rsidR="002F3D4D" w:rsidRPr="00232780" w:rsidRDefault="00201D07" w:rsidP="00EF5D46">
            <w:pPr>
              <w:pStyle w:val="ListParagraph"/>
              <w:pBdr>
                <w:bottom w:val="single" w:sz="12" w:space="1" w:color="auto"/>
              </w:pBdr>
              <w:ind w:left="0"/>
              <w:jc w:val="right"/>
              <w:rPr>
                <w:rFonts w:ascii="Browallia New" w:eastAsia="Arial Unicode MS" w:hAnsi="Browallia New" w:cs="Browallia New"/>
                <w:spacing w:val="-4"/>
                <w:sz w:val="24"/>
                <w:szCs w:val="24"/>
                <w:cs/>
              </w:rPr>
            </w:pPr>
            <w:r w:rsidRPr="00232780">
              <w:rPr>
                <w:rFonts w:ascii="Browallia New" w:eastAsia="Arial Unicode MS" w:hAnsi="Browallia New" w:cs="Browallia New" w:hint="cs"/>
                <w:spacing w:val="-4"/>
                <w:sz w:val="24"/>
                <w:szCs w:val="24"/>
                <w:cs/>
              </w:rPr>
              <w:t>(</w:t>
            </w:r>
            <w:r w:rsidRPr="00232780">
              <w:rPr>
                <w:rFonts w:ascii="Browallia New" w:eastAsia="Arial Unicode MS" w:hAnsi="Browallia New" w:cs="Browallia New"/>
                <w:spacing w:val="-4"/>
                <w:sz w:val="24"/>
                <w:szCs w:val="24"/>
              </w:rPr>
              <w:t>0.001</w:t>
            </w:r>
            <w:r w:rsidRPr="00232780">
              <w:rPr>
                <w:rFonts w:ascii="Browallia New" w:eastAsia="Arial Unicode MS" w:hAnsi="Browallia New" w:cs="Browallia New" w:hint="cs"/>
                <w:spacing w:val="-4"/>
                <w:sz w:val="24"/>
                <w:szCs w:val="24"/>
                <w:cs/>
              </w:rPr>
              <w:t>)</w:t>
            </w:r>
          </w:p>
        </w:tc>
      </w:tr>
    </w:tbl>
    <w:p w14:paraId="537376D0" w14:textId="77BA550D" w:rsidR="00074A35" w:rsidRPr="00C07995" w:rsidRDefault="00074A35"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cs/>
        </w:rPr>
        <w:sectPr w:rsidR="00074A35" w:rsidRPr="00C07995" w:rsidSect="004D3B75">
          <w:footerReference w:type="default" r:id="rId13"/>
          <w:pgSz w:w="11909" w:h="16834" w:code="9"/>
          <w:pgMar w:top="1350" w:right="1138" w:bottom="806" w:left="1440" w:header="1138" w:footer="72" w:gutter="0"/>
          <w:cols w:space="720"/>
        </w:sectPr>
      </w:pPr>
    </w:p>
    <w:p w14:paraId="3EAF0477" w14:textId="7C8549D2" w:rsidR="006971B8" w:rsidRPr="008D1BFD" w:rsidRDefault="00BE47B6" w:rsidP="00BF2DC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8D1BFD">
        <w:rPr>
          <w:rFonts w:ascii="Browallia New" w:hAnsi="Browallia New" w:cs="Browallia New" w:hint="cs"/>
          <w:b/>
          <w:bCs/>
          <w:sz w:val="28"/>
          <w:szCs w:val="28"/>
          <w:cs/>
          <w:lang w:val="en-GB"/>
        </w:rPr>
        <w:t>รายได้และ</w:t>
      </w:r>
      <w:r w:rsidR="006971B8" w:rsidRPr="008D1BFD">
        <w:rPr>
          <w:rFonts w:ascii="Browallia New" w:hAnsi="Browallia New" w:cs="Browallia New"/>
          <w:b/>
          <w:bCs/>
          <w:sz w:val="28"/>
          <w:szCs w:val="28"/>
          <w:cs/>
          <w:lang w:val="en-GB"/>
        </w:rPr>
        <w:t>ข้อมูลทางการเงินจำแนกตามส่วนงาน</w:t>
      </w:r>
    </w:p>
    <w:p w14:paraId="5B4B0E3D" w14:textId="77777777" w:rsidR="006971B8" w:rsidRPr="004B358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lang w:val="en-GB"/>
        </w:rPr>
      </w:pPr>
    </w:p>
    <w:p w14:paraId="1A1217A2" w14:textId="397C7098" w:rsidR="008D10D2" w:rsidRDefault="003D06D9"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Cs w:val="28"/>
          <w:shd w:val="clear" w:color="auto" w:fill="FFFFFF"/>
        </w:rPr>
      </w:pPr>
      <w:r w:rsidRPr="00225396">
        <w:rPr>
          <w:rFonts w:ascii="Browallia New" w:hAnsi="Browallia New" w:cs="Browallia New"/>
          <w:sz w:val="28"/>
          <w:szCs w:val="28"/>
          <w:cs/>
        </w:rPr>
        <w:t>กลุ่ม</w:t>
      </w:r>
      <w:r w:rsidR="008D10D2" w:rsidRPr="00E64D55">
        <w:rPr>
          <w:rFonts w:ascii="Browallia New" w:hAnsi="Browallia New" w:cs="Browallia New"/>
          <w:sz w:val="28"/>
          <w:szCs w:val="28"/>
          <w:cs/>
        </w:rPr>
        <w:t>บริษัท</w:t>
      </w:r>
      <w:r w:rsidR="008D10D2">
        <w:rPr>
          <w:rFonts w:ascii="Browallia New" w:hAnsi="Browallia New" w:cs="Browallia New" w:hint="cs"/>
          <w:sz w:val="28"/>
          <w:szCs w:val="28"/>
          <w:cs/>
        </w:rPr>
        <w:t>มีรายได้</w:t>
      </w:r>
      <w:r w:rsidR="008D10D2" w:rsidRPr="001D4708">
        <w:rPr>
          <w:rFonts w:ascii="Browallia New" w:hAnsi="Browallia New" w:cs="Browallia New"/>
          <w:sz w:val="28"/>
          <w:szCs w:val="28"/>
          <w:cs/>
        </w:rPr>
        <w:t>ทั้งในประเทศและต่างประเทศ</w:t>
      </w:r>
      <w:r w:rsidR="008D10D2">
        <w:rPr>
          <w:rFonts w:ascii="Browallia New" w:hAnsi="Browallia New" w:cs="Browallia New"/>
          <w:sz w:val="28"/>
          <w:szCs w:val="28"/>
        </w:rPr>
        <w:t xml:space="preserve"> </w:t>
      </w:r>
      <w:r w:rsidR="008D10D2">
        <w:rPr>
          <w:rFonts w:ascii="Browallia New" w:hAnsi="Browallia New" w:cs="Browallia New" w:hint="cs"/>
          <w:sz w:val="28"/>
          <w:szCs w:val="28"/>
          <w:cs/>
        </w:rPr>
        <w:t>ประกอบด้วย</w:t>
      </w:r>
      <w:r w:rsidR="006E27CF" w:rsidRPr="006E27CF">
        <w:rPr>
          <w:rFonts w:ascii="Browallia New" w:hAnsi="Browallia New" w:cs="Browallia New"/>
          <w:sz w:val="28"/>
          <w:szCs w:val="28"/>
          <w:cs/>
        </w:rPr>
        <w:t>รายได้จากการ</w:t>
      </w:r>
      <w:r w:rsidR="0047530B" w:rsidRPr="0047530B">
        <w:rPr>
          <w:rFonts w:ascii="Browallia New" w:hAnsi="Browallia New" w:cs="Browallia New"/>
          <w:sz w:val="28"/>
          <w:szCs w:val="28"/>
          <w:cs/>
        </w:rPr>
        <w:t>ให้บริการเช่าซื้อเครื่องใช้ไฟฟ้าภายในบ้าน</w:t>
      </w:r>
      <w:r w:rsidR="00EE136C" w:rsidRPr="00225396">
        <w:rPr>
          <w:rFonts w:ascii="Browallia New" w:hAnsi="Browallia New" w:cs="Browallia New"/>
          <w:sz w:val="28"/>
          <w:szCs w:val="28"/>
          <w:cs/>
        </w:rPr>
        <w:t>และ</w:t>
      </w:r>
      <w:r w:rsidR="0047530B" w:rsidRPr="0047530B">
        <w:rPr>
          <w:rFonts w:ascii="Browallia New" w:hAnsi="Browallia New" w:cs="Browallia New"/>
          <w:sz w:val="28"/>
          <w:szCs w:val="28"/>
          <w:cs/>
        </w:rPr>
        <w:t>รถจักรยานยนต์ ธุรกิจโรงแรม และธุรกิจพัฒนาอสังหาริมทรัพย์</w:t>
      </w:r>
      <w:r w:rsidR="0047530B">
        <w:rPr>
          <w:rFonts w:ascii="Browallia New" w:hAnsi="Browallia New" w:cs="Browallia New" w:hint="cs"/>
          <w:sz w:val="28"/>
          <w:szCs w:val="28"/>
          <w:cs/>
        </w:rPr>
        <w:t xml:space="preserve"> </w:t>
      </w:r>
      <w:r w:rsidR="0047530B" w:rsidRPr="0047530B">
        <w:rPr>
          <w:rFonts w:ascii="Browallia New" w:hAnsi="Browallia New" w:cs="Browallia New"/>
          <w:sz w:val="28"/>
          <w:szCs w:val="28"/>
          <w:cs/>
        </w:rPr>
        <w:t xml:space="preserve">เพื่อขาย บริษัทมีบริษัทย่อยดำเนินธุรกิจประเภทต่างๆ เช่น </w:t>
      </w:r>
      <w:r w:rsidR="00E719BD">
        <w:rPr>
          <w:rFonts w:ascii="Browallia New" w:hAnsi="Browallia New" w:cs="Browallia New" w:hint="cs"/>
          <w:sz w:val="28"/>
          <w:szCs w:val="28"/>
          <w:cs/>
        </w:rPr>
        <w:t>บริการ</w:t>
      </w:r>
      <w:r w:rsidR="0047530B" w:rsidRPr="0047530B">
        <w:rPr>
          <w:rFonts w:ascii="Browallia New" w:hAnsi="Browallia New" w:cs="Browallia New"/>
          <w:sz w:val="28"/>
          <w:szCs w:val="28"/>
          <w:cs/>
        </w:rPr>
        <w:t>ให้สินเชื่อเช่าซื้อรถยนต์ที่ผ่าน</w:t>
      </w:r>
      <w:r w:rsidR="00A95A8E">
        <w:rPr>
          <w:rFonts w:ascii="Browallia New" w:hAnsi="Browallia New" w:cs="Browallia New" w:hint="cs"/>
          <w:sz w:val="28"/>
          <w:szCs w:val="28"/>
          <w:cs/>
        </w:rPr>
        <w:t>การ</w:t>
      </w:r>
      <w:r w:rsidR="0047530B" w:rsidRPr="0047530B">
        <w:rPr>
          <w:rFonts w:ascii="Browallia New" w:hAnsi="Browallia New" w:cs="Browallia New"/>
          <w:sz w:val="28"/>
          <w:szCs w:val="28"/>
          <w:cs/>
        </w:rPr>
        <w:t>ใช้งานแล้ว ธุรกิจพัฒนาอสังหาริมทรัพย์ ธุรกิจบริการบริหารโรงแรมและบริหารคอนโดมิเนียมเพื่อให้เช่า ธุรกิจให้เช่าสนามกอล์ฟ ธุรกิจตัวแทน</w:t>
      </w:r>
      <w:r w:rsidR="00B35E74" w:rsidRPr="00B35E74">
        <w:rPr>
          <w:rFonts w:ascii="Browallia New" w:hAnsi="Browallia New" w:cs="Browallia New"/>
          <w:sz w:val="28"/>
          <w:szCs w:val="28"/>
          <w:cs/>
        </w:rPr>
        <w:t>ขายอสังหาริมทรัพย์</w:t>
      </w:r>
      <w:r w:rsidR="00B35E74">
        <w:rPr>
          <w:rFonts w:ascii="Browallia New" w:hAnsi="Browallia New" w:cs="Browallia New" w:hint="cs"/>
          <w:sz w:val="28"/>
          <w:szCs w:val="28"/>
          <w:cs/>
        </w:rPr>
        <w:t xml:space="preserve"> </w:t>
      </w:r>
      <w:r w:rsidR="0047530B" w:rsidRPr="0047530B">
        <w:rPr>
          <w:rFonts w:ascii="Browallia New" w:hAnsi="Browallia New" w:cs="Browallia New"/>
          <w:sz w:val="28"/>
          <w:szCs w:val="28"/>
          <w:cs/>
        </w:rPr>
        <w:t>จำหน่ายสินค้าทางพาณิชย์อิเล็กทรอนิกส์ ธุรกิจบริการ</w:t>
      </w:r>
      <w:r w:rsidR="00EE136C" w:rsidRPr="00225396">
        <w:rPr>
          <w:rFonts w:ascii="Browallia New" w:hAnsi="Browallia New" w:cs="Browallia New"/>
          <w:sz w:val="28"/>
          <w:szCs w:val="28"/>
          <w:cs/>
        </w:rPr>
        <w:t>จัดทำโฆษณาประชาสัมพันธ์</w:t>
      </w:r>
      <w:r w:rsidR="0047530B" w:rsidRPr="0047530B">
        <w:rPr>
          <w:rFonts w:ascii="Browallia New" w:hAnsi="Browallia New" w:cs="Browallia New"/>
          <w:sz w:val="28"/>
          <w:szCs w:val="28"/>
          <w:cs/>
        </w:rPr>
        <w:t xml:space="preserve"> ให้บริการสินเชื่อ การบริหารสินทรัพย์ด้อยคุณภาพ </w:t>
      </w:r>
      <w:r w:rsidR="00EE136C" w:rsidRPr="00225396">
        <w:rPr>
          <w:rFonts w:ascii="Browallia New" w:hAnsi="Browallia New" w:cs="Browallia New"/>
          <w:sz w:val="28"/>
          <w:szCs w:val="28"/>
          <w:cs/>
        </w:rPr>
        <w:t>และ</w:t>
      </w:r>
      <w:r w:rsidR="0047530B" w:rsidRPr="0047530B">
        <w:rPr>
          <w:rFonts w:ascii="Browallia New" w:hAnsi="Browallia New" w:cs="Browallia New"/>
          <w:sz w:val="28"/>
          <w:szCs w:val="28"/>
          <w:cs/>
        </w:rPr>
        <w:t>ธุรกิจให้บริการรักษาความปลอดภัย</w:t>
      </w:r>
      <w:r w:rsidR="00F46B29" w:rsidRPr="00F46B29">
        <w:rPr>
          <w:rFonts w:ascii="Browallia New" w:hAnsi="Browallia New" w:cs="Browallia New"/>
          <w:sz w:val="28"/>
          <w:szCs w:val="28"/>
        </w:rPr>
        <w:t xml:space="preserve"> </w:t>
      </w:r>
      <w:r w:rsidR="00A87A9C" w:rsidRPr="00225396">
        <w:rPr>
          <w:rFonts w:ascii="Browallia New" w:hAnsi="Browallia New" w:cs="Browallia New"/>
          <w:sz w:val="28"/>
          <w:szCs w:val="28"/>
          <w:cs/>
        </w:rPr>
        <w:t>กลุ่ม</w:t>
      </w:r>
      <w:r w:rsidR="008D10D2" w:rsidRPr="002C194A">
        <w:rPr>
          <w:rFonts w:ascii="Browallia New" w:hAnsi="Browallia New" w:cs="Browallia New"/>
          <w:sz w:val="28"/>
          <w:szCs w:val="28"/>
          <w:cs/>
        </w:rPr>
        <w:t>บริษัท</w:t>
      </w:r>
      <w:r w:rsidR="008D10D2" w:rsidRPr="002C194A">
        <w:rPr>
          <w:rFonts w:ascii="Browallia New" w:hAnsi="Browallia New" w:cs="Browallia New"/>
          <w:szCs w:val="28"/>
          <w:shd w:val="clear" w:color="auto" w:fill="FFFFFF"/>
          <w:cs/>
        </w:rPr>
        <w:t>ได้เปิดเผยข้อมูลการจำแนกรายได้</w:t>
      </w:r>
      <w:r w:rsidR="004E3EEE">
        <w:rPr>
          <w:rFonts w:ascii="Browallia New" w:hAnsi="Browallia New" w:cs="Browallia New" w:hint="cs"/>
          <w:szCs w:val="28"/>
          <w:shd w:val="clear" w:color="auto" w:fill="FFFFFF"/>
          <w:cs/>
        </w:rPr>
        <w:t>จากการดำเนินธุรกิจหลัก</w:t>
      </w:r>
      <w:r w:rsidR="008D10D2" w:rsidRPr="002C194A">
        <w:rPr>
          <w:rFonts w:ascii="Browallia New" w:hAnsi="Browallia New" w:cs="Browallia New"/>
          <w:szCs w:val="28"/>
          <w:shd w:val="clear" w:color="auto" w:fill="FFFFFF"/>
          <w:cs/>
        </w:rPr>
        <w:t>ตามภูมิศาสตร์</w:t>
      </w:r>
      <w:r w:rsidR="00F46B29" w:rsidRPr="00F46B29">
        <w:rPr>
          <w:rFonts w:ascii="Browallia New" w:hAnsi="Browallia New" w:cs="Browallia New" w:hint="cs"/>
          <w:szCs w:val="28"/>
          <w:shd w:val="clear" w:color="auto" w:fill="FFFFFF"/>
        </w:rPr>
        <w:t xml:space="preserve"> </w:t>
      </w:r>
      <w:r w:rsidR="004E3EEE">
        <w:rPr>
          <w:rFonts w:ascii="Browallia New" w:hAnsi="Browallia New" w:cs="Browallia New" w:hint="cs"/>
          <w:sz w:val="28"/>
          <w:szCs w:val="28"/>
          <w:cs/>
        </w:rPr>
        <w:t>โดยไม่รวมรายได้จาก</w:t>
      </w:r>
      <w:r w:rsidR="004E3EEE" w:rsidRPr="003B2CE4">
        <w:rPr>
          <w:rFonts w:ascii="Browallia New" w:hAnsi="Browallia New" w:cs="Browallia New"/>
          <w:sz w:val="28"/>
          <w:szCs w:val="28"/>
          <w:cs/>
        </w:rPr>
        <w:t>ดอกเบี้ยรับ</w:t>
      </w:r>
      <w:r w:rsidR="008D10D2">
        <w:rPr>
          <w:rFonts w:ascii="Browallia New" w:hAnsi="Browallia New" w:cs="Browallia New"/>
          <w:szCs w:val="28"/>
          <w:shd w:val="clear" w:color="auto" w:fill="FFFFFF"/>
        </w:rPr>
        <w:t xml:space="preserve"> </w:t>
      </w:r>
      <w:r w:rsidR="008D10D2">
        <w:rPr>
          <w:rFonts w:ascii="Browallia New" w:hAnsi="Browallia New" w:cs="Browallia New" w:hint="cs"/>
          <w:szCs w:val="28"/>
          <w:shd w:val="clear" w:color="auto" w:fill="FFFFFF"/>
          <w:cs/>
        </w:rPr>
        <w:t>และ</w:t>
      </w:r>
      <w:r w:rsidR="008D10D2" w:rsidRPr="00594179">
        <w:rPr>
          <w:rFonts w:ascii="Browallia New" w:hAnsi="Browallia New" w:cs="Browallia New"/>
          <w:szCs w:val="28"/>
          <w:shd w:val="clear" w:color="auto" w:fill="FFFFFF"/>
          <w:cs/>
        </w:rPr>
        <w:t>แยกตามการรับรู้รายได้</w:t>
      </w:r>
      <w:r w:rsidR="00EB71BC">
        <w:rPr>
          <w:rFonts w:ascii="Browallia New" w:hAnsi="Browallia New" w:cs="Browallia New" w:hint="cs"/>
          <w:szCs w:val="28"/>
          <w:shd w:val="clear" w:color="auto" w:fill="FFFFFF"/>
          <w:cs/>
        </w:rPr>
        <w:t>สำหรับปีสิ้นสุดวันที่</w:t>
      </w:r>
      <w:r w:rsidR="00F46B29" w:rsidRPr="00F46B29">
        <w:rPr>
          <w:rFonts w:ascii="Browallia New" w:hAnsi="Browallia New" w:cs="Browallia New" w:hint="cs"/>
          <w:szCs w:val="28"/>
          <w:shd w:val="clear" w:color="auto" w:fill="FFFFFF"/>
        </w:rPr>
        <w:t xml:space="preserve"> </w:t>
      </w:r>
      <w:r w:rsidR="00EB71BC" w:rsidRPr="00225396">
        <w:rPr>
          <w:rFonts w:ascii="Browallia New" w:hAnsi="Browallia New" w:cs="Browallia New"/>
          <w:sz w:val="28"/>
          <w:szCs w:val="28"/>
        </w:rPr>
        <w:t xml:space="preserve">31 </w:t>
      </w:r>
      <w:r w:rsidR="00EB71BC" w:rsidRPr="00225396">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EB71BC" w:rsidRPr="00225396">
        <w:rPr>
          <w:rFonts w:ascii="Browallia New" w:hAnsi="Browallia New" w:cs="Browallia New"/>
          <w:sz w:val="28"/>
          <w:szCs w:val="28"/>
        </w:rPr>
        <w:t>256</w:t>
      </w:r>
      <w:r w:rsidR="00F14BED">
        <w:rPr>
          <w:rFonts w:ascii="Browallia New" w:hAnsi="Browallia New" w:cs="Browallia New"/>
          <w:sz w:val="28"/>
          <w:szCs w:val="28"/>
        </w:rPr>
        <w:t>5</w:t>
      </w:r>
      <w:r w:rsidR="00F46B29" w:rsidRPr="00F46B29">
        <w:rPr>
          <w:rFonts w:ascii="Browallia New" w:hAnsi="Browallia New" w:cs="Browallia New"/>
          <w:sz w:val="28"/>
          <w:szCs w:val="28"/>
        </w:rPr>
        <w:t xml:space="preserve"> </w:t>
      </w:r>
      <w:r w:rsidR="00EB71BC" w:rsidRPr="00225396">
        <w:rPr>
          <w:rFonts w:ascii="Browallia New" w:hAnsi="Browallia New" w:cs="Browallia New"/>
          <w:sz w:val="28"/>
          <w:szCs w:val="28"/>
          <w:cs/>
        </w:rPr>
        <w:t>และ</w:t>
      </w:r>
      <w:r w:rsidR="00EB71BC" w:rsidRPr="00225396">
        <w:rPr>
          <w:rFonts w:ascii="Browallia New" w:hAnsi="Browallia New" w:cs="Browallia New"/>
          <w:sz w:val="28"/>
          <w:szCs w:val="28"/>
        </w:rPr>
        <w:t xml:space="preserve"> 256</w:t>
      </w:r>
      <w:r w:rsidR="00F14BED">
        <w:rPr>
          <w:rFonts w:ascii="Browallia New" w:hAnsi="Browallia New" w:cs="Browallia New"/>
          <w:sz w:val="28"/>
          <w:szCs w:val="28"/>
        </w:rPr>
        <w:t>4</w:t>
      </w:r>
      <w:r w:rsidR="00F46B29" w:rsidRPr="00F46B29">
        <w:rPr>
          <w:rFonts w:ascii="Browallia New" w:hAnsi="Browallia New" w:cs="Browallia New"/>
          <w:sz w:val="28"/>
          <w:szCs w:val="28"/>
        </w:rPr>
        <w:t xml:space="preserve"> </w:t>
      </w:r>
      <w:r w:rsidR="00EB71BC">
        <w:rPr>
          <w:rFonts w:ascii="Browallia New" w:hAnsi="Browallia New" w:cs="Browallia New" w:hint="cs"/>
          <w:szCs w:val="28"/>
          <w:shd w:val="clear" w:color="auto" w:fill="FFFFFF"/>
          <w:cs/>
        </w:rPr>
        <w:t>ดังนี้</w:t>
      </w:r>
    </w:p>
    <w:p w14:paraId="40AE6267" w14:textId="77777777" w:rsidR="006971B8" w:rsidRPr="001D736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yellow"/>
          <w:u w:val="single"/>
          <w:lang w:val="en-GB"/>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B461AF" w:rsidRPr="009A170D" w14:paraId="58DBFCC0" w14:textId="77777777" w:rsidTr="004B3580">
        <w:trPr>
          <w:tblHeader/>
        </w:trPr>
        <w:tc>
          <w:tcPr>
            <w:tcW w:w="2274" w:type="dxa"/>
          </w:tcPr>
          <w:p w14:paraId="7D01E294" w14:textId="77777777" w:rsidR="00B461AF" w:rsidRPr="00225396" w:rsidRDefault="00B461AF" w:rsidP="00C41189">
            <w:pPr>
              <w:spacing w:line="240" w:lineRule="auto"/>
              <w:ind w:right="-108"/>
              <w:rPr>
                <w:rFonts w:ascii="Browallia New" w:hAnsi="Browallia New" w:cs="Browallia New"/>
                <w:sz w:val="19"/>
                <w:szCs w:val="19"/>
              </w:rPr>
            </w:pPr>
          </w:p>
        </w:tc>
        <w:tc>
          <w:tcPr>
            <w:tcW w:w="11700" w:type="dxa"/>
            <w:gridSpan w:val="16"/>
          </w:tcPr>
          <w:p w14:paraId="4C5E4DD0" w14:textId="72AB2D69" w:rsidR="00B461AF" w:rsidRPr="00225396" w:rsidRDefault="00B461AF" w:rsidP="00C41189">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ล้านบาท)</w:t>
            </w:r>
          </w:p>
        </w:tc>
      </w:tr>
      <w:tr w:rsidR="00DF187E" w:rsidRPr="009A170D" w14:paraId="4B970092" w14:textId="77777777" w:rsidTr="004B3580">
        <w:tblPrEx>
          <w:tblBorders>
            <w:bottom w:val="single" w:sz="4" w:space="0" w:color="auto"/>
          </w:tblBorders>
        </w:tblPrEx>
        <w:trPr>
          <w:tblHeader/>
        </w:trPr>
        <w:tc>
          <w:tcPr>
            <w:tcW w:w="2274" w:type="dxa"/>
          </w:tcPr>
          <w:p w14:paraId="0A7C49F0" w14:textId="77777777" w:rsidR="00DF187E" w:rsidRPr="00225396" w:rsidRDefault="00DF187E" w:rsidP="00DF187E">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5D2D3D2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2B8FC727"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45D7EFAB"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08125E6C"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3BD0CE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41DFEBA6" w14:textId="45FE36EA"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448D7B23"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46602282" w14:textId="02B9B62D"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5DD55042" w14:textId="3969B6DC" w:rsidR="00DF187E" w:rsidRPr="00225396" w:rsidRDefault="003560F5"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ธุรกิจอื่นๆ</w:t>
            </w:r>
            <w:r w:rsidR="00264CA5">
              <w:rPr>
                <w:rFonts w:ascii="Browallia New" w:hAnsi="Browallia New" w:cs="Browallia New"/>
                <w:sz w:val="19"/>
                <w:szCs w:val="19"/>
              </w:rPr>
              <w:t xml:space="preserve"> / </w:t>
            </w:r>
            <w:r w:rsidR="00264CA5">
              <w:rPr>
                <w:rFonts w:ascii="Browallia New" w:hAnsi="Browallia New" w:cs="Browallia New" w:hint="cs"/>
                <w:sz w:val="19"/>
                <w:szCs w:val="19"/>
                <w:cs/>
              </w:rPr>
              <w:t>รายได้อื่นๆ</w:t>
            </w:r>
          </w:p>
        </w:tc>
        <w:tc>
          <w:tcPr>
            <w:tcW w:w="1410" w:type="dxa"/>
            <w:gridSpan w:val="2"/>
            <w:vAlign w:val="bottom"/>
          </w:tcPr>
          <w:p w14:paraId="5B74CAD1"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2A95A1C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96BE75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DF187E" w:rsidRPr="009A170D" w14:paraId="3FCBEBA1" w14:textId="77777777" w:rsidTr="004B3580">
        <w:tblPrEx>
          <w:tblBorders>
            <w:bottom w:val="single" w:sz="4" w:space="0" w:color="auto"/>
          </w:tblBorders>
        </w:tblPrEx>
        <w:trPr>
          <w:tblHeader/>
        </w:trPr>
        <w:tc>
          <w:tcPr>
            <w:tcW w:w="2274" w:type="dxa"/>
          </w:tcPr>
          <w:p w14:paraId="7AFDC690" w14:textId="77777777" w:rsidR="00DF187E" w:rsidRPr="00225396" w:rsidRDefault="00DF187E" w:rsidP="00DF187E">
            <w:pPr>
              <w:spacing w:line="240" w:lineRule="auto"/>
              <w:rPr>
                <w:rFonts w:ascii="Browallia New" w:hAnsi="Browallia New" w:cs="Browallia New"/>
                <w:sz w:val="19"/>
                <w:szCs w:val="19"/>
                <w:cs/>
                <w:lang w:val="en-GB"/>
              </w:rPr>
            </w:pPr>
          </w:p>
        </w:tc>
        <w:tc>
          <w:tcPr>
            <w:tcW w:w="11700" w:type="dxa"/>
            <w:gridSpan w:val="16"/>
          </w:tcPr>
          <w:p w14:paraId="74B7873B" w14:textId="7FA704B9"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สำหรับปีสิ้นสุดวันที่</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rPr>
              <w:t>31</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ธันวาคม</w:t>
            </w:r>
          </w:p>
        </w:tc>
      </w:tr>
      <w:tr w:rsidR="00AC2C7A" w:rsidRPr="009A170D" w14:paraId="5084B8C9" w14:textId="77777777" w:rsidTr="004B3580">
        <w:tblPrEx>
          <w:tblBorders>
            <w:bottom w:val="single" w:sz="4" w:space="0" w:color="auto"/>
          </w:tblBorders>
        </w:tblPrEx>
        <w:trPr>
          <w:tblHeader/>
        </w:trPr>
        <w:tc>
          <w:tcPr>
            <w:tcW w:w="2274" w:type="dxa"/>
          </w:tcPr>
          <w:p w14:paraId="0D1B4972" w14:textId="77777777" w:rsidR="00AC2C7A" w:rsidRPr="00225396" w:rsidRDefault="00AC2C7A" w:rsidP="00AC2C7A">
            <w:pPr>
              <w:spacing w:line="240" w:lineRule="auto"/>
              <w:rPr>
                <w:rFonts w:ascii="Browallia New" w:hAnsi="Browallia New" w:cs="Browallia New"/>
                <w:sz w:val="19"/>
                <w:szCs w:val="19"/>
                <w:cs/>
                <w:lang w:val="en-GB"/>
              </w:rPr>
            </w:pPr>
          </w:p>
        </w:tc>
        <w:tc>
          <w:tcPr>
            <w:tcW w:w="806" w:type="dxa"/>
          </w:tcPr>
          <w:p w14:paraId="6ADD589A" w14:textId="75F8595F"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23" w:type="dxa"/>
          </w:tcPr>
          <w:p w14:paraId="489D0302" w14:textId="53898FC4"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34" w:type="dxa"/>
          </w:tcPr>
          <w:p w14:paraId="4A892F54" w14:textId="14D12F46"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20" w:type="dxa"/>
          </w:tcPr>
          <w:p w14:paraId="0BE98DEC" w14:textId="3E9B56B6"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37" w:type="dxa"/>
          </w:tcPr>
          <w:p w14:paraId="19F65980" w14:textId="6B04B201"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20" w:type="dxa"/>
          </w:tcPr>
          <w:p w14:paraId="1AD430E9" w14:textId="2DC126C5"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32" w:type="dxa"/>
          </w:tcPr>
          <w:p w14:paraId="596510F7" w14:textId="21F3F01B"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20" w:type="dxa"/>
          </w:tcPr>
          <w:p w14:paraId="1548C806" w14:textId="3D2A7619"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642" w:type="dxa"/>
          </w:tcPr>
          <w:p w14:paraId="242E3E10" w14:textId="4EBDBE9B"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695" w:type="dxa"/>
          </w:tcPr>
          <w:p w14:paraId="1D0FA1EA" w14:textId="7DFB433D"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810" w:type="dxa"/>
          </w:tcPr>
          <w:p w14:paraId="7BC34706" w14:textId="22539B16"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822" w:type="dxa"/>
          </w:tcPr>
          <w:p w14:paraId="0D88BA27" w14:textId="2229BFC7"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01" w:type="dxa"/>
          </w:tcPr>
          <w:p w14:paraId="515A1F24" w14:textId="6FA8D949"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09" w:type="dxa"/>
          </w:tcPr>
          <w:p w14:paraId="09699208" w14:textId="3B8718DA"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17" w:type="dxa"/>
          </w:tcPr>
          <w:p w14:paraId="3213EA3D" w14:textId="1BC68EF9"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12" w:type="dxa"/>
          </w:tcPr>
          <w:p w14:paraId="410DFBE1" w14:textId="430FFA66" w:rsidR="00AC2C7A" w:rsidRPr="00225396" w:rsidRDefault="00AC2C7A" w:rsidP="00AC2C7A">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r>
      <w:tr w:rsidR="00DF187E" w:rsidRPr="00BD278D" w14:paraId="57110179" w14:textId="77777777" w:rsidTr="004B3580">
        <w:tblPrEx>
          <w:tblBorders>
            <w:bottom w:val="single" w:sz="4" w:space="0" w:color="auto"/>
          </w:tblBorders>
        </w:tblPrEx>
        <w:trPr>
          <w:trHeight w:val="84"/>
          <w:tblHeader/>
        </w:trPr>
        <w:tc>
          <w:tcPr>
            <w:tcW w:w="2274" w:type="dxa"/>
          </w:tcPr>
          <w:p w14:paraId="0EB1CCE4" w14:textId="77777777" w:rsidR="00DF187E" w:rsidRPr="00BD278D" w:rsidRDefault="00DF187E" w:rsidP="00DF187E">
            <w:pPr>
              <w:spacing w:line="240" w:lineRule="auto"/>
              <w:ind w:right="-108"/>
              <w:rPr>
                <w:rFonts w:ascii="Browallia New" w:hAnsi="Browallia New" w:cs="Browallia New"/>
                <w:sz w:val="19"/>
                <w:szCs w:val="19"/>
                <w:highlight w:val="yellow"/>
                <w:cs/>
              </w:rPr>
            </w:pPr>
          </w:p>
        </w:tc>
        <w:tc>
          <w:tcPr>
            <w:tcW w:w="806" w:type="dxa"/>
          </w:tcPr>
          <w:p w14:paraId="560E0072"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3" w:type="dxa"/>
          </w:tcPr>
          <w:p w14:paraId="7234096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4" w:type="dxa"/>
          </w:tcPr>
          <w:p w14:paraId="5159952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74BBBFD3"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7" w:type="dxa"/>
          </w:tcPr>
          <w:p w14:paraId="61BAE681" w14:textId="77777777" w:rsidR="00DF187E" w:rsidRPr="00BD278D" w:rsidRDefault="00DF187E" w:rsidP="00DF187E">
            <w:pPr>
              <w:spacing w:line="240" w:lineRule="auto"/>
              <w:jc w:val="right"/>
              <w:rPr>
                <w:rFonts w:ascii="Browallia New" w:hAnsi="Browallia New" w:cs="Browallia New"/>
                <w:sz w:val="19"/>
                <w:szCs w:val="19"/>
                <w:highlight w:val="yellow"/>
              </w:rPr>
            </w:pPr>
          </w:p>
        </w:tc>
        <w:tc>
          <w:tcPr>
            <w:tcW w:w="720" w:type="dxa"/>
          </w:tcPr>
          <w:p w14:paraId="5A29CF95"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2" w:type="dxa"/>
          </w:tcPr>
          <w:p w14:paraId="110D767A"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4C86D6A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642" w:type="dxa"/>
          </w:tcPr>
          <w:p w14:paraId="6BE57E36"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695" w:type="dxa"/>
          </w:tcPr>
          <w:p w14:paraId="5E27CAA3"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810" w:type="dxa"/>
          </w:tcPr>
          <w:p w14:paraId="3795B425"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052CBC9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204CD6B0"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3ED4D6E2"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064477BE"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0BB26D1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r>
      <w:tr w:rsidR="000045FD" w:rsidRPr="00D55714" w14:paraId="245F1A9A" w14:textId="77777777" w:rsidTr="004B3580">
        <w:tblPrEx>
          <w:tblBorders>
            <w:bottom w:val="single" w:sz="4" w:space="0" w:color="auto"/>
          </w:tblBorders>
        </w:tblPrEx>
        <w:tc>
          <w:tcPr>
            <w:tcW w:w="2274" w:type="dxa"/>
          </w:tcPr>
          <w:p w14:paraId="4272562C" w14:textId="29E1E5F0" w:rsidR="000045FD" w:rsidRPr="00225396" w:rsidRDefault="000045FD" w:rsidP="000045FD">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รายได้</w:t>
            </w:r>
            <w:r w:rsidR="00B00260" w:rsidRPr="00B00260">
              <w:rPr>
                <w:rFonts w:ascii="Browallia New" w:hAnsi="Browallia New" w:cs="Browallia New"/>
                <w:sz w:val="20"/>
                <w:szCs w:val="20"/>
                <w:cs/>
              </w:rPr>
              <w:t>ตามภูมิศาสตร์</w:t>
            </w:r>
          </w:p>
        </w:tc>
        <w:tc>
          <w:tcPr>
            <w:tcW w:w="806" w:type="dxa"/>
            <w:vAlign w:val="bottom"/>
          </w:tcPr>
          <w:p w14:paraId="3760C04F" w14:textId="1441E710" w:rsidR="000045FD" w:rsidRPr="00225396" w:rsidRDefault="000045FD" w:rsidP="00EF3D11">
            <w:pPr>
              <w:spacing w:line="240" w:lineRule="auto"/>
              <w:ind w:left="-18"/>
              <w:jc w:val="right"/>
              <w:rPr>
                <w:rFonts w:ascii="Browallia New" w:hAnsi="Browallia New" w:cs="Browallia New"/>
                <w:sz w:val="20"/>
                <w:szCs w:val="20"/>
              </w:rPr>
            </w:pPr>
          </w:p>
        </w:tc>
        <w:tc>
          <w:tcPr>
            <w:tcW w:w="723" w:type="dxa"/>
            <w:vAlign w:val="bottom"/>
          </w:tcPr>
          <w:p w14:paraId="15BE66E0" w14:textId="06E55086" w:rsidR="000045FD" w:rsidRPr="00225396" w:rsidRDefault="000045FD" w:rsidP="00EF3D11">
            <w:pPr>
              <w:spacing w:line="240" w:lineRule="auto"/>
              <w:ind w:left="-12"/>
              <w:jc w:val="right"/>
              <w:rPr>
                <w:rFonts w:ascii="Browallia New" w:hAnsi="Browallia New" w:cs="Browallia New"/>
                <w:sz w:val="20"/>
                <w:szCs w:val="20"/>
              </w:rPr>
            </w:pPr>
          </w:p>
        </w:tc>
        <w:tc>
          <w:tcPr>
            <w:tcW w:w="734" w:type="dxa"/>
            <w:vAlign w:val="bottom"/>
          </w:tcPr>
          <w:p w14:paraId="447D607D" w14:textId="0C5AA754"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18EB6F55" w14:textId="264ECD5E" w:rsidR="000045FD" w:rsidRPr="00225396" w:rsidRDefault="000045FD" w:rsidP="00EF3D11">
            <w:pPr>
              <w:spacing w:line="240" w:lineRule="auto"/>
              <w:jc w:val="right"/>
              <w:rPr>
                <w:rFonts w:ascii="Browallia New" w:hAnsi="Browallia New" w:cs="Browallia New"/>
                <w:sz w:val="20"/>
                <w:szCs w:val="20"/>
              </w:rPr>
            </w:pPr>
          </w:p>
        </w:tc>
        <w:tc>
          <w:tcPr>
            <w:tcW w:w="737" w:type="dxa"/>
            <w:vAlign w:val="bottom"/>
          </w:tcPr>
          <w:p w14:paraId="1B1AD424" w14:textId="32630BB3"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6F492EC2" w14:textId="38295AD4" w:rsidR="000045FD" w:rsidRPr="00225396" w:rsidRDefault="000045FD" w:rsidP="00EF3D11">
            <w:pPr>
              <w:spacing w:line="240" w:lineRule="auto"/>
              <w:jc w:val="right"/>
              <w:rPr>
                <w:rFonts w:ascii="Browallia New" w:hAnsi="Browallia New" w:cs="Browallia New"/>
                <w:sz w:val="20"/>
                <w:szCs w:val="20"/>
              </w:rPr>
            </w:pPr>
          </w:p>
        </w:tc>
        <w:tc>
          <w:tcPr>
            <w:tcW w:w="732" w:type="dxa"/>
            <w:vAlign w:val="bottom"/>
          </w:tcPr>
          <w:p w14:paraId="6593C5D4" w14:textId="22FAB7EE"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711951DF" w14:textId="258E3C07" w:rsidR="000045FD" w:rsidRPr="00225396" w:rsidRDefault="000045FD" w:rsidP="00EF3D11">
            <w:pPr>
              <w:spacing w:line="240" w:lineRule="auto"/>
              <w:jc w:val="right"/>
              <w:rPr>
                <w:rFonts w:ascii="Browallia New" w:hAnsi="Browallia New" w:cs="Browallia New"/>
                <w:sz w:val="20"/>
                <w:szCs w:val="20"/>
              </w:rPr>
            </w:pPr>
          </w:p>
        </w:tc>
        <w:tc>
          <w:tcPr>
            <w:tcW w:w="642" w:type="dxa"/>
            <w:vAlign w:val="bottom"/>
          </w:tcPr>
          <w:p w14:paraId="7366BB84" w14:textId="2918E1C4" w:rsidR="000045FD" w:rsidRPr="00225396" w:rsidRDefault="000045FD" w:rsidP="00EF3D11">
            <w:pPr>
              <w:spacing w:line="240" w:lineRule="auto"/>
              <w:jc w:val="right"/>
              <w:rPr>
                <w:rFonts w:ascii="Browallia New" w:hAnsi="Browallia New" w:cs="Browallia New"/>
                <w:sz w:val="20"/>
                <w:szCs w:val="20"/>
              </w:rPr>
            </w:pPr>
          </w:p>
        </w:tc>
        <w:tc>
          <w:tcPr>
            <w:tcW w:w="695" w:type="dxa"/>
            <w:vAlign w:val="bottom"/>
          </w:tcPr>
          <w:p w14:paraId="4734992F" w14:textId="5CA1972E" w:rsidR="000045FD" w:rsidRPr="00225396" w:rsidRDefault="000045FD" w:rsidP="00EF3D11">
            <w:pPr>
              <w:spacing w:line="240" w:lineRule="auto"/>
              <w:jc w:val="right"/>
              <w:rPr>
                <w:rFonts w:ascii="Browallia New" w:hAnsi="Browallia New" w:cs="Browallia New"/>
                <w:sz w:val="20"/>
                <w:szCs w:val="20"/>
              </w:rPr>
            </w:pPr>
          </w:p>
        </w:tc>
        <w:tc>
          <w:tcPr>
            <w:tcW w:w="810" w:type="dxa"/>
            <w:vAlign w:val="bottom"/>
          </w:tcPr>
          <w:p w14:paraId="47E57F02" w14:textId="70B4110B" w:rsidR="000045FD" w:rsidRPr="00225396" w:rsidRDefault="000045FD" w:rsidP="00EF3D11">
            <w:pPr>
              <w:spacing w:line="240" w:lineRule="auto"/>
              <w:jc w:val="right"/>
              <w:rPr>
                <w:rFonts w:ascii="Browallia New" w:hAnsi="Browallia New" w:cs="Browallia New"/>
                <w:sz w:val="20"/>
                <w:szCs w:val="20"/>
                <w:lang w:val="en-GB"/>
              </w:rPr>
            </w:pPr>
          </w:p>
        </w:tc>
        <w:tc>
          <w:tcPr>
            <w:tcW w:w="822" w:type="dxa"/>
            <w:vAlign w:val="bottom"/>
          </w:tcPr>
          <w:p w14:paraId="4A464EE3" w14:textId="3E31BA38" w:rsidR="000045FD" w:rsidRPr="00225396" w:rsidRDefault="000045FD" w:rsidP="00EF3D11">
            <w:pPr>
              <w:spacing w:line="240" w:lineRule="auto"/>
              <w:jc w:val="right"/>
              <w:rPr>
                <w:rFonts w:ascii="Browallia New" w:hAnsi="Browallia New" w:cs="Browallia New"/>
                <w:sz w:val="20"/>
                <w:szCs w:val="20"/>
                <w:lang w:val="en-GB"/>
              </w:rPr>
            </w:pPr>
          </w:p>
        </w:tc>
        <w:tc>
          <w:tcPr>
            <w:tcW w:w="701" w:type="dxa"/>
            <w:vAlign w:val="bottom"/>
          </w:tcPr>
          <w:p w14:paraId="064D282B" w14:textId="065A46D5" w:rsidR="000045FD" w:rsidRPr="001072B8" w:rsidRDefault="000045FD" w:rsidP="00EF3D11">
            <w:pPr>
              <w:spacing w:line="240" w:lineRule="auto"/>
              <w:jc w:val="right"/>
              <w:rPr>
                <w:rFonts w:ascii="Browallia New" w:hAnsi="Browallia New" w:cs="Browallia New"/>
                <w:sz w:val="20"/>
                <w:szCs w:val="20"/>
              </w:rPr>
            </w:pPr>
          </w:p>
        </w:tc>
        <w:tc>
          <w:tcPr>
            <w:tcW w:w="709" w:type="dxa"/>
            <w:vAlign w:val="bottom"/>
          </w:tcPr>
          <w:p w14:paraId="590ABAF5" w14:textId="164AFBC3" w:rsidR="000045FD" w:rsidRPr="00225396" w:rsidRDefault="000045FD" w:rsidP="00EF3D11">
            <w:pPr>
              <w:spacing w:line="240" w:lineRule="auto"/>
              <w:jc w:val="right"/>
              <w:rPr>
                <w:rFonts w:ascii="Browallia New" w:hAnsi="Browallia New" w:cs="Browallia New"/>
                <w:sz w:val="20"/>
                <w:szCs w:val="20"/>
              </w:rPr>
            </w:pPr>
          </w:p>
        </w:tc>
        <w:tc>
          <w:tcPr>
            <w:tcW w:w="717" w:type="dxa"/>
            <w:vAlign w:val="bottom"/>
          </w:tcPr>
          <w:p w14:paraId="0BB331D5" w14:textId="40A3896D"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c>
          <w:tcPr>
            <w:tcW w:w="712" w:type="dxa"/>
            <w:vAlign w:val="bottom"/>
          </w:tcPr>
          <w:p w14:paraId="748B7046" w14:textId="55A932B1"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r>
      <w:tr w:rsidR="005E5270" w:rsidRPr="00D55714" w14:paraId="2821922F" w14:textId="77777777" w:rsidTr="004B3580">
        <w:tblPrEx>
          <w:tblBorders>
            <w:bottom w:val="single" w:sz="4" w:space="0" w:color="auto"/>
          </w:tblBorders>
        </w:tblPrEx>
        <w:tc>
          <w:tcPr>
            <w:tcW w:w="2274" w:type="dxa"/>
          </w:tcPr>
          <w:p w14:paraId="3800D57B" w14:textId="0172D5AE" w:rsidR="005E5270" w:rsidRPr="00BA752A" w:rsidRDefault="005E5270" w:rsidP="00DB3104">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ภาคเหนือ</w:t>
            </w:r>
          </w:p>
        </w:tc>
        <w:tc>
          <w:tcPr>
            <w:tcW w:w="806" w:type="dxa"/>
          </w:tcPr>
          <w:p w14:paraId="130AA8B4" w14:textId="457A361F" w:rsidR="005E5270" w:rsidRPr="00225396" w:rsidRDefault="009F0DF8"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124</w:t>
            </w:r>
          </w:p>
        </w:tc>
        <w:tc>
          <w:tcPr>
            <w:tcW w:w="723" w:type="dxa"/>
          </w:tcPr>
          <w:p w14:paraId="1AF6ACC7" w14:textId="198572E5"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124</w:t>
            </w:r>
          </w:p>
        </w:tc>
        <w:tc>
          <w:tcPr>
            <w:tcW w:w="734" w:type="dxa"/>
          </w:tcPr>
          <w:p w14:paraId="044F084B" w14:textId="31A6ED97" w:rsidR="005E5270" w:rsidRPr="00225396" w:rsidRDefault="009F0DF8"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66FDC8FC" w14:textId="306B235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Pr>
          <w:p w14:paraId="31145E0A" w14:textId="529240A4" w:rsidR="005E5270" w:rsidRPr="00225396"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75686E16" w14:textId="2ECE1D58"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Pr>
          <w:p w14:paraId="425434A2" w14:textId="7AFDAC6E" w:rsidR="005E5270" w:rsidRPr="00225396" w:rsidRDefault="0090248C" w:rsidP="005E5270">
            <w:pPr>
              <w:tabs>
                <w:tab w:val="clear" w:pos="227"/>
                <w:tab w:val="decimal" w:pos="252"/>
                <w:tab w:val="left" w:pos="368"/>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33740165" w14:textId="70D15B2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Pr>
          <w:p w14:paraId="046651AB" w14:textId="70CCE222" w:rsidR="005E5270" w:rsidRPr="00225396"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Pr>
          <w:p w14:paraId="6457B5A8" w14:textId="1F7F45BA"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810" w:type="dxa"/>
          </w:tcPr>
          <w:p w14:paraId="13E0D223" w14:textId="0EA21278" w:rsidR="005E5270" w:rsidRPr="00AF180B"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32EA55F8" w14:textId="1EF24695" w:rsidR="005E5270" w:rsidRPr="00AF180B"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 xml:space="preserve">   </w:t>
            </w:r>
            <w:r w:rsidRPr="00AF180B">
              <w:rPr>
                <w:rFonts w:ascii="Browallia New" w:hAnsi="Browallia New" w:cs="Browallia New"/>
                <w:sz w:val="20"/>
                <w:szCs w:val="20"/>
              </w:rPr>
              <w:t>-</w:t>
            </w:r>
          </w:p>
        </w:tc>
        <w:tc>
          <w:tcPr>
            <w:tcW w:w="701" w:type="dxa"/>
          </w:tcPr>
          <w:p w14:paraId="62F0C8FC" w14:textId="40D0CE01" w:rsidR="005E5270" w:rsidRPr="001072B8"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Pr>
          <w:p w14:paraId="4A5B46BC" w14:textId="0DF9AB0B" w:rsidR="005E5270" w:rsidRPr="001072B8"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717" w:type="dxa"/>
          </w:tcPr>
          <w:p w14:paraId="2AB5764F" w14:textId="6D948C79" w:rsidR="005E5270" w:rsidRPr="00225396"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124</w:t>
            </w:r>
          </w:p>
        </w:tc>
        <w:tc>
          <w:tcPr>
            <w:tcW w:w="712" w:type="dxa"/>
          </w:tcPr>
          <w:p w14:paraId="0E8890A4" w14:textId="73FC52AB"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124</w:t>
            </w:r>
          </w:p>
        </w:tc>
      </w:tr>
      <w:tr w:rsidR="005E5270" w:rsidRPr="00D55714" w14:paraId="77ECC06D" w14:textId="77777777" w:rsidTr="004B3580">
        <w:tblPrEx>
          <w:tblBorders>
            <w:bottom w:val="single" w:sz="4" w:space="0" w:color="auto"/>
          </w:tblBorders>
        </w:tblPrEx>
        <w:tc>
          <w:tcPr>
            <w:tcW w:w="2274" w:type="dxa"/>
          </w:tcPr>
          <w:p w14:paraId="595096A6" w14:textId="723D549C" w:rsidR="005E5270" w:rsidRPr="00BA752A" w:rsidRDefault="005E5270" w:rsidP="00DB3104">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ภาคกลาง</w:t>
            </w:r>
          </w:p>
        </w:tc>
        <w:tc>
          <w:tcPr>
            <w:tcW w:w="806" w:type="dxa"/>
          </w:tcPr>
          <w:p w14:paraId="03B04D21" w14:textId="4B303EB4" w:rsidR="005E5270" w:rsidRPr="00225396"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400</w:t>
            </w:r>
          </w:p>
        </w:tc>
        <w:tc>
          <w:tcPr>
            <w:tcW w:w="723" w:type="dxa"/>
          </w:tcPr>
          <w:p w14:paraId="1D8B90E8" w14:textId="37409540"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387</w:t>
            </w:r>
          </w:p>
        </w:tc>
        <w:tc>
          <w:tcPr>
            <w:tcW w:w="734" w:type="dxa"/>
          </w:tcPr>
          <w:p w14:paraId="0E42C450" w14:textId="42F04281" w:rsidR="005E5270" w:rsidRPr="00225396"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345</w:t>
            </w:r>
          </w:p>
        </w:tc>
        <w:tc>
          <w:tcPr>
            <w:tcW w:w="720" w:type="dxa"/>
          </w:tcPr>
          <w:p w14:paraId="3271F519" w14:textId="7D8E9DBF"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397</w:t>
            </w:r>
          </w:p>
        </w:tc>
        <w:tc>
          <w:tcPr>
            <w:tcW w:w="737" w:type="dxa"/>
          </w:tcPr>
          <w:p w14:paraId="58D49739" w14:textId="759D4DB9" w:rsidR="005E5270" w:rsidRPr="00225396"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100</w:t>
            </w:r>
          </w:p>
        </w:tc>
        <w:tc>
          <w:tcPr>
            <w:tcW w:w="720" w:type="dxa"/>
          </w:tcPr>
          <w:p w14:paraId="6EBA490F" w14:textId="2699733B"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66</w:t>
            </w:r>
          </w:p>
        </w:tc>
        <w:tc>
          <w:tcPr>
            <w:tcW w:w="732" w:type="dxa"/>
          </w:tcPr>
          <w:p w14:paraId="7B91BF1B" w14:textId="6DFDE2D3" w:rsidR="005E5270" w:rsidRPr="00225396"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20" w:type="dxa"/>
          </w:tcPr>
          <w:p w14:paraId="215D55FD" w14:textId="0CC9A7D3"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w:t>
            </w:r>
          </w:p>
        </w:tc>
        <w:tc>
          <w:tcPr>
            <w:tcW w:w="642" w:type="dxa"/>
          </w:tcPr>
          <w:p w14:paraId="14B88309" w14:textId="3FF3B27C" w:rsidR="005E5270" w:rsidRPr="00225396"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695" w:type="dxa"/>
          </w:tcPr>
          <w:p w14:paraId="0587A59F" w14:textId="12EB01AC"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810" w:type="dxa"/>
          </w:tcPr>
          <w:p w14:paraId="3FE984D3" w14:textId="10B3F6DC" w:rsidR="005E5270" w:rsidRPr="00AF180B" w:rsidRDefault="0090248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822" w:type="dxa"/>
          </w:tcPr>
          <w:p w14:paraId="7C99781A" w14:textId="7421CDDD" w:rsidR="005E5270" w:rsidRPr="00AF180B" w:rsidRDefault="00C16F34" w:rsidP="005E5270">
            <w:pP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17</w:t>
            </w:r>
          </w:p>
        </w:tc>
        <w:tc>
          <w:tcPr>
            <w:tcW w:w="701" w:type="dxa"/>
          </w:tcPr>
          <w:p w14:paraId="26A17B67" w14:textId="66F466DF" w:rsidR="005E5270" w:rsidRPr="001072B8"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r w:rsidR="005B6669">
              <w:rPr>
                <w:rFonts w:ascii="Browallia New" w:hAnsi="Browallia New" w:cs="Browallia New"/>
                <w:sz w:val="20"/>
                <w:szCs w:val="20"/>
              </w:rPr>
              <w:t>3</w:t>
            </w:r>
            <w:r w:rsidR="0090248C">
              <w:rPr>
                <w:rFonts w:ascii="Browallia New" w:hAnsi="Browallia New" w:cs="Browallia New"/>
                <w:sz w:val="20"/>
                <w:szCs w:val="20"/>
              </w:rPr>
              <w:t>8</w:t>
            </w:r>
            <w:r>
              <w:rPr>
                <w:rFonts w:ascii="Browallia New" w:hAnsi="Browallia New" w:cs="Browallia New"/>
                <w:sz w:val="20"/>
                <w:szCs w:val="20"/>
              </w:rPr>
              <w:t>)</w:t>
            </w:r>
          </w:p>
        </w:tc>
        <w:tc>
          <w:tcPr>
            <w:tcW w:w="709" w:type="dxa"/>
          </w:tcPr>
          <w:p w14:paraId="1C07DEEF" w14:textId="2977BF9B" w:rsidR="005E5270" w:rsidRPr="001072B8"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(32)</w:t>
            </w:r>
          </w:p>
        </w:tc>
        <w:tc>
          <w:tcPr>
            <w:tcW w:w="717" w:type="dxa"/>
          </w:tcPr>
          <w:p w14:paraId="7500395C" w14:textId="6B36AC34"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w:t>
            </w:r>
            <w:r w:rsidR="00CC7C72">
              <w:rPr>
                <w:rFonts w:ascii="Browallia New" w:hAnsi="Browallia New" w:cs="Browallia New"/>
                <w:sz w:val="20"/>
                <w:szCs w:val="20"/>
              </w:rPr>
              <w:t>4</w:t>
            </w:r>
            <w:r>
              <w:rPr>
                <w:rFonts w:ascii="Browallia New" w:hAnsi="Browallia New" w:cs="Browallia New"/>
                <w:sz w:val="20"/>
                <w:szCs w:val="20"/>
              </w:rPr>
              <w:t>8</w:t>
            </w:r>
          </w:p>
        </w:tc>
        <w:tc>
          <w:tcPr>
            <w:tcW w:w="712" w:type="dxa"/>
          </w:tcPr>
          <w:p w14:paraId="24A563A7" w14:textId="46598A94"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851</w:t>
            </w:r>
          </w:p>
        </w:tc>
      </w:tr>
      <w:tr w:rsidR="005E5270" w:rsidRPr="00D55714" w14:paraId="1032A2A9" w14:textId="77777777" w:rsidTr="004B3580">
        <w:tblPrEx>
          <w:tblBorders>
            <w:bottom w:val="single" w:sz="4" w:space="0" w:color="auto"/>
          </w:tblBorders>
        </w:tblPrEx>
        <w:tc>
          <w:tcPr>
            <w:tcW w:w="2274" w:type="dxa"/>
          </w:tcPr>
          <w:p w14:paraId="1FEA7376" w14:textId="5049DC09" w:rsidR="005E5270" w:rsidRPr="00BA752A" w:rsidRDefault="005E5270" w:rsidP="00DB3104">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ภาคตะวันออกเฉียงเหนือ</w:t>
            </w:r>
          </w:p>
        </w:tc>
        <w:tc>
          <w:tcPr>
            <w:tcW w:w="806" w:type="dxa"/>
          </w:tcPr>
          <w:p w14:paraId="005C39C2" w14:textId="3A8D92B0"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363</w:t>
            </w:r>
          </w:p>
        </w:tc>
        <w:tc>
          <w:tcPr>
            <w:tcW w:w="723" w:type="dxa"/>
          </w:tcPr>
          <w:p w14:paraId="6D206A51" w14:textId="74E94A11"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408</w:t>
            </w:r>
          </w:p>
        </w:tc>
        <w:tc>
          <w:tcPr>
            <w:tcW w:w="734" w:type="dxa"/>
          </w:tcPr>
          <w:p w14:paraId="0F9B9107" w14:textId="64413071"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5E17751C" w14:textId="7A595C5D"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37" w:type="dxa"/>
          </w:tcPr>
          <w:p w14:paraId="44F49C85" w14:textId="1228A7F7"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772582FD" w14:textId="647A7A5C"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Pr>
          <w:p w14:paraId="751F1A98" w14:textId="3CC06A60"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454C2EA2" w14:textId="19DFEE50"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Pr>
          <w:p w14:paraId="16A5C89B" w14:textId="3CBDAED4"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695" w:type="dxa"/>
          </w:tcPr>
          <w:p w14:paraId="710DAE49" w14:textId="785EB41C" w:rsidR="005E5270" w:rsidRPr="00225396" w:rsidRDefault="00C16F34" w:rsidP="005E5270">
            <w:pP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2</w:t>
            </w:r>
          </w:p>
        </w:tc>
        <w:tc>
          <w:tcPr>
            <w:tcW w:w="810" w:type="dxa"/>
          </w:tcPr>
          <w:p w14:paraId="34E40767" w14:textId="53E8DF92" w:rsidR="005E5270" w:rsidRPr="00AF180B"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2AFCCF03" w14:textId="781F39B2" w:rsidR="005E5270" w:rsidRPr="00AF180B"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701" w:type="dxa"/>
          </w:tcPr>
          <w:p w14:paraId="3F9E82B4" w14:textId="72D3D4AE" w:rsidR="005E5270" w:rsidRPr="001072B8"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Pr>
          <w:p w14:paraId="3F08FA59" w14:textId="3CD2E032" w:rsidR="005E5270" w:rsidRPr="001072B8"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17" w:type="dxa"/>
          </w:tcPr>
          <w:p w14:paraId="567902B2" w14:textId="0CFE0145"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365</w:t>
            </w:r>
          </w:p>
        </w:tc>
        <w:tc>
          <w:tcPr>
            <w:tcW w:w="712" w:type="dxa"/>
          </w:tcPr>
          <w:p w14:paraId="7B6942BF" w14:textId="08F6DE94"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420</w:t>
            </w:r>
          </w:p>
        </w:tc>
      </w:tr>
      <w:tr w:rsidR="005E5270" w:rsidRPr="00D55714" w14:paraId="62EF6BF9" w14:textId="77777777" w:rsidTr="004B3580">
        <w:tblPrEx>
          <w:tblBorders>
            <w:bottom w:val="single" w:sz="4" w:space="0" w:color="auto"/>
          </w:tblBorders>
        </w:tblPrEx>
        <w:tc>
          <w:tcPr>
            <w:tcW w:w="2274" w:type="dxa"/>
          </w:tcPr>
          <w:p w14:paraId="646E68E2" w14:textId="4A86FF41" w:rsidR="005E5270" w:rsidRPr="00BA752A" w:rsidRDefault="005E5270" w:rsidP="00DB3104">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w:t>
            </w:r>
          </w:p>
        </w:tc>
        <w:tc>
          <w:tcPr>
            <w:tcW w:w="806" w:type="dxa"/>
          </w:tcPr>
          <w:p w14:paraId="7ABA8C3A" w14:textId="594D0BB8"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95</w:t>
            </w:r>
          </w:p>
        </w:tc>
        <w:tc>
          <w:tcPr>
            <w:tcW w:w="723" w:type="dxa"/>
          </w:tcPr>
          <w:p w14:paraId="61A27D03" w14:textId="14ADF27F"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97</w:t>
            </w:r>
          </w:p>
        </w:tc>
        <w:tc>
          <w:tcPr>
            <w:tcW w:w="734" w:type="dxa"/>
          </w:tcPr>
          <w:p w14:paraId="31A2C451" w14:textId="7048B141"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122</w:t>
            </w:r>
          </w:p>
        </w:tc>
        <w:tc>
          <w:tcPr>
            <w:tcW w:w="720" w:type="dxa"/>
          </w:tcPr>
          <w:p w14:paraId="4C52244D" w14:textId="653DE785"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Pr>
          <w:p w14:paraId="064785C1" w14:textId="22626D9E" w:rsidR="005E5270" w:rsidRPr="00225396" w:rsidRDefault="00174F5A"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49</w:t>
            </w:r>
          </w:p>
        </w:tc>
        <w:tc>
          <w:tcPr>
            <w:tcW w:w="720" w:type="dxa"/>
          </w:tcPr>
          <w:p w14:paraId="00E2E02F" w14:textId="5E0A549D"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732" w:type="dxa"/>
          </w:tcPr>
          <w:p w14:paraId="1ABF1EDA" w14:textId="36A77DC2"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310F5861" w14:textId="04993F71"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Pr>
          <w:p w14:paraId="34BE55A5" w14:textId="56407F24"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Pr>
          <w:p w14:paraId="04E87951" w14:textId="1A9B6B2B"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810" w:type="dxa"/>
          </w:tcPr>
          <w:p w14:paraId="6582D680" w14:textId="6249C6EE" w:rsidR="005E5270" w:rsidRPr="00AF180B"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676BEC4A" w14:textId="4074BA26" w:rsidR="005E5270" w:rsidRPr="00AF180B"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701" w:type="dxa"/>
          </w:tcPr>
          <w:p w14:paraId="3254B7BD" w14:textId="6B2059D0" w:rsidR="005E5270" w:rsidRPr="001072B8" w:rsidRDefault="001366A8" w:rsidP="005E5270">
            <w:pP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hint="cs"/>
                <w:sz w:val="20"/>
                <w:szCs w:val="20"/>
                <w:cs/>
              </w:rPr>
              <w:t>(</w:t>
            </w:r>
            <w:r>
              <w:rPr>
                <w:rFonts w:ascii="Browallia New" w:hAnsi="Browallia New" w:cs="Browallia New"/>
                <w:sz w:val="20"/>
                <w:szCs w:val="20"/>
              </w:rPr>
              <w:t>2</w:t>
            </w:r>
            <w:r>
              <w:rPr>
                <w:rFonts w:ascii="Browallia New" w:hAnsi="Browallia New" w:cs="Browallia New" w:hint="cs"/>
                <w:sz w:val="20"/>
                <w:szCs w:val="20"/>
                <w:cs/>
              </w:rPr>
              <w:t>)</w:t>
            </w:r>
          </w:p>
        </w:tc>
        <w:tc>
          <w:tcPr>
            <w:tcW w:w="709" w:type="dxa"/>
          </w:tcPr>
          <w:p w14:paraId="771993DD" w14:textId="418488B7" w:rsidR="005E5270" w:rsidRPr="001072B8"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17" w:type="dxa"/>
          </w:tcPr>
          <w:p w14:paraId="2B4A8D0F" w14:textId="64C64B31"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w:t>
            </w:r>
            <w:r w:rsidR="00CC7C72">
              <w:rPr>
                <w:rFonts w:ascii="Browallia New" w:hAnsi="Browallia New" w:cs="Browallia New"/>
                <w:sz w:val="20"/>
                <w:szCs w:val="20"/>
              </w:rPr>
              <w:t>4</w:t>
            </w:r>
          </w:p>
        </w:tc>
        <w:tc>
          <w:tcPr>
            <w:tcW w:w="712" w:type="dxa"/>
          </w:tcPr>
          <w:p w14:paraId="66123105" w14:textId="35308A7A"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118</w:t>
            </w:r>
          </w:p>
        </w:tc>
      </w:tr>
      <w:tr w:rsidR="005E5270" w:rsidRPr="00D55714" w14:paraId="329EB226" w14:textId="77777777" w:rsidTr="004B3580">
        <w:tblPrEx>
          <w:tblBorders>
            <w:bottom w:val="single" w:sz="4" w:space="0" w:color="auto"/>
          </w:tblBorders>
        </w:tblPrEx>
        <w:tc>
          <w:tcPr>
            <w:tcW w:w="2274" w:type="dxa"/>
          </w:tcPr>
          <w:p w14:paraId="72B66F75" w14:textId="37FB3D4D" w:rsidR="005E5270" w:rsidRPr="00BA752A" w:rsidRDefault="005E5270" w:rsidP="00DB3104">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ภาคตะวันตก</w:t>
            </w:r>
          </w:p>
        </w:tc>
        <w:tc>
          <w:tcPr>
            <w:tcW w:w="806" w:type="dxa"/>
            <w:tcBorders>
              <w:bottom w:val="nil"/>
            </w:tcBorders>
          </w:tcPr>
          <w:p w14:paraId="5BDEE260" w14:textId="44FB5181"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76</w:t>
            </w:r>
          </w:p>
        </w:tc>
        <w:tc>
          <w:tcPr>
            <w:tcW w:w="723" w:type="dxa"/>
            <w:tcBorders>
              <w:bottom w:val="nil"/>
            </w:tcBorders>
          </w:tcPr>
          <w:p w14:paraId="109F54EB" w14:textId="24809E2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85</w:t>
            </w:r>
          </w:p>
        </w:tc>
        <w:tc>
          <w:tcPr>
            <w:tcW w:w="734" w:type="dxa"/>
            <w:tcBorders>
              <w:bottom w:val="nil"/>
            </w:tcBorders>
          </w:tcPr>
          <w:p w14:paraId="4B897F41" w14:textId="78729E66"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74E3D02E" w14:textId="3508ABDE"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tcPr>
          <w:p w14:paraId="62B6604E" w14:textId="762BED27"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195</w:t>
            </w:r>
          </w:p>
        </w:tc>
        <w:tc>
          <w:tcPr>
            <w:tcW w:w="720" w:type="dxa"/>
            <w:tcBorders>
              <w:bottom w:val="nil"/>
            </w:tcBorders>
          </w:tcPr>
          <w:p w14:paraId="09998A3F" w14:textId="715941FA"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106</w:t>
            </w:r>
          </w:p>
        </w:tc>
        <w:tc>
          <w:tcPr>
            <w:tcW w:w="732" w:type="dxa"/>
            <w:tcBorders>
              <w:bottom w:val="nil"/>
            </w:tcBorders>
          </w:tcPr>
          <w:p w14:paraId="62595AAB" w14:textId="0E35F5B8"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18F82C6A" w14:textId="54B70C39"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642" w:type="dxa"/>
            <w:tcBorders>
              <w:bottom w:val="nil"/>
            </w:tcBorders>
          </w:tcPr>
          <w:p w14:paraId="03CC8D44" w14:textId="472053C2"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Borders>
              <w:bottom w:val="nil"/>
            </w:tcBorders>
          </w:tcPr>
          <w:p w14:paraId="59542A5D" w14:textId="3E5E5DF9"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810" w:type="dxa"/>
            <w:tcBorders>
              <w:bottom w:val="nil"/>
            </w:tcBorders>
          </w:tcPr>
          <w:p w14:paraId="0CEA28A0" w14:textId="3E3A10FE" w:rsidR="005E5270" w:rsidRPr="00AF180B"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tcPr>
          <w:p w14:paraId="0E2538C0" w14:textId="6D4C50C1" w:rsidR="005E5270" w:rsidRPr="00AF180B" w:rsidRDefault="00C16F34" w:rsidP="005E5270">
            <w:pP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6</w:t>
            </w:r>
          </w:p>
        </w:tc>
        <w:tc>
          <w:tcPr>
            <w:tcW w:w="701" w:type="dxa"/>
            <w:tcBorders>
              <w:bottom w:val="nil"/>
            </w:tcBorders>
          </w:tcPr>
          <w:p w14:paraId="44FEE12F" w14:textId="19EE8811" w:rsidR="005E5270" w:rsidRPr="001072B8" w:rsidRDefault="007F33B4" w:rsidP="005E5270">
            <w:pP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hint="cs"/>
                <w:sz w:val="20"/>
                <w:szCs w:val="20"/>
                <w:cs/>
              </w:rPr>
              <w:t>(</w:t>
            </w:r>
            <w:r>
              <w:rPr>
                <w:rFonts w:ascii="Browallia New" w:hAnsi="Browallia New" w:cs="Browallia New"/>
                <w:sz w:val="20"/>
                <w:szCs w:val="20"/>
              </w:rPr>
              <w:t>6</w:t>
            </w:r>
            <w:r>
              <w:rPr>
                <w:rFonts w:ascii="Browallia New" w:hAnsi="Browallia New" w:cs="Browallia New" w:hint="cs"/>
                <w:sz w:val="20"/>
                <w:szCs w:val="20"/>
                <w:cs/>
              </w:rPr>
              <w:t>)</w:t>
            </w:r>
          </w:p>
        </w:tc>
        <w:tc>
          <w:tcPr>
            <w:tcW w:w="709" w:type="dxa"/>
            <w:tcBorders>
              <w:bottom w:val="nil"/>
            </w:tcBorders>
          </w:tcPr>
          <w:p w14:paraId="0111B433" w14:textId="14971D03" w:rsidR="005E5270" w:rsidRPr="001072B8"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17" w:type="dxa"/>
            <w:tcBorders>
              <w:bottom w:val="nil"/>
            </w:tcBorders>
          </w:tcPr>
          <w:p w14:paraId="1F3AC020" w14:textId="13BDC058"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r w:rsidR="00082D1C">
              <w:rPr>
                <w:rFonts w:ascii="Browallia New" w:hAnsi="Browallia New" w:cs="Browallia New"/>
                <w:sz w:val="20"/>
                <w:szCs w:val="20"/>
              </w:rPr>
              <w:t>65</w:t>
            </w:r>
          </w:p>
        </w:tc>
        <w:tc>
          <w:tcPr>
            <w:tcW w:w="712" w:type="dxa"/>
            <w:tcBorders>
              <w:bottom w:val="nil"/>
            </w:tcBorders>
          </w:tcPr>
          <w:p w14:paraId="2BE95CED" w14:textId="4048C319"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195</w:t>
            </w:r>
          </w:p>
        </w:tc>
      </w:tr>
      <w:tr w:rsidR="005E5270" w:rsidRPr="00D55714" w14:paraId="266565DC" w14:textId="77777777" w:rsidTr="004B3580">
        <w:tblPrEx>
          <w:tblBorders>
            <w:bottom w:val="single" w:sz="4" w:space="0" w:color="auto"/>
          </w:tblBorders>
        </w:tblPrEx>
        <w:tc>
          <w:tcPr>
            <w:tcW w:w="2274" w:type="dxa"/>
          </w:tcPr>
          <w:p w14:paraId="2B390D01" w14:textId="476CBD94" w:rsidR="005E5270" w:rsidRPr="00BA752A" w:rsidRDefault="005E5270" w:rsidP="00DB3104">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ภาคใต้</w:t>
            </w:r>
          </w:p>
        </w:tc>
        <w:tc>
          <w:tcPr>
            <w:tcW w:w="806" w:type="dxa"/>
            <w:tcBorders>
              <w:bottom w:val="nil"/>
            </w:tcBorders>
          </w:tcPr>
          <w:p w14:paraId="46B4A353" w14:textId="6B43D16F"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125</w:t>
            </w:r>
          </w:p>
        </w:tc>
        <w:tc>
          <w:tcPr>
            <w:tcW w:w="723" w:type="dxa"/>
            <w:tcBorders>
              <w:bottom w:val="nil"/>
            </w:tcBorders>
          </w:tcPr>
          <w:p w14:paraId="1AEA7754" w14:textId="1577DB8E"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157</w:t>
            </w:r>
          </w:p>
        </w:tc>
        <w:tc>
          <w:tcPr>
            <w:tcW w:w="734" w:type="dxa"/>
            <w:tcBorders>
              <w:bottom w:val="nil"/>
            </w:tcBorders>
          </w:tcPr>
          <w:p w14:paraId="2FF092A1" w14:textId="23C66EA3"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3B35FE69" w14:textId="402565F5"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tcPr>
          <w:p w14:paraId="216DC668" w14:textId="22AB52DF"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30</w:t>
            </w:r>
          </w:p>
        </w:tc>
        <w:tc>
          <w:tcPr>
            <w:tcW w:w="720" w:type="dxa"/>
            <w:tcBorders>
              <w:bottom w:val="nil"/>
            </w:tcBorders>
          </w:tcPr>
          <w:p w14:paraId="0B614978" w14:textId="2A25BC88"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32" w:type="dxa"/>
            <w:tcBorders>
              <w:bottom w:val="nil"/>
            </w:tcBorders>
          </w:tcPr>
          <w:p w14:paraId="2E4C3139" w14:textId="2196F839" w:rsidR="005E5270" w:rsidRPr="00225396" w:rsidRDefault="00C647E4"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3C092D20" w14:textId="16C97B55"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Borders>
              <w:bottom w:val="nil"/>
            </w:tcBorders>
          </w:tcPr>
          <w:p w14:paraId="47150129" w14:textId="11B2B771" w:rsidR="005E5270" w:rsidRPr="00225396" w:rsidRDefault="00FC3F97"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695" w:type="dxa"/>
            <w:tcBorders>
              <w:bottom w:val="nil"/>
            </w:tcBorders>
          </w:tcPr>
          <w:p w14:paraId="0BDA6840" w14:textId="4626FAB3" w:rsidR="005E5270" w:rsidRPr="00225396" w:rsidRDefault="00C16F34" w:rsidP="005E5270">
            <w:pP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1</w:t>
            </w:r>
          </w:p>
        </w:tc>
        <w:tc>
          <w:tcPr>
            <w:tcW w:w="810" w:type="dxa"/>
            <w:tcBorders>
              <w:bottom w:val="nil"/>
            </w:tcBorders>
          </w:tcPr>
          <w:p w14:paraId="54DE175F" w14:textId="38E7E687" w:rsidR="005E5270" w:rsidRPr="00AF180B" w:rsidRDefault="00FC3F97"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17</w:t>
            </w:r>
          </w:p>
        </w:tc>
        <w:tc>
          <w:tcPr>
            <w:tcW w:w="822" w:type="dxa"/>
            <w:tcBorders>
              <w:bottom w:val="nil"/>
            </w:tcBorders>
          </w:tcPr>
          <w:p w14:paraId="67337339" w14:textId="47C9DA7F" w:rsidR="005E5270" w:rsidRPr="00AF180B"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701" w:type="dxa"/>
            <w:tcBorders>
              <w:bottom w:val="nil"/>
            </w:tcBorders>
          </w:tcPr>
          <w:p w14:paraId="3BD83822" w14:textId="7CA8A524" w:rsidR="005E5270" w:rsidRPr="001072B8" w:rsidRDefault="007F33B4" w:rsidP="005E5270">
            <w:pP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hint="cs"/>
                <w:sz w:val="20"/>
                <w:szCs w:val="20"/>
                <w:cs/>
              </w:rPr>
              <w:t>(</w:t>
            </w:r>
            <w:r>
              <w:rPr>
                <w:rFonts w:ascii="Browallia New" w:hAnsi="Browallia New" w:cs="Browallia New"/>
                <w:sz w:val="20"/>
                <w:szCs w:val="20"/>
              </w:rPr>
              <w:t>2</w:t>
            </w:r>
            <w:r>
              <w:rPr>
                <w:rFonts w:ascii="Browallia New" w:hAnsi="Browallia New" w:cs="Browallia New" w:hint="cs"/>
                <w:sz w:val="20"/>
                <w:szCs w:val="20"/>
                <w:cs/>
              </w:rPr>
              <w:t>)</w:t>
            </w:r>
          </w:p>
        </w:tc>
        <w:tc>
          <w:tcPr>
            <w:tcW w:w="709" w:type="dxa"/>
            <w:tcBorders>
              <w:bottom w:val="nil"/>
            </w:tcBorders>
          </w:tcPr>
          <w:p w14:paraId="70EE55CD" w14:textId="3C4D3BF7" w:rsidR="005E5270" w:rsidRPr="001072B8"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17" w:type="dxa"/>
            <w:tcBorders>
              <w:bottom w:val="nil"/>
            </w:tcBorders>
          </w:tcPr>
          <w:p w14:paraId="025E976E" w14:textId="3F812BE9" w:rsidR="005E5270" w:rsidRPr="00225396" w:rsidRDefault="00FC3F97"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17</w:t>
            </w:r>
            <w:r w:rsidR="00CA47E3">
              <w:rPr>
                <w:rFonts w:ascii="Browallia New" w:hAnsi="Browallia New" w:cs="Browallia New"/>
                <w:sz w:val="20"/>
                <w:szCs w:val="20"/>
              </w:rPr>
              <w:t>1</w:t>
            </w:r>
          </w:p>
        </w:tc>
        <w:tc>
          <w:tcPr>
            <w:tcW w:w="712" w:type="dxa"/>
            <w:tcBorders>
              <w:bottom w:val="nil"/>
            </w:tcBorders>
          </w:tcPr>
          <w:p w14:paraId="01E4177A" w14:textId="43EA3E1A"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159</w:t>
            </w:r>
          </w:p>
        </w:tc>
      </w:tr>
      <w:tr w:rsidR="005E5270" w:rsidRPr="00D55714" w14:paraId="6DD6F091" w14:textId="77777777" w:rsidTr="004B3580">
        <w:tblPrEx>
          <w:tblBorders>
            <w:bottom w:val="single" w:sz="4" w:space="0" w:color="auto"/>
          </w:tblBorders>
        </w:tblPrEx>
        <w:tc>
          <w:tcPr>
            <w:tcW w:w="2274" w:type="dxa"/>
          </w:tcPr>
          <w:p w14:paraId="14F49699" w14:textId="5E757306" w:rsidR="005E5270" w:rsidRPr="00BA752A" w:rsidRDefault="005E5270" w:rsidP="00DB3104">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Pr>
                <w:rFonts w:ascii="Browallia New" w:hAnsi="Browallia New" w:cs="Browallia New" w:hint="cs"/>
                <w:sz w:val="20"/>
                <w:szCs w:val="20"/>
                <w:cs/>
              </w:rPr>
              <w:t>ต่างประเทศ</w:t>
            </w:r>
          </w:p>
        </w:tc>
        <w:tc>
          <w:tcPr>
            <w:tcW w:w="806" w:type="dxa"/>
            <w:tcBorders>
              <w:top w:val="nil"/>
            </w:tcBorders>
          </w:tcPr>
          <w:p w14:paraId="06421AB7" w14:textId="07DD727B" w:rsidR="005E5270" w:rsidRPr="00225396" w:rsidRDefault="00FC3F97"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68</w:t>
            </w:r>
          </w:p>
        </w:tc>
        <w:tc>
          <w:tcPr>
            <w:tcW w:w="723" w:type="dxa"/>
            <w:tcBorders>
              <w:top w:val="nil"/>
            </w:tcBorders>
          </w:tcPr>
          <w:p w14:paraId="31079BA0" w14:textId="6FEA6231" w:rsidR="005E5270" w:rsidRPr="00225396"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64</w:t>
            </w:r>
          </w:p>
        </w:tc>
        <w:tc>
          <w:tcPr>
            <w:tcW w:w="734" w:type="dxa"/>
            <w:tcBorders>
              <w:top w:val="nil"/>
            </w:tcBorders>
          </w:tcPr>
          <w:p w14:paraId="0BEA04FF" w14:textId="557D8C9C" w:rsidR="005E5270" w:rsidRPr="00225396" w:rsidRDefault="00FC3F97"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2BCE6322" w14:textId="7AB74694" w:rsidR="005E5270" w:rsidRPr="00225396"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top w:val="nil"/>
            </w:tcBorders>
          </w:tcPr>
          <w:p w14:paraId="27BDE78B" w14:textId="4C8811CA" w:rsidR="005E5270" w:rsidRPr="00225396" w:rsidRDefault="00FC3F97"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3B689152" w14:textId="0F24CE55" w:rsidR="005E5270" w:rsidRPr="00225396"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Borders>
              <w:top w:val="nil"/>
            </w:tcBorders>
          </w:tcPr>
          <w:p w14:paraId="359BB7C1" w14:textId="1B1F5969" w:rsidR="005E5270" w:rsidRPr="00225396" w:rsidRDefault="00FC3F97"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31E52D19" w14:textId="062B9A55" w:rsidR="005E5270" w:rsidRPr="00225396"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Borders>
              <w:top w:val="nil"/>
            </w:tcBorders>
          </w:tcPr>
          <w:p w14:paraId="3FFFE496" w14:textId="1CB5E19F" w:rsidR="005E5270" w:rsidRPr="00225396" w:rsidRDefault="00FC3F97"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Borders>
              <w:top w:val="nil"/>
            </w:tcBorders>
          </w:tcPr>
          <w:p w14:paraId="56F1136D" w14:textId="277EBEE6" w:rsidR="005E5270" w:rsidRPr="00225396"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810" w:type="dxa"/>
            <w:tcBorders>
              <w:top w:val="nil"/>
            </w:tcBorders>
          </w:tcPr>
          <w:p w14:paraId="79831AA1" w14:textId="089D4763" w:rsidR="005E5270" w:rsidRPr="00AF180B" w:rsidRDefault="00FC3F97"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top w:val="nil"/>
            </w:tcBorders>
          </w:tcPr>
          <w:p w14:paraId="35A1911E" w14:textId="54C01608" w:rsidR="005E5270" w:rsidRPr="00AF180B"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p>
        </w:tc>
        <w:tc>
          <w:tcPr>
            <w:tcW w:w="701" w:type="dxa"/>
            <w:tcBorders>
              <w:top w:val="nil"/>
            </w:tcBorders>
          </w:tcPr>
          <w:p w14:paraId="124904D7" w14:textId="14C86467" w:rsidR="005E5270" w:rsidRPr="001072B8" w:rsidRDefault="00FC3F97"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Borders>
              <w:top w:val="nil"/>
            </w:tcBorders>
          </w:tcPr>
          <w:p w14:paraId="164B76E3" w14:textId="4AB92BF2" w:rsidR="005E5270" w:rsidRPr="001072B8"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17" w:type="dxa"/>
            <w:tcBorders>
              <w:top w:val="nil"/>
            </w:tcBorders>
          </w:tcPr>
          <w:p w14:paraId="681CA094" w14:textId="035B6150" w:rsidR="005E5270" w:rsidRPr="00225396" w:rsidRDefault="00FC3F97"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68</w:t>
            </w:r>
          </w:p>
        </w:tc>
        <w:tc>
          <w:tcPr>
            <w:tcW w:w="712" w:type="dxa"/>
            <w:tcBorders>
              <w:top w:val="nil"/>
            </w:tcBorders>
          </w:tcPr>
          <w:p w14:paraId="2D493DDC" w14:textId="3BE6E47C" w:rsidR="005E5270" w:rsidRPr="00225396"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64</w:t>
            </w:r>
          </w:p>
        </w:tc>
      </w:tr>
      <w:tr w:rsidR="005E5270" w:rsidRPr="00D55714" w14:paraId="6A625835" w14:textId="77777777" w:rsidTr="004B3580">
        <w:tblPrEx>
          <w:tblBorders>
            <w:bottom w:val="single" w:sz="4" w:space="0" w:color="auto"/>
          </w:tblBorders>
        </w:tblPrEx>
        <w:tc>
          <w:tcPr>
            <w:tcW w:w="2274" w:type="dxa"/>
          </w:tcPr>
          <w:p w14:paraId="1A0005EC" w14:textId="49130809" w:rsidR="005E5270" w:rsidRPr="00EF3D11" w:rsidRDefault="005E5270" w:rsidP="005E5270">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806" w:type="dxa"/>
          </w:tcPr>
          <w:p w14:paraId="0DEFDE04" w14:textId="6CC113BC" w:rsidR="005E5270" w:rsidRPr="00225396" w:rsidRDefault="00FC3F97"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1,251</w:t>
            </w:r>
          </w:p>
        </w:tc>
        <w:tc>
          <w:tcPr>
            <w:tcW w:w="723" w:type="dxa"/>
          </w:tcPr>
          <w:p w14:paraId="46250A88" w14:textId="38268BAF"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1,322</w:t>
            </w:r>
          </w:p>
        </w:tc>
        <w:tc>
          <w:tcPr>
            <w:tcW w:w="734" w:type="dxa"/>
          </w:tcPr>
          <w:p w14:paraId="1611DD66" w14:textId="7FC57F08" w:rsidR="005E5270" w:rsidRPr="00225396" w:rsidRDefault="00FC3F97"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467</w:t>
            </w:r>
          </w:p>
        </w:tc>
        <w:tc>
          <w:tcPr>
            <w:tcW w:w="720" w:type="dxa"/>
          </w:tcPr>
          <w:p w14:paraId="46674B4D" w14:textId="044226D9"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408</w:t>
            </w:r>
          </w:p>
        </w:tc>
        <w:tc>
          <w:tcPr>
            <w:tcW w:w="737" w:type="dxa"/>
          </w:tcPr>
          <w:p w14:paraId="03C09A20" w14:textId="2EBDCE53" w:rsidR="005E5270" w:rsidRPr="00225396" w:rsidRDefault="00FC3F97"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374</w:t>
            </w:r>
          </w:p>
        </w:tc>
        <w:tc>
          <w:tcPr>
            <w:tcW w:w="720" w:type="dxa"/>
          </w:tcPr>
          <w:p w14:paraId="0EE5663D" w14:textId="39E4EA16"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195</w:t>
            </w:r>
          </w:p>
        </w:tc>
        <w:tc>
          <w:tcPr>
            <w:tcW w:w="732" w:type="dxa"/>
          </w:tcPr>
          <w:p w14:paraId="118FF6DF" w14:textId="3935B1E1" w:rsidR="005E5270" w:rsidRPr="00225396" w:rsidRDefault="00FC3F97" w:rsidP="005E5270">
            <w:pPr>
              <w:pBdr>
                <w:bottom w:val="single" w:sz="12" w:space="1" w:color="auto"/>
              </w:pBdr>
              <w:tabs>
                <w:tab w:val="clear" w:pos="227"/>
                <w:tab w:val="left" w:pos="190"/>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20" w:type="dxa"/>
          </w:tcPr>
          <w:p w14:paraId="5AFE9224" w14:textId="58629423"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17</w:t>
            </w:r>
          </w:p>
        </w:tc>
        <w:tc>
          <w:tcPr>
            <w:tcW w:w="642" w:type="dxa"/>
          </w:tcPr>
          <w:p w14:paraId="733953B4" w14:textId="5BF5D43C" w:rsidR="005E5270" w:rsidRPr="00225396" w:rsidRDefault="00FC3F97"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95" w:type="dxa"/>
          </w:tcPr>
          <w:p w14:paraId="794D1E6B" w14:textId="3549B2EE" w:rsidR="005E5270" w:rsidRPr="00225396" w:rsidRDefault="00C16F34"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3</w:t>
            </w:r>
          </w:p>
        </w:tc>
        <w:tc>
          <w:tcPr>
            <w:tcW w:w="810" w:type="dxa"/>
          </w:tcPr>
          <w:p w14:paraId="1E94DCCB" w14:textId="11AA7E2B" w:rsidR="005E5270" w:rsidRPr="00AF180B" w:rsidRDefault="00FC3F97"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39</w:t>
            </w:r>
          </w:p>
        </w:tc>
        <w:tc>
          <w:tcPr>
            <w:tcW w:w="822" w:type="dxa"/>
          </w:tcPr>
          <w:p w14:paraId="4FE71D34" w14:textId="3DADE51A" w:rsidR="005E5270" w:rsidRPr="00AF180B" w:rsidRDefault="00C16F34"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23</w:t>
            </w:r>
          </w:p>
        </w:tc>
        <w:tc>
          <w:tcPr>
            <w:tcW w:w="701" w:type="dxa"/>
          </w:tcPr>
          <w:p w14:paraId="70583C57" w14:textId="74ADC885" w:rsidR="005E5270" w:rsidRPr="001072B8" w:rsidRDefault="0098764B"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(48)</w:t>
            </w:r>
          </w:p>
        </w:tc>
        <w:tc>
          <w:tcPr>
            <w:tcW w:w="709" w:type="dxa"/>
          </w:tcPr>
          <w:p w14:paraId="040FB764" w14:textId="4AF6CB9F" w:rsidR="005E5270" w:rsidRPr="001072B8"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(37)</w:t>
            </w:r>
          </w:p>
        </w:tc>
        <w:tc>
          <w:tcPr>
            <w:tcW w:w="717" w:type="dxa"/>
          </w:tcPr>
          <w:p w14:paraId="69FB2C73" w14:textId="4A9F5043" w:rsidR="005E5270" w:rsidRPr="00225396" w:rsidRDefault="0098764B"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2,105</w:t>
            </w:r>
          </w:p>
        </w:tc>
        <w:tc>
          <w:tcPr>
            <w:tcW w:w="712" w:type="dxa"/>
          </w:tcPr>
          <w:p w14:paraId="63E52FA9" w14:textId="6C679186" w:rsidR="005E5270" w:rsidRPr="003B2B7C"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sidRPr="00AD1034">
              <w:rPr>
                <w:rFonts w:ascii="Browallia New" w:hAnsi="Browallia New" w:cs="Browallia New"/>
                <w:sz w:val="20"/>
                <w:szCs w:val="20"/>
              </w:rPr>
              <w:t>1,931</w:t>
            </w:r>
          </w:p>
        </w:tc>
      </w:tr>
      <w:tr w:rsidR="005E5270" w:rsidRPr="00D55714" w14:paraId="197DCCAA" w14:textId="77777777" w:rsidTr="004B3580">
        <w:tblPrEx>
          <w:tblBorders>
            <w:bottom w:val="single" w:sz="4" w:space="0" w:color="auto"/>
          </w:tblBorders>
        </w:tblPrEx>
        <w:tc>
          <w:tcPr>
            <w:tcW w:w="2274" w:type="dxa"/>
            <w:tcBorders>
              <w:bottom w:val="nil"/>
            </w:tcBorders>
          </w:tcPr>
          <w:p w14:paraId="6F8C5272" w14:textId="59EB9C5C" w:rsidR="005E5270" w:rsidRPr="00225396" w:rsidRDefault="005E5270" w:rsidP="005E5270">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กำไรขั้นต้น</w:t>
            </w:r>
          </w:p>
        </w:tc>
        <w:tc>
          <w:tcPr>
            <w:tcW w:w="806" w:type="dxa"/>
            <w:tcBorders>
              <w:bottom w:val="nil"/>
            </w:tcBorders>
          </w:tcPr>
          <w:p w14:paraId="7543CAB5" w14:textId="0EEECE7E" w:rsidR="005E5270" w:rsidRPr="00225396" w:rsidRDefault="00F12811"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1,045</w:t>
            </w:r>
          </w:p>
        </w:tc>
        <w:tc>
          <w:tcPr>
            <w:tcW w:w="723" w:type="dxa"/>
            <w:tcBorders>
              <w:bottom w:val="nil"/>
            </w:tcBorders>
          </w:tcPr>
          <w:p w14:paraId="44C48627" w14:textId="7CF42C2C"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1,143</w:t>
            </w:r>
          </w:p>
        </w:tc>
        <w:tc>
          <w:tcPr>
            <w:tcW w:w="734" w:type="dxa"/>
            <w:tcBorders>
              <w:bottom w:val="nil"/>
            </w:tcBorders>
          </w:tcPr>
          <w:p w14:paraId="425B5E82" w14:textId="5814B3AF" w:rsidR="005E5270" w:rsidRPr="00AF180B" w:rsidRDefault="00DA356C"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165</w:t>
            </w:r>
          </w:p>
        </w:tc>
        <w:tc>
          <w:tcPr>
            <w:tcW w:w="720" w:type="dxa"/>
            <w:tcBorders>
              <w:bottom w:val="nil"/>
            </w:tcBorders>
          </w:tcPr>
          <w:p w14:paraId="464580FC" w14:textId="1E019B35" w:rsidR="005E5270" w:rsidRPr="00AF180B"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137</w:t>
            </w:r>
          </w:p>
        </w:tc>
        <w:tc>
          <w:tcPr>
            <w:tcW w:w="737" w:type="dxa"/>
            <w:tcBorders>
              <w:bottom w:val="nil"/>
            </w:tcBorders>
          </w:tcPr>
          <w:p w14:paraId="737222A1" w14:textId="7F61CA2E" w:rsidR="005E5270" w:rsidRPr="00225396" w:rsidRDefault="00DA356C"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158</w:t>
            </w:r>
          </w:p>
        </w:tc>
        <w:tc>
          <w:tcPr>
            <w:tcW w:w="720" w:type="dxa"/>
            <w:tcBorders>
              <w:bottom w:val="nil"/>
            </w:tcBorders>
          </w:tcPr>
          <w:p w14:paraId="7CA76795" w14:textId="420E33DC"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36</w:t>
            </w:r>
          </w:p>
        </w:tc>
        <w:tc>
          <w:tcPr>
            <w:tcW w:w="732" w:type="dxa"/>
            <w:tcBorders>
              <w:bottom w:val="nil"/>
            </w:tcBorders>
          </w:tcPr>
          <w:p w14:paraId="3D3DAAF4" w14:textId="65964676" w:rsidR="005E5270" w:rsidRPr="00225396" w:rsidRDefault="00DA356C" w:rsidP="005E5270">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1</w:t>
            </w:r>
          </w:p>
        </w:tc>
        <w:tc>
          <w:tcPr>
            <w:tcW w:w="720" w:type="dxa"/>
            <w:tcBorders>
              <w:bottom w:val="nil"/>
            </w:tcBorders>
          </w:tcPr>
          <w:p w14:paraId="01D414CE" w14:textId="419772B5"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642" w:type="dxa"/>
            <w:tcBorders>
              <w:bottom w:val="nil"/>
            </w:tcBorders>
          </w:tcPr>
          <w:p w14:paraId="402EE539" w14:textId="7EDDF6D7" w:rsidR="005E5270" w:rsidRPr="00225396" w:rsidRDefault="00DA356C"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695" w:type="dxa"/>
            <w:tcBorders>
              <w:bottom w:val="nil"/>
            </w:tcBorders>
          </w:tcPr>
          <w:p w14:paraId="621C9300" w14:textId="5F809ED5"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810" w:type="dxa"/>
            <w:tcBorders>
              <w:bottom w:val="nil"/>
            </w:tcBorders>
          </w:tcPr>
          <w:p w14:paraId="7D4048EE" w14:textId="286FA150" w:rsidR="005E5270" w:rsidRPr="00225396" w:rsidRDefault="00DA356C" w:rsidP="00C07995">
            <w:pPr>
              <w:pBdr>
                <w:bottom w:val="single" w:sz="12" w:space="1" w:color="auto"/>
              </w:pBdr>
              <w:tabs>
                <w:tab w:val="clear" w:pos="227"/>
                <w:tab w:val="decimal" w:pos="252"/>
                <w:tab w:val="left" w:pos="329"/>
                <w:tab w:val="right" w:pos="594"/>
              </w:tabs>
              <w:spacing w:line="240" w:lineRule="auto"/>
              <w:jc w:val="right"/>
              <w:rPr>
                <w:rFonts w:ascii="Browallia New" w:hAnsi="Browallia New" w:cs="Browallia New"/>
                <w:sz w:val="20"/>
                <w:szCs w:val="20"/>
              </w:rPr>
            </w:pPr>
            <w:r>
              <w:rPr>
                <w:rFonts w:ascii="Browallia New" w:hAnsi="Browallia New" w:cs="Browallia New"/>
                <w:sz w:val="20"/>
                <w:szCs w:val="20"/>
              </w:rPr>
              <w:t>26</w:t>
            </w:r>
          </w:p>
        </w:tc>
        <w:tc>
          <w:tcPr>
            <w:tcW w:w="822" w:type="dxa"/>
            <w:tcBorders>
              <w:bottom w:val="nil"/>
            </w:tcBorders>
          </w:tcPr>
          <w:p w14:paraId="263ABBD0" w14:textId="5D9620E0"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cs/>
              </w:rPr>
              <w:tab/>
            </w:r>
            <w:r>
              <w:rPr>
                <w:rFonts w:ascii="Browallia New" w:hAnsi="Browallia New" w:cs="Browallia New"/>
                <w:sz w:val="20"/>
                <w:szCs w:val="20"/>
                <w:cs/>
              </w:rPr>
              <w:tab/>
            </w:r>
            <w:r>
              <w:rPr>
                <w:rFonts w:ascii="Browallia New" w:hAnsi="Browallia New" w:cs="Browallia New"/>
                <w:sz w:val="20"/>
                <w:szCs w:val="20"/>
              </w:rPr>
              <w:t>8</w:t>
            </w:r>
          </w:p>
        </w:tc>
        <w:tc>
          <w:tcPr>
            <w:tcW w:w="701" w:type="dxa"/>
            <w:tcBorders>
              <w:bottom w:val="nil"/>
            </w:tcBorders>
          </w:tcPr>
          <w:p w14:paraId="3643DD06" w14:textId="09A93851" w:rsidR="005E5270" w:rsidRPr="001072B8" w:rsidRDefault="00DA356C"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09" w:type="dxa"/>
            <w:tcBorders>
              <w:bottom w:val="nil"/>
            </w:tcBorders>
          </w:tcPr>
          <w:p w14:paraId="64830D70" w14:textId="116C9679"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17" w:type="dxa"/>
            <w:tcBorders>
              <w:bottom w:val="nil"/>
            </w:tcBorders>
          </w:tcPr>
          <w:p w14:paraId="12A76EDC" w14:textId="781C0D88" w:rsidR="005E5270" w:rsidRPr="00225396" w:rsidRDefault="004A7527"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1,386</w:t>
            </w:r>
          </w:p>
        </w:tc>
        <w:tc>
          <w:tcPr>
            <w:tcW w:w="712" w:type="dxa"/>
            <w:tcBorders>
              <w:bottom w:val="nil"/>
            </w:tcBorders>
          </w:tcPr>
          <w:p w14:paraId="3C54BA59" w14:textId="14CF9A6E" w:rsidR="005E5270" w:rsidRPr="00225396"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1,321</w:t>
            </w:r>
          </w:p>
        </w:tc>
      </w:tr>
    </w:tbl>
    <w:p w14:paraId="34C6F8F5" w14:textId="7F1D95DB" w:rsidR="002C64E8" w:rsidRDefault="002C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17F4FB"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38417EC"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57917F3"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9162CC" w:rsidRPr="00225396" w14:paraId="621EAD85" w14:textId="77777777" w:rsidTr="004B3580">
        <w:trPr>
          <w:tblHeader/>
        </w:trPr>
        <w:tc>
          <w:tcPr>
            <w:tcW w:w="2274" w:type="dxa"/>
          </w:tcPr>
          <w:p w14:paraId="549B2D6E" w14:textId="77777777" w:rsidR="009162CC" w:rsidRPr="00225396" w:rsidRDefault="009162CC" w:rsidP="004B7251">
            <w:pPr>
              <w:spacing w:line="240" w:lineRule="auto"/>
              <w:ind w:right="-108"/>
              <w:rPr>
                <w:rFonts w:ascii="Browallia New" w:hAnsi="Browallia New" w:cs="Browallia New"/>
                <w:sz w:val="19"/>
                <w:szCs w:val="19"/>
              </w:rPr>
            </w:pPr>
          </w:p>
        </w:tc>
        <w:tc>
          <w:tcPr>
            <w:tcW w:w="11700" w:type="dxa"/>
            <w:gridSpan w:val="16"/>
          </w:tcPr>
          <w:p w14:paraId="602AB997" w14:textId="6D9E662C" w:rsidR="009162CC" w:rsidRPr="00225396" w:rsidRDefault="009162CC" w:rsidP="004B7251">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ล้านบาท)</w:t>
            </w:r>
          </w:p>
        </w:tc>
      </w:tr>
      <w:tr w:rsidR="009162CC" w:rsidRPr="00225396" w14:paraId="3B95FDFB" w14:textId="77777777" w:rsidTr="004B3580">
        <w:tblPrEx>
          <w:tblBorders>
            <w:bottom w:val="single" w:sz="4" w:space="0" w:color="auto"/>
          </w:tblBorders>
        </w:tblPrEx>
        <w:trPr>
          <w:tblHeader/>
        </w:trPr>
        <w:tc>
          <w:tcPr>
            <w:tcW w:w="2274" w:type="dxa"/>
          </w:tcPr>
          <w:p w14:paraId="4DF3B516" w14:textId="77777777" w:rsidR="009162CC" w:rsidRPr="00225396" w:rsidRDefault="009162CC" w:rsidP="00E10A79">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1976EAC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021AA43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5319F751"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2631C08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5DB323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3C586689"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266267AB"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282FD30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4DC081F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ธุรกิจอื่นๆ</w:t>
            </w:r>
          </w:p>
        </w:tc>
        <w:tc>
          <w:tcPr>
            <w:tcW w:w="1410" w:type="dxa"/>
            <w:gridSpan w:val="2"/>
            <w:vAlign w:val="bottom"/>
          </w:tcPr>
          <w:p w14:paraId="6D4614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348003F2"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2E24246C"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9162CC" w:rsidRPr="00225396" w14:paraId="48C5A0D3" w14:textId="77777777" w:rsidTr="004B3580">
        <w:tblPrEx>
          <w:tblBorders>
            <w:bottom w:val="single" w:sz="4" w:space="0" w:color="auto"/>
          </w:tblBorders>
        </w:tblPrEx>
        <w:trPr>
          <w:tblHeader/>
        </w:trPr>
        <w:tc>
          <w:tcPr>
            <w:tcW w:w="2274" w:type="dxa"/>
          </w:tcPr>
          <w:p w14:paraId="043D4940" w14:textId="77777777" w:rsidR="009162CC" w:rsidRPr="00225396" w:rsidRDefault="009162CC" w:rsidP="004B7251">
            <w:pPr>
              <w:spacing w:line="240" w:lineRule="auto"/>
              <w:rPr>
                <w:rFonts w:ascii="Browallia New" w:hAnsi="Browallia New" w:cs="Browallia New"/>
                <w:sz w:val="19"/>
                <w:szCs w:val="19"/>
                <w:cs/>
                <w:lang w:val="en-GB"/>
              </w:rPr>
            </w:pPr>
          </w:p>
        </w:tc>
        <w:tc>
          <w:tcPr>
            <w:tcW w:w="11700" w:type="dxa"/>
            <w:gridSpan w:val="16"/>
          </w:tcPr>
          <w:p w14:paraId="3E2FBF2B" w14:textId="104B7EE4"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สำหรับปีสิ้นสุดวันที่</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rPr>
              <w:t>31</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ธันวาคม</w:t>
            </w:r>
          </w:p>
        </w:tc>
      </w:tr>
      <w:tr w:rsidR="005E5270" w:rsidRPr="00225396" w14:paraId="23E2838D" w14:textId="77777777" w:rsidTr="004B3580">
        <w:tblPrEx>
          <w:tblBorders>
            <w:bottom w:val="single" w:sz="4" w:space="0" w:color="auto"/>
          </w:tblBorders>
        </w:tblPrEx>
        <w:trPr>
          <w:tblHeader/>
        </w:trPr>
        <w:tc>
          <w:tcPr>
            <w:tcW w:w="2274" w:type="dxa"/>
          </w:tcPr>
          <w:p w14:paraId="60B78E13" w14:textId="77777777" w:rsidR="005E5270" w:rsidRPr="00225396" w:rsidRDefault="005E5270" w:rsidP="005E5270">
            <w:pPr>
              <w:spacing w:line="240" w:lineRule="auto"/>
              <w:rPr>
                <w:rFonts w:ascii="Browallia New" w:hAnsi="Browallia New" w:cs="Browallia New"/>
                <w:sz w:val="19"/>
                <w:szCs w:val="19"/>
                <w:cs/>
                <w:lang w:val="en-GB"/>
              </w:rPr>
            </w:pPr>
          </w:p>
        </w:tc>
        <w:tc>
          <w:tcPr>
            <w:tcW w:w="806" w:type="dxa"/>
          </w:tcPr>
          <w:p w14:paraId="7CD25D6B" w14:textId="4D32628A"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23" w:type="dxa"/>
          </w:tcPr>
          <w:p w14:paraId="2D56CF01" w14:textId="5B92B34D"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34" w:type="dxa"/>
          </w:tcPr>
          <w:p w14:paraId="76501A06" w14:textId="57598DD5"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20" w:type="dxa"/>
          </w:tcPr>
          <w:p w14:paraId="7A034F03" w14:textId="04BA7F20"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37" w:type="dxa"/>
          </w:tcPr>
          <w:p w14:paraId="6BFB2996" w14:textId="2DF86DD4"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20" w:type="dxa"/>
          </w:tcPr>
          <w:p w14:paraId="1D77574E" w14:textId="6C6C4018"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32" w:type="dxa"/>
          </w:tcPr>
          <w:p w14:paraId="065D0FE6" w14:textId="31BB1648"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20" w:type="dxa"/>
          </w:tcPr>
          <w:p w14:paraId="3B37A5C0" w14:textId="0654D0E5"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642" w:type="dxa"/>
          </w:tcPr>
          <w:p w14:paraId="60DE7D41" w14:textId="3D13E91F"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695" w:type="dxa"/>
          </w:tcPr>
          <w:p w14:paraId="527823E5" w14:textId="04D36ED1"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810" w:type="dxa"/>
          </w:tcPr>
          <w:p w14:paraId="6605D6A4" w14:textId="74F8C824"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822" w:type="dxa"/>
          </w:tcPr>
          <w:p w14:paraId="0908323D" w14:textId="669356F8"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01" w:type="dxa"/>
          </w:tcPr>
          <w:p w14:paraId="1A7C0DC7" w14:textId="681624A7"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09" w:type="dxa"/>
          </w:tcPr>
          <w:p w14:paraId="242946F0" w14:textId="05BCC988"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c>
          <w:tcPr>
            <w:tcW w:w="717" w:type="dxa"/>
          </w:tcPr>
          <w:p w14:paraId="5E932F24" w14:textId="37036DB3"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12" w:type="dxa"/>
          </w:tcPr>
          <w:p w14:paraId="4F845CA2" w14:textId="64D6AF05" w:rsidR="005E5270" w:rsidRPr="00225396" w:rsidRDefault="005E5270" w:rsidP="005E5270">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4</w:t>
            </w:r>
          </w:p>
        </w:tc>
      </w:tr>
      <w:tr w:rsidR="009162CC" w:rsidRPr="00BD278D" w14:paraId="41DD3A87" w14:textId="77777777" w:rsidTr="004B3580">
        <w:tblPrEx>
          <w:tblBorders>
            <w:bottom w:val="single" w:sz="4" w:space="0" w:color="auto"/>
          </w:tblBorders>
        </w:tblPrEx>
        <w:trPr>
          <w:trHeight w:val="84"/>
          <w:tblHeader/>
        </w:trPr>
        <w:tc>
          <w:tcPr>
            <w:tcW w:w="2274" w:type="dxa"/>
          </w:tcPr>
          <w:p w14:paraId="43DD83C0" w14:textId="77777777" w:rsidR="009162CC" w:rsidRPr="00BD278D" w:rsidRDefault="009162CC" w:rsidP="004B7251">
            <w:pPr>
              <w:spacing w:line="240" w:lineRule="auto"/>
              <w:ind w:right="-108"/>
              <w:rPr>
                <w:rFonts w:ascii="Browallia New" w:hAnsi="Browallia New" w:cs="Browallia New"/>
                <w:sz w:val="19"/>
                <w:szCs w:val="19"/>
                <w:highlight w:val="yellow"/>
                <w:cs/>
              </w:rPr>
            </w:pPr>
          </w:p>
        </w:tc>
        <w:tc>
          <w:tcPr>
            <w:tcW w:w="806" w:type="dxa"/>
          </w:tcPr>
          <w:p w14:paraId="24143A30"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3" w:type="dxa"/>
          </w:tcPr>
          <w:p w14:paraId="37090A52"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4" w:type="dxa"/>
          </w:tcPr>
          <w:p w14:paraId="70DDBF2E"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05FC4E49"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7" w:type="dxa"/>
          </w:tcPr>
          <w:p w14:paraId="3B5402B0" w14:textId="77777777" w:rsidR="009162CC" w:rsidRPr="00BD278D" w:rsidRDefault="009162CC" w:rsidP="004B7251">
            <w:pPr>
              <w:spacing w:line="240" w:lineRule="auto"/>
              <w:jc w:val="right"/>
              <w:rPr>
                <w:rFonts w:ascii="Browallia New" w:hAnsi="Browallia New" w:cs="Browallia New"/>
                <w:sz w:val="19"/>
                <w:szCs w:val="19"/>
                <w:highlight w:val="yellow"/>
              </w:rPr>
            </w:pPr>
          </w:p>
        </w:tc>
        <w:tc>
          <w:tcPr>
            <w:tcW w:w="720" w:type="dxa"/>
          </w:tcPr>
          <w:p w14:paraId="20F7EE4F"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2" w:type="dxa"/>
          </w:tcPr>
          <w:p w14:paraId="627E1467"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19E1AD1B"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642" w:type="dxa"/>
          </w:tcPr>
          <w:p w14:paraId="01BA97B0"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695" w:type="dxa"/>
          </w:tcPr>
          <w:p w14:paraId="6E59FB39"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810" w:type="dxa"/>
          </w:tcPr>
          <w:p w14:paraId="0D07B412"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7B93D267"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70FBBEA3"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04CD71EC"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58982434"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5FB1C4F1"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r>
      <w:tr w:rsidR="009162CC" w:rsidRPr="00225396" w14:paraId="7DDE86AD" w14:textId="77777777" w:rsidTr="004B3580">
        <w:tblPrEx>
          <w:tblBorders>
            <w:bottom w:val="single" w:sz="4" w:space="0" w:color="auto"/>
          </w:tblBorders>
        </w:tblPrEx>
        <w:trPr>
          <w:trHeight w:val="117"/>
        </w:trPr>
        <w:tc>
          <w:tcPr>
            <w:tcW w:w="2274" w:type="dxa"/>
          </w:tcPr>
          <w:p w14:paraId="0152664E" w14:textId="77777777" w:rsidR="009162CC" w:rsidRPr="00225396" w:rsidRDefault="009162CC" w:rsidP="004B7251">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รายได้แยกตามการรับรู้รายได้</w:t>
            </w:r>
          </w:p>
        </w:tc>
        <w:tc>
          <w:tcPr>
            <w:tcW w:w="806" w:type="dxa"/>
          </w:tcPr>
          <w:p w14:paraId="512B6C6B"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23" w:type="dxa"/>
          </w:tcPr>
          <w:p w14:paraId="09EB138D" w14:textId="77777777" w:rsidR="009162CC" w:rsidRPr="00225396" w:rsidRDefault="009162CC" w:rsidP="009416C6">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Pr>
          <w:p w14:paraId="1A59BC86" w14:textId="77777777" w:rsidR="009162CC" w:rsidRPr="00225396" w:rsidRDefault="009162CC" w:rsidP="009416C6">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Pr>
          <w:p w14:paraId="7FA23246" w14:textId="77777777" w:rsidR="009162CC" w:rsidRPr="00225396" w:rsidRDefault="009162CC" w:rsidP="009416C6">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Pr>
          <w:p w14:paraId="0C6FA038"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20" w:type="dxa"/>
          </w:tcPr>
          <w:p w14:paraId="31623054"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32" w:type="dxa"/>
          </w:tcPr>
          <w:p w14:paraId="1EE4D1E5"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20" w:type="dxa"/>
          </w:tcPr>
          <w:p w14:paraId="4B550DB1"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642" w:type="dxa"/>
          </w:tcPr>
          <w:p w14:paraId="18FB0E6E"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695" w:type="dxa"/>
          </w:tcPr>
          <w:p w14:paraId="72653E3E"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810" w:type="dxa"/>
          </w:tcPr>
          <w:p w14:paraId="3111B7C7"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Pr>
          <w:p w14:paraId="0FC40C76"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6F1EC310"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Pr>
          <w:p w14:paraId="0A2E1F7F"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Pr>
          <w:p w14:paraId="267B0728"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Pr>
          <w:p w14:paraId="58CE4FF6"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r>
      <w:tr w:rsidR="005E5270" w:rsidRPr="00225396" w14:paraId="45398311" w14:textId="77777777" w:rsidTr="004B3580">
        <w:tblPrEx>
          <w:tblBorders>
            <w:bottom w:val="single" w:sz="4" w:space="0" w:color="auto"/>
          </w:tblBorders>
        </w:tblPrEx>
        <w:trPr>
          <w:trHeight w:val="117"/>
        </w:trPr>
        <w:tc>
          <w:tcPr>
            <w:tcW w:w="2274" w:type="dxa"/>
          </w:tcPr>
          <w:p w14:paraId="5CE193C8" w14:textId="7BEB98A6" w:rsidR="005E5270" w:rsidRPr="00225396" w:rsidRDefault="005E5270" w:rsidP="00DB3104">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ณ</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เวลาใดเวลาหนึ่ง</w:t>
            </w:r>
          </w:p>
        </w:tc>
        <w:tc>
          <w:tcPr>
            <w:tcW w:w="806" w:type="dxa"/>
          </w:tcPr>
          <w:p w14:paraId="54EF4017" w14:textId="30FD7233" w:rsidR="005E5270" w:rsidRPr="00E25DBE" w:rsidRDefault="0013711C"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95</w:t>
            </w:r>
          </w:p>
        </w:tc>
        <w:tc>
          <w:tcPr>
            <w:tcW w:w="723" w:type="dxa"/>
          </w:tcPr>
          <w:p w14:paraId="797A836D" w14:textId="361DDAB0" w:rsidR="005E5270" w:rsidRPr="00E25DBE" w:rsidRDefault="005E5270" w:rsidP="005E5270">
            <w:pPr>
              <w:tabs>
                <w:tab w:val="clear" w:pos="227"/>
                <w:tab w:val="decimal" w:pos="252"/>
                <w:tab w:val="decimal" w:pos="624"/>
              </w:tabs>
              <w:spacing w:line="240" w:lineRule="auto"/>
              <w:jc w:val="right"/>
              <w:rPr>
                <w:rFonts w:ascii="Browallia New" w:hAnsi="Browallia New" w:cs="Browallia New"/>
                <w:sz w:val="20"/>
                <w:szCs w:val="20"/>
              </w:rPr>
            </w:pPr>
            <w:r w:rsidRPr="00E25DBE">
              <w:rPr>
                <w:rFonts w:ascii="Browallia New" w:hAnsi="Browallia New" w:cs="Browallia New"/>
                <w:sz w:val="20"/>
                <w:szCs w:val="20"/>
              </w:rPr>
              <w:t>123</w:t>
            </w:r>
          </w:p>
        </w:tc>
        <w:tc>
          <w:tcPr>
            <w:tcW w:w="734" w:type="dxa"/>
          </w:tcPr>
          <w:p w14:paraId="6C10DAF7" w14:textId="435AB2CF" w:rsidR="005E5270" w:rsidRPr="00E25DBE" w:rsidRDefault="00CE2665" w:rsidP="005E527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467</w:t>
            </w:r>
          </w:p>
        </w:tc>
        <w:tc>
          <w:tcPr>
            <w:tcW w:w="720" w:type="dxa"/>
          </w:tcPr>
          <w:p w14:paraId="5DAD24FF" w14:textId="77316F3F" w:rsidR="005E5270" w:rsidRPr="00E25DBE" w:rsidRDefault="005E5270" w:rsidP="005E5270">
            <w:pPr>
              <w:tabs>
                <w:tab w:val="clear" w:pos="227"/>
                <w:tab w:val="decimal" w:pos="252"/>
                <w:tab w:val="decimal" w:pos="496"/>
              </w:tabs>
              <w:spacing w:line="240" w:lineRule="auto"/>
              <w:jc w:val="right"/>
              <w:rPr>
                <w:rFonts w:ascii="Browallia New" w:hAnsi="Browallia New" w:cs="Browallia New"/>
                <w:sz w:val="20"/>
                <w:szCs w:val="20"/>
              </w:rPr>
            </w:pPr>
            <w:r w:rsidRPr="00E25DBE">
              <w:rPr>
                <w:rFonts w:ascii="Browallia New" w:hAnsi="Browallia New" w:cs="Browallia New"/>
                <w:sz w:val="20"/>
                <w:szCs w:val="20"/>
              </w:rPr>
              <w:t>408</w:t>
            </w:r>
          </w:p>
        </w:tc>
        <w:tc>
          <w:tcPr>
            <w:tcW w:w="737" w:type="dxa"/>
          </w:tcPr>
          <w:p w14:paraId="567140CC" w14:textId="668B46EF" w:rsidR="005E5270" w:rsidRPr="00E25DBE" w:rsidRDefault="00C16F34" w:rsidP="005E5270">
            <w:pP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374</w:t>
            </w:r>
          </w:p>
        </w:tc>
        <w:tc>
          <w:tcPr>
            <w:tcW w:w="720" w:type="dxa"/>
          </w:tcPr>
          <w:p w14:paraId="51CFBD1B" w14:textId="2DDD0B60" w:rsidR="005E5270" w:rsidRPr="00E25DBE" w:rsidRDefault="005E5270" w:rsidP="005E5270">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195</w:t>
            </w:r>
          </w:p>
        </w:tc>
        <w:tc>
          <w:tcPr>
            <w:tcW w:w="732" w:type="dxa"/>
          </w:tcPr>
          <w:p w14:paraId="29969D56" w14:textId="104CE929" w:rsidR="005E5270" w:rsidRPr="00E25DBE" w:rsidRDefault="00CE2665"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20" w:type="dxa"/>
          </w:tcPr>
          <w:p w14:paraId="121EAEA2" w14:textId="6600DFE7" w:rsidR="005E5270" w:rsidRPr="00E25DBE" w:rsidRDefault="005E5270" w:rsidP="005E5270">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17</w:t>
            </w:r>
          </w:p>
        </w:tc>
        <w:tc>
          <w:tcPr>
            <w:tcW w:w="642" w:type="dxa"/>
          </w:tcPr>
          <w:p w14:paraId="3E1E2DC8" w14:textId="719987EF" w:rsidR="005E5270" w:rsidRPr="00E25DBE" w:rsidRDefault="00CE2665"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Pr>
          <w:p w14:paraId="26CF1C96" w14:textId="26A2F0C6" w:rsidR="005E5270" w:rsidRPr="00E25DBE" w:rsidRDefault="005E5270" w:rsidP="005E5270">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hint="cs"/>
                <w:sz w:val="20"/>
                <w:szCs w:val="20"/>
                <w:cs/>
              </w:rPr>
              <w:t>-</w:t>
            </w:r>
          </w:p>
        </w:tc>
        <w:tc>
          <w:tcPr>
            <w:tcW w:w="810" w:type="dxa"/>
          </w:tcPr>
          <w:p w14:paraId="7288728B" w14:textId="6DE5F807" w:rsidR="005E5270" w:rsidRPr="00E25DBE" w:rsidRDefault="00CC5093"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779F2658" w14:textId="7A25BBFC" w:rsidR="005E5270" w:rsidRPr="00E25DBE"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sidRPr="00E25DBE">
              <w:rPr>
                <w:rFonts w:ascii="Browallia New" w:hAnsi="Browallia New" w:cs="Browallia New" w:hint="cs"/>
                <w:sz w:val="20"/>
                <w:szCs w:val="20"/>
                <w:cs/>
              </w:rPr>
              <w:t>-</w:t>
            </w:r>
          </w:p>
        </w:tc>
        <w:tc>
          <w:tcPr>
            <w:tcW w:w="701" w:type="dxa"/>
          </w:tcPr>
          <w:p w14:paraId="2F8EF4E2" w14:textId="761522FC" w:rsidR="005E5270" w:rsidRPr="00E25DBE" w:rsidRDefault="00CC5093"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r w:rsidR="0081776D">
              <w:rPr>
                <w:rFonts w:ascii="Browallia New" w:hAnsi="Browallia New" w:cs="Browallia New"/>
                <w:sz w:val="20"/>
                <w:szCs w:val="20"/>
              </w:rPr>
              <w:t>22)</w:t>
            </w:r>
          </w:p>
        </w:tc>
        <w:tc>
          <w:tcPr>
            <w:tcW w:w="709" w:type="dxa"/>
          </w:tcPr>
          <w:p w14:paraId="1A553FC5" w14:textId="54305419" w:rsidR="005E5270" w:rsidRPr="00E25DBE"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sidRPr="001E6E2D">
              <w:rPr>
                <w:rFonts w:ascii="Browallia New" w:hAnsi="Browallia New" w:cs="Browallia New"/>
                <w:sz w:val="20"/>
                <w:szCs w:val="20"/>
              </w:rPr>
              <w:t>(</w:t>
            </w:r>
            <w:r w:rsidRPr="00E25DBE">
              <w:rPr>
                <w:rFonts w:ascii="Browallia New" w:hAnsi="Browallia New" w:cs="Browallia New"/>
                <w:sz w:val="20"/>
                <w:szCs w:val="20"/>
              </w:rPr>
              <w:t>15</w:t>
            </w:r>
            <w:r w:rsidRPr="001E6E2D">
              <w:rPr>
                <w:rFonts w:ascii="Browallia New" w:hAnsi="Browallia New" w:cs="Browallia New"/>
                <w:sz w:val="20"/>
                <w:szCs w:val="20"/>
              </w:rPr>
              <w:t>)</w:t>
            </w:r>
          </w:p>
        </w:tc>
        <w:tc>
          <w:tcPr>
            <w:tcW w:w="717" w:type="dxa"/>
          </w:tcPr>
          <w:p w14:paraId="537C2ED9" w14:textId="2AB1F68C" w:rsidR="005E5270" w:rsidRPr="00E25DBE" w:rsidRDefault="00146674"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93</w:t>
            </w:r>
            <w:r w:rsidR="00C16F34" w:rsidRPr="00C16F34">
              <w:rPr>
                <w:rFonts w:ascii="Browallia New" w:hAnsi="Browallia New" w:cs="Browallia New" w:hint="cs"/>
                <w:sz w:val="20"/>
                <w:szCs w:val="20"/>
              </w:rPr>
              <w:t>2</w:t>
            </w:r>
          </w:p>
        </w:tc>
        <w:tc>
          <w:tcPr>
            <w:tcW w:w="712" w:type="dxa"/>
          </w:tcPr>
          <w:p w14:paraId="5E1E2335" w14:textId="1443E415" w:rsidR="005E5270" w:rsidRPr="00E25DBE" w:rsidRDefault="005E5270" w:rsidP="005E5270">
            <w:pP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7</w:t>
            </w:r>
            <w:r w:rsidRPr="0087017F">
              <w:rPr>
                <w:rFonts w:ascii="Browallia New" w:hAnsi="Browallia New" w:cs="Browallia New"/>
                <w:sz w:val="20"/>
                <w:szCs w:val="20"/>
              </w:rPr>
              <w:t>2</w:t>
            </w:r>
            <w:r w:rsidRPr="00E25DBE">
              <w:rPr>
                <w:rFonts w:ascii="Browallia New" w:hAnsi="Browallia New" w:cs="Browallia New"/>
                <w:sz w:val="20"/>
                <w:szCs w:val="20"/>
              </w:rPr>
              <w:t>8</w:t>
            </w:r>
          </w:p>
        </w:tc>
      </w:tr>
      <w:tr w:rsidR="005E5270" w:rsidRPr="00225396" w14:paraId="5F3CBAAC" w14:textId="77777777" w:rsidTr="004B3580">
        <w:tblPrEx>
          <w:tblBorders>
            <w:bottom w:val="single" w:sz="4" w:space="0" w:color="auto"/>
          </w:tblBorders>
        </w:tblPrEx>
        <w:trPr>
          <w:trHeight w:val="117"/>
        </w:trPr>
        <w:tc>
          <w:tcPr>
            <w:tcW w:w="2274" w:type="dxa"/>
          </w:tcPr>
          <w:p w14:paraId="4A6602B6" w14:textId="77777777" w:rsidR="005E5270" w:rsidRPr="00225396" w:rsidRDefault="005E5270" w:rsidP="00DB3104">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ตลอดช่วงเวลาหนึ่ง</w:t>
            </w:r>
          </w:p>
        </w:tc>
        <w:tc>
          <w:tcPr>
            <w:tcW w:w="806" w:type="dxa"/>
          </w:tcPr>
          <w:p w14:paraId="4682CA4C" w14:textId="32D64FDF" w:rsidR="005E5270" w:rsidRPr="00E25DBE" w:rsidRDefault="00BE4826"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1,156</w:t>
            </w:r>
          </w:p>
        </w:tc>
        <w:tc>
          <w:tcPr>
            <w:tcW w:w="723" w:type="dxa"/>
          </w:tcPr>
          <w:p w14:paraId="229798B5" w14:textId="71DDF19F" w:rsidR="005E5270" w:rsidRPr="00E25DBE" w:rsidRDefault="005E5270" w:rsidP="005E5270">
            <w:pPr>
              <w:pBdr>
                <w:bottom w:val="single" w:sz="4" w:space="1" w:color="auto"/>
              </w:pBdr>
              <w:tabs>
                <w:tab w:val="clear" w:pos="227"/>
                <w:tab w:val="decimal" w:pos="252"/>
                <w:tab w:val="decimal" w:pos="624"/>
              </w:tabs>
              <w:spacing w:line="240" w:lineRule="auto"/>
              <w:jc w:val="right"/>
              <w:rPr>
                <w:rFonts w:ascii="Browallia New" w:hAnsi="Browallia New" w:cs="Browallia New"/>
                <w:sz w:val="20"/>
                <w:szCs w:val="20"/>
              </w:rPr>
            </w:pPr>
            <w:r w:rsidRPr="00E25DBE">
              <w:rPr>
                <w:rFonts w:ascii="Browallia New" w:hAnsi="Browallia New" w:cs="Browallia New"/>
                <w:sz w:val="20"/>
                <w:szCs w:val="20"/>
              </w:rPr>
              <w:t>1,199</w:t>
            </w:r>
          </w:p>
        </w:tc>
        <w:tc>
          <w:tcPr>
            <w:tcW w:w="734" w:type="dxa"/>
          </w:tcPr>
          <w:p w14:paraId="2CCA1C17" w14:textId="62C2E74A" w:rsidR="005E5270" w:rsidRPr="00E25DBE" w:rsidRDefault="00BE4826" w:rsidP="005E5270">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60A46B01" w14:textId="7C78FF10" w:rsidR="005E5270" w:rsidRPr="00E25DBE" w:rsidRDefault="005E5270" w:rsidP="005E5270">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sidRPr="00E25DBE">
              <w:rPr>
                <w:rFonts w:ascii="Browallia New" w:hAnsi="Browallia New" w:cs="Browallia New"/>
                <w:sz w:val="20"/>
                <w:szCs w:val="20"/>
              </w:rPr>
              <w:t>-</w:t>
            </w:r>
          </w:p>
        </w:tc>
        <w:tc>
          <w:tcPr>
            <w:tcW w:w="737" w:type="dxa"/>
          </w:tcPr>
          <w:p w14:paraId="1EA9FE9A" w14:textId="6A2FF472" w:rsidR="005E5270" w:rsidRPr="00E25DBE" w:rsidRDefault="00BE4826"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7A99095F" w14:textId="08185B45" w:rsidR="005E5270" w:rsidRPr="00E25DBE"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w:t>
            </w:r>
          </w:p>
        </w:tc>
        <w:tc>
          <w:tcPr>
            <w:tcW w:w="732" w:type="dxa"/>
          </w:tcPr>
          <w:p w14:paraId="5C0980E3" w14:textId="4CC1AF33" w:rsidR="005E5270" w:rsidRPr="00E25DBE" w:rsidRDefault="00BE4826"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73A27C92" w14:textId="1C10BB3A" w:rsidR="005E5270" w:rsidRPr="00E25DBE"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w:t>
            </w:r>
          </w:p>
        </w:tc>
        <w:tc>
          <w:tcPr>
            <w:tcW w:w="642" w:type="dxa"/>
          </w:tcPr>
          <w:p w14:paraId="3B91F3C3" w14:textId="5DC27336" w:rsidR="005E5270" w:rsidRPr="00E25DBE" w:rsidRDefault="00C16F34"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4</w:t>
            </w:r>
          </w:p>
        </w:tc>
        <w:tc>
          <w:tcPr>
            <w:tcW w:w="695" w:type="dxa"/>
          </w:tcPr>
          <w:p w14:paraId="69414A17" w14:textId="2156B837" w:rsidR="005E5270" w:rsidRPr="00E25DBE" w:rsidRDefault="00C16F34"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3</w:t>
            </w:r>
          </w:p>
        </w:tc>
        <w:tc>
          <w:tcPr>
            <w:tcW w:w="810" w:type="dxa"/>
          </w:tcPr>
          <w:p w14:paraId="08C454C9" w14:textId="26CEC144" w:rsidR="005E5270" w:rsidRPr="00E25DBE" w:rsidRDefault="00C16F34" w:rsidP="005E527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39</w:t>
            </w:r>
          </w:p>
        </w:tc>
        <w:tc>
          <w:tcPr>
            <w:tcW w:w="822" w:type="dxa"/>
          </w:tcPr>
          <w:p w14:paraId="6EF5633B" w14:textId="66E42263" w:rsidR="005E5270" w:rsidRPr="00E25DBE" w:rsidRDefault="00C16F34" w:rsidP="005E527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23</w:t>
            </w:r>
          </w:p>
        </w:tc>
        <w:tc>
          <w:tcPr>
            <w:tcW w:w="701" w:type="dxa"/>
          </w:tcPr>
          <w:p w14:paraId="56ECC1D2" w14:textId="065FCEE7" w:rsidR="005E5270" w:rsidRPr="00E25DBE" w:rsidRDefault="00A67D23" w:rsidP="005E527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r w:rsidR="00C16F34" w:rsidRPr="00C16F34">
              <w:rPr>
                <w:rFonts w:ascii="Browallia New" w:hAnsi="Browallia New" w:cs="Browallia New" w:hint="cs"/>
                <w:sz w:val="20"/>
                <w:szCs w:val="20"/>
              </w:rPr>
              <w:t>6</w:t>
            </w:r>
            <w:r>
              <w:rPr>
                <w:rFonts w:ascii="Browallia New" w:hAnsi="Browallia New" w:cs="Browallia New"/>
                <w:sz w:val="20"/>
                <w:szCs w:val="20"/>
              </w:rPr>
              <w:t>)</w:t>
            </w:r>
          </w:p>
        </w:tc>
        <w:tc>
          <w:tcPr>
            <w:tcW w:w="709" w:type="dxa"/>
          </w:tcPr>
          <w:p w14:paraId="53D48B00" w14:textId="774A9F1F" w:rsidR="005E5270" w:rsidRPr="00E25DBE" w:rsidRDefault="005E5270" w:rsidP="005E527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1E6E2D">
              <w:rPr>
                <w:rFonts w:ascii="Browallia New" w:hAnsi="Browallia New" w:cs="Browallia New"/>
                <w:sz w:val="20"/>
                <w:szCs w:val="20"/>
              </w:rPr>
              <w:t>(</w:t>
            </w:r>
            <w:r w:rsidRPr="00E25DBE">
              <w:rPr>
                <w:rFonts w:ascii="Browallia New" w:hAnsi="Browallia New" w:cs="Browallia New"/>
                <w:sz w:val="20"/>
                <w:szCs w:val="20"/>
              </w:rPr>
              <w:t>22</w:t>
            </w:r>
            <w:r w:rsidRPr="001E6E2D">
              <w:rPr>
                <w:rFonts w:ascii="Browallia New" w:hAnsi="Browallia New" w:cs="Browallia New"/>
                <w:sz w:val="20"/>
                <w:szCs w:val="20"/>
              </w:rPr>
              <w:t>)</w:t>
            </w:r>
          </w:p>
        </w:tc>
        <w:tc>
          <w:tcPr>
            <w:tcW w:w="717" w:type="dxa"/>
          </w:tcPr>
          <w:p w14:paraId="1BE5668E" w14:textId="26B75B21" w:rsidR="005E5270" w:rsidRPr="00E25DBE" w:rsidRDefault="005D0F40" w:rsidP="005E5270">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1,17</w:t>
            </w:r>
            <w:r w:rsidR="00C16F34" w:rsidRPr="00C16F34">
              <w:rPr>
                <w:rFonts w:ascii="Browallia New" w:hAnsi="Browallia New" w:cs="Browallia New" w:hint="cs"/>
                <w:sz w:val="20"/>
                <w:szCs w:val="20"/>
              </w:rPr>
              <w:t>3</w:t>
            </w:r>
          </w:p>
        </w:tc>
        <w:tc>
          <w:tcPr>
            <w:tcW w:w="712" w:type="dxa"/>
          </w:tcPr>
          <w:p w14:paraId="4A9C0A1C" w14:textId="2F4E367E" w:rsidR="005E5270" w:rsidRPr="00E25DBE" w:rsidRDefault="005E5270" w:rsidP="005E5270">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1,2</w:t>
            </w:r>
            <w:r w:rsidRPr="0087017F">
              <w:rPr>
                <w:rFonts w:ascii="Browallia New" w:hAnsi="Browallia New" w:cs="Browallia New"/>
                <w:sz w:val="20"/>
                <w:szCs w:val="20"/>
              </w:rPr>
              <w:t>03</w:t>
            </w:r>
          </w:p>
        </w:tc>
      </w:tr>
      <w:tr w:rsidR="005E5270" w:rsidRPr="00225396" w14:paraId="0F1BFBCB" w14:textId="77777777" w:rsidTr="004B3580">
        <w:tblPrEx>
          <w:tblBorders>
            <w:bottom w:val="single" w:sz="4" w:space="0" w:color="auto"/>
          </w:tblBorders>
        </w:tblPrEx>
        <w:trPr>
          <w:trHeight w:val="117"/>
        </w:trPr>
        <w:tc>
          <w:tcPr>
            <w:tcW w:w="2274" w:type="dxa"/>
          </w:tcPr>
          <w:p w14:paraId="37D244E8" w14:textId="77777777" w:rsidR="005E5270" w:rsidRPr="00225396" w:rsidRDefault="005E5270" w:rsidP="005E5270">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รวม</w:t>
            </w:r>
          </w:p>
        </w:tc>
        <w:tc>
          <w:tcPr>
            <w:tcW w:w="806" w:type="dxa"/>
          </w:tcPr>
          <w:p w14:paraId="18AA4BC1" w14:textId="768D4986" w:rsidR="005E5270" w:rsidRPr="00E25DBE" w:rsidRDefault="005D0F4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1,251</w:t>
            </w:r>
          </w:p>
        </w:tc>
        <w:tc>
          <w:tcPr>
            <w:tcW w:w="723" w:type="dxa"/>
          </w:tcPr>
          <w:p w14:paraId="5828EBED" w14:textId="5449D505" w:rsidR="005E5270" w:rsidRPr="00E25DBE" w:rsidRDefault="005E5270" w:rsidP="005E5270">
            <w:pPr>
              <w:pBdr>
                <w:bottom w:val="single" w:sz="12" w:space="1" w:color="auto"/>
              </w:pBdr>
              <w:tabs>
                <w:tab w:val="clear" w:pos="227"/>
                <w:tab w:val="decimal" w:pos="252"/>
                <w:tab w:val="decimal" w:pos="624"/>
              </w:tabs>
              <w:spacing w:line="240" w:lineRule="auto"/>
              <w:jc w:val="right"/>
              <w:rPr>
                <w:rFonts w:ascii="Browallia New" w:hAnsi="Browallia New" w:cs="Browallia New"/>
                <w:sz w:val="20"/>
                <w:szCs w:val="20"/>
              </w:rPr>
            </w:pPr>
            <w:r w:rsidRPr="00E25DBE">
              <w:rPr>
                <w:rFonts w:ascii="Browallia New" w:hAnsi="Browallia New" w:cs="Browallia New"/>
                <w:sz w:val="20"/>
                <w:szCs w:val="20"/>
              </w:rPr>
              <w:t>1,322</w:t>
            </w:r>
          </w:p>
        </w:tc>
        <w:tc>
          <w:tcPr>
            <w:tcW w:w="734" w:type="dxa"/>
          </w:tcPr>
          <w:p w14:paraId="34EFC182" w14:textId="6C690046" w:rsidR="005E5270" w:rsidRPr="00E25DBE" w:rsidRDefault="005D0F40" w:rsidP="005E5270">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467</w:t>
            </w:r>
          </w:p>
        </w:tc>
        <w:tc>
          <w:tcPr>
            <w:tcW w:w="720" w:type="dxa"/>
          </w:tcPr>
          <w:p w14:paraId="6CDF6CF8" w14:textId="12BA6607" w:rsidR="005E5270" w:rsidRPr="00E25DBE" w:rsidRDefault="005E5270" w:rsidP="005E5270">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sidRPr="00E25DBE">
              <w:rPr>
                <w:rFonts w:ascii="Browallia New" w:hAnsi="Browallia New" w:cs="Browallia New"/>
                <w:sz w:val="20"/>
                <w:szCs w:val="20"/>
              </w:rPr>
              <w:t>408</w:t>
            </w:r>
          </w:p>
        </w:tc>
        <w:tc>
          <w:tcPr>
            <w:tcW w:w="737" w:type="dxa"/>
          </w:tcPr>
          <w:p w14:paraId="526450A4" w14:textId="08BF7EE9" w:rsidR="005E5270" w:rsidRPr="00E25DBE" w:rsidRDefault="00C82059"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37</w:t>
            </w:r>
            <w:r w:rsidR="00C16F34" w:rsidRPr="00C16F34">
              <w:rPr>
                <w:rFonts w:ascii="Browallia New" w:hAnsi="Browallia New" w:cs="Browallia New" w:hint="cs"/>
                <w:sz w:val="20"/>
                <w:szCs w:val="20"/>
              </w:rPr>
              <w:t>4</w:t>
            </w:r>
          </w:p>
        </w:tc>
        <w:tc>
          <w:tcPr>
            <w:tcW w:w="720" w:type="dxa"/>
          </w:tcPr>
          <w:p w14:paraId="6D7688CE" w14:textId="684DC3CB" w:rsidR="005E5270" w:rsidRPr="00E25DBE"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195</w:t>
            </w:r>
          </w:p>
        </w:tc>
        <w:tc>
          <w:tcPr>
            <w:tcW w:w="732" w:type="dxa"/>
          </w:tcPr>
          <w:p w14:paraId="776B2FE2" w14:textId="593C2A3C" w:rsidR="005E5270" w:rsidRPr="00E25DBE" w:rsidRDefault="00C82059" w:rsidP="005E5270">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18</w:t>
            </w:r>
          </w:p>
        </w:tc>
        <w:tc>
          <w:tcPr>
            <w:tcW w:w="720" w:type="dxa"/>
          </w:tcPr>
          <w:p w14:paraId="6618E46A" w14:textId="3312A1AA" w:rsidR="005E5270" w:rsidRPr="00E25DBE"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E25DBE">
              <w:rPr>
                <w:rFonts w:ascii="Browallia New" w:hAnsi="Browallia New" w:cs="Browallia New"/>
                <w:sz w:val="20"/>
                <w:szCs w:val="20"/>
              </w:rPr>
              <w:t>17</w:t>
            </w:r>
          </w:p>
        </w:tc>
        <w:tc>
          <w:tcPr>
            <w:tcW w:w="642" w:type="dxa"/>
          </w:tcPr>
          <w:p w14:paraId="63FFA553" w14:textId="4D17EC19" w:rsidR="005E5270" w:rsidRPr="00E25DBE" w:rsidRDefault="00C16F34"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4</w:t>
            </w:r>
          </w:p>
        </w:tc>
        <w:tc>
          <w:tcPr>
            <w:tcW w:w="695" w:type="dxa"/>
          </w:tcPr>
          <w:p w14:paraId="617653CA" w14:textId="389845FD" w:rsidR="005E5270" w:rsidRPr="00E25DBE" w:rsidRDefault="00C16F34"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3</w:t>
            </w:r>
          </w:p>
        </w:tc>
        <w:tc>
          <w:tcPr>
            <w:tcW w:w="810" w:type="dxa"/>
          </w:tcPr>
          <w:p w14:paraId="13796924" w14:textId="780005FC" w:rsidR="005E5270" w:rsidRPr="00E25DBE" w:rsidRDefault="00C16F34" w:rsidP="005E527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39</w:t>
            </w:r>
          </w:p>
        </w:tc>
        <w:tc>
          <w:tcPr>
            <w:tcW w:w="822" w:type="dxa"/>
          </w:tcPr>
          <w:p w14:paraId="33C34E1D" w14:textId="581D599E" w:rsidR="005E5270" w:rsidRPr="00E25DBE" w:rsidRDefault="00C16F34" w:rsidP="005E527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C16F34">
              <w:rPr>
                <w:rFonts w:ascii="Browallia New" w:hAnsi="Browallia New" w:cs="Browallia New" w:hint="cs"/>
                <w:sz w:val="20"/>
                <w:szCs w:val="20"/>
              </w:rPr>
              <w:t>23</w:t>
            </w:r>
          </w:p>
        </w:tc>
        <w:tc>
          <w:tcPr>
            <w:tcW w:w="701" w:type="dxa"/>
          </w:tcPr>
          <w:p w14:paraId="669885AD" w14:textId="79D1A327" w:rsidR="005E5270" w:rsidRPr="00E25DBE" w:rsidRDefault="00E23570" w:rsidP="005E527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r w:rsidR="00E47049">
              <w:rPr>
                <w:rFonts w:ascii="Browallia New" w:hAnsi="Browallia New" w:cs="Browallia New"/>
                <w:sz w:val="20"/>
                <w:szCs w:val="20"/>
              </w:rPr>
              <w:t>4</w:t>
            </w:r>
            <w:r w:rsidR="00C16F34" w:rsidRPr="00C16F34">
              <w:rPr>
                <w:rFonts w:ascii="Browallia New" w:hAnsi="Browallia New" w:cs="Browallia New" w:hint="cs"/>
                <w:sz w:val="20"/>
                <w:szCs w:val="20"/>
              </w:rPr>
              <w:t>8</w:t>
            </w:r>
            <w:r>
              <w:rPr>
                <w:rFonts w:ascii="Browallia New" w:hAnsi="Browallia New" w:cs="Browallia New"/>
                <w:sz w:val="20"/>
                <w:szCs w:val="20"/>
              </w:rPr>
              <w:t>)</w:t>
            </w:r>
          </w:p>
        </w:tc>
        <w:tc>
          <w:tcPr>
            <w:tcW w:w="709" w:type="dxa"/>
          </w:tcPr>
          <w:p w14:paraId="044D2135" w14:textId="0E4A7ADC" w:rsidR="005E5270" w:rsidRPr="00E25DBE" w:rsidRDefault="005E5270" w:rsidP="005E527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1E6E2D">
              <w:rPr>
                <w:rFonts w:ascii="Browallia New" w:hAnsi="Browallia New" w:cs="Browallia New"/>
                <w:sz w:val="20"/>
                <w:szCs w:val="20"/>
              </w:rPr>
              <w:t>(</w:t>
            </w:r>
            <w:r w:rsidRPr="00E25DBE">
              <w:rPr>
                <w:rFonts w:ascii="Browallia New" w:hAnsi="Browallia New" w:cs="Browallia New"/>
                <w:sz w:val="20"/>
                <w:szCs w:val="20"/>
              </w:rPr>
              <w:t>37</w:t>
            </w:r>
            <w:r w:rsidRPr="001E6E2D">
              <w:rPr>
                <w:rFonts w:ascii="Browallia New" w:hAnsi="Browallia New" w:cs="Browallia New"/>
                <w:sz w:val="20"/>
                <w:szCs w:val="20"/>
              </w:rPr>
              <w:t>)</w:t>
            </w:r>
          </w:p>
        </w:tc>
        <w:tc>
          <w:tcPr>
            <w:tcW w:w="717" w:type="dxa"/>
          </w:tcPr>
          <w:p w14:paraId="1DFF9C30" w14:textId="743132CD" w:rsidR="005E5270" w:rsidRPr="00E25DBE" w:rsidRDefault="00D41E88" w:rsidP="005E5270">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2,105</w:t>
            </w:r>
          </w:p>
        </w:tc>
        <w:tc>
          <w:tcPr>
            <w:tcW w:w="712" w:type="dxa"/>
          </w:tcPr>
          <w:p w14:paraId="72179E2C" w14:textId="74D03648" w:rsidR="005E5270" w:rsidRPr="00E25DBE" w:rsidRDefault="005E5270" w:rsidP="005E5270">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AF4A5E">
              <w:rPr>
                <w:rFonts w:ascii="Browallia New" w:hAnsi="Browallia New" w:cs="Browallia New"/>
                <w:sz w:val="20"/>
                <w:szCs w:val="20"/>
              </w:rPr>
              <w:t>1,931</w:t>
            </w:r>
          </w:p>
        </w:tc>
      </w:tr>
      <w:tr w:rsidR="005E5270" w:rsidRPr="00225396" w14:paraId="73FF159F" w14:textId="77777777" w:rsidTr="00C07995">
        <w:tblPrEx>
          <w:tblBorders>
            <w:bottom w:val="single" w:sz="4" w:space="0" w:color="auto"/>
          </w:tblBorders>
        </w:tblPrEx>
        <w:trPr>
          <w:trHeight w:val="117"/>
        </w:trPr>
        <w:tc>
          <w:tcPr>
            <w:tcW w:w="2274" w:type="dxa"/>
            <w:tcBorders>
              <w:top w:val="nil"/>
            </w:tcBorders>
          </w:tcPr>
          <w:p w14:paraId="3F974D53" w14:textId="7F17D61A" w:rsidR="005E5270" w:rsidRPr="00225396" w:rsidRDefault="005E5270" w:rsidP="005E5270">
            <w:pPr>
              <w:spacing w:line="240" w:lineRule="auto"/>
              <w:ind w:right="-108"/>
              <w:rPr>
                <w:rFonts w:ascii="Browallia New" w:hAnsi="Browallia New" w:cs="Browallia New"/>
                <w:sz w:val="20"/>
                <w:szCs w:val="20"/>
                <w:cs/>
              </w:rPr>
            </w:pPr>
          </w:p>
        </w:tc>
        <w:tc>
          <w:tcPr>
            <w:tcW w:w="806" w:type="dxa"/>
            <w:tcBorders>
              <w:top w:val="nil"/>
            </w:tcBorders>
            <w:vAlign w:val="bottom"/>
          </w:tcPr>
          <w:p w14:paraId="2A7E33EF" w14:textId="7777777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p>
        </w:tc>
        <w:tc>
          <w:tcPr>
            <w:tcW w:w="723" w:type="dxa"/>
            <w:tcBorders>
              <w:top w:val="nil"/>
            </w:tcBorders>
            <w:vAlign w:val="bottom"/>
          </w:tcPr>
          <w:p w14:paraId="469B15F1" w14:textId="77777777" w:rsidR="005E5270" w:rsidRPr="00225396" w:rsidRDefault="005E5270" w:rsidP="005E5270">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Borders>
              <w:top w:val="nil"/>
            </w:tcBorders>
            <w:vAlign w:val="bottom"/>
          </w:tcPr>
          <w:p w14:paraId="46A58848" w14:textId="77777777" w:rsidR="005E5270" w:rsidRPr="00225396" w:rsidRDefault="005E5270" w:rsidP="005E5270">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Borders>
              <w:top w:val="nil"/>
            </w:tcBorders>
            <w:vAlign w:val="bottom"/>
          </w:tcPr>
          <w:p w14:paraId="576A01CE" w14:textId="77777777" w:rsidR="005E5270" w:rsidRPr="00225396" w:rsidRDefault="005E5270" w:rsidP="005E5270">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Borders>
              <w:top w:val="nil"/>
            </w:tcBorders>
            <w:vAlign w:val="bottom"/>
          </w:tcPr>
          <w:p w14:paraId="18D418E6" w14:textId="7777777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1BCBF9F6" w14:textId="7777777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p>
        </w:tc>
        <w:tc>
          <w:tcPr>
            <w:tcW w:w="732" w:type="dxa"/>
            <w:tcBorders>
              <w:top w:val="nil"/>
            </w:tcBorders>
            <w:vAlign w:val="bottom"/>
          </w:tcPr>
          <w:p w14:paraId="7B411400" w14:textId="7777777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0AA948B4" w14:textId="7777777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p>
        </w:tc>
        <w:tc>
          <w:tcPr>
            <w:tcW w:w="642" w:type="dxa"/>
            <w:tcBorders>
              <w:top w:val="nil"/>
            </w:tcBorders>
            <w:vAlign w:val="bottom"/>
          </w:tcPr>
          <w:p w14:paraId="1B56C8E1" w14:textId="7777777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p>
        </w:tc>
        <w:tc>
          <w:tcPr>
            <w:tcW w:w="695" w:type="dxa"/>
            <w:tcBorders>
              <w:top w:val="nil"/>
            </w:tcBorders>
            <w:vAlign w:val="bottom"/>
          </w:tcPr>
          <w:p w14:paraId="6B652F03" w14:textId="77777777" w:rsidR="005E5270" w:rsidRPr="00225396" w:rsidRDefault="005E5270" w:rsidP="005E5270">
            <w:pPr>
              <w:tabs>
                <w:tab w:val="clear" w:pos="227"/>
                <w:tab w:val="decimal" w:pos="252"/>
              </w:tabs>
              <w:spacing w:line="240" w:lineRule="auto"/>
              <w:jc w:val="right"/>
              <w:rPr>
                <w:rFonts w:ascii="Browallia New" w:hAnsi="Browallia New" w:cs="Browallia New"/>
                <w:sz w:val="20"/>
                <w:szCs w:val="20"/>
              </w:rPr>
            </w:pPr>
          </w:p>
        </w:tc>
        <w:tc>
          <w:tcPr>
            <w:tcW w:w="810" w:type="dxa"/>
            <w:tcBorders>
              <w:top w:val="nil"/>
            </w:tcBorders>
          </w:tcPr>
          <w:p w14:paraId="23C966AD" w14:textId="77777777" w:rsidR="005E5270" w:rsidRPr="00225396" w:rsidRDefault="005E5270" w:rsidP="005E5270">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Borders>
              <w:top w:val="nil"/>
            </w:tcBorders>
          </w:tcPr>
          <w:p w14:paraId="0074B393" w14:textId="77777777" w:rsidR="005E5270" w:rsidRPr="00225396" w:rsidRDefault="005E5270" w:rsidP="005E5270">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Borders>
              <w:top w:val="nil"/>
            </w:tcBorders>
          </w:tcPr>
          <w:p w14:paraId="1819AEC6" w14:textId="77777777" w:rsidR="005E5270" w:rsidRPr="00225396" w:rsidRDefault="005E5270" w:rsidP="005E5270">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Borders>
              <w:top w:val="nil"/>
            </w:tcBorders>
          </w:tcPr>
          <w:p w14:paraId="2C52A764" w14:textId="77777777" w:rsidR="005E5270" w:rsidRPr="00225396" w:rsidRDefault="005E5270" w:rsidP="005E5270">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Borders>
              <w:top w:val="nil"/>
            </w:tcBorders>
          </w:tcPr>
          <w:p w14:paraId="79EC74EA" w14:textId="0C272BD8" w:rsidR="005E5270" w:rsidRPr="00225396" w:rsidRDefault="005E5270" w:rsidP="005E5270">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top w:val="nil"/>
            </w:tcBorders>
          </w:tcPr>
          <w:p w14:paraId="7F4E256F" w14:textId="0CF38354" w:rsidR="005E5270" w:rsidRPr="00225396" w:rsidRDefault="005E5270" w:rsidP="005E5270">
            <w:pPr>
              <w:tabs>
                <w:tab w:val="clear" w:pos="227"/>
                <w:tab w:val="decimal" w:pos="252"/>
                <w:tab w:val="decimal" w:pos="564"/>
              </w:tabs>
              <w:spacing w:line="240" w:lineRule="auto"/>
              <w:jc w:val="right"/>
              <w:rPr>
                <w:rFonts w:ascii="Browallia New" w:hAnsi="Browallia New" w:cs="Browallia New"/>
                <w:sz w:val="20"/>
                <w:szCs w:val="20"/>
              </w:rPr>
            </w:pPr>
          </w:p>
        </w:tc>
      </w:tr>
      <w:tr w:rsidR="005E5270" w:rsidRPr="001072B8" w14:paraId="278C1AAF" w14:textId="77777777" w:rsidTr="00C07995">
        <w:tblPrEx>
          <w:tblBorders>
            <w:bottom w:val="single" w:sz="4" w:space="0" w:color="auto"/>
          </w:tblBorders>
        </w:tblPrEx>
        <w:trPr>
          <w:trHeight w:val="117"/>
        </w:trPr>
        <w:tc>
          <w:tcPr>
            <w:tcW w:w="2274" w:type="dxa"/>
          </w:tcPr>
          <w:p w14:paraId="1BED702C" w14:textId="2DF644E0" w:rsidR="005E5270" w:rsidRPr="00225396" w:rsidRDefault="005E5270" w:rsidP="005E5270">
            <w:pPr>
              <w:spacing w:line="240" w:lineRule="auto"/>
              <w:ind w:right="-108"/>
              <w:rPr>
                <w:rFonts w:ascii="Browallia New" w:hAnsi="Browallia New" w:cs="Browallia New"/>
                <w:sz w:val="20"/>
                <w:szCs w:val="20"/>
              </w:rPr>
            </w:pPr>
            <w:r>
              <w:rPr>
                <w:rFonts w:ascii="Browallia New" w:hAnsi="Browallia New" w:cs="Browallia New" w:hint="cs"/>
                <w:sz w:val="20"/>
                <w:szCs w:val="20"/>
                <w:cs/>
              </w:rPr>
              <w:t>ดอกเบี้ยรับ</w:t>
            </w:r>
            <w:r w:rsidRPr="000202EF">
              <w:rPr>
                <w:rFonts w:ascii="Browallia New" w:hAnsi="Browallia New" w:cs="Browallia New"/>
                <w:sz w:val="20"/>
                <w:szCs w:val="20"/>
                <w:cs/>
              </w:rPr>
              <w:t xml:space="preserve"> </w:t>
            </w:r>
          </w:p>
        </w:tc>
        <w:tc>
          <w:tcPr>
            <w:tcW w:w="806" w:type="dxa"/>
            <w:vAlign w:val="bottom"/>
          </w:tcPr>
          <w:p w14:paraId="7EF501C0" w14:textId="1D16719C" w:rsidR="005E5270" w:rsidRPr="00C07995" w:rsidRDefault="00D41E88"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202</w:t>
            </w:r>
          </w:p>
        </w:tc>
        <w:tc>
          <w:tcPr>
            <w:tcW w:w="723" w:type="dxa"/>
            <w:vAlign w:val="bottom"/>
          </w:tcPr>
          <w:p w14:paraId="185124AE" w14:textId="32616469" w:rsidR="005E5270" w:rsidRPr="00C07995" w:rsidRDefault="005E5270" w:rsidP="005E5270">
            <w:pPr>
              <w:tabs>
                <w:tab w:val="clear" w:pos="227"/>
                <w:tab w:val="decimal" w:pos="252"/>
                <w:tab w:val="decimal" w:pos="624"/>
              </w:tabs>
              <w:spacing w:line="240" w:lineRule="auto"/>
              <w:jc w:val="right"/>
              <w:rPr>
                <w:rFonts w:ascii="Browallia New" w:hAnsi="Browallia New" w:cs="Browallia New"/>
                <w:sz w:val="20"/>
                <w:szCs w:val="20"/>
              </w:rPr>
            </w:pPr>
            <w:r>
              <w:rPr>
                <w:rFonts w:ascii="Browallia New" w:hAnsi="Browallia New" w:cs="Browallia New"/>
                <w:sz w:val="20"/>
                <w:szCs w:val="20"/>
              </w:rPr>
              <w:t>193</w:t>
            </w:r>
          </w:p>
        </w:tc>
        <w:tc>
          <w:tcPr>
            <w:tcW w:w="734" w:type="dxa"/>
            <w:vAlign w:val="bottom"/>
          </w:tcPr>
          <w:p w14:paraId="7BF8D97C" w14:textId="25517EB7" w:rsidR="005E5270" w:rsidRPr="00C07995" w:rsidRDefault="003A43C8" w:rsidP="005E527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14BC65AE" w14:textId="41E1D288" w:rsidR="005E5270" w:rsidRPr="00C07995" w:rsidRDefault="005E5270" w:rsidP="005E527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vAlign w:val="bottom"/>
          </w:tcPr>
          <w:p w14:paraId="1A9592F7" w14:textId="4276ECC6" w:rsidR="005E5270" w:rsidRPr="00C07995" w:rsidRDefault="003A43C8"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7733BD88" w14:textId="0650C768" w:rsidR="005E5270" w:rsidRPr="00C07995"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vAlign w:val="bottom"/>
          </w:tcPr>
          <w:p w14:paraId="16FB0644" w14:textId="21379939" w:rsidR="005E5270" w:rsidRPr="00C07995" w:rsidRDefault="003A43C8"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372C1BEC" w14:textId="37E980E4" w:rsidR="005E5270" w:rsidRPr="00C07995"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vAlign w:val="bottom"/>
          </w:tcPr>
          <w:p w14:paraId="3237EF92" w14:textId="6CFDE769" w:rsidR="005E5270" w:rsidRPr="00C07995" w:rsidRDefault="003A43C8"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vAlign w:val="bottom"/>
          </w:tcPr>
          <w:p w14:paraId="26EE8EC7" w14:textId="3FAE2589" w:rsidR="005E5270" w:rsidRPr="00C07995"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Pr>
          <w:p w14:paraId="28E840DC" w14:textId="483DA94C" w:rsidR="005E5270" w:rsidRPr="00C07995" w:rsidRDefault="003A43C8"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22" w:type="dxa"/>
          </w:tcPr>
          <w:p w14:paraId="710D0638" w14:textId="15690B59" w:rsidR="005E5270" w:rsidRPr="00C07995"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1" w:type="dxa"/>
          </w:tcPr>
          <w:p w14:paraId="1BB48B6E" w14:textId="265094B7" w:rsidR="005E5270" w:rsidRPr="00C07995" w:rsidRDefault="003A43C8"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(159)</w:t>
            </w:r>
          </w:p>
        </w:tc>
        <w:tc>
          <w:tcPr>
            <w:tcW w:w="709" w:type="dxa"/>
          </w:tcPr>
          <w:p w14:paraId="7855C2D0" w14:textId="6524E120" w:rsidR="005E5270" w:rsidRPr="00C07995"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(156)</w:t>
            </w:r>
          </w:p>
        </w:tc>
        <w:tc>
          <w:tcPr>
            <w:tcW w:w="717" w:type="dxa"/>
          </w:tcPr>
          <w:p w14:paraId="0D1FAD30" w14:textId="6DC42A35" w:rsidR="005E5270" w:rsidRPr="006149BB" w:rsidRDefault="003A43C8"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45</w:t>
            </w:r>
          </w:p>
        </w:tc>
        <w:tc>
          <w:tcPr>
            <w:tcW w:w="712" w:type="dxa"/>
          </w:tcPr>
          <w:p w14:paraId="1343B53A" w14:textId="13B52E48" w:rsidR="005E5270" w:rsidRPr="006149BB"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sidRPr="00AF4A5E">
              <w:rPr>
                <w:rFonts w:ascii="Browallia New" w:hAnsi="Browallia New" w:cs="Browallia New"/>
                <w:sz w:val="20"/>
                <w:szCs w:val="20"/>
              </w:rPr>
              <w:t>39</w:t>
            </w:r>
          </w:p>
        </w:tc>
      </w:tr>
      <w:tr w:rsidR="005E5270" w:rsidRPr="001072B8" w14:paraId="6B6E2C22" w14:textId="77777777" w:rsidTr="00C07995">
        <w:tblPrEx>
          <w:tblBorders>
            <w:bottom w:val="single" w:sz="4" w:space="0" w:color="auto"/>
          </w:tblBorders>
        </w:tblPrEx>
        <w:trPr>
          <w:trHeight w:val="117"/>
        </w:trPr>
        <w:tc>
          <w:tcPr>
            <w:tcW w:w="2274" w:type="dxa"/>
          </w:tcPr>
          <w:p w14:paraId="44E87049" w14:textId="5BBD2369" w:rsidR="005E5270" w:rsidRPr="00225396" w:rsidRDefault="005E5270" w:rsidP="005E5270">
            <w:pPr>
              <w:spacing w:line="240" w:lineRule="auto"/>
              <w:ind w:right="-108"/>
              <w:rPr>
                <w:rFonts w:ascii="Browallia New" w:hAnsi="Browallia New" w:cs="Browallia New"/>
                <w:sz w:val="20"/>
                <w:szCs w:val="20"/>
              </w:rPr>
            </w:pPr>
            <w:r w:rsidRPr="00EF0BD1">
              <w:rPr>
                <w:rFonts w:ascii="Browallia New" w:hAnsi="Browallia New" w:cs="Browallia New" w:hint="cs"/>
                <w:sz w:val="20"/>
                <w:szCs w:val="20"/>
                <w:cs/>
              </w:rPr>
              <w:t>ดอกเบี้ยจ่าย</w:t>
            </w:r>
          </w:p>
        </w:tc>
        <w:tc>
          <w:tcPr>
            <w:tcW w:w="806" w:type="dxa"/>
            <w:vAlign w:val="bottom"/>
          </w:tcPr>
          <w:p w14:paraId="242869A7" w14:textId="5423B3DA" w:rsidR="005E5270" w:rsidRPr="00C07995" w:rsidRDefault="001D4202"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271</w:t>
            </w:r>
          </w:p>
        </w:tc>
        <w:tc>
          <w:tcPr>
            <w:tcW w:w="723" w:type="dxa"/>
            <w:vAlign w:val="bottom"/>
          </w:tcPr>
          <w:p w14:paraId="3D69E9EF" w14:textId="006F3D20" w:rsidR="005E5270" w:rsidRPr="00CF0043" w:rsidRDefault="005E5270" w:rsidP="005E5270">
            <w:pPr>
              <w:tabs>
                <w:tab w:val="clear" w:pos="227"/>
                <w:tab w:val="decimal" w:pos="252"/>
                <w:tab w:val="decimal" w:pos="624"/>
              </w:tabs>
              <w:spacing w:line="240" w:lineRule="auto"/>
              <w:jc w:val="right"/>
              <w:rPr>
                <w:rFonts w:ascii="Browallia New" w:hAnsi="Browallia New" w:cs="Browallia New"/>
                <w:sz w:val="20"/>
                <w:szCs w:val="20"/>
              </w:rPr>
            </w:pPr>
            <w:r w:rsidRPr="00CF0043">
              <w:rPr>
                <w:rFonts w:ascii="Browallia New" w:hAnsi="Browallia New" w:cs="Browallia New"/>
                <w:sz w:val="20"/>
                <w:szCs w:val="20"/>
              </w:rPr>
              <w:t>261</w:t>
            </w:r>
          </w:p>
        </w:tc>
        <w:tc>
          <w:tcPr>
            <w:tcW w:w="734" w:type="dxa"/>
            <w:vAlign w:val="bottom"/>
          </w:tcPr>
          <w:p w14:paraId="23404D7E" w14:textId="386A13CB" w:rsidR="005E5270" w:rsidRPr="00CF0043" w:rsidRDefault="001D4202" w:rsidP="005E527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24</w:t>
            </w:r>
          </w:p>
        </w:tc>
        <w:tc>
          <w:tcPr>
            <w:tcW w:w="720" w:type="dxa"/>
            <w:vAlign w:val="bottom"/>
          </w:tcPr>
          <w:p w14:paraId="74E9A22D" w14:textId="060723B5" w:rsidR="005E5270" w:rsidRPr="00CF0043" w:rsidRDefault="005E5270" w:rsidP="005E5270">
            <w:pPr>
              <w:tabs>
                <w:tab w:val="clear" w:pos="227"/>
                <w:tab w:val="decimal" w:pos="252"/>
                <w:tab w:val="decimal" w:pos="496"/>
              </w:tabs>
              <w:spacing w:line="240" w:lineRule="auto"/>
              <w:jc w:val="right"/>
              <w:rPr>
                <w:rFonts w:ascii="Browallia New" w:hAnsi="Browallia New" w:cs="Browallia New"/>
                <w:sz w:val="20"/>
                <w:szCs w:val="20"/>
              </w:rPr>
            </w:pPr>
            <w:r w:rsidRPr="00CF0043">
              <w:rPr>
                <w:rFonts w:ascii="Browallia New" w:hAnsi="Browallia New" w:cs="Browallia New"/>
                <w:sz w:val="20"/>
                <w:szCs w:val="20"/>
              </w:rPr>
              <w:t>4</w:t>
            </w:r>
          </w:p>
        </w:tc>
        <w:tc>
          <w:tcPr>
            <w:tcW w:w="737" w:type="dxa"/>
            <w:vAlign w:val="bottom"/>
          </w:tcPr>
          <w:p w14:paraId="41FF9C85" w14:textId="7835B22C" w:rsidR="005E5270" w:rsidRPr="00CF0043" w:rsidRDefault="001D4202"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113</w:t>
            </w:r>
          </w:p>
        </w:tc>
        <w:tc>
          <w:tcPr>
            <w:tcW w:w="720" w:type="dxa"/>
            <w:vAlign w:val="bottom"/>
          </w:tcPr>
          <w:p w14:paraId="0624840B" w14:textId="7C850B4E" w:rsidR="005E5270" w:rsidRPr="00CF0043" w:rsidRDefault="005E5270" w:rsidP="005E5270">
            <w:pPr>
              <w:tabs>
                <w:tab w:val="clear" w:pos="227"/>
                <w:tab w:val="decimal" w:pos="252"/>
              </w:tabs>
              <w:spacing w:line="240" w:lineRule="auto"/>
              <w:jc w:val="right"/>
              <w:rPr>
                <w:rFonts w:ascii="Browallia New" w:hAnsi="Browallia New" w:cs="Browallia New"/>
                <w:sz w:val="20"/>
                <w:szCs w:val="20"/>
              </w:rPr>
            </w:pPr>
            <w:r w:rsidRPr="00CF0043">
              <w:rPr>
                <w:rFonts w:ascii="Browallia New" w:hAnsi="Browallia New" w:cs="Browallia New"/>
                <w:sz w:val="20"/>
                <w:szCs w:val="20"/>
              </w:rPr>
              <w:t>108</w:t>
            </w:r>
          </w:p>
        </w:tc>
        <w:tc>
          <w:tcPr>
            <w:tcW w:w="732" w:type="dxa"/>
            <w:vAlign w:val="bottom"/>
          </w:tcPr>
          <w:p w14:paraId="41EA58C9" w14:textId="0E5A5479" w:rsidR="005E5270" w:rsidRPr="00CF0043" w:rsidRDefault="001D4202"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565CF91A" w14:textId="4E4A0443" w:rsidR="005E5270" w:rsidRPr="00CF0043" w:rsidRDefault="005E5270" w:rsidP="005E5270">
            <w:pPr>
              <w:tabs>
                <w:tab w:val="clear" w:pos="227"/>
                <w:tab w:val="decimal" w:pos="252"/>
              </w:tabs>
              <w:spacing w:line="240" w:lineRule="auto"/>
              <w:jc w:val="right"/>
              <w:rPr>
                <w:rFonts w:ascii="Browallia New" w:hAnsi="Browallia New" w:cs="Browallia New"/>
                <w:sz w:val="20"/>
                <w:szCs w:val="20"/>
              </w:rPr>
            </w:pPr>
            <w:r w:rsidRPr="00CF0043">
              <w:rPr>
                <w:rFonts w:ascii="Browallia New" w:hAnsi="Browallia New" w:cs="Browallia New"/>
                <w:sz w:val="20"/>
                <w:szCs w:val="20"/>
              </w:rPr>
              <w:t>-</w:t>
            </w:r>
          </w:p>
        </w:tc>
        <w:tc>
          <w:tcPr>
            <w:tcW w:w="642" w:type="dxa"/>
            <w:vAlign w:val="bottom"/>
          </w:tcPr>
          <w:p w14:paraId="47CD2B5E" w14:textId="3A674D38" w:rsidR="005E5270" w:rsidRPr="00CF0043" w:rsidRDefault="001D4202"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695" w:type="dxa"/>
            <w:vAlign w:val="bottom"/>
          </w:tcPr>
          <w:p w14:paraId="25059595" w14:textId="741F2DEB" w:rsidR="005E5270" w:rsidRPr="00CF0043" w:rsidRDefault="005E5270" w:rsidP="005E5270">
            <w:pPr>
              <w:tabs>
                <w:tab w:val="clear" w:pos="227"/>
                <w:tab w:val="decimal" w:pos="252"/>
              </w:tabs>
              <w:spacing w:line="240" w:lineRule="auto"/>
              <w:jc w:val="right"/>
              <w:rPr>
                <w:rFonts w:ascii="Browallia New" w:hAnsi="Browallia New" w:cs="Browallia New"/>
                <w:sz w:val="20"/>
                <w:szCs w:val="20"/>
              </w:rPr>
            </w:pPr>
            <w:r w:rsidRPr="00CF0043">
              <w:rPr>
                <w:rFonts w:ascii="Browallia New" w:hAnsi="Browallia New" w:cs="Browallia New"/>
                <w:sz w:val="20"/>
                <w:szCs w:val="20"/>
              </w:rPr>
              <w:t>3</w:t>
            </w:r>
          </w:p>
        </w:tc>
        <w:tc>
          <w:tcPr>
            <w:tcW w:w="810" w:type="dxa"/>
          </w:tcPr>
          <w:p w14:paraId="62484633" w14:textId="0E04A5D7" w:rsidR="005E5270" w:rsidRPr="00CF0043" w:rsidRDefault="000F1CA1"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09BA00E6" w14:textId="67A98764" w:rsidR="005E5270" w:rsidRPr="00CF0043"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sidRPr="00CF0043">
              <w:rPr>
                <w:rFonts w:ascii="Browallia New" w:hAnsi="Browallia New" w:cs="Browallia New"/>
                <w:sz w:val="20"/>
                <w:szCs w:val="20"/>
              </w:rPr>
              <w:t>-</w:t>
            </w:r>
          </w:p>
        </w:tc>
        <w:tc>
          <w:tcPr>
            <w:tcW w:w="701" w:type="dxa"/>
          </w:tcPr>
          <w:p w14:paraId="3FC14063" w14:textId="78FE6A97" w:rsidR="005E5270" w:rsidRPr="00CF0043" w:rsidRDefault="000F1CA1"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(126)</w:t>
            </w:r>
          </w:p>
        </w:tc>
        <w:tc>
          <w:tcPr>
            <w:tcW w:w="709" w:type="dxa"/>
          </w:tcPr>
          <w:p w14:paraId="73CFDEB8" w14:textId="64C03CFC" w:rsidR="005E5270" w:rsidRPr="00CF0043" w:rsidRDefault="00EB68DB" w:rsidP="005E5270">
            <w:pPr>
              <w:tabs>
                <w:tab w:val="clear" w:pos="227"/>
                <w:tab w:val="decimal" w:pos="252"/>
                <w:tab w:val="decimal" w:pos="564"/>
              </w:tabs>
              <w:spacing w:line="240" w:lineRule="auto"/>
              <w:jc w:val="right"/>
              <w:rPr>
                <w:rFonts w:ascii="Browallia New" w:hAnsi="Browallia New" w:cs="Browallia New"/>
                <w:sz w:val="20"/>
                <w:szCs w:val="20"/>
              </w:rPr>
            </w:pPr>
            <w:r w:rsidRPr="00CF0043">
              <w:rPr>
                <w:rFonts w:ascii="Browallia New" w:hAnsi="Browallia New" w:cs="Browallia New"/>
                <w:sz w:val="20"/>
                <w:szCs w:val="20"/>
              </w:rPr>
              <w:t>(</w:t>
            </w:r>
            <w:r w:rsidR="00CF0043" w:rsidRPr="00CF0043">
              <w:rPr>
                <w:rFonts w:ascii="Browallia New" w:hAnsi="Browallia New" w:cs="Browallia New"/>
                <w:sz w:val="20"/>
                <w:szCs w:val="20"/>
              </w:rPr>
              <w:t>143)</w:t>
            </w:r>
          </w:p>
        </w:tc>
        <w:tc>
          <w:tcPr>
            <w:tcW w:w="717" w:type="dxa"/>
          </w:tcPr>
          <w:p w14:paraId="08A020FF" w14:textId="19717958" w:rsidR="005E5270" w:rsidRPr="006149BB" w:rsidRDefault="000F1CA1"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285</w:t>
            </w:r>
          </w:p>
        </w:tc>
        <w:tc>
          <w:tcPr>
            <w:tcW w:w="712" w:type="dxa"/>
          </w:tcPr>
          <w:p w14:paraId="021E9CB3" w14:textId="5B933496" w:rsidR="005E5270" w:rsidRPr="006149BB"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sidRPr="00AF4A5E">
              <w:rPr>
                <w:rFonts w:ascii="Browallia New" w:hAnsi="Browallia New" w:cs="Browallia New"/>
                <w:sz w:val="20"/>
                <w:szCs w:val="20"/>
              </w:rPr>
              <w:t>2</w:t>
            </w:r>
            <w:r w:rsidR="00C16F34" w:rsidRPr="00C16F34">
              <w:rPr>
                <w:rFonts w:ascii="Browallia New" w:hAnsi="Browallia New" w:cs="Browallia New" w:hint="cs"/>
                <w:sz w:val="20"/>
                <w:szCs w:val="20"/>
              </w:rPr>
              <w:t>33</w:t>
            </w:r>
          </w:p>
        </w:tc>
      </w:tr>
      <w:tr w:rsidR="005E5270" w:rsidRPr="001072B8" w14:paraId="57A25F99" w14:textId="77777777" w:rsidTr="00C07995">
        <w:tblPrEx>
          <w:tblBorders>
            <w:bottom w:val="single" w:sz="4" w:space="0" w:color="auto"/>
          </w:tblBorders>
        </w:tblPrEx>
        <w:trPr>
          <w:trHeight w:val="117"/>
        </w:trPr>
        <w:tc>
          <w:tcPr>
            <w:tcW w:w="2274" w:type="dxa"/>
          </w:tcPr>
          <w:p w14:paraId="7C9FFB87" w14:textId="79CDD3EE" w:rsidR="005E5270" w:rsidRPr="00225396" w:rsidRDefault="005E5270" w:rsidP="005E5270">
            <w:pPr>
              <w:spacing w:line="240" w:lineRule="auto"/>
              <w:ind w:right="-108"/>
              <w:rPr>
                <w:rFonts w:ascii="Browallia New" w:hAnsi="Browallia New" w:cs="Browallia New"/>
                <w:sz w:val="20"/>
                <w:szCs w:val="20"/>
              </w:rPr>
            </w:pPr>
            <w:r>
              <w:rPr>
                <w:rFonts w:ascii="Browallia New" w:hAnsi="Browallia New" w:cs="Browallia New" w:hint="cs"/>
                <w:sz w:val="20"/>
                <w:szCs w:val="20"/>
                <w:cs/>
              </w:rPr>
              <w:t>ค่าเสื่อมราคาและตัดจำหน่าย</w:t>
            </w:r>
          </w:p>
        </w:tc>
        <w:tc>
          <w:tcPr>
            <w:tcW w:w="806" w:type="dxa"/>
            <w:vAlign w:val="bottom"/>
          </w:tcPr>
          <w:p w14:paraId="20815F75" w14:textId="571C6B9D" w:rsidR="005E5270" w:rsidRPr="00C07995" w:rsidRDefault="000F1CA1"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33</w:t>
            </w:r>
          </w:p>
        </w:tc>
        <w:tc>
          <w:tcPr>
            <w:tcW w:w="723" w:type="dxa"/>
            <w:vAlign w:val="bottom"/>
          </w:tcPr>
          <w:p w14:paraId="1E37D742" w14:textId="63EED184" w:rsidR="005E5270" w:rsidRPr="00C07995" w:rsidRDefault="005E5270" w:rsidP="005E5270">
            <w:pPr>
              <w:tabs>
                <w:tab w:val="clear" w:pos="227"/>
                <w:tab w:val="decimal" w:pos="252"/>
                <w:tab w:val="decimal" w:pos="624"/>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34" w:type="dxa"/>
            <w:vAlign w:val="bottom"/>
          </w:tcPr>
          <w:p w14:paraId="5F49CAF4" w14:textId="785948DD" w:rsidR="005E5270" w:rsidRPr="00C07995" w:rsidRDefault="000F1CA1" w:rsidP="005E527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20" w:type="dxa"/>
            <w:vAlign w:val="bottom"/>
          </w:tcPr>
          <w:p w14:paraId="2CFBD386" w14:textId="075869C7" w:rsidR="005E5270" w:rsidRPr="00C07995" w:rsidRDefault="005E5270" w:rsidP="005E5270">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737" w:type="dxa"/>
            <w:vAlign w:val="bottom"/>
          </w:tcPr>
          <w:p w14:paraId="53EE9033" w14:textId="10F530E8" w:rsidR="005E5270" w:rsidRPr="00C07995" w:rsidRDefault="000F1CA1"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w:t>
            </w:r>
            <w:r w:rsidR="007D1A11">
              <w:rPr>
                <w:rFonts w:ascii="Browallia New" w:hAnsi="Browallia New" w:cs="Browallia New"/>
                <w:sz w:val="20"/>
                <w:szCs w:val="20"/>
              </w:rPr>
              <w:t>6</w:t>
            </w:r>
          </w:p>
        </w:tc>
        <w:tc>
          <w:tcPr>
            <w:tcW w:w="720" w:type="dxa"/>
            <w:vAlign w:val="bottom"/>
          </w:tcPr>
          <w:p w14:paraId="021ECA2D" w14:textId="2C947EDB" w:rsidR="005E5270" w:rsidRPr="00C07995"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98</w:t>
            </w:r>
          </w:p>
        </w:tc>
        <w:tc>
          <w:tcPr>
            <w:tcW w:w="732" w:type="dxa"/>
            <w:vAlign w:val="bottom"/>
          </w:tcPr>
          <w:p w14:paraId="723EC50F" w14:textId="16636B0C" w:rsidR="005E5270" w:rsidRPr="00C07995" w:rsidRDefault="0033726D"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6D1AD0CD" w14:textId="661F62CF" w:rsidR="005E5270" w:rsidRPr="00C07995"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vAlign w:val="bottom"/>
          </w:tcPr>
          <w:p w14:paraId="38C93F16" w14:textId="65590969" w:rsidR="005E5270" w:rsidRPr="00C07995" w:rsidRDefault="0033726D"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95" w:type="dxa"/>
            <w:vAlign w:val="bottom"/>
          </w:tcPr>
          <w:p w14:paraId="1B85F727" w14:textId="7A4C0A4B" w:rsidR="005E5270" w:rsidRPr="00C07995" w:rsidRDefault="005E5270" w:rsidP="005E5270">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810" w:type="dxa"/>
          </w:tcPr>
          <w:p w14:paraId="7D674391" w14:textId="23CB010D" w:rsidR="005E5270" w:rsidRPr="00C07995" w:rsidRDefault="0033726D"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22" w:type="dxa"/>
          </w:tcPr>
          <w:p w14:paraId="7D981EEA" w14:textId="2BE4C6F5" w:rsidR="005E5270" w:rsidRPr="00C07995"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1" w:type="dxa"/>
          </w:tcPr>
          <w:p w14:paraId="4FE6DFFB" w14:textId="3DF40586" w:rsidR="005E5270" w:rsidRPr="00C07995" w:rsidRDefault="0033726D"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9" w:type="dxa"/>
          </w:tcPr>
          <w:p w14:paraId="672B8C74" w14:textId="69E109BD" w:rsidR="005E5270" w:rsidRPr="00C07995"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17" w:type="dxa"/>
          </w:tcPr>
          <w:p w14:paraId="0CB82A0A" w14:textId="2E6633BC" w:rsidR="005E5270" w:rsidRPr="006149BB" w:rsidRDefault="0033726D"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14</w:t>
            </w:r>
            <w:r w:rsidR="007D1A11">
              <w:rPr>
                <w:rFonts w:ascii="Browallia New" w:hAnsi="Browallia New" w:cs="Browallia New"/>
                <w:sz w:val="20"/>
                <w:szCs w:val="20"/>
              </w:rPr>
              <w:t>7</w:t>
            </w:r>
          </w:p>
        </w:tc>
        <w:tc>
          <w:tcPr>
            <w:tcW w:w="712" w:type="dxa"/>
          </w:tcPr>
          <w:p w14:paraId="10318AB1" w14:textId="16D48BEC" w:rsidR="005E5270" w:rsidRPr="006149BB"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128</w:t>
            </w:r>
          </w:p>
        </w:tc>
      </w:tr>
      <w:tr w:rsidR="005E5270" w:rsidRPr="001072B8" w14:paraId="20338FB8" w14:textId="77777777" w:rsidTr="004B3580">
        <w:tblPrEx>
          <w:tblBorders>
            <w:bottom w:val="single" w:sz="4" w:space="0" w:color="auto"/>
          </w:tblBorders>
        </w:tblPrEx>
        <w:trPr>
          <w:trHeight w:val="117"/>
        </w:trPr>
        <w:tc>
          <w:tcPr>
            <w:tcW w:w="2274" w:type="dxa"/>
            <w:tcBorders>
              <w:bottom w:val="nil"/>
            </w:tcBorders>
          </w:tcPr>
          <w:p w14:paraId="0B3A4C5F" w14:textId="77777777" w:rsidR="005E5270" w:rsidRPr="00225396" w:rsidRDefault="005E5270" w:rsidP="005E5270">
            <w:pPr>
              <w:spacing w:line="240" w:lineRule="auto"/>
              <w:ind w:right="-108"/>
              <w:rPr>
                <w:rFonts w:ascii="Browallia New" w:hAnsi="Browallia New" w:cs="Browallia New"/>
                <w:sz w:val="20"/>
                <w:szCs w:val="20"/>
              </w:rPr>
            </w:pPr>
          </w:p>
        </w:tc>
        <w:tc>
          <w:tcPr>
            <w:tcW w:w="806" w:type="dxa"/>
            <w:tcBorders>
              <w:bottom w:val="nil"/>
            </w:tcBorders>
            <w:vAlign w:val="bottom"/>
          </w:tcPr>
          <w:p w14:paraId="56909F8B"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054578D5" w14:textId="77777777" w:rsidR="005E5270" w:rsidRPr="00BD278D" w:rsidRDefault="005E5270" w:rsidP="005E527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553934FB" w14:textId="77777777" w:rsidR="005E5270" w:rsidRPr="00BD278D" w:rsidRDefault="005E5270" w:rsidP="005E527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EB26478" w14:textId="77777777" w:rsidR="005E5270" w:rsidRPr="00BD278D" w:rsidRDefault="005E5270" w:rsidP="005E527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6CC4F68E"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B3390CF"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64472C57"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197CE8F7"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6801F9A9"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2ED3AF7F"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0A007295"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E3870A1"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645BAA9"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1C16CDFF"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31E978FE" w14:textId="77777777" w:rsidR="005E5270" w:rsidRPr="00AD0671" w:rsidRDefault="005E5270" w:rsidP="005E5270">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bottom w:val="nil"/>
            </w:tcBorders>
          </w:tcPr>
          <w:p w14:paraId="64D37B71" w14:textId="77777777" w:rsidR="005E5270" w:rsidRPr="001072B8" w:rsidRDefault="005E5270" w:rsidP="005E5270">
            <w:pPr>
              <w:tabs>
                <w:tab w:val="clear" w:pos="227"/>
                <w:tab w:val="decimal" w:pos="252"/>
                <w:tab w:val="decimal" w:pos="564"/>
              </w:tabs>
              <w:spacing w:line="240" w:lineRule="auto"/>
              <w:jc w:val="right"/>
              <w:rPr>
                <w:rFonts w:ascii="Browallia New" w:hAnsi="Browallia New" w:cs="Browallia New"/>
                <w:sz w:val="20"/>
                <w:szCs w:val="20"/>
              </w:rPr>
            </w:pPr>
          </w:p>
        </w:tc>
      </w:tr>
      <w:tr w:rsidR="005E5270" w:rsidRPr="001072B8" w14:paraId="349DDBDC" w14:textId="77777777" w:rsidTr="004B3580">
        <w:tblPrEx>
          <w:tblBorders>
            <w:bottom w:val="single" w:sz="4" w:space="0" w:color="auto"/>
          </w:tblBorders>
        </w:tblPrEx>
        <w:trPr>
          <w:trHeight w:val="117"/>
        </w:trPr>
        <w:tc>
          <w:tcPr>
            <w:tcW w:w="2274" w:type="dxa"/>
            <w:tcBorders>
              <w:bottom w:val="nil"/>
            </w:tcBorders>
          </w:tcPr>
          <w:p w14:paraId="7DB2BE28" w14:textId="71E61030" w:rsidR="005E5270" w:rsidRPr="00225396" w:rsidRDefault="005E5270" w:rsidP="005E5270">
            <w:pPr>
              <w:spacing w:line="240" w:lineRule="auto"/>
              <w:ind w:right="-108"/>
              <w:rPr>
                <w:rFonts w:ascii="Browallia New" w:hAnsi="Browallia New" w:cs="Browallia New"/>
                <w:sz w:val="20"/>
                <w:szCs w:val="20"/>
              </w:rPr>
            </w:pPr>
            <w:r>
              <w:rPr>
                <w:rFonts w:ascii="Browallia New" w:hAnsi="Browallia New" w:cs="Browallia New" w:hint="cs"/>
                <w:sz w:val="20"/>
                <w:szCs w:val="20"/>
                <w:cs/>
              </w:rPr>
              <w:t>สินทรัพย์ถาวรของส่วนงาน</w:t>
            </w:r>
          </w:p>
        </w:tc>
        <w:tc>
          <w:tcPr>
            <w:tcW w:w="806" w:type="dxa"/>
            <w:tcBorders>
              <w:bottom w:val="nil"/>
            </w:tcBorders>
            <w:vAlign w:val="bottom"/>
          </w:tcPr>
          <w:p w14:paraId="4D35F526"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2A0A8CF2" w14:textId="77777777" w:rsidR="005E5270" w:rsidRPr="00BD278D" w:rsidRDefault="005E5270" w:rsidP="005E527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71CDE718" w14:textId="77777777" w:rsidR="005E5270" w:rsidRPr="00BD278D" w:rsidRDefault="005E5270" w:rsidP="005E527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32772FE" w14:textId="77777777" w:rsidR="005E5270" w:rsidRPr="00BD278D" w:rsidRDefault="005E5270" w:rsidP="005E527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1B7323B6"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2B2DC1C1"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56EE248"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9EB9D7A"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3F052970"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413788A"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3A043195"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DEEE6BD"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116B0AF"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3E85031D"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0FD54BB3" w14:textId="292DF4C3" w:rsidR="005E5270" w:rsidRPr="00AD0671" w:rsidRDefault="000A79EA"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r w:rsidR="001B45C1">
              <w:rPr>
                <w:rFonts w:ascii="Browallia New" w:hAnsi="Browallia New" w:cs="Browallia New"/>
                <w:sz w:val="20"/>
                <w:szCs w:val="20"/>
              </w:rPr>
              <w:t>995</w:t>
            </w:r>
          </w:p>
        </w:tc>
        <w:tc>
          <w:tcPr>
            <w:tcW w:w="712" w:type="dxa"/>
            <w:tcBorders>
              <w:bottom w:val="nil"/>
            </w:tcBorders>
          </w:tcPr>
          <w:p w14:paraId="04C5D58B" w14:textId="18B78004" w:rsidR="005E5270" w:rsidRPr="001072B8" w:rsidRDefault="00C16F34" w:rsidP="005E5270">
            <w:pPr>
              <w:tabs>
                <w:tab w:val="clear" w:pos="227"/>
                <w:tab w:val="decimal" w:pos="252"/>
                <w:tab w:val="decimal" w:pos="564"/>
              </w:tabs>
              <w:spacing w:line="240" w:lineRule="auto"/>
              <w:jc w:val="right"/>
              <w:rPr>
                <w:rFonts w:ascii="Browallia New" w:hAnsi="Browallia New" w:cs="Browallia New"/>
                <w:sz w:val="20"/>
                <w:szCs w:val="20"/>
              </w:rPr>
            </w:pPr>
            <w:r w:rsidRPr="00C16F34">
              <w:rPr>
                <w:rFonts w:ascii="Browallia New" w:hAnsi="Browallia New" w:cs="Browallia New"/>
                <w:sz w:val="20"/>
                <w:szCs w:val="20"/>
              </w:rPr>
              <w:t>3</w:t>
            </w:r>
            <w:r w:rsidR="005E5270" w:rsidRPr="00AF4A5E">
              <w:rPr>
                <w:rFonts w:ascii="Browallia New" w:hAnsi="Browallia New" w:cs="Browallia New"/>
                <w:sz w:val="20"/>
                <w:szCs w:val="20"/>
              </w:rPr>
              <w:t>,</w:t>
            </w:r>
            <w:r w:rsidRPr="00C16F34">
              <w:rPr>
                <w:rFonts w:ascii="Browallia New" w:hAnsi="Browallia New" w:cs="Browallia New"/>
                <w:sz w:val="20"/>
                <w:szCs w:val="20"/>
              </w:rPr>
              <w:t>0</w:t>
            </w:r>
            <w:r w:rsidR="005E5270" w:rsidRPr="00AF4A5E">
              <w:rPr>
                <w:rFonts w:ascii="Browallia New" w:hAnsi="Browallia New" w:cs="Browallia New"/>
                <w:sz w:val="20"/>
                <w:szCs w:val="20"/>
              </w:rPr>
              <w:t>90</w:t>
            </w:r>
          </w:p>
        </w:tc>
      </w:tr>
      <w:tr w:rsidR="005E5270" w:rsidRPr="001072B8" w14:paraId="6D740EE1" w14:textId="77777777" w:rsidTr="004B3580">
        <w:tblPrEx>
          <w:tblBorders>
            <w:bottom w:val="single" w:sz="4" w:space="0" w:color="auto"/>
          </w:tblBorders>
        </w:tblPrEx>
        <w:trPr>
          <w:trHeight w:val="117"/>
        </w:trPr>
        <w:tc>
          <w:tcPr>
            <w:tcW w:w="2274" w:type="dxa"/>
            <w:tcBorders>
              <w:top w:val="nil"/>
            </w:tcBorders>
          </w:tcPr>
          <w:p w14:paraId="751D4E5F" w14:textId="3AD91F58" w:rsidR="005E5270" w:rsidRPr="00225396" w:rsidRDefault="005E5270" w:rsidP="005E5270">
            <w:pPr>
              <w:spacing w:line="240" w:lineRule="auto"/>
              <w:ind w:right="-108"/>
              <w:rPr>
                <w:rFonts w:ascii="Browallia New" w:hAnsi="Browallia New" w:cs="Browallia New"/>
                <w:sz w:val="20"/>
                <w:szCs w:val="20"/>
              </w:rPr>
            </w:pPr>
            <w:r>
              <w:rPr>
                <w:rFonts w:ascii="Browallia New" w:hAnsi="Browallia New" w:cs="Browallia New" w:hint="cs"/>
                <w:sz w:val="20"/>
                <w:szCs w:val="20"/>
                <w:cs/>
              </w:rPr>
              <w:t>สินทรัพย์ของส่วนงาน</w:t>
            </w:r>
          </w:p>
        </w:tc>
        <w:tc>
          <w:tcPr>
            <w:tcW w:w="806" w:type="dxa"/>
            <w:tcBorders>
              <w:top w:val="nil"/>
            </w:tcBorders>
            <w:vAlign w:val="bottom"/>
          </w:tcPr>
          <w:p w14:paraId="00548C20"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top w:val="nil"/>
            </w:tcBorders>
            <w:vAlign w:val="bottom"/>
          </w:tcPr>
          <w:p w14:paraId="4690539C" w14:textId="77777777" w:rsidR="005E5270" w:rsidRPr="00BD278D" w:rsidRDefault="005E5270" w:rsidP="005E527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top w:val="nil"/>
            </w:tcBorders>
            <w:vAlign w:val="bottom"/>
          </w:tcPr>
          <w:p w14:paraId="29E4530E" w14:textId="77777777" w:rsidR="005E5270" w:rsidRPr="00BD278D" w:rsidRDefault="005E5270" w:rsidP="005E527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752F79C" w14:textId="77777777" w:rsidR="005E5270" w:rsidRPr="00BD278D" w:rsidRDefault="005E5270" w:rsidP="005E527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04F1E601"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F116F08"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top w:val="nil"/>
            </w:tcBorders>
            <w:vAlign w:val="bottom"/>
          </w:tcPr>
          <w:p w14:paraId="6ADD685C"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AF98530"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top w:val="nil"/>
            </w:tcBorders>
            <w:vAlign w:val="bottom"/>
          </w:tcPr>
          <w:p w14:paraId="61774E57"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top w:val="nil"/>
            </w:tcBorders>
            <w:vAlign w:val="bottom"/>
          </w:tcPr>
          <w:p w14:paraId="39053985"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top w:val="nil"/>
            </w:tcBorders>
          </w:tcPr>
          <w:p w14:paraId="187C7BF6"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top w:val="nil"/>
            </w:tcBorders>
            <w:vAlign w:val="bottom"/>
          </w:tcPr>
          <w:p w14:paraId="7AAC3B45"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top w:val="nil"/>
            </w:tcBorders>
          </w:tcPr>
          <w:p w14:paraId="3C6ABB08"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top w:val="nil"/>
            </w:tcBorders>
            <w:vAlign w:val="bottom"/>
          </w:tcPr>
          <w:p w14:paraId="6595EA36"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top w:val="nil"/>
            </w:tcBorders>
          </w:tcPr>
          <w:p w14:paraId="4346FE52" w14:textId="73AAC48F" w:rsidR="005E5270" w:rsidRPr="00AD0671" w:rsidRDefault="00C92767"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11,027</w:t>
            </w:r>
          </w:p>
        </w:tc>
        <w:tc>
          <w:tcPr>
            <w:tcW w:w="712" w:type="dxa"/>
            <w:tcBorders>
              <w:top w:val="nil"/>
            </w:tcBorders>
          </w:tcPr>
          <w:p w14:paraId="15976E6D" w14:textId="3C54A771" w:rsidR="005E5270" w:rsidRPr="001072B8"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sidRPr="00AF4A5E">
              <w:rPr>
                <w:rFonts w:ascii="Browallia New" w:hAnsi="Browallia New" w:cs="Browallia New"/>
                <w:sz w:val="20"/>
                <w:szCs w:val="20"/>
              </w:rPr>
              <w:t>10,93</w:t>
            </w:r>
            <w:r w:rsidR="00C16F34" w:rsidRPr="00C16F34">
              <w:rPr>
                <w:rFonts w:ascii="Browallia New" w:hAnsi="Browallia New" w:cs="Browallia New" w:hint="cs"/>
                <w:sz w:val="20"/>
                <w:szCs w:val="20"/>
              </w:rPr>
              <w:t>1</w:t>
            </w:r>
          </w:p>
        </w:tc>
      </w:tr>
      <w:tr w:rsidR="005E5270" w:rsidRPr="001072B8" w14:paraId="436EE495" w14:textId="77777777" w:rsidTr="004B3580">
        <w:tblPrEx>
          <w:tblBorders>
            <w:bottom w:val="single" w:sz="4" w:space="0" w:color="auto"/>
          </w:tblBorders>
        </w:tblPrEx>
        <w:trPr>
          <w:trHeight w:val="117"/>
        </w:trPr>
        <w:tc>
          <w:tcPr>
            <w:tcW w:w="2274" w:type="dxa"/>
            <w:tcBorders>
              <w:bottom w:val="nil"/>
            </w:tcBorders>
          </w:tcPr>
          <w:p w14:paraId="09F6695A" w14:textId="36B97457" w:rsidR="005E5270" w:rsidRPr="00225396" w:rsidRDefault="005E5270" w:rsidP="005E5270">
            <w:pPr>
              <w:spacing w:line="240" w:lineRule="auto"/>
              <w:ind w:right="-108"/>
              <w:rPr>
                <w:rFonts w:ascii="Browallia New" w:hAnsi="Browallia New" w:cs="Browallia New"/>
                <w:sz w:val="20"/>
                <w:szCs w:val="20"/>
              </w:rPr>
            </w:pPr>
            <w:r>
              <w:rPr>
                <w:rFonts w:ascii="Browallia New" w:hAnsi="Browallia New" w:cs="Browallia New" w:hint="cs"/>
                <w:sz w:val="20"/>
                <w:szCs w:val="20"/>
                <w:cs/>
              </w:rPr>
              <w:t>หนี้สินของส่วนงาน</w:t>
            </w:r>
          </w:p>
        </w:tc>
        <w:tc>
          <w:tcPr>
            <w:tcW w:w="806" w:type="dxa"/>
            <w:tcBorders>
              <w:bottom w:val="nil"/>
            </w:tcBorders>
            <w:vAlign w:val="bottom"/>
          </w:tcPr>
          <w:p w14:paraId="4D344570"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6958A5D0" w14:textId="77777777" w:rsidR="005E5270" w:rsidRPr="00BD278D" w:rsidRDefault="005E5270" w:rsidP="005E5270">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08DE0B63" w14:textId="77777777" w:rsidR="005E5270" w:rsidRPr="00BD278D" w:rsidRDefault="005E5270" w:rsidP="005E527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49677AE1" w14:textId="77777777" w:rsidR="005E5270" w:rsidRPr="00BD278D" w:rsidRDefault="005E5270" w:rsidP="005E5270">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21E1E022"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71603C62"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3F9791C"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64A7E43D"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17EBD36D"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D1AB937" w14:textId="77777777" w:rsidR="005E5270" w:rsidRPr="00BD278D" w:rsidRDefault="005E5270" w:rsidP="005E5270">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15404ACD"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5E824973"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4748BCB5"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4C7C563A" w14:textId="77777777" w:rsidR="005E5270" w:rsidRPr="00BD278D" w:rsidRDefault="005E5270" w:rsidP="005E5270">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5904CD2E" w14:textId="1DCCE839" w:rsidR="005E5270" w:rsidRPr="00AD0671" w:rsidRDefault="00E40060" w:rsidP="005E5270">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6,3</w:t>
            </w:r>
            <w:r w:rsidR="00AB3269">
              <w:rPr>
                <w:rFonts w:ascii="Browallia New" w:hAnsi="Browallia New" w:cs="Browallia New"/>
                <w:sz w:val="20"/>
                <w:szCs w:val="20"/>
              </w:rPr>
              <w:t>83</w:t>
            </w:r>
          </w:p>
        </w:tc>
        <w:tc>
          <w:tcPr>
            <w:tcW w:w="712" w:type="dxa"/>
            <w:tcBorders>
              <w:bottom w:val="nil"/>
            </w:tcBorders>
          </w:tcPr>
          <w:p w14:paraId="28403CF2" w14:textId="1CD6BB26" w:rsidR="005E5270" w:rsidRPr="001072B8" w:rsidRDefault="005E5270" w:rsidP="005E5270">
            <w:pPr>
              <w:tabs>
                <w:tab w:val="clear" w:pos="227"/>
                <w:tab w:val="decimal" w:pos="252"/>
                <w:tab w:val="decimal" w:pos="564"/>
              </w:tabs>
              <w:spacing w:line="240" w:lineRule="auto"/>
              <w:jc w:val="right"/>
              <w:rPr>
                <w:rFonts w:ascii="Browallia New" w:hAnsi="Browallia New" w:cs="Browallia New"/>
                <w:sz w:val="20"/>
                <w:szCs w:val="20"/>
              </w:rPr>
            </w:pPr>
            <w:r w:rsidRPr="00AF4A5E">
              <w:rPr>
                <w:rFonts w:ascii="Browallia New" w:hAnsi="Browallia New" w:cs="Browallia New"/>
                <w:sz w:val="20"/>
                <w:szCs w:val="20"/>
              </w:rPr>
              <w:t>6,119</w:t>
            </w:r>
          </w:p>
        </w:tc>
      </w:tr>
    </w:tbl>
    <w:p w14:paraId="6F433B9A" w14:textId="77777777" w:rsidR="009162CC" w:rsidRDefault="00916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0A4EB479" w14:textId="77777777" w:rsidR="00B461AF" w:rsidRPr="001B4041"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1B4041" w:rsidSect="004D3B75">
          <w:footerReference w:type="default" r:id="rId14"/>
          <w:pgSz w:w="16834" w:h="11909" w:orient="landscape" w:code="9"/>
          <w:pgMar w:top="1440" w:right="1166" w:bottom="1138" w:left="1530" w:header="1138" w:footer="130" w:gutter="0"/>
          <w:cols w:space="720"/>
        </w:sectPr>
      </w:pPr>
    </w:p>
    <w:p w14:paraId="4C031A02" w14:textId="679C72FA" w:rsidR="004E548E" w:rsidRPr="00BE3B9C" w:rsidRDefault="006E266A" w:rsidP="00CF72E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3B9C">
        <w:rPr>
          <w:rFonts w:ascii="Browallia New" w:hAnsi="Browallia New" w:cs="Browallia New"/>
          <w:b/>
          <w:bCs/>
          <w:sz w:val="28"/>
          <w:szCs w:val="28"/>
          <w:cs/>
          <w:lang w:val="en-GB"/>
        </w:rPr>
        <w:t>รายได้อื่น</w:t>
      </w:r>
    </w:p>
    <w:p w14:paraId="1BF6B949"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8992" w:type="dxa"/>
        <w:tblInd w:w="364" w:type="dxa"/>
        <w:tblLayout w:type="fixed"/>
        <w:tblCellMar>
          <w:left w:w="0" w:type="dxa"/>
          <w:right w:w="0" w:type="dxa"/>
        </w:tblCellMar>
        <w:tblLook w:val="0000" w:firstRow="0" w:lastRow="0" w:firstColumn="0" w:lastColumn="0" w:noHBand="0" w:noVBand="0"/>
      </w:tblPr>
      <w:tblGrid>
        <w:gridCol w:w="4031"/>
        <w:gridCol w:w="1119"/>
        <w:gridCol w:w="196"/>
        <w:gridCol w:w="1080"/>
        <w:gridCol w:w="224"/>
        <w:gridCol w:w="1052"/>
        <w:gridCol w:w="178"/>
        <w:gridCol w:w="1112"/>
      </w:tblGrid>
      <w:tr w:rsidR="006E266A" w:rsidRPr="00F7454E" w14:paraId="59C99669" w14:textId="77777777" w:rsidTr="00CF72E5">
        <w:trPr>
          <w:trHeight w:val="300"/>
          <w:tblHeader/>
        </w:trPr>
        <w:tc>
          <w:tcPr>
            <w:tcW w:w="4031" w:type="dxa"/>
          </w:tcPr>
          <w:p w14:paraId="632EF012"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cs/>
              </w:rPr>
            </w:pPr>
          </w:p>
        </w:tc>
        <w:tc>
          <w:tcPr>
            <w:tcW w:w="4961" w:type="dxa"/>
            <w:gridSpan w:val="7"/>
          </w:tcPr>
          <w:p w14:paraId="1ABCD87B" w14:textId="0FDD1192" w:rsidR="006E266A" w:rsidRPr="00F7454E" w:rsidRDefault="006E266A" w:rsidP="00395409">
            <w:pPr>
              <w:pStyle w:val="3"/>
              <w:tabs>
                <w:tab w:val="clear" w:pos="360"/>
                <w:tab w:val="clear" w:pos="720"/>
              </w:tabs>
              <w:ind w:right="61"/>
              <w:jc w:val="right"/>
              <w:rPr>
                <w:rFonts w:ascii="Browallia New" w:hAnsi="Browallia New" w:cs="Browallia New"/>
                <w:sz w:val="28"/>
                <w:szCs w:val="28"/>
                <w:cs/>
              </w:rPr>
            </w:pPr>
            <w:r w:rsidRPr="00F7454E">
              <w:rPr>
                <w:rFonts w:ascii="Browallia New" w:hAnsi="Browallia New" w:cs="Browallia New"/>
                <w:sz w:val="28"/>
                <w:szCs w:val="28"/>
                <w:cs/>
              </w:rPr>
              <w:t>(หน่วย</w:t>
            </w:r>
            <w:r w:rsidR="00F46B29" w:rsidRPr="00F46B29">
              <w:rPr>
                <w:rFonts w:ascii="Browallia New" w:hAnsi="Browallia New" w:cs="Browallia New"/>
                <w:sz w:val="28"/>
                <w:szCs w:val="28"/>
                <w:lang w:val="en-US"/>
              </w:rPr>
              <w:t xml:space="preserve"> </w:t>
            </w:r>
            <w:r w:rsidRPr="00F7454E">
              <w:rPr>
                <w:rFonts w:ascii="Browallia New" w:hAnsi="Browallia New" w:cs="Browallia New"/>
                <w:sz w:val="28"/>
                <w:szCs w:val="28"/>
                <w:cs/>
                <w:lang w:val="en-GB"/>
              </w:rPr>
              <w:t>:</w:t>
            </w:r>
            <w:r w:rsidR="00F46B29" w:rsidRPr="00F46B29">
              <w:rPr>
                <w:rFonts w:ascii="Browallia New" w:hAnsi="Browallia New" w:cs="Browallia New"/>
                <w:sz w:val="28"/>
                <w:szCs w:val="28"/>
                <w:lang w:val="en-US"/>
              </w:rPr>
              <w:t xml:space="preserve"> </w:t>
            </w:r>
            <w:r w:rsidRPr="00F7454E">
              <w:rPr>
                <w:rFonts w:ascii="Browallia New" w:hAnsi="Browallia New" w:cs="Browallia New"/>
                <w:sz w:val="28"/>
                <w:szCs w:val="28"/>
                <w:cs/>
                <w:lang w:val="en-GB"/>
              </w:rPr>
              <w:t>พัน</w:t>
            </w:r>
            <w:r w:rsidRPr="00F7454E">
              <w:rPr>
                <w:rFonts w:ascii="Browallia New" w:hAnsi="Browallia New" w:cs="Browallia New"/>
                <w:sz w:val="28"/>
                <w:szCs w:val="28"/>
                <w:cs/>
              </w:rPr>
              <w:t>บาท)</w:t>
            </w:r>
          </w:p>
        </w:tc>
      </w:tr>
      <w:tr w:rsidR="006E266A" w:rsidRPr="00F7454E" w14:paraId="17207775" w14:textId="77777777" w:rsidTr="00CF72E5">
        <w:trPr>
          <w:trHeight w:val="300"/>
          <w:tblHeader/>
        </w:trPr>
        <w:tc>
          <w:tcPr>
            <w:tcW w:w="4031" w:type="dxa"/>
          </w:tcPr>
          <w:p w14:paraId="259C2F09"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95" w:type="dxa"/>
            <w:gridSpan w:val="3"/>
            <w:tcBorders>
              <w:bottom w:val="single" w:sz="4" w:space="0" w:color="auto"/>
            </w:tcBorders>
          </w:tcPr>
          <w:p w14:paraId="73C52D87"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9"/>
              <w:jc w:val="center"/>
              <w:rPr>
                <w:rFonts w:ascii="Browallia New" w:hAnsi="Browallia New" w:cs="Browallia New"/>
                <w:sz w:val="28"/>
                <w:szCs w:val="28"/>
              </w:rPr>
            </w:pPr>
            <w:r w:rsidRPr="00F7454E">
              <w:rPr>
                <w:rFonts w:ascii="Browallia New" w:hAnsi="Browallia New" w:cs="Browallia New"/>
                <w:sz w:val="28"/>
                <w:szCs w:val="28"/>
                <w:cs/>
              </w:rPr>
              <w:t>งบการเงินรวม</w:t>
            </w:r>
          </w:p>
        </w:tc>
        <w:tc>
          <w:tcPr>
            <w:tcW w:w="224" w:type="dxa"/>
          </w:tcPr>
          <w:p w14:paraId="6E709C43" w14:textId="77777777" w:rsidR="006E266A" w:rsidRPr="00F7454E" w:rsidRDefault="006E266A"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42" w:type="dxa"/>
            <w:gridSpan w:val="3"/>
            <w:tcBorders>
              <w:bottom w:val="single" w:sz="4" w:space="0" w:color="auto"/>
            </w:tcBorders>
          </w:tcPr>
          <w:p w14:paraId="712798DE" w14:textId="77777777" w:rsidR="006E266A" w:rsidRPr="00F7454E" w:rsidRDefault="006E266A" w:rsidP="00395409">
            <w:pPr>
              <w:spacing w:line="240" w:lineRule="auto"/>
              <w:ind w:left="-108" w:right="-108"/>
              <w:jc w:val="center"/>
              <w:rPr>
                <w:rFonts w:ascii="Browallia New" w:hAnsi="Browallia New" w:cs="Browallia New"/>
                <w:sz w:val="28"/>
                <w:szCs w:val="28"/>
              </w:rPr>
            </w:pPr>
            <w:r w:rsidRPr="00F7454E">
              <w:rPr>
                <w:rFonts w:ascii="Browallia New" w:hAnsi="Browallia New" w:cs="Browallia New"/>
                <w:sz w:val="28"/>
                <w:szCs w:val="28"/>
                <w:cs/>
              </w:rPr>
              <w:t>งบการเงินเฉพาะของบริษัท</w:t>
            </w:r>
          </w:p>
        </w:tc>
      </w:tr>
      <w:tr w:rsidR="005E5270" w:rsidRPr="00F7454E" w14:paraId="53F8970F" w14:textId="77777777" w:rsidTr="00CF72E5">
        <w:trPr>
          <w:trHeight w:val="300"/>
          <w:tblHeader/>
        </w:trPr>
        <w:tc>
          <w:tcPr>
            <w:tcW w:w="4031" w:type="dxa"/>
          </w:tcPr>
          <w:p w14:paraId="53939241" w14:textId="77777777" w:rsidR="005E5270" w:rsidRPr="00F7454E" w:rsidRDefault="005E5270" w:rsidP="005E527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0" w:firstLine="14"/>
              <w:rPr>
                <w:rFonts w:ascii="Browallia New" w:hAnsi="Browallia New" w:cs="Browallia New"/>
                <w:sz w:val="28"/>
                <w:szCs w:val="28"/>
              </w:rPr>
            </w:pPr>
          </w:p>
        </w:tc>
        <w:tc>
          <w:tcPr>
            <w:tcW w:w="1119" w:type="dxa"/>
            <w:tcBorders>
              <w:bottom w:val="single" w:sz="4" w:space="0" w:color="auto"/>
            </w:tcBorders>
            <w:vAlign w:val="bottom"/>
          </w:tcPr>
          <w:p w14:paraId="5F5E9DC7" w14:textId="74D6503B" w:rsidR="005E5270" w:rsidRPr="00F7454E" w:rsidRDefault="005E5270" w:rsidP="005E5270">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Pr>
                <w:rFonts w:ascii="Browallia New" w:hAnsi="Browallia New" w:cs="Browallia New"/>
                <w:sz w:val="28"/>
                <w:szCs w:val="28"/>
                <w:lang w:val="en-GB"/>
              </w:rPr>
              <w:t>5</w:t>
            </w:r>
          </w:p>
        </w:tc>
        <w:tc>
          <w:tcPr>
            <w:tcW w:w="196" w:type="dxa"/>
            <w:vAlign w:val="bottom"/>
          </w:tcPr>
          <w:p w14:paraId="4BD7D726" w14:textId="77777777" w:rsidR="005E5270" w:rsidRPr="00F7454E" w:rsidRDefault="005E5270" w:rsidP="005E5270">
            <w:pPr>
              <w:tabs>
                <w:tab w:val="clear" w:pos="907"/>
              </w:tabs>
              <w:spacing w:line="240" w:lineRule="auto"/>
              <w:ind w:left="-108" w:right="-108"/>
              <w:jc w:val="center"/>
              <w:rPr>
                <w:rFonts w:ascii="Browallia New" w:hAnsi="Browallia New" w:cs="Browallia New"/>
                <w:sz w:val="28"/>
                <w:szCs w:val="28"/>
                <w:cs/>
              </w:rPr>
            </w:pPr>
          </w:p>
        </w:tc>
        <w:tc>
          <w:tcPr>
            <w:tcW w:w="1080" w:type="dxa"/>
            <w:tcBorders>
              <w:bottom w:val="single" w:sz="4" w:space="0" w:color="auto"/>
            </w:tcBorders>
            <w:vAlign w:val="bottom"/>
          </w:tcPr>
          <w:p w14:paraId="3265B050" w14:textId="5CD0E6CF" w:rsidR="005E5270" w:rsidRPr="00F7454E" w:rsidRDefault="005E5270" w:rsidP="005E5270">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64</w:t>
            </w:r>
          </w:p>
        </w:tc>
        <w:tc>
          <w:tcPr>
            <w:tcW w:w="224" w:type="dxa"/>
          </w:tcPr>
          <w:p w14:paraId="0229A8EF" w14:textId="77777777" w:rsidR="005E5270" w:rsidRPr="00F7454E" w:rsidRDefault="005E5270" w:rsidP="005E5270">
            <w:pPr>
              <w:spacing w:line="240" w:lineRule="auto"/>
              <w:ind w:right="-10"/>
              <w:jc w:val="center"/>
              <w:rPr>
                <w:rFonts w:ascii="Browallia New" w:hAnsi="Browallia New" w:cs="Browallia New"/>
                <w:sz w:val="28"/>
                <w:szCs w:val="28"/>
              </w:rPr>
            </w:pPr>
          </w:p>
        </w:tc>
        <w:tc>
          <w:tcPr>
            <w:tcW w:w="1052" w:type="dxa"/>
            <w:tcBorders>
              <w:bottom w:val="single" w:sz="4" w:space="0" w:color="auto"/>
            </w:tcBorders>
            <w:vAlign w:val="bottom"/>
          </w:tcPr>
          <w:p w14:paraId="13429153" w14:textId="3574360F" w:rsidR="005E5270" w:rsidRPr="00F7454E" w:rsidRDefault="005E5270" w:rsidP="005E5270">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Pr>
                <w:rFonts w:ascii="Browallia New" w:hAnsi="Browallia New" w:cs="Browallia New"/>
                <w:sz w:val="28"/>
                <w:szCs w:val="28"/>
                <w:lang w:val="en-GB"/>
              </w:rPr>
              <w:t>5</w:t>
            </w:r>
          </w:p>
        </w:tc>
        <w:tc>
          <w:tcPr>
            <w:tcW w:w="178" w:type="dxa"/>
            <w:vAlign w:val="bottom"/>
          </w:tcPr>
          <w:p w14:paraId="7BCDCEFB" w14:textId="77777777" w:rsidR="005E5270" w:rsidRPr="00F7454E" w:rsidRDefault="005E5270" w:rsidP="005E5270">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4" w:space="0" w:color="auto"/>
            </w:tcBorders>
            <w:vAlign w:val="bottom"/>
          </w:tcPr>
          <w:p w14:paraId="218A5C03" w14:textId="390ABEB7" w:rsidR="005E5270" w:rsidRPr="00F7454E" w:rsidRDefault="005E5270" w:rsidP="005E5270">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64</w:t>
            </w:r>
          </w:p>
        </w:tc>
      </w:tr>
      <w:tr w:rsidR="006E266A" w:rsidRPr="00F7454E" w14:paraId="04F1767D" w14:textId="77777777" w:rsidTr="00CF72E5">
        <w:trPr>
          <w:trHeight w:val="300"/>
        </w:trPr>
        <w:tc>
          <w:tcPr>
            <w:tcW w:w="4031" w:type="dxa"/>
          </w:tcPr>
          <w:p w14:paraId="02C80E98" w14:textId="77777777" w:rsidR="006E266A" w:rsidRPr="00F7454E" w:rsidRDefault="006E266A" w:rsidP="00395409">
            <w:pPr>
              <w:spacing w:line="240" w:lineRule="auto"/>
              <w:ind w:firstLine="28"/>
              <w:rPr>
                <w:rFonts w:ascii="Browallia New" w:hAnsi="Browallia New" w:cs="Browallia New"/>
                <w:sz w:val="28"/>
                <w:szCs w:val="28"/>
                <w:cs/>
              </w:rPr>
            </w:pPr>
          </w:p>
        </w:tc>
        <w:tc>
          <w:tcPr>
            <w:tcW w:w="1119" w:type="dxa"/>
            <w:tcBorders>
              <w:top w:val="single" w:sz="4" w:space="0" w:color="auto"/>
            </w:tcBorders>
          </w:tcPr>
          <w:p w14:paraId="4FE47F29"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96" w:type="dxa"/>
          </w:tcPr>
          <w:p w14:paraId="0BEF2C9B" w14:textId="77777777" w:rsidR="006E266A" w:rsidRPr="00F7454E" w:rsidRDefault="006E266A" w:rsidP="00395409">
            <w:pPr>
              <w:spacing w:line="240" w:lineRule="auto"/>
              <w:ind w:right="851"/>
              <w:jc w:val="both"/>
              <w:rPr>
                <w:rFonts w:ascii="Browallia New" w:hAnsi="Browallia New" w:cs="Browallia New"/>
                <w:sz w:val="28"/>
                <w:szCs w:val="28"/>
              </w:rPr>
            </w:pPr>
          </w:p>
        </w:tc>
        <w:tc>
          <w:tcPr>
            <w:tcW w:w="1080" w:type="dxa"/>
            <w:tcBorders>
              <w:top w:val="single" w:sz="4" w:space="0" w:color="auto"/>
            </w:tcBorders>
          </w:tcPr>
          <w:p w14:paraId="718EDF37"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224" w:type="dxa"/>
          </w:tcPr>
          <w:p w14:paraId="111647EE" w14:textId="77777777" w:rsidR="006E266A" w:rsidRPr="00F7454E" w:rsidRDefault="006E266A" w:rsidP="00395409">
            <w:pPr>
              <w:spacing w:line="240" w:lineRule="auto"/>
              <w:ind w:right="135"/>
              <w:jc w:val="right"/>
              <w:rPr>
                <w:rFonts w:ascii="Browallia New" w:hAnsi="Browallia New" w:cs="Browallia New"/>
                <w:sz w:val="28"/>
                <w:szCs w:val="28"/>
              </w:rPr>
            </w:pPr>
          </w:p>
        </w:tc>
        <w:tc>
          <w:tcPr>
            <w:tcW w:w="1052" w:type="dxa"/>
            <w:tcBorders>
              <w:top w:val="single" w:sz="4" w:space="0" w:color="auto"/>
            </w:tcBorders>
          </w:tcPr>
          <w:p w14:paraId="1ED22E2F"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78" w:type="dxa"/>
          </w:tcPr>
          <w:p w14:paraId="004287D0"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112" w:type="dxa"/>
            <w:tcBorders>
              <w:top w:val="single" w:sz="4" w:space="0" w:color="auto"/>
            </w:tcBorders>
          </w:tcPr>
          <w:p w14:paraId="1360D5A9" w14:textId="77777777" w:rsidR="006E266A" w:rsidRPr="00F7454E" w:rsidRDefault="006E266A" w:rsidP="00395409">
            <w:pPr>
              <w:spacing w:line="240" w:lineRule="auto"/>
              <w:ind w:right="135"/>
              <w:jc w:val="right"/>
              <w:rPr>
                <w:rFonts w:ascii="Browallia New" w:hAnsi="Browallia New" w:cs="Browallia New"/>
                <w:sz w:val="28"/>
                <w:szCs w:val="28"/>
                <w:cs/>
              </w:rPr>
            </w:pPr>
          </w:p>
        </w:tc>
      </w:tr>
      <w:tr w:rsidR="005E5270" w:rsidRPr="00F7454E" w14:paraId="1FB7817A" w14:textId="77777777" w:rsidTr="00CF72E5">
        <w:trPr>
          <w:trHeight w:val="300"/>
        </w:trPr>
        <w:tc>
          <w:tcPr>
            <w:tcW w:w="4031" w:type="dxa"/>
          </w:tcPr>
          <w:p w14:paraId="3E5B3CD5" w14:textId="77777777" w:rsidR="005E5270" w:rsidRPr="00F7454E" w:rsidRDefault="005E5270" w:rsidP="005E5270">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รายได้ค่าเบี้ยปรับ</w:t>
            </w:r>
          </w:p>
        </w:tc>
        <w:tc>
          <w:tcPr>
            <w:tcW w:w="1119" w:type="dxa"/>
            <w:shd w:val="clear" w:color="auto" w:fill="auto"/>
          </w:tcPr>
          <w:p w14:paraId="4D3995D8" w14:textId="5EF98491" w:rsidR="005E5270" w:rsidRPr="009E1EE5" w:rsidRDefault="00E0223B" w:rsidP="005E5270">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34,162</w:t>
            </w:r>
          </w:p>
        </w:tc>
        <w:tc>
          <w:tcPr>
            <w:tcW w:w="196" w:type="dxa"/>
            <w:shd w:val="clear" w:color="auto" w:fill="auto"/>
          </w:tcPr>
          <w:p w14:paraId="3536630D" w14:textId="77777777" w:rsidR="005E5270" w:rsidRPr="009E1EE5" w:rsidRDefault="005E5270" w:rsidP="005E5270">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0282AC90" w14:textId="6A38D576" w:rsidR="005E5270" w:rsidRPr="009E1EE5" w:rsidRDefault="005E5270" w:rsidP="005E5270">
            <w:pPr>
              <w:tabs>
                <w:tab w:val="clear" w:pos="907"/>
              </w:tabs>
              <w:spacing w:line="240" w:lineRule="auto"/>
              <w:ind w:right="127"/>
              <w:jc w:val="right"/>
              <w:rPr>
                <w:rFonts w:ascii="Browallia New" w:hAnsi="Browallia New" w:cs="Browallia New"/>
                <w:sz w:val="28"/>
                <w:szCs w:val="28"/>
              </w:rPr>
            </w:pPr>
            <w:r w:rsidRPr="009E1EE5">
              <w:rPr>
                <w:rFonts w:ascii="Browallia New" w:hAnsi="Browallia New" w:cs="Browallia New"/>
                <w:sz w:val="28"/>
                <w:szCs w:val="28"/>
              </w:rPr>
              <w:t>24,730</w:t>
            </w:r>
          </w:p>
        </w:tc>
        <w:tc>
          <w:tcPr>
            <w:tcW w:w="224" w:type="dxa"/>
            <w:shd w:val="clear" w:color="auto" w:fill="auto"/>
          </w:tcPr>
          <w:p w14:paraId="6A22C4AF" w14:textId="77777777" w:rsidR="005E5270" w:rsidRPr="00A4057C" w:rsidRDefault="005E5270" w:rsidP="005E5270">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52E06C81" w14:textId="31CE3ACA" w:rsidR="005E5270" w:rsidRPr="00D115B1" w:rsidRDefault="00EE7153" w:rsidP="005E5270">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11,012</w:t>
            </w:r>
          </w:p>
        </w:tc>
        <w:tc>
          <w:tcPr>
            <w:tcW w:w="178" w:type="dxa"/>
          </w:tcPr>
          <w:p w14:paraId="06AF762C" w14:textId="77777777" w:rsidR="005E5270" w:rsidRPr="00F7454E" w:rsidRDefault="005E5270" w:rsidP="005E5270">
            <w:pPr>
              <w:tabs>
                <w:tab w:val="clear" w:pos="907"/>
              </w:tabs>
              <w:spacing w:line="240" w:lineRule="auto"/>
              <w:ind w:right="127"/>
              <w:jc w:val="right"/>
              <w:rPr>
                <w:rFonts w:ascii="Browallia New" w:hAnsi="Browallia New" w:cs="Browallia New"/>
                <w:sz w:val="28"/>
                <w:szCs w:val="28"/>
                <w:cs/>
              </w:rPr>
            </w:pPr>
          </w:p>
        </w:tc>
        <w:tc>
          <w:tcPr>
            <w:tcW w:w="1112" w:type="dxa"/>
          </w:tcPr>
          <w:p w14:paraId="14551947" w14:textId="4990D9E7" w:rsidR="005E5270" w:rsidRPr="00F7454E" w:rsidRDefault="005E5270" w:rsidP="005E5270">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3,624</w:t>
            </w:r>
          </w:p>
        </w:tc>
      </w:tr>
      <w:tr w:rsidR="005E5270" w:rsidRPr="00F7454E" w14:paraId="6EA934E8" w14:textId="77777777" w:rsidTr="00CF72E5">
        <w:trPr>
          <w:trHeight w:val="300"/>
        </w:trPr>
        <w:tc>
          <w:tcPr>
            <w:tcW w:w="4031" w:type="dxa"/>
          </w:tcPr>
          <w:p w14:paraId="5DEEE023" w14:textId="77777777" w:rsidR="005E5270" w:rsidRPr="00F7454E" w:rsidRDefault="005E5270" w:rsidP="005E5270">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รายได้ค่าติดตามทวงถาม</w:t>
            </w:r>
          </w:p>
        </w:tc>
        <w:tc>
          <w:tcPr>
            <w:tcW w:w="1119" w:type="dxa"/>
            <w:shd w:val="clear" w:color="auto" w:fill="auto"/>
          </w:tcPr>
          <w:p w14:paraId="30198F1C" w14:textId="062C41FA" w:rsidR="005E5270" w:rsidRPr="009E1EE5" w:rsidRDefault="00E0223B" w:rsidP="005E5270">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27,642</w:t>
            </w:r>
          </w:p>
        </w:tc>
        <w:tc>
          <w:tcPr>
            <w:tcW w:w="196" w:type="dxa"/>
            <w:shd w:val="clear" w:color="auto" w:fill="auto"/>
          </w:tcPr>
          <w:p w14:paraId="5F93EA54" w14:textId="77777777" w:rsidR="005E5270" w:rsidRPr="009E1EE5" w:rsidRDefault="005E5270" w:rsidP="005E5270">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48918B75" w14:textId="1F5DD308" w:rsidR="005E5270" w:rsidRPr="009E1EE5" w:rsidRDefault="005E5270" w:rsidP="005E5270">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17,810</w:t>
            </w:r>
          </w:p>
        </w:tc>
        <w:tc>
          <w:tcPr>
            <w:tcW w:w="224" w:type="dxa"/>
            <w:shd w:val="clear" w:color="auto" w:fill="auto"/>
          </w:tcPr>
          <w:p w14:paraId="129FD369" w14:textId="77777777" w:rsidR="005E5270" w:rsidRPr="00A4057C" w:rsidRDefault="005E5270" w:rsidP="005E5270">
            <w:pPr>
              <w:tabs>
                <w:tab w:val="clear" w:pos="907"/>
              </w:tabs>
              <w:spacing w:line="240" w:lineRule="auto"/>
              <w:ind w:right="127"/>
              <w:jc w:val="right"/>
              <w:rPr>
                <w:rFonts w:ascii="Browallia New" w:hAnsi="Browallia New" w:cs="Browallia New"/>
                <w:sz w:val="28"/>
                <w:szCs w:val="28"/>
                <w:cs/>
              </w:rPr>
            </w:pPr>
          </w:p>
        </w:tc>
        <w:tc>
          <w:tcPr>
            <w:tcW w:w="1052" w:type="dxa"/>
            <w:shd w:val="clear" w:color="auto" w:fill="auto"/>
          </w:tcPr>
          <w:p w14:paraId="187E16B3" w14:textId="509EDB32" w:rsidR="005E5270" w:rsidRPr="00D115B1" w:rsidRDefault="00EE7153" w:rsidP="005E5270">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22,639</w:t>
            </w:r>
          </w:p>
        </w:tc>
        <w:tc>
          <w:tcPr>
            <w:tcW w:w="178" w:type="dxa"/>
          </w:tcPr>
          <w:p w14:paraId="3839834E" w14:textId="77777777" w:rsidR="005E5270" w:rsidRPr="00F7454E" w:rsidRDefault="005E5270" w:rsidP="005E5270">
            <w:pPr>
              <w:tabs>
                <w:tab w:val="clear" w:pos="907"/>
              </w:tabs>
              <w:spacing w:line="240" w:lineRule="auto"/>
              <w:ind w:right="127"/>
              <w:jc w:val="right"/>
              <w:rPr>
                <w:rFonts w:ascii="Browallia New" w:hAnsi="Browallia New" w:cs="Browallia New"/>
                <w:sz w:val="28"/>
                <w:szCs w:val="28"/>
                <w:cs/>
              </w:rPr>
            </w:pPr>
          </w:p>
        </w:tc>
        <w:tc>
          <w:tcPr>
            <w:tcW w:w="1112" w:type="dxa"/>
          </w:tcPr>
          <w:p w14:paraId="116F1C9C" w14:textId="559A8DC9" w:rsidR="005E5270" w:rsidRPr="00F7454E" w:rsidRDefault="005E5270" w:rsidP="005E5270">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12,919</w:t>
            </w:r>
          </w:p>
        </w:tc>
      </w:tr>
      <w:tr w:rsidR="005E5270" w:rsidRPr="00F7454E" w14:paraId="0E8AB6AF" w14:textId="77777777" w:rsidTr="0029051B">
        <w:trPr>
          <w:trHeight w:val="300"/>
        </w:trPr>
        <w:tc>
          <w:tcPr>
            <w:tcW w:w="4031" w:type="dxa"/>
          </w:tcPr>
          <w:p w14:paraId="6C5F96DF" w14:textId="77777777" w:rsidR="005E5270" w:rsidRPr="00F7454E" w:rsidRDefault="005E5270" w:rsidP="005E5270">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รายได้ค่าโอนทะเบียน</w:t>
            </w:r>
          </w:p>
        </w:tc>
        <w:tc>
          <w:tcPr>
            <w:tcW w:w="1119" w:type="dxa"/>
            <w:shd w:val="clear" w:color="auto" w:fill="auto"/>
          </w:tcPr>
          <w:p w14:paraId="2A2BED1D" w14:textId="126CCE58" w:rsidR="005E5270" w:rsidRPr="009E1EE5" w:rsidRDefault="001F40E6" w:rsidP="005E5270">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10,274</w:t>
            </w:r>
          </w:p>
        </w:tc>
        <w:tc>
          <w:tcPr>
            <w:tcW w:w="196" w:type="dxa"/>
            <w:shd w:val="clear" w:color="auto" w:fill="auto"/>
          </w:tcPr>
          <w:p w14:paraId="72342E00" w14:textId="77777777" w:rsidR="005E5270" w:rsidRPr="009E1EE5" w:rsidRDefault="005E5270" w:rsidP="005E5270">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56D5A63E" w14:textId="5E451401" w:rsidR="005E5270" w:rsidRPr="009E1EE5" w:rsidRDefault="005E5270" w:rsidP="005E5270">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11,823</w:t>
            </w:r>
          </w:p>
        </w:tc>
        <w:tc>
          <w:tcPr>
            <w:tcW w:w="224" w:type="dxa"/>
            <w:shd w:val="clear" w:color="auto" w:fill="auto"/>
          </w:tcPr>
          <w:p w14:paraId="5D577642" w14:textId="77777777" w:rsidR="005E5270" w:rsidRPr="00A4057C" w:rsidRDefault="005E5270" w:rsidP="005E5270">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vAlign w:val="bottom"/>
          </w:tcPr>
          <w:p w14:paraId="7F60A4BA" w14:textId="72736D0C" w:rsidR="005E5270" w:rsidRPr="00D115B1" w:rsidRDefault="00EE7153" w:rsidP="005E5270">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w:t>
            </w:r>
          </w:p>
        </w:tc>
        <w:tc>
          <w:tcPr>
            <w:tcW w:w="178" w:type="dxa"/>
          </w:tcPr>
          <w:p w14:paraId="399C8335" w14:textId="77777777" w:rsidR="005E5270" w:rsidRPr="00F7454E" w:rsidRDefault="005E5270" w:rsidP="005E5270">
            <w:pPr>
              <w:tabs>
                <w:tab w:val="clear" w:pos="907"/>
              </w:tabs>
              <w:spacing w:line="240" w:lineRule="auto"/>
              <w:ind w:right="127"/>
              <w:jc w:val="right"/>
              <w:rPr>
                <w:rFonts w:ascii="Browallia New" w:hAnsi="Browallia New" w:cs="Browallia New"/>
                <w:sz w:val="28"/>
                <w:szCs w:val="28"/>
                <w:cs/>
              </w:rPr>
            </w:pPr>
          </w:p>
        </w:tc>
        <w:tc>
          <w:tcPr>
            <w:tcW w:w="1112" w:type="dxa"/>
            <w:vAlign w:val="bottom"/>
          </w:tcPr>
          <w:p w14:paraId="44626A09" w14:textId="51A258F4" w:rsidR="005E5270" w:rsidRPr="00F7454E" w:rsidRDefault="005E5270" w:rsidP="005E5270">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 xml:space="preserve">      -</w:t>
            </w:r>
          </w:p>
        </w:tc>
      </w:tr>
      <w:tr w:rsidR="005E5270" w:rsidRPr="00F7454E" w14:paraId="63C6A9A3" w14:textId="77777777" w:rsidTr="0029051B">
        <w:trPr>
          <w:trHeight w:val="300"/>
        </w:trPr>
        <w:tc>
          <w:tcPr>
            <w:tcW w:w="4031" w:type="dxa"/>
          </w:tcPr>
          <w:p w14:paraId="7A8F2220" w14:textId="77777777" w:rsidR="005E5270" w:rsidRPr="00F7454E" w:rsidRDefault="005E5270" w:rsidP="005E5270">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รายได้ค่านายหน้าประกัน</w:t>
            </w:r>
          </w:p>
        </w:tc>
        <w:tc>
          <w:tcPr>
            <w:tcW w:w="1119" w:type="dxa"/>
            <w:shd w:val="clear" w:color="auto" w:fill="auto"/>
          </w:tcPr>
          <w:p w14:paraId="601D1B8F" w14:textId="2381EDC4" w:rsidR="005E5270" w:rsidRPr="009E1EE5" w:rsidRDefault="00DD764F" w:rsidP="005E5270">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8,583</w:t>
            </w:r>
          </w:p>
        </w:tc>
        <w:tc>
          <w:tcPr>
            <w:tcW w:w="196" w:type="dxa"/>
            <w:shd w:val="clear" w:color="auto" w:fill="auto"/>
          </w:tcPr>
          <w:p w14:paraId="57B7398E" w14:textId="77777777" w:rsidR="005E5270" w:rsidRPr="009E1EE5" w:rsidRDefault="005E5270" w:rsidP="005E5270">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2B27D90D" w14:textId="6C12E7CE" w:rsidR="005E5270" w:rsidRPr="009E1EE5" w:rsidRDefault="005E5270" w:rsidP="005E5270">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10,270</w:t>
            </w:r>
          </w:p>
        </w:tc>
        <w:tc>
          <w:tcPr>
            <w:tcW w:w="224" w:type="dxa"/>
            <w:shd w:val="clear" w:color="auto" w:fill="auto"/>
          </w:tcPr>
          <w:p w14:paraId="32BE80BF" w14:textId="77777777" w:rsidR="005E5270" w:rsidRPr="00A4057C" w:rsidRDefault="005E5270" w:rsidP="005E5270">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vAlign w:val="bottom"/>
          </w:tcPr>
          <w:p w14:paraId="515DDBA1" w14:textId="148A4168" w:rsidR="005E5270" w:rsidRPr="00D115B1" w:rsidRDefault="00B71BE1" w:rsidP="005E5270">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w:t>
            </w:r>
          </w:p>
        </w:tc>
        <w:tc>
          <w:tcPr>
            <w:tcW w:w="178" w:type="dxa"/>
          </w:tcPr>
          <w:p w14:paraId="18BF8AD4" w14:textId="77777777" w:rsidR="005E5270" w:rsidRPr="00F7454E" w:rsidRDefault="005E5270" w:rsidP="005E5270">
            <w:pPr>
              <w:tabs>
                <w:tab w:val="clear" w:pos="907"/>
              </w:tabs>
              <w:spacing w:line="240" w:lineRule="auto"/>
              <w:ind w:right="127"/>
              <w:jc w:val="right"/>
              <w:rPr>
                <w:rFonts w:ascii="Browallia New" w:hAnsi="Browallia New" w:cs="Browallia New"/>
                <w:sz w:val="28"/>
                <w:szCs w:val="28"/>
                <w:cs/>
              </w:rPr>
            </w:pPr>
          </w:p>
        </w:tc>
        <w:tc>
          <w:tcPr>
            <w:tcW w:w="1112" w:type="dxa"/>
            <w:vAlign w:val="bottom"/>
          </w:tcPr>
          <w:p w14:paraId="073DAA9B" w14:textId="20A6AAFE" w:rsidR="005E5270" w:rsidRPr="00F7454E" w:rsidRDefault="005E5270" w:rsidP="005E5270">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120</w:t>
            </w:r>
          </w:p>
        </w:tc>
      </w:tr>
      <w:tr w:rsidR="005E5270" w:rsidRPr="00F7454E" w14:paraId="75C64C98" w14:textId="77777777" w:rsidTr="00CF72E5">
        <w:trPr>
          <w:trHeight w:val="300"/>
        </w:trPr>
        <w:tc>
          <w:tcPr>
            <w:tcW w:w="4031" w:type="dxa"/>
          </w:tcPr>
          <w:p w14:paraId="5766CE4C" w14:textId="77777777" w:rsidR="005E5270" w:rsidRPr="00F7454E" w:rsidRDefault="005E5270" w:rsidP="005E5270">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รายได้หนี้สูญรับคืน</w:t>
            </w:r>
          </w:p>
        </w:tc>
        <w:tc>
          <w:tcPr>
            <w:tcW w:w="1119" w:type="dxa"/>
            <w:shd w:val="clear" w:color="auto" w:fill="auto"/>
          </w:tcPr>
          <w:p w14:paraId="1E050BA9" w14:textId="46DA1F64" w:rsidR="005E5270" w:rsidRPr="009E1EE5" w:rsidRDefault="00FE1C84" w:rsidP="005E5270">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13,280</w:t>
            </w:r>
          </w:p>
        </w:tc>
        <w:tc>
          <w:tcPr>
            <w:tcW w:w="196" w:type="dxa"/>
            <w:shd w:val="clear" w:color="auto" w:fill="auto"/>
          </w:tcPr>
          <w:p w14:paraId="429D01E6" w14:textId="77777777" w:rsidR="005E5270" w:rsidRPr="009E1EE5" w:rsidRDefault="005E5270" w:rsidP="005E5270">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1C5EB48A" w14:textId="0BFDB080" w:rsidR="005E5270" w:rsidRPr="009E1EE5" w:rsidRDefault="005E5270" w:rsidP="005E5270">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11,877</w:t>
            </w:r>
          </w:p>
        </w:tc>
        <w:tc>
          <w:tcPr>
            <w:tcW w:w="224" w:type="dxa"/>
            <w:shd w:val="clear" w:color="auto" w:fill="auto"/>
          </w:tcPr>
          <w:p w14:paraId="7840DFC1" w14:textId="77777777" w:rsidR="005E5270" w:rsidRPr="00A4057C" w:rsidRDefault="005E5270" w:rsidP="005E5270">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6BD4F635" w14:textId="461FD21D" w:rsidR="005E5270" w:rsidRPr="00D115B1" w:rsidRDefault="003E7E32" w:rsidP="005E5270">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3,</w:t>
            </w:r>
            <w:r w:rsidR="00AC3B9A" w:rsidRPr="00D115B1">
              <w:rPr>
                <w:rFonts w:ascii="Browallia New" w:hAnsi="Browallia New" w:cs="Browallia New"/>
                <w:sz w:val="28"/>
                <w:szCs w:val="28"/>
              </w:rPr>
              <w:t>100</w:t>
            </w:r>
          </w:p>
        </w:tc>
        <w:tc>
          <w:tcPr>
            <w:tcW w:w="178" w:type="dxa"/>
          </w:tcPr>
          <w:p w14:paraId="63F63C46" w14:textId="77777777" w:rsidR="005E5270" w:rsidRPr="00F7454E" w:rsidRDefault="005E5270" w:rsidP="005E5270">
            <w:pPr>
              <w:tabs>
                <w:tab w:val="clear" w:pos="907"/>
              </w:tabs>
              <w:spacing w:line="240" w:lineRule="auto"/>
              <w:ind w:right="127"/>
              <w:jc w:val="right"/>
              <w:rPr>
                <w:rFonts w:ascii="Browallia New" w:hAnsi="Browallia New" w:cs="Browallia New"/>
                <w:sz w:val="28"/>
                <w:szCs w:val="28"/>
                <w:cs/>
              </w:rPr>
            </w:pPr>
          </w:p>
        </w:tc>
        <w:tc>
          <w:tcPr>
            <w:tcW w:w="1112" w:type="dxa"/>
          </w:tcPr>
          <w:p w14:paraId="78732E5B" w14:textId="36F5CDDD" w:rsidR="005E5270" w:rsidRPr="00F7454E" w:rsidRDefault="005E5270" w:rsidP="005E5270">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1,759</w:t>
            </w:r>
          </w:p>
        </w:tc>
      </w:tr>
      <w:tr w:rsidR="005E5270" w:rsidRPr="00F7454E" w14:paraId="6F9CE0E5" w14:textId="77777777" w:rsidTr="004C39EB">
        <w:trPr>
          <w:trHeight w:val="300"/>
        </w:trPr>
        <w:tc>
          <w:tcPr>
            <w:tcW w:w="4031" w:type="dxa"/>
          </w:tcPr>
          <w:p w14:paraId="67651867" w14:textId="77777777" w:rsidR="005E5270" w:rsidRPr="00F7454E" w:rsidRDefault="005E5270" w:rsidP="005E5270">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รายได้อื่น</w:t>
            </w:r>
          </w:p>
        </w:tc>
        <w:tc>
          <w:tcPr>
            <w:tcW w:w="1119" w:type="dxa"/>
            <w:shd w:val="clear" w:color="auto" w:fill="auto"/>
          </w:tcPr>
          <w:p w14:paraId="2C66060E" w14:textId="10AD4817" w:rsidR="005E5270" w:rsidRPr="009E1EE5" w:rsidRDefault="001F40E6" w:rsidP="005E5270">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77,686</w:t>
            </w:r>
          </w:p>
        </w:tc>
        <w:tc>
          <w:tcPr>
            <w:tcW w:w="196" w:type="dxa"/>
          </w:tcPr>
          <w:p w14:paraId="61030A5F" w14:textId="77777777" w:rsidR="005E5270" w:rsidRPr="009E1EE5" w:rsidRDefault="005E5270" w:rsidP="005E5270">
            <w:pPr>
              <w:tabs>
                <w:tab w:val="clear" w:pos="907"/>
              </w:tabs>
              <w:spacing w:line="240" w:lineRule="auto"/>
              <w:ind w:right="127"/>
              <w:jc w:val="right"/>
              <w:rPr>
                <w:rFonts w:ascii="Browallia New" w:hAnsi="Browallia New" w:cs="Browallia New"/>
                <w:sz w:val="28"/>
                <w:szCs w:val="28"/>
              </w:rPr>
            </w:pPr>
          </w:p>
        </w:tc>
        <w:tc>
          <w:tcPr>
            <w:tcW w:w="1080" w:type="dxa"/>
            <w:tcBorders>
              <w:bottom w:val="single" w:sz="4" w:space="0" w:color="auto"/>
            </w:tcBorders>
          </w:tcPr>
          <w:p w14:paraId="4CB1BCB2" w14:textId="5DE92172" w:rsidR="005E5270" w:rsidRPr="009E1EE5" w:rsidRDefault="005E5270" w:rsidP="005E5270">
            <w:pPr>
              <w:tabs>
                <w:tab w:val="clear" w:pos="907"/>
              </w:tabs>
              <w:spacing w:line="240" w:lineRule="auto"/>
              <w:ind w:right="127"/>
              <w:jc w:val="right"/>
              <w:rPr>
                <w:rFonts w:ascii="Browallia New" w:hAnsi="Browallia New" w:cs="Browallia New"/>
                <w:sz w:val="28"/>
                <w:szCs w:val="28"/>
                <w:cs/>
              </w:rPr>
            </w:pPr>
            <w:r w:rsidRPr="009E1EE5">
              <w:rPr>
                <w:rFonts w:ascii="Browallia New" w:hAnsi="Browallia New" w:cs="Browallia New"/>
                <w:sz w:val="28"/>
                <w:szCs w:val="28"/>
              </w:rPr>
              <w:t>67,651</w:t>
            </w:r>
          </w:p>
        </w:tc>
        <w:tc>
          <w:tcPr>
            <w:tcW w:w="224" w:type="dxa"/>
          </w:tcPr>
          <w:p w14:paraId="59A0DEDD" w14:textId="77777777" w:rsidR="005E5270" w:rsidRPr="00F7454E" w:rsidRDefault="005E5270" w:rsidP="005E5270">
            <w:pPr>
              <w:tabs>
                <w:tab w:val="clear" w:pos="907"/>
              </w:tabs>
              <w:spacing w:line="240" w:lineRule="auto"/>
              <w:ind w:right="127"/>
              <w:jc w:val="right"/>
              <w:rPr>
                <w:rFonts w:ascii="Browallia New" w:hAnsi="Browallia New" w:cs="Browallia New"/>
                <w:sz w:val="28"/>
                <w:szCs w:val="28"/>
              </w:rPr>
            </w:pPr>
          </w:p>
        </w:tc>
        <w:tc>
          <w:tcPr>
            <w:tcW w:w="1052" w:type="dxa"/>
            <w:tcBorders>
              <w:bottom w:val="single" w:sz="4" w:space="0" w:color="auto"/>
            </w:tcBorders>
            <w:shd w:val="clear" w:color="auto" w:fill="auto"/>
          </w:tcPr>
          <w:p w14:paraId="0B92BB33" w14:textId="6719DCBA" w:rsidR="005E5270" w:rsidRPr="00D115B1" w:rsidRDefault="009A6872" w:rsidP="005E5270">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1</w:t>
            </w:r>
            <w:r w:rsidR="0044344D" w:rsidRPr="00D115B1">
              <w:rPr>
                <w:rFonts w:ascii="Browallia New" w:hAnsi="Browallia New" w:cs="Browallia New"/>
                <w:sz w:val="28"/>
                <w:szCs w:val="28"/>
              </w:rPr>
              <w:t>2</w:t>
            </w:r>
            <w:r w:rsidRPr="00D115B1">
              <w:rPr>
                <w:rFonts w:ascii="Browallia New" w:hAnsi="Browallia New" w:cs="Browallia New"/>
                <w:sz w:val="28"/>
                <w:szCs w:val="28"/>
              </w:rPr>
              <w:t>,</w:t>
            </w:r>
            <w:r w:rsidR="00560045" w:rsidRPr="00D115B1">
              <w:rPr>
                <w:rFonts w:ascii="Browallia New" w:hAnsi="Browallia New" w:cs="Browallia New"/>
                <w:sz w:val="28"/>
                <w:szCs w:val="28"/>
              </w:rPr>
              <w:t>313</w:t>
            </w:r>
          </w:p>
        </w:tc>
        <w:tc>
          <w:tcPr>
            <w:tcW w:w="178" w:type="dxa"/>
          </w:tcPr>
          <w:p w14:paraId="1724511F" w14:textId="77777777" w:rsidR="005E5270" w:rsidRPr="00F7454E" w:rsidRDefault="005E5270" w:rsidP="005E5270">
            <w:pPr>
              <w:tabs>
                <w:tab w:val="clear" w:pos="907"/>
              </w:tabs>
              <w:spacing w:line="240" w:lineRule="auto"/>
              <w:ind w:right="127"/>
              <w:jc w:val="right"/>
              <w:rPr>
                <w:rFonts w:ascii="Browallia New" w:hAnsi="Browallia New" w:cs="Browallia New"/>
                <w:sz w:val="28"/>
                <w:szCs w:val="28"/>
                <w:cs/>
              </w:rPr>
            </w:pPr>
          </w:p>
        </w:tc>
        <w:tc>
          <w:tcPr>
            <w:tcW w:w="1112" w:type="dxa"/>
            <w:tcBorders>
              <w:bottom w:val="single" w:sz="4" w:space="0" w:color="auto"/>
            </w:tcBorders>
          </w:tcPr>
          <w:p w14:paraId="6748D193" w14:textId="60175CEE" w:rsidR="005E5270" w:rsidRPr="00F7454E" w:rsidRDefault="005E5270" w:rsidP="005E5270">
            <w:pPr>
              <w:tabs>
                <w:tab w:val="clear" w:pos="907"/>
              </w:tabs>
              <w:spacing w:line="240" w:lineRule="auto"/>
              <w:ind w:right="127"/>
              <w:jc w:val="right"/>
              <w:rPr>
                <w:rFonts w:ascii="Browallia New" w:hAnsi="Browallia New" w:cs="Browallia New"/>
                <w:sz w:val="28"/>
                <w:szCs w:val="28"/>
              </w:rPr>
            </w:pPr>
            <w:r w:rsidRPr="00C35F29">
              <w:rPr>
                <w:rFonts w:ascii="Browallia New" w:hAnsi="Browallia New" w:cs="Browallia New"/>
                <w:sz w:val="28"/>
                <w:szCs w:val="28"/>
              </w:rPr>
              <w:t>13,265</w:t>
            </w:r>
          </w:p>
        </w:tc>
      </w:tr>
      <w:tr w:rsidR="005E5270" w:rsidRPr="00F7454E" w14:paraId="4B88789B" w14:textId="77777777" w:rsidTr="00CF72E5">
        <w:trPr>
          <w:trHeight w:val="300"/>
        </w:trPr>
        <w:tc>
          <w:tcPr>
            <w:tcW w:w="4031" w:type="dxa"/>
          </w:tcPr>
          <w:p w14:paraId="706CB1FE" w14:textId="77777777" w:rsidR="005E5270" w:rsidRPr="004A09BB" w:rsidRDefault="005E5270" w:rsidP="005E5270">
            <w:pPr>
              <w:tabs>
                <w:tab w:val="clear" w:pos="227"/>
                <w:tab w:val="clear" w:pos="454"/>
              </w:tabs>
              <w:spacing w:line="240" w:lineRule="auto"/>
              <w:ind w:left="283"/>
              <w:rPr>
                <w:rFonts w:ascii="Browallia New" w:hAnsi="Browallia New" w:cs="Browallia New"/>
                <w:sz w:val="28"/>
                <w:szCs w:val="28"/>
                <w:highlight w:val="yellow"/>
                <w:cs/>
              </w:rPr>
            </w:pPr>
            <w:r w:rsidRPr="00C65FE5">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tcPr>
          <w:p w14:paraId="14F54068" w14:textId="72BF2402" w:rsidR="005E5270" w:rsidRPr="009E1EE5" w:rsidRDefault="00040C16" w:rsidP="005E5270">
            <w:pPr>
              <w:tabs>
                <w:tab w:val="clear" w:pos="907"/>
              </w:tabs>
              <w:spacing w:line="240" w:lineRule="auto"/>
              <w:ind w:right="127"/>
              <w:jc w:val="right"/>
              <w:rPr>
                <w:rFonts w:ascii="Browallia New" w:hAnsi="Browallia New" w:cs="Browallia New"/>
                <w:sz w:val="28"/>
                <w:szCs w:val="28"/>
                <w:cs/>
              </w:rPr>
            </w:pPr>
            <w:r w:rsidRPr="00E12458">
              <w:rPr>
                <w:rFonts w:ascii="Browallia New" w:hAnsi="Browallia New" w:cs="Browallia New"/>
                <w:sz w:val="28"/>
                <w:szCs w:val="28"/>
              </w:rPr>
              <w:fldChar w:fldCharType="begin"/>
            </w:r>
            <w:r>
              <w:rPr>
                <w:rFonts w:ascii="Browallia New" w:hAnsi="Browallia New" w:cs="Browallia New"/>
                <w:sz w:val="28"/>
                <w:szCs w:val="28"/>
                <w:highlight w:val="green"/>
              </w:rPr>
              <w:instrText xml:space="preserve"> =SUM(ABOVE) </w:instrText>
            </w:r>
            <w:r w:rsidRPr="00E12458">
              <w:rPr>
                <w:rFonts w:ascii="Browallia New" w:hAnsi="Browallia New" w:cs="Browallia New"/>
                <w:sz w:val="28"/>
                <w:szCs w:val="28"/>
              </w:rPr>
              <w:fldChar w:fldCharType="separate"/>
            </w:r>
            <w:r w:rsidR="0065153C" w:rsidRPr="00E12458">
              <w:rPr>
                <w:rFonts w:ascii="Browallia New" w:hAnsi="Browallia New" w:cs="Browallia New"/>
                <w:sz w:val="28"/>
                <w:szCs w:val="28"/>
              </w:rPr>
              <w:t>171,627</w:t>
            </w:r>
            <w:r w:rsidRPr="00E12458">
              <w:rPr>
                <w:rFonts w:ascii="Browallia New" w:hAnsi="Browallia New" w:cs="Browallia New"/>
                <w:sz w:val="28"/>
                <w:szCs w:val="28"/>
              </w:rPr>
              <w:fldChar w:fldCharType="end"/>
            </w:r>
          </w:p>
        </w:tc>
        <w:tc>
          <w:tcPr>
            <w:tcW w:w="196" w:type="dxa"/>
          </w:tcPr>
          <w:p w14:paraId="1FB4953F" w14:textId="77777777" w:rsidR="005E5270" w:rsidRPr="009E1EE5" w:rsidRDefault="005E5270" w:rsidP="005E5270">
            <w:pPr>
              <w:tabs>
                <w:tab w:val="clear" w:pos="907"/>
              </w:tabs>
              <w:spacing w:line="240" w:lineRule="auto"/>
              <w:ind w:right="127"/>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6DCE65F4" w14:textId="04F26761" w:rsidR="005E5270" w:rsidRPr="009E1EE5" w:rsidRDefault="005E5270" w:rsidP="005E5270">
            <w:pPr>
              <w:tabs>
                <w:tab w:val="clear" w:pos="907"/>
              </w:tabs>
              <w:spacing w:line="240" w:lineRule="auto"/>
              <w:ind w:right="127"/>
              <w:jc w:val="right"/>
              <w:rPr>
                <w:rFonts w:ascii="Browallia New" w:hAnsi="Browallia New" w:cs="Browallia New"/>
                <w:sz w:val="28"/>
                <w:szCs w:val="28"/>
                <w:cs/>
              </w:rPr>
            </w:pPr>
            <w:r w:rsidRPr="00D115B1">
              <w:rPr>
                <w:rFonts w:ascii="Browallia New" w:hAnsi="Browallia New" w:cs="Browallia New"/>
                <w:sz w:val="28"/>
                <w:szCs w:val="28"/>
              </w:rPr>
              <w:t>144,161</w:t>
            </w:r>
          </w:p>
        </w:tc>
        <w:tc>
          <w:tcPr>
            <w:tcW w:w="224" w:type="dxa"/>
          </w:tcPr>
          <w:p w14:paraId="222A3A34" w14:textId="77777777" w:rsidR="005E5270" w:rsidRPr="00AD0671" w:rsidRDefault="005E5270" w:rsidP="005E5270">
            <w:pPr>
              <w:tabs>
                <w:tab w:val="clear" w:pos="907"/>
              </w:tabs>
              <w:spacing w:line="240" w:lineRule="auto"/>
              <w:ind w:right="127"/>
              <w:jc w:val="right"/>
              <w:rPr>
                <w:rFonts w:ascii="Browallia New" w:hAnsi="Browallia New" w:cs="Browallia New"/>
                <w:sz w:val="28"/>
                <w:szCs w:val="28"/>
              </w:rPr>
            </w:pPr>
          </w:p>
        </w:tc>
        <w:tc>
          <w:tcPr>
            <w:tcW w:w="1052" w:type="dxa"/>
            <w:tcBorders>
              <w:top w:val="single" w:sz="4" w:space="0" w:color="auto"/>
              <w:bottom w:val="single" w:sz="12" w:space="0" w:color="auto"/>
            </w:tcBorders>
            <w:shd w:val="clear" w:color="auto" w:fill="auto"/>
          </w:tcPr>
          <w:p w14:paraId="49079A68" w14:textId="00419611" w:rsidR="005E5270" w:rsidRPr="00C35F29" w:rsidRDefault="00B041F9" w:rsidP="005E5270">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49,0</w:t>
            </w:r>
            <w:r w:rsidR="00C93211" w:rsidRPr="00D115B1">
              <w:rPr>
                <w:rFonts w:ascii="Browallia New" w:hAnsi="Browallia New" w:cs="Browallia New"/>
                <w:sz w:val="28"/>
                <w:szCs w:val="28"/>
              </w:rPr>
              <w:t>64</w:t>
            </w:r>
          </w:p>
        </w:tc>
        <w:tc>
          <w:tcPr>
            <w:tcW w:w="178" w:type="dxa"/>
          </w:tcPr>
          <w:p w14:paraId="43BB667E" w14:textId="77777777" w:rsidR="005E5270" w:rsidRPr="0028463A" w:rsidRDefault="005E5270" w:rsidP="005E5270">
            <w:pPr>
              <w:tabs>
                <w:tab w:val="clear" w:pos="907"/>
              </w:tabs>
              <w:spacing w:line="240" w:lineRule="auto"/>
              <w:ind w:right="127"/>
              <w:jc w:val="right"/>
              <w:rPr>
                <w:rFonts w:ascii="Browallia New" w:hAnsi="Browallia New" w:cs="Browallia New"/>
                <w:sz w:val="28"/>
                <w:szCs w:val="28"/>
                <w:cs/>
              </w:rPr>
            </w:pPr>
          </w:p>
        </w:tc>
        <w:tc>
          <w:tcPr>
            <w:tcW w:w="1112" w:type="dxa"/>
            <w:tcBorders>
              <w:top w:val="single" w:sz="4" w:space="0" w:color="auto"/>
              <w:bottom w:val="single" w:sz="12" w:space="0" w:color="auto"/>
            </w:tcBorders>
          </w:tcPr>
          <w:p w14:paraId="0757BA08" w14:textId="2E7DA5A1" w:rsidR="005E5270" w:rsidRPr="0028463A" w:rsidRDefault="005E5270" w:rsidP="005E5270">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31,687</w:t>
            </w:r>
          </w:p>
        </w:tc>
      </w:tr>
    </w:tbl>
    <w:p w14:paraId="4D87B8E3"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p w14:paraId="6ACCA97D" w14:textId="77777777" w:rsidR="006E266A" w:rsidRPr="00BE3B9C" w:rsidRDefault="006E266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3B9C">
        <w:rPr>
          <w:rFonts w:ascii="Browallia New" w:hAnsi="Browallia New" w:cs="Browallia New"/>
          <w:b/>
          <w:bCs/>
          <w:sz w:val="28"/>
          <w:szCs w:val="28"/>
          <w:cs/>
          <w:lang w:val="en-GB"/>
        </w:rPr>
        <w:t>ค่าใช้จ่ายตามลักษณะ</w:t>
      </w:r>
    </w:p>
    <w:p w14:paraId="488F161F"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9015" w:type="dxa"/>
        <w:tblInd w:w="350" w:type="dxa"/>
        <w:tblLayout w:type="fixed"/>
        <w:tblCellMar>
          <w:left w:w="46" w:type="dxa"/>
          <w:right w:w="46" w:type="dxa"/>
        </w:tblCellMar>
        <w:tblLook w:val="0000" w:firstRow="0" w:lastRow="0" w:firstColumn="0" w:lastColumn="0" w:noHBand="0" w:noVBand="0"/>
      </w:tblPr>
      <w:tblGrid>
        <w:gridCol w:w="4045"/>
        <w:gridCol w:w="1107"/>
        <w:gridCol w:w="209"/>
        <w:gridCol w:w="1094"/>
        <w:gridCol w:w="222"/>
        <w:gridCol w:w="1022"/>
        <w:gridCol w:w="196"/>
        <w:gridCol w:w="1120"/>
      </w:tblGrid>
      <w:tr w:rsidR="006E266A" w:rsidRPr="00F7454E" w14:paraId="7065142B" w14:textId="77777777" w:rsidTr="00BA00A2">
        <w:trPr>
          <w:trHeight w:val="20"/>
          <w:tblHeader/>
        </w:trPr>
        <w:tc>
          <w:tcPr>
            <w:tcW w:w="4045" w:type="dxa"/>
            <w:shd w:val="clear" w:color="auto" w:fill="auto"/>
            <w:vAlign w:val="bottom"/>
          </w:tcPr>
          <w:p w14:paraId="34508AE3" w14:textId="77777777" w:rsidR="006E266A" w:rsidRPr="00F7454E" w:rsidRDefault="006E266A" w:rsidP="00395409">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10ED0853" w14:textId="115D4D57" w:rsidR="006E266A" w:rsidRPr="00F7454E" w:rsidRDefault="006E266A" w:rsidP="00395409">
            <w:pPr>
              <w:tabs>
                <w:tab w:val="clear" w:pos="4678"/>
              </w:tabs>
              <w:spacing w:line="240" w:lineRule="auto"/>
              <w:ind w:left="237" w:right="24" w:hanging="237"/>
              <w:jc w:val="right"/>
              <w:rPr>
                <w:rFonts w:ascii="Browallia New" w:hAnsi="Browallia New" w:cs="Browallia New"/>
                <w:sz w:val="24"/>
                <w:szCs w:val="24"/>
                <w:cs/>
              </w:rPr>
            </w:pPr>
            <w:r w:rsidRPr="00F7454E">
              <w:rPr>
                <w:rFonts w:ascii="Browallia New" w:hAnsi="Browallia New" w:cs="Browallia New"/>
                <w:color w:val="000000"/>
                <w:sz w:val="24"/>
                <w:szCs w:val="24"/>
                <w:cs/>
              </w:rPr>
              <w:t>(หน่วย</w:t>
            </w:r>
            <w:r w:rsidR="00F46B29" w:rsidRPr="00F46B29">
              <w:rPr>
                <w:rFonts w:ascii="Browallia New" w:hAnsi="Browallia New" w:cs="Browallia New"/>
                <w:color w:val="000000"/>
                <w:sz w:val="24"/>
                <w:szCs w:val="24"/>
              </w:rPr>
              <w:t xml:space="preserve"> </w:t>
            </w:r>
            <w:r w:rsidRPr="00F7454E">
              <w:rPr>
                <w:rFonts w:ascii="Browallia New" w:hAnsi="Browallia New" w:cs="Browallia New"/>
                <w:color w:val="000000"/>
                <w:sz w:val="24"/>
                <w:szCs w:val="24"/>
                <w:cs/>
              </w:rPr>
              <w:t>:</w:t>
            </w:r>
            <w:r w:rsidR="00F46B29" w:rsidRPr="00F46B29">
              <w:rPr>
                <w:rFonts w:ascii="Browallia New" w:hAnsi="Browallia New" w:cs="Browallia New"/>
                <w:color w:val="000000"/>
                <w:sz w:val="24"/>
                <w:szCs w:val="24"/>
              </w:rPr>
              <w:t xml:space="preserve"> </w:t>
            </w:r>
            <w:r w:rsidRPr="00F7454E">
              <w:rPr>
                <w:rFonts w:ascii="Browallia New" w:hAnsi="Browallia New" w:cs="Browallia New"/>
                <w:color w:val="000000"/>
                <w:sz w:val="24"/>
                <w:szCs w:val="24"/>
                <w:cs/>
              </w:rPr>
              <w:t>พันบาท)</w:t>
            </w:r>
          </w:p>
        </w:tc>
      </w:tr>
      <w:tr w:rsidR="006E266A" w:rsidRPr="00F7454E" w14:paraId="13B02A49" w14:textId="77777777" w:rsidTr="00BA00A2">
        <w:trPr>
          <w:trHeight w:val="20"/>
          <w:tblHeader/>
        </w:trPr>
        <w:tc>
          <w:tcPr>
            <w:tcW w:w="4045" w:type="dxa"/>
            <w:shd w:val="clear" w:color="auto" w:fill="auto"/>
            <w:vAlign w:val="bottom"/>
          </w:tcPr>
          <w:p w14:paraId="70C3A26A" w14:textId="77777777" w:rsidR="006E266A" w:rsidRPr="00F7454E" w:rsidRDefault="006E266A" w:rsidP="00395409">
            <w:pPr>
              <w:spacing w:line="240" w:lineRule="auto"/>
              <w:ind w:left="248" w:right="-45" w:hanging="248"/>
              <w:rPr>
                <w:rFonts w:ascii="Browallia New" w:hAnsi="Browallia New" w:cs="Browallia New"/>
                <w:sz w:val="24"/>
                <w:szCs w:val="24"/>
                <w:cs/>
              </w:rPr>
            </w:pPr>
          </w:p>
        </w:tc>
        <w:tc>
          <w:tcPr>
            <w:tcW w:w="2410" w:type="dxa"/>
            <w:gridSpan w:val="3"/>
            <w:tcBorders>
              <w:bottom w:val="single" w:sz="4" w:space="0" w:color="auto"/>
            </w:tcBorders>
            <w:shd w:val="clear" w:color="auto" w:fill="auto"/>
            <w:vAlign w:val="bottom"/>
          </w:tcPr>
          <w:p w14:paraId="1C3AB2D2"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งบการเงินรวม</w:t>
            </w:r>
          </w:p>
        </w:tc>
        <w:tc>
          <w:tcPr>
            <w:tcW w:w="222" w:type="dxa"/>
            <w:shd w:val="clear" w:color="auto" w:fill="auto"/>
            <w:vAlign w:val="bottom"/>
          </w:tcPr>
          <w:p w14:paraId="12EAF4F0" w14:textId="77777777" w:rsidR="006E266A" w:rsidRPr="00F7454E" w:rsidRDefault="006E266A" w:rsidP="00395409">
            <w:pPr>
              <w:spacing w:line="240" w:lineRule="auto"/>
              <w:ind w:right="851"/>
              <w:rPr>
                <w:rFonts w:ascii="Browallia New" w:hAnsi="Browallia New" w:cs="Browallia New"/>
                <w:sz w:val="24"/>
                <w:szCs w:val="24"/>
              </w:rPr>
            </w:pPr>
          </w:p>
        </w:tc>
        <w:tc>
          <w:tcPr>
            <w:tcW w:w="2338" w:type="dxa"/>
            <w:gridSpan w:val="3"/>
            <w:tcBorders>
              <w:bottom w:val="single" w:sz="4" w:space="0" w:color="auto"/>
            </w:tcBorders>
            <w:shd w:val="clear" w:color="auto" w:fill="auto"/>
            <w:vAlign w:val="bottom"/>
          </w:tcPr>
          <w:p w14:paraId="5AC35C13"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งบการเงินเฉพาะของบริษัท</w:t>
            </w:r>
          </w:p>
        </w:tc>
      </w:tr>
      <w:tr w:rsidR="005E5270" w:rsidRPr="00F7454E" w14:paraId="73013C2E" w14:textId="77777777" w:rsidTr="00BA00A2">
        <w:trPr>
          <w:trHeight w:val="20"/>
          <w:tblHeader/>
        </w:trPr>
        <w:tc>
          <w:tcPr>
            <w:tcW w:w="4045" w:type="dxa"/>
            <w:shd w:val="clear" w:color="auto" w:fill="auto"/>
            <w:vAlign w:val="bottom"/>
          </w:tcPr>
          <w:p w14:paraId="12FD68A5" w14:textId="77777777" w:rsidR="005E5270" w:rsidRPr="00F7454E" w:rsidRDefault="005E5270" w:rsidP="005E5270">
            <w:pPr>
              <w:spacing w:line="240" w:lineRule="auto"/>
              <w:ind w:left="248" w:right="851" w:hanging="248"/>
              <w:rPr>
                <w:rFonts w:ascii="Browallia New" w:hAnsi="Browallia New" w:cs="Browallia New"/>
                <w:sz w:val="24"/>
                <w:szCs w:val="24"/>
              </w:rPr>
            </w:pPr>
          </w:p>
        </w:tc>
        <w:tc>
          <w:tcPr>
            <w:tcW w:w="1107" w:type="dxa"/>
            <w:tcBorders>
              <w:top w:val="single" w:sz="4" w:space="0" w:color="auto"/>
              <w:bottom w:val="single" w:sz="4" w:space="0" w:color="auto"/>
            </w:tcBorders>
            <w:shd w:val="clear" w:color="auto" w:fill="auto"/>
            <w:vAlign w:val="bottom"/>
          </w:tcPr>
          <w:p w14:paraId="1EA4327F" w14:textId="2547E868" w:rsidR="005E5270" w:rsidRPr="00F7454E" w:rsidRDefault="005E5270" w:rsidP="005E5270">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Pr>
                <w:rFonts w:ascii="Browallia New" w:hAnsi="Browallia New" w:cs="Browallia New"/>
                <w:sz w:val="24"/>
                <w:szCs w:val="24"/>
                <w:lang w:val="en-GB"/>
              </w:rPr>
              <w:t>5</w:t>
            </w:r>
          </w:p>
        </w:tc>
        <w:tc>
          <w:tcPr>
            <w:tcW w:w="209" w:type="dxa"/>
            <w:tcBorders>
              <w:top w:val="single" w:sz="4" w:space="0" w:color="auto"/>
            </w:tcBorders>
            <w:shd w:val="clear" w:color="auto" w:fill="auto"/>
            <w:vAlign w:val="bottom"/>
          </w:tcPr>
          <w:p w14:paraId="1C320097" w14:textId="77777777" w:rsidR="005E5270" w:rsidRPr="00F7454E" w:rsidRDefault="005E5270" w:rsidP="005E5270">
            <w:pPr>
              <w:tabs>
                <w:tab w:val="clear" w:pos="907"/>
              </w:tabs>
              <w:spacing w:line="240" w:lineRule="auto"/>
              <w:ind w:left="-108" w:right="-108"/>
              <w:jc w:val="center"/>
              <w:rPr>
                <w:rFonts w:ascii="Browallia New" w:hAnsi="Browallia New" w:cs="Browallia New"/>
                <w:sz w:val="24"/>
                <w:szCs w:val="24"/>
                <w:cs/>
              </w:rPr>
            </w:pPr>
          </w:p>
        </w:tc>
        <w:tc>
          <w:tcPr>
            <w:tcW w:w="1094" w:type="dxa"/>
            <w:tcBorders>
              <w:top w:val="single" w:sz="4" w:space="0" w:color="auto"/>
              <w:bottom w:val="single" w:sz="4" w:space="0" w:color="auto"/>
            </w:tcBorders>
            <w:shd w:val="clear" w:color="auto" w:fill="auto"/>
            <w:vAlign w:val="bottom"/>
          </w:tcPr>
          <w:p w14:paraId="454D5B26" w14:textId="52ABAC3B" w:rsidR="005E5270" w:rsidRPr="00F7454E" w:rsidRDefault="005E5270" w:rsidP="005E5270">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64</w:t>
            </w:r>
          </w:p>
        </w:tc>
        <w:tc>
          <w:tcPr>
            <w:tcW w:w="222" w:type="dxa"/>
            <w:shd w:val="clear" w:color="auto" w:fill="auto"/>
            <w:vAlign w:val="bottom"/>
          </w:tcPr>
          <w:p w14:paraId="43AEA6C8" w14:textId="77777777" w:rsidR="005E5270" w:rsidRPr="00F7454E" w:rsidRDefault="005E5270" w:rsidP="005E5270">
            <w:pPr>
              <w:spacing w:line="240" w:lineRule="auto"/>
              <w:ind w:right="-10"/>
              <w:jc w:val="center"/>
              <w:rPr>
                <w:rFonts w:ascii="Browallia New" w:hAnsi="Browallia New" w:cs="Browallia New"/>
                <w:sz w:val="24"/>
                <w:szCs w:val="24"/>
              </w:rPr>
            </w:pPr>
          </w:p>
        </w:tc>
        <w:tc>
          <w:tcPr>
            <w:tcW w:w="1022" w:type="dxa"/>
            <w:tcBorders>
              <w:top w:val="single" w:sz="4" w:space="0" w:color="auto"/>
              <w:bottom w:val="single" w:sz="4" w:space="0" w:color="auto"/>
            </w:tcBorders>
            <w:shd w:val="clear" w:color="auto" w:fill="auto"/>
            <w:vAlign w:val="bottom"/>
          </w:tcPr>
          <w:p w14:paraId="1E4128AA" w14:textId="260A3C56" w:rsidR="005E5270" w:rsidRPr="00F7454E" w:rsidRDefault="005E5270" w:rsidP="005E5270">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Pr>
                <w:rFonts w:ascii="Browallia New" w:hAnsi="Browallia New" w:cs="Browallia New"/>
                <w:sz w:val="24"/>
                <w:szCs w:val="24"/>
                <w:lang w:val="en-GB"/>
              </w:rPr>
              <w:t>5</w:t>
            </w:r>
          </w:p>
        </w:tc>
        <w:tc>
          <w:tcPr>
            <w:tcW w:w="196" w:type="dxa"/>
            <w:tcBorders>
              <w:top w:val="single" w:sz="4" w:space="0" w:color="auto"/>
            </w:tcBorders>
            <w:shd w:val="clear" w:color="auto" w:fill="auto"/>
            <w:vAlign w:val="bottom"/>
          </w:tcPr>
          <w:p w14:paraId="44C1CBB6" w14:textId="77777777" w:rsidR="005E5270" w:rsidRPr="00F7454E" w:rsidRDefault="005E5270" w:rsidP="005E5270">
            <w:pPr>
              <w:tabs>
                <w:tab w:val="clear" w:pos="907"/>
              </w:tabs>
              <w:spacing w:line="240" w:lineRule="auto"/>
              <w:ind w:left="-108" w:right="-108"/>
              <w:jc w:val="center"/>
              <w:rPr>
                <w:rFonts w:ascii="Browallia New" w:hAnsi="Browallia New" w:cs="Browallia New"/>
                <w:sz w:val="24"/>
                <w:szCs w:val="24"/>
                <w:cs/>
              </w:rPr>
            </w:pPr>
          </w:p>
        </w:tc>
        <w:tc>
          <w:tcPr>
            <w:tcW w:w="1120" w:type="dxa"/>
            <w:tcBorders>
              <w:top w:val="single" w:sz="4" w:space="0" w:color="auto"/>
              <w:bottom w:val="single" w:sz="4" w:space="0" w:color="auto"/>
            </w:tcBorders>
            <w:shd w:val="clear" w:color="auto" w:fill="auto"/>
            <w:vAlign w:val="bottom"/>
          </w:tcPr>
          <w:p w14:paraId="59B0E9AB" w14:textId="7146506B" w:rsidR="005E5270" w:rsidRPr="00F7454E" w:rsidRDefault="005E5270" w:rsidP="005E5270">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64</w:t>
            </w:r>
          </w:p>
        </w:tc>
      </w:tr>
      <w:tr w:rsidR="006E266A" w:rsidRPr="00F7454E" w14:paraId="62414DF6" w14:textId="77777777" w:rsidTr="00BA00A2">
        <w:trPr>
          <w:trHeight w:val="20"/>
          <w:tblHeader/>
        </w:trPr>
        <w:tc>
          <w:tcPr>
            <w:tcW w:w="4045" w:type="dxa"/>
            <w:shd w:val="clear" w:color="auto" w:fill="auto"/>
            <w:vAlign w:val="bottom"/>
          </w:tcPr>
          <w:p w14:paraId="116EA29B" w14:textId="77777777" w:rsidR="006E266A" w:rsidRPr="00F7454E" w:rsidRDefault="006E266A" w:rsidP="00395409">
            <w:pPr>
              <w:tabs>
                <w:tab w:val="left" w:pos="1026"/>
              </w:tabs>
              <w:spacing w:line="240" w:lineRule="auto"/>
              <w:ind w:left="248" w:hanging="248"/>
              <w:rPr>
                <w:rFonts w:ascii="Browallia New" w:hAnsi="Browallia New" w:cs="Browallia New"/>
                <w:sz w:val="24"/>
                <w:szCs w:val="24"/>
                <w:cs/>
              </w:rPr>
            </w:pPr>
          </w:p>
        </w:tc>
        <w:tc>
          <w:tcPr>
            <w:tcW w:w="1107" w:type="dxa"/>
            <w:tcBorders>
              <w:top w:val="single" w:sz="4" w:space="0" w:color="auto"/>
            </w:tcBorders>
            <w:shd w:val="clear" w:color="auto" w:fill="auto"/>
            <w:vAlign w:val="bottom"/>
          </w:tcPr>
          <w:p w14:paraId="5C60CB61" w14:textId="77777777" w:rsidR="006E266A" w:rsidRPr="00F7454E" w:rsidRDefault="006E266A" w:rsidP="00395409">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0867357D" w14:textId="77777777" w:rsidR="006E266A" w:rsidRPr="00F7454E" w:rsidRDefault="006E266A" w:rsidP="00395409">
            <w:pPr>
              <w:spacing w:line="240" w:lineRule="auto"/>
              <w:ind w:right="851"/>
              <w:jc w:val="both"/>
              <w:rPr>
                <w:rFonts w:ascii="Browallia New" w:hAnsi="Browallia New" w:cs="Browallia New"/>
                <w:sz w:val="24"/>
                <w:szCs w:val="24"/>
              </w:rPr>
            </w:pPr>
          </w:p>
        </w:tc>
        <w:tc>
          <w:tcPr>
            <w:tcW w:w="1094" w:type="dxa"/>
            <w:tcBorders>
              <w:top w:val="single" w:sz="4" w:space="0" w:color="auto"/>
            </w:tcBorders>
            <w:shd w:val="clear" w:color="auto" w:fill="auto"/>
            <w:vAlign w:val="bottom"/>
          </w:tcPr>
          <w:p w14:paraId="7A7BA970" w14:textId="77777777" w:rsidR="006E266A" w:rsidRPr="00F7454E" w:rsidRDefault="006E266A" w:rsidP="00395409">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75203441" w14:textId="77777777" w:rsidR="006E266A" w:rsidRPr="00F7454E" w:rsidRDefault="006E266A" w:rsidP="00395409">
            <w:pPr>
              <w:spacing w:line="240" w:lineRule="auto"/>
              <w:ind w:right="851"/>
              <w:jc w:val="right"/>
              <w:rPr>
                <w:rFonts w:ascii="Browallia New" w:hAnsi="Browallia New" w:cs="Browallia New"/>
                <w:sz w:val="24"/>
                <w:szCs w:val="24"/>
              </w:rPr>
            </w:pPr>
          </w:p>
        </w:tc>
        <w:tc>
          <w:tcPr>
            <w:tcW w:w="1022" w:type="dxa"/>
            <w:tcBorders>
              <w:top w:val="single" w:sz="4" w:space="0" w:color="auto"/>
            </w:tcBorders>
            <w:shd w:val="clear" w:color="auto" w:fill="auto"/>
            <w:vAlign w:val="bottom"/>
          </w:tcPr>
          <w:p w14:paraId="6F81AA81" w14:textId="77777777" w:rsidR="006E266A" w:rsidRPr="00F7454E" w:rsidRDefault="006E266A" w:rsidP="00395409">
            <w:pPr>
              <w:spacing w:line="240" w:lineRule="auto"/>
              <w:jc w:val="right"/>
              <w:rPr>
                <w:rFonts w:ascii="Browallia New" w:hAnsi="Browallia New" w:cs="Browallia New"/>
                <w:sz w:val="24"/>
                <w:szCs w:val="24"/>
                <w:cs/>
              </w:rPr>
            </w:pPr>
          </w:p>
        </w:tc>
        <w:tc>
          <w:tcPr>
            <w:tcW w:w="196" w:type="dxa"/>
            <w:shd w:val="clear" w:color="auto" w:fill="auto"/>
            <w:vAlign w:val="bottom"/>
          </w:tcPr>
          <w:p w14:paraId="5C7711AB" w14:textId="77777777" w:rsidR="006E266A" w:rsidRPr="00F7454E" w:rsidRDefault="006E266A" w:rsidP="00395409">
            <w:pPr>
              <w:tabs>
                <w:tab w:val="center" w:pos="1229"/>
              </w:tabs>
              <w:spacing w:line="240" w:lineRule="auto"/>
              <w:jc w:val="right"/>
              <w:rPr>
                <w:rFonts w:ascii="Browallia New" w:hAnsi="Browallia New" w:cs="Browallia New"/>
                <w:sz w:val="24"/>
                <w:szCs w:val="24"/>
                <w:cs/>
              </w:rPr>
            </w:pPr>
          </w:p>
        </w:tc>
        <w:tc>
          <w:tcPr>
            <w:tcW w:w="1120" w:type="dxa"/>
            <w:tcBorders>
              <w:top w:val="single" w:sz="4" w:space="0" w:color="auto"/>
            </w:tcBorders>
            <w:shd w:val="clear" w:color="auto" w:fill="auto"/>
            <w:vAlign w:val="bottom"/>
          </w:tcPr>
          <w:p w14:paraId="5EEDC23C" w14:textId="77777777" w:rsidR="006E266A" w:rsidRPr="00F7454E" w:rsidRDefault="006E266A" w:rsidP="00395409">
            <w:pPr>
              <w:spacing w:line="240" w:lineRule="auto"/>
              <w:jc w:val="right"/>
              <w:rPr>
                <w:rFonts w:ascii="Browallia New" w:hAnsi="Browallia New" w:cs="Browallia New"/>
                <w:sz w:val="24"/>
                <w:szCs w:val="24"/>
              </w:rPr>
            </w:pPr>
          </w:p>
        </w:tc>
      </w:tr>
      <w:tr w:rsidR="005E5270" w:rsidRPr="00F7454E" w14:paraId="1AAAD5F9" w14:textId="77777777" w:rsidTr="00C07995">
        <w:trPr>
          <w:trHeight w:val="20"/>
        </w:trPr>
        <w:tc>
          <w:tcPr>
            <w:tcW w:w="4045" w:type="dxa"/>
            <w:shd w:val="clear" w:color="auto" w:fill="auto"/>
            <w:vAlign w:val="bottom"/>
          </w:tcPr>
          <w:p w14:paraId="7E58D238"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การเปลี่ยนแปลงในต้นทุนโครงการพัฒนาอสังหาริมทรัพย์</w:t>
            </w:r>
          </w:p>
        </w:tc>
        <w:tc>
          <w:tcPr>
            <w:tcW w:w="1107" w:type="dxa"/>
            <w:shd w:val="clear" w:color="auto" w:fill="auto"/>
          </w:tcPr>
          <w:p w14:paraId="3085B837" w14:textId="606CD11C" w:rsidR="005E5270" w:rsidRPr="00B82F04" w:rsidRDefault="00C441E1" w:rsidP="005E5270">
            <w:pPr>
              <w:spacing w:line="240" w:lineRule="auto"/>
              <w:ind w:left="-46" w:right="25"/>
              <w:jc w:val="right"/>
              <w:rPr>
                <w:rFonts w:ascii="Browallia New" w:hAnsi="Browallia New" w:cs="Browallia New"/>
                <w:sz w:val="24"/>
                <w:szCs w:val="24"/>
              </w:rPr>
            </w:pPr>
            <w:r>
              <w:rPr>
                <w:rFonts w:ascii="Browallia New" w:hAnsi="Browallia New" w:cs="Browallia New" w:hint="cs"/>
                <w:sz w:val="24"/>
                <w:szCs w:val="24"/>
                <w:cs/>
              </w:rPr>
              <w:t>(</w:t>
            </w:r>
            <w:r w:rsidR="00921361">
              <w:rPr>
                <w:rFonts w:ascii="Browallia New" w:hAnsi="Browallia New" w:cs="Browallia New"/>
                <w:sz w:val="24"/>
                <w:szCs w:val="24"/>
              </w:rPr>
              <w:t>104,017</w:t>
            </w:r>
            <w:r>
              <w:rPr>
                <w:rFonts w:ascii="Browallia New" w:hAnsi="Browallia New" w:cs="Browallia New" w:hint="cs"/>
                <w:sz w:val="24"/>
                <w:szCs w:val="24"/>
                <w:cs/>
              </w:rPr>
              <w:t>)</w:t>
            </w:r>
          </w:p>
        </w:tc>
        <w:tc>
          <w:tcPr>
            <w:tcW w:w="209" w:type="dxa"/>
            <w:shd w:val="clear" w:color="auto" w:fill="auto"/>
            <w:vAlign w:val="bottom"/>
          </w:tcPr>
          <w:p w14:paraId="14F8D1DA"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89750B1" w14:textId="60A8B03E" w:rsidR="005E5270" w:rsidRPr="00CC73D9" w:rsidRDefault="005E5270" w:rsidP="005E5270">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(530,629)</w:t>
            </w:r>
          </w:p>
        </w:tc>
        <w:tc>
          <w:tcPr>
            <w:tcW w:w="222" w:type="dxa"/>
            <w:shd w:val="clear" w:color="auto" w:fill="auto"/>
            <w:vAlign w:val="bottom"/>
          </w:tcPr>
          <w:p w14:paraId="4FFF6E7E" w14:textId="77777777" w:rsidR="005E5270" w:rsidRPr="00CC73D9"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153EA999" w14:textId="7AAFB3C0" w:rsidR="005E5270" w:rsidRPr="00C826EA" w:rsidRDefault="00AB33C5"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w:t>
            </w:r>
          </w:p>
        </w:tc>
        <w:tc>
          <w:tcPr>
            <w:tcW w:w="196" w:type="dxa"/>
            <w:shd w:val="clear" w:color="auto" w:fill="auto"/>
            <w:vAlign w:val="bottom"/>
          </w:tcPr>
          <w:p w14:paraId="1FFD138C" w14:textId="77777777" w:rsidR="005E5270" w:rsidRPr="00F7454E" w:rsidRDefault="005E5270" w:rsidP="005E5270">
            <w:pPr>
              <w:spacing w:line="240" w:lineRule="auto"/>
              <w:ind w:left="-46" w:right="25"/>
              <w:jc w:val="right"/>
              <w:rPr>
                <w:rFonts w:ascii="Browallia New" w:hAnsi="Browallia New" w:cs="Browallia New"/>
                <w:sz w:val="24"/>
                <w:szCs w:val="24"/>
              </w:rPr>
            </w:pPr>
          </w:p>
        </w:tc>
        <w:tc>
          <w:tcPr>
            <w:tcW w:w="1120" w:type="dxa"/>
            <w:shd w:val="clear" w:color="auto" w:fill="auto"/>
          </w:tcPr>
          <w:p w14:paraId="4AE3A7D8" w14:textId="7C4FC964" w:rsidR="005E5270" w:rsidRPr="00F7454E" w:rsidRDefault="005E5270" w:rsidP="005E5270">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(3,701)</w:t>
            </w:r>
          </w:p>
        </w:tc>
      </w:tr>
      <w:tr w:rsidR="005E5270" w:rsidRPr="00F7454E" w14:paraId="12570DA1" w14:textId="77777777" w:rsidTr="0029051B">
        <w:trPr>
          <w:trHeight w:val="102"/>
        </w:trPr>
        <w:tc>
          <w:tcPr>
            <w:tcW w:w="4045" w:type="dxa"/>
            <w:shd w:val="clear" w:color="auto" w:fill="auto"/>
            <w:vAlign w:val="bottom"/>
          </w:tcPr>
          <w:p w14:paraId="26DF7665"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การเปลี่ยนแปลงในสินค้าคงเหลือ</w:t>
            </w:r>
          </w:p>
        </w:tc>
        <w:tc>
          <w:tcPr>
            <w:tcW w:w="1107" w:type="dxa"/>
            <w:shd w:val="clear" w:color="auto" w:fill="auto"/>
          </w:tcPr>
          <w:p w14:paraId="65CDB85C" w14:textId="08DB74CA" w:rsidR="005E5270" w:rsidRPr="00B82F04" w:rsidRDefault="00C441E1" w:rsidP="005E5270">
            <w:pPr>
              <w:spacing w:line="240" w:lineRule="auto"/>
              <w:ind w:left="-46" w:right="25"/>
              <w:jc w:val="right"/>
              <w:rPr>
                <w:rFonts w:ascii="Browallia New" w:hAnsi="Browallia New" w:cs="Browallia New"/>
                <w:sz w:val="24"/>
                <w:szCs w:val="24"/>
                <w:cs/>
              </w:rPr>
            </w:pPr>
            <w:r>
              <w:rPr>
                <w:rFonts w:ascii="Browallia New" w:hAnsi="Browallia New" w:cs="Browallia New" w:hint="cs"/>
                <w:sz w:val="24"/>
                <w:szCs w:val="24"/>
                <w:cs/>
              </w:rPr>
              <w:t>(</w:t>
            </w:r>
            <w:r w:rsidR="00006D18">
              <w:rPr>
                <w:rFonts w:ascii="Browallia New" w:hAnsi="Browallia New" w:cs="Browallia New"/>
                <w:sz w:val="24"/>
                <w:szCs w:val="24"/>
              </w:rPr>
              <w:t>36,394</w:t>
            </w:r>
            <w:r>
              <w:rPr>
                <w:rFonts w:ascii="Browallia New" w:hAnsi="Browallia New" w:cs="Browallia New" w:hint="cs"/>
                <w:sz w:val="24"/>
                <w:szCs w:val="24"/>
                <w:cs/>
              </w:rPr>
              <w:t>)</w:t>
            </w:r>
          </w:p>
        </w:tc>
        <w:tc>
          <w:tcPr>
            <w:tcW w:w="209" w:type="dxa"/>
            <w:shd w:val="clear" w:color="auto" w:fill="auto"/>
            <w:vAlign w:val="bottom"/>
          </w:tcPr>
          <w:p w14:paraId="2026A00E"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04D6EB84" w14:textId="12E34592" w:rsidR="005E5270" w:rsidRPr="00593218" w:rsidRDefault="005E5270" w:rsidP="005E5270">
            <w:pPr>
              <w:spacing w:line="240" w:lineRule="auto"/>
              <w:ind w:left="-46" w:right="25"/>
              <w:jc w:val="right"/>
              <w:rPr>
                <w:rFonts w:ascii="Browallia New" w:hAnsi="Browallia New" w:cs="Browallia New"/>
                <w:sz w:val="24"/>
                <w:szCs w:val="24"/>
                <w:cs/>
              </w:rPr>
            </w:pPr>
            <w:r w:rsidRPr="00B82F04">
              <w:rPr>
                <w:rFonts w:ascii="Browallia New" w:hAnsi="Browallia New" w:cs="Browallia New"/>
                <w:sz w:val="24"/>
                <w:szCs w:val="24"/>
              </w:rPr>
              <w:t>(11,837)</w:t>
            </w:r>
          </w:p>
        </w:tc>
        <w:tc>
          <w:tcPr>
            <w:tcW w:w="222" w:type="dxa"/>
            <w:shd w:val="clear" w:color="auto" w:fill="auto"/>
            <w:vAlign w:val="bottom"/>
          </w:tcPr>
          <w:p w14:paraId="4415E3CC"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16D0CF78" w14:textId="4953B2AC" w:rsidR="005E5270" w:rsidRPr="00C826EA" w:rsidRDefault="00AB33C5" w:rsidP="005E5270">
            <w:pPr>
              <w:spacing w:line="240" w:lineRule="auto"/>
              <w:ind w:left="-46" w:right="25"/>
              <w:jc w:val="right"/>
              <w:rPr>
                <w:rFonts w:ascii="Browallia New" w:hAnsi="Browallia New" w:cs="Browallia New"/>
                <w:sz w:val="24"/>
                <w:szCs w:val="24"/>
                <w:cs/>
              </w:rPr>
            </w:pPr>
            <w:r w:rsidRPr="00C826EA">
              <w:rPr>
                <w:rFonts w:ascii="Browallia New" w:hAnsi="Browallia New" w:cs="Browallia New"/>
                <w:sz w:val="24"/>
                <w:szCs w:val="24"/>
                <w:cs/>
              </w:rPr>
              <w:t>(</w:t>
            </w:r>
            <w:r w:rsidR="00C16F34" w:rsidRPr="00C16F34">
              <w:rPr>
                <w:rFonts w:ascii="Browallia New" w:hAnsi="Browallia New" w:cs="Browallia New"/>
                <w:sz w:val="24"/>
                <w:szCs w:val="24"/>
              </w:rPr>
              <w:t>7</w:t>
            </w:r>
            <w:r w:rsidRPr="00C826EA">
              <w:rPr>
                <w:rFonts w:ascii="Browallia New" w:hAnsi="Browallia New" w:cs="Browallia New"/>
                <w:sz w:val="24"/>
                <w:szCs w:val="24"/>
              </w:rPr>
              <w:t>,</w:t>
            </w:r>
            <w:r w:rsidR="00C16F34" w:rsidRPr="00C16F34">
              <w:rPr>
                <w:rFonts w:ascii="Browallia New" w:hAnsi="Browallia New" w:cs="Browallia New"/>
                <w:sz w:val="24"/>
                <w:szCs w:val="24"/>
              </w:rPr>
              <w:t>201</w:t>
            </w:r>
            <w:r w:rsidRPr="00C826EA">
              <w:rPr>
                <w:rFonts w:ascii="Browallia New" w:hAnsi="Browallia New" w:cs="Browallia New"/>
                <w:sz w:val="24"/>
                <w:szCs w:val="24"/>
                <w:cs/>
              </w:rPr>
              <w:t>)</w:t>
            </w:r>
          </w:p>
        </w:tc>
        <w:tc>
          <w:tcPr>
            <w:tcW w:w="196" w:type="dxa"/>
            <w:shd w:val="clear" w:color="auto" w:fill="auto"/>
            <w:vAlign w:val="bottom"/>
          </w:tcPr>
          <w:p w14:paraId="63B3F792" w14:textId="77777777" w:rsidR="005E5270" w:rsidRPr="00BF0D66" w:rsidRDefault="005E5270" w:rsidP="005E5270">
            <w:pPr>
              <w:spacing w:line="240" w:lineRule="auto"/>
              <w:ind w:left="-46" w:right="25"/>
              <w:jc w:val="right"/>
              <w:rPr>
                <w:rFonts w:ascii="Browallia New" w:hAnsi="Browallia New" w:cs="Browallia New"/>
                <w:sz w:val="24"/>
                <w:szCs w:val="24"/>
              </w:rPr>
            </w:pPr>
          </w:p>
        </w:tc>
        <w:tc>
          <w:tcPr>
            <w:tcW w:w="1120" w:type="dxa"/>
            <w:shd w:val="clear" w:color="auto" w:fill="auto"/>
          </w:tcPr>
          <w:p w14:paraId="0A2D9919" w14:textId="327AA595" w:rsidR="005E5270" w:rsidRPr="00BF0D66" w:rsidRDefault="005E5270" w:rsidP="005E5270">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(4,951)</w:t>
            </w:r>
          </w:p>
        </w:tc>
      </w:tr>
      <w:tr w:rsidR="005E5270" w:rsidRPr="00F7454E" w14:paraId="7D0D7FE0" w14:textId="77777777" w:rsidTr="00C07995">
        <w:trPr>
          <w:trHeight w:val="20"/>
        </w:trPr>
        <w:tc>
          <w:tcPr>
            <w:tcW w:w="4045" w:type="dxa"/>
            <w:shd w:val="clear" w:color="auto" w:fill="auto"/>
            <w:vAlign w:val="bottom"/>
          </w:tcPr>
          <w:p w14:paraId="30B2A026"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ต้นทุนพัฒนาโครงการอสังหาริมทรัพย์ในระหว่างปี</w:t>
            </w:r>
          </w:p>
        </w:tc>
        <w:tc>
          <w:tcPr>
            <w:tcW w:w="1107" w:type="dxa"/>
            <w:shd w:val="clear" w:color="auto" w:fill="auto"/>
          </w:tcPr>
          <w:p w14:paraId="4FB6904B" w14:textId="3DE1E586" w:rsidR="005E5270" w:rsidRPr="00B82F04" w:rsidRDefault="002F377D"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3</w:t>
            </w:r>
            <w:r w:rsidR="005237AF">
              <w:rPr>
                <w:rFonts w:ascii="Browallia New" w:hAnsi="Browallia New" w:cs="Browallia New"/>
                <w:sz w:val="24"/>
                <w:szCs w:val="24"/>
              </w:rPr>
              <w:t>94</w:t>
            </w:r>
            <w:r>
              <w:rPr>
                <w:rFonts w:ascii="Browallia New" w:hAnsi="Browallia New" w:cs="Browallia New"/>
                <w:sz w:val="24"/>
                <w:szCs w:val="24"/>
              </w:rPr>
              <w:t>,235</w:t>
            </w:r>
          </w:p>
        </w:tc>
        <w:tc>
          <w:tcPr>
            <w:tcW w:w="209" w:type="dxa"/>
            <w:shd w:val="clear" w:color="auto" w:fill="auto"/>
            <w:vAlign w:val="bottom"/>
          </w:tcPr>
          <w:p w14:paraId="29CA79D2"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7B02855" w14:textId="779BCF15" w:rsidR="005E5270" w:rsidRPr="00CC73D9" w:rsidRDefault="005E5270" w:rsidP="005E5270">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791,460</w:t>
            </w:r>
          </w:p>
        </w:tc>
        <w:tc>
          <w:tcPr>
            <w:tcW w:w="222" w:type="dxa"/>
            <w:shd w:val="clear" w:color="auto" w:fill="auto"/>
            <w:vAlign w:val="bottom"/>
          </w:tcPr>
          <w:p w14:paraId="1C0823D1"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7F52C1B8" w14:textId="397D1033" w:rsidR="005E5270" w:rsidRPr="00C826EA" w:rsidRDefault="00320350"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w:t>
            </w:r>
          </w:p>
        </w:tc>
        <w:tc>
          <w:tcPr>
            <w:tcW w:w="196" w:type="dxa"/>
            <w:shd w:val="clear" w:color="auto" w:fill="auto"/>
            <w:vAlign w:val="bottom"/>
          </w:tcPr>
          <w:p w14:paraId="24DEA3E9" w14:textId="77777777" w:rsidR="005E5270" w:rsidRPr="00BF0D66" w:rsidRDefault="005E5270" w:rsidP="005E5270">
            <w:pPr>
              <w:spacing w:line="240" w:lineRule="auto"/>
              <w:ind w:left="-46" w:right="25"/>
              <w:jc w:val="right"/>
              <w:rPr>
                <w:rFonts w:ascii="Browallia New" w:hAnsi="Browallia New" w:cs="Browallia New"/>
                <w:sz w:val="24"/>
                <w:szCs w:val="24"/>
              </w:rPr>
            </w:pPr>
          </w:p>
        </w:tc>
        <w:tc>
          <w:tcPr>
            <w:tcW w:w="1120" w:type="dxa"/>
            <w:shd w:val="clear" w:color="auto" w:fill="auto"/>
          </w:tcPr>
          <w:p w14:paraId="0C42E30F" w14:textId="37FE51B6" w:rsidR="005E5270" w:rsidRPr="00BF0D66" w:rsidRDefault="005E5270" w:rsidP="005E5270">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5,918</w:t>
            </w:r>
          </w:p>
        </w:tc>
      </w:tr>
      <w:tr w:rsidR="005E5270" w:rsidRPr="00F7454E" w14:paraId="54C050FC" w14:textId="77777777" w:rsidTr="00C07995">
        <w:trPr>
          <w:trHeight w:val="20"/>
        </w:trPr>
        <w:tc>
          <w:tcPr>
            <w:tcW w:w="4045" w:type="dxa"/>
            <w:shd w:val="clear" w:color="auto" w:fill="auto"/>
            <w:vAlign w:val="bottom"/>
          </w:tcPr>
          <w:p w14:paraId="09EFB4E1"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ซื้อสินค้า</w:t>
            </w:r>
          </w:p>
        </w:tc>
        <w:tc>
          <w:tcPr>
            <w:tcW w:w="1107" w:type="dxa"/>
            <w:shd w:val="clear" w:color="auto" w:fill="auto"/>
          </w:tcPr>
          <w:p w14:paraId="4BFAE2FF" w14:textId="73AE4623" w:rsidR="005E5270" w:rsidRPr="00B82F04" w:rsidRDefault="004D221B"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307,882</w:t>
            </w:r>
          </w:p>
        </w:tc>
        <w:tc>
          <w:tcPr>
            <w:tcW w:w="209" w:type="dxa"/>
            <w:shd w:val="clear" w:color="auto" w:fill="auto"/>
            <w:vAlign w:val="bottom"/>
          </w:tcPr>
          <w:p w14:paraId="72E32082"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0E630D32" w14:textId="11B1A905" w:rsidR="005E5270" w:rsidRPr="00CC73D9" w:rsidRDefault="005E5270" w:rsidP="005E5270">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263,493</w:t>
            </w:r>
          </w:p>
        </w:tc>
        <w:tc>
          <w:tcPr>
            <w:tcW w:w="222" w:type="dxa"/>
            <w:shd w:val="clear" w:color="auto" w:fill="auto"/>
            <w:vAlign w:val="bottom"/>
          </w:tcPr>
          <w:p w14:paraId="08FDF549"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11B794E4" w14:textId="46837A20" w:rsidR="005E5270" w:rsidRPr="00C826EA" w:rsidRDefault="00320350"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225,</w:t>
            </w:r>
            <w:r w:rsidR="00ED1ED7" w:rsidRPr="00C826EA">
              <w:rPr>
                <w:rFonts w:ascii="Browallia New" w:hAnsi="Browallia New" w:cs="Browallia New"/>
                <w:sz w:val="24"/>
                <w:szCs w:val="24"/>
              </w:rPr>
              <w:t>769</w:t>
            </w:r>
          </w:p>
        </w:tc>
        <w:tc>
          <w:tcPr>
            <w:tcW w:w="196" w:type="dxa"/>
            <w:shd w:val="clear" w:color="auto" w:fill="auto"/>
            <w:vAlign w:val="bottom"/>
          </w:tcPr>
          <w:p w14:paraId="4AD7981D" w14:textId="77777777" w:rsidR="005E5270" w:rsidRPr="00BF0D66" w:rsidRDefault="005E5270" w:rsidP="005E5270">
            <w:pPr>
              <w:spacing w:line="240" w:lineRule="auto"/>
              <w:ind w:left="-46" w:right="25"/>
              <w:jc w:val="right"/>
              <w:rPr>
                <w:rFonts w:ascii="Browallia New" w:hAnsi="Browallia New" w:cs="Browallia New"/>
                <w:sz w:val="24"/>
                <w:szCs w:val="24"/>
              </w:rPr>
            </w:pPr>
          </w:p>
        </w:tc>
        <w:tc>
          <w:tcPr>
            <w:tcW w:w="1120" w:type="dxa"/>
            <w:shd w:val="clear" w:color="auto" w:fill="auto"/>
          </w:tcPr>
          <w:p w14:paraId="4BF36D98" w14:textId="144F5B69" w:rsidR="005E5270" w:rsidRPr="00BF0D66" w:rsidRDefault="005E5270" w:rsidP="005E5270">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203,417</w:t>
            </w:r>
          </w:p>
        </w:tc>
      </w:tr>
      <w:tr w:rsidR="005E5270" w:rsidRPr="00F7454E" w14:paraId="6B27BFA1" w14:textId="77777777" w:rsidTr="00C07995">
        <w:trPr>
          <w:trHeight w:val="20"/>
        </w:trPr>
        <w:tc>
          <w:tcPr>
            <w:tcW w:w="4045" w:type="dxa"/>
            <w:shd w:val="clear" w:color="auto" w:fill="auto"/>
            <w:vAlign w:val="bottom"/>
          </w:tcPr>
          <w:p w14:paraId="70EFBB8B"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ค่าใช้จ่ายพนักงาน</w:t>
            </w:r>
          </w:p>
        </w:tc>
        <w:tc>
          <w:tcPr>
            <w:tcW w:w="1107" w:type="dxa"/>
            <w:shd w:val="clear" w:color="auto" w:fill="auto"/>
          </w:tcPr>
          <w:p w14:paraId="37FAC832" w14:textId="5D69F8DF" w:rsidR="005E5270" w:rsidRPr="00B82F04" w:rsidRDefault="00773CDA"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572,564</w:t>
            </w:r>
          </w:p>
        </w:tc>
        <w:tc>
          <w:tcPr>
            <w:tcW w:w="209" w:type="dxa"/>
            <w:shd w:val="clear" w:color="auto" w:fill="auto"/>
            <w:vAlign w:val="bottom"/>
          </w:tcPr>
          <w:p w14:paraId="2ADEF404"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46440CBA" w14:textId="1CE5EF1D" w:rsidR="005E5270" w:rsidRPr="00CC73D9" w:rsidRDefault="005E5270" w:rsidP="005E5270">
            <w:pPr>
              <w:spacing w:line="240" w:lineRule="auto"/>
              <w:ind w:left="-46" w:right="25"/>
              <w:jc w:val="right"/>
              <w:rPr>
                <w:rFonts w:ascii="Browallia New" w:hAnsi="Browallia New" w:cs="Browallia New"/>
                <w:sz w:val="24"/>
                <w:szCs w:val="24"/>
              </w:rPr>
            </w:pPr>
            <w:r w:rsidRPr="00B82F04">
              <w:rPr>
                <w:rFonts w:ascii="Browallia New" w:hAnsi="Browallia New" w:cs="Browallia New"/>
                <w:sz w:val="24"/>
                <w:szCs w:val="24"/>
              </w:rPr>
              <w:t>538,246</w:t>
            </w:r>
          </w:p>
        </w:tc>
        <w:tc>
          <w:tcPr>
            <w:tcW w:w="222" w:type="dxa"/>
            <w:shd w:val="clear" w:color="auto" w:fill="auto"/>
            <w:vAlign w:val="bottom"/>
          </w:tcPr>
          <w:p w14:paraId="3BA91C27"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61A9E32D" w14:textId="4B2023AB" w:rsidR="005E5270" w:rsidRPr="00C826EA" w:rsidRDefault="007B3810"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299,</w:t>
            </w:r>
            <w:r w:rsidR="000D1F92" w:rsidRPr="00C826EA">
              <w:rPr>
                <w:rFonts w:ascii="Browallia New" w:hAnsi="Browallia New" w:cs="Browallia New"/>
                <w:sz w:val="24"/>
                <w:szCs w:val="24"/>
              </w:rPr>
              <w:t>597</w:t>
            </w:r>
          </w:p>
        </w:tc>
        <w:tc>
          <w:tcPr>
            <w:tcW w:w="196" w:type="dxa"/>
            <w:shd w:val="clear" w:color="auto" w:fill="auto"/>
            <w:vAlign w:val="bottom"/>
          </w:tcPr>
          <w:p w14:paraId="4D7D1B79" w14:textId="77777777" w:rsidR="005E5270" w:rsidRPr="00BF0D66" w:rsidRDefault="005E5270" w:rsidP="005E5270">
            <w:pPr>
              <w:spacing w:line="240" w:lineRule="auto"/>
              <w:ind w:left="-46" w:right="25"/>
              <w:jc w:val="right"/>
              <w:rPr>
                <w:rFonts w:ascii="Browallia New" w:hAnsi="Browallia New" w:cs="Browallia New"/>
                <w:sz w:val="24"/>
                <w:szCs w:val="24"/>
              </w:rPr>
            </w:pPr>
          </w:p>
        </w:tc>
        <w:tc>
          <w:tcPr>
            <w:tcW w:w="1120" w:type="dxa"/>
            <w:shd w:val="clear" w:color="auto" w:fill="auto"/>
          </w:tcPr>
          <w:p w14:paraId="5393E0E6" w14:textId="3DAB891D" w:rsidR="005E5270" w:rsidRPr="00BF0D66" w:rsidRDefault="005E5270" w:rsidP="005E5270">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305,790</w:t>
            </w:r>
          </w:p>
        </w:tc>
      </w:tr>
      <w:tr w:rsidR="005E5270" w:rsidRPr="00F7454E" w14:paraId="1A87B063" w14:textId="77777777" w:rsidTr="00C07995">
        <w:trPr>
          <w:trHeight w:val="20"/>
        </w:trPr>
        <w:tc>
          <w:tcPr>
            <w:tcW w:w="4045" w:type="dxa"/>
            <w:shd w:val="clear" w:color="auto" w:fill="auto"/>
            <w:vAlign w:val="bottom"/>
          </w:tcPr>
          <w:p w14:paraId="6EEF68CA"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rPr>
            </w:pPr>
            <w:r w:rsidRPr="00F7454E">
              <w:rPr>
                <w:rFonts w:ascii="Browallia New" w:hAnsi="Browallia New" w:cs="Browallia New"/>
                <w:sz w:val="24"/>
                <w:szCs w:val="24"/>
                <w:cs/>
              </w:rPr>
              <w:t>ค่านายหน้า</w:t>
            </w:r>
          </w:p>
        </w:tc>
        <w:tc>
          <w:tcPr>
            <w:tcW w:w="1107" w:type="dxa"/>
            <w:shd w:val="clear" w:color="auto" w:fill="auto"/>
          </w:tcPr>
          <w:p w14:paraId="7193FD66" w14:textId="390582B9" w:rsidR="005E5270" w:rsidRPr="00B82F04" w:rsidRDefault="004A6D39"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135,999</w:t>
            </w:r>
          </w:p>
        </w:tc>
        <w:tc>
          <w:tcPr>
            <w:tcW w:w="209" w:type="dxa"/>
            <w:shd w:val="clear" w:color="auto" w:fill="auto"/>
            <w:vAlign w:val="bottom"/>
          </w:tcPr>
          <w:p w14:paraId="556D212C"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69E7D35" w14:textId="41E52EB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125,711</w:t>
            </w:r>
          </w:p>
        </w:tc>
        <w:tc>
          <w:tcPr>
            <w:tcW w:w="222" w:type="dxa"/>
            <w:shd w:val="clear" w:color="auto" w:fill="auto"/>
            <w:vAlign w:val="bottom"/>
          </w:tcPr>
          <w:p w14:paraId="19364D7F"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5347C28C" w14:textId="4815EE72" w:rsidR="005E5270" w:rsidRPr="00C826EA" w:rsidRDefault="000D1F92"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72,761</w:t>
            </w:r>
          </w:p>
        </w:tc>
        <w:tc>
          <w:tcPr>
            <w:tcW w:w="196" w:type="dxa"/>
            <w:shd w:val="clear" w:color="auto" w:fill="auto"/>
            <w:vAlign w:val="bottom"/>
          </w:tcPr>
          <w:p w14:paraId="02FF64A8" w14:textId="77777777" w:rsidR="005E5270" w:rsidRPr="00BF0D66" w:rsidRDefault="005E5270" w:rsidP="005E5270">
            <w:pPr>
              <w:spacing w:line="240" w:lineRule="auto"/>
              <w:ind w:left="-46" w:right="25"/>
              <w:jc w:val="right"/>
              <w:rPr>
                <w:rFonts w:ascii="Browallia New" w:hAnsi="Browallia New" w:cs="Browallia New"/>
                <w:sz w:val="24"/>
                <w:szCs w:val="24"/>
              </w:rPr>
            </w:pPr>
          </w:p>
        </w:tc>
        <w:tc>
          <w:tcPr>
            <w:tcW w:w="1120" w:type="dxa"/>
            <w:shd w:val="clear" w:color="auto" w:fill="auto"/>
          </w:tcPr>
          <w:p w14:paraId="1AC534CF" w14:textId="34536F7B" w:rsidR="005E5270" w:rsidRPr="00BF0D66" w:rsidRDefault="005E5270" w:rsidP="005E5270">
            <w:pPr>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82,671</w:t>
            </w:r>
          </w:p>
        </w:tc>
      </w:tr>
      <w:tr w:rsidR="005E5270" w:rsidRPr="00F7454E" w14:paraId="77C7F1DA" w14:textId="77777777" w:rsidTr="0029051B">
        <w:trPr>
          <w:trHeight w:val="20"/>
        </w:trPr>
        <w:tc>
          <w:tcPr>
            <w:tcW w:w="4045" w:type="dxa"/>
            <w:shd w:val="clear" w:color="auto" w:fill="auto"/>
            <w:vAlign w:val="bottom"/>
          </w:tcPr>
          <w:p w14:paraId="62867F82" w14:textId="2BC9E36C"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650DFF">
              <w:rPr>
                <w:rFonts w:ascii="Browallia New" w:hAnsi="Browallia New" w:cs="Browallia New"/>
                <w:sz w:val="24"/>
                <w:szCs w:val="24"/>
                <w:cs/>
              </w:rPr>
              <w:t>ขาดทุนจากการด้อยค่าเงินลงทุนในบริษัทย่อย</w:t>
            </w:r>
          </w:p>
        </w:tc>
        <w:tc>
          <w:tcPr>
            <w:tcW w:w="1107" w:type="dxa"/>
            <w:shd w:val="clear" w:color="auto" w:fill="auto"/>
            <w:vAlign w:val="bottom"/>
          </w:tcPr>
          <w:p w14:paraId="5CD68B3F" w14:textId="5C2EFECE" w:rsidR="005E5270" w:rsidRPr="00B82F04" w:rsidRDefault="00572B67"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w:t>
            </w:r>
          </w:p>
        </w:tc>
        <w:tc>
          <w:tcPr>
            <w:tcW w:w="209" w:type="dxa"/>
            <w:shd w:val="clear" w:color="auto" w:fill="auto"/>
            <w:vAlign w:val="bottom"/>
          </w:tcPr>
          <w:p w14:paraId="2DA8D4BE"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40F6433B" w14:textId="179DCCA2"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w:t>
            </w:r>
          </w:p>
        </w:tc>
        <w:tc>
          <w:tcPr>
            <w:tcW w:w="222" w:type="dxa"/>
            <w:shd w:val="clear" w:color="auto" w:fill="auto"/>
            <w:vAlign w:val="bottom"/>
          </w:tcPr>
          <w:p w14:paraId="427E0FD7"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9328A09" w14:textId="5D5D0592" w:rsidR="005E5270" w:rsidRPr="00C826EA" w:rsidRDefault="00BB6837"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w:t>
            </w:r>
          </w:p>
        </w:tc>
        <w:tc>
          <w:tcPr>
            <w:tcW w:w="196" w:type="dxa"/>
            <w:shd w:val="clear" w:color="auto" w:fill="auto"/>
            <w:vAlign w:val="bottom"/>
          </w:tcPr>
          <w:p w14:paraId="22E680CB"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7FE7B998" w14:textId="1B039676"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656536">
              <w:rPr>
                <w:rFonts w:ascii="Browallia New" w:hAnsi="Browallia New" w:cs="Browallia New"/>
                <w:sz w:val="24"/>
                <w:szCs w:val="24"/>
              </w:rPr>
              <w:t>10,000</w:t>
            </w:r>
          </w:p>
        </w:tc>
      </w:tr>
      <w:tr w:rsidR="005E5270" w:rsidRPr="00F7454E" w14:paraId="72F46382" w14:textId="77777777" w:rsidTr="00C07995">
        <w:trPr>
          <w:trHeight w:val="20"/>
        </w:trPr>
        <w:tc>
          <w:tcPr>
            <w:tcW w:w="4045" w:type="dxa"/>
            <w:shd w:val="clear" w:color="auto" w:fill="auto"/>
            <w:vAlign w:val="bottom"/>
          </w:tcPr>
          <w:p w14:paraId="0E94BF48" w14:textId="33A41937" w:rsidR="005E5270" w:rsidRPr="00650DFF" w:rsidRDefault="005E5270" w:rsidP="005E5270">
            <w:pPr>
              <w:tabs>
                <w:tab w:val="left" w:pos="3390"/>
              </w:tabs>
              <w:spacing w:line="240" w:lineRule="auto"/>
              <w:ind w:left="248" w:hanging="248"/>
              <w:rPr>
                <w:rFonts w:ascii="Browallia New" w:hAnsi="Browallia New" w:cs="Browallia New"/>
                <w:sz w:val="24"/>
                <w:szCs w:val="24"/>
                <w:cs/>
              </w:rPr>
            </w:pPr>
            <w:r w:rsidRPr="00361297">
              <w:rPr>
                <w:rFonts w:ascii="Browallia New" w:hAnsi="Browallia New" w:cs="Browallia New"/>
                <w:sz w:val="24"/>
                <w:szCs w:val="24"/>
                <w:cs/>
              </w:rPr>
              <w:t>ขาดทุนจา</w:t>
            </w:r>
            <w:r w:rsidR="00D902B4">
              <w:rPr>
                <w:rFonts w:ascii="Browallia New" w:hAnsi="Browallia New" w:cs="Browallia New" w:hint="cs"/>
                <w:sz w:val="24"/>
                <w:szCs w:val="24"/>
                <w:cs/>
              </w:rPr>
              <w:t>ก</w:t>
            </w:r>
            <w:r w:rsidRPr="00361297">
              <w:rPr>
                <w:rFonts w:ascii="Browallia New" w:hAnsi="Browallia New" w:cs="Browallia New"/>
                <w:sz w:val="24"/>
                <w:szCs w:val="24"/>
                <w:cs/>
              </w:rPr>
              <w:t>การตัดจำหน่ายสินทรัพย์</w:t>
            </w:r>
          </w:p>
        </w:tc>
        <w:tc>
          <w:tcPr>
            <w:tcW w:w="1107" w:type="dxa"/>
            <w:shd w:val="clear" w:color="auto" w:fill="auto"/>
            <w:vAlign w:val="bottom"/>
          </w:tcPr>
          <w:p w14:paraId="7B7AEB6B" w14:textId="00DFA0BF" w:rsidR="005E5270" w:rsidRPr="00B82F04" w:rsidRDefault="00DD2493" w:rsidP="005E5270">
            <w:pPr>
              <w:spacing w:line="240" w:lineRule="auto"/>
              <w:ind w:left="-46" w:right="25"/>
              <w:jc w:val="right"/>
              <w:rPr>
                <w:rFonts w:ascii="Browallia New" w:hAnsi="Browallia New" w:cs="Browallia New"/>
                <w:sz w:val="24"/>
                <w:szCs w:val="24"/>
              </w:rPr>
            </w:pPr>
            <w:r w:rsidRPr="003769E5">
              <w:rPr>
                <w:rFonts w:ascii="Browallia New" w:hAnsi="Browallia New" w:cs="Browallia New"/>
                <w:sz w:val="24"/>
                <w:szCs w:val="24"/>
              </w:rPr>
              <w:t>854</w:t>
            </w:r>
          </w:p>
        </w:tc>
        <w:tc>
          <w:tcPr>
            <w:tcW w:w="209" w:type="dxa"/>
            <w:shd w:val="clear" w:color="auto" w:fill="auto"/>
          </w:tcPr>
          <w:p w14:paraId="35A665E7" w14:textId="77777777" w:rsidR="005E5270" w:rsidRPr="006D07B7"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4BA01679" w14:textId="3F2FAB45" w:rsidR="005E5270" w:rsidRPr="006D07B7"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90E65">
              <w:rPr>
                <w:rFonts w:ascii="Browallia New" w:hAnsi="Browallia New" w:cs="Browallia New"/>
                <w:sz w:val="24"/>
                <w:szCs w:val="24"/>
              </w:rPr>
              <w:t>18,320</w:t>
            </w:r>
          </w:p>
        </w:tc>
        <w:tc>
          <w:tcPr>
            <w:tcW w:w="222" w:type="dxa"/>
            <w:shd w:val="clear" w:color="auto" w:fill="auto"/>
          </w:tcPr>
          <w:p w14:paraId="578B0BB4" w14:textId="77777777" w:rsidR="005E5270" w:rsidRPr="006D07B7"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vAlign w:val="bottom"/>
          </w:tcPr>
          <w:p w14:paraId="0C4CD9E0" w14:textId="405F83DF" w:rsidR="005E5270" w:rsidRPr="003769E5" w:rsidRDefault="008D6045" w:rsidP="005E5270">
            <w:pPr>
              <w:spacing w:line="240" w:lineRule="auto"/>
              <w:ind w:left="-46" w:right="25"/>
              <w:jc w:val="right"/>
              <w:rPr>
                <w:rFonts w:ascii="Browallia New" w:hAnsi="Browallia New" w:cs="Browallia New"/>
                <w:sz w:val="24"/>
                <w:szCs w:val="24"/>
              </w:rPr>
            </w:pPr>
            <w:r w:rsidRPr="003769E5">
              <w:rPr>
                <w:rFonts w:ascii="Browallia New" w:hAnsi="Browallia New" w:cs="Browallia New"/>
                <w:sz w:val="24"/>
                <w:szCs w:val="24"/>
              </w:rPr>
              <w:t>10</w:t>
            </w:r>
          </w:p>
        </w:tc>
        <w:tc>
          <w:tcPr>
            <w:tcW w:w="196" w:type="dxa"/>
            <w:shd w:val="clear" w:color="auto" w:fill="auto"/>
            <w:vAlign w:val="bottom"/>
          </w:tcPr>
          <w:p w14:paraId="7B4F25E9" w14:textId="77777777" w:rsidR="005E5270" w:rsidRPr="006D07B7"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vAlign w:val="bottom"/>
          </w:tcPr>
          <w:p w14:paraId="266E5D0C" w14:textId="3625D345" w:rsidR="005E5270" w:rsidRPr="006D07B7"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90E65">
              <w:rPr>
                <w:rFonts w:ascii="Browallia New" w:hAnsi="Browallia New" w:cs="Browallia New"/>
                <w:sz w:val="24"/>
                <w:szCs w:val="24"/>
                <w:cs/>
              </w:rPr>
              <w:t xml:space="preserve">        </w:t>
            </w:r>
            <w:r w:rsidRPr="00B90E65">
              <w:rPr>
                <w:rFonts w:ascii="Browallia New" w:hAnsi="Browallia New" w:cs="Browallia New"/>
                <w:sz w:val="24"/>
                <w:szCs w:val="24"/>
              </w:rPr>
              <w:t>178</w:t>
            </w:r>
          </w:p>
        </w:tc>
      </w:tr>
      <w:tr w:rsidR="005E5270" w:rsidRPr="00F7454E" w14:paraId="5A028EE5" w14:textId="77777777" w:rsidTr="00C07995">
        <w:trPr>
          <w:trHeight w:val="20"/>
        </w:trPr>
        <w:tc>
          <w:tcPr>
            <w:tcW w:w="4045" w:type="dxa"/>
            <w:shd w:val="clear" w:color="auto" w:fill="auto"/>
            <w:vAlign w:val="bottom"/>
          </w:tcPr>
          <w:p w14:paraId="4C963F4A"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ค่าน้ำมันรถ</w:t>
            </w:r>
          </w:p>
        </w:tc>
        <w:tc>
          <w:tcPr>
            <w:tcW w:w="1107" w:type="dxa"/>
            <w:shd w:val="clear" w:color="auto" w:fill="auto"/>
          </w:tcPr>
          <w:p w14:paraId="3B06E6E7" w14:textId="544F9F65" w:rsidR="005E5270" w:rsidRPr="00B82F04" w:rsidRDefault="001F79CD"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67,075</w:t>
            </w:r>
          </w:p>
        </w:tc>
        <w:tc>
          <w:tcPr>
            <w:tcW w:w="209" w:type="dxa"/>
            <w:shd w:val="clear" w:color="auto" w:fill="auto"/>
            <w:vAlign w:val="bottom"/>
          </w:tcPr>
          <w:p w14:paraId="12D510C6"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12F14224" w14:textId="3FA622EE"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59,881</w:t>
            </w:r>
          </w:p>
        </w:tc>
        <w:tc>
          <w:tcPr>
            <w:tcW w:w="222" w:type="dxa"/>
            <w:shd w:val="clear" w:color="auto" w:fill="auto"/>
            <w:vAlign w:val="bottom"/>
          </w:tcPr>
          <w:p w14:paraId="4C831A1F"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5C8DF632" w14:textId="64098617" w:rsidR="005E5270" w:rsidRPr="003769E5" w:rsidRDefault="00B82D6A" w:rsidP="005E5270">
            <w:pPr>
              <w:spacing w:line="240" w:lineRule="auto"/>
              <w:ind w:left="-46" w:right="25"/>
              <w:jc w:val="right"/>
              <w:rPr>
                <w:rFonts w:ascii="Browallia New" w:hAnsi="Browallia New" w:cs="Browallia New"/>
                <w:sz w:val="24"/>
                <w:szCs w:val="24"/>
                <w:cs/>
              </w:rPr>
            </w:pPr>
            <w:r w:rsidRPr="00C826EA">
              <w:rPr>
                <w:rFonts w:ascii="Browallia New" w:hAnsi="Browallia New" w:cs="Browallia New"/>
                <w:sz w:val="24"/>
                <w:szCs w:val="24"/>
              </w:rPr>
              <w:t>62,668</w:t>
            </w:r>
          </w:p>
        </w:tc>
        <w:tc>
          <w:tcPr>
            <w:tcW w:w="196" w:type="dxa"/>
            <w:shd w:val="clear" w:color="auto" w:fill="auto"/>
            <w:vAlign w:val="bottom"/>
          </w:tcPr>
          <w:p w14:paraId="4D2ABB53" w14:textId="77777777" w:rsidR="005E5270" w:rsidRPr="00C07995" w:rsidRDefault="005E5270" w:rsidP="005E527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p>
        </w:tc>
        <w:tc>
          <w:tcPr>
            <w:tcW w:w="1120" w:type="dxa"/>
            <w:shd w:val="clear" w:color="auto" w:fill="auto"/>
          </w:tcPr>
          <w:p w14:paraId="7B612CDA" w14:textId="2D6526F3"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cs/>
                <w:lang w:val="en-US"/>
              </w:rPr>
            </w:pPr>
            <w:r w:rsidRPr="00656536">
              <w:rPr>
                <w:rFonts w:ascii="Browallia New" w:hAnsi="Browallia New" w:cs="Browallia New"/>
                <w:sz w:val="24"/>
                <w:szCs w:val="24"/>
              </w:rPr>
              <w:t>57,050</w:t>
            </w:r>
          </w:p>
        </w:tc>
      </w:tr>
      <w:tr w:rsidR="005E5270" w:rsidRPr="00F7454E" w14:paraId="2354B4EE" w14:textId="77777777" w:rsidTr="00C07995">
        <w:trPr>
          <w:trHeight w:val="20"/>
        </w:trPr>
        <w:tc>
          <w:tcPr>
            <w:tcW w:w="4045" w:type="dxa"/>
            <w:shd w:val="clear" w:color="auto" w:fill="auto"/>
            <w:vAlign w:val="bottom"/>
          </w:tcPr>
          <w:p w14:paraId="2F30D004" w14:textId="60FC4821"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ค่าเสื่อมราคาและ</w:t>
            </w:r>
            <w:r w:rsidRPr="001937FE">
              <w:rPr>
                <w:rFonts w:ascii="Browallia New" w:hAnsi="Browallia New" w:cs="Browallia New"/>
                <w:sz w:val="24"/>
                <w:szCs w:val="24"/>
                <w:cs/>
              </w:rPr>
              <w:t>ค่าตัดจำหน่าย</w:t>
            </w:r>
          </w:p>
        </w:tc>
        <w:tc>
          <w:tcPr>
            <w:tcW w:w="1107" w:type="dxa"/>
            <w:shd w:val="clear" w:color="auto" w:fill="auto"/>
          </w:tcPr>
          <w:p w14:paraId="7EA907B6" w14:textId="708A2FF1" w:rsidR="005E5270" w:rsidRPr="00582E6C" w:rsidRDefault="007A253B" w:rsidP="005E5270">
            <w:pPr>
              <w:spacing w:line="240" w:lineRule="auto"/>
              <w:ind w:left="-46" w:right="25"/>
              <w:jc w:val="right"/>
              <w:rPr>
                <w:rFonts w:ascii="Browallia New" w:hAnsi="Browallia New" w:cs="Browallia New"/>
                <w:sz w:val="24"/>
                <w:szCs w:val="24"/>
              </w:rPr>
            </w:pPr>
            <w:r w:rsidRPr="00582E6C">
              <w:rPr>
                <w:rFonts w:ascii="Browallia New" w:hAnsi="Browallia New" w:cs="Browallia New"/>
                <w:sz w:val="24"/>
                <w:szCs w:val="24"/>
              </w:rPr>
              <w:t>1</w:t>
            </w:r>
            <w:r w:rsidR="009B644C" w:rsidRPr="00582E6C">
              <w:rPr>
                <w:rFonts w:ascii="Browallia New" w:hAnsi="Browallia New" w:cs="Browallia New"/>
                <w:sz w:val="24"/>
                <w:szCs w:val="24"/>
              </w:rPr>
              <w:t>52,085</w:t>
            </w:r>
          </w:p>
        </w:tc>
        <w:tc>
          <w:tcPr>
            <w:tcW w:w="209" w:type="dxa"/>
            <w:shd w:val="clear" w:color="auto" w:fill="auto"/>
            <w:vAlign w:val="bottom"/>
          </w:tcPr>
          <w:p w14:paraId="3599BE4A" w14:textId="77777777" w:rsidR="005E5270" w:rsidRPr="00582E6C"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6625E962" w14:textId="2862B455" w:rsidR="005E5270" w:rsidRPr="00582E6C"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582E6C">
              <w:rPr>
                <w:rFonts w:ascii="Browallia New" w:hAnsi="Browallia New" w:cs="Browallia New"/>
                <w:sz w:val="24"/>
                <w:szCs w:val="24"/>
              </w:rPr>
              <w:t>1</w:t>
            </w:r>
            <w:r w:rsidR="002E6769" w:rsidRPr="00582E6C">
              <w:rPr>
                <w:rFonts w:ascii="Browallia New" w:hAnsi="Browallia New" w:cs="Browallia New"/>
                <w:sz w:val="24"/>
                <w:szCs w:val="24"/>
              </w:rPr>
              <w:t>52,980</w:t>
            </w:r>
          </w:p>
        </w:tc>
        <w:tc>
          <w:tcPr>
            <w:tcW w:w="222" w:type="dxa"/>
            <w:shd w:val="clear" w:color="auto" w:fill="auto"/>
            <w:vAlign w:val="bottom"/>
          </w:tcPr>
          <w:p w14:paraId="57773FE6"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14DB3898" w14:textId="6EA36A11" w:rsidR="005E5270" w:rsidRPr="003769E5" w:rsidRDefault="00604BA9" w:rsidP="005E5270">
            <w:pPr>
              <w:spacing w:line="240" w:lineRule="auto"/>
              <w:ind w:left="-46" w:right="25"/>
              <w:jc w:val="right"/>
              <w:rPr>
                <w:rFonts w:ascii="Browallia New" w:hAnsi="Browallia New" w:cs="Browallia New"/>
                <w:sz w:val="24"/>
                <w:szCs w:val="24"/>
              </w:rPr>
            </w:pPr>
            <w:r w:rsidRPr="003769E5">
              <w:rPr>
                <w:rFonts w:ascii="Browallia New" w:hAnsi="Browallia New" w:cs="Browallia New"/>
                <w:sz w:val="24"/>
                <w:szCs w:val="24"/>
              </w:rPr>
              <w:t>5</w:t>
            </w:r>
            <w:r w:rsidR="003559EA" w:rsidRPr="003769E5">
              <w:rPr>
                <w:rFonts w:ascii="Browallia New" w:hAnsi="Browallia New" w:cs="Browallia New"/>
                <w:sz w:val="24"/>
                <w:szCs w:val="24"/>
              </w:rPr>
              <w:t>8</w:t>
            </w:r>
            <w:r w:rsidRPr="003769E5">
              <w:rPr>
                <w:rFonts w:ascii="Browallia New" w:hAnsi="Browallia New" w:cs="Browallia New"/>
                <w:sz w:val="24"/>
                <w:szCs w:val="24"/>
              </w:rPr>
              <w:t>,7</w:t>
            </w:r>
            <w:r w:rsidR="003559EA" w:rsidRPr="003769E5">
              <w:rPr>
                <w:rFonts w:ascii="Browallia New" w:hAnsi="Browallia New" w:cs="Browallia New"/>
                <w:sz w:val="24"/>
                <w:szCs w:val="24"/>
              </w:rPr>
              <w:t>38</w:t>
            </w:r>
          </w:p>
        </w:tc>
        <w:tc>
          <w:tcPr>
            <w:tcW w:w="196" w:type="dxa"/>
            <w:shd w:val="clear" w:color="auto" w:fill="auto"/>
            <w:vAlign w:val="bottom"/>
          </w:tcPr>
          <w:p w14:paraId="3916D11F"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3B616B0D" w14:textId="683D9746"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656536">
              <w:rPr>
                <w:rFonts w:ascii="Browallia New" w:hAnsi="Browallia New" w:cs="Browallia New"/>
                <w:sz w:val="24"/>
                <w:szCs w:val="24"/>
              </w:rPr>
              <w:t>51,269</w:t>
            </w:r>
          </w:p>
        </w:tc>
      </w:tr>
      <w:tr w:rsidR="005E5270" w:rsidRPr="00F7454E" w14:paraId="02B8F731" w14:textId="77777777" w:rsidTr="00C07995">
        <w:trPr>
          <w:trHeight w:val="20"/>
        </w:trPr>
        <w:tc>
          <w:tcPr>
            <w:tcW w:w="4045" w:type="dxa"/>
            <w:shd w:val="clear" w:color="auto" w:fill="auto"/>
            <w:vAlign w:val="bottom"/>
          </w:tcPr>
          <w:p w14:paraId="03ADD4D3"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ค่าตอบแทนผู้บริหาร</w:t>
            </w:r>
          </w:p>
        </w:tc>
        <w:tc>
          <w:tcPr>
            <w:tcW w:w="1107" w:type="dxa"/>
            <w:shd w:val="clear" w:color="auto" w:fill="auto"/>
          </w:tcPr>
          <w:p w14:paraId="3ECA4545" w14:textId="1C18931E" w:rsidR="005E5270" w:rsidRPr="00B82F04" w:rsidRDefault="00126C03" w:rsidP="006F0472">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30,413</w:t>
            </w:r>
          </w:p>
        </w:tc>
        <w:tc>
          <w:tcPr>
            <w:tcW w:w="209" w:type="dxa"/>
            <w:shd w:val="clear" w:color="auto" w:fill="auto"/>
            <w:vAlign w:val="bottom"/>
          </w:tcPr>
          <w:p w14:paraId="70D03EC1"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00047864" w14:textId="66744EA8"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30,195</w:t>
            </w:r>
          </w:p>
        </w:tc>
        <w:tc>
          <w:tcPr>
            <w:tcW w:w="222" w:type="dxa"/>
            <w:shd w:val="clear" w:color="auto" w:fill="auto"/>
            <w:vAlign w:val="bottom"/>
          </w:tcPr>
          <w:p w14:paraId="468B349F"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656E9C9D" w14:textId="26DFB05F" w:rsidR="005E5270" w:rsidRPr="00C826EA" w:rsidRDefault="003649B8"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14,513</w:t>
            </w:r>
          </w:p>
        </w:tc>
        <w:tc>
          <w:tcPr>
            <w:tcW w:w="196" w:type="dxa"/>
            <w:shd w:val="clear" w:color="auto" w:fill="auto"/>
            <w:vAlign w:val="bottom"/>
          </w:tcPr>
          <w:p w14:paraId="5F7B2D77" w14:textId="77777777" w:rsidR="005E5270" w:rsidRPr="00C07995" w:rsidRDefault="005E5270" w:rsidP="005E527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tcPr>
          <w:p w14:paraId="138C26CB" w14:textId="1DE38786"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656536">
              <w:rPr>
                <w:rFonts w:ascii="Browallia New" w:hAnsi="Browallia New" w:cs="Browallia New"/>
                <w:sz w:val="24"/>
                <w:szCs w:val="24"/>
              </w:rPr>
              <w:t>14,575</w:t>
            </w:r>
          </w:p>
        </w:tc>
      </w:tr>
      <w:tr w:rsidR="005E5270" w:rsidRPr="00F7454E" w14:paraId="0D01BB0D" w14:textId="77777777" w:rsidTr="00C07995">
        <w:trPr>
          <w:trHeight w:val="20"/>
        </w:trPr>
        <w:tc>
          <w:tcPr>
            <w:tcW w:w="4045" w:type="dxa"/>
            <w:shd w:val="clear" w:color="auto" w:fill="auto"/>
            <w:vAlign w:val="bottom"/>
          </w:tcPr>
          <w:p w14:paraId="0CEFC42F"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ค่าซ่อมแซมยานพาหนะ</w:t>
            </w:r>
          </w:p>
        </w:tc>
        <w:tc>
          <w:tcPr>
            <w:tcW w:w="1107" w:type="dxa"/>
            <w:shd w:val="clear" w:color="auto" w:fill="auto"/>
          </w:tcPr>
          <w:p w14:paraId="6545E716" w14:textId="371FA5FB" w:rsidR="005E5270" w:rsidRPr="00B82F04" w:rsidRDefault="006F0472"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29,127</w:t>
            </w:r>
          </w:p>
        </w:tc>
        <w:tc>
          <w:tcPr>
            <w:tcW w:w="209" w:type="dxa"/>
            <w:shd w:val="clear" w:color="auto" w:fill="auto"/>
            <w:vAlign w:val="bottom"/>
          </w:tcPr>
          <w:p w14:paraId="45BF27AD"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161E998" w14:textId="7F1B15C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28,178</w:t>
            </w:r>
          </w:p>
        </w:tc>
        <w:tc>
          <w:tcPr>
            <w:tcW w:w="222" w:type="dxa"/>
            <w:shd w:val="clear" w:color="auto" w:fill="auto"/>
            <w:vAlign w:val="bottom"/>
          </w:tcPr>
          <w:p w14:paraId="344B4C94"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47C593DF" w14:textId="6B17ADF3" w:rsidR="005E5270" w:rsidRPr="00C826EA" w:rsidRDefault="008D6306" w:rsidP="005E5270">
            <w:pPr>
              <w:spacing w:line="240" w:lineRule="auto"/>
              <w:ind w:left="-46" w:right="25"/>
              <w:jc w:val="right"/>
              <w:rPr>
                <w:rFonts w:ascii="Browallia New" w:hAnsi="Browallia New" w:cs="Browallia New"/>
                <w:sz w:val="24"/>
                <w:szCs w:val="24"/>
                <w:cs/>
              </w:rPr>
            </w:pPr>
            <w:r w:rsidRPr="00C826EA">
              <w:rPr>
                <w:rFonts w:ascii="Browallia New" w:hAnsi="Browallia New" w:cs="Browallia New"/>
                <w:sz w:val="24"/>
                <w:szCs w:val="24"/>
              </w:rPr>
              <w:t>18,212</w:t>
            </w:r>
          </w:p>
        </w:tc>
        <w:tc>
          <w:tcPr>
            <w:tcW w:w="196" w:type="dxa"/>
            <w:shd w:val="clear" w:color="auto" w:fill="auto"/>
            <w:vAlign w:val="bottom"/>
          </w:tcPr>
          <w:p w14:paraId="01C69E25" w14:textId="77777777" w:rsidR="005E5270" w:rsidRPr="00C07995" w:rsidRDefault="005E5270" w:rsidP="005E527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p>
        </w:tc>
        <w:tc>
          <w:tcPr>
            <w:tcW w:w="1120" w:type="dxa"/>
            <w:shd w:val="clear" w:color="auto" w:fill="auto"/>
          </w:tcPr>
          <w:p w14:paraId="3BAD9389" w14:textId="49820D9D"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cs/>
                <w:lang w:val="en-US"/>
              </w:rPr>
            </w:pPr>
            <w:r w:rsidRPr="00656536">
              <w:rPr>
                <w:rFonts w:ascii="Browallia New" w:hAnsi="Browallia New" w:cs="Browallia New"/>
                <w:sz w:val="24"/>
                <w:szCs w:val="24"/>
              </w:rPr>
              <w:t>18,742</w:t>
            </w:r>
          </w:p>
        </w:tc>
      </w:tr>
      <w:tr w:rsidR="005E5270" w:rsidRPr="00F7454E" w14:paraId="321454A0" w14:textId="77777777" w:rsidTr="00C07995">
        <w:trPr>
          <w:trHeight w:val="20"/>
        </w:trPr>
        <w:tc>
          <w:tcPr>
            <w:tcW w:w="4045" w:type="dxa"/>
            <w:shd w:val="clear" w:color="auto" w:fill="auto"/>
            <w:vAlign w:val="bottom"/>
          </w:tcPr>
          <w:p w14:paraId="1671A8C2" w14:textId="77777777"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ค่าเบี้ยประกันภัย</w:t>
            </w:r>
          </w:p>
        </w:tc>
        <w:tc>
          <w:tcPr>
            <w:tcW w:w="1107" w:type="dxa"/>
            <w:shd w:val="clear" w:color="auto" w:fill="auto"/>
          </w:tcPr>
          <w:p w14:paraId="2163D573" w14:textId="552310D5" w:rsidR="005E5270" w:rsidRPr="00B82F04" w:rsidRDefault="00D525B5"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2,468</w:t>
            </w:r>
          </w:p>
        </w:tc>
        <w:tc>
          <w:tcPr>
            <w:tcW w:w="209" w:type="dxa"/>
            <w:shd w:val="clear" w:color="auto" w:fill="auto"/>
            <w:vAlign w:val="bottom"/>
          </w:tcPr>
          <w:p w14:paraId="0E004E62"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3CCBC285" w14:textId="492FB102"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2,614</w:t>
            </w:r>
          </w:p>
        </w:tc>
        <w:tc>
          <w:tcPr>
            <w:tcW w:w="222" w:type="dxa"/>
            <w:shd w:val="clear" w:color="auto" w:fill="auto"/>
            <w:vAlign w:val="bottom"/>
          </w:tcPr>
          <w:p w14:paraId="6FF235A4"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3A00BFCD" w14:textId="5A4FFA76" w:rsidR="005E5270" w:rsidRPr="00C826EA" w:rsidRDefault="00AE53DF"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1,531</w:t>
            </w:r>
          </w:p>
        </w:tc>
        <w:tc>
          <w:tcPr>
            <w:tcW w:w="196" w:type="dxa"/>
            <w:shd w:val="clear" w:color="auto" w:fill="auto"/>
            <w:vAlign w:val="bottom"/>
          </w:tcPr>
          <w:p w14:paraId="49CAF29D" w14:textId="77777777" w:rsidR="005E5270" w:rsidRPr="00C07995" w:rsidRDefault="005E5270" w:rsidP="005E527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tcPr>
          <w:p w14:paraId="09CA5465" w14:textId="1C1145D8"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656536">
              <w:rPr>
                <w:rFonts w:ascii="Browallia New" w:hAnsi="Browallia New" w:cs="Browallia New"/>
                <w:sz w:val="24"/>
                <w:szCs w:val="24"/>
              </w:rPr>
              <w:t>1,945</w:t>
            </w:r>
          </w:p>
        </w:tc>
      </w:tr>
      <w:tr w:rsidR="005E5270" w:rsidRPr="00F7454E" w14:paraId="43A533A7" w14:textId="77777777" w:rsidTr="00C07995">
        <w:trPr>
          <w:trHeight w:val="20"/>
        </w:trPr>
        <w:tc>
          <w:tcPr>
            <w:tcW w:w="4045" w:type="dxa"/>
            <w:shd w:val="clear" w:color="auto" w:fill="auto"/>
            <w:vAlign w:val="bottom"/>
          </w:tcPr>
          <w:p w14:paraId="11FF976D" w14:textId="4A9E8687" w:rsidR="005E5270" w:rsidRPr="00F7454E" w:rsidRDefault="005E5270" w:rsidP="005E5270">
            <w:pPr>
              <w:tabs>
                <w:tab w:val="left" w:pos="3390"/>
              </w:tabs>
              <w:spacing w:line="240" w:lineRule="auto"/>
              <w:ind w:left="248" w:hanging="248"/>
              <w:rPr>
                <w:rFonts w:ascii="Browallia New" w:hAnsi="Browallia New" w:cs="Browallia New"/>
                <w:sz w:val="24"/>
                <w:szCs w:val="24"/>
                <w:cs/>
                <w:lang w:val="en-GB"/>
              </w:rPr>
            </w:pPr>
            <w:r w:rsidRPr="00F7454E">
              <w:rPr>
                <w:rFonts w:ascii="Browallia New" w:hAnsi="Browallia New" w:cs="Browallia New"/>
                <w:sz w:val="24"/>
                <w:szCs w:val="24"/>
                <w:cs/>
                <w:lang w:val="en-GB"/>
              </w:rPr>
              <w:t>ขาดทุนจากการลดมูลค่าสินค้า</w:t>
            </w:r>
          </w:p>
        </w:tc>
        <w:tc>
          <w:tcPr>
            <w:tcW w:w="1107" w:type="dxa"/>
            <w:shd w:val="clear" w:color="auto" w:fill="auto"/>
          </w:tcPr>
          <w:p w14:paraId="1560DC95" w14:textId="37807F90" w:rsidR="005E5270" w:rsidRPr="00B82F04" w:rsidRDefault="008378AC"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2,</w:t>
            </w:r>
            <w:r w:rsidR="00716E41">
              <w:rPr>
                <w:rFonts w:ascii="Browallia New" w:hAnsi="Browallia New" w:cs="Browallia New"/>
                <w:sz w:val="24"/>
                <w:szCs w:val="24"/>
              </w:rPr>
              <w:t>255</w:t>
            </w:r>
          </w:p>
        </w:tc>
        <w:tc>
          <w:tcPr>
            <w:tcW w:w="209" w:type="dxa"/>
            <w:shd w:val="clear" w:color="auto" w:fill="auto"/>
            <w:vAlign w:val="bottom"/>
          </w:tcPr>
          <w:p w14:paraId="3FFB0B82"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1CF549BA" w14:textId="6D3C9C2E"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324</w:t>
            </w:r>
          </w:p>
        </w:tc>
        <w:tc>
          <w:tcPr>
            <w:tcW w:w="222" w:type="dxa"/>
            <w:shd w:val="clear" w:color="auto" w:fill="auto"/>
            <w:vAlign w:val="bottom"/>
          </w:tcPr>
          <w:p w14:paraId="091A33B3"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4D3E064F" w14:textId="5979442E" w:rsidR="005E5270" w:rsidRPr="00C826EA" w:rsidRDefault="0036656D"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2,321</w:t>
            </w:r>
          </w:p>
        </w:tc>
        <w:tc>
          <w:tcPr>
            <w:tcW w:w="196" w:type="dxa"/>
            <w:shd w:val="clear" w:color="auto" w:fill="auto"/>
            <w:vAlign w:val="bottom"/>
          </w:tcPr>
          <w:p w14:paraId="5F84EBF3" w14:textId="77777777" w:rsidR="005E5270" w:rsidRPr="00C07995" w:rsidRDefault="005E5270" w:rsidP="005E527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tcPr>
          <w:p w14:paraId="095CAEA9" w14:textId="4B21487B"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656536">
              <w:rPr>
                <w:rFonts w:ascii="Browallia New" w:hAnsi="Browallia New" w:cs="Browallia New"/>
                <w:sz w:val="24"/>
                <w:szCs w:val="24"/>
              </w:rPr>
              <w:t>324</w:t>
            </w:r>
          </w:p>
        </w:tc>
      </w:tr>
      <w:tr w:rsidR="005E5270" w:rsidRPr="001072B8" w14:paraId="032B3717" w14:textId="77777777" w:rsidTr="00C07995">
        <w:trPr>
          <w:trHeight w:val="20"/>
        </w:trPr>
        <w:tc>
          <w:tcPr>
            <w:tcW w:w="4045" w:type="dxa"/>
            <w:shd w:val="clear" w:color="auto" w:fill="auto"/>
            <w:vAlign w:val="bottom"/>
          </w:tcPr>
          <w:p w14:paraId="33BB7897" w14:textId="36A46FB4" w:rsidR="005E5270" w:rsidRPr="00F7454E" w:rsidRDefault="005E5270" w:rsidP="005E5270">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หนี้สูญและ</w:t>
            </w:r>
            <w:r>
              <w:rPr>
                <w:rFonts w:ascii="Browallia New" w:hAnsi="Browallia New" w:cs="Browallia New" w:hint="cs"/>
                <w:sz w:val="24"/>
                <w:szCs w:val="24"/>
                <w:cs/>
              </w:rPr>
              <w:t>ผลขาดทุนจากการด้อยค่า</w:t>
            </w:r>
            <w:r w:rsidRPr="00F46B29">
              <w:rPr>
                <w:rFonts w:ascii="Browallia New" w:hAnsi="Browallia New" w:cs="Browallia New"/>
                <w:sz w:val="24"/>
                <w:szCs w:val="24"/>
              </w:rPr>
              <w:t xml:space="preserve"> </w:t>
            </w:r>
          </w:p>
        </w:tc>
        <w:tc>
          <w:tcPr>
            <w:tcW w:w="1107" w:type="dxa"/>
            <w:shd w:val="clear" w:color="auto" w:fill="auto"/>
          </w:tcPr>
          <w:p w14:paraId="3A0E1A6A" w14:textId="7E0F7B91" w:rsidR="005E5270" w:rsidRPr="00B82F04" w:rsidRDefault="00EB5E09" w:rsidP="005E5270">
            <w:pPr>
              <w:spacing w:line="240" w:lineRule="auto"/>
              <w:ind w:left="-46" w:right="25"/>
              <w:jc w:val="right"/>
              <w:rPr>
                <w:rFonts w:ascii="Browallia New" w:hAnsi="Browallia New" w:cs="Browallia New"/>
                <w:sz w:val="24"/>
                <w:szCs w:val="24"/>
              </w:rPr>
            </w:pPr>
            <w:r w:rsidRPr="005E1028">
              <w:rPr>
                <w:rFonts w:ascii="Browallia New" w:hAnsi="Browallia New" w:cs="Browallia New"/>
                <w:sz w:val="24"/>
                <w:szCs w:val="24"/>
              </w:rPr>
              <w:t>96,003</w:t>
            </w:r>
          </w:p>
        </w:tc>
        <w:tc>
          <w:tcPr>
            <w:tcW w:w="209" w:type="dxa"/>
            <w:shd w:val="clear" w:color="auto" w:fill="auto"/>
            <w:vAlign w:val="bottom"/>
          </w:tcPr>
          <w:p w14:paraId="4A181B04"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19D13F5F" w14:textId="431936AC"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5E1028">
              <w:rPr>
                <w:rFonts w:ascii="Browallia New" w:hAnsi="Browallia New" w:cs="Browallia New"/>
                <w:sz w:val="24"/>
                <w:szCs w:val="24"/>
              </w:rPr>
              <w:t>127,</w:t>
            </w:r>
            <w:r w:rsidR="00C16F34" w:rsidRPr="00C16F34">
              <w:rPr>
                <w:rFonts w:ascii="Browallia New" w:hAnsi="Browallia New" w:cs="Browallia New" w:hint="cs"/>
                <w:sz w:val="24"/>
                <w:szCs w:val="24"/>
                <w:lang w:val="en-US" w:bidi="th-TH"/>
              </w:rPr>
              <w:t>068</w:t>
            </w:r>
          </w:p>
        </w:tc>
        <w:tc>
          <w:tcPr>
            <w:tcW w:w="222" w:type="dxa"/>
            <w:shd w:val="clear" w:color="auto" w:fill="auto"/>
            <w:vAlign w:val="bottom"/>
          </w:tcPr>
          <w:p w14:paraId="0B78EDF7"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394DD707" w14:textId="015358CB" w:rsidR="005E5270" w:rsidRPr="005E1028" w:rsidRDefault="001C6C0D" w:rsidP="005E5270">
            <w:pPr>
              <w:spacing w:line="240" w:lineRule="auto"/>
              <w:ind w:left="-46" w:right="25"/>
              <w:jc w:val="right"/>
              <w:rPr>
                <w:rFonts w:ascii="Browallia New" w:hAnsi="Browallia New" w:cs="Browallia New"/>
                <w:sz w:val="24"/>
                <w:szCs w:val="24"/>
              </w:rPr>
            </w:pPr>
            <w:r w:rsidRPr="005E1028">
              <w:rPr>
                <w:rFonts w:ascii="Browallia New" w:hAnsi="Browallia New" w:cs="Browallia New"/>
                <w:sz w:val="24"/>
                <w:szCs w:val="24"/>
              </w:rPr>
              <w:t>38,</w:t>
            </w:r>
            <w:r w:rsidR="004D533D" w:rsidRPr="005E1028">
              <w:rPr>
                <w:rFonts w:ascii="Browallia New" w:hAnsi="Browallia New" w:cs="Browallia New"/>
                <w:sz w:val="24"/>
                <w:szCs w:val="24"/>
              </w:rPr>
              <w:t>300</w:t>
            </w:r>
          </w:p>
        </w:tc>
        <w:tc>
          <w:tcPr>
            <w:tcW w:w="196" w:type="dxa"/>
            <w:shd w:val="clear" w:color="auto" w:fill="auto"/>
            <w:vAlign w:val="bottom"/>
          </w:tcPr>
          <w:p w14:paraId="7A3EE727" w14:textId="77777777" w:rsidR="005E5270" w:rsidRPr="00C07995" w:rsidRDefault="005E5270" w:rsidP="005E527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tcPr>
          <w:p w14:paraId="5A36CB89" w14:textId="051EE4BA"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656536">
              <w:rPr>
                <w:rFonts w:ascii="Browallia New" w:hAnsi="Browallia New" w:cs="Browallia New"/>
                <w:sz w:val="24"/>
                <w:szCs w:val="24"/>
              </w:rPr>
              <w:t>35,542</w:t>
            </w:r>
          </w:p>
        </w:tc>
      </w:tr>
      <w:tr w:rsidR="005E5270" w:rsidRPr="00F7454E" w14:paraId="629B8065" w14:textId="77777777" w:rsidTr="00C07995">
        <w:trPr>
          <w:trHeight w:val="20"/>
        </w:trPr>
        <w:tc>
          <w:tcPr>
            <w:tcW w:w="4045" w:type="dxa"/>
            <w:shd w:val="clear" w:color="auto" w:fill="auto"/>
            <w:vAlign w:val="bottom"/>
          </w:tcPr>
          <w:p w14:paraId="5C26D5F2" w14:textId="77777777" w:rsidR="005E5270" w:rsidRPr="00F7454E" w:rsidRDefault="005E5270" w:rsidP="005E5270">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ค่าสาธารณูปโภค</w:t>
            </w:r>
          </w:p>
        </w:tc>
        <w:tc>
          <w:tcPr>
            <w:tcW w:w="1107" w:type="dxa"/>
            <w:shd w:val="clear" w:color="auto" w:fill="auto"/>
          </w:tcPr>
          <w:p w14:paraId="58EA8D37" w14:textId="3E6ED384" w:rsidR="005E5270" w:rsidRPr="00B82F04" w:rsidRDefault="004259A8"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66,033</w:t>
            </w:r>
          </w:p>
        </w:tc>
        <w:tc>
          <w:tcPr>
            <w:tcW w:w="209" w:type="dxa"/>
            <w:shd w:val="clear" w:color="auto" w:fill="auto"/>
            <w:vAlign w:val="bottom"/>
          </w:tcPr>
          <w:p w14:paraId="39384AD3"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3F9B644F" w14:textId="354E7C1B"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46,511</w:t>
            </w:r>
          </w:p>
        </w:tc>
        <w:tc>
          <w:tcPr>
            <w:tcW w:w="222" w:type="dxa"/>
            <w:shd w:val="clear" w:color="auto" w:fill="auto"/>
            <w:vAlign w:val="bottom"/>
          </w:tcPr>
          <w:p w14:paraId="4763F481"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60A7CF7B" w14:textId="64285A1F" w:rsidR="005E5270" w:rsidRPr="00C826EA" w:rsidRDefault="00AE53DF"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20,829</w:t>
            </w:r>
          </w:p>
        </w:tc>
        <w:tc>
          <w:tcPr>
            <w:tcW w:w="196" w:type="dxa"/>
            <w:shd w:val="clear" w:color="auto" w:fill="auto"/>
            <w:vAlign w:val="bottom"/>
          </w:tcPr>
          <w:p w14:paraId="20CF7AA0" w14:textId="77777777" w:rsidR="005E5270" w:rsidRPr="00C07995" w:rsidRDefault="005E5270" w:rsidP="005E527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tcPr>
          <w:p w14:paraId="52A016E7" w14:textId="42586024"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656536">
              <w:rPr>
                <w:rFonts w:ascii="Browallia New" w:hAnsi="Browallia New" w:cs="Browallia New"/>
                <w:sz w:val="24"/>
                <w:szCs w:val="24"/>
              </w:rPr>
              <w:t>16,439</w:t>
            </w:r>
          </w:p>
        </w:tc>
      </w:tr>
      <w:tr w:rsidR="005E5270" w:rsidRPr="00F7454E" w14:paraId="6B55AC30" w14:textId="77777777" w:rsidTr="00C07995">
        <w:trPr>
          <w:trHeight w:val="20"/>
        </w:trPr>
        <w:tc>
          <w:tcPr>
            <w:tcW w:w="4045" w:type="dxa"/>
            <w:shd w:val="clear" w:color="auto" w:fill="auto"/>
            <w:vAlign w:val="bottom"/>
          </w:tcPr>
          <w:p w14:paraId="029992CA" w14:textId="77777777" w:rsidR="005E5270" w:rsidRPr="00F7454E" w:rsidRDefault="005E5270" w:rsidP="005E5270">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ค่าโฆษณาและประชาสัมพันธ์</w:t>
            </w:r>
          </w:p>
        </w:tc>
        <w:tc>
          <w:tcPr>
            <w:tcW w:w="1107" w:type="dxa"/>
            <w:shd w:val="clear" w:color="auto" w:fill="auto"/>
          </w:tcPr>
          <w:p w14:paraId="58A0F8AB" w14:textId="347AAC18" w:rsidR="005E5270" w:rsidRPr="00B82F04" w:rsidRDefault="00D22EAD"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32</w:t>
            </w:r>
            <w:r w:rsidR="00D10F2C">
              <w:rPr>
                <w:rFonts w:ascii="Browallia New" w:hAnsi="Browallia New" w:cs="Browallia New"/>
                <w:sz w:val="24"/>
                <w:szCs w:val="24"/>
              </w:rPr>
              <w:t>,104</w:t>
            </w:r>
          </w:p>
        </w:tc>
        <w:tc>
          <w:tcPr>
            <w:tcW w:w="209" w:type="dxa"/>
            <w:shd w:val="clear" w:color="auto" w:fill="auto"/>
            <w:vAlign w:val="bottom"/>
          </w:tcPr>
          <w:p w14:paraId="3270952F"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4180D7C" w14:textId="76BE07DE" w:rsidR="005E5270" w:rsidRPr="00C07995" w:rsidRDefault="00FE1B34"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lang w:val="en-US" w:bidi="th-TH"/>
              </w:rPr>
              <w:t>45,833</w:t>
            </w:r>
          </w:p>
        </w:tc>
        <w:tc>
          <w:tcPr>
            <w:tcW w:w="222" w:type="dxa"/>
            <w:shd w:val="clear" w:color="auto" w:fill="auto"/>
            <w:vAlign w:val="bottom"/>
          </w:tcPr>
          <w:p w14:paraId="49CA069E"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666CBA8E" w14:textId="15DF8030" w:rsidR="005E5270" w:rsidRPr="00C826EA" w:rsidRDefault="002A589B" w:rsidP="005E5270">
            <w:pPr>
              <w:spacing w:line="240" w:lineRule="auto"/>
              <w:ind w:left="-46" w:right="25"/>
              <w:jc w:val="right"/>
              <w:rPr>
                <w:rFonts w:ascii="Browallia New" w:hAnsi="Browallia New" w:cs="Browallia New"/>
                <w:sz w:val="24"/>
                <w:szCs w:val="24"/>
                <w:cs/>
              </w:rPr>
            </w:pPr>
            <w:r w:rsidRPr="00C826EA">
              <w:rPr>
                <w:rFonts w:ascii="Browallia New" w:hAnsi="Browallia New" w:cs="Browallia New"/>
                <w:sz w:val="24"/>
                <w:szCs w:val="24"/>
              </w:rPr>
              <w:t>2,378</w:t>
            </w:r>
          </w:p>
        </w:tc>
        <w:tc>
          <w:tcPr>
            <w:tcW w:w="196" w:type="dxa"/>
            <w:shd w:val="clear" w:color="auto" w:fill="auto"/>
            <w:vAlign w:val="bottom"/>
          </w:tcPr>
          <w:p w14:paraId="743DCDA6" w14:textId="77777777" w:rsidR="005E5270" w:rsidRPr="00C07995" w:rsidRDefault="005E5270" w:rsidP="005E527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tcPr>
          <w:p w14:paraId="02074102" w14:textId="6B4C3986" w:rsidR="005E5270" w:rsidRPr="00C07995" w:rsidRDefault="005E5270" w:rsidP="005E5270">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cs/>
              </w:rPr>
            </w:pPr>
            <w:r w:rsidRPr="00656536">
              <w:rPr>
                <w:rFonts w:ascii="Browallia New" w:hAnsi="Browallia New" w:cs="Browallia New"/>
                <w:sz w:val="24"/>
                <w:szCs w:val="24"/>
              </w:rPr>
              <w:t>10,461</w:t>
            </w:r>
          </w:p>
        </w:tc>
      </w:tr>
      <w:tr w:rsidR="005E5270" w:rsidRPr="00F7454E" w14:paraId="7B12C276" w14:textId="77777777" w:rsidTr="00C07995">
        <w:trPr>
          <w:trHeight w:val="20"/>
        </w:trPr>
        <w:tc>
          <w:tcPr>
            <w:tcW w:w="4045" w:type="dxa"/>
            <w:shd w:val="clear" w:color="auto" w:fill="auto"/>
            <w:vAlign w:val="bottom"/>
          </w:tcPr>
          <w:p w14:paraId="50BB8BB3" w14:textId="77777777" w:rsidR="005E5270" w:rsidRPr="00F7454E" w:rsidRDefault="005E5270" w:rsidP="005E5270">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ค่าภาษีธุรกิจเฉพาะ</w:t>
            </w:r>
          </w:p>
        </w:tc>
        <w:tc>
          <w:tcPr>
            <w:tcW w:w="1107" w:type="dxa"/>
            <w:shd w:val="clear" w:color="auto" w:fill="auto"/>
          </w:tcPr>
          <w:p w14:paraId="45EB2FEA" w14:textId="05894688" w:rsidR="005E5270" w:rsidRPr="00B82F04" w:rsidRDefault="00D10F2C"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16,779</w:t>
            </w:r>
          </w:p>
        </w:tc>
        <w:tc>
          <w:tcPr>
            <w:tcW w:w="209" w:type="dxa"/>
            <w:shd w:val="clear" w:color="auto" w:fill="auto"/>
            <w:vAlign w:val="bottom"/>
          </w:tcPr>
          <w:p w14:paraId="6A99EE56"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E593A47" w14:textId="69A025B6"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14,729</w:t>
            </w:r>
          </w:p>
        </w:tc>
        <w:tc>
          <w:tcPr>
            <w:tcW w:w="222" w:type="dxa"/>
            <w:shd w:val="clear" w:color="auto" w:fill="auto"/>
            <w:vAlign w:val="bottom"/>
          </w:tcPr>
          <w:p w14:paraId="301D71E3" w14:textId="77777777" w:rsidR="005E5270" w:rsidRPr="00C07995" w:rsidRDefault="005E5270" w:rsidP="005E5270">
            <w:pPr>
              <w:spacing w:line="240" w:lineRule="auto"/>
              <w:ind w:left="-46" w:right="25"/>
              <w:jc w:val="right"/>
              <w:rPr>
                <w:rFonts w:ascii="Browallia New" w:hAnsi="Browallia New" w:cs="Browallia New"/>
                <w:sz w:val="24"/>
                <w:szCs w:val="24"/>
              </w:rPr>
            </w:pPr>
          </w:p>
        </w:tc>
        <w:tc>
          <w:tcPr>
            <w:tcW w:w="1022" w:type="dxa"/>
            <w:shd w:val="clear" w:color="auto" w:fill="auto"/>
          </w:tcPr>
          <w:p w14:paraId="74A6DEDD" w14:textId="207BBC9F" w:rsidR="005E5270" w:rsidRPr="00C826EA" w:rsidRDefault="002A589B"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148</w:t>
            </w:r>
          </w:p>
        </w:tc>
        <w:tc>
          <w:tcPr>
            <w:tcW w:w="196" w:type="dxa"/>
            <w:shd w:val="clear" w:color="auto" w:fill="auto"/>
            <w:vAlign w:val="bottom"/>
          </w:tcPr>
          <w:p w14:paraId="40C0B67A" w14:textId="77777777" w:rsidR="005E5270" w:rsidRPr="00C07995" w:rsidRDefault="005E5270" w:rsidP="005E527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20" w:type="dxa"/>
            <w:shd w:val="clear" w:color="auto" w:fill="auto"/>
          </w:tcPr>
          <w:p w14:paraId="3C253944" w14:textId="3885B274" w:rsidR="005E5270" w:rsidRPr="00C07995" w:rsidRDefault="005E5270" w:rsidP="005E5270">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rPr>
            </w:pPr>
            <w:r w:rsidRPr="00656536">
              <w:rPr>
                <w:rFonts w:ascii="Browallia New" w:hAnsi="Browallia New" w:cs="Browallia New"/>
                <w:sz w:val="24"/>
                <w:szCs w:val="24"/>
              </w:rPr>
              <w:t>327</w:t>
            </w:r>
          </w:p>
        </w:tc>
      </w:tr>
      <w:tr w:rsidR="005E5270" w:rsidRPr="00F7454E" w14:paraId="7FC53715" w14:textId="77777777" w:rsidTr="00C07995">
        <w:trPr>
          <w:trHeight w:val="20"/>
        </w:trPr>
        <w:tc>
          <w:tcPr>
            <w:tcW w:w="4045" w:type="dxa"/>
            <w:shd w:val="clear" w:color="auto" w:fill="auto"/>
            <w:vAlign w:val="bottom"/>
          </w:tcPr>
          <w:p w14:paraId="19BB2420" w14:textId="77777777" w:rsidR="005E5270" w:rsidRPr="00F7454E" w:rsidRDefault="005E5270" w:rsidP="005E5270">
            <w:pPr>
              <w:spacing w:line="240" w:lineRule="auto"/>
              <w:ind w:left="248" w:hanging="248"/>
              <w:rPr>
                <w:rFonts w:ascii="Browallia New" w:hAnsi="Browallia New" w:cs="Browallia New"/>
                <w:sz w:val="24"/>
                <w:szCs w:val="24"/>
                <w:lang w:val="en-GB"/>
              </w:rPr>
            </w:pPr>
            <w:r w:rsidRPr="00F7454E">
              <w:rPr>
                <w:rFonts w:ascii="Browallia New" w:hAnsi="Browallia New" w:cs="Browallia New" w:hint="cs"/>
                <w:sz w:val="24"/>
                <w:szCs w:val="24"/>
                <w:cs/>
              </w:rPr>
              <w:t>ค่าธรรมเนียมอื่นๆ</w:t>
            </w:r>
          </w:p>
        </w:tc>
        <w:tc>
          <w:tcPr>
            <w:tcW w:w="1107" w:type="dxa"/>
            <w:shd w:val="clear" w:color="auto" w:fill="auto"/>
          </w:tcPr>
          <w:p w14:paraId="3B65B1D2" w14:textId="32A46C1F" w:rsidR="005E5270" w:rsidRPr="00B82F04" w:rsidRDefault="00E65F08" w:rsidP="005E5270">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30,03</w:t>
            </w:r>
            <w:r w:rsidR="001E3926">
              <w:rPr>
                <w:rFonts w:ascii="Browallia New" w:hAnsi="Browallia New" w:cs="Browallia New"/>
                <w:sz w:val="24"/>
                <w:szCs w:val="24"/>
              </w:rPr>
              <w:t>3</w:t>
            </w:r>
          </w:p>
        </w:tc>
        <w:tc>
          <w:tcPr>
            <w:tcW w:w="209" w:type="dxa"/>
            <w:shd w:val="clear" w:color="auto" w:fill="auto"/>
            <w:vAlign w:val="bottom"/>
          </w:tcPr>
          <w:p w14:paraId="4763A918"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55AD575" w14:textId="535B967D"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B82F04">
              <w:rPr>
                <w:rFonts w:ascii="Browallia New" w:hAnsi="Browallia New" w:cs="Browallia New"/>
                <w:sz w:val="24"/>
                <w:szCs w:val="24"/>
              </w:rPr>
              <w:t>31,586</w:t>
            </w:r>
          </w:p>
        </w:tc>
        <w:tc>
          <w:tcPr>
            <w:tcW w:w="222" w:type="dxa"/>
            <w:shd w:val="clear" w:color="auto" w:fill="auto"/>
            <w:vAlign w:val="bottom"/>
          </w:tcPr>
          <w:p w14:paraId="18BBDE3F"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A49CA36" w14:textId="7288F0E6" w:rsidR="005E5270" w:rsidRPr="00C826EA" w:rsidRDefault="0003580F" w:rsidP="005E5270">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4,7</w:t>
            </w:r>
            <w:r w:rsidR="007604A1" w:rsidRPr="00C826EA">
              <w:rPr>
                <w:rFonts w:ascii="Browallia New" w:hAnsi="Browallia New" w:cs="Browallia New"/>
                <w:sz w:val="24"/>
                <w:szCs w:val="24"/>
              </w:rPr>
              <w:t>51</w:t>
            </w:r>
          </w:p>
        </w:tc>
        <w:tc>
          <w:tcPr>
            <w:tcW w:w="196" w:type="dxa"/>
            <w:shd w:val="clear" w:color="auto" w:fill="auto"/>
            <w:vAlign w:val="bottom"/>
          </w:tcPr>
          <w:p w14:paraId="7BDF63B6" w14:textId="77777777"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4401451D" w14:textId="1F1DDDE4" w:rsidR="005E5270" w:rsidRPr="00C07995" w:rsidRDefault="005E5270" w:rsidP="005E527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656536">
              <w:rPr>
                <w:rFonts w:ascii="Browallia New" w:hAnsi="Browallia New" w:cs="Browallia New"/>
                <w:sz w:val="24"/>
                <w:szCs w:val="24"/>
              </w:rPr>
              <w:t>9,388</w:t>
            </w:r>
          </w:p>
        </w:tc>
      </w:tr>
    </w:tbl>
    <w:p w14:paraId="62D463EA" w14:textId="02ED5038" w:rsidR="00A327A4" w:rsidRDefault="00A327A4" w:rsidP="0007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3E358D0F" w14:textId="5D4A14D5" w:rsidR="00855CDC" w:rsidRDefault="0085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086E3AA3" w14:textId="315DEAF8" w:rsidR="008A494B" w:rsidRPr="007D6EAE" w:rsidRDefault="008A494B"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7D6EAE">
        <w:rPr>
          <w:rFonts w:ascii="Browallia New" w:hAnsi="Browallia New" w:cs="Browallia New"/>
          <w:b/>
          <w:bCs/>
          <w:sz w:val="28"/>
          <w:szCs w:val="28"/>
          <w:cs/>
        </w:rPr>
        <w:t>เครื่องมือทาง</w:t>
      </w:r>
      <w:r w:rsidRPr="007D6EAE">
        <w:rPr>
          <w:rFonts w:ascii="Browallia New" w:hAnsi="Browallia New" w:cs="Browallia New"/>
          <w:b/>
          <w:bCs/>
          <w:sz w:val="28"/>
          <w:szCs w:val="28"/>
          <w:cs/>
          <w:lang w:val="en-GB"/>
        </w:rPr>
        <w:t>การเงิน</w:t>
      </w:r>
    </w:p>
    <w:p w14:paraId="1E68DE5E" w14:textId="77777777" w:rsidR="00192823" w:rsidRPr="00C07995" w:rsidRDefault="00192823" w:rsidP="00C626F2">
      <w:pPr>
        <w:tabs>
          <w:tab w:val="clear" w:pos="454"/>
          <w:tab w:val="right" w:pos="7200"/>
          <w:tab w:val="right" w:pos="8540"/>
        </w:tabs>
        <w:spacing w:line="240" w:lineRule="auto"/>
        <w:ind w:left="364" w:right="-34"/>
        <w:jc w:val="thaiDistribute"/>
        <w:rPr>
          <w:rFonts w:ascii="Browallia New" w:hAnsi="Browallia New" w:cs="Browallia New"/>
          <w:i/>
          <w:iCs/>
          <w:sz w:val="20"/>
          <w:szCs w:val="20"/>
        </w:rPr>
      </w:pPr>
    </w:p>
    <w:p w14:paraId="3DFE3647" w14:textId="7BF5C3E3" w:rsidR="008A494B" w:rsidRPr="007D6EAE" w:rsidRDefault="008A494B" w:rsidP="00C626F2">
      <w:pPr>
        <w:tabs>
          <w:tab w:val="clear" w:pos="454"/>
          <w:tab w:val="right" w:pos="7200"/>
          <w:tab w:val="right" w:pos="8540"/>
        </w:tabs>
        <w:spacing w:line="240" w:lineRule="auto"/>
        <w:ind w:left="364" w:right="-34"/>
        <w:jc w:val="thaiDistribute"/>
        <w:rPr>
          <w:rFonts w:ascii="Browallia New" w:hAnsi="Browallia New" w:cs="Browallia New"/>
          <w:i/>
          <w:iCs/>
          <w:sz w:val="28"/>
          <w:szCs w:val="28"/>
        </w:rPr>
      </w:pPr>
      <w:r w:rsidRPr="007D6EAE">
        <w:rPr>
          <w:rFonts w:ascii="Browallia New" w:hAnsi="Browallia New" w:cs="Browallia New"/>
          <w:i/>
          <w:iCs/>
          <w:sz w:val="28"/>
          <w:szCs w:val="28"/>
          <w:cs/>
        </w:rPr>
        <w:t>การบริหารความเสี่ยง</w:t>
      </w:r>
    </w:p>
    <w:p w14:paraId="5C751603" w14:textId="30B73ED3" w:rsidR="008A494B" w:rsidRPr="007D6EAE" w:rsidRDefault="00E7073E" w:rsidP="00C626F2">
      <w:pPr>
        <w:tabs>
          <w:tab w:val="clear" w:pos="454"/>
          <w:tab w:val="left" w:pos="1440"/>
          <w:tab w:val="right" w:pos="7200"/>
          <w:tab w:val="right" w:pos="8540"/>
        </w:tabs>
        <w:spacing w:line="240" w:lineRule="auto"/>
        <w:ind w:left="364" w:right="-45"/>
        <w:jc w:val="thaiDistribute"/>
        <w:rPr>
          <w:rFonts w:ascii="Browallia New" w:hAnsi="Browallia New" w:cs="Browallia New"/>
          <w:spacing w:val="4"/>
          <w:sz w:val="28"/>
          <w:szCs w:val="28"/>
        </w:rPr>
      </w:pPr>
      <w:r w:rsidRPr="007D6EAE">
        <w:rPr>
          <w:rFonts w:ascii="Browallia New" w:hAnsi="Browallia New" w:cs="Browallia New" w:hint="cs"/>
          <w:sz w:val="28"/>
          <w:szCs w:val="28"/>
          <w:cs/>
        </w:rPr>
        <w:t>กลุ่ม</w:t>
      </w:r>
      <w:r w:rsidR="008A494B" w:rsidRPr="007D6EAE">
        <w:rPr>
          <w:rFonts w:ascii="Browallia New" w:hAnsi="Browallia New" w:cs="Browallia New"/>
          <w:sz w:val="28"/>
          <w:szCs w:val="28"/>
          <w:cs/>
        </w:rPr>
        <w:t>บริษัทมีเครื่องมือทางการเงินที่สำคัญที่แสดงในงบแสดงฐานะการเงินประกอบด้วย</w:t>
      </w:r>
      <w:r w:rsidR="00F46B29" w:rsidRPr="007D6EAE">
        <w:rPr>
          <w:rFonts w:ascii="Browallia New" w:hAnsi="Browallia New" w:cs="Browallia New"/>
          <w:sz w:val="28"/>
          <w:szCs w:val="28"/>
        </w:rPr>
        <w:t xml:space="preserve"> </w:t>
      </w:r>
      <w:bookmarkStart w:id="6" w:name="_Hlk2204045"/>
      <w:r w:rsidR="008A494B" w:rsidRPr="007D6EAE">
        <w:rPr>
          <w:rFonts w:ascii="Browallia New" w:hAnsi="Browallia New" w:cs="Browallia New"/>
          <w:sz w:val="28"/>
          <w:szCs w:val="28"/>
          <w:cs/>
        </w:rPr>
        <w:t>เงินสดและรายการเทียบเท่าเงินสด</w:t>
      </w:r>
      <w:r w:rsidR="00F46B29" w:rsidRPr="007D6EAE">
        <w:rPr>
          <w:rFonts w:ascii="Browallia New" w:hAnsi="Browallia New" w:cs="Browallia New"/>
          <w:sz w:val="28"/>
          <w:szCs w:val="28"/>
        </w:rPr>
        <w:t xml:space="preserve"> </w:t>
      </w:r>
      <w:r w:rsidR="00D61771" w:rsidRPr="007D6EAE">
        <w:rPr>
          <w:rFonts w:ascii="Browallia New" w:hAnsi="Browallia New" w:cs="Browallia New"/>
          <w:sz w:val="28"/>
          <w:szCs w:val="28"/>
          <w:cs/>
        </w:rPr>
        <w:t>ลูกหนี้ตามสัญญาเช่าซื้อ</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เงิน</w:t>
      </w:r>
      <w:r w:rsidR="008A494B" w:rsidRPr="007D6EAE">
        <w:rPr>
          <w:rFonts w:ascii="Browallia New" w:hAnsi="Browallia New" w:cs="Browallia New"/>
          <w:spacing w:val="4"/>
          <w:sz w:val="28"/>
          <w:szCs w:val="28"/>
          <w:cs/>
        </w:rPr>
        <w:t>ให้กู้ยืม</w:t>
      </w:r>
      <w:r w:rsidR="00F46B29" w:rsidRPr="007D6EAE">
        <w:rPr>
          <w:rFonts w:ascii="Browallia New" w:hAnsi="Browallia New" w:cs="Browallia New"/>
          <w:spacing w:val="4"/>
          <w:sz w:val="28"/>
          <w:szCs w:val="28"/>
        </w:rPr>
        <w:t xml:space="preserve"> </w:t>
      </w:r>
      <w:r w:rsidR="003F70D9" w:rsidRPr="007D6EAE">
        <w:rPr>
          <w:rFonts w:ascii="Browallia New" w:hAnsi="Browallia New" w:cs="Browallia New"/>
          <w:sz w:val="28"/>
          <w:szCs w:val="28"/>
          <w:cs/>
        </w:rPr>
        <w:t>เงินฝากธนาคารที่มีข้อจำกัดในการใช้</w:t>
      </w:r>
      <w:r w:rsidR="00F46B29" w:rsidRPr="007D6EAE">
        <w:rPr>
          <w:rFonts w:ascii="Browallia New" w:hAnsi="Browallia New" w:cs="Browallia New"/>
          <w:sz w:val="28"/>
          <w:szCs w:val="28"/>
        </w:rPr>
        <w:t xml:space="preserve"> </w:t>
      </w:r>
      <w:r w:rsidR="003F70D9" w:rsidRPr="007D6EAE">
        <w:rPr>
          <w:rFonts w:ascii="Browallia New" w:hAnsi="Browallia New" w:cs="Browallia New"/>
          <w:sz w:val="28"/>
          <w:szCs w:val="28"/>
        </w:rPr>
        <w:t xml:space="preserve"> </w:t>
      </w:r>
      <w:r w:rsidR="008A494B" w:rsidRPr="007D6EAE">
        <w:rPr>
          <w:rFonts w:ascii="Browallia New" w:hAnsi="Browallia New" w:cs="Browallia New"/>
          <w:spacing w:val="4"/>
          <w:sz w:val="28"/>
          <w:szCs w:val="28"/>
          <w:cs/>
        </w:rPr>
        <w:t>เงินเบิกเกินบัญชีและเงินกู้ยืมระยะสั้นจากสถาบันการเงิน</w:t>
      </w:r>
      <w:r w:rsidR="00F46B29" w:rsidRPr="007D6EAE">
        <w:rPr>
          <w:rFonts w:ascii="Browallia New" w:hAnsi="Browallia New" w:cs="Browallia New"/>
          <w:sz w:val="28"/>
          <w:szCs w:val="28"/>
        </w:rPr>
        <w:t xml:space="preserve"> </w:t>
      </w:r>
      <w:r w:rsidR="003F70D9" w:rsidRPr="007D6EAE">
        <w:rPr>
          <w:rFonts w:ascii="Browallia New" w:hAnsi="Browallia New" w:cs="Browallia New"/>
          <w:sz w:val="28"/>
          <w:szCs w:val="28"/>
          <w:cs/>
        </w:rPr>
        <w:t>หุ้นกู้</w:t>
      </w:r>
      <w:r w:rsidR="00F46B29" w:rsidRPr="007D6EAE">
        <w:rPr>
          <w:rFonts w:ascii="Browallia New" w:hAnsi="Browallia New" w:cs="Browallia New" w:hint="cs"/>
          <w:sz w:val="28"/>
          <w:szCs w:val="28"/>
        </w:rPr>
        <w:t xml:space="preserve"> </w:t>
      </w:r>
      <w:r w:rsidR="00DD7679" w:rsidRPr="007D6EAE">
        <w:rPr>
          <w:rFonts w:ascii="Browallia New" w:hAnsi="Browallia New" w:cs="Browallia New"/>
          <w:sz w:val="28"/>
          <w:szCs w:val="28"/>
          <w:cs/>
        </w:rPr>
        <w:t>หนี้สินตามสัญญาเช่า</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และเงินกู้ยืมระยะยาว</w:t>
      </w:r>
      <w:r w:rsidR="00F46B29" w:rsidRPr="007D6EAE">
        <w:rPr>
          <w:rFonts w:ascii="Browallia New" w:hAnsi="Browallia New" w:cs="Browallia New"/>
          <w:sz w:val="28"/>
          <w:szCs w:val="28"/>
        </w:rPr>
        <w:t xml:space="preserve"> </w:t>
      </w:r>
      <w:bookmarkEnd w:id="6"/>
      <w:r w:rsidRPr="007D6EAE">
        <w:rPr>
          <w:rFonts w:ascii="Browallia New" w:hAnsi="Browallia New" w:cs="Browallia New" w:hint="cs"/>
          <w:sz w:val="28"/>
          <w:szCs w:val="28"/>
          <w:cs/>
        </w:rPr>
        <w:t>กลุ่ม</w:t>
      </w:r>
      <w:r w:rsidR="008A494B" w:rsidRPr="007D6EAE">
        <w:rPr>
          <w:rFonts w:ascii="Browallia New" w:hAnsi="Browallia New" w:cs="Browallia New"/>
          <w:sz w:val="28"/>
          <w:szCs w:val="28"/>
          <w:cs/>
        </w:rPr>
        <w:t>บริษัทมีความเสี่ยงที่เกี่ยวข้องกับเครื่องมือทางการเงินดังกล่าว</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และมีนโยบายในการบริหารความเสี่ยงดังนี้</w:t>
      </w:r>
    </w:p>
    <w:p w14:paraId="12DA513A" w14:textId="77777777" w:rsidR="008A494B" w:rsidRPr="00C07995" w:rsidRDefault="008A494B" w:rsidP="00C626F2">
      <w:pPr>
        <w:tabs>
          <w:tab w:val="clear" w:pos="454"/>
          <w:tab w:val="left" w:pos="360"/>
          <w:tab w:val="left" w:pos="1440"/>
          <w:tab w:val="right" w:pos="7200"/>
          <w:tab w:val="right" w:pos="8540"/>
        </w:tabs>
        <w:spacing w:line="240" w:lineRule="auto"/>
        <w:ind w:left="364" w:right="-45"/>
        <w:jc w:val="thaiDistribute"/>
        <w:rPr>
          <w:rFonts w:ascii="Browallia New" w:hAnsi="Browallia New" w:cs="Browallia New"/>
        </w:rPr>
      </w:pPr>
    </w:p>
    <w:p w14:paraId="5B879304" w14:textId="77777777" w:rsidR="00E87538" w:rsidRPr="007D6E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7D6EAE">
        <w:rPr>
          <w:rFonts w:ascii="Browallia New" w:hAnsi="Browallia New" w:cs="Browallia New"/>
          <w:i/>
          <w:iCs/>
          <w:sz w:val="28"/>
          <w:szCs w:val="28"/>
          <w:cs/>
        </w:rPr>
        <w:t>ความเสี่ยงด้านการให้สินเชื่อ</w:t>
      </w:r>
    </w:p>
    <w:p w14:paraId="5107409B" w14:textId="1F7E896F" w:rsidR="00E87538" w:rsidRPr="007D6E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7D6EAE">
        <w:rPr>
          <w:rFonts w:ascii="Browallia New" w:hAnsi="Browallia New" w:cs="Browallia New" w:hint="cs"/>
          <w:sz w:val="28"/>
          <w:szCs w:val="28"/>
          <w:cs/>
        </w:rPr>
        <w:t>กลุ่ม</w:t>
      </w:r>
      <w:r w:rsidR="007E6A09" w:rsidRPr="007D6EAE">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ฝ่ายบริหารควบคุมความเสี่ยงนี้โดยการกำหนดให้มีนโยบายและวิธีการในการควบคุมสินเชื่อที่เหมาะสม</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นอกจากนี้</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การให้สินเชื่อของ</w:t>
      </w:r>
      <w:r w:rsidR="006D07A8" w:rsidRPr="007D6EAE">
        <w:rPr>
          <w:rFonts w:ascii="Browallia New" w:hAnsi="Browallia New" w:cs="Browallia New" w:hint="cs"/>
          <w:sz w:val="28"/>
          <w:szCs w:val="28"/>
          <w:cs/>
        </w:rPr>
        <w:t>กลุ่ม</w:t>
      </w:r>
      <w:r w:rsidR="007E6A09" w:rsidRPr="007D6EAE">
        <w:rPr>
          <w:rFonts w:ascii="Browallia New" w:hAnsi="Browallia New" w:cs="Browallia New"/>
          <w:sz w:val="28"/>
          <w:szCs w:val="28"/>
          <w:cs/>
        </w:rPr>
        <w:t>บริษัทไม่มีการกระจุกตัวเนื่องจาก</w:t>
      </w:r>
      <w:r w:rsidR="006D07A8" w:rsidRPr="007D6EAE">
        <w:rPr>
          <w:rFonts w:ascii="Browallia New" w:hAnsi="Browallia New" w:cs="Browallia New" w:hint="cs"/>
          <w:sz w:val="28"/>
          <w:szCs w:val="28"/>
          <w:cs/>
        </w:rPr>
        <w:t>กลุ่ม</w:t>
      </w:r>
      <w:r w:rsidR="007E6A09" w:rsidRPr="007D6EAE">
        <w:rPr>
          <w:rFonts w:ascii="Browallia New" w:hAnsi="Browallia New" w:cs="Browallia New"/>
          <w:sz w:val="28"/>
          <w:szCs w:val="28"/>
          <w:cs/>
        </w:rPr>
        <w:t>บริษัทมีฐานของลูกค้าที่หลากหลายและมีอยู่จำนวนมากราย</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ดังนั้นบริษัทจึงไม่คาดว่าจะได้รับความเสียหายที่เป็นสาระสำคัญจากการให้สินเชื่อนอกจากจำนวน</w:t>
      </w:r>
      <w:r w:rsidR="00021F84" w:rsidRPr="00021F84">
        <w:rPr>
          <w:rFonts w:ascii="Browallia New" w:hAnsi="Browallia New" w:cs="Browallia New"/>
          <w:sz w:val="28"/>
          <w:szCs w:val="28"/>
          <w:cs/>
        </w:rPr>
        <w:t>ค่าเผื่อผลขาดทุนด้านเครดิตที่คาดว่าจะเกิดขึ้น</w:t>
      </w:r>
      <w:r w:rsidR="007E6A09" w:rsidRPr="007D6EAE">
        <w:rPr>
          <w:rFonts w:ascii="Browallia New" w:hAnsi="Browallia New" w:cs="Browallia New"/>
          <w:sz w:val="28"/>
          <w:szCs w:val="28"/>
          <w:cs/>
        </w:rPr>
        <w:t>ที่บันทึกไว้แล้วในบัญชี</w:t>
      </w:r>
    </w:p>
    <w:p w14:paraId="2FF9F512" w14:textId="77777777" w:rsidR="00E87538" w:rsidRPr="00C07995"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0"/>
          <w:szCs w:val="20"/>
          <w:lang w:val="en-GB"/>
        </w:rPr>
      </w:pPr>
    </w:p>
    <w:p w14:paraId="7E22E9D2" w14:textId="77777777" w:rsidR="00E87538" w:rsidRPr="007D6E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7D6EAE">
        <w:rPr>
          <w:rFonts w:ascii="Browallia New" w:hAnsi="Browallia New" w:cs="Browallia New"/>
          <w:i/>
          <w:iCs/>
          <w:sz w:val="28"/>
          <w:szCs w:val="28"/>
          <w:cs/>
        </w:rPr>
        <w:t>ความเสี่ยงจากอัตราดอกเบี้ย</w:t>
      </w:r>
    </w:p>
    <w:p w14:paraId="24B60898" w14:textId="14139BA6" w:rsidR="00E87538" w:rsidRPr="007D6E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7D6EAE">
        <w:rPr>
          <w:rFonts w:ascii="Browallia New" w:hAnsi="Browallia New" w:cs="Browallia New" w:hint="cs"/>
          <w:sz w:val="28"/>
          <w:szCs w:val="28"/>
          <w:cs/>
        </w:rPr>
        <w:t>กลุ่ม</w:t>
      </w:r>
      <w:r w:rsidR="008A494B" w:rsidRPr="007D6EAE">
        <w:rPr>
          <w:rFonts w:ascii="Browallia New" w:hAnsi="Browallia New" w:cs="Browallia New"/>
          <w:sz w:val="28"/>
          <w:szCs w:val="28"/>
          <w:cs/>
        </w:rPr>
        <w:t>บริษัทมีความเสี่ยงจากอัตราดอกเบี้ยที่สำคัญอันเกี่ยวเนื่องกับ</w:t>
      </w:r>
      <w:r w:rsidR="00393688" w:rsidRPr="007D6EAE">
        <w:rPr>
          <w:rFonts w:ascii="Browallia New" w:hAnsi="Browallia New" w:cs="Browallia New"/>
          <w:sz w:val="28"/>
          <w:szCs w:val="28"/>
          <w:cs/>
        </w:rPr>
        <w:t>เงินสดและรายการเทียบเท่าเงินสด</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เงินเบิกเกินบัญชีและเงินกู้ยืมระยะสั้นจากสถาบันการเงิน</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เงินกู้ยืมระยะสั้น</w:t>
      </w:r>
      <w:r w:rsidR="00F46B29" w:rsidRPr="007D6EAE">
        <w:rPr>
          <w:rFonts w:ascii="Browallia New" w:hAnsi="Browallia New" w:cs="Browallia New"/>
          <w:sz w:val="28"/>
          <w:szCs w:val="28"/>
        </w:rPr>
        <w:t xml:space="preserve"> </w:t>
      </w:r>
      <w:r w:rsidR="00DD7679" w:rsidRPr="007D6EAE">
        <w:rPr>
          <w:rFonts w:ascii="Browallia New" w:hAnsi="Browallia New" w:cs="Browallia New"/>
          <w:sz w:val="28"/>
          <w:szCs w:val="28"/>
          <w:cs/>
        </w:rPr>
        <w:t>หนี้สินตามสัญญาเช่า</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หุ้นกู้และเงินกู้ยืมระยะยาวที่มีดอกเบี้ย</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อย่างไรก็ตาม</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หรือมีอัตราดอกเบี้ยคงที่ซึ่งใกล้เคียงกับอัตราตลาดในปัจจุบัน</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ความเสี่ยงจากอัตราดอกเบี้ยของบริษัทจึงอยู่ในระดับต่ำ</w:t>
      </w:r>
    </w:p>
    <w:p w14:paraId="619DCF2B" w14:textId="62C76113" w:rsidR="00E87538" w:rsidRPr="00BA1E03"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4"/>
          <w:szCs w:val="24"/>
          <w:lang w:val="en-GB"/>
        </w:rPr>
      </w:pPr>
    </w:p>
    <w:p w14:paraId="3BB08523" w14:textId="57D63E15" w:rsidR="000711FD" w:rsidRDefault="000711FD"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r w:rsidRPr="007D6EAE">
        <w:rPr>
          <w:rFonts w:ascii="Browallia New" w:hAnsi="Browallia New" w:cs="Browallia New"/>
          <w:spacing w:val="-2"/>
          <w:sz w:val="28"/>
          <w:szCs w:val="28"/>
          <w:cs/>
        </w:rPr>
        <w:t>ณ</w:t>
      </w:r>
      <w:r w:rsidR="00F46B29" w:rsidRPr="007D6EAE">
        <w:rPr>
          <w:rFonts w:ascii="Browallia New" w:hAnsi="Browallia New" w:cs="Browallia New"/>
          <w:spacing w:val="-2"/>
          <w:sz w:val="28"/>
          <w:szCs w:val="28"/>
        </w:rPr>
        <w:t xml:space="preserve"> </w:t>
      </w:r>
      <w:r w:rsidRPr="007D6EAE">
        <w:rPr>
          <w:rFonts w:ascii="Browallia New" w:hAnsi="Browallia New" w:cs="Browallia New"/>
          <w:spacing w:val="-2"/>
          <w:sz w:val="28"/>
          <w:szCs w:val="28"/>
          <w:cs/>
        </w:rPr>
        <w:t>วันที่</w:t>
      </w:r>
      <w:r w:rsidR="00F46B29" w:rsidRPr="007D6EAE">
        <w:rPr>
          <w:rFonts w:ascii="Browallia New" w:hAnsi="Browallia New" w:cs="Browallia New"/>
          <w:spacing w:val="-2"/>
          <w:sz w:val="28"/>
          <w:szCs w:val="28"/>
        </w:rPr>
        <w:t xml:space="preserve"> </w:t>
      </w:r>
      <w:r w:rsidRPr="007D6EAE">
        <w:rPr>
          <w:rFonts w:ascii="Browallia New" w:hAnsi="Browallia New" w:cs="Browallia New"/>
          <w:spacing w:val="-2"/>
          <w:sz w:val="28"/>
          <w:szCs w:val="28"/>
        </w:rPr>
        <w:t>31</w:t>
      </w:r>
      <w:r w:rsidRPr="00534952">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ธันวาคม</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rPr>
        <w:t>25</w:t>
      </w:r>
      <w:r>
        <w:rPr>
          <w:rFonts w:ascii="Browallia New" w:hAnsi="Browallia New" w:cs="Browallia New"/>
          <w:spacing w:val="-2"/>
          <w:sz w:val="28"/>
          <w:szCs w:val="28"/>
        </w:rPr>
        <w:t>6</w:t>
      </w:r>
      <w:r w:rsidR="005E5270">
        <w:rPr>
          <w:rFonts w:ascii="Browallia New" w:hAnsi="Browallia New" w:cs="Browallia New"/>
          <w:spacing w:val="-2"/>
          <w:sz w:val="28"/>
          <w:szCs w:val="28"/>
        </w:rPr>
        <w:t>5</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หรือวันที่มีการกำหนดอัตราดอกเบี้ยใหม่</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(หากวันที่มีการกำหนดอัตราดอกเบี้ยใหม่ถึงก่อน)</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ได้ดังนี้</w:t>
      </w:r>
    </w:p>
    <w:p w14:paraId="39E28523" w14:textId="77777777" w:rsidR="00106551" w:rsidRPr="00C07995" w:rsidRDefault="00106551" w:rsidP="00C626F2">
      <w:pPr>
        <w:tabs>
          <w:tab w:val="clear" w:pos="454"/>
          <w:tab w:val="left" w:pos="2160"/>
          <w:tab w:val="left" w:pos="2880"/>
        </w:tabs>
        <w:spacing w:line="240" w:lineRule="auto"/>
        <w:ind w:left="364" w:right="-45"/>
        <w:jc w:val="thaiDistribute"/>
        <w:rPr>
          <w:rFonts w:ascii="Browallia New" w:hAnsi="Browallia New" w:cs="Browallia New"/>
          <w:spacing w:val="-2"/>
          <w:sz w:val="20"/>
          <w:szCs w:val="20"/>
        </w:rPr>
      </w:pPr>
    </w:p>
    <w:tbl>
      <w:tblPr>
        <w:tblW w:w="9148" w:type="dxa"/>
        <w:tblInd w:w="270" w:type="dxa"/>
        <w:tblLayout w:type="fixed"/>
        <w:tblLook w:val="0000" w:firstRow="0" w:lastRow="0" w:firstColumn="0" w:lastColumn="0" w:noHBand="0" w:noVBand="0"/>
      </w:tblPr>
      <w:tblGrid>
        <w:gridCol w:w="3717"/>
        <w:gridCol w:w="907"/>
        <w:gridCol w:w="238"/>
        <w:gridCol w:w="822"/>
        <w:gridCol w:w="247"/>
        <w:gridCol w:w="1052"/>
        <w:gridCol w:w="252"/>
        <w:gridCol w:w="837"/>
        <w:gridCol w:w="239"/>
        <w:gridCol w:w="831"/>
        <w:gridCol w:w="6"/>
      </w:tblGrid>
      <w:tr w:rsidR="004A7494" w:rsidRPr="00534952" w14:paraId="4B85F95F" w14:textId="77777777" w:rsidTr="00BA1E03">
        <w:trPr>
          <w:gridAfter w:val="1"/>
          <w:wAfter w:w="6" w:type="dxa"/>
          <w:tblHeader/>
        </w:trPr>
        <w:tc>
          <w:tcPr>
            <w:tcW w:w="3717" w:type="dxa"/>
          </w:tcPr>
          <w:p w14:paraId="1C7F1AD8" w14:textId="77777777" w:rsidR="004A7494" w:rsidRPr="00534952" w:rsidRDefault="004A7494" w:rsidP="00975523">
            <w:pPr>
              <w:spacing w:line="240" w:lineRule="auto"/>
              <w:rPr>
                <w:rFonts w:ascii="Browallia New" w:hAnsi="Browallia New" w:cs="Browallia New"/>
                <w:bCs/>
                <w:snapToGrid w:val="0"/>
                <w:sz w:val="20"/>
                <w:szCs w:val="20"/>
              </w:rPr>
            </w:pPr>
          </w:p>
        </w:tc>
        <w:tc>
          <w:tcPr>
            <w:tcW w:w="5425" w:type="dxa"/>
            <w:gridSpan w:val="9"/>
          </w:tcPr>
          <w:p w14:paraId="5335A19E" w14:textId="77777777" w:rsidR="004A7494" w:rsidRPr="00534952" w:rsidRDefault="004A7494" w:rsidP="00975523">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4A7494" w:rsidRPr="00534952" w14:paraId="7F288B63" w14:textId="77777777" w:rsidTr="00BA1E03">
        <w:trPr>
          <w:gridAfter w:val="1"/>
          <w:wAfter w:w="6" w:type="dxa"/>
          <w:tblHeader/>
        </w:trPr>
        <w:tc>
          <w:tcPr>
            <w:tcW w:w="3717" w:type="dxa"/>
          </w:tcPr>
          <w:p w14:paraId="6DBC9C95" w14:textId="77777777" w:rsidR="004A7494" w:rsidRPr="00534952" w:rsidRDefault="004A7494" w:rsidP="00975523">
            <w:pPr>
              <w:spacing w:line="240" w:lineRule="auto"/>
              <w:rPr>
                <w:rFonts w:ascii="Browallia New" w:hAnsi="Browallia New" w:cs="Browallia New"/>
                <w:bCs/>
                <w:snapToGrid w:val="0"/>
                <w:sz w:val="20"/>
                <w:szCs w:val="20"/>
              </w:rPr>
            </w:pPr>
          </w:p>
        </w:tc>
        <w:tc>
          <w:tcPr>
            <w:tcW w:w="5425" w:type="dxa"/>
            <w:gridSpan w:val="9"/>
          </w:tcPr>
          <w:p w14:paraId="77CFEF9E" w14:textId="5F7433CE" w:rsidR="004A7494" w:rsidRPr="00534952" w:rsidRDefault="00E40E46" w:rsidP="00975523">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4A7494" w:rsidRPr="00534952" w14:paraId="2B0EFE6C" w14:textId="77777777" w:rsidTr="00BA1E03">
        <w:trPr>
          <w:tblHeader/>
        </w:trPr>
        <w:tc>
          <w:tcPr>
            <w:tcW w:w="3717" w:type="dxa"/>
          </w:tcPr>
          <w:p w14:paraId="51785312" w14:textId="77777777" w:rsidR="004A7494" w:rsidRPr="00534952" w:rsidRDefault="004A7494" w:rsidP="00975523">
            <w:pPr>
              <w:spacing w:line="240" w:lineRule="auto"/>
              <w:rPr>
                <w:rFonts w:ascii="Browallia New" w:hAnsi="Browallia New" w:cs="Browallia New"/>
                <w:bCs/>
                <w:snapToGrid w:val="0"/>
                <w:sz w:val="20"/>
                <w:szCs w:val="20"/>
              </w:rPr>
            </w:pPr>
          </w:p>
        </w:tc>
        <w:tc>
          <w:tcPr>
            <w:tcW w:w="1967" w:type="dxa"/>
            <w:gridSpan w:val="3"/>
            <w:tcBorders>
              <w:top w:val="single" w:sz="4" w:space="0" w:color="auto"/>
              <w:bottom w:val="single" w:sz="4" w:space="0" w:color="auto"/>
            </w:tcBorders>
          </w:tcPr>
          <w:p w14:paraId="1017A7FE"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7694759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1052" w:type="dxa"/>
            <w:tcBorders>
              <w:top w:val="single" w:sz="4" w:space="0" w:color="auto"/>
            </w:tcBorders>
          </w:tcPr>
          <w:p w14:paraId="386F21A7"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1A6AE5C0"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837" w:type="dxa"/>
            <w:tcBorders>
              <w:top w:val="single" w:sz="4" w:space="0" w:color="auto"/>
            </w:tcBorders>
          </w:tcPr>
          <w:p w14:paraId="11FCC7AD"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2984F1EB" w14:textId="77777777" w:rsidR="004A7494" w:rsidRPr="00534952" w:rsidRDefault="004A7494" w:rsidP="00975523">
            <w:pPr>
              <w:spacing w:line="240" w:lineRule="auto"/>
              <w:jc w:val="center"/>
              <w:rPr>
                <w:rFonts w:ascii="Browallia New" w:hAnsi="Browallia New" w:cs="Browallia New"/>
                <w:b/>
                <w:snapToGrid w:val="0"/>
                <w:sz w:val="20"/>
                <w:szCs w:val="20"/>
              </w:rPr>
            </w:pPr>
          </w:p>
        </w:tc>
        <w:tc>
          <w:tcPr>
            <w:tcW w:w="837" w:type="dxa"/>
            <w:gridSpan w:val="2"/>
            <w:tcBorders>
              <w:top w:val="single" w:sz="4" w:space="0" w:color="auto"/>
            </w:tcBorders>
          </w:tcPr>
          <w:p w14:paraId="6C419571" w14:textId="77777777" w:rsidR="004A7494" w:rsidRPr="00534952" w:rsidRDefault="004A7494" w:rsidP="00975523">
            <w:pPr>
              <w:spacing w:line="240" w:lineRule="auto"/>
              <w:jc w:val="center"/>
              <w:rPr>
                <w:rFonts w:ascii="Browallia New" w:hAnsi="Browallia New" w:cs="Browallia New"/>
                <w:b/>
                <w:snapToGrid w:val="0"/>
                <w:sz w:val="20"/>
                <w:szCs w:val="20"/>
              </w:rPr>
            </w:pPr>
          </w:p>
        </w:tc>
      </w:tr>
      <w:tr w:rsidR="004A7494" w:rsidRPr="00534952" w14:paraId="32A77226" w14:textId="77777777" w:rsidTr="00BA1E03">
        <w:trPr>
          <w:tblHeader/>
        </w:trPr>
        <w:tc>
          <w:tcPr>
            <w:tcW w:w="3717" w:type="dxa"/>
          </w:tcPr>
          <w:p w14:paraId="79433E23" w14:textId="77777777" w:rsidR="004A7494" w:rsidRPr="00534952" w:rsidRDefault="004A7494" w:rsidP="00975523">
            <w:pPr>
              <w:spacing w:line="240" w:lineRule="auto"/>
              <w:rPr>
                <w:rFonts w:ascii="Browallia New" w:hAnsi="Browallia New" w:cs="Browallia New"/>
                <w:bCs/>
                <w:snapToGrid w:val="0"/>
                <w:sz w:val="20"/>
                <w:szCs w:val="20"/>
              </w:rPr>
            </w:pPr>
          </w:p>
        </w:tc>
        <w:tc>
          <w:tcPr>
            <w:tcW w:w="907" w:type="dxa"/>
            <w:tcBorders>
              <w:top w:val="single" w:sz="4" w:space="0" w:color="auto"/>
            </w:tcBorders>
          </w:tcPr>
          <w:p w14:paraId="23B3BACE"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41122E8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822" w:type="dxa"/>
            <w:tcBorders>
              <w:top w:val="single" w:sz="4" w:space="0" w:color="auto"/>
            </w:tcBorders>
          </w:tcPr>
          <w:p w14:paraId="718ED125"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0EFA60D2"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1052" w:type="dxa"/>
          </w:tcPr>
          <w:p w14:paraId="36610CD1"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44356E1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837" w:type="dxa"/>
          </w:tcPr>
          <w:p w14:paraId="50CC483C"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47FBF944" w14:textId="77777777" w:rsidR="004A7494" w:rsidRPr="00534952" w:rsidRDefault="004A7494" w:rsidP="00975523">
            <w:pPr>
              <w:spacing w:line="240" w:lineRule="auto"/>
              <w:jc w:val="center"/>
              <w:rPr>
                <w:rFonts w:ascii="Browallia New" w:hAnsi="Browallia New" w:cs="Browallia New"/>
                <w:b/>
                <w:snapToGrid w:val="0"/>
                <w:sz w:val="20"/>
                <w:szCs w:val="20"/>
              </w:rPr>
            </w:pPr>
          </w:p>
        </w:tc>
        <w:tc>
          <w:tcPr>
            <w:tcW w:w="837" w:type="dxa"/>
            <w:gridSpan w:val="2"/>
          </w:tcPr>
          <w:p w14:paraId="28968CE2" w14:textId="77777777" w:rsidR="004A7494" w:rsidRPr="00534952" w:rsidRDefault="004A7494" w:rsidP="00975523">
            <w:pPr>
              <w:spacing w:line="240" w:lineRule="auto"/>
              <w:jc w:val="center"/>
              <w:rPr>
                <w:rFonts w:ascii="Browallia New" w:hAnsi="Browallia New" w:cs="Browallia New"/>
                <w:b/>
                <w:snapToGrid w:val="0"/>
                <w:sz w:val="20"/>
                <w:szCs w:val="20"/>
              </w:rPr>
            </w:pPr>
          </w:p>
        </w:tc>
      </w:tr>
      <w:tr w:rsidR="004A7494" w:rsidRPr="00534952" w14:paraId="11AA0619" w14:textId="77777777" w:rsidTr="00BA1E03">
        <w:trPr>
          <w:tblHeader/>
        </w:trPr>
        <w:tc>
          <w:tcPr>
            <w:tcW w:w="3717" w:type="dxa"/>
          </w:tcPr>
          <w:p w14:paraId="5CD2F08C" w14:textId="77777777" w:rsidR="004A7494" w:rsidRPr="00534952" w:rsidRDefault="004A7494" w:rsidP="00975523">
            <w:pPr>
              <w:spacing w:line="240" w:lineRule="auto"/>
              <w:rPr>
                <w:rFonts w:ascii="Browallia New" w:hAnsi="Browallia New" w:cs="Browallia New"/>
                <w:bCs/>
                <w:snapToGrid w:val="0"/>
                <w:sz w:val="20"/>
                <w:szCs w:val="20"/>
              </w:rPr>
            </w:pPr>
          </w:p>
        </w:tc>
        <w:tc>
          <w:tcPr>
            <w:tcW w:w="907" w:type="dxa"/>
            <w:tcBorders>
              <w:bottom w:val="single" w:sz="4" w:space="0" w:color="auto"/>
            </w:tcBorders>
          </w:tcPr>
          <w:p w14:paraId="23631569"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2B391BDC"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22" w:type="dxa"/>
            <w:tcBorders>
              <w:bottom w:val="single" w:sz="4" w:space="0" w:color="auto"/>
            </w:tcBorders>
          </w:tcPr>
          <w:p w14:paraId="48EEA209"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05CB0851"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52" w:type="dxa"/>
            <w:tcBorders>
              <w:bottom w:val="single" w:sz="4" w:space="0" w:color="auto"/>
            </w:tcBorders>
          </w:tcPr>
          <w:p w14:paraId="590AC51F"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0D390ADC"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7" w:type="dxa"/>
            <w:tcBorders>
              <w:bottom w:val="single" w:sz="4" w:space="0" w:color="auto"/>
            </w:tcBorders>
          </w:tcPr>
          <w:p w14:paraId="6062502B"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36AA6EF1"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7" w:type="dxa"/>
            <w:gridSpan w:val="2"/>
            <w:tcBorders>
              <w:bottom w:val="single" w:sz="4" w:space="0" w:color="auto"/>
            </w:tcBorders>
          </w:tcPr>
          <w:p w14:paraId="436EEDEA"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4A7494" w:rsidRPr="00534952" w14:paraId="0FF1F43C" w14:textId="77777777" w:rsidTr="00BA1E03">
        <w:tc>
          <w:tcPr>
            <w:tcW w:w="3717" w:type="dxa"/>
          </w:tcPr>
          <w:p w14:paraId="42B8A9A0" w14:textId="77777777" w:rsidR="004A7494" w:rsidRPr="00534952" w:rsidRDefault="004A7494" w:rsidP="00975523">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07" w:type="dxa"/>
            <w:tcBorders>
              <w:top w:val="single" w:sz="4" w:space="0" w:color="auto"/>
            </w:tcBorders>
          </w:tcPr>
          <w:p w14:paraId="41502FF9" w14:textId="77777777" w:rsidR="004A7494" w:rsidRPr="00534952" w:rsidRDefault="004A7494" w:rsidP="00975523">
            <w:pPr>
              <w:spacing w:line="240" w:lineRule="auto"/>
              <w:jc w:val="center"/>
              <w:rPr>
                <w:rFonts w:ascii="Browallia New" w:hAnsi="Browallia New" w:cs="Browallia New"/>
                <w:sz w:val="20"/>
                <w:szCs w:val="20"/>
              </w:rPr>
            </w:pPr>
          </w:p>
        </w:tc>
        <w:tc>
          <w:tcPr>
            <w:tcW w:w="238" w:type="dxa"/>
          </w:tcPr>
          <w:p w14:paraId="3C4D3CEC" w14:textId="77777777" w:rsidR="004A7494" w:rsidRPr="00534952" w:rsidRDefault="004A7494" w:rsidP="00975523">
            <w:pPr>
              <w:spacing w:line="240" w:lineRule="auto"/>
              <w:jc w:val="center"/>
              <w:rPr>
                <w:rFonts w:ascii="Browallia New" w:hAnsi="Browallia New" w:cs="Browallia New"/>
                <w:sz w:val="20"/>
                <w:szCs w:val="20"/>
              </w:rPr>
            </w:pPr>
          </w:p>
        </w:tc>
        <w:tc>
          <w:tcPr>
            <w:tcW w:w="822" w:type="dxa"/>
            <w:tcBorders>
              <w:top w:val="single" w:sz="4" w:space="0" w:color="auto"/>
            </w:tcBorders>
          </w:tcPr>
          <w:p w14:paraId="7A26FEED" w14:textId="77777777" w:rsidR="004A7494" w:rsidRPr="00534952" w:rsidRDefault="004A7494" w:rsidP="00975523">
            <w:pPr>
              <w:spacing w:line="240" w:lineRule="auto"/>
              <w:jc w:val="center"/>
              <w:rPr>
                <w:rFonts w:ascii="Browallia New" w:hAnsi="Browallia New" w:cs="Browallia New"/>
                <w:sz w:val="20"/>
                <w:szCs w:val="20"/>
              </w:rPr>
            </w:pPr>
          </w:p>
        </w:tc>
        <w:tc>
          <w:tcPr>
            <w:tcW w:w="247" w:type="dxa"/>
          </w:tcPr>
          <w:p w14:paraId="450EB818" w14:textId="77777777" w:rsidR="004A7494" w:rsidRPr="00534952" w:rsidRDefault="004A7494" w:rsidP="00975523">
            <w:pPr>
              <w:spacing w:line="240" w:lineRule="auto"/>
              <w:jc w:val="center"/>
              <w:rPr>
                <w:rFonts w:ascii="Browallia New" w:hAnsi="Browallia New" w:cs="Browallia New"/>
                <w:sz w:val="20"/>
                <w:szCs w:val="20"/>
              </w:rPr>
            </w:pPr>
          </w:p>
        </w:tc>
        <w:tc>
          <w:tcPr>
            <w:tcW w:w="1052" w:type="dxa"/>
            <w:tcBorders>
              <w:top w:val="single" w:sz="4" w:space="0" w:color="auto"/>
            </w:tcBorders>
          </w:tcPr>
          <w:p w14:paraId="60B93D12" w14:textId="77777777" w:rsidR="004A7494" w:rsidRPr="00534952" w:rsidRDefault="004A7494" w:rsidP="00975523">
            <w:pPr>
              <w:spacing w:line="240" w:lineRule="auto"/>
              <w:jc w:val="center"/>
              <w:rPr>
                <w:rFonts w:ascii="Browallia New" w:hAnsi="Browallia New" w:cs="Browallia New"/>
                <w:sz w:val="20"/>
                <w:szCs w:val="20"/>
              </w:rPr>
            </w:pPr>
          </w:p>
        </w:tc>
        <w:tc>
          <w:tcPr>
            <w:tcW w:w="252" w:type="dxa"/>
          </w:tcPr>
          <w:p w14:paraId="3D68B8E6" w14:textId="77777777" w:rsidR="004A7494" w:rsidRPr="00534952" w:rsidRDefault="004A7494" w:rsidP="00975523">
            <w:pPr>
              <w:spacing w:line="240" w:lineRule="auto"/>
              <w:jc w:val="center"/>
              <w:rPr>
                <w:rFonts w:ascii="Browallia New" w:hAnsi="Browallia New" w:cs="Browallia New"/>
                <w:sz w:val="20"/>
                <w:szCs w:val="20"/>
              </w:rPr>
            </w:pPr>
          </w:p>
        </w:tc>
        <w:tc>
          <w:tcPr>
            <w:tcW w:w="837" w:type="dxa"/>
            <w:tcBorders>
              <w:top w:val="single" w:sz="4" w:space="0" w:color="auto"/>
            </w:tcBorders>
          </w:tcPr>
          <w:p w14:paraId="758A35D4" w14:textId="77777777" w:rsidR="004A7494" w:rsidRPr="00534952" w:rsidRDefault="004A7494" w:rsidP="00975523">
            <w:pPr>
              <w:spacing w:line="240" w:lineRule="auto"/>
              <w:jc w:val="center"/>
              <w:rPr>
                <w:rFonts w:ascii="Browallia New" w:hAnsi="Browallia New" w:cs="Browallia New"/>
                <w:sz w:val="20"/>
                <w:szCs w:val="20"/>
              </w:rPr>
            </w:pPr>
          </w:p>
        </w:tc>
        <w:tc>
          <w:tcPr>
            <w:tcW w:w="239" w:type="dxa"/>
          </w:tcPr>
          <w:p w14:paraId="524003E5" w14:textId="77777777" w:rsidR="004A7494" w:rsidRPr="00534952" w:rsidRDefault="004A7494" w:rsidP="00975523">
            <w:pPr>
              <w:spacing w:line="240" w:lineRule="auto"/>
              <w:jc w:val="center"/>
              <w:rPr>
                <w:rFonts w:ascii="Browallia New" w:hAnsi="Browallia New" w:cs="Browallia New"/>
                <w:sz w:val="20"/>
                <w:szCs w:val="20"/>
              </w:rPr>
            </w:pPr>
          </w:p>
        </w:tc>
        <w:tc>
          <w:tcPr>
            <w:tcW w:w="837" w:type="dxa"/>
            <w:gridSpan w:val="2"/>
            <w:tcBorders>
              <w:top w:val="single" w:sz="4" w:space="0" w:color="auto"/>
            </w:tcBorders>
          </w:tcPr>
          <w:p w14:paraId="7CE24805" w14:textId="77777777" w:rsidR="004A7494" w:rsidRPr="00534952" w:rsidRDefault="004A7494" w:rsidP="00975523">
            <w:pPr>
              <w:spacing w:line="240" w:lineRule="auto"/>
              <w:jc w:val="center"/>
              <w:rPr>
                <w:rFonts w:ascii="Browallia New" w:hAnsi="Browallia New" w:cs="Browallia New"/>
                <w:sz w:val="20"/>
                <w:szCs w:val="20"/>
              </w:rPr>
            </w:pPr>
          </w:p>
        </w:tc>
      </w:tr>
      <w:tr w:rsidR="00BA3AC4" w:rsidRPr="0058415C" w14:paraId="642083AB" w14:textId="77777777" w:rsidTr="00BA1E03">
        <w:trPr>
          <w:trHeight w:val="57"/>
        </w:trPr>
        <w:tc>
          <w:tcPr>
            <w:tcW w:w="3717" w:type="dxa"/>
          </w:tcPr>
          <w:p w14:paraId="5033648F" w14:textId="77777777" w:rsidR="00BA3AC4" w:rsidRPr="0012599C" w:rsidRDefault="00BA3AC4" w:rsidP="00BA3AC4">
            <w:pPr>
              <w:spacing w:line="240" w:lineRule="auto"/>
              <w:rPr>
                <w:rFonts w:ascii="Browallia New" w:hAnsi="Browallia New" w:cs="Browallia New"/>
                <w:b/>
                <w:snapToGrid w:val="0"/>
                <w:sz w:val="20"/>
                <w:szCs w:val="20"/>
              </w:rPr>
            </w:pPr>
            <w:r w:rsidRPr="0012599C">
              <w:rPr>
                <w:rFonts w:ascii="Browallia New" w:hAnsi="Browallia New" w:cs="Browallia New"/>
                <w:b/>
                <w:snapToGrid w:val="0"/>
                <w:sz w:val="20"/>
                <w:szCs w:val="20"/>
                <w:cs/>
              </w:rPr>
              <w:t>เงินสดและรายการเทียบเท่าเงินสด</w:t>
            </w:r>
            <w:r w:rsidRPr="0012599C">
              <w:rPr>
                <w:rFonts w:ascii="Browallia New" w:hAnsi="Browallia New" w:cs="Browallia New"/>
                <w:b/>
                <w:snapToGrid w:val="0"/>
                <w:sz w:val="20"/>
                <w:szCs w:val="20"/>
              </w:rPr>
              <w:t xml:space="preserve"> </w:t>
            </w:r>
          </w:p>
        </w:tc>
        <w:tc>
          <w:tcPr>
            <w:tcW w:w="907" w:type="dxa"/>
            <w:vAlign w:val="bottom"/>
          </w:tcPr>
          <w:p w14:paraId="5EA595B8" w14:textId="2211BBB2" w:rsidR="00BA3AC4" w:rsidRPr="000220F7" w:rsidRDefault="00C209E8" w:rsidP="00BA3AC4">
            <w:pPr>
              <w:spacing w:line="240" w:lineRule="auto"/>
              <w:jc w:val="right"/>
              <w:rPr>
                <w:rFonts w:ascii="Browallia New" w:hAnsi="Browallia New" w:cs="Browallia New"/>
                <w:sz w:val="20"/>
                <w:szCs w:val="20"/>
              </w:rPr>
            </w:pPr>
            <w:r w:rsidRPr="000220F7">
              <w:rPr>
                <w:rFonts w:ascii="Browallia New" w:hAnsi="Browallia New" w:cs="Browallia New"/>
                <w:sz w:val="20"/>
                <w:szCs w:val="20"/>
              </w:rPr>
              <w:t>-</w:t>
            </w:r>
          </w:p>
        </w:tc>
        <w:tc>
          <w:tcPr>
            <w:tcW w:w="238" w:type="dxa"/>
            <w:vAlign w:val="bottom"/>
          </w:tcPr>
          <w:p w14:paraId="116D9089" w14:textId="77777777" w:rsidR="00BA3AC4" w:rsidRPr="000220F7" w:rsidRDefault="00BA3AC4" w:rsidP="00BA3AC4">
            <w:pPr>
              <w:spacing w:line="240" w:lineRule="auto"/>
              <w:jc w:val="right"/>
              <w:rPr>
                <w:rFonts w:ascii="Browallia New" w:hAnsi="Browallia New" w:cs="Browallia New"/>
                <w:sz w:val="20"/>
                <w:szCs w:val="20"/>
              </w:rPr>
            </w:pPr>
          </w:p>
        </w:tc>
        <w:tc>
          <w:tcPr>
            <w:tcW w:w="822" w:type="dxa"/>
            <w:vAlign w:val="bottom"/>
          </w:tcPr>
          <w:p w14:paraId="334E7F55" w14:textId="1D5A5297" w:rsidR="00BA3AC4" w:rsidRPr="000220F7" w:rsidRDefault="00C209E8" w:rsidP="00BA3AC4">
            <w:pPr>
              <w:spacing w:line="240" w:lineRule="auto"/>
              <w:jc w:val="right"/>
              <w:rPr>
                <w:rFonts w:ascii="Browallia New" w:hAnsi="Browallia New" w:cs="Browallia New"/>
                <w:sz w:val="20"/>
                <w:szCs w:val="20"/>
              </w:rPr>
            </w:pPr>
            <w:r w:rsidRPr="000220F7">
              <w:rPr>
                <w:rFonts w:ascii="Browallia New" w:hAnsi="Browallia New" w:cs="Browallia New"/>
                <w:sz w:val="20"/>
                <w:szCs w:val="20"/>
              </w:rPr>
              <w:t>-</w:t>
            </w:r>
          </w:p>
        </w:tc>
        <w:tc>
          <w:tcPr>
            <w:tcW w:w="247" w:type="dxa"/>
            <w:vAlign w:val="bottom"/>
          </w:tcPr>
          <w:p w14:paraId="6577B61F" w14:textId="77777777" w:rsidR="00BA3AC4" w:rsidRPr="000220F7" w:rsidRDefault="00BA3AC4" w:rsidP="00BA3AC4">
            <w:pPr>
              <w:spacing w:line="240" w:lineRule="auto"/>
              <w:jc w:val="right"/>
              <w:rPr>
                <w:rFonts w:ascii="Browallia New" w:hAnsi="Browallia New" w:cs="Browallia New"/>
                <w:sz w:val="20"/>
                <w:szCs w:val="20"/>
              </w:rPr>
            </w:pPr>
          </w:p>
        </w:tc>
        <w:tc>
          <w:tcPr>
            <w:tcW w:w="1052" w:type="dxa"/>
          </w:tcPr>
          <w:p w14:paraId="3C929FB9" w14:textId="2B0AD981" w:rsidR="00BA3AC4" w:rsidRPr="000220F7" w:rsidRDefault="00E90393" w:rsidP="00BA3AC4">
            <w:pPr>
              <w:spacing w:line="240" w:lineRule="auto"/>
              <w:jc w:val="right"/>
              <w:rPr>
                <w:rFonts w:ascii="Browallia New" w:hAnsi="Browallia New" w:cs="Browallia New"/>
                <w:sz w:val="20"/>
                <w:szCs w:val="20"/>
              </w:rPr>
            </w:pPr>
            <w:r w:rsidRPr="000220F7">
              <w:rPr>
                <w:rFonts w:ascii="Browallia New" w:hAnsi="Browallia New" w:cs="Browallia New"/>
                <w:sz w:val="20"/>
                <w:szCs w:val="20"/>
              </w:rPr>
              <w:t>77,401</w:t>
            </w:r>
          </w:p>
        </w:tc>
        <w:tc>
          <w:tcPr>
            <w:tcW w:w="252" w:type="dxa"/>
            <w:vAlign w:val="bottom"/>
          </w:tcPr>
          <w:p w14:paraId="60065B97" w14:textId="77777777" w:rsidR="00BA3AC4" w:rsidRPr="000220F7" w:rsidRDefault="00BA3AC4" w:rsidP="00BA3AC4">
            <w:pPr>
              <w:spacing w:line="240" w:lineRule="auto"/>
              <w:jc w:val="right"/>
              <w:rPr>
                <w:rFonts w:ascii="Browallia New" w:hAnsi="Browallia New" w:cs="Browallia New"/>
                <w:sz w:val="20"/>
                <w:szCs w:val="20"/>
              </w:rPr>
            </w:pPr>
          </w:p>
        </w:tc>
        <w:tc>
          <w:tcPr>
            <w:tcW w:w="837" w:type="dxa"/>
          </w:tcPr>
          <w:p w14:paraId="6EF49275" w14:textId="1E359B4C" w:rsidR="00BA3AC4" w:rsidRPr="000220F7" w:rsidRDefault="00C43EEA" w:rsidP="00BA3AC4">
            <w:pPr>
              <w:spacing w:line="240" w:lineRule="auto"/>
              <w:jc w:val="right"/>
              <w:rPr>
                <w:rFonts w:ascii="Browallia New" w:hAnsi="Browallia New" w:cs="Browallia New"/>
                <w:sz w:val="20"/>
                <w:szCs w:val="20"/>
              </w:rPr>
            </w:pPr>
            <w:r w:rsidRPr="000220F7">
              <w:rPr>
                <w:rFonts w:ascii="Browallia New" w:hAnsi="Browallia New" w:cs="Browallia New"/>
                <w:sz w:val="20"/>
                <w:szCs w:val="20"/>
              </w:rPr>
              <w:t>34,77</w:t>
            </w:r>
            <w:r w:rsidR="00072AC2" w:rsidRPr="000220F7">
              <w:rPr>
                <w:rFonts w:ascii="Browallia New" w:hAnsi="Browallia New" w:cs="Browallia New"/>
                <w:sz w:val="20"/>
                <w:szCs w:val="20"/>
              </w:rPr>
              <w:t>8</w:t>
            </w:r>
          </w:p>
        </w:tc>
        <w:tc>
          <w:tcPr>
            <w:tcW w:w="239" w:type="dxa"/>
            <w:vAlign w:val="bottom"/>
          </w:tcPr>
          <w:p w14:paraId="37A39435" w14:textId="77777777" w:rsidR="00BA3AC4" w:rsidRPr="000220F7" w:rsidRDefault="00BA3AC4" w:rsidP="00BA3AC4">
            <w:pPr>
              <w:spacing w:line="240" w:lineRule="auto"/>
              <w:jc w:val="right"/>
              <w:rPr>
                <w:rFonts w:ascii="Browallia New" w:hAnsi="Browallia New" w:cs="Browallia New"/>
                <w:sz w:val="20"/>
                <w:szCs w:val="20"/>
              </w:rPr>
            </w:pPr>
          </w:p>
        </w:tc>
        <w:tc>
          <w:tcPr>
            <w:tcW w:w="837" w:type="dxa"/>
            <w:gridSpan w:val="2"/>
            <w:vAlign w:val="bottom"/>
          </w:tcPr>
          <w:p w14:paraId="197978EB" w14:textId="3059444D" w:rsidR="00BA3AC4" w:rsidRPr="000220F7" w:rsidRDefault="00C43EEA" w:rsidP="00BA3AC4">
            <w:pPr>
              <w:spacing w:line="240" w:lineRule="auto"/>
              <w:jc w:val="right"/>
              <w:rPr>
                <w:rFonts w:ascii="Browallia New" w:hAnsi="Browallia New" w:cs="Browallia New"/>
                <w:sz w:val="20"/>
                <w:szCs w:val="20"/>
              </w:rPr>
            </w:pPr>
            <w:r w:rsidRPr="000220F7">
              <w:rPr>
                <w:rFonts w:ascii="Browallia New" w:hAnsi="Browallia New" w:cs="Browallia New"/>
                <w:sz w:val="20"/>
                <w:szCs w:val="20"/>
              </w:rPr>
              <w:t>11</w:t>
            </w:r>
            <w:r w:rsidR="00C16F34" w:rsidRPr="00C16F34">
              <w:rPr>
                <w:rFonts w:ascii="Browallia New" w:hAnsi="Browallia New" w:cs="Browallia New" w:hint="cs"/>
                <w:sz w:val="20"/>
                <w:szCs w:val="20"/>
              </w:rPr>
              <w:t>2</w:t>
            </w:r>
            <w:r w:rsidR="00737D67" w:rsidRPr="000220F7">
              <w:rPr>
                <w:rFonts w:ascii="Browallia New" w:hAnsi="Browallia New" w:cs="Browallia New"/>
                <w:sz w:val="20"/>
                <w:szCs w:val="20"/>
              </w:rPr>
              <w:t>,17</w:t>
            </w:r>
            <w:r w:rsidR="005D1651" w:rsidRPr="000220F7">
              <w:rPr>
                <w:rFonts w:ascii="Browallia New" w:hAnsi="Browallia New" w:cs="Browallia New"/>
                <w:sz w:val="20"/>
                <w:szCs w:val="20"/>
              </w:rPr>
              <w:t>9</w:t>
            </w:r>
          </w:p>
        </w:tc>
      </w:tr>
      <w:tr w:rsidR="00BA3AC4" w:rsidRPr="0058415C" w14:paraId="4A456D60" w14:textId="77777777" w:rsidTr="00BA1E03">
        <w:tc>
          <w:tcPr>
            <w:tcW w:w="3717" w:type="dxa"/>
          </w:tcPr>
          <w:p w14:paraId="4E682F15" w14:textId="77777777" w:rsidR="00BA3AC4" w:rsidRPr="00534952" w:rsidRDefault="00BA3AC4" w:rsidP="00BA3AC4">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07" w:type="dxa"/>
            <w:vAlign w:val="bottom"/>
          </w:tcPr>
          <w:p w14:paraId="0DE30B0E" w14:textId="1CE79B08" w:rsidR="00BA3AC4" w:rsidRPr="001821F7" w:rsidRDefault="00923CF4" w:rsidP="00BA3AC4">
            <w:pPr>
              <w:spacing w:line="240" w:lineRule="auto"/>
              <w:jc w:val="right"/>
              <w:rPr>
                <w:rFonts w:ascii="Browallia New" w:hAnsi="Browallia New" w:cs="Browallia New"/>
                <w:sz w:val="20"/>
                <w:szCs w:val="20"/>
              </w:rPr>
            </w:pPr>
            <w:r w:rsidRPr="001821F7">
              <w:rPr>
                <w:rFonts w:ascii="Browallia New" w:hAnsi="Browallia New" w:cs="Browallia New"/>
                <w:sz w:val="20"/>
                <w:szCs w:val="20"/>
              </w:rPr>
              <w:t>1,254,626</w:t>
            </w:r>
          </w:p>
        </w:tc>
        <w:tc>
          <w:tcPr>
            <w:tcW w:w="238" w:type="dxa"/>
            <w:vAlign w:val="bottom"/>
          </w:tcPr>
          <w:p w14:paraId="5A2BC411" w14:textId="77777777" w:rsidR="00BA3AC4" w:rsidRPr="001821F7" w:rsidRDefault="00BA3AC4" w:rsidP="00BA3AC4">
            <w:pPr>
              <w:spacing w:line="240" w:lineRule="auto"/>
              <w:jc w:val="right"/>
              <w:rPr>
                <w:rFonts w:ascii="Browallia New" w:hAnsi="Browallia New" w:cs="Browallia New"/>
                <w:sz w:val="20"/>
                <w:szCs w:val="20"/>
              </w:rPr>
            </w:pPr>
          </w:p>
        </w:tc>
        <w:tc>
          <w:tcPr>
            <w:tcW w:w="822" w:type="dxa"/>
          </w:tcPr>
          <w:p w14:paraId="5C0DB1EA" w14:textId="1280649F" w:rsidR="00BA3AC4" w:rsidRPr="001821F7" w:rsidRDefault="00923CF4" w:rsidP="00BA3AC4">
            <w:pPr>
              <w:spacing w:line="240" w:lineRule="auto"/>
              <w:jc w:val="right"/>
              <w:rPr>
                <w:rFonts w:ascii="Browallia New" w:hAnsi="Browallia New" w:cs="Browallia New"/>
                <w:sz w:val="20"/>
                <w:szCs w:val="20"/>
              </w:rPr>
            </w:pPr>
            <w:r w:rsidRPr="001821F7">
              <w:rPr>
                <w:rFonts w:ascii="Browallia New" w:hAnsi="Browallia New" w:cs="Browallia New"/>
                <w:sz w:val="20"/>
                <w:szCs w:val="20"/>
              </w:rPr>
              <w:t>1,976,869</w:t>
            </w:r>
          </w:p>
        </w:tc>
        <w:tc>
          <w:tcPr>
            <w:tcW w:w="247" w:type="dxa"/>
            <w:vAlign w:val="bottom"/>
          </w:tcPr>
          <w:p w14:paraId="146F53DF" w14:textId="77777777" w:rsidR="00BA3AC4" w:rsidRPr="001821F7" w:rsidRDefault="00BA3AC4" w:rsidP="00BA3AC4">
            <w:pPr>
              <w:spacing w:line="240" w:lineRule="auto"/>
              <w:jc w:val="right"/>
              <w:rPr>
                <w:rFonts w:ascii="Browallia New" w:hAnsi="Browallia New" w:cs="Browallia New"/>
                <w:sz w:val="20"/>
                <w:szCs w:val="20"/>
              </w:rPr>
            </w:pPr>
          </w:p>
        </w:tc>
        <w:tc>
          <w:tcPr>
            <w:tcW w:w="1052" w:type="dxa"/>
          </w:tcPr>
          <w:p w14:paraId="0DF16124" w14:textId="1F1CC205" w:rsidR="00BA3AC4" w:rsidRPr="001821F7" w:rsidRDefault="00351281" w:rsidP="00BA3AC4">
            <w:pPr>
              <w:spacing w:line="240" w:lineRule="auto"/>
              <w:jc w:val="right"/>
              <w:rPr>
                <w:rFonts w:ascii="Browallia New" w:hAnsi="Browallia New" w:cs="Browallia New"/>
                <w:sz w:val="20"/>
                <w:szCs w:val="20"/>
              </w:rPr>
            </w:pPr>
            <w:r w:rsidRPr="001821F7">
              <w:rPr>
                <w:rFonts w:ascii="Browallia New" w:hAnsi="Browallia New" w:cs="Browallia New"/>
                <w:sz w:val="20"/>
                <w:szCs w:val="20"/>
              </w:rPr>
              <w:t>-</w:t>
            </w:r>
          </w:p>
        </w:tc>
        <w:tc>
          <w:tcPr>
            <w:tcW w:w="252" w:type="dxa"/>
            <w:vAlign w:val="bottom"/>
          </w:tcPr>
          <w:p w14:paraId="00284E5D" w14:textId="77777777" w:rsidR="00BA3AC4" w:rsidRPr="001821F7" w:rsidRDefault="00BA3AC4" w:rsidP="00BA3AC4">
            <w:pPr>
              <w:spacing w:line="240" w:lineRule="auto"/>
              <w:jc w:val="right"/>
              <w:rPr>
                <w:rFonts w:ascii="Browallia New" w:hAnsi="Browallia New" w:cs="Browallia New"/>
                <w:sz w:val="20"/>
                <w:szCs w:val="20"/>
              </w:rPr>
            </w:pPr>
          </w:p>
        </w:tc>
        <w:tc>
          <w:tcPr>
            <w:tcW w:w="837" w:type="dxa"/>
          </w:tcPr>
          <w:p w14:paraId="255306AD" w14:textId="2D4BF516" w:rsidR="00BA3AC4" w:rsidRPr="001821F7" w:rsidRDefault="00351281" w:rsidP="00BA3AC4">
            <w:pPr>
              <w:spacing w:line="240" w:lineRule="auto"/>
              <w:jc w:val="right"/>
              <w:rPr>
                <w:rFonts w:ascii="Browallia New" w:hAnsi="Browallia New" w:cs="Browallia New"/>
                <w:sz w:val="20"/>
                <w:szCs w:val="20"/>
              </w:rPr>
            </w:pPr>
            <w:r w:rsidRPr="001821F7">
              <w:rPr>
                <w:rFonts w:ascii="Browallia New" w:hAnsi="Browallia New" w:cs="Browallia New"/>
                <w:sz w:val="20"/>
                <w:szCs w:val="20"/>
              </w:rPr>
              <w:t>-</w:t>
            </w:r>
          </w:p>
        </w:tc>
        <w:tc>
          <w:tcPr>
            <w:tcW w:w="239" w:type="dxa"/>
            <w:vAlign w:val="bottom"/>
          </w:tcPr>
          <w:p w14:paraId="7D33D9DC" w14:textId="77777777" w:rsidR="00BA3AC4" w:rsidRPr="001821F7" w:rsidRDefault="00BA3AC4" w:rsidP="00BA3AC4">
            <w:pPr>
              <w:spacing w:line="240" w:lineRule="auto"/>
              <w:jc w:val="right"/>
              <w:rPr>
                <w:rFonts w:ascii="Browallia New" w:hAnsi="Browallia New" w:cs="Browallia New"/>
                <w:sz w:val="20"/>
                <w:szCs w:val="20"/>
              </w:rPr>
            </w:pPr>
          </w:p>
        </w:tc>
        <w:tc>
          <w:tcPr>
            <w:tcW w:w="837" w:type="dxa"/>
            <w:gridSpan w:val="2"/>
            <w:vAlign w:val="bottom"/>
          </w:tcPr>
          <w:p w14:paraId="4939D24B" w14:textId="491E1EEA" w:rsidR="00BA3AC4" w:rsidRPr="001821F7" w:rsidRDefault="00123567" w:rsidP="00BA3AC4">
            <w:pPr>
              <w:spacing w:line="240" w:lineRule="auto"/>
              <w:jc w:val="right"/>
              <w:rPr>
                <w:rFonts w:ascii="Browallia New" w:hAnsi="Browallia New" w:cs="Browallia New"/>
                <w:sz w:val="20"/>
                <w:szCs w:val="20"/>
              </w:rPr>
            </w:pPr>
            <w:r w:rsidRPr="001821F7">
              <w:rPr>
                <w:rFonts w:ascii="Browallia New" w:hAnsi="Browallia New" w:cs="Browallia New"/>
                <w:sz w:val="20"/>
                <w:szCs w:val="20"/>
              </w:rPr>
              <w:t>3,231,495</w:t>
            </w:r>
          </w:p>
        </w:tc>
      </w:tr>
      <w:tr w:rsidR="00801935" w:rsidRPr="0058415C" w14:paraId="68B09350" w14:textId="77777777" w:rsidTr="00BA1E03">
        <w:tc>
          <w:tcPr>
            <w:tcW w:w="3717" w:type="dxa"/>
          </w:tcPr>
          <w:p w14:paraId="35691605" w14:textId="653742C5" w:rsidR="00801935" w:rsidRPr="00534952" w:rsidRDefault="00801935" w:rsidP="00801935">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07" w:type="dxa"/>
            <w:vAlign w:val="bottom"/>
          </w:tcPr>
          <w:p w14:paraId="1B7E7D6F" w14:textId="18316F7D" w:rsidR="00801935" w:rsidRPr="00B45E56" w:rsidRDefault="004C2201" w:rsidP="00801935">
            <w:pPr>
              <w:spacing w:line="240" w:lineRule="auto"/>
              <w:jc w:val="right"/>
              <w:rPr>
                <w:rFonts w:ascii="Browallia New" w:hAnsi="Browallia New" w:cs="Browallia New"/>
                <w:sz w:val="20"/>
                <w:szCs w:val="20"/>
              </w:rPr>
            </w:pPr>
            <w:r w:rsidRPr="00B45E56">
              <w:rPr>
                <w:rFonts w:ascii="Browallia New" w:hAnsi="Browallia New" w:cs="Browallia New"/>
                <w:sz w:val="20"/>
                <w:szCs w:val="20"/>
              </w:rPr>
              <w:t>110,8</w:t>
            </w:r>
            <w:r w:rsidR="00330509" w:rsidRPr="00B45E56">
              <w:rPr>
                <w:rFonts w:ascii="Browallia New" w:hAnsi="Browallia New" w:cs="Browallia New"/>
                <w:sz w:val="20"/>
                <w:szCs w:val="20"/>
              </w:rPr>
              <w:t>50</w:t>
            </w:r>
          </w:p>
        </w:tc>
        <w:tc>
          <w:tcPr>
            <w:tcW w:w="238" w:type="dxa"/>
            <w:vAlign w:val="bottom"/>
          </w:tcPr>
          <w:p w14:paraId="5E9EC6F7" w14:textId="77777777" w:rsidR="00801935" w:rsidRPr="00B45E56" w:rsidRDefault="00801935" w:rsidP="00801935">
            <w:pPr>
              <w:spacing w:line="240" w:lineRule="auto"/>
              <w:jc w:val="right"/>
              <w:rPr>
                <w:rFonts w:ascii="Browallia New" w:hAnsi="Browallia New" w:cs="Browallia New"/>
                <w:sz w:val="20"/>
                <w:szCs w:val="20"/>
              </w:rPr>
            </w:pPr>
          </w:p>
        </w:tc>
        <w:tc>
          <w:tcPr>
            <w:tcW w:w="822" w:type="dxa"/>
          </w:tcPr>
          <w:p w14:paraId="0C43E20D" w14:textId="76C5A646" w:rsidR="00801935" w:rsidRPr="00B45E56" w:rsidRDefault="00C209E8" w:rsidP="00801935">
            <w:pPr>
              <w:spacing w:line="240" w:lineRule="auto"/>
              <w:jc w:val="right"/>
              <w:rPr>
                <w:rFonts w:ascii="Browallia New" w:hAnsi="Browallia New" w:cs="Browallia New"/>
                <w:sz w:val="20"/>
                <w:szCs w:val="20"/>
              </w:rPr>
            </w:pPr>
            <w:r w:rsidRPr="00B45E56">
              <w:rPr>
                <w:rFonts w:ascii="Browallia New" w:hAnsi="Browallia New" w:cs="Browallia New"/>
                <w:sz w:val="20"/>
                <w:szCs w:val="20"/>
              </w:rPr>
              <w:t>-</w:t>
            </w:r>
          </w:p>
        </w:tc>
        <w:tc>
          <w:tcPr>
            <w:tcW w:w="247" w:type="dxa"/>
            <w:vAlign w:val="bottom"/>
          </w:tcPr>
          <w:p w14:paraId="2343CAEA" w14:textId="77777777" w:rsidR="00801935" w:rsidRPr="00B45E56" w:rsidRDefault="00801935" w:rsidP="00801935">
            <w:pPr>
              <w:spacing w:line="240" w:lineRule="auto"/>
              <w:jc w:val="right"/>
              <w:rPr>
                <w:rFonts w:ascii="Browallia New" w:hAnsi="Browallia New" w:cs="Browallia New"/>
                <w:sz w:val="20"/>
                <w:szCs w:val="20"/>
              </w:rPr>
            </w:pPr>
          </w:p>
        </w:tc>
        <w:tc>
          <w:tcPr>
            <w:tcW w:w="1052" w:type="dxa"/>
          </w:tcPr>
          <w:p w14:paraId="7ACC43B4" w14:textId="4E77DE9E" w:rsidR="00801935" w:rsidRPr="00B45E56" w:rsidRDefault="00C209E8" w:rsidP="00801935">
            <w:pPr>
              <w:spacing w:line="240" w:lineRule="auto"/>
              <w:jc w:val="right"/>
              <w:rPr>
                <w:rFonts w:ascii="Browallia New" w:hAnsi="Browallia New" w:cs="Browallia New"/>
                <w:sz w:val="20"/>
                <w:szCs w:val="20"/>
              </w:rPr>
            </w:pPr>
            <w:r w:rsidRPr="00B45E56">
              <w:rPr>
                <w:rFonts w:ascii="Browallia New" w:hAnsi="Browallia New" w:cs="Browallia New"/>
                <w:sz w:val="20"/>
                <w:szCs w:val="20"/>
              </w:rPr>
              <w:t>-</w:t>
            </w:r>
          </w:p>
        </w:tc>
        <w:tc>
          <w:tcPr>
            <w:tcW w:w="252" w:type="dxa"/>
            <w:vAlign w:val="bottom"/>
          </w:tcPr>
          <w:p w14:paraId="094E4249" w14:textId="77777777" w:rsidR="00801935" w:rsidRPr="00B45E56" w:rsidRDefault="00801935" w:rsidP="00801935">
            <w:pPr>
              <w:spacing w:line="240" w:lineRule="auto"/>
              <w:jc w:val="right"/>
              <w:rPr>
                <w:rFonts w:ascii="Browallia New" w:hAnsi="Browallia New" w:cs="Browallia New"/>
                <w:sz w:val="20"/>
                <w:szCs w:val="20"/>
              </w:rPr>
            </w:pPr>
          </w:p>
        </w:tc>
        <w:tc>
          <w:tcPr>
            <w:tcW w:w="837" w:type="dxa"/>
          </w:tcPr>
          <w:p w14:paraId="1A51A198" w14:textId="67A43853" w:rsidR="00801935" w:rsidRPr="00B45E56" w:rsidRDefault="00C209E8" w:rsidP="00801935">
            <w:pPr>
              <w:spacing w:line="240" w:lineRule="auto"/>
              <w:jc w:val="right"/>
              <w:rPr>
                <w:rFonts w:ascii="Browallia New" w:hAnsi="Browallia New" w:cs="Browallia New"/>
                <w:sz w:val="20"/>
                <w:szCs w:val="20"/>
              </w:rPr>
            </w:pPr>
            <w:r w:rsidRPr="00B45E56">
              <w:rPr>
                <w:rFonts w:ascii="Browallia New" w:hAnsi="Browallia New" w:cs="Browallia New"/>
                <w:sz w:val="20"/>
                <w:szCs w:val="20"/>
              </w:rPr>
              <w:t>-</w:t>
            </w:r>
          </w:p>
        </w:tc>
        <w:tc>
          <w:tcPr>
            <w:tcW w:w="239" w:type="dxa"/>
            <w:vAlign w:val="bottom"/>
          </w:tcPr>
          <w:p w14:paraId="48B10B1A" w14:textId="77777777" w:rsidR="00801935" w:rsidRPr="00B45E56" w:rsidRDefault="00801935" w:rsidP="00801935">
            <w:pPr>
              <w:spacing w:line="240" w:lineRule="auto"/>
              <w:jc w:val="right"/>
              <w:rPr>
                <w:rFonts w:ascii="Browallia New" w:hAnsi="Browallia New" w:cs="Browallia New"/>
                <w:sz w:val="20"/>
                <w:szCs w:val="20"/>
              </w:rPr>
            </w:pPr>
          </w:p>
        </w:tc>
        <w:tc>
          <w:tcPr>
            <w:tcW w:w="837" w:type="dxa"/>
            <w:gridSpan w:val="2"/>
            <w:vAlign w:val="bottom"/>
          </w:tcPr>
          <w:p w14:paraId="4B03B7D7" w14:textId="12A5EE0C" w:rsidR="00801935" w:rsidRPr="00B45E56" w:rsidRDefault="00123567" w:rsidP="00801935">
            <w:pPr>
              <w:spacing w:line="240" w:lineRule="auto"/>
              <w:jc w:val="right"/>
              <w:rPr>
                <w:rFonts w:ascii="Browallia New" w:hAnsi="Browallia New" w:cs="Browallia New"/>
                <w:sz w:val="20"/>
                <w:szCs w:val="20"/>
              </w:rPr>
            </w:pPr>
            <w:r w:rsidRPr="00B45E56">
              <w:rPr>
                <w:rFonts w:ascii="Browallia New" w:hAnsi="Browallia New" w:cs="Browallia New"/>
                <w:sz w:val="20"/>
                <w:szCs w:val="20"/>
              </w:rPr>
              <w:t>110,850</w:t>
            </w:r>
          </w:p>
        </w:tc>
      </w:tr>
      <w:tr w:rsidR="00BE7F8D" w:rsidRPr="00A22F05" w14:paraId="24E32A3C" w14:textId="77777777" w:rsidTr="00BA1E03">
        <w:tc>
          <w:tcPr>
            <w:tcW w:w="3717" w:type="dxa"/>
          </w:tcPr>
          <w:p w14:paraId="68E70752" w14:textId="77777777" w:rsidR="00BE7F8D" w:rsidRPr="00534952" w:rsidRDefault="00BE7F8D" w:rsidP="00BE7F8D">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907" w:type="dxa"/>
          </w:tcPr>
          <w:p w14:paraId="0210C9FB" w14:textId="40693E93" w:rsidR="00BE7F8D" w:rsidRPr="00CF30D1" w:rsidRDefault="00E46FB9" w:rsidP="00BE7F8D">
            <w:pPr>
              <w:spacing w:line="240" w:lineRule="auto"/>
              <w:jc w:val="right"/>
              <w:rPr>
                <w:rFonts w:ascii="Browallia New" w:hAnsi="Browallia New" w:cs="Browallia New"/>
                <w:sz w:val="20"/>
                <w:szCs w:val="20"/>
              </w:rPr>
            </w:pPr>
            <w:r w:rsidRPr="00CF30D1">
              <w:rPr>
                <w:rFonts w:ascii="Browallia New" w:hAnsi="Browallia New" w:cs="Browallia New"/>
                <w:sz w:val="20"/>
                <w:szCs w:val="20"/>
              </w:rPr>
              <w:t>940</w:t>
            </w:r>
          </w:p>
        </w:tc>
        <w:tc>
          <w:tcPr>
            <w:tcW w:w="238" w:type="dxa"/>
            <w:vAlign w:val="bottom"/>
          </w:tcPr>
          <w:p w14:paraId="592158F4" w14:textId="77777777" w:rsidR="00BE7F8D" w:rsidRPr="00CF30D1" w:rsidRDefault="00BE7F8D" w:rsidP="00BE7F8D">
            <w:pPr>
              <w:spacing w:line="240" w:lineRule="auto"/>
              <w:jc w:val="right"/>
              <w:rPr>
                <w:rFonts w:ascii="Browallia New" w:hAnsi="Browallia New" w:cs="Browallia New"/>
                <w:sz w:val="20"/>
                <w:szCs w:val="20"/>
              </w:rPr>
            </w:pPr>
          </w:p>
        </w:tc>
        <w:tc>
          <w:tcPr>
            <w:tcW w:w="822" w:type="dxa"/>
            <w:vAlign w:val="bottom"/>
          </w:tcPr>
          <w:p w14:paraId="6F5E8060" w14:textId="771621A1" w:rsidR="00BE7F8D" w:rsidRPr="00CF30D1" w:rsidRDefault="00E46FB9" w:rsidP="00BE7F8D">
            <w:pPr>
              <w:spacing w:line="240" w:lineRule="auto"/>
              <w:jc w:val="right"/>
              <w:rPr>
                <w:rFonts w:ascii="Browallia New" w:hAnsi="Browallia New" w:cs="Browallia New"/>
                <w:sz w:val="20"/>
                <w:szCs w:val="20"/>
              </w:rPr>
            </w:pPr>
            <w:r w:rsidRPr="00CF30D1">
              <w:rPr>
                <w:rFonts w:ascii="Browallia New" w:hAnsi="Browallia New" w:cs="Browallia New"/>
                <w:sz w:val="20"/>
                <w:szCs w:val="20"/>
              </w:rPr>
              <w:t>28,</w:t>
            </w:r>
            <w:r w:rsidR="00CF30D1" w:rsidRPr="00CF30D1">
              <w:rPr>
                <w:rFonts w:ascii="Browallia New" w:hAnsi="Browallia New" w:cs="Browallia New"/>
                <w:sz w:val="20"/>
                <w:szCs w:val="20"/>
              </w:rPr>
              <w:t>330</w:t>
            </w:r>
          </w:p>
        </w:tc>
        <w:tc>
          <w:tcPr>
            <w:tcW w:w="247" w:type="dxa"/>
            <w:vAlign w:val="bottom"/>
          </w:tcPr>
          <w:p w14:paraId="176FDDC3" w14:textId="77777777" w:rsidR="00BE7F8D" w:rsidRPr="00BC3FB8" w:rsidRDefault="00BE7F8D" w:rsidP="00BE7F8D">
            <w:pPr>
              <w:spacing w:line="240" w:lineRule="auto"/>
              <w:jc w:val="right"/>
              <w:rPr>
                <w:rFonts w:ascii="Browallia New" w:hAnsi="Browallia New" w:cs="Browallia New"/>
                <w:sz w:val="20"/>
                <w:szCs w:val="20"/>
                <w:highlight w:val="green"/>
              </w:rPr>
            </w:pPr>
          </w:p>
        </w:tc>
        <w:tc>
          <w:tcPr>
            <w:tcW w:w="1052" w:type="dxa"/>
          </w:tcPr>
          <w:p w14:paraId="399B311F" w14:textId="7F3EDECD" w:rsidR="00BE7F8D" w:rsidRPr="00475F11" w:rsidRDefault="004C6F89" w:rsidP="00BE7F8D">
            <w:pPr>
              <w:spacing w:line="240" w:lineRule="auto"/>
              <w:jc w:val="right"/>
              <w:rPr>
                <w:rFonts w:ascii="Browallia New" w:hAnsi="Browallia New" w:cs="Browallia New"/>
                <w:sz w:val="20"/>
                <w:szCs w:val="20"/>
              </w:rPr>
            </w:pPr>
            <w:r w:rsidRPr="00475F11">
              <w:rPr>
                <w:rFonts w:ascii="Browallia New" w:hAnsi="Browallia New" w:cs="Browallia New"/>
                <w:sz w:val="20"/>
                <w:szCs w:val="20"/>
              </w:rPr>
              <w:t>-</w:t>
            </w:r>
          </w:p>
        </w:tc>
        <w:tc>
          <w:tcPr>
            <w:tcW w:w="252" w:type="dxa"/>
            <w:vAlign w:val="bottom"/>
          </w:tcPr>
          <w:p w14:paraId="11B83D58" w14:textId="77777777" w:rsidR="00BE7F8D" w:rsidRPr="00475F11" w:rsidRDefault="00BE7F8D" w:rsidP="00BE7F8D">
            <w:pPr>
              <w:spacing w:line="240" w:lineRule="auto"/>
              <w:jc w:val="right"/>
              <w:rPr>
                <w:rFonts w:ascii="Browallia New" w:hAnsi="Browallia New" w:cs="Browallia New"/>
                <w:sz w:val="20"/>
                <w:szCs w:val="20"/>
              </w:rPr>
            </w:pPr>
          </w:p>
        </w:tc>
        <w:tc>
          <w:tcPr>
            <w:tcW w:w="837" w:type="dxa"/>
          </w:tcPr>
          <w:p w14:paraId="64160C98" w14:textId="29F65649" w:rsidR="00BE7F8D" w:rsidRPr="00475F11" w:rsidRDefault="004C6F89" w:rsidP="00BE7F8D">
            <w:pPr>
              <w:spacing w:line="240" w:lineRule="auto"/>
              <w:jc w:val="right"/>
              <w:rPr>
                <w:rFonts w:ascii="Browallia New" w:hAnsi="Browallia New" w:cs="Browallia New"/>
                <w:sz w:val="20"/>
                <w:szCs w:val="20"/>
              </w:rPr>
            </w:pPr>
            <w:r w:rsidRPr="00475F11">
              <w:rPr>
                <w:rFonts w:ascii="Browallia New" w:hAnsi="Browallia New" w:cs="Browallia New"/>
                <w:sz w:val="20"/>
                <w:szCs w:val="20"/>
              </w:rPr>
              <w:t>-</w:t>
            </w:r>
          </w:p>
        </w:tc>
        <w:tc>
          <w:tcPr>
            <w:tcW w:w="239" w:type="dxa"/>
            <w:vAlign w:val="bottom"/>
          </w:tcPr>
          <w:p w14:paraId="3CEE02D4" w14:textId="77777777" w:rsidR="00BE7F8D" w:rsidRPr="00475F11" w:rsidRDefault="00BE7F8D" w:rsidP="00BE7F8D">
            <w:pPr>
              <w:spacing w:line="240" w:lineRule="auto"/>
              <w:jc w:val="right"/>
              <w:rPr>
                <w:rFonts w:ascii="Browallia New" w:hAnsi="Browallia New" w:cs="Browallia New"/>
                <w:sz w:val="20"/>
                <w:szCs w:val="20"/>
              </w:rPr>
            </w:pPr>
          </w:p>
        </w:tc>
        <w:tc>
          <w:tcPr>
            <w:tcW w:w="837" w:type="dxa"/>
            <w:gridSpan w:val="2"/>
            <w:vAlign w:val="bottom"/>
          </w:tcPr>
          <w:p w14:paraId="11EF502B" w14:textId="4AEAA611" w:rsidR="00BE7F8D" w:rsidRPr="00475F11" w:rsidRDefault="00475F11" w:rsidP="00BE7F8D">
            <w:pPr>
              <w:spacing w:line="240" w:lineRule="auto"/>
              <w:jc w:val="right"/>
              <w:rPr>
                <w:rFonts w:ascii="Browallia New" w:hAnsi="Browallia New" w:cs="Browallia New"/>
                <w:sz w:val="20"/>
                <w:szCs w:val="20"/>
              </w:rPr>
            </w:pPr>
            <w:r w:rsidRPr="00475F11">
              <w:rPr>
                <w:rFonts w:ascii="Browallia New" w:hAnsi="Browallia New" w:cs="Browallia New"/>
                <w:sz w:val="20"/>
                <w:szCs w:val="20"/>
              </w:rPr>
              <w:t>29,270</w:t>
            </w:r>
          </w:p>
        </w:tc>
      </w:tr>
      <w:tr w:rsidR="00BF1DD7" w:rsidRPr="0058415C" w14:paraId="0E3F7EB0" w14:textId="77777777" w:rsidTr="00BA1E03">
        <w:tc>
          <w:tcPr>
            <w:tcW w:w="3717" w:type="dxa"/>
          </w:tcPr>
          <w:p w14:paraId="39D80482" w14:textId="77777777" w:rsidR="00BF1DD7" w:rsidRPr="00534952" w:rsidRDefault="00BF1DD7" w:rsidP="00BF1DD7">
            <w:pPr>
              <w:tabs>
                <w:tab w:val="clear" w:pos="454"/>
              </w:tabs>
              <w:spacing w:line="240" w:lineRule="auto"/>
              <w:ind w:left="276" w:right="-105"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07" w:type="dxa"/>
          </w:tcPr>
          <w:p w14:paraId="2F31B85C" w14:textId="669D346E" w:rsidR="00BF1DD7" w:rsidRPr="00613FAC" w:rsidRDefault="0077148A" w:rsidP="00BF1DD7">
            <w:pPr>
              <w:spacing w:line="240" w:lineRule="auto"/>
              <w:jc w:val="right"/>
              <w:rPr>
                <w:rFonts w:ascii="Browallia New" w:hAnsi="Browallia New" w:cs="Browallia New"/>
                <w:sz w:val="20"/>
                <w:szCs w:val="20"/>
              </w:rPr>
            </w:pPr>
            <w:r w:rsidRPr="00467AB5">
              <w:rPr>
                <w:rFonts w:ascii="Browallia New" w:hAnsi="Browallia New" w:cs="Browallia New"/>
                <w:sz w:val="20"/>
                <w:szCs w:val="20"/>
              </w:rPr>
              <w:t>180,066</w:t>
            </w:r>
          </w:p>
        </w:tc>
        <w:tc>
          <w:tcPr>
            <w:tcW w:w="238" w:type="dxa"/>
            <w:vAlign w:val="bottom"/>
          </w:tcPr>
          <w:p w14:paraId="217A5FB1" w14:textId="77777777" w:rsidR="00BF1DD7" w:rsidRPr="00613FAC" w:rsidRDefault="00BF1DD7" w:rsidP="00BF1DD7">
            <w:pPr>
              <w:spacing w:line="240" w:lineRule="auto"/>
              <w:jc w:val="right"/>
              <w:rPr>
                <w:rFonts w:ascii="Browallia New" w:hAnsi="Browallia New" w:cs="Browallia New"/>
                <w:sz w:val="20"/>
                <w:szCs w:val="20"/>
              </w:rPr>
            </w:pPr>
          </w:p>
        </w:tc>
        <w:tc>
          <w:tcPr>
            <w:tcW w:w="822" w:type="dxa"/>
            <w:vAlign w:val="bottom"/>
          </w:tcPr>
          <w:p w14:paraId="6EB5BA9A" w14:textId="3F4AFB75" w:rsidR="00BF1DD7" w:rsidRPr="00613FAC" w:rsidRDefault="00613FAC" w:rsidP="00BF1DD7">
            <w:pPr>
              <w:spacing w:line="240" w:lineRule="auto"/>
              <w:jc w:val="right"/>
              <w:rPr>
                <w:rFonts w:ascii="Browallia New" w:hAnsi="Browallia New" w:cs="Browallia New"/>
                <w:sz w:val="20"/>
                <w:szCs w:val="20"/>
              </w:rPr>
            </w:pPr>
            <w:r w:rsidRPr="00613FAC">
              <w:rPr>
                <w:rFonts w:ascii="Browallia New" w:hAnsi="Browallia New" w:cs="Browallia New"/>
                <w:sz w:val="20"/>
                <w:szCs w:val="20"/>
              </w:rPr>
              <w:t>94,268</w:t>
            </w:r>
          </w:p>
        </w:tc>
        <w:tc>
          <w:tcPr>
            <w:tcW w:w="247" w:type="dxa"/>
            <w:vAlign w:val="bottom"/>
          </w:tcPr>
          <w:p w14:paraId="4CC493B7" w14:textId="77777777" w:rsidR="00BF1DD7" w:rsidRPr="00613FAC" w:rsidRDefault="00BF1DD7" w:rsidP="00BF1DD7">
            <w:pPr>
              <w:spacing w:line="240" w:lineRule="auto"/>
              <w:jc w:val="right"/>
              <w:rPr>
                <w:rFonts w:ascii="Browallia New" w:hAnsi="Browallia New" w:cs="Browallia New"/>
                <w:sz w:val="20"/>
                <w:szCs w:val="20"/>
              </w:rPr>
            </w:pPr>
          </w:p>
        </w:tc>
        <w:tc>
          <w:tcPr>
            <w:tcW w:w="1052" w:type="dxa"/>
          </w:tcPr>
          <w:p w14:paraId="2C63B15E" w14:textId="53017636" w:rsidR="00BF1DD7" w:rsidRPr="00613FAC" w:rsidRDefault="000F78CC" w:rsidP="00BF1DD7">
            <w:pPr>
              <w:spacing w:line="240" w:lineRule="auto"/>
              <w:jc w:val="right"/>
              <w:rPr>
                <w:rFonts w:ascii="Browallia New" w:hAnsi="Browallia New" w:cs="Browallia New"/>
                <w:sz w:val="20"/>
                <w:szCs w:val="20"/>
              </w:rPr>
            </w:pPr>
            <w:r w:rsidRPr="00613FAC">
              <w:rPr>
                <w:rFonts w:ascii="Browallia New" w:hAnsi="Browallia New" w:cs="Browallia New"/>
                <w:sz w:val="20"/>
                <w:szCs w:val="20"/>
              </w:rPr>
              <w:t>-</w:t>
            </w:r>
          </w:p>
        </w:tc>
        <w:tc>
          <w:tcPr>
            <w:tcW w:w="252" w:type="dxa"/>
            <w:vAlign w:val="bottom"/>
          </w:tcPr>
          <w:p w14:paraId="07982D7B" w14:textId="77777777" w:rsidR="00BF1DD7" w:rsidRPr="00613FAC" w:rsidRDefault="00BF1DD7" w:rsidP="00BF1DD7">
            <w:pPr>
              <w:spacing w:line="240" w:lineRule="auto"/>
              <w:jc w:val="right"/>
              <w:rPr>
                <w:rFonts w:ascii="Browallia New" w:hAnsi="Browallia New" w:cs="Browallia New"/>
                <w:sz w:val="20"/>
                <w:szCs w:val="20"/>
              </w:rPr>
            </w:pPr>
          </w:p>
        </w:tc>
        <w:tc>
          <w:tcPr>
            <w:tcW w:w="837" w:type="dxa"/>
          </w:tcPr>
          <w:p w14:paraId="74158259" w14:textId="7A20D90C" w:rsidR="00BF1DD7" w:rsidRPr="00613FAC" w:rsidRDefault="000F78CC" w:rsidP="00BF1DD7">
            <w:pPr>
              <w:spacing w:line="240" w:lineRule="auto"/>
              <w:jc w:val="right"/>
              <w:rPr>
                <w:rFonts w:ascii="Browallia New" w:hAnsi="Browallia New" w:cs="Browallia New"/>
                <w:sz w:val="20"/>
                <w:szCs w:val="20"/>
              </w:rPr>
            </w:pPr>
            <w:r w:rsidRPr="00613FAC">
              <w:rPr>
                <w:rFonts w:ascii="Browallia New" w:hAnsi="Browallia New" w:cs="Browallia New"/>
                <w:sz w:val="20"/>
                <w:szCs w:val="20"/>
              </w:rPr>
              <w:t>-</w:t>
            </w:r>
          </w:p>
        </w:tc>
        <w:tc>
          <w:tcPr>
            <w:tcW w:w="239" w:type="dxa"/>
            <w:vAlign w:val="bottom"/>
          </w:tcPr>
          <w:p w14:paraId="78369926" w14:textId="77777777" w:rsidR="00BF1DD7" w:rsidRPr="00613FAC" w:rsidRDefault="00BF1DD7" w:rsidP="00BF1DD7">
            <w:pPr>
              <w:spacing w:line="240" w:lineRule="auto"/>
              <w:jc w:val="right"/>
              <w:rPr>
                <w:rFonts w:ascii="Browallia New" w:hAnsi="Browallia New" w:cs="Browallia New"/>
                <w:sz w:val="20"/>
                <w:szCs w:val="20"/>
              </w:rPr>
            </w:pPr>
          </w:p>
        </w:tc>
        <w:tc>
          <w:tcPr>
            <w:tcW w:w="837" w:type="dxa"/>
            <w:gridSpan w:val="2"/>
            <w:vAlign w:val="bottom"/>
          </w:tcPr>
          <w:p w14:paraId="619E3AB8" w14:textId="184B3BEB" w:rsidR="00BF1DD7" w:rsidRPr="00613FAC" w:rsidRDefault="00674983" w:rsidP="00BF1DD7">
            <w:pPr>
              <w:spacing w:line="240" w:lineRule="auto"/>
              <w:jc w:val="right"/>
              <w:rPr>
                <w:rFonts w:ascii="Browallia New" w:hAnsi="Browallia New" w:cs="Browallia New"/>
                <w:sz w:val="20"/>
                <w:szCs w:val="20"/>
              </w:rPr>
            </w:pPr>
            <w:r>
              <w:rPr>
                <w:rFonts w:ascii="Browallia New" w:hAnsi="Browallia New" w:cs="Browallia New"/>
                <w:sz w:val="20"/>
                <w:szCs w:val="20"/>
              </w:rPr>
              <w:t>274,</w:t>
            </w:r>
            <w:r w:rsidR="00476188">
              <w:rPr>
                <w:rFonts w:ascii="Browallia New" w:hAnsi="Browallia New" w:cs="Browallia New"/>
                <w:sz w:val="20"/>
                <w:szCs w:val="20"/>
              </w:rPr>
              <w:t>334</w:t>
            </w:r>
          </w:p>
        </w:tc>
      </w:tr>
      <w:tr w:rsidR="0012599C" w:rsidRPr="0058415C" w14:paraId="2B402E55" w14:textId="77777777" w:rsidTr="00BA1E03">
        <w:tc>
          <w:tcPr>
            <w:tcW w:w="3717" w:type="dxa"/>
          </w:tcPr>
          <w:p w14:paraId="555F15A3" w14:textId="52A0CF2C" w:rsidR="0012599C" w:rsidRPr="00534952" w:rsidRDefault="0012599C" w:rsidP="0012599C">
            <w:pPr>
              <w:tabs>
                <w:tab w:val="clear" w:pos="454"/>
              </w:tabs>
              <w:spacing w:line="240" w:lineRule="auto"/>
              <w:ind w:left="276" w:right="-105"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w:t>
            </w:r>
            <w:r w:rsidR="005E5270">
              <w:rPr>
                <w:rFonts w:ascii="Browallia New" w:hAnsi="Browallia New" w:cs="Browallia New"/>
                <w:b/>
                <w:snapToGrid w:val="0"/>
                <w:sz w:val="20"/>
                <w:szCs w:val="20"/>
              </w:rPr>
              <w:br/>
            </w:r>
            <w:r w:rsidRPr="004E1708">
              <w:rPr>
                <w:rFonts w:ascii="Browallia New" w:hAnsi="Browallia New" w:cs="Browallia New"/>
                <w:b/>
                <w:snapToGrid w:val="0"/>
                <w:sz w:val="20"/>
                <w:szCs w:val="20"/>
                <w:cs/>
              </w:rPr>
              <w:t>กำไรขาดทุน</w:t>
            </w:r>
          </w:p>
        </w:tc>
        <w:tc>
          <w:tcPr>
            <w:tcW w:w="907" w:type="dxa"/>
            <w:vAlign w:val="bottom"/>
          </w:tcPr>
          <w:p w14:paraId="3BCDFDEF" w14:textId="62D21061" w:rsidR="0012599C" w:rsidRPr="0015725C" w:rsidRDefault="004E040E" w:rsidP="0012599C">
            <w:pPr>
              <w:spacing w:line="240" w:lineRule="auto"/>
              <w:jc w:val="right"/>
              <w:rPr>
                <w:rFonts w:ascii="Browallia New" w:hAnsi="Browallia New" w:cs="Browallia New"/>
                <w:sz w:val="20"/>
                <w:szCs w:val="20"/>
              </w:rPr>
            </w:pPr>
            <w:r w:rsidRPr="0015725C">
              <w:rPr>
                <w:rFonts w:ascii="Browallia New" w:hAnsi="Browallia New" w:cs="Browallia New"/>
                <w:sz w:val="20"/>
                <w:szCs w:val="20"/>
              </w:rPr>
              <w:t>-</w:t>
            </w:r>
          </w:p>
        </w:tc>
        <w:tc>
          <w:tcPr>
            <w:tcW w:w="238" w:type="dxa"/>
            <w:vAlign w:val="bottom"/>
          </w:tcPr>
          <w:p w14:paraId="68938CFE" w14:textId="77777777" w:rsidR="0012599C" w:rsidRPr="0015725C" w:rsidRDefault="0012599C" w:rsidP="0012599C">
            <w:pPr>
              <w:spacing w:line="240" w:lineRule="auto"/>
              <w:jc w:val="right"/>
              <w:rPr>
                <w:rFonts w:ascii="Browallia New" w:hAnsi="Browallia New" w:cs="Browallia New"/>
                <w:sz w:val="20"/>
                <w:szCs w:val="20"/>
              </w:rPr>
            </w:pPr>
          </w:p>
        </w:tc>
        <w:tc>
          <w:tcPr>
            <w:tcW w:w="822" w:type="dxa"/>
            <w:vAlign w:val="bottom"/>
          </w:tcPr>
          <w:p w14:paraId="7F94DDF0" w14:textId="2FCB515A" w:rsidR="0012599C" w:rsidRPr="0015725C" w:rsidRDefault="004E040E" w:rsidP="0012599C">
            <w:pPr>
              <w:spacing w:line="240" w:lineRule="auto"/>
              <w:jc w:val="right"/>
              <w:rPr>
                <w:rFonts w:ascii="Browallia New" w:hAnsi="Browallia New" w:cs="Browallia New"/>
                <w:sz w:val="20"/>
                <w:szCs w:val="20"/>
              </w:rPr>
            </w:pPr>
            <w:r w:rsidRPr="0015725C">
              <w:rPr>
                <w:rFonts w:ascii="Browallia New" w:hAnsi="Browallia New" w:cs="Browallia New"/>
                <w:sz w:val="20"/>
                <w:szCs w:val="20"/>
              </w:rPr>
              <w:t>-</w:t>
            </w:r>
          </w:p>
        </w:tc>
        <w:tc>
          <w:tcPr>
            <w:tcW w:w="247" w:type="dxa"/>
            <w:vAlign w:val="bottom"/>
          </w:tcPr>
          <w:p w14:paraId="0D132F16" w14:textId="77777777" w:rsidR="0012599C" w:rsidRPr="0015725C" w:rsidRDefault="0012599C" w:rsidP="0012599C">
            <w:pPr>
              <w:spacing w:line="240" w:lineRule="auto"/>
              <w:jc w:val="right"/>
              <w:rPr>
                <w:rFonts w:ascii="Browallia New" w:hAnsi="Browallia New" w:cs="Browallia New"/>
                <w:sz w:val="20"/>
                <w:szCs w:val="20"/>
              </w:rPr>
            </w:pPr>
          </w:p>
        </w:tc>
        <w:tc>
          <w:tcPr>
            <w:tcW w:w="1052" w:type="dxa"/>
            <w:vAlign w:val="bottom"/>
          </w:tcPr>
          <w:p w14:paraId="34020BE0" w14:textId="25FCA3B1" w:rsidR="0012599C" w:rsidRPr="0015725C" w:rsidRDefault="004E040E" w:rsidP="0012599C">
            <w:pPr>
              <w:spacing w:line="240" w:lineRule="auto"/>
              <w:jc w:val="right"/>
              <w:rPr>
                <w:rFonts w:ascii="Browallia New" w:hAnsi="Browallia New" w:cs="Browallia New"/>
                <w:sz w:val="20"/>
                <w:szCs w:val="20"/>
              </w:rPr>
            </w:pPr>
            <w:r w:rsidRPr="0015725C">
              <w:rPr>
                <w:rFonts w:ascii="Browallia New" w:hAnsi="Browallia New" w:cs="Browallia New"/>
                <w:sz w:val="20"/>
                <w:szCs w:val="20"/>
              </w:rPr>
              <w:t>-</w:t>
            </w:r>
          </w:p>
        </w:tc>
        <w:tc>
          <w:tcPr>
            <w:tcW w:w="252" w:type="dxa"/>
            <w:vAlign w:val="bottom"/>
          </w:tcPr>
          <w:p w14:paraId="4D8E62A5" w14:textId="77777777" w:rsidR="0012599C" w:rsidRPr="0015725C" w:rsidRDefault="0012599C" w:rsidP="0012599C">
            <w:pPr>
              <w:spacing w:line="240" w:lineRule="auto"/>
              <w:jc w:val="right"/>
              <w:rPr>
                <w:rFonts w:ascii="Browallia New" w:hAnsi="Browallia New" w:cs="Browallia New"/>
                <w:sz w:val="20"/>
                <w:szCs w:val="20"/>
              </w:rPr>
            </w:pPr>
          </w:p>
        </w:tc>
        <w:tc>
          <w:tcPr>
            <w:tcW w:w="837" w:type="dxa"/>
            <w:vAlign w:val="bottom"/>
          </w:tcPr>
          <w:p w14:paraId="6A6B3EB6" w14:textId="70FE3206" w:rsidR="0012599C" w:rsidRPr="0015725C" w:rsidDel="006F5FBA" w:rsidRDefault="004E040E" w:rsidP="0012599C">
            <w:pPr>
              <w:spacing w:line="240" w:lineRule="auto"/>
              <w:jc w:val="right"/>
              <w:rPr>
                <w:rFonts w:ascii="Browallia New" w:hAnsi="Browallia New" w:cs="Browallia New"/>
                <w:sz w:val="20"/>
                <w:szCs w:val="20"/>
              </w:rPr>
            </w:pPr>
            <w:r w:rsidRPr="0015725C">
              <w:rPr>
                <w:rFonts w:ascii="Browallia New" w:hAnsi="Browallia New" w:cs="Browallia New"/>
                <w:sz w:val="20"/>
                <w:szCs w:val="20"/>
              </w:rPr>
              <w:t>56,577</w:t>
            </w:r>
          </w:p>
        </w:tc>
        <w:tc>
          <w:tcPr>
            <w:tcW w:w="239" w:type="dxa"/>
            <w:vAlign w:val="bottom"/>
          </w:tcPr>
          <w:p w14:paraId="2F51C61A" w14:textId="77777777" w:rsidR="0012599C" w:rsidRPr="0015725C" w:rsidRDefault="0012599C" w:rsidP="0012599C">
            <w:pPr>
              <w:spacing w:line="240" w:lineRule="auto"/>
              <w:jc w:val="right"/>
              <w:rPr>
                <w:rFonts w:ascii="Browallia New" w:hAnsi="Browallia New" w:cs="Browallia New"/>
                <w:sz w:val="20"/>
                <w:szCs w:val="20"/>
              </w:rPr>
            </w:pPr>
          </w:p>
        </w:tc>
        <w:tc>
          <w:tcPr>
            <w:tcW w:w="837" w:type="dxa"/>
            <w:gridSpan w:val="2"/>
            <w:vAlign w:val="bottom"/>
          </w:tcPr>
          <w:p w14:paraId="6F29A231" w14:textId="2D1B6EFB" w:rsidR="0012599C" w:rsidRPr="0015725C" w:rsidRDefault="004E040E" w:rsidP="0012599C">
            <w:pPr>
              <w:spacing w:line="240" w:lineRule="auto"/>
              <w:jc w:val="right"/>
              <w:rPr>
                <w:rFonts w:ascii="Browallia New" w:hAnsi="Browallia New" w:cs="Browallia New"/>
                <w:sz w:val="20"/>
                <w:szCs w:val="20"/>
              </w:rPr>
            </w:pPr>
            <w:r w:rsidRPr="0015725C">
              <w:rPr>
                <w:rFonts w:ascii="Browallia New" w:hAnsi="Browallia New" w:cs="Browallia New"/>
                <w:sz w:val="20"/>
                <w:szCs w:val="20"/>
              </w:rPr>
              <w:t>56,577</w:t>
            </w:r>
          </w:p>
        </w:tc>
      </w:tr>
      <w:tr w:rsidR="0098785D" w:rsidRPr="006903E0" w14:paraId="0B18998A" w14:textId="77777777" w:rsidTr="00BA1E03">
        <w:tc>
          <w:tcPr>
            <w:tcW w:w="3717" w:type="dxa"/>
          </w:tcPr>
          <w:p w14:paraId="34EBD13F" w14:textId="77777777" w:rsidR="0098785D" w:rsidRPr="00C07995" w:rsidRDefault="0098785D" w:rsidP="0098785D">
            <w:pPr>
              <w:spacing w:line="240" w:lineRule="auto"/>
              <w:rPr>
                <w:rFonts w:ascii="Browallia New" w:hAnsi="Browallia New" w:cs="Browallia New"/>
                <w:b/>
                <w:sz w:val="10"/>
                <w:szCs w:val="10"/>
              </w:rPr>
            </w:pPr>
          </w:p>
        </w:tc>
        <w:tc>
          <w:tcPr>
            <w:tcW w:w="907" w:type="dxa"/>
            <w:vAlign w:val="bottom"/>
          </w:tcPr>
          <w:p w14:paraId="55C73746"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238" w:type="dxa"/>
            <w:vAlign w:val="bottom"/>
          </w:tcPr>
          <w:p w14:paraId="56A06D04"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822" w:type="dxa"/>
            <w:vAlign w:val="bottom"/>
          </w:tcPr>
          <w:p w14:paraId="63832491"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247" w:type="dxa"/>
            <w:vAlign w:val="bottom"/>
          </w:tcPr>
          <w:p w14:paraId="391EC104"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1052" w:type="dxa"/>
            <w:vAlign w:val="bottom"/>
          </w:tcPr>
          <w:p w14:paraId="6BDF9755" w14:textId="77777777" w:rsidR="0098785D" w:rsidRPr="00BC3FB8" w:rsidRDefault="0098785D" w:rsidP="00847340">
            <w:pPr>
              <w:spacing w:line="240" w:lineRule="auto"/>
              <w:jc w:val="right"/>
              <w:rPr>
                <w:rFonts w:ascii="Browallia New" w:hAnsi="Browallia New" w:cs="Browallia New"/>
                <w:sz w:val="10"/>
                <w:szCs w:val="10"/>
                <w:highlight w:val="green"/>
              </w:rPr>
            </w:pPr>
          </w:p>
        </w:tc>
        <w:tc>
          <w:tcPr>
            <w:tcW w:w="252" w:type="dxa"/>
            <w:vAlign w:val="bottom"/>
          </w:tcPr>
          <w:p w14:paraId="7BBD92C2"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837" w:type="dxa"/>
            <w:vAlign w:val="bottom"/>
          </w:tcPr>
          <w:p w14:paraId="32B4187C"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239" w:type="dxa"/>
            <w:vAlign w:val="bottom"/>
          </w:tcPr>
          <w:p w14:paraId="421C1833"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837" w:type="dxa"/>
            <w:gridSpan w:val="2"/>
            <w:vAlign w:val="bottom"/>
          </w:tcPr>
          <w:p w14:paraId="4AD93D7C"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r>
      <w:tr w:rsidR="0098785D" w:rsidRPr="0058415C" w14:paraId="02D046FD" w14:textId="77777777" w:rsidTr="00BA1E03">
        <w:tc>
          <w:tcPr>
            <w:tcW w:w="3717" w:type="dxa"/>
          </w:tcPr>
          <w:p w14:paraId="49C6EE4B" w14:textId="77777777" w:rsidR="0098785D" w:rsidRPr="00534952" w:rsidRDefault="0098785D" w:rsidP="0098785D">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07" w:type="dxa"/>
            <w:vAlign w:val="bottom"/>
          </w:tcPr>
          <w:p w14:paraId="6FB07EB2"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238" w:type="dxa"/>
            <w:vAlign w:val="bottom"/>
          </w:tcPr>
          <w:p w14:paraId="60F96F7E"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822" w:type="dxa"/>
            <w:vAlign w:val="bottom"/>
          </w:tcPr>
          <w:p w14:paraId="5C37264A"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247" w:type="dxa"/>
            <w:vAlign w:val="bottom"/>
          </w:tcPr>
          <w:p w14:paraId="4AC4C5D7"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1052" w:type="dxa"/>
            <w:vAlign w:val="bottom"/>
          </w:tcPr>
          <w:p w14:paraId="79E6A497" w14:textId="77777777" w:rsidR="0098785D" w:rsidRPr="00BC3FB8" w:rsidRDefault="0098785D" w:rsidP="00847340">
            <w:pPr>
              <w:spacing w:line="240" w:lineRule="auto"/>
              <w:jc w:val="right"/>
              <w:rPr>
                <w:rFonts w:ascii="Browallia New" w:hAnsi="Browallia New" w:cs="Browallia New"/>
                <w:sz w:val="20"/>
                <w:szCs w:val="20"/>
                <w:highlight w:val="green"/>
              </w:rPr>
            </w:pPr>
          </w:p>
        </w:tc>
        <w:tc>
          <w:tcPr>
            <w:tcW w:w="252" w:type="dxa"/>
            <w:vAlign w:val="bottom"/>
          </w:tcPr>
          <w:p w14:paraId="20452CBE"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837" w:type="dxa"/>
            <w:vAlign w:val="bottom"/>
          </w:tcPr>
          <w:p w14:paraId="18D2407B"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239" w:type="dxa"/>
            <w:vAlign w:val="bottom"/>
          </w:tcPr>
          <w:p w14:paraId="55005EC9"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837" w:type="dxa"/>
            <w:gridSpan w:val="2"/>
            <w:vAlign w:val="bottom"/>
          </w:tcPr>
          <w:p w14:paraId="0A413664"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r>
      <w:tr w:rsidR="00B57AE8" w:rsidRPr="0058415C" w14:paraId="532C6113" w14:textId="77777777" w:rsidTr="00BA1E03">
        <w:tc>
          <w:tcPr>
            <w:tcW w:w="3717" w:type="dxa"/>
          </w:tcPr>
          <w:p w14:paraId="0B401548" w14:textId="77777777" w:rsidR="00B57AE8" w:rsidRPr="0011214C" w:rsidRDefault="00B57AE8" w:rsidP="00B57AE8">
            <w:pPr>
              <w:tabs>
                <w:tab w:val="clear" w:pos="454"/>
              </w:tabs>
              <w:spacing w:line="240" w:lineRule="auto"/>
              <w:ind w:left="276" w:hanging="270"/>
              <w:rPr>
                <w:rFonts w:ascii="Browallia New" w:hAnsi="Browallia New" w:cs="Browallia New"/>
                <w:b/>
                <w:snapToGrid w:val="0"/>
                <w:sz w:val="20"/>
                <w:szCs w:val="20"/>
              </w:rPr>
            </w:pPr>
            <w:r w:rsidRPr="0011214C">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07" w:type="dxa"/>
            <w:shd w:val="clear" w:color="auto" w:fill="auto"/>
            <w:noWrap/>
            <w:vAlign w:val="bottom"/>
          </w:tcPr>
          <w:p w14:paraId="347D1592" w14:textId="3F886C9B" w:rsidR="00B57AE8" w:rsidRPr="00073EAD" w:rsidRDefault="006E098E" w:rsidP="00B57AE8">
            <w:pPr>
              <w:spacing w:line="240" w:lineRule="auto"/>
              <w:jc w:val="right"/>
              <w:rPr>
                <w:rFonts w:ascii="Browallia New" w:hAnsi="Browallia New" w:cs="Browallia New"/>
                <w:snapToGrid w:val="0"/>
                <w:sz w:val="20"/>
                <w:szCs w:val="20"/>
              </w:rPr>
            </w:pPr>
            <w:r w:rsidRPr="00073EAD">
              <w:rPr>
                <w:rFonts w:ascii="Browallia New" w:hAnsi="Browallia New" w:cs="Browallia New"/>
                <w:snapToGrid w:val="0"/>
                <w:sz w:val="20"/>
                <w:szCs w:val="20"/>
              </w:rPr>
              <w:t>928,</w:t>
            </w:r>
            <w:r w:rsidR="000D6236" w:rsidRPr="00073EAD">
              <w:rPr>
                <w:rFonts w:ascii="Browallia New" w:hAnsi="Browallia New" w:cs="Browallia New"/>
                <w:snapToGrid w:val="0"/>
                <w:sz w:val="20"/>
                <w:szCs w:val="20"/>
              </w:rPr>
              <w:t>393</w:t>
            </w:r>
          </w:p>
        </w:tc>
        <w:tc>
          <w:tcPr>
            <w:tcW w:w="238" w:type="dxa"/>
            <w:shd w:val="clear" w:color="auto" w:fill="auto"/>
            <w:vAlign w:val="bottom"/>
          </w:tcPr>
          <w:p w14:paraId="3DB1452A" w14:textId="77777777" w:rsidR="00B57AE8" w:rsidRPr="00073EAD" w:rsidRDefault="00B57AE8" w:rsidP="00B57AE8">
            <w:pPr>
              <w:spacing w:line="240" w:lineRule="auto"/>
              <w:jc w:val="right"/>
              <w:rPr>
                <w:rFonts w:ascii="Browallia New" w:hAnsi="Browallia New" w:cs="Browallia New"/>
                <w:snapToGrid w:val="0"/>
                <w:sz w:val="20"/>
                <w:szCs w:val="20"/>
              </w:rPr>
            </w:pPr>
          </w:p>
        </w:tc>
        <w:tc>
          <w:tcPr>
            <w:tcW w:w="822" w:type="dxa"/>
            <w:shd w:val="clear" w:color="auto" w:fill="auto"/>
            <w:noWrap/>
          </w:tcPr>
          <w:p w14:paraId="54B7439F" w14:textId="4C8D7E06" w:rsidR="00B57AE8" w:rsidRPr="00073EAD" w:rsidRDefault="000D6236" w:rsidP="00B57AE8">
            <w:pPr>
              <w:spacing w:line="240" w:lineRule="auto"/>
              <w:jc w:val="right"/>
              <w:rPr>
                <w:rFonts w:ascii="Browallia New" w:hAnsi="Browallia New" w:cs="Browallia New"/>
                <w:sz w:val="20"/>
                <w:szCs w:val="20"/>
              </w:rPr>
            </w:pPr>
            <w:r w:rsidRPr="00073EAD">
              <w:rPr>
                <w:rFonts w:ascii="Browallia New" w:hAnsi="Browallia New" w:cs="Browallia New"/>
                <w:sz w:val="20"/>
                <w:szCs w:val="20"/>
              </w:rPr>
              <w:t>-</w:t>
            </w:r>
          </w:p>
        </w:tc>
        <w:tc>
          <w:tcPr>
            <w:tcW w:w="247" w:type="dxa"/>
            <w:shd w:val="clear" w:color="auto" w:fill="auto"/>
            <w:vAlign w:val="bottom"/>
          </w:tcPr>
          <w:p w14:paraId="15AA0760" w14:textId="77777777" w:rsidR="00B57AE8" w:rsidRPr="00073EAD" w:rsidRDefault="00B57AE8" w:rsidP="00B57AE8">
            <w:pPr>
              <w:spacing w:line="240" w:lineRule="auto"/>
              <w:jc w:val="right"/>
              <w:rPr>
                <w:rFonts w:ascii="Browallia New" w:hAnsi="Browallia New" w:cs="Browallia New"/>
                <w:snapToGrid w:val="0"/>
                <w:sz w:val="20"/>
                <w:szCs w:val="20"/>
              </w:rPr>
            </w:pPr>
          </w:p>
        </w:tc>
        <w:tc>
          <w:tcPr>
            <w:tcW w:w="1052" w:type="dxa"/>
            <w:shd w:val="clear" w:color="auto" w:fill="auto"/>
            <w:noWrap/>
          </w:tcPr>
          <w:p w14:paraId="36E9B4D5" w14:textId="56FE68C3" w:rsidR="00B57AE8" w:rsidRPr="00073EAD" w:rsidRDefault="000D6236" w:rsidP="00B57AE8">
            <w:pPr>
              <w:spacing w:line="240" w:lineRule="auto"/>
              <w:jc w:val="right"/>
              <w:rPr>
                <w:rFonts w:ascii="Browallia New" w:hAnsi="Browallia New" w:cs="Browallia New"/>
                <w:sz w:val="20"/>
                <w:szCs w:val="20"/>
              </w:rPr>
            </w:pPr>
            <w:r w:rsidRPr="00073EAD">
              <w:rPr>
                <w:rFonts w:ascii="Browallia New" w:hAnsi="Browallia New" w:cs="Browallia New"/>
                <w:sz w:val="20"/>
                <w:szCs w:val="20"/>
              </w:rPr>
              <w:t>-</w:t>
            </w:r>
          </w:p>
        </w:tc>
        <w:tc>
          <w:tcPr>
            <w:tcW w:w="252" w:type="dxa"/>
            <w:shd w:val="clear" w:color="auto" w:fill="auto"/>
            <w:vAlign w:val="bottom"/>
          </w:tcPr>
          <w:p w14:paraId="3ECB29BE" w14:textId="77777777" w:rsidR="00B57AE8" w:rsidRPr="00073EAD" w:rsidRDefault="00B57AE8" w:rsidP="00B57AE8">
            <w:pPr>
              <w:spacing w:line="240" w:lineRule="auto"/>
              <w:jc w:val="right"/>
              <w:rPr>
                <w:rFonts w:ascii="Browallia New" w:hAnsi="Browallia New" w:cs="Browallia New"/>
                <w:snapToGrid w:val="0"/>
                <w:sz w:val="20"/>
                <w:szCs w:val="20"/>
              </w:rPr>
            </w:pPr>
          </w:p>
        </w:tc>
        <w:tc>
          <w:tcPr>
            <w:tcW w:w="837" w:type="dxa"/>
            <w:shd w:val="clear" w:color="auto" w:fill="auto"/>
            <w:noWrap/>
          </w:tcPr>
          <w:p w14:paraId="130D3A1D" w14:textId="7905E4CB" w:rsidR="00B57AE8" w:rsidRPr="00073EAD" w:rsidRDefault="000D6236" w:rsidP="00B57AE8">
            <w:pPr>
              <w:spacing w:line="240" w:lineRule="auto"/>
              <w:jc w:val="right"/>
              <w:rPr>
                <w:rFonts w:ascii="Browallia New" w:hAnsi="Browallia New" w:cs="Browallia New"/>
                <w:sz w:val="20"/>
                <w:szCs w:val="20"/>
              </w:rPr>
            </w:pPr>
            <w:r w:rsidRPr="00073EAD">
              <w:rPr>
                <w:rFonts w:ascii="Browallia New" w:hAnsi="Browallia New" w:cs="Browallia New"/>
                <w:sz w:val="20"/>
                <w:szCs w:val="20"/>
              </w:rPr>
              <w:t>-</w:t>
            </w:r>
          </w:p>
        </w:tc>
        <w:tc>
          <w:tcPr>
            <w:tcW w:w="239" w:type="dxa"/>
            <w:shd w:val="clear" w:color="auto" w:fill="auto"/>
            <w:vAlign w:val="bottom"/>
          </w:tcPr>
          <w:p w14:paraId="7D7B2713" w14:textId="77777777" w:rsidR="00B57AE8" w:rsidRPr="00073EAD" w:rsidRDefault="00B57AE8" w:rsidP="00B57AE8">
            <w:pPr>
              <w:spacing w:line="240" w:lineRule="auto"/>
              <w:jc w:val="right"/>
              <w:rPr>
                <w:rFonts w:ascii="Browallia New" w:hAnsi="Browallia New" w:cs="Browallia New"/>
                <w:snapToGrid w:val="0"/>
                <w:sz w:val="20"/>
                <w:szCs w:val="20"/>
              </w:rPr>
            </w:pPr>
          </w:p>
        </w:tc>
        <w:tc>
          <w:tcPr>
            <w:tcW w:w="837" w:type="dxa"/>
            <w:gridSpan w:val="2"/>
            <w:shd w:val="clear" w:color="auto" w:fill="auto"/>
            <w:noWrap/>
            <w:vAlign w:val="bottom"/>
          </w:tcPr>
          <w:p w14:paraId="7896FB1C" w14:textId="49B1FEEC" w:rsidR="00B57AE8" w:rsidRPr="00073EAD" w:rsidRDefault="000D6236" w:rsidP="00B57AE8">
            <w:pPr>
              <w:spacing w:line="240" w:lineRule="auto"/>
              <w:jc w:val="right"/>
              <w:rPr>
                <w:rFonts w:ascii="Browallia New" w:hAnsi="Browallia New" w:cs="Browallia New"/>
                <w:snapToGrid w:val="0"/>
                <w:sz w:val="20"/>
                <w:szCs w:val="20"/>
              </w:rPr>
            </w:pPr>
            <w:r w:rsidRPr="00073EAD">
              <w:rPr>
                <w:rFonts w:ascii="Browallia New" w:hAnsi="Browallia New" w:cs="Browallia New"/>
                <w:snapToGrid w:val="0"/>
                <w:sz w:val="20"/>
                <w:szCs w:val="20"/>
              </w:rPr>
              <w:t>928,393</w:t>
            </w:r>
          </w:p>
        </w:tc>
      </w:tr>
      <w:tr w:rsidR="00E966AE" w:rsidRPr="0058415C" w14:paraId="5E749F47" w14:textId="77777777" w:rsidTr="00BA1E03">
        <w:tc>
          <w:tcPr>
            <w:tcW w:w="3717" w:type="dxa"/>
          </w:tcPr>
          <w:p w14:paraId="030D4222" w14:textId="7CC518E4" w:rsidR="00E966AE" w:rsidRPr="00534952" w:rsidRDefault="00E966AE" w:rsidP="00E966AE">
            <w:pPr>
              <w:tabs>
                <w:tab w:val="clear" w:pos="454"/>
              </w:tabs>
              <w:spacing w:line="240" w:lineRule="auto"/>
              <w:ind w:left="276" w:hanging="270"/>
              <w:rPr>
                <w:rFonts w:ascii="Browallia New" w:hAnsi="Browallia New" w:cs="Browallia New"/>
                <w:b/>
                <w:snapToGrid w:val="0"/>
                <w:sz w:val="20"/>
                <w:szCs w:val="20"/>
                <w:cs/>
              </w:rPr>
            </w:pPr>
            <w:r w:rsidRPr="005761B4">
              <w:rPr>
                <w:rFonts w:ascii="Browallia New" w:hAnsi="Browallia New" w:cs="Browallia New"/>
                <w:b/>
                <w:snapToGrid w:val="0"/>
                <w:sz w:val="20"/>
                <w:szCs w:val="20"/>
                <w:cs/>
              </w:rPr>
              <w:t>เงินกู้ยืมระยะสั้นจากบุคคลและบริษัทที่เกี่ยวข้องและ</w:t>
            </w:r>
            <w:r w:rsidR="005E5270">
              <w:rPr>
                <w:rFonts w:ascii="Browallia New" w:hAnsi="Browallia New" w:cs="Browallia New"/>
                <w:b/>
                <w:snapToGrid w:val="0"/>
                <w:sz w:val="20"/>
                <w:szCs w:val="20"/>
              </w:rPr>
              <w:br/>
            </w:r>
            <w:r w:rsidRPr="005761B4">
              <w:rPr>
                <w:rFonts w:ascii="Browallia New" w:hAnsi="Browallia New" w:cs="Browallia New"/>
                <w:b/>
                <w:snapToGrid w:val="0"/>
                <w:sz w:val="20"/>
                <w:szCs w:val="20"/>
                <w:cs/>
              </w:rPr>
              <w:t>ดอกเบี้ยค้างจ่าย</w:t>
            </w:r>
          </w:p>
        </w:tc>
        <w:tc>
          <w:tcPr>
            <w:tcW w:w="907" w:type="dxa"/>
            <w:shd w:val="clear" w:color="auto" w:fill="auto"/>
            <w:noWrap/>
            <w:vAlign w:val="bottom"/>
          </w:tcPr>
          <w:p w14:paraId="2EAEB20C" w14:textId="39F17145" w:rsidR="00E966AE" w:rsidRPr="000B5CD5" w:rsidRDefault="004E4ABA" w:rsidP="00E966AE">
            <w:pPr>
              <w:spacing w:line="240" w:lineRule="auto"/>
              <w:jc w:val="right"/>
              <w:rPr>
                <w:rFonts w:ascii="Browallia New" w:hAnsi="Browallia New" w:cs="Browallia New"/>
                <w:snapToGrid w:val="0"/>
                <w:sz w:val="20"/>
                <w:szCs w:val="20"/>
              </w:rPr>
            </w:pPr>
            <w:r w:rsidRPr="000B5CD5">
              <w:rPr>
                <w:rFonts w:ascii="Browallia New" w:hAnsi="Browallia New" w:cs="Browallia New"/>
                <w:snapToGrid w:val="0"/>
                <w:sz w:val="20"/>
                <w:szCs w:val="20"/>
              </w:rPr>
              <w:t>1,936,1</w:t>
            </w:r>
            <w:r w:rsidR="00B33897" w:rsidRPr="000B5CD5">
              <w:rPr>
                <w:rFonts w:ascii="Browallia New" w:hAnsi="Browallia New" w:cs="Browallia New"/>
                <w:snapToGrid w:val="0"/>
                <w:sz w:val="20"/>
                <w:szCs w:val="20"/>
              </w:rPr>
              <w:t>60</w:t>
            </w:r>
          </w:p>
        </w:tc>
        <w:tc>
          <w:tcPr>
            <w:tcW w:w="238" w:type="dxa"/>
            <w:shd w:val="clear" w:color="auto" w:fill="auto"/>
            <w:vAlign w:val="bottom"/>
          </w:tcPr>
          <w:p w14:paraId="7EF149D4" w14:textId="77777777" w:rsidR="00E966AE" w:rsidRPr="000B5CD5" w:rsidRDefault="00E966AE" w:rsidP="00E966AE">
            <w:pPr>
              <w:spacing w:line="240" w:lineRule="auto"/>
              <w:jc w:val="right"/>
              <w:rPr>
                <w:rFonts w:ascii="Browallia New" w:hAnsi="Browallia New" w:cs="Browallia New"/>
                <w:snapToGrid w:val="0"/>
                <w:sz w:val="20"/>
                <w:szCs w:val="20"/>
              </w:rPr>
            </w:pPr>
          </w:p>
        </w:tc>
        <w:tc>
          <w:tcPr>
            <w:tcW w:w="822" w:type="dxa"/>
            <w:shd w:val="clear" w:color="auto" w:fill="auto"/>
            <w:noWrap/>
            <w:vAlign w:val="bottom"/>
          </w:tcPr>
          <w:p w14:paraId="09AA4833" w14:textId="7531016B" w:rsidR="00E966AE" w:rsidRPr="000B5CD5" w:rsidRDefault="00B33897" w:rsidP="00E966AE">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47" w:type="dxa"/>
            <w:shd w:val="clear" w:color="auto" w:fill="auto"/>
            <w:vAlign w:val="bottom"/>
          </w:tcPr>
          <w:p w14:paraId="64A07B81" w14:textId="77777777" w:rsidR="00E966AE" w:rsidRPr="000B5CD5" w:rsidRDefault="00E966AE" w:rsidP="00E966AE">
            <w:pPr>
              <w:spacing w:line="240" w:lineRule="auto"/>
              <w:jc w:val="right"/>
              <w:rPr>
                <w:rFonts w:ascii="Browallia New" w:hAnsi="Browallia New" w:cs="Browallia New"/>
                <w:snapToGrid w:val="0"/>
                <w:sz w:val="20"/>
                <w:szCs w:val="20"/>
              </w:rPr>
            </w:pPr>
          </w:p>
        </w:tc>
        <w:tc>
          <w:tcPr>
            <w:tcW w:w="1052" w:type="dxa"/>
            <w:shd w:val="clear" w:color="auto" w:fill="auto"/>
            <w:noWrap/>
            <w:vAlign w:val="bottom"/>
          </w:tcPr>
          <w:p w14:paraId="7BAEFFCB" w14:textId="31265B4F" w:rsidR="00E966AE" w:rsidRPr="000B5CD5" w:rsidRDefault="00B33897" w:rsidP="00E966AE">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52" w:type="dxa"/>
            <w:shd w:val="clear" w:color="auto" w:fill="auto"/>
            <w:vAlign w:val="bottom"/>
          </w:tcPr>
          <w:p w14:paraId="0397F939" w14:textId="77777777" w:rsidR="00E966AE" w:rsidRPr="000B5CD5" w:rsidRDefault="00E966AE" w:rsidP="00E966AE">
            <w:pPr>
              <w:spacing w:line="240" w:lineRule="auto"/>
              <w:jc w:val="right"/>
              <w:rPr>
                <w:rFonts w:ascii="Browallia New" w:hAnsi="Browallia New" w:cs="Browallia New"/>
                <w:snapToGrid w:val="0"/>
                <w:sz w:val="20"/>
                <w:szCs w:val="20"/>
              </w:rPr>
            </w:pPr>
          </w:p>
        </w:tc>
        <w:tc>
          <w:tcPr>
            <w:tcW w:w="837" w:type="dxa"/>
            <w:shd w:val="clear" w:color="auto" w:fill="auto"/>
            <w:noWrap/>
            <w:vAlign w:val="bottom"/>
          </w:tcPr>
          <w:p w14:paraId="7840B787" w14:textId="6A4C6564" w:rsidR="00E966AE" w:rsidRPr="000B5CD5" w:rsidRDefault="00B33897" w:rsidP="00E966AE">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39" w:type="dxa"/>
            <w:shd w:val="clear" w:color="auto" w:fill="auto"/>
            <w:vAlign w:val="bottom"/>
          </w:tcPr>
          <w:p w14:paraId="65CD9C3E" w14:textId="77777777" w:rsidR="00E966AE" w:rsidRPr="000B5CD5" w:rsidRDefault="00E966AE" w:rsidP="00E966AE">
            <w:pPr>
              <w:spacing w:line="240" w:lineRule="auto"/>
              <w:jc w:val="right"/>
              <w:rPr>
                <w:rFonts w:ascii="Browallia New" w:hAnsi="Browallia New" w:cs="Browallia New"/>
                <w:snapToGrid w:val="0"/>
                <w:sz w:val="20"/>
                <w:szCs w:val="20"/>
              </w:rPr>
            </w:pPr>
          </w:p>
        </w:tc>
        <w:tc>
          <w:tcPr>
            <w:tcW w:w="837" w:type="dxa"/>
            <w:gridSpan w:val="2"/>
            <w:shd w:val="clear" w:color="auto" w:fill="auto"/>
            <w:noWrap/>
            <w:vAlign w:val="bottom"/>
          </w:tcPr>
          <w:p w14:paraId="1BEFED70" w14:textId="46E9BBF8" w:rsidR="00E966AE" w:rsidRPr="000B5CD5" w:rsidRDefault="00B33897" w:rsidP="00E966AE">
            <w:pPr>
              <w:spacing w:line="240" w:lineRule="auto"/>
              <w:jc w:val="right"/>
              <w:rPr>
                <w:rFonts w:ascii="Browallia New" w:hAnsi="Browallia New" w:cs="Browallia New"/>
                <w:snapToGrid w:val="0"/>
                <w:sz w:val="20"/>
                <w:szCs w:val="20"/>
              </w:rPr>
            </w:pPr>
            <w:r w:rsidRPr="000B5CD5">
              <w:rPr>
                <w:rFonts w:ascii="Browallia New" w:hAnsi="Browallia New" w:cs="Browallia New"/>
                <w:snapToGrid w:val="0"/>
                <w:sz w:val="20"/>
                <w:szCs w:val="20"/>
              </w:rPr>
              <w:t>1,936,160</w:t>
            </w:r>
          </w:p>
        </w:tc>
      </w:tr>
      <w:tr w:rsidR="00C6428B" w:rsidRPr="00A22F05" w14:paraId="0C363900" w14:textId="77777777" w:rsidTr="00BA1E03">
        <w:tc>
          <w:tcPr>
            <w:tcW w:w="3717" w:type="dxa"/>
          </w:tcPr>
          <w:p w14:paraId="112416F3" w14:textId="77186070" w:rsidR="00C6428B" w:rsidRPr="00534952" w:rsidRDefault="00C6428B" w:rsidP="00C6428B">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hint="cs"/>
                <w:b/>
                <w:sz w:val="20"/>
                <w:szCs w:val="20"/>
                <w:cs/>
              </w:rPr>
              <w:t>หุ้นกู้</w:t>
            </w:r>
          </w:p>
        </w:tc>
        <w:tc>
          <w:tcPr>
            <w:tcW w:w="907" w:type="dxa"/>
            <w:shd w:val="clear" w:color="auto" w:fill="auto"/>
            <w:noWrap/>
            <w:vAlign w:val="bottom"/>
          </w:tcPr>
          <w:p w14:paraId="30912ABD" w14:textId="0928893F" w:rsidR="00C6428B" w:rsidRPr="000B5CD5" w:rsidRDefault="00186D48" w:rsidP="00C6428B">
            <w:pPr>
              <w:spacing w:line="240" w:lineRule="auto"/>
              <w:jc w:val="right"/>
              <w:rPr>
                <w:rFonts w:ascii="Browallia New" w:hAnsi="Browallia New" w:cs="DokChampa"/>
                <w:snapToGrid w:val="0"/>
                <w:sz w:val="20"/>
                <w:szCs w:val="20"/>
                <w:lang w:bidi="lo-LA"/>
              </w:rPr>
            </w:pPr>
            <w:r w:rsidRPr="000B5CD5">
              <w:rPr>
                <w:rFonts w:ascii="Browallia New" w:hAnsi="Browallia New" w:cs="DokChampa"/>
                <w:snapToGrid w:val="0"/>
                <w:sz w:val="20"/>
                <w:szCs w:val="20"/>
                <w:lang w:bidi="lo-LA"/>
              </w:rPr>
              <w:t>1,045</w:t>
            </w:r>
            <w:r w:rsidR="00804B48" w:rsidRPr="000B5CD5">
              <w:rPr>
                <w:rFonts w:ascii="Browallia New" w:hAnsi="Browallia New" w:cs="DokChampa"/>
                <w:snapToGrid w:val="0"/>
                <w:sz w:val="20"/>
                <w:szCs w:val="20"/>
                <w:lang w:bidi="lo-LA"/>
              </w:rPr>
              <w:t>,929</w:t>
            </w:r>
          </w:p>
        </w:tc>
        <w:tc>
          <w:tcPr>
            <w:tcW w:w="238" w:type="dxa"/>
            <w:shd w:val="clear" w:color="auto" w:fill="auto"/>
            <w:vAlign w:val="bottom"/>
          </w:tcPr>
          <w:p w14:paraId="4C2172EB" w14:textId="77777777" w:rsidR="00C6428B" w:rsidRPr="000B5CD5" w:rsidRDefault="00C6428B" w:rsidP="00C6428B">
            <w:pPr>
              <w:spacing w:line="240" w:lineRule="auto"/>
              <w:jc w:val="right"/>
              <w:rPr>
                <w:rFonts w:ascii="Browallia New" w:hAnsi="Browallia New" w:cs="Browallia New"/>
                <w:snapToGrid w:val="0"/>
                <w:sz w:val="20"/>
                <w:szCs w:val="20"/>
              </w:rPr>
            </w:pPr>
          </w:p>
        </w:tc>
        <w:tc>
          <w:tcPr>
            <w:tcW w:w="822" w:type="dxa"/>
            <w:shd w:val="clear" w:color="auto" w:fill="auto"/>
            <w:noWrap/>
            <w:vAlign w:val="bottom"/>
          </w:tcPr>
          <w:p w14:paraId="3A428E8B" w14:textId="7325EED4" w:rsidR="00C6428B" w:rsidRPr="000B5CD5" w:rsidRDefault="00804B48" w:rsidP="00C6428B">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47" w:type="dxa"/>
            <w:shd w:val="clear" w:color="auto" w:fill="auto"/>
            <w:vAlign w:val="bottom"/>
          </w:tcPr>
          <w:p w14:paraId="266336ED" w14:textId="77777777" w:rsidR="00C6428B" w:rsidRPr="000B5CD5" w:rsidRDefault="00C6428B" w:rsidP="00C6428B">
            <w:pPr>
              <w:spacing w:line="240" w:lineRule="auto"/>
              <w:jc w:val="right"/>
              <w:rPr>
                <w:rFonts w:ascii="Browallia New" w:hAnsi="Browallia New" w:cs="Browallia New"/>
                <w:snapToGrid w:val="0"/>
                <w:sz w:val="20"/>
                <w:szCs w:val="20"/>
              </w:rPr>
            </w:pPr>
          </w:p>
        </w:tc>
        <w:tc>
          <w:tcPr>
            <w:tcW w:w="1052" w:type="dxa"/>
            <w:shd w:val="clear" w:color="auto" w:fill="auto"/>
            <w:noWrap/>
          </w:tcPr>
          <w:p w14:paraId="473EE010" w14:textId="11483D05" w:rsidR="00C6428B" w:rsidRPr="000B5CD5" w:rsidRDefault="00804B48" w:rsidP="00C6428B">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52" w:type="dxa"/>
            <w:shd w:val="clear" w:color="auto" w:fill="auto"/>
            <w:vAlign w:val="bottom"/>
          </w:tcPr>
          <w:p w14:paraId="5226A7F8" w14:textId="77777777" w:rsidR="00C6428B" w:rsidRPr="000B5CD5" w:rsidRDefault="00C6428B" w:rsidP="00C6428B">
            <w:pPr>
              <w:spacing w:line="240" w:lineRule="auto"/>
              <w:jc w:val="right"/>
              <w:rPr>
                <w:rFonts w:ascii="Browallia New" w:hAnsi="Browallia New" w:cs="Browallia New"/>
                <w:snapToGrid w:val="0"/>
                <w:sz w:val="20"/>
                <w:szCs w:val="20"/>
              </w:rPr>
            </w:pPr>
          </w:p>
        </w:tc>
        <w:tc>
          <w:tcPr>
            <w:tcW w:w="837" w:type="dxa"/>
            <w:shd w:val="clear" w:color="auto" w:fill="auto"/>
            <w:noWrap/>
          </w:tcPr>
          <w:p w14:paraId="3006ACFC" w14:textId="1B59A1FD" w:rsidR="00C6428B" w:rsidRPr="000B5CD5" w:rsidRDefault="00804B48" w:rsidP="00C6428B">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39" w:type="dxa"/>
            <w:shd w:val="clear" w:color="auto" w:fill="auto"/>
            <w:vAlign w:val="bottom"/>
          </w:tcPr>
          <w:p w14:paraId="0B271BDD" w14:textId="77777777" w:rsidR="00C6428B" w:rsidRPr="000B5CD5" w:rsidRDefault="00C6428B" w:rsidP="00C6428B">
            <w:pPr>
              <w:spacing w:line="240" w:lineRule="auto"/>
              <w:jc w:val="right"/>
              <w:rPr>
                <w:rFonts w:ascii="Browallia New" w:hAnsi="Browallia New" w:cs="Browallia New"/>
                <w:snapToGrid w:val="0"/>
                <w:sz w:val="20"/>
                <w:szCs w:val="20"/>
              </w:rPr>
            </w:pPr>
          </w:p>
        </w:tc>
        <w:tc>
          <w:tcPr>
            <w:tcW w:w="837" w:type="dxa"/>
            <w:gridSpan w:val="2"/>
            <w:shd w:val="clear" w:color="auto" w:fill="auto"/>
            <w:noWrap/>
            <w:vAlign w:val="bottom"/>
          </w:tcPr>
          <w:p w14:paraId="7664985E" w14:textId="6DD8F705" w:rsidR="00C6428B" w:rsidRPr="000B5CD5" w:rsidRDefault="00804B48" w:rsidP="00C6428B">
            <w:pPr>
              <w:spacing w:line="240" w:lineRule="auto"/>
              <w:jc w:val="right"/>
              <w:rPr>
                <w:rFonts w:ascii="Browallia New" w:hAnsi="Browallia New" w:cs="DokChampa"/>
                <w:snapToGrid w:val="0"/>
                <w:sz w:val="20"/>
                <w:szCs w:val="20"/>
              </w:rPr>
            </w:pPr>
            <w:r w:rsidRPr="000B5CD5">
              <w:rPr>
                <w:rFonts w:ascii="Browallia New" w:hAnsi="Browallia New" w:cs="DokChampa"/>
                <w:snapToGrid w:val="0"/>
                <w:sz w:val="20"/>
                <w:szCs w:val="20"/>
              </w:rPr>
              <w:t>1,045,929</w:t>
            </w:r>
          </w:p>
        </w:tc>
      </w:tr>
      <w:tr w:rsidR="00C67803" w:rsidRPr="0058415C" w14:paraId="7235626F" w14:textId="77777777" w:rsidTr="00BA1E03">
        <w:tc>
          <w:tcPr>
            <w:tcW w:w="3717" w:type="dxa"/>
          </w:tcPr>
          <w:p w14:paraId="5D9EDDF6" w14:textId="77777777" w:rsidR="00C67803" w:rsidRPr="00534952" w:rsidRDefault="00C67803" w:rsidP="00C67803">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07" w:type="dxa"/>
            <w:shd w:val="clear" w:color="auto" w:fill="auto"/>
            <w:noWrap/>
            <w:vAlign w:val="bottom"/>
          </w:tcPr>
          <w:p w14:paraId="32B62047" w14:textId="51337AB1" w:rsidR="00C67803" w:rsidRPr="0056675C" w:rsidRDefault="00FD6D12" w:rsidP="00C67803">
            <w:pPr>
              <w:spacing w:line="240" w:lineRule="auto"/>
              <w:jc w:val="right"/>
              <w:rPr>
                <w:rFonts w:ascii="Browallia New" w:hAnsi="Browallia New" w:cs="Browallia New"/>
                <w:sz w:val="20"/>
                <w:szCs w:val="20"/>
              </w:rPr>
            </w:pPr>
            <w:r w:rsidRPr="0056675C">
              <w:rPr>
                <w:rFonts w:ascii="Browallia New" w:hAnsi="Browallia New" w:cs="Browallia New"/>
                <w:sz w:val="20"/>
                <w:szCs w:val="20"/>
              </w:rPr>
              <w:t>19</w:t>
            </w:r>
            <w:r w:rsidR="0017718D" w:rsidRPr="0056675C">
              <w:rPr>
                <w:rFonts w:ascii="Browallia New" w:hAnsi="Browallia New" w:cs="Browallia New"/>
                <w:sz w:val="20"/>
                <w:szCs w:val="20"/>
              </w:rPr>
              <w:t>,</w:t>
            </w:r>
            <w:r w:rsidR="00685791" w:rsidRPr="0056675C">
              <w:rPr>
                <w:rFonts w:ascii="Browallia New" w:hAnsi="Browallia New" w:cs="Browallia New"/>
                <w:sz w:val="20"/>
                <w:szCs w:val="20"/>
              </w:rPr>
              <w:t>302</w:t>
            </w:r>
          </w:p>
        </w:tc>
        <w:tc>
          <w:tcPr>
            <w:tcW w:w="238" w:type="dxa"/>
            <w:shd w:val="clear" w:color="auto" w:fill="auto"/>
            <w:vAlign w:val="bottom"/>
          </w:tcPr>
          <w:p w14:paraId="10010B94" w14:textId="77777777" w:rsidR="00C67803" w:rsidRPr="0056675C" w:rsidRDefault="00C67803" w:rsidP="00C67803">
            <w:pPr>
              <w:spacing w:line="240" w:lineRule="auto"/>
              <w:jc w:val="right"/>
              <w:rPr>
                <w:rFonts w:ascii="Browallia New" w:hAnsi="Browallia New" w:cs="Browallia New"/>
                <w:sz w:val="20"/>
                <w:szCs w:val="20"/>
              </w:rPr>
            </w:pPr>
          </w:p>
        </w:tc>
        <w:tc>
          <w:tcPr>
            <w:tcW w:w="822" w:type="dxa"/>
            <w:shd w:val="clear" w:color="auto" w:fill="auto"/>
            <w:noWrap/>
            <w:vAlign w:val="bottom"/>
          </w:tcPr>
          <w:p w14:paraId="1325E0B2" w14:textId="3A6998E5" w:rsidR="00C67803" w:rsidRPr="0056675C" w:rsidRDefault="0017718D" w:rsidP="00C67803">
            <w:pPr>
              <w:spacing w:line="240" w:lineRule="auto"/>
              <w:jc w:val="right"/>
              <w:rPr>
                <w:rFonts w:ascii="Browallia New" w:hAnsi="Browallia New" w:cs="Browallia New"/>
                <w:sz w:val="20"/>
                <w:szCs w:val="20"/>
              </w:rPr>
            </w:pPr>
            <w:r w:rsidRPr="0056675C">
              <w:rPr>
                <w:rFonts w:ascii="Browallia New" w:hAnsi="Browallia New" w:cs="Browallia New"/>
                <w:sz w:val="20"/>
                <w:szCs w:val="20"/>
              </w:rPr>
              <w:t>4</w:t>
            </w:r>
            <w:r w:rsidR="00685791" w:rsidRPr="0056675C">
              <w:rPr>
                <w:rFonts w:ascii="Browallia New" w:hAnsi="Browallia New" w:cs="Browallia New"/>
                <w:sz w:val="20"/>
                <w:szCs w:val="20"/>
              </w:rPr>
              <w:t>5</w:t>
            </w:r>
            <w:r w:rsidRPr="0056675C">
              <w:rPr>
                <w:rFonts w:ascii="Browallia New" w:hAnsi="Browallia New" w:cs="Browallia New"/>
                <w:sz w:val="20"/>
                <w:szCs w:val="20"/>
              </w:rPr>
              <w:t>,</w:t>
            </w:r>
            <w:r w:rsidR="00B8151E" w:rsidRPr="0056675C">
              <w:rPr>
                <w:rFonts w:ascii="Browallia New" w:hAnsi="Browallia New" w:cs="Browallia New"/>
                <w:sz w:val="20"/>
                <w:szCs w:val="20"/>
              </w:rPr>
              <w:t>6</w:t>
            </w:r>
            <w:r w:rsidR="00685791" w:rsidRPr="0056675C">
              <w:rPr>
                <w:rFonts w:ascii="Browallia New" w:hAnsi="Browallia New" w:cs="Browallia New"/>
                <w:sz w:val="20"/>
                <w:szCs w:val="20"/>
              </w:rPr>
              <w:t>21</w:t>
            </w:r>
          </w:p>
        </w:tc>
        <w:tc>
          <w:tcPr>
            <w:tcW w:w="247" w:type="dxa"/>
            <w:shd w:val="clear" w:color="auto" w:fill="auto"/>
            <w:vAlign w:val="bottom"/>
          </w:tcPr>
          <w:p w14:paraId="2F29BB6C" w14:textId="77777777" w:rsidR="00C67803" w:rsidRPr="00C07995" w:rsidRDefault="00C67803" w:rsidP="00C67803">
            <w:pPr>
              <w:spacing w:line="240" w:lineRule="auto"/>
              <w:jc w:val="right"/>
              <w:rPr>
                <w:rFonts w:ascii="Browallia New" w:hAnsi="Browallia New" w:cs="Browallia New"/>
                <w:sz w:val="20"/>
                <w:szCs w:val="20"/>
              </w:rPr>
            </w:pPr>
          </w:p>
        </w:tc>
        <w:tc>
          <w:tcPr>
            <w:tcW w:w="1052" w:type="dxa"/>
            <w:shd w:val="clear" w:color="auto" w:fill="auto"/>
            <w:noWrap/>
          </w:tcPr>
          <w:p w14:paraId="6F07DEE5" w14:textId="0DD1ED46" w:rsidR="00C67803" w:rsidRPr="0056675C" w:rsidRDefault="0017718D" w:rsidP="00C67803">
            <w:pPr>
              <w:spacing w:line="240" w:lineRule="auto"/>
              <w:jc w:val="right"/>
              <w:rPr>
                <w:rFonts w:ascii="Browallia New" w:hAnsi="Browallia New" w:cs="Browallia New"/>
                <w:sz w:val="20"/>
                <w:szCs w:val="20"/>
              </w:rPr>
            </w:pPr>
            <w:r w:rsidRPr="0056675C">
              <w:rPr>
                <w:rFonts w:ascii="Browallia New" w:hAnsi="Browallia New" w:cs="Browallia New"/>
                <w:sz w:val="20"/>
                <w:szCs w:val="20"/>
              </w:rPr>
              <w:t>-</w:t>
            </w:r>
          </w:p>
        </w:tc>
        <w:tc>
          <w:tcPr>
            <w:tcW w:w="252" w:type="dxa"/>
            <w:shd w:val="clear" w:color="auto" w:fill="auto"/>
            <w:vAlign w:val="bottom"/>
          </w:tcPr>
          <w:p w14:paraId="1BFEEE08" w14:textId="77777777" w:rsidR="00C67803" w:rsidRPr="0056675C" w:rsidRDefault="00C67803" w:rsidP="00C67803">
            <w:pPr>
              <w:spacing w:line="240" w:lineRule="auto"/>
              <w:jc w:val="right"/>
              <w:rPr>
                <w:rFonts w:ascii="Browallia New" w:hAnsi="Browallia New" w:cs="Browallia New"/>
                <w:sz w:val="20"/>
                <w:szCs w:val="20"/>
              </w:rPr>
            </w:pPr>
          </w:p>
        </w:tc>
        <w:tc>
          <w:tcPr>
            <w:tcW w:w="837" w:type="dxa"/>
            <w:shd w:val="clear" w:color="auto" w:fill="auto"/>
            <w:noWrap/>
          </w:tcPr>
          <w:p w14:paraId="1DFE5FAE" w14:textId="49884D34" w:rsidR="00C67803" w:rsidRPr="0056675C" w:rsidRDefault="0017718D" w:rsidP="00C67803">
            <w:pPr>
              <w:spacing w:line="240" w:lineRule="auto"/>
              <w:jc w:val="right"/>
              <w:rPr>
                <w:rFonts w:ascii="Browallia New" w:hAnsi="Browallia New" w:cs="Browallia New"/>
                <w:sz w:val="20"/>
                <w:szCs w:val="20"/>
              </w:rPr>
            </w:pPr>
            <w:r w:rsidRPr="0056675C">
              <w:rPr>
                <w:rFonts w:ascii="Browallia New" w:hAnsi="Browallia New" w:cs="Browallia New"/>
                <w:sz w:val="20"/>
                <w:szCs w:val="20"/>
              </w:rPr>
              <w:t>-</w:t>
            </w:r>
          </w:p>
        </w:tc>
        <w:tc>
          <w:tcPr>
            <w:tcW w:w="239" w:type="dxa"/>
            <w:shd w:val="clear" w:color="auto" w:fill="auto"/>
            <w:vAlign w:val="bottom"/>
          </w:tcPr>
          <w:p w14:paraId="42A96795" w14:textId="77777777" w:rsidR="00C67803" w:rsidRPr="0056675C" w:rsidRDefault="00C67803" w:rsidP="00C67803">
            <w:pPr>
              <w:spacing w:line="240" w:lineRule="auto"/>
              <w:jc w:val="right"/>
              <w:rPr>
                <w:rFonts w:ascii="Browallia New" w:hAnsi="Browallia New" w:cs="Browallia New"/>
                <w:sz w:val="20"/>
                <w:szCs w:val="20"/>
              </w:rPr>
            </w:pPr>
          </w:p>
        </w:tc>
        <w:tc>
          <w:tcPr>
            <w:tcW w:w="837" w:type="dxa"/>
            <w:gridSpan w:val="2"/>
            <w:shd w:val="clear" w:color="auto" w:fill="auto"/>
            <w:noWrap/>
            <w:vAlign w:val="bottom"/>
          </w:tcPr>
          <w:p w14:paraId="77F7A301" w14:textId="79C8DF95" w:rsidR="00C67803" w:rsidRPr="0056675C" w:rsidRDefault="00905DE1" w:rsidP="00C67803">
            <w:pPr>
              <w:spacing w:line="240" w:lineRule="auto"/>
              <w:jc w:val="right"/>
              <w:rPr>
                <w:rFonts w:ascii="Browallia New" w:hAnsi="Browallia New" w:cs="Browallia New"/>
                <w:sz w:val="20"/>
                <w:szCs w:val="20"/>
              </w:rPr>
            </w:pPr>
            <w:r w:rsidRPr="0056675C">
              <w:rPr>
                <w:rFonts w:ascii="Browallia New" w:hAnsi="Browallia New" w:cs="Browallia New"/>
                <w:sz w:val="20"/>
                <w:szCs w:val="20"/>
              </w:rPr>
              <w:t>6</w:t>
            </w:r>
            <w:r w:rsidR="001D5D3A" w:rsidRPr="0056675C">
              <w:rPr>
                <w:rFonts w:ascii="Browallia New" w:hAnsi="Browallia New" w:cs="Browallia New"/>
                <w:sz w:val="20"/>
                <w:szCs w:val="20"/>
              </w:rPr>
              <w:t>4</w:t>
            </w:r>
            <w:r w:rsidR="00A80CAF" w:rsidRPr="0056675C">
              <w:rPr>
                <w:rFonts w:ascii="Browallia New" w:hAnsi="Browallia New" w:cs="Browallia New"/>
                <w:sz w:val="20"/>
                <w:szCs w:val="20"/>
              </w:rPr>
              <w:t>,9</w:t>
            </w:r>
            <w:r w:rsidR="009956B7" w:rsidRPr="0056675C">
              <w:rPr>
                <w:rFonts w:ascii="Browallia New" w:hAnsi="Browallia New" w:cs="Browallia New"/>
                <w:sz w:val="20"/>
                <w:szCs w:val="20"/>
              </w:rPr>
              <w:t>2</w:t>
            </w:r>
            <w:r w:rsidR="001D5D3A" w:rsidRPr="0056675C">
              <w:rPr>
                <w:rFonts w:ascii="Browallia New" w:hAnsi="Browallia New" w:cs="Browallia New"/>
                <w:sz w:val="20"/>
                <w:szCs w:val="20"/>
              </w:rPr>
              <w:t>3</w:t>
            </w:r>
          </w:p>
        </w:tc>
      </w:tr>
      <w:tr w:rsidR="004C7A89" w14:paraId="38A1DD4E" w14:textId="77777777" w:rsidTr="00BA1E03">
        <w:tc>
          <w:tcPr>
            <w:tcW w:w="3717" w:type="dxa"/>
          </w:tcPr>
          <w:p w14:paraId="050E2CF2" w14:textId="77777777" w:rsidR="004C7A89" w:rsidRPr="0011214C" w:rsidRDefault="004C7A89" w:rsidP="004C7A89">
            <w:pPr>
              <w:spacing w:line="240" w:lineRule="auto"/>
              <w:rPr>
                <w:rFonts w:ascii="Browallia New" w:hAnsi="Browallia New" w:cs="Browallia New"/>
                <w:b/>
                <w:sz w:val="20"/>
                <w:szCs w:val="20"/>
                <w:cs/>
              </w:rPr>
            </w:pPr>
            <w:r w:rsidRPr="0011214C">
              <w:rPr>
                <w:rFonts w:ascii="Browallia New" w:hAnsi="Browallia New" w:cs="Browallia New"/>
                <w:b/>
                <w:sz w:val="20"/>
                <w:szCs w:val="20"/>
                <w:cs/>
              </w:rPr>
              <w:t>เงินกู้ยืมระยะยาวจากสถาบันการเงิน</w:t>
            </w:r>
          </w:p>
        </w:tc>
        <w:tc>
          <w:tcPr>
            <w:tcW w:w="907" w:type="dxa"/>
            <w:shd w:val="clear" w:color="auto" w:fill="auto"/>
            <w:noWrap/>
            <w:vAlign w:val="bottom"/>
          </w:tcPr>
          <w:p w14:paraId="0BDEF3B1" w14:textId="41CAD9F8" w:rsidR="004C7A89" w:rsidRPr="002F035C" w:rsidRDefault="005303C5" w:rsidP="004C7A89">
            <w:pPr>
              <w:spacing w:line="240" w:lineRule="auto"/>
              <w:jc w:val="right"/>
              <w:rPr>
                <w:rFonts w:ascii="Browallia New" w:hAnsi="Browallia New" w:cs="Browallia New"/>
                <w:sz w:val="20"/>
                <w:szCs w:val="20"/>
              </w:rPr>
            </w:pPr>
            <w:r w:rsidRPr="002F035C">
              <w:rPr>
                <w:rFonts w:ascii="Browallia New" w:hAnsi="Browallia New" w:cs="Browallia New"/>
                <w:sz w:val="20"/>
                <w:szCs w:val="20"/>
              </w:rPr>
              <w:t>-</w:t>
            </w:r>
          </w:p>
        </w:tc>
        <w:tc>
          <w:tcPr>
            <w:tcW w:w="238" w:type="dxa"/>
            <w:shd w:val="clear" w:color="auto" w:fill="auto"/>
            <w:vAlign w:val="bottom"/>
          </w:tcPr>
          <w:p w14:paraId="0337947D" w14:textId="77777777" w:rsidR="004C7A89" w:rsidRPr="002F035C" w:rsidRDefault="004C7A89" w:rsidP="004C7A89">
            <w:pPr>
              <w:spacing w:line="240" w:lineRule="auto"/>
              <w:jc w:val="right"/>
              <w:rPr>
                <w:rFonts w:ascii="Browallia New" w:hAnsi="Browallia New" w:cs="Browallia New"/>
                <w:sz w:val="20"/>
                <w:szCs w:val="20"/>
              </w:rPr>
            </w:pPr>
          </w:p>
        </w:tc>
        <w:tc>
          <w:tcPr>
            <w:tcW w:w="822" w:type="dxa"/>
            <w:shd w:val="clear" w:color="auto" w:fill="auto"/>
            <w:noWrap/>
            <w:vAlign w:val="bottom"/>
          </w:tcPr>
          <w:p w14:paraId="064821F5" w14:textId="15B4526D" w:rsidR="004C7A89" w:rsidRPr="002F035C" w:rsidRDefault="005303C5" w:rsidP="004C7A89">
            <w:pPr>
              <w:spacing w:line="240" w:lineRule="auto"/>
              <w:jc w:val="right"/>
              <w:rPr>
                <w:rFonts w:ascii="Browallia New" w:hAnsi="Browallia New" w:cs="Browallia New"/>
                <w:sz w:val="20"/>
                <w:szCs w:val="20"/>
              </w:rPr>
            </w:pPr>
            <w:r w:rsidRPr="002F035C">
              <w:rPr>
                <w:rFonts w:ascii="Browallia New" w:hAnsi="Browallia New" w:cs="Browallia New"/>
                <w:sz w:val="20"/>
                <w:szCs w:val="20"/>
              </w:rPr>
              <w:t>-</w:t>
            </w:r>
          </w:p>
        </w:tc>
        <w:tc>
          <w:tcPr>
            <w:tcW w:w="247" w:type="dxa"/>
            <w:shd w:val="clear" w:color="auto" w:fill="auto"/>
            <w:vAlign w:val="bottom"/>
          </w:tcPr>
          <w:p w14:paraId="184B5D5F" w14:textId="77777777" w:rsidR="004C7A89" w:rsidRPr="002F035C" w:rsidRDefault="004C7A89" w:rsidP="004C7A89">
            <w:pPr>
              <w:spacing w:line="240" w:lineRule="auto"/>
              <w:jc w:val="right"/>
              <w:rPr>
                <w:rFonts w:ascii="Browallia New" w:hAnsi="Browallia New" w:cs="Browallia New"/>
                <w:sz w:val="20"/>
                <w:szCs w:val="20"/>
              </w:rPr>
            </w:pPr>
          </w:p>
        </w:tc>
        <w:tc>
          <w:tcPr>
            <w:tcW w:w="1052" w:type="dxa"/>
            <w:shd w:val="clear" w:color="auto" w:fill="auto"/>
            <w:noWrap/>
            <w:vAlign w:val="bottom"/>
          </w:tcPr>
          <w:p w14:paraId="1E49B3CF" w14:textId="5B42333B" w:rsidR="004C7A89" w:rsidRPr="002F035C" w:rsidRDefault="00F279AC" w:rsidP="004C7A89">
            <w:pPr>
              <w:spacing w:line="240" w:lineRule="auto"/>
              <w:jc w:val="right"/>
              <w:rPr>
                <w:rFonts w:ascii="Browallia New" w:hAnsi="Browallia New" w:cs="Browallia New"/>
                <w:sz w:val="20"/>
                <w:szCs w:val="20"/>
              </w:rPr>
            </w:pPr>
            <w:r w:rsidRPr="002F035C">
              <w:rPr>
                <w:rFonts w:ascii="Browallia New" w:hAnsi="Browallia New" w:cs="Browallia New"/>
                <w:sz w:val="20"/>
                <w:szCs w:val="20"/>
              </w:rPr>
              <w:t>1,390,</w:t>
            </w:r>
            <w:r w:rsidR="005303C5" w:rsidRPr="002F035C">
              <w:rPr>
                <w:rFonts w:ascii="Browallia New" w:hAnsi="Browallia New" w:cs="Browallia New"/>
                <w:sz w:val="20"/>
                <w:szCs w:val="20"/>
              </w:rPr>
              <w:t>694</w:t>
            </w:r>
          </w:p>
        </w:tc>
        <w:tc>
          <w:tcPr>
            <w:tcW w:w="252" w:type="dxa"/>
            <w:shd w:val="clear" w:color="auto" w:fill="auto"/>
            <w:vAlign w:val="bottom"/>
          </w:tcPr>
          <w:p w14:paraId="0C83E089" w14:textId="77777777" w:rsidR="004C7A89" w:rsidRPr="002F035C" w:rsidRDefault="004C7A89" w:rsidP="004C7A89">
            <w:pPr>
              <w:spacing w:line="240" w:lineRule="auto"/>
              <w:jc w:val="right"/>
              <w:rPr>
                <w:rFonts w:ascii="Browallia New" w:hAnsi="Browallia New" w:cs="Browallia New"/>
                <w:sz w:val="20"/>
                <w:szCs w:val="20"/>
              </w:rPr>
            </w:pPr>
          </w:p>
        </w:tc>
        <w:tc>
          <w:tcPr>
            <w:tcW w:w="837" w:type="dxa"/>
            <w:shd w:val="clear" w:color="auto" w:fill="auto"/>
            <w:noWrap/>
          </w:tcPr>
          <w:p w14:paraId="3A4998D0" w14:textId="1E18C5AE" w:rsidR="004C7A89" w:rsidRPr="002F035C" w:rsidRDefault="005303C5" w:rsidP="004C7A89">
            <w:pPr>
              <w:spacing w:line="240" w:lineRule="auto"/>
              <w:jc w:val="right"/>
              <w:rPr>
                <w:rFonts w:ascii="Browallia New" w:hAnsi="Browallia New" w:cs="Browallia New"/>
                <w:sz w:val="20"/>
                <w:szCs w:val="20"/>
              </w:rPr>
            </w:pPr>
            <w:r w:rsidRPr="002F035C">
              <w:rPr>
                <w:rFonts w:ascii="Browallia New" w:hAnsi="Browallia New" w:cs="Browallia New"/>
                <w:sz w:val="20"/>
                <w:szCs w:val="20"/>
              </w:rPr>
              <w:t>-</w:t>
            </w:r>
          </w:p>
        </w:tc>
        <w:tc>
          <w:tcPr>
            <w:tcW w:w="239" w:type="dxa"/>
            <w:shd w:val="clear" w:color="auto" w:fill="auto"/>
            <w:vAlign w:val="bottom"/>
          </w:tcPr>
          <w:p w14:paraId="347825C3" w14:textId="77777777" w:rsidR="004C7A89" w:rsidRPr="002F035C" w:rsidRDefault="004C7A89" w:rsidP="004C7A89">
            <w:pPr>
              <w:spacing w:line="240" w:lineRule="auto"/>
              <w:jc w:val="right"/>
              <w:rPr>
                <w:rFonts w:ascii="Browallia New" w:hAnsi="Browallia New" w:cs="Browallia New"/>
                <w:sz w:val="20"/>
                <w:szCs w:val="20"/>
              </w:rPr>
            </w:pPr>
          </w:p>
        </w:tc>
        <w:tc>
          <w:tcPr>
            <w:tcW w:w="837" w:type="dxa"/>
            <w:gridSpan w:val="2"/>
            <w:shd w:val="clear" w:color="auto" w:fill="auto"/>
            <w:noWrap/>
            <w:vAlign w:val="bottom"/>
          </w:tcPr>
          <w:p w14:paraId="004D82DC" w14:textId="5DEAE331" w:rsidR="004C7A89" w:rsidRPr="002F035C" w:rsidRDefault="005303C5" w:rsidP="004C7A89">
            <w:pPr>
              <w:spacing w:line="240" w:lineRule="auto"/>
              <w:jc w:val="right"/>
              <w:rPr>
                <w:rFonts w:ascii="Browallia New" w:hAnsi="Browallia New" w:cs="Browallia New"/>
                <w:sz w:val="20"/>
                <w:szCs w:val="20"/>
              </w:rPr>
            </w:pPr>
            <w:r w:rsidRPr="002F035C">
              <w:rPr>
                <w:rFonts w:ascii="Browallia New" w:hAnsi="Browallia New" w:cs="Browallia New"/>
                <w:sz w:val="20"/>
                <w:szCs w:val="20"/>
              </w:rPr>
              <w:t>1,390,694</w:t>
            </w:r>
          </w:p>
        </w:tc>
      </w:tr>
    </w:tbl>
    <w:p w14:paraId="1529318C" w14:textId="77777777" w:rsidR="004A7494" w:rsidRPr="00E04643" w:rsidRDefault="004A7494" w:rsidP="00C626F2">
      <w:pPr>
        <w:tabs>
          <w:tab w:val="clear" w:pos="454"/>
          <w:tab w:val="left" w:pos="2160"/>
          <w:tab w:val="left" w:pos="2880"/>
        </w:tabs>
        <w:spacing w:line="240" w:lineRule="auto"/>
        <w:ind w:left="364" w:right="-45"/>
        <w:jc w:val="thaiDistribute"/>
        <w:rPr>
          <w:rFonts w:ascii="Browallia New" w:hAnsi="Browallia New" w:cs="Browallia New"/>
          <w:spacing w:val="-2"/>
          <w:sz w:val="2"/>
          <w:szCs w:val="2"/>
        </w:rPr>
      </w:pPr>
    </w:p>
    <w:tbl>
      <w:tblPr>
        <w:tblW w:w="8930" w:type="dxa"/>
        <w:tblInd w:w="426" w:type="dxa"/>
        <w:tblLayout w:type="fixed"/>
        <w:tblLook w:val="0000" w:firstRow="0" w:lastRow="0" w:firstColumn="0" w:lastColumn="0" w:noHBand="0" w:noVBand="0"/>
      </w:tblPr>
      <w:tblGrid>
        <w:gridCol w:w="3543"/>
        <w:gridCol w:w="917"/>
        <w:gridCol w:w="238"/>
        <w:gridCol w:w="830"/>
        <w:gridCol w:w="247"/>
        <w:gridCol w:w="1064"/>
        <w:gridCol w:w="252"/>
        <w:gridCol w:w="755"/>
        <w:gridCol w:w="239"/>
        <w:gridCol w:w="845"/>
      </w:tblGrid>
      <w:tr w:rsidR="00923F37" w:rsidRPr="00534952" w14:paraId="5DA55C64" w14:textId="77777777" w:rsidTr="00B608E9">
        <w:trPr>
          <w:tblHeader/>
        </w:trPr>
        <w:tc>
          <w:tcPr>
            <w:tcW w:w="3543" w:type="dxa"/>
          </w:tcPr>
          <w:p w14:paraId="7059652A" w14:textId="77777777" w:rsidR="00923F37" w:rsidRPr="00534952" w:rsidRDefault="00923F37" w:rsidP="00C53F8E">
            <w:pPr>
              <w:spacing w:line="240" w:lineRule="auto"/>
              <w:rPr>
                <w:rFonts w:ascii="Browallia New" w:hAnsi="Browallia New" w:cs="Browallia New"/>
                <w:bCs/>
                <w:snapToGrid w:val="0"/>
                <w:sz w:val="20"/>
                <w:szCs w:val="20"/>
              </w:rPr>
            </w:pPr>
          </w:p>
        </w:tc>
        <w:tc>
          <w:tcPr>
            <w:tcW w:w="5387" w:type="dxa"/>
            <w:gridSpan w:val="9"/>
          </w:tcPr>
          <w:p w14:paraId="308AF352" w14:textId="43C127B1" w:rsidR="00923F37" w:rsidRPr="00534952" w:rsidRDefault="00B94B92" w:rsidP="00E046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85"/>
              </w:tabs>
              <w:spacing w:line="240" w:lineRule="auto"/>
              <w:jc w:val="right"/>
              <w:rPr>
                <w:rFonts w:ascii="Browallia New" w:hAnsi="Browallia New" w:cs="Browallia New"/>
                <w:color w:val="000000"/>
                <w:sz w:val="20"/>
                <w:szCs w:val="20"/>
                <w:cs/>
              </w:rPr>
            </w:pPr>
            <w:r>
              <w:rPr>
                <w:rFonts w:ascii="Browallia New" w:hAnsi="Browallia New" w:cs="Browallia New"/>
                <w:color w:val="000000"/>
                <w:sz w:val="20"/>
                <w:szCs w:val="20"/>
                <w:cs/>
              </w:rPr>
              <w:tab/>
            </w:r>
            <w:r>
              <w:rPr>
                <w:rFonts w:ascii="Browallia New" w:hAnsi="Browallia New" w:cs="Browallia New"/>
                <w:color w:val="000000"/>
                <w:sz w:val="20"/>
                <w:szCs w:val="20"/>
                <w:cs/>
              </w:rPr>
              <w:tab/>
            </w:r>
            <w:r w:rsidR="00E04643" w:rsidRPr="00534952">
              <w:rPr>
                <w:rFonts w:ascii="Browallia New" w:hAnsi="Browallia New" w:cs="Browallia New"/>
                <w:color w:val="000000"/>
                <w:sz w:val="20"/>
                <w:szCs w:val="20"/>
                <w:cs/>
              </w:rPr>
              <w:t>(หน่วย</w:t>
            </w:r>
            <w:r w:rsidR="00E04643" w:rsidRPr="00F46B29">
              <w:rPr>
                <w:rFonts w:ascii="Browallia New" w:hAnsi="Browallia New" w:cs="Browallia New"/>
                <w:color w:val="000000"/>
                <w:sz w:val="20"/>
                <w:szCs w:val="20"/>
              </w:rPr>
              <w:t xml:space="preserve"> </w:t>
            </w:r>
            <w:r w:rsidR="00E04643" w:rsidRPr="00534952">
              <w:rPr>
                <w:rFonts w:ascii="Browallia New" w:hAnsi="Browallia New" w:cs="Browallia New"/>
                <w:color w:val="000000"/>
                <w:sz w:val="20"/>
                <w:szCs w:val="20"/>
                <w:cs/>
              </w:rPr>
              <w:t>:</w:t>
            </w:r>
            <w:r w:rsidR="00E04643" w:rsidRPr="00F46B29">
              <w:rPr>
                <w:rFonts w:ascii="Browallia New" w:hAnsi="Browallia New" w:cs="Browallia New"/>
                <w:color w:val="000000"/>
                <w:sz w:val="20"/>
                <w:szCs w:val="20"/>
              </w:rPr>
              <w:t xml:space="preserve"> </w:t>
            </w:r>
            <w:r w:rsidR="00E04643" w:rsidRPr="00534952">
              <w:rPr>
                <w:rFonts w:ascii="Browallia New" w:hAnsi="Browallia New" w:cs="Browallia New"/>
                <w:color w:val="000000"/>
                <w:sz w:val="20"/>
                <w:szCs w:val="20"/>
                <w:cs/>
              </w:rPr>
              <w:t>พันบาท)</w:t>
            </w:r>
          </w:p>
        </w:tc>
      </w:tr>
      <w:tr w:rsidR="00923F37" w:rsidRPr="00534952" w14:paraId="61C59238" w14:textId="77777777" w:rsidTr="00B608E9">
        <w:trPr>
          <w:tblHeader/>
        </w:trPr>
        <w:tc>
          <w:tcPr>
            <w:tcW w:w="3543" w:type="dxa"/>
          </w:tcPr>
          <w:p w14:paraId="2BD64CBC" w14:textId="77777777" w:rsidR="00923F37" w:rsidRPr="00534952" w:rsidRDefault="00923F37" w:rsidP="00C53F8E">
            <w:pPr>
              <w:spacing w:line="240" w:lineRule="auto"/>
              <w:rPr>
                <w:rFonts w:ascii="Browallia New" w:hAnsi="Browallia New" w:cs="Browallia New"/>
                <w:bCs/>
                <w:snapToGrid w:val="0"/>
                <w:sz w:val="20"/>
                <w:szCs w:val="20"/>
              </w:rPr>
            </w:pPr>
          </w:p>
        </w:tc>
        <w:tc>
          <w:tcPr>
            <w:tcW w:w="5387" w:type="dxa"/>
            <w:gridSpan w:val="9"/>
          </w:tcPr>
          <w:p w14:paraId="574A8B0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923F37" w:rsidRPr="00534952" w14:paraId="25743E81" w14:textId="77777777" w:rsidTr="00B608E9">
        <w:trPr>
          <w:tblHeader/>
        </w:trPr>
        <w:tc>
          <w:tcPr>
            <w:tcW w:w="3543" w:type="dxa"/>
          </w:tcPr>
          <w:p w14:paraId="73874B07" w14:textId="77777777" w:rsidR="00923F37" w:rsidRPr="00534952" w:rsidRDefault="00923F37" w:rsidP="00C53F8E">
            <w:pPr>
              <w:spacing w:line="240" w:lineRule="auto"/>
              <w:rPr>
                <w:rFonts w:ascii="Browallia New" w:hAnsi="Browallia New" w:cs="Browallia New"/>
                <w:bCs/>
                <w:snapToGrid w:val="0"/>
                <w:sz w:val="20"/>
                <w:szCs w:val="20"/>
              </w:rPr>
            </w:pPr>
          </w:p>
        </w:tc>
        <w:tc>
          <w:tcPr>
            <w:tcW w:w="1985" w:type="dxa"/>
            <w:gridSpan w:val="3"/>
            <w:tcBorders>
              <w:top w:val="single" w:sz="4" w:space="0" w:color="auto"/>
              <w:bottom w:val="single" w:sz="4" w:space="0" w:color="auto"/>
            </w:tcBorders>
          </w:tcPr>
          <w:p w14:paraId="28563FD5"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0FDBA4A0"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1064" w:type="dxa"/>
            <w:tcBorders>
              <w:top w:val="single" w:sz="4" w:space="0" w:color="auto"/>
            </w:tcBorders>
          </w:tcPr>
          <w:p w14:paraId="78474438"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61111E17"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68BC3B09"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1831AA94" w14:textId="77777777" w:rsidR="00923F37" w:rsidRPr="00534952" w:rsidRDefault="00923F37" w:rsidP="00C53F8E">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4469AF3B" w14:textId="77777777" w:rsidR="00923F37" w:rsidRPr="00534952" w:rsidRDefault="00923F37" w:rsidP="00C53F8E">
            <w:pPr>
              <w:spacing w:line="240" w:lineRule="auto"/>
              <w:jc w:val="center"/>
              <w:rPr>
                <w:rFonts w:ascii="Browallia New" w:hAnsi="Browallia New" w:cs="Browallia New"/>
                <w:b/>
                <w:snapToGrid w:val="0"/>
                <w:sz w:val="20"/>
                <w:szCs w:val="20"/>
              </w:rPr>
            </w:pPr>
          </w:p>
        </w:tc>
      </w:tr>
      <w:tr w:rsidR="00923F37" w:rsidRPr="00534952" w14:paraId="2A492E4B" w14:textId="77777777" w:rsidTr="00B608E9">
        <w:trPr>
          <w:tblHeader/>
        </w:trPr>
        <w:tc>
          <w:tcPr>
            <w:tcW w:w="3543" w:type="dxa"/>
          </w:tcPr>
          <w:p w14:paraId="778EAD0E" w14:textId="77777777" w:rsidR="00923F37" w:rsidRPr="00534952" w:rsidRDefault="00923F37" w:rsidP="00C53F8E">
            <w:pPr>
              <w:spacing w:line="240" w:lineRule="auto"/>
              <w:rPr>
                <w:rFonts w:ascii="Browallia New" w:hAnsi="Browallia New" w:cs="Browallia New"/>
                <w:bCs/>
                <w:snapToGrid w:val="0"/>
                <w:sz w:val="20"/>
                <w:szCs w:val="20"/>
              </w:rPr>
            </w:pPr>
          </w:p>
        </w:tc>
        <w:tc>
          <w:tcPr>
            <w:tcW w:w="917" w:type="dxa"/>
            <w:tcBorders>
              <w:top w:val="single" w:sz="4" w:space="0" w:color="auto"/>
            </w:tcBorders>
          </w:tcPr>
          <w:p w14:paraId="3791FC41"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7687215A"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830" w:type="dxa"/>
            <w:tcBorders>
              <w:top w:val="single" w:sz="4" w:space="0" w:color="auto"/>
            </w:tcBorders>
          </w:tcPr>
          <w:p w14:paraId="39176E6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52F4722A"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1064" w:type="dxa"/>
          </w:tcPr>
          <w:p w14:paraId="06CC86E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6F6131D9"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755" w:type="dxa"/>
          </w:tcPr>
          <w:p w14:paraId="7EC2466B"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7E1468FC" w14:textId="77777777" w:rsidR="00923F37" w:rsidRPr="00534952" w:rsidRDefault="00923F37" w:rsidP="00C53F8E">
            <w:pPr>
              <w:spacing w:line="240" w:lineRule="auto"/>
              <w:jc w:val="center"/>
              <w:rPr>
                <w:rFonts w:ascii="Browallia New" w:hAnsi="Browallia New" w:cs="Browallia New"/>
                <w:b/>
                <w:snapToGrid w:val="0"/>
                <w:sz w:val="20"/>
                <w:szCs w:val="20"/>
              </w:rPr>
            </w:pPr>
          </w:p>
        </w:tc>
        <w:tc>
          <w:tcPr>
            <w:tcW w:w="845" w:type="dxa"/>
          </w:tcPr>
          <w:p w14:paraId="700C7DF6" w14:textId="77777777" w:rsidR="00923F37" w:rsidRPr="00534952" w:rsidRDefault="00923F37" w:rsidP="00C53F8E">
            <w:pPr>
              <w:spacing w:line="240" w:lineRule="auto"/>
              <w:jc w:val="center"/>
              <w:rPr>
                <w:rFonts w:ascii="Browallia New" w:hAnsi="Browallia New" w:cs="Browallia New"/>
                <w:b/>
                <w:snapToGrid w:val="0"/>
                <w:sz w:val="20"/>
                <w:szCs w:val="20"/>
              </w:rPr>
            </w:pPr>
          </w:p>
        </w:tc>
      </w:tr>
      <w:tr w:rsidR="00923F37" w:rsidRPr="00534952" w14:paraId="54312AAA" w14:textId="77777777" w:rsidTr="00B608E9">
        <w:trPr>
          <w:tblHeader/>
        </w:trPr>
        <w:tc>
          <w:tcPr>
            <w:tcW w:w="3543" w:type="dxa"/>
          </w:tcPr>
          <w:p w14:paraId="5481CAB0" w14:textId="77777777" w:rsidR="00923F37" w:rsidRPr="00534952" w:rsidRDefault="00923F37" w:rsidP="00C53F8E">
            <w:pPr>
              <w:spacing w:line="240" w:lineRule="auto"/>
              <w:rPr>
                <w:rFonts w:ascii="Browallia New" w:hAnsi="Browallia New" w:cs="Browallia New"/>
                <w:bCs/>
                <w:snapToGrid w:val="0"/>
                <w:sz w:val="20"/>
                <w:szCs w:val="20"/>
              </w:rPr>
            </w:pPr>
          </w:p>
        </w:tc>
        <w:tc>
          <w:tcPr>
            <w:tcW w:w="917" w:type="dxa"/>
            <w:tcBorders>
              <w:bottom w:val="single" w:sz="4" w:space="0" w:color="auto"/>
            </w:tcBorders>
          </w:tcPr>
          <w:p w14:paraId="12499ACE"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2CC494A6"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0" w:type="dxa"/>
            <w:tcBorders>
              <w:bottom w:val="single" w:sz="4" w:space="0" w:color="auto"/>
            </w:tcBorders>
          </w:tcPr>
          <w:p w14:paraId="0C87668B"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4175ABDA"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4" w:type="dxa"/>
            <w:tcBorders>
              <w:bottom w:val="single" w:sz="4" w:space="0" w:color="auto"/>
            </w:tcBorders>
          </w:tcPr>
          <w:p w14:paraId="5A4E9D5D"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14F7EA74"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05EA2CAD"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03C095BC"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0E3CF935"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923F37" w:rsidRPr="00534952" w14:paraId="37DDEBE1" w14:textId="77777777" w:rsidTr="00B608E9">
        <w:tc>
          <w:tcPr>
            <w:tcW w:w="3543" w:type="dxa"/>
          </w:tcPr>
          <w:p w14:paraId="7D3E8F60" w14:textId="77777777" w:rsidR="00923F37" w:rsidRPr="00534952" w:rsidRDefault="00923F37" w:rsidP="00C53F8E">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7" w:type="dxa"/>
            <w:tcBorders>
              <w:top w:val="single" w:sz="4" w:space="0" w:color="auto"/>
            </w:tcBorders>
          </w:tcPr>
          <w:p w14:paraId="640F4AFC" w14:textId="77777777" w:rsidR="00923F37" w:rsidRPr="00534952" w:rsidRDefault="00923F37" w:rsidP="00C53F8E">
            <w:pPr>
              <w:spacing w:line="240" w:lineRule="auto"/>
              <w:jc w:val="center"/>
              <w:rPr>
                <w:rFonts w:ascii="Browallia New" w:hAnsi="Browallia New" w:cs="Browallia New"/>
                <w:sz w:val="20"/>
                <w:szCs w:val="20"/>
              </w:rPr>
            </w:pPr>
          </w:p>
        </w:tc>
        <w:tc>
          <w:tcPr>
            <w:tcW w:w="238" w:type="dxa"/>
          </w:tcPr>
          <w:p w14:paraId="39BCA227" w14:textId="77777777" w:rsidR="00923F37" w:rsidRPr="00534952" w:rsidRDefault="00923F37" w:rsidP="00C53F8E">
            <w:pPr>
              <w:spacing w:line="240" w:lineRule="auto"/>
              <w:jc w:val="center"/>
              <w:rPr>
                <w:rFonts w:ascii="Browallia New" w:hAnsi="Browallia New" w:cs="Browallia New"/>
                <w:sz w:val="20"/>
                <w:szCs w:val="20"/>
              </w:rPr>
            </w:pPr>
          </w:p>
        </w:tc>
        <w:tc>
          <w:tcPr>
            <w:tcW w:w="830" w:type="dxa"/>
            <w:tcBorders>
              <w:top w:val="single" w:sz="4" w:space="0" w:color="auto"/>
            </w:tcBorders>
          </w:tcPr>
          <w:p w14:paraId="14A58EA2" w14:textId="77777777" w:rsidR="00923F37" w:rsidRPr="00534952" w:rsidRDefault="00923F37" w:rsidP="00C53F8E">
            <w:pPr>
              <w:spacing w:line="240" w:lineRule="auto"/>
              <w:jc w:val="center"/>
              <w:rPr>
                <w:rFonts w:ascii="Browallia New" w:hAnsi="Browallia New" w:cs="Browallia New"/>
                <w:sz w:val="20"/>
                <w:szCs w:val="20"/>
              </w:rPr>
            </w:pPr>
          </w:p>
        </w:tc>
        <w:tc>
          <w:tcPr>
            <w:tcW w:w="247" w:type="dxa"/>
          </w:tcPr>
          <w:p w14:paraId="2E5D95E0" w14:textId="77777777" w:rsidR="00923F37" w:rsidRPr="00534952" w:rsidRDefault="00923F37" w:rsidP="00C53F8E">
            <w:pPr>
              <w:spacing w:line="240" w:lineRule="auto"/>
              <w:jc w:val="center"/>
              <w:rPr>
                <w:rFonts w:ascii="Browallia New" w:hAnsi="Browallia New" w:cs="Browallia New"/>
                <w:sz w:val="20"/>
                <w:szCs w:val="20"/>
              </w:rPr>
            </w:pPr>
          </w:p>
        </w:tc>
        <w:tc>
          <w:tcPr>
            <w:tcW w:w="1064" w:type="dxa"/>
            <w:tcBorders>
              <w:top w:val="single" w:sz="4" w:space="0" w:color="auto"/>
            </w:tcBorders>
          </w:tcPr>
          <w:p w14:paraId="574B6E9E" w14:textId="77777777" w:rsidR="00923F37" w:rsidRPr="00534952" w:rsidRDefault="00923F37" w:rsidP="00C53F8E">
            <w:pPr>
              <w:spacing w:line="240" w:lineRule="auto"/>
              <w:jc w:val="center"/>
              <w:rPr>
                <w:rFonts w:ascii="Browallia New" w:hAnsi="Browallia New" w:cs="Browallia New"/>
                <w:sz w:val="20"/>
                <w:szCs w:val="20"/>
              </w:rPr>
            </w:pPr>
          </w:p>
        </w:tc>
        <w:tc>
          <w:tcPr>
            <w:tcW w:w="252" w:type="dxa"/>
          </w:tcPr>
          <w:p w14:paraId="03DF7EBD" w14:textId="77777777" w:rsidR="00923F37" w:rsidRPr="00534952" w:rsidRDefault="00923F37" w:rsidP="00C53F8E">
            <w:pPr>
              <w:spacing w:line="240" w:lineRule="auto"/>
              <w:jc w:val="center"/>
              <w:rPr>
                <w:rFonts w:ascii="Browallia New" w:hAnsi="Browallia New" w:cs="Browallia New"/>
                <w:sz w:val="20"/>
                <w:szCs w:val="20"/>
              </w:rPr>
            </w:pPr>
          </w:p>
        </w:tc>
        <w:tc>
          <w:tcPr>
            <w:tcW w:w="755" w:type="dxa"/>
            <w:tcBorders>
              <w:top w:val="single" w:sz="4" w:space="0" w:color="auto"/>
            </w:tcBorders>
          </w:tcPr>
          <w:p w14:paraId="300DDC3F" w14:textId="77777777" w:rsidR="00923F37" w:rsidRPr="00534952" w:rsidRDefault="00923F37" w:rsidP="00C53F8E">
            <w:pPr>
              <w:spacing w:line="240" w:lineRule="auto"/>
              <w:jc w:val="center"/>
              <w:rPr>
                <w:rFonts w:ascii="Browallia New" w:hAnsi="Browallia New" w:cs="Browallia New"/>
                <w:sz w:val="20"/>
                <w:szCs w:val="20"/>
              </w:rPr>
            </w:pPr>
          </w:p>
        </w:tc>
        <w:tc>
          <w:tcPr>
            <w:tcW w:w="239" w:type="dxa"/>
          </w:tcPr>
          <w:p w14:paraId="1EC73095" w14:textId="77777777" w:rsidR="00923F37" w:rsidRPr="00534952" w:rsidRDefault="00923F37" w:rsidP="00C53F8E">
            <w:pPr>
              <w:spacing w:line="240" w:lineRule="auto"/>
              <w:jc w:val="center"/>
              <w:rPr>
                <w:rFonts w:ascii="Browallia New" w:hAnsi="Browallia New" w:cs="Browallia New"/>
                <w:sz w:val="20"/>
                <w:szCs w:val="20"/>
              </w:rPr>
            </w:pPr>
          </w:p>
        </w:tc>
        <w:tc>
          <w:tcPr>
            <w:tcW w:w="845" w:type="dxa"/>
            <w:tcBorders>
              <w:top w:val="single" w:sz="4" w:space="0" w:color="auto"/>
            </w:tcBorders>
          </w:tcPr>
          <w:p w14:paraId="5A9F99D8" w14:textId="77777777" w:rsidR="00923F37" w:rsidRPr="00534952" w:rsidRDefault="00923F37" w:rsidP="00C53F8E">
            <w:pPr>
              <w:spacing w:line="240" w:lineRule="auto"/>
              <w:jc w:val="center"/>
              <w:rPr>
                <w:rFonts w:ascii="Browallia New" w:hAnsi="Browallia New" w:cs="Browallia New"/>
                <w:sz w:val="20"/>
                <w:szCs w:val="20"/>
              </w:rPr>
            </w:pPr>
          </w:p>
        </w:tc>
      </w:tr>
      <w:tr w:rsidR="00923F37" w:rsidRPr="0058415C" w14:paraId="6EA2BD74" w14:textId="77777777" w:rsidTr="00B608E9">
        <w:trPr>
          <w:trHeight w:val="57"/>
        </w:trPr>
        <w:tc>
          <w:tcPr>
            <w:tcW w:w="3543" w:type="dxa"/>
          </w:tcPr>
          <w:p w14:paraId="57AEEC9B" w14:textId="77777777" w:rsidR="00923F37" w:rsidRPr="00534952" w:rsidRDefault="00923F37" w:rsidP="00C53F8E">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917" w:type="dxa"/>
          </w:tcPr>
          <w:p w14:paraId="6CB7D64A" w14:textId="082C63B5" w:rsidR="00923F37" w:rsidRPr="000A3550" w:rsidRDefault="00416208" w:rsidP="0010652E">
            <w:pPr>
              <w:spacing w:line="240" w:lineRule="auto"/>
              <w:jc w:val="right"/>
              <w:rPr>
                <w:rFonts w:ascii="Browallia New" w:hAnsi="Browallia New" w:cs="Browallia New"/>
                <w:sz w:val="20"/>
                <w:szCs w:val="20"/>
              </w:rPr>
            </w:pPr>
            <w:r w:rsidRPr="000A3550">
              <w:rPr>
                <w:rFonts w:ascii="Browallia New" w:hAnsi="Browallia New" w:cs="Browallia New"/>
                <w:sz w:val="20"/>
                <w:szCs w:val="20"/>
              </w:rPr>
              <w:t>-</w:t>
            </w:r>
          </w:p>
        </w:tc>
        <w:tc>
          <w:tcPr>
            <w:tcW w:w="238" w:type="dxa"/>
            <w:vAlign w:val="bottom"/>
          </w:tcPr>
          <w:p w14:paraId="63A4C8DF" w14:textId="77777777" w:rsidR="00923F37" w:rsidRPr="000A3550" w:rsidRDefault="00923F37" w:rsidP="0010652E">
            <w:pPr>
              <w:spacing w:line="240" w:lineRule="auto"/>
              <w:jc w:val="right"/>
              <w:rPr>
                <w:rFonts w:ascii="Browallia New" w:hAnsi="Browallia New" w:cs="Browallia New"/>
                <w:sz w:val="20"/>
                <w:szCs w:val="20"/>
              </w:rPr>
            </w:pPr>
          </w:p>
        </w:tc>
        <w:tc>
          <w:tcPr>
            <w:tcW w:w="830" w:type="dxa"/>
          </w:tcPr>
          <w:p w14:paraId="43BAF3BF" w14:textId="29F9C848" w:rsidR="00923F37" w:rsidRPr="000A3550" w:rsidRDefault="00416208" w:rsidP="0010652E">
            <w:pPr>
              <w:spacing w:line="240" w:lineRule="auto"/>
              <w:jc w:val="right"/>
              <w:rPr>
                <w:rFonts w:ascii="Browallia New" w:hAnsi="Browallia New" w:cs="Browallia New"/>
                <w:sz w:val="20"/>
                <w:szCs w:val="20"/>
              </w:rPr>
            </w:pPr>
            <w:r w:rsidRPr="000A3550">
              <w:rPr>
                <w:rFonts w:ascii="Browallia New" w:hAnsi="Browallia New" w:cs="Browallia New"/>
                <w:sz w:val="20"/>
                <w:szCs w:val="20"/>
              </w:rPr>
              <w:t>-</w:t>
            </w:r>
          </w:p>
        </w:tc>
        <w:tc>
          <w:tcPr>
            <w:tcW w:w="247" w:type="dxa"/>
            <w:vAlign w:val="bottom"/>
          </w:tcPr>
          <w:p w14:paraId="7625ACF7" w14:textId="77777777" w:rsidR="00923F37" w:rsidRPr="000A3550" w:rsidRDefault="00923F37" w:rsidP="0010652E">
            <w:pPr>
              <w:spacing w:line="240" w:lineRule="auto"/>
              <w:jc w:val="right"/>
              <w:rPr>
                <w:rFonts w:ascii="Browallia New" w:hAnsi="Browallia New" w:cs="Browallia New"/>
                <w:sz w:val="20"/>
                <w:szCs w:val="20"/>
              </w:rPr>
            </w:pPr>
          </w:p>
        </w:tc>
        <w:tc>
          <w:tcPr>
            <w:tcW w:w="1064" w:type="dxa"/>
            <w:vAlign w:val="bottom"/>
          </w:tcPr>
          <w:p w14:paraId="1E6983FB" w14:textId="62AC315F" w:rsidR="00923F37" w:rsidRPr="000A3550" w:rsidRDefault="00416208" w:rsidP="0010652E">
            <w:pPr>
              <w:spacing w:line="240" w:lineRule="auto"/>
              <w:jc w:val="right"/>
              <w:rPr>
                <w:rFonts w:ascii="Browallia New" w:hAnsi="Browallia New" w:cs="Browallia New"/>
                <w:sz w:val="20"/>
                <w:szCs w:val="20"/>
              </w:rPr>
            </w:pPr>
            <w:r w:rsidRPr="000A3550">
              <w:rPr>
                <w:rFonts w:ascii="Browallia New" w:hAnsi="Browallia New" w:cs="Browallia New"/>
                <w:sz w:val="20"/>
                <w:szCs w:val="20"/>
              </w:rPr>
              <w:t>20,</w:t>
            </w:r>
            <w:r w:rsidR="00CF4261" w:rsidRPr="000A3550">
              <w:rPr>
                <w:rFonts w:ascii="Browallia New" w:hAnsi="Browallia New" w:cs="Browallia New"/>
                <w:sz w:val="20"/>
                <w:szCs w:val="20"/>
              </w:rPr>
              <w:t>710</w:t>
            </w:r>
          </w:p>
        </w:tc>
        <w:tc>
          <w:tcPr>
            <w:tcW w:w="252" w:type="dxa"/>
            <w:vAlign w:val="bottom"/>
          </w:tcPr>
          <w:p w14:paraId="50F8FE96" w14:textId="77777777" w:rsidR="00923F37" w:rsidRPr="000A3550" w:rsidRDefault="00923F37" w:rsidP="0010652E">
            <w:pPr>
              <w:spacing w:line="240" w:lineRule="auto"/>
              <w:jc w:val="right"/>
              <w:rPr>
                <w:rFonts w:ascii="Browallia New" w:hAnsi="Browallia New" w:cs="Browallia New"/>
                <w:sz w:val="20"/>
                <w:szCs w:val="20"/>
              </w:rPr>
            </w:pPr>
          </w:p>
        </w:tc>
        <w:tc>
          <w:tcPr>
            <w:tcW w:w="755" w:type="dxa"/>
            <w:vAlign w:val="bottom"/>
          </w:tcPr>
          <w:p w14:paraId="7B4BA87D" w14:textId="53F6F787" w:rsidR="00923F37" w:rsidRPr="000A3550" w:rsidRDefault="00CF4261" w:rsidP="0010652E">
            <w:pPr>
              <w:spacing w:line="240" w:lineRule="auto"/>
              <w:jc w:val="right"/>
              <w:rPr>
                <w:rFonts w:ascii="Browallia New" w:hAnsi="Browallia New" w:cs="Browallia New"/>
                <w:sz w:val="20"/>
                <w:szCs w:val="20"/>
              </w:rPr>
            </w:pPr>
            <w:r w:rsidRPr="000A3550">
              <w:rPr>
                <w:rFonts w:ascii="Browallia New" w:hAnsi="Browallia New" w:cs="Browallia New"/>
                <w:sz w:val="20"/>
                <w:szCs w:val="20"/>
              </w:rPr>
              <w:t>8,407</w:t>
            </w:r>
          </w:p>
        </w:tc>
        <w:tc>
          <w:tcPr>
            <w:tcW w:w="239" w:type="dxa"/>
            <w:vAlign w:val="bottom"/>
          </w:tcPr>
          <w:p w14:paraId="208BC81C" w14:textId="77777777" w:rsidR="00923F37" w:rsidRPr="000A3550" w:rsidRDefault="00923F37" w:rsidP="0010652E">
            <w:pPr>
              <w:spacing w:line="240" w:lineRule="auto"/>
              <w:jc w:val="right"/>
              <w:rPr>
                <w:rFonts w:ascii="Browallia New" w:hAnsi="Browallia New" w:cs="Browallia New"/>
                <w:sz w:val="20"/>
                <w:szCs w:val="20"/>
              </w:rPr>
            </w:pPr>
          </w:p>
        </w:tc>
        <w:tc>
          <w:tcPr>
            <w:tcW w:w="845" w:type="dxa"/>
            <w:vAlign w:val="bottom"/>
          </w:tcPr>
          <w:p w14:paraId="2D88A806" w14:textId="3B62C612" w:rsidR="00923F37" w:rsidRPr="000A3550" w:rsidRDefault="00CF4261" w:rsidP="0010652E">
            <w:pPr>
              <w:spacing w:line="240" w:lineRule="auto"/>
              <w:jc w:val="right"/>
              <w:rPr>
                <w:rFonts w:ascii="Browallia New" w:hAnsi="Browallia New" w:cs="Browallia New"/>
                <w:sz w:val="20"/>
                <w:szCs w:val="20"/>
              </w:rPr>
            </w:pPr>
            <w:r w:rsidRPr="000A3550">
              <w:rPr>
                <w:rFonts w:ascii="Browallia New" w:hAnsi="Browallia New" w:cs="Browallia New"/>
                <w:sz w:val="20"/>
                <w:szCs w:val="20"/>
              </w:rPr>
              <w:t>29,117</w:t>
            </w:r>
          </w:p>
        </w:tc>
      </w:tr>
      <w:tr w:rsidR="0039511B" w:rsidRPr="0058415C" w14:paraId="5327E0B0" w14:textId="77777777" w:rsidTr="00B608E9">
        <w:tc>
          <w:tcPr>
            <w:tcW w:w="3543" w:type="dxa"/>
          </w:tcPr>
          <w:p w14:paraId="744AEBB8" w14:textId="77777777" w:rsidR="0039511B" w:rsidRPr="00534952" w:rsidRDefault="0039511B" w:rsidP="0039511B">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7" w:type="dxa"/>
            <w:vAlign w:val="bottom"/>
          </w:tcPr>
          <w:p w14:paraId="7941F74A" w14:textId="3EBC1892" w:rsidR="0039511B" w:rsidRPr="00305251" w:rsidRDefault="00112C85" w:rsidP="0010652E">
            <w:pPr>
              <w:spacing w:line="240" w:lineRule="auto"/>
              <w:jc w:val="right"/>
              <w:rPr>
                <w:rFonts w:ascii="Browallia New" w:hAnsi="Browallia New" w:cs="Browallia New"/>
                <w:sz w:val="20"/>
                <w:szCs w:val="20"/>
              </w:rPr>
            </w:pPr>
            <w:r w:rsidRPr="00305251">
              <w:rPr>
                <w:rFonts w:ascii="Browallia New" w:hAnsi="Browallia New" w:cs="Browallia New"/>
                <w:sz w:val="20"/>
                <w:szCs w:val="20"/>
              </w:rPr>
              <w:t>261,256</w:t>
            </w:r>
          </w:p>
        </w:tc>
        <w:tc>
          <w:tcPr>
            <w:tcW w:w="238" w:type="dxa"/>
            <w:vAlign w:val="bottom"/>
          </w:tcPr>
          <w:p w14:paraId="72B8BF0D" w14:textId="77777777" w:rsidR="0039511B" w:rsidRPr="00305251" w:rsidRDefault="0039511B" w:rsidP="0010652E">
            <w:pPr>
              <w:spacing w:line="240" w:lineRule="auto"/>
              <w:jc w:val="right"/>
              <w:rPr>
                <w:rFonts w:ascii="Browallia New" w:hAnsi="Browallia New" w:cs="Browallia New"/>
                <w:sz w:val="20"/>
                <w:szCs w:val="20"/>
              </w:rPr>
            </w:pPr>
          </w:p>
        </w:tc>
        <w:tc>
          <w:tcPr>
            <w:tcW w:w="830" w:type="dxa"/>
            <w:vAlign w:val="bottom"/>
          </w:tcPr>
          <w:p w14:paraId="34864897" w14:textId="088C4409" w:rsidR="0039511B" w:rsidRPr="00305251" w:rsidRDefault="00112C85" w:rsidP="0010652E">
            <w:pPr>
              <w:spacing w:line="240" w:lineRule="auto"/>
              <w:jc w:val="right"/>
              <w:rPr>
                <w:rFonts w:ascii="Browallia New" w:hAnsi="Browallia New" w:cs="Browallia New"/>
                <w:sz w:val="20"/>
                <w:szCs w:val="20"/>
              </w:rPr>
            </w:pPr>
            <w:r w:rsidRPr="00305251">
              <w:rPr>
                <w:rFonts w:ascii="Browallia New" w:hAnsi="Browallia New" w:cs="Browallia New"/>
                <w:sz w:val="20"/>
                <w:szCs w:val="20"/>
              </w:rPr>
              <w:t>121,42</w:t>
            </w:r>
            <w:r w:rsidR="000C45D6" w:rsidRPr="00305251">
              <w:rPr>
                <w:rFonts w:ascii="Browallia New" w:hAnsi="Browallia New" w:cs="Browallia New"/>
                <w:sz w:val="20"/>
                <w:szCs w:val="20"/>
              </w:rPr>
              <w:t>3</w:t>
            </w:r>
          </w:p>
        </w:tc>
        <w:tc>
          <w:tcPr>
            <w:tcW w:w="247" w:type="dxa"/>
            <w:vAlign w:val="bottom"/>
          </w:tcPr>
          <w:p w14:paraId="1E9B8DDE" w14:textId="77777777" w:rsidR="0039511B" w:rsidRPr="00305251" w:rsidRDefault="0039511B" w:rsidP="0010652E">
            <w:pPr>
              <w:spacing w:line="240" w:lineRule="auto"/>
              <w:jc w:val="right"/>
              <w:rPr>
                <w:rFonts w:ascii="Browallia New" w:hAnsi="Browallia New" w:cs="Browallia New"/>
                <w:sz w:val="20"/>
                <w:szCs w:val="20"/>
              </w:rPr>
            </w:pPr>
          </w:p>
        </w:tc>
        <w:tc>
          <w:tcPr>
            <w:tcW w:w="1064" w:type="dxa"/>
          </w:tcPr>
          <w:p w14:paraId="509E3C4A" w14:textId="68906F3E" w:rsidR="0039511B" w:rsidRPr="00305251" w:rsidRDefault="00112C85" w:rsidP="0010652E">
            <w:pPr>
              <w:spacing w:line="240" w:lineRule="auto"/>
              <w:jc w:val="right"/>
              <w:rPr>
                <w:rFonts w:ascii="Browallia New" w:hAnsi="Browallia New" w:cs="Browallia New"/>
                <w:sz w:val="20"/>
                <w:szCs w:val="20"/>
              </w:rPr>
            </w:pPr>
            <w:r w:rsidRPr="00305251">
              <w:rPr>
                <w:rFonts w:ascii="Browallia New" w:hAnsi="Browallia New" w:cs="Browallia New"/>
                <w:sz w:val="20"/>
                <w:szCs w:val="20"/>
              </w:rPr>
              <w:t>-</w:t>
            </w:r>
          </w:p>
        </w:tc>
        <w:tc>
          <w:tcPr>
            <w:tcW w:w="252" w:type="dxa"/>
            <w:vAlign w:val="bottom"/>
          </w:tcPr>
          <w:p w14:paraId="617BB707" w14:textId="77777777" w:rsidR="0039511B" w:rsidRPr="00305251" w:rsidRDefault="0039511B" w:rsidP="0010652E">
            <w:pPr>
              <w:spacing w:line="240" w:lineRule="auto"/>
              <w:jc w:val="right"/>
              <w:rPr>
                <w:rFonts w:ascii="Browallia New" w:hAnsi="Browallia New" w:cs="Browallia New"/>
                <w:sz w:val="20"/>
                <w:szCs w:val="20"/>
              </w:rPr>
            </w:pPr>
          </w:p>
        </w:tc>
        <w:tc>
          <w:tcPr>
            <w:tcW w:w="755" w:type="dxa"/>
          </w:tcPr>
          <w:p w14:paraId="622960B5" w14:textId="08088813" w:rsidR="0039511B" w:rsidRPr="00305251" w:rsidRDefault="00112C85" w:rsidP="0010652E">
            <w:pPr>
              <w:spacing w:line="240" w:lineRule="auto"/>
              <w:jc w:val="right"/>
              <w:rPr>
                <w:rFonts w:ascii="Browallia New" w:hAnsi="Browallia New" w:cs="Browallia New"/>
                <w:sz w:val="20"/>
                <w:szCs w:val="20"/>
              </w:rPr>
            </w:pPr>
            <w:r w:rsidRPr="00305251">
              <w:rPr>
                <w:rFonts w:ascii="Browallia New" w:hAnsi="Browallia New" w:cs="Browallia New"/>
                <w:sz w:val="20"/>
                <w:szCs w:val="20"/>
              </w:rPr>
              <w:t>-</w:t>
            </w:r>
          </w:p>
        </w:tc>
        <w:tc>
          <w:tcPr>
            <w:tcW w:w="239" w:type="dxa"/>
            <w:vAlign w:val="bottom"/>
          </w:tcPr>
          <w:p w14:paraId="686FDF6F" w14:textId="77777777" w:rsidR="0039511B" w:rsidRPr="00305251" w:rsidRDefault="0039511B" w:rsidP="0010652E">
            <w:pPr>
              <w:spacing w:line="240" w:lineRule="auto"/>
              <w:jc w:val="right"/>
              <w:rPr>
                <w:rFonts w:ascii="Browallia New" w:hAnsi="Browallia New" w:cs="Browallia New"/>
                <w:sz w:val="20"/>
                <w:szCs w:val="20"/>
              </w:rPr>
            </w:pPr>
          </w:p>
        </w:tc>
        <w:tc>
          <w:tcPr>
            <w:tcW w:w="845" w:type="dxa"/>
            <w:vAlign w:val="bottom"/>
          </w:tcPr>
          <w:p w14:paraId="26DBA3CE" w14:textId="356C87F0" w:rsidR="0039511B" w:rsidRPr="00305251" w:rsidRDefault="00112C85" w:rsidP="0010652E">
            <w:pPr>
              <w:spacing w:line="240" w:lineRule="auto"/>
              <w:jc w:val="right"/>
              <w:rPr>
                <w:rFonts w:ascii="Browallia New" w:hAnsi="Browallia New" w:cs="Browallia New"/>
                <w:sz w:val="20"/>
                <w:szCs w:val="20"/>
              </w:rPr>
            </w:pPr>
            <w:r w:rsidRPr="00305251">
              <w:rPr>
                <w:rFonts w:ascii="Browallia New" w:hAnsi="Browallia New" w:cs="Browallia New"/>
                <w:sz w:val="20"/>
                <w:szCs w:val="20"/>
              </w:rPr>
              <w:t>382,67</w:t>
            </w:r>
            <w:r w:rsidR="00602DF8" w:rsidRPr="00305251">
              <w:rPr>
                <w:rFonts w:ascii="Browallia New" w:hAnsi="Browallia New" w:cs="Browallia New"/>
                <w:sz w:val="20"/>
                <w:szCs w:val="20"/>
              </w:rPr>
              <w:t>9</w:t>
            </w:r>
          </w:p>
        </w:tc>
      </w:tr>
      <w:tr w:rsidR="0039511B" w:rsidRPr="0058415C" w14:paraId="5857DF55" w14:textId="77777777" w:rsidTr="000734BC">
        <w:tc>
          <w:tcPr>
            <w:tcW w:w="3543" w:type="dxa"/>
          </w:tcPr>
          <w:p w14:paraId="2AB86F90" w14:textId="3C39D565" w:rsidR="0039511B" w:rsidRPr="00534952" w:rsidRDefault="0039511B" w:rsidP="0039511B">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17" w:type="dxa"/>
            <w:vAlign w:val="bottom"/>
          </w:tcPr>
          <w:p w14:paraId="009C9E8A" w14:textId="14F7CD14" w:rsidR="0039511B" w:rsidRPr="001574E0" w:rsidRDefault="00A271E2" w:rsidP="0010652E">
            <w:pPr>
              <w:spacing w:line="240" w:lineRule="auto"/>
              <w:jc w:val="right"/>
              <w:rPr>
                <w:rFonts w:ascii="Browallia New" w:hAnsi="Browallia New" w:cs="Browallia New"/>
                <w:sz w:val="20"/>
                <w:szCs w:val="20"/>
              </w:rPr>
            </w:pPr>
            <w:r w:rsidRPr="001574E0">
              <w:rPr>
                <w:rFonts w:ascii="Browallia New" w:hAnsi="Browallia New" w:cs="Browallia New"/>
                <w:sz w:val="20"/>
                <w:szCs w:val="20"/>
              </w:rPr>
              <w:t>20,310</w:t>
            </w:r>
          </w:p>
        </w:tc>
        <w:tc>
          <w:tcPr>
            <w:tcW w:w="238" w:type="dxa"/>
            <w:vAlign w:val="bottom"/>
          </w:tcPr>
          <w:p w14:paraId="137AC297" w14:textId="77777777" w:rsidR="0039511B" w:rsidRPr="001574E0" w:rsidRDefault="0039511B" w:rsidP="0010652E">
            <w:pPr>
              <w:spacing w:line="240" w:lineRule="auto"/>
              <w:jc w:val="right"/>
              <w:rPr>
                <w:rFonts w:ascii="Browallia New" w:hAnsi="Browallia New" w:cs="Browallia New"/>
                <w:sz w:val="20"/>
                <w:szCs w:val="20"/>
              </w:rPr>
            </w:pPr>
          </w:p>
        </w:tc>
        <w:tc>
          <w:tcPr>
            <w:tcW w:w="830" w:type="dxa"/>
          </w:tcPr>
          <w:p w14:paraId="6787E602" w14:textId="05EA47A2" w:rsidR="0039511B" w:rsidRPr="001574E0" w:rsidRDefault="00602DF8" w:rsidP="0010652E">
            <w:pPr>
              <w:spacing w:line="240" w:lineRule="auto"/>
              <w:jc w:val="right"/>
              <w:rPr>
                <w:rFonts w:ascii="Browallia New" w:hAnsi="Browallia New" w:cs="Browallia New"/>
                <w:sz w:val="20"/>
                <w:szCs w:val="20"/>
              </w:rPr>
            </w:pPr>
            <w:r w:rsidRPr="001574E0">
              <w:rPr>
                <w:rFonts w:ascii="Browallia New" w:hAnsi="Browallia New" w:cs="Browallia New"/>
                <w:sz w:val="20"/>
                <w:szCs w:val="20"/>
              </w:rPr>
              <w:t>-</w:t>
            </w:r>
          </w:p>
        </w:tc>
        <w:tc>
          <w:tcPr>
            <w:tcW w:w="247" w:type="dxa"/>
            <w:vAlign w:val="bottom"/>
          </w:tcPr>
          <w:p w14:paraId="638FC72F" w14:textId="77777777" w:rsidR="0039511B" w:rsidRPr="001574E0" w:rsidRDefault="0039511B" w:rsidP="0010652E">
            <w:pPr>
              <w:spacing w:line="240" w:lineRule="auto"/>
              <w:jc w:val="right"/>
              <w:rPr>
                <w:rFonts w:ascii="Browallia New" w:hAnsi="Browallia New" w:cs="Browallia New"/>
                <w:sz w:val="20"/>
                <w:szCs w:val="20"/>
              </w:rPr>
            </w:pPr>
          </w:p>
        </w:tc>
        <w:tc>
          <w:tcPr>
            <w:tcW w:w="1064" w:type="dxa"/>
          </w:tcPr>
          <w:p w14:paraId="1DD9402D" w14:textId="07CABF30" w:rsidR="0039511B" w:rsidRPr="001574E0" w:rsidRDefault="00602DF8" w:rsidP="0010652E">
            <w:pPr>
              <w:spacing w:line="240" w:lineRule="auto"/>
              <w:jc w:val="right"/>
              <w:rPr>
                <w:rFonts w:ascii="Browallia New" w:hAnsi="Browallia New" w:cs="Browallia New"/>
                <w:sz w:val="20"/>
                <w:szCs w:val="20"/>
              </w:rPr>
            </w:pPr>
            <w:r w:rsidRPr="001574E0">
              <w:rPr>
                <w:rFonts w:ascii="Browallia New" w:hAnsi="Browallia New" w:cs="Browallia New"/>
                <w:sz w:val="20"/>
                <w:szCs w:val="20"/>
              </w:rPr>
              <w:t>-</w:t>
            </w:r>
          </w:p>
        </w:tc>
        <w:tc>
          <w:tcPr>
            <w:tcW w:w="252" w:type="dxa"/>
            <w:vAlign w:val="bottom"/>
          </w:tcPr>
          <w:p w14:paraId="327FB99E" w14:textId="77777777" w:rsidR="0039511B" w:rsidRPr="001574E0" w:rsidRDefault="0039511B" w:rsidP="0010652E">
            <w:pPr>
              <w:spacing w:line="240" w:lineRule="auto"/>
              <w:jc w:val="right"/>
              <w:rPr>
                <w:rFonts w:ascii="Browallia New" w:hAnsi="Browallia New" w:cs="Browallia New"/>
                <w:sz w:val="20"/>
                <w:szCs w:val="20"/>
              </w:rPr>
            </w:pPr>
          </w:p>
        </w:tc>
        <w:tc>
          <w:tcPr>
            <w:tcW w:w="755" w:type="dxa"/>
          </w:tcPr>
          <w:p w14:paraId="6900AFDF" w14:textId="081543CC" w:rsidR="0039511B" w:rsidRPr="001574E0" w:rsidRDefault="00602DF8" w:rsidP="0010652E">
            <w:pPr>
              <w:spacing w:line="240" w:lineRule="auto"/>
              <w:jc w:val="right"/>
              <w:rPr>
                <w:rFonts w:ascii="Browallia New" w:hAnsi="Browallia New" w:cs="Browallia New"/>
                <w:sz w:val="20"/>
                <w:szCs w:val="20"/>
              </w:rPr>
            </w:pPr>
            <w:r w:rsidRPr="001574E0">
              <w:rPr>
                <w:rFonts w:ascii="Browallia New" w:hAnsi="Browallia New" w:cs="Browallia New"/>
                <w:sz w:val="20"/>
                <w:szCs w:val="20"/>
              </w:rPr>
              <w:t>-</w:t>
            </w:r>
          </w:p>
        </w:tc>
        <w:tc>
          <w:tcPr>
            <w:tcW w:w="239" w:type="dxa"/>
            <w:vAlign w:val="bottom"/>
          </w:tcPr>
          <w:p w14:paraId="5A67F72B" w14:textId="77777777" w:rsidR="0039511B" w:rsidRPr="001574E0" w:rsidRDefault="0039511B" w:rsidP="0010652E">
            <w:pPr>
              <w:spacing w:line="240" w:lineRule="auto"/>
              <w:jc w:val="right"/>
              <w:rPr>
                <w:rFonts w:ascii="Browallia New" w:hAnsi="Browallia New" w:cs="Browallia New"/>
                <w:sz w:val="20"/>
                <w:szCs w:val="20"/>
              </w:rPr>
            </w:pPr>
          </w:p>
        </w:tc>
        <w:tc>
          <w:tcPr>
            <w:tcW w:w="845" w:type="dxa"/>
            <w:vAlign w:val="bottom"/>
          </w:tcPr>
          <w:p w14:paraId="618221CF" w14:textId="7E5A58D2" w:rsidR="0039511B" w:rsidRPr="001574E0" w:rsidRDefault="00A271E2" w:rsidP="0010652E">
            <w:pPr>
              <w:spacing w:line="240" w:lineRule="auto"/>
              <w:jc w:val="right"/>
              <w:rPr>
                <w:rFonts w:ascii="Browallia New" w:hAnsi="Browallia New" w:cs="Browallia New"/>
                <w:sz w:val="20"/>
                <w:szCs w:val="20"/>
              </w:rPr>
            </w:pPr>
            <w:r w:rsidRPr="001574E0">
              <w:rPr>
                <w:rFonts w:ascii="Browallia New" w:hAnsi="Browallia New" w:cs="Browallia New"/>
                <w:sz w:val="20"/>
                <w:szCs w:val="20"/>
              </w:rPr>
              <w:t>20,310</w:t>
            </w:r>
          </w:p>
        </w:tc>
      </w:tr>
      <w:tr w:rsidR="0039511B" w:rsidRPr="0058415C" w14:paraId="614B0DDB" w14:textId="77777777" w:rsidTr="00B608E9">
        <w:tc>
          <w:tcPr>
            <w:tcW w:w="3543" w:type="dxa"/>
          </w:tcPr>
          <w:p w14:paraId="3BE3AB63" w14:textId="77777777" w:rsidR="0039511B" w:rsidRPr="00534952" w:rsidRDefault="0039511B" w:rsidP="0039511B">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บริษัทย่อย</w:t>
            </w:r>
          </w:p>
        </w:tc>
        <w:tc>
          <w:tcPr>
            <w:tcW w:w="917" w:type="dxa"/>
            <w:vAlign w:val="bottom"/>
          </w:tcPr>
          <w:p w14:paraId="2832BA93" w14:textId="689D88A1" w:rsidR="0039511B" w:rsidRPr="003D3256" w:rsidRDefault="00602DF8" w:rsidP="0010652E">
            <w:pPr>
              <w:spacing w:line="240" w:lineRule="auto"/>
              <w:jc w:val="right"/>
              <w:rPr>
                <w:rFonts w:ascii="Browallia New" w:hAnsi="Browallia New" w:cs="Browallia New"/>
                <w:sz w:val="20"/>
                <w:szCs w:val="20"/>
              </w:rPr>
            </w:pPr>
            <w:r w:rsidRPr="003D3256">
              <w:rPr>
                <w:rFonts w:ascii="Browallia New" w:hAnsi="Browallia New" w:cs="Browallia New"/>
                <w:sz w:val="20"/>
                <w:szCs w:val="20"/>
              </w:rPr>
              <w:t>1,456,514</w:t>
            </w:r>
          </w:p>
        </w:tc>
        <w:tc>
          <w:tcPr>
            <w:tcW w:w="238" w:type="dxa"/>
            <w:vAlign w:val="bottom"/>
          </w:tcPr>
          <w:p w14:paraId="3D2C696D" w14:textId="77777777" w:rsidR="0039511B" w:rsidRPr="003D3256" w:rsidRDefault="0039511B" w:rsidP="0010652E">
            <w:pPr>
              <w:spacing w:line="240" w:lineRule="auto"/>
              <w:jc w:val="right"/>
              <w:rPr>
                <w:rFonts w:ascii="Browallia New" w:hAnsi="Browallia New" w:cs="Browallia New"/>
                <w:sz w:val="20"/>
                <w:szCs w:val="20"/>
              </w:rPr>
            </w:pPr>
          </w:p>
        </w:tc>
        <w:tc>
          <w:tcPr>
            <w:tcW w:w="830" w:type="dxa"/>
          </w:tcPr>
          <w:p w14:paraId="72099EE0" w14:textId="7E8F6AB7" w:rsidR="0039511B" w:rsidRPr="003D3256" w:rsidRDefault="00602DF8" w:rsidP="0010652E">
            <w:pPr>
              <w:spacing w:line="240" w:lineRule="auto"/>
              <w:jc w:val="right"/>
              <w:rPr>
                <w:rFonts w:ascii="Browallia New" w:hAnsi="Browallia New" w:cs="Browallia New"/>
                <w:sz w:val="20"/>
                <w:szCs w:val="20"/>
              </w:rPr>
            </w:pPr>
            <w:r w:rsidRPr="003D3256">
              <w:rPr>
                <w:rFonts w:ascii="Browallia New" w:hAnsi="Browallia New" w:cs="Browallia New"/>
                <w:sz w:val="20"/>
                <w:szCs w:val="20"/>
              </w:rPr>
              <w:t>-</w:t>
            </w:r>
          </w:p>
        </w:tc>
        <w:tc>
          <w:tcPr>
            <w:tcW w:w="247" w:type="dxa"/>
            <w:vAlign w:val="bottom"/>
          </w:tcPr>
          <w:p w14:paraId="7620E165" w14:textId="77777777" w:rsidR="0039511B" w:rsidRPr="003D3256" w:rsidRDefault="0039511B" w:rsidP="0010652E">
            <w:pPr>
              <w:spacing w:line="240" w:lineRule="auto"/>
              <w:jc w:val="right"/>
              <w:rPr>
                <w:rFonts w:ascii="Browallia New" w:hAnsi="Browallia New" w:cs="Browallia New"/>
                <w:sz w:val="20"/>
                <w:szCs w:val="20"/>
              </w:rPr>
            </w:pPr>
          </w:p>
        </w:tc>
        <w:tc>
          <w:tcPr>
            <w:tcW w:w="1064" w:type="dxa"/>
          </w:tcPr>
          <w:p w14:paraId="0683A464" w14:textId="5EFDF3B4" w:rsidR="0039511B" w:rsidRPr="003D3256" w:rsidRDefault="00602DF8" w:rsidP="0010652E">
            <w:pPr>
              <w:spacing w:line="240" w:lineRule="auto"/>
              <w:jc w:val="right"/>
              <w:rPr>
                <w:rFonts w:ascii="Browallia New" w:hAnsi="Browallia New" w:cs="Browallia New"/>
                <w:sz w:val="20"/>
                <w:szCs w:val="20"/>
              </w:rPr>
            </w:pPr>
            <w:r w:rsidRPr="003D3256">
              <w:rPr>
                <w:rFonts w:ascii="Browallia New" w:hAnsi="Browallia New" w:cs="Browallia New"/>
                <w:sz w:val="20"/>
                <w:szCs w:val="20"/>
              </w:rPr>
              <w:t>-</w:t>
            </w:r>
          </w:p>
        </w:tc>
        <w:tc>
          <w:tcPr>
            <w:tcW w:w="252" w:type="dxa"/>
            <w:vAlign w:val="bottom"/>
          </w:tcPr>
          <w:p w14:paraId="03463F3D" w14:textId="77777777" w:rsidR="0039511B" w:rsidRPr="003D3256" w:rsidRDefault="0039511B" w:rsidP="0010652E">
            <w:pPr>
              <w:spacing w:line="240" w:lineRule="auto"/>
              <w:jc w:val="right"/>
              <w:rPr>
                <w:rFonts w:ascii="Browallia New" w:hAnsi="Browallia New" w:cs="Browallia New"/>
                <w:sz w:val="20"/>
                <w:szCs w:val="20"/>
              </w:rPr>
            </w:pPr>
          </w:p>
        </w:tc>
        <w:tc>
          <w:tcPr>
            <w:tcW w:w="755" w:type="dxa"/>
          </w:tcPr>
          <w:p w14:paraId="1DF9A44A" w14:textId="4F7B18BB" w:rsidR="0039511B" w:rsidRPr="003D3256" w:rsidRDefault="00602DF8" w:rsidP="0010652E">
            <w:pPr>
              <w:spacing w:line="240" w:lineRule="auto"/>
              <w:jc w:val="right"/>
              <w:rPr>
                <w:rFonts w:ascii="Browallia New" w:hAnsi="Browallia New" w:cs="Browallia New"/>
                <w:sz w:val="20"/>
                <w:szCs w:val="20"/>
              </w:rPr>
            </w:pPr>
            <w:r w:rsidRPr="003D3256">
              <w:rPr>
                <w:rFonts w:ascii="Browallia New" w:hAnsi="Browallia New" w:cs="Browallia New"/>
                <w:sz w:val="20"/>
                <w:szCs w:val="20"/>
              </w:rPr>
              <w:t>-</w:t>
            </w:r>
          </w:p>
        </w:tc>
        <w:tc>
          <w:tcPr>
            <w:tcW w:w="239" w:type="dxa"/>
            <w:vAlign w:val="bottom"/>
          </w:tcPr>
          <w:p w14:paraId="0D207943" w14:textId="77777777" w:rsidR="0039511B" w:rsidRPr="003D3256" w:rsidRDefault="0039511B" w:rsidP="0010652E">
            <w:pPr>
              <w:spacing w:line="240" w:lineRule="auto"/>
              <w:jc w:val="right"/>
              <w:rPr>
                <w:rFonts w:ascii="Browallia New" w:hAnsi="Browallia New" w:cs="Browallia New"/>
                <w:sz w:val="20"/>
                <w:szCs w:val="20"/>
              </w:rPr>
            </w:pPr>
          </w:p>
        </w:tc>
        <w:tc>
          <w:tcPr>
            <w:tcW w:w="845" w:type="dxa"/>
            <w:vAlign w:val="bottom"/>
          </w:tcPr>
          <w:p w14:paraId="31D8B2AB" w14:textId="30BD92B3" w:rsidR="0039511B" w:rsidRPr="003D3256" w:rsidRDefault="00602DF8" w:rsidP="0010652E">
            <w:pPr>
              <w:spacing w:line="240" w:lineRule="auto"/>
              <w:jc w:val="right"/>
              <w:rPr>
                <w:rFonts w:ascii="Browallia New" w:hAnsi="Browallia New" w:cs="Browallia New"/>
                <w:sz w:val="20"/>
                <w:szCs w:val="20"/>
              </w:rPr>
            </w:pPr>
            <w:r w:rsidRPr="003D3256">
              <w:rPr>
                <w:rFonts w:ascii="Browallia New" w:hAnsi="Browallia New" w:cs="Browallia New"/>
                <w:sz w:val="20"/>
                <w:szCs w:val="20"/>
              </w:rPr>
              <w:t>1,456,514</w:t>
            </w:r>
          </w:p>
        </w:tc>
      </w:tr>
      <w:tr w:rsidR="007610C3" w:rsidRPr="0058415C" w14:paraId="10B22D4D" w14:textId="77777777" w:rsidTr="00937303">
        <w:tc>
          <w:tcPr>
            <w:tcW w:w="3543" w:type="dxa"/>
          </w:tcPr>
          <w:p w14:paraId="1E68CE0C" w14:textId="26046026" w:rsidR="007610C3" w:rsidRPr="00534952" w:rsidRDefault="007610C3" w:rsidP="007610C3">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w:t>
            </w:r>
            <w:r w:rsidR="00796763" w:rsidRPr="00796763">
              <w:rPr>
                <w:rFonts w:ascii="Browallia New" w:hAnsi="Browallia New" w:cs="Browallia New"/>
                <w:b/>
                <w:snapToGrid w:val="0"/>
                <w:sz w:val="20"/>
                <w:szCs w:val="20"/>
                <w:cs/>
              </w:rPr>
              <w:t>ยาว</w:t>
            </w:r>
            <w:r w:rsidRPr="00534952">
              <w:rPr>
                <w:rFonts w:ascii="Browallia New" w:hAnsi="Browallia New" w:cs="Browallia New"/>
                <w:b/>
                <w:snapToGrid w:val="0"/>
                <w:sz w:val="20"/>
                <w:szCs w:val="20"/>
                <w:cs/>
              </w:rPr>
              <w:t>และดอกเบี้ยค้างรับ</w:t>
            </w:r>
            <w:r w:rsidRPr="00796763">
              <w:rPr>
                <w:rFonts w:ascii="Browallia New" w:hAnsi="Browallia New" w:cs="Browallia New"/>
                <w:b/>
                <w:snapToGrid w:val="0"/>
                <w:sz w:val="20"/>
                <w:szCs w:val="20"/>
                <w:cs/>
              </w:rPr>
              <w:t xml:space="preserve"> - </w:t>
            </w:r>
            <w:r w:rsidRPr="00534952">
              <w:rPr>
                <w:rFonts w:ascii="Browallia New" w:hAnsi="Browallia New" w:cs="Browallia New"/>
                <w:b/>
                <w:snapToGrid w:val="0"/>
                <w:sz w:val="20"/>
                <w:szCs w:val="20"/>
                <w:cs/>
              </w:rPr>
              <w:t>บุคคลและบริษัทอื่น</w:t>
            </w:r>
            <w:r w:rsidR="00937303" w:rsidRPr="00937303">
              <w:rPr>
                <w:rFonts w:ascii="Browallia New" w:hAnsi="Browallia New" w:cs="Browallia New"/>
                <w:b/>
                <w:snapToGrid w:val="0"/>
                <w:sz w:val="20"/>
                <w:szCs w:val="20"/>
                <w:cs/>
              </w:rPr>
              <w:t xml:space="preserve"> - สุทธิ</w:t>
            </w:r>
          </w:p>
        </w:tc>
        <w:tc>
          <w:tcPr>
            <w:tcW w:w="917" w:type="dxa"/>
            <w:vAlign w:val="bottom"/>
          </w:tcPr>
          <w:p w14:paraId="35B5693E" w14:textId="34521F59" w:rsidR="007610C3" w:rsidRPr="00CB7F33" w:rsidRDefault="005E35A6" w:rsidP="007610C3">
            <w:pPr>
              <w:spacing w:line="240" w:lineRule="auto"/>
              <w:jc w:val="right"/>
              <w:rPr>
                <w:rFonts w:ascii="Browallia New" w:hAnsi="Browallia New" w:cs="Browallia New"/>
                <w:sz w:val="20"/>
                <w:szCs w:val="20"/>
              </w:rPr>
            </w:pPr>
            <w:r w:rsidRPr="00CB7F33">
              <w:rPr>
                <w:rFonts w:ascii="Browallia New" w:hAnsi="Browallia New" w:cs="Browallia New"/>
                <w:sz w:val="20"/>
                <w:szCs w:val="20"/>
              </w:rPr>
              <w:t>-</w:t>
            </w:r>
          </w:p>
        </w:tc>
        <w:tc>
          <w:tcPr>
            <w:tcW w:w="238" w:type="dxa"/>
            <w:vAlign w:val="bottom"/>
          </w:tcPr>
          <w:p w14:paraId="0B9342EC" w14:textId="77777777" w:rsidR="007610C3" w:rsidRPr="00CB7F33" w:rsidRDefault="007610C3" w:rsidP="007610C3">
            <w:pPr>
              <w:spacing w:line="240" w:lineRule="auto"/>
              <w:jc w:val="right"/>
              <w:rPr>
                <w:rFonts w:ascii="Browallia New" w:hAnsi="Browallia New" w:cs="Browallia New"/>
                <w:sz w:val="20"/>
                <w:szCs w:val="20"/>
              </w:rPr>
            </w:pPr>
          </w:p>
        </w:tc>
        <w:tc>
          <w:tcPr>
            <w:tcW w:w="830" w:type="dxa"/>
            <w:vAlign w:val="bottom"/>
          </w:tcPr>
          <w:p w14:paraId="2B7B1195" w14:textId="28C9CEC9" w:rsidR="007610C3" w:rsidRPr="00CB7F33" w:rsidRDefault="0023238A" w:rsidP="007610C3">
            <w:pPr>
              <w:spacing w:line="240" w:lineRule="auto"/>
              <w:jc w:val="right"/>
              <w:rPr>
                <w:rFonts w:ascii="Browallia New" w:hAnsi="Browallia New" w:cs="Browallia New"/>
                <w:sz w:val="20"/>
                <w:szCs w:val="20"/>
              </w:rPr>
            </w:pPr>
            <w:r w:rsidRPr="00CB7F33">
              <w:rPr>
                <w:rFonts w:ascii="Browallia New" w:hAnsi="Browallia New" w:cs="Browallia New"/>
                <w:sz w:val="20"/>
                <w:szCs w:val="20"/>
              </w:rPr>
              <w:t>37,250</w:t>
            </w:r>
          </w:p>
        </w:tc>
        <w:tc>
          <w:tcPr>
            <w:tcW w:w="247" w:type="dxa"/>
            <w:vAlign w:val="bottom"/>
          </w:tcPr>
          <w:p w14:paraId="2B5E3D4C" w14:textId="77777777" w:rsidR="007610C3" w:rsidRPr="00CB7F33" w:rsidRDefault="007610C3" w:rsidP="007610C3">
            <w:pPr>
              <w:spacing w:line="240" w:lineRule="auto"/>
              <w:jc w:val="right"/>
              <w:rPr>
                <w:rFonts w:ascii="Browallia New" w:hAnsi="Browallia New" w:cs="Browallia New"/>
                <w:sz w:val="20"/>
                <w:szCs w:val="20"/>
              </w:rPr>
            </w:pPr>
          </w:p>
        </w:tc>
        <w:tc>
          <w:tcPr>
            <w:tcW w:w="1064" w:type="dxa"/>
            <w:vAlign w:val="bottom"/>
          </w:tcPr>
          <w:p w14:paraId="596260FA" w14:textId="3AB36C89" w:rsidR="007610C3" w:rsidRPr="00CB7F33" w:rsidRDefault="00194659" w:rsidP="007610C3">
            <w:pPr>
              <w:spacing w:line="240" w:lineRule="auto"/>
              <w:jc w:val="right"/>
              <w:rPr>
                <w:rFonts w:ascii="Browallia New" w:hAnsi="Browallia New" w:cs="Browallia New"/>
                <w:sz w:val="20"/>
                <w:szCs w:val="20"/>
              </w:rPr>
            </w:pPr>
            <w:r w:rsidRPr="00CB7F33">
              <w:rPr>
                <w:rFonts w:ascii="Browallia New" w:hAnsi="Browallia New" w:cs="Browallia New"/>
                <w:sz w:val="20"/>
                <w:szCs w:val="20"/>
              </w:rPr>
              <w:t>-</w:t>
            </w:r>
          </w:p>
        </w:tc>
        <w:tc>
          <w:tcPr>
            <w:tcW w:w="252" w:type="dxa"/>
            <w:vAlign w:val="bottom"/>
          </w:tcPr>
          <w:p w14:paraId="2E2F44E4" w14:textId="77777777" w:rsidR="007610C3" w:rsidRPr="00CB7F33" w:rsidRDefault="007610C3" w:rsidP="007610C3">
            <w:pPr>
              <w:spacing w:line="240" w:lineRule="auto"/>
              <w:jc w:val="right"/>
              <w:rPr>
                <w:rFonts w:ascii="Browallia New" w:hAnsi="Browallia New" w:cs="Browallia New"/>
                <w:sz w:val="20"/>
                <w:szCs w:val="20"/>
              </w:rPr>
            </w:pPr>
          </w:p>
        </w:tc>
        <w:tc>
          <w:tcPr>
            <w:tcW w:w="755" w:type="dxa"/>
            <w:vAlign w:val="bottom"/>
          </w:tcPr>
          <w:p w14:paraId="6672B225" w14:textId="1057A913" w:rsidR="007610C3" w:rsidRPr="00CB7F33" w:rsidRDefault="00194659" w:rsidP="007610C3">
            <w:pPr>
              <w:spacing w:line="240" w:lineRule="auto"/>
              <w:jc w:val="right"/>
              <w:rPr>
                <w:rFonts w:ascii="Browallia New" w:hAnsi="Browallia New" w:cs="Browallia New"/>
                <w:sz w:val="20"/>
                <w:szCs w:val="20"/>
              </w:rPr>
            </w:pPr>
            <w:r w:rsidRPr="00CB7F33">
              <w:rPr>
                <w:rFonts w:ascii="Browallia New" w:hAnsi="Browallia New" w:cs="Browallia New"/>
                <w:sz w:val="20"/>
                <w:szCs w:val="20"/>
              </w:rPr>
              <w:t>-</w:t>
            </w:r>
          </w:p>
        </w:tc>
        <w:tc>
          <w:tcPr>
            <w:tcW w:w="239" w:type="dxa"/>
            <w:vAlign w:val="bottom"/>
          </w:tcPr>
          <w:p w14:paraId="5929350B" w14:textId="77777777" w:rsidR="007610C3" w:rsidRPr="00CB7F33" w:rsidRDefault="007610C3" w:rsidP="007610C3">
            <w:pPr>
              <w:spacing w:line="240" w:lineRule="auto"/>
              <w:jc w:val="right"/>
              <w:rPr>
                <w:rFonts w:ascii="Browallia New" w:hAnsi="Browallia New" w:cs="Browallia New"/>
                <w:sz w:val="20"/>
                <w:szCs w:val="20"/>
              </w:rPr>
            </w:pPr>
          </w:p>
        </w:tc>
        <w:tc>
          <w:tcPr>
            <w:tcW w:w="845" w:type="dxa"/>
            <w:vAlign w:val="bottom"/>
          </w:tcPr>
          <w:p w14:paraId="1CE4CDA6" w14:textId="35E3041D" w:rsidR="007610C3" w:rsidRPr="00CB7F33" w:rsidRDefault="00194659" w:rsidP="007610C3">
            <w:pPr>
              <w:spacing w:line="240" w:lineRule="auto"/>
              <w:jc w:val="right"/>
              <w:rPr>
                <w:rFonts w:ascii="Browallia New" w:hAnsi="Browallia New" w:cs="Browallia New"/>
                <w:sz w:val="20"/>
                <w:szCs w:val="20"/>
              </w:rPr>
            </w:pPr>
            <w:r w:rsidRPr="00CB7F33">
              <w:rPr>
                <w:rFonts w:ascii="Browallia New" w:hAnsi="Browallia New" w:cs="Browallia New"/>
                <w:sz w:val="20"/>
                <w:szCs w:val="20"/>
              </w:rPr>
              <w:t>37,250</w:t>
            </w:r>
          </w:p>
        </w:tc>
      </w:tr>
      <w:tr w:rsidR="007610C3" w:rsidRPr="0058415C" w14:paraId="5165EEE5" w14:textId="77777777" w:rsidTr="00A039A8">
        <w:tc>
          <w:tcPr>
            <w:tcW w:w="3543" w:type="dxa"/>
          </w:tcPr>
          <w:p w14:paraId="54F9E1E6" w14:textId="2911050F" w:rsidR="007610C3" w:rsidRPr="00534952" w:rsidRDefault="007610C3" w:rsidP="007610C3">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7" w:type="dxa"/>
          </w:tcPr>
          <w:p w14:paraId="115C16DE" w14:textId="0B67FCFA" w:rsidR="007610C3" w:rsidRPr="00477787" w:rsidRDefault="009F7A21" w:rsidP="007610C3">
            <w:pPr>
              <w:spacing w:line="240" w:lineRule="auto"/>
              <w:jc w:val="right"/>
              <w:rPr>
                <w:rFonts w:ascii="Browallia New" w:hAnsi="Browallia New" w:cs="Browallia New"/>
                <w:sz w:val="20"/>
                <w:szCs w:val="20"/>
              </w:rPr>
            </w:pPr>
            <w:r w:rsidRPr="00477787">
              <w:rPr>
                <w:rFonts w:ascii="Browallia New" w:hAnsi="Browallia New" w:cs="Browallia New"/>
                <w:sz w:val="20"/>
                <w:szCs w:val="20"/>
              </w:rPr>
              <w:t>514</w:t>
            </w:r>
          </w:p>
        </w:tc>
        <w:tc>
          <w:tcPr>
            <w:tcW w:w="238" w:type="dxa"/>
            <w:vAlign w:val="bottom"/>
          </w:tcPr>
          <w:p w14:paraId="14E5EA23" w14:textId="77777777" w:rsidR="007610C3" w:rsidRPr="00477787" w:rsidRDefault="007610C3" w:rsidP="007610C3">
            <w:pPr>
              <w:spacing w:line="240" w:lineRule="auto"/>
              <w:jc w:val="right"/>
              <w:rPr>
                <w:rFonts w:ascii="Browallia New" w:hAnsi="Browallia New" w:cs="Browallia New"/>
                <w:sz w:val="20"/>
                <w:szCs w:val="20"/>
              </w:rPr>
            </w:pPr>
          </w:p>
        </w:tc>
        <w:tc>
          <w:tcPr>
            <w:tcW w:w="830" w:type="dxa"/>
            <w:vAlign w:val="bottom"/>
          </w:tcPr>
          <w:p w14:paraId="53540FFD" w14:textId="445410F9" w:rsidR="007610C3" w:rsidRPr="00477787" w:rsidRDefault="009F7A21" w:rsidP="007610C3">
            <w:pPr>
              <w:spacing w:line="240" w:lineRule="auto"/>
              <w:jc w:val="right"/>
              <w:rPr>
                <w:rFonts w:ascii="Browallia New" w:hAnsi="Browallia New" w:cs="Browallia New"/>
                <w:sz w:val="20"/>
                <w:szCs w:val="20"/>
              </w:rPr>
            </w:pPr>
            <w:r w:rsidRPr="00477787">
              <w:rPr>
                <w:rFonts w:ascii="Browallia New" w:hAnsi="Browallia New" w:cs="Browallia New"/>
                <w:sz w:val="20"/>
                <w:szCs w:val="20"/>
              </w:rPr>
              <w:t>7,694</w:t>
            </w:r>
          </w:p>
        </w:tc>
        <w:tc>
          <w:tcPr>
            <w:tcW w:w="247" w:type="dxa"/>
            <w:vAlign w:val="bottom"/>
          </w:tcPr>
          <w:p w14:paraId="5AF63D7E" w14:textId="77777777" w:rsidR="007610C3" w:rsidRPr="00477787" w:rsidRDefault="007610C3" w:rsidP="007610C3">
            <w:pPr>
              <w:spacing w:line="240" w:lineRule="auto"/>
              <w:jc w:val="right"/>
              <w:rPr>
                <w:rFonts w:ascii="Browallia New" w:hAnsi="Browallia New" w:cs="Browallia New"/>
                <w:sz w:val="20"/>
                <w:szCs w:val="20"/>
              </w:rPr>
            </w:pPr>
          </w:p>
        </w:tc>
        <w:tc>
          <w:tcPr>
            <w:tcW w:w="1064" w:type="dxa"/>
          </w:tcPr>
          <w:p w14:paraId="33A1E9C9" w14:textId="681BF187" w:rsidR="007610C3" w:rsidRPr="00477787" w:rsidRDefault="009F7A21" w:rsidP="007610C3">
            <w:pPr>
              <w:spacing w:line="240" w:lineRule="auto"/>
              <w:jc w:val="right"/>
              <w:rPr>
                <w:rFonts w:ascii="Browallia New" w:hAnsi="Browallia New" w:cs="Browallia New"/>
                <w:sz w:val="20"/>
                <w:szCs w:val="20"/>
              </w:rPr>
            </w:pPr>
            <w:r w:rsidRPr="00477787">
              <w:rPr>
                <w:rFonts w:ascii="Browallia New" w:hAnsi="Browallia New" w:cs="Browallia New"/>
                <w:sz w:val="20"/>
                <w:szCs w:val="20"/>
              </w:rPr>
              <w:t>-</w:t>
            </w:r>
          </w:p>
        </w:tc>
        <w:tc>
          <w:tcPr>
            <w:tcW w:w="252" w:type="dxa"/>
            <w:vAlign w:val="bottom"/>
          </w:tcPr>
          <w:p w14:paraId="659283C8" w14:textId="77777777" w:rsidR="007610C3" w:rsidRPr="00477787" w:rsidRDefault="007610C3" w:rsidP="007610C3">
            <w:pPr>
              <w:spacing w:line="240" w:lineRule="auto"/>
              <w:jc w:val="right"/>
              <w:rPr>
                <w:rFonts w:ascii="Browallia New" w:hAnsi="Browallia New" w:cs="Browallia New"/>
                <w:sz w:val="20"/>
                <w:szCs w:val="20"/>
              </w:rPr>
            </w:pPr>
          </w:p>
        </w:tc>
        <w:tc>
          <w:tcPr>
            <w:tcW w:w="755" w:type="dxa"/>
          </w:tcPr>
          <w:p w14:paraId="40D67F99" w14:textId="130DB66A" w:rsidR="007610C3" w:rsidRPr="00477787" w:rsidRDefault="009F7A21" w:rsidP="007610C3">
            <w:pPr>
              <w:spacing w:line="240" w:lineRule="auto"/>
              <w:jc w:val="right"/>
              <w:rPr>
                <w:rFonts w:ascii="Browallia New" w:hAnsi="Browallia New" w:cs="Browallia New"/>
                <w:sz w:val="20"/>
                <w:szCs w:val="20"/>
              </w:rPr>
            </w:pPr>
            <w:r w:rsidRPr="00477787">
              <w:rPr>
                <w:rFonts w:ascii="Browallia New" w:hAnsi="Browallia New" w:cs="Browallia New"/>
                <w:sz w:val="20"/>
                <w:szCs w:val="20"/>
              </w:rPr>
              <w:t>-</w:t>
            </w:r>
          </w:p>
        </w:tc>
        <w:tc>
          <w:tcPr>
            <w:tcW w:w="239" w:type="dxa"/>
            <w:vAlign w:val="bottom"/>
          </w:tcPr>
          <w:p w14:paraId="7FE9F8A7" w14:textId="77777777" w:rsidR="007610C3" w:rsidRPr="00477787" w:rsidRDefault="007610C3" w:rsidP="007610C3">
            <w:pPr>
              <w:spacing w:line="240" w:lineRule="auto"/>
              <w:jc w:val="right"/>
              <w:rPr>
                <w:rFonts w:ascii="Browallia New" w:hAnsi="Browallia New" w:cs="Browallia New"/>
                <w:sz w:val="20"/>
                <w:szCs w:val="20"/>
              </w:rPr>
            </w:pPr>
          </w:p>
        </w:tc>
        <w:tc>
          <w:tcPr>
            <w:tcW w:w="845" w:type="dxa"/>
            <w:vAlign w:val="bottom"/>
          </w:tcPr>
          <w:p w14:paraId="4DF52A55" w14:textId="69745C1F" w:rsidR="007610C3" w:rsidRPr="00477787" w:rsidRDefault="009F7A21" w:rsidP="007610C3">
            <w:pPr>
              <w:spacing w:line="240" w:lineRule="auto"/>
              <w:jc w:val="right"/>
              <w:rPr>
                <w:rFonts w:ascii="Browallia New" w:hAnsi="Browallia New" w:cs="Browallia New"/>
                <w:sz w:val="20"/>
                <w:szCs w:val="20"/>
              </w:rPr>
            </w:pPr>
            <w:r w:rsidRPr="00477787">
              <w:rPr>
                <w:rFonts w:ascii="Browallia New" w:hAnsi="Browallia New" w:cs="Browallia New"/>
                <w:sz w:val="20"/>
                <w:szCs w:val="20"/>
              </w:rPr>
              <w:t>8,2</w:t>
            </w:r>
            <w:r w:rsidR="00EC04DE" w:rsidRPr="00477787">
              <w:rPr>
                <w:rFonts w:ascii="Browallia New" w:hAnsi="Browallia New" w:cs="Browallia New"/>
                <w:sz w:val="20"/>
                <w:szCs w:val="20"/>
              </w:rPr>
              <w:t>08</w:t>
            </w:r>
          </w:p>
        </w:tc>
      </w:tr>
      <w:tr w:rsidR="0039511B" w:rsidRPr="00A22F05" w14:paraId="27BACEB9" w14:textId="77777777" w:rsidTr="00804451">
        <w:tc>
          <w:tcPr>
            <w:tcW w:w="3543" w:type="dxa"/>
          </w:tcPr>
          <w:p w14:paraId="6FD83670" w14:textId="1241EDDA" w:rsidR="0039511B" w:rsidRPr="00534952" w:rsidRDefault="004E1708" w:rsidP="0039511B">
            <w:pPr>
              <w:tabs>
                <w:tab w:val="clear" w:pos="454"/>
              </w:tabs>
              <w:spacing w:line="240" w:lineRule="auto"/>
              <w:ind w:left="276"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w:t>
            </w:r>
            <w:r w:rsidR="005E5270">
              <w:rPr>
                <w:rFonts w:ascii="Browallia New" w:hAnsi="Browallia New" w:cs="Browallia New"/>
                <w:b/>
                <w:snapToGrid w:val="0"/>
                <w:sz w:val="20"/>
                <w:szCs w:val="20"/>
              </w:rPr>
              <w:br/>
            </w:r>
            <w:r w:rsidRPr="004E1708">
              <w:rPr>
                <w:rFonts w:ascii="Browallia New" w:hAnsi="Browallia New" w:cs="Browallia New"/>
                <w:b/>
                <w:snapToGrid w:val="0"/>
                <w:sz w:val="20"/>
                <w:szCs w:val="20"/>
                <w:cs/>
              </w:rPr>
              <w:t>กำไรขาดทุน</w:t>
            </w:r>
          </w:p>
        </w:tc>
        <w:tc>
          <w:tcPr>
            <w:tcW w:w="917" w:type="dxa"/>
            <w:vAlign w:val="bottom"/>
          </w:tcPr>
          <w:p w14:paraId="54AD4D30" w14:textId="2FFF08C6" w:rsidR="0039511B" w:rsidRPr="00116350" w:rsidRDefault="00EC04DE" w:rsidP="0010652E">
            <w:pPr>
              <w:spacing w:line="240" w:lineRule="auto"/>
              <w:jc w:val="right"/>
              <w:rPr>
                <w:rFonts w:ascii="Browallia New" w:hAnsi="Browallia New" w:cs="Browallia New"/>
                <w:sz w:val="20"/>
                <w:szCs w:val="20"/>
              </w:rPr>
            </w:pPr>
            <w:r w:rsidRPr="00116350">
              <w:rPr>
                <w:rFonts w:ascii="Browallia New" w:hAnsi="Browallia New" w:cs="Browallia New"/>
                <w:sz w:val="20"/>
                <w:szCs w:val="20"/>
              </w:rPr>
              <w:t>-</w:t>
            </w:r>
          </w:p>
        </w:tc>
        <w:tc>
          <w:tcPr>
            <w:tcW w:w="238" w:type="dxa"/>
            <w:vAlign w:val="bottom"/>
          </w:tcPr>
          <w:p w14:paraId="177716DD" w14:textId="77777777" w:rsidR="0039511B" w:rsidRPr="00116350" w:rsidRDefault="0039511B" w:rsidP="0010652E">
            <w:pPr>
              <w:spacing w:line="240" w:lineRule="auto"/>
              <w:jc w:val="right"/>
              <w:rPr>
                <w:rFonts w:ascii="Browallia New" w:hAnsi="Browallia New" w:cs="Browallia New"/>
                <w:sz w:val="20"/>
                <w:szCs w:val="20"/>
              </w:rPr>
            </w:pPr>
          </w:p>
        </w:tc>
        <w:tc>
          <w:tcPr>
            <w:tcW w:w="830" w:type="dxa"/>
            <w:vAlign w:val="bottom"/>
          </w:tcPr>
          <w:p w14:paraId="4EB4C964" w14:textId="660062E7" w:rsidR="0039511B" w:rsidRPr="00116350" w:rsidRDefault="00EC04DE" w:rsidP="0010652E">
            <w:pPr>
              <w:spacing w:line="240" w:lineRule="auto"/>
              <w:jc w:val="right"/>
              <w:rPr>
                <w:rFonts w:ascii="Browallia New" w:hAnsi="Browallia New" w:cs="Browallia New"/>
                <w:sz w:val="20"/>
                <w:szCs w:val="20"/>
              </w:rPr>
            </w:pPr>
            <w:r w:rsidRPr="00116350">
              <w:rPr>
                <w:rFonts w:ascii="Browallia New" w:hAnsi="Browallia New" w:cs="Browallia New"/>
                <w:sz w:val="20"/>
                <w:szCs w:val="20"/>
              </w:rPr>
              <w:t>-</w:t>
            </w:r>
          </w:p>
        </w:tc>
        <w:tc>
          <w:tcPr>
            <w:tcW w:w="247" w:type="dxa"/>
            <w:vAlign w:val="bottom"/>
          </w:tcPr>
          <w:p w14:paraId="089EE882" w14:textId="77777777" w:rsidR="0039511B" w:rsidRPr="00116350" w:rsidRDefault="0039511B" w:rsidP="0010652E">
            <w:pPr>
              <w:spacing w:line="240" w:lineRule="auto"/>
              <w:jc w:val="right"/>
              <w:rPr>
                <w:rFonts w:ascii="Browallia New" w:hAnsi="Browallia New" w:cs="Browallia New"/>
                <w:sz w:val="20"/>
                <w:szCs w:val="20"/>
              </w:rPr>
            </w:pPr>
          </w:p>
        </w:tc>
        <w:tc>
          <w:tcPr>
            <w:tcW w:w="1064" w:type="dxa"/>
            <w:vAlign w:val="bottom"/>
          </w:tcPr>
          <w:p w14:paraId="534A7B46" w14:textId="37DF22FE" w:rsidR="0039511B" w:rsidRPr="00116350" w:rsidRDefault="00EC04DE" w:rsidP="0010652E">
            <w:pPr>
              <w:spacing w:line="240" w:lineRule="auto"/>
              <w:jc w:val="right"/>
              <w:rPr>
                <w:rFonts w:ascii="Browallia New" w:hAnsi="Browallia New" w:cs="Browallia New"/>
                <w:sz w:val="20"/>
                <w:szCs w:val="20"/>
              </w:rPr>
            </w:pPr>
            <w:r w:rsidRPr="00116350">
              <w:rPr>
                <w:rFonts w:ascii="Browallia New" w:hAnsi="Browallia New" w:cs="Browallia New"/>
                <w:sz w:val="20"/>
                <w:szCs w:val="20"/>
              </w:rPr>
              <w:t>-</w:t>
            </w:r>
          </w:p>
        </w:tc>
        <w:tc>
          <w:tcPr>
            <w:tcW w:w="252" w:type="dxa"/>
            <w:vAlign w:val="bottom"/>
          </w:tcPr>
          <w:p w14:paraId="6B68012C" w14:textId="77777777" w:rsidR="0039511B" w:rsidRPr="00116350" w:rsidRDefault="0039511B" w:rsidP="0010652E">
            <w:pPr>
              <w:spacing w:line="240" w:lineRule="auto"/>
              <w:jc w:val="right"/>
              <w:rPr>
                <w:rFonts w:ascii="Browallia New" w:hAnsi="Browallia New" w:cs="Browallia New"/>
                <w:sz w:val="20"/>
                <w:szCs w:val="20"/>
              </w:rPr>
            </w:pPr>
          </w:p>
        </w:tc>
        <w:tc>
          <w:tcPr>
            <w:tcW w:w="755" w:type="dxa"/>
            <w:vAlign w:val="bottom"/>
          </w:tcPr>
          <w:p w14:paraId="1001DF89" w14:textId="472FD3EE" w:rsidR="0039511B" w:rsidRPr="00116350" w:rsidRDefault="00EC04DE" w:rsidP="0010652E">
            <w:pPr>
              <w:spacing w:line="240" w:lineRule="auto"/>
              <w:jc w:val="right"/>
              <w:rPr>
                <w:rFonts w:ascii="Browallia New" w:hAnsi="Browallia New" w:cs="Browallia New"/>
                <w:sz w:val="20"/>
                <w:szCs w:val="20"/>
              </w:rPr>
            </w:pPr>
            <w:r w:rsidRPr="00116350">
              <w:rPr>
                <w:rFonts w:ascii="Browallia New" w:hAnsi="Browallia New" w:cs="Browallia New"/>
                <w:sz w:val="20"/>
                <w:szCs w:val="20"/>
              </w:rPr>
              <w:t>56,577</w:t>
            </w:r>
          </w:p>
        </w:tc>
        <w:tc>
          <w:tcPr>
            <w:tcW w:w="239" w:type="dxa"/>
            <w:vAlign w:val="bottom"/>
          </w:tcPr>
          <w:p w14:paraId="32E949A3" w14:textId="77777777" w:rsidR="0039511B" w:rsidRPr="00116350" w:rsidRDefault="0039511B" w:rsidP="0010652E">
            <w:pPr>
              <w:spacing w:line="240" w:lineRule="auto"/>
              <w:jc w:val="right"/>
              <w:rPr>
                <w:rFonts w:ascii="Browallia New" w:hAnsi="Browallia New" w:cs="Browallia New"/>
                <w:sz w:val="20"/>
                <w:szCs w:val="20"/>
              </w:rPr>
            </w:pPr>
          </w:p>
        </w:tc>
        <w:tc>
          <w:tcPr>
            <w:tcW w:w="845" w:type="dxa"/>
            <w:vAlign w:val="bottom"/>
          </w:tcPr>
          <w:p w14:paraId="3ABAB4E7" w14:textId="351DC607" w:rsidR="0039511B" w:rsidRPr="00116350" w:rsidRDefault="00EC04DE" w:rsidP="0010652E">
            <w:pPr>
              <w:spacing w:line="240" w:lineRule="auto"/>
              <w:jc w:val="right"/>
              <w:rPr>
                <w:rFonts w:ascii="Browallia New" w:hAnsi="Browallia New" w:cs="Browallia New"/>
                <w:sz w:val="20"/>
                <w:szCs w:val="20"/>
              </w:rPr>
            </w:pPr>
            <w:r w:rsidRPr="00116350">
              <w:rPr>
                <w:rFonts w:ascii="Browallia New" w:hAnsi="Browallia New" w:cs="Browallia New"/>
                <w:sz w:val="20"/>
                <w:szCs w:val="20"/>
              </w:rPr>
              <w:t>56,577</w:t>
            </w:r>
          </w:p>
        </w:tc>
      </w:tr>
      <w:tr w:rsidR="00C5489D" w:rsidRPr="0058415C" w14:paraId="26ECE245" w14:textId="77777777" w:rsidTr="000734BC">
        <w:tc>
          <w:tcPr>
            <w:tcW w:w="3543" w:type="dxa"/>
          </w:tcPr>
          <w:p w14:paraId="3CED956F" w14:textId="77777777" w:rsidR="00C5489D" w:rsidRPr="00534952" w:rsidRDefault="00C5489D" w:rsidP="00C5489D">
            <w:pPr>
              <w:spacing w:line="240" w:lineRule="auto"/>
              <w:rPr>
                <w:rFonts w:ascii="Browallia New" w:hAnsi="Browallia New" w:cs="Browallia New"/>
                <w:b/>
                <w:sz w:val="20"/>
                <w:szCs w:val="20"/>
              </w:rPr>
            </w:pPr>
          </w:p>
        </w:tc>
        <w:tc>
          <w:tcPr>
            <w:tcW w:w="917" w:type="dxa"/>
            <w:vAlign w:val="bottom"/>
          </w:tcPr>
          <w:p w14:paraId="018A96A6"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238" w:type="dxa"/>
            <w:vAlign w:val="bottom"/>
          </w:tcPr>
          <w:p w14:paraId="3CC2112E"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830" w:type="dxa"/>
            <w:vAlign w:val="bottom"/>
          </w:tcPr>
          <w:p w14:paraId="7C19F85C"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247" w:type="dxa"/>
            <w:vAlign w:val="bottom"/>
          </w:tcPr>
          <w:p w14:paraId="0B59E73F"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1064" w:type="dxa"/>
            <w:vAlign w:val="bottom"/>
          </w:tcPr>
          <w:p w14:paraId="13091F40" w14:textId="77777777" w:rsidR="00C5489D" w:rsidRPr="00916896" w:rsidRDefault="00C5489D" w:rsidP="0010652E">
            <w:pPr>
              <w:spacing w:line="240" w:lineRule="auto"/>
              <w:jc w:val="right"/>
              <w:rPr>
                <w:rFonts w:ascii="Browallia New" w:hAnsi="Browallia New" w:cs="Browallia New"/>
                <w:sz w:val="20"/>
                <w:szCs w:val="20"/>
                <w:highlight w:val="cyan"/>
              </w:rPr>
            </w:pPr>
          </w:p>
        </w:tc>
        <w:tc>
          <w:tcPr>
            <w:tcW w:w="252" w:type="dxa"/>
            <w:vAlign w:val="bottom"/>
          </w:tcPr>
          <w:p w14:paraId="6000990A"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755" w:type="dxa"/>
          </w:tcPr>
          <w:p w14:paraId="11FBF6B8" w14:textId="73BBDAE1" w:rsidR="00C5489D" w:rsidRPr="00916896" w:rsidRDefault="00C5489D" w:rsidP="0010652E">
            <w:pPr>
              <w:spacing w:line="240" w:lineRule="auto"/>
              <w:jc w:val="right"/>
              <w:rPr>
                <w:rFonts w:ascii="Browallia New" w:hAnsi="Browallia New" w:cs="Browallia New"/>
                <w:sz w:val="20"/>
                <w:szCs w:val="20"/>
                <w:highlight w:val="cyan"/>
              </w:rPr>
            </w:pPr>
          </w:p>
        </w:tc>
        <w:tc>
          <w:tcPr>
            <w:tcW w:w="239" w:type="dxa"/>
            <w:vAlign w:val="bottom"/>
          </w:tcPr>
          <w:p w14:paraId="0A349B68"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845" w:type="dxa"/>
            <w:vAlign w:val="bottom"/>
          </w:tcPr>
          <w:p w14:paraId="1F3A9EDA"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r>
      <w:tr w:rsidR="00C5489D" w:rsidRPr="0058415C" w14:paraId="59ED4FAC" w14:textId="77777777" w:rsidTr="000734BC">
        <w:tc>
          <w:tcPr>
            <w:tcW w:w="3543" w:type="dxa"/>
          </w:tcPr>
          <w:p w14:paraId="68B13912" w14:textId="77777777" w:rsidR="00C5489D" w:rsidRPr="00534952" w:rsidRDefault="00C5489D" w:rsidP="00C5489D">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7" w:type="dxa"/>
            <w:vAlign w:val="bottom"/>
          </w:tcPr>
          <w:p w14:paraId="71E756BB"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238" w:type="dxa"/>
            <w:vAlign w:val="bottom"/>
          </w:tcPr>
          <w:p w14:paraId="52F7330D"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830" w:type="dxa"/>
            <w:vAlign w:val="bottom"/>
          </w:tcPr>
          <w:p w14:paraId="706E61F2"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247" w:type="dxa"/>
            <w:vAlign w:val="bottom"/>
          </w:tcPr>
          <w:p w14:paraId="55B07427"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1064" w:type="dxa"/>
            <w:vAlign w:val="bottom"/>
          </w:tcPr>
          <w:p w14:paraId="6D64E417" w14:textId="77777777" w:rsidR="00C5489D" w:rsidRPr="00916896" w:rsidRDefault="00C5489D" w:rsidP="0010652E">
            <w:pPr>
              <w:spacing w:line="240" w:lineRule="auto"/>
              <w:jc w:val="right"/>
              <w:rPr>
                <w:rFonts w:ascii="Browallia New" w:hAnsi="Browallia New" w:cs="Browallia New"/>
                <w:sz w:val="20"/>
                <w:szCs w:val="20"/>
                <w:highlight w:val="cyan"/>
              </w:rPr>
            </w:pPr>
          </w:p>
        </w:tc>
        <w:tc>
          <w:tcPr>
            <w:tcW w:w="252" w:type="dxa"/>
            <w:vAlign w:val="bottom"/>
          </w:tcPr>
          <w:p w14:paraId="528F4416"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755" w:type="dxa"/>
          </w:tcPr>
          <w:p w14:paraId="5D33D20A" w14:textId="08C8DA49" w:rsidR="00C5489D" w:rsidRPr="00916896" w:rsidRDefault="00C5489D" w:rsidP="0010652E">
            <w:pPr>
              <w:spacing w:line="240" w:lineRule="auto"/>
              <w:jc w:val="right"/>
              <w:rPr>
                <w:rFonts w:ascii="Browallia New" w:hAnsi="Browallia New" w:cs="Browallia New"/>
                <w:sz w:val="20"/>
                <w:szCs w:val="20"/>
                <w:highlight w:val="cyan"/>
              </w:rPr>
            </w:pPr>
          </w:p>
        </w:tc>
        <w:tc>
          <w:tcPr>
            <w:tcW w:w="239" w:type="dxa"/>
            <w:vAlign w:val="bottom"/>
          </w:tcPr>
          <w:p w14:paraId="280D9F81"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c>
          <w:tcPr>
            <w:tcW w:w="845" w:type="dxa"/>
            <w:vAlign w:val="bottom"/>
          </w:tcPr>
          <w:p w14:paraId="2DACD17C" w14:textId="77777777" w:rsidR="00C5489D" w:rsidRPr="00916896" w:rsidRDefault="00C5489D" w:rsidP="0010652E">
            <w:pPr>
              <w:spacing w:line="240" w:lineRule="auto"/>
              <w:jc w:val="right"/>
              <w:rPr>
                <w:rFonts w:ascii="Browallia New" w:hAnsi="Browallia New" w:cs="Browallia New"/>
                <w:snapToGrid w:val="0"/>
                <w:sz w:val="20"/>
                <w:szCs w:val="20"/>
                <w:highlight w:val="cyan"/>
              </w:rPr>
            </w:pPr>
          </w:p>
        </w:tc>
      </w:tr>
      <w:tr w:rsidR="0039511B" w:rsidRPr="0058415C" w14:paraId="258C1FC3" w14:textId="77777777" w:rsidTr="004844D2">
        <w:tc>
          <w:tcPr>
            <w:tcW w:w="3543" w:type="dxa"/>
          </w:tcPr>
          <w:p w14:paraId="00165A39" w14:textId="77777777" w:rsidR="0039511B" w:rsidRPr="00534952" w:rsidRDefault="0039511B" w:rsidP="0039511B">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7" w:type="dxa"/>
            <w:shd w:val="clear" w:color="auto" w:fill="auto"/>
            <w:noWrap/>
            <w:vAlign w:val="bottom"/>
          </w:tcPr>
          <w:p w14:paraId="748FDCEC" w14:textId="5F57459C" w:rsidR="0039511B" w:rsidRPr="00A62407" w:rsidRDefault="00266CC2" w:rsidP="0010652E">
            <w:pPr>
              <w:spacing w:line="240" w:lineRule="auto"/>
              <w:jc w:val="right"/>
              <w:rPr>
                <w:rFonts w:ascii="Browallia New" w:hAnsi="Browallia New" w:cs="Browallia New"/>
                <w:snapToGrid w:val="0"/>
                <w:sz w:val="20"/>
                <w:szCs w:val="20"/>
              </w:rPr>
            </w:pPr>
            <w:r w:rsidRPr="00A62407">
              <w:rPr>
                <w:rFonts w:ascii="Browallia New" w:hAnsi="Browallia New" w:cs="Browallia New"/>
                <w:snapToGrid w:val="0"/>
                <w:sz w:val="20"/>
                <w:szCs w:val="20"/>
              </w:rPr>
              <w:t>369,279</w:t>
            </w:r>
          </w:p>
        </w:tc>
        <w:tc>
          <w:tcPr>
            <w:tcW w:w="238" w:type="dxa"/>
            <w:shd w:val="clear" w:color="auto" w:fill="auto"/>
            <w:vAlign w:val="bottom"/>
          </w:tcPr>
          <w:p w14:paraId="4E1B4DFC" w14:textId="77777777" w:rsidR="0039511B" w:rsidRPr="00A62407" w:rsidRDefault="0039511B" w:rsidP="0010652E">
            <w:pPr>
              <w:spacing w:line="240" w:lineRule="auto"/>
              <w:jc w:val="right"/>
              <w:rPr>
                <w:rFonts w:ascii="Browallia New" w:hAnsi="Browallia New" w:cs="Browallia New"/>
                <w:snapToGrid w:val="0"/>
                <w:sz w:val="20"/>
                <w:szCs w:val="20"/>
              </w:rPr>
            </w:pPr>
          </w:p>
        </w:tc>
        <w:tc>
          <w:tcPr>
            <w:tcW w:w="830" w:type="dxa"/>
            <w:shd w:val="clear" w:color="auto" w:fill="auto"/>
            <w:noWrap/>
          </w:tcPr>
          <w:p w14:paraId="6DD028BD" w14:textId="36CD273A" w:rsidR="0039511B" w:rsidRPr="00A62407" w:rsidRDefault="00D35929" w:rsidP="0010652E">
            <w:pPr>
              <w:spacing w:line="240" w:lineRule="auto"/>
              <w:jc w:val="right"/>
              <w:rPr>
                <w:rFonts w:ascii="Browallia New" w:hAnsi="Browallia New" w:cs="Browallia New"/>
                <w:sz w:val="20"/>
                <w:szCs w:val="20"/>
              </w:rPr>
            </w:pPr>
            <w:r w:rsidRPr="00A62407">
              <w:rPr>
                <w:rFonts w:ascii="Browallia New" w:hAnsi="Browallia New" w:cs="Browallia New"/>
                <w:sz w:val="20"/>
                <w:szCs w:val="20"/>
              </w:rPr>
              <w:t>-</w:t>
            </w:r>
          </w:p>
        </w:tc>
        <w:tc>
          <w:tcPr>
            <w:tcW w:w="247" w:type="dxa"/>
            <w:shd w:val="clear" w:color="auto" w:fill="auto"/>
            <w:vAlign w:val="bottom"/>
          </w:tcPr>
          <w:p w14:paraId="65B7CA3A" w14:textId="77777777" w:rsidR="0039511B" w:rsidRPr="00A62407" w:rsidRDefault="0039511B" w:rsidP="0010652E">
            <w:pPr>
              <w:spacing w:line="240" w:lineRule="auto"/>
              <w:jc w:val="right"/>
              <w:rPr>
                <w:rFonts w:ascii="Browallia New" w:hAnsi="Browallia New" w:cs="Browallia New"/>
                <w:snapToGrid w:val="0"/>
                <w:sz w:val="20"/>
                <w:szCs w:val="20"/>
              </w:rPr>
            </w:pPr>
          </w:p>
        </w:tc>
        <w:tc>
          <w:tcPr>
            <w:tcW w:w="1064" w:type="dxa"/>
            <w:shd w:val="clear" w:color="auto" w:fill="auto"/>
            <w:noWrap/>
          </w:tcPr>
          <w:p w14:paraId="56D5FEBE" w14:textId="7766A5A6" w:rsidR="0039511B" w:rsidRPr="00A62407" w:rsidRDefault="00D35929" w:rsidP="0010652E">
            <w:pPr>
              <w:spacing w:line="240" w:lineRule="auto"/>
              <w:jc w:val="right"/>
              <w:rPr>
                <w:rFonts w:ascii="Browallia New" w:hAnsi="Browallia New" w:cs="Browallia New"/>
                <w:sz w:val="20"/>
                <w:szCs w:val="20"/>
              </w:rPr>
            </w:pPr>
            <w:r w:rsidRPr="00A62407">
              <w:rPr>
                <w:rFonts w:ascii="Browallia New" w:hAnsi="Browallia New" w:cs="Browallia New"/>
                <w:sz w:val="20"/>
                <w:szCs w:val="20"/>
              </w:rPr>
              <w:t>-</w:t>
            </w:r>
          </w:p>
        </w:tc>
        <w:tc>
          <w:tcPr>
            <w:tcW w:w="252" w:type="dxa"/>
            <w:shd w:val="clear" w:color="auto" w:fill="auto"/>
            <w:vAlign w:val="bottom"/>
          </w:tcPr>
          <w:p w14:paraId="6A9A9989" w14:textId="77777777" w:rsidR="0039511B" w:rsidRPr="00A62407" w:rsidRDefault="0039511B" w:rsidP="0010652E">
            <w:pPr>
              <w:spacing w:line="240" w:lineRule="auto"/>
              <w:jc w:val="right"/>
              <w:rPr>
                <w:rFonts w:ascii="Browallia New" w:hAnsi="Browallia New" w:cs="Browallia New"/>
                <w:snapToGrid w:val="0"/>
                <w:sz w:val="20"/>
                <w:szCs w:val="20"/>
              </w:rPr>
            </w:pPr>
          </w:p>
        </w:tc>
        <w:tc>
          <w:tcPr>
            <w:tcW w:w="755" w:type="dxa"/>
            <w:shd w:val="clear" w:color="auto" w:fill="auto"/>
            <w:noWrap/>
          </w:tcPr>
          <w:p w14:paraId="6A6E7468" w14:textId="37EDB962" w:rsidR="0039511B" w:rsidRPr="00A62407" w:rsidRDefault="00D35929" w:rsidP="0010652E">
            <w:pPr>
              <w:spacing w:line="240" w:lineRule="auto"/>
              <w:jc w:val="right"/>
              <w:rPr>
                <w:rFonts w:ascii="Browallia New" w:hAnsi="Browallia New" w:cs="Browallia New"/>
                <w:sz w:val="20"/>
                <w:szCs w:val="20"/>
              </w:rPr>
            </w:pPr>
            <w:r w:rsidRPr="00A62407">
              <w:rPr>
                <w:rFonts w:ascii="Browallia New" w:hAnsi="Browallia New" w:cs="Browallia New"/>
                <w:sz w:val="20"/>
                <w:szCs w:val="20"/>
              </w:rPr>
              <w:t>-</w:t>
            </w:r>
          </w:p>
        </w:tc>
        <w:tc>
          <w:tcPr>
            <w:tcW w:w="239" w:type="dxa"/>
            <w:shd w:val="clear" w:color="auto" w:fill="auto"/>
            <w:vAlign w:val="bottom"/>
          </w:tcPr>
          <w:p w14:paraId="2A74B1BE" w14:textId="77777777" w:rsidR="0039511B" w:rsidRPr="00A62407" w:rsidRDefault="0039511B" w:rsidP="0010652E">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59D39871" w14:textId="2E9A17AE" w:rsidR="0039511B" w:rsidRPr="00A62407" w:rsidRDefault="00D35929" w:rsidP="0010652E">
            <w:pPr>
              <w:spacing w:line="240" w:lineRule="auto"/>
              <w:jc w:val="right"/>
              <w:rPr>
                <w:rFonts w:ascii="Browallia New" w:hAnsi="Browallia New" w:cs="Browallia New"/>
                <w:snapToGrid w:val="0"/>
                <w:sz w:val="20"/>
                <w:szCs w:val="20"/>
              </w:rPr>
            </w:pPr>
            <w:r w:rsidRPr="00A62407">
              <w:rPr>
                <w:rFonts w:ascii="Browallia New" w:hAnsi="Browallia New" w:cs="Browallia New"/>
                <w:snapToGrid w:val="0"/>
                <w:sz w:val="20"/>
                <w:szCs w:val="20"/>
              </w:rPr>
              <w:t>369,279</w:t>
            </w:r>
          </w:p>
        </w:tc>
      </w:tr>
      <w:tr w:rsidR="004E2276" w:rsidRPr="0058415C" w14:paraId="60C943F3" w14:textId="77777777" w:rsidTr="008C562E">
        <w:tc>
          <w:tcPr>
            <w:tcW w:w="3543" w:type="dxa"/>
          </w:tcPr>
          <w:p w14:paraId="52A2DEC2" w14:textId="4F74FB08" w:rsidR="004E2276" w:rsidRPr="005C3B35" w:rsidRDefault="004E2276" w:rsidP="004E2276">
            <w:pPr>
              <w:tabs>
                <w:tab w:val="clear" w:pos="454"/>
              </w:tabs>
              <w:spacing w:line="240" w:lineRule="auto"/>
              <w:ind w:left="276" w:hanging="270"/>
              <w:rPr>
                <w:rFonts w:ascii="Browallia New" w:hAnsi="Browallia New" w:cs="Browallia New"/>
                <w:b/>
                <w:snapToGrid w:val="0"/>
                <w:sz w:val="20"/>
                <w:szCs w:val="20"/>
                <w:highlight w:val="yellow"/>
                <w:cs/>
              </w:rPr>
            </w:pPr>
            <w:r w:rsidRPr="004E2276">
              <w:rPr>
                <w:rFonts w:ascii="Browallia New" w:hAnsi="Browallia New" w:cs="Browallia New"/>
                <w:b/>
                <w:snapToGrid w:val="0"/>
                <w:sz w:val="20"/>
                <w:szCs w:val="20"/>
                <w:cs/>
              </w:rPr>
              <w:t>เงินกู้ยืมระยะสั้นจากบุคคลและบริษัทที่เกี่ยวข้องและ</w:t>
            </w:r>
            <w:r w:rsidR="005E5270">
              <w:rPr>
                <w:rFonts w:ascii="Browallia New" w:hAnsi="Browallia New" w:cs="Browallia New"/>
                <w:b/>
                <w:snapToGrid w:val="0"/>
                <w:sz w:val="20"/>
                <w:szCs w:val="20"/>
              </w:rPr>
              <w:br/>
            </w:r>
            <w:r w:rsidRPr="004E2276">
              <w:rPr>
                <w:rFonts w:ascii="Browallia New" w:hAnsi="Browallia New" w:cs="Browallia New"/>
                <w:b/>
                <w:snapToGrid w:val="0"/>
                <w:sz w:val="20"/>
                <w:szCs w:val="20"/>
                <w:cs/>
              </w:rPr>
              <w:t>ดอกเบี้ยค้างจ่าย</w:t>
            </w:r>
          </w:p>
        </w:tc>
        <w:tc>
          <w:tcPr>
            <w:tcW w:w="917" w:type="dxa"/>
            <w:shd w:val="clear" w:color="auto" w:fill="auto"/>
            <w:noWrap/>
            <w:vAlign w:val="bottom"/>
          </w:tcPr>
          <w:p w14:paraId="4D488760" w14:textId="1899879F" w:rsidR="004E2276" w:rsidRPr="004E1A1A" w:rsidRDefault="00F63137" w:rsidP="004E2276">
            <w:pPr>
              <w:spacing w:line="240" w:lineRule="auto"/>
              <w:jc w:val="right"/>
              <w:rPr>
                <w:rFonts w:ascii="Browallia New" w:hAnsi="Browallia New" w:cs="Browallia New"/>
                <w:sz w:val="20"/>
                <w:szCs w:val="20"/>
              </w:rPr>
            </w:pPr>
            <w:r w:rsidRPr="004E1A1A">
              <w:rPr>
                <w:rFonts w:ascii="Browallia New" w:hAnsi="Browallia New" w:cs="Browallia New"/>
                <w:sz w:val="20"/>
                <w:szCs w:val="20"/>
              </w:rPr>
              <w:t>1,895,636</w:t>
            </w:r>
          </w:p>
        </w:tc>
        <w:tc>
          <w:tcPr>
            <w:tcW w:w="238" w:type="dxa"/>
            <w:shd w:val="clear" w:color="auto" w:fill="auto"/>
            <w:vAlign w:val="bottom"/>
          </w:tcPr>
          <w:p w14:paraId="727E51FA" w14:textId="77777777" w:rsidR="004E2276" w:rsidRPr="004E1A1A" w:rsidRDefault="004E2276" w:rsidP="004E2276">
            <w:pPr>
              <w:spacing w:line="240" w:lineRule="auto"/>
              <w:jc w:val="right"/>
              <w:rPr>
                <w:rFonts w:ascii="Browallia New" w:hAnsi="Browallia New" w:cs="Browallia New"/>
                <w:snapToGrid w:val="0"/>
                <w:sz w:val="20"/>
                <w:szCs w:val="20"/>
              </w:rPr>
            </w:pPr>
          </w:p>
        </w:tc>
        <w:tc>
          <w:tcPr>
            <w:tcW w:w="830" w:type="dxa"/>
            <w:shd w:val="clear" w:color="auto" w:fill="auto"/>
            <w:noWrap/>
            <w:vAlign w:val="bottom"/>
          </w:tcPr>
          <w:p w14:paraId="731BD76F" w14:textId="4274AB1A" w:rsidR="004E2276" w:rsidRPr="004E1A1A" w:rsidRDefault="00D35929" w:rsidP="004E2276">
            <w:pPr>
              <w:spacing w:line="240" w:lineRule="auto"/>
              <w:jc w:val="right"/>
              <w:rPr>
                <w:rFonts w:ascii="Browallia New" w:hAnsi="Browallia New" w:cs="Browallia New"/>
                <w:sz w:val="20"/>
                <w:szCs w:val="20"/>
              </w:rPr>
            </w:pPr>
            <w:r w:rsidRPr="004E1A1A">
              <w:rPr>
                <w:rFonts w:ascii="Browallia New" w:hAnsi="Browallia New" w:cs="Browallia New"/>
                <w:sz w:val="20"/>
                <w:szCs w:val="20"/>
              </w:rPr>
              <w:t>-</w:t>
            </w:r>
          </w:p>
        </w:tc>
        <w:tc>
          <w:tcPr>
            <w:tcW w:w="247" w:type="dxa"/>
            <w:shd w:val="clear" w:color="auto" w:fill="auto"/>
            <w:vAlign w:val="bottom"/>
          </w:tcPr>
          <w:p w14:paraId="0E24A1A8" w14:textId="77777777" w:rsidR="004E2276" w:rsidRPr="004E1A1A" w:rsidRDefault="004E2276" w:rsidP="004E2276">
            <w:pPr>
              <w:spacing w:line="240" w:lineRule="auto"/>
              <w:jc w:val="right"/>
              <w:rPr>
                <w:rFonts w:ascii="Browallia New" w:hAnsi="Browallia New" w:cs="Browallia New"/>
                <w:snapToGrid w:val="0"/>
                <w:sz w:val="20"/>
                <w:szCs w:val="20"/>
              </w:rPr>
            </w:pPr>
          </w:p>
        </w:tc>
        <w:tc>
          <w:tcPr>
            <w:tcW w:w="1064" w:type="dxa"/>
            <w:shd w:val="clear" w:color="auto" w:fill="auto"/>
            <w:noWrap/>
            <w:vAlign w:val="bottom"/>
          </w:tcPr>
          <w:p w14:paraId="2E5A65E6" w14:textId="10D4DAFE" w:rsidR="004E2276" w:rsidRPr="004E1A1A" w:rsidRDefault="00D35929" w:rsidP="004E2276">
            <w:pPr>
              <w:spacing w:line="240" w:lineRule="auto"/>
              <w:jc w:val="right"/>
              <w:rPr>
                <w:rFonts w:ascii="Browallia New" w:hAnsi="Browallia New" w:cs="Browallia New"/>
                <w:sz w:val="20"/>
                <w:szCs w:val="20"/>
              </w:rPr>
            </w:pPr>
            <w:r w:rsidRPr="004E1A1A">
              <w:rPr>
                <w:rFonts w:ascii="Browallia New" w:hAnsi="Browallia New" w:cs="Browallia New"/>
                <w:sz w:val="20"/>
                <w:szCs w:val="20"/>
              </w:rPr>
              <w:t>-</w:t>
            </w:r>
          </w:p>
        </w:tc>
        <w:tc>
          <w:tcPr>
            <w:tcW w:w="252" w:type="dxa"/>
            <w:shd w:val="clear" w:color="auto" w:fill="auto"/>
            <w:vAlign w:val="bottom"/>
          </w:tcPr>
          <w:p w14:paraId="5D04076A" w14:textId="77777777" w:rsidR="004E2276" w:rsidRPr="004E1A1A" w:rsidRDefault="004E2276" w:rsidP="004E2276">
            <w:pPr>
              <w:spacing w:line="240" w:lineRule="auto"/>
              <w:jc w:val="right"/>
              <w:rPr>
                <w:rFonts w:ascii="Browallia New" w:hAnsi="Browallia New" w:cs="Browallia New"/>
                <w:snapToGrid w:val="0"/>
                <w:sz w:val="20"/>
                <w:szCs w:val="20"/>
              </w:rPr>
            </w:pPr>
          </w:p>
        </w:tc>
        <w:tc>
          <w:tcPr>
            <w:tcW w:w="755" w:type="dxa"/>
            <w:shd w:val="clear" w:color="auto" w:fill="auto"/>
            <w:noWrap/>
            <w:vAlign w:val="bottom"/>
          </w:tcPr>
          <w:p w14:paraId="7E9D45B2" w14:textId="50E1EDE2" w:rsidR="004E2276" w:rsidRPr="004E1A1A" w:rsidRDefault="00D35929" w:rsidP="004E2276">
            <w:pPr>
              <w:spacing w:line="240" w:lineRule="auto"/>
              <w:jc w:val="right"/>
              <w:rPr>
                <w:rFonts w:ascii="Browallia New" w:hAnsi="Browallia New" w:cs="Browallia New"/>
                <w:sz w:val="20"/>
                <w:szCs w:val="20"/>
              </w:rPr>
            </w:pPr>
            <w:r w:rsidRPr="004E1A1A">
              <w:rPr>
                <w:rFonts w:ascii="Browallia New" w:hAnsi="Browallia New" w:cs="Browallia New"/>
                <w:sz w:val="20"/>
                <w:szCs w:val="20"/>
              </w:rPr>
              <w:t>-</w:t>
            </w:r>
          </w:p>
        </w:tc>
        <w:tc>
          <w:tcPr>
            <w:tcW w:w="239" w:type="dxa"/>
            <w:shd w:val="clear" w:color="auto" w:fill="auto"/>
            <w:vAlign w:val="bottom"/>
          </w:tcPr>
          <w:p w14:paraId="7287B5D9" w14:textId="77777777" w:rsidR="004E2276" w:rsidRPr="004E1A1A" w:rsidRDefault="004E2276" w:rsidP="004E2276">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5B582D28" w14:textId="721A8F17" w:rsidR="004E2276" w:rsidRPr="004E1A1A" w:rsidRDefault="00AF2A83" w:rsidP="004E2276">
            <w:pPr>
              <w:spacing w:line="240" w:lineRule="auto"/>
              <w:jc w:val="right"/>
              <w:rPr>
                <w:rFonts w:ascii="Browallia New" w:hAnsi="Browallia New" w:cs="Browallia New"/>
                <w:snapToGrid w:val="0"/>
                <w:sz w:val="20"/>
                <w:szCs w:val="20"/>
              </w:rPr>
            </w:pPr>
            <w:r w:rsidRPr="004E1A1A">
              <w:rPr>
                <w:rFonts w:ascii="Browallia New" w:hAnsi="Browallia New" w:cs="Browallia New"/>
                <w:sz w:val="20"/>
                <w:szCs w:val="20"/>
              </w:rPr>
              <w:t>1,89</w:t>
            </w:r>
            <w:r w:rsidR="006811E9" w:rsidRPr="004E1A1A">
              <w:rPr>
                <w:rFonts w:ascii="Browallia New" w:hAnsi="Browallia New" w:cs="Browallia New"/>
                <w:sz w:val="20"/>
                <w:szCs w:val="20"/>
              </w:rPr>
              <w:t>5,</w:t>
            </w:r>
            <w:r w:rsidR="00F63137" w:rsidRPr="004E1A1A">
              <w:rPr>
                <w:rFonts w:ascii="Browallia New" w:hAnsi="Browallia New" w:cs="Browallia New"/>
                <w:sz w:val="20"/>
                <w:szCs w:val="20"/>
              </w:rPr>
              <w:t>636</w:t>
            </w:r>
          </w:p>
        </w:tc>
      </w:tr>
      <w:tr w:rsidR="0039511B" w:rsidRPr="0058415C" w14:paraId="4CEBEF34" w14:textId="77777777" w:rsidTr="00B608E9">
        <w:tc>
          <w:tcPr>
            <w:tcW w:w="3543" w:type="dxa"/>
          </w:tcPr>
          <w:p w14:paraId="5D96F42C" w14:textId="77777777" w:rsidR="0039511B" w:rsidRPr="00534952" w:rsidRDefault="0039511B" w:rsidP="0039511B">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7" w:type="dxa"/>
            <w:shd w:val="clear" w:color="auto" w:fill="auto"/>
            <w:noWrap/>
            <w:vAlign w:val="bottom"/>
          </w:tcPr>
          <w:p w14:paraId="03221E85" w14:textId="4731B2F1" w:rsidR="0039511B" w:rsidRPr="00597898" w:rsidRDefault="00536644" w:rsidP="0010652E">
            <w:pPr>
              <w:spacing w:line="240" w:lineRule="auto"/>
              <w:jc w:val="right"/>
              <w:rPr>
                <w:rFonts w:ascii="Browallia New" w:hAnsi="Browallia New" w:cs="Browallia New"/>
                <w:sz w:val="20"/>
                <w:szCs w:val="20"/>
              </w:rPr>
            </w:pPr>
            <w:r w:rsidRPr="00597898">
              <w:rPr>
                <w:rFonts w:ascii="Browallia New" w:hAnsi="Browallia New" w:cs="Browallia New"/>
                <w:sz w:val="20"/>
                <w:szCs w:val="20"/>
              </w:rPr>
              <w:t>17,86</w:t>
            </w:r>
            <w:r w:rsidR="00AA06A2" w:rsidRPr="00597898">
              <w:rPr>
                <w:rFonts w:ascii="Browallia New" w:hAnsi="Browallia New" w:cs="Browallia New"/>
                <w:sz w:val="20"/>
                <w:szCs w:val="20"/>
              </w:rPr>
              <w:t>9</w:t>
            </w:r>
          </w:p>
        </w:tc>
        <w:tc>
          <w:tcPr>
            <w:tcW w:w="238" w:type="dxa"/>
            <w:shd w:val="clear" w:color="auto" w:fill="auto"/>
            <w:vAlign w:val="bottom"/>
          </w:tcPr>
          <w:p w14:paraId="4EF99953" w14:textId="77777777" w:rsidR="0039511B" w:rsidRPr="00597898" w:rsidRDefault="0039511B" w:rsidP="0010652E">
            <w:pPr>
              <w:spacing w:line="240" w:lineRule="auto"/>
              <w:jc w:val="right"/>
              <w:rPr>
                <w:rFonts w:ascii="Browallia New" w:hAnsi="Browallia New" w:cs="Browallia New"/>
                <w:sz w:val="20"/>
                <w:szCs w:val="20"/>
              </w:rPr>
            </w:pPr>
          </w:p>
        </w:tc>
        <w:tc>
          <w:tcPr>
            <w:tcW w:w="830" w:type="dxa"/>
            <w:shd w:val="clear" w:color="auto" w:fill="auto"/>
            <w:noWrap/>
            <w:vAlign w:val="bottom"/>
          </w:tcPr>
          <w:p w14:paraId="587BEA28" w14:textId="252A82A1" w:rsidR="0039511B" w:rsidRPr="00597898" w:rsidRDefault="00536644" w:rsidP="0010652E">
            <w:pPr>
              <w:spacing w:line="240" w:lineRule="auto"/>
              <w:jc w:val="right"/>
              <w:rPr>
                <w:rFonts w:ascii="Browallia New" w:hAnsi="Browallia New" w:cs="Browallia New"/>
                <w:sz w:val="20"/>
                <w:szCs w:val="20"/>
              </w:rPr>
            </w:pPr>
            <w:r w:rsidRPr="00597898">
              <w:rPr>
                <w:rFonts w:ascii="Browallia New" w:hAnsi="Browallia New" w:cs="Browallia New"/>
                <w:sz w:val="20"/>
                <w:szCs w:val="20"/>
              </w:rPr>
              <w:t>29</w:t>
            </w:r>
            <w:r w:rsidR="00EC086A" w:rsidRPr="00597898">
              <w:rPr>
                <w:rFonts w:ascii="Browallia New" w:hAnsi="Browallia New" w:cs="Browallia New"/>
                <w:sz w:val="20"/>
                <w:szCs w:val="20"/>
              </w:rPr>
              <w:t>9,433</w:t>
            </w:r>
          </w:p>
        </w:tc>
        <w:tc>
          <w:tcPr>
            <w:tcW w:w="247" w:type="dxa"/>
            <w:shd w:val="clear" w:color="auto" w:fill="auto"/>
            <w:vAlign w:val="bottom"/>
          </w:tcPr>
          <w:p w14:paraId="24D2EBAE" w14:textId="77777777" w:rsidR="0039511B" w:rsidRPr="00597898" w:rsidRDefault="0039511B" w:rsidP="0010652E">
            <w:pPr>
              <w:spacing w:line="240" w:lineRule="auto"/>
              <w:jc w:val="right"/>
              <w:rPr>
                <w:rFonts w:ascii="Browallia New" w:hAnsi="Browallia New" w:cs="Browallia New"/>
                <w:sz w:val="20"/>
                <w:szCs w:val="20"/>
              </w:rPr>
            </w:pPr>
          </w:p>
        </w:tc>
        <w:tc>
          <w:tcPr>
            <w:tcW w:w="1064" w:type="dxa"/>
            <w:shd w:val="clear" w:color="auto" w:fill="auto"/>
            <w:noWrap/>
          </w:tcPr>
          <w:p w14:paraId="4AA8424F" w14:textId="5A011D2B" w:rsidR="0039511B" w:rsidRPr="00597898" w:rsidRDefault="00536644" w:rsidP="0010652E">
            <w:pPr>
              <w:spacing w:line="240" w:lineRule="auto"/>
              <w:jc w:val="right"/>
              <w:rPr>
                <w:rFonts w:ascii="Browallia New" w:hAnsi="Browallia New" w:cs="Browallia New"/>
                <w:sz w:val="20"/>
                <w:szCs w:val="20"/>
              </w:rPr>
            </w:pPr>
            <w:r w:rsidRPr="00597898">
              <w:rPr>
                <w:rFonts w:ascii="Browallia New" w:hAnsi="Browallia New" w:cs="Browallia New"/>
                <w:sz w:val="20"/>
                <w:szCs w:val="20"/>
              </w:rPr>
              <w:t>-</w:t>
            </w:r>
          </w:p>
        </w:tc>
        <w:tc>
          <w:tcPr>
            <w:tcW w:w="252" w:type="dxa"/>
            <w:shd w:val="clear" w:color="auto" w:fill="auto"/>
            <w:vAlign w:val="bottom"/>
          </w:tcPr>
          <w:p w14:paraId="3404B135" w14:textId="77777777" w:rsidR="0039511B" w:rsidRPr="00597898" w:rsidRDefault="0039511B" w:rsidP="0010652E">
            <w:pPr>
              <w:spacing w:line="240" w:lineRule="auto"/>
              <w:jc w:val="right"/>
              <w:rPr>
                <w:rFonts w:ascii="Browallia New" w:hAnsi="Browallia New" w:cs="Browallia New"/>
                <w:sz w:val="20"/>
                <w:szCs w:val="20"/>
              </w:rPr>
            </w:pPr>
          </w:p>
        </w:tc>
        <w:tc>
          <w:tcPr>
            <w:tcW w:w="755" w:type="dxa"/>
            <w:shd w:val="clear" w:color="auto" w:fill="auto"/>
            <w:noWrap/>
          </w:tcPr>
          <w:p w14:paraId="330F164C" w14:textId="77C8DD86" w:rsidR="0039511B" w:rsidRPr="00597898" w:rsidRDefault="00536644" w:rsidP="0010652E">
            <w:pPr>
              <w:spacing w:line="240" w:lineRule="auto"/>
              <w:jc w:val="right"/>
              <w:rPr>
                <w:rFonts w:ascii="Browallia New" w:hAnsi="Browallia New" w:cs="Browallia New"/>
                <w:sz w:val="20"/>
                <w:szCs w:val="20"/>
              </w:rPr>
            </w:pPr>
            <w:r w:rsidRPr="00597898">
              <w:rPr>
                <w:rFonts w:ascii="Browallia New" w:hAnsi="Browallia New" w:cs="Browallia New"/>
                <w:sz w:val="20"/>
                <w:szCs w:val="20"/>
              </w:rPr>
              <w:t>-</w:t>
            </w:r>
          </w:p>
        </w:tc>
        <w:tc>
          <w:tcPr>
            <w:tcW w:w="239" w:type="dxa"/>
            <w:shd w:val="clear" w:color="auto" w:fill="auto"/>
            <w:vAlign w:val="bottom"/>
          </w:tcPr>
          <w:p w14:paraId="64D7257E" w14:textId="77777777" w:rsidR="0039511B" w:rsidRPr="00597898" w:rsidRDefault="0039511B" w:rsidP="0010652E">
            <w:pPr>
              <w:spacing w:line="240" w:lineRule="auto"/>
              <w:jc w:val="right"/>
              <w:rPr>
                <w:rFonts w:ascii="Browallia New" w:hAnsi="Browallia New" w:cs="Browallia New"/>
                <w:sz w:val="20"/>
                <w:szCs w:val="20"/>
              </w:rPr>
            </w:pPr>
          </w:p>
        </w:tc>
        <w:tc>
          <w:tcPr>
            <w:tcW w:w="845" w:type="dxa"/>
            <w:shd w:val="clear" w:color="auto" w:fill="auto"/>
            <w:noWrap/>
            <w:vAlign w:val="bottom"/>
          </w:tcPr>
          <w:p w14:paraId="2CC64258" w14:textId="1BA329B0" w:rsidR="0039511B" w:rsidRPr="00597898" w:rsidRDefault="009273F3" w:rsidP="0010652E">
            <w:pPr>
              <w:spacing w:line="240" w:lineRule="auto"/>
              <w:jc w:val="right"/>
              <w:rPr>
                <w:rFonts w:ascii="Browallia New" w:hAnsi="Browallia New" w:cs="Browallia New"/>
                <w:sz w:val="20"/>
                <w:szCs w:val="20"/>
              </w:rPr>
            </w:pPr>
            <w:r w:rsidRPr="00597898">
              <w:rPr>
                <w:rFonts w:ascii="Browallia New" w:hAnsi="Browallia New" w:cs="Browallia New"/>
                <w:sz w:val="20"/>
                <w:szCs w:val="20"/>
              </w:rPr>
              <w:t>31</w:t>
            </w:r>
            <w:r w:rsidR="004379C0" w:rsidRPr="00597898">
              <w:rPr>
                <w:rFonts w:ascii="Browallia New" w:hAnsi="Browallia New" w:cs="Browallia New"/>
                <w:sz w:val="20"/>
                <w:szCs w:val="20"/>
              </w:rPr>
              <w:t>7</w:t>
            </w:r>
            <w:r w:rsidRPr="00597898">
              <w:rPr>
                <w:rFonts w:ascii="Browallia New" w:hAnsi="Browallia New" w:cs="Browallia New"/>
                <w:sz w:val="20"/>
                <w:szCs w:val="20"/>
              </w:rPr>
              <w:t>,</w:t>
            </w:r>
            <w:r w:rsidR="004379C0" w:rsidRPr="00597898">
              <w:rPr>
                <w:rFonts w:ascii="Browallia New" w:hAnsi="Browallia New" w:cs="Browallia New"/>
                <w:sz w:val="20"/>
                <w:szCs w:val="20"/>
              </w:rPr>
              <w:t>302</w:t>
            </w:r>
          </w:p>
        </w:tc>
      </w:tr>
      <w:tr w:rsidR="00C5489D" w14:paraId="3F8DB32C" w14:textId="77777777" w:rsidTr="003960B4">
        <w:tc>
          <w:tcPr>
            <w:tcW w:w="3543" w:type="dxa"/>
          </w:tcPr>
          <w:p w14:paraId="12447170" w14:textId="77777777" w:rsidR="00C5489D" w:rsidRPr="00534952" w:rsidRDefault="00C5489D" w:rsidP="00C5489D">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917" w:type="dxa"/>
            <w:shd w:val="clear" w:color="auto" w:fill="auto"/>
            <w:noWrap/>
          </w:tcPr>
          <w:p w14:paraId="66C09D77" w14:textId="7F586523" w:rsidR="00C5489D" w:rsidRPr="008D4999" w:rsidRDefault="009273F3" w:rsidP="0010652E">
            <w:pPr>
              <w:spacing w:line="240" w:lineRule="auto"/>
              <w:jc w:val="right"/>
              <w:rPr>
                <w:rFonts w:ascii="Browallia New" w:hAnsi="Browallia New" w:cs="Browallia New"/>
                <w:sz w:val="20"/>
                <w:szCs w:val="20"/>
              </w:rPr>
            </w:pPr>
            <w:r w:rsidRPr="008D4999">
              <w:rPr>
                <w:rFonts w:ascii="Browallia New" w:hAnsi="Browallia New" w:cs="Browallia New"/>
                <w:sz w:val="20"/>
                <w:szCs w:val="20"/>
              </w:rPr>
              <w:t>-</w:t>
            </w:r>
          </w:p>
        </w:tc>
        <w:tc>
          <w:tcPr>
            <w:tcW w:w="238" w:type="dxa"/>
            <w:shd w:val="clear" w:color="auto" w:fill="auto"/>
            <w:vAlign w:val="bottom"/>
          </w:tcPr>
          <w:p w14:paraId="0665DEE3" w14:textId="77777777" w:rsidR="00C5489D" w:rsidRPr="008D4999" w:rsidRDefault="00C5489D" w:rsidP="0010652E">
            <w:pPr>
              <w:spacing w:line="240" w:lineRule="auto"/>
              <w:jc w:val="right"/>
              <w:rPr>
                <w:rFonts w:ascii="Browallia New" w:hAnsi="Browallia New" w:cs="Browallia New"/>
                <w:sz w:val="20"/>
                <w:szCs w:val="20"/>
              </w:rPr>
            </w:pPr>
          </w:p>
        </w:tc>
        <w:tc>
          <w:tcPr>
            <w:tcW w:w="830" w:type="dxa"/>
            <w:shd w:val="clear" w:color="auto" w:fill="auto"/>
            <w:noWrap/>
          </w:tcPr>
          <w:p w14:paraId="0D245939" w14:textId="7D2CFE4D" w:rsidR="00C5489D" w:rsidRPr="008D4999" w:rsidRDefault="009273F3" w:rsidP="0010652E">
            <w:pPr>
              <w:spacing w:line="240" w:lineRule="auto"/>
              <w:jc w:val="right"/>
              <w:rPr>
                <w:rFonts w:ascii="Browallia New" w:hAnsi="Browallia New" w:cs="Browallia New"/>
                <w:sz w:val="20"/>
                <w:szCs w:val="20"/>
              </w:rPr>
            </w:pPr>
            <w:r w:rsidRPr="008D4999">
              <w:rPr>
                <w:rFonts w:ascii="Browallia New" w:hAnsi="Browallia New" w:cs="Browallia New"/>
                <w:sz w:val="20"/>
                <w:szCs w:val="20"/>
              </w:rPr>
              <w:t>-</w:t>
            </w:r>
          </w:p>
        </w:tc>
        <w:tc>
          <w:tcPr>
            <w:tcW w:w="247" w:type="dxa"/>
            <w:shd w:val="clear" w:color="auto" w:fill="auto"/>
            <w:vAlign w:val="bottom"/>
          </w:tcPr>
          <w:p w14:paraId="467FA05F" w14:textId="77777777" w:rsidR="00C5489D" w:rsidRPr="008D4999" w:rsidRDefault="00C5489D" w:rsidP="0010652E">
            <w:pPr>
              <w:spacing w:line="240" w:lineRule="auto"/>
              <w:jc w:val="right"/>
              <w:rPr>
                <w:rFonts w:ascii="Browallia New" w:hAnsi="Browallia New" w:cs="Browallia New"/>
                <w:sz w:val="20"/>
                <w:szCs w:val="20"/>
              </w:rPr>
            </w:pPr>
          </w:p>
        </w:tc>
        <w:tc>
          <w:tcPr>
            <w:tcW w:w="1064" w:type="dxa"/>
            <w:shd w:val="clear" w:color="auto" w:fill="auto"/>
            <w:noWrap/>
            <w:vAlign w:val="bottom"/>
          </w:tcPr>
          <w:p w14:paraId="29382CFD" w14:textId="246614FB" w:rsidR="00C5489D" w:rsidRPr="008D4999" w:rsidRDefault="009273F3" w:rsidP="0010652E">
            <w:pPr>
              <w:spacing w:line="240" w:lineRule="auto"/>
              <w:jc w:val="right"/>
              <w:rPr>
                <w:rFonts w:ascii="Browallia New" w:hAnsi="Browallia New" w:cs="Browallia New"/>
                <w:sz w:val="20"/>
                <w:szCs w:val="20"/>
              </w:rPr>
            </w:pPr>
            <w:r w:rsidRPr="008D4999">
              <w:rPr>
                <w:rFonts w:ascii="Browallia New" w:hAnsi="Browallia New" w:cs="Browallia New"/>
                <w:sz w:val="20"/>
                <w:szCs w:val="20"/>
              </w:rPr>
              <w:t>142,373</w:t>
            </w:r>
          </w:p>
        </w:tc>
        <w:tc>
          <w:tcPr>
            <w:tcW w:w="252" w:type="dxa"/>
            <w:shd w:val="clear" w:color="auto" w:fill="auto"/>
            <w:vAlign w:val="bottom"/>
          </w:tcPr>
          <w:p w14:paraId="6B229C88" w14:textId="77777777" w:rsidR="00C5489D" w:rsidRPr="008D4999" w:rsidRDefault="00C5489D" w:rsidP="0010652E">
            <w:pPr>
              <w:spacing w:line="240" w:lineRule="auto"/>
              <w:jc w:val="right"/>
              <w:rPr>
                <w:rFonts w:ascii="Browallia New" w:hAnsi="Browallia New" w:cs="Browallia New"/>
                <w:sz w:val="20"/>
                <w:szCs w:val="20"/>
              </w:rPr>
            </w:pPr>
          </w:p>
        </w:tc>
        <w:tc>
          <w:tcPr>
            <w:tcW w:w="755" w:type="dxa"/>
            <w:shd w:val="clear" w:color="auto" w:fill="auto"/>
            <w:noWrap/>
          </w:tcPr>
          <w:p w14:paraId="29DBF735" w14:textId="7B3FB5A0" w:rsidR="00C5489D" w:rsidRPr="008D4999" w:rsidRDefault="009273F3" w:rsidP="0010652E">
            <w:pPr>
              <w:spacing w:line="240" w:lineRule="auto"/>
              <w:jc w:val="right"/>
              <w:rPr>
                <w:rFonts w:ascii="Browallia New" w:hAnsi="Browallia New" w:cs="Browallia New"/>
                <w:sz w:val="20"/>
                <w:szCs w:val="20"/>
              </w:rPr>
            </w:pPr>
            <w:r w:rsidRPr="008D4999">
              <w:rPr>
                <w:rFonts w:ascii="Browallia New" w:hAnsi="Browallia New" w:cs="Browallia New"/>
                <w:sz w:val="20"/>
                <w:szCs w:val="20"/>
              </w:rPr>
              <w:t>-</w:t>
            </w:r>
          </w:p>
        </w:tc>
        <w:tc>
          <w:tcPr>
            <w:tcW w:w="239" w:type="dxa"/>
            <w:shd w:val="clear" w:color="auto" w:fill="auto"/>
            <w:vAlign w:val="bottom"/>
          </w:tcPr>
          <w:p w14:paraId="76A77202" w14:textId="77777777" w:rsidR="00C5489D" w:rsidRPr="008D4999" w:rsidRDefault="00C5489D" w:rsidP="0010652E">
            <w:pPr>
              <w:spacing w:line="240" w:lineRule="auto"/>
              <w:jc w:val="right"/>
              <w:rPr>
                <w:rFonts w:ascii="Browallia New" w:hAnsi="Browallia New" w:cs="Browallia New"/>
                <w:sz w:val="20"/>
                <w:szCs w:val="20"/>
              </w:rPr>
            </w:pPr>
          </w:p>
        </w:tc>
        <w:tc>
          <w:tcPr>
            <w:tcW w:w="845" w:type="dxa"/>
            <w:shd w:val="clear" w:color="auto" w:fill="auto"/>
            <w:noWrap/>
            <w:vAlign w:val="bottom"/>
          </w:tcPr>
          <w:p w14:paraId="10CDBB0E" w14:textId="68267573" w:rsidR="00C5489D" w:rsidRPr="008D4999" w:rsidRDefault="009273F3" w:rsidP="0010652E">
            <w:pPr>
              <w:spacing w:line="240" w:lineRule="auto"/>
              <w:jc w:val="right"/>
              <w:rPr>
                <w:rFonts w:ascii="Browallia New" w:hAnsi="Browallia New" w:cs="Browallia New"/>
                <w:sz w:val="20"/>
                <w:szCs w:val="20"/>
              </w:rPr>
            </w:pPr>
            <w:r w:rsidRPr="008D4999">
              <w:rPr>
                <w:rFonts w:ascii="Browallia New" w:hAnsi="Browallia New" w:cs="Browallia New"/>
                <w:sz w:val="20"/>
                <w:szCs w:val="20"/>
              </w:rPr>
              <w:t>142,373</w:t>
            </w:r>
          </w:p>
        </w:tc>
      </w:tr>
    </w:tbl>
    <w:p w14:paraId="610AFCB0" w14:textId="77777777" w:rsidR="0014221E" w:rsidRDefault="0014221E"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791C8277" w14:textId="2730F1B3" w:rsidR="008A494B" w:rsidRDefault="008A494B" w:rsidP="00E87538">
      <w:pPr>
        <w:tabs>
          <w:tab w:val="left" w:pos="2160"/>
          <w:tab w:val="left" w:pos="2880"/>
        </w:tabs>
        <w:spacing w:line="240" w:lineRule="auto"/>
        <w:ind w:left="420" w:right="-45"/>
        <w:jc w:val="thaiDistribute"/>
        <w:rPr>
          <w:rFonts w:ascii="Browallia New" w:hAnsi="Browallia New" w:cs="Browallia New"/>
          <w:spacing w:val="-2"/>
          <w:sz w:val="28"/>
          <w:szCs w:val="28"/>
        </w:rPr>
      </w:pPr>
      <w:r w:rsidRPr="00225396">
        <w:rPr>
          <w:rFonts w:ascii="Browallia New" w:hAnsi="Browallia New" w:cs="Browallia New"/>
          <w:spacing w:val="-2"/>
          <w:sz w:val="28"/>
          <w:szCs w:val="28"/>
          <w:cs/>
        </w:rPr>
        <w:t>ณ</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วันที่</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rPr>
        <w:t xml:space="preserve">31 </w:t>
      </w:r>
      <w:r w:rsidRPr="00225396">
        <w:rPr>
          <w:rFonts w:ascii="Browallia New" w:hAnsi="Browallia New" w:cs="Browallia New"/>
          <w:spacing w:val="-2"/>
          <w:sz w:val="28"/>
          <w:szCs w:val="28"/>
          <w:cs/>
        </w:rPr>
        <w:t>ธันวาคม</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rPr>
        <w:t>25</w:t>
      </w:r>
      <w:r w:rsidR="004573D3" w:rsidRPr="00225396">
        <w:rPr>
          <w:rFonts w:ascii="Browallia New" w:hAnsi="Browallia New" w:cs="Browallia New"/>
          <w:spacing w:val="-2"/>
          <w:sz w:val="28"/>
          <w:szCs w:val="28"/>
        </w:rPr>
        <w:t>6</w:t>
      </w:r>
      <w:r w:rsidR="005E5270">
        <w:rPr>
          <w:rFonts w:ascii="Browallia New" w:hAnsi="Browallia New" w:cs="Browallia New"/>
          <w:spacing w:val="-2"/>
          <w:sz w:val="28"/>
          <w:szCs w:val="28"/>
        </w:rPr>
        <w:t>4</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หรือวันที่มีการกำหนดอัตราดอกเบี้ยใหม่</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(หากวันที่มีการกำหนดอัตราดอกเบี้ยใหม่ถึงก่อน)</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ได้ดังนี้</w:t>
      </w:r>
    </w:p>
    <w:p w14:paraId="4C740E77" w14:textId="6B62F62E" w:rsidR="007D6EAE" w:rsidRDefault="007D6EAE"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tbl>
      <w:tblPr>
        <w:tblW w:w="8947" w:type="dxa"/>
        <w:tblInd w:w="426" w:type="dxa"/>
        <w:tblLayout w:type="fixed"/>
        <w:tblLook w:val="0000" w:firstRow="0" w:lastRow="0" w:firstColumn="0" w:lastColumn="0" w:noHBand="0" w:noVBand="0"/>
      </w:tblPr>
      <w:tblGrid>
        <w:gridCol w:w="3539"/>
        <w:gridCol w:w="902"/>
        <w:gridCol w:w="238"/>
        <w:gridCol w:w="818"/>
        <w:gridCol w:w="247"/>
        <w:gridCol w:w="1060"/>
        <w:gridCol w:w="238"/>
        <w:gridCol w:w="833"/>
        <w:gridCol w:w="239"/>
        <w:gridCol w:w="827"/>
        <w:gridCol w:w="6"/>
      </w:tblGrid>
      <w:tr w:rsidR="005E5270" w:rsidRPr="00534952" w14:paraId="3BB8F15B" w14:textId="77777777" w:rsidTr="005E5270">
        <w:trPr>
          <w:gridAfter w:val="1"/>
          <w:wAfter w:w="6" w:type="dxa"/>
          <w:tblHeader/>
        </w:trPr>
        <w:tc>
          <w:tcPr>
            <w:tcW w:w="3539" w:type="dxa"/>
          </w:tcPr>
          <w:p w14:paraId="401214D7" w14:textId="77777777" w:rsidR="005E5270" w:rsidRPr="00534952" w:rsidRDefault="005E5270">
            <w:pPr>
              <w:spacing w:line="240" w:lineRule="auto"/>
              <w:rPr>
                <w:rFonts w:ascii="Browallia New" w:hAnsi="Browallia New" w:cs="Browallia New"/>
                <w:bCs/>
                <w:snapToGrid w:val="0"/>
                <w:sz w:val="20"/>
                <w:szCs w:val="20"/>
              </w:rPr>
            </w:pPr>
          </w:p>
        </w:tc>
        <w:tc>
          <w:tcPr>
            <w:tcW w:w="5402" w:type="dxa"/>
            <w:gridSpan w:val="9"/>
          </w:tcPr>
          <w:p w14:paraId="10B64670" w14:textId="77777777" w:rsidR="005E5270" w:rsidRPr="00534952" w:rsidRDefault="005E5270">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5E5270" w:rsidRPr="00534952" w14:paraId="2CF6B1E3" w14:textId="77777777" w:rsidTr="005E5270">
        <w:trPr>
          <w:gridAfter w:val="1"/>
          <w:wAfter w:w="6" w:type="dxa"/>
          <w:tblHeader/>
        </w:trPr>
        <w:tc>
          <w:tcPr>
            <w:tcW w:w="3539" w:type="dxa"/>
          </w:tcPr>
          <w:p w14:paraId="41101284" w14:textId="77777777" w:rsidR="005E5270" w:rsidRPr="00534952" w:rsidRDefault="005E5270">
            <w:pPr>
              <w:spacing w:line="240" w:lineRule="auto"/>
              <w:rPr>
                <w:rFonts w:ascii="Browallia New" w:hAnsi="Browallia New" w:cs="Browallia New"/>
                <w:bCs/>
                <w:snapToGrid w:val="0"/>
                <w:sz w:val="20"/>
                <w:szCs w:val="20"/>
              </w:rPr>
            </w:pPr>
          </w:p>
        </w:tc>
        <w:tc>
          <w:tcPr>
            <w:tcW w:w="5402" w:type="dxa"/>
            <w:gridSpan w:val="9"/>
          </w:tcPr>
          <w:p w14:paraId="20A31F5B" w14:textId="77777777" w:rsidR="005E5270" w:rsidRPr="00534952" w:rsidRDefault="005E5270">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5E5270" w:rsidRPr="00534952" w14:paraId="1CC47DFD" w14:textId="77777777" w:rsidTr="007466CD">
        <w:trPr>
          <w:tblHeader/>
        </w:trPr>
        <w:tc>
          <w:tcPr>
            <w:tcW w:w="3539" w:type="dxa"/>
          </w:tcPr>
          <w:p w14:paraId="0F13246A" w14:textId="77777777" w:rsidR="005E5270" w:rsidRPr="00534952" w:rsidRDefault="005E5270">
            <w:pPr>
              <w:spacing w:line="240" w:lineRule="auto"/>
              <w:rPr>
                <w:rFonts w:ascii="Browallia New" w:hAnsi="Browallia New" w:cs="Browallia New"/>
                <w:bCs/>
                <w:snapToGrid w:val="0"/>
                <w:sz w:val="20"/>
                <w:szCs w:val="20"/>
              </w:rPr>
            </w:pPr>
          </w:p>
        </w:tc>
        <w:tc>
          <w:tcPr>
            <w:tcW w:w="1958" w:type="dxa"/>
            <w:gridSpan w:val="3"/>
            <w:tcBorders>
              <w:top w:val="single" w:sz="4" w:space="0" w:color="auto"/>
              <w:bottom w:val="single" w:sz="4" w:space="0" w:color="auto"/>
            </w:tcBorders>
          </w:tcPr>
          <w:p w14:paraId="6C68ACE7"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06BE152E" w14:textId="77777777" w:rsidR="005E5270" w:rsidRPr="00534952" w:rsidRDefault="005E5270">
            <w:pPr>
              <w:spacing w:line="240" w:lineRule="auto"/>
              <w:jc w:val="center"/>
              <w:rPr>
                <w:rFonts w:ascii="Browallia New" w:hAnsi="Browallia New" w:cs="Browallia New"/>
                <w:b/>
                <w:snapToGrid w:val="0"/>
                <w:sz w:val="20"/>
                <w:szCs w:val="20"/>
                <w:cs/>
              </w:rPr>
            </w:pPr>
          </w:p>
        </w:tc>
        <w:tc>
          <w:tcPr>
            <w:tcW w:w="1060" w:type="dxa"/>
            <w:tcBorders>
              <w:top w:val="single" w:sz="4" w:space="0" w:color="auto"/>
            </w:tcBorders>
          </w:tcPr>
          <w:p w14:paraId="453F318B"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38" w:type="dxa"/>
            <w:tcBorders>
              <w:top w:val="single" w:sz="4" w:space="0" w:color="auto"/>
            </w:tcBorders>
          </w:tcPr>
          <w:p w14:paraId="245C854D" w14:textId="77777777" w:rsidR="005E5270" w:rsidRPr="00534952" w:rsidRDefault="005E5270">
            <w:pPr>
              <w:spacing w:line="240" w:lineRule="auto"/>
              <w:jc w:val="center"/>
              <w:rPr>
                <w:rFonts w:ascii="Browallia New" w:hAnsi="Browallia New" w:cs="Browallia New"/>
                <w:b/>
                <w:snapToGrid w:val="0"/>
                <w:sz w:val="20"/>
                <w:szCs w:val="20"/>
                <w:cs/>
              </w:rPr>
            </w:pPr>
          </w:p>
        </w:tc>
        <w:tc>
          <w:tcPr>
            <w:tcW w:w="833" w:type="dxa"/>
            <w:tcBorders>
              <w:top w:val="single" w:sz="4" w:space="0" w:color="auto"/>
            </w:tcBorders>
          </w:tcPr>
          <w:p w14:paraId="0C72B2B8"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273EE4DB" w14:textId="77777777" w:rsidR="005E5270" w:rsidRPr="00534952" w:rsidRDefault="005E5270">
            <w:pPr>
              <w:spacing w:line="240" w:lineRule="auto"/>
              <w:jc w:val="center"/>
              <w:rPr>
                <w:rFonts w:ascii="Browallia New" w:hAnsi="Browallia New" w:cs="Browallia New"/>
                <w:b/>
                <w:snapToGrid w:val="0"/>
                <w:sz w:val="20"/>
                <w:szCs w:val="20"/>
              </w:rPr>
            </w:pPr>
          </w:p>
        </w:tc>
        <w:tc>
          <w:tcPr>
            <w:tcW w:w="833" w:type="dxa"/>
            <w:gridSpan w:val="2"/>
            <w:tcBorders>
              <w:top w:val="single" w:sz="4" w:space="0" w:color="auto"/>
            </w:tcBorders>
          </w:tcPr>
          <w:p w14:paraId="32DE7F40" w14:textId="77777777" w:rsidR="005E5270" w:rsidRPr="00534952" w:rsidRDefault="005E5270">
            <w:pPr>
              <w:spacing w:line="240" w:lineRule="auto"/>
              <w:jc w:val="center"/>
              <w:rPr>
                <w:rFonts w:ascii="Browallia New" w:hAnsi="Browallia New" w:cs="Browallia New"/>
                <w:b/>
                <w:snapToGrid w:val="0"/>
                <w:sz w:val="20"/>
                <w:szCs w:val="20"/>
              </w:rPr>
            </w:pPr>
          </w:p>
        </w:tc>
      </w:tr>
      <w:tr w:rsidR="005E5270" w:rsidRPr="00534952" w14:paraId="218DB9D2" w14:textId="77777777" w:rsidTr="007466CD">
        <w:trPr>
          <w:tblHeader/>
        </w:trPr>
        <w:tc>
          <w:tcPr>
            <w:tcW w:w="3539" w:type="dxa"/>
          </w:tcPr>
          <w:p w14:paraId="39220E2E" w14:textId="77777777" w:rsidR="005E5270" w:rsidRPr="00534952" w:rsidRDefault="005E5270">
            <w:pPr>
              <w:spacing w:line="240" w:lineRule="auto"/>
              <w:rPr>
                <w:rFonts w:ascii="Browallia New" w:hAnsi="Browallia New" w:cs="Browallia New"/>
                <w:bCs/>
                <w:snapToGrid w:val="0"/>
                <w:sz w:val="20"/>
                <w:szCs w:val="20"/>
              </w:rPr>
            </w:pPr>
          </w:p>
        </w:tc>
        <w:tc>
          <w:tcPr>
            <w:tcW w:w="902" w:type="dxa"/>
            <w:tcBorders>
              <w:top w:val="single" w:sz="4" w:space="0" w:color="auto"/>
            </w:tcBorders>
          </w:tcPr>
          <w:p w14:paraId="6A86C82F"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4FBAAC3C" w14:textId="77777777" w:rsidR="005E5270" w:rsidRPr="00534952" w:rsidRDefault="005E5270">
            <w:pPr>
              <w:spacing w:line="240" w:lineRule="auto"/>
              <w:jc w:val="center"/>
              <w:rPr>
                <w:rFonts w:ascii="Browallia New" w:hAnsi="Browallia New" w:cs="Browallia New"/>
                <w:b/>
                <w:snapToGrid w:val="0"/>
                <w:sz w:val="20"/>
                <w:szCs w:val="20"/>
                <w:cs/>
              </w:rPr>
            </w:pPr>
          </w:p>
        </w:tc>
        <w:tc>
          <w:tcPr>
            <w:tcW w:w="818" w:type="dxa"/>
            <w:tcBorders>
              <w:top w:val="single" w:sz="4" w:space="0" w:color="auto"/>
            </w:tcBorders>
          </w:tcPr>
          <w:p w14:paraId="476E489F"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6CE4D8E5" w14:textId="77777777" w:rsidR="005E5270" w:rsidRPr="00534952" w:rsidRDefault="005E5270">
            <w:pPr>
              <w:spacing w:line="240" w:lineRule="auto"/>
              <w:jc w:val="center"/>
              <w:rPr>
                <w:rFonts w:ascii="Browallia New" w:hAnsi="Browallia New" w:cs="Browallia New"/>
                <w:b/>
                <w:snapToGrid w:val="0"/>
                <w:sz w:val="20"/>
                <w:szCs w:val="20"/>
                <w:cs/>
              </w:rPr>
            </w:pPr>
          </w:p>
        </w:tc>
        <w:tc>
          <w:tcPr>
            <w:tcW w:w="1060" w:type="dxa"/>
          </w:tcPr>
          <w:p w14:paraId="2261C0EE"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38" w:type="dxa"/>
          </w:tcPr>
          <w:p w14:paraId="1B332821" w14:textId="77777777" w:rsidR="005E5270" w:rsidRPr="00534952" w:rsidRDefault="005E5270">
            <w:pPr>
              <w:spacing w:line="240" w:lineRule="auto"/>
              <w:jc w:val="center"/>
              <w:rPr>
                <w:rFonts w:ascii="Browallia New" w:hAnsi="Browallia New" w:cs="Browallia New"/>
                <w:b/>
                <w:snapToGrid w:val="0"/>
                <w:sz w:val="20"/>
                <w:szCs w:val="20"/>
                <w:cs/>
              </w:rPr>
            </w:pPr>
          </w:p>
        </w:tc>
        <w:tc>
          <w:tcPr>
            <w:tcW w:w="833" w:type="dxa"/>
          </w:tcPr>
          <w:p w14:paraId="14974046"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09897F72" w14:textId="77777777" w:rsidR="005E5270" w:rsidRPr="00534952" w:rsidRDefault="005E5270">
            <w:pPr>
              <w:spacing w:line="240" w:lineRule="auto"/>
              <w:jc w:val="center"/>
              <w:rPr>
                <w:rFonts w:ascii="Browallia New" w:hAnsi="Browallia New" w:cs="Browallia New"/>
                <w:b/>
                <w:snapToGrid w:val="0"/>
                <w:sz w:val="20"/>
                <w:szCs w:val="20"/>
              </w:rPr>
            </w:pPr>
          </w:p>
        </w:tc>
        <w:tc>
          <w:tcPr>
            <w:tcW w:w="833" w:type="dxa"/>
            <w:gridSpan w:val="2"/>
          </w:tcPr>
          <w:p w14:paraId="7AEAECDC" w14:textId="77777777" w:rsidR="005E5270" w:rsidRPr="00534952" w:rsidRDefault="005E5270">
            <w:pPr>
              <w:spacing w:line="240" w:lineRule="auto"/>
              <w:jc w:val="center"/>
              <w:rPr>
                <w:rFonts w:ascii="Browallia New" w:hAnsi="Browallia New" w:cs="Browallia New"/>
                <w:b/>
                <w:snapToGrid w:val="0"/>
                <w:sz w:val="20"/>
                <w:szCs w:val="20"/>
              </w:rPr>
            </w:pPr>
          </w:p>
        </w:tc>
      </w:tr>
      <w:tr w:rsidR="005E5270" w:rsidRPr="00534952" w14:paraId="3C99094C" w14:textId="77777777" w:rsidTr="007466CD">
        <w:trPr>
          <w:tblHeader/>
        </w:trPr>
        <w:tc>
          <w:tcPr>
            <w:tcW w:w="3539" w:type="dxa"/>
          </w:tcPr>
          <w:p w14:paraId="551E778B" w14:textId="77777777" w:rsidR="005E5270" w:rsidRPr="00534952" w:rsidRDefault="005E5270">
            <w:pPr>
              <w:spacing w:line="240" w:lineRule="auto"/>
              <w:rPr>
                <w:rFonts w:ascii="Browallia New" w:hAnsi="Browallia New" w:cs="Browallia New"/>
                <w:bCs/>
                <w:snapToGrid w:val="0"/>
                <w:sz w:val="20"/>
                <w:szCs w:val="20"/>
              </w:rPr>
            </w:pPr>
          </w:p>
        </w:tc>
        <w:tc>
          <w:tcPr>
            <w:tcW w:w="902" w:type="dxa"/>
            <w:tcBorders>
              <w:bottom w:val="single" w:sz="4" w:space="0" w:color="auto"/>
            </w:tcBorders>
          </w:tcPr>
          <w:p w14:paraId="0CDCE990"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11F8F987"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18" w:type="dxa"/>
            <w:tcBorders>
              <w:bottom w:val="single" w:sz="4" w:space="0" w:color="auto"/>
            </w:tcBorders>
          </w:tcPr>
          <w:p w14:paraId="17897D12"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108FEAE4"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0" w:type="dxa"/>
            <w:tcBorders>
              <w:bottom w:val="single" w:sz="4" w:space="0" w:color="auto"/>
            </w:tcBorders>
          </w:tcPr>
          <w:p w14:paraId="7C32EE03"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38" w:type="dxa"/>
          </w:tcPr>
          <w:p w14:paraId="48E1EA57"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3" w:type="dxa"/>
            <w:tcBorders>
              <w:bottom w:val="single" w:sz="4" w:space="0" w:color="auto"/>
            </w:tcBorders>
          </w:tcPr>
          <w:p w14:paraId="1DE7F22F"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6642C219"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3" w:type="dxa"/>
            <w:gridSpan w:val="2"/>
            <w:tcBorders>
              <w:bottom w:val="single" w:sz="4" w:space="0" w:color="auto"/>
            </w:tcBorders>
          </w:tcPr>
          <w:p w14:paraId="2A1D2ECC"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5E5270" w:rsidRPr="00534952" w14:paraId="22F20F3E" w14:textId="77777777" w:rsidTr="007466CD">
        <w:tc>
          <w:tcPr>
            <w:tcW w:w="3539" w:type="dxa"/>
          </w:tcPr>
          <w:p w14:paraId="5606837F" w14:textId="77777777" w:rsidR="005E5270" w:rsidRPr="00534952" w:rsidRDefault="005E5270">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02" w:type="dxa"/>
            <w:tcBorders>
              <w:top w:val="single" w:sz="4" w:space="0" w:color="auto"/>
            </w:tcBorders>
          </w:tcPr>
          <w:p w14:paraId="52EF85A3" w14:textId="77777777" w:rsidR="005E5270" w:rsidRPr="00534952" w:rsidRDefault="005E5270">
            <w:pPr>
              <w:spacing w:line="240" w:lineRule="auto"/>
              <w:jc w:val="center"/>
              <w:rPr>
                <w:rFonts w:ascii="Browallia New" w:hAnsi="Browallia New" w:cs="Browallia New"/>
                <w:sz w:val="20"/>
                <w:szCs w:val="20"/>
              </w:rPr>
            </w:pPr>
          </w:p>
        </w:tc>
        <w:tc>
          <w:tcPr>
            <w:tcW w:w="238" w:type="dxa"/>
          </w:tcPr>
          <w:p w14:paraId="49E6AAA3" w14:textId="77777777" w:rsidR="005E5270" w:rsidRPr="00534952" w:rsidRDefault="005E5270">
            <w:pPr>
              <w:spacing w:line="240" w:lineRule="auto"/>
              <w:jc w:val="center"/>
              <w:rPr>
                <w:rFonts w:ascii="Browallia New" w:hAnsi="Browallia New" w:cs="Browallia New"/>
                <w:sz w:val="20"/>
                <w:szCs w:val="20"/>
              </w:rPr>
            </w:pPr>
          </w:p>
        </w:tc>
        <w:tc>
          <w:tcPr>
            <w:tcW w:w="818" w:type="dxa"/>
            <w:tcBorders>
              <w:top w:val="single" w:sz="4" w:space="0" w:color="auto"/>
            </w:tcBorders>
          </w:tcPr>
          <w:p w14:paraId="312D02B0" w14:textId="77777777" w:rsidR="005E5270" w:rsidRPr="00534952" w:rsidRDefault="005E5270">
            <w:pPr>
              <w:spacing w:line="240" w:lineRule="auto"/>
              <w:jc w:val="center"/>
              <w:rPr>
                <w:rFonts w:ascii="Browallia New" w:hAnsi="Browallia New" w:cs="Browallia New"/>
                <w:sz w:val="20"/>
                <w:szCs w:val="20"/>
              </w:rPr>
            </w:pPr>
          </w:p>
        </w:tc>
        <w:tc>
          <w:tcPr>
            <w:tcW w:w="247" w:type="dxa"/>
          </w:tcPr>
          <w:p w14:paraId="26CCDAC1" w14:textId="77777777" w:rsidR="005E5270" w:rsidRPr="00534952" w:rsidRDefault="005E5270">
            <w:pPr>
              <w:spacing w:line="240" w:lineRule="auto"/>
              <w:jc w:val="center"/>
              <w:rPr>
                <w:rFonts w:ascii="Browallia New" w:hAnsi="Browallia New" w:cs="Browallia New"/>
                <w:sz w:val="20"/>
                <w:szCs w:val="20"/>
              </w:rPr>
            </w:pPr>
          </w:p>
        </w:tc>
        <w:tc>
          <w:tcPr>
            <w:tcW w:w="1060" w:type="dxa"/>
            <w:tcBorders>
              <w:top w:val="single" w:sz="4" w:space="0" w:color="auto"/>
            </w:tcBorders>
          </w:tcPr>
          <w:p w14:paraId="1BF0D62A" w14:textId="77777777" w:rsidR="005E5270" w:rsidRPr="00534952" w:rsidRDefault="005E5270">
            <w:pPr>
              <w:spacing w:line="240" w:lineRule="auto"/>
              <w:jc w:val="center"/>
              <w:rPr>
                <w:rFonts w:ascii="Browallia New" w:hAnsi="Browallia New" w:cs="Browallia New"/>
                <w:sz w:val="20"/>
                <w:szCs w:val="20"/>
              </w:rPr>
            </w:pPr>
          </w:p>
        </w:tc>
        <w:tc>
          <w:tcPr>
            <w:tcW w:w="238" w:type="dxa"/>
          </w:tcPr>
          <w:p w14:paraId="0154B7A5" w14:textId="77777777" w:rsidR="005E5270" w:rsidRPr="00534952" w:rsidRDefault="005E5270">
            <w:pPr>
              <w:spacing w:line="240" w:lineRule="auto"/>
              <w:jc w:val="center"/>
              <w:rPr>
                <w:rFonts w:ascii="Browallia New" w:hAnsi="Browallia New" w:cs="Browallia New"/>
                <w:sz w:val="20"/>
                <w:szCs w:val="20"/>
              </w:rPr>
            </w:pPr>
          </w:p>
        </w:tc>
        <w:tc>
          <w:tcPr>
            <w:tcW w:w="833" w:type="dxa"/>
            <w:tcBorders>
              <w:top w:val="single" w:sz="4" w:space="0" w:color="auto"/>
            </w:tcBorders>
          </w:tcPr>
          <w:p w14:paraId="2A15D2C4" w14:textId="77777777" w:rsidR="005E5270" w:rsidRPr="00534952" w:rsidRDefault="005E5270">
            <w:pPr>
              <w:spacing w:line="240" w:lineRule="auto"/>
              <w:jc w:val="center"/>
              <w:rPr>
                <w:rFonts w:ascii="Browallia New" w:hAnsi="Browallia New" w:cs="Browallia New"/>
                <w:sz w:val="20"/>
                <w:szCs w:val="20"/>
              </w:rPr>
            </w:pPr>
          </w:p>
        </w:tc>
        <w:tc>
          <w:tcPr>
            <w:tcW w:w="239" w:type="dxa"/>
          </w:tcPr>
          <w:p w14:paraId="224367EC" w14:textId="77777777" w:rsidR="005E5270" w:rsidRPr="00534952" w:rsidRDefault="005E5270">
            <w:pPr>
              <w:spacing w:line="240" w:lineRule="auto"/>
              <w:jc w:val="center"/>
              <w:rPr>
                <w:rFonts w:ascii="Browallia New" w:hAnsi="Browallia New" w:cs="Browallia New"/>
                <w:sz w:val="20"/>
                <w:szCs w:val="20"/>
              </w:rPr>
            </w:pPr>
          </w:p>
        </w:tc>
        <w:tc>
          <w:tcPr>
            <w:tcW w:w="833" w:type="dxa"/>
            <w:gridSpan w:val="2"/>
            <w:tcBorders>
              <w:top w:val="single" w:sz="4" w:space="0" w:color="auto"/>
            </w:tcBorders>
          </w:tcPr>
          <w:p w14:paraId="0EF688FD" w14:textId="77777777" w:rsidR="005E5270" w:rsidRPr="00534952" w:rsidRDefault="005E5270">
            <w:pPr>
              <w:spacing w:line="240" w:lineRule="auto"/>
              <w:jc w:val="center"/>
              <w:rPr>
                <w:rFonts w:ascii="Browallia New" w:hAnsi="Browallia New" w:cs="Browallia New"/>
                <w:sz w:val="20"/>
                <w:szCs w:val="20"/>
              </w:rPr>
            </w:pPr>
          </w:p>
        </w:tc>
      </w:tr>
      <w:tr w:rsidR="005E5270" w:rsidRPr="0058415C" w14:paraId="135A5BC8" w14:textId="77777777" w:rsidTr="007466CD">
        <w:trPr>
          <w:trHeight w:val="57"/>
        </w:trPr>
        <w:tc>
          <w:tcPr>
            <w:tcW w:w="3539" w:type="dxa"/>
          </w:tcPr>
          <w:p w14:paraId="3B3F77A2" w14:textId="77777777" w:rsidR="005E5270" w:rsidRPr="0012599C" w:rsidRDefault="005E5270">
            <w:pPr>
              <w:spacing w:line="240" w:lineRule="auto"/>
              <w:rPr>
                <w:rFonts w:ascii="Browallia New" w:hAnsi="Browallia New" w:cs="Browallia New"/>
                <w:b/>
                <w:snapToGrid w:val="0"/>
                <w:sz w:val="20"/>
                <w:szCs w:val="20"/>
              </w:rPr>
            </w:pPr>
            <w:r w:rsidRPr="0012599C">
              <w:rPr>
                <w:rFonts w:ascii="Browallia New" w:hAnsi="Browallia New" w:cs="Browallia New"/>
                <w:b/>
                <w:snapToGrid w:val="0"/>
                <w:sz w:val="20"/>
                <w:szCs w:val="20"/>
                <w:cs/>
              </w:rPr>
              <w:t>เงินสดและรายการเทียบเท่าเงินสด</w:t>
            </w:r>
            <w:r w:rsidRPr="0012599C">
              <w:rPr>
                <w:rFonts w:ascii="Browallia New" w:hAnsi="Browallia New" w:cs="Browallia New"/>
                <w:b/>
                <w:snapToGrid w:val="0"/>
                <w:sz w:val="20"/>
                <w:szCs w:val="20"/>
              </w:rPr>
              <w:t xml:space="preserve"> </w:t>
            </w:r>
          </w:p>
        </w:tc>
        <w:tc>
          <w:tcPr>
            <w:tcW w:w="902" w:type="dxa"/>
            <w:vAlign w:val="bottom"/>
          </w:tcPr>
          <w:p w14:paraId="0CDD433B"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w:t>
            </w:r>
          </w:p>
        </w:tc>
        <w:tc>
          <w:tcPr>
            <w:tcW w:w="238" w:type="dxa"/>
            <w:vAlign w:val="bottom"/>
          </w:tcPr>
          <w:p w14:paraId="1F68E13D" w14:textId="77777777" w:rsidR="005E5270" w:rsidRPr="00916896" w:rsidRDefault="005E5270">
            <w:pPr>
              <w:spacing w:line="240" w:lineRule="auto"/>
              <w:jc w:val="right"/>
              <w:rPr>
                <w:rFonts w:ascii="Browallia New" w:hAnsi="Browallia New" w:cs="Browallia New"/>
                <w:sz w:val="20"/>
                <w:szCs w:val="20"/>
              </w:rPr>
            </w:pPr>
          </w:p>
        </w:tc>
        <w:tc>
          <w:tcPr>
            <w:tcW w:w="818" w:type="dxa"/>
            <w:vAlign w:val="bottom"/>
          </w:tcPr>
          <w:p w14:paraId="15959A7C"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w:t>
            </w:r>
          </w:p>
        </w:tc>
        <w:tc>
          <w:tcPr>
            <w:tcW w:w="247" w:type="dxa"/>
            <w:vAlign w:val="bottom"/>
          </w:tcPr>
          <w:p w14:paraId="275438CD" w14:textId="77777777" w:rsidR="005E5270" w:rsidRPr="00916896" w:rsidRDefault="005E5270">
            <w:pPr>
              <w:spacing w:line="240" w:lineRule="auto"/>
              <w:jc w:val="right"/>
              <w:rPr>
                <w:rFonts w:ascii="Browallia New" w:hAnsi="Browallia New" w:cs="Browallia New"/>
                <w:sz w:val="20"/>
                <w:szCs w:val="20"/>
              </w:rPr>
            </w:pPr>
          </w:p>
        </w:tc>
        <w:tc>
          <w:tcPr>
            <w:tcW w:w="1060" w:type="dxa"/>
          </w:tcPr>
          <w:p w14:paraId="6513DB53"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69,042</w:t>
            </w:r>
          </w:p>
        </w:tc>
        <w:tc>
          <w:tcPr>
            <w:tcW w:w="238" w:type="dxa"/>
            <w:vAlign w:val="bottom"/>
          </w:tcPr>
          <w:p w14:paraId="45D1EA99" w14:textId="77777777" w:rsidR="005E5270" w:rsidRPr="00916896" w:rsidRDefault="005E5270">
            <w:pPr>
              <w:spacing w:line="240" w:lineRule="auto"/>
              <w:jc w:val="right"/>
              <w:rPr>
                <w:rFonts w:ascii="Browallia New" w:hAnsi="Browallia New" w:cs="Browallia New"/>
                <w:sz w:val="20"/>
                <w:szCs w:val="20"/>
              </w:rPr>
            </w:pPr>
          </w:p>
        </w:tc>
        <w:tc>
          <w:tcPr>
            <w:tcW w:w="833" w:type="dxa"/>
          </w:tcPr>
          <w:p w14:paraId="2121DB8E"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169,187</w:t>
            </w:r>
          </w:p>
        </w:tc>
        <w:tc>
          <w:tcPr>
            <w:tcW w:w="239" w:type="dxa"/>
            <w:vAlign w:val="bottom"/>
          </w:tcPr>
          <w:p w14:paraId="2AF0A69C" w14:textId="77777777" w:rsidR="005E5270" w:rsidRPr="00916896" w:rsidRDefault="005E5270">
            <w:pPr>
              <w:spacing w:line="240" w:lineRule="auto"/>
              <w:jc w:val="right"/>
              <w:rPr>
                <w:rFonts w:ascii="Browallia New" w:hAnsi="Browallia New" w:cs="Browallia New"/>
                <w:sz w:val="20"/>
                <w:szCs w:val="20"/>
              </w:rPr>
            </w:pPr>
          </w:p>
        </w:tc>
        <w:tc>
          <w:tcPr>
            <w:tcW w:w="833" w:type="dxa"/>
            <w:gridSpan w:val="2"/>
            <w:vAlign w:val="bottom"/>
          </w:tcPr>
          <w:p w14:paraId="6D348835"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238,229</w:t>
            </w:r>
          </w:p>
        </w:tc>
      </w:tr>
      <w:tr w:rsidR="005E5270" w:rsidRPr="0058415C" w14:paraId="08328563" w14:textId="77777777" w:rsidTr="007466CD">
        <w:tc>
          <w:tcPr>
            <w:tcW w:w="3539" w:type="dxa"/>
          </w:tcPr>
          <w:p w14:paraId="0C7FCB52" w14:textId="77777777" w:rsidR="005E5270" w:rsidRPr="00534952" w:rsidRDefault="005E5270">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02" w:type="dxa"/>
            <w:vAlign w:val="bottom"/>
          </w:tcPr>
          <w:p w14:paraId="1DA7BD17"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1,306,177</w:t>
            </w:r>
          </w:p>
        </w:tc>
        <w:tc>
          <w:tcPr>
            <w:tcW w:w="238" w:type="dxa"/>
            <w:vAlign w:val="bottom"/>
          </w:tcPr>
          <w:p w14:paraId="470DECF4" w14:textId="77777777" w:rsidR="005E5270" w:rsidRPr="00916896" w:rsidRDefault="005E5270">
            <w:pPr>
              <w:spacing w:line="240" w:lineRule="auto"/>
              <w:jc w:val="right"/>
              <w:rPr>
                <w:rFonts w:ascii="Browallia New" w:hAnsi="Browallia New" w:cs="Browallia New"/>
                <w:sz w:val="20"/>
                <w:szCs w:val="20"/>
              </w:rPr>
            </w:pPr>
          </w:p>
        </w:tc>
        <w:tc>
          <w:tcPr>
            <w:tcW w:w="818" w:type="dxa"/>
          </w:tcPr>
          <w:p w14:paraId="7C481F0F"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1,793,768</w:t>
            </w:r>
          </w:p>
        </w:tc>
        <w:tc>
          <w:tcPr>
            <w:tcW w:w="247" w:type="dxa"/>
            <w:vAlign w:val="bottom"/>
          </w:tcPr>
          <w:p w14:paraId="75DC7B28" w14:textId="77777777" w:rsidR="005E5270" w:rsidRPr="00916896" w:rsidRDefault="005E5270">
            <w:pPr>
              <w:spacing w:line="240" w:lineRule="auto"/>
              <w:jc w:val="right"/>
              <w:rPr>
                <w:rFonts w:ascii="Browallia New" w:hAnsi="Browallia New" w:cs="Browallia New"/>
                <w:sz w:val="20"/>
                <w:szCs w:val="20"/>
              </w:rPr>
            </w:pPr>
          </w:p>
        </w:tc>
        <w:tc>
          <w:tcPr>
            <w:tcW w:w="1060" w:type="dxa"/>
          </w:tcPr>
          <w:p w14:paraId="266D9F59"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w:t>
            </w:r>
          </w:p>
        </w:tc>
        <w:tc>
          <w:tcPr>
            <w:tcW w:w="238" w:type="dxa"/>
            <w:vAlign w:val="bottom"/>
          </w:tcPr>
          <w:p w14:paraId="5686EFE0" w14:textId="77777777" w:rsidR="005E5270" w:rsidRPr="00916896" w:rsidRDefault="005E5270">
            <w:pPr>
              <w:spacing w:line="240" w:lineRule="auto"/>
              <w:jc w:val="right"/>
              <w:rPr>
                <w:rFonts w:ascii="Browallia New" w:hAnsi="Browallia New" w:cs="Browallia New"/>
                <w:sz w:val="20"/>
                <w:szCs w:val="20"/>
              </w:rPr>
            </w:pPr>
          </w:p>
        </w:tc>
        <w:tc>
          <w:tcPr>
            <w:tcW w:w="833" w:type="dxa"/>
          </w:tcPr>
          <w:p w14:paraId="11AD365A"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w:t>
            </w:r>
          </w:p>
        </w:tc>
        <w:tc>
          <w:tcPr>
            <w:tcW w:w="239" w:type="dxa"/>
            <w:vAlign w:val="bottom"/>
          </w:tcPr>
          <w:p w14:paraId="3D0AC33B" w14:textId="77777777" w:rsidR="005E5270" w:rsidRPr="00916896" w:rsidRDefault="005E5270">
            <w:pPr>
              <w:spacing w:line="240" w:lineRule="auto"/>
              <w:jc w:val="right"/>
              <w:rPr>
                <w:rFonts w:ascii="Browallia New" w:hAnsi="Browallia New" w:cs="Browallia New"/>
                <w:sz w:val="20"/>
                <w:szCs w:val="20"/>
              </w:rPr>
            </w:pPr>
          </w:p>
        </w:tc>
        <w:tc>
          <w:tcPr>
            <w:tcW w:w="833" w:type="dxa"/>
            <w:gridSpan w:val="2"/>
            <w:vAlign w:val="bottom"/>
          </w:tcPr>
          <w:p w14:paraId="60F09289"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3,099,945</w:t>
            </w:r>
          </w:p>
        </w:tc>
      </w:tr>
      <w:tr w:rsidR="005E5270" w:rsidRPr="0058415C" w14:paraId="00A9BD3E" w14:textId="77777777" w:rsidTr="007466CD">
        <w:tc>
          <w:tcPr>
            <w:tcW w:w="3539" w:type="dxa"/>
          </w:tcPr>
          <w:p w14:paraId="1533E4DC" w14:textId="77777777" w:rsidR="005E5270" w:rsidRPr="00534952" w:rsidRDefault="005E5270">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02" w:type="dxa"/>
            <w:vAlign w:val="bottom"/>
          </w:tcPr>
          <w:p w14:paraId="02DF80C0"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110,107</w:t>
            </w:r>
          </w:p>
        </w:tc>
        <w:tc>
          <w:tcPr>
            <w:tcW w:w="238" w:type="dxa"/>
            <w:vAlign w:val="bottom"/>
          </w:tcPr>
          <w:p w14:paraId="535AFB66" w14:textId="77777777" w:rsidR="005E5270" w:rsidRPr="00916896" w:rsidRDefault="005E5270">
            <w:pPr>
              <w:spacing w:line="240" w:lineRule="auto"/>
              <w:jc w:val="right"/>
              <w:rPr>
                <w:rFonts w:ascii="Browallia New" w:hAnsi="Browallia New" w:cs="Browallia New"/>
                <w:sz w:val="20"/>
                <w:szCs w:val="20"/>
              </w:rPr>
            </w:pPr>
          </w:p>
        </w:tc>
        <w:tc>
          <w:tcPr>
            <w:tcW w:w="818" w:type="dxa"/>
          </w:tcPr>
          <w:p w14:paraId="646B53FE"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47" w:type="dxa"/>
            <w:vAlign w:val="bottom"/>
          </w:tcPr>
          <w:p w14:paraId="04822340" w14:textId="77777777" w:rsidR="005E5270" w:rsidRPr="00916896" w:rsidRDefault="005E5270">
            <w:pPr>
              <w:spacing w:line="240" w:lineRule="auto"/>
              <w:jc w:val="right"/>
              <w:rPr>
                <w:rFonts w:ascii="Browallia New" w:hAnsi="Browallia New" w:cs="Browallia New"/>
                <w:sz w:val="20"/>
                <w:szCs w:val="20"/>
              </w:rPr>
            </w:pPr>
          </w:p>
        </w:tc>
        <w:tc>
          <w:tcPr>
            <w:tcW w:w="1060" w:type="dxa"/>
          </w:tcPr>
          <w:p w14:paraId="0F8EF7EA"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vAlign w:val="bottom"/>
          </w:tcPr>
          <w:p w14:paraId="7AC97F2E" w14:textId="77777777" w:rsidR="005E5270" w:rsidRPr="00916896" w:rsidRDefault="005E5270">
            <w:pPr>
              <w:spacing w:line="240" w:lineRule="auto"/>
              <w:jc w:val="right"/>
              <w:rPr>
                <w:rFonts w:ascii="Browallia New" w:hAnsi="Browallia New" w:cs="Browallia New"/>
                <w:sz w:val="20"/>
                <w:szCs w:val="20"/>
              </w:rPr>
            </w:pPr>
          </w:p>
        </w:tc>
        <w:tc>
          <w:tcPr>
            <w:tcW w:w="833" w:type="dxa"/>
          </w:tcPr>
          <w:p w14:paraId="1F210A3D"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9" w:type="dxa"/>
            <w:vAlign w:val="bottom"/>
          </w:tcPr>
          <w:p w14:paraId="519289D2" w14:textId="77777777" w:rsidR="005E5270" w:rsidRPr="00916896" w:rsidRDefault="005E5270">
            <w:pPr>
              <w:spacing w:line="240" w:lineRule="auto"/>
              <w:jc w:val="right"/>
              <w:rPr>
                <w:rFonts w:ascii="Browallia New" w:hAnsi="Browallia New" w:cs="Browallia New"/>
                <w:sz w:val="20"/>
                <w:szCs w:val="20"/>
              </w:rPr>
            </w:pPr>
          </w:p>
        </w:tc>
        <w:tc>
          <w:tcPr>
            <w:tcW w:w="833" w:type="dxa"/>
            <w:gridSpan w:val="2"/>
            <w:vAlign w:val="bottom"/>
          </w:tcPr>
          <w:p w14:paraId="7DBE17F3"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110,107</w:t>
            </w:r>
          </w:p>
        </w:tc>
      </w:tr>
      <w:tr w:rsidR="005E5270" w:rsidRPr="00A22F05" w14:paraId="407777F4" w14:textId="77777777" w:rsidTr="007466CD">
        <w:tc>
          <w:tcPr>
            <w:tcW w:w="3539" w:type="dxa"/>
          </w:tcPr>
          <w:p w14:paraId="538B7C53" w14:textId="77777777" w:rsidR="005E5270" w:rsidRPr="00534952" w:rsidRDefault="005E5270">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902" w:type="dxa"/>
          </w:tcPr>
          <w:p w14:paraId="292D52FF"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vAlign w:val="bottom"/>
          </w:tcPr>
          <w:p w14:paraId="4AD5C81E" w14:textId="77777777" w:rsidR="005E5270" w:rsidRPr="00916896" w:rsidRDefault="005E5270">
            <w:pPr>
              <w:spacing w:line="240" w:lineRule="auto"/>
              <w:jc w:val="right"/>
              <w:rPr>
                <w:rFonts w:ascii="Browallia New" w:hAnsi="Browallia New" w:cs="Browallia New"/>
                <w:sz w:val="20"/>
                <w:szCs w:val="20"/>
              </w:rPr>
            </w:pPr>
          </w:p>
        </w:tc>
        <w:tc>
          <w:tcPr>
            <w:tcW w:w="818" w:type="dxa"/>
            <w:vAlign w:val="bottom"/>
          </w:tcPr>
          <w:p w14:paraId="066B0BAE"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21,381</w:t>
            </w:r>
          </w:p>
        </w:tc>
        <w:tc>
          <w:tcPr>
            <w:tcW w:w="247" w:type="dxa"/>
            <w:vAlign w:val="bottom"/>
          </w:tcPr>
          <w:p w14:paraId="53ABD173" w14:textId="77777777" w:rsidR="005E5270" w:rsidRPr="00916896" w:rsidRDefault="005E5270">
            <w:pPr>
              <w:spacing w:line="240" w:lineRule="auto"/>
              <w:jc w:val="right"/>
              <w:rPr>
                <w:rFonts w:ascii="Browallia New" w:hAnsi="Browallia New" w:cs="Browallia New"/>
                <w:sz w:val="20"/>
                <w:szCs w:val="20"/>
              </w:rPr>
            </w:pPr>
          </w:p>
        </w:tc>
        <w:tc>
          <w:tcPr>
            <w:tcW w:w="1060" w:type="dxa"/>
          </w:tcPr>
          <w:p w14:paraId="018F0E4F"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vAlign w:val="bottom"/>
          </w:tcPr>
          <w:p w14:paraId="6824A4E5" w14:textId="77777777" w:rsidR="005E5270" w:rsidRPr="00916896" w:rsidRDefault="005E5270">
            <w:pPr>
              <w:spacing w:line="240" w:lineRule="auto"/>
              <w:jc w:val="right"/>
              <w:rPr>
                <w:rFonts w:ascii="Browallia New" w:hAnsi="Browallia New" w:cs="Browallia New"/>
                <w:sz w:val="20"/>
                <w:szCs w:val="20"/>
              </w:rPr>
            </w:pPr>
          </w:p>
        </w:tc>
        <w:tc>
          <w:tcPr>
            <w:tcW w:w="833" w:type="dxa"/>
          </w:tcPr>
          <w:p w14:paraId="60D6C7DF" w14:textId="77777777" w:rsidR="005E5270" w:rsidRPr="00916896" w:rsidRDefault="005E5270">
            <w:pPr>
              <w:spacing w:line="240" w:lineRule="auto"/>
              <w:jc w:val="right"/>
              <w:rPr>
                <w:rFonts w:ascii="Browallia New" w:hAnsi="Browallia New" w:cs="Browallia New"/>
                <w:sz w:val="20"/>
                <w:szCs w:val="20"/>
              </w:rPr>
            </w:pPr>
            <w:r w:rsidRPr="00916896" w:rsidDel="006F5FBA">
              <w:rPr>
                <w:rFonts w:ascii="Browallia New" w:hAnsi="Browallia New" w:cs="Browallia New"/>
                <w:sz w:val="20"/>
                <w:szCs w:val="20"/>
              </w:rPr>
              <w:t xml:space="preserve">   -</w:t>
            </w:r>
          </w:p>
        </w:tc>
        <w:tc>
          <w:tcPr>
            <w:tcW w:w="239" w:type="dxa"/>
            <w:vAlign w:val="bottom"/>
          </w:tcPr>
          <w:p w14:paraId="2ABEA3C9" w14:textId="77777777" w:rsidR="005E5270" w:rsidRPr="00916896" w:rsidRDefault="005E5270">
            <w:pPr>
              <w:spacing w:line="240" w:lineRule="auto"/>
              <w:jc w:val="right"/>
              <w:rPr>
                <w:rFonts w:ascii="Browallia New" w:hAnsi="Browallia New" w:cs="Browallia New"/>
                <w:sz w:val="20"/>
                <w:szCs w:val="20"/>
              </w:rPr>
            </w:pPr>
          </w:p>
        </w:tc>
        <w:tc>
          <w:tcPr>
            <w:tcW w:w="833" w:type="dxa"/>
            <w:gridSpan w:val="2"/>
            <w:vAlign w:val="bottom"/>
          </w:tcPr>
          <w:p w14:paraId="6E9E0D77"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21,381</w:t>
            </w:r>
          </w:p>
        </w:tc>
      </w:tr>
      <w:tr w:rsidR="005E5270" w:rsidRPr="0058415C" w14:paraId="19387125" w14:textId="77777777" w:rsidTr="007466CD">
        <w:tc>
          <w:tcPr>
            <w:tcW w:w="3539" w:type="dxa"/>
          </w:tcPr>
          <w:p w14:paraId="4241B0DE" w14:textId="77777777" w:rsidR="005E5270" w:rsidRPr="00534952" w:rsidRDefault="005E5270">
            <w:pPr>
              <w:tabs>
                <w:tab w:val="clear" w:pos="454"/>
              </w:tabs>
              <w:spacing w:line="240" w:lineRule="auto"/>
              <w:ind w:left="276" w:right="-105"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02" w:type="dxa"/>
          </w:tcPr>
          <w:p w14:paraId="6D2B1DB2"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179,127</w:t>
            </w:r>
          </w:p>
        </w:tc>
        <w:tc>
          <w:tcPr>
            <w:tcW w:w="238" w:type="dxa"/>
            <w:vAlign w:val="bottom"/>
          </w:tcPr>
          <w:p w14:paraId="2A1F28D5" w14:textId="77777777" w:rsidR="005E5270" w:rsidRPr="00916896" w:rsidRDefault="005E5270">
            <w:pPr>
              <w:spacing w:line="240" w:lineRule="auto"/>
              <w:jc w:val="right"/>
              <w:rPr>
                <w:rFonts w:ascii="Browallia New" w:hAnsi="Browallia New" w:cs="Browallia New"/>
                <w:sz w:val="20"/>
                <w:szCs w:val="20"/>
              </w:rPr>
            </w:pPr>
          </w:p>
        </w:tc>
        <w:tc>
          <w:tcPr>
            <w:tcW w:w="818" w:type="dxa"/>
            <w:vAlign w:val="bottom"/>
          </w:tcPr>
          <w:p w14:paraId="086E2DE7" w14:textId="2B9BB6D7" w:rsidR="005E5270" w:rsidRPr="00916896" w:rsidRDefault="007A03BA">
            <w:pPr>
              <w:spacing w:line="240" w:lineRule="auto"/>
              <w:jc w:val="right"/>
              <w:rPr>
                <w:rFonts w:ascii="Browallia New" w:hAnsi="Browallia New" w:cs="Browallia New"/>
                <w:sz w:val="20"/>
                <w:szCs w:val="20"/>
              </w:rPr>
            </w:pPr>
            <w:r>
              <w:rPr>
                <w:rFonts w:ascii="Browallia New" w:hAnsi="Browallia New" w:cs="Browallia New"/>
                <w:sz w:val="20"/>
                <w:szCs w:val="20"/>
              </w:rPr>
              <w:t>88,081</w:t>
            </w:r>
          </w:p>
        </w:tc>
        <w:tc>
          <w:tcPr>
            <w:tcW w:w="247" w:type="dxa"/>
            <w:vAlign w:val="bottom"/>
          </w:tcPr>
          <w:p w14:paraId="05E3A514" w14:textId="77777777" w:rsidR="005E5270" w:rsidRPr="00916896" w:rsidRDefault="005E5270">
            <w:pPr>
              <w:spacing w:line="240" w:lineRule="auto"/>
              <w:jc w:val="right"/>
              <w:rPr>
                <w:rFonts w:ascii="Browallia New" w:hAnsi="Browallia New" w:cs="Browallia New"/>
                <w:sz w:val="20"/>
                <w:szCs w:val="20"/>
              </w:rPr>
            </w:pPr>
          </w:p>
        </w:tc>
        <w:tc>
          <w:tcPr>
            <w:tcW w:w="1060" w:type="dxa"/>
          </w:tcPr>
          <w:p w14:paraId="09409F8D"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vAlign w:val="bottom"/>
          </w:tcPr>
          <w:p w14:paraId="0F3588F1" w14:textId="77777777" w:rsidR="005E5270" w:rsidRPr="00916896" w:rsidRDefault="005E5270">
            <w:pPr>
              <w:spacing w:line="240" w:lineRule="auto"/>
              <w:jc w:val="right"/>
              <w:rPr>
                <w:rFonts w:ascii="Browallia New" w:hAnsi="Browallia New" w:cs="Browallia New"/>
                <w:sz w:val="20"/>
                <w:szCs w:val="20"/>
              </w:rPr>
            </w:pPr>
          </w:p>
        </w:tc>
        <w:tc>
          <w:tcPr>
            <w:tcW w:w="833" w:type="dxa"/>
          </w:tcPr>
          <w:p w14:paraId="13D3392E" w14:textId="77777777" w:rsidR="005E5270" w:rsidRPr="00916896" w:rsidRDefault="005E5270">
            <w:pPr>
              <w:spacing w:line="240" w:lineRule="auto"/>
              <w:jc w:val="right"/>
              <w:rPr>
                <w:rFonts w:ascii="Browallia New" w:hAnsi="Browallia New" w:cs="Browallia New"/>
                <w:sz w:val="20"/>
                <w:szCs w:val="20"/>
              </w:rPr>
            </w:pPr>
            <w:r w:rsidRPr="00916896" w:rsidDel="006F5FBA">
              <w:rPr>
                <w:rFonts w:ascii="Browallia New" w:hAnsi="Browallia New" w:cs="Browallia New"/>
                <w:sz w:val="20"/>
                <w:szCs w:val="20"/>
              </w:rPr>
              <w:t xml:space="preserve">   -</w:t>
            </w:r>
          </w:p>
        </w:tc>
        <w:tc>
          <w:tcPr>
            <w:tcW w:w="239" w:type="dxa"/>
            <w:vAlign w:val="bottom"/>
          </w:tcPr>
          <w:p w14:paraId="294552F5" w14:textId="77777777" w:rsidR="005E5270" w:rsidRPr="00916896" w:rsidRDefault="005E5270">
            <w:pPr>
              <w:spacing w:line="240" w:lineRule="auto"/>
              <w:jc w:val="right"/>
              <w:rPr>
                <w:rFonts w:ascii="Browallia New" w:hAnsi="Browallia New" w:cs="Browallia New"/>
                <w:sz w:val="20"/>
                <w:szCs w:val="20"/>
              </w:rPr>
            </w:pPr>
          </w:p>
        </w:tc>
        <w:tc>
          <w:tcPr>
            <w:tcW w:w="833" w:type="dxa"/>
            <w:gridSpan w:val="2"/>
            <w:vAlign w:val="bottom"/>
          </w:tcPr>
          <w:p w14:paraId="638C5226" w14:textId="7425146F"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2</w:t>
            </w:r>
            <w:r w:rsidR="007A03BA">
              <w:rPr>
                <w:rFonts w:ascii="Browallia New" w:hAnsi="Browallia New" w:cs="Browallia New"/>
                <w:sz w:val="20"/>
                <w:szCs w:val="20"/>
              </w:rPr>
              <w:t>67</w:t>
            </w:r>
            <w:r w:rsidRPr="00916896">
              <w:rPr>
                <w:rFonts w:ascii="Browallia New" w:hAnsi="Browallia New" w:cs="Browallia New"/>
                <w:sz w:val="20"/>
                <w:szCs w:val="20"/>
              </w:rPr>
              <w:t>,</w:t>
            </w:r>
            <w:r w:rsidR="007A03BA">
              <w:rPr>
                <w:rFonts w:ascii="Browallia New" w:hAnsi="Browallia New" w:cs="Browallia New"/>
                <w:sz w:val="20"/>
                <w:szCs w:val="20"/>
              </w:rPr>
              <w:t>208</w:t>
            </w:r>
          </w:p>
        </w:tc>
      </w:tr>
      <w:tr w:rsidR="005E5270" w:rsidRPr="0058415C" w14:paraId="44D16853" w14:textId="77777777" w:rsidTr="007466CD">
        <w:tc>
          <w:tcPr>
            <w:tcW w:w="3539" w:type="dxa"/>
          </w:tcPr>
          <w:p w14:paraId="25595D27" w14:textId="04B6D353" w:rsidR="005E5270" w:rsidRPr="00534952" w:rsidRDefault="005E5270">
            <w:pPr>
              <w:tabs>
                <w:tab w:val="clear" w:pos="454"/>
              </w:tabs>
              <w:spacing w:line="240" w:lineRule="auto"/>
              <w:ind w:left="276" w:right="-105"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w:t>
            </w:r>
            <w:r>
              <w:rPr>
                <w:rFonts w:ascii="Browallia New" w:hAnsi="Browallia New" w:cs="Browallia New"/>
                <w:b/>
                <w:snapToGrid w:val="0"/>
                <w:sz w:val="20"/>
                <w:szCs w:val="20"/>
              </w:rPr>
              <w:br/>
            </w:r>
            <w:r w:rsidRPr="004E1708">
              <w:rPr>
                <w:rFonts w:ascii="Browallia New" w:hAnsi="Browallia New" w:cs="Browallia New"/>
                <w:b/>
                <w:snapToGrid w:val="0"/>
                <w:sz w:val="20"/>
                <w:szCs w:val="20"/>
                <w:cs/>
              </w:rPr>
              <w:t>กำไรขาดทุน</w:t>
            </w:r>
          </w:p>
        </w:tc>
        <w:tc>
          <w:tcPr>
            <w:tcW w:w="902" w:type="dxa"/>
          </w:tcPr>
          <w:p w14:paraId="70576A4C" w14:textId="77777777" w:rsidR="005E5270" w:rsidRPr="00916896" w:rsidRDefault="005E5270">
            <w:pPr>
              <w:spacing w:line="240" w:lineRule="auto"/>
              <w:jc w:val="right"/>
              <w:rPr>
                <w:rFonts w:ascii="Browallia New" w:hAnsi="Browallia New" w:cs="Browallia New"/>
                <w:sz w:val="20"/>
                <w:szCs w:val="20"/>
              </w:rPr>
            </w:pPr>
          </w:p>
          <w:p w14:paraId="6495CA3C"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vAlign w:val="bottom"/>
          </w:tcPr>
          <w:p w14:paraId="617C5DE6" w14:textId="77777777" w:rsidR="005E5270" w:rsidRPr="00916896" w:rsidRDefault="005E5270">
            <w:pPr>
              <w:spacing w:line="240" w:lineRule="auto"/>
              <w:jc w:val="right"/>
              <w:rPr>
                <w:rFonts w:ascii="Browallia New" w:hAnsi="Browallia New" w:cs="Browallia New"/>
                <w:sz w:val="20"/>
                <w:szCs w:val="20"/>
              </w:rPr>
            </w:pPr>
          </w:p>
        </w:tc>
        <w:tc>
          <w:tcPr>
            <w:tcW w:w="818" w:type="dxa"/>
          </w:tcPr>
          <w:p w14:paraId="7B2B354A" w14:textId="77777777" w:rsidR="005E5270" w:rsidRPr="00916896" w:rsidRDefault="005E5270">
            <w:pPr>
              <w:spacing w:line="240" w:lineRule="auto"/>
              <w:jc w:val="right"/>
              <w:rPr>
                <w:rFonts w:ascii="Browallia New" w:hAnsi="Browallia New" w:cs="Browallia New"/>
                <w:sz w:val="20"/>
                <w:szCs w:val="20"/>
              </w:rPr>
            </w:pPr>
          </w:p>
          <w:p w14:paraId="43A857EF"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47" w:type="dxa"/>
            <w:vAlign w:val="bottom"/>
          </w:tcPr>
          <w:p w14:paraId="2C425600" w14:textId="77777777" w:rsidR="005E5270" w:rsidRPr="00916896" w:rsidRDefault="005E5270">
            <w:pPr>
              <w:spacing w:line="240" w:lineRule="auto"/>
              <w:jc w:val="right"/>
              <w:rPr>
                <w:rFonts w:ascii="Browallia New" w:hAnsi="Browallia New" w:cs="Browallia New"/>
                <w:sz w:val="20"/>
                <w:szCs w:val="20"/>
              </w:rPr>
            </w:pPr>
          </w:p>
        </w:tc>
        <w:tc>
          <w:tcPr>
            <w:tcW w:w="1060" w:type="dxa"/>
          </w:tcPr>
          <w:p w14:paraId="07EA003E" w14:textId="77777777" w:rsidR="005E5270" w:rsidRPr="00916896" w:rsidRDefault="005E5270">
            <w:pPr>
              <w:spacing w:line="240" w:lineRule="auto"/>
              <w:jc w:val="right"/>
              <w:rPr>
                <w:rFonts w:ascii="Browallia New" w:hAnsi="Browallia New" w:cs="Browallia New"/>
                <w:sz w:val="20"/>
                <w:szCs w:val="20"/>
              </w:rPr>
            </w:pPr>
          </w:p>
          <w:p w14:paraId="3717ED84"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vAlign w:val="bottom"/>
          </w:tcPr>
          <w:p w14:paraId="2BFFB420" w14:textId="77777777" w:rsidR="005E5270" w:rsidRPr="00916896" w:rsidRDefault="005E5270">
            <w:pPr>
              <w:spacing w:line="240" w:lineRule="auto"/>
              <w:jc w:val="right"/>
              <w:rPr>
                <w:rFonts w:ascii="Browallia New" w:hAnsi="Browallia New" w:cs="Browallia New"/>
                <w:sz w:val="20"/>
                <w:szCs w:val="20"/>
              </w:rPr>
            </w:pPr>
          </w:p>
        </w:tc>
        <w:tc>
          <w:tcPr>
            <w:tcW w:w="833" w:type="dxa"/>
          </w:tcPr>
          <w:p w14:paraId="0BADFAEE" w14:textId="77777777" w:rsidR="005E5270" w:rsidRPr="00916896" w:rsidRDefault="005E5270">
            <w:pPr>
              <w:spacing w:line="240" w:lineRule="auto"/>
              <w:jc w:val="right"/>
              <w:rPr>
                <w:rFonts w:ascii="Browallia New" w:hAnsi="Browallia New" w:cs="Browallia New"/>
                <w:sz w:val="20"/>
                <w:szCs w:val="20"/>
              </w:rPr>
            </w:pPr>
          </w:p>
          <w:p w14:paraId="2C8044FE" w14:textId="77777777" w:rsidR="005E5270" w:rsidRPr="00916896" w:rsidDel="006F5FBA"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56,577</w:t>
            </w:r>
          </w:p>
        </w:tc>
        <w:tc>
          <w:tcPr>
            <w:tcW w:w="239" w:type="dxa"/>
            <w:vAlign w:val="bottom"/>
          </w:tcPr>
          <w:p w14:paraId="4FE39785" w14:textId="77777777" w:rsidR="005E5270" w:rsidRPr="00916896" w:rsidRDefault="005E5270">
            <w:pPr>
              <w:spacing w:line="240" w:lineRule="auto"/>
              <w:jc w:val="right"/>
              <w:rPr>
                <w:rFonts w:ascii="Browallia New" w:hAnsi="Browallia New" w:cs="Browallia New"/>
                <w:sz w:val="20"/>
                <w:szCs w:val="20"/>
              </w:rPr>
            </w:pPr>
          </w:p>
        </w:tc>
        <w:tc>
          <w:tcPr>
            <w:tcW w:w="833" w:type="dxa"/>
            <w:gridSpan w:val="2"/>
          </w:tcPr>
          <w:p w14:paraId="69389B96" w14:textId="77777777" w:rsidR="005E5270" w:rsidRPr="00916896" w:rsidRDefault="005E5270">
            <w:pPr>
              <w:spacing w:line="240" w:lineRule="auto"/>
              <w:jc w:val="right"/>
              <w:rPr>
                <w:rFonts w:ascii="Browallia New" w:hAnsi="Browallia New" w:cs="Browallia New"/>
                <w:sz w:val="20"/>
                <w:szCs w:val="20"/>
              </w:rPr>
            </w:pPr>
          </w:p>
          <w:p w14:paraId="3BB5B444"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56,577</w:t>
            </w:r>
          </w:p>
        </w:tc>
      </w:tr>
      <w:tr w:rsidR="005E5270" w:rsidRPr="006903E0" w14:paraId="53EAFE08" w14:textId="77777777" w:rsidTr="007466CD">
        <w:tc>
          <w:tcPr>
            <w:tcW w:w="3539" w:type="dxa"/>
          </w:tcPr>
          <w:p w14:paraId="309C06E7" w14:textId="77777777" w:rsidR="005E5270" w:rsidRPr="00B90E65" w:rsidRDefault="005E5270">
            <w:pPr>
              <w:spacing w:line="240" w:lineRule="auto"/>
              <w:rPr>
                <w:rFonts w:ascii="Browallia New" w:hAnsi="Browallia New" w:cs="Browallia New"/>
                <w:b/>
                <w:sz w:val="10"/>
                <w:szCs w:val="10"/>
              </w:rPr>
            </w:pPr>
          </w:p>
        </w:tc>
        <w:tc>
          <w:tcPr>
            <w:tcW w:w="902" w:type="dxa"/>
            <w:vAlign w:val="bottom"/>
          </w:tcPr>
          <w:p w14:paraId="6CC1A215" w14:textId="77777777" w:rsidR="005E5270" w:rsidRPr="00916896" w:rsidRDefault="005E5270">
            <w:pPr>
              <w:spacing w:line="240" w:lineRule="auto"/>
              <w:jc w:val="right"/>
              <w:rPr>
                <w:rFonts w:ascii="Browallia New" w:hAnsi="Browallia New" w:cs="Browallia New"/>
                <w:snapToGrid w:val="0"/>
                <w:sz w:val="10"/>
                <w:szCs w:val="10"/>
              </w:rPr>
            </w:pPr>
          </w:p>
        </w:tc>
        <w:tc>
          <w:tcPr>
            <w:tcW w:w="238" w:type="dxa"/>
            <w:vAlign w:val="bottom"/>
          </w:tcPr>
          <w:p w14:paraId="5B73FB7C" w14:textId="77777777" w:rsidR="005E5270" w:rsidRPr="00916896" w:rsidRDefault="005E5270">
            <w:pPr>
              <w:spacing w:line="240" w:lineRule="auto"/>
              <w:jc w:val="right"/>
              <w:rPr>
                <w:rFonts w:ascii="Browallia New" w:hAnsi="Browallia New" w:cs="Browallia New"/>
                <w:snapToGrid w:val="0"/>
                <w:sz w:val="10"/>
                <w:szCs w:val="10"/>
              </w:rPr>
            </w:pPr>
          </w:p>
        </w:tc>
        <w:tc>
          <w:tcPr>
            <w:tcW w:w="818" w:type="dxa"/>
            <w:vAlign w:val="bottom"/>
          </w:tcPr>
          <w:p w14:paraId="0B83A7A1" w14:textId="77777777" w:rsidR="005E5270" w:rsidRPr="00916896" w:rsidRDefault="005E5270">
            <w:pPr>
              <w:spacing w:line="240" w:lineRule="auto"/>
              <w:jc w:val="right"/>
              <w:rPr>
                <w:rFonts w:ascii="Browallia New" w:hAnsi="Browallia New" w:cs="Browallia New"/>
                <w:snapToGrid w:val="0"/>
                <w:sz w:val="10"/>
                <w:szCs w:val="10"/>
              </w:rPr>
            </w:pPr>
          </w:p>
        </w:tc>
        <w:tc>
          <w:tcPr>
            <w:tcW w:w="247" w:type="dxa"/>
            <w:vAlign w:val="bottom"/>
          </w:tcPr>
          <w:p w14:paraId="54C28E53" w14:textId="77777777" w:rsidR="005E5270" w:rsidRPr="00916896" w:rsidRDefault="005E5270">
            <w:pPr>
              <w:spacing w:line="240" w:lineRule="auto"/>
              <w:jc w:val="right"/>
              <w:rPr>
                <w:rFonts w:ascii="Browallia New" w:hAnsi="Browallia New" w:cs="Browallia New"/>
                <w:snapToGrid w:val="0"/>
                <w:sz w:val="10"/>
                <w:szCs w:val="10"/>
              </w:rPr>
            </w:pPr>
          </w:p>
        </w:tc>
        <w:tc>
          <w:tcPr>
            <w:tcW w:w="1060" w:type="dxa"/>
            <w:vAlign w:val="bottom"/>
          </w:tcPr>
          <w:p w14:paraId="46DAE0E4" w14:textId="77777777" w:rsidR="005E5270" w:rsidRPr="00916896" w:rsidRDefault="005E5270">
            <w:pPr>
              <w:spacing w:line="240" w:lineRule="auto"/>
              <w:jc w:val="right"/>
              <w:rPr>
                <w:rFonts w:ascii="Browallia New" w:hAnsi="Browallia New" w:cs="Browallia New"/>
                <w:sz w:val="10"/>
                <w:szCs w:val="10"/>
              </w:rPr>
            </w:pPr>
          </w:p>
        </w:tc>
        <w:tc>
          <w:tcPr>
            <w:tcW w:w="238" w:type="dxa"/>
            <w:vAlign w:val="bottom"/>
          </w:tcPr>
          <w:p w14:paraId="55F26364" w14:textId="77777777" w:rsidR="005E5270" w:rsidRPr="00916896" w:rsidRDefault="005E5270">
            <w:pPr>
              <w:spacing w:line="240" w:lineRule="auto"/>
              <w:jc w:val="right"/>
              <w:rPr>
                <w:rFonts w:ascii="Browallia New" w:hAnsi="Browallia New" w:cs="Browallia New"/>
                <w:snapToGrid w:val="0"/>
                <w:sz w:val="10"/>
                <w:szCs w:val="10"/>
              </w:rPr>
            </w:pPr>
          </w:p>
        </w:tc>
        <w:tc>
          <w:tcPr>
            <w:tcW w:w="833" w:type="dxa"/>
            <w:vAlign w:val="bottom"/>
          </w:tcPr>
          <w:p w14:paraId="4EDBE7FE" w14:textId="77777777" w:rsidR="005E5270" w:rsidRPr="00916896" w:rsidRDefault="005E5270">
            <w:pPr>
              <w:spacing w:line="240" w:lineRule="auto"/>
              <w:jc w:val="right"/>
              <w:rPr>
                <w:rFonts w:ascii="Browallia New" w:hAnsi="Browallia New" w:cs="Browallia New"/>
                <w:snapToGrid w:val="0"/>
                <w:sz w:val="10"/>
                <w:szCs w:val="10"/>
              </w:rPr>
            </w:pPr>
          </w:p>
        </w:tc>
        <w:tc>
          <w:tcPr>
            <w:tcW w:w="239" w:type="dxa"/>
            <w:vAlign w:val="bottom"/>
          </w:tcPr>
          <w:p w14:paraId="655FCDFE" w14:textId="77777777" w:rsidR="005E5270" w:rsidRPr="00916896" w:rsidRDefault="005E5270">
            <w:pPr>
              <w:spacing w:line="240" w:lineRule="auto"/>
              <w:jc w:val="right"/>
              <w:rPr>
                <w:rFonts w:ascii="Browallia New" w:hAnsi="Browallia New" w:cs="Browallia New"/>
                <w:snapToGrid w:val="0"/>
                <w:sz w:val="10"/>
                <w:szCs w:val="10"/>
              </w:rPr>
            </w:pPr>
          </w:p>
        </w:tc>
        <w:tc>
          <w:tcPr>
            <w:tcW w:w="833" w:type="dxa"/>
            <w:gridSpan w:val="2"/>
            <w:vAlign w:val="bottom"/>
          </w:tcPr>
          <w:p w14:paraId="276E777F" w14:textId="77777777" w:rsidR="005E5270" w:rsidRPr="00916896" w:rsidRDefault="005E5270">
            <w:pPr>
              <w:spacing w:line="240" w:lineRule="auto"/>
              <w:jc w:val="right"/>
              <w:rPr>
                <w:rFonts w:ascii="Browallia New" w:hAnsi="Browallia New" w:cs="Browallia New"/>
                <w:snapToGrid w:val="0"/>
                <w:sz w:val="10"/>
                <w:szCs w:val="10"/>
              </w:rPr>
            </w:pPr>
          </w:p>
        </w:tc>
      </w:tr>
      <w:tr w:rsidR="005E5270" w:rsidRPr="0058415C" w14:paraId="485701C3" w14:textId="77777777" w:rsidTr="007466CD">
        <w:tc>
          <w:tcPr>
            <w:tcW w:w="3539" w:type="dxa"/>
          </w:tcPr>
          <w:p w14:paraId="792049E7" w14:textId="77777777" w:rsidR="005E5270" w:rsidRPr="00534952" w:rsidRDefault="005E5270">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02" w:type="dxa"/>
            <w:vAlign w:val="bottom"/>
          </w:tcPr>
          <w:p w14:paraId="66C00A51" w14:textId="77777777" w:rsidR="005E5270" w:rsidRPr="00916896" w:rsidRDefault="005E5270">
            <w:pPr>
              <w:spacing w:line="240" w:lineRule="auto"/>
              <w:jc w:val="right"/>
              <w:rPr>
                <w:rFonts w:ascii="Browallia New" w:hAnsi="Browallia New" w:cs="Browallia New"/>
                <w:snapToGrid w:val="0"/>
                <w:sz w:val="20"/>
                <w:szCs w:val="20"/>
              </w:rPr>
            </w:pPr>
          </w:p>
        </w:tc>
        <w:tc>
          <w:tcPr>
            <w:tcW w:w="238" w:type="dxa"/>
            <w:vAlign w:val="bottom"/>
          </w:tcPr>
          <w:p w14:paraId="7058B8BD" w14:textId="77777777" w:rsidR="005E5270" w:rsidRPr="00916896" w:rsidRDefault="005E5270">
            <w:pPr>
              <w:spacing w:line="240" w:lineRule="auto"/>
              <w:jc w:val="right"/>
              <w:rPr>
                <w:rFonts w:ascii="Browallia New" w:hAnsi="Browallia New" w:cs="Browallia New"/>
                <w:snapToGrid w:val="0"/>
                <w:sz w:val="20"/>
                <w:szCs w:val="20"/>
              </w:rPr>
            </w:pPr>
          </w:p>
        </w:tc>
        <w:tc>
          <w:tcPr>
            <w:tcW w:w="818" w:type="dxa"/>
            <w:vAlign w:val="bottom"/>
          </w:tcPr>
          <w:p w14:paraId="16B41968" w14:textId="77777777" w:rsidR="005E5270" w:rsidRPr="00916896" w:rsidRDefault="005E5270">
            <w:pPr>
              <w:spacing w:line="240" w:lineRule="auto"/>
              <w:jc w:val="right"/>
              <w:rPr>
                <w:rFonts w:ascii="Browallia New" w:hAnsi="Browallia New" w:cs="Browallia New"/>
                <w:snapToGrid w:val="0"/>
                <w:sz w:val="20"/>
                <w:szCs w:val="20"/>
              </w:rPr>
            </w:pPr>
          </w:p>
        </w:tc>
        <w:tc>
          <w:tcPr>
            <w:tcW w:w="247" w:type="dxa"/>
            <w:vAlign w:val="bottom"/>
          </w:tcPr>
          <w:p w14:paraId="163F703E" w14:textId="77777777" w:rsidR="005E5270" w:rsidRPr="00916896" w:rsidRDefault="005E5270">
            <w:pPr>
              <w:spacing w:line="240" w:lineRule="auto"/>
              <w:jc w:val="right"/>
              <w:rPr>
                <w:rFonts w:ascii="Browallia New" w:hAnsi="Browallia New" w:cs="Browallia New"/>
                <w:snapToGrid w:val="0"/>
                <w:sz w:val="20"/>
                <w:szCs w:val="20"/>
              </w:rPr>
            </w:pPr>
          </w:p>
        </w:tc>
        <w:tc>
          <w:tcPr>
            <w:tcW w:w="1060" w:type="dxa"/>
            <w:vAlign w:val="bottom"/>
          </w:tcPr>
          <w:p w14:paraId="1AC1BC9D" w14:textId="77777777" w:rsidR="005E5270" w:rsidRPr="00916896" w:rsidRDefault="005E5270">
            <w:pPr>
              <w:spacing w:line="240" w:lineRule="auto"/>
              <w:jc w:val="right"/>
              <w:rPr>
                <w:rFonts w:ascii="Browallia New" w:hAnsi="Browallia New" w:cs="Browallia New"/>
                <w:sz w:val="20"/>
                <w:szCs w:val="20"/>
              </w:rPr>
            </w:pPr>
          </w:p>
        </w:tc>
        <w:tc>
          <w:tcPr>
            <w:tcW w:w="238" w:type="dxa"/>
            <w:vAlign w:val="bottom"/>
          </w:tcPr>
          <w:p w14:paraId="156D8E75" w14:textId="77777777" w:rsidR="005E5270" w:rsidRPr="00916896" w:rsidRDefault="005E5270">
            <w:pPr>
              <w:spacing w:line="240" w:lineRule="auto"/>
              <w:jc w:val="right"/>
              <w:rPr>
                <w:rFonts w:ascii="Browallia New" w:hAnsi="Browallia New" w:cs="Browallia New"/>
                <w:snapToGrid w:val="0"/>
                <w:sz w:val="20"/>
                <w:szCs w:val="20"/>
              </w:rPr>
            </w:pPr>
          </w:p>
        </w:tc>
        <w:tc>
          <w:tcPr>
            <w:tcW w:w="833" w:type="dxa"/>
            <w:vAlign w:val="bottom"/>
          </w:tcPr>
          <w:p w14:paraId="26FED38E" w14:textId="77777777" w:rsidR="005E5270" w:rsidRPr="00916896" w:rsidRDefault="005E5270">
            <w:pPr>
              <w:spacing w:line="240" w:lineRule="auto"/>
              <w:jc w:val="right"/>
              <w:rPr>
                <w:rFonts w:ascii="Browallia New" w:hAnsi="Browallia New" w:cs="Browallia New"/>
                <w:snapToGrid w:val="0"/>
                <w:sz w:val="20"/>
                <w:szCs w:val="20"/>
              </w:rPr>
            </w:pPr>
          </w:p>
        </w:tc>
        <w:tc>
          <w:tcPr>
            <w:tcW w:w="239" w:type="dxa"/>
            <w:vAlign w:val="bottom"/>
          </w:tcPr>
          <w:p w14:paraId="1906B924" w14:textId="77777777" w:rsidR="005E5270" w:rsidRPr="00916896" w:rsidRDefault="005E5270">
            <w:pPr>
              <w:spacing w:line="240" w:lineRule="auto"/>
              <w:jc w:val="right"/>
              <w:rPr>
                <w:rFonts w:ascii="Browallia New" w:hAnsi="Browallia New" w:cs="Browallia New"/>
                <w:snapToGrid w:val="0"/>
                <w:sz w:val="20"/>
                <w:szCs w:val="20"/>
              </w:rPr>
            </w:pPr>
          </w:p>
        </w:tc>
        <w:tc>
          <w:tcPr>
            <w:tcW w:w="833" w:type="dxa"/>
            <w:gridSpan w:val="2"/>
            <w:vAlign w:val="bottom"/>
          </w:tcPr>
          <w:p w14:paraId="31F969A7" w14:textId="77777777" w:rsidR="005E5270" w:rsidRPr="00916896" w:rsidRDefault="005E5270">
            <w:pPr>
              <w:spacing w:line="240" w:lineRule="auto"/>
              <w:jc w:val="right"/>
              <w:rPr>
                <w:rFonts w:ascii="Browallia New" w:hAnsi="Browallia New" w:cs="Browallia New"/>
                <w:snapToGrid w:val="0"/>
                <w:sz w:val="20"/>
                <w:szCs w:val="20"/>
              </w:rPr>
            </w:pPr>
          </w:p>
        </w:tc>
      </w:tr>
      <w:tr w:rsidR="005E5270" w:rsidRPr="0058415C" w14:paraId="0C5C1D20" w14:textId="77777777" w:rsidTr="007466CD">
        <w:tc>
          <w:tcPr>
            <w:tcW w:w="3539" w:type="dxa"/>
          </w:tcPr>
          <w:p w14:paraId="4CEB645D" w14:textId="77777777" w:rsidR="005E5270" w:rsidRPr="0011214C" w:rsidRDefault="005E5270">
            <w:pPr>
              <w:tabs>
                <w:tab w:val="clear" w:pos="454"/>
              </w:tabs>
              <w:spacing w:line="240" w:lineRule="auto"/>
              <w:ind w:left="276" w:hanging="270"/>
              <w:rPr>
                <w:rFonts w:ascii="Browallia New" w:hAnsi="Browallia New" w:cs="Browallia New"/>
                <w:b/>
                <w:snapToGrid w:val="0"/>
                <w:sz w:val="20"/>
                <w:szCs w:val="20"/>
              </w:rPr>
            </w:pPr>
            <w:r w:rsidRPr="0011214C">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02" w:type="dxa"/>
            <w:shd w:val="clear" w:color="auto" w:fill="auto"/>
            <w:noWrap/>
            <w:vAlign w:val="bottom"/>
          </w:tcPr>
          <w:p w14:paraId="7D762B68" w14:textId="77777777" w:rsidR="005E5270" w:rsidRPr="00916896" w:rsidRDefault="005E5270">
            <w:pPr>
              <w:spacing w:line="240" w:lineRule="auto"/>
              <w:jc w:val="right"/>
              <w:rPr>
                <w:rFonts w:ascii="Browallia New" w:hAnsi="Browallia New" w:cs="Browallia New"/>
                <w:snapToGrid w:val="0"/>
                <w:sz w:val="20"/>
                <w:szCs w:val="20"/>
              </w:rPr>
            </w:pPr>
            <w:r w:rsidRPr="00916896">
              <w:rPr>
                <w:rFonts w:ascii="Browallia New" w:hAnsi="Browallia New" w:cs="Browallia New"/>
                <w:snapToGrid w:val="0"/>
                <w:sz w:val="20"/>
                <w:szCs w:val="20"/>
              </w:rPr>
              <w:t>459,000</w:t>
            </w:r>
          </w:p>
        </w:tc>
        <w:tc>
          <w:tcPr>
            <w:tcW w:w="238" w:type="dxa"/>
            <w:shd w:val="clear" w:color="auto" w:fill="auto"/>
            <w:vAlign w:val="bottom"/>
          </w:tcPr>
          <w:p w14:paraId="396C3D00" w14:textId="77777777" w:rsidR="005E5270" w:rsidRPr="00916896" w:rsidRDefault="005E5270">
            <w:pPr>
              <w:spacing w:line="240" w:lineRule="auto"/>
              <w:jc w:val="right"/>
              <w:rPr>
                <w:rFonts w:ascii="Browallia New" w:hAnsi="Browallia New" w:cs="Browallia New"/>
                <w:snapToGrid w:val="0"/>
                <w:sz w:val="20"/>
                <w:szCs w:val="20"/>
              </w:rPr>
            </w:pPr>
          </w:p>
        </w:tc>
        <w:tc>
          <w:tcPr>
            <w:tcW w:w="818" w:type="dxa"/>
            <w:shd w:val="clear" w:color="auto" w:fill="auto"/>
            <w:noWrap/>
          </w:tcPr>
          <w:p w14:paraId="086D0B89"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47" w:type="dxa"/>
            <w:shd w:val="clear" w:color="auto" w:fill="auto"/>
            <w:vAlign w:val="bottom"/>
          </w:tcPr>
          <w:p w14:paraId="5A6034C6" w14:textId="77777777" w:rsidR="005E5270" w:rsidRPr="00916896" w:rsidRDefault="005E5270">
            <w:pPr>
              <w:spacing w:line="240" w:lineRule="auto"/>
              <w:jc w:val="right"/>
              <w:rPr>
                <w:rFonts w:ascii="Browallia New" w:hAnsi="Browallia New" w:cs="Browallia New"/>
                <w:snapToGrid w:val="0"/>
                <w:sz w:val="20"/>
                <w:szCs w:val="20"/>
              </w:rPr>
            </w:pPr>
          </w:p>
        </w:tc>
        <w:tc>
          <w:tcPr>
            <w:tcW w:w="1060" w:type="dxa"/>
            <w:shd w:val="clear" w:color="auto" w:fill="auto"/>
            <w:noWrap/>
          </w:tcPr>
          <w:p w14:paraId="37D57E00"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368,458</w:t>
            </w:r>
          </w:p>
        </w:tc>
        <w:tc>
          <w:tcPr>
            <w:tcW w:w="238" w:type="dxa"/>
            <w:shd w:val="clear" w:color="auto" w:fill="auto"/>
            <w:vAlign w:val="bottom"/>
          </w:tcPr>
          <w:p w14:paraId="144F9953" w14:textId="77777777" w:rsidR="005E5270" w:rsidRPr="00916896" w:rsidRDefault="005E5270">
            <w:pPr>
              <w:spacing w:line="240" w:lineRule="auto"/>
              <w:jc w:val="right"/>
              <w:rPr>
                <w:rFonts w:ascii="Browallia New" w:hAnsi="Browallia New" w:cs="Browallia New"/>
                <w:snapToGrid w:val="0"/>
                <w:sz w:val="20"/>
                <w:szCs w:val="20"/>
              </w:rPr>
            </w:pPr>
          </w:p>
        </w:tc>
        <w:tc>
          <w:tcPr>
            <w:tcW w:w="833" w:type="dxa"/>
            <w:shd w:val="clear" w:color="auto" w:fill="auto"/>
            <w:noWrap/>
          </w:tcPr>
          <w:p w14:paraId="4CB9B807"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9" w:type="dxa"/>
            <w:shd w:val="clear" w:color="auto" w:fill="auto"/>
            <w:vAlign w:val="bottom"/>
          </w:tcPr>
          <w:p w14:paraId="0BD5CB33" w14:textId="77777777" w:rsidR="005E5270" w:rsidRPr="00916896" w:rsidRDefault="005E5270">
            <w:pPr>
              <w:spacing w:line="240" w:lineRule="auto"/>
              <w:jc w:val="right"/>
              <w:rPr>
                <w:rFonts w:ascii="Browallia New" w:hAnsi="Browallia New" w:cs="Browallia New"/>
                <w:snapToGrid w:val="0"/>
                <w:sz w:val="20"/>
                <w:szCs w:val="20"/>
              </w:rPr>
            </w:pPr>
          </w:p>
        </w:tc>
        <w:tc>
          <w:tcPr>
            <w:tcW w:w="833" w:type="dxa"/>
            <w:gridSpan w:val="2"/>
            <w:shd w:val="clear" w:color="auto" w:fill="auto"/>
            <w:noWrap/>
            <w:vAlign w:val="bottom"/>
          </w:tcPr>
          <w:p w14:paraId="23E11129" w14:textId="77777777" w:rsidR="005E5270" w:rsidRPr="00916896" w:rsidRDefault="005E5270">
            <w:pPr>
              <w:spacing w:line="240" w:lineRule="auto"/>
              <w:jc w:val="right"/>
              <w:rPr>
                <w:rFonts w:ascii="Browallia New" w:hAnsi="Browallia New" w:cs="Browallia New"/>
                <w:snapToGrid w:val="0"/>
                <w:sz w:val="20"/>
                <w:szCs w:val="20"/>
              </w:rPr>
            </w:pPr>
            <w:r w:rsidRPr="00916896">
              <w:rPr>
                <w:rFonts w:ascii="Browallia New" w:hAnsi="Browallia New" w:cs="Browallia New"/>
                <w:snapToGrid w:val="0"/>
                <w:sz w:val="20"/>
                <w:szCs w:val="20"/>
              </w:rPr>
              <w:t>827,458</w:t>
            </w:r>
          </w:p>
        </w:tc>
      </w:tr>
      <w:tr w:rsidR="005E5270" w:rsidRPr="0058415C" w14:paraId="3DD84F7C" w14:textId="77777777" w:rsidTr="007466CD">
        <w:tc>
          <w:tcPr>
            <w:tcW w:w="3539" w:type="dxa"/>
          </w:tcPr>
          <w:p w14:paraId="44D61630" w14:textId="77777777" w:rsidR="005E5270" w:rsidRPr="00534952" w:rsidRDefault="005E5270">
            <w:pPr>
              <w:tabs>
                <w:tab w:val="clear" w:pos="454"/>
              </w:tabs>
              <w:spacing w:line="240" w:lineRule="auto"/>
              <w:ind w:left="276" w:hanging="270"/>
              <w:rPr>
                <w:rFonts w:ascii="Browallia New" w:hAnsi="Browallia New" w:cs="Browallia New"/>
                <w:b/>
                <w:snapToGrid w:val="0"/>
                <w:sz w:val="20"/>
                <w:szCs w:val="20"/>
                <w:cs/>
              </w:rPr>
            </w:pPr>
            <w:r w:rsidRPr="005761B4">
              <w:rPr>
                <w:rFonts w:ascii="Browallia New" w:hAnsi="Browallia New" w:cs="Browallia New"/>
                <w:b/>
                <w:snapToGrid w:val="0"/>
                <w:sz w:val="20"/>
                <w:szCs w:val="20"/>
                <w:cs/>
              </w:rPr>
              <w:t>เงินกู้ยืมระยะสั้นจากบุคคลและบริษัทที่เกี่ยวข้องและ</w:t>
            </w:r>
            <w:r>
              <w:rPr>
                <w:rFonts w:ascii="Browallia New" w:hAnsi="Browallia New" w:cs="Browallia New"/>
                <w:b/>
                <w:snapToGrid w:val="0"/>
                <w:sz w:val="20"/>
                <w:szCs w:val="20"/>
              </w:rPr>
              <w:br/>
            </w:r>
            <w:r w:rsidRPr="005761B4">
              <w:rPr>
                <w:rFonts w:ascii="Browallia New" w:hAnsi="Browallia New" w:cs="Browallia New"/>
                <w:b/>
                <w:snapToGrid w:val="0"/>
                <w:sz w:val="20"/>
                <w:szCs w:val="20"/>
                <w:cs/>
              </w:rPr>
              <w:t>ดอกเบี้ยค้างจ่าย</w:t>
            </w:r>
          </w:p>
        </w:tc>
        <w:tc>
          <w:tcPr>
            <w:tcW w:w="902" w:type="dxa"/>
            <w:shd w:val="clear" w:color="auto" w:fill="auto"/>
            <w:noWrap/>
            <w:vAlign w:val="bottom"/>
          </w:tcPr>
          <w:p w14:paraId="641E06CD" w14:textId="77777777" w:rsidR="005E5270" w:rsidRPr="00916896" w:rsidRDefault="005E5270">
            <w:pPr>
              <w:spacing w:line="240" w:lineRule="auto"/>
              <w:jc w:val="right"/>
              <w:rPr>
                <w:rFonts w:ascii="Browallia New" w:hAnsi="Browallia New" w:cs="Browallia New"/>
                <w:snapToGrid w:val="0"/>
                <w:sz w:val="20"/>
                <w:szCs w:val="20"/>
              </w:rPr>
            </w:pPr>
            <w:r w:rsidRPr="00916896">
              <w:rPr>
                <w:rFonts w:ascii="Browallia New" w:hAnsi="Browallia New" w:cs="Browallia New"/>
                <w:snapToGrid w:val="0"/>
                <w:sz w:val="20"/>
                <w:szCs w:val="20"/>
              </w:rPr>
              <w:t>542,040</w:t>
            </w:r>
          </w:p>
        </w:tc>
        <w:tc>
          <w:tcPr>
            <w:tcW w:w="238" w:type="dxa"/>
            <w:shd w:val="clear" w:color="auto" w:fill="auto"/>
            <w:vAlign w:val="bottom"/>
          </w:tcPr>
          <w:p w14:paraId="6EF7DEBB" w14:textId="77777777" w:rsidR="005E5270" w:rsidRPr="00916896" w:rsidRDefault="005E5270">
            <w:pPr>
              <w:spacing w:line="240" w:lineRule="auto"/>
              <w:jc w:val="right"/>
              <w:rPr>
                <w:rFonts w:ascii="Browallia New" w:hAnsi="Browallia New" w:cs="Browallia New"/>
                <w:snapToGrid w:val="0"/>
                <w:sz w:val="20"/>
                <w:szCs w:val="20"/>
              </w:rPr>
            </w:pPr>
          </w:p>
        </w:tc>
        <w:tc>
          <w:tcPr>
            <w:tcW w:w="818" w:type="dxa"/>
            <w:shd w:val="clear" w:color="auto" w:fill="auto"/>
            <w:noWrap/>
          </w:tcPr>
          <w:p w14:paraId="36289A3B" w14:textId="77777777" w:rsidR="005E5270" w:rsidRPr="00916896" w:rsidRDefault="005E5270">
            <w:pPr>
              <w:spacing w:line="240" w:lineRule="auto"/>
              <w:jc w:val="right"/>
              <w:rPr>
                <w:rFonts w:ascii="Browallia New" w:hAnsi="Browallia New" w:cs="Browallia New"/>
                <w:sz w:val="20"/>
                <w:szCs w:val="20"/>
              </w:rPr>
            </w:pPr>
          </w:p>
          <w:p w14:paraId="4EB18B4C"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47" w:type="dxa"/>
            <w:shd w:val="clear" w:color="auto" w:fill="auto"/>
            <w:vAlign w:val="bottom"/>
          </w:tcPr>
          <w:p w14:paraId="0C39AF7D" w14:textId="77777777" w:rsidR="005E5270" w:rsidRPr="00916896" w:rsidRDefault="005E5270">
            <w:pPr>
              <w:spacing w:line="240" w:lineRule="auto"/>
              <w:jc w:val="right"/>
              <w:rPr>
                <w:rFonts w:ascii="Browallia New" w:hAnsi="Browallia New" w:cs="Browallia New"/>
                <w:snapToGrid w:val="0"/>
                <w:sz w:val="20"/>
                <w:szCs w:val="20"/>
              </w:rPr>
            </w:pPr>
          </w:p>
        </w:tc>
        <w:tc>
          <w:tcPr>
            <w:tcW w:w="1060" w:type="dxa"/>
            <w:shd w:val="clear" w:color="auto" w:fill="auto"/>
            <w:noWrap/>
          </w:tcPr>
          <w:p w14:paraId="1C0E0FD3" w14:textId="77777777" w:rsidR="005E5270" w:rsidRPr="00916896" w:rsidRDefault="005E5270">
            <w:pPr>
              <w:spacing w:line="240" w:lineRule="auto"/>
              <w:jc w:val="right"/>
              <w:rPr>
                <w:rFonts w:ascii="Browallia New" w:hAnsi="Browallia New" w:cs="Browallia New"/>
                <w:sz w:val="20"/>
                <w:szCs w:val="20"/>
              </w:rPr>
            </w:pPr>
          </w:p>
          <w:p w14:paraId="6281DB15"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shd w:val="clear" w:color="auto" w:fill="auto"/>
            <w:vAlign w:val="bottom"/>
          </w:tcPr>
          <w:p w14:paraId="2ABE8EC5" w14:textId="77777777" w:rsidR="005E5270" w:rsidRPr="00916896" w:rsidRDefault="005E5270">
            <w:pPr>
              <w:spacing w:line="240" w:lineRule="auto"/>
              <w:jc w:val="right"/>
              <w:rPr>
                <w:rFonts w:ascii="Browallia New" w:hAnsi="Browallia New" w:cs="Browallia New"/>
                <w:snapToGrid w:val="0"/>
                <w:sz w:val="20"/>
                <w:szCs w:val="20"/>
              </w:rPr>
            </w:pPr>
          </w:p>
        </w:tc>
        <w:tc>
          <w:tcPr>
            <w:tcW w:w="833" w:type="dxa"/>
            <w:shd w:val="clear" w:color="auto" w:fill="auto"/>
            <w:noWrap/>
          </w:tcPr>
          <w:p w14:paraId="6B77E2BF" w14:textId="77777777" w:rsidR="005E5270" w:rsidRPr="00916896" w:rsidRDefault="005E5270">
            <w:pPr>
              <w:spacing w:line="240" w:lineRule="auto"/>
              <w:jc w:val="right"/>
              <w:rPr>
                <w:rFonts w:ascii="Browallia New" w:hAnsi="Browallia New" w:cs="Browallia New"/>
                <w:sz w:val="20"/>
                <w:szCs w:val="20"/>
              </w:rPr>
            </w:pPr>
          </w:p>
          <w:p w14:paraId="7142A8A7"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9" w:type="dxa"/>
            <w:shd w:val="clear" w:color="auto" w:fill="auto"/>
            <w:vAlign w:val="bottom"/>
          </w:tcPr>
          <w:p w14:paraId="254D04D5" w14:textId="77777777" w:rsidR="005E5270" w:rsidRPr="00916896" w:rsidRDefault="005E5270">
            <w:pPr>
              <w:spacing w:line="240" w:lineRule="auto"/>
              <w:jc w:val="right"/>
              <w:rPr>
                <w:rFonts w:ascii="Browallia New" w:hAnsi="Browallia New" w:cs="Browallia New"/>
                <w:snapToGrid w:val="0"/>
                <w:sz w:val="20"/>
                <w:szCs w:val="20"/>
              </w:rPr>
            </w:pPr>
          </w:p>
        </w:tc>
        <w:tc>
          <w:tcPr>
            <w:tcW w:w="833" w:type="dxa"/>
            <w:gridSpan w:val="2"/>
            <w:shd w:val="clear" w:color="auto" w:fill="auto"/>
            <w:noWrap/>
            <w:vAlign w:val="bottom"/>
          </w:tcPr>
          <w:p w14:paraId="16BF2417" w14:textId="77777777" w:rsidR="005E5270" w:rsidRPr="00916896" w:rsidRDefault="005E5270">
            <w:pPr>
              <w:spacing w:line="240" w:lineRule="auto"/>
              <w:jc w:val="right"/>
              <w:rPr>
                <w:rFonts w:ascii="Browallia New" w:hAnsi="Browallia New" w:cs="Browallia New"/>
                <w:snapToGrid w:val="0"/>
                <w:sz w:val="20"/>
                <w:szCs w:val="20"/>
              </w:rPr>
            </w:pPr>
            <w:r w:rsidRPr="00916896">
              <w:rPr>
                <w:rFonts w:ascii="Browallia New" w:hAnsi="Browallia New" w:cs="Browallia New"/>
                <w:snapToGrid w:val="0"/>
                <w:sz w:val="20"/>
                <w:szCs w:val="20"/>
              </w:rPr>
              <w:t>542,040</w:t>
            </w:r>
          </w:p>
        </w:tc>
      </w:tr>
      <w:tr w:rsidR="005E5270" w:rsidRPr="00A22F05" w14:paraId="62A3BAD3" w14:textId="77777777" w:rsidTr="007466CD">
        <w:tc>
          <w:tcPr>
            <w:tcW w:w="3539" w:type="dxa"/>
          </w:tcPr>
          <w:p w14:paraId="2E6E2CAD" w14:textId="77777777" w:rsidR="005E5270" w:rsidRPr="00534952" w:rsidRDefault="005E5270">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hint="cs"/>
                <w:b/>
                <w:sz w:val="20"/>
                <w:szCs w:val="20"/>
                <w:cs/>
              </w:rPr>
              <w:t>หุ้นกู้</w:t>
            </w:r>
          </w:p>
        </w:tc>
        <w:tc>
          <w:tcPr>
            <w:tcW w:w="902" w:type="dxa"/>
            <w:shd w:val="clear" w:color="auto" w:fill="auto"/>
            <w:noWrap/>
            <w:vAlign w:val="bottom"/>
          </w:tcPr>
          <w:p w14:paraId="53B4C083" w14:textId="77777777" w:rsidR="005E5270" w:rsidRPr="00916896" w:rsidRDefault="005E5270">
            <w:pPr>
              <w:spacing w:line="240" w:lineRule="auto"/>
              <w:jc w:val="right"/>
              <w:rPr>
                <w:rFonts w:ascii="Browallia New" w:hAnsi="Browallia New" w:cs="DokChampa"/>
                <w:snapToGrid w:val="0"/>
                <w:sz w:val="20"/>
                <w:szCs w:val="20"/>
                <w:lang w:bidi="lo-LA"/>
              </w:rPr>
            </w:pPr>
            <w:r w:rsidRPr="00916896">
              <w:rPr>
                <w:rFonts w:ascii="Browallia New" w:hAnsi="Browallia New" w:cs="DokChampa"/>
                <w:snapToGrid w:val="0"/>
                <w:sz w:val="20"/>
                <w:szCs w:val="20"/>
                <w:lang w:bidi="lo-LA"/>
              </w:rPr>
              <w:t>1,529,991</w:t>
            </w:r>
          </w:p>
        </w:tc>
        <w:tc>
          <w:tcPr>
            <w:tcW w:w="238" w:type="dxa"/>
            <w:shd w:val="clear" w:color="auto" w:fill="auto"/>
            <w:vAlign w:val="bottom"/>
          </w:tcPr>
          <w:p w14:paraId="584A4F5C" w14:textId="77777777" w:rsidR="005E5270" w:rsidRPr="00916896" w:rsidRDefault="005E5270">
            <w:pPr>
              <w:spacing w:line="240" w:lineRule="auto"/>
              <w:jc w:val="right"/>
              <w:rPr>
                <w:rFonts w:ascii="Browallia New" w:hAnsi="Browallia New" w:cs="Browallia New"/>
                <w:snapToGrid w:val="0"/>
                <w:sz w:val="20"/>
                <w:szCs w:val="20"/>
              </w:rPr>
            </w:pPr>
          </w:p>
        </w:tc>
        <w:tc>
          <w:tcPr>
            <w:tcW w:w="818" w:type="dxa"/>
            <w:shd w:val="clear" w:color="auto" w:fill="auto"/>
            <w:noWrap/>
            <w:vAlign w:val="bottom"/>
          </w:tcPr>
          <w:p w14:paraId="35D35A3C"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717,495</w:t>
            </w:r>
          </w:p>
        </w:tc>
        <w:tc>
          <w:tcPr>
            <w:tcW w:w="247" w:type="dxa"/>
            <w:shd w:val="clear" w:color="auto" w:fill="auto"/>
            <w:vAlign w:val="bottom"/>
          </w:tcPr>
          <w:p w14:paraId="08397329" w14:textId="77777777" w:rsidR="005E5270" w:rsidRPr="00916896" w:rsidRDefault="005E5270">
            <w:pPr>
              <w:spacing w:line="240" w:lineRule="auto"/>
              <w:jc w:val="right"/>
              <w:rPr>
                <w:rFonts w:ascii="Browallia New" w:hAnsi="Browallia New" w:cs="Browallia New"/>
                <w:snapToGrid w:val="0"/>
                <w:sz w:val="20"/>
                <w:szCs w:val="20"/>
              </w:rPr>
            </w:pPr>
          </w:p>
        </w:tc>
        <w:tc>
          <w:tcPr>
            <w:tcW w:w="1060" w:type="dxa"/>
            <w:shd w:val="clear" w:color="auto" w:fill="auto"/>
            <w:noWrap/>
          </w:tcPr>
          <w:p w14:paraId="1F03AAB0"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shd w:val="clear" w:color="auto" w:fill="auto"/>
            <w:vAlign w:val="bottom"/>
          </w:tcPr>
          <w:p w14:paraId="6AB7DDA7" w14:textId="77777777" w:rsidR="005E5270" w:rsidRPr="00916896" w:rsidRDefault="005E5270">
            <w:pPr>
              <w:spacing w:line="240" w:lineRule="auto"/>
              <w:jc w:val="right"/>
              <w:rPr>
                <w:rFonts w:ascii="Browallia New" w:hAnsi="Browallia New" w:cs="Browallia New"/>
                <w:snapToGrid w:val="0"/>
                <w:sz w:val="20"/>
                <w:szCs w:val="20"/>
              </w:rPr>
            </w:pPr>
          </w:p>
        </w:tc>
        <w:tc>
          <w:tcPr>
            <w:tcW w:w="833" w:type="dxa"/>
            <w:shd w:val="clear" w:color="auto" w:fill="auto"/>
            <w:noWrap/>
          </w:tcPr>
          <w:p w14:paraId="2ABF46F5"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9" w:type="dxa"/>
            <w:shd w:val="clear" w:color="auto" w:fill="auto"/>
            <w:vAlign w:val="bottom"/>
          </w:tcPr>
          <w:p w14:paraId="0711DF14" w14:textId="77777777" w:rsidR="005E5270" w:rsidRPr="00916896" w:rsidRDefault="005E5270">
            <w:pPr>
              <w:spacing w:line="240" w:lineRule="auto"/>
              <w:jc w:val="right"/>
              <w:rPr>
                <w:rFonts w:ascii="Browallia New" w:hAnsi="Browallia New" w:cs="Browallia New"/>
                <w:snapToGrid w:val="0"/>
                <w:sz w:val="20"/>
                <w:szCs w:val="20"/>
              </w:rPr>
            </w:pPr>
          </w:p>
        </w:tc>
        <w:tc>
          <w:tcPr>
            <w:tcW w:w="833" w:type="dxa"/>
            <w:gridSpan w:val="2"/>
            <w:shd w:val="clear" w:color="auto" w:fill="auto"/>
            <w:noWrap/>
            <w:vAlign w:val="bottom"/>
          </w:tcPr>
          <w:p w14:paraId="53A7ACF9" w14:textId="77777777" w:rsidR="005E5270" w:rsidRPr="00916896" w:rsidRDefault="005E5270">
            <w:pPr>
              <w:spacing w:line="240" w:lineRule="auto"/>
              <w:jc w:val="right"/>
              <w:rPr>
                <w:rFonts w:ascii="Browallia New" w:hAnsi="Browallia New" w:cs="DokChampa"/>
                <w:snapToGrid w:val="0"/>
                <w:sz w:val="20"/>
                <w:szCs w:val="20"/>
              </w:rPr>
            </w:pPr>
            <w:r w:rsidRPr="00916896">
              <w:rPr>
                <w:rFonts w:ascii="Browallia New" w:hAnsi="Browallia New" w:cs="DokChampa"/>
                <w:snapToGrid w:val="0"/>
                <w:sz w:val="20"/>
                <w:szCs w:val="20"/>
              </w:rPr>
              <w:t>2,247,486</w:t>
            </w:r>
          </w:p>
        </w:tc>
      </w:tr>
      <w:tr w:rsidR="005E5270" w:rsidRPr="0058415C" w14:paraId="00AAE9AD" w14:textId="77777777" w:rsidTr="007466CD">
        <w:tc>
          <w:tcPr>
            <w:tcW w:w="3539" w:type="dxa"/>
          </w:tcPr>
          <w:p w14:paraId="3E431FD9" w14:textId="77777777" w:rsidR="005E5270" w:rsidRPr="00534952" w:rsidRDefault="005E5270">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02" w:type="dxa"/>
            <w:shd w:val="clear" w:color="auto" w:fill="auto"/>
            <w:noWrap/>
            <w:vAlign w:val="bottom"/>
          </w:tcPr>
          <w:p w14:paraId="30299097"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20,999</w:t>
            </w:r>
          </w:p>
        </w:tc>
        <w:tc>
          <w:tcPr>
            <w:tcW w:w="238" w:type="dxa"/>
            <w:shd w:val="clear" w:color="auto" w:fill="auto"/>
            <w:vAlign w:val="bottom"/>
          </w:tcPr>
          <w:p w14:paraId="459CB2A4" w14:textId="77777777" w:rsidR="005E5270" w:rsidRPr="00916896" w:rsidRDefault="005E5270">
            <w:pPr>
              <w:spacing w:line="240" w:lineRule="auto"/>
              <w:jc w:val="right"/>
              <w:rPr>
                <w:rFonts w:ascii="Browallia New" w:hAnsi="Browallia New" w:cs="Browallia New"/>
                <w:sz w:val="20"/>
                <w:szCs w:val="20"/>
              </w:rPr>
            </w:pPr>
          </w:p>
        </w:tc>
        <w:tc>
          <w:tcPr>
            <w:tcW w:w="818" w:type="dxa"/>
            <w:shd w:val="clear" w:color="auto" w:fill="auto"/>
            <w:noWrap/>
            <w:vAlign w:val="bottom"/>
          </w:tcPr>
          <w:p w14:paraId="277E29DA"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58,932</w:t>
            </w:r>
          </w:p>
        </w:tc>
        <w:tc>
          <w:tcPr>
            <w:tcW w:w="247" w:type="dxa"/>
            <w:shd w:val="clear" w:color="auto" w:fill="auto"/>
            <w:vAlign w:val="bottom"/>
          </w:tcPr>
          <w:p w14:paraId="2E1855BB" w14:textId="77777777" w:rsidR="005E5270" w:rsidRPr="00916896" w:rsidRDefault="005E5270">
            <w:pPr>
              <w:spacing w:line="240" w:lineRule="auto"/>
              <w:jc w:val="right"/>
              <w:rPr>
                <w:rFonts w:ascii="Browallia New" w:hAnsi="Browallia New" w:cs="Browallia New"/>
                <w:sz w:val="20"/>
                <w:szCs w:val="20"/>
              </w:rPr>
            </w:pPr>
          </w:p>
        </w:tc>
        <w:tc>
          <w:tcPr>
            <w:tcW w:w="1060" w:type="dxa"/>
            <w:shd w:val="clear" w:color="auto" w:fill="auto"/>
            <w:noWrap/>
          </w:tcPr>
          <w:p w14:paraId="769DAFFC"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shd w:val="clear" w:color="auto" w:fill="auto"/>
            <w:vAlign w:val="bottom"/>
          </w:tcPr>
          <w:p w14:paraId="1A755A93" w14:textId="77777777" w:rsidR="005E5270" w:rsidRPr="00916896" w:rsidRDefault="005E5270">
            <w:pPr>
              <w:spacing w:line="240" w:lineRule="auto"/>
              <w:jc w:val="right"/>
              <w:rPr>
                <w:rFonts w:ascii="Browallia New" w:hAnsi="Browallia New" w:cs="Browallia New"/>
                <w:sz w:val="20"/>
                <w:szCs w:val="20"/>
              </w:rPr>
            </w:pPr>
          </w:p>
        </w:tc>
        <w:tc>
          <w:tcPr>
            <w:tcW w:w="833" w:type="dxa"/>
            <w:shd w:val="clear" w:color="auto" w:fill="auto"/>
            <w:noWrap/>
          </w:tcPr>
          <w:p w14:paraId="23206EFA"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9" w:type="dxa"/>
            <w:shd w:val="clear" w:color="auto" w:fill="auto"/>
            <w:vAlign w:val="bottom"/>
          </w:tcPr>
          <w:p w14:paraId="2E4E41CA" w14:textId="77777777" w:rsidR="005E5270" w:rsidRPr="00916896" w:rsidRDefault="005E5270">
            <w:pPr>
              <w:spacing w:line="240" w:lineRule="auto"/>
              <w:jc w:val="right"/>
              <w:rPr>
                <w:rFonts w:ascii="Browallia New" w:hAnsi="Browallia New" w:cs="Browallia New"/>
                <w:sz w:val="20"/>
                <w:szCs w:val="20"/>
              </w:rPr>
            </w:pPr>
          </w:p>
        </w:tc>
        <w:tc>
          <w:tcPr>
            <w:tcW w:w="833" w:type="dxa"/>
            <w:gridSpan w:val="2"/>
            <w:shd w:val="clear" w:color="auto" w:fill="auto"/>
            <w:noWrap/>
            <w:vAlign w:val="bottom"/>
          </w:tcPr>
          <w:p w14:paraId="0B3EBB7A"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79,931</w:t>
            </w:r>
          </w:p>
        </w:tc>
      </w:tr>
      <w:tr w:rsidR="005E5270" w14:paraId="4150FA25" w14:textId="77777777" w:rsidTr="007466CD">
        <w:tc>
          <w:tcPr>
            <w:tcW w:w="3539" w:type="dxa"/>
          </w:tcPr>
          <w:p w14:paraId="37D347B9" w14:textId="77777777" w:rsidR="005E5270" w:rsidRPr="0011214C" w:rsidRDefault="005E5270">
            <w:pPr>
              <w:spacing w:line="240" w:lineRule="auto"/>
              <w:rPr>
                <w:rFonts w:ascii="Browallia New" w:hAnsi="Browallia New" w:cs="Browallia New"/>
                <w:b/>
                <w:sz w:val="20"/>
                <w:szCs w:val="20"/>
                <w:cs/>
              </w:rPr>
            </w:pPr>
            <w:r w:rsidRPr="0011214C">
              <w:rPr>
                <w:rFonts w:ascii="Browallia New" w:hAnsi="Browallia New" w:cs="Browallia New"/>
                <w:b/>
                <w:sz w:val="20"/>
                <w:szCs w:val="20"/>
                <w:cs/>
              </w:rPr>
              <w:t>เงินกู้ยืมระยะยาวจากสถาบันการเงิน</w:t>
            </w:r>
          </w:p>
        </w:tc>
        <w:tc>
          <w:tcPr>
            <w:tcW w:w="902" w:type="dxa"/>
            <w:shd w:val="clear" w:color="auto" w:fill="auto"/>
            <w:noWrap/>
            <w:vAlign w:val="bottom"/>
          </w:tcPr>
          <w:p w14:paraId="3F734EB0"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8" w:type="dxa"/>
            <w:shd w:val="clear" w:color="auto" w:fill="auto"/>
            <w:vAlign w:val="bottom"/>
          </w:tcPr>
          <w:p w14:paraId="459E8A02" w14:textId="77777777" w:rsidR="005E5270" w:rsidRPr="00916896" w:rsidRDefault="005E5270">
            <w:pPr>
              <w:spacing w:line="240" w:lineRule="auto"/>
              <w:jc w:val="right"/>
              <w:rPr>
                <w:rFonts w:ascii="Browallia New" w:hAnsi="Browallia New" w:cs="Browallia New"/>
                <w:sz w:val="20"/>
                <w:szCs w:val="20"/>
              </w:rPr>
            </w:pPr>
          </w:p>
        </w:tc>
        <w:tc>
          <w:tcPr>
            <w:tcW w:w="818" w:type="dxa"/>
            <w:shd w:val="clear" w:color="auto" w:fill="auto"/>
            <w:noWrap/>
            <w:vAlign w:val="bottom"/>
          </w:tcPr>
          <w:p w14:paraId="6E2140EC"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234,407</w:t>
            </w:r>
          </w:p>
        </w:tc>
        <w:tc>
          <w:tcPr>
            <w:tcW w:w="247" w:type="dxa"/>
            <w:shd w:val="clear" w:color="auto" w:fill="auto"/>
            <w:vAlign w:val="bottom"/>
          </w:tcPr>
          <w:p w14:paraId="0CC4818B" w14:textId="77777777" w:rsidR="005E5270" w:rsidRPr="00916896" w:rsidRDefault="005E5270">
            <w:pPr>
              <w:spacing w:line="240" w:lineRule="auto"/>
              <w:jc w:val="right"/>
              <w:rPr>
                <w:rFonts w:ascii="Browallia New" w:hAnsi="Browallia New" w:cs="Browallia New"/>
                <w:sz w:val="20"/>
                <w:szCs w:val="20"/>
              </w:rPr>
            </w:pPr>
          </w:p>
        </w:tc>
        <w:tc>
          <w:tcPr>
            <w:tcW w:w="1060" w:type="dxa"/>
            <w:shd w:val="clear" w:color="auto" w:fill="auto"/>
            <w:noWrap/>
            <w:vAlign w:val="bottom"/>
          </w:tcPr>
          <w:p w14:paraId="69AA62DF"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1,337,260</w:t>
            </w:r>
          </w:p>
        </w:tc>
        <w:tc>
          <w:tcPr>
            <w:tcW w:w="238" w:type="dxa"/>
            <w:shd w:val="clear" w:color="auto" w:fill="auto"/>
            <w:vAlign w:val="bottom"/>
          </w:tcPr>
          <w:p w14:paraId="489FF9C0" w14:textId="77777777" w:rsidR="005E5270" w:rsidRPr="00916896" w:rsidRDefault="005E5270">
            <w:pPr>
              <w:spacing w:line="240" w:lineRule="auto"/>
              <w:jc w:val="right"/>
              <w:rPr>
                <w:rFonts w:ascii="Browallia New" w:hAnsi="Browallia New" w:cs="Browallia New"/>
                <w:sz w:val="20"/>
                <w:szCs w:val="20"/>
              </w:rPr>
            </w:pPr>
          </w:p>
        </w:tc>
        <w:tc>
          <w:tcPr>
            <w:tcW w:w="833" w:type="dxa"/>
            <w:shd w:val="clear" w:color="auto" w:fill="auto"/>
            <w:noWrap/>
          </w:tcPr>
          <w:p w14:paraId="3C3D1471"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 xml:space="preserve">      -</w:t>
            </w:r>
          </w:p>
        </w:tc>
        <w:tc>
          <w:tcPr>
            <w:tcW w:w="239" w:type="dxa"/>
            <w:shd w:val="clear" w:color="auto" w:fill="auto"/>
            <w:vAlign w:val="bottom"/>
          </w:tcPr>
          <w:p w14:paraId="0E45F6CA" w14:textId="77777777" w:rsidR="005E5270" w:rsidRPr="00916896" w:rsidRDefault="005E5270">
            <w:pPr>
              <w:spacing w:line="240" w:lineRule="auto"/>
              <w:jc w:val="right"/>
              <w:rPr>
                <w:rFonts w:ascii="Browallia New" w:hAnsi="Browallia New" w:cs="Browallia New"/>
                <w:sz w:val="20"/>
                <w:szCs w:val="20"/>
              </w:rPr>
            </w:pPr>
          </w:p>
        </w:tc>
        <w:tc>
          <w:tcPr>
            <w:tcW w:w="833" w:type="dxa"/>
            <w:gridSpan w:val="2"/>
            <w:shd w:val="clear" w:color="auto" w:fill="auto"/>
            <w:noWrap/>
            <w:vAlign w:val="bottom"/>
          </w:tcPr>
          <w:p w14:paraId="2D195EA7" w14:textId="77777777" w:rsidR="005E5270" w:rsidRPr="00916896" w:rsidRDefault="005E5270">
            <w:pPr>
              <w:spacing w:line="240" w:lineRule="auto"/>
              <w:jc w:val="right"/>
              <w:rPr>
                <w:rFonts w:ascii="Browallia New" w:hAnsi="Browallia New" w:cs="Browallia New"/>
                <w:sz w:val="20"/>
                <w:szCs w:val="20"/>
              </w:rPr>
            </w:pPr>
            <w:r w:rsidRPr="00916896">
              <w:rPr>
                <w:rFonts w:ascii="Browallia New" w:hAnsi="Browallia New" w:cs="Browallia New"/>
                <w:sz w:val="20"/>
                <w:szCs w:val="20"/>
              </w:rPr>
              <w:t>1,571,667</w:t>
            </w:r>
          </w:p>
        </w:tc>
      </w:tr>
    </w:tbl>
    <w:p w14:paraId="4E8B2936" w14:textId="77777777" w:rsidR="007D6EAE" w:rsidRPr="00923F37" w:rsidRDefault="007D6EAE"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55C61B1F" w14:textId="77777777" w:rsidR="008A494B" w:rsidRPr="000734BC" w:rsidRDefault="008A494B" w:rsidP="00923F37">
      <w:pPr>
        <w:tabs>
          <w:tab w:val="left" w:pos="2160"/>
          <w:tab w:val="left" w:pos="2880"/>
        </w:tabs>
        <w:spacing w:line="240" w:lineRule="auto"/>
        <w:ind w:left="420" w:right="-45"/>
        <w:jc w:val="thaiDistribute"/>
        <w:rPr>
          <w:rFonts w:ascii="Browallia New" w:hAnsi="Browallia New" w:cs="Browallia New"/>
          <w:spacing w:val="-2"/>
          <w:sz w:val="20"/>
          <w:szCs w:val="20"/>
        </w:rPr>
      </w:pPr>
    </w:p>
    <w:p w14:paraId="19C889FD" w14:textId="41B31B80" w:rsidR="00600B7D" w:rsidRDefault="00600B7D" w:rsidP="00600B7D">
      <w:pPr>
        <w:pStyle w:val="BodyText2"/>
        <w:spacing w:line="240" w:lineRule="auto"/>
        <w:ind w:left="900"/>
        <w:jc w:val="thaiDistribute"/>
        <w:rPr>
          <w:rFonts w:ascii="Browallia New" w:hAnsi="Browallia New" w:cs="Browallia New"/>
          <w:spacing w:val="-4"/>
          <w:sz w:val="20"/>
          <w:lang w:val="en-GB"/>
        </w:rPr>
      </w:pPr>
    </w:p>
    <w:p w14:paraId="0F32CD60" w14:textId="6C3C8642" w:rsidR="007D6EAE" w:rsidRDefault="007D6EAE" w:rsidP="00600B7D">
      <w:pPr>
        <w:pStyle w:val="BodyText2"/>
        <w:spacing w:line="240" w:lineRule="auto"/>
        <w:ind w:left="900"/>
        <w:jc w:val="thaiDistribute"/>
        <w:rPr>
          <w:rFonts w:ascii="Browallia New" w:hAnsi="Browallia New" w:cs="Browallia New"/>
          <w:spacing w:val="-4"/>
          <w:sz w:val="20"/>
          <w:lang w:val="en-GB"/>
        </w:rPr>
      </w:pPr>
    </w:p>
    <w:tbl>
      <w:tblPr>
        <w:tblW w:w="8933" w:type="dxa"/>
        <w:tblInd w:w="426" w:type="dxa"/>
        <w:tblLayout w:type="fixed"/>
        <w:tblLook w:val="0000" w:firstRow="0" w:lastRow="0" w:firstColumn="0" w:lastColumn="0" w:noHBand="0" w:noVBand="0"/>
      </w:tblPr>
      <w:tblGrid>
        <w:gridCol w:w="3543"/>
        <w:gridCol w:w="917"/>
        <w:gridCol w:w="238"/>
        <w:gridCol w:w="830"/>
        <w:gridCol w:w="247"/>
        <w:gridCol w:w="1064"/>
        <w:gridCol w:w="252"/>
        <w:gridCol w:w="755"/>
        <w:gridCol w:w="239"/>
        <w:gridCol w:w="848"/>
      </w:tblGrid>
      <w:tr w:rsidR="005E5270" w:rsidRPr="00534952" w14:paraId="2958F272" w14:textId="77777777" w:rsidTr="005E5270">
        <w:trPr>
          <w:tblHeader/>
        </w:trPr>
        <w:tc>
          <w:tcPr>
            <w:tcW w:w="3543" w:type="dxa"/>
          </w:tcPr>
          <w:p w14:paraId="17A7956A" w14:textId="77777777" w:rsidR="005E5270" w:rsidRPr="00534952" w:rsidRDefault="005E5270" w:rsidP="005E5270">
            <w:pPr>
              <w:tabs>
                <w:tab w:val="left" w:pos="360"/>
                <w:tab w:val="left" w:pos="1440"/>
                <w:tab w:val="right" w:pos="7200"/>
                <w:tab w:val="right" w:pos="8540"/>
              </w:tabs>
              <w:spacing w:line="240" w:lineRule="auto"/>
              <w:ind w:left="420" w:right="-45"/>
              <w:jc w:val="thaiDistribute"/>
              <w:rPr>
                <w:rFonts w:ascii="Browallia New" w:hAnsi="Browallia New" w:cs="Browallia New"/>
                <w:bCs/>
                <w:snapToGrid w:val="0"/>
                <w:sz w:val="20"/>
                <w:szCs w:val="20"/>
              </w:rPr>
            </w:pPr>
          </w:p>
        </w:tc>
        <w:tc>
          <w:tcPr>
            <w:tcW w:w="5390" w:type="dxa"/>
            <w:gridSpan w:val="9"/>
          </w:tcPr>
          <w:p w14:paraId="131BB770" w14:textId="77777777" w:rsidR="005E5270" w:rsidRPr="00534952" w:rsidRDefault="005E5270" w:rsidP="00ED284D">
            <w:pPr>
              <w:tabs>
                <w:tab w:val="left" w:pos="360"/>
                <w:tab w:val="left" w:pos="1440"/>
                <w:tab w:val="right" w:pos="7200"/>
                <w:tab w:val="right" w:pos="8540"/>
              </w:tabs>
              <w:spacing w:line="240" w:lineRule="auto"/>
              <w:ind w:left="420" w:right="-45"/>
              <w:jc w:val="right"/>
              <w:rPr>
                <w:rFonts w:ascii="Browallia New" w:hAnsi="Browallia New" w:cs="Browallia New"/>
                <w:color w:val="000000"/>
                <w:sz w:val="20"/>
                <w:szCs w:val="20"/>
                <w:cs/>
              </w:rPr>
            </w:pPr>
            <w:r>
              <w:rPr>
                <w:rFonts w:ascii="Browallia New" w:hAnsi="Browallia New" w:cs="Browallia New"/>
                <w:color w:val="000000"/>
                <w:sz w:val="20"/>
                <w:szCs w:val="20"/>
                <w:cs/>
              </w:rPr>
              <w:tab/>
            </w:r>
            <w:r>
              <w:rPr>
                <w:rFonts w:ascii="Browallia New" w:hAnsi="Browallia New" w:cs="Browallia New"/>
                <w:color w:val="000000"/>
                <w:sz w:val="20"/>
                <w:szCs w:val="20"/>
                <w:cs/>
              </w:rPr>
              <w:tab/>
            </w: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5E5270" w:rsidRPr="00534952" w14:paraId="05D922A6" w14:textId="77777777" w:rsidTr="005E5270">
        <w:trPr>
          <w:tblHeader/>
        </w:trPr>
        <w:tc>
          <w:tcPr>
            <w:tcW w:w="3543" w:type="dxa"/>
          </w:tcPr>
          <w:p w14:paraId="5459C014" w14:textId="77777777" w:rsidR="005E5270" w:rsidRPr="00534952" w:rsidRDefault="005E5270" w:rsidP="005E5270">
            <w:pPr>
              <w:tabs>
                <w:tab w:val="left" w:pos="360"/>
                <w:tab w:val="left" w:pos="1440"/>
                <w:tab w:val="right" w:pos="7200"/>
                <w:tab w:val="right" w:pos="8540"/>
              </w:tabs>
              <w:spacing w:line="240" w:lineRule="auto"/>
              <w:ind w:left="420" w:right="-45"/>
              <w:jc w:val="thaiDistribute"/>
              <w:rPr>
                <w:rFonts w:ascii="Browallia New" w:hAnsi="Browallia New" w:cs="Browallia New"/>
                <w:bCs/>
                <w:snapToGrid w:val="0"/>
                <w:sz w:val="20"/>
                <w:szCs w:val="20"/>
              </w:rPr>
            </w:pPr>
          </w:p>
        </w:tc>
        <w:tc>
          <w:tcPr>
            <w:tcW w:w="5390" w:type="dxa"/>
            <w:gridSpan w:val="9"/>
          </w:tcPr>
          <w:p w14:paraId="122A8FBE" w14:textId="77777777" w:rsidR="005E5270" w:rsidRPr="005E5270" w:rsidRDefault="005E5270" w:rsidP="00ED284D">
            <w:pPr>
              <w:tabs>
                <w:tab w:val="left" w:pos="360"/>
                <w:tab w:val="left" w:pos="1440"/>
                <w:tab w:val="right" w:pos="7200"/>
                <w:tab w:val="right" w:pos="8540"/>
              </w:tabs>
              <w:spacing w:line="240" w:lineRule="auto"/>
              <w:ind w:left="420" w:right="-45"/>
              <w:jc w:val="center"/>
              <w:rPr>
                <w:rFonts w:ascii="Browallia New" w:hAnsi="Browallia New" w:cs="Browallia New"/>
                <w:color w:val="000000"/>
                <w:sz w:val="20"/>
                <w:szCs w:val="20"/>
              </w:rPr>
            </w:pPr>
            <w:r w:rsidRPr="005E5270">
              <w:rPr>
                <w:rFonts w:ascii="Browallia New" w:hAnsi="Browallia New" w:cs="Browallia New"/>
                <w:color w:val="000000"/>
                <w:sz w:val="20"/>
                <w:szCs w:val="20"/>
                <w:cs/>
              </w:rPr>
              <w:t>งบการเงินเฉพาะของบริษัท</w:t>
            </w:r>
          </w:p>
        </w:tc>
      </w:tr>
      <w:tr w:rsidR="005E5270" w:rsidRPr="00534952" w14:paraId="4B7B0272" w14:textId="77777777" w:rsidTr="005E5270">
        <w:trPr>
          <w:tblHeader/>
        </w:trPr>
        <w:tc>
          <w:tcPr>
            <w:tcW w:w="3543" w:type="dxa"/>
          </w:tcPr>
          <w:p w14:paraId="7612FDBD" w14:textId="77777777" w:rsidR="005E5270" w:rsidRPr="00534952" w:rsidRDefault="005E5270">
            <w:pPr>
              <w:spacing w:line="240" w:lineRule="auto"/>
              <w:rPr>
                <w:rFonts w:ascii="Browallia New" w:hAnsi="Browallia New" w:cs="Browallia New"/>
                <w:bCs/>
                <w:snapToGrid w:val="0"/>
                <w:sz w:val="20"/>
                <w:szCs w:val="20"/>
              </w:rPr>
            </w:pPr>
          </w:p>
        </w:tc>
        <w:tc>
          <w:tcPr>
            <w:tcW w:w="1985" w:type="dxa"/>
            <w:gridSpan w:val="3"/>
            <w:tcBorders>
              <w:top w:val="single" w:sz="4" w:space="0" w:color="auto"/>
              <w:bottom w:val="single" w:sz="4" w:space="0" w:color="auto"/>
            </w:tcBorders>
          </w:tcPr>
          <w:p w14:paraId="519D27C8"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150C01B2" w14:textId="77777777" w:rsidR="005E5270" w:rsidRPr="00534952" w:rsidRDefault="005E5270">
            <w:pPr>
              <w:spacing w:line="240" w:lineRule="auto"/>
              <w:jc w:val="center"/>
              <w:rPr>
                <w:rFonts w:ascii="Browallia New" w:hAnsi="Browallia New" w:cs="Browallia New"/>
                <w:b/>
                <w:snapToGrid w:val="0"/>
                <w:sz w:val="20"/>
                <w:szCs w:val="20"/>
                <w:cs/>
              </w:rPr>
            </w:pPr>
          </w:p>
        </w:tc>
        <w:tc>
          <w:tcPr>
            <w:tcW w:w="1064" w:type="dxa"/>
            <w:tcBorders>
              <w:top w:val="single" w:sz="4" w:space="0" w:color="auto"/>
            </w:tcBorders>
          </w:tcPr>
          <w:p w14:paraId="08A9BB92"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728D8277" w14:textId="77777777" w:rsidR="005E5270" w:rsidRPr="00534952" w:rsidRDefault="005E5270">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39D2F270"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6CAB790B" w14:textId="77777777" w:rsidR="005E5270" w:rsidRPr="00534952" w:rsidRDefault="005E5270">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094F8A58" w14:textId="77777777" w:rsidR="005E5270" w:rsidRPr="00534952" w:rsidRDefault="005E5270">
            <w:pPr>
              <w:spacing w:line="240" w:lineRule="auto"/>
              <w:jc w:val="center"/>
              <w:rPr>
                <w:rFonts w:ascii="Browallia New" w:hAnsi="Browallia New" w:cs="Browallia New"/>
                <w:b/>
                <w:snapToGrid w:val="0"/>
                <w:sz w:val="20"/>
                <w:szCs w:val="20"/>
              </w:rPr>
            </w:pPr>
          </w:p>
        </w:tc>
      </w:tr>
      <w:tr w:rsidR="005E5270" w:rsidRPr="00534952" w14:paraId="15E565B6" w14:textId="77777777" w:rsidTr="005E5270">
        <w:trPr>
          <w:tblHeader/>
        </w:trPr>
        <w:tc>
          <w:tcPr>
            <w:tcW w:w="3543" w:type="dxa"/>
          </w:tcPr>
          <w:p w14:paraId="4919BD42" w14:textId="77777777" w:rsidR="005E5270" w:rsidRPr="00534952" w:rsidRDefault="005E5270">
            <w:pPr>
              <w:spacing w:line="240" w:lineRule="auto"/>
              <w:rPr>
                <w:rFonts w:ascii="Browallia New" w:hAnsi="Browallia New" w:cs="Browallia New"/>
                <w:bCs/>
                <w:snapToGrid w:val="0"/>
                <w:sz w:val="20"/>
                <w:szCs w:val="20"/>
              </w:rPr>
            </w:pPr>
          </w:p>
        </w:tc>
        <w:tc>
          <w:tcPr>
            <w:tcW w:w="917" w:type="dxa"/>
            <w:tcBorders>
              <w:top w:val="single" w:sz="4" w:space="0" w:color="auto"/>
            </w:tcBorders>
          </w:tcPr>
          <w:p w14:paraId="7B7E71C0"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3CDEDEB7" w14:textId="77777777" w:rsidR="005E5270" w:rsidRPr="00534952" w:rsidRDefault="005E5270">
            <w:pPr>
              <w:spacing w:line="240" w:lineRule="auto"/>
              <w:jc w:val="center"/>
              <w:rPr>
                <w:rFonts w:ascii="Browallia New" w:hAnsi="Browallia New" w:cs="Browallia New"/>
                <w:b/>
                <w:snapToGrid w:val="0"/>
                <w:sz w:val="20"/>
                <w:szCs w:val="20"/>
                <w:cs/>
              </w:rPr>
            </w:pPr>
          </w:p>
        </w:tc>
        <w:tc>
          <w:tcPr>
            <w:tcW w:w="830" w:type="dxa"/>
            <w:tcBorders>
              <w:top w:val="single" w:sz="4" w:space="0" w:color="auto"/>
            </w:tcBorders>
          </w:tcPr>
          <w:p w14:paraId="4D12F802"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6BC14349" w14:textId="77777777" w:rsidR="005E5270" w:rsidRPr="00534952" w:rsidRDefault="005E5270">
            <w:pPr>
              <w:spacing w:line="240" w:lineRule="auto"/>
              <w:jc w:val="center"/>
              <w:rPr>
                <w:rFonts w:ascii="Browallia New" w:hAnsi="Browallia New" w:cs="Browallia New"/>
                <w:b/>
                <w:snapToGrid w:val="0"/>
                <w:sz w:val="20"/>
                <w:szCs w:val="20"/>
                <w:cs/>
              </w:rPr>
            </w:pPr>
          </w:p>
        </w:tc>
        <w:tc>
          <w:tcPr>
            <w:tcW w:w="1064" w:type="dxa"/>
          </w:tcPr>
          <w:p w14:paraId="703F2A33"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4242C8E9" w14:textId="77777777" w:rsidR="005E5270" w:rsidRPr="00534952" w:rsidRDefault="005E5270">
            <w:pPr>
              <w:spacing w:line="240" w:lineRule="auto"/>
              <w:jc w:val="center"/>
              <w:rPr>
                <w:rFonts w:ascii="Browallia New" w:hAnsi="Browallia New" w:cs="Browallia New"/>
                <w:b/>
                <w:snapToGrid w:val="0"/>
                <w:sz w:val="20"/>
                <w:szCs w:val="20"/>
                <w:cs/>
              </w:rPr>
            </w:pPr>
          </w:p>
        </w:tc>
        <w:tc>
          <w:tcPr>
            <w:tcW w:w="755" w:type="dxa"/>
          </w:tcPr>
          <w:p w14:paraId="17225928" w14:textId="77777777" w:rsidR="005E5270" w:rsidRPr="00534952" w:rsidRDefault="005E5270">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1BC30416" w14:textId="77777777" w:rsidR="005E5270" w:rsidRPr="00534952" w:rsidRDefault="005E5270">
            <w:pPr>
              <w:spacing w:line="240" w:lineRule="auto"/>
              <w:jc w:val="center"/>
              <w:rPr>
                <w:rFonts w:ascii="Browallia New" w:hAnsi="Browallia New" w:cs="Browallia New"/>
                <w:b/>
                <w:snapToGrid w:val="0"/>
                <w:sz w:val="20"/>
                <w:szCs w:val="20"/>
              </w:rPr>
            </w:pPr>
          </w:p>
        </w:tc>
        <w:tc>
          <w:tcPr>
            <w:tcW w:w="845" w:type="dxa"/>
          </w:tcPr>
          <w:p w14:paraId="23808E72" w14:textId="77777777" w:rsidR="005E5270" w:rsidRPr="00534952" w:rsidRDefault="005E5270">
            <w:pPr>
              <w:spacing w:line="240" w:lineRule="auto"/>
              <w:jc w:val="center"/>
              <w:rPr>
                <w:rFonts w:ascii="Browallia New" w:hAnsi="Browallia New" w:cs="Browallia New"/>
                <w:b/>
                <w:snapToGrid w:val="0"/>
                <w:sz w:val="20"/>
                <w:szCs w:val="20"/>
              </w:rPr>
            </w:pPr>
          </w:p>
        </w:tc>
      </w:tr>
      <w:tr w:rsidR="005E5270" w:rsidRPr="00534952" w14:paraId="2F0BBE0C" w14:textId="77777777" w:rsidTr="005E5270">
        <w:trPr>
          <w:tblHeader/>
        </w:trPr>
        <w:tc>
          <w:tcPr>
            <w:tcW w:w="3543" w:type="dxa"/>
          </w:tcPr>
          <w:p w14:paraId="1C7BB6BC" w14:textId="77777777" w:rsidR="005E5270" w:rsidRPr="00534952" w:rsidRDefault="005E5270">
            <w:pPr>
              <w:spacing w:line="240" w:lineRule="auto"/>
              <w:rPr>
                <w:rFonts w:ascii="Browallia New" w:hAnsi="Browallia New" w:cs="Browallia New"/>
                <w:bCs/>
                <w:snapToGrid w:val="0"/>
                <w:sz w:val="20"/>
                <w:szCs w:val="20"/>
              </w:rPr>
            </w:pPr>
          </w:p>
        </w:tc>
        <w:tc>
          <w:tcPr>
            <w:tcW w:w="917" w:type="dxa"/>
            <w:tcBorders>
              <w:bottom w:val="single" w:sz="4" w:space="0" w:color="auto"/>
            </w:tcBorders>
          </w:tcPr>
          <w:p w14:paraId="511E05F0"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07D6B882"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0" w:type="dxa"/>
            <w:tcBorders>
              <w:bottom w:val="single" w:sz="4" w:space="0" w:color="auto"/>
            </w:tcBorders>
          </w:tcPr>
          <w:p w14:paraId="5371116B"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33B60692"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4" w:type="dxa"/>
            <w:tcBorders>
              <w:bottom w:val="single" w:sz="4" w:space="0" w:color="auto"/>
            </w:tcBorders>
          </w:tcPr>
          <w:p w14:paraId="6926DA91"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129BCA1D"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7DA5816A"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5162B944"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536A45FC" w14:textId="77777777" w:rsidR="005E5270" w:rsidRPr="00534952" w:rsidRDefault="005E5270">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5E5270" w:rsidRPr="00534952" w14:paraId="32344FA0" w14:textId="77777777" w:rsidTr="005E5270">
        <w:tc>
          <w:tcPr>
            <w:tcW w:w="3543" w:type="dxa"/>
          </w:tcPr>
          <w:p w14:paraId="7086A29B" w14:textId="77777777" w:rsidR="005E5270" w:rsidRPr="00534952" w:rsidRDefault="005E5270">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7" w:type="dxa"/>
            <w:tcBorders>
              <w:top w:val="single" w:sz="4" w:space="0" w:color="auto"/>
            </w:tcBorders>
          </w:tcPr>
          <w:p w14:paraId="781902C0" w14:textId="77777777" w:rsidR="005E5270" w:rsidRPr="00534952" w:rsidRDefault="005E5270">
            <w:pPr>
              <w:spacing w:line="240" w:lineRule="auto"/>
              <w:jc w:val="center"/>
              <w:rPr>
                <w:rFonts w:ascii="Browallia New" w:hAnsi="Browallia New" w:cs="Browallia New"/>
                <w:sz w:val="20"/>
                <w:szCs w:val="20"/>
              </w:rPr>
            </w:pPr>
          </w:p>
        </w:tc>
        <w:tc>
          <w:tcPr>
            <w:tcW w:w="238" w:type="dxa"/>
          </w:tcPr>
          <w:p w14:paraId="728B760F" w14:textId="77777777" w:rsidR="005E5270" w:rsidRPr="00534952" w:rsidRDefault="005E5270">
            <w:pPr>
              <w:spacing w:line="240" w:lineRule="auto"/>
              <w:jc w:val="center"/>
              <w:rPr>
                <w:rFonts w:ascii="Browallia New" w:hAnsi="Browallia New" w:cs="Browallia New"/>
                <w:sz w:val="20"/>
                <w:szCs w:val="20"/>
              </w:rPr>
            </w:pPr>
          </w:p>
        </w:tc>
        <w:tc>
          <w:tcPr>
            <w:tcW w:w="830" w:type="dxa"/>
            <w:tcBorders>
              <w:top w:val="single" w:sz="4" w:space="0" w:color="auto"/>
            </w:tcBorders>
          </w:tcPr>
          <w:p w14:paraId="6B3D1675" w14:textId="77777777" w:rsidR="005E5270" w:rsidRPr="00534952" w:rsidRDefault="005E5270">
            <w:pPr>
              <w:spacing w:line="240" w:lineRule="auto"/>
              <w:jc w:val="center"/>
              <w:rPr>
                <w:rFonts w:ascii="Browallia New" w:hAnsi="Browallia New" w:cs="Browallia New"/>
                <w:sz w:val="20"/>
                <w:szCs w:val="20"/>
              </w:rPr>
            </w:pPr>
          </w:p>
        </w:tc>
        <w:tc>
          <w:tcPr>
            <w:tcW w:w="247" w:type="dxa"/>
          </w:tcPr>
          <w:p w14:paraId="21936DD5" w14:textId="77777777" w:rsidR="005E5270" w:rsidRPr="00534952" w:rsidRDefault="005E5270">
            <w:pPr>
              <w:spacing w:line="240" w:lineRule="auto"/>
              <w:jc w:val="center"/>
              <w:rPr>
                <w:rFonts w:ascii="Browallia New" w:hAnsi="Browallia New" w:cs="Browallia New"/>
                <w:sz w:val="20"/>
                <w:szCs w:val="20"/>
              </w:rPr>
            </w:pPr>
          </w:p>
        </w:tc>
        <w:tc>
          <w:tcPr>
            <w:tcW w:w="1064" w:type="dxa"/>
            <w:tcBorders>
              <w:top w:val="single" w:sz="4" w:space="0" w:color="auto"/>
            </w:tcBorders>
          </w:tcPr>
          <w:p w14:paraId="2FE94A70" w14:textId="77777777" w:rsidR="005E5270" w:rsidRPr="00534952" w:rsidRDefault="005E5270">
            <w:pPr>
              <w:spacing w:line="240" w:lineRule="auto"/>
              <w:jc w:val="center"/>
              <w:rPr>
                <w:rFonts w:ascii="Browallia New" w:hAnsi="Browallia New" w:cs="Browallia New"/>
                <w:sz w:val="20"/>
                <w:szCs w:val="20"/>
              </w:rPr>
            </w:pPr>
          </w:p>
        </w:tc>
        <w:tc>
          <w:tcPr>
            <w:tcW w:w="252" w:type="dxa"/>
          </w:tcPr>
          <w:p w14:paraId="23D97E29" w14:textId="77777777" w:rsidR="005E5270" w:rsidRPr="00534952" w:rsidRDefault="005E5270">
            <w:pPr>
              <w:spacing w:line="240" w:lineRule="auto"/>
              <w:jc w:val="center"/>
              <w:rPr>
                <w:rFonts w:ascii="Browallia New" w:hAnsi="Browallia New" w:cs="Browallia New"/>
                <w:sz w:val="20"/>
                <w:szCs w:val="20"/>
              </w:rPr>
            </w:pPr>
          </w:p>
        </w:tc>
        <w:tc>
          <w:tcPr>
            <w:tcW w:w="755" w:type="dxa"/>
            <w:tcBorders>
              <w:top w:val="single" w:sz="4" w:space="0" w:color="auto"/>
            </w:tcBorders>
          </w:tcPr>
          <w:p w14:paraId="69C9ABB5" w14:textId="77777777" w:rsidR="005E5270" w:rsidRPr="00534952" w:rsidRDefault="005E5270">
            <w:pPr>
              <w:spacing w:line="240" w:lineRule="auto"/>
              <w:jc w:val="center"/>
              <w:rPr>
                <w:rFonts w:ascii="Browallia New" w:hAnsi="Browallia New" w:cs="Browallia New"/>
                <w:sz w:val="20"/>
                <w:szCs w:val="20"/>
              </w:rPr>
            </w:pPr>
          </w:p>
        </w:tc>
        <w:tc>
          <w:tcPr>
            <w:tcW w:w="239" w:type="dxa"/>
          </w:tcPr>
          <w:p w14:paraId="78CD1D29" w14:textId="77777777" w:rsidR="005E5270" w:rsidRPr="00534952" w:rsidRDefault="005E5270">
            <w:pPr>
              <w:spacing w:line="240" w:lineRule="auto"/>
              <w:jc w:val="center"/>
              <w:rPr>
                <w:rFonts w:ascii="Browallia New" w:hAnsi="Browallia New" w:cs="Browallia New"/>
                <w:sz w:val="20"/>
                <w:szCs w:val="20"/>
              </w:rPr>
            </w:pPr>
          </w:p>
        </w:tc>
        <w:tc>
          <w:tcPr>
            <w:tcW w:w="845" w:type="dxa"/>
            <w:tcBorders>
              <w:top w:val="single" w:sz="4" w:space="0" w:color="auto"/>
            </w:tcBorders>
          </w:tcPr>
          <w:p w14:paraId="6FE4A900" w14:textId="77777777" w:rsidR="005E5270" w:rsidRPr="00534952" w:rsidRDefault="005E5270">
            <w:pPr>
              <w:spacing w:line="240" w:lineRule="auto"/>
              <w:jc w:val="center"/>
              <w:rPr>
                <w:rFonts w:ascii="Browallia New" w:hAnsi="Browallia New" w:cs="Browallia New"/>
                <w:sz w:val="20"/>
                <w:szCs w:val="20"/>
              </w:rPr>
            </w:pPr>
          </w:p>
        </w:tc>
      </w:tr>
      <w:tr w:rsidR="005E5270" w:rsidRPr="0058415C" w14:paraId="25A13DB4" w14:textId="77777777" w:rsidTr="005E5270">
        <w:trPr>
          <w:trHeight w:val="57"/>
        </w:trPr>
        <w:tc>
          <w:tcPr>
            <w:tcW w:w="3543" w:type="dxa"/>
          </w:tcPr>
          <w:p w14:paraId="1BDF72E3" w14:textId="77777777" w:rsidR="005E5270" w:rsidRPr="00534952" w:rsidRDefault="005E5270">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917" w:type="dxa"/>
          </w:tcPr>
          <w:p w14:paraId="6647260F"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8" w:type="dxa"/>
            <w:vAlign w:val="bottom"/>
          </w:tcPr>
          <w:p w14:paraId="528C051C" w14:textId="77777777" w:rsidR="005E5270" w:rsidRPr="004E42EA" w:rsidRDefault="005E5270">
            <w:pPr>
              <w:spacing w:line="240" w:lineRule="auto"/>
              <w:jc w:val="right"/>
              <w:rPr>
                <w:rFonts w:ascii="Browallia New" w:hAnsi="Browallia New" w:cs="Browallia New"/>
                <w:sz w:val="20"/>
                <w:szCs w:val="20"/>
              </w:rPr>
            </w:pPr>
          </w:p>
        </w:tc>
        <w:tc>
          <w:tcPr>
            <w:tcW w:w="830" w:type="dxa"/>
          </w:tcPr>
          <w:p w14:paraId="60ACE015"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631D6875" w14:textId="77777777" w:rsidR="005E5270" w:rsidRPr="004E42EA" w:rsidRDefault="005E5270">
            <w:pPr>
              <w:spacing w:line="240" w:lineRule="auto"/>
              <w:jc w:val="right"/>
              <w:rPr>
                <w:rFonts w:ascii="Browallia New" w:hAnsi="Browallia New" w:cs="Browallia New"/>
                <w:sz w:val="20"/>
                <w:szCs w:val="20"/>
              </w:rPr>
            </w:pPr>
          </w:p>
        </w:tc>
        <w:tc>
          <w:tcPr>
            <w:tcW w:w="1064" w:type="dxa"/>
            <w:vAlign w:val="bottom"/>
          </w:tcPr>
          <w:p w14:paraId="7A3D40BE"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4,263</w:t>
            </w:r>
          </w:p>
        </w:tc>
        <w:tc>
          <w:tcPr>
            <w:tcW w:w="252" w:type="dxa"/>
            <w:vAlign w:val="bottom"/>
          </w:tcPr>
          <w:p w14:paraId="1AE9BCFA" w14:textId="77777777" w:rsidR="005E5270" w:rsidRPr="004E42EA" w:rsidRDefault="005E5270">
            <w:pPr>
              <w:spacing w:line="240" w:lineRule="auto"/>
              <w:jc w:val="right"/>
              <w:rPr>
                <w:rFonts w:ascii="Browallia New" w:hAnsi="Browallia New" w:cs="Browallia New"/>
                <w:sz w:val="20"/>
                <w:szCs w:val="20"/>
              </w:rPr>
            </w:pPr>
          </w:p>
        </w:tc>
        <w:tc>
          <w:tcPr>
            <w:tcW w:w="755" w:type="dxa"/>
            <w:vAlign w:val="bottom"/>
          </w:tcPr>
          <w:p w14:paraId="1403715B"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25,476</w:t>
            </w:r>
          </w:p>
        </w:tc>
        <w:tc>
          <w:tcPr>
            <w:tcW w:w="239" w:type="dxa"/>
            <w:vAlign w:val="bottom"/>
          </w:tcPr>
          <w:p w14:paraId="63205BD1" w14:textId="77777777" w:rsidR="005E5270" w:rsidRPr="004E42EA" w:rsidRDefault="005E5270">
            <w:pPr>
              <w:spacing w:line="240" w:lineRule="auto"/>
              <w:jc w:val="right"/>
              <w:rPr>
                <w:rFonts w:ascii="Browallia New" w:hAnsi="Browallia New" w:cs="Browallia New"/>
                <w:sz w:val="20"/>
                <w:szCs w:val="20"/>
              </w:rPr>
            </w:pPr>
          </w:p>
        </w:tc>
        <w:tc>
          <w:tcPr>
            <w:tcW w:w="845" w:type="dxa"/>
            <w:vAlign w:val="bottom"/>
          </w:tcPr>
          <w:p w14:paraId="6B6F3DC2"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29,739</w:t>
            </w:r>
          </w:p>
        </w:tc>
      </w:tr>
      <w:tr w:rsidR="005E5270" w:rsidRPr="0058415C" w14:paraId="11E4D069" w14:textId="77777777" w:rsidTr="005E5270">
        <w:tc>
          <w:tcPr>
            <w:tcW w:w="3543" w:type="dxa"/>
          </w:tcPr>
          <w:p w14:paraId="35C8F08B" w14:textId="77777777" w:rsidR="005E5270" w:rsidRPr="00534952" w:rsidRDefault="005E5270">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7" w:type="dxa"/>
            <w:vAlign w:val="bottom"/>
          </w:tcPr>
          <w:p w14:paraId="78C0C947"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284,398</w:t>
            </w:r>
          </w:p>
        </w:tc>
        <w:tc>
          <w:tcPr>
            <w:tcW w:w="238" w:type="dxa"/>
            <w:vAlign w:val="bottom"/>
          </w:tcPr>
          <w:p w14:paraId="16F69F42" w14:textId="77777777" w:rsidR="005E5270" w:rsidRPr="004E42EA" w:rsidRDefault="005E5270">
            <w:pPr>
              <w:spacing w:line="240" w:lineRule="auto"/>
              <w:jc w:val="right"/>
              <w:rPr>
                <w:rFonts w:ascii="Browallia New" w:hAnsi="Browallia New" w:cs="Browallia New"/>
                <w:sz w:val="20"/>
                <w:szCs w:val="20"/>
              </w:rPr>
            </w:pPr>
          </w:p>
        </w:tc>
        <w:tc>
          <w:tcPr>
            <w:tcW w:w="830" w:type="dxa"/>
            <w:vAlign w:val="bottom"/>
          </w:tcPr>
          <w:p w14:paraId="0E486133"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114,111</w:t>
            </w:r>
          </w:p>
        </w:tc>
        <w:tc>
          <w:tcPr>
            <w:tcW w:w="247" w:type="dxa"/>
            <w:vAlign w:val="bottom"/>
          </w:tcPr>
          <w:p w14:paraId="09C59A2D" w14:textId="77777777" w:rsidR="005E5270" w:rsidRPr="004E42EA" w:rsidRDefault="005E5270">
            <w:pPr>
              <w:spacing w:line="240" w:lineRule="auto"/>
              <w:jc w:val="right"/>
              <w:rPr>
                <w:rFonts w:ascii="Browallia New" w:hAnsi="Browallia New" w:cs="Browallia New"/>
                <w:sz w:val="20"/>
                <w:szCs w:val="20"/>
              </w:rPr>
            </w:pPr>
          </w:p>
        </w:tc>
        <w:tc>
          <w:tcPr>
            <w:tcW w:w="1064" w:type="dxa"/>
          </w:tcPr>
          <w:p w14:paraId="7CB8701C"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vAlign w:val="bottom"/>
          </w:tcPr>
          <w:p w14:paraId="4AB1D21D" w14:textId="77777777" w:rsidR="005E5270" w:rsidRPr="004E42EA" w:rsidRDefault="005E5270">
            <w:pPr>
              <w:spacing w:line="240" w:lineRule="auto"/>
              <w:jc w:val="right"/>
              <w:rPr>
                <w:rFonts w:ascii="Browallia New" w:hAnsi="Browallia New" w:cs="Browallia New"/>
                <w:sz w:val="20"/>
                <w:szCs w:val="20"/>
              </w:rPr>
            </w:pPr>
          </w:p>
        </w:tc>
        <w:tc>
          <w:tcPr>
            <w:tcW w:w="755" w:type="dxa"/>
          </w:tcPr>
          <w:p w14:paraId="22D68AC3"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vAlign w:val="bottom"/>
          </w:tcPr>
          <w:p w14:paraId="1B9627B8" w14:textId="77777777" w:rsidR="005E5270" w:rsidRPr="004E42EA" w:rsidRDefault="005E5270">
            <w:pPr>
              <w:spacing w:line="240" w:lineRule="auto"/>
              <w:jc w:val="right"/>
              <w:rPr>
                <w:rFonts w:ascii="Browallia New" w:hAnsi="Browallia New" w:cs="Browallia New"/>
                <w:sz w:val="20"/>
                <w:szCs w:val="20"/>
              </w:rPr>
            </w:pPr>
          </w:p>
        </w:tc>
        <w:tc>
          <w:tcPr>
            <w:tcW w:w="845" w:type="dxa"/>
            <w:vAlign w:val="bottom"/>
          </w:tcPr>
          <w:p w14:paraId="6A7E7F41"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398,509</w:t>
            </w:r>
          </w:p>
        </w:tc>
      </w:tr>
      <w:tr w:rsidR="005E5270" w:rsidRPr="0058415C" w14:paraId="7A8C32C1" w14:textId="77777777" w:rsidTr="005E5270">
        <w:tc>
          <w:tcPr>
            <w:tcW w:w="3543" w:type="dxa"/>
          </w:tcPr>
          <w:p w14:paraId="121BFFEC" w14:textId="77777777" w:rsidR="005E5270" w:rsidRPr="00534952" w:rsidRDefault="005E5270">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17" w:type="dxa"/>
            <w:vAlign w:val="bottom"/>
          </w:tcPr>
          <w:p w14:paraId="5735C7EA"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16,455</w:t>
            </w:r>
          </w:p>
        </w:tc>
        <w:tc>
          <w:tcPr>
            <w:tcW w:w="238" w:type="dxa"/>
            <w:vAlign w:val="bottom"/>
          </w:tcPr>
          <w:p w14:paraId="45434B47" w14:textId="77777777" w:rsidR="005E5270" w:rsidRPr="004E42EA" w:rsidRDefault="005E5270">
            <w:pPr>
              <w:spacing w:line="240" w:lineRule="auto"/>
              <w:jc w:val="right"/>
              <w:rPr>
                <w:rFonts w:ascii="Browallia New" w:hAnsi="Browallia New" w:cs="Browallia New"/>
                <w:sz w:val="20"/>
                <w:szCs w:val="20"/>
              </w:rPr>
            </w:pPr>
          </w:p>
        </w:tc>
        <w:tc>
          <w:tcPr>
            <w:tcW w:w="830" w:type="dxa"/>
          </w:tcPr>
          <w:p w14:paraId="41ABB284"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72EC55FB" w14:textId="77777777" w:rsidR="005E5270" w:rsidRPr="004E42EA" w:rsidRDefault="005E5270">
            <w:pPr>
              <w:spacing w:line="240" w:lineRule="auto"/>
              <w:jc w:val="right"/>
              <w:rPr>
                <w:rFonts w:ascii="Browallia New" w:hAnsi="Browallia New" w:cs="Browallia New"/>
                <w:sz w:val="20"/>
                <w:szCs w:val="20"/>
              </w:rPr>
            </w:pPr>
          </w:p>
        </w:tc>
        <w:tc>
          <w:tcPr>
            <w:tcW w:w="1064" w:type="dxa"/>
          </w:tcPr>
          <w:p w14:paraId="6FAB6AD4"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vAlign w:val="bottom"/>
          </w:tcPr>
          <w:p w14:paraId="1E2E2F8B" w14:textId="77777777" w:rsidR="005E5270" w:rsidRPr="004E42EA" w:rsidRDefault="005E5270">
            <w:pPr>
              <w:spacing w:line="240" w:lineRule="auto"/>
              <w:jc w:val="right"/>
              <w:rPr>
                <w:rFonts w:ascii="Browallia New" w:hAnsi="Browallia New" w:cs="Browallia New"/>
                <w:sz w:val="20"/>
                <w:szCs w:val="20"/>
              </w:rPr>
            </w:pPr>
          </w:p>
        </w:tc>
        <w:tc>
          <w:tcPr>
            <w:tcW w:w="755" w:type="dxa"/>
          </w:tcPr>
          <w:p w14:paraId="6CE2A9F4"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vAlign w:val="bottom"/>
          </w:tcPr>
          <w:p w14:paraId="4E9EFA43" w14:textId="77777777" w:rsidR="005E5270" w:rsidRPr="004E42EA" w:rsidRDefault="005E5270">
            <w:pPr>
              <w:spacing w:line="240" w:lineRule="auto"/>
              <w:jc w:val="right"/>
              <w:rPr>
                <w:rFonts w:ascii="Browallia New" w:hAnsi="Browallia New" w:cs="Browallia New"/>
                <w:sz w:val="20"/>
                <w:szCs w:val="20"/>
              </w:rPr>
            </w:pPr>
          </w:p>
        </w:tc>
        <w:tc>
          <w:tcPr>
            <w:tcW w:w="845" w:type="dxa"/>
            <w:vAlign w:val="bottom"/>
          </w:tcPr>
          <w:p w14:paraId="43F3C9A9"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16,455</w:t>
            </w:r>
          </w:p>
        </w:tc>
      </w:tr>
      <w:tr w:rsidR="005E5270" w:rsidRPr="0058415C" w14:paraId="76575562" w14:textId="77777777" w:rsidTr="005E5270">
        <w:tc>
          <w:tcPr>
            <w:tcW w:w="3543" w:type="dxa"/>
          </w:tcPr>
          <w:p w14:paraId="6F841890" w14:textId="77777777" w:rsidR="005E5270" w:rsidRPr="00534952" w:rsidRDefault="005E5270">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บริษัทย่อย</w:t>
            </w:r>
          </w:p>
        </w:tc>
        <w:tc>
          <w:tcPr>
            <w:tcW w:w="917" w:type="dxa"/>
            <w:vAlign w:val="bottom"/>
          </w:tcPr>
          <w:p w14:paraId="39AF2F4B"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1,663,429</w:t>
            </w:r>
          </w:p>
        </w:tc>
        <w:tc>
          <w:tcPr>
            <w:tcW w:w="238" w:type="dxa"/>
            <w:vAlign w:val="bottom"/>
          </w:tcPr>
          <w:p w14:paraId="10B62824" w14:textId="77777777" w:rsidR="005E5270" w:rsidRPr="004E42EA" w:rsidRDefault="005E5270">
            <w:pPr>
              <w:spacing w:line="240" w:lineRule="auto"/>
              <w:jc w:val="right"/>
              <w:rPr>
                <w:rFonts w:ascii="Browallia New" w:hAnsi="Browallia New" w:cs="Browallia New"/>
                <w:sz w:val="20"/>
                <w:szCs w:val="20"/>
              </w:rPr>
            </w:pPr>
          </w:p>
        </w:tc>
        <w:tc>
          <w:tcPr>
            <w:tcW w:w="830" w:type="dxa"/>
          </w:tcPr>
          <w:p w14:paraId="372EA307"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133114FE" w14:textId="77777777" w:rsidR="005E5270" w:rsidRPr="004E42EA" w:rsidRDefault="005E5270">
            <w:pPr>
              <w:spacing w:line="240" w:lineRule="auto"/>
              <w:jc w:val="right"/>
              <w:rPr>
                <w:rFonts w:ascii="Browallia New" w:hAnsi="Browallia New" w:cs="Browallia New"/>
                <w:sz w:val="20"/>
                <w:szCs w:val="20"/>
              </w:rPr>
            </w:pPr>
          </w:p>
        </w:tc>
        <w:tc>
          <w:tcPr>
            <w:tcW w:w="1064" w:type="dxa"/>
          </w:tcPr>
          <w:p w14:paraId="5CFF18C2"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vAlign w:val="bottom"/>
          </w:tcPr>
          <w:p w14:paraId="4165A511" w14:textId="77777777" w:rsidR="005E5270" w:rsidRPr="004E42EA" w:rsidRDefault="005E5270">
            <w:pPr>
              <w:spacing w:line="240" w:lineRule="auto"/>
              <w:jc w:val="right"/>
              <w:rPr>
                <w:rFonts w:ascii="Browallia New" w:hAnsi="Browallia New" w:cs="Browallia New"/>
                <w:sz w:val="20"/>
                <w:szCs w:val="20"/>
              </w:rPr>
            </w:pPr>
          </w:p>
        </w:tc>
        <w:tc>
          <w:tcPr>
            <w:tcW w:w="755" w:type="dxa"/>
          </w:tcPr>
          <w:p w14:paraId="737A47CD"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vAlign w:val="bottom"/>
          </w:tcPr>
          <w:p w14:paraId="35218061" w14:textId="77777777" w:rsidR="005E5270" w:rsidRPr="004E42EA" w:rsidRDefault="005E5270">
            <w:pPr>
              <w:spacing w:line="240" w:lineRule="auto"/>
              <w:jc w:val="right"/>
              <w:rPr>
                <w:rFonts w:ascii="Browallia New" w:hAnsi="Browallia New" w:cs="Browallia New"/>
                <w:sz w:val="20"/>
                <w:szCs w:val="20"/>
              </w:rPr>
            </w:pPr>
          </w:p>
        </w:tc>
        <w:tc>
          <w:tcPr>
            <w:tcW w:w="845" w:type="dxa"/>
            <w:vAlign w:val="bottom"/>
          </w:tcPr>
          <w:p w14:paraId="6146DB48"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1,663,429</w:t>
            </w:r>
          </w:p>
        </w:tc>
      </w:tr>
      <w:tr w:rsidR="005E5270" w:rsidRPr="0058415C" w14:paraId="6B80AE86" w14:textId="77777777" w:rsidTr="0079172F">
        <w:tc>
          <w:tcPr>
            <w:tcW w:w="3543" w:type="dxa"/>
          </w:tcPr>
          <w:p w14:paraId="0F7396F4" w14:textId="12A92246" w:rsidR="005E5270" w:rsidRPr="00534952" w:rsidRDefault="005E5270" w:rsidP="00BA1E03">
            <w:pPr>
              <w:tabs>
                <w:tab w:val="clear" w:pos="454"/>
              </w:tabs>
              <w:spacing w:line="240" w:lineRule="auto"/>
              <w:ind w:left="276" w:right="-9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w:t>
            </w:r>
            <w:r w:rsidR="00A87884">
              <w:rPr>
                <w:rFonts w:ascii="Browallia New" w:hAnsi="Browallia New" w:cs="Browallia New" w:hint="cs"/>
                <w:b/>
                <w:snapToGrid w:val="0"/>
                <w:sz w:val="20"/>
                <w:szCs w:val="20"/>
                <w:cs/>
              </w:rPr>
              <w:t>ยาว</w:t>
            </w:r>
            <w:r w:rsidRPr="00534952">
              <w:rPr>
                <w:rFonts w:ascii="Browallia New" w:hAnsi="Browallia New" w:cs="Browallia New"/>
                <w:b/>
                <w:snapToGrid w:val="0"/>
                <w:sz w:val="20"/>
                <w:szCs w:val="20"/>
                <w:cs/>
              </w:rPr>
              <w:t>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17" w:type="dxa"/>
            <w:vAlign w:val="bottom"/>
          </w:tcPr>
          <w:p w14:paraId="6072B5FA"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37,225</w:t>
            </w:r>
          </w:p>
        </w:tc>
        <w:tc>
          <w:tcPr>
            <w:tcW w:w="238" w:type="dxa"/>
            <w:vAlign w:val="bottom"/>
          </w:tcPr>
          <w:p w14:paraId="2BBC1F86" w14:textId="77777777" w:rsidR="005E5270" w:rsidRPr="004E42EA" w:rsidRDefault="005E5270">
            <w:pPr>
              <w:spacing w:line="240" w:lineRule="auto"/>
              <w:jc w:val="right"/>
              <w:rPr>
                <w:rFonts w:ascii="Browallia New" w:hAnsi="Browallia New" w:cs="Browallia New"/>
                <w:sz w:val="20"/>
                <w:szCs w:val="20"/>
              </w:rPr>
            </w:pPr>
          </w:p>
        </w:tc>
        <w:tc>
          <w:tcPr>
            <w:tcW w:w="830" w:type="dxa"/>
            <w:vAlign w:val="bottom"/>
          </w:tcPr>
          <w:p w14:paraId="6B121A24"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3081B557" w14:textId="77777777" w:rsidR="005E5270" w:rsidRPr="004E42EA" w:rsidRDefault="005E5270">
            <w:pPr>
              <w:spacing w:line="240" w:lineRule="auto"/>
              <w:jc w:val="right"/>
              <w:rPr>
                <w:rFonts w:ascii="Browallia New" w:hAnsi="Browallia New" w:cs="Browallia New"/>
                <w:sz w:val="20"/>
                <w:szCs w:val="20"/>
              </w:rPr>
            </w:pPr>
          </w:p>
        </w:tc>
        <w:tc>
          <w:tcPr>
            <w:tcW w:w="1064" w:type="dxa"/>
            <w:vAlign w:val="bottom"/>
          </w:tcPr>
          <w:p w14:paraId="7B16918F"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vAlign w:val="bottom"/>
          </w:tcPr>
          <w:p w14:paraId="2BDB1BAD" w14:textId="77777777" w:rsidR="005E5270" w:rsidRPr="004E42EA" w:rsidRDefault="005E5270">
            <w:pPr>
              <w:spacing w:line="240" w:lineRule="auto"/>
              <w:jc w:val="right"/>
              <w:rPr>
                <w:rFonts w:ascii="Browallia New" w:hAnsi="Browallia New" w:cs="Browallia New"/>
                <w:sz w:val="20"/>
                <w:szCs w:val="20"/>
              </w:rPr>
            </w:pPr>
          </w:p>
        </w:tc>
        <w:tc>
          <w:tcPr>
            <w:tcW w:w="755" w:type="dxa"/>
            <w:vAlign w:val="bottom"/>
          </w:tcPr>
          <w:p w14:paraId="0FC19816" w14:textId="77777777" w:rsidR="005E5270" w:rsidRPr="004E42EA" w:rsidRDefault="005E5270">
            <w:pPr>
              <w:spacing w:line="240" w:lineRule="auto"/>
              <w:jc w:val="right"/>
              <w:rPr>
                <w:rFonts w:ascii="Browallia New" w:hAnsi="Browallia New" w:cs="Browallia New"/>
                <w:sz w:val="20"/>
                <w:szCs w:val="20"/>
              </w:rPr>
            </w:pPr>
            <w:r w:rsidRPr="004E42EA" w:rsidDel="006F5FBA">
              <w:rPr>
                <w:rFonts w:ascii="Browallia New" w:hAnsi="Browallia New" w:cs="Browallia New"/>
                <w:sz w:val="20"/>
                <w:szCs w:val="20"/>
              </w:rPr>
              <w:t xml:space="preserve">   -</w:t>
            </w:r>
          </w:p>
        </w:tc>
        <w:tc>
          <w:tcPr>
            <w:tcW w:w="239" w:type="dxa"/>
            <w:vAlign w:val="bottom"/>
          </w:tcPr>
          <w:p w14:paraId="10F44E79" w14:textId="77777777" w:rsidR="005E5270" w:rsidRPr="004E42EA" w:rsidRDefault="005E5270">
            <w:pPr>
              <w:spacing w:line="240" w:lineRule="auto"/>
              <w:jc w:val="right"/>
              <w:rPr>
                <w:rFonts w:ascii="Browallia New" w:hAnsi="Browallia New" w:cs="Browallia New"/>
                <w:sz w:val="20"/>
                <w:szCs w:val="20"/>
              </w:rPr>
            </w:pPr>
          </w:p>
        </w:tc>
        <w:tc>
          <w:tcPr>
            <w:tcW w:w="845" w:type="dxa"/>
            <w:vAlign w:val="bottom"/>
          </w:tcPr>
          <w:p w14:paraId="07734091"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37,225</w:t>
            </w:r>
          </w:p>
        </w:tc>
      </w:tr>
      <w:tr w:rsidR="005E5270" w:rsidRPr="0058415C" w14:paraId="0EB280F1" w14:textId="77777777" w:rsidTr="005E5270">
        <w:tc>
          <w:tcPr>
            <w:tcW w:w="3543" w:type="dxa"/>
          </w:tcPr>
          <w:p w14:paraId="42B43F31" w14:textId="77777777" w:rsidR="005E5270" w:rsidRPr="00534952" w:rsidRDefault="005E5270">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7" w:type="dxa"/>
          </w:tcPr>
          <w:p w14:paraId="17E92607"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8" w:type="dxa"/>
            <w:vAlign w:val="bottom"/>
          </w:tcPr>
          <w:p w14:paraId="66648B3F" w14:textId="77777777" w:rsidR="005E5270" w:rsidRPr="004E42EA" w:rsidRDefault="005E5270">
            <w:pPr>
              <w:spacing w:line="240" w:lineRule="auto"/>
              <w:jc w:val="right"/>
              <w:rPr>
                <w:rFonts w:ascii="Browallia New" w:hAnsi="Browallia New" w:cs="Browallia New"/>
                <w:sz w:val="20"/>
                <w:szCs w:val="20"/>
              </w:rPr>
            </w:pPr>
          </w:p>
        </w:tc>
        <w:tc>
          <w:tcPr>
            <w:tcW w:w="830" w:type="dxa"/>
            <w:vAlign w:val="bottom"/>
          </w:tcPr>
          <w:p w14:paraId="3A3ECC46"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8,190</w:t>
            </w:r>
          </w:p>
        </w:tc>
        <w:tc>
          <w:tcPr>
            <w:tcW w:w="247" w:type="dxa"/>
            <w:vAlign w:val="bottom"/>
          </w:tcPr>
          <w:p w14:paraId="162F71D9" w14:textId="77777777" w:rsidR="005E5270" w:rsidRPr="004E42EA" w:rsidRDefault="005E5270">
            <w:pPr>
              <w:spacing w:line="240" w:lineRule="auto"/>
              <w:jc w:val="right"/>
              <w:rPr>
                <w:rFonts w:ascii="Browallia New" w:hAnsi="Browallia New" w:cs="Browallia New"/>
                <w:sz w:val="20"/>
                <w:szCs w:val="20"/>
              </w:rPr>
            </w:pPr>
          </w:p>
        </w:tc>
        <w:tc>
          <w:tcPr>
            <w:tcW w:w="1064" w:type="dxa"/>
          </w:tcPr>
          <w:p w14:paraId="352F5232"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vAlign w:val="bottom"/>
          </w:tcPr>
          <w:p w14:paraId="73712320" w14:textId="77777777" w:rsidR="005E5270" w:rsidRPr="004E42EA" w:rsidRDefault="005E5270">
            <w:pPr>
              <w:spacing w:line="240" w:lineRule="auto"/>
              <w:jc w:val="right"/>
              <w:rPr>
                <w:rFonts w:ascii="Browallia New" w:hAnsi="Browallia New" w:cs="Browallia New"/>
                <w:sz w:val="20"/>
                <w:szCs w:val="20"/>
              </w:rPr>
            </w:pPr>
          </w:p>
        </w:tc>
        <w:tc>
          <w:tcPr>
            <w:tcW w:w="755" w:type="dxa"/>
          </w:tcPr>
          <w:p w14:paraId="565D7018"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vAlign w:val="bottom"/>
          </w:tcPr>
          <w:p w14:paraId="59A23118" w14:textId="77777777" w:rsidR="005E5270" w:rsidRPr="004E42EA" w:rsidRDefault="005E5270">
            <w:pPr>
              <w:spacing w:line="240" w:lineRule="auto"/>
              <w:jc w:val="right"/>
              <w:rPr>
                <w:rFonts w:ascii="Browallia New" w:hAnsi="Browallia New" w:cs="Browallia New"/>
                <w:sz w:val="20"/>
                <w:szCs w:val="20"/>
              </w:rPr>
            </w:pPr>
          </w:p>
        </w:tc>
        <w:tc>
          <w:tcPr>
            <w:tcW w:w="845" w:type="dxa"/>
            <w:vAlign w:val="bottom"/>
          </w:tcPr>
          <w:p w14:paraId="3E424088"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8,190</w:t>
            </w:r>
          </w:p>
        </w:tc>
      </w:tr>
      <w:tr w:rsidR="005E5270" w:rsidRPr="00A22F05" w14:paraId="1B03FC23" w14:textId="77777777" w:rsidTr="005E5270">
        <w:tc>
          <w:tcPr>
            <w:tcW w:w="3543" w:type="dxa"/>
          </w:tcPr>
          <w:p w14:paraId="710967BA" w14:textId="3564B843" w:rsidR="005E5270" w:rsidRPr="00534952" w:rsidRDefault="005E5270">
            <w:pPr>
              <w:tabs>
                <w:tab w:val="clear" w:pos="454"/>
              </w:tabs>
              <w:spacing w:line="240" w:lineRule="auto"/>
              <w:ind w:left="276"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w:t>
            </w:r>
            <w:r>
              <w:rPr>
                <w:rFonts w:ascii="Browallia New" w:hAnsi="Browallia New" w:cs="Browallia New"/>
                <w:b/>
                <w:snapToGrid w:val="0"/>
                <w:sz w:val="20"/>
                <w:szCs w:val="20"/>
              </w:rPr>
              <w:br/>
            </w:r>
            <w:r w:rsidRPr="004E1708">
              <w:rPr>
                <w:rFonts w:ascii="Browallia New" w:hAnsi="Browallia New" w:cs="Browallia New"/>
                <w:b/>
                <w:snapToGrid w:val="0"/>
                <w:sz w:val="20"/>
                <w:szCs w:val="20"/>
                <w:cs/>
              </w:rPr>
              <w:t>กำไรขาดทุน</w:t>
            </w:r>
          </w:p>
        </w:tc>
        <w:tc>
          <w:tcPr>
            <w:tcW w:w="917" w:type="dxa"/>
          </w:tcPr>
          <w:p w14:paraId="10DD4408" w14:textId="77777777" w:rsidR="005E5270"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p w14:paraId="1387AB52"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8" w:type="dxa"/>
            <w:vAlign w:val="bottom"/>
          </w:tcPr>
          <w:p w14:paraId="56C4160B" w14:textId="77777777" w:rsidR="005E5270" w:rsidRPr="004E42EA" w:rsidRDefault="005E5270">
            <w:pPr>
              <w:spacing w:line="240" w:lineRule="auto"/>
              <w:jc w:val="right"/>
              <w:rPr>
                <w:rFonts w:ascii="Browallia New" w:hAnsi="Browallia New" w:cs="Browallia New"/>
                <w:sz w:val="20"/>
                <w:szCs w:val="20"/>
              </w:rPr>
            </w:pPr>
          </w:p>
        </w:tc>
        <w:tc>
          <w:tcPr>
            <w:tcW w:w="830" w:type="dxa"/>
          </w:tcPr>
          <w:p w14:paraId="3B8E991C" w14:textId="77777777" w:rsidR="005E5270" w:rsidRDefault="005E5270">
            <w:pPr>
              <w:spacing w:line="240" w:lineRule="auto"/>
              <w:jc w:val="right"/>
              <w:rPr>
                <w:rFonts w:ascii="Browallia New" w:hAnsi="Browallia New" w:cs="Browallia New"/>
                <w:sz w:val="20"/>
                <w:szCs w:val="20"/>
              </w:rPr>
            </w:pPr>
          </w:p>
          <w:p w14:paraId="68949D56"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vAlign w:val="bottom"/>
          </w:tcPr>
          <w:p w14:paraId="2864E81A" w14:textId="77777777" w:rsidR="005E5270" w:rsidRPr="004E42EA" w:rsidRDefault="005E5270">
            <w:pPr>
              <w:spacing w:line="240" w:lineRule="auto"/>
              <w:jc w:val="right"/>
              <w:rPr>
                <w:rFonts w:ascii="Browallia New" w:hAnsi="Browallia New" w:cs="Browallia New"/>
                <w:sz w:val="20"/>
                <w:szCs w:val="20"/>
              </w:rPr>
            </w:pPr>
          </w:p>
        </w:tc>
        <w:tc>
          <w:tcPr>
            <w:tcW w:w="1064" w:type="dxa"/>
          </w:tcPr>
          <w:p w14:paraId="4228EA96" w14:textId="77777777" w:rsidR="005E5270" w:rsidRDefault="005E5270">
            <w:pPr>
              <w:spacing w:line="240" w:lineRule="auto"/>
              <w:jc w:val="right"/>
              <w:rPr>
                <w:rFonts w:ascii="Browallia New" w:hAnsi="Browallia New" w:cs="Browallia New"/>
                <w:sz w:val="20"/>
                <w:szCs w:val="20"/>
              </w:rPr>
            </w:pPr>
          </w:p>
          <w:p w14:paraId="36BC5EB9"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vAlign w:val="bottom"/>
          </w:tcPr>
          <w:p w14:paraId="738ABE10" w14:textId="77777777" w:rsidR="005E5270" w:rsidRPr="004E42EA" w:rsidRDefault="005E5270">
            <w:pPr>
              <w:spacing w:line="240" w:lineRule="auto"/>
              <w:jc w:val="right"/>
              <w:rPr>
                <w:rFonts w:ascii="Browallia New" w:hAnsi="Browallia New" w:cs="Browallia New"/>
                <w:sz w:val="20"/>
                <w:szCs w:val="20"/>
              </w:rPr>
            </w:pPr>
          </w:p>
        </w:tc>
        <w:tc>
          <w:tcPr>
            <w:tcW w:w="755" w:type="dxa"/>
          </w:tcPr>
          <w:p w14:paraId="2CAA6A5E" w14:textId="77777777" w:rsidR="005E5270" w:rsidRDefault="005E5270">
            <w:pPr>
              <w:spacing w:line="240" w:lineRule="auto"/>
              <w:jc w:val="right"/>
              <w:rPr>
                <w:rFonts w:ascii="Browallia New" w:hAnsi="Browallia New" w:cs="Browallia New"/>
                <w:sz w:val="20"/>
                <w:szCs w:val="20"/>
              </w:rPr>
            </w:pPr>
          </w:p>
          <w:p w14:paraId="20BF6A0C"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56,577</w:t>
            </w:r>
          </w:p>
        </w:tc>
        <w:tc>
          <w:tcPr>
            <w:tcW w:w="239" w:type="dxa"/>
            <w:vAlign w:val="bottom"/>
          </w:tcPr>
          <w:p w14:paraId="6A54164A" w14:textId="77777777" w:rsidR="005E5270" w:rsidRPr="004E42EA" w:rsidRDefault="005E5270">
            <w:pPr>
              <w:spacing w:line="240" w:lineRule="auto"/>
              <w:jc w:val="right"/>
              <w:rPr>
                <w:rFonts w:ascii="Browallia New" w:hAnsi="Browallia New" w:cs="Browallia New"/>
                <w:sz w:val="20"/>
                <w:szCs w:val="20"/>
              </w:rPr>
            </w:pPr>
          </w:p>
        </w:tc>
        <w:tc>
          <w:tcPr>
            <w:tcW w:w="845" w:type="dxa"/>
          </w:tcPr>
          <w:p w14:paraId="36E7FD1C" w14:textId="77777777" w:rsidR="005E5270" w:rsidRDefault="005E5270">
            <w:pPr>
              <w:spacing w:line="240" w:lineRule="auto"/>
              <w:jc w:val="right"/>
              <w:rPr>
                <w:rFonts w:ascii="Browallia New" w:hAnsi="Browallia New" w:cs="Browallia New"/>
                <w:sz w:val="20"/>
                <w:szCs w:val="20"/>
              </w:rPr>
            </w:pPr>
          </w:p>
          <w:p w14:paraId="7CE5E80B"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56,577</w:t>
            </w:r>
          </w:p>
        </w:tc>
      </w:tr>
      <w:tr w:rsidR="005E5270" w:rsidRPr="0058415C" w14:paraId="5FE9BB37" w14:textId="77777777" w:rsidTr="005E5270">
        <w:tc>
          <w:tcPr>
            <w:tcW w:w="3543" w:type="dxa"/>
          </w:tcPr>
          <w:p w14:paraId="02EC9439" w14:textId="77777777" w:rsidR="005E5270" w:rsidRPr="00534952" w:rsidRDefault="005E5270">
            <w:pPr>
              <w:spacing w:line="240" w:lineRule="auto"/>
              <w:rPr>
                <w:rFonts w:ascii="Browallia New" w:hAnsi="Browallia New" w:cs="Browallia New"/>
                <w:b/>
                <w:sz w:val="20"/>
                <w:szCs w:val="20"/>
              </w:rPr>
            </w:pPr>
          </w:p>
        </w:tc>
        <w:tc>
          <w:tcPr>
            <w:tcW w:w="917" w:type="dxa"/>
            <w:vAlign w:val="bottom"/>
          </w:tcPr>
          <w:p w14:paraId="48FF0973" w14:textId="77777777" w:rsidR="005E5270" w:rsidRPr="004E42EA" w:rsidRDefault="005E5270">
            <w:pPr>
              <w:spacing w:line="240" w:lineRule="auto"/>
              <w:jc w:val="right"/>
              <w:rPr>
                <w:rFonts w:ascii="Browallia New" w:hAnsi="Browallia New" w:cs="Browallia New"/>
                <w:snapToGrid w:val="0"/>
                <w:sz w:val="20"/>
                <w:szCs w:val="20"/>
              </w:rPr>
            </w:pPr>
          </w:p>
        </w:tc>
        <w:tc>
          <w:tcPr>
            <w:tcW w:w="238" w:type="dxa"/>
            <w:vAlign w:val="bottom"/>
          </w:tcPr>
          <w:p w14:paraId="7B1A6A33" w14:textId="77777777" w:rsidR="005E5270" w:rsidRPr="004E42EA" w:rsidRDefault="005E5270">
            <w:pPr>
              <w:spacing w:line="240" w:lineRule="auto"/>
              <w:jc w:val="right"/>
              <w:rPr>
                <w:rFonts w:ascii="Browallia New" w:hAnsi="Browallia New" w:cs="Browallia New"/>
                <w:snapToGrid w:val="0"/>
                <w:sz w:val="20"/>
                <w:szCs w:val="20"/>
              </w:rPr>
            </w:pPr>
          </w:p>
        </w:tc>
        <w:tc>
          <w:tcPr>
            <w:tcW w:w="830" w:type="dxa"/>
            <w:vAlign w:val="bottom"/>
          </w:tcPr>
          <w:p w14:paraId="3F692D2D" w14:textId="77777777" w:rsidR="005E5270" w:rsidRPr="004E42EA" w:rsidRDefault="005E5270">
            <w:pPr>
              <w:spacing w:line="240" w:lineRule="auto"/>
              <w:jc w:val="right"/>
              <w:rPr>
                <w:rFonts w:ascii="Browallia New" w:hAnsi="Browallia New" w:cs="Browallia New"/>
                <w:snapToGrid w:val="0"/>
                <w:sz w:val="20"/>
                <w:szCs w:val="20"/>
              </w:rPr>
            </w:pPr>
          </w:p>
        </w:tc>
        <w:tc>
          <w:tcPr>
            <w:tcW w:w="247" w:type="dxa"/>
            <w:vAlign w:val="bottom"/>
          </w:tcPr>
          <w:p w14:paraId="40F6DA8F" w14:textId="77777777" w:rsidR="005E5270" w:rsidRPr="004E42EA" w:rsidRDefault="005E5270">
            <w:pPr>
              <w:spacing w:line="240" w:lineRule="auto"/>
              <w:jc w:val="right"/>
              <w:rPr>
                <w:rFonts w:ascii="Browallia New" w:hAnsi="Browallia New" w:cs="Browallia New"/>
                <w:snapToGrid w:val="0"/>
                <w:sz w:val="20"/>
                <w:szCs w:val="20"/>
              </w:rPr>
            </w:pPr>
          </w:p>
        </w:tc>
        <w:tc>
          <w:tcPr>
            <w:tcW w:w="1064" w:type="dxa"/>
            <w:vAlign w:val="bottom"/>
          </w:tcPr>
          <w:p w14:paraId="592B772A" w14:textId="77777777" w:rsidR="005E5270" w:rsidRPr="004E42EA" w:rsidRDefault="005E5270">
            <w:pPr>
              <w:spacing w:line="240" w:lineRule="auto"/>
              <w:jc w:val="right"/>
              <w:rPr>
                <w:rFonts w:ascii="Browallia New" w:hAnsi="Browallia New" w:cs="Browallia New"/>
                <w:sz w:val="20"/>
                <w:szCs w:val="20"/>
              </w:rPr>
            </w:pPr>
          </w:p>
        </w:tc>
        <w:tc>
          <w:tcPr>
            <w:tcW w:w="252" w:type="dxa"/>
            <w:vAlign w:val="bottom"/>
          </w:tcPr>
          <w:p w14:paraId="73877094" w14:textId="77777777" w:rsidR="005E5270" w:rsidRPr="004E42EA" w:rsidRDefault="005E5270">
            <w:pPr>
              <w:spacing w:line="240" w:lineRule="auto"/>
              <w:jc w:val="right"/>
              <w:rPr>
                <w:rFonts w:ascii="Browallia New" w:hAnsi="Browallia New" w:cs="Browallia New"/>
                <w:snapToGrid w:val="0"/>
                <w:sz w:val="20"/>
                <w:szCs w:val="20"/>
              </w:rPr>
            </w:pPr>
          </w:p>
        </w:tc>
        <w:tc>
          <w:tcPr>
            <w:tcW w:w="755" w:type="dxa"/>
          </w:tcPr>
          <w:p w14:paraId="2DF6D44E" w14:textId="77777777" w:rsidR="005E5270" w:rsidRPr="004E42EA" w:rsidRDefault="005E5270">
            <w:pPr>
              <w:spacing w:line="240" w:lineRule="auto"/>
              <w:jc w:val="right"/>
              <w:rPr>
                <w:rFonts w:ascii="Browallia New" w:hAnsi="Browallia New" w:cs="Browallia New"/>
                <w:sz w:val="20"/>
                <w:szCs w:val="20"/>
              </w:rPr>
            </w:pPr>
          </w:p>
        </w:tc>
        <w:tc>
          <w:tcPr>
            <w:tcW w:w="239" w:type="dxa"/>
            <w:vAlign w:val="bottom"/>
          </w:tcPr>
          <w:p w14:paraId="713B7599" w14:textId="77777777" w:rsidR="005E5270" w:rsidRPr="004E42EA" w:rsidRDefault="005E5270">
            <w:pPr>
              <w:spacing w:line="240" w:lineRule="auto"/>
              <w:jc w:val="right"/>
              <w:rPr>
                <w:rFonts w:ascii="Browallia New" w:hAnsi="Browallia New" w:cs="Browallia New"/>
                <w:snapToGrid w:val="0"/>
                <w:sz w:val="20"/>
                <w:szCs w:val="20"/>
              </w:rPr>
            </w:pPr>
          </w:p>
        </w:tc>
        <w:tc>
          <w:tcPr>
            <w:tcW w:w="845" w:type="dxa"/>
            <w:vAlign w:val="bottom"/>
          </w:tcPr>
          <w:p w14:paraId="111B5071" w14:textId="77777777" w:rsidR="005E5270" w:rsidRPr="004E42EA" w:rsidRDefault="005E5270">
            <w:pPr>
              <w:spacing w:line="240" w:lineRule="auto"/>
              <w:jc w:val="right"/>
              <w:rPr>
                <w:rFonts w:ascii="Browallia New" w:hAnsi="Browallia New" w:cs="Browallia New"/>
                <w:snapToGrid w:val="0"/>
                <w:sz w:val="20"/>
                <w:szCs w:val="20"/>
              </w:rPr>
            </w:pPr>
          </w:p>
        </w:tc>
      </w:tr>
      <w:tr w:rsidR="005E5270" w:rsidRPr="0058415C" w14:paraId="199D0EAB" w14:textId="77777777" w:rsidTr="005E5270">
        <w:tc>
          <w:tcPr>
            <w:tcW w:w="3543" w:type="dxa"/>
          </w:tcPr>
          <w:p w14:paraId="24C027B7" w14:textId="77777777" w:rsidR="005E5270" w:rsidRPr="00534952" w:rsidRDefault="005E5270">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7" w:type="dxa"/>
            <w:vAlign w:val="bottom"/>
          </w:tcPr>
          <w:p w14:paraId="7AC05F2F" w14:textId="77777777" w:rsidR="005E5270" w:rsidRPr="004E42EA" w:rsidRDefault="005E5270">
            <w:pPr>
              <w:spacing w:line="240" w:lineRule="auto"/>
              <w:jc w:val="right"/>
              <w:rPr>
                <w:rFonts w:ascii="Browallia New" w:hAnsi="Browallia New" w:cs="Browallia New"/>
                <w:snapToGrid w:val="0"/>
                <w:sz w:val="20"/>
                <w:szCs w:val="20"/>
              </w:rPr>
            </w:pPr>
          </w:p>
        </w:tc>
        <w:tc>
          <w:tcPr>
            <w:tcW w:w="238" w:type="dxa"/>
            <w:vAlign w:val="bottom"/>
          </w:tcPr>
          <w:p w14:paraId="411087C2" w14:textId="77777777" w:rsidR="005E5270" w:rsidRPr="004E42EA" w:rsidRDefault="005E5270">
            <w:pPr>
              <w:spacing w:line="240" w:lineRule="auto"/>
              <w:jc w:val="right"/>
              <w:rPr>
                <w:rFonts w:ascii="Browallia New" w:hAnsi="Browallia New" w:cs="Browallia New"/>
                <w:snapToGrid w:val="0"/>
                <w:sz w:val="20"/>
                <w:szCs w:val="20"/>
              </w:rPr>
            </w:pPr>
          </w:p>
        </w:tc>
        <w:tc>
          <w:tcPr>
            <w:tcW w:w="830" w:type="dxa"/>
            <w:vAlign w:val="bottom"/>
          </w:tcPr>
          <w:p w14:paraId="3234F6B8" w14:textId="77777777" w:rsidR="005E5270" w:rsidRPr="004E42EA" w:rsidRDefault="005E5270">
            <w:pPr>
              <w:spacing w:line="240" w:lineRule="auto"/>
              <w:jc w:val="right"/>
              <w:rPr>
                <w:rFonts w:ascii="Browallia New" w:hAnsi="Browallia New" w:cs="Browallia New"/>
                <w:snapToGrid w:val="0"/>
                <w:sz w:val="20"/>
                <w:szCs w:val="20"/>
              </w:rPr>
            </w:pPr>
          </w:p>
        </w:tc>
        <w:tc>
          <w:tcPr>
            <w:tcW w:w="247" w:type="dxa"/>
            <w:vAlign w:val="bottom"/>
          </w:tcPr>
          <w:p w14:paraId="34E9B122" w14:textId="77777777" w:rsidR="005E5270" w:rsidRPr="004E42EA" w:rsidRDefault="005E5270">
            <w:pPr>
              <w:spacing w:line="240" w:lineRule="auto"/>
              <w:jc w:val="right"/>
              <w:rPr>
                <w:rFonts w:ascii="Browallia New" w:hAnsi="Browallia New" w:cs="Browallia New"/>
                <w:snapToGrid w:val="0"/>
                <w:sz w:val="20"/>
                <w:szCs w:val="20"/>
              </w:rPr>
            </w:pPr>
          </w:p>
        </w:tc>
        <w:tc>
          <w:tcPr>
            <w:tcW w:w="1064" w:type="dxa"/>
            <w:vAlign w:val="bottom"/>
          </w:tcPr>
          <w:p w14:paraId="043D395A" w14:textId="77777777" w:rsidR="005E5270" w:rsidRPr="004E42EA" w:rsidRDefault="005E5270">
            <w:pPr>
              <w:spacing w:line="240" w:lineRule="auto"/>
              <w:jc w:val="right"/>
              <w:rPr>
                <w:rFonts w:ascii="Browallia New" w:hAnsi="Browallia New" w:cs="Browallia New"/>
                <w:sz w:val="20"/>
                <w:szCs w:val="20"/>
              </w:rPr>
            </w:pPr>
          </w:p>
        </w:tc>
        <w:tc>
          <w:tcPr>
            <w:tcW w:w="252" w:type="dxa"/>
            <w:vAlign w:val="bottom"/>
          </w:tcPr>
          <w:p w14:paraId="3BCDD690" w14:textId="77777777" w:rsidR="005E5270" w:rsidRPr="004E42EA" w:rsidRDefault="005E5270">
            <w:pPr>
              <w:spacing w:line="240" w:lineRule="auto"/>
              <w:jc w:val="right"/>
              <w:rPr>
                <w:rFonts w:ascii="Browallia New" w:hAnsi="Browallia New" w:cs="Browallia New"/>
                <w:snapToGrid w:val="0"/>
                <w:sz w:val="20"/>
                <w:szCs w:val="20"/>
              </w:rPr>
            </w:pPr>
          </w:p>
        </w:tc>
        <w:tc>
          <w:tcPr>
            <w:tcW w:w="755" w:type="dxa"/>
          </w:tcPr>
          <w:p w14:paraId="62AD13DF" w14:textId="77777777" w:rsidR="005E5270" w:rsidRPr="004E42EA" w:rsidRDefault="005E5270">
            <w:pPr>
              <w:spacing w:line="240" w:lineRule="auto"/>
              <w:jc w:val="right"/>
              <w:rPr>
                <w:rFonts w:ascii="Browallia New" w:hAnsi="Browallia New" w:cs="Browallia New"/>
                <w:sz w:val="20"/>
                <w:szCs w:val="20"/>
              </w:rPr>
            </w:pPr>
          </w:p>
        </w:tc>
        <w:tc>
          <w:tcPr>
            <w:tcW w:w="239" w:type="dxa"/>
            <w:vAlign w:val="bottom"/>
          </w:tcPr>
          <w:p w14:paraId="24E04FBE" w14:textId="77777777" w:rsidR="005E5270" w:rsidRPr="004E42EA" w:rsidRDefault="005E5270">
            <w:pPr>
              <w:spacing w:line="240" w:lineRule="auto"/>
              <w:jc w:val="right"/>
              <w:rPr>
                <w:rFonts w:ascii="Browallia New" w:hAnsi="Browallia New" w:cs="Browallia New"/>
                <w:snapToGrid w:val="0"/>
                <w:sz w:val="20"/>
                <w:szCs w:val="20"/>
              </w:rPr>
            </w:pPr>
          </w:p>
        </w:tc>
        <w:tc>
          <w:tcPr>
            <w:tcW w:w="845" w:type="dxa"/>
            <w:vAlign w:val="bottom"/>
          </w:tcPr>
          <w:p w14:paraId="4C5FFDEB" w14:textId="77777777" w:rsidR="005E5270" w:rsidRPr="004E42EA" w:rsidRDefault="005E5270">
            <w:pPr>
              <w:spacing w:line="240" w:lineRule="auto"/>
              <w:jc w:val="right"/>
              <w:rPr>
                <w:rFonts w:ascii="Browallia New" w:hAnsi="Browallia New" w:cs="Browallia New"/>
                <w:snapToGrid w:val="0"/>
                <w:sz w:val="20"/>
                <w:szCs w:val="20"/>
              </w:rPr>
            </w:pPr>
          </w:p>
        </w:tc>
      </w:tr>
      <w:tr w:rsidR="005E5270" w:rsidRPr="0058415C" w14:paraId="1339E6FA" w14:textId="77777777" w:rsidTr="005E5270">
        <w:tc>
          <w:tcPr>
            <w:tcW w:w="3543" w:type="dxa"/>
          </w:tcPr>
          <w:p w14:paraId="394877FC" w14:textId="77777777" w:rsidR="005E5270" w:rsidRPr="00534952" w:rsidRDefault="005E5270">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7" w:type="dxa"/>
            <w:shd w:val="clear" w:color="auto" w:fill="auto"/>
            <w:noWrap/>
            <w:vAlign w:val="bottom"/>
          </w:tcPr>
          <w:p w14:paraId="2C2FCB6D" w14:textId="77777777" w:rsidR="005E5270" w:rsidRPr="004E42EA" w:rsidRDefault="005E5270">
            <w:pPr>
              <w:spacing w:line="240" w:lineRule="auto"/>
              <w:jc w:val="right"/>
              <w:rPr>
                <w:rFonts w:ascii="Browallia New" w:hAnsi="Browallia New" w:cs="Browallia New"/>
                <w:snapToGrid w:val="0"/>
                <w:sz w:val="20"/>
                <w:szCs w:val="20"/>
              </w:rPr>
            </w:pPr>
            <w:r w:rsidRPr="004E42EA">
              <w:rPr>
                <w:rFonts w:ascii="Browallia New" w:hAnsi="Browallia New" w:cs="Browallia New"/>
                <w:snapToGrid w:val="0"/>
                <w:sz w:val="20"/>
                <w:szCs w:val="20"/>
              </w:rPr>
              <w:t>369,677</w:t>
            </w:r>
          </w:p>
        </w:tc>
        <w:tc>
          <w:tcPr>
            <w:tcW w:w="238" w:type="dxa"/>
            <w:shd w:val="clear" w:color="auto" w:fill="auto"/>
            <w:vAlign w:val="bottom"/>
          </w:tcPr>
          <w:p w14:paraId="409BD603" w14:textId="77777777" w:rsidR="005E5270" w:rsidRPr="004E42EA" w:rsidRDefault="005E5270">
            <w:pPr>
              <w:spacing w:line="240" w:lineRule="auto"/>
              <w:jc w:val="right"/>
              <w:rPr>
                <w:rFonts w:ascii="Browallia New" w:hAnsi="Browallia New" w:cs="Browallia New"/>
                <w:snapToGrid w:val="0"/>
                <w:sz w:val="20"/>
                <w:szCs w:val="20"/>
              </w:rPr>
            </w:pPr>
          </w:p>
        </w:tc>
        <w:tc>
          <w:tcPr>
            <w:tcW w:w="830" w:type="dxa"/>
            <w:shd w:val="clear" w:color="auto" w:fill="auto"/>
            <w:noWrap/>
          </w:tcPr>
          <w:p w14:paraId="356DFA85"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shd w:val="clear" w:color="auto" w:fill="auto"/>
            <w:vAlign w:val="bottom"/>
          </w:tcPr>
          <w:p w14:paraId="57309A74" w14:textId="77777777" w:rsidR="005E5270" w:rsidRPr="004E42EA" w:rsidRDefault="005E5270">
            <w:pPr>
              <w:spacing w:line="240" w:lineRule="auto"/>
              <w:jc w:val="right"/>
              <w:rPr>
                <w:rFonts w:ascii="Browallia New" w:hAnsi="Browallia New" w:cs="Browallia New"/>
                <w:snapToGrid w:val="0"/>
                <w:sz w:val="20"/>
                <w:szCs w:val="20"/>
              </w:rPr>
            </w:pPr>
          </w:p>
        </w:tc>
        <w:tc>
          <w:tcPr>
            <w:tcW w:w="1064" w:type="dxa"/>
            <w:shd w:val="clear" w:color="auto" w:fill="auto"/>
            <w:noWrap/>
          </w:tcPr>
          <w:p w14:paraId="7EA241AF"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shd w:val="clear" w:color="auto" w:fill="auto"/>
            <w:vAlign w:val="bottom"/>
          </w:tcPr>
          <w:p w14:paraId="31BEC5D8" w14:textId="77777777" w:rsidR="005E5270" w:rsidRPr="004E42EA" w:rsidRDefault="005E5270">
            <w:pPr>
              <w:spacing w:line="240" w:lineRule="auto"/>
              <w:jc w:val="right"/>
              <w:rPr>
                <w:rFonts w:ascii="Browallia New" w:hAnsi="Browallia New" w:cs="Browallia New"/>
                <w:snapToGrid w:val="0"/>
                <w:sz w:val="20"/>
                <w:szCs w:val="20"/>
              </w:rPr>
            </w:pPr>
          </w:p>
        </w:tc>
        <w:tc>
          <w:tcPr>
            <w:tcW w:w="755" w:type="dxa"/>
            <w:shd w:val="clear" w:color="auto" w:fill="auto"/>
            <w:noWrap/>
          </w:tcPr>
          <w:p w14:paraId="7EB8BF44"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108E7EB4" w14:textId="77777777" w:rsidR="005E5270" w:rsidRPr="004E42EA" w:rsidRDefault="005E5270">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459F818D" w14:textId="77777777" w:rsidR="005E5270" w:rsidRPr="004E42EA" w:rsidRDefault="005E5270">
            <w:pPr>
              <w:spacing w:line="240" w:lineRule="auto"/>
              <w:jc w:val="right"/>
              <w:rPr>
                <w:rFonts w:ascii="Browallia New" w:hAnsi="Browallia New" w:cs="Browallia New"/>
                <w:snapToGrid w:val="0"/>
                <w:sz w:val="20"/>
                <w:szCs w:val="20"/>
              </w:rPr>
            </w:pPr>
            <w:r w:rsidRPr="004E42EA">
              <w:rPr>
                <w:rFonts w:ascii="Browallia New" w:hAnsi="Browallia New" w:cs="Browallia New"/>
                <w:snapToGrid w:val="0"/>
                <w:sz w:val="20"/>
                <w:szCs w:val="20"/>
              </w:rPr>
              <w:t>369,677</w:t>
            </w:r>
          </w:p>
        </w:tc>
      </w:tr>
      <w:tr w:rsidR="005E5270" w:rsidRPr="0058415C" w14:paraId="76108BD9" w14:textId="77777777" w:rsidTr="005E5270">
        <w:tc>
          <w:tcPr>
            <w:tcW w:w="3543" w:type="dxa"/>
          </w:tcPr>
          <w:p w14:paraId="2F5EB5C0" w14:textId="7E948B73" w:rsidR="005E5270" w:rsidRPr="005C3B35" w:rsidRDefault="005E5270">
            <w:pPr>
              <w:tabs>
                <w:tab w:val="clear" w:pos="454"/>
              </w:tabs>
              <w:spacing w:line="240" w:lineRule="auto"/>
              <w:ind w:left="276" w:hanging="270"/>
              <w:rPr>
                <w:rFonts w:ascii="Browallia New" w:hAnsi="Browallia New" w:cs="Browallia New"/>
                <w:b/>
                <w:snapToGrid w:val="0"/>
                <w:sz w:val="20"/>
                <w:szCs w:val="20"/>
                <w:highlight w:val="yellow"/>
                <w:cs/>
              </w:rPr>
            </w:pPr>
            <w:r w:rsidRPr="004E2276">
              <w:rPr>
                <w:rFonts w:ascii="Browallia New" w:hAnsi="Browallia New" w:cs="Browallia New"/>
                <w:b/>
                <w:snapToGrid w:val="0"/>
                <w:sz w:val="20"/>
                <w:szCs w:val="20"/>
                <w:cs/>
              </w:rPr>
              <w:t>เงินกู้ยืมระยะสั้นจากบุคคลและบริษัทที่เกี่ยวข้องและ</w:t>
            </w:r>
            <w:r>
              <w:rPr>
                <w:rFonts w:ascii="Browallia New" w:hAnsi="Browallia New" w:cs="Browallia New"/>
                <w:b/>
                <w:snapToGrid w:val="0"/>
                <w:sz w:val="20"/>
                <w:szCs w:val="20"/>
              </w:rPr>
              <w:br/>
            </w:r>
            <w:r w:rsidRPr="004E2276">
              <w:rPr>
                <w:rFonts w:ascii="Browallia New" w:hAnsi="Browallia New" w:cs="Browallia New"/>
                <w:b/>
                <w:snapToGrid w:val="0"/>
                <w:sz w:val="20"/>
                <w:szCs w:val="20"/>
                <w:cs/>
              </w:rPr>
              <w:t>ดอกเบี้ยค้างจ่าย</w:t>
            </w:r>
          </w:p>
        </w:tc>
        <w:tc>
          <w:tcPr>
            <w:tcW w:w="917" w:type="dxa"/>
            <w:shd w:val="clear" w:color="auto" w:fill="auto"/>
            <w:noWrap/>
            <w:vAlign w:val="bottom"/>
          </w:tcPr>
          <w:p w14:paraId="5F6F51AD" w14:textId="77777777" w:rsidR="005E5270" w:rsidRPr="004E42EA" w:rsidRDefault="005E5270">
            <w:pPr>
              <w:spacing w:line="240" w:lineRule="auto"/>
              <w:jc w:val="right"/>
              <w:rPr>
                <w:rFonts w:ascii="Browallia New" w:hAnsi="Browallia New" w:cs="DokChampa"/>
                <w:snapToGrid w:val="0"/>
                <w:sz w:val="20"/>
                <w:szCs w:val="20"/>
              </w:rPr>
            </w:pPr>
            <w:r w:rsidRPr="004E42EA">
              <w:rPr>
                <w:rFonts w:ascii="Browallia New" w:hAnsi="Browallia New" w:cs="DokChampa"/>
                <w:snapToGrid w:val="0"/>
                <w:sz w:val="20"/>
                <w:szCs w:val="20"/>
              </w:rPr>
              <w:t>898,697</w:t>
            </w:r>
          </w:p>
        </w:tc>
        <w:tc>
          <w:tcPr>
            <w:tcW w:w="238" w:type="dxa"/>
            <w:shd w:val="clear" w:color="auto" w:fill="auto"/>
            <w:vAlign w:val="bottom"/>
          </w:tcPr>
          <w:p w14:paraId="4C9D4C43" w14:textId="77777777" w:rsidR="005E5270" w:rsidRPr="004E42EA" w:rsidRDefault="005E5270">
            <w:pPr>
              <w:spacing w:line="240" w:lineRule="auto"/>
              <w:jc w:val="right"/>
              <w:rPr>
                <w:rFonts w:ascii="Browallia New" w:hAnsi="Browallia New" w:cs="Browallia New"/>
                <w:snapToGrid w:val="0"/>
                <w:sz w:val="20"/>
                <w:szCs w:val="20"/>
              </w:rPr>
            </w:pPr>
          </w:p>
        </w:tc>
        <w:tc>
          <w:tcPr>
            <w:tcW w:w="830" w:type="dxa"/>
            <w:shd w:val="clear" w:color="auto" w:fill="auto"/>
            <w:noWrap/>
          </w:tcPr>
          <w:p w14:paraId="49838E31"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p w14:paraId="56F2BE33"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shd w:val="clear" w:color="auto" w:fill="auto"/>
            <w:vAlign w:val="bottom"/>
          </w:tcPr>
          <w:p w14:paraId="3977808C" w14:textId="77777777" w:rsidR="005E5270" w:rsidRPr="004E42EA" w:rsidRDefault="005E5270">
            <w:pPr>
              <w:spacing w:line="240" w:lineRule="auto"/>
              <w:jc w:val="right"/>
              <w:rPr>
                <w:rFonts w:ascii="Browallia New" w:hAnsi="Browallia New" w:cs="Browallia New"/>
                <w:snapToGrid w:val="0"/>
                <w:sz w:val="20"/>
                <w:szCs w:val="20"/>
              </w:rPr>
            </w:pPr>
          </w:p>
        </w:tc>
        <w:tc>
          <w:tcPr>
            <w:tcW w:w="1064" w:type="dxa"/>
            <w:shd w:val="clear" w:color="auto" w:fill="auto"/>
            <w:noWrap/>
          </w:tcPr>
          <w:p w14:paraId="388B426B"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p w14:paraId="517FC841"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shd w:val="clear" w:color="auto" w:fill="auto"/>
            <w:vAlign w:val="bottom"/>
          </w:tcPr>
          <w:p w14:paraId="2E324719" w14:textId="77777777" w:rsidR="005E5270" w:rsidRPr="004E42EA" w:rsidRDefault="005E5270">
            <w:pPr>
              <w:spacing w:line="240" w:lineRule="auto"/>
              <w:jc w:val="right"/>
              <w:rPr>
                <w:rFonts w:ascii="Browallia New" w:hAnsi="Browallia New" w:cs="Browallia New"/>
                <w:snapToGrid w:val="0"/>
                <w:sz w:val="20"/>
                <w:szCs w:val="20"/>
              </w:rPr>
            </w:pPr>
          </w:p>
        </w:tc>
        <w:tc>
          <w:tcPr>
            <w:tcW w:w="755" w:type="dxa"/>
            <w:shd w:val="clear" w:color="auto" w:fill="auto"/>
            <w:noWrap/>
          </w:tcPr>
          <w:p w14:paraId="59DE499F"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p w14:paraId="3FBB33CD"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0BBF0D8D" w14:textId="77777777" w:rsidR="005E5270" w:rsidRPr="004E42EA" w:rsidRDefault="005E5270">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3B77980A" w14:textId="77777777" w:rsidR="005E5270" w:rsidRPr="004E42EA" w:rsidRDefault="005E5270">
            <w:pPr>
              <w:spacing w:line="240" w:lineRule="auto"/>
              <w:jc w:val="right"/>
              <w:rPr>
                <w:rFonts w:ascii="Browallia New" w:hAnsi="Browallia New" w:cs="Browallia New"/>
                <w:snapToGrid w:val="0"/>
                <w:sz w:val="20"/>
                <w:szCs w:val="20"/>
              </w:rPr>
            </w:pPr>
            <w:r w:rsidRPr="004E42EA">
              <w:rPr>
                <w:rFonts w:ascii="Browallia New" w:hAnsi="Browallia New" w:cs="DokChampa"/>
                <w:snapToGrid w:val="0"/>
                <w:sz w:val="20"/>
                <w:szCs w:val="20"/>
              </w:rPr>
              <w:t>898,697</w:t>
            </w:r>
          </w:p>
        </w:tc>
      </w:tr>
      <w:tr w:rsidR="005E5270" w:rsidRPr="00A22F05" w14:paraId="6D7166F6" w14:textId="77777777" w:rsidTr="005E5270">
        <w:tc>
          <w:tcPr>
            <w:tcW w:w="3543" w:type="dxa"/>
          </w:tcPr>
          <w:p w14:paraId="73D20A53" w14:textId="77777777" w:rsidR="005E5270" w:rsidRPr="00534952" w:rsidRDefault="005E5270">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917" w:type="dxa"/>
            <w:shd w:val="clear" w:color="auto" w:fill="auto"/>
            <w:noWrap/>
            <w:vAlign w:val="bottom"/>
          </w:tcPr>
          <w:p w14:paraId="5BE31427" w14:textId="77777777" w:rsidR="005E5270" w:rsidRPr="004E42EA" w:rsidRDefault="005E5270">
            <w:pPr>
              <w:spacing w:line="240" w:lineRule="auto"/>
              <w:jc w:val="right"/>
              <w:rPr>
                <w:rFonts w:ascii="Browallia New" w:hAnsi="Browallia New" w:cs="DokChampa"/>
                <w:snapToGrid w:val="0"/>
                <w:sz w:val="20"/>
                <w:szCs w:val="20"/>
                <w:lang w:bidi="lo-LA"/>
              </w:rPr>
            </w:pPr>
            <w:r w:rsidRPr="004E42EA">
              <w:rPr>
                <w:rFonts w:ascii="Browallia New" w:hAnsi="Browallia New" w:cs="DokChampa"/>
                <w:snapToGrid w:val="0"/>
                <w:sz w:val="20"/>
                <w:szCs w:val="20"/>
              </w:rPr>
              <w:t>1,081,040</w:t>
            </w:r>
          </w:p>
        </w:tc>
        <w:tc>
          <w:tcPr>
            <w:tcW w:w="238" w:type="dxa"/>
            <w:shd w:val="clear" w:color="auto" w:fill="auto"/>
            <w:vAlign w:val="bottom"/>
          </w:tcPr>
          <w:p w14:paraId="3188FBB4" w14:textId="77777777" w:rsidR="005E5270" w:rsidRPr="004E42EA" w:rsidRDefault="005E5270">
            <w:pPr>
              <w:spacing w:line="240" w:lineRule="auto"/>
              <w:jc w:val="right"/>
              <w:rPr>
                <w:rFonts w:ascii="Browallia New" w:hAnsi="Browallia New" w:cs="Browallia New"/>
                <w:snapToGrid w:val="0"/>
                <w:sz w:val="20"/>
                <w:szCs w:val="20"/>
              </w:rPr>
            </w:pPr>
          </w:p>
        </w:tc>
        <w:tc>
          <w:tcPr>
            <w:tcW w:w="830" w:type="dxa"/>
            <w:shd w:val="clear" w:color="auto" w:fill="auto"/>
            <w:noWrap/>
          </w:tcPr>
          <w:p w14:paraId="6F2CF291"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shd w:val="clear" w:color="auto" w:fill="auto"/>
            <w:vAlign w:val="bottom"/>
          </w:tcPr>
          <w:p w14:paraId="2A629E23" w14:textId="77777777" w:rsidR="005E5270" w:rsidRPr="004E42EA" w:rsidRDefault="005E5270">
            <w:pPr>
              <w:spacing w:line="240" w:lineRule="auto"/>
              <w:jc w:val="right"/>
              <w:rPr>
                <w:rFonts w:ascii="Browallia New" w:hAnsi="Browallia New" w:cs="Browallia New"/>
                <w:snapToGrid w:val="0"/>
                <w:sz w:val="20"/>
                <w:szCs w:val="20"/>
              </w:rPr>
            </w:pPr>
          </w:p>
        </w:tc>
        <w:tc>
          <w:tcPr>
            <w:tcW w:w="1064" w:type="dxa"/>
            <w:shd w:val="clear" w:color="auto" w:fill="auto"/>
            <w:noWrap/>
          </w:tcPr>
          <w:p w14:paraId="24596920"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shd w:val="clear" w:color="auto" w:fill="auto"/>
            <w:vAlign w:val="bottom"/>
          </w:tcPr>
          <w:p w14:paraId="1522C43F" w14:textId="77777777" w:rsidR="005E5270" w:rsidRPr="004E42EA" w:rsidRDefault="005E5270">
            <w:pPr>
              <w:spacing w:line="240" w:lineRule="auto"/>
              <w:jc w:val="right"/>
              <w:rPr>
                <w:rFonts w:ascii="Browallia New" w:hAnsi="Browallia New" w:cs="Browallia New"/>
                <w:snapToGrid w:val="0"/>
                <w:sz w:val="20"/>
                <w:szCs w:val="20"/>
              </w:rPr>
            </w:pPr>
          </w:p>
        </w:tc>
        <w:tc>
          <w:tcPr>
            <w:tcW w:w="755" w:type="dxa"/>
            <w:shd w:val="clear" w:color="auto" w:fill="auto"/>
            <w:noWrap/>
          </w:tcPr>
          <w:p w14:paraId="71CF73A2"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3E940A62" w14:textId="77777777" w:rsidR="005E5270" w:rsidRPr="004E42EA" w:rsidRDefault="005E5270">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505F273E" w14:textId="77777777" w:rsidR="005E5270" w:rsidRPr="004E42EA" w:rsidRDefault="005E5270">
            <w:pPr>
              <w:spacing w:line="240" w:lineRule="auto"/>
              <w:jc w:val="right"/>
              <w:rPr>
                <w:rFonts w:ascii="Browallia New" w:hAnsi="Browallia New" w:cs="DokChampa"/>
                <w:snapToGrid w:val="0"/>
                <w:sz w:val="20"/>
                <w:szCs w:val="20"/>
              </w:rPr>
            </w:pPr>
            <w:r w:rsidRPr="004E42EA">
              <w:rPr>
                <w:rFonts w:ascii="Browallia New" w:hAnsi="Browallia New" w:cs="DokChampa"/>
                <w:snapToGrid w:val="0"/>
                <w:sz w:val="20"/>
                <w:szCs w:val="20"/>
              </w:rPr>
              <w:t>1,081,040</w:t>
            </w:r>
          </w:p>
        </w:tc>
      </w:tr>
      <w:tr w:rsidR="005E5270" w:rsidRPr="0058415C" w14:paraId="5ABD8418" w14:textId="77777777" w:rsidTr="005E5270">
        <w:tc>
          <w:tcPr>
            <w:tcW w:w="3543" w:type="dxa"/>
          </w:tcPr>
          <w:p w14:paraId="3287EBB8" w14:textId="77777777" w:rsidR="005E5270" w:rsidRPr="00534952" w:rsidRDefault="005E5270">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7" w:type="dxa"/>
            <w:shd w:val="clear" w:color="auto" w:fill="auto"/>
            <w:noWrap/>
            <w:vAlign w:val="bottom"/>
          </w:tcPr>
          <w:p w14:paraId="236AD187"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18,403</w:t>
            </w:r>
          </w:p>
        </w:tc>
        <w:tc>
          <w:tcPr>
            <w:tcW w:w="238" w:type="dxa"/>
            <w:shd w:val="clear" w:color="auto" w:fill="auto"/>
            <w:vAlign w:val="bottom"/>
          </w:tcPr>
          <w:p w14:paraId="53F50028" w14:textId="77777777" w:rsidR="005E5270" w:rsidRPr="004E42EA" w:rsidRDefault="005E5270">
            <w:pPr>
              <w:spacing w:line="240" w:lineRule="auto"/>
              <w:jc w:val="right"/>
              <w:rPr>
                <w:rFonts w:ascii="Browallia New" w:hAnsi="Browallia New" w:cs="Browallia New"/>
                <w:sz w:val="20"/>
                <w:szCs w:val="20"/>
              </w:rPr>
            </w:pPr>
          </w:p>
        </w:tc>
        <w:tc>
          <w:tcPr>
            <w:tcW w:w="830" w:type="dxa"/>
            <w:shd w:val="clear" w:color="auto" w:fill="auto"/>
            <w:noWrap/>
            <w:vAlign w:val="bottom"/>
          </w:tcPr>
          <w:p w14:paraId="7913EFBF"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313,822</w:t>
            </w:r>
          </w:p>
        </w:tc>
        <w:tc>
          <w:tcPr>
            <w:tcW w:w="247" w:type="dxa"/>
            <w:shd w:val="clear" w:color="auto" w:fill="auto"/>
            <w:vAlign w:val="bottom"/>
          </w:tcPr>
          <w:p w14:paraId="0CE15DD6" w14:textId="77777777" w:rsidR="005E5270" w:rsidRPr="004E42EA" w:rsidRDefault="005E5270">
            <w:pPr>
              <w:spacing w:line="240" w:lineRule="auto"/>
              <w:jc w:val="right"/>
              <w:rPr>
                <w:rFonts w:ascii="Browallia New" w:hAnsi="Browallia New" w:cs="Browallia New"/>
                <w:sz w:val="20"/>
                <w:szCs w:val="20"/>
              </w:rPr>
            </w:pPr>
          </w:p>
        </w:tc>
        <w:tc>
          <w:tcPr>
            <w:tcW w:w="1064" w:type="dxa"/>
            <w:shd w:val="clear" w:color="auto" w:fill="auto"/>
            <w:noWrap/>
          </w:tcPr>
          <w:p w14:paraId="3CD9A080"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52" w:type="dxa"/>
            <w:shd w:val="clear" w:color="auto" w:fill="auto"/>
            <w:vAlign w:val="bottom"/>
          </w:tcPr>
          <w:p w14:paraId="03EF2C77" w14:textId="77777777" w:rsidR="005E5270" w:rsidRPr="004E42EA" w:rsidRDefault="005E5270">
            <w:pPr>
              <w:spacing w:line="240" w:lineRule="auto"/>
              <w:jc w:val="right"/>
              <w:rPr>
                <w:rFonts w:ascii="Browallia New" w:hAnsi="Browallia New" w:cs="Browallia New"/>
                <w:sz w:val="20"/>
                <w:szCs w:val="20"/>
              </w:rPr>
            </w:pPr>
          </w:p>
        </w:tc>
        <w:tc>
          <w:tcPr>
            <w:tcW w:w="755" w:type="dxa"/>
            <w:shd w:val="clear" w:color="auto" w:fill="auto"/>
            <w:noWrap/>
          </w:tcPr>
          <w:p w14:paraId="09897C2B"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7A6D342A" w14:textId="77777777" w:rsidR="005E5270" w:rsidRPr="004E42EA" w:rsidRDefault="005E5270">
            <w:pPr>
              <w:spacing w:line="240" w:lineRule="auto"/>
              <w:jc w:val="right"/>
              <w:rPr>
                <w:rFonts w:ascii="Browallia New" w:hAnsi="Browallia New" w:cs="Browallia New"/>
                <w:sz w:val="20"/>
                <w:szCs w:val="20"/>
              </w:rPr>
            </w:pPr>
          </w:p>
        </w:tc>
        <w:tc>
          <w:tcPr>
            <w:tcW w:w="845" w:type="dxa"/>
            <w:shd w:val="clear" w:color="auto" w:fill="auto"/>
            <w:noWrap/>
            <w:vAlign w:val="bottom"/>
          </w:tcPr>
          <w:p w14:paraId="4A773874"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332,225</w:t>
            </w:r>
          </w:p>
        </w:tc>
      </w:tr>
      <w:tr w:rsidR="005E5270" w14:paraId="478916A6" w14:textId="77777777" w:rsidTr="005E5270">
        <w:tc>
          <w:tcPr>
            <w:tcW w:w="3543" w:type="dxa"/>
          </w:tcPr>
          <w:p w14:paraId="33817146" w14:textId="77777777" w:rsidR="005E5270" w:rsidRPr="00534952" w:rsidRDefault="005E5270">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917" w:type="dxa"/>
            <w:shd w:val="clear" w:color="auto" w:fill="auto"/>
            <w:noWrap/>
          </w:tcPr>
          <w:p w14:paraId="07E35B22"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8" w:type="dxa"/>
            <w:shd w:val="clear" w:color="auto" w:fill="auto"/>
            <w:vAlign w:val="bottom"/>
          </w:tcPr>
          <w:p w14:paraId="382BCC84" w14:textId="77777777" w:rsidR="005E5270" w:rsidRPr="004E42EA" w:rsidRDefault="005E5270">
            <w:pPr>
              <w:spacing w:line="240" w:lineRule="auto"/>
              <w:jc w:val="right"/>
              <w:rPr>
                <w:rFonts w:ascii="Browallia New" w:hAnsi="Browallia New" w:cs="Browallia New"/>
                <w:sz w:val="20"/>
                <w:szCs w:val="20"/>
              </w:rPr>
            </w:pPr>
          </w:p>
        </w:tc>
        <w:tc>
          <w:tcPr>
            <w:tcW w:w="830" w:type="dxa"/>
            <w:shd w:val="clear" w:color="auto" w:fill="auto"/>
            <w:noWrap/>
          </w:tcPr>
          <w:p w14:paraId="0351C165"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47" w:type="dxa"/>
            <w:shd w:val="clear" w:color="auto" w:fill="auto"/>
            <w:vAlign w:val="bottom"/>
          </w:tcPr>
          <w:p w14:paraId="7274E035" w14:textId="77777777" w:rsidR="005E5270" w:rsidRPr="004E42EA" w:rsidRDefault="005E5270">
            <w:pPr>
              <w:spacing w:line="240" w:lineRule="auto"/>
              <w:jc w:val="right"/>
              <w:rPr>
                <w:rFonts w:ascii="Browallia New" w:hAnsi="Browallia New" w:cs="Browallia New"/>
                <w:sz w:val="20"/>
                <w:szCs w:val="20"/>
              </w:rPr>
            </w:pPr>
          </w:p>
        </w:tc>
        <w:tc>
          <w:tcPr>
            <w:tcW w:w="1064" w:type="dxa"/>
            <w:shd w:val="clear" w:color="auto" w:fill="auto"/>
            <w:noWrap/>
            <w:vAlign w:val="bottom"/>
          </w:tcPr>
          <w:p w14:paraId="08CA4B05"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142,724</w:t>
            </w:r>
          </w:p>
        </w:tc>
        <w:tc>
          <w:tcPr>
            <w:tcW w:w="252" w:type="dxa"/>
            <w:shd w:val="clear" w:color="auto" w:fill="auto"/>
            <w:vAlign w:val="bottom"/>
          </w:tcPr>
          <w:p w14:paraId="53ACA94D" w14:textId="77777777" w:rsidR="005E5270" w:rsidRPr="004E42EA" w:rsidRDefault="005E5270">
            <w:pPr>
              <w:spacing w:line="240" w:lineRule="auto"/>
              <w:jc w:val="right"/>
              <w:rPr>
                <w:rFonts w:ascii="Browallia New" w:hAnsi="Browallia New" w:cs="Browallia New"/>
                <w:sz w:val="20"/>
                <w:szCs w:val="20"/>
              </w:rPr>
            </w:pPr>
          </w:p>
        </w:tc>
        <w:tc>
          <w:tcPr>
            <w:tcW w:w="755" w:type="dxa"/>
            <w:shd w:val="clear" w:color="auto" w:fill="auto"/>
            <w:noWrap/>
          </w:tcPr>
          <w:p w14:paraId="21E7C870"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 xml:space="preserve">      -</w:t>
            </w:r>
          </w:p>
        </w:tc>
        <w:tc>
          <w:tcPr>
            <w:tcW w:w="239" w:type="dxa"/>
            <w:shd w:val="clear" w:color="auto" w:fill="auto"/>
            <w:vAlign w:val="bottom"/>
          </w:tcPr>
          <w:p w14:paraId="540145E1" w14:textId="77777777" w:rsidR="005E5270" w:rsidRPr="004E42EA" w:rsidRDefault="005E5270">
            <w:pPr>
              <w:spacing w:line="240" w:lineRule="auto"/>
              <w:jc w:val="right"/>
              <w:rPr>
                <w:rFonts w:ascii="Browallia New" w:hAnsi="Browallia New" w:cs="Browallia New"/>
                <w:sz w:val="20"/>
                <w:szCs w:val="20"/>
              </w:rPr>
            </w:pPr>
          </w:p>
        </w:tc>
        <w:tc>
          <w:tcPr>
            <w:tcW w:w="845" w:type="dxa"/>
            <w:shd w:val="clear" w:color="auto" w:fill="auto"/>
            <w:noWrap/>
            <w:vAlign w:val="bottom"/>
          </w:tcPr>
          <w:p w14:paraId="4FE2B6BB" w14:textId="77777777" w:rsidR="005E5270" w:rsidRPr="004E42EA" w:rsidRDefault="005E5270">
            <w:pPr>
              <w:spacing w:line="240" w:lineRule="auto"/>
              <w:jc w:val="right"/>
              <w:rPr>
                <w:rFonts w:ascii="Browallia New" w:hAnsi="Browallia New" w:cs="Browallia New"/>
                <w:sz w:val="20"/>
                <w:szCs w:val="20"/>
              </w:rPr>
            </w:pPr>
            <w:r w:rsidRPr="004E42EA">
              <w:rPr>
                <w:rFonts w:ascii="Browallia New" w:hAnsi="Browallia New" w:cs="Browallia New"/>
                <w:sz w:val="20"/>
                <w:szCs w:val="20"/>
              </w:rPr>
              <w:t>142,724</w:t>
            </w:r>
          </w:p>
        </w:tc>
      </w:tr>
    </w:tbl>
    <w:p w14:paraId="21335EA5" w14:textId="7AE1B81B" w:rsidR="004B1F00" w:rsidRDefault="004B1F00" w:rsidP="007F6E53">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p w14:paraId="0DEA9AEA" w14:textId="610E659E" w:rsidR="00234F67"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C07995">
        <w:rPr>
          <w:rFonts w:ascii="Browallia New" w:hAnsi="Browallia New" w:cs="Browallia New"/>
          <w:spacing w:val="-2"/>
          <w:sz w:val="28"/>
          <w:szCs w:val="28"/>
          <w:cs/>
        </w:rPr>
        <w:t>กลุ่ม</w:t>
      </w:r>
      <w:r w:rsidR="00F03D8A" w:rsidRPr="00C07995">
        <w:rPr>
          <w:rFonts w:ascii="Browallia New" w:hAnsi="Browallia New" w:cs="Browallia New"/>
          <w:spacing w:val="-2"/>
          <w:sz w:val="28"/>
          <w:szCs w:val="28"/>
          <w:cs/>
        </w:rPr>
        <w:t>บริษัท</w:t>
      </w:r>
      <w:r w:rsidRPr="00C07995">
        <w:rPr>
          <w:rFonts w:ascii="Browallia New" w:hAnsi="Browallia New" w:cs="Browallia New"/>
          <w:spacing w:val="-2"/>
          <w:sz w:val="28"/>
          <w:szCs w:val="28"/>
          <w:cs/>
        </w:rPr>
        <w:t>เข้าทำสัญญาแลกเปลี่ยนอัตราดอกเบี้ยโดยครอบคลุมบางส่วนของเงินต้นของเงินกู้ยืมที่มีอัตราดอกเบี้ยลอยตัว และอัตราดอกเบี้ยลอยตัวมีอัตราดอกเบี้ยส่วนเพิ่มจากอัตราอ้างอิงตลาด</w:t>
      </w:r>
    </w:p>
    <w:p w14:paraId="1A5A4D93" w14:textId="77777777" w:rsidR="00234F67" w:rsidRPr="003B4879"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cs/>
        </w:rPr>
      </w:pPr>
    </w:p>
    <w:p w14:paraId="3E40F3CB" w14:textId="0977AD65" w:rsidR="00234F67"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234F67">
        <w:rPr>
          <w:rFonts w:ascii="Browallia New" w:hAnsi="Browallia New" w:cs="Browallia New" w:hint="cs"/>
          <w:spacing w:val="-2"/>
          <w:sz w:val="28"/>
          <w:szCs w:val="28"/>
          <w:cs/>
        </w:rPr>
        <w:t xml:space="preserve">สัญญาแลกเปลี่ยนอัตราดอกเบี้ยจะมีการชำระยอดสุทธิของดอกเบี้ยค้างรับหรือค้างจ่ายทุก </w:t>
      </w:r>
      <w:r w:rsidR="005A3E6E">
        <w:rPr>
          <w:rFonts w:ascii="Browallia New" w:hAnsi="Browallia New" w:cs="Browallia New"/>
          <w:spacing w:val="-2"/>
          <w:sz w:val="28"/>
          <w:szCs w:val="28"/>
        </w:rPr>
        <w:t>3</w:t>
      </w:r>
      <w:r w:rsidRPr="00234F67">
        <w:rPr>
          <w:rFonts w:ascii="Browallia New" w:hAnsi="Browallia New" w:cs="Browallia New" w:hint="cs"/>
          <w:spacing w:val="-2"/>
          <w:sz w:val="28"/>
          <w:szCs w:val="28"/>
          <w:cs/>
        </w:rPr>
        <w:t xml:space="preserve"> เดือน ทั้งนี้วันที่ถึงกำหนดชำระตามสัญญาแลกเปลี่ยนอัตราดอกเบี้ยเป็นวันเดียวกับวันที่ถึงกำหนดชำระของดอกเบี้ยเงินกู้</w:t>
      </w:r>
    </w:p>
    <w:p w14:paraId="04E4462C" w14:textId="77777777" w:rsidR="00234F67" w:rsidRPr="003B4879"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rPr>
      </w:pPr>
    </w:p>
    <w:p w14:paraId="5133AD16" w14:textId="77777777" w:rsidR="00234F67" w:rsidRPr="00D2311C"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i/>
          <w:iCs/>
          <w:spacing w:val="-2"/>
          <w:sz w:val="28"/>
          <w:szCs w:val="28"/>
        </w:rPr>
      </w:pPr>
      <w:r w:rsidRPr="00D2311C">
        <w:rPr>
          <w:rFonts w:ascii="Browallia New" w:hAnsi="Browallia New" w:cs="Browallia New" w:hint="cs"/>
          <w:i/>
          <w:iCs/>
          <w:spacing w:val="-2"/>
          <w:sz w:val="28"/>
          <w:szCs w:val="28"/>
          <w:cs/>
        </w:rPr>
        <w:t>การวิเคราะห์ความอ่อนไหว</w:t>
      </w:r>
    </w:p>
    <w:p w14:paraId="622E8F52" w14:textId="3324AD09" w:rsidR="00234F67" w:rsidRPr="0014221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234F67">
        <w:rPr>
          <w:rFonts w:ascii="Browallia New" w:hAnsi="Browallia New" w:cs="Browallia New" w:hint="cs"/>
          <w:spacing w:val="-2"/>
          <w:sz w:val="28"/>
          <w:szCs w:val="28"/>
          <w:cs/>
        </w:rPr>
        <w:t>รายการกำไรหรือขาดทุนจะมีความอ่อนไหวต่อการเพิ่มขึ้นหรือลดลงใน</w:t>
      </w:r>
      <w:r w:rsidR="003C6961" w:rsidRPr="00C07995">
        <w:rPr>
          <w:rFonts w:ascii="Browallia New" w:hAnsi="Browallia New" w:cs="Browallia New"/>
          <w:spacing w:val="-2"/>
          <w:sz w:val="28"/>
          <w:szCs w:val="28"/>
          <w:cs/>
        </w:rPr>
        <w:t xml:space="preserve">ลูกหนี้ตามสัญญาเช่าซื้อ </w:t>
      </w:r>
      <w:r w:rsidR="007512BE" w:rsidRPr="00C07995">
        <w:rPr>
          <w:rFonts w:ascii="Browallia New" w:hAnsi="Browallia New" w:cs="Browallia New"/>
          <w:spacing w:val="-2"/>
          <w:sz w:val="28"/>
          <w:szCs w:val="28"/>
          <w:cs/>
        </w:rPr>
        <w:t>เงินให้กู้ยืมระยะสั้นและดอกเบี้ยค้างรับแก่บริษัทย่อย บุคคลและบริษัทอื่น</w:t>
      </w:r>
      <w:r w:rsidR="005A3E6E" w:rsidRPr="00C07995">
        <w:rPr>
          <w:rFonts w:ascii="Browallia New" w:hAnsi="Browallia New" w:cs="Browallia New"/>
          <w:spacing w:val="-2"/>
          <w:sz w:val="28"/>
          <w:szCs w:val="28"/>
        </w:rPr>
        <w:t xml:space="preserve"> </w:t>
      </w:r>
      <w:r w:rsidR="00A00998" w:rsidRPr="00C07995">
        <w:rPr>
          <w:rFonts w:ascii="Browallia New" w:hAnsi="Browallia New" w:cs="Browallia New"/>
          <w:spacing w:val="-2"/>
          <w:sz w:val="28"/>
          <w:szCs w:val="28"/>
          <w:cs/>
        </w:rPr>
        <w:t xml:space="preserve">เงินฝากธนาคารที่มีข้อจำกัดในการใช้ </w:t>
      </w:r>
      <w:r w:rsidR="005A3E6E" w:rsidRPr="00C07995">
        <w:rPr>
          <w:rFonts w:ascii="Browallia New" w:hAnsi="Browallia New" w:cs="Browallia New"/>
          <w:spacing w:val="-2"/>
          <w:sz w:val="28"/>
          <w:szCs w:val="28"/>
          <w:cs/>
        </w:rPr>
        <w:t>เงินให้กู้ยืมระยะยาวและดอกเบี้ยค้างรับแก่บุคคลและบริษัทอื่น</w:t>
      </w:r>
      <w:r w:rsidRPr="00C07995">
        <w:rPr>
          <w:rFonts w:ascii="Browallia New" w:hAnsi="Browallia New" w:cs="Browallia New"/>
          <w:spacing w:val="-2"/>
          <w:sz w:val="28"/>
          <w:szCs w:val="28"/>
          <w:cs/>
        </w:rPr>
        <w:t xml:space="preserve"> </w:t>
      </w:r>
      <w:r w:rsidR="005A3E6E" w:rsidRPr="00C07995">
        <w:rPr>
          <w:rFonts w:ascii="Browallia New" w:hAnsi="Browallia New" w:cs="Browallia New"/>
          <w:spacing w:val="-2"/>
          <w:sz w:val="28"/>
          <w:szCs w:val="28"/>
          <w:cs/>
        </w:rPr>
        <w:t>เงินเบิกเกินบัญชีและเงินกู้ยืมระยะสั้นจากสถาบันการเงิน เงินกู้ยืมระยะสั้นจากบุคคลและบริษัทที่เกี่ยวข้องและดอกเบี้ยค้างจ่าย หุ้นกู้ หนี้สินตามสัญญาเช่า เงินกู้ยืมระยะยาวจากสถาบันการเงิน</w:t>
      </w:r>
      <w:r w:rsidR="005A3E6E">
        <w:rPr>
          <w:rFonts w:ascii="Browallia New" w:hAnsi="Browallia New" w:cs="Browallia New" w:hint="cs"/>
          <w:spacing w:val="-2"/>
          <w:sz w:val="28"/>
          <w:szCs w:val="28"/>
          <w:cs/>
        </w:rPr>
        <w:t xml:space="preserve"> </w:t>
      </w:r>
      <w:r w:rsidR="005E5270">
        <w:rPr>
          <w:rFonts w:ascii="Browallia New" w:hAnsi="Browallia New" w:cs="Browallia New"/>
          <w:spacing w:val="-2"/>
          <w:sz w:val="28"/>
          <w:szCs w:val="28"/>
        </w:rPr>
        <w:br/>
      </w:r>
      <w:r w:rsidRPr="00234F67">
        <w:rPr>
          <w:rFonts w:ascii="Browallia New" w:hAnsi="Browallia New" w:cs="Browallia New" w:hint="cs"/>
          <w:spacing w:val="-2"/>
          <w:sz w:val="28"/>
          <w:szCs w:val="28"/>
          <w:cs/>
        </w:rPr>
        <w:t>ซึ่งเป็นผลมาจากการเปลี่ยนแปลงในอัตราดอกเบี้ย ผลกระทบจากการเปลี่ยนแปลงของอัตราดอกเบี้ยที่มีต่อกำไรสุทธิของกลุ่ม</w:t>
      </w:r>
      <w:r w:rsidR="00480FB1">
        <w:rPr>
          <w:rFonts w:ascii="Browallia New" w:hAnsi="Browallia New" w:cs="Browallia New" w:hint="cs"/>
          <w:spacing w:val="-2"/>
          <w:sz w:val="28"/>
          <w:szCs w:val="28"/>
          <w:cs/>
        </w:rPr>
        <w:t>บริษัท</w:t>
      </w:r>
      <w:r w:rsidRPr="00234F67">
        <w:rPr>
          <w:rFonts w:ascii="Browallia New" w:hAnsi="Browallia New" w:cs="Browallia New" w:hint="cs"/>
          <w:spacing w:val="-2"/>
          <w:sz w:val="28"/>
          <w:szCs w:val="28"/>
          <w:cs/>
        </w:rPr>
        <w:t>สามารถแสดงได้ ดังนี้</w:t>
      </w:r>
    </w:p>
    <w:p w14:paraId="2F3D36D9" w14:textId="77777777" w:rsidR="00234F67" w:rsidRPr="003B4879" w:rsidRDefault="00234F67" w:rsidP="00234F67">
      <w:pPr>
        <w:spacing w:line="240" w:lineRule="auto"/>
        <w:ind w:left="540"/>
        <w:jc w:val="thaiDistribute"/>
        <w:rPr>
          <w:rFonts w:ascii="Browallia New" w:hAnsi="Browallia New" w:cs="Browallia New"/>
          <w:spacing w:val="-2"/>
          <w:sz w:val="24"/>
          <w:szCs w:val="24"/>
        </w:rPr>
      </w:pPr>
    </w:p>
    <w:tbl>
      <w:tblPr>
        <w:tblW w:w="8924" w:type="dxa"/>
        <w:tblInd w:w="396" w:type="dxa"/>
        <w:tblLook w:val="04A0" w:firstRow="1" w:lastRow="0" w:firstColumn="1" w:lastColumn="0" w:noHBand="0" w:noVBand="1"/>
      </w:tblPr>
      <w:tblGrid>
        <w:gridCol w:w="4743"/>
        <w:gridCol w:w="1062"/>
        <w:gridCol w:w="987"/>
        <w:gridCol w:w="6"/>
        <w:gridCol w:w="1059"/>
        <w:gridCol w:w="1061"/>
        <w:gridCol w:w="6"/>
      </w:tblGrid>
      <w:tr w:rsidR="00DC7FE5" w:rsidRPr="00DC7FE5" w14:paraId="4E4413B8" w14:textId="77777777" w:rsidTr="00973EAB">
        <w:trPr>
          <w:gridAfter w:val="1"/>
          <w:wAfter w:w="6" w:type="dxa"/>
        </w:trPr>
        <w:tc>
          <w:tcPr>
            <w:tcW w:w="4743" w:type="dxa"/>
            <w:shd w:val="clear" w:color="auto" w:fill="auto"/>
            <w:vAlign w:val="bottom"/>
          </w:tcPr>
          <w:p w14:paraId="5211DA4C" w14:textId="77777777" w:rsidR="00DC7FE5" w:rsidRPr="00DC7FE5" w:rsidRDefault="00DC7FE5" w:rsidP="00973EAB">
            <w:pPr>
              <w:spacing w:line="240" w:lineRule="auto"/>
              <w:rPr>
                <w:rFonts w:ascii="Browallia New" w:hAnsi="Browallia New" w:cs="Browallia New"/>
                <w:b/>
                <w:bCs/>
                <w:color w:val="000000"/>
                <w:sz w:val="28"/>
                <w:szCs w:val="28"/>
                <w:lang w:val="en-GB"/>
              </w:rPr>
            </w:pPr>
          </w:p>
        </w:tc>
        <w:tc>
          <w:tcPr>
            <w:tcW w:w="4175" w:type="dxa"/>
            <w:gridSpan w:val="5"/>
            <w:shd w:val="clear" w:color="auto" w:fill="auto"/>
            <w:vAlign w:val="bottom"/>
            <w:hideMark/>
          </w:tcPr>
          <w:p w14:paraId="11F0644A" w14:textId="77777777" w:rsidR="00DC7FE5" w:rsidRPr="00DC7FE5" w:rsidRDefault="00DC7FE5" w:rsidP="00973EAB">
            <w:pPr>
              <w:spacing w:line="240" w:lineRule="auto"/>
              <w:jc w:val="right"/>
              <w:rPr>
                <w:rFonts w:ascii="Browallia New" w:hAnsi="Browallia New" w:cs="Browallia New"/>
                <w:b/>
                <w:bCs/>
                <w:color w:val="000000"/>
                <w:sz w:val="28"/>
                <w:szCs w:val="28"/>
                <w:lang w:val="en-GB"/>
              </w:rPr>
            </w:pPr>
            <w:r w:rsidRPr="00DC7FE5">
              <w:rPr>
                <w:rFonts w:ascii="Browallia New" w:hAnsi="Browallia New" w:cs="Browallia New"/>
                <w:sz w:val="28"/>
                <w:szCs w:val="28"/>
                <w:cs/>
              </w:rPr>
              <w:t>(หน่วย</w:t>
            </w:r>
            <w:r w:rsidRPr="00DC7FE5">
              <w:rPr>
                <w:rFonts w:ascii="Browallia New" w:hAnsi="Browallia New" w:cs="Browallia New"/>
                <w:sz w:val="28"/>
                <w:szCs w:val="28"/>
              </w:rPr>
              <w:t xml:space="preserve"> </w:t>
            </w:r>
            <w:r w:rsidRPr="00DC7FE5">
              <w:rPr>
                <w:rFonts w:ascii="Browallia New" w:hAnsi="Browallia New" w:cs="Browallia New"/>
                <w:sz w:val="28"/>
                <w:szCs w:val="28"/>
                <w:cs/>
                <w:lang w:val="en-GB"/>
              </w:rPr>
              <w:t>:</w:t>
            </w:r>
            <w:r w:rsidRPr="00DC7FE5">
              <w:rPr>
                <w:rFonts w:ascii="Browallia New" w:hAnsi="Browallia New" w:cs="Browallia New"/>
                <w:sz w:val="28"/>
                <w:szCs w:val="28"/>
              </w:rPr>
              <w:t xml:space="preserve"> </w:t>
            </w:r>
            <w:r w:rsidRPr="00DC7FE5">
              <w:rPr>
                <w:rFonts w:ascii="Browallia New" w:hAnsi="Browallia New" w:cs="Browallia New"/>
                <w:sz w:val="28"/>
                <w:szCs w:val="28"/>
                <w:cs/>
                <w:lang w:val="en-GB"/>
              </w:rPr>
              <w:t>พัน</w:t>
            </w:r>
            <w:r w:rsidRPr="00DC7FE5">
              <w:rPr>
                <w:rFonts w:ascii="Browallia New" w:hAnsi="Browallia New" w:cs="Browallia New"/>
                <w:sz w:val="28"/>
                <w:szCs w:val="28"/>
                <w:cs/>
              </w:rPr>
              <w:t>บาท)</w:t>
            </w:r>
          </w:p>
        </w:tc>
      </w:tr>
      <w:tr w:rsidR="00DC7FE5" w:rsidRPr="00DC7FE5" w14:paraId="123323E0" w14:textId="77777777" w:rsidTr="00973EAB">
        <w:trPr>
          <w:gridAfter w:val="1"/>
          <w:wAfter w:w="6" w:type="dxa"/>
        </w:trPr>
        <w:tc>
          <w:tcPr>
            <w:tcW w:w="4743" w:type="dxa"/>
            <w:shd w:val="clear" w:color="auto" w:fill="auto"/>
            <w:vAlign w:val="bottom"/>
          </w:tcPr>
          <w:p w14:paraId="5A70A569" w14:textId="77777777" w:rsidR="00DC7FE5" w:rsidRPr="00DC7FE5" w:rsidRDefault="00DC7FE5" w:rsidP="00973EAB">
            <w:pPr>
              <w:spacing w:line="240" w:lineRule="auto"/>
              <w:rPr>
                <w:rFonts w:ascii="Browallia New" w:hAnsi="Browallia New" w:cs="Browallia New"/>
                <w:b/>
                <w:bCs/>
                <w:color w:val="000000"/>
                <w:sz w:val="28"/>
                <w:szCs w:val="28"/>
                <w:lang w:val="en-GB"/>
              </w:rPr>
            </w:pPr>
          </w:p>
        </w:tc>
        <w:tc>
          <w:tcPr>
            <w:tcW w:w="2049" w:type="dxa"/>
            <w:gridSpan w:val="2"/>
            <w:shd w:val="clear" w:color="auto" w:fill="auto"/>
            <w:vAlign w:val="bottom"/>
            <w:hideMark/>
          </w:tcPr>
          <w:p w14:paraId="2E868377" w14:textId="77777777" w:rsidR="00DC7FE5" w:rsidRPr="00DC7FE5" w:rsidRDefault="00DC7FE5" w:rsidP="00973EAB">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งบการเงินรวม</w:t>
            </w:r>
          </w:p>
        </w:tc>
        <w:tc>
          <w:tcPr>
            <w:tcW w:w="2126" w:type="dxa"/>
            <w:gridSpan w:val="3"/>
            <w:shd w:val="clear" w:color="auto" w:fill="auto"/>
            <w:vAlign w:val="bottom"/>
            <w:hideMark/>
          </w:tcPr>
          <w:p w14:paraId="796E294B" w14:textId="77777777" w:rsidR="00DC7FE5" w:rsidRPr="00DC7FE5" w:rsidRDefault="00DC7FE5" w:rsidP="00973EAB">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งบการเงินเฉพาะของบริษัท</w:t>
            </w:r>
          </w:p>
        </w:tc>
      </w:tr>
      <w:tr w:rsidR="00C6452C" w:rsidRPr="00DC7FE5" w14:paraId="3F56BA82" w14:textId="77777777" w:rsidTr="00973EAB">
        <w:tc>
          <w:tcPr>
            <w:tcW w:w="4743" w:type="dxa"/>
            <w:shd w:val="clear" w:color="auto" w:fill="auto"/>
            <w:vAlign w:val="bottom"/>
            <w:hideMark/>
          </w:tcPr>
          <w:p w14:paraId="4EF40524" w14:textId="77777777" w:rsidR="00C6452C" w:rsidRPr="00DC7FE5" w:rsidRDefault="00C6452C" w:rsidP="00C6452C">
            <w:pPr>
              <w:spacing w:line="240" w:lineRule="auto"/>
              <w:rPr>
                <w:rFonts w:ascii="Browallia New" w:hAnsi="Browallia New" w:cs="Browallia New"/>
                <w:sz w:val="28"/>
                <w:szCs w:val="28"/>
              </w:rPr>
            </w:pPr>
          </w:p>
        </w:tc>
        <w:tc>
          <w:tcPr>
            <w:tcW w:w="1062" w:type="dxa"/>
            <w:shd w:val="clear" w:color="auto" w:fill="auto"/>
            <w:vAlign w:val="bottom"/>
            <w:hideMark/>
          </w:tcPr>
          <w:p w14:paraId="02761BD6" w14:textId="68E8A4D8"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rPr>
              <w:t>เพิ่มขึ้น</w:t>
            </w:r>
            <w:r w:rsidRPr="00DC7FE5">
              <w:rPr>
                <w:rFonts w:ascii="Browallia New" w:hAnsi="Browallia New" w:cs="Browallia New"/>
                <w:sz w:val="28"/>
                <w:szCs w:val="28"/>
              </w:rPr>
              <w:t xml:space="preserve">    </w:t>
            </w:r>
          </w:p>
        </w:tc>
        <w:tc>
          <w:tcPr>
            <w:tcW w:w="993" w:type="dxa"/>
            <w:gridSpan w:val="2"/>
            <w:shd w:val="clear" w:color="auto" w:fill="auto"/>
            <w:vAlign w:val="bottom"/>
            <w:hideMark/>
          </w:tcPr>
          <w:p w14:paraId="0816877C" w14:textId="4008D4ED"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ลดลง</w:t>
            </w:r>
            <w:r w:rsidRPr="00DC7FE5">
              <w:rPr>
                <w:rFonts w:ascii="Browallia New" w:hAnsi="Browallia New" w:cs="Browallia New"/>
                <w:sz w:val="28"/>
                <w:szCs w:val="28"/>
              </w:rPr>
              <w:t xml:space="preserve">   </w:t>
            </w:r>
          </w:p>
        </w:tc>
        <w:tc>
          <w:tcPr>
            <w:tcW w:w="1059" w:type="dxa"/>
            <w:shd w:val="clear" w:color="auto" w:fill="auto"/>
            <w:vAlign w:val="bottom"/>
            <w:hideMark/>
          </w:tcPr>
          <w:p w14:paraId="63585000" w14:textId="4C6D79D6"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rPr>
              <w:t>เพิ่มขึ้น</w:t>
            </w:r>
            <w:r w:rsidRPr="00DC7FE5">
              <w:rPr>
                <w:rFonts w:ascii="Browallia New" w:hAnsi="Browallia New" w:cs="Browallia New"/>
                <w:sz w:val="28"/>
                <w:szCs w:val="28"/>
              </w:rPr>
              <w:t xml:space="preserve">    </w:t>
            </w:r>
          </w:p>
        </w:tc>
        <w:tc>
          <w:tcPr>
            <w:tcW w:w="1067" w:type="dxa"/>
            <w:gridSpan w:val="2"/>
            <w:shd w:val="clear" w:color="auto" w:fill="auto"/>
            <w:vAlign w:val="bottom"/>
            <w:hideMark/>
          </w:tcPr>
          <w:p w14:paraId="4E020A6C" w14:textId="407467BE"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ลดลง</w:t>
            </w:r>
            <w:r w:rsidRPr="00DC7FE5">
              <w:rPr>
                <w:rFonts w:ascii="Browallia New" w:hAnsi="Browallia New" w:cs="Browallia New"/>
                <w:sz w:val="28"/>
                <w:szCs w:val="28"/>
              </w:rPr>
              <w:t xml:space="preserve">   </w:t>
            </w:r>
          </w:p>
        </w:tc>
      </w:tr>
      <w:tr w:rsidR="00011434" w:rsidRPr="00DC7FE5" w14:paraId="59271D1F" w14:textId="77777777" w:rsidTr="00011434">
        <w:tc>
          <w:tcPr>
            <w:tcW w:w="4743" w:type="dxa"/>
            <w:shd w:val="clear" w:color="auto" w:fill="auto"/>
          </w:tcPr>
          <w:p w14:paraId="7D3DEEEE" w14:textId="522EF528" w:rsidR="00011434" w:rsidRPr="003B4879" w:rsidRDefault="00011434" w:rsidP="00011434">
            <w:pPr>
              <w:spacing w:line="240" w:lineRule="auto"/>
              <w:rPr>
                <w:rFonts w:ascii="Browallia New" w:hAnsi="Browallia New" w:cs="Browallia New"/>
                <w:color w:val="000000"/>
                <w:sz w:val="20"/>
                <w:szCs w:val="20"/>
                <w:lang w:val="en-GB"/>
              </w:rPr>
            </w:pPr>
          </w:p>
        </w:tc>
        <w:tc>
          <w:tcPr>
            <w:tcW w:w="1062" w:type="dxa"/>
            <w:shd w:val="clear" w:color="auto" w:fill="auto"/>
          </w:tcPr>
          <w:p w14:paraId="4C041B45"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c>
          <w:tcPr>
            <w:tcW w:w="993" w:type="dxa"/>
            <w:gridSpan w:val="2"/>
            <w:shd w:val="clear" w:color="auto" w:fill="auto"/>
          </w:tcPr>
          <w:p w14:paraId="5496F4D1"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c>
          <w:tcPr>
            <w:tcW w:w="1059" w:type="dxa"/>
            <w:shd w:val="clear" w:color="auto" w:fill="auto"/>
          </w:tcPr>
          <w:p w14:paraId="3E3ACC18"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c>
          <w:tcPr>
            <w:tcW w:w="1067" w:type="dxa"/>
            <w:gridSpan w:val="2"/>
            <w:shd w:val="clear" w:color="auto" w:fill="auto"/>
          </w:tcPr>
          <w:p w14:paraId="70B48A36"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r>
      <w:tr w:rsidR="00011434" w:rsidRPr="00DC7FE5" w14:paraId="4D1C8504" w14:textId="77777777" w:rsidTr="00973EAB">
        <w:tc>
          <w:tcPr>
            <w:tcW w:w="4743" w:type="dxa"/>
            <w:shd w:val="clear" w:color="auto" w:fill="auto"/>
          </w:tcPr>
          <w:p w14:paraId="2B53B214" w14:textId="56DA23EA" w:rsidR="00011434" w:rsidRPr="003626FD" w:rsidRDefault="00011434" w:rsidP="00011434">
            <w:pPr>
              <w:spacing w:line="240" w:lineRule="auto"/>
              <w:rPr>
                <w:rFonts w:ascii="Browallia New" w:hAnsi="Browallia New" w:cs="Browallia New"/>
                <w:b/>
                <w:bCs/>
                <w:sz w:val="28"/>
                <w:szCs w:val="28"/>
                <w:cs/>
                <w:lang w:val="en-GB"/>
              </w:rPr>
            </w:pPr>
            <w:r w:rsidRPr="003626FD">
              <w:rPr>
                <w:rFonts w:ascii="Browallia New" w:hAnsi="Browallia New" w:cs="Browallia New" w:hint="cs"/>
                <w:spacing w:val="-2"/>
                <w:sz w:val="28"/>
                <w:szCs w:val="28"/>
                <w:cs/>
              </w:rPr>
              <w:t xml:space="preserve">อัตราดอกเบี้ย - เปลี่ยนแปลงร้อยละ </w:t>
            </w:r>
            <w:r w:rsidR="00093076" w:rsidRPr="003626FD">
              <w:rPr>
                <w:rFonts w:ascii="Browallia New" w:hAnsi="Browallia New" w:cs="Browallia New"/>
                <w:spacing w:val="-2"/>
                <w:sz w:val="28"/>
                <w:szCs w:val="28"/>
              </w:rPr>
              <w:t>0.25</w:t>
            </w:r>
            <w:r w:rsidRPr="003626FD">
              <w:rPr>
                <w:rFonts w:ascii="Browallia New" w:hAnsi="Browallia New" w:cs="Browallia New" w:hint="cs"/>
                <w:spacing w:val="-2"/>
                <w:sz w:val="28"/>
                <w:szCs w:val="28"/>
              </w:rPr>
              <w:t>*</w:t>
            </w:r>
          </w:p>
        </w:tc>
        <w:tc>
          <w:tcPr>
            <w:tcW w:w="1062" w:type="dxa"/>
            <w:shd w:val="clear" w:color="auto" w:fill="auto"/>
          </w:tcPr>
          <w:p w14:paraId="44E37013" w14:textId="2E3DAA62" w:rsidR="00011434" w:rsidRPr="004A5547" w:rsidRDefault="00F034C6" w:rsidP="00011434">
            <w:pPr>
              <w:spacing w:line="240" w:lineRule="auto"/>
              <w:jc w:val="right"/>
              <w:rPr>
                <w:rFonts w:ascii="Browallia New" w:hAnsi="Browallia New" w:cs="Browallia New"/>
                <w:color w:val="000000"/>
                <w:sz w:val="28"/>
                <w:szCs w:val="28"/>
              </w:rPr>
            </w:pPr>
            <w:r w:rsidRPr="004A5547">
              <w:rPr>
                <w:rFonts w:ascii="Browallia New" w:hAnsi="Browallia New" w:cs="Browallia New"/>
                <w:color w:val="000000"/>
                <w:sz w:val="28"/>
                <w:szCs w:val="28"/>
              </w:rPr>
              <w:t>(</w:t>
            </w:r>
            <w:r w:rsidR="0028548E" w:rsidRPr="004A5547">
              <w:rPr>
                <w:rFonts w:ascii="Browallia New" w:hAnsi="Browallia New" w:cs="Browallia New"/>
                <w:color w:val="000000"/>
                <w:sz w:val="28"/>
                <w:szCs w:val="28"/>
              </w:rPr>
              <w:t>502,</w:t>
            </w:r>
            <w:r w:rsidR="004A5547" w:rsidRPr="004A5547">
              <w:rPr>
                <w:rFonts w:ascii="Browallia New" w:hAnsi="Browallia New" w:cs="Browallia New"/>
                <w:color w:val="000000"/>
                <w:sz w:val="28"/>
                <w:szCs w:val="28"/>
              </w:rPr>
              <w:t>766</w:t>
            </w:r>
            <w:r w:rsidR="0028548E" w:rsidRPr="004A5547">
              <w:rPr>
                <w:rFonts w:ascii="Browallia New" w:hAnsi="Browallia New" w:cs="Browallia New"/>
                <w:color w:val="000000"/>
                <w:sz w:val="28"/>
                <w:szCs w:val="28"/>
              </w:rPr>
              <w:t>)</w:t>
            </w:r>
          </w:p>
        </w:tc>
        <w:tc>
          <w:tcPr>
            <w:tcW w:w="993" w:type="dxa"/>
            <w:gridSpan w:val="2"/>
            <w:shd w:val="clear" w:color="auto" w:fill="auto"/>
          </w:tcPr>
          <w:p w14:paraId="644F5554" w14:textId="49246C0D" w:rsidR="00011434" w:rsidRPr="004A5547" w:rsidRDefault="0028548E" w:rsidP="00011434">
            <w:pPr>
              <w:spacing w:line="240" w:lineRule="auto"/>
              <w:jc w:val="right"/>
              <w:rPr>
                <w:rFonts w:ascii="Browallia New" w:hAnsi="Browallia New" w:cs="Browallia New"/>
                <w:color w:val="000000"/>
                <w:sz w:val="28"/>
                <w:szCs w:val="28"/>
                <w:lang w:val="en-GB"/>
              </w:rPr>
            </w:pPr>
            <w:r w:rsidRPr="004A5547">
              <w:rPr>
                <w:rFonts w:ascii="Browallia New" w:hAnsi="Browallia New" w:cs="Browallia New"/>
                <w:color w:val="000000"/>
                <w:sz w:val="28"/>
                <w:szCs w:val="28"/>
              </w:rPr>
              <w:t>502,</w:t>
            </w:r>
            <w:r w:rsidR="004A5547" w:rsidRPr="004A5547">
              <w:rPr>
                <w:rFonts w:ascii="Browallia New" w:hAnsi="Browallia New" w:cs="Browallia New"/>
                <w:color w:val="000000"/>
                <w:sz w:val="28"/>
                <w:szCs w:val="28"/>
              </w:rPr>
              <w:t>766</w:t>
            </w:r>
          </w:p>
        </w:tc>
        <w:tc>
          <w:tcPr>
            <w:tcW w:w="1059" w:type="dxa"/>
            <w:shd w:val="clear" w:color="auto" w:fill="auto"/>
          </w:tcPr>
          <w:p w14:paraId="52895BD8" w14:textId="054AC312" w:rsidR="00011434" w:rsidRPr="004A5547" w:rsidRDefault="0028548E" w:rsidP="00011434">
            <w:pPr>
              <w:spacing w:line="240" w:lineRule="auto"/>
              <w:jc w:val="right"/>
              <w:rPr>
                <w:rFonts w:ascii="Browallia New" w:hAnsi="Browallia New" w:cs="Browallia New"/>
                <w:color w:val="000000"/>
                <w:sz w:val="28"/>
                <w:szCs w:val="28"/>
                <w:lang w:val="en-GB"/>
              </w:rPr>
            </w:pPr>
            <w:r w:rsidRPr="004A5547">
              <w:rPr>
                <w:rFonts w:ascii="Browallia New" w:hAnsi="Browallia New" w:cs="Browallia New"/>
                <w:color w:val="000000"/>
                <w:sz w:val="28"/>
                <w:szCs w:val="28"/>
                <w:lang w:val="en-GB"/>
              </w:rPr>
              <w:t>(</w:t>
            </w:r>
            <w:r w:rsidR="00257855" w:rsidRPr="004A5547">
              <w:rPr>
                <w:rFonts w:ascii="Browallia New" w:hAnsi="Browallia New" w:cs="Browallia New"/>
                <w:color w:val="000000"/>
                <w:sz w:val="28"/>
                <w:szCs w:val="28"/>
                <w:lang w:val="en-GB"/>
              </w:rPr>
              <w:t>57</w:t>
            </w:r>
            <w:r w:rsidR="004A5547" w:rsidRPr="004A5547">
              <w:rPr>
                <w:rFonts w:ascii="Browallia New" w:hAnsi="Browallia New" w:cs="Browallia New"/>
                <w:color w:val="000000"/>
                <w:sz w:val="28"/>
                <w:szCs w:val="28"/>
                <w:lang w:val="en-GB"/>
              </w:rPr>
              <w:t>3</w:t>
            </w:r>
            <w:r w:rsidR="00257855" w:rsidRPr="004A5547">
              <w:rPr>
                <w:rFonts w:ascii="Browallia New" w:hAnsi="Browallia New" w:cs="Browallia New"/>
                <w:color w:val="000000"/>
                <w:sz w:val="28"/>
                <w:szCs w:val="28"/>
                <w:lang w:val="en-GB"/>
              </w:rPr>
              <w:t>,881)</w:t>
            </w:r>
          </w:p>
        </w:tc>
        <w:tc>
          <w:tcPr>
            <w:tcW w:w="1067" w:type="dxa"/>
            <w:gridSpan w:val="2"/>
            <w:shd w:val="clear" w:color="auto" w:fill="auto"/>
          </w:tcPr>
          <w:p w14:paraId="7A954F9F" w14:textId="2DF14FDC" w:rsidR="00011434" w:rsidRPr="004A5547" w:rsidRDefault="00257855" w:rsidP="00011434">
            <w:pPr>
              <w:spacing w:line="240" w:lineRule="auto"/>
              <w:jc w:val="right"/>
              <w:rPr>
                <w:rFonts w:ascii="Browallia New" w:hAnsi="Browallia New" w:cs="Browallia New"/>
                <w:color w:val="000000"/>
                <w:sz w:val="28"/>
                <w:szCs w:val="28"/>
                <w:lang w:val="en-GB"/>
              </w:rPr>
            </w:pPr>
            <w:r w:rsidRPr="004A5547">
              <w:rPr>
                <w:rFonts w:ascii="Browallia New" w:hAnsi="Browallia New" w:cs="Browallia New"/>
                <w:color w:val="000000"/>
                <w:sz w:val="28"/>
                <w:szCs w:val="28"/>
                <w:lang w:val="en-GB"/>
              </w:rPr>
              <w:t>573,881</w:t>
            </w:r>
          </w:p>
        </w:tc>
      </w:tr>
      <w:tr w:rsidR="00011434" w:rsidRPr="00DC7FE5" w14:paraId="3C4BE0BB" w14:textId="77777777" w:rsidTr="00973EAB">
        <w:tc>
          <w:tcPr>
            <w:tcW w:w="4743" w:type="dxa"/>
            <w:shd w:val="clear" w:color="auto" w:fill="auto"/>
          </w:tcPr>
          <w:p w14:paraId="4C62F6E1" w14:textId="6220639D" w:rsidR="00011434" w:rsidRPr="003626FD" w:rsidRDefault="00011434" w:rsidP="00011434">
            <w:pPr>
              <w:spacing w:line="240" w:lineRule="auto"/>
              <w:rPr>
                <w:rFonts w:ascii="Browallia New" w:hAnsi="Browallia New" w:cs="Browallia New"/>
                <w:b/>
                <w:bCs/>
                <w:sz w:val="28"/>
                <w:szCs w:val="28"/>
                <w:cs/>
                <w:lang w:val="en-GB"/>
              </w:rPr>
            </w:pPr>
            <w:r w:rsidRPr="003626FD">
              <w:rPr>
                <w:rFonts w:ascii="Browallia New" w:hAnsi="Browallia New" w:cs="Browallia New" w:hint="cs"/>
                <w:spacing w:val="-2"/>
                <w:sz w:val="22"/>
                <w:szCs w:val="22"/>
                <w:cs/>
              </w:rPr>
              <w:t>*โดยกำหนดให้ปัจจัยอื่นคงที่</w:t>
            </w:r>
          </w:p>
        </w:tc>
        <w:tc>
          <w:tcPr>
            <w:tcW w:w="1062" w:type="dxa"/>
            <w:shd w:val="clear" w:color="auto" w:fill="auto"/>
          </w:tcPr>
          <w:p w14:paraId="0BA5F1AE"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c>
          <w:tcPr>
            <w:tcW w:w="993" w:type="dxa"/>
            <w:gridSpan w:val="2"/>
            <w:shd w:val="clear" w:color="auto" w:fill="auto"/>
          </w:tcPr>
          <w:p w14:paraId="78354ED0"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c>
          <w:tcPr>
            <w:tcW w:w="1059" w:type="dxa"/>
            <w:shd w:val="clear" w:color="auto" w:fill="auto"/>
          </w:tcPr>
          <w:p w14:paraId="301D8104"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c>
          <w:tcPr>
            <w:tcW w:w="1067" w:type="dxa"/>
            <w:gridSpan w:val="2"/>
            <w:shd w:val="clear" w:color="auto" w:fill="auto"/>
          </w:tcPr>
          <w:p w14:paraId="76EB4F3D"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r>
    </w:tbl>
    <w:p w14:paraId="72FA16D0" w14:textId="77777777" w:rsidR="005171E2" w:rsidRDefault="005171E2" w:rsidP="007F6E53">
      <w:pPr>
        <w:tabs>
          <w:tab w:val="left" w:pos="360"/>
          <w:tab w:val="left" w:pos="1440"/>
          <w:tab w:val="right" w:pos="7200"/>
          <w:tab w:val="right" w:pos="8540"/>
        </w:tabs>
        <w:spacing w:line="240" w:lineRule="auto"/>
        <w:ind w:left="420" w:right="-45"/>
        <w:jc w:val="thaiDistribute"/>
        <w:rPr>
          <w:rFonts w:ascii="Browallia New" w:hAnsi="Browallia New" w:cs="Browallia New"/>
          <w:i/>
          <w:iCs/>
          <w:sz w:val="28"/>
          <w:szCs w:val="28"/>
          <w:cs/>
        </w:rPr>
      </w:pPr>
    </w:p>
    <w:p w14:paraId="56F566C8" w14:textId="77777777" w:rsidR="005171E2" w:rsidRDefault="0051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1F7B46DE" w14:textId="7F4A0D83" w:rsidR="008A494B" w:rsidRPr="00E94DF3" w:rsidRDefault="008A494B" w:rsidP="007F6E53">
      <w:pPr>
        <w:tabs>
          <w:tab w:val="left" w:pos="360"/>
          <w:tab w:val="left" w:pos="1440"/>
          <w:tab w:val="right" w:pos="7200"/>
          <w:tab w:val="right" w:pos="8540"/>
        </w:tabs>
        <w:spacing w:line="240" w:lineRule="auto"/>
        <w:ind w:left="420" w:right="-45"/>
        <w:jc w:val="thaiDistribute"/>
        <w:rPr>
          <w:rFonts w:ascii="Browallia New" w:hAnsi="Browallia New" w:cs="Browallia New"/>
          <w:i/>
          <w:iCs/>
          <w:sz w:val="28"/>
          <w:szCs w:val="28"/>
        </w:rPr>
      </w:pPr>
      <w:r w:rsidRPr="00E94DF3">
        <w:rPr>
          <w:rFonts w:ascii="Browallia New" w:hAnsi="Browallia New" w:cs="Browallia New"/>
          <w:i/>
          <w:iCs/>
          <w:sz w:val="28"/>
          <w:szCs w:val="28"/>
          <w:cs/>
        </w:rPr>
        <w:t>ความเสี่ยงจากอัตราแลกเปลี่ยน</w:t>
      </w:r>
    </w:p>
    <w:p w14:paraId="45EE41DA" w14:textId="78D167DB" w:rsidR="00A1555A" w:rsidRDefault="00E3703E"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3573D2">
        <w:rPr>
          <w:rFonts w:ascii="Browallia New" w:hAnsi="Browallia New" w:cs="Browallia New" w:hint="cs"/>
          <w:sz w:val="28"/>
          <w:szCs w:val="28"/>
          <w:cs/>
        </w:rPr>
        <w:t>กลุ่มบริษัท</w:t>
      </w:r>
      <w:r w:rsidR="00A1555A" w:rsidRPr="003573D2">
        <w:rPr>
          <w:rFonts w:ascii="Browallia New" w:hAnsi="Browallia New" w:cs="Browallia New"/>
          <w:sz w:val="28"/>
          <w:szCs w:val="28"/>
          <w:cs/>
        </w:rPr>
        <w:t>มีความเสี่ยงจากอัตราแลกเปลี่ยนที่สำคัญอันเกี่ยวเนื่องจากการ</w:t>
      </w:r>
      <w:r w:rsidR="00AA20CE" w:rsidRPr="00AA20CE">
        <w:rPr>
          <w:rFonts w:ascii="Browallia New" w:hAnsi="Browallia New" w:cs="Browallia New"/>
          <w:sz w:val="28"/>
          <w:szCs w:val="28"/>
          <w:cs/>
        </w:rPr>
        <w:t>บริการให้สินเชื่อเช่าซื้อรถยนต์ที่ผ่านการใช้งานแล้ว</w:t>
      </w:r>
      <w:r w:rsidR="00A1555A" w:rsidRPr="003573D2">
        <w:rPr>
          <w:rFonts w:ascii="Browallia New" w:hAnsi="Browallia New" w:cs="Browallia New"/>
          <w:sz w:val="28"/>
          <w:szCs w:val="28"/>
          <w:cs/>
        </w:rPr>
        <w:t>เป็นเงินตราต่างประเทศ</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rPr>
        <w:t xml:space="preserve">31 </w:t>
      </w:r>
      <w:r w:rsidR="00A1555A" w:rsidRPr="003573D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rPr>
        <w:t>25</w:t>
      </w:r>
      <w:r w:rsidR="00CA7C66" w:rsidRPr="003573D2">
        <w:rPr>
          <w:rFonts w:ascii="Browallia New" w:hAnsi="Browallia New" w:cs="Browallia New"/>
          <w:sz w:val="28"/>
          <w:szCs w:val="28"/>
        </w:rPr>
        <w:t>6</w:t>
      </w:r>
      <w:r w:rsidR="005E5270">
        <w:rPr>
          <w:rFonts w:ascii="Browallia New" w:hAnsi="Browallia New" w:cs="Browallia New"/>
          <w:sz w:val="28"/>
          <w:szCs w:val="28"/>
        </w:rPr>
        <w:t>5</w:t>
      </w:r>
      <w:r w:rsidR="00F46B29" w:rsidRPr="00F46B29">
        <w:rPr>
          <w:rFonts w:ascii="Browallia New" w:hAnsi="Browallia New" w:cs="Browallia New"/>
          <w:sz w:val="28"/>
          <w:szCs w:val="28"/>
        </w:rPr>
        <w:t xml:space="preserve"> </w:t>
      </w:r>
      <w:r w:rsidR="00A1555A" w:rsidRPr="003573D2">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A1555A" w:rsidRPr="003573D2">
        <w:rPr>
          <w:rFonts w:ascii="Browallia New" w:hAnsi="Browallia New" w:cs="Browallia New"/>
          <w:sz w:val="28"/>
          <w:szCs w:val="28"/>
        </w:rPr>
        <w:t>25</w:t>
      </w:r>
      <w:r w:rsidR="003573D2">
        <w:rPr>
          <w:rFonts w:ascii="Browallia New" w:hAnsi="Browallia New" w:cs="Browallia New"/>
          <w:sz w:val="28"/>
          <w:szCs w:val="28"/>
        </w:rPr>
        <w:t>6</w:t>
      </w:r>
      <w:r w:rsidR="005E5270">
        <w:rPr>
          <w:rFonts w:ascii="Browallia New" w:hAnsi="Browallia New" w:cs="Browallia New"/>
          <w:sz w:val="28"/>
          <w:szCs w:val="28"/>
        </w:rPr>
        <w:t>4</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ยอดคงเหลือที่มีสาระสำคัญของสินทรัพย์ทางการเงินและหนี้สินทางการเงินที่เป็นสกุลเงินตราต่างประเทศ</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สรุปได้ดังนี้</w:t>
      </w:r>
    </w:p>
    <w:p w14:paraId="0C3D93BB" w14:textId="77777777" w:rsidR="00832896" w:rsidRPr="00C07995" w:rsidRDefault="00832896"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16"/>
          <w:szCs w:val="16"/>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CC496B" w:rsidRPr="00DC59E5" w14:paraId="350D2B4E" w14:textId="77777777" w:rsidTr="00480BDC">
        <w:trPr>
          <w:trHeight w:val="20"/>
          <w:tblHeader/>
        </w:trPr>
        <w:tc>
          <w:tcPr>
            <w:tcW w:w="4031" w:type="dxa"/>
            <w:vAlign w:val="bottom"/>
          </w:tcPr>
          <w:p w14:paraId="0A0A7900"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noWrap/>
            <w:vAlign w:val="bottom"/>
          </w:tcPr>
          <w:p w14:paraId="4ED0A315" w14:textId="77777777" w:rsidR="00CC496B" w:rsidRPr="00F13C44" w:rsidRDefault="00CC496B" w:rsidP="00480BDC">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F13C44">
              <w:rPr>
                <w:rFonts w:ascii="Browallia New" w:hAnsi="Browallia New" w:cs="Browallia New"/>
                <w:b w:val="0"/>
                <w:bCs w:val="0"/>
                <w:sz w:val="22"/>
                <w:szCs w:val="22"/>
                <w:cs/>
              </w:rPr>
              <w:t>(หน่วย</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พันบาท)</w:t>
            </w:r>
          </w:p>
        </w:tc>
      </w:tr>
      <w:tr w:rsidR="00CC496B" w:rsidRPr="00DC59E5" w14:paraId="4B7A5DBB" w14:textId="77777777" w:rsidTr="00480BDC">
        <w:trPr>
          <w:trHeight w:val="20"/>
          <w:tblHeader/>
        </w:trPr>
        <w:tc>
          <w:tcPr>
            <w:tcW w:w="4031" w:type="dxa"/>
            <w:vAlign w:val="bottom"/>
          </w:tcPr>
          <w:p w14:paraId="55431E89"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0AF74763" w14:textId="77777777" w:rsidR="00CC496B" w:rsidRPr="00F13C44" w:rsidRDefault="00CC496B" w:rsidP="00480BDC">
            <w:pPr>
              <w:spacing w:line="240" w:lineRule="auto"/>
              <w:jc w:val="center"/>
              <w:rPr>
                <w:rFonts w:ascii="Browallia New" w:hAnsi="Browallia New" w:cs="Browallia New"/>
                <w:sz w:val="22"/>
                <w:szCs w:val="22"/>
              </w:rPr>
            </w:pPr>
            <w:r w:rsidRPr="00F13C44">
              <w:rPr>
                <w:rFonts w:ascii="Browallia New" w:hAnsi="Browallia New" w:cs="Browallia New"/>
                <w:sz w:val="22"/>
                <w:szCs w:val="22"/>
                <w:cs/>
              </w:rPr>
              <w:t>งบการเงินรวมของบริษัท</w:t>
            </w:r>
          </w:p>
        </w:tc>
      </w:tr>
      <w:tr w:rsidR="00CC496B" w:rsidRPr="00DC59E5" w14:paraId="5FA302F3" w14:textId="77777777" w:rsidTr="00480BDC">
        <w:trPr>
          <w:trHeight w:val="20"/>
          <w:tblHeader/>
        </w:trPr>
        <w:tc>
          <w:tcPr>
            <w:tcW w:w="4031" w:type="dxa"/>
            <w:vAlign w:val="bottom"/>
          </w:tcPr>
          <w:p w14:paraId="306AB4B0"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08A2910B" w14:textId="148A4348" w:rsidR="00CC496B" w:rsidRPr="00F13C44" w:rsidRDefault="00CC496B" w:rsidP="00480BDC">
            <w:pPr>
              <w:spacing w:line="240" w:lineRule="auto"/>
              <w:jc w:val="center"/>
              <w:rPr>
                <w:rFonts w:ascii="Browallia New" w:hAnsi="Browallia New" w:cs="Browallia New"/>
                <w:sz w:val="22"/>
                <w:szCs w:val="22"/>
              </w:rPr>
            </w:pPr>
            <w:r w:rsidRPr="00F13C44">
              <w:rPr>
                <w:rFonts w:ascii="Browallia New" w:hAnsi="Browallia New" w:cs="Browallia New"/>
                <w:sz w:val="22"/>
                <w:szCs w:val="22"/>
              </w:rPr>
              <w:t xml:space="preserve">31 </w:t>
            </w:r>
            <w:r w:rsidRPr="00F13C44">
              <w:rPr>
                <w:rFonts w:ascii="Browallia New" w:hAnsi="Browallia New" w:cs="Browallia New"/>
                <w:sz w:val="22"/>
                <w:szCs w:val="22"/>
                <w:cs/>
              </w:rPr>
              <w:t>ธันวาคม</w:t>
            </w:r>
            <w:r w:rsidRPr="00F13C44">
              <w:rPr>
                <w:rFonts w:ascii="Browallia New" w:hAnsi="Browallia New" w:cs="Browallia New"/>
                <w:sz w:val="22"/>
                <w:szCs w:val="22"/>
              </w:rPr>
              <w:t xml:space="preserve"> 256</w:t>
            </w:r>
            <w:r w:rsidR="005E5270">
              <w:rPr>
                <w:rFonts w:ascii="Browallia New" w:hAnsi="Browallia New" w:cs="Browallia New"/>
                <w:sz w:val="22"/>
                <w:szCs w:val="22"/>
              </w:rPr>
              <w:t>5</w:t>
            </w:r>
          </w:p>
        </w:tc>
      </w:tr>
      <w:tr w:rsidR="00CC496B" w:rsidRPr="00DC59E5" w14:paraId="1BBB8582"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0BB507B6" w14:textId="77777777" w:rsidR="00CC496B" w:rsidRPr="00F13C44" w:rsidRDefault="00CC496B" w:rsidP="00480BDC">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vAlign w:val="bottom"/>
          </w:tcPr>
          <w:p w14:paraId="3AF58604"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w:t>
            </w:r>
          </w:p>
          <w:p w14:paraId="78232A6E"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ตราต่างประเทศ</w:t>
            </w:r>
          </w:p>
        </w:tc>
        <w:tc>
          <w:tcPr>
            <w:tcW w:w="284" w:type="dxa"/>
            <w:tcBorders>
              <w:left w:val="nil"/>
              <w:bottom w:val="nil"/>
              <w:right w:val="nil"/>
            </w:tcBorders>
            <w:vAlign w:val="bottom"/>
          </w:tcPr>
          <w:p w14:paraId="781FBC23"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vAlign w:val="bottom"/>
          </w:tcPr>
          <w:p w14:paraId="7481866B" w14:textId="77777777" w:rsidR="00CC496B" w:rsidRPr="00F13C44" w:rsidRDefault="00CC496B" w:rsidP="00480BDC">
            <w:pPr>
              <w:pStyle w:val="a6"/>
              <w:tabs>
                <w:tab w:val="left" w:pos="709"/>
              </w:tabs>
              <w:ind w:left="-108" w:right="-108"/>
              <w:jc w:val="center"/>
              <w:rPr>
                <w:rFonts w:ascii="Browallia New" w:hAnsi="Browallia New" w:cs="Browallia New"/>
                <w:sz w:val="22"/>
                <w:szCs w:val="22"/>
                <w:cs/>
                <w:lang w:eastAsia="en-US"/>
              </w:rPr>
            </w:pPr>
            <w:r w:rsidRPr="00F13C44">
              <w:rPr>
                <w:rFonts w:ascii="Browallia New" w:hAnsi="Browallia New" w:cs="Browallia New"/>
                <w:sz w:val="22"/>
                <w:szCs w:val="22"/>
                <w:cs/>
              </w:rPr>
              <w:t>อัตราแลกเปลี่ยนที่บันทึกบัญชี</w:t>
            </w:r>
            <w:r>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(อัตราปิด)</w:t>
            </w:r>
          </w:p>
        </w:tc>
        <w:tc>
          <w:tcPr>
            <w:tcW w:w="242" w:type="dxa"/>
            <w:tcBorders>
              <w:left w:val="nil"/>
              <w:bottom w:val="nil"/>
              <w:right w:val="nil"/>
            </w:tcBorders>
            <w:vAlign w:val="bottom"/>
          </w:tcPr>
          <w:p w14:paraId="280EB2E1"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vAlign w:val="bottom"/>
          </w:tcPr>
          <w:p w14:paraId="56F12CE4"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จำนวนเงินเทียบเท่า</w:t>
            </w:r>
          </w:p>
          <w:p w14:paraId="7D5407C8"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เงินบาท</w:t>
            </w:r>
          </w:p>
        </w:tc>
      </w:tr>
      <w:tr w:rsidR="00CC496B" w:rsidRPr="00DC59E5" w14:paraId="69C06F08"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03FD9DD4" w14:textId="77777777" w:rsidR="00CC496B" w:rsidRPr="00F13C44" w:rsidRDefault="00CC496B" w:rsidP="00480BDC">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339C7A13"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bottom"/>
          </w:tcPr>
          <w:p w14:paraId="1503FD40" w14:textId="77777777" w:rsidR="00CC496B" w:rsidRPr="00F13C44"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bottom"/>
          </w:tcPr>
          <w:p w14:paraId="55174BA0"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bottom"/>
          </w:tcPr>
          <w:p w14:paraId="79BD2EFC"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r>
      <w:tr w:rsidR="00CD37F9" w:rsidRPr="00DC59E5" w14:paraId="21D7225B"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16707EEB" w14:textId="77777777" w:rsidR="00CD37F9" w:rsidRPr="00F13C44" w:rsidRDefault="00CD37F9" w:rsidP="00CD37F9">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กีบลาว</w:t>
            </w:r>
          </w:p>
        </w:tc>
        <w:tc>
          <w:tcPr>
            <w:tcW w:w="1275" w:type="dxa"/>
            <w:tcBorders>
              <w:top w:val="nil"/>
              <w:left w:val="nil"/>
              <w:bottom w:val="nil"/>
              <w:right w:val="nil"/>
            </w:tcBorders>
            <w:shd w:val="clear" w:color="auto" w:fill="auto"/>
            <w:vAlign w:val="bottom"/>
          </w:tcPr>
          <w:p w14:paraId="74C1BE42" w14:textId="1A2F435C" w:rsidR="00CD37F9" w:rsidRPr="00B22862" w:rsidRDefault="009D06EC" w:rsidP="00CD37F9">
            <w:pPr>
              <w:jc w:val="right"/>
              <w:rPr>
                <w:rFonts w:ascii="Browallia New" w:hAnsi="Browallia New" w:cs="Browallia New"/>
                <w:sz w:val="22"/>
                <w:szCs w:val="22"/>
              </w:rPr>
            </w:pPr>
            <w:r>
              <w:rPr>
                <w:rFonts w:ascii="Browallia New" w:hAnsi="Browallia New" w:cs="Browallia New"/>
                <w:sz w:val="22"/>
                <w:szCs w:val="22"/>
              </w:rPr>
              <w:t>10,896</w:t>
            </w:r>
          </w:p>
        </w:tc>
        <w:tc>
          <w:tcPr>
            <w:tcW w:w="284" w:type="dxa"/>
            <w:tcBorders>
              <w:top w:val="nil"/>
              <w:left w:val="nil"/>
              <w:bottom w:val="nil"/>
              <w:right w:val="nil"/>
            </w:tcBorders>
            <w:shd w:val="clear" w:color="auto" w:fill="auto"/>
            <w:vAlign w:val="bottom"/>
          </w:tcPr>
          <w:p w14:paraId="47ACCF5B" w14:textId="77777777" w:rsidR="00CD37F9" w:rsidRPr="00B22862" w:rsidRDefault="00CD37F9" w:rsidP="00CD37F9">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4B9BA6C2" w14:textId="6696A888" w:rsidR="00CD37F9" w:rsidRPr="00B22862" w:rsidRDefault="009D06EC" w:rsidP="00CD37F9">
            <w:pPr>
              <w:jc w:val="right"/>
              <w:rPr>
                <w:rFonts w:ascii="Browallia New" w:hAnsi="Browallia New" w:cs="Browallia New"/>
                <w:sz w:val="22"/>
                <w:szCs w:val="22"/>
              </w:rPr>
            </w:pPr>
            <w:r>
              <w:rPr>
                <w:rFonts w:ascii="Browallia New" w:hAnsi="Browallia New" w:cs="Browallia New"/>
                <w:sz w:val="22"/>
                <w:szCs w:val="22"/>
              </w:rPr>
              <w:t>0.20</w:t>
            </w:r>
          </w:p>
        </w:tc>
        <w:tc>
          <w:tcPr>
            <w:tcW w:w="242" w:type="dxa"/>
            <w:tcBorders>
              <w:top w:val="nil"/>
              <w:left w:val="nil"/>
              <w:bottom w:val="nil"/>
              <w:right w:val="nil"/>
            </w:tcBorders>
            <w:shd w:val="clear" w:color="auto" w:fill="auto"/>
            <w:vAlign w:val="bottom"/>
          </w:tcPr>
          <w:p w14:paraId="2D592C01" w14:textId="77777777" w:rsidR="00CD37F9" w:rsidRPr="00B22862" w:rsidRDefault="00CD37F9" w:rsidP="00CD37F9">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50F9FFCC" w14:textId="45F9F0D3" w:rsidR="00CD37F9" w:rsidRPr="00B22862" w:rsidRDefault="009D06EC" w:rsidP="00CD37F9">
            <w:pPr>
              <w:jc w:val="right"/>
              <w:rPr>
                <w:rFonts w:ascii="Browallia New" w:hAnsi="Browallia New" w:cs="Browallia New"/>
                <w:sz w:val="22"/>
                <w:szCs w:val="22"/>
              </w:rPr>
            </w:pPr>
            <w:r>
              <w:rPr>
                <w:rFonts w:ascii="Browallia New" w:hAnsi="Browallia New" w:cs="Browallia New"/>
                <w:sz w:val="22"/>
                <w:szCs w:val="22"/>
              </w:rPr>
              <w:t>2,161</w:t>
            </w:r>
          </w:p>
        </w:tc>
      </w:tr>
      <w:tr w:rsidR="00CD37F9" w:rsidRPr="00DC59E5" w14:paraId="538D576C"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54DD074" w14:textId="77777777" w:rsidR="00CD37F9" w:rsidRPr="00F13C44" w:rsidRDefault="00CD37F9" w:rsidP="00CD37F9">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2542D25A" w14:textId="75527938" w:rsidR="00CD37F9" w:rsidRPr="00B22862" w:rsidRDefault="009D06EC" w:rsidP="00CD37F9">
            <w:pPr>
              <w:jc w:val="right"/>
              <w:rPr>
                <w:rFonts w:ascii="Browallia New" w:hAnsi="Browallia New" w:cs="Browallia New"/>
                <w:sz w:val="22"/>
                <w:szCs w:val="22"/>
              </w:rPr>
            </w:pPr>
            <w:r>
              <w:rPr>
                <w:rFonts w:ascii="Browallia New" w:hAnsi="Browallia New" w:cs="Browallia New"/>
                <w:sz w:val="22"/>
                <w:szCs w:val="22"/>
              </w:rPr>
              <w:t>118</w:t>
            </w:r>
          </w:p>
        </w:tc>
        <w:tc>
          <w:tcPr>
            <w:tcW w:w="284" w:type="dxa"/>
            <w:tcBorders>
              <w:top w:val="nil"/>
              <w:left w:val="nil"/>
              <w:bottom w:val="nil"/>
              <w:right w:val="nil"/>
            </w:tcBorders>
            <w:shd w:val="clear" w:color="auto" w:fill="auto"/>
            <w:vAlign w:val="bottom"/>
          </w:tcPr>
          <w:p w14:paraId="0F8C82DE" w14:textId="77777777" w:rsidR="00CD37F9" w:rsidRPr="00B22862" w:rsidRDefault="00CD37F9" w:rsidP="00CD37F9">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C852CA8" w14:textId="626724EF" w:rsidR="00CD37F9" w:rsidRPr="00B22862" w:rsidRDefault="009D06EC" w:rsidP="00CD37F9">
            <w:pPr>
              <w:jc w:val="right"/>
              <w:rPr>
                <w:rFonts w:ascii="Browallia New" w:hAnsi="Browallia New" w:cs="Browallia New"/>
                <w:sz w:val="22"/>
                <w:szCs w:val="22"/>
              </w:rPr>
            </w:pPr>
            <w:r>
              <w:rPr>
                <w:rFonts w:ascii="Browallia New" w:hAnsi="Browallia New" w:cs="Browallia New"/>
                <w:sz w:val="22"/>
                <w:szCs w:val="22"/>
              </w:rPr>
              <w:t>34.39</w:t>
            </w:r>
          </w:p>
        </w:tc>
        <w:tc>
          <w:tcPr>
            <w:tcW w:w="242" w:type="dxa"/>
            <w:tcBorders>
              <w:top w:val="nil"/>
              <w:left w:val="nil"/>
              <w:bottom w:val="nil"/>
              <w:right w:val="nil"/>
            </w:tcBorders>
            <w:shd w:val="clear" w:color="auto" w:fill="auto"/>
            <w:vAlign w:val="bottom"/>
          </w:tcPr>
          <w:p w14:paraId="3C0EF0BD" w14:textId="77777777" w:rsidR="00CD37F9" w:rsidRPr="00B22862" w:rsidRDefault="00CD37F9" w:rsidP="00CD37F9">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243655FC" w14:textId="3F407F9C" w:rsidR="00CD37F9" w:rsidRPr="00B22862" w:rsidRDefault="009D06EC" w:rsidP="00CD37F9">
            <w:pPr>
              <w:jc w:val="right"/>
              <w:rPr>
                <w:rFonts w:ascii="Browallia New" w:hAnsi="Browallia New" w:cs="Browallia New"/>
                <w:sz w:val="22"/>
                <w:szCs w:val="22"/>
              </w:rPr>
            </w:pPr>
            <w:r>
              <w:rPr>
                <w:rFonts w:ascii="Browallia New" w:hAnsi="Browallia New" w:cs="Browallia New"/>
                <w:sz w:val="22"/>
                <w:szCs w:val="22"/>
              </w:rPr>
              <w:t>4,048</w:t>
            </w:r>
          </w:p>
        </w:tc>
      </w:tr>
      <w:tr w:rsidR="00CC496B" w:rsidRPr="00DC59E5" w14:paraId="79D5AFE1"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705FB0E2" w14:textId="77777777" w:rsidR="00CC496B" w:rsidRPr="00F13C44" w:rsidRDefault="00CC496B" w:rsidP="00480BDC">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bottom"/>
          </w:tcPr>
          <w:p w14:paraId="2211C876"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1F44222C"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13DFBA85" w14:textId="77777777" w:rsidR="00CC496B" w:rsidRPr="00B22862"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09032D34"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59E9CFCC"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r>
      <w:tr w:rsidR="00CC496B" w:rsidRPr="00DC59E5" w14:paraId="036880C2"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15C944B9" w14:textId="77777777" w:rsidR="00CC496B" w:rsidRPr="00B22862" w:rsidRDefault="00CC496B" w:rsidP="00480BDC">
            <w:pPr>
              <w:pStyle w:val="a6"/>
              <w:tabs>
                <w:tab w:val="left" w:pos="0"/>
                <w:tab w:val="left" w:pos="709"/>
              </w:tabs>
              <w:rPr>
                <w:rFonts w:ascii="Browallia New" w:hAnsi="Browallia New" w:cs="Browallia New"/>
                <w:sz w:val="22"/>
                <w:szCs w:val="22"/>
                <w:lang w:eastAsia="en-US"/>
              </w:rPr>
            </w:pPr>
            <w:r w:rsidRPr="00B22862">
              <w:rPr>
                <w:rFonts w:ascii="Browallia New" w:hAnsi="Browallia New" w:cs="Browallia New"/>
                <w:sz w:val="22"/>
                <w:szCs w:val="22"/>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655E3BF4"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6B2EFC2B" w14:textId="77777777" w:rsidR="00CC496B" w:rsidRPr="00B22862"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048CF97B"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2F4BA0E7"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r>
      <w:tr w:rsidR="00CC496B" w:rsidRPr="00DC59E5" w14:paraId="0C5C89F0"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B2046DA" w14:textId="77777777" w:rsidR="00CC496B" w:rsidRPr="00F13C44" w:rsidRDefault="00CC496B" w:rsidP="00480BDC">
            <w:pPr>
              <w:pStyle w:val="a6"/>
              <w:ind w:left="317"/>
              <w:rPr>
                <w:rFonts w:ascii="Browallia New" w:hAnsi="Browallia New" w:cs="Browallia New"/>
                <w:sz w:val="22"/>
                <w:szCs w:val="22"/>
                <w:cs/>
                <w:lang w:eastAsia="en-US"/>
              </w:rPr>
            </w:pP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004AF1C4" w14:textId="5A9643D8" w:rsidR="00CC496B" w:rsidRPr="00B22862" w:rsidRDefault="009D06EC" w:rsidP="00480BDC">
            <w:pPr>
              <w:jc w:val="right"/>
              <w:rPr>
                <w:rFonts w:ascii="Browallia New" w:hAnsi="Browallia New" w:cs="Browallia New"/>
                <w:sz w:val="22"/>
                <w:szCs w:val="22"/>
              </w:rPr>
            </w:pPr>
            <w:r>
              <w:rPr>
                <w:rFonts w:ascii="Browallia New" w:hAnsi="Browallia New" w:cs="Browallia New"/>
                <w:sz w:val="22"/>
                <w:szCs w:val="22"/>
              </w:rPr>
              <w:t>2,77</w:t>
            </w:r>
            <w:r w:rsidR="001579C0">
              <w:rPr>
                <w:rFonts w:ascii="Browallia New" w:hAnsi="Browallia New" w:cs="Browallia New"/>
                <w:sz w:val="22"/>
                <w:szCs w:val="22"/>
              </w:rPr>
              <w:t>1</w:t>
            </w:r>
          </w:p>
        </w:tc>
        <w:tc>
          <w:tcPr>
            <w:tcW w:w="284" w:type="dxa"/>
            <w:tcBorders>
              <w:top w:val="nil"/>
              <w:left w:val="nil"/>
              <w:bottom w:val="nil"/>
              <w:right w:val="nil"/>
            </w:tcBorders>
            <w:shd w:val="clear" w:color="auto" w:fill="auto"/>
            <w:vAlign w:val="bottom"/>
          </w:tcPr>
          <w:p w14:paraId="56299424" w14:textId="77777777" w:rsidR="00CC496B" w:rsidRPr="00B22862" w:rsidRDefault="00CC496B" w:rsidP="00480BDC">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424FBCE" w14:textId="194D1FD6" w:rsidR="00CC496B" w:rsidRPr="00B22862" w:rsidRDefault="009D06EC" w:rsidP="00480BDC">
            <w:pPr>
              <w:jc w:val="right"/>
              <w:rPr>
                <w:rFonts w:ascii="Browallia New" w:hAnsi="Browallia New" w:cs="Browallia New"/>
                <w:sz w:val="22"/>
                <w:szCs w:val="22"/>
              </w:rPr>
            </w:pPr>
            <w:r>
              <w:rPr>
                <w:rFonts w:ascii="Browallia New" w:hAnsi="Browallia New" w:cs="Browallia New"/>
                <w:sz w:val="22"/>
                <w:szCs w:val="22"/>
              </w:rPr>
              <w:t>34.39</w:t>
            </w:r>
          </w:p>
        </w:tc>
        <w:tc>
          <w:tcPr>
            <w:tcW w:w="242" w:type="dxa"/>
            <w:tcBorders>
              <w:top w:val="nil"/>
              <w:left w:val="nil"/>
              <w:bottom w:val="nil"/>
              <w:right w:val="nil"/>
            </w:tcBorders>
            <w:shd w:val="clear" w:color="auto" w:fill="auto"/>
            <w:vAlign w:val="bottom"/>
          </w:tcPr>
          <w:p w14:paraId="69DCBDB7" w14:textId="77777777" w:rsidR="00CC496B" w:rsidRPr="00B22862" w:rsidRDefault="00CC496B" w:rsidP="00480BDC">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5466F1F1" w14:textId="0FFC06B1" w:rsidR="00CC496B" w:rsidRPr="00B22862" w:rsidRDefault="009D06EC" w:rsidP="00480BDC">
            <w:pPr>
              <w:jc w:val="right"/>
              <w:rPr>
                <w:rFonts w:ascii="Browallia New" w:hAnsi="Browallia New" w:cs="Browallia New"/>
                <w:sz w:val="22"/>
                <w:szCs w:val="22"/>
              </w:rPr>
            </w:pPr>
            <w:r>
              <w:rPr>
                <w:rFonts w:ascii="Browallia New" w:hAnsi="Browallia New" w:cs="Browallia New"/>
                <w:sz w:val="22"/>
                <w:szCs w:val="22"/>
              </w:rPr>
              <w:t>95,297</w:t>
            </w:r>
          </w:p>
        </w:tc>
      </w:tr>
    </w:tbl>
    <w:p w14:paraId="772CBAE2" w14:textId="676402E5" w:rsidR="00CC496B" w:rsidRPr="00C07995" w:rsidRDefault="00CC496B"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5E5270" w:rsidRPr="00DC59E5" w14:paraId="50C58600" w14:textId="77777777">
        <w:trPr>
          <w:trHeight w:val="20"/>
          <w:tblHeader/>
        </w:trPr>
        <w:tc>
          <w:tcPr>
            <w:tcW w:w="4031" w:type="dxa"/>
            <w:vAlign w:val="bottom"/>
          </w:tcPr>
          <w:p w14:paraId="5F4E353C" w14:textId="77777777" w:rsidR="005E5270" w:rsidRPr="00F13C44" w:rsidRDefault="005E5270">
            <w:pPr>
              <w:spacing w:line="240" w:lineRule="auto"/>
              <w:rPr>
                <w:rFonts w:ascii="Browallia New" w:hAnsi="Browallia New" w:cs="Browallia New"/>
                <w:sz w:val="22"/>
                <w:szCs w:val="22"/>
              </w:rPr>
            </w:pPr>
          </w:p>
        </w:tc>
        <w:tc>
          <w:tcPr>
            <w:tcW w:w="4965" w:type="dxa"/>
            <w:gridSpan w:val="5"/>
            <w:noWrap/>
            <w:vAlign w:val="bottom"/>
          </w:tcPr>
          <w:p w14:paraId="565D34F5" w14:textId="77777777" w:rsidR="005E5270" w:rsidRPr="00F13C44" w:rsidRDefault="005E5270">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F13C44">
              <w:rPr>
                <w:rFonts w:ascii="Browallia New" w:hAnsi="Browallia New" w:cs="Browallia New"/>
                <w:b w:val="0"/>
                <w:bCs w:val="0"/>
                <w:sz w:val="22"/>
                <w:szCs w:val="22"/>
                <w:cs/>
              </w:rPr>
              <w:t>(หน่วย</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พันบาท)</w:t>
            </w:r>
          </w:p>
        </w:tc>
      </w:tr>
      <w:tr w:rsidR="005E5270" w:rsidRPr="00DC59E5" w14:paraId="0E9D0241" w14:textId="77777777">
        <w:trPr>
          <w:trHeight w:val="20"/>
          <w:tblHeader/>
        </w:trPr>
        <w:tc>
          <w:tcPr>
            <w:tcW w:w="4031" w:type="dxa"/>
            <w:vAlign w:val="bottom"/>
          </w:tcPr>
          <w:p w14:paraId="44B29686" w14:textId="77777777" w:rsidR="005E5270" w:rsidRPr="00F13C44" w:rsidRDefault="005E5270">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12457B6F" w14:textId="77777777" w:rsidR="005E5270" w:rsidRPr="00F13C44" w:rsidRDefault="005E5270">
            <w:pPr>
              <w:spacing w:line="240" w:lineRule="auto"/>
              <w:jc w:val="center"/>
              <w:rPr>
                <w:rFonts w:ascii="Browallia New" w:hAnsi="Browallia New" w:cs="Browallia New"/>
                <w:sz w:val="22"/>
                <w:szCs w:val="22"/>
              </w:rPr>
            </w:pPr>
            <w:r w:rsidRPr="00F13C44">
              <w:rPr>
                <w:rFonts w:ascii="Browallia New" w:hAnsi="Browallia New" w:cs="Browallia New"/>
                <w:sz w:val="22"/>
                <w:szCs w:val="22"/>
                <w:cs/>
              </w:rPr>
              <w:t>งบการเงินรวมของบริษัท</w:t>
            </w:r>
          </w:p>
        </w:tc>
      </w:tr>
      <w:tr w:rsidR="005E5270" w:rsidRPr="00DC59E5" w14:paraId="6BD2D4B5" w14:textId="77777777">
        <w:trPr>
          <w:trHeight w:val="20"/>
          <w:tblHeader/>
        </w:trPr>
        <w:tc>
          <w:tcPr>
            <w:tcW w:w="4031" w:type="dxa"/>
            <w:vAlign w:val="bottom"/>
          </w:tcPr>
          <w:p w14:paraId="386C428B" w14:textId="77777777" w:rsidR="005E5270" w:rsidRPr="00F13C44" w:rsidRDefault="005E5270">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2C419A8D" w14:textId="77777777" w:rsidR="005E5270" w:rsidRPr="00F13C44" w:rsidRDefault="005E5270">
            <w:pPr>
              <w:spacing w:line="240" w:lineRule="auto"/>
              <w:jc w:val="center"/>
              <w:rPr>
                <w:rFonts w:ascii="Browallia New" w:hAnsi="Browallia New" w:cs="Browallia New"/>
                <w:sz w:val="22"/>
                <w:szCs w:val="22"/>
              </w:rPr>
            </w:pPr>
            <w:r w:rsidRPr="00F13C44">
              <w:rPr>
                <w:rFonts w:ascii="Browallia New" w:hAnsi="Browallia New" w:cs="Browallia New"/>
                <w:sz w:val="22"/>
                <w:szCs w:val="22"/>
              </w:rPr>
              <w:t xml:space="preserve">31 </w:t>
            </w:r>
            <w:r w:rsidRPr="00F13C44">
              <w:rPr>
                <w:rFonts w:ascii="Browallia New" w:hAnsi="Browallia New" w:cs="Browallia New"/>
                <w:sz w:val="22"/>
                <w:szCs w:val="22"/>
                <w:cs/>
              </w:rPr>
              <w:t>ธันวาคม</w:t>
            </w:r>
            <w:r w:rsidRPr="00F13C44">
              <w:rPr>
                <w:rFonts w:ascii="Browallia New" w:hAnsi="Browallia New" w:cs="Browallia New"/>
                <w:sz w:val="22"/>
                <w:szCs w:val="22"/>
              </w:rPr>
              <w:t xml:space="preserve"> 256</w:t>
            </w:r>
            <w:r>
              <w:rPr>
                <w:rFonts w:ascii="Browallia New" w:hAnsi="Browallia New" w:cs="Browallia New"/>
                <w:sz w:val="22"/>
                <w:szCs w:val="22"/>
              </w:rPr>
              <w:t>4</w:t>
            </w:r>
          </w:p>
        </w:tc>
      </w:tr>
      <w:tr w:rsidR="005E5270" w:rsidRPr="00DC59E5" w14:paraId="6192AB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12371A85" w14:textId="77777777" w:rsidR="005E5270" w:rsidRPr="00F13C44" w:rsidRDefault="005E5270">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vAlign w:val="bottom"/>
          </w:tcPr>
          <w:p w14:paraId="6701100B"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w:t>
            </w:r>
          </w:p>
          <w:p w14:paraId="2ED16AE3"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ตราต่างประเทศ</w:t>
            </w:r>
          </w:p>
        </w:tc>
        <w:tc>
          <w:tcPr>
            <w:tcW w:w="284" w:type="dxa"/>
            <w:tcBorders>
              <w:left w:val="nil"/>
              <w:bottom w:val="nil"/>
              <w:right w:val="nil"/>
            </w:tcBorders>
            <w:vAlign w:val="bottom"/>
          </w:tcPr>
          <w:p w14:paraId="32FE47BA"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vAlign w:val="bottom"/>
          </w:tcPr>
          <w:p w14:paraId="60128C6D" w14:textId="77777777" w:rsidR="005E5270" w:rsidRPr="00F13C44" w:rsidRDefault="005E5270">
            <w:pPr>
              <w:pStyle w:val="a6"/>
              <w:tabs>
                <w:tab w:val="left" w:pos="709"/>
              </w:tabs>
              <w:ind w:left="-108" w:right="-108"/>
              <w:jc w:val="center"/>
              <w:rPr>
                <w:rFonts w:ascii="Browallia New" w:hAnsi="Browallia New" w:cs="Browallia New"/>
                <w:sz w:val="22"/>
                <w:szCs w:val="22"/>
                <w:cs/>
                <w:lang w:eastAsia="en-US"/>
              </w:rPr>
            </w:pPr>
            <w:r w:rsidRPr="00F13C44">
              <w:rPr>
                <w:rFonts w:ascii="Browallia New" w:hAnsi="Browallia New" w:cs="Browallia New"/>
                <w:sz w:val="22"/>
                <w:szCs w:val="22"/>
                <w:cs/>
              </w:rPr>
              <w:t>อัตราแลกเปลี่ยนที่บันทึกบัญชี</w:t>
            </w:r>
            <w:r>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(อัตราปิด)</w:t>
            </w:r>
          </w:p>
        </w:tc>
        <w:tc>
          <w:tcPr>
            <w:tcW w:w="242" w:type="dxa"/>
            <w:tcBorders>
              <w:left w:val="nil"/>
              <w:bottom w:val="nil"/>
              <w:right w:val="nil"/>
            </w:tcBorders>
            <w:vAlign w:val="bottom"/>
          </w:tcPr>
          <w:p w14:paraId="42A213FB"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vAlign w:val="bottom"/>
          </w:tcPr>
          <w:p w14:paraId="5EE54A9D"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จำนวนเงินเทียบเท่า</w:t>
            </w:r>
          </w:p>
          <w:p w14:paraId="1D6C5F59"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เงินบาท</w:t>
            </w:r>
          </w:p>
        </w:tc>
      </w:tr>
      <w:tr w:rsidR="005E5270" w:rsidRPr="00DC59E5" w14:paraId="697144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52D99D33" w14:textId="77777777" w:rsidR="005E5270" w:rsidRPr="00F13C44" w:rsidRDefault="005E5270">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01709708" w14:textId="77777777" w:rsidR="005E5270" w:rsidRPr="00F13C44" w:rsidRDefault="005E5270">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bottom"/>
          </w:tcPr>
          <w:p w14:paraId="575EB7CA" w14:textId="77777777" w:rsidR="005E5270" w:rsidRPr="00F13C44" w:rsidRDefault="005E5270">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bottom"/>
          </w:tcPr>
          <w:p w14:paraId="67BDAED4" w14:textId="77777777" w:rsidR="005E5270" w:rsidRPr="00F13C44" w:rsidRDefault="005E5270">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bottom"/>
          </w:tcPr>
          <w:p w14:paraId="72E8D647" w14:textId="77777777" w:rsidR="005E5270" w:rsidRPr="00F13C44" w:rsidRDefault="005E5270">
            <w:pPr>
              <w:pStyle w:val="a6"/>
              <w:tabs>
                <w:tab w:val="left" w:pos="0"/>
                <w:tab w:val="left" w:pos="709"/>
              </w:tabs>
              <w:jc w:val="right"/>
              <w:rPr>
                <w:rFonts w:ascii="Browallia New" w:hAnsi="Browallia New" w:cs="Browallia New"/>
                <w:sz w:val="22"/>
                <w:szCs w:val="22"/>
                <w:lang w:eastAsia="en-US"/>
              </w:rPr>
            </w:pPr>
          </w:p>
        </w:tc>
      </w:tr>
      <w:tr w:rsidR="005E5270" w:rsidRPr="00DC59E5" w14:paraId="787A88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396837D2" w14:textId="77777777" w:rsidR="005E5270" w:rsidRPr="00F13C44" w:rsidRDefault="005E5270">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กีบลาว</w:t>
            </w:r>
          </w:p>
        </w:tc>
        <w:tc>
          <w:tcPr>
            <w:tcW w:w="1275" w:type="dxa"/>
            <w:tcBorders>
              <w:top w:val="nil"/>
              <w:left w:val="nil"/>
              <w:bottom w:val="nil"/>
              <w:right w:val="nil"/>
            </w:tcBorders>
            <w:shd w:val="clear" w:color="auto" w:fill="auto"/>
            <w:vAlign w:val="bottom"/>
          </w:tcPr>
          <w:p w14:paraId="6E324F99" w14:textId="77777777" w:rsidR="005E5270" w:rsidRPr="00B22862" w:rsidRDefault="005E5270">
            <w:pPr>
              <w:jc w:val="right"/>
              <w:rPr>
                <w:rFonts w:ascii="Browallia New" w:hAnsi="Browallia New" w:cs="Browallia New"/>
                <w:sz w:val="22"/>
                <w:szCs w:val="22"/>
              </w:rPr>
            </w:pPr>
            <w:r w:rsidRPr="00B22862">
              <w:rPr>
                <w:rFonts w:ascii="Browallia New" w:hAnsi="Browallia New" w:cs="Browallia New"/>
                <w:sz w:val="22"/>
                <w:szCs w:val="22"/>
              </w:rPr>
              <w:t>8,611</w:t>
            </w:r>
          </w:p>
        </w:tc>
        <w:tc>
          <w:tcPr>
            <w:tcW w:w="284" w:type="dxa"/>
            <w:tcBorders>
              <w:top w:val="nil"/>
              <w:left w:val="nil"/>
              <w:bottom w:val="nil"/>
              <w:right w:val="nil"/>
            </w:tcBorders>
            <w:shd w:val="clear" w:color="auto" w:fill="auto"/>
            <w:vAlign w:val="bottom"/>
          </w:tcPr>
          <w:p w14:paraId="1B249865" w14:textId="77777777" w:rsidR="005E5270" w:rsidRPr="00B22862" w:rsidRDefault="005E5270">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65F71F40" w14:textId="77777777" w:rsidR="005E5270" w:rsidRPr="00B22862" w:rsidRDefault="005E5270">
            <w:pPr>
              <w:jc w:val="right"/>
              <w:rPr>
                <w:rFonts w:ascii="Browallia New" w:hAnsi="Browallia New" w:cs="Browallia New"/>
                <w:sz w:val="22"/>
                <w:szCs w:val="22"/>
              </w:rPr>
            </w:pPr>
            <w:r w:rsidRPr="00B22862">
              <w:rPr>
                <w:rFonts w:ascii="Browallia New" w:hAnsi="Browallia New" w:cs="Browallia New"/>
                <w:sz w:val="22"/>
                <w:szCs w:val="22"/>
              </w:rPr>
              <w:t>0.30</w:t>
            </w:r>
          </w:p>
        </w:tc>
        <w:tc>
          <w:tcPr>
            <w:tcW w:w="242" w:type="dxa"/>
            <w:tcBorders>
              <w:top w:val="nil"/>
              <w:left w:val="nil"/>
              <w:bottom w:val="nil"/>
              <w:right w:val="nil"/>
            </w:tcBorders>
            <w:shd w:val="clear" w:color="auto" w:fill="auto"/>
            <w:vAlign w:val="bottom"/>
          </w:tcPr>
          <w:p w14:paraId="5476BBCE" w14:textId="77777777" w:rsidR="005E5270" w:rsidRPr="00B22862" w:rsidRDefault="005E5270">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6A0FBAB4" w14:textId="77777777" w:rsidR="005E5270" w:rsidRPr="00B22862" w:rsidRDefault="005E5270">
            <w:pPr>
              <w:jc w:val="right"/>
              <w:rPr>
                <w:rFonts w:ascii="Browallia New" w:hAnsi="Browallia New" w:cs="Browallia New"/>
                <w:sz w:val="22"/>
                <w:szCs w:val="22"/>
              </w:rPr>
            </w:pPr>
            <w:r w:rsidRPr="00B22862">
              <w:rPr>
                <w:rFonts w:ascii="Browallia New" w:hAnsi="Browallia New" w:cs="Browallia New"/>
                <w:sz w:val="22"/>
                <w:szCs w:val="22"/>
              </w:rPr>
              <w:t>2,559</w:t>
            </w:r>
          </w:p>
        </w:tc>
      </w:tr>
      <w:tr w:rsidR="005E5270" w:rsidRPr="00DC59E5" w14:paraId="0A1473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0FD9FCF0" w14:textId="77777777" w:rsidR="005E5270" w:rsidRPr="00F13C44" w:rsidRDefault="005E5270">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38C93D8F" w14:textId="77777777" w:rsidR="005E5270" w:rsidRPr="00B22862" w:rsidRDefault="005E5270">
            <w:pPr>
              <w:jc w:val="right"/>
              <w:rPr>
                <w:rFonts w:ascii="Browallia New" w:hAnsi="Browallia New" w:cs="Browallia New"/>
                <w:sz w:val="22"/>
                <w:szCs w:val="22"/>
              </w:rPr>
            </w:pPr>
            <w:r w:rsidRPr="00B22862">
              <w:rPr>
                <w:rFonts w:ascii="Browallia New" w:hAnsi="Browallia New" w:cs="Browallia New"/>
                <w:sz w:val="22"/>
                <w:szCs w:val="22"/>
              </w:rPr>
              <w:t>27</w:t>
            </w:r>
          </w:p>
        </w:tc>
        <w:tc>
          <w:tcPr>
            <w:tcW w:w="284" w:type="dxa"/>
            <w:tcBorders>
              <w:top w:val="nil"/>
              <w:left w:val="nil"/>
              <w:bottom w:val="nil"/>
              <w:right w:val="nil"/>
            </w:tcBorders>
            <w:shd w:val="clear" w:color="auto" w:fill="auto"/>
            <w:vAlign w:val="bottom"/>
          </w:tcPr>
          <w:p w14:paraId="1B4B5D89" w14:textId="77777777" w:rsidR="005E5270" w:rsidRPr="00B22862" w:rsidRDefault="005E5270">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3550084B" w14:textId="77777777" w:rsidR="005E5270" w:rsidRPr="00B22862" w:rsidRDefault="005E5270">
            <w:pPr>
              <w:jc w:val="right"/>
              <w:rPr>
                <w:rFonts w:ascii="Browallia New" w:hAnsi="Browallia New" w:cs="Browallia New"/>
                <w:sz w:val="22"/>
                <w:szCs w:val="22"/>
              </w:rPr>
            </w:pPr>
            <w:r w:rsidRPr="00B22862">
              <w:rPr>
                <w:rFonts w:ascii="Browallia New" w:hAnsi="Browallia New" w:cs="Browallia New"/>
                <w:sz w:val="22"/>
                <w:szCs w:val="22"/>
              </w:rPr>
              <w:t>33.25</w:t>
            </w:r>
          </w:p>
        </w:tc>
        <w:tc>
          <w:tcPr>
            <w:tcW w:w="242" w:type="dxa"/>
            <w:tcBorders>
              <w:top w:val="nil"/>
              <w:left w:val="nil"/>
              <w:bottom w:val="nil"/>
              <w:right w:val="nil"/>
            </w:tcBorders>
            <w:shd w:val="clear" w:color="auto" w:fill="auto"/>
            <w:vAlign w:val="bottom"/>
          </w:tcPr>
          <w:p w14:paraId="5A5AEF93" w14:textId="77777777" w:rsidR="005E5270" w:rsidRPr="00B22862" w:rsidRDefault="005E5270">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6DA5BB6F" w14:textId="77777777" w:rsidR="005E5270" w:rsidRPr="00B22862" w:rsidRDefault="005E5270">
            <w:pPr>
              <w:jc w:val="right"/>
              <w:rPr>
                <w:rFonts w:ascii="Browallia New" w:hAnsi="Browallia New" w:cs="Browallia New"/>
                <w:sz w:val="22"/>
                <w:szCs w:val="22"/>
              </w:rPr>
            </w:pPr>
            <w:r w:rsidRPr="00B22862">
              <w:rPr>
                <w:rFonts w:ascii="Browallia New" w:hAnsi="Browallia New" w:cs="Browallia New"/>
                <w:sz w:val="22"/>
                <w:szCs w:val="22"/>
              </w:rPr>
              <w:t>904</w:t>
            </w:r>
          </w:p>
        </w:tc>
      </w:tr>
      <w:tr w:rsidR="005E5270" w:rsidRPr="00DC59E5" w14:paraId="77E5FC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DAA8D35" w14:textId="77777777" w:rsidR="005E5270" w:rsidRPr="00F13C44" w:rsidRDefault="005E5270">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bottom"/>
          </w:tcPr>
          <w:p w14:paraId="22F80405" w14:textId="77777777" w:rsidR="005E5270" w:rsidRPr="00B22862" w:rsidRDefault="005E5270">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1FBEFE86" w14:textId="77777777" w:rsidR="005E5270" w:rsidRPr="00B22862" w:rsidRDefault="005E5270">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7D3711D3" w14:textId="77777777" w:rsidR="005E5270" w:rsidRPr="00B22862" w:rsidRDefault="005E5270">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44B3BFDE" w14:textId="77777777" w:rsidR="005E5270" w:rsidRPr="00B22862" w:rsidRDefault="005E5270">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3ED476FF" w14:textId="77777777" w:rsidR="005E5270" w:rsidRPr="00B22862" w:rsidRDefault="005E5270">
            <w:pPr>
              <w:pStyle w:val="a6"/>
              <w:tabs>
                <w:tab w:val="left" w:pos="0"/>
                <w:tab w:val="left" w:pos="709"/>
              </w:tabs>
              <w:jc w:val="right"/>
              <w:rPr>
                <w:rFonts w:ascii="Browallia New" w:hAnsi="Browallia New" w:cs="Browallia New"/>
                <w:sz w:val="22"/>
                <w:szCs w:val="22"/>
                <w:lang w:eastAsia="en-US"/>
              </w:rPr>
            </w:pPr>
          </w:p>
        </w:tc>
      </w:tr>
      <w:tr w:rsidR="005E5270" w:rsidRPr="00DC59E5" w14:paraId="52E585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4D089853" w14:textId="77777777" w:rsidR="005E5270" w:rsidRPr="00B22862" w:rsidRDefault="005E5270">
            <w:pPr>
              <w:pStyle w:val="a6"/>
              <w:tabs>
                <w:tab w:val="left" w:pos="0"/>
                <w:tab w:val="left" w:pos="709"/>
              </w:tabs>
              <w:rPr>
                <w:rFonts w:ascii="Browallia New" w:hAnsi="Browallia New" w:cs="Browallia New"/>
                <w:sz w:val="22"/>
                <w:szCs w:val="22"/>
                <w:lang w:eastAsia="en-US"/>
              </w:rPr>
            </w:pPr>
            <w:r w:rsidRPr="00B22862">
              <w:rPr>
                <w:rFonts w:ascii="Browallia New" w:hAnsi="Browallia New" w:cs="Browallia New"/>
                <w:sz w:val="22"/>
                <w:szCs w:val="22"/>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5DC88EBA" w14:textId="77777777" w:rsidR="005E5270" w:rsidRPr="00B22862" w:rsidRDefault="005E5270">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721868F5" w14:textId="77777777" w:rsidR="005E5270" w:rsidRPr="00B22862" w:rsidRDefault="005E5270">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2D7F74B8" w14:textId="77777777" w:rsidR="005E5270" w:rsidRPr="00B22862" w:rsidRDefault="005E5270">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0DAD781C" w14:textId="77777777" w:rsidR="005E5270" w:rsidRPr="00B22862" w:rsidRDefault="005E5270">
            <w:pPr>
              <w:pStyle w:val="a6"/>
              <w:tabs>
                <w:tab w:val="left" w:pos="0"/>
                <w:tab w:val="left" w:pos="709"/>
              </w:tabs>
              <w:jc w:val="right"/>
              <w:rPr>
                <w:rFonts w:ascii="Browallia New" w:hAnsi="Browallia New" w:cs="Browallia New"/>
                <w:sz w:val="22"/>
                <w:szCs w:val="22"/>
                <w:lang w:eastAsia="en-US"/>
              </w:rPr>
            </w:pPr>
          </w:p>
        </w:tc>
      </w:tr>
      <w:tr w:rsidR="005E5270" w:rsidRPr="00DC59E5" w14:paraId="32A9C5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A45AD23" w14:textId="77777777" w:rsidR="005E5270" w:rsidRPr="00F13C44" w:rsidRDefault="005E5270">
            <w:pPr>
              <w:pStyle w:val="a6"/>
              <w:ind w:left="317"/>
              <w:rPr>
                <w:rFonts w:ascii="Browallia New" w:hAnsi="Browallia New" w:cs="Browallia New"/>
                <w:sz w:val="22"/>
                <w:szCs w:val="22"/>
                <w:cs/>
                <w:lang w:eastAsia="en-US"/>
              </w:rPr>
            </w:pP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6E100482" w14:textId="77777777" w:rsidR="005E5270" w:rsidRPr="00B22862" w:rsidRDefault="005E5270">
            <w:pPr>
              <w:jc w:val="right"/>
              <w:rPr>
                <w:rFonts w:ascii="Browallia New" w:hAnsi="Browallia New" w:cs="Browallia New"/>
                <w:sz w:val="22"/>
                <w:szCs w:val="22"/>
              </w:rPr>
            </w:pPr>
            <w:r w:rsidRPr="00B22862">
              <w:rPr>
                <w:rFonts w:ascii="Browallia New" w:hAnsi="Browallia New" w:cs="Browallia New"/>
                <w:sz w:val="22"/>
                <w:szCs w:val="22"/>
              </w:rPr>
              <w:t>6,984</w:t>
            </w:r>
          </w:p>
        </w:tc>
        <w:tc>
          <w:tcPr>
            <w:tcW w:w="284" w:type="dxa"/>
            <w:tcBorders>
              <w:top w:val="nil"/>
              <w:left w:val="nil"/>
              <w:bottom w:val="nil"/>
              <w:right w:val="nil"/>
            </w:tcBorders>
            <w:shd w:val="clear" w:color="auto" w:fill="auto"/>
            <w:vAlign w:val="bottom"/>
          </w:tcPr>
          <w:p w14:paraId="7789E589" w14:textId="77777777" w:rsidR="005E5270" w:rsidRPr="00B22862" w:rsidRDefault="005E5270">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0037B1C8" w14:textId="77777777" w:rsidR="005E5270" w:rsidRPr="00B22862" w:rsidRDefault="005E5270">
            <w:pPr>
              <w:jc w:val="right"/>
              <w:rPr>
                <w:rFonts w:ascii="Browallia New" w:hAnsi="Browallia New" w:cs="Browallia New"/>
                <w:sz w:val="22"/>
                <w:szCs w:val="22"/>
              </w:rPr>
            </w:pPr>
            <w:r w:rsidRPr="00B22862">
              <w:rPr>
                <w:rFonts w:ascii="Browallia New" w:hAnsi="Browallia New" w:cs="Browallia New"/>
                <w:sz w:val="22"/>
                <w:szCs w:val="22"/>
              </w:rPr>
              <w:t>33.25</w:t>
            </w:r>
          </w:p>
        </w:tc>
        <w:tc>
          <w:tcPr>
            <w:tcW w:w="242" w:type="dxa"/>
            <w:tcBorders>
              <w:top w:val="nil"/>
              <w:left w:val="nil"/>
              <w:bottom w:val="nil"/>
              <w:right w:val="nil"/>
            </w:tcBorders>
            <w:shd w:val="clear" w:color="auto" w:fill="auto"/>
            <w:vAlign w:val="bottom"/>
          </w:tcPr>
          <w:p w14:paraId="73AC069E" w14:textId="77777777" w:rsidR="005E5270" w:rsidRPr="00B22862" w:rsidRDefault="005E5270">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2986C7BF" w14:textId="77777777" w:rsidR="005E5270" w:rsidRPr="00B22862" w:rsidRDefault="005E5270">
            <w:pPr>
              <w:jc w:val="right"/>
              <w:rPr>
                <w:rFonts w:ascii="Browallia New" w:hAnsi="Browallia New" w:cs="Browallia New"/>
                <w:sz w:val="22"/>
                <w:szCs w:val="22"/>
              </w:rPr>
            </w:pPr>
            <w:r w:rsidRPr="00B22862">
              <w:rPr>
                <w:rFonts w:ascii="Browallia New" w:hAnsi="Browallia New" w:cs="Browallia New"/>
                <w:sz w:val="22"/>
                <w:szCs w:val="22"/>
              </w:rPr>
              <w:t>232</w:t>
            </w:r>
          </w:p>
        </w:tc>
      </w:tr>
    </w:tbl>
    <w:p w14:paraId="02CFF4EB" w14:textId="77777777" w:rsidR="00CC170C" w:rsidRDefault="00CC170C"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p w14:paraId="7A4332C2" w14:textId="77777777" w:rsidR="00A450FB"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A450FB">
        <w:rPr>
          <w:rFonts w:ascii="Browallia New" w:hAnsi="Browallia New" w:cs="Browallia New" w:hint="cs"/>
          <w:i/>
          <w:iCs/>
          <w:sz w:val="28"/>
          <w:szCs w:val="28"/>
          <w:cs/>
        </w:rPr>
        <w:t>การวิเคราะห์ความอ่อนไหว</w:t>
      </w:r>
    </w:p>
    <w:p w14:paraId="2CED0AFE" w14:textId="7C840045" w:rsidR="00A450FB" w:rsidRPr="0014221E"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cs/>
        </w:rPr>
      </w:pPr>
      <w:r w:rsidRPr="00A450FB">
        <w:rPr>
          <w:rFonts w:ascii="Browallia New" w:hAnsi="Browallia New" w:cs="Browallia New" w:hint="cs"/>
          <w:sz w:val="28"/>
          <w:szCs w:val="28"/>
          <w:cs/>
        </w:rPr>
        <w:t>ดังที่แสดงในตารางข้างต้น กลุ่ม</w:t>
      </w:r>
      <w:r w:rsidR="00685ADC">
        <w:rPr>
          <w:rFonts w:ascii="Browallia New" w:hAnsi="Browallia New" w:cs="Browallia New" w:hint="cs"/>
          <w:sz w:val="28"/>
          <w:szCs w:val="28"/>
          <w:cs/>
        </w:rPr>
        <w:t>บริษัท</w:t>
      </w:r>
      <w:r w:rsidRPr="00A450FB">
        <w:rPr>
          <w:rFonts w:ascii="Browallia New" w:hAnsi="Browallia New" w:cs="Browallia New" w:hint="cs"/>
          <w:sz w:val="28"/>
          <w:szCs w:val="28"/>
          <w:cs/>
        </w:rPr>
        <w:t>มีความเสี่ยงหลักจากการเปลี่ยนแปลงในอัตราแลกเปลี่ยนระหว่างสกุลเงินบาทและสกุลเงิน</w:t>
      </w:r>
      <w:r w:rsidR="004E64F2" w:rsidRPr="004E64F2">
        <w:rPr>
          <w:rFonts w:ascii="Browallia New" w:hAnsi="Browallia New" w:cs="Browallia New"/>
          <w:sz w:val="28"/>
          <w:szCs w:val="28"/>
          <w:cs/>
        </w:rPr>
        <w:t>กีบลาว</w:t>
      </w:r>
      <w:r w:rsidR="004E64F2" w:rsidRPr="004E64F2">
        <w:rPr>
          <w:rFonts w:ascii="Browallia New" w:hAnsi="Browallia New" w:cs="Browallia New"/>
          <w:sz w:val="28"/>
          <w:szCs w:val="28"/>
        </w:rPr>
        <w:t xml:space="preserve"> </w:t>
      </w:r>
      <w:r w:rsidRPr="00A450FB">
        <w:rPr>
          <w:rFonts w:ascii="Browallia New" w:hAnsi="Browallia New" w:cs="Browallia New" w:hint="cs"/>
          <w:sz w:val="28"/>
          <w:szCs w:val="28"/>
          <w:cs/>
        </w:rPr>
        <w:t>และระหว่างสกุลเงินบาทและสกุลเงิน</w:t>
      </w:r>
      <w:r w:rsidR="00295A44" w:rsidRPr="00A450FB">
        <w:rPr>
          <w:rFonts w:ascii="Browallia New" w:hAnsi="Browallia New" w:cs="Browallia New" w:hint="cs"/>
          <w:sz w:val="28"/>
          <w:szCs w:val="28"/>
          <w:cs/>
        </w:rPr>
        <w:t>ดอลลาร์สหรัฐ</w:t>
      </w:r>
      <w:r w:rsidR="00295A44">
        <w:rPr>
          <w:rFonts w:ascii="Browallia New" w:hAnsi="Browallia New" w:cs="Browallia New" w:hint="cs"/>
          <w:sz w:val="28"/>
          <w:szCs w:val="28"/>
          <w:cs/>
        </w:rPr>
        <w:t xml:space="preserve"> </w:t>
      </w:r>
      <w:r w:rsidRPr="00A450FB">
        <w:rPr>
          <w:rFonts w:ascii="Browallia New" w:hAnsi="Browallia New" w:cs="Browallia New" w:hint="cs"/>
          <w:sz w:val="28"/>
          <w:szCs w:val="28"/>
          <w:cs/>
        </w:rPr>
        <w:t>ความอ่อนไหวในกำไรหรือขาดทุนต่อการเปลี่ยนแปลงในอัตราแลกเปลี่ยนส่วนใหญ่มาจากสินทรัพย์ทางการเงินในสกุลเงินดอลลาร์สหรัฐและสกุลเงิน</w:t>
      </w:r>
      <w:r w:rsidR="00293C95" w:rsidRPr="004E64F2">
        <w:rPr>
          <w:rFonts w:ascii="Browallia New" w:hAnsi="Browallia New" w:cs="Browallia New"/>
          <w:sz w:val="28"/>
          <w:szCs w:val="28"/>
          <w:cs/>
        </w:rPr>
        <w:t>กีบลาว</w:t>
      </w:r>
      <w:r w:rsidRPr="00A450FB">
        <w:rPr>
          <w:rFonts w:ascii="Browallia New" w:hAnsi="Browallia New" w:cs="Browallia New" w:hint="cs"/>
          <w:sz w:val="28"/>
          <w:szCs w:val="28"/>
          <w:cs/>
        </w:rPr>
        <w:t xml:space="preserve"> ผลกระทบจากการเปลี่ยนแปลงของอัตราแลกเปลี่ยนที่มีต่อกำไรสุทธิของกลุ่ม</w:t>
      </w:r>
      <w:r w:rsidR="00685ADC">
        <w:rPr>
          <w:rFonts w:ascii="Browallia New" w:hAnsi="Browallia New" w:cs="Browallia New" w:hint="cs"/>
          <w:sz w:val="28"/>
          <w:szCs w:val="28"/>
          <w:cs/>
        </w:rPr>
        <w:t>บริษัท</w:t>
      </w:r>
      <w:r w:rsidRPr="00A450FB">
        <w:rPr>
          <w:rFonts w:ascii="Browallia New" w:hAnsi="Browallia New" w:cs="Browallia New" w:hint="cs"/>
          <w:sz w:val="28"/>
          <w:szCs w:val="28"/>
          <w:cs/>
        </w:rPr>
        <w:t>สามารถแสดงได้ ดังนี้</w:t>
      </w:r>
    </w:p>
    <w:p w14:paraId="1CCB7F3A" w14:textId="77777777" w:rsidR="00A450FB" w:rsidRDefault="00A450FB" w:rsidP="00A450FB">
      <w:pPr>
        <w:spacing w:line="240" w:lineRule="auto"/>
        <w:ind w:left="540"/>
        <w:jc w:val="thaiDistribute"/>
        <w:rPr>
          <w:rFonts w:ascii="Browallia New" w:hAnsi="Browallia New" w:cs="Browallia New"/>
          <w:sz w:val="20"/>
          <w:szCs w:val="20"/>
        </w:rPr>
      </w:pPr>
    </w:p>
    <w:tbl>
      <w:tblPr>
        <w:tblW w:w="9093" w:type="dxa"/>
        <w:tblInd w:w="405" w:type="dxa"/>
        <w:tblLayout w:type="fixed"/>
        <w:tblLook w:val="00A0" w:firstRow="1" w:lastRow="0" w:firstColumn="1" w:lastColumn="0" w:noHBand="0" w:noVBand="0"/>
      </w:tblPr>
      <w:tblGrid>
        <w:gridCol w:w="5124"/>
        <w:gridCol w:w="1985"/>
        <w:gridCol w:w="1984"/>
      </w:tblGrid>
      <w:tr w:rsidR="00E13F3A" w:rsidRPr="00670A60" w14:paraId="7E1217FB" w14:textId="77777777" w:rsidTr="004C1227">
        <w:tc>
          <w:tcPr>
            <w:tcW w:w="5124" w:type="dxa"/>
          </w:tcPr>
          <w:p w14:paraId="255C919B" w14:textId="77777777" w:rsidR="00E13F3A" w:rsidRPr="00670A60" w:rsidRDefault="00E13F3A" w:rsidP="005B5FC1">
            <w:pPr>
              <w:spacing w:line="240" w:lineRule="auto"/>
              <w:jc w:val="thaiDistribute"/>
              <w:rPr>
                <w:rFonts w:ascii="Browallia New" w:hAnsi="Browallia New" w:cs="Browallia New"/>
                <w:sz w:val="28"/>
                <w:szCs w:val="28"/>
                <w:cs/>
              </w:rPr>
            </w:pPr>
          </w:p>
        </w:tc>
        <w:tc>
          <w:tcPr>
            <w:tcW w:w="1985" w:type="dxa"/>
          </w:tcPr>
          <w:p w14:paraId="6B4ABCF3" w14:textId="77777777" w:rsidR="00E13F3A" w:rsidRPr="00670A60" w:rsidRDefault="00E13F3A" w:rsidP="005B5FC1">
            <w:pPr>
              <w:spacing w:line="240" w:lineRule="auto"/>
              <w:jc w:val="thaiDistribute"/>
              <w:rPr>
                <w:rFonts w:ascii="Browallia New" w:hAnsi="Browallia New" w:cs="Browallia New"/>
                <w:sz w:val="28"/>
                <w:szCs w:val="28"/>
                <w:cs/>
              </w:rPr>
            </w:pPr>
          </w:p>
        </w:tc>
        <w:tc>
          <w:tcPr>
            <w:tcW w:w="1984" w:type="dxa"/>
          </w:tcPr>
          <w:p w14:paraId="2D3FA7B8" w14:textId="77777777" w:rsidR="00E13F3A" w:rsidRPr="00670A60" w:rsidRDefault="00E13F3A" w:rsidP="005B5FC1">
            <w:pPr>
              <w:spacing w:line="240" w:lineRule="auto"/>
              <w:jc w:val="right"/>
              <w:rPr>
                <w:rFonts w:ascii="Browallia New" w:hAnsi="Browallia New" w:cs="Browallia New"/>
                <w:sz w:val="28"/>
                <w:szCs w:val="28"/>
                <w:cs/>
              </w:rPr>
            </w:pPr>
            <w:r w:rsidRPr="00670A60">
              <w:rPr>
                <w:rFonts w:ascii="Browallia New" w:hAnsi="Browallia New" w:cs="Browallia New"/>
                <w:sz w:val="28"/>
                <w:szCs w:val="28"/>
                <w:cs/>
              </w:rPr>
              <w:t>(หน่วย</w:t>
            </w:r>
            <w:r w:rsidRPr="00670A60">
              <w:rPr>
                <w:rFonts w:ascii="Browallia New" w:hAnsi="Browallia New" w:cs="Browallia New"/>
                <w:sz w:val="28"/>
                <w:szCs w:val="28"/>
              </w:rPr>
              <w:t xml:space="preserve"> </w:t>
            </w:r>
            <w:r w:rsidRPr="00670A60">
              <w:rPr>
                <w:rFonts w:ascii="Browallia New" w:hAnsi="Browallia New" w:cs="Browallia New"/>
                <w:sz w:val="28"/>
                <w:szCs w:val="28"/>
                <w:cs/>
              </w:rPr>
              <w:t>:</w:t>
            </w:r>
            <w:r w:rsidRPr="00670A60">
              <w:rPr>
                <w:rFonts w:ascii="Browallia New" w:hAnsi="Browallia New" w:cs="Browallia New"/>
                <w:sz w:val="28"/>
                <w:szCs w:val="28"/>
              </w:rPr>
              <w:t xml:space="preserve"> </w:t>
            </w:r>
            <w:r w:rsidRPr="00670A60">
              <w:rPr>
                <w:rFonts w:ascii="Browallia New" w:hAnsi="Browallia New" w:cs="Browallia New"/>
                <w:sz w:val="28"/>
                <w:szCs w:val="28"/>
                <w:cs/>
              </w:rPr>
              <w:t>พันบาท)</w:t>
            </w:r>
          </w:p>
        </w:tc>
      </w:tr>
      <w:tr w:rsidR="00D02297" w:rsidRPr="00670A60" w14:paraId="639BDAF9" w14:textId="77777777" w:rsidTr="004C1227">
        <w:tc>
          <w:tcPr>
            <w:tcW w:w="5124" w:type="dxa"/>
          </w:tcPr>
          <w:p w14:paraId="1E7E2B58" w14:textId="77777777" w:rsidR="00D02297" w:rsidRPr="00670A60" w:rsidRDefault="00D02297" w:rsidP="005B5FC1">
            <w:pPr>
              <w:spacing w:line="240" w:lineRule="auto"/>
              <w:jc w:val="thaiDistribute"/>
              <w:rPr>
                <w:rFonts w:ascii="Browallia New" w:hAnsi="Browallia New" w:cs="Browallia New"/>
                <w:sz w:val="28"/>
                <w:szCs w:val="28"/>
                <w:cs/>
              </w:rPr>
            </w:pPr>
          </w:p>
        </w:tc>
        <w:tc>
          <w:tcPr>
            <w:tcW w:w="3969" w:type="dxa"/>
            <w:gridSpan w:val="2"/>
          </w:tcPr>
          <w:p w14:paraId="7BB4D6A8" w14:textId="488E3EBB" w:rsidR="00D02297" w:rsidRPr="00670A60" w:rsidRDefault="00D02297" w:rsidP="00D02297">
            <w:pPr>
              <w:pBdr>
                <w:bottom w:val="single" w:sz="4" w:space="1" w:color="auto"/>
              </w:pBdr>
              <w:spacing w:line="240" w:lineRule="auto"/>
              <w:jc w:val="center"/>
              <w:rPr>
                <w:rFonts w:ascii="Browallia New" w:hAnsi="Browallia New" w:cs="Browallia New"/>
                <w:sz w:val="28"/>
                <w:szCs w:val="28"/>
                <w:cs/>
              </w:rPr>
            </w:pPr>
            <w:r w:rsidRPr="00D02297">
              <w:rPr>
                <w:rFonts w:ascii="Browallia New" w:hAnsi="Browallia New" w:cs="Browallia New"/>
                <w:sz w:val="28"/>
                <w:szCs w:val="28"/>
                <w:cs/>
              </w:rPr>
              <w:t>งบการเงินรวมของบริษัท</w:t>
            </w:r>
          </w:p>
        </w:tc>
      </w:tr>
      <w:tr w:rsidR="00E13F3A" w:rsidRPr="00670A60" w14:paraId="01113EFB" w14:textId="77777777" w:rsidTr="004C1227">
        <w:tc>
          <w:tcPr>
            <w:tcW w:w="5124" w:type="dxa"/>
          </w:tcPr>
          <w:p w14:paraId="172EE5BB" w14:textId="77777777" w:rsidR="00E13F3A" w:rsidRPr="002D214E" w:rsidRDefault="00E13F3A" w:rsidP="005B5FC1">
            <w:pPr>
              <w:spacing w:line="240" w:lineRule="auto"/>
              <w:jc w:val="thaiDistribute"/>
              <w:rPr>
                <w:rFonts w:ascii="Browallia New" w:hAnsi="Browallia New" w:cs="Browallia New"/>
                <w:sz w:val="28"/>
                <w:szCs w:val="28"/>
                <w:cs/>
              </w:rPr>
            </w:pPr>
          </w:p>
        </w:tc>
        <w:tc>
          <w:tcPr>
            <w:tcW w:w="1985" w:type="dxa"/>
          </w:tcPr>
          <w:p w14:paraId="7D2FFFFC" w14:textId="5B508BB4" w:rsidR="00E13F3A" w:rsidRPr="002D214E" w:rsidRDefault="00E13F3A" w:rsidP="005B5FC1">
            <w:pPr>
              <w:pBdr>
                <w:bottom w:val="single" w:sz="4" w:space="1" w:color="auto"/>
              </w:pBdr>
              <w:spacing w:line="240" w:lineRule="auto"/>
              <w:jc w:val="center"/>
              <w:rPr>
                <w:rFonts w:ascii="Browallia New" w:hAnsi="Browallia New" w:cs="Browallia New"/>
                <w:sz w:val="28"/>
                <w:szCs w:val="28"/>
              </w:rPr>
            </w:pPr>
            <w:r w:rsidRPr="002D214E">
              <w:rPr>
                <w:rFonts w:ascii="Browallia New" w:hAnsi="Browallia New" w:cs="Browallia New" w:hint="cs"/>
                <w:spacing w:val="-2"/>
                <w:sz w:val="28"/>
                <w:szCs w:val="28"/>
                <w:cs/>
              </w:rPr>
              <w:t>เพิ่มขึ้น</w:t>
            </w:r>
          </w:p>
        </w:tc>
        <w:tc>
          <w:tcPr>
            <w:tcW w:w="1984" w:type="dxa"/>
            <w:vAlign w:val="bottom"/>
          </w:tcPr>
          <w:p w14:paraId="357C6A92" w14:textId="027BB207" w:rsidR="00E13F3A" w:rsidRPr="00670A60" w:rsidRDefault="00E13F3A" w:rsidP="005B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hint="cs"/>
                <w:sz w:val="28"/>
                <w:szCs w:val="28"/>
                <w:cs/>
              </w:rPr>
              <w:t>ลดลง</w:t>
            </w:r>
          </w:p>
        </w:tc>
      </w:tr>
      <w:tr w:rsidR="00E13F3A" w:rsidRPr="00670A60" w14:paraId="4ED653D5" w14:textId="77777777" w:rsidTr="004C1227">
        <w:tc>
          <w:tcPr>
            <w:tcW w:w="5124" w:type="dxa"/>
          </w:tcPr>
          <w:p w14:paraId="0DA9D1CB" w14:textId="77777777" w:rsidR="00E13F3A" w:rsidRPr="002D214E" w:rsidRDefault="00E13F3A" w:rsidP="005B5FC1">
            <w:pPr>
              <w:spacing w:line="240" w:lineRule="auto"/>
              <w:jc w:val="thaiDistribute"/>
              <w:rPr>
                <w:rFonts w:ascii="Browallia New" w:hAnsi="Browallia New" w:cs="Browallia New"/>
                <w:sz w:val="20"/>
                <w:szCs w:val="20"/>
                <w:cs/>
              </w:rPr>
            </w:pPr>
          </w:p>
        </w:tc>
        <w:tc>
          <w:tcPr>
            <w:tcW w:w="1985" w:type="dxa"/>
            <w:vAlign w:val="bottom"/>
          </w:tcPr>
          <w:p w14:paraId="46E20B79" w14:textId="77777777" w:rsidR="00E13F3A" w:rsidRPr="002D214E" w:rsidRDefault="00E13F3A" w:rsidP="005B5FC1">
            <w:pPr>
              <w:spacing w:line="240" w:lineRule="auto"/>
              <w:jc w:val="thaiDistribute"/>
              <w:rPr>
                <w:rFonts w:ascii="Browallia New" w:hAnsi="Browallia New" w:cs="Browallia New"/>
                <w:sz w:val="20"/>
                <w:szCs w:val="20"/>
                <w:cs/>
              </w:rPr>
            </w:pPr>
          </w:p>
        </w:tc>
        <w:tc>
          <w:tcPr>
            <w:tcW w:w="1984" w:type="dxa"/>
            <w:vAlign w:val="bottom"/>
          </w:tcPr>
          <w:p w14:paraId="68DF052C" w14:textId="77777777" w:rsidR="00E13F3A" w:rsidRPr="00E769A5" w:rsidRDefault="00E13F3A" w:rsidP="005B5FC1">
            <w:pPr>
              <w:spacing w:line="240" w:lineRule="auto"/>
              <w:jc w:val="thaiDistribute"/>
              <w:rPr>
                <w:rFonts w:ascii="Browallia New" w:hAnsi="Browallia New" w:cs="Browallia New"/>
                <w:sz w:val="20"/>
                <w:szCs w:val="20"/>
                <w:cs/>
              </w:rPr>
            </w:pPr>
          </w:p>
        </w:tc>
      </w:tr>
      <w:tr w:rsidR="00E13F3A" w:rsidRPr="00670A60" w14:paraId="1EA2BAB9" w14:textId="77777777" w:rsidTr="004C1227">
        <w:tc>
          <w:tcPr>
            <w:tcW w:w="5124" w:type="dxa"/>
          </w:tcPr>
          <w:p w14:paraId="0F5AECF8" w14:textId="5DE39194" w:rsidR="00E13F3A" w:rsidRPr="002D214E" w:rsidRDefault="00E13F3A" w:rsidP="005B5FC1">
            <w:pPr>
              <w:tabs>
                <w:tab w:val="clear" w:pos="227"/>
                <w:tab w:val="clear" w:pos="3742"/>
                <w:tab w:val="left" w:pos="709"/>
              </w:tabs>
              <w:spacing w:line="240" w:lineRule="auto"/>
              <w:ind w:left="284" w:hanging="284"/>
              <w:rPr>
                <w:rFonts w:ascii="Browallia New" w:hAnsi="Browallia New" w:cs="Browallia New"/>
                <w:sz w:val="28"/>
                <w:szCs w:val="28"/>
                <w:lang w:val="en-GB"/>
              </w:rPr>
            </w:pPr>
            <w:r w:rsidRPr="002D214E">
              <w:rPr>
                <w:rFonts w:ascii="Browallia New" w:hAnsi="Browallia New" w:cs="Browallia New" w:hint="cs"/>
                <w:spacing w:val="-2"/>
                <w:sz w:val="28"/>
                <w:szCs w:val="28"/>
                <w:cs/>
              </w:rPr>
              <w:t>อัตรา</w:t>
            </w:r>
            <w:r w:rsidR="004C1227" w:rsidRPr="002D214E">
              <w:rPr>
                <w:rFonts w:ascii="Browallia New" w:hAnsi="Browallia New" w:cs="Browallia New"/>
                <w:spacing w:val="-2"/>
                <w:sz w:val="28"/>
                <w:szCs w:val="28"/>
                <w:cs/>
              </w:rPr>
              <w:t>แลกเปลี่ยนบาทต่อกีบลาว</w:t>
            </w:r>
            <w:r w:rsidRPr="002D214E">
              <w:rPr>
                <w:rFonts w:ascii="Browallia New" w:hAnsi="Browallia New" w:cs="Browallia New" w:hint="cs"/>
                <w:spacing w:val="-2"/>
                <w:sz w:val="28"/>
                <w:szCs w:val="28"/>
                <w:cs/>
              </w:rPr>
              <w:t xml:space="preserve">- </w:t>
            </w:r>
            <w:r w:rsidR="00D02297" w:rsidRPr="002D214E">
              <w:rPr>
                <w:rFonts w:ascii="Browallia New" w:hAnsi="Browallia New" w:cs="Browallia New" w:hint="cs"/>
                <w:spacing w:val="-2"/>
                <w:sz w:val="28"/>
                <w:szCs w:val="28"/>
                <w:cs/>
              </w:rPr>
              <w:t>เปลี่ยนแปลง</w:t>
            </w:r>
            <w:r w:rsidRPr="002D214E">
              <w:rPr>
                <w:rFonts w:ascii="Browallia New" w:hAnsi="Browallia New" w:cs="Browallia New" w:hint="cs"/>
                <w:spacing w:val="-2"/>
                <w:sz w:val="28"/>
                <w:szCs w:val="28"/>
                <w:cs/>
              </w:rPr>
              <w:t xml:space="preserve">ร้อยละ </w:t>
            </w:r>
            <w:r w:rsidRPr="002D214E">
              <w:rPr>
                <w:rFonts w:ascii="Browallia New" w:hAnsi="Browallia New" w:cs="Browallia New" w:hint="cs"/>
                <w:spacing w:val="-2"/>
                <w:sz w:val="28"/>
                <w:szCs w:val="28"/>
              </w:rPr>
              <w:t>1</w:t>
            </w:r>
            <w:r w:rsidR="00CC09E8" w:rsidRPr="002D214E">
              <w:rPr>
                <w:rFonts w:ascii="Browallia New" w:hAnsi="Browallia New" w:cs="Browallia New"/>
                <w:spacing w:val="-2"/>
                <w:sz w:val="28"/>
                <w:szCs w:val="28"/>
              </w:rPr>
              <w:t>0</w:t>
            </w:r>
            <w:r w:rsidRPr="002D214E">
              <w:rPr>
                <w:rFonts w:ascii="Browallia New" w:hAnsi="Browallia New" w:cs="Browallia New" w:hint="cs"/>
                <w:spacing w:val="-2"/>
                <w:sz w:val="28"/>
                <w:szCs w:val="28"/>
              </w:rPr>
              <w:t>*</w:t>
            </w:r>
          </w:p>
        </w:tc>
        <w:tc>
          <w:tcPr>
            <w:tcW w:w="1985" w:type="dxa"/>
          </w:tcPr>
          <w:p w14:paraId="2E41B0B9" w14:textId="159C7EEC" w:rsidR="00E13F3A" w:rsidRPr="002D214E" w:rsidRDefault="00677C88" w:rsidP="005B5FC1">
            <w:pPr>
              <w:spacing w:line="240" w:lineRule="auto"/>
              <w:jc w:val="right"/>
              <w:rPr>
                <w:rFonts w:ascii="Browallia New" w:hAnsi="Browallia New" w:cs="Browallia New"/>
                <w:sz w:val="28"/>
                <w:szCs w:val="28"/>
              </w:rPr>
            </w:pPr>
            <w:r>
              <w:rPr>
                <w:rFonts w:ascii="Browallia New" w:hAnsi="Browallia New" w:cs="Browallia New"/>
                <w:sz w:val="28"/>
                <w:szCs w:val="28"/>
              </w:rPr>
              <w:t>(216)</w:t>
            </w:r>
          </w:p>
        </w:tc>
        <w:tc>
          <w:tcPr>
            <w:tcW w:w="1984" w:type="dxa"/>
          </w:tcPr>
          <w:p w14:paraId="29257FC0" w14:textId="6E84A64D" w:rsidR="00E13F3A" w:rsidRPr="00670A60" w:rsidRDefault="00677C88" w:rsidP="005B5FC1">
            <w:pPr>
              <w:spacing w:line="240" w:lineRule="auto"/>
              <w:jc w:val="right"/>
              <w:rPr>
                <w:rFonts w:ascii="Browallia New" w:hAnsi="Browallia New" w:cs="Browallia New"/>
                <w:sz w:val="28"/>
                <w:szCs w:val="28"/>
              </w:rPr>
            </w:pPr>
            <w:r>
              <w:rPr>
                <w:rFonts w:ascii="Browallia New" w:hAnsi="Browallia New" w:cs="Browallia New"/>
                <w:sz w:val="28"/>
                <w:szCs w:val="28"/>
              </w:rPr>
              <w:t>216</w:t>
            </w:r>
          </w:p>
        </w:tc>
      </w:tr>
      <w:tr w:rsidR="00E13F3A" w:rsidRPr="00670A60" w14:paraId="2DE7974F" w14:textId="77777777" w:rsidTr="004C1227">
        <w:tc>
          <w:tcPr>
            <w:tcW w:w="5124" w:type="dxa"/>
          </w:tcPr>
          <w:p w14:paraId="63E21A1B" w14:textId="11F9C882" w:rsidR="00E13F3A" w:rsidRPr="002D214E" w:rsidRDefault="00E13F3A" w:rsidP="005B5FC1">
            <w:pPr>
              <w:tabs>
                <w:tab w:val="clear" w:pos="227"/>
                <w:tab w:val="left" w:pos="709"/>
              </w:tabs>
              <w:spacing w:line="240" w:lineRule="auto"/>
              <w:ind w:left="284" w:hanging="284"/>
              <w:rPr>
                <w:rFonts w:ascii="Browallia New" w:hAnsi="Browallia New" w:cs="Browallia New"/>
                <w:sz w:val="28"/>
                <w:szCs w:val="28"/>
              </w:rPr>
            </w:pPr>
            <w:r w:rsidRPr="002D214E">
              <w:rPr>
                <w:rFonts w:ascii="Browallia New" w:hAnsi="Browallia New" w:cs="Browallia New" w:hint="cs"/>
                <w:spacing w:val="-2"/>
                <w:sz w:val="28"/>
                <w:szCs w:val="28"/>
                <w:cs/>
              </w:rPr>
              <w:t>อัตรา</w:t>
            </w:r>
            <w:r w:rsidR="004C1227" w:rsidRPr="002D214E">
              <w:rPr>
                <w:rFonts w:ascii="Browallia New" w:hAnsi="Browallia New" w:cs="Browallia New"/>
                <w:spacing w:val="-2"/>
                <w:sz w:val="28"/>
                <w:szCs w:val="28"/>
                <w:cs/>
              </w:rPr>
              <w:t>แลกเปลี่ยนบาทต่อ</w:t>
            </w:r>
            <w:r w:rsidR="004C1227" w:rsidRPr="002D214E">
              <w:rPr>
                <w:rFonts w:ascii="Browallia New" w:hAnsi="Browallia New" w:cs="Browallia New" w:hint="cs"/>
                <w:sz w:val="28"/>
                <w:szCs w:val="28"/>
                <w:cs/>
              </w:rPr>
              <w:t>ดอลลาร์สหรัฐ</w:t>
            </w:r>
            <w:r w:rsidRPr="002D214E">
              <w:rPr>
                <w:rFonts w:ascii="Browallia New" w:hAnsi="Browallia New" w:cs="Browallia New" w:hint="cs"/>
                <w:spacing w:val="-2"/>
                <w:sz w:val="28"/>
                <w:szCs w:val="28"/>
                <w:cs/>
              </w:rPr>
              <w:t xml:space="preserve">- </w:t>
            </w:r>
            <w:r w:rsidR="00D02297" w:rsidRPr="002D214E">
              <w:rPr>
                <w:rFonts w:ascii="Browallia New" w:hAnsi="Browallia New" w:cs="Browallia New" w:hint="cs"/>
                <w:spacing w:val="-2"/>
                <w:sz w:val="28"/>
                <w:szCs w:val="28"/>
                <w:cs/>
              </w:rPr>
              <w:t>เปลี่ยนแปลง</w:t>
            </w:r>
            <w:r w:rsidRPr="002D214E">
              <w:rPr>
                <w:rFonts w:ascii="Browallia New" w:hAnsi="Browallia New" w:cs="Browallia New" w:hint="cs"/>
                <w:spacing w:val="-2"/>
                <w:sz w:val="28"/>
                <w:szCs w:val="28"/>
                <w:cs/>
              </w:rPr>
              <w:t xml:space="preserve">ร้อยละ </w:t>
            </w:r>
            <w:r w:rsidR="004C1227" w:rsidRPr="002D214E">
              <w:rPr>
                <w:rFonts w:ascii="Browallia New" w:hAnsi="Browallia New" w:cs="Browallia New" w:hint="cs"/>
                <w:spacing w:val="-2"/>
                <w:sz w:val="28"/>
                <w:szCs w:val="28"/>
              </w:rPr>
              <w:t>1</w:t>
            </w:r>
            <w:r w:rsidR="004C1227" w:rsidRPr="002D214E">
              <w:rPr>
                <w:rFonts w:ascii="Browallia New" w:hAnsi="Browallia New" w:cs="Browallia New"/>
                <w:spacing w:val="-2"/>
                <w:sz w:val="28"/>
                <w:szCs w:val="28"/>
              </w:rPr>
              <w:t>0</w:t>
            </w:r>
            <w:r w:rsidRPr="002D214E">
              <w:rPr>
                <w:rFonts w:ascii="Browallia New" w:hAnsi="Browallia New" w:cs="Browallia New" w:hint="cs"/>
                <w:spacing w:val="-2"/>
                <w:sz w:val="28"/>
                <w:szCs w:val="28"/>
              </w:rPr>
              <w:t>*</w:t>
            </w:r>
          </w:p>
        </w:tc>
        <w:tc>
          <w:tcPr>
            <w:tcW w:w="1985" w:type="dxa"/>
          </w:tcPr>
          <w:p w14:paraId="741061E9" w14:textId="1CC6C47D" w:rsidR="00E13F3A" w:rsidRPr="002D214E" w:rsidRDefault="009C50A5" w:rsidP="005B5FC1">
            <w:pPr>
              <w:spacing w:line="240" w:lineRule="auto"/>
              <w:jc w:val="right"/>
              <w:rPr>
                <w:rFonts w:ascii="Browallia New" w:hAnsi="Browallia New" w:cs="Browallia New"/>
                <w:sz w:val="28"/>
                <w:szCs w:val="28"/>
              </w:rPr>
            </w:pPr>
            <w:r>
              <w:rPr>
                <w:rFonts w:ascii="Browallia New" w:hAnsi="Browallia New" w:cs="Browallia New"/>
                <w:sz w:val="28"/>
                <w:szCs w:val="28"/>
              </w:rPr>
              <w:t>(9,935)</w:t>
            </w:r>
          </w:p>
        </w:tc>
        <w:tc>
          <w:tcPr>
            <w:tcW w:w="1984" w:type="dxa"/>
          </w:tcPr>
          <w:p w14:paraId="33891B43" w14:textId="49129A4A" w:rsidR="00E13F3A" w:rsidRPr="00670A60" w:rsidRDefault="00FB4759" w:rsidP="005B5FC1">
            <w:pPr>
              <w:spacing w:line="240" w:lineRule="auto"/>
              <w:jc w:val="right"/>
              <w:rPr>
                <w:rFonts w:ascii="Browallia New" w:hAnsi="Browallia New" w:cs="Browallia New"/>
                <w:sz w:val="28"/>
                <w:szCs w:val="28"/>
              </w:rPr>
            </w:pPr>
            <w:r>
              <w:rPr>
                <w:rFonts w:ascii="Browallia New" w:hAnsi="Browallia New" w:cs="Browallia New"/>
                <w:sz w:val="28"/>
                <w:szCs w:val="28"/>
              </w:rPr>
              <w:t>9,935</w:t>
            </w:r>
          </w:p>
        </w:tc>
      </w:tr>
      <w:tr w:rsidR="00E13F3A" w:rsidRPr="00670A60" w14:paraId="7E9C23FC" w14:textId="77777777" w:rsidTr="004C1227">
        <w:tc>
          <w:tcPr>
            <w:tcW w:w="5124" w:type="dxa"/>
          </w:tcPr>
          <w:p w14:paraId="28A46D7E" w14:textId="77777777" w:rsidR="00E13F3A" w:rsidRPr="002D214E" w:rsidRDefault="00E13F3A" w:rsidP="005B5FC1">
            <w:pPr>
              <w:tabs>
                <w:tab w:val="clear" w:pos="227"/>
                <w:tab w:val="left" w:pos="709"/>
              </w:tabs>
              <w:spacing w:line="240" w:lineRule="auto"/>
              <w:ind w:left="284" w:hanging="284"/>
              <w:rPr>
                <w:rFonts w:ascii="Browallia New" w:hAnsi="Browallia New" w:cs="Browallia New"/>
                <w:sz w:val="28"/>
                <w:szCs w:val="28"/>
                <w:cs/>
                <w:lang w:val="en-GB"/>
              </w:rPr>
            </w:pPr>
            <w:r w:rsidRPr="002D214E">
              <w:rPr>
                <w:rFonts w:ascii="Browallia New" w:hAnsi="Browallia New" w:cs="Browallia New" w:hint="cs"/>
                <w:spacing w:val="-2"/>
                <w:sz w:val="22"/>
                <w:szCs w:val="22"/>
                <w:cs/>
              </w:rPr>
              <w:t>*โดยกำหนดให้ปัจจัยอื่นคงที่</w:t>
            </w:r>
          </w:p>
        </w:tc>
        <w:tc>
          <w:tcPr>
            <w:tcW w:w="1985" w:type="dxa"/>
          </w:tcPr>
          <w:p w14:paraId="470952AA" w14:textId="77777777" w:rsidR="00E13F3A" w:rsidRPr="002D214E" w:rsidRDefault="00E13F3A" w:rsidP="005B5FC1">
            <w:pPr>
              <w:spacing w:line="240" w:lineRule="auto"/>
              <w:jc w:val="right"/>
              <w:rPr>
                <w:rFonts w:ascii="Browallia New" w:hAnsi="Browallia New" w:cs="Browallia New"/>
                <w:sz w:val="28"/>
                <w:szCs w:val="28"/>
              </w:rPr>
            </w:pPr>
          </w:p>
        </w:tc>
        <w:tc>
          <w:tcPr>
            <w:tcW w:w="1984" w:type="dxa"/>
          </w:tcPr>
          <w:p w14:paraId="4BB52012" w14:textId="77777777" w:rsidR="00E13F3A" w:rsidRPr="00670A60" w:rsidRDefault="00E13F3A" w:rsidP="005B5FC1">
            <w:pPr>
              <w:spacing w:line="240" w:lineRule="auto"/>
              <w:jc w:val="right"/>
              <w:rPr>
                <w:rFonts w:ascii="Browallia New" w:hAnsi="Browallia New" w:cs="Browallia New"/>
                <w:sz w:val="28"/>
                <w:szCs w:val="28"/>
              </w:rPr>
            </w:pPr>
          </w:p>
        </w:tc>
      </w:tr>
    </w:tbl>
    <w:p w14:paraId="43392809" w14:textId="77777777" w:rsidR="00E13F3A" w:rsidRDefault="00E13F3A" w:rsidP="00A450FB">
      <w:pPr>
        <w:spacing w:line="240" w:lineRule="auto"/>
        <w:ind w:left="540"/>
        <w:jc w:val="thaiDistribute"/>
        <w:rPr>
          <w:rFonts w:ascii="Browallia New" w:hAnsi="Browallia New" w:cs="Browallia New"/>
          <w:sz w:val="20"/>
          <w:szCs w:val="20"/>
        </w:rPr>
      </w:pPr>
    </w:p>
    <w:p w14:paraId="5969B6FB" w14:textId="0EB4971A" w:rsidR="00CC170C" w:rsidRDefault="008A494B"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8"/>
          <w:szCs w:val="28"/>
        </w:rPr>
      </w:pPr>
      <w:r w:rsidRPr="00DD0B4C">
        <w:rPr>
          <w:rFonts w:ascii="Browallia New" w:hAnsi="Browallia New" w:cs="Browallia New"/>
          <w:sz w:val="28"/>
          <w:szCs w:val="28"/>
          <w:cs/>
        </w:rPr>
        <w:t>นอกจากนี้</w:t>
      </w:r>
      <w:r w:rsidR="00F46B29" w:rsidRPr="00F46B29">
        <w:rPr>
          <w:rFonts w:ascii="Browallia New" w:hAnsi="Browallia New" w:cs="Browallia New"/>
          <w:sz w:val="28"/>
          <w:szCs w:val="28"/>
        </w:rPr>
        <w:t xml:space="preserve"> </w:t>
      </w:r>
      <w:r w:rsidR="00E3703E" w:rsidRPr="00DD0B4C">
        <w:rPr>
          <w:rFonts w:ascii="Browallia New" w:hAnsi="Browallia New" w:cs="Browallia New" w:hint="cs"/>
          <w:sz w:val="28"/>
          <w:szCs w:val="28"/>
          <w:cs/>
        </w:rPr>
        <w:t>กลุ่ม</w:t>
      </w:r>
      <w:r w:rsidRPr="00DD0B4C">
        <w:rPr>
          <w:rFonts w:ascii="Browallia New" w:hAnsi="Browallia New" w:cs="Browallia New"/>
          <w:sz w:val="28"/>
          <w:szCs w:val="28"/>
          <w:cs/>
        </w:rPr>
        <w:t>บริษัทมีความเสี่ยงจากความผันผวนของอัตราแลกเปลี่ยนที่สืบเนื่องจากเงินลงทุนในบริษัทย่อย</w:t>
      </w:r>
      <w:r w:rsidR="00DD0B4C" w:rsidRPr="00DD0B4C">
        <w:rPr>
          <w:rFonts w:ascii="Browallia New" w:hAnsi="Browallia New" w:cs="Browallia New"/>
          <w:sz w:val="28"/>
          <w:szCs w:val="28"/>
        </w:rPr>
        <w:t xml:space="preserve">                </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ในต่างประเทศ</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ซึ่งไม่ได้ป้องกันความเสี่ยงดังกล่าว</w:t>
      </w:r>
    </w:p>
    <w:p w14:paraId="41156B3B" w14:textId="77777777" w:rsidR="005E5270" w:rsidRDefault="005E5270"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8"/>
          <w:szCs w:val="28"/>
        </w:rPr>
      </w:pPr>
    </w:p>
    <w:p w14:paraId="65429E8D" w14:textId="78115977" w:rsidR="008A494B" w:rsidRPr="00015340" w:rsidRDefault="008A494B" w:rsidP="006E046D">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015340">
        <w:rPr>
          <w:rFonts w:ascii="Browallia New" w:hAnsi="Browallia New" w:cs="Browallia New"/>
          <w:i/>
          <w:iCs/>
          <w:sz w:val="28"/>
          <w:szCs w:val="28"/>
          <w:cs/>
        </w:rPr>
        <w:t>มูลค่ายุติธรรม</w:t>
      </w:r>
    </w:p>
    <w:p w14:paraId="47C97F55" w14:textId="3C47C883" w:rsidR="008A494B" w:rsidRDefault="008A494B" w:rsidP="006E046D">
      <w:pPr>
        <w:pStyle w:val="BodyText2"/>
        <w:spacing w:line="240" w:lineRule="auto"/>
        <w:ind w:left="364"/>
        <w:jc w:val="thaiDistribute"/>
        <w:rPr>
          <w:rFonts w:ascii="Browallia New" w:hAnsi="Browallia New" w:cs="Browallia New"/>
          <w:spacing w:val="-4"/>
          <w:sz w:val="28"/>
          <w:szCs w:val="28"/>
        </w:rPr>
      </w:pPr>
      <w:r w:rsidRPr="00DD0B4C">
        <w:rPr>
          <w:rFonts w:ascii="Browallia New" w:hAnsi="Browallia New" w:cs="Browallia New"/>
          <w:spacing w:val="-4"/>
          <w:sz w:val="28"/>
          <w:szCs w:val="28"/>
          <w:cs/>
        </w:rPr>
        <w:t>สินทรัพย์ทางการเงินและหนี้สินทางการเงินส่วนใหญ่จัดอยู่ในประเภทระยะสั้น</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เงินกู้ยืมระยะยาวจากธนาคารพาณิชย์</w:t>
      </w:r>
      <w:r w:rsidR="00F46B29" w:rsidRPr="00F46B29">
        <w:rPr>
          <w:rFonts w:ascii="Browallia New" w:hAnsi="Browallia New" w:cs="Browallia New"/>
          <w:spacing w:val="-4"/>
          <w:sz w:val="28"/>
          <w:szCs w:val="28"/>
          <w:lang w:val="en-US"/>
        </w:rPr>
        <w:t xml:space="preserve"> </w:t>
      </w:r>
      <w:r w:rsidR="00F46B29" w:rsidRPr="00F46B29">
        <w:rPr>
          <w:rFonts w:ascii="Browallia New" w:hAnsi="Browallia New" w:cs="Browallia New" w:hint="cs"/>
          <w:spacing w:val="-4"/>
          <w:sz w:val="28"/>
          <w:szCs w:val="28"/>
          <w:lang w:val="en-US"/>
        </w:rPr>
        <w:t xml:space="preserve">              </w:t>
      </w:r>
      <w:r w:rsidRPr="00DD0B4C">
        <w:rPr>
          <w:rFonts w:ascii="Browallia New" w:hAnsi="Browallia New" w:cs="Browallia New"/>
          <w:spacing w:val="-4"/>
          <w:sz w:val="28"/>
          <w:szCs w:val="28"/>
          <w:cs/>
        </w:rPr>
        <w:t>มีอัตราดอกเบี้ยอยู่ในเกณฑ์เดียวกับตลาด</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ฝ่ายบริหารจึงเชื่อว่ามูลค่าตามบัญชีของสินทรัพย์ทางการเงินและหนี้สินทางการเงินดังกล่าว</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แสดงมูลค่าไม่แตกต่างจากมูลค่ายุติธรรมอย่างเป็นสาระสำคัญ</w:t>
      </w:r>
    </w:p>
    <w:p w14:paraId="641512C4" w14:textId="77777777" w:rsidR="000236C7" w:rsidRDefault="000236C7" w:rsidP="006E046D">
      <w:pPr>
        <w:pStyle w:val="BodyText2"/>
        <w:spacing w:line="240" w:lineRule="auto"/>
        <w:ind w:left="364"/>
        <w:jc w:val="thaiDistribute"/>
        <w:rPr>
          <w:rFonts w:ascii="Browallia New" w:hAnsi="Browallia New" w:cs="Browallia New"/>
          <w:spacing w:val="-4"/>
          <w:sz w:val="28"/>
          <w:szCs w:val="28"/>
          <w:cs/>
        </w:rPr>
      </w:pPr>
    </w:p>
    <w:p w14:paraId="4672CFDF" w14:textId="77777777" w:rsidR="000236C7" w:rsidRPr="001F502F" w:rsidRDefault="000236C7" w:rsidP="000236C7">
      <w:pPr>
        <w:pStyle w:val="BodyText2"/>
        <w:spacing w:line="240" w:lineRule="auto"/>
        <w:ind w:left="364"/>
        <w:jc w:val="thaiDistribute"/>
        <w:rPr>
          <w:rStyle w:val="normaltextrun"/>
          <w:rFonts w:ascii="Browallia New" w:hAnsi="Browallia New" w:cs="Browallia New"/>
          <w:spacing w:val="-4"/>
          <w:sz w:val="28"/>
          <w:szCs w:val="28"/>
          <w:lang w:val="en-US"/>
        </w:rPr>
      </w:pPr>
      <w:r w:rsidRPr="00A01ABF">
        <w:rPr>
          <w:rStyle w:val="normaltextrun"/>
          <w:rFonts w:ascii="Browallia New" w:hAnsi="Browallia New" w:cs="Browallia New"/>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4034B3E6" w14:textId="77777777" w:rsidR="009A5ADF" w:rsidRDefault="009A5ADF" w:rsidP="006E046D">
      <w:pPr>
        <w:pStyle w:val="BodyText2"/>
        <w:spacing w:line="240" w:lineRule="auto"/>
        <w:ind w:left="364"/>
        <w:jc w:val="thaiDistribute"/>
        <w:rPr>
          <w:rFonts w:ascii="Browallia New" w:hAnsi="Browallia New" w:cs="Browallia New"/>
          <w:spacing w:val="-4"/>
          <w:sz w:val="28"/>
          <w:szCs w:val="28"/>
          <w:lang w:val="en-US"/>
        </w:rPr>
      </w:pPr>
    </w:p>
    <w:p w14:paraId="6B4486E7" w14:textId="4E50AFBA" w:rsidR="002852C1" w:rsidRPr="002852C1" w:rsidRDefault="002852C1" w:rsidP="002852C1">
      <w:pPr>
        <w:pStyle w:val="BodyText2"/>
        <w:spacing w:line="240" w:lineRule="auto"/>
        <w:ind w:left="364"/>
        <w:jc w:val="thaiDistribute"/>
        <w:rPr>
          <w:rFonts w:ascii="Browallia New" w:hAnsi="Browallia New" w:cs="Browallia New"/>
          <w:spacing w:val="-4"/>
          <w:sz w:val="28"/>
          <w:szCs w:val="28"/>
          <w:cs/>
        </w:rPr>
      </w:pPr>
      <w:r w:rsidRPr="002852C1">
        <w:rPr>
          <w:rFonts w:ascii="Browallia New" w:hAnsi="Browallia New" w:cs="Browallia New" w:hint="cs"/>
          <w:spacing w:val="-4"/>
          <w:sz w:val="28"/>
          <w:szCs w:val="28"/>
          <w:cs/>
        </w:rPr>
        <w:t xml:space="preserve">มูลค่าตามบัญชีของสินทรัพย์ทางการเงินและหนี้สินทางการเงิน ณ วันที่ </w:t>
      </w:r>
      <w:r w:rsidRPr="002852C1">
        <w:rPr>
          <w:rFonts w:ascii="Browallia New" w:hAnsi="Browallia New" w:cs="Browallia New"/>
          <w:spacing w:val="-4"/>
          <w:sz w:val="28"/>
          <w:szCs w:val="28"/>
        </w:rPr>
        <w:t xml:space="preserve">31 </w:t>
      </w:r>
      <w:r w:rsidRPr="002852C1">
        <w:rPr>
          <w:rFonts w:ascii="Browallia New" w:hAnsi="Browallia New" w:cs="Browallia New" w:hint="cs"/>
          <w:spacing w:val="-4"/>
          <w:sz w:val="28"/>
          <w:szCs w:val="28"/>
          <w:cs/>
        </w:rPr>
        <w:t xml:space="preserve">ธันวาคม </w:t>
      </w:r>
      <w:r w:rsidRPr="00FE3C85">
        <w:rPr>
          <w:rFonts w:ascii="Browallia New" w:hAnsi="Browallia New" w:cs="Browallia New"/>
          <w:spacing w:val="-4"/>
          <w:sz w:val="28"/>
          <w:szCs w:val="28"/>
        </w:rPr>
        <w:t>256</w:t>
      </w:r>
      <w:r w:rsidR="00C16F34" w:rsidRPr="00C16F34">
        <w:rPr>
          <w:rFonts w:ascii="Browallia New" w:hAnsi="Browallia New" w:cs="Browallia New" w:hint="cs"/>
          <w:spacing w:val="-4"/>
          <w:sz w:val="28"/>
          <w:szCs w:val="28"/>
          <w:lang w:val="en-US"/>
        </w:rPr>
        <w:t>5</w:t>
      </w:r>
      <w:r w:rsidRPr="002852C1">
        <w:rPr>
          <w:rFonts w:ascii="Browallia New" w:hAnsi="Browallia New" w:cs="Browallia New"/>
          <w:spacing w:val="-4"/>
          <w:sz w:val="28"/>
          <w:szCs w:val="28"/>
        </w:rPr>
        <w:t xml:space="preserve"> </w:t>
      </w:r>
      <w:r w:rsidRPr="002852C1">
        <w:rPr>
          <w:rFonts w:ascii="Browallia New" w:hAnsi="Browallia New" w:cs="Browallia New" w:hint="cs"/>
          <w:spacing w:val="-4"/>
          <w:sz w:val="28"/>
          <w:szCs w:val="28"/>
          <w:cs/>
        </w:rPr>
        <w:t xml:space="preserve">และ </w:t>
      </w:r>
      <w:r w:rsidRPr="002852C1">
        <w:rPr>
          <w:rFonts w:ascii="Browallia New" w:hAnsi="Browallia New" w:cs="Browallia New"/>
          <w:spacing w:val="-4"/>
          <w:sz w:val="28"/>
          <w:szCs w:val="28"/>
        </w:rPr>
        <w:t>256</w:t>
      </w:r>
      <w:r w:rsidR="00A95020">
        <w:rPr>
          <w:rFonts w:ascii="Browallia New" w:hAnsi="Browallia New" w:cs="Browallia New"/>
          <w:spacing w:val="-4"/>
          <w:sz w:val="28"/>
          <w:szCs w:val="28"/>
          <w:lang w:val="en-US"/>
        </w:rPr>
        <w:t>4</w:t>
      </w:r>
      <w:r w:rsidRPr="002852C1">
        <w:rPr>
          <w:rFonts w:ascii="Browallia New" w:hAnsi="Browallia New" w:cs="Browallia New"/>
          <w:spacing w:val="-4"/>
          <w:sz w:val="28"/>
          <w:szCs w:val="28"/>
        </w:rPr>
        <w:t xml:space="preserve"> </w:t>
      </w:r>
      <w:r w:rsidRPr="002852C1">
        <w:rPr>
          <w:rFonts w:ascii="Browallia New" w:hAnsi="Browallia New" w:cs="Browallia New" w:hint="cs"/>
          <w:spacing w:val="-4"/>
          <w:sz w:val="28"/>
          <w:szCs w:val="28"/>
          <w:cs/>
        </w:rPr>
        <w:t>มีดังต่อไปนี้</w:t>
      </w:r>
    </w:p>
    <w:p w14:paraId="79271459" w14:textId="77777777" w:rsidR="002852C1" w:rsidRDefault="002852C1" w:rsidP="006E046D">
      <w:pPr>
        <w:pStyle w:val="BodyText2"/>
        <w:spacing w:line="240" w:lineRule="auto"/>
        <w:ind w:left="364"/>
        <w:jc w:val="thaiDistribute"/>
        <w:rPr>
          <w:rFonts w:ascii="Browallia New" w:hAnsi="Browallia New" w:cs="Browallia New"/>
          <w:spacing w:val="-4"/>
          <w:sz w:val="28"/>
          <w:szCs w:val="28"/>
          <w:lang w:val="en-US"/>
        </w:rPr>
      </w:pP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4392"/>
        <w:gridCol w:w="1159"/>
        <w:gridCol w:w="1159"/>
        <w:gridCol w:w="1196"/>
        <w:gridCol w:w="1166"/>
      </w:tblGrid>
      <w:tr w:rsidR="00472E25" w:rsidRPr="001C2803" w14:paraId="2B9BE01C" w14:textId="77777777" w:rsidTr="00C07995">
        <w:trPr>
          <w:trHeight w:val="272"/>
          <w:tblHeader/>
        </w:trPr>
        <w:tc>
          <w:tcPr>
            <w:tcW w:w="4392" w:type="dxa"/>
            <w:vAlign w:val="bottom"/>
          </w:tcPr>
          <w:p w14:paraId="77C47F75"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485A9AB3"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rPr>
            </w:pPr>
          </w:p>
        </w:tc>
        <w:tc>
          <w:tcPr>
            <w:tcW w:w="1159" w:type="dxa"/>
            <w:vAlign w:val="bottom"/>
          </w:tcPr>
          <w:p w14:paraId="56ED8DC8"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2362" w:type="dxa"/>
            <w:gridSpan w:val="2"/>
            <w:vAlign w:val="bottom"/>
          </w:tcPr>
          <w:p w14:paraId="726519CE" w14:textId="77777777" w:rsidR="00472E25" w:rsidRPr="001C2803" w:rsidRDefault="00472E25" w:rsidP="00066758">
            <w:pPr>
              <w:tabs>
                <w:tab w:val="left" w:pos="2160"/>
                <w:tab w:val="right" w:pos="7280"/>
                <w:tab w:val="right" w:pos="8540"/>
              </w:tabs>
              <w:ind w:left="-252" w:right="-45"/>
              <w:jc w:val="right"/>
              <w:rPr>
                <w:rFonts w:ascii="Browallia New" w:hAnsi="Browallia New" w:cs="Browallia New"/>
                <w:sz w:val="22"/>
                <w:szCs w:val="22"/>
              </w:rPr>
            </w:pPr>
            <w:r w:rsidRPr="001C2803">
              <w:rPr>
                <w:rFonts w:ascii="Browallia New" w:hAnsi="Browallia New" w:cs="Browallia New" w:hint="cs"/>
                <w:sz w:val="22"/>
                <w:szCs w:val="22"/>
                <w:cs/>
              </w:rPr>
              <w:t xml:space="preserve">(หน่วย </w:t>
            </w:r>
            <w:r w:rsidRPr="001C2803">
              <w:rPr>
                <w:rFonts w:ascii="Browallia New" w:hAnsi="Browallia New" w:cs="Browallia New"/>
                <w:sz w:val="22"/>
                <w:szCs w:val="22"/>
                <w:cs/>
              </w:rPr>
              <w:t xml:space="preserve">: </w:t>
            </w:r>
            <w:r w:rsidRPr="001C2803">
              <w:rPr>
                <w:rFonts w:ascii="Browallia New" w:hAnsi="Browallia New" w:cs="Browallia New" w:hint="cs"/>
                <w:sz w:val="22"/>
                <w:szCs w:val="22"/>
                <w:cs/>
              </w:rPr>
              <w:t>พันบาท)</w:t>
            </w:r>
          </w:p>
        </w:tc>
      </w:tr>
      <w:tr w:rsidR="00472E25" w:rsidRPr="001C2803" w14:paraId="104318EA" w14:textId="77777777" w:rsidTr="00C07995">
        <w:trPr>
          <w:trHeight w:val="296"/>
          <w:tblHeader/>
        </w:trPr>
        <w:tc>
          <w:tcPr>
            <w:tcW w:w="4392" w:type="dxa"/>
            <w:vAlign w:val="bottom"/>
          </w:tcPr>
          <w:p w14:paraId="15F157C8"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2318" w:type="dxa"/>
            <w:gridSpan w:val="2"/>
            <w:vAlign w:val="bottom"/>
          </w:tcPr>
          <w:p w14:paraId="66C163AD" w14:textId="77777777" w:rsidR="00472E25" w:rsidRPr="001C2803" w:rsidRDefault="00472E25" w:rsidP="00066758">
            <w:pPr>
              <w:pBdr>
                <w:bottom w:val="single" w:sz="4" w:space="1" w:color="auto"/>
              </w:pBdr>
              <w:tabs>
                <w:tab w:val="left" w:pos="2258"/>
                <w:tab w:val="right" w:pos="7280"/>
                <w:tab w:val="right" w:pos="8540"/>
              </w:tabs>
              <w:ind w:right="-45"/>
              <w:jc w:val="center"/>
              <w:rPr>
                <w:rFonts w:ascii="Browallia New" w:hAnsi="Browallia New" w:cs="Browallia New"/>
                <w:sz w:val="22"/>
                <w:szCs w:val="22"/>
                <w:cs/>
              </w:rPr>
            </w:pPr>
            <w:r w:rsidRPr="001C2803">
              <w:rPr>
                <w:rFonts w:ascii="Browallia New" w:hAnsi="Browallia New" w:cs="Browallia New" w:hint="cs"/>
                <w:sz w:val="22"/>
                <w:szCs w:val="22"/>
                <w:cs/>
              </w:rPr>
              <w:t>งบการเงินรวม</w:t>
            </w:r>
          </w:p>
        </w:tc>
        <w:tc>
          <w:tcPr>
            <w:tcW w:w="2362" w:type="dxa"/>
            <w:gridSpan w:val="2"/>
            <w:vAlign w:val="bottom"/>
          </w:tcPr>
          <w:p w14:paraId="2419E3C1" w14:textId="77777777" w:rsidR="00472E25" w:rsidRPr="001C2803" w:rsidRDefault="00472E25" w:rsidP="00066758">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C2803">
              <w:rPr>
                <w:rFonts w:ascii="Browallia New" w:hAnsi="Browallia New" w:cs="Browallia New" w:hint="cs"/>
                <w:sz w:val="22"/>
                <w:szCs w:val="22"/>
                <w:cs/>
              </w:rPr>
              <w:t>งบการเงินเฉพาะของบริษัท</w:t>
            </w:r>
          </w:p>
        </w:tc>
      </w:tr>
      <w:tr w:rsidR="005E5270" w:rsidRPr="001C2803" w14:paraId="3CB131DB" w14:textId="77777777" w:rsidTr="00C07995">
        <w:trPr>
          <w:trHeight w:val="68"/>
          <w:tblHeader/>
        </w:trPr>
        <w:tc>
          <w:tcPr>
            <w:tcW w:w="4392" w:type="dxa"/>
            <w:vAlign w:val="bottom"/>
          </w:tcPr>
          <w:p w14:paraId="791F8C84" w14:textId="77777777" w:rsidR="005E5270" w:rsidRPr="001C2803" w:rsidRDefault="005E5270" w:rsidP="005E5270">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4A5E970B" w14:textId="6332AC82" w:rsidR="005E5270" w:rsidRPr="001C2803" w:rsidRDefault="005E5270" w:rsidP="005E5270">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C2803">
              <w:rPr>
                <w:rFonts w:ascii="Browallia New" w:hAnsi="Browallia New" w:cs="Browallia New"/>
                <w:sz w:val="22"/>
                <w:szCs w:val="22"/>
              </w:rPr>
              <w:t>256</w:t>
            </w:r>
            <w:r>
              <w:rPr>
                <w:rFonts w:ascii="Browallia New" w:hAnsi="Browallia New" w:cs="Browallia New"/>
                <w:sz w:val="22"/>
                <w:szCs w:val="22"/>
              </w:rPr>
              <w:t>5</w:t>
            </w:r>
          </w:p>
        </w:tc>
        <w:tc>
          <w:tcPr>
            <w:tcW w:w="1159" w:type="dxa"/>
            <w:vAlign w:val="bottom"/>
          </w:tcPr>
          <w:p w14:paraId="29D55AD6" w14:textId="2A10F0C3" w:rsidR="005E5270" w:rsidRPr="001C2803" w:rsidRDefault="005E5270" w:rsidP="005E5270">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C2803">
              <w:rPr>
                <w:rFonts w:ascii="Browallia New" w:hAnsi="Browallia New" w:cs="Browallia New"/>
                <w:sz w:val="22"/>
                <w:szCs w:val="22"/>
              </w:rPr>
              <w:t>256</w:t>
            </w:r>
            <w:r>
              <w:rPr>
                <w:rFonts w:ascii="Browallia New" w:hAnsi="Browallia New" w:cs="Browallia New"/>
                <w:sz w:val="22"/>
                <w:szCs w:val="22"/>
              </w:rPr>
              <w:t>4</w:t>
            </w:r>
          </w:p>
        </w:tc>
        <w:tc>
          <w:tcPr>
            <w:tcW w:w="1196" w:type="dxa"/>
            <w:vAlign w:val="bottom"/>
          </w:tcPr>
          <w:p w14:paraId="790A9569" w14:textId="66F13424" w:rsidR="005E5270" w:rsidRPr="001C2803" w:rsidRDefault="005E5270" w:rsidP="005E5270">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C2803">
              <w:rPr>
                <w:rFonts w:ascii="Browallia New" w:hAnsi="Browallia New" w:cs="Browallia New"/>
                <w:sz w:val="22"/>
                <w:szCs w:val="22"/>
              </w:rPr>
              <w:t>256</w:t>
            </w:r>
            <w:r>
              <w:rPr>
                <w:rFonts w:ascii="Browallia New" w:hAnsi="Browallia New" w:cs="Browallia New"/>
                <w:sz w:val="22"/>
                <w:szCs w:val="22"/>
              </w:rPr>
              <w:t>5</w:t>
            </w:r>
          </w:p>
        </w:tc>
        <w:tc>
          <w:tcPr>
            <w:tcW w:w="1166" w:type="dxa"/>
            <w:vAlign w:val="bottom"/>
          </w:tcPr>
          <w:p w14:paraId="2612DCE6" w14:textId="4E6A37F9" w:rsidR="005E5270" w:rsidRPr="001C2803" w:rsidRDefault="005E5270" w:rsidP="005E5270">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C2803">
              <w:rPr>
                <w:rFonts w:ascii="Browallia New" w:hAnsi="Browallia New" w:cs="Browallia New"/>
                <w:sz w:val="22"/>
                <w:szCs w:val="22"/>
              </w:rPr>
              <w:t>256</w:t>
            </w:r>
            <w:r>
              <w:rPr>
                <w:rFonts w:ascii="Browallia New" w:hAnsi="Browallia New" w:cs="Browallia New"/>
                <w:sz w:val="22"/>
                <w:szCs w:val="22"/>
              </w:rPr>
              <w:t>4</w:t>
            </w:r>
          </w:p>
        </w:tc>
      </w:tr>
      <w:tr w:rsidR="00472E25" w:rsidRPr="001C2803" w14:paraId="754DCF86" w14:textId="77777777" w:rsidTr="00C07995">
        <w:trPr>
          <w:trHeight w:val="284"/>
          <w:tblHeader/>
        </w:trPr>
        <w:tc>
          <w:tcPr>
            <w:tcW w:w="4392" w:type="dxa"/>
            <w:vAlign w:val="bottom"/>
          </w:tcPr>
          <w:p w14:paraId="74D27147"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b/>
                <w:bCs/>
                <w:sz w:val="22"/>
                <w:szCs w:val="22"/>
                <w:cs/>
              </w:rPr>
            </w:pPr>
          </w:p>
        </w:tc>
        <w:tc>
          <w:tcPr>
            <w:tcW w:w="1159" w:type="dxa"/>
            <w:vAlign w:val="bottom"/>
          </w:tcPr>
          <w:p w14:paraId="48509F03"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rPr>
            </w:pPr>
          </w:p>
        </w:tc>
        <w:tc>
          <w:tcPr>
            <w:tcW w:w="1159" w:type="dxa"/>
            <w:vAlign w:val="bottom"/>
          </w:tcPr>
          <w:p w14:paraId="57F1176C"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96" w:type="dxa"/>
            <w:vAlign w:val="bottom"/>
          </w:tcPr>
          <w:p w14:paraId="571C6233"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66" w:type="dxa"/>
            <w:vAlign w:val="bottom"/>
          </w:tcPr>
          <w:p w14:paraId="76F021CE"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r>
      <w:tr w:rsidR="00472E25" w:rsidRPr="001C2803" w14:paraId="687F22CB" w14:textId="77777777" w:rsidTr="00C07995">
        <w:trPr>
          <w:trHeight w:val="284"/>
        </w:trPr>
        <w:tc>
          <w:tcPr>
            <w:tcW w:w="4392" w:type="dxa"/>
            <w:vAlign w:val="bottom"/>
          </w:tcPr>
          <w:p w14:paraId="451F32E7"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b/>
                <w:bCs/>
                <w:sz w:val="22"/>
                <w:szCs w:val="22"/>
              </w:rPr>
            </w:pPr>
            <w:r w:rsidRPr="001C2803">
              <w:rPr>
                <w:rFonts w:ascii="Browallia New" w:hAnsi="Browallia New" w:cs="Browallia New"/>
                <w:b/>
                <w:bCs/>
                <w:sz w:val="22"/>
                <w:szCs w:val="22"/>
                <w:cs/>
              </w:rPr>
              <w:t>สินทรัพย์ทางการเงิน</w:t>
            </w:r>
          </w:p>
        </w:tc>
        <w:tc>
          <w:tcPr>
            <w:tcW w:w="1159" w:type="dxa"/>
            <w:vAlign w:val="bottom"/>
          </w:tcPr>
          <w:p w14:paraId="58F09F0F"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rPr>
            </w:pPr>
          </w:p>
        </w:tc>
        <w:tc>
          <w:tcPr>
            <w:tcW w:w="1159" w:type="dxa"/>
            <w:vAlign w:val="bottom"/>
          </w:tcPr>
          <w:p w14:paraId="2212E5CE"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96" w:type="dxa"/>
            <w:vAlign w:val="bottom"/>
          </w:tcPr>
          <w:p w14:paraId="4A06E421"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66" w:type="dxa"/>
            <w:vAlign w:val="bottom"/>
          </w:tcPr>
          <w:p w14:paraId="056AAD18"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r>
      <w:tr w:rsidR="00472E25" w:rsidRPr="001C2803" w14:paraId="7A249563" w14:textId="77777777" w:rsidTr="00C07995">
        <w:trPr>
          <w:trHeight w:val="68"/>
        </w:trPr>
        <w:tc>
          <w:tcPr>
            <w:tcW w:w="4392" w:type="dxa"/>
            <w:shd w:val="clear" w:color="auto" w:fill="auto"/>
            <w:vAlign w:val="bottom"/>
          </w:tcPr>
          <w:p w14:paraId="7066C4F9" w14:textId="77777777" w:rsidR="00472E25" w:rsidRPr="001C2803" w:rsidRDefault="00472E25" w:rsidP="00066758">
            <w:pPr>
              <w:tabs>
                <w:tab w:val="left" w:pos="2160"/>
                <w:tab w:val="right" w:pos="7280"/>
                <w:tab w:val="right" w:pos="8540"/>
              </w:tabs>
              <w:ind w:right="-45"/>
              <w:rPr>
                <w:rFonts w:ascii="Browallia New" w:hAnsi="Browallia New" w:cs="Browallia New"/>
                <w:i/>
                <w:iCs/>
                <w:sz w:val="22"/>
                <w:szCs w:val="22"/>
                <w:cs/>
              </w:rPr>
            </w:pPr>
            <w:r w:rsidRPr="001C2803">
              <w:rPr>
                <w:rFonts w:ascii="Browallia New" w:hAnsi="Browallia New" w:cs="Browallia New" w:hint="cs"/>
                <w:i/>
                <w:iCs/>
                <w:sz w:val="22"/>
                <w:szCs w:val="22"/>
                <w:cs/>
              </w:rPr>
              <w:t>สินทรัพย์ทางการเงินที่วัดด้วยราคาทุนตัดจำหน่าย</w:t>
            </w:r>
          </w:p>
        </w:tc>
        <w:tc>
          <w:tcPr>
            <w:tcW w:w="1159" w:type="dxa"/>
            <w:vAlign w:val="bottom"/>
          </w:tcPr>
          <w:p w14:paraId="319F6EA2"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4C63FF2A"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cs/>
              </w:rPr>
            </w:pPr>
          </w:p>
        </w:tc>
        <w:tc>
          <w:tcPr>
            <w:tcW w:w="1196" w:type="dxa"/>
            <w:vAlign w:val="bottom"/>
          </w:tcPr>
          <w:p w14:paraId="3340BE95"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66" w:type="dxa"/>
            <w:vAlign w:val="bottom"/>
          </w:tcPr>
          <w:p w14:paraId="55DC292D"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cs/>
              </w:rPr>
            </w:pPr>
          </w:p>
        </w:tc>
      </w:tr>
      <w:tr w:rsidR="005E5270" w:rsidRPr="001C2803" w14:paraId="5AD98B31" w14:textId="77777777" w:rsidTr="00C07995">
        <w:trPr>
          <w:trHeight w:val="68"/>
        </w:trPr>
        <w:tc>
          <w:tcPr>
            <w:tcW w:w="4392" w:type="dxa"/>
            <w:shd w:val="clear" w:color="auto" w:fill="auto"/>
            <w:vAlign w:val="bottom"/>
          </w:tcPr>
          <w:p w14:paraId="6883E256" w14:textId="38C9AD78" w:rsidR="005E5270" w:rsidRPr="001C2803" w:rsidRDefault="005E5270" w:rsidP="005E5270">
            <w:pPr>
              <w:tabs>
                <w:tab w:val="left" w:pos="2160"/>
                <w:tab w:val="right" w:pos="7280"/>
                <w:tab w:val="right" w:pos="8540"/>
              </w:tabs>
              <w:ind w:right="-45"/>
              <w:rPr>
                <w:rFonts w:ascii="Browallia New" w:hAnsi="Browallia New" w:cs="Browallia New"/>
                <w:sz w:val="22"/>
                <w:szCs w:val="22"/>
              </w:rPr>
            </w:pPr>
            <w:r w:rsidRPr="001C2803">
              <w:rPr>
                <w:rFonts w:ascii="Browallia New" w:hAnsi="Browallia New" w:cs="Browallia New" w:hint="cs"/>
                <w:sz w:val="22"/>
                <w:szCs w:val="22"/>
                <w:cs/>
              </w:rPr>
              <w:t>เงินสดและรายการเทียบเท่าเงินสด</w:t>
            </w:r>
          </w:p>
        </w:tc>
        <w:tc>
          <w:tcPr>
            <w:tcW w:w="1159" w:type="dxa"/>
            <w:vAlign w:val="bottom"/>
          </w:tcPr>
          <w:p w14:paraId="268EE253" w14:textId="0225098D" w:rsidR="005E5270" w:rsidRPr="0021186A" w:rsidRDefault="00D91F8D" w:rsidP="005E5270">
            <w:pPr>
              <w:tabs>
                <w:tab w:val="left" w:pos="2160"/>
                <w:tab w:val="right" w:pos="7280"/>
                <w:tab w:val="right" w:pos="8540"/>
              </w:tabs>
              <w:ind w:right="-45"/>
              <w:jc w:val="right"/>
              <w:rPr>
                <w:rFonts w:ascii="Browallia New" w:hAnsi="Browallia New" w:cs="Browallia New"/>
                <w:sz w:val="22"/>
                <w:szCs w:val="22"/>
              </w:rPr>
            </w:pPr>
            <w:r w:rsidRPr="0021186A">
              <w:rPr>
                <w:rFonts w:ascii="Browallia New" w:hAnsi="Browallia New" w:cs="Browallia New"/>
                <w:sz w:val="22"/>
                <w:szCs w:val="22"/>
              </w:rPr>
              <w:t>11</w:t>
            </w:r>
            <w:r w:rsidR="00812165" w:rsidRPr="0021186A">
              <w:rPr>
                <w:rFonts w:ascii="Browallia New" w:hAnsi="Browallia New" w:cs="Browallia New"/>
                <w:sz w:val="22"/>
                <w:szCs w:val="22"/>
              </w:rPr>
              <w:t>2,178</w:t>
            </w:r>
          </w:p>
        </w:tc>
        <w:tc>
          <w:tcPr>
            <w:tcW w:w="1159" w:type="dxa"/>
            <w:vAlign w:val="bottom"/>
          </w:tcPr>
          <w:p w14:paraId="528D3EE7" w14:textId="7290B1A9"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238,229</w:t>
            </w:r>
          </w:p>
        </w:tc>
        <w:tc>
          <w:tcPr>
            <w:tcW w:w="1196" w:type="dxa"/>
          </w:tcPr>
          <w:p w14:paraId="0FB2F8F7" w14:textId="0206C55F" w:rsidR="005E5270" w:rsidRPr="0021186A" w:rsidRDefault="00D91F8D" w:rsidP="005E5270">
            <w:pPr>
              <w:tabs>
                <w:tab w:val="left" w:pos="2160"/>
                <w:tab w:val="right" w:pos="7280"/>
                <w:tab w:val="right" w:pos="8540"/>
              </w:tabs>
              <w:ind w:right="-45"/>
              <w:jc w:val="right"/>
              <w:rPr>
                <w:rFonts w:ascii="Browallia New" w:hAnsi="Browallia New" w:cs="Browallia New"/>
                <w:sz w:val="22"/>
                <w:szCs w:val="22"/>
              </w:rPr>
            </w:pPr>
            <w:r w:rsidRPr="0021186A">
              <w:rPr>
                <w:rFonts w:ascii="Browallia New" w:hAnsi="Browallia New" w:cs="Browallia New"/>
                <w:sz w:val="22"/>
                <w:szCs w:val="22"/>
              </w:rPr>
              <w:t>29,117</w:t>
            </w:r>
          </w:p>
        </w:tc>
        <w:tc>
          <w:tcPr>
            <w:tcW w:w="1166" w:type="dxa"/>
          </w:tcPr>
          <w:p w14:paraId="6005D56C" w14:textId="7A73C450"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29,739</w:t>
            </w:r>
          </w:p>
        </w:tc>
      </w:tr>
      <w:tr w:rsidR="005E5270" w:rsidRPr="001C2803" w14:paraId="72F3783D" w14:textId="77777777" w:rsidTr="00C07995">
        <w:trPr>
          <w:trHeight w:val="272"/>
        </w:trPr>
        <w:tc>
          <w:tcPr>
            <w:tcW w:w="4392" w:type="dxa"/>
            <w:shd w:val="clear" w:color="auto" w:fill="auto"/>
            <w:vAlign w:val="bottom"/>
          </w:tcPr>
          <w:p w14:paraId="66BDB369" w14:textId="3B67376F" w:rsidR="005E5270" w:rsidRPr="001C2803" w:rsidRDefault="005E5270" w:rsidP="005E5270">
            <w:pPr>
              <w:tabs>
                <w:tab w:val="left" w:pos="2160"/>
                <w:tab w:val="right" w:pos="7280"/>
                <w:tab w:val="right" w:pos="8540"/>
              </w:tabs>
              <w:ind w:right="-45"/>
              <w:rPr>
                <w:rFonts w:ascii="Browallia New" w:hAnsi="Browallia New" w:cs="Browallia New"/>
                <w:sz w:val="22"/>
                <w:szCs w:val="22"/>
                <w:cs/>
              </w:rPr>
            </w:pPr>
            <w:r w:rsidRPr="001C2803">
              <w:rPr>
                <w:rFonts w:ascii="Browallia New" w:hAnsi="Browallia New" w:cs="Browallia New" w:hint="cs"/>
                <w:sz w:val="22"/>
                <w:szCs w:val="22"/>
                <w:cs/>
              </w:rPr>
              <w:t>ลูกหนี้ตามสัญญาเช่าซื้อ</w:t>
            </w:r>
          </w:p>
        </w:tc>
        <w:tc>
          <w:tcPr>
            <w:tcW w:w="1159" w:type="dxa"/>
            <w:vAlign w:val="bottom"/>
          </w:tcPr>
          <w:p w14:paraId="1698B078" w14:textId="02A503D6" w:rsidR="005E5270" w:rsidRPr="00D91327" w:rsidRDefault="00EE267F" w:rsidP="005E5270">
            <w:pPr>
              <w:tabs>
                <w:tab w:val="left" w:pos="2160"/>
                <w:tab w:val="right" w:pos="7280"/>
                <w:tab w:val="right" w:pos="8540"/>
              </w:tabs>
              <w:ind w:right="-45"/>
              <w:jc w:val="right"/>
              <w:rPr>
                <w:rFonts w:ascii="Browallia New" w:hAnsi="Browallia New" w:cs="Browallia New"/>
                <w:sz w:val="22"/>
                <w:szCs w:val="22"/>
              </w:rPr>
            </w:pPr>
            <w:r w:rsidRPr="00D91327">
              <w:rPr>
                <w:rFonts w:ascii="Browallia New" w:hAnsi="Browallia New" w:cs="Browallia New"/>
                <w:sz w:val="22"/>
                <w:szCs w:val="22"/>
              </w:rPr>
              <w:t>3,231,496</w:t>
            </w:r>
          </w:p>
        </w:tc>
        <w:tc>
          <w:tcPr>
            <w:tcW w:w="1159" w:type="dxa"/>
            <w:vAlign w:val="bottom"/>
          </w:tcPr>
          <w:p w14:paraId="7AB69F97" w14:textId="00B3B67E"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3,099,945</w:t>
            </w:r>
          </w:p>
        </w:tc>
        <w:tc>
          <w:tcPr>
            <w:tcW w:w="1196" w:type="dxa"/>
          </w:tcPr>
          <w:p w14:paraId="4B15664E" w14:textId="1BB5BAAC" w:rsidR="005E5270" w:rsidRPr="00D91327" w:rsidRDefault="002B6C13" w:rsidP="005E5270">
            <w:pPr>
              <w:tabs>
                <w:tab w:val="left" w:pos="2160"/>
                <w:tab w:val="right" w:pos="7280"/>
                <w:tab w:val="right" w:pos="8540"/>
              </w:tabs>
              <w:ind w:right="-45"/>
              <w:jc w:val="right"/>
              <w:rPr>
                <w:rFonts w:ascii="Browallia New" w:hAnsi="Browallia New" w:cs="Browallia New"/>
                <w:sz w:val="22"/>
                <w:szCs w:val="22"/>
              </w:rPr>
            </w:pPr>
            <w:r w:rsidRPr="00D91327">
              <w:rPr>
                <w:rFonts w:ascii="Browallia New" w:hAnsi="Browallia New" w:cs="Browallia New"/>
                <w:sz w:val="22"/>
                <w:szCs w:val="22"/>
              </w:rPr>
              <w:t>382,679</w:t>
            </w:r>
          </w:p>
        </w:tc>
        <w:tc>
          <w:tcPr>
            <w:tcW w:w="1166" w:type="dxa"/>
          </w:tcPr>
          <w:p w14:paraId="0F02A152" w14:textId="298D16C7"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398,509</w:t>
            </w:r>
          </w:p>
        </w:tc>
      </w:tr>
      <w:tr w:rsidR="005E5270" w:rsidRPr="001C2803" w14:paraId="61CB156E" w14:textId="77777777" w:rsidTr="00C07995">
        <w:trPr>
          <w:trHeight w:val="272"/>
        </w:trPr>
        <w:tc>
          <w:tcPr>
            <w:tcW w:w="4392" w:type="dxa"/>
            <w:shd w:val="clear" w:color="auto" w:fill="auto"/>
            <w:vAlign w:val="bottom"/>
          </w:tcPr>
          <w:p w14:paraId="0158B7DF" w14:textId="33D3CF14" w:rsidR="005E5270" w:rsidRPr="001C2803" w:rsidRDefault="005E5270" w:rsidP="005E5270">
            <w:pPr>
              <w:tabs>
                <w:tab w:val="left" w:pos="2160"/>
                <w:tab w:val="right" w:pos="7280"/>
                <w:tab w:val="right" w:pos="8540"/>
              </w:tabs>
              <w:ind w:right="-45"/>
              <w:rPr>
                <w:rFonts w:ascii="Browallia New" w:hAnsi="Browallia New" w:cs="Browallia New"/>
                <w:sz w:val="22"/>
                <w:szCs w:val="22"/>
                <w:cs/>
              </w:rPr>
            </w:pPr>
            <w:r w:rsidRPr="001C2803">
              <w:rPr>
                <w:rFonts w:ascii="Browallia New" w:hAnsi="Browallia New" w:cs="Browallia New" w:hint="cs"/>
                <w:sz w:val="22"/>
                <w:szCs w:val="22"/>
                <w:cs/>
              </w:rPr>
              <w:t>ลูกหนี้การค้าและลูกหนี้อื่น</w:t>
            </w:r>
          </w:p>
        </w:tc>
        <w:tc>
          <w:tcPr>
            <w:tcW w:w="1159" w:type="dxa"/>
            <w:vAlign w:val="bottom"/>
          </w:tcPr>
          <w:p w14:paraId="4392954B" w14:textId="364ED472" w:rsidR="005E5270" w:rsidRPr="006A000A" w:rsidRDefault="001B13BE" w:rsidP="005E5270">
            <w:pPr>
              <w:tabs>
                <w:tab w:val="left" w:pos="2160"/>
                <w:tab w:val="right" w:pos="7280"/>
                <w:tab w:val="right" w:pos="8540"/>
              </w:tabs>
              <w:ind w:right="-45"/>
              <w:jc w:val="right"/>
              <w:rPr>
                <w:rFonts w:ascii="Browallia New" w:hAnsi="Browallia New" w:cs="Browallia New"/>
                <w:sz w:val="22"/>
                <w:szCs w:val="22"/>
              </w:rPr>
            </w:pPr>
            <w:r w:rsidRPr="006A000A">
              <w:rPr>
                <w:rFonts w:ascii="Browallia New" w:hAnsi="Browallia New" w:cs="Browallia New"/>
                <w:sz w:val="22"/>
                <w:szCs w:val="22"/>
              </w:rPr>
              <w:t>110,850</w:t>
            </w:r>
          </w:p>
        </w:tc>
        <w:tc>
          <w:tcPr>
            <w:tcW w:w="1159" w:type="dxa"/>
            <w:vAlign w:val="bottom"/>
          </w:tcPr>
          <w:p w14:paraId="69762953" w14:textId="02035D42"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110,108</w:t>
            </w:r>
          </w:p>
        </w:tc>
        <w:tc>
          <w:tcPr>
            <w:tcW w:w="1196" w:type="dxa"/>
          </w:tcPr>
          <w:p w14:paraId="751C3A9A" w14:textId="1240BED1" w:rsidR="005E5270" w:rsidRPr="006A000A" w:rsidRDefault="00770739" w:rsidP="005E5270">
            <w:pPr>
              <w:tabs>
                <w:tab w:val="left" w:pos="2160"/>
                <w:tab w:val="right" w:pos="7280"/>
                <w:tab w:val="right" w:pos="8540"/>
              </w:tabs>
              <w:ind w:right="-45"/>
              <w:jc w:val="right"/>
              <w:rPr>
                <w:rFonts w:ascii="Browallia New" w:hAnsi="Browallia New" w:cs="Browallia New"/>
                <w:sz w:val="22"/>
                <w:szCs w:val="22"/>
              </w:rPr>
            </w:pPr>
            <w:r w:rsidRPr="006A000A">
              <w:rPr>
                <w:rFonts w:ascii="Browallia New" w:hAnsi="Browallia New" w:cs="Browallia New"/>
                <w:sz w:val="22"/>
                <w:szCs w:val="22"/>
              </w:rPr>
              <w:t>20,310</w:t>
            </w:r>
          </w:p>
        </w:tc>
        <w:tc>
          <w:tcPr>
            <w:tcW w:w="1166" w:type="dxa"/>
          </w:tcPr>
          <w:p w14:paraId="570123E6" w14:textId="3D372457"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16,455</w:t>
            </w:r>
          </w:p>
        </w:tc>
      </w:tr>
      <w:tr w:rsidR="005E5270" w:rsidRPr="001C2803" w14:paraId="300C84FC" w14:textId="77777777" w:rsidTr="00C07995">
        <w:trPr>
          <w:trHeight w:val="68"/>
        </w:trPr>
        <w:tc>
          <w:tcPr>
            <w:tcW w:w="4392" w:type="dxa"/>
            <w:shd w:val="clear" w:color="auto" w:fill="auto"/>
            <w:vAlign w:val="bottom"/>
          </w:tcPr>
          <w:p w14:paraId="470205DC" w14:textId="4D686221" w:rsidR="005E5270" w:rsidRPr="001C2803" w:rsidRDefault="005E5270" w:rsidP="005E5270">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เงินให้กู้ยืมระยะสั้นและดอกเบี้ยค้างรับ</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บริษัทย่อย</w:t>
            </w:r>
          </w:p>
        </w:tc>
        <w:tc>
          <w:tcPr>
            <w:tcW w:w="1159" w:type="dxa"/>
            <w:vAlign w:val="bottom"/>
          </w:tcPr>
          <w:p w14:paraId="33A7AE27" w14:textId="41D0E4D3" w:rsidR="005E5270" w:rsidRPr="00620E53" w:rsidRDefault="00E94549"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c>
          <w:tcPr>
            <w:tcW w:w="1159" w:type="dxa"/>
            <w:vAlign w:val="bottom"/>
          </w:tcPr>
          <w:p w14:paraId="42D0D0DB" w14:textId="4DF14C33"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c>
          <w:tcPr>
            <w:tcW w:w="1196" w:type="dxa"/>
          </w:tcPr>
          <w:p w14:paraId="5FE92E5C" w14:textId="0DCF2486" w:rsidR="005E5270" w:rsidRPr="00620E53" w:rsidRDefault="009F1F7F" w:rsidP="005E5270">
            <w:pPr>
              <w:tabs>
                <w:tab w:val="left" w:pos="2160"/>
                <w:tab w:val="right" w:pos="7280"/>
                <w:tab w:val="right" w:pos="8540"/>
              </w:tabs>
              <w:ind w:right="-45"/>
              <w:jc w:val="right"/>
              <w:rPr>
                <w:rFonts w:ascii="Browallia New" w:hAnsi="Browallia New" w:cs="Browallia New"/>
                <w:sz w:val="22"/>
                <w:szCs w:val="22"/>
              </w:rPr>
            </w:pPr>
            <w:r w:rsidRPr="00620E53">
              <w:rPr>
                <w:rFonts w:ascii="Browallia New" w:hAnsi="Browallia New" w:cs="Browallia New"/>
                <w:sz w:val="22"/>
                <w:szCs w:val="22"/>
              </w:rPr>
              <w:t>1,456,514</w:t>
            </w:r>
          </w:p>
        </w:tc>
        <w:tc>
          <w:tcPr>
            <w:tcW w:w="1166" w:type="dxa"/>
          </w:tcPr>
          <w:p w14:paraId="0FA4603C" w14:textId="3EA2BBB9"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1,663,429</w:t>
            </w:r>
          </w:p>
        </w:tc>
      </w:tr>
      <w:tr w:rsidR="005E5270" w:rsidRPr="001C2803" w14:paraId="1D2078B1" w14:textId="77777777" w:rsidTr="00C07995">
        <w:trPr>
          <w:trHeight w:val="272"/>
        </w:trPr>
        <w:tc>
          <w:tcPr>
            <w:tcW w:w="4392" w:type="dxa"/>
            <w:shd w:val="clear" w:color="auto" w:fill="auto"/>
            <w:vAlign w:val="bottom"/>
          </w:tcPr>
          <w:p w14:paraId="66F57C38" w14:textId="03EA46E7" w:rsidR="005E5270" w:rsidRPr="001C2803" w:rsidRDefault="005E5270" w:rsidP="005E5270">
            <w:pPr>
              <w:tabs>
                <w:tab w:val="left" w:pos="2160"/>
                <w:tab w:val="right" w:pos="7280"/>
                <w:tab w:val="right" w:pos="8540"/>
              </w:tabs>
              <w:ind w:left="201" w:right="-45" w:hanging="201"/>
              <w:rPr>
                <w:rFonts w:ascii="Browallia New" w:hAnsi="Browallia New" w:cs="Browallia New"/>
                <w:sz w:val="22"/>
                <w:szCs w:val="22"/>
                <w:cs/>
              </w:rPr>
            </w:pPr>
            <w:r w:rsidRPr="001C2803">
              <w:rPr>
                <w:rFonts w:ascii="Browallia New" w:hAnsi="Browallia New" w:cs="Browallia New" w:hint="cs"/>
                <w:sz w:val="22"/>
                <w:szCs w:val="22"/>
                <w:cs/>
              </w:rPr>
              <w:t>เงินฝากธนาคารที่มีข้อจำกัดในการใช้</w:t>
            </w:r>
          </w:p>
        </w:tc>
        <w:tc>
          <w:tcPr>
            <w:tcW w:w="1159" w:type="dxa"/>
            <w:vAlign w:val="bottom"/>
          </w:tcPr>
          <w:p w14:paraId="72AB6527" w14:textId="42DDDE99" w:rsidR="005E5270" w:rsidRPr="00620E53" w:rsidRDefault="009766DC" w:rsidP="005E5270">
            <w:pPr>
              <w:tabs>
                <w:tab w:val="left" w:pos="2160"/>
                <w:tab w:val="right" w:pos="7280"/>
                <w:tab w:val="right" w:pos="8540"/>
              </w:tabs>
              <w:ind w:right="-45"/>
              <w:jc w:val="right"/>
              <w:rPr>
                <w:rFonts w:ascii="Browallia New" w:hAnsi="Browallia New" w:cs="Browallia New"/>
                <w:sz w:val="22"/>
                <w:szCs w:val="22"/>
              </w:rPr>
            </w:pPr>
            <w:r w:rsidRPr="00620E53">
              <w:rPr>
                <w:rFonts w:ascii="Browallia New" w:hAnsi="Browallia New" w:cs="Browallia New"/>
                <w:sz w:val="22"/>
                <w:szCs w:val="22"/>
              </w:rPr>
              <w:t>29,</w:t>
            </w:r>
            <w:r w:rsidR="00620E53" w:rsidRPr="00620E53">
              <w:rPr>
                <w:rFonts w:ascii="Browallia New" w:hAnsi="Browallia New" w:cs="Browallia New"/>
                <w:sz w:val="22"/>
                <w:szCs w:val="22"/>
              </w:rPr>
              <w:t>270</w:t>
            </w:r>
          </w:p>
        </w:tc>
        <w:tc>
          <w:tcPr>
            <w:tcW w:w="1159" w:type="dxa"/>
            <w:vAlign w:val="bottom"/>
          </w:tcPr>
          <w:p w14:paraId="34549031" w14:textId="040EEFC2"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21,381</w:t>
            </w:r>
          </w:p>
        </w:tc>
        <w:tc>
          <w:tcPr>
            <w:tcW w:w="1196" w:type="dxa"/>
          </w:tcPr>
          <w:p w14:paraId="2B2C6791" w14:textId="782128EB" w:rsidR="005E5270" w:rsidRPr="00620E53" w:rsidRDefault="009766DC" w:rsidP="005E5270">
            <w:pPr>
              <w:tabs>
                <w:tab w:val="left" w:pos="2160"/>
                <w:tab w:val="right" w:pos="7280"/>
                <w:tab w:val="right" w:pos="8540"/>
              </w:tabs>
              <w:ind w:right="-45"/>
              <w:jc w:val="right"/>
              <w:rPr>
                <w:rFonts w:ascii="Browallia New" w:hAnsi="Browallia New" w:cs="Browallia New"/>
                <w:sz w:val="22"/>
                <w:szCs w:val="22"/>
              </w:rPr>
            </w:pPr>
            <w:r w:rsidRPr="00620E53">
              <w:rPr>
                <w:rFonts w:ascii="Browallia New" w:hAnsi="Browallia New" w:cs="Browallia New"/>
                <w:sz w:val="22"/>
                <w:szCs w:val="22"/>
              </w:rPr>
              <w:t>8,208</w:t>
            </w:r>
          </w:p>
        </w:tc>
        <w:tc>
          <w:tcPr>
            <w:tcW w:w="1166" w:type="dxa"/>
          </w:tcPr>
          <w:p w14:paraId="618DEF41" w14:textId="30EE9228"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8,190</w:t>
            </w:r>
          </w:p>
        </w:tc>
      </w:tr>
      <w:tr w:rsidR="005E5270" w:rsidRPr="001C2803" w14:paraId="3097475B" w14:textId="77777777" w:rsidTr="00C07995">
        <w:trPr>
          <w:trHeight w:val="67"/>
        </w:trPr>
        <w:tc>
          <w:tcPr>
            <w:tcW w:w="4392" w:type="dxa"/>
            <w:shd w:val="clear" w:color="auto" w:fill="auto"/>
            <w:vAlign w:val="bottom"/>
          </w:tcPr>
          <w:p w14:paraId="01C2DD3F" w14:textId="4247EA81" w:rsidR="005E5270" w:rsidRPr="001C2803" w:rsidRDefault="005E5270" w:rsidP="005E5270">
            <w:pPr>
              <w:tabs>
                <w:tab w:val="left" w:pos="2160"/>
                <w:tab w:val="right" w:pos="7280"/>
                <w:tab w:val="right" w:pos="8540"/>
              </w:tabs>
              <w:ind w:right="-45"/>
              <w:rPr>
                <w:rFonts w:ascii="Browallia New" w:hAnsi="Browallia New" w:cs="Browallia New"/>
                <w:sz w:val="22"/>
                <w:szCs w:val="22"/>
                <w:cs/>
              </w:rPr>
            </w:pPr>
            <w:r w:rsidRPr="001C2803">
              <w:rPr>
                <w:rFonts w:ascii="Browallia New" w:hAnsi="Browallia New" w:cs="Browallia New" w:hint="cs"/>
                <w:sz w:val="22"/>
                <w:szCs w:val="22"/>
                <w:cs/>
              </w:rPr>
              <w:t>เงินให้กู้ยืมระยะยาวและดอกเบี้ยค้างรับ</w:t>
            </w:r>
            <w:r w:rsidRPr="001C2803">
              <w:rPr>
                <w:rFonts w:ascii="Browallia New" w:hAnsi="Browallia New" w:cs="Browallia New"/>
                <w:sz w:val="22"/>
                <w:szCs w:val="22"/>
              </w:rPr>
              <w:t xml:space="preserve"> </w:t>
            </w:r>
            <w:r w:rsidRPr="001C2803">
              <w:rPr>
                <w:rFonts w:ascii="Browallia New" w:hAnsi="Browallia New" w:cs="Browallia New" w:hint="cs"/>
                <w:sz w:val="22"/>
                <w:szCs w:val="22"/>
                <w:cs/>
              </w:rPr>
              <w:t>-</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บุคคลและบริษัทอื่น</w:t>
            </w:r>
          </w:p>
        </w:tc>
        <w:tc>
          <w:tcPr>
            <w:tcW w:w="1159" w:type="dxa"/>
            <w:vAlign w:val="bottom"/>
          </w:tcPr>
          <w:p w14:paraId="2BAE5D2E" w14:textId="39A708EB" w:rsidR="005E5270" w:rsidRPr="003B3F87" w:rsidRDefault="006F0365" w:rsidP="005E5270">
            <w:pPr>
              <w:tabs>
                <w:tab w:val="left" w:pos="2160"/>
                <w:tab w:val="right" w:pos="7280"/>
                <w:tab w:val="right" w:pos="8540"/>
              </w:tabs>
              <w:ind w:right="-45"/>
              <w:jc w:val="right"/>
              <w:rPr>
                <w:rFonts w:ascii="Browallia New" w:hAnsi="Browallia New" w:cs="Browallia New"/>
                <w:sz w:val="22"/>
                <w:szCs w:val="22"/>
              </w:rPr>
            </w:pPr>
            <w:r w:rsidRPr="003B3F87">
              <w:rPr>
                <w:rFonts w:ascii="Browallia New" w:hAnsi="Browallia New" w:cs="Browallia New"/>
                <w:sz w:val="22"/>
                <w:szCs w:val="22"/>
              </w:rPr>
              <w:t>274,334</w:t>
            </w:r>
          </w:p>
        </w:tc>
        <w:tc>
          <w:tcPr>
            <w:tcW w:w="1159" w:type="dxa"/>
            <w:vAlign w:val="bottom"/>
          </w:tcPr>
          <w:p w14:paraId="5B397664" w14:textId="3F99EA26" w:rsidR="005E5270" w:rsidRPr="003B3F87" w:rsidRDefault="00E92F99" w:rsidP="005E5270">
            <w:pPr>
              <w:tabs>
                <w:tab w:val="left" w:pos="2160"/>
                <w:tab w:val="right" w:pos="7280"/>
                <w:tab w:val="right" w:pos="8540"/>
              </w:tabs>
              <w:ind w:right="-45"/>
              <w:jc w:val="right"/>
              <w:rPr>
                <w:rFonts w:ascii="Browallia New" w:hAnsi="Browallia New" w:cs="Browallia New"/>
                <w:sz w:val="22"/>
                <w:szCs w:val="22"/>
              </w:rPr>
            </w:pPr>
            <w:r w:rsidRPr="003B3F87">
              <w:rPr>
                <w:rFonts w:ascii="Browallia New" w:hAnsi="Browallia New" w:cs="Browallia New"/>
                <w:sz w:val="22"/>
                <w:szCs w:val="22"/>
              </w:rPr>
              <w:t>267,208</w:t>
            </w:r>
          </w:p>
        </w:tc>
        <w:tc>
          <w:tcPr>
            <w:tcW w:w="1196" w:type="dxa"/>
            <w:vAlign w:val="bottom"/>
          </w:tcPr>
          <w:p w14:paraId="467FD283" w14:textId="38AF215E" w:rsidR="005E5270" w:rsidRPr="003B3F87" w:rsidRDefault="00BE4146" w:rsidP="005E5270">
            <w:pPr>
              <w:tabs>
                <w:tab w:val="left" w:pos="2160"/>
                <w:tab w:val="right" w:pos="7280"/>
                <w:tab w:val="right" w:pos="8540"/>
              </w:tabs>
              <w:ind w:right="-45"/>
              <w:jc w:val="right"/>
              <w:rPr>
                <w:rFonts w:ascii="Browallia New" w:hAnsi="Browallia New" w:cs="Browallia New"/>
                <w:sz w:val="22"/>
                <w:szCs w:val="22"/>
              </w:rPr>
            </w:pPr>
            <w:r w:rsidRPr="003B3F87">
              <w:rPr>
                <w:rFonts w:ascii="Browallia New" w:hAnsi="Browallia New" w:cs="Browallia New"/>
                <w:sz w:val="22"/>
                <w:szCs w:val="22"/>
              </w:rPr>
              <w:t>37,2</w:t>
            </w:r>
            <w:r w:rsidR="00C30176">
              <w:rPr>
                <w:rFonts w:ascii="Browallia New" w:hAnsi="Browallia New" w:cs="Browallia New"/>
                <w:sz w:val="22"/>
                <w:szCs w:val="22"/>
              </w:rPr>
              <w:t>50</w:t>
            </w:r>
          </w:p>
        </w:tc>
        <w:tc>
          <w:tcPr>
            <w:tcW w:w="1166" w:type="dxa"/>
            <w:vAlign w:val="bottom"/>
          </w:tcPr>
          <w:p w14:paraId="30BBD2EB" w14:textId="4C116620" w:rsidR="005E5270" w:rsidRPr="003B3F87" w:rsidRDefault="00BE4146" w:rsidP="005E5270">
            <w:pPr>
              <w:tabs>
                <w:tab w:val="left" w:pos="2160"/>
                <w:tab w:val="right" w:pos="7280"/>
                <w:tab w:val="right" w:pos="8540"/>
              </w:tabs>
              <w:ind w:right="-45"/>
              <w:jc w:val="right"/>
              <w:rPr>
                <w:rFonts w:ascii="Browallia New" w:hAnsi="Browallia New" w:cs="Browallia New"/>
                <w:sz w:val="22"/>
                <w:szCs w:val="22"/>
              </w:rPr>
            </w:pPr>
            <w:r w:rsidRPr="003B3F87">
              <w:rPr>
                <w:rFonts w:ascii="Browallia New" w:hAnsi="Browallia New" w:cs="Browallia New"/>
                <w:sz w:val="22"/>
                <w:szCs w:val="22"/>
              </w:rPr>
              <w:t>37,225</w:t>
            </w:r>
          </w:p>
        </w:tc>
      </w:tr>
      <w:tr w:rsidR="005E5270" w:rsidRPr="001C2803" w14:paraId="7A998E55" w14:textId="77777777" w:rsidTr="00C07995">
        <w:trPr>
          <w:trHeight w:val="67"/>
        </w:trPr>
        <w:tc>
          <w:tcPr>
            <w:tcW w:w="4392" w:type="dxa"/>
            <w:shd w:val="clear" w:color="auto" w:fill="auto"/>
            <w:vAlign w:val="bottom"/>
          </w:tcPr>
          <w:p w14:paraId="0E3D92BF" w14:textId="522FEA1F" w:rsidR="005E5270" w:rsidRPr="001C2803" w:rsidRDefault="005E5270" w:rsidP="00C07995">
            <w:pPr>
              <w:tabs>
                <w:tab w:val="left" w:pos="2160"/>
                <w:tab w:val="right" w:pos="7280"/>
                <w:tab w:val="right" w:pos="8540"/>
              </w:tabs>
              <w:ind w:left="198" w:right="-45" w:hanging="198"/>
              <w:rPr>
                <w:rFonts w:ascii="Browallia New" w:hAnsi="Browallia New" w:cs="Browallia New"/>
                <w:sz w:val="22"/>
                <w:szCs w:val="22"/>
                <w:cs/>
              </w:rPr>
            </w:pPr>
            <w:r w:rsidRPr="006903E0">
              <w:rPr>
                <w:rFonts w:ascii="Browallia New" w:hAnsi="Browallia New" w:cs="Browallia New"/>
                <w:sz w:val="22"/>
                <w:szCs w:val="22"/>
                <w:cs/>
              </w:rPr>
              <w:t>สินทรัพย์ทางการเงินที่วัดมูลค่าด้วยมูลค่ายุติธรรมผ่าน</w:t>
            </w:r>
            <w:r>
              <w:rPr>
                <w:rFonts w:ascii="Browallia New" w:hAnsi="Browallia New" w:cs="Browallia New"/>
                <w:sz w:val="22"/>
                <w:szCs w:val="22"/>
              </w:rPr>
              <w:br/>
            </w:r>
            <w:r w:rsidRPr="006903E0">
              <w:rPr>
                <w:rFonts w:ascii="Browallia New" w:hAnsi="Browallia New" w:cs="Browallia New"/>
                <w:sz w:val="22"/>
                <w:szCs w:val="22"/>
                <w:cs/>
              </w:rPr>
              <w:t>กำไรขาดทุน</w:t>
            </w:r>
          </w:p>
        </w:tc>
        <w:tc>
          <w:tcPr>
            <w:tcW w:w="1159" w:type="dxa"/>
            <w:vAlign w:val="bottom"/>
          </w:tcPr>
          <w:p w14:paraId="6B335D6C" w14:textId="40A30BB6" w:rsidR="005E5270" w:rsidRPr="002B6C13" w:rsidRDefault="00AC31C6" w:rsidP="005E5270">
            <w:pPr>
              <w:tabs>
                <w:tab w:val="left" w:pos="2160"/>
                <w:tab w:val="right" w:pos="7280"/>
                <w:tab w:val="right" w:pos="8540"/>
              </w:tabs>
              <w:ind w:right="-45"/>
              <w:jc w:val="right"/>
              <w:rPr>
                <w:rFonts w:ascii="Browallia New" w:hAnsi="Browallia New" w:cs="Browallia New"/>
                <w:sz w:val="22"/>
                <w:szCs w:val="22"/>
                <w:highlight w:val="green"/>
              </w:rPr>
            </w:pPr>
            <w:r w:rsidRPr="008F2B09">
              <w:rPr>
                <w:rFonts w:ascii="Browallia New" w:hAnsi="Browallia New" w:cs="Browallia New"/>
                <w:sz w:val="22"/>
                <w:szCs w:val="22"/>
              </w:rPr>
              <w:t>56,577</w:t>
            </w:r>
          </w:p>
        </w:tc>
        <w:tc>
          <w:tcPr>
            <w:tcW w:w="1159" w:type="dxa"/>
            <w:vAlign w:val="bottom"/>
          </w:tcPr>
          <w:p w14:paraId="2C93EAFD" w14:textId="1DBB60FC"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56,577</w:t>
            </w:r>
          </w:p>
        </w:tc>
        <w:tc>
          <w:tcPr>
            <w:tcW w:w="1196" w:type="dxa"/>
          </w:tcPr>
          <w:p w14:paraId="03867266" w14:textId="77777777" w:rsidR="00AC31C6" w:rsidRDefault="00AC31C6" w:rsidP="005E5270">
            <w:pPr>
              <w:tabs>
                <w:tab w:val="left" w:pos="2160"/>
                <w:tab w:val="right" w:pos="7280"/>
                <w:tab w:val="right" w:pos="8540"/>
              </w:tabs>
              <w:ind w:right="-45"/>
              <w:jc w:val="right"/>
              <w:rPr>
                <w:rFonts w:ascii="Browallia New" w:hAnsi="Browallia New" w:cs="Browallia New"/>
                <w:sz w:val="22"/>
                <w:szCs w:val="22"/>
              </w:rPr>
            </w:pPr>
          </w:p>
          <w:p w14:paraId="41AAB99C" w14:textId="219C4818" w:rsidR="005E5270" w:rsidRPr="002B6C13" w:rsidRDefault="00AC31C6" w:rsidP="005E5270">
            <w:pPr>
              <w:tabs>
                <w:tab w:val="left" w:pos="2160"/>
                <w:tab w:val="right" w:pos="7280"/>
                <w:tab w:val="right" w:pos="8540"/>
              </w:tabs>
              <w:ind w:right="-45"/>
              <w:jc w:val="right"/>
              <w:rPr>
                <w:rFonts w:ascii="Browallia New" w:hAnsi="Browallia New" w:cs="Browallia New"/>
                <w:sz w:val="22"/>
                <w:szCs w:val="22"/>
                <w:highlight w:val="green"/>
              </w:rPr>
            </w:pPr>
            <w:r w:rsidRPr="008F2B09">
              <w:rPr>
                <w:rFonts w:ascii="Browallia New" w:hAnsi="Browallia New" w:cs="Browallia New"/>
                <w:sz w:val="22"/>
                <w:szCs w:val="22"/>
              </w:rPr>
              <w:t>56,577</w:t>
            </w:r>
          </w:p>
        </w:tc>
        <w:tc>
          <w:tcPr>
            <w:tcW w:w="1166" w:type="dxa"/>
          </w:tcPr>
          <w:p w14:paraId="1983B190" w14:textId="77777777" w:rsidR="005E5270" w:rsidRDefault="005E5270" w:rsidP="005E5270">
            <w:pPr>
              <w:tabs>
                <w:tab w:val="left" w:pos="2160"/>
                <w:tab w:val="right" w:pos="7280"/>
                <w:tab w:val="right" w:pos="8540"/>
              </w:tabs>
              <w:ind w:right="-45"/>
              <w:jc w:val="right"/>
              <w:rPr>
                <w:rFonts w:ascii="Browallia New" w:hAnsi="Browallia New" w:cs="Browallia New"/>
                <w:sz w:val="22"/>
                <w:szCs w:val="22"/>
              </w:rPr>
            </w:pPr>
          </w:p>
          <w:p w14:paraId="4D9F7D5F" w14:textId="368A0BFA"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sidRPr="008F2B09">
              <w:rPr>
                <w:rFonts w:ascii="Browallia New" w:hAnsi="Browallia New" w:cs="Browallia New"/>
                <w:sz w:val="22"/>
                <w:szCs w:val="22"/>
              </w:rPr>
              <w:t>56,577</w:t>
            </w:r>
          </w:p>
        </w:tc>
      </w:tr>
      <w:tr w:rsidR="005E5270" w:rsidRPr="001C2803" w14:paraId="76CFB5DD" w14:textId="77777777" w:rsidTr="00C07995">
        <w:trPr>
          <w:trHeight w:val="67"/>
        </w:trPr>
        <w:tc>
          <w:tcPr>
            <w:tcW w:w="4392" w:type="dxa"/>
            <w:shd w:val="clear" w:color="auto" w:fill="auto"/>
            <w:vAlign w:val="bottom"/>
          </w:tcPr>
          <w:p w14:paraId="6FF65780" w14:textId="0F6F44C7" w:rsidR="005E5270" w:rsidRPr="001C2803" w:rsidRDefault="005E5270" w:rsidP="005E5270">
            <w:pPr>
              <w:tabs>
                <w:tab w:val="left" w:pos="2160"/>
                <w:tab w:val="right" w:pos="7280"/>
                <w:tab w:val="right" w:pos="8540"/>
              </w:tabs>
              <w:ind w:right="-45"/>
              <w:rPr>
                <w:rFonts w:ascii="Browallia New" w:hAnsi="Browallia New" w:cs="Browallia New"/>
                <w:sz w:val="22"/>
                <w:szCs w:val="22"/>
                <w:cs/>
              </w:rPr>
            </w:pPr>
            <w:r w:rsidRPr="00AD4A12">
              <w:rPr>
                <w:rFonts w:ascii="Browallia New" w:hAnsi="Browallia New" w:cs="Browallia New"/>
                <w:sz w:val="22"/>
                <w:szCs w:val="22"/>
                <w:cs/>
              </w:rPr>
              <w:t>เงินลงทุนระยะยาวในลูกหนี้</w:t>
            </w:r>
          </w:p>
        </w:tc>
        <w:tc>
          <w:tcPr>
            <w:tcW w:w="1159" w:type="dxa"/>
            <w:vAlign w:val="bottom"/>
          </w:tcPr>
          <w:p w14:paraId="5887B6D2" w14:textId="3C1BE220" w:rsidR="005E5270" w:rsidRPr="002B6C13" w:rsidRDefault="00A57534" w:rsidP="005E5270">
            <w:pPr>
              <w:tabs>
                <w:tab w:val="left" w:pos="2160"/>
                <w:tab w:val="right" w:pos="7280"/>
                <w:tab w:val="right" w:pos="8540"/>
              </w:tabs>
              <w:ind w:right="-45"/>
              <w:jc w:val="right"/>
              <w:rPr>
                <w:rFonts w:ascii="Browallia New" w:hAnsi="Browallia New" w:cs="Browallia New"/>
                <w:sz w:val="22"/>
                <w:szCs w:val="22"/>
                <w:highlight w:val="green"/>
              </w:rPr>
            </w:pPr>
            <w:r w:rsidRPr="00A57534">
              <w:rPr>
                <w:rFonts w:ascii="Browallia New" w:hAnsi="Browallia New" w:cs="Browallia New"/>
                <w:sz w:val="22"/>
                <w:szCs w:val="22"/>
              </w:rPr>
              <w:t>140,45</w:t>
            </w:r>
            <w:r>
              <w:rPr>
                <w:rFonts w:ascii="Browallia New" w:hAnsi="Browallia New" w:cs="Browallia New"/>
                <w:sz w:val="22"/>
                <w:szCs w:val="22"/>
              </w:rPr>
              <w:t>2</w:t>
            </w:r>
          </w:p>
        </w:tc>
        <w:tc>
          <w:tcPr>
            <w:tcW w:w="1159" w:type="dxa"/>
            <w:vAlign w:val="bottom"/>
          </w:tcPr>
          <w:p w14:paraId="697D70BA" w14:textId="62B29BE3"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144,365</w:t>
            </w:r>
          </w:p>
        </w:tc>
        <w:tc>
          <w:tcPr>
            <w:tcW w:w="1196" w:type="dxa"/>
            <w:vAlign w:val="bottom"/>
          </w:tcPr>
          <w:p w14:paraId="0C5A72A1" w14:textId="14BECCA8" w:rsidR="005E5270" w:rsidRPr="000C5060" w:rsidRDefault="00A57534" w:rsidP="005E5270">
            <w:pPr>
              <w:tabs>
                <w:tab w:val="left" w:pos="2160"/>
                <w:tab w:val="right" w:pos="7280"/>
                <w:tab w:val="right" w:pos="8540"/>
              </w:tabs>
              <w:ind w:right="-45"/>
              <w:jc w:val="right"/>
              <w:rPr>
                <w:rFonts w:ascii="Browallia New" w:hAnsi="Browallia New" w:cs="Browallia New"/>
                <w:sz w:val="22"/>
                <w:szCs w:val="22"/>
              </w:rPr>
            </w:pPr>
            <w:r w:rsidRPr="00A57534">
              <w:rPr>
                <w:rFonts w:ascii="Browallia New" w:hAnsi="Browallia New" w:cs="Browallia New"/>
                <w:sz w:val="22"/>
                <w:szCs w:val="22"/>
              </w:rPr>
              <w:t>-</w:t>
            </w:r>
          </w:p>
        </w:tc>
        <w:tc>
          <w:tcPr>
            <w:tcW w:w="1166" w:type="dxa"/>
            <w:vAlign w:val="bottom"/>
          </w:tcPr>
          <w:p w14:paraId="04EC42EA" w14:textId="740509BB"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r>
      <w:tr w:rsidR="005E5270" w:rsidRPr="001C2803" w14:paraId="6749E796" w14:textId="77777777" w:rsidTr="00C07995">
        <w:trPr>
          <w:trHeight w:val="84"/>
        </w:trPr>
        <w:tc>
          <w:tcPr>
            <w:tcW w:w="4392" w:type="dxa"/>
            <w:vAlign w:val="bottom"/>
          </w:tcPr>
          <w:p w14:paraId="36993A90" w14:textId="77777777" w:rsidR="005E5270" w:rsidRPr="001C2803" w:rsidRDefault="005E5270" w:rsidP="005E5270">
            <w:pPr>
              <w:tabs>
                <w:tab w:val="left" w:pos="2160"/>
                <w:tab w:val="right" w:pos="7280"/>
                <w:tab w:val="right" w:pos="8540"/>
              </w:tabs>
              <w:ind w:right="-45"/>
              <w:jc w:val="thaiDistribute"/>
              <w:rPr>
                <w:rFonts w:ascii="Browallia New" w:hAnsi="Browallia New" w:cs="Browallia New"/>
                <w:b/>
                <w:bCs/>
                <w:sz w:val="22"/>
                <w:szCs w:val="22"/>
                <w:cs/>
              </w:rPr>
            </w:pPr>
            <w:r w:rsidRPr="001C2803">
              <w:rPr>
                <w:rFonts w:ascii="Browallia New" w:hAnsi="Browallia New" w:cs="Browallia New" w:hint="cs"/>
                <w:b/>
                <w:bCs/>
                <w:sz w:val="22"/>
                <w:szCs w:val="22"/>
                <w:cs/>
              </w:rPr>
              <w:t>รวม</w:t>
            </w:r>
          </w:p>
        </w:tc>
        <w:tc>
          <w:tcPr>
            <w:tcW w:w="1159" w:type="dxa"/>
            <w:vAlign w:val="bottom"/>
          </w:tcPr>
          <w:p w14:paraId="2F686B3F" w14:textId="48493DDB" w:rsidR="005E5270" w:rsidRPr="00B754FC" w:rsidRDefault="00DC6BD2" w:rsidP="005E5270">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B754FC">
              <w:rPr>
                <w:rFonts w:ascii="Browallia New" w:hAnsi="Browallia New" w:cs="Browallia New"/>
                <w:sz w:val="22"/>
                <w:szCs w:val="22"/>
                <w:cs/>
              </w:rPr>
              <w:fldChar w:fldCharType="begin"/>
            </w:r>
            <w:r w:rsidRPr="00B754FC">
              <w:rPr>
                <w:rFonts w:ascii="Browallia New" w:hAnsi="Browallia New" w:cs="Browallia New"/>
                <w:sz w:val="22"/>
                <w:szCs w:val="22"/>
                <w:cs/>
              </w:rPr>
              <w:instrText xml:space="preserve"> =</w:instrText>
            </w:r>
            <w:r w:rsidRPr="00B754FC">
              <w:rPr>
                <w:rFonts w:ascii="Browallia New" w:hAnsi="Browallia New" w:cs="Browallia New"/>
                <w:sz w:val="22"/>
                <w:szCs w:val="22"/>
              </w:rPr>
              <w:instrText xml:space="preserve">SUM(ABOVE) </w:instrText>
            </w:r>
            <w:r w:rsidR="00BA1E03">
              <w:rPr>
                <w:rFonts w:ascii="Browallia New" w:hAnsi="Browallia New" w:cs="Browallia New"/>
                <w:sz w:val="22"/>
                <w:szCs w:val="22"/>
                <w:cs/>
              </w:rPr>
              <w:fldChar w:fldCharType="separate"/>
            </w:r>
            <w:r w:rsidRPr="00B754FC">
              <w:rPr>
                <w:rFonts w:ascii="Browallia New" w:hAnsi="Browallia New" w:cs="Browallia New"/>
                <w:sz w:val="22"/>
                <w:szCs w:val="22"/>
                <w:cs/>
              </w:rPr>
              <w:fldChar w:fldCharType="end"/>
            </w:r>
            <w:r w:rsidR="000C5060" w:rsidRPr="00B754FC">
              <w:rPr>
                <w:rFonts w:ascii="Browallia New" w:hAnsi="Browallia New" w:cs="Browallia New"/>
                <w:sz w:val="22"/>
                <w:szCs w:val="22"/>
              </w:rPr>
              <w:fldChar w:fldCharType="begin"/>
            </w:r>
            <w:r w:rsidR="000C5060" w:rsidRPr="00B754FC">
              <w:rPr>
                <w:rFonts w:ascii="Browallia New" w:hAnsi="Browallia New" w:cs="Browallia New"/>
                <w:sz w:val="22"/>
                <w:szCs w:val="22"/>
              </w:rPr>
              <w:instrText xml:space="preserve"> =SUM(ABOVE) </w:instrText>
            </w:r>
            <w:r w:rsidR="000C5060" w:rsidRPr="00B754FC">
              <w:rPr>
                <w:rFonts w:ascii="Browallia New" w:hAnsi="Browallia New" w:cs="Browallia New"/>
                <w:sz w:val="22"/>
                <w:szCs w:val="22"/>
              </w:rPr>
              <w:fldChar w:fldCharType="separate"/>
            </w:r>
            <w:r w:rsidR="000C5060" w:rsidRPr="00B754FC">
              <w:rPr>
                <w:rFonts w:ascii="Browallia New" w:hAnsi="Browallia New" w:cs="Browallia New"/>
                <w:sz w:val="22"/>
                <w:szCs w:val="22"/>
              </w:rPr>
              <w:t>3,955,157</w:t>
            </w:r>
            <w:r w:rsidR="000C5060" w:rsidRPr="00B754FC">
              <w:rPr>
                <w:rFonts w:ascii="Browallia New" w:hAnsi="Browallia New" w:cs="Browallia New"/>
                <w:sz w:val="22"/>
                <w:szCs w:val="22"/>
              </w:rPr>
              <w:fldChar w:fldCharType="end"/>
            </w:r>
          </w:p>
        </w:tc>
        <w:tc>
          <w:tcPr>
            <w:tcW w:w="1159" w:type="dxa"/>
            <w:vAlign w:val="bottom"/>
          </w:tcPr>
          <w:p w14:paraId="53E72DEC" w14:textId="5981CE77" w:rsidR="005E5270" w:rsidRPr="00B754FC" w:rsidRDefault="00AC69FC" w:rsidP="005E5270">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B754FC">
              <w:rPr>
                <w:rFonts w:ascii="Browallia New" w:hAnsi="Browallia New" w:cs="Browallia New"/>
                <w:sz w:val="22"/>
                <w:szCs w:val="22"/>
              </w:rPr>
              <w:t>3,93</w:t>
            </w:r>
            <w:r w:rsidR="00BB3EF4" w:rsidRPr="00B754FC">
              <w:rPr>
                <w:rFonts w:ascii="Browallia New" w:hAnsi="Browallia New" w:cs="Browallia New"/>
                <w:sz w:val="22"/>
                <w:szCs w:val="22"/>
              </w:rPr>
              <w:t>7,813</w:t>
            </w:r>
            <w:r w:rsidR="00326C45" w:rsidRPr="00B754FC">
              <w:rPr>
                <w:rFonts w:ascii="Browallia New" w:hAnsi="Browallia New" w:cs="Browallia New"/>
                <w:sz w:val="22"/>
                <w:szCs w:val="22"/>
              </w:rPr>
              <w:fldChar w:fldCharType="begin"/>
            </w:r>
            <w:r w:rsidR="00326C45" w:rsidRPr="00B754FC">
              <w:rPr>
                <w:rFonts w:ascii="Browallia New" w:hAnsi="Browallia New" w:cs="Browallia New"/>
                <w:sz w:val="22"/>
                <w:szCs w:val="22"/>
              </w:rPr>
              <w:instrText xml:space="preserve"> =SUM(ABOVE) </w:instrText>
            </w:r>
            <w:r w:rsidR="00BA1E03">
              <w:rPr>
                <w:rFonts w:ascii="Browallia New" w:hAnsi="Browallia New" w:cs="Browallia New"/>
                <w:sz w:val="22"/>
                <w:szCs w:val="22"/>
              </w:rPr>
              <w:fldChar w:fldCharType="separate"/>
            </w:r>
            <w:r w:rsidR="00326C45" w:rsidRPr="00B754FC">
              <w:rPr>
                <w:rFonts w:ascii="Browallia New" w:hAnsi="Browallia New" w:cs="Browallia New"/>
                <w:sz w:val="22"/>
                <w:szCs w:val="22"/>
              </w:rPr>
              <w:fldChar w:fldCharType="end"/>
            </w:r>
          </w:p>
        </w:tc>
        <w:tc>
          <w:tcPr>
            <w:tcW w:w="1196" w:type="dxa"/>
            <w:vAlign w:val="bottom"/>
          </w:tcPr>
          <w:p w14:paraId="66D98EFF" w14:textId="03898796" w:rsidR="005E5270" w:rsidRPr="00B754FC" w:rsidRDefault="000C5060" w:rsidP="005E5270">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B754FC">
              <w:rPr>
                <w:rFonts w:ascii="Browallia New" w:hAnsi="Browallia New" w:cs="Browallia New"/>
                <w:sz w:val="22"/>
                <w:szCs w:val="22"/>
              </w:rPr>
              <w:fldChar w:fldCharType="begin"/>
            </w:r>
            <w:r w:rsidRPr="00B754FC">
              <w:rPr>
                <w:rFonts w:ascii="Browallia New" w:hAnsi="Browallia New" w:cs="Browallia New"/>
                <w:sz w:val="22"/>
                <w:szCs w:val="22"/>
              </w:rPr>
              <w:instrText xml:space="preserve"> =SUM(ABOVE) </w:instrText>
            </w:r>
            <w:r w:rsidRPr="00B754FC">
              <w:rPr>
                <w:rFonts w:ascii="Browallia New" w:hAnsi="Browallia New" w:cs="Browallia New"/>
                <w:sz w:val="22"/>
                <w:szCs w:val="22"/>
              </w:rPr>
              <w:fldChar w:fldCharType="separate"/>
            </w:r>
            <w:r w:rsidRPr="00B754FC">
              <w:rPr>
                <w:rFonts w:ascii="Browallia New" w:hAnsi="Browallia New" w:cs="Browallia New"/>
                <w:sz w:val="22"/>
                <w:szCs w:val="22"/>
              </w:rPr>
              <w:t>1,990,655</w:t>
            </w:r>
            <w:r w:rsidRPr="00B754FC">
              <w:rPr>
                <w:rFonts w:ascii="Browallia New" w:hAnsi="Browallia New" w:cs="Browallia New"/>
                <w:sz w:val="22"/>
                <w:szCs w:val="22"/>
              </w:rPr>
              <w:fldChar w:fldCharType="end"/>
            </w:r>
          </w:p>
        </w:tc>
        <w:tc>
          <w:tcPr>
            <w:tcW w:w="1166" w:type="dxa"/>
            <w:vAlign w:val="bottom"/>
          </w:tcPr>
          <w:p w14:paraId="434FCBCA" w14:textId="542A8A08" w:rsidR="005E5270" w:rsidRPr="00B754FC" w:rsidRDefault="005E5270" w:rsidP="005E5270">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color w:val="FF0000"/>
                <w:sz w:val="22"/>
                <w:szCs w:val="22"/>
              </w:rPr>
            </w:pPr>
            <w:r w:rsidRPr="00B754FC">
              <w:rPr>
                <w:rFonts w:ascii="Browallia New" w:hAnsi="Browallia New" w:cs="Browallia New"/>
                <w:sz w:val="22"/>
                <w:szCs w:val="22"/>
              </w:rPr>
              <w:t>2,210,124</w:t>
            </w:r>
          </w:p>
        </w:tc>
      </w:tr>
      <w:tr w:rsidR="005E5270" w:rsidRPr="001C2803" w14:paraId="3F56EA9F" w14:textId="77777777" w:rsidTr="00C07995">
        <w:trPr>
          <w:trHeight w:val="357"/>
        </w:trPr>
        <w:tc>
          <w:tcPr>
            <w:tcW w:w="4392" w:type="dxa"/>
            <w:vAlign w:val="bottom"/>
          </w:tcPr>
          <w:p w14:paraId="19465237" w14:textId="77777777" w:rsidR="005E5270" w:rsidRPr="001C2803" w:rsidRDefault="005E5270" w:rsidP="005E5270">
            <w:pPr>
              <w:tabs>
                <w:tab w:val="left" w:pos="2160"/>
                <w:tab w:val="right" w:pos="7280"/>
                <w:tab w:val="right" w:pos="8540"/>
              </w:tabs>
              <w:ind w:right="-45"/>
              <w:jc w:val="thaiDistribute"/>
              <w:rPr>
                <w:rFonts w:ascii="Browallia New" w:hAnsi="Browallia New" w:cs="Browallia New"/>
                <w:sz w:val="22"/>
                <w:szCs w:val="22"/>
                <w:cs/>
              </w:rPr>
            </w:pPr>
          </w:p>
        </w:tc>
        <w:tc>
          <w:tcPr>
            <w:tcW w:w="1159" w:type="dxa"/>
            <w:vAlign w:val="bottom"/>
          </w:tcPr>
          <w:p w14:paraId="39CCD0F6" w14:textId="77777777" w:rsidR="005E5270" w:rsidRPr="002B6C13" w:rsidRDefault="005E5270" w:rsidP="005E5270">
            <w:pPr>
              <w:tabs>
                <w:tab w:val="left" w:pos="2160"/>
                <w:tab w:val="right" w:pos="7280"/>
                <w:tab w:val="right" w:pos="8540"/>
              </w:tabs>
              <w:ind w:right="-45"/>
              <w:jc w:val="thaiDistribute"/>
              <w:rPr>
                <w:rFonts w:ascii="Browallia New" w:hAnsi="Browallia New" w:cs="Browallia New"/>
                <w:sz w:val="22"/>
                <w:szCs w:val="22"/>
                <w:highlight w:val="green"/>
              </w:rPr>
            </w:pPr>
          </w:p>
        </w:tc>
        <w:tc>
          <w:tcPr>
            <w:tcW w:w="1159" w:type="dxa"/>
            <w:vAlign w:val="bottom"/>
          </w:tcPr>
          <w:p w14:paraId="01794410" w14:textId="77777777" w:rsidR="005E5270" w:rsidRPr="001C2803" w:rsidRDefault="005E5270" w:rsidP="005E5270">
            <w:pPr>
              <w:tabs>
                <w:tab w:val="left" w:pos="2160"/>
                <w:tab w:val="right" w:pos="7280"/>
                <w:tab w:val="right" w:pos="8540"/>
              </w:tabs>
              <w:ind w:right="-45"/>
              <w:jc w:val="thaiDistribute"/>
              <w:rPr>
                <w:rFonts w:ascii="Browallia New" w:hAnsi="Browallia New" w:cs="Browallia New"/>
                <w:sz w:val="22"/>
                <w:szCs w:val="22"/>
              </w:rPr>
            </w:pPr>
          </w:p>
        </w:tc>
        <w:tc>
          <w:tcPr>
            <w:tcW w:w="1196" w:type="dxa"/>
            <w:vAlign w:val="bottom"/>
          </w:tcPr>
          <w:p w14:paraId="2434D35C" w14:textId="77777777" w:rsidR="005E5270" w:rsidRPr="002B6C13" w:rsidRDefault="005E5270" w:rsidP="005E5270">
            <w:pPr>
              <w:tabs>
                <w:tab w:val="left" w:pos="2160"/>
                <w:tab w:val="right" w:pos="7280"/>
                <w:tab w:val="right" w:pos="8540"/>
              </w:tabs>
              <w:ind w:right="-45"/>
              <w:jc w:val="thaiDistribute"/>
              <w:rPr>
                <w:rFonts w:ascii="Browallia New" w:hAnsi="Browallia New" w:cs="Browallia New"/>
                <w:sz w:val="22"/>
                <w:szCs w:val="22"/>
                <w:highlight w:val="green"/>
              </w:rPr>
            </w:pPr>
          </w:p>
        </w:tc>
        <w:tc>
          <w:tcPr>
            <w:tcW w:w="1166" w:type="dxa"/>
            <w:vAlign w:val="bottom"/>
          </w:tcPr>
          <w:p w14:paraId="199D3715" w14:textId="77777777" w:rsidR="005E5270" w:rsidRPr="001C2803" w:rsidRDefault="005E5270" w:rsidP="005E5270">
            <w:pPr>
              <w:tabs>
                <w:tab w:val="left" w:pos="2160"/>
                <w:tab w:val="right" w:pos="7280"/>
                <w:tab w:val="right" w:pos="8540"/>
              </w:tabs>
              <w:ind w:right="-45"/>
              <w:jc w:val="thaiDistribute"/>
              <w:rPr>
                <w:rFonts w:ascii="Browallia New" w:hAnsi="Browallia New" w:cs="Browallia New"/>
                <w:sz w:val="22"/>
                <w:szCs w:val="22"/>
              </w:rPr>
            </w:pPr>
          </w:p>
        </w:tc>
      </w:tr>
      <w:tr w:rsidR="005E5270" w:rsidRPr="001C2803" w14:paraId="1AD6A8FC" w14:textId="77777777" w:rsidTr="00C07995">
        <w:trPr>
          <w:trHeight w:val="284"/>
        </w:trPr>
        <w:tc>
          <w:tcPr>
            <w:tcW w:w="4392" w:type="dxa"/>
            <w:vAlign w:val="bottom"/>
          </w:tcPr>
          <w:p w14:paraId="0473AA9F" w14:textId="77777777" w:rsidR="005E5270" w:rsidRPr="001C2803" w:rsidRDefault="005E5270" w:rsidP="005E5270">
            <w:pPr>
              <w:tabs>
                <w:tab w:val="left" w:pos="2160"/>
                <w:tab w:val="right" w:pos="7280"/>
                <w:tab w:val="right" w:pos="8540"/>
              </w:tabs>
              <w:ind w:right="-45"/>
              <w:jc w:val="thaiDistribute"/>
              <w:rPr>
                <w:rFonts w:ascii="Browallia New" w:hAnsi="Browallia New" w:cs="Browallia New"/>
                <w:b/>
                <w:bCs/>
                <w:sz w:val="22"/>
                <w:szCs w:val="22"/>
              </w:rPr>
            </w:pPr>
            <w:r w:rsidRPr="001C2803">
              <w:rPr>
                <w:rFonts w:ascii="Browallia New" w:hAnsi="Browallia New" w:cs="Browallia New"/>
                <w:b/>
                <w:bCs/>
                <w:sz w:val="22"/>
                <w:szCs w:val="22"/>
                <w:cs/>
              </w:rPr>
              <w:t>หนี้สินทางการเงิน</w:t>
            </w:r>
          </w:p>
        </w:tc>
        <w:tc>
          <w:tcPr>
            <w:tcW w:w="1159" w:type="dxa"/>
            <w:vAlign w:val="bottom"/>
          </w:tcPr>
          <w:p w14:paraId="64655141" w14:textId="77777777" w:rsidR="005E5270" w:rsidRPr="002B6C13" w:rsidRDefault="005E5270" w:rsidP="005E5270">
            <w:pPr>
              <w:tabs>
                <w:tab w:val="left" w:pos="2160"/>
                <w:tab w:val="right" w:pos="7280"/>
                <w:tab w:val="right" w:pos="8540"/>
              </w:tabs>
              <w:ind w:right="-45"/>
              <w:jc w:val="thaiDistribute"/>
              <w:rPr>
                <w:rFonts w:ascii="Browallia New" w:hAnsi="Browallia New" w:cs="Browallia New"/>
                <w:sz w:val="22"/>
                <w:szCs w:val="22"/>
                <w:highlight w:val="green"/>
              </w:rPr>
            </w:pPr>
          </w:p>
        </w:tc>
        <w:tc>
          <w:tcPr>
            <w:tcW w:w="1159" w:type="dxa"/>
            <w:vAlign w:val="bottom"/>
          </w:tcPr>
          <w:p w14:paraId="1DEB0CFF" w14:textId="77777777" w:rsidR="005E5270" w:rsidRPr="001C2803" w:rsidRDefault="005E5270" w:rsidP="005E5270">
            <w:pPr>
              <w:tabs>
                <w:tab w:val="left" w:pos="2160"/>
                <w:tab w:val="right" w:pos="7280"/>
                <w:tab w:val="right" w:pos="8540"/>
              </w:tabs>
              <w:ind w:right="-45"/>
              <w:jc w:val="thaiDistribute"/>
              <w:rPr>
                <w:rFonts w:ascii="Browallia New" w:hAnsi="Browallia New" w:cs="Browallia New"/>
                <w:sz w:val="22"/>
                <w:szCs w:val="22"/>
                <w:cs/>
              </w:rPr>
            </w:pPr>
          </w:p>
        </w:tc>
        <w:tc>
          <w:tcPr>
            <w:tcW w:w="1196" w:type="dxa"/>
            <w:vAlign w:val="bottom"/>
          </w:tcPr>
          <w:p w14:paraId="5D5E5911" w14:textId="77777777" w:rsidR="005E5270" w:rsidRPr="002B6C13" w:rsidRDefault="005E5270" w:rsidP="005E5270">
            <w:pPr>
              <w:tabs>
                <w:tab w:val="left" w:pos="2160"/>
                <w:tab w:val="right" w:pos="7280"/>
                <w:tab w:val="right" w:pos="8540"/>
              </w:tabs>
              <w:ind w:right="-45"/>
              <w:jc w:val="thaiDistribute"/>
              <w:rPr>
                <w:rFonts w:ascii="Browallia New" w:hAnsi="Browallia New" w:cs="Browallia New"/>
                <w:sz w:val="22"/>
                <w:szCs w:val="22"/>
                <w:highlight w:val="green"/>
              </w:rPr>
            </w:pPr>
          </w:p>
        </w:tc>
        <w:tc>
          <w:tcPr>
            <w:tcW w:w="1166" w:type="dxa"/>
            <w:vAlign w:val="bottom"/>
          </w:tcPr>
          <w:p w14:paraId="078BD77E" w14:textId="77777777" w:rsidR="005E5270" w:rsidRPr="001C2803" w:rsidRDefault="005E5270" w:rsidP="005E5270">
            <w:pPr>
              <w:tabs>
                <w:tab w:val="left" w:pos="2160"/>
                <w:tab w:val="right" w:pos="7280"/>
                <w:tab w:val="right" w:pos="8540"/>
              </w:tabs>
              <w:ind w:right="-45"/>
              <w:jc w:val="thaiDistribute"/>
              <w:rPr>
                <w:rFonts w:ascii="Browallia New" w:hAnsi="Browallia New" w:cs="Browallia New"/>
                <w:sz w:val="22"/>
                <w:szCs w:val="22"/>
              </w:rPr>
            </w:pPr>
          </w:p>
        </w:tc>
      </w:tr>
      <w:tr w:rsidR="00B87A5F" w:rsidRPr="001C2803" w14:paraId="79ED574E" w14:textId="77777777" w:rsidTr="00C07995">
        <w:trPr>
          <w:trHeight w:val="284"/>
        </w:trPr>
        <w:tc>
          <w:tcPr>
            <w:tcW w:w="4392" w:type="dxa"/>
            <w:vAlign w:val="bottom"/>
          </w:tcPr>
          <w:p w14:paraId="1E7CF65A" w14:textId="0A00DD17" w:rsidR="00B87A5F" w:rsidRPr="001C2803" w:rsidRDefault="00B87A5F" w:rsidP="009D4134">
            <w:pPr>
              <w:tabs>
                <w:tab w:val="left" w:pos="2160"/>
                <w:tab w:val="right" w:pos="7280"/>
                <w:tab w:val="right" w:pos="8540"/>
              </w:tabs>
              <w:ind w:right="-45"/>
              <w:rPr>
                <w:rFonts w:ascii="Browallia New" w:hAnsi="Browallia New" w:cs="Browallia New"/>
                <w:b/>
                <w:bCs/>
                <w:sz w:val="22"/>
                <w:szCs w:val="22"/>
                <w:cs/>
              </w:rPr>
            </w:pPr>
            <w:r w:rsidRPr="009D4134">
              <w:rPr>
                <w:rFonts w:ascii="Browallia New" w:hAnsi="Browallia New" w:cs="Browallia New" w:hint="cs"/>
                <w:i/>
                <w:iCs/>
                <w:sz w:val="22"/>
                <w:szCs w:val="22"/>
                <w:cs/>
              </w:rPr>
              <w:t>หนี้สิน</w:t>
            </w:r>
            <w:r w:rsidR="000F5476" w:rsidRPr="009D4134">
              <w:rPr>
                <w:rFonts w:ascii="Browallia New" w:hAnsi="Browallia New" w:cs="Browallia New" w:hint="cs"/>
                <w:i/>
                <w:iCs/>
                <w:sz w:val="22"/>
                <w:szCs w:val="22"/>
                <w:cs/>
              </w:rPr>
              <w:t>ทางการเงินที่วัดด้วย</w:t>
            </w:r>
            <w:r w:rsidR="009D4134" w:rsidRPr="009D4134">
              <w:rPr>
                <w:rFonts w:ascii="Browallia New" w:hAnsi="Browallia New" w:cs="Browallia New" w:hint="cs"/>
                <w:i/>
                <w:iCs/>
                <w:sz w:val="22"/>
                <w:szCs w:val="22"/>
                <w:cs/>
              </w:rPr>
              <w:t>ราคาทุนตัดจำหน่าย</w:t>
            </w:r>
          </w:p>
        </w:tc>
        <w:tc>
          <w:tcPr>
            <w:tcW w:w="1159" w:type="dxa"/>
            <w:vAlign w:val="bottom"/>
          </w:tcPr>
          <w:p w14:paraId="3B03907F" w14:textId="77777777" w:rsidR="00B87A5F" w:rsidRPr="002B6C13" w:rsidRDefault="00B87A5F" w:rsidP="005E5270">
            <w:pPr>
              <w:tabs>
                <w:tab w:val="left" w:pos="2160"/>
                <w:tab w:val="right" w:pos="7280"/>
                <w:tab w:val="right" w:pos="8540"/>
              </w:tabs>
              <w:ind w:right="-45"/>
              <w:jc w:val="thaiDistribute"/>
              <w:rPr>
                <w:rFonts w:ascii="Browallia New" w:hAnsi="Browallia New" w:cs="Browallia New"/>
                <w:sz w:val="22"/>
                <w:szCs w:val="22"/>
                <w:highlight w:val="green"/>
              </w:rPr>
            </w:pPr>
          </w:p>
        </w:tc>
        <w:tc>
          <w:tcPr>
            <w:tcW w:w="1159" w:type="dxa"/>
            <w:vAlign w:val="bottom"/>
          </w:tcPr>
          <w:p w14:paraId="12CB32A7" w14:textId="77777777" w:rsidR="00B87A5F" w:rsidRPr="001C2803" w:rsidRDefault="00B87A5F" w:rsidP="005E5270">
            <w:pPr>
              <w:tabs>
                <w:tab w:val="left" w:pos="2160"/>
                <w:tab w:val="right" w:pos="7280"/>
                <w:tab w:val="right" w:pos="8540"/>
              </w:tabs>
              <w:ind w:right="-45"/>
              <w:jc w:val="thaiDistribute"/>
              <w:rPr>
                <w:rFonts w:ascii="Browallia New" w:hAnsi="Browallia New" w:cs="Browallia New"/>
                <w:sz w:val="22"/>
                <w:szCs w:val="22"/>
                <w:cs/>
              </w:rPr>
            </w:pPr>
          </w:p>
        </w:tc>
        <w:tc>
          <w:tcPr>
            <w:tcW w:w="1196" w:type="dxa"/>
            <w:vAlign w:val="bottom"/>
          </w:tcPr>
          <w:p w14:paraId="1862F455" w14:textId="77777777" w:rsidR="00B87A5F" w:rsidRPr="002B6C13" w:rsidRDefault="00B87A5F" w:rsidP="005E5270">
            <w:pPr>
              <w:tabs>
                <w:tab w:val="left" w:pos="2160"/>
                <w:tab w:val="right" w:pos="7280"/>
                <w:tab w:val="right" w:pos="8540"/>
              </w:tabs>
              <w:ind w:right="-45"/>
              <w:jc w:val="thaiDistribute"/>
              <w:rPr>
                <w:rFonts w:ascii="Browallia New" w:hAnsi="Browallia New" w:cs="Browallia New"/>
                <w:sz w:val="22"/>
                <w:szCs w:val="22"/>
                <w:highlight w:val="green"/>
              </w:rPr>
            </w:pPr>
          </w:p>
        </w:tc>
        <w:tc>
          <w:tcPr>
            <w:tcW w:w="1166" w:type="dxa"/>
            <w:vAlign w:val="bottom"/>
          </w:tcPr>
          <w:p w14:paraId="2744152E" w14:textId="77777777" w:rsidR="00B87A5F" w:rsidRPr="001C2803" w:rsidRDefault="00B87A5F" w:rsidP="005E5270">
            <w:pPr>
              <w:tabs>
                <w:tab w:val="left" w:pos="2160"/>
                <w:tab w:val="right" w:pos="7280"/>
                <w:tab w:val="right" w:pos="8540"/>
              </w:tabs>
              <w:ind w:right="-45"/>
              <w:jc w:val="thaiDistribute"/>
              <w:rPr>
                <w:rFonts w:ascii="Browallia New" w:hAnsi="Browallia New" w:cs="Browallia New"/>
                <w:sz w:val="22"/>
                <w:szCs w:val="22"/>
              </w:rPr>
            </w:pPr>
          </w:p>
        </w:tc>
      </w:tr>
      <w:tr w:rsidR="005E5270" w:rsidRPr="001C2803" w14:paraId="28616F84" w14:textId="77777777" w:rsidTr="00C07995">
        <w:trPr>
          <w:trHeight w:val="68"/>
        </w:trPr>
        <w:tc>
          <w:tcPr>
            <w:tcW w:w="4392" w:type="dxa"/>
            <w:vAlign w:val="bottom"/>
          </w:tcPr>
          <w:p w14:paraId="381D8578" w14:textId="277ACF65" w:rsidR="005E5270" w:rsidRPr="001C2803" w:rsidRDefault="005E5270" w:rsidP="005E5270">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เงินเบิกเกินบัญชีและเงินกู้ยืมระยะสั้นจากสถาบันการเงิน</w:t>
            </w:r>
          </w:p>
        </w:tc>
        <w:tc>
          <w:tcPr>
            <w:tcW w:w="1159" w:type="dxa"/>
            <w:vAlign w:val="bottom"/>
          </w:tcPr>
          <w:p w14:paraId="5F960FBA" w14:textId="42227758" w:rsidR="005E5270" w:rsidRPr="00632166" w:rsidRDefault="00D72A5C" w:rsidP="005E5270">
            <w:pPr>
              <w:tabs>
                <w:tab w:val="left" w:pos="2160"/>
                <w:tab w:val="right" w:pos="7280"/>
                <w:tab w:val="right" w:pos="8540"/>
              </w:tabs>
              <w:ind w:right="-45"/>
              <w:jc w:val="right"/>
              <w:rPr>
                <w:rFonts w:ascii="Browallia New" w:hAnsi="Browallia New" w:cs="Browallia New"/>
                <w:sz w:val="22"/>
                <w:szCs w:val="22"/>
                <w:cs/>
              </w:rPr>
            </w:pPr>
            <w:r w:rsidRPr="00632166">
              <w:rPr>
                <w:rFonts w:ascii="Browallia New" w:hAnsi="Browallia New" w:cs="Browallia New"/>
                <w:sz w:val="22"/>
                <w:szCs w:val="22"/>
              </w:rPr>
              <w:t>928,393</w:t>
            </w:r>
          </w:p>
        </w:tc>
        <w:tc>
          <w:tcPr>
            <w:tcW w:w="1159" w:type="dxa"/>
            <w:vAlign w:val="bottom"/>
          </w:tcPr>
          <w:p w14:paraId="1AE6492F" w14:textId="7717F548"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827,458</w:t>
            </w:r>
          </w:p>
        </w:tc>
        <w:tc>
          <w:tcPr>
            <w:tcW w:w="1196" w:type="dxa"/>
            <w:vAlign w:val="bottom"/>
          </w:tcPr>
          <w:p w14:paraId="0F925829" w14:textId="5E114E10" w:rsidR="005E5270" w:rsidRPr="00632166" w:rsidRDefault="00D72A5C" w:rsidP="005E5270">
            <w:pPr>
              <w:tabs>
                <w:tab w:val="left" w:pos="2160"/>
                <w:tab w:val="right" w:pos="7280"/>
                <w:tab w:val="right" w:pos="8540"/>
              </w:tabs>
              <w:ind w:right="-45"/>
              <w:jc w:val="right"/>
              <w:rPr>
                <w:rFonts w:ascii="Browallia New" w:hAnsi="Browallia New" w:cs="Browallia New"/>
                <w:sz w:val="22"/>
                <w:szCs w:val="22"/>
              </w:rPr>
            </w:pPr>
            <w:r w:rsidRPr="00632166">
              <w:rPr>
                <w:rFonts w:ascii="Browallia New" w:hAnsi="Browallia New" w:cs="Browallia New"/>
                <w:sz w:val="22"/>
                <w:szCs w:val="22"/>
              </w:rPr>
              <w:t>369,279</w:t>
            </w:r>
          </w:p>
        </w:tc>
        <w:tc>
          <w:tcPr>
            <w:tcW w:w="1166" w:type="dxa"/>
            <w:vAlign w:val="bottom"/>
          </w:tcPr>
          <w:p w14:paraId="7C4CC654" w14:textId="764BE719"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369,677</w:t>
            </w:r>
          </w:p>
        </w:tc>
      </w:tr>
      <w:tr w:rsidR="005E5270" w:rsidRPr="001C2803" w14:paraId="5CD61280" w14:textId="77777777" w:rsidTr="00C07995">
        <w:trPr>
          <w:trHeight w:val="68"/>
        </w:trPr>
        <w:tc>
          <w:tcPr>
            <w:tcW w:w="4392" w:type="dxa"/>
            <w:vAlign w:val="bottom"/>
          </w:tcPr>
          <w:p w14:paraId="3CFFDD1E" w14:textId="3563B80E" w:rsidR="005E5270" w:rsidRPr="001C2803" w:rsidRDefault="005E5270" w:rsidP="005E5270">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หุ้นกู้</w:t>
            </w:r>
          </w:p>
        </w:tc>
        <w:tc>
          <w:tcPr>
            <w:tcW w:w="1159" w:type="dxa"/>
          </w:tcPr>
          <w:p w14:paraId="3ED28A49" w14:textId="7DE228AB" w:rsidR="005E5270" w:rsidRPr="00D72A5C" w:rsidRDefault="00C16F34" w:rsidP="005E5270">
            <w:pPr>
              <w:tabs>
                <w:tab w:val="left" w:pos="2160"/>
                <w:tab w:val="right" w:pos="7280"/>
                <w:tab w:val="right" w:pos="8540"/>
              </w:tabs>
              <w:ind w:right="-45"/>
              <w:jc w:val="right"/>
              <w:rPr>
                <w:rFonts w:ascii="Browallia New" w:hAnsi="Browallia New" w:cs="Browallia New"/>
                <w:sz w:val="22"/>
                <w:szCs w:val="22"/>
              </w:rPr>
            </w:pPr>
            <w:r w:rsidRPr="00C16F34">
              <w:rPr>
                <w:rFonts w:ascii="Browallia New" w:hAnsi="Browallia New" w:cs="Browallia New"/>
                <w:sz w:val="22"/>
                <w:szCs w:val="22"/>
              </w:rPr>
              <w:t>1</w:t>
            </w:r>
            <w:r w:rsidR="004F7B78" w:rsidRPr="004F7B78">
              <w:rPr>
                <w:rFonts w:ascii="Browallia New" w:hAnsi="Browallia New" w:cs="Browallia New"/>
                <w:sz w:val="22"/>
                <w:szCs w:val="22"/>
              </w:rPr>
              <w:t>,</w:t>
            </w:r>
            <w:r w:rsidRPr="00C16F34">
              <w:rPr>
                <w:rFonts w:ascii="Browallia New" w:hAnsi="Browallia New" w:cs="Browallia New"/>
                <w:sz w:val="22"/>
                <w:szCs w:val="22"/>
              </w:rPr>
              <w:t>045</w:t>
            </w:r>
            <w:r w:rsidR="004F7B78" w:rsidRPr="004F7B78">
              <w:rPr>
                <w:rFonts w:ascii="Browallia New" w:hAnsi="Browallia New" w:cs="Browallia New"/>
                <w:sz w:val="22"/>
                <w:szCs w:val="22"/>
              </w:rPr>
              <w:t>,</w:t>
            </w:r>
            <w:r w:rsidRPr="00C16F34">
              <w:rPr>
                <w:rFonts w:ascii="Browallia New" w:hAnsi="Browallia New" w:cs="Browallia New"/>
                <w:sz w:val="22"/>
                <w:szCs w:val="22"/>
              </w:rPr>
              <w:t>92</w:t>
            </w:r>
            <w:r w:rsidR="004F7B78">
              <w:rPr>
                <w:rFonts w:ascii="Browallia New" w:hAnsi="Browallia New" w:cs="Browallia New"/>
                <w:sz w:val="22"/>
                <w:szCs w:val="22"/>
              </w:rPr>
              <w:t>9</w:t>
            </w:r>
          </w:p>
        </w:tc>
        <w:tc>
          <w:tcPr>
            <w:tcW w:w="1159" w:type="dxa"/>
          </w:tcPr>
          <w:p w14:paraId="2E0FE9D0" w14:textId="302C09F5"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2,247,486</w:t>
            </w:r>
          </w:p>
        </w:tc>
        <w:tc>
          <w:tcPr>
            <w:tcW w:w="1196" w:type="dxa"/>
          </w:tcPr>
          <w:p w14:paraId="33899B7E" w14:textId="3F4949E7" w:rsidR="005E5270" w:rsidRPr="00982732" w:rsidRDefault="00D72A5C" w:rsidP="005E5270">
            <w:pPr>
              <w:tabs>
                <w:tab w:val="left" w:pos="2160"/>
                <w:tab w:val="right" w:pos="7280"/>
                <w:tab w:val="right" w:pos="8540"/>
              </w:tabs>
              <w:ind w:right="-45"/>
              <w:jc w:val="right"/>
              <w:rPr>
                <w:rFonts w:ascii="Browallia New" w:hAnsi="Browallia New" w:cs="Browallia New"/>
                <w:sz w:val="22"/>
                <w:szCs w:val="22"/>
              </w:rPr>
            </w:pPr>
            <w:r w:rsidRPr="00982732">
              <w:rPr>
                <w:rFonts w:ascii="Browallia New" w:hAnsi="Browallia New" w:cs="Browallia New"/>
                <w:sz w:val="22"/>
                <w:szCs w:val="22"/>
              </w:rPr>
              <w:t>-</w:t>
            </w:r>
          </w:p>
        </w:tc>
        <w:tc>
          <w:tcPr>
            <w:tcW w:w="1166" w:type="dxa"/>
          </w:tcPr>
          <w:p w14:paraId="411EFCD3" w14:textId="7F26FF42"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1,081,040</w:t>
            </w:r>
          </w:p>
        </w:tc>
      </w:tr>
      <w:tr w:rsidR="005E5270" w:rsidRPr="001C2803" w14:paraId="6B87038D" w14:textId="77777777" w:rsidTr="00C07995">
        <w:trPr>
          <w:trHeight w:val="68"/>
        </w:trPr>
        <w:tc>
          <w:tcPr>
            <w:tcW w:w="4392" w:type="dxa"/>
            <w:vAlign w:val="bottom"/>
          </w:tcPr>
          <w:p w14:paraId="26C7A25C" w14:textId="35F14185" w:rsidR="005E5270" w:rsidRPr="001C2803" w:rsidRDefault="005E5270" w:rsidP="005E5270">
            <w:pPr>
              <w:tabs>
                <w:tab w:val="left" w:pos="2160"/>
                <w:tab w:val="right" w:pos="7280"/>
                <w:tab w:val="right" w:pos="8540"/>
              </w:tabs>
              <w:ind w:left="176" w:right="-45" w:hanging="176"/>
              <w:rPr>
                <w:rFonts w:ascii="Browallia New" w:hAnsi="Browallia New" w:cs="Browallia New"/>
                <w:sz w:val="22"/>
                <w:szCs w:val="22"/>
                <w:cs/>
              </w:rPr>
            </w:pPr>
            <w:r w:rsidRPr="002818DE">
              <w:rPr>
                <w:rFonts w:ascii="Browallia New" w:hAnsi="Browallia New" w:cs="Browallia New"/>
                <w:sz w:val="22"/>
                <w:szCs w:val="22"/>
                <w:cs/>
              </w:rPr>
              <w:t>หนี้สินตามสัญญาเช่า</w:t>
            </w:r>
          </w:p>
        </w:tc>
        <w:tc>
          <w:tcPr>
            <w:tcW w:w="1159" w:type="dxa"/>
          </w:tcPr>
          <w:p w14:paraId="53AC5A91" w14:textId="06F49532" w:rsidR="005E5270" w:rsidRPr="00446439" w:rsidRDefault="000371DB" w:rsidP="005E5270">
            <w:pPr>
              <w:tabs>
                <w:tab w:val="left" w:pos="2160"/>
                <w:tab w:val="right" w:pos="7280"/>
                <w:tab w:val="right" w:pos="8540"/>
              </w:tabs>
              <w:ind w:right="-45"/>
              <w:jc w:val="right"/>
              <w:rPr>
                <w:rFonts w:ascii="Browallia New" w:hAnsi="Browallia New" w:cs="Browallia New"/>
                <w:sz w:val="22"/>
                <w:szCs w:val="22"/>
              </w:rPr>
            </w:pPr>
            <w:r w:rsidRPr="00446439">
              <w:rPr>
                <w:rFonts w:ascii="Browallia New" w:hAnsi="Browallia New" w:cs="Browallia New"/>
                <w:sz w:val="22"/>
                <w:szCs w:val="22"/>
              </w:rPr>
              <w:t>64,923</w:t>
            </w:r>
          </w:p>
        </w:tc>
        <w:tc>
          <w:tcPr>
            <w:tcW w:w="1159" w:type="dxa"/>
          </w:tcPr>
          <w:p w14:paraId="161B60E4" w14:textId="3A26358F"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79,931</w:t>
            </w:r>
          </w:p>
        </w:tc>
        <w:tc>
          <w:tcPr>
            <w:tcW w:w="1196" w:type="dxa"/>
          </w:tcPr>
          <w:p w14:paraId="3360DA1A" w14:textId="6952BF69" w:rsidR="005E5270" w:rsidRPr="00446439" w:rsidRDefault="00954E4E" w:rsidP="005E5270">
            <w:pPr>
              <w:tabs>
                <w:tab w:val="left" w:pos="2160"/>
                <w:tab w:val="right" w:pos="7280"/>
                <w:tab w:val="right" w:pos="8540"/>
              </w:tabs>
              <w:ind w:right="-45"/>
              <w:jc w:val="right"/>
              <w:rPr>
                <w:rFonts w:ascii="Browallia New" w:hAnsi="Browallia New" w:cs="Browallia New"/>
                <w:sz w:val="22"/>
                <w:szCs w:val="22"/>
              </w:rPr>
            </w:pPr>
            <w:r w:rsidRPr="00446439">
              <w:rPr>
                <w:rFonts w:ascii="Browallia New" w:hAnsi="Browallia New" w:cs="Browallia New"/>
                <w:sz w:val="22"/>
                <w:szCs w:val="22"/>
              </w:rPr>
              <w:t>31</w:t>
            </w:r>
            <w:r w:rsidR="00446439" w:rsidRPr="00446439">
              <w:rPr>
                <w:rFonts w:ascii="Browallia New" w:hAnsi="Browallia New" w:cs="Browallia New"/>
                <w:sz w:val="22"/>
                <w:szCs w:val="22"/>
              </w:rPr>
              <w:t>7,302</w:t>
            </w:r>
          </w:p>
        </w:tc>
        <w:tc>
          <w:tcPr>
            <w:tcW w:w="1166" w:type="dxa"/>
          </w:tcPr>
          <w:p w14:paraId="259BF808" w14:textId="76F00C0A"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332,225</w:t>
            </w:r>
          </w:p>
        </w:tc>
      </w:tr>
      <w:tr w:rsidR="005E5270" w:rsidRPr="001C2803" w14:paraId="45FE3582" w14:textId="77777777" w:rsidTr="00C07995">
        <w:trPr>
          <w:trHeight w:val="68"/>
        </w:trPr>
        <w:tc>
          <w:tcPr>
            <w:tcW w:w="4392" w:type="dxa"/>
            <w:vAlign w:val="bottom"/>
          </w:tcPr>
          <w:p w14:paraId="1B90AF44" w14:textId="6F28E470" w:rsidR="005E5270" w:rsidRPr="001C2803" w:rsidRDefault="005E5270" w:rsidP="005E5270">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เงินกู้ยืมระยะยาว</w:t>
            </w:r>
          </w:p>
        </w:tc>
        <w:tc>
          <w:tcPr>
            <w:tcW w:w="1159" w:type="dxa"/>
          </w:tcPr>
          <w:p w14:paraId="18A0735C" w14:textId="68B23FC0" w:rsidR="005E5270" w:rsidRPr="00D262DD" w:rsidRDefault="00982732" w:rsidP="005E5270">
            <w:pPr>
              <w:tabs>
                <w:tab w:val="left" w:pos="2160"/>
                <w:tab w:val="right" w:pos="7280"/>
                <w:tab w:val="right" w:pos="8540"/>
              </w:tabs>
              <w:ind w:right="-45"/>
              <w:jc w:val="right"/>
              <w:rPr>
                <w:rFonts w:ascii="Browallia New" w:hAnsi="Browallia New" w:cs="Browallia New"/>
                <w:sz w:val="22"/>
                <w:szCs w:val="22"/>
              </w:rPr>
            </w:pPr>
            <w:r w:rsidRPr="00D262DD">
              <w:rPr>
                <w:rFonts w:ascii="Browallia New" w:hAnsi="Browallia New" w:cs="Browallia New"/>
                <w:sz w:val="22"/>
                <w:szCs w:val="22"/>
              </w:rPr>
              <w:t>1,390,694</w:t>
            </w:r>
          </w:p>
        </w:tc>
        <w:tc>
          <w:tcPr>
            <w:tcW w:w="1159" w:type="dxa"/>
          </w:tcPr>
          <w:p w14:paraId="5E7657FA" w14:textId="26C2C55B"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1,571,667</w:t>
            </w:r>
          </w:p>
        </w:tc>
        <w:tc>
          <w:tcPr>
            <w:tcW w:w="1196" w:type="dxa"/>
          </w:tcPr>
          <w:p w14:paraId="7D19FD90" w14:textId="6B8E9B87" w:rsidR="005E5270" w:rsidRPr="00D262DD" w:rsidRDefault="001F2D20" w:rsidP="005E5270">
            <w:pPr>
              <w:tabs>
                <w:tab w:val="left" w:pos="2160"/>
                <w:tab w:val="right" w:pos="7280"/>
                <w:tab w:val="right" w:pos="8540"/>
              </w:tabs>
              <w:ind w:right="-45"/>
              <w:jc w:val="right"/>
              <w:rPr>
                <w:rFonts w:ascii="Browallia New" w:hAnsi="Browallia New" w:cs="Browallia New"/>
                <w:sz w:val="22"/>
                <w:szCs w:val="22"/>
              </w:rPr>
            </w:pPr>
            <w:r w:rsidRPr="00D262DD">
              <w:rPr>
                <w:rFonts w:ascii="Browallia New" w:hAnsi="Browallia New" w:cs="Browallia New"/>
                <w:sz w:val="22"/>
                <w:szCs w:val="22"/>
              </w:rPr>
              <w:t>142,373</w:t>
            </w:r>
          </w:p>
        </w:tc>
        <w:tc>
          <w:tcPr>
            <w:tcW w:w="1166" w:type="dxa"/>
          </w:tcPr>
          <w:p w14:paraId="69218528" w14:textId="12A33B22" w:rsidR="005E5270" w:rsidRPr="001C2803" w:rsidRDefault="005E5270" w:rsidP="005E5270">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142,724</w:t>
            </w:r>
          </w:p>
        </w:tc>
      </w:tr>
      <w:tr w:rsidR="005E5270" w:rsidRPr="001C2803" w14:paraId="467FECD9" w14:textId="77777777" w:rsidTr="00C07995">
        <w:trPr>
          <w:trHeight w:val="355"/>
        </w:trPr>
        <w:tc>
          <w:tcPr>
            <w:tcW w:w="4392" w:type="dxa"/>
            <w:vAlign w:val="bottom"/>
          </w:tcPr>
          <w:p w14:paraId="7397B0E3" w14:textId="77777777" w:rsidR="005E5270" w:rsidRPr="001C2803" w:rsidRDefault="005E5270" w:rsidP="005E5270">
            <w:pPr>
              <w:tabs>
                <w:tab w:val="left" w:pos="2160"/>
                <w:tab w:val="right" w:pos="7280"/>
                <w:tab w:val="right" w:pos="8540"/>
              </w:tabs>
              <w:ind w:right="-45"/>
              <w:jc w:val="thaiDistribute"/>
              <w:rPr>
                <w:rFonts w:ascii="Browallia New" w:hAnsi="Browallia New" w:cs="Browallia New"/>
                <w:sz w:val="22"/>
                <w:szCs w:val="22"/>
              </w:rPr>
            </w:pPr>
            <w:r w:rsidRPr="001C2803">
              <w:rPr>
                <w:rFonts w:ascii="Browallia New" w:hAnsi="Browallia New" w:cs="Browallia New" w:hint="cs"/>
                <w:sz w:val="22"/>
                <w:szCs w:val="22"/>
                <w:cs/>
              </w:rPr>
              <w:t>รวม</w:t>
            </w:r>
          </w:p>
        </w:tc>
        <w:tc>
          <w:tcPr>
            <w:tcW w:w="1159" w:type="dxa"/>
            <w:vAlign w:val="bottom"/>
          </w:tcPr>
          <w:p w14:paraId="1D69DF17" w14:textId="11F7B9E2" w:rsidR="005E5270" w:rsidRPr="00D262DD" w:rsidRDefault="00982732" w:rsidP="005E5270">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D262DD">
              <w:rPr>
                <w:rFonts w:ascii="Browallia New" w:hAnsi="Browallia New" w:cs="Browallia New"/>
                <w:sz w:val="22"/>
                <w:szCs w:val="22"/>
              </w:rPr>
              <w:fldChar w:fldCharType="begin"/>
            </w:r>
            <w:r>
              <w:rPr>
                <w:rFonts w:ascii="Browallia New" w:hAnsi="Browallia New" w:cs="Browallia New"/>
                <w:sz w:val="22"/>
                <w:szCs w:val="22"/>
                <w:highlight w:val="green"/>
              </w:rPr>
              <w:instrText xml:space="preserve"> =SUM(ABOVE) </w:instrText>
            </w:r>
            <w:r w:rsidRPr="00D262DD">
              <w:rPr>
                <w:rFonts w:ascii="Browallia New" w:hAnsi="Browallia New" w:cs="Browallia New"/>
                <w:sz w:val="22"/>
                <w:szCs w:val="22"/>
              </w:rPr>
              <w:fldChar w:fldCharType="separate"/>
            </w:r>
            <w:r w:rsidR="00C16D47" w:rsidRPr="00D262DD">
              <w:rPr>
                <w:rFonts w:ascii="Browallia New" w:hAnsi="Browallia New" w:cs="Browallia New"/>
                <w:sz w:val="22"/>
                <w:szCs w:val="22"/>
              </w:rPr>
              <w:t>3,429,939</w:t>
            </w:r>
            <w:r w:rsidRPr="00D262DD">
              <w:rPr>
                <w:rFonts w:ascii="Browallia New" w:hAnsi="Browallia New" w:cs="Browallia New"/>
                <w:sz w:val="22"/>
                <w:szCs w:val="22"/>
              </w:rPr>
              <w:fldChar w:fldCharType="end"/>
            </w:r>
          </w:p>
        </w:tc>
        <w:tc>
          <w:tcPr>
            <w:tcW w:w="1159" w:type="dxa"/>
            <w:vAlign w:val="bottom"/>
          </w:tcPr>
          <w:p w14:paraId="01A03B1E" w14:textId="3FF357E0" w:rsidR="005E5270" w:rsidRPr="001C2803" w:rsidRDefault="005E5270" w:rsidP="005E5270">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4,726,542</w:t>
            </w:r>
          </w:p>
        </w:tc>
        <w:tc>
          <w:tcPr>
            <w:tcW w:w="1196" w:type="dxa"/>
            <w:vAlign w:val="bottom"/>
          </w:tcPr>
          <w:p w14:paraId="7B08A57E" w14:textId="01BF66DE" w:rsidR="005E5270" w:rsidRPr="00D262DD" w:rsidRDefault="001F2D20" w:rsidP="005E5270">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D262DD">
              <w:rPr>
                <w:rFonts w:ascii="Browallia New" w:hAnsi="Browallia New" w:cs="Browallia New"/>
                <w:sz w:val="22"/>
                <w:szCs w:val="22"/>
              </w:rPr>
              <w:fldChar w:fldCharType="begin"/>
            </w:r>
            <w:r>
              <w:rPr>
                <w:rFonts w:ascii="Browallia New" w:hAnsi="Browallia New" w:cs="Browallia New"/>
                <w:sz w:val="22"/>
                <w:szCs w:val="22"/>
                <w:highlight w:val="green"/>
              </w:rPr>
              <w:instrText xml:space="preserve"> =SUM(ABOVE) </w:instrText>
            </w:r>
            <w:r w:rsidR="00BA1E03">
              <w:rPr>
                <w:rFonts w:ascii="Browallia New" w:hAnsi="Browallia New" w:cs="Browallia New"/>
                <w:sz w:val="22"/>
                <w:szCs w:val="22"/>
              </w:rPr>
              <w:fldChar w:fldCharType="separate"/>
            </w:r>
            <w:r w:rsidRPr="00D262DD">
              <w:rPr>
                <w:rFonts w:ascii="Browallia New" w:hAnsi="Browallia New" w:cs="Browallia New"/>
                <w:sz w:val="22"/>
                <w:szCs w:val="22"/>
              </w:rPr>
              <w:fldChar w:fldCharType="end"/>
            </w:r>
            <w:r w:rsidR="00260735" w:rsidRPr="00260735">
              <w:rPr>
                <w:rFonts w:ascii="Browallia New" w:hAnsi="Browallia New" w:cs="Browallia New"/>
                <w:sz w:val="22"/>
                <w:szCs w:val="22"/>
              </w:rPr>
              <w:t>828,954</w:t>
            </w:r>
          </w:p>
        </w:tc>
        <w:tc>
          <w:tcPr>
            <w:tcW w:w="1166" w:type="dxa"/>
            <w:vAlign w:val="bottom"/>
          </w:tcPr>
          <w:p w14:paraId="15C1CA70" w14:textId="3971D4DA" w:rsidR="005E5270" w:rsidRPr="001C2803" w:rsidRDefault="005E5270" w:rsidP="005E5270">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1,925,666</w:t>
            </w:r>
          </w:p>
        </w:tc>
      </w:tr>
    </w:tbl>
    <w:p w14:paraId="516A4BB0" w14:textId="344AD889" w:rsidR="00346FF3" w:rsidRPr="005879C8" w:rsidRDefault="0034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p w14:paraId="5A9A2314" w14:textId="560422D2" w:rsidR="00015340" w:rsidRPr="005879C8" w:rsidRDefault="00015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16"/>
          <w:szCs w:val="16"/>
          <w:highlight w:val="yellow"/>
          <w:cs/>
        </w:rPr>
      </w:pPr>
    </w:p>
    <w:p w14:paraId="53DD1661" w14:textId="77777777" w:rsidR="006748AE" w:rsidRDefault="00674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sz w:val="28"/>
          <w:szCs w:val="28"/>
          <w:shd w:val="clear" w:color="auto" w:fill="FFFFFF"/>
          <w:cs/>
        </w:rPr>
      </w:pPr>
      <w:r>
        <w:rPr>
          <w:rStyle w:val="normaltextrun"/>
          <w:rFonts w:ascii="Browallia New" w:hAnsi="Browallia New" w:cs="Browallia New"/>
          <w:sz w:val="28"/>
          <w:szCs w:val="28"/>
          <w:shd w:val="clear" w:color="auto" w:fill="FFFFFF"/>
          <w:cs/>
        </w:rPr>
        <w:br w:type="page"/>
      </w:r>
    </w:p>
    <w:p w14:paraId="02D91419" w14:textId="084ADD36" w:rsidR="000F04F2" w:rsidRDefault="006748AE" w:rsidP="006748AE">
      <w:pPr>
        <w:pStyle w:val="BodyText2"/>
        <w:spacing w:line="240" w:lineRule="auto"/>
        <w:ind w:left="364"/>
        <w:jc w:val="thaiDistribute"/>
        <w:rPr>
          <w:rStyle w:val="normaltextrun"/>
          <w:rFonts w:ascii="Browallia New" w:hAnsi="Browallia New" w:cs="Browallia New"/>
          <w:sz w:val="28"/>
          <w:szCs w:val="28"/>
          <w:shd w:val="clear" w:color="auto" w:fill="FFFFFF"/>
        </w:rPr>
      </w:pPr>
      <w:r w:rsidRPr="006748AE">
        <w:rPr>
          <w:rStyle w:val="normaltextrun"/>
          <w:rFonts w:ascii="Browallia New" w:hAnsi="Browallia New" w:cs="Browallia New"/>
          <w:sz w:val="28"/>
          <w:szCs w:val="28"/>
          <w:shd w:val="clear" w:color="auto" w:fill="FFFFFF"/>
          <w:cs/>
        </w:rPr>
        <w:t xml:space="preserve">การเปิดเผยข้อมูลมูลค่ายุติธรรมในแต่ละระดับของสินทรัพย์และหนี้สินทางการเงินที่วัดมูลค่าด้วยราคาทุนตัดจำหน่าย ณ วันที่ </w:t>
      </w:r>
      <w:r>
        <w:rPr>
          <w:rStyle w:val="normaltextrun"/>
          <w:rFonts w:ascii="Browallia New" w:hAnsi="Browallia New" w:cs="Browallia New"/>
          <w:sz w:val="28"/>
          <w:szCs w:val="28"/>
          <w:shd w:val="clear" w:color="auto" w:fill="FFFFFF"/>
          <w:lang w:val="en-US"/>
        </w:rPr>
        <w:t>31</w:t>
      </w:r>
      <w:r w:rsidRPr="006748AE">
        <w:rPr>
          <w:rStyle w:val="normaltextrun"/>
          <w:rFonts w:ascii="Browallia New" w:hAnsi="Browallia New" w:cs="Browallia New"/>
          <w:sz w:val="28"/>
          <w:szCs w:val="28"/>
          <w:shd w:val="clear" w:color="auto" w:fill="FFFFFF"/>
          <w:cs/>
        </w:rPr>
        <w:t xml:space="preserve"> ธันวาคม</w:t>
      </w:r>
      <w:r>
        <w:rPr>
          <w:rStyle w:val="normaltextrun"/>
          <w:rFonts w:ascii="Browallia New" w:hAnsi="Browallia New" w:cs="Browallia New" w:hint="cs"/>
          <w:sz w:val="28"/>
          <w:szCs w:val="28"/>
          <w:shd w:val="clear" w:color="auto" w:fill="FFFFFF"/>
          <w:cs/>
        </w:rPr>
        <w:t xml:space="preserve"> </w:t>
      </w:r>
      <w:r>
        <w:rPr>
          <w:rStyle w:val="normaltextrun"/>
          <w:rFonts w:ascii="Browallia New" w:hAnsi="Browallia New" w:cs="Browallia New"/>
          <w:sz w:val="28"/>
          <w:szCs w:val="28"/>
          <w:shd w:val="clear" w:color="auto" w:fill="FFFFFF"/>
          <w:lang w:val="en-US"/>
        </w:rPr>
        <w:t>256</w:t>
      </w:r>
      <w:r w:rsidR="005E5270">
        <w:rPr>
          <w:rStyle w:val="normaltextrun"/>
          <w:rFonts w:ascii="Browallia New" w:hAnsi="Browallia New" w:cs="Browallia New"/>
          <w:sz w:val="28"/>
          <w:szCs w:val="28"/>
          <w:shd w:val="clear" w:color="auto" w:fill="FFFFFF"/>
          <w:lang w:val="en-US"/>
        </w:rPr>
        <w:t>5</w:t>
      </w:r>
      <w:r w:rsidRPr="006748AE">
        <w:rPr>
          <w:rStyle w:val="normaltextrun"/>
          <w:rFonts w:ascii="Browallia New" w:hAnsi="Browallia New" w:cs="Browallia New"/>
          <w:sz w:val="28"/>
          <w:szCs w:val="28"/>
          <w:shd w:val="clear" w:color="auto" w:fill="FFFFFF"/>
          <w:cs/>
        </w:rPr>
        <w:t xml:space="preserve"> และ </w:t>
      </w:r>
      <w:r>
        <w:rPr>
          <w:rStyle w:val="normaltextrun"/>
          <w:rFonts w:ascii="Browallia New" w:hAnsi="Browallia New" w:cs="Browallia New"/>
          <w:sz w:val="28"/>
          <w:szCs w:val="28"/>
          <w:shd w:val="clear" w:color="auto" w:fill="FFFFFF"/>
          <w:lang w:val="en-US"/>
        </w:rPr>
        <w:t>256</w:t>
      </w:r>
      <w:r w:rsidR="005E5270">
        <w:rPr>
          <w:rStyle w:val="normaltextrun"/>
          <w:rFonts w:ascii="Browallia New" w:hAnsi="Browallia New" w:cs="Browallia New"/>
          <w:sz w:val="28"/>
          <w:szCs w:val="28"/>
          <w:shd w:val="clear" w:color="auto" w:fill="FFFFFF"/>
          <w:lang w:val="en-US"/>
        </w:rPr>
        <w:t>4</w:t>
      </w:r>
      <w:r w:rsidRPr="006748AE">
        <w:rPr>
          <w:rStyle w:val="normaltextrun"/>
          <w:rFonts w:ascii="Browallia New" w:hAnsi="Browallia New" w:cs="Browallia New"/>
          <w:sz w:val="28"/>
          <w:szCs w:val="28"/>
          <w:shd w:val="clear" w:color="auto" w:fill="FFFFFF"/>
          <w:cs/>
        </w:rPr>
        <w:t xml:space="preserve"> มีดังนี้</w:t>
      </w:r>
    </w:p>
    <w:p w14:paraId="4C8A25A4" w14:textId="77777777" w:rsidR="000F04F2" w:rsidRDefault="000F04F2" w:rsidP="006748AE">
      <w:pPr>
        <w:pStyle w:val="BodyText2"/>
        <w:spacing w:line="240" w:lineRule="auto"/>
        <w:ind w:left="364"/>
        <w:jc w:val="thaiDistribute"/>
        <w:rPr>
          <w:rStyle w:val="normaltextrun"/>
          <w:rFonts w:ascii="Browallia New" w:hAnsi="Browallia New" w:cs="Browallia New"/>
          <w:sz w:val="28"/>
          <w:szCs w:val="28"/>
          <w:shd w:val="clear" w:color="auto" w:fill="FFFFFF"/>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0F04F2" w:rsidRPr="001C2803" w14:paraId="3818901F" w14:textId="77777777" w:rsidTr="0047167D">
        <w:trPr>
          <w:tblHeader/>
        </w:trPr>
        <w:tc>
          <w:tcPr>
            <w:tcW w:w="9072" w:type="dxa"/>
            <w:gridSpan w:val="6"/>
            <w:shd w:val="clear" w:color="auto" w:fill="auto"/>
            <w:vAlign w:val="bottom"/>
          </w:tcPr>
          <w:p w14:paraId="6AD2E7EE"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1C2803">
              <w:rPr>
                <w:rFonts w:ascii="Browallia New" w:hAnsi="Browallia New" w:cs="Browallia New"/>
                <w:color w:val="000000"/>
                <w:sz w:val="22"/>
                <w:szCs w:val="22"/>
                <w:cs/>
                <w:lang w:val="en-GB"/>
              </w:rPr>
              <w:t>(หน่วย : พันบาท)</w:t>
            </w:r>
          </w:p>
        </w:tc>
      </w:tr>
      <w:tr w:rsidR="000F04F2" w:rsidRPr="001C2803" w14:paraId="63ABF362" w14:textId="77777777" w:rsidTr="0047167D">
        <w:trPr>
          <w:tblHeader/>
        </w:trPr>
        <w:tc>
          <w:tcPr>
            <w:tcW w:w="2693" w:type="dxa"/>
            <w:shd w:val="clear" w:color="auto" w:fill="auto"/>
            <w:vAlign w:val="bottom"/>
          </w:tcPr>
          <w:p w14:paraId="215DB614"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31ED550"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70EA32CE"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งบการเงินรวม</w:t>
            </w:r>
          </w:p>
        </w:tc>
      </w:tr>
      <w:tr w:rsidR="000F04F2" w:rsidRPr="001C2803" w14:paraId="58B034A0" w14:textId="77777777" w:rsidTr="0047167D">
        <w:trPr>
          <w:tblHeader/>
        </w:trPr>
        <w:tc>
          <w:tcPr>
            <w:tcW w:w="2693" w:type="dxa"/>
            <w:shd w:val="clear" w:color="auto" w:fill="auto"/>
            <w:vAlign w:val="bottom"/>
          </w:tcPr>
          <w:p w14:paraId="56A4DBD4"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D923D12"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3E3D81FA" w14:textId="3B150435" w:rsidR="000F04F2" w:rsidRPr="001C2803" w:rsidRDefault="001C2803"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1C2803">
              <w:rPr>
                <w:rFonts w:ascii="Browallia New" w:hAnsi="Browallia New" w:cs="Browallia New"/>
                <w:sz w:val="22"/>
                <w:szCs w:val="22"/>
              </w:rPr>
              <w:t>256</w:t>
            </w:r>
            <w:r w:rsidR="005E5270">
              <w:rPr>
                <w:rFonts w:ascii="Browallia New" w:hAnsi="Browallia New" w:cs="Browallia New"/>
                <w:sz w:val="22"/>
                <w:szCs w:val="22"/>
              </w:rPr>
              <w:t>5</w:t>
            </w:r>
          </w:p>
        </w:tc>
      </w:tr>
      <w:tr w:rsidR="000F04F2" w:rsidRPr="001C2803" w14:paraId="27814E1A" w14:textId="77777777" w:rsidTr="0047167D">
        <w:trPr>
          <w:tblHeader/>
        </w:trPr>
        <w:tc>
          <w:tcPr>
            <w:tcW w:w="2693" w:type="dxa"/>
            <w:shd w:val="clear" w:color="auto" w:fill="auto"/>
            <w:vAlign w:val="bottom"/>
          </w:tcPr>
          <w:p w14:paraId="7ADFD209"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7789A365" w14:textId="77777777" w:rsidR="000F04F2" w:rsidRPr="001C2803" w:rsidRDefault="000F04F2"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764E4AE8"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1</w:t>
            </w:r>
          </w:p>
        </w:tc>
        <w:tc>
          <w:tcPr>
            <w:tcW w:w="1417" w:type="dxa"/>
            <w:shd w:val="clear" w:color="auto" w:fill="auto"/>
            <w:vAlign w:val="bottom"/>
          </w:tcPr>
          <w:p w14:paraId="349C91CE"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2</w:t>
            </w:r>
          </w:p>
        </w:tc>
        <w:tc>
          <w:tcPr>
            <w:tcW w:w="1560" w:type="dxa"/>
            <w:shd w:val="clear" w:color="auto" w:fill="auto"/>
            <w:vAlign w:val="bottom"/>
          </w:tcPr>
          <w:p w14:paraId="7592587C"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3</w:t>
            </w:r>
          </w:p>
        </w:tc>
        <w:tc>
          <w:tcPr>
            <w:tcW w:w="1559" w:type="dxa"/>
            <w:shd w:val="clear" w:color="auto" w:fill="auto"/>
            <w:vAlign w:val="bottom"/>
          </w:tcPr>
          <w:p w14:paraId="0A598649" w14:textId="77777777" w:rsidR="000F04F2" w:rsidRPr="001C2803" w:rsidRDefault="000F04F2"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รวม</w:t>
            </w:r>
          </w:p>
        </w:tc>
      </w:tr>
      <w:tr w:rsidR="000F04F2" w:rsidRPr="001C2803" w14:paraId="18E2448A" w14:textId="77777777" w:rsidTr="0047167D">
        <w:tc>
          <w:tcPr>
            <w:tcW w:w="2693" w:type="dxa"/>
            <w:shd w:val="clear" w:color="auto" w:fill="auto"/>
          </w:tcPr>
          <w:p w14:paraId="269DFC09" w14:textId="77777777" w:rsidR="000F04F2" w:rsidRPr="001C2803" w:rsidRDefault="000F04F2" w:rsidP="00066758">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15DAAEC7"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16FC30A"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379A19B2"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2DD88AF2"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7573D94"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0F04F2" w:rsidRPr="001C2803" w14:paraId="097E6079" w14:textId="77777777" w:rsidTr="0047167D">
        <w:tc>
          <w:tcPr>
            <w:tcW w:w="2977" w:type="dxa"/>
            <w:gridSpan w:val="2"/>
            <w:shd w:val="clear" w:color="auto" w:fill="auto"/>
          </w:tcPr>
          <w:p w14:paraId="3B6C1995" w14:textId="77777777" w:rsidR="000F04F2" w:rsidRPr="001C2803" w:rsidRDefault="000F04F2" w:rsidP="00066758">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C2803">
              <w:rPr>
                <w:rFonts w:ascii="Browallia New" w:hAnsi="Browallia New" w:cs="Browallia New"/>
                <w:b/>
                <w:bCs/>
                <w:sz w:val="22"/>
                <w:szCs w:val="22"/>
                <w:cs/>
                <w:lang w:val="en-GB"/>
              </w:rPr>
              <w:t>สินทรัพย์ทางการเงิน</w:t>
            </w:r>
          </w:p>
        </w:tc>
        <w:tc>
          <w:tcPr>
            <w:tcW w:w="1559" w:type="dxa"/>
            <w:shd w:val="clear" w:color="auto" w:fill="auto"/>
          </w:tcPr>
          <w:p w14:paraId="3D1E2C7D"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99D9C90"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E8C2265"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1104D9E" w14:textId="77777777" w:rsidR="000F04F2" w:rsidRPr="001C2803" w:rsidRDefault="000F04F2"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D855C7" w:rsidRPr="001C2803" w14:paraId="2AB387E8" w14:textId="77777777" w:rsidTr="0047167D">
        <w:tc>
          <w:tcPr>
            <w:tcW w:w="2693" w:type="dxa"/>
            <w:shd w:val="clear" w:color="auto" w:fill="auto"/>
          </w:tcPr>
          <w:p w14:paraId="5047ACAA" w14:textId="0AE38548" w:rsidR="00D855C7" w:rsidRPr="001C2803" w:rsidRDefault="00D855C7" w:rsidP="00D855C7">
            <w:pPr>
              <w:tabs>
                <w:tab w:val="clear" w:pos="454"/>
                <w:tab w:val="clear" w:pos="680"/>
                <w:tab w:val="clear" w:pos="907"/>
                <w:tab w:val="left" w:pos="810"/>
                <w:tab w:val="left" w:pos="8789"/>
              </w:tabs>
              <w:spacing w:line="240" w:lineRule="auto"/>
              <w:ind w:left="316" w:hanging="283"/>
              <w:rPr>
                <w:rFonts w:ascii="Browallia New" w:hAnsi="Browallia New" w:cs="Browallia New"/>
                <w:sz w:val="22"/>
                <w:szCs w:val="22"/>
                <w:lang w:val="en-GB"/>
              </w:rPr>
            </w:pPr>
            <w:r w:rsidRPr="001C2803">
              <w:rPr>
                <w:rFonts w:ascii="Browallia New" w:hAnsi="Browallia New" w:cs="Browallia New"/>
                <w:sz w:val="22"/>
                <w:szCs w:val="22"/>
                <w:lang w:val="en-GB"/>
              </w:rPr>
              <w:t xml:space="preserve">  </w:t>
            </w:r>
            <w:r w:rsidRPr="006903E0">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68B7E420" w14:textId="77777777" w:rsidR="00D855C7" w:rsidRPr="001C2803" w:rsidRDefault="00D855C7" w:rsidP="00D855C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E8F1766" w14:textId="77777777" w:rsidR="00BA1E03" w:rsidRDefault="00BA1E03" w:rsidP="00D855C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1B78ED1" w14:textId="4B0DE175" w:rsidR="00D855C7" w:rsidRPr="001C2803" w:rsidRDefault="00D855C7" w:rsidP="00D855C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04CD3FAB" w14:textId="77777777" w:rsidR="00D855C7" w:rsidRDefault="00D855C7" w:rsidP="00D855C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29EED70C" w14:textId="511048F4" w:rsidR="00D855C7" w:rsidRPr="001C2803" w:rsidRDefault="00D855C7" w:rsidP="00D855C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3668B737" w14:textId="77777777" w:rsidR="00D855C7" w:rsidRDefault="00D855C7" w:rsidP="00D855C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ABCA939" w14:textId="6A49966A" w:rsidR="00D855C7" w:rsidRPr="001C2803" w:rsidRDefault="00D855C7" w:rsidP="00D855C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6CDFB882" w14:textId="77777777" w:rsidR="00D855C7" w:rsidRDefault="00D855C7" w:rsidP="00D855C7">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2B4BC95" w14:textId="5DB6336F" w:rsidR="00D855C7" w:rsidRPr="001C2803" w:rsidRDefault="00D855C7" w:rsidP="00D855C7">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5D4AED" w:rsidRPr="001C2803" w14:paraId="68F9A435" w14:textId="77777777" w:rsidTr="0047167D">
        <w:tc>
          <w:tcPr>
            <w:tcW w:w="2693" w:type="dxa"/>
            <w:shd w:val="clear" w:color="auto" w:fill="auto"/>
          </w:tcPr>
          <w:p w14:paraId="447198B6" w14:textId="520B158C" w:rsidR="005D4AED" w:rsidRPr="001C2803" w:rsidRDefault="005D4AED" w:rsidP="005D4AED">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AD4A12">
              <w:rPr>
                <w:rFonts w:ascii="Browallia New" w:hAnsi="Browallia New" w:cs="Browallia New"/>
                <w:sz w:val="22"/>
                <w:szCs w:val="22"/>
                <w:cs/>
                <w:lang w:val="en-GB"/>
              </w:rPr>
              <w:t>เงินลงทุนระยะยาวในลูกหนี้</w:t>
            </w:r>
          </w:p>
        </w:tc>
        <w:tc>
          <w:tcPr>
            <w:tcW w:w="284" w:type="dxa"/>
            <w:shd w:val="clear" w:color="auto" w:fill="auto"/>
          </w:tcPr>
          <w:p w14:paraId="54FC5841" w14:textId="77777777" w:rsidR="005D4AED" w:rsidRPr="001C2803" w:rsidRDefault="005D4AED" w:rsidP="005D4AE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FD2A328" w14:textId="57A99B82" w:rsidR="005D4AED" w:rsidRPr="001C2803" w:rsidRDefault="0089413F" w:rsidP="005D4AE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7ECA24CC" w14:textId="2A06150C" w:rsidR="005D4AED" w:rsidRPr="001C2803" w:rsidRDefault="0089413F" w:rsidP="005D4AE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2BF29C46" w14:textId="1D970C69" w:rsidR="005D4AED" w:rsidRPr="00C07995" w:rsidRDefault="005D4AED" w:rsidP="005D4AE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140,452</w:t>
            </w:r>
          </w:p>
        </w:tc>
        <w:tc>
          <w:tcPr>
            <w:tcW w:w="1559" w:type="dxa"/>
            <w:shd w:val="clear" w:color="auto" w:fill="auto"/>
          </w:tcPr>
          <w:p w14:paraId="1561EE24" w14:textId="1FFDE244" w:rsidR="005D4AED" w:rsidRPr="001C2803" w:rsidRDefault="005D4AED" w:rsidP="005D4AE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rPr>
              <w:t>140,452</w:t>
            </w:r>
          </w:p>
        </w:tc>
      </w:tr>
      <w:tr w:rsidR="005D4AED" w:rsidRPr="001C2803" w14:paraId="3B18E7FB" w14:textId="77777777" w:rsidTr="00C07995">
        <w:tc>
          <w:tcPr>
            <w:tcW w:w="2693" w:type="dxa"/>
            <w:shd w:val="clear" w:color="auto" w:fill="auto"/>
          </w:tcPr>
          <w:p w14:paraId="4C1D69E2" w14:textId="77777777" w:rsidR="005D4AED" w:rsidRPr="001C2803" w:rsidRDefault="005D4AED" w:rsidP="005D4AED">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1F73DAC5" w14:textId="77777777" w:rsidR="005D4AED" w:rsidRPr="001C2803" w:rsidRDefault="005D4AED" w:rsidP="005D4AE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A9C7EF9" w14:textId="20BFB8BF" w:rsidR="005D4AED" w:rsidRPr="001C2803" w:rsidRDefault="0089413F" w:rsidP="005D4AE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20BFF445" w14:textId="761F4E27" w:rsidR="005D4AED" w:rsidRPr="001C2803" w:rsidRDefault="0089413F" w:rsidP="005D4AE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center"/>
          </w:tcPr>
          <w:p w14:paraId="7F0ABE6C" w14:textId="079AF25F" w:rsidR="005D4AED" w:rsidRPr="001C2803" w:rsidRDefault="005D4AED" w:rsidP="005D4AE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197,029</w:t>
            </w:r>
            <w:r>
              <w:rPr>
                <w:rFonts w:ascii="Browallia New" w:hAnsi="Browallia New" w:cs="Browallia New"/>
                <w:sz w:val="22"/>
                <w:szCs w:val="22"/>
                <w:lang w:val="en-GB"/>
              </w:rPr>
              <w:fldChar w:fldCharType="end"/>
            </w:r>
          </w:p>
        </w:tc>
        <w:tc>
          <w:tcPr>
            <w:tcW w:w="1559" w:type="dxa"/>
            <w:shd w:val="clear" w:color="auto" w:fill="auto"/>
            <w:vAlign w:val="center"/>
          </w:tcPr>
          <w:p w14:paraId="5A3840C0" w14:textId="69DE18ED" w:rsidR="005D4AED" w:rsidRPr="001C2803" w:rsidRDefault="005D4AED" w:rsidP="005D4AE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197,029</w:t>
            </w:r>
            <w:r>
              <w:rPr>
                <w:rFonts w:ascii="Browallia New" w:hAnsi="Browallia New" w:cs="Browallia New"/>
                <w:sz w:val="22"/>
                <w:szCs w:val="22"/>
                <w:lang w:val="en-GB"/>
              </w:rPr>
              <w:fldChar w:fldCharType="end"/>
            </w:r>
          </w:p>
        </w:tc>
      </w:tr>
      <w:tr w:rsidR="00A41BAA" w:rsidRPr="001C2803" w14:paraId="01426120" w14:textId="77777777" w:rsidTr="0047167D">
        <w:tc>
          <w:tcPr>
            <w:tcW w:w="2693" w:type="dxa"/>
            <w:shd w:val="clear" w:color="auto" w:fill="auto"/>
          </w:tcPr>
          <w:p w14:paraId="0506F512" w14:textId="729EA947" w:rsidR="00A41BAA" w:rsidRPr="001C2803" w:rsidRDefault="00FA14A2" w:rsidP="009D3722">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9D3722">
              <w:rPr>
                <w:rFonts w:ascii="Browallia New" w:hAnsi="Browallia New" w:cs="Browallia New"/>
                <w:b/>
                <w:bCs/>
                <w:sz w:val="22"/>
                <w:szCs w:val="22"/>
                <w:cs/>
                <w:lang w:val="en-GB"/>
              </w:rPr>
              <w:t>หนี้สินทางการเงิน</w:t>
            </w:r>
          </w:p>
        </w:tc>
        <w:tc>
          <w:tcPr>
            <w:tcW w:w="284" w:type="dxa"/>
            <w:shd w:val="clear" w:color="auto" w:fill="auto"/>
          </w:tcPr>
          <w:p w14:paraId="76F45DDF" w14:textId="77777777" w:rsidR="00A41BAA" w:rsidRPr="001C2803" w:rsidRDefault="00A41BAA"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7C225E8" w14:textId="77777777" w:rsidR="00A41BAA" w:rsidRPr="001C2803" w:rsidRDefault="00A41BAA" w:rsidP="00A41BAA">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0E34EC5B" w14:textId="77777777" w:rsidR="00A41BAA" w:rsidRPr="001C2803" w:rsidRDefault="00A41BAA" w:rsidP="00A41BAA">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1F5C25F1" w14:textId="77777777" w:rsidR="00A41BAA" w:rsidRPr="001C2803" w:rsidRDefault="00A41BAA" w:rsidP="00A41BAA">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D2861F3" w14:textId="77777777" w:rsidR="00A41BAA" w:rsidRPr="001C2803" w:rsidRDefault="00A41BAA" w:rsidP="00A41BAA">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0739D4" w:rsidRPr="001C2803" w14:paraId="0C06B6E3" w14:textId="77777777" w:rsidTr="0047167D">
        <w:tc>
          <w:tcPr>
            <w:tcW w:w="2693" w:type="dxa"/>
            <w:shd w:val="clear" w:color="auto" w:fill="auto"/>
          </w:tcPr>
          <w:p w14:paraId="18D9B8B3" w14:textId="79B5102C" w:rsidR="000739D4" w:rsidRPr="001C2803" w:rsidRDefault="000739D4" w:rsidP="000739D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D3722">
              <w:rPr>
                <w:rFonts w:ascii="Browallia New" w:hAnsi="Browallia New" w:cs="Browallia New" w:hint="cs"/>
                <w:sz w:val="22"/>
                <w:szCs w:val="22"/>
                <w:cs/>
                <w:lang w:val="en-GB"/>
              </w:rPr>
              <w:t>หุ้นกู้</w:t>
            </w:r>
          </w:p>
        </w:tc>
        <w:tc>
          <w:tcPr>
            <w:tcW w:w="284" w:type="dxa"/>
            <w:shd w:val="clear" w:color="auto" w:fill="auto"/>
          </w:tcPr>
          <w:p w14:paraId="738F71AF" w14:textId="77777777" w:rsidR="000739D4" w:rsidRPr="001C2803" w:rsidRDefault="000739D4" w:rsidP="000739D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1092B6D" w14:textId="79801A7F" w:rsidR="000739D4" w:rsidRPr="001C2803" w:rsidRDefault="000739D4" w:rsidP="000739D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37D3E152" w14:textId="52E021D2" w:rsidR="000739D4" w:rsidRPr="001C2803" w:rsidRDefault="00410B94" w:rsidP="000739D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w:t>
            </w:r>
            <w:r w:rsidR="009A092E">
              <w:rPr>
                <w:rFonts w:ascii="Browallia New" w:hAnsi="Browallia New" w:cs="Browallia New"/>
                <w:sz w:val="22"/>
                <w:szCs w:val="22"/>
              </w:rPr>
              <w:t>045</w:t>
            </w:r>
            <w:r>
              <w:rPr>
                <w:rFonts w:ascii="Browallia New" w:hAnsi="Browallia New" w:cs="Browallia New"/>
                <w:sz w:val="22"/>
                <w:szCs w:val="22"/>
              </w:rPr>
              <w:t>,</w:t>
            </w:r>
            <w:r w:rsidR="009A092E">
              <w:rPr>
                <w:rFonts w:ascii="Browallia New" w:hAnsi="Browallia New" w:cs="Browallia New"/>
                <w:sz w:val="22"/>
                <w:szCs w:val="22"/>
              </w:rPr>
              <w:t>929</w:t>
            </w:r>
          </w:p>
        </w:tc>
        <w:tc>
          <w:tcPr>
            <w:tcW w:w="1560" w:type="dxa"/>
            <w:shd w:val="clear" w:color="auto" w:fill="auto"/>
          </w:tcPr>
          <w:p w14:paraId="5677CFC5" w14:textId="1503D552" w:rsidR="000739D4" w:rsidRPr="001C2803" w:rsidRDefault="000739D4" w:rsidP="000739D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4D6A8F42" w14:textId="4F1B5A98" w:rsidR="000739D4" w:rsidRPr="001C2803" w:rsidRDefault="000739D4" w:rsidP="000739D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r w:rsidR="000739D4" w:rsidRPr="001C2803" w14:paraId="19061680" w14:textId="77777777" w:rsidTr="0047167D">
        <w:tc>
          <w:tcPr>
            <w:tcW w:w="2693" w:type="dxa"/>
            <w:shd w:val="clear" w:color="auto" w:fill="auto"/>
          </w:tcPr>
          <w:p w14:paraId="104F9225" w14:textId="2EA8D167" w:rsidR="000739D4" w:rsidRPr="009D3722" w:rsidRDefault="000739D4" w:rsidP="000739D4">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57A6429F" w14:textId="77777777" w:rsidR="000739D4" w:rsidRPr="001C2803" w:rsidRDefault="000739D4" w:rsidP="000739D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056BBE9" w14:textId="676F4EB6" w:rsidR="000739D4" w:rsidRPr="002D785E" w:rsidRDefault="000739D4" w:rsidP="000739D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3A738D92" w14:textId="0C248D13" w:rsidR="000739D4" w:rsidRDefault="009A092E" w:rsidP="000739D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1,045,929</w:t>
            </w:r>
          </w:p>
        </w:tc>
        <w:tc>
          <w:tcPr>
            <w:tcW w:w="1560" w:type="dxa"/>
            <w:shd w:val="clear" w:color="auto" w:fill="auto"/>
          </w:tcPr>
          <w:p w14:paraId="7E0AEF27" w14:textId="03CBD8FF" w:rsidR="000739D4" w:rsidRPr="002D785E" w:rsidRDefault="000739D4" w:rsidP="000739D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0485B890" w14:textId="3E506722" w:rsidR="000739D4" w:rsidRPr="001C2803" w:rsidRDefault="000739D4" w:rsidP="000739D4">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bl>
    <w:p w14:paraId="60FA0FEF" w14:textId="77777777" w:rsidR="00621CE9" w:rsidRDefault="00621CE9" w:rsidP="006748AE">
      <w:pPr>
        <w:pStyle w:val="BodyText2"/>
        <w:spacing w:line="240" w:lineRule="auto"/>
        <w:ind w:left="364"/>
        <w:jc w:val="thaiDistribute"/>
        <w:rPr>
          <w:rFonts w:ascii="Browallia New" w:hAnsi="Browallia New" w:cs="Browallia New"/>
          <w:i/>
          <w:iCs/>
          <w:sz w:val="28"/>
          <w:szCs w:val="28"/>
          <w:highlight w:val="yellow"/>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71630D" w:rsidRPr="001C2803" w14:paraId="7C5D0D8E" w14:textId="77777777" w:rsidTr="0047167D">
        <w:trPr>
          <w:tblHeader/>
        </w:trPr>
        <w:tc>
          <w:tcPr>
            <w:tcW w:w="9072" w:type="dxa"/>
            <w:gridSpan w:val="6"/>
            <w:shd w:val="clear" w:color="auto" w:fill="auto"/>
            <w:vAlign w:val="bottom"/>
          </w:tcPr>
          <w:p w14:paraId="57DE0B1C" w14:textId="77777777" w:rsidR="0071630D" w:rsidRPr="0071630D"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1C2803">
              <w:rPr>
                <w:rFonts w:ascii="Browallia New" w:hAnsi="Browallia New" w:cs="Browallia New"/>
                <w:color w:val="000000"/>
                <w:sz w:val="22"/>
                <w:szCs w:val="22"/>
                <w:cs/>
                <w:lang w:val="en-GB"/>
              </w:rPr>
              <w:t>(หน่วย : พันบาท)</w:t>
            </w:r>
          </w:p>
        </w:tc>
      </w:tr>
      <w:tr w:rsidR="0071630D" w:rsidRPr="001C2803" w14:paraId="22F51BB2" w14:textId="77777777" w:rsidTr="0047167D">
        <w:trPr>
          <w:tblHeader/>
        </w:trPr>
        <w:tc>
          <w:tcPr>
            <w:tcW w:w="2693" w:type="dxa"/>
            <w:shd w:val="clear" w:color="auto" w:fill="auto"/>
            <w:vAlign w:val="bottom"/>
          </w:tcPr>
          <w:p w14:paraId="18DDFF5E"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79A7984"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1C34718E" w14:textId="49E75E6B"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งบการเงิน</w:t>
            </w:r>
            <w:r w:rsidR="00F749FD">
              <w:rPr>
                <w:rFonts w:ascii="Browallia New" w:hAnsi="Browallia New" w:cs="Browallia New" w:hint="cs"/>
                <w:sz w:val="22"/>
                <w:szCs w:val="22"/>
                <w:cs/>
              </w:rPr>
              <w:t>เฉพาะ</w:t>
            </w:r>
          </w:p>
        </w:tc>
      </w:tr>
      <w:tr w:rsidR="0071630D" w:rsidRPr="001C2803" w14:paraId="133ABE71" w14:textId="77777777" w:rsidTr="0047167D">
        <w:trPr>
          <w:tblHeader/>
        </w:trPr>
        <w:tc>
          <w:tcPr>
            <w:tcW w:w="2693" w:type="dxa"/>
            <w:shd w:val="clear" w:color="auto" w:fill="auto"/>
            <w:vAlign w:val="bottom"/>
          </w:tcPr>
          <w:p w14:paraId="30343D9A"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F2C10CA"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388CF90A" w14:textId="21F31085"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1C2803">
              <w:rPr>
                <w:rFonts w:ascii="Browallia New" w:hAnsi="Browallia New" w:cs="Browallia New"/>
                <w:sz w:val="22"/>
                <w:szCs w:val="22"/>
              </w:rPr>
              <w:t>256</w:t>
            </w:r>
            <w:r w:rsidR="005E5270">
              <w:rPr>
                <w:rFonts w:ascii="Browallia New" w:hAnsi="Browallia New" w:cs="Browallia New"/>
                <w:sz w:val="22"/>
                <w:szCs w:val="22"/>
              </w:rPr>
              <w:t>5</w:t>
            </w:r>
          </w:p>
        </w:tc>
      </w:tr>
      <w:tr w:rsidR="0071630D" w:rsidRPr="001C2803" w14:paraId="71DFE6C9" w14:textId="77777777" w:rsidTr="0047167D">
        <w:trPr>
          <w:tblHeader/>
        </w:trPr>
        <w:tc>
          <w:tcPr>
            <w:tcW w:w="2693" w:type="dxa"/>
            <w:shd w:val="clear" w:color="auto" w:fill="auto"/>
            <w:vAlign w:val="bottom"/>
          </w:tcPr>
          <w:p w14:paraId="4FA8A54E"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3DA7A47" w14:textId="77777777" w:rsidR="0071630D" w:rsidRPr="001C2803" w:rsidRDefault="0071630D" w:rsidP="00066758">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3F91C092" w14:textId="77777777"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1</w:t>
            </w:r>
          </w:p>
        </w:tc>
        <w:tc>
          <w:tcPr>
            <w:tcW w:w="1417" w:type="dxa"/>
            <w:shd w:val="clear" w:color="auto" w:fill="auto"/>
            <w:vAlign w:val="bottom"/>
          </w:tcPr>
          <w:p w14:paraId="55958584" w14:textId="77777777"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2</w:t>
            </w:r>
          </w:p>
        </w:tc>
        <w:tc>
          <w:tcPr>
            <w:tcW w:w="1560" w:type="dxa"/>
            <w:shd w:val="clear" w:color="auto" w:fill="auto"/>
            <w:vAlign w:val="bottom"/>
          </w:tcPr>
          <w:p w14:paraId="6430090B" w14:textId="77777777"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3</w:t>
            </w:r>
          </w:p>
        </w:tc>
        <w:tc>
          <w:tcPr>
            <w:tcW w:w="1559" w:type="dxa"/>
            <w:shd w:val="clear" w:color="auto" w:fill="auto"/>
            <w:vAlign w:val="bottom"/>
          </w:tcPr>
          <w:p w14:paraId="21D7E103" w14:textId="77777777" w:rsidR="0071630D" w:rsidRPr="001C2803" w:rsidRDefault="0071630D" w:rsidP="00066758">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รวม</w:t>
            </w:r>
          </w:p>
        </w:tc>
      </w:tr>
      <w:tr w:rsidR="0071630D" w:rsidRPr="001C2803" w14:paraId="2E0FE5E7" w14:textId="77777777" w:rsidTr="0047167D">
        <w:tc>
          <w:tcPr>
            <w:tcW w:w="2693" w:type="dxa"/>
            <w:shd w:val="clear" w:color="auto" w:fill="auto"/>
          </w:tcPr>
          <w:p w14:paraId="35A59DCA" w14:textId="77777777" w:rsidR="0071630D" w:rsidRPr="001C2803" w:rsidRDefault="0071630D" w:rsidP="00066758">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2DA31019"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3AD4E05"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A9705D6"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EC7AB6C"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D082F6B"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71630D" w:rsidRPr="001C2803" w14:paraId="6079866D" w14:textId="77777777" w:rsidTr="0047167D">
        <w:tc>
          <w:tcPr>
            <w:tcW w:w="2977" w:type="dxa"/>
            <w:gridSpan w:val="2"/>
            <w:shd w:val="clear" w:color="auto" w:fill="auto"/>
          </w:tcPr>
          <w:p w14:paraId="32F39414" w14:textId="77777777" w:rsidR="0071630D" w:rsidRPr="001C2803" w:rsidRDefault="0071630D" w:rsidP="00066758">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C2803">
              <w:rPr>
                <w:rFonts w:ascii="Browallia New" w:hAnsi="Browallia New" w:cs="Browallia New"/>
                <w:b/>
                <w:bCs/>
                <w:sz w:val="22"/>
                <w:szCs w:val="22"/>
                <w:cs/>
                <w:lang w:val="en-GB"/>
              </w:rPr>
              <w:t>สินทรัพย์ทางการเงิน</w:t>
            </w:r>
          </w:p>
        </w:tc>
        <w:tc>
          <w:tcPr>
            <w:tcW w:w="1559" w:type="dxa"/>
            <w:shd w:val="clear" w:color="auto" w:fill="auto"/>
          </w:tcPr>
          <w:p w14:paraId="45848FD8"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98F1D60"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2669F6D"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5FEF13D" w14:textId="77777777" w:rsidR="0071630D" w:rsidRPr="001C2803" w:rsidRDefault="0071630D" w:rsidP="0006675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53484E" w:rsidRPr="001C2803" w14:paraId="3F9E33E1" w14:textId="77777777" w:rsidTr="0047167D">
        <w:tc>
          <w:tcPr>
            <w:tcW w:w="2693" w:type="dxa"/>
            <w:shd w:val="clear" w:color="auto" w:fill="auto"/>
          </w:tcPr>
          <w:p w14:paraId="3126F890" w14:textId="071B2B7A" w:rsidR="0053484E" w:rsidRPr="001C2803" w:rsidRDefault="0053484E" w:rsidP="0053484E">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1C2803">
              <w:rPr>
                <w:rFonts w:ascii="Browallia New" w:hAnsi="Browallia New" w:cs="Browallia New"/>
                <w:sz w:val="22"/>
                <w:szCs w:val="22"/>
                <w:lang w:val="en-GB"/>
              </w:rPr>
              <w:t xml:space="preserve">  </w:t>
            </w:r>
            <w:r w:rsidRPr="006903E0">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3F1A748B" w14:textId="77777777" w:rsidR="0053484E" w:rsidRPr="001C2803" w:rsidRDefault="0053484E"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710EFCF" w14:textId="31683F22" w:rsidR="0053484E" w:rsidRDefault="0053484E"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74F5D63A" w14:textId="4FCCA094" w:rsidR="0053484E" w:rsidRPr="001C2803" w:rsidRDefault="0053484E"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1C9F1E7C" w14:textId="77777777" w:rsidR="00BA1E03" w:rsidRDefault="00BA1E03"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6287831" w14:textId="75BE325D" w:rsidR="0053484E" w:rsidRPr="001C2803" w:rsidRDefault="0053484E"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38553B10" w14:textId="77777777" w:rsidR="0053484E" w:rsidRDefault="0053484E"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997B2DD" w14:textId="38C7A73C" w:rsidR="0053484E" w:rsidRPr="001C2803" w:rsidRDefault="0053484E"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42EC05D2" w14:textId="77777777" w:rsidR="0053484E" w:rsidRDefault="0053484E"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BB59191" w14:textId="73A818C9" w:rsidR="0053484E" w:rsidRPr="001C2803" w:rsidRDefault="0053484E"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53484E" w:rsidRPr="001C2803" w14:paraId="34F82D1D" w14:textId="77777777" w:rsidTr="0047167D">
        <w:tc>
          <w:tcPr>
            <w:tcW w:w="2693" w:type="dxa"/>
            <w:shd w:val="clear" w:color="auto" w:fill="auto"/>
          </w:tcPr>
          <w:p w14:paraId="68B1F93C" w14:textId="77777777" w:rsidR="0053484E" w:rsidRPr="001C2803" w:rsidRDefault="0053484E" w:rsidP="0053484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0EB353AF" w14:textId="77777777" w:rsidR="0053484E" w:rsidRPr="001C2803" w:rsidRDefault="0053484E" w:rsidP="0053484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09E0EBC" w14:textId="12CBCC83" w:rsidR="0053484E" w:rsidRPr="001C2803" w:rsidRDefault="0053484E" w:rsidP="0053484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1AA7F194" w14:textId="2F7169E0" w:rsidR="0053484E" w:rsidRPr="001C2803" w:rsidRDefault="0053484E" w:rsidP="0053484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37EB85D8" w14:textId="2CF77744" w:rsidR="0053484E" w:rsidRPr="001C2803" w:rsidRDefault="0053484E" w:rsidP="0053484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617A8975" w14:textId="2CA72AB8" w:rsidR="0053484E" w:rsidRPr="001C2803" w:rsidRDefault="0053484E" w:rsidP="0053484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bl>
    <w:p w14:paraId="39B52056" w14:textId="77777777" w:rsidR="001C2803" w:rsidRDefault="001C2803" w:rsidP="006748AE">
      <w:pPr>
        <w:pStyle w:val="BodyText2"/>
        <w:spacing w:line="240" w:lineRule="auto"/>
        <w:ind w:left="364"/>
        <w:jc w:val="thaiDistribute"/>
        <w:rPr>
          <w:rFonts w:ascii="Browallia New" w:hAnsi="Browallia New" w:cs="Browallia New"/>
          <w:i/>
          <w:iCs/>
          <w:sz w:val="28"/>
          <w:szCs w:val="28"/>
          <w:highlight w:val="yellow"/>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5E5270" w:rsidRPr="001C2803" w14:paraId="0B9AA323" w14:textId="77777777">
        <w:trPr>
          <w:tblHeader/>
        </w:trPr>
        <w:tc>
          <w:tcPr>
            <w:tcW w:w="9072" w:type="dxa"/>
            <w:gridSpan w:val="6"/>
            <w:shd w:val="clear" w:color="auto" w:fill="auto"/>
            <w:vAlign w:val="bottom"/>
          </w:tcPr>
          <w:p w14:paraId="7D74F9A8"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1C2803">
              <w:rPr>
                <w:rFonts w:ascii="Browallia New" w:hAnsi="Browallia New" w:cs="Browallia New"/>
                <w:color w:val="000000"/>
                <w:sz w:val="22"/>
                <w:szCs w:val="22"/>
                <w:cs/>
                <w:lang w:val="en-GB"/>
              </w:rPr>
              <w:t>(หน่วย : พันบาท)</w:t>
            </w:r>
          </w:p>
        </w:tc>
      </w:tr>
      <w:tr w:rsidR="005E5270" w:rsidRPr="001C2803" w14:paraId="292F4E64" w14:textId="77777777">
        <w:trPr>
          <w:tblHeader/>
        </w:trPr>
        <w:tc>
          <w:tcPr>
            <w:tcW w:w="2693" w:type="dxa"/>
            <w:shd w:val="clear" w:color="auto" w:fill="auto"/>
            <w:vAlign w:val="bottom"/>
          </w:tcPr>
          <w:p w14:paraId="467127FE"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7E18108A"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7C3F7318"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งบการเงินรวม</w:t>
            </w:r>
          </w:p>
        </w:tc>
      </w:tr>
      <w:tr w:rsidR="005E5270" w:rsidRPr="001C2803" w14:paraId="5761063A" w14:textId="77777777">
        <w:trPr>
          <w:tblHeader/>
        </w:trPr>
        <w:tc>
          <w:tcPr>
            <w:tcW w:w="2693" w:type="dxa"/>
            <w:shd w:val="clear" w:color="auto" w:fill="auto"/>
            <w:vAlign w:val="bottom"/>
          </w:tcPr>
          <w:p w14:paraId="16DF10BF"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6922EA1"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311395A7"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1C2803">
              <w:rPr>
                <w:rFonts w:ascii="Browallia New" w:hAnsi="Browallia New" w:cs="Browallia New"/>
                <w:sz w:val="22"/>
                <w:szCs w:val="22"/>
              </w:rPr>
              <w:t>2564</w:t>
            </w:r>
          </w:p>
        </w:tc>
      </w:tr>
      <w:tr w:rsidR="005E5270" w:rsidRPr="001C2803" w14:paraId="5CC4CD01" w14:textId="77777777">
        <w:trPr>
          <w:tblHeader/>
        </w:trPr>
        <w:tc>
          <w:tcPr>
            <w:tcW w:w="2693" w:type="dxa"/>
            <w:shd w:val="clear" w:color="auto" w:fill="auto"/>
            <w:vAlign w:val="bottom"/>
          </w:tcPr>
          <w:p w14:paraId="4038C1C0"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C6DC50E"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7A2D8FE9"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1</w:t>
            </w:r>
          </w:p>
        </w:tc>
        <w:tc>
          <w:tcPr>
            <w:tcW w:w="1417" w:type="dxa"/>
            <w:shd w:val="clear" w:color="auto" w:fill="auto"/>
            <w:vAlign w:val="bottom"/>
          </w:tcPr>
          <w:p w14:paraId="40F6D814"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2</w:t>
            </w:r>
          </w:p>
        </w:tc>
        <w:tc>
          <w:tcPr>
            <w:tcW w:w="1560" w:type="dxa"/>
            <w:shd w:val="clear" w:color="auto" w:fill="auto"/>
            <w:vAlign w:val="bottom"/>
          </w:tcPr>
          <w:p w14:paraId="58CC499C"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3</w:t>
            </w:r>
          </w:p>
        </w:tc>
        <w:tc>
          <w:tcPr>
            <w:tcW w:w="1559" w:type="dxa"/>
            <w:shd w:val="clear" w:color="auto" w:fill="auto"/>
            <w:vAlign w:val="bottom"/>
          </w:tcPr>
          <w:p w14:paraId="3030D76A"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รวม</w:t>
            </w:r>
          </w:p>
        </w:tc>
      </w:tr>
      <w:tr w:rsidR="005E5270" w:rsidRPr="001C2803" w14:paraId="32357777" w14:textId="77777777">
        <w:tc>
          <w:tcPr>
            <w:tcW w:w="2693" w:type="dxa"/>
            <w:shd w:val="clear" w:color="auto" w:fill="auto"/>
          </w:tcPr>
          <w:p w14:paraId="04F994DB" w14:textId="77777777" w:rsidR="005E5270" w:rsidRPr="001C2803" w:rsidRDefault="005E5270">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75D041D7"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17ABC5B"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6C98D496"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E205D0D"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A9E9E8D"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5E5270" w:rsidRPr="001C2803" w14:paraId="713F76CD" w14:textId="77777777">
        <w:tc>
          <w:tcPr>
            <w:tcW w:w="2977" w:type="dxa"/>
            <w:gridSpan w:val="2"/>
            <w:shd w:val="clear" w:color="auto" w:fill="auto"/>
          </w:tcPr>
          <w:p w14:paraId="4834EDF7" w14:textId="77777777" w:rsidR="005E5270" w:rsidRPr="001C2803" w:rsidRDefault="005E5270">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C2803">
              <w:rPr>
                <w:rFonts w:ascii="Browallia New" w:hAnsi="Browallia New" w:cs="Browallia New"/>
                <w:b/>
                <w:bCs/>
                <w:sz w:val="22"/>
                <w:szCs w:val="22"/>
                <w:cs/>
                <w:lang w:val="en-GB"/>
              </w:rPr>
              <w:t>สินทรัพย์ทางการเงิน</w:t>
            </w:r>
          </w:p>
        </w:tc>
        <w:tc>
          <w:tcPr>
            <w:tcW w:w="1559" w:type="dxa"/>
            <w:shd w:val="clear" w:color="auto" w:fill="auto"/>
          </w:tcPr>
          <w:p w14:paraId="3199FF7D"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7BEB2151"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066A2880"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1A06495"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5E5270" w:rsidRPr="001C2803" w14:paraId="55EF7CE7" w14:textId="77777777">
        <w:tc>
          <w:tcPr>
            <w:tcW w:w="2693" w:type="dxa"/>
            <w:shd w:val="clear" w:color="auto" w:fill="auto"/>
          </w:tcPr>
          <w:p w14:paraId="2ABD8C09" w14:textId="235F69FE" w:rsidR="005E5270" w:rsidRPr="001C2803" w:rsidRDefault="005E5270">
            <w:pPr>
              <w:tabs>
                <w:tab w:val="clear" w:pos="454"/>
                <w:tab w:val="clear" w:pos="680"/>
                <w:tab w:val="clear" w:pos="907"/>
                <w:tab w:val="left" w:pos="810"/>
                <w:tab w:val="left" w:pos="8789"/>
              </w:tabs>
              <w:spacing w:line="240" w:lineRule="auto"/>
              <w:ind w:left="316" w:hanging="283"/>
              <w:rPr>
                <w:rFonts w:ascii="Browallia New" w:hAnsi="Browallia New" w:cs="Browallia New"/>
                <w:sz w:val="22"/>
                <w:szCs w:val="22"/>
                <w:lang w:val="en-GB"/>
              </w:rPr>
            </w:pPr>
            <w:r w:rsidRPr="001C2803">
              <w:rPr>
                <w:rFonts w:ascii="Browallia New" w:hAnsi="Browallia New" w:cs="Browallia New"/>
                <w:sz w:val="22"/>
                <w:szCs w:val="22"/>
                <w:lang w:val="en-GB"/>
              </w:rPr>
              <w:t xml:space="preserve">  </w:t>
            </w:r>
            <w:r w:rsidRPr="006903E0">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44B20EF5"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DF4B719" w14:textId="77777777" w:rsidR="005E5270"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06F0C6D2" w14:textId="658FF9E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77CE6600" w14:textId="77777777" w:rsidR="005E5270"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442C11E0"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1B2E5C59" w14:textId="77777777" w:rsidR="005E5270"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C997C8D"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0B7E1990" w14:textId="77777777" w:rsidR="005E5270"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FA772E3"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5E5270" w:rsidRPr="001C2803" w14:paraId="32F21DFA" w14:textId="77777777">
        <w:tc>
          <w:tcPr>
            <w:tcW w:w="2693" w:type="dxa"/>
            <w:shd w:val="clear" w:color="auto" w:fill="auto"/>
          </w:tcPr>
          <w:p w14:paraId="5F978F4B" w14:textId="77777777" w:rsidR="005E5270" w:rsidRPr="001C2803" w:rsidRDefault="005E5270">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AD4A12">
              <w:rPr>
                <w:rFonts w:ascii="Browallia New" w:hAnsi="Browallia New" w:cs="Browallia New"/>
                <w:sz w:val="22"/>
                <w:szCs w:val="22"/>
                <w:cs/>
                <w:lang w:val="en-GB"/>
              </w:rPr>
              <w:t>เงินลงทุนระยะยาวในลูกหนี้</w:t>
            </w:r>
          </w:p>
        </w:tc>
        <w:tc>
          <w:tcPr>
            <w:tcW w:w="284" w:type="dxa"/>
            <w:shd w:val="clear" w:color="auto" w:fill="auto"/>
          </w:tcPr>
          <w:p w14:paraId="5461273B"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E2AED5C"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3FE09D9E"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270B7CE8" w14:textId="77777777" w:rsidR="005E5270" w:rsidRPr="00B90E65"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lang w:val="en-GB"/>
              </w:rPr>
              <w:t>1</w:t>
            </w:r>
            <w:r>
              <w:rPr>
                <w:rFonts w:ascii="Browallia New" w:hAnsi="Browallia New" w:cs="Browallia New"/>
                <w:sz w:val="22"/>
                <w:szCs w:val="22"/>
              </w:rPr>
              <w:t>44,365</w:t>
            </w:r>
          </w:p>
        </w:tc>
        <w:tc>
          <w:tcPr>
            <w:tcW w:w="1559" w:type="dxa"/>
            <w:shd w:val="clear" w:color="auto" w:fill="auto"/>
          </w:tcPr>
          <w:p w14:paraId="7EC3A732"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lang w:val="en-GB"/>
              </w:rPr>
              <w:t>1</w:t>
            </w:r>
            <w:r>
              <w:rPr>
                <w:rFonts w:ascii="Browallia New" w:hAnsi="Browallia New" w:cs="Browallia New"/>
                <w:sz w:val="22"/>
                <w:szCs w:val="22"/>
              </w:rPr>
              <w:t>44,365</w:t>
            </w:r>
          </w:p>
        </w:tc>
      </w:tr>
      <w:tr w:rsidR="005E5270" w:rsidRPr="001C2803" w14:paraId="6957A7F5" w14:textId="77777777">
        <w:tc>
          <w:tcPr>
            <w:tcW w:w="2693" w:type="dxa"/>
            <w:shd w:val="clear" w:color="auto" w:fill="auto"/>
          </w:tcPr>
          <w:p w14:paraId="0D74E08E" w14:textId="77777777" w:rsidR="005E5270" w:rsidRPr="001C2803" w:rsidRDefault="005E5270">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57D76E2B"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EAA4581"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6539568E"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vAlign w:val="center"/>
          </w:tcPr>
          <w:p w14:paraId="63BA669E"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hint="cs"/>
                <w:sz w:val="22"/>
                <w:szCs w:val="22"/>
              </w:rPr>
              <w:t>200,942</w:t>
            </w:r>
          </w:p>
        </w:tc>
        <w:tc>
          <w:tcPr>
            <w:tcW w:w="1559" w:type="dxa"/>
            <w:shd w:val="clear" w:color="auto" w:fill="auto"/>
            <w:vAlign w:val="center"/>
          </w:tcPr>
          <w:p w14:paraId="00FF9DDC"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hint="cs"/>
                <w:sz w:val="22"/>
                <w:szCs w:val="22"/>
              </w:rPr>
              <w:t>200,942</w:t>
            </w:r>
          </w:p>
        </w:tc>
      </w:tr>
      <w:tr w:rsidR="005E5270" w:rsidRPr="001C2803" w14:paraId="30C14F39" w14:textId="77777777">
        <w:tc>
          <w:tcPr>
            <w:tcW w:w="2693" w:type="dxa"/>
            <w:shd w:val="clear" w:color="auto" w:fill="auto"/>
          </w:tcPr>
          <w:p w14:paraId="62D35432" w14:textId="77777777" w:rsidR="005E5270" w:rsidRPr="001C2803" w:rsidRDefault="005E5270">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9D3722">
              <w:rPr>
                <w:rFonts w:ascii="Browallia New" w:hAnsi="Browallia New" w:cs="Browallia New"/>
                <w:b/>
                <w:bCs/>
                <w:sz w:val="22"/>
                <w:szCs w:val="22"/>
                <w:cs/>
                <w:lang w:val="en-GB"/>
              </w:rPr>
              <w:t>หนี้สินทางการเงิน</w:t>
            </w:r>
          </w:p>
        </w:tc>
        <w:tc>
          <w:tcPr>
            <w:tcW w:w="284" w:type="dxa"/>
            <w:shd w:val="clear" w:color="auto" w:fill="auto"/>
          </w:tcPr>
          <w:p w14:paraId="6051E092"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0213C26" w14:textId="77777777" w:rsidR="005E5270" w:rsidRPr="001C2803" w:rsidRDefault="005E5270">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560D41FD"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55A96BFD"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FA0A405"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5E5270" w:rsidRPr="001C2803" w14:paraId="5F5F63C4" w14:textId="77777777">
        <w:tc>
          <w:tcPr>
            <w:tcW w:w="2693" w:type="dxa"/>
            <w:shd w:val="clear" w:color="auto" w:fill="auto"/>
          </w:tcPr>
          <w:p w14:paraId="03091DC5" w14:textId="77777777" w:rsidR="005E5270" w:rsidRPr="001C2803" w:rsidRDefault="005E5270">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D3722">
              <w:rPr>
                <w:rFonts w:ascii="Browallia New" w:hAnsi="Browallia New" w:cs="Browallia New" w:hint="cs"/>
                <w:sz w:val="22"/>
                <w:szCs w:val="22"/>
                <w:cs/>
                <w:lang w:val="en-GB"/>
              </w:rPr>
              <w:t>หุ้นกู้</w:t>
            </w:r>
          </w:p>
        </w:tc>
        <w:tc>
          <w:tcPr>
            <w:tcW w:w="284" w:type="dxa"/>
            <w:shd w:val="clear" w:color="auto" w:fill="auto"/>
          </w:tcPr>
          <w:p w14:paraId="0FC7BCCD"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CA2BAB8"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09E2292C"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2,247,486</w:t>
            </w:r>
          </w:p>
        </w:tc>
        <w:tc>
          <w:tcPr>
            <w:tcW w:w="1560" w:type="dxa"/>
            <w:shd w:val="clear" w:color="auto" w:fill="auto"/>
          </w:tcPr>
          <w:p w14:paraId="44522811"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1ED7FF07"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r w:rsidR="005E5270" w:rsidRPr="001C2803" w14:paraId="610CF931" w14:textId="77777777">
        <w:tc>
          <w:tcPr>
            <w:tcW w:w="2693" w:type="dxa"/>
            <w:shd w:val="clear" w:color="auto" w:fill="auto"/>
          </w:tcPr>
          <w:p w14:paraId="69834731" w14:textId="77777777" w:rsidR="005E5270" w:rsidRPr="009D3722" w:rsidRDefault="005E5270">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6C4F1FB4"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28034BA" w14:textId="77777777" w:rsidR="005E5270" w:rsidRPr="002D785E"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7B73929E" w14:textId="77777777" w:rsidR="005E5270"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2,247,486</w:t>
            </w:r>
          </w:p>
        </w:tc>
        <w:tc>
          <w:tcPr>
            <w:tcW w:w="1560" w:type="dxa"/>
            <w:shd w:val="clear" w:color="auto" w:fill="auto"/>
          </w:tcPr>
          <w:p w14:paraId="1BCCA971" w14:textId="77777777" w:rsidR="005E5270" w:rsidRPr="002D785E"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158D1936"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bl>
    <w:p w14:paraId="5A75174E" w14:textId="6DCB5790" w:rsidR="00F749FD" w:rsidRDefault="00F749FD" w:rsidP="006748AE">
      <w:pPr>
        <w:pStyle w:val="BodyText2"/>
        <w:spacing w:line="240" w:lineRule="auto"/>
        <w:ind w:left="364"/>
        <w:jc w:val="thaiDistribute"/>
        <w:rPr>
          <w:rFonts w:ascii="Browallia New" w:hAnsi="Browallia New" w:cs="Browallia New"/>
          <w:i/>
          <w:iCs/>
          <w:sz w:val="28"/>
          <w:szCs w:val="28"/>
          <w:highlight w:val="yellow"/>
        </w:rPr>
      </w:pPr>
    </w:p>
    <w:p w14:paraId="2CEB112C" w14:textId="77777777" w:rsidR="00BA1E03" w:rsidRDefault="00BA1E03" w:rsidP="006748AE">
      <w:pPr>
        <w:pStyle w:val="BodyText2"/>
        <w:spacing w:line="240" w:lineRule="auto"/>
        <w:ind w:left="364"/>
        <w:jc w:val="thaiDistribute"/>
        <w:rPr>
          <w:rFonts w:ascii="Browallia New" w:hAnsi="Browallia New" w:cs="Browallia New" w:hint="cs"/>
          <w:i/>
          <w:iCs/>
          <w:sz w:val="28"/>
          <w:szCs w:val="28"/>
          <w:highlight w:val="yellow"/>
          <w:cs/>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5E5270" w:rsidRPr="001C2803" w14:paraId="127AEC4F" w14:textId="77777777">
        <w:trPr>
          <w:tblHeader/>
        </w:trPr>
        <w:tc>
          <w:tcPr>
            <w:tcW w:w="9072" w:type="dxa"/>
            <w:gridSpan w:val="6"/>
            <w:shd w:val="clear" w:color="auto" w:fill="auto"/>
            <w:vAlign w:val="bottom"/>
          </w:tcPr>
          <w:p w14:paraId="6BFE366D" w14:textId="77777777" w:rsidR="005E5270" w:rsidRPr="0071630D" w:rsidRDefault="005E5270">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1C2803">
              <w:rPr>
                <w:rFonts w:ascii="Browallia New" w:hAnsi="Browallia New" w:cs="Browallia New"/>
                <w:color w:val="000000"/>
                <w:sz w:val="22"/>
                <w:szCs w:val="22"/>
                <w:cs/>
                <w:lang w:val="en-GB"/>
              </w:rPr>
              <w:t>(หน่วย : พันบาท)</w:t>
            </w:r>
          </w:p>
        </w:tc>
      </w:tr>
      <w:tr w:rsidR="005E5270" w:rsidRPr="001C2803" w14:paraId="33650371" w14:textId="77777777">
        <w:trPr>
          <w:tblHeader/>
        </w:trPr>
        <w:tc>
          <w:tcPr>
            <w:tcW w:w="2693" w:type="dxa"/>
            <w:shd w:val="clear" w:color="auto" w:fill="auto"/>
            <w:vAlign w:val="bottom"/>
          </w:tcPr>
          <w:p w14:paraId="10C85E28"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71D0D4A2"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737A3C37"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งบการเงิน</w:t>
            </w:r>
            <w:r>
              <w:rPr>
                <w:rFonts w:ascii="Browallia New" w:hAnsi="Browallia New" w:cs="Browallia New" w:hint="cs"/>
                <w:sz w:val="22"/>
                <w:szCs w:val="22"/>
                <w:cs/>
              </w:rPr>
              <w:t>เฉพาะ</w:t>
            </w:r>
          </w:p>
        </w:tc>
      </w:tr>
      <w:tr w:rsidR="005E5270" w:rsidRPr="001C2803" w14:paraId="310B2110" w14:textId="77777777">
        <w:trPr>
          <w:tblHeader/>
        </w:trPr>
        <w:tc>
          <w:tcPr>
            <w:tcW w:w="2693" w:type="dxa"/>
            <w:shd w:val="clear" w:color="auto" w:fill="auto"/>
            <w:vAlign w:val="bottom"/>
          </w:tcPr>
          <w:p w14:paraId="4541CA76"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800E47E"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6095" w:type="dxa"/>
            <w:gridSpan w:val="4"/>
            <w:shd w:val="clear" w:color="auto" w:fill="auto"/>
            <w:vAlign w:val="bottom"/>
          </w:tcPr>
          <w:p w14:paraId="254A5E29"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1C2803">
              <w:rPr>
                <w:rFonts w:ascii="Browallia New" w:hAnsi="Browallia New" w:cs="Browallia New"/>
                <w:sz w:val="22"/>
                <w:szCs w:val="22"/>
              </w:rPr>
              <w:t>2564</w:t>
            </w:r>
          </w:p>
        </w:tc>
      </w:tr>
      <w:tr w:rsidR="005E5270" w:rsidRPr="001C2803" w14:paraId="48BFCF3F" w14:textId="77777777">
        <w:trPr>
          <w:tblHeader/>
        </w:trPr>
        <w:tc>
          <w:tcPr>
            <w:tcW w:w="2693" w:type="dxa"/>
            <w:shd w:val="clear" w:color="auto" w:fill="auto"/>
            <w:vAlign w:val="bottom"/>
          </w:tcPr>
          <w:p w14:paraId="1300384F"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A7CEBD8"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highlight w:val="red"/>
                <w:cs/>
              </w:rPr>
            </w:pPr>
          </w:p>
        </w:tc>
        <w:tc>
          <w:tcPr>
            <w:tcW w:w="1559" w:type="dxa"/>
            <w:shd w:val="clear" w:color="auto" w:fill="auto"/>
            <w:vAlign w:val="bottom"/>
          </w:tcPr>
          <w:p w14:paraId="75707955"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1</w:t>
            </w:r>
          </w:p>
        </w:tc>
        <w:tc>
          <w:tcPr>
            <w:tcW w:w="1417" w:type="dxa"/>
            <w:shd w:val="clear" w:color="auto" w:fill="auto"/>
            <w:vAlign w:val="bottom"/>
          </w:tcPr>
          <w:p w14:paraId="76EBB719"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2</w:t>
            </w:r>
          </w:p>
        </w:tc>
        <w:tc>
          <w:tcPr>
            <w:tcW w:w="1560" w:type="dxa"/>
            <w:shd w:val="clear" w:color="auto" w:fill="auto"/>
            <w:vAlign w:val="bottom"/>
          </w:tcPr>
          <w:p w14:paraId="4BDC38C9"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 xml:space="preserve">ระดับ </w:t>
            </w:r>
            <w:r w:rsidRPr="001C2803">
              <w:rPr>
                <w:rFonts w:ascii="Browallia New" w:hAnsi="Browallia New" w:cs="Browallia New"/>
                <w:sz w:val="22"/>
                <w:szCs w:val="22"/>
              </w:rPr>
              <w:t>3</w:t>
            </w:r>
          </w:p>
        </w:tc>
        <w:tc>
          <w:tcPr>
            <w:tcW w:w="1559" w:type="dxa"/>
            <w:shd w:val="clear" w:color="auto" w:fill="auto"/>
            <w:vAlign w:val="bottom"/>
          </w:tcPr>
          <w:p w14:paraId="5A7B56DA" w14:textId="77777777" w:rsidR="005E5270" w:rsidRPr="001C2803" w:rsidRDefault="005E5270">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1C2803">
              <w:rPr>
                <w:rFonts w:ascii="Browallia New" w:hAnsi="Browallia New" w:cs="Browallia New"/>
                <w:sz w:val="22"/>
                <w:szCs w:val="22"/>
                <w:cs/>
              </w:rPr>
              <w:t>รวม</w:t>
            </w:r>
          </w:p>
        </w:tc>
      </w:tr>
      <w:tr w:rsidR="005E5270" w:rsidRPr="001C2803" w14:paraId="3E8A9E1D" w14:textId="77777777">
        <w:tc>
          <w:tcPr>
            <w:tcW w:w="2693" w:type="dxa"/>
            <w:shd w:val="clear" w:color="auto" w:fill="auto"/>
          </w:tcPr>
          <w:p w14:paraId="017E8CDE" w14:textId="77777777" w:rsidR="005E5270" w:rsidRPr="001C2803" w:rsidRDefault="005E5270">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6EEEC01E"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84D23D4"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226454CF"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7E16460A"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789DA5B"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5E5270" w:rsidRPr="001C2803" w14:paraId="68D1B9FA" w14:textId="77777777">
        <w:tc>
          <w:tcPr>
            <w:tcW w:w="2977" w:type="dxa"/>
            <w:gridSpan w:val="2"/>
            <w:shd w:val="clear" w:color="auto" w:fill="auto"/>
          </w:tcPr>
          <w:p w14:paraId="66E09C32" w14:textId="77777777" w:rsidR="005E5270" w:rsidRPr="001C2803" w:rsidRDefault="005E5270">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1C2803">
              <w:rPr>
                <w:rFonts w:ascii="Browallia New" w:hAnsi="Browallia New" w:cs="Browallia New"/>
                <w:b/>
                <w:bCs/>
                <w:sz w:val="22"/>
                <w:szCs w:val="22"/>
                <w:cs/>
                <w:lang w:val="en-GB"/>
              </w:rPr>
              <w:t>สินทรัพย์ทางการเงิน</w:t>
            </w:r>
          </w:p>
        </w:tc>
        <w:tc>
          <w:tcPr>
            <w:tcW w:w="1559" w:type="dxa"/>
            <w:shd w:val="clear" w:color="auto" w:fill="auto"/>
          </w:tcPr>
          <w:p w14:paraId="51D505F3"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745228AB"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0EEF2FD2"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90A3CF8"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5E5270" w:rsidRPr="001C2803" w14:paraId="59A46B5D" w14:textId="77777777">
        <w:tc>
          <w:tcPr>
            <w:tcW w:w="2693" w:type="dxa"/>
            <w:shd w:val="clear" w:color="auto" w:fill="auto"/>
          </w:tcPr>
          <w:p w14:paraId="50D89B63" w14:textId="2BB12D55" w:rsidR="005E5270" w:rsidRPr="001C2803" w:rsidRDefault="005E5270">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1C2803">
              <w:rPr>
                <w:rFonts w:ascii="Browallia New" w:hAnsi="Browallia New" w:cs="Browallia New"/>
                <w:sz w:val="22"/>
                <w:szCs w:val="22"/>
                <w:lang w:val="en-GB"/>
              </w:rPr>
              <w:t xml:space="preserve">  </w:t>
            </w:r>
            <w:r w:rsidRPr="006903E0">
              <w:rPr>
                <w:rFonts w:ascii="Browallia New" w:hAnsi="Browallia New" w:cs="Browallia New"/>
                <w:sz w:val="22"/>
                <w:szCs w:val="22"/>
                <w:cs/>
                <w:lang w:val="en-GB"/>
              </w:rPr>
              <w:t>สินทรัพย์ทางการเงินที่วัดมูลค่าด้วยมูลค่ายุติธรรมผ่านกำไรขาดทุน</w:t>
            </w:r>
          </w:p>
        </w:tc>
        <w:tc>
          <w:tcPr>
            <w:tcW w:w="284" w:type="dxa"/>
            <w:shd w:val="clear" w:color="auto" w:fill="auto"/>
          </w:tcPr>
          <w:p w14:paraId="20CE1090"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91BAB4" w14:textId="77777777" w:rsidR="005E5270"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p w14:paraId="22B465AE"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07E0128C" w14:textId="77777777" w:rsidR="005E5270"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A342F0B"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627AFBF4" w14:textId="77777777" w:rsidR="005E5270"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320AC37"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1645461E" w14:textId="77777777" w:rsidR="005E5270"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A9FA5B1"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5E5270" w:rsidRPr="001C2803" w14:paraId="3684F062" w14:textId="77777777">
        <w:tc>
          <w:tcPr>
            <w:tcW w:w="2693" w:type="dxa"/>
            <w:shd w:val="clear" w:color="auto" w:fill="auto"/>
          </w:tcPr>
          <w:p w14:paraId="13B7B690" w14:textId="77777777" w:rsidR="005E5270" w:rsidRPr="001C2803" w:rsidRDefault="005E5270">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09E37BBF"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70F0229"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417" w:type="dxa"/>
            <w:shd w:val="clear" w:color="auto" w:fill="auto"/>
          </w:tcPr>
          <w:p w14:paraId="15D2CC71"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c>
          <w:tcPr>
            <w:tcW w:w="1560" w:type="dxa"/>
            <w:shd w:val="clear" w:color="auto" w:fill="auto"/>
          </w:tcPr>
          <w:p w14:paraId="52F9D41B"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c>
          <w:tcPr>
            <w:tcW w:w="1559" w:type="dxa"/>
            <w:shd w:val="clear" w:color="auto" w:fill="auto"/>
          </w:tcPr>
          <w:p w14:paraId="554AED78"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1C2803">
              <w:rPr>
                <w:rFonts w:ascii="Browallia New" w:hAnsi="Browallia New" w:cs="Browallia New"/>
                <w:sz w:val="22"/>
                <w:szCs w:val="22"/>
              </w:rPr>
              <w:t>56,577</w:t>
            </w:r>
          </w:p>
        </w:tc>
      </w:tr>
      <w:tr w:rsidR="005E5270" w:rsidRPr="001C2803" w14:paraId="76838D82" w14:textId="77777777">
        <w:tc>
          <w:tcPr>
            <w:tcW w:w="2693" w:type="dxa"/>
            <w:shd w:val="clear" w:color="auto" w:fill="auto"/>
          </w:tcPr>
          <w:p w14:paraId="2506A6A3" w14:textId="77777777" w:rsidR="005E5270" w:rsidRPr="001C2803" w:rsidRDefault="005E5270">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9D3722">
              <w:rPr>
                <w:rFonts w:ascii="Browallia New" w:hAnsi="Browallia New" w:cs="Browallia New"/>
                <w:b/>
                <w:bCs/>
                <w:sz w:val="22"/>
                <w:szCs w:val="22"/>
                <w:cs/>
                <w:lang w:val="en-GB"/>
              </w:rPr>
              <w:t>หนี้สินทางการเงิน</w:t>
            </w:r>
          </w:p>
        </w:tc>
        <w:tc>
          <w:tcPr>
            <w:tcW w:w="284" w:type="dxa"/>
            <w:shd w:val="clear" w:color="auto" w:fill="auto"/>
          </w:tcPr>
          <w:p w14:paraId="0B337630"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049C10A" w14:textId="77777777" w:rsidR="005E5270" w:rsidRPr="001C2803" w:rsidRDefault="005E5270">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387F7FEA" w14:textId="77777777" w:rsidR="005E5270" w:rsidRPr="001C2803" w:rsidRDefault="005E5270">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0E5B0156"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44F051A"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5E5270" w:rsidRPr="001C2803" w14:paraId="70E3CF25" w14:textId="77777777">
        <w:tc>
          <w:tcPr>
            <w:tcW w:w="2693" w:type="dxa"/>
            <w:shd w:val="clear" w:color="auto" w:fill="auto"/>
          </w:tcPr>
          <w:p w14:paraId="2FD8B6FA" w14:textId="77777777" w:rsidR="005E5270" w:rsidRPr="001C2803" w:rsidRDefault="005E5270">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9D3722">
              <w:rPr>
                <w:rFonts w:ascii="Browallia New" w:hAnsi="Browallia New" w:cs="Browallia New" w:hint="cs"/>
                <w:sz w:val="22"/>
                <w:szCs w:val="22"/>
                <w:cs/>
                <w:lang w:val="en-GB"/>
              </w:rPr>
              <w:t>หุ้นกู้</w:t>
            </w:r>
          </w:p>
        </w:tc>
        <w:tc>
          <w:tcPr>
            <w:tcW w:w="284" w:type="dxa"/>
            <w:shd w:val="clear" w:color="auto" w:fill="auto"/>
          </w:tcPr>
          <w:p w14:paraId="27F06D50"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D9E5D65"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4F71C288"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1,081,040</w:t>
            </w:r>
          </w:p>
        </w:tc>
        <w:tc>
          <w:tcPr>
            <w:tcW w:w="1560" w:type="dxa"/>
            <w:shd w:val="clear" w:color="auto" w:fill="auto"/>
          </w:tcPr>
          <w:p w14:paraId="5A40C940"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02758108"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r w:rsidR="005E5270" w:rsidRPr="001C2803" w14:paraId="2E16E339" w14:textId="77777777">
        <w:tc>
          <w:tcPr>
            <w:tcW w:w="2693" w:type="dxa"/>
            <w:shd w:val="clear" w:color="auto" w:fill="auto"/>
          </w:tcPr>
          <w:p w14:paraId="6E8EA3F8" w14:textId="77777777" w:rsidR="005E5270" w:rsidRPr="009D3722" w:rsidRDefault="005E5270">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1C2803">
              <w:rPr>
                <w:rFonts w:ascii="Browallia New" w:hAnsi="Browallia New" w:cs="Browallia New" w:hint="cs"/>
                <w:sz w:val="22"/>
                <w:szCs w:val="22"/>
                <w:cs/>
                <w:lang w:val="en-GB"/>
              </w:rPr>
              <w:t>รวม</w:t>
            </w:r>
          </w:p>
        </w:tc>
        <w:tc>
          <w:tcPr>
            <w:tcW w:w="284" w:type="dxa"/>
            <w:shd w:val="clear" w:color="auto" w:fill="auto"/>
          </w:tcPr>
          <w:p w14:paraId="713556A7" w14:textId="77777777" w:rsidR="005E5270" w:rsidRPr="001C2803" w:rsidRDefault="005E5270">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64A44B9" w14:textId="77777777" w:rsidR="005E5270" w:rsidRPr="002D785E"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417" w:type="dxa"/>
            <w:shd w:val="clear" w:color="auto" w:fill="auto"/>
          </w:tcPr>
          <w:p w14:paraId="0A3B3105" w14:textId="77777777" w:rsidR="005E5270"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1,081,040</w:t>
            </w:r>
          </w:p>
        </w:tc>
        <w:tc>
          <w:tcPr>
            <w:tcW w:w="1560" w:type="dxa"/>
            <w:shd w:val="clear" w:color="auto" w:fill="auto"/>
          </w:tcPr>
          <w:p w14:paraId="1BD44F0E" w14:textId="77777777" w:rsidR="005E5270" w:rsidRPr="002D785E"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2D785E">
              <w:rPr>
                <w:rFonts w:ascii="Browallia New" w:hAnsi="Browallia New" w:cs="Browallia New"/>
                <w:sz w:val="22"/>
                <w:szCs w:val="22"/>
              </w:rPr>
              <w:t xml:space="preserve">                     -</w:t>
            </w:r>
          </w:p>
        </w:tc>
        <w:tc>
          <w:tcPr>
            <w:tcW w:w="1559" w:type="dxa"/>
            <w:shd w:val="clear" w:color="auto" w:fill="auto"/>
          </w:tcPr>
          <w:p w14:paraId="3AE99571" w14:textId="77777777" w:rsidR="005E5270" w:rsidRPr="001C2803" w:rsidRDefault="005E5270">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1C2803">
              <w:rPr>
                <w:rFonts w:ascii="Browallia New" w:hAnsi="Browallia New" w:cs="Browallia New"/>
                <w:sz w:val="22"/>
                <w:szCs w:val="22"/>
              </w:rPr>
              <w:t xml:space="preserve">                     -</w:t>
            </w:r>
          </w:p>
        </w:tc>
      </w:tr>
    </w:tbl>
    <w:p w14:paraId="0E5DEBBD" w14:textId="64A42152" w:rsidR="006B3CE1" w:rsidRPr="006748AE" w:rsidRDefault="006B3CE1" w:rsidP="006748AE">
      <w:pPr>
        <w:pStyle w:val="BodyText2"/>
        <w:spacing w:line="240" w:lineRule="auto"/>
        <w:ind w:left="364"/>
        <w:jc w:val="thaiDistribute"/>
        <w:rPr>
          <w:rFonts w:ascii="Browallia New" w:hAnsi="Browallia New" w:cs="Browallia New"/>
          <w:i/>
          <w:iCs/>
          <w:sz w:val="28"/>
          <w:szCs w:val="28"/>
          <w:highlight w:val="yellow"/>
          <w:cs/>
        </w:rPr>
      </w:pPr>
    </w:p>
    <w:p w14:paraId="398247B7" w14:textId="4DB0B007" w:rsidR="006A0928" w:rsidRPr="00E70DD0"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E70DD0">
        <w:rPr>
          <w:rFonts w:ascii="Browallia New" w:hAnsi="Browallia New" w:cs="Browallia New"/>
          <w:i/>
          <w:iCs/>
          <w:sz w:val="28"/>
          <w:szCs w:val="28"/>
          <w:cs/>
        </w:rPr>
        <w:t>วันครบกำหนดของหนี้สินทางการเงิน</w:t>
      </w:r>
    </w:p>
    <w:p w14:paraId="4C30A61C" w14:textId="77777777" w:rsidR="007636EE" w:rsidRPr="00E70DD0"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pacing w:val="-4"/>
          <w:sz w:val="28"/>
          <w:szCs w:val="28"/>
        </w:rPr>
      </w:pPr>
      <w:r w:rsidRPr="00E70DD0">
        <w:rPr>
          <w:rFonts w:ascii="Browallia New" w:hAnsi="Browallia New" w:cs="Browallia New"/>
          <w:spacing w:val="-4"/>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E70DD0">
        <w:rPr>
          <w:rFonts w:ascii="Browallia New" w:hAnsi="Browallia New" w:cs="Browallia New"/>
          <w:spacing w:val="-4"/>
          <w:sz w:val="28"/>
          <w:szCs w:val="28"/>
        </w:rPr>
        <w:t xml:space="preserve">12 </w:t>
      </w:r>
      <w:r w:rsidRPr="00E70DD0">
        <w:rPr>
          <w:rFonts w:ascii="Browallia New" w:hAnsi="Browallia New" w:cs="Browallia New"/>
          <w:spacing w:val="-4"/>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705B324F" w14:textId="77777777" w:rsidR="00BE254E" w:rsidRPr="00582236" w:rsidRDefault="00BE254E"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pacing w:val="-4"/>
          <w:sz w:val="28"/>
          <w:szCs w:val="28"/>
          <w:highlight w:val="yellow"/>
        </w:rPr>
      </w:pPr>
    </w:p>
    <w:tbl>
      <w:tblPr>
        <w:tblW w:w="9015" w:type="dxa"/>
        <w:tblInd w:w="350" w:type="dxa"/>
        <w:tblLayout w:type="fixed"/>
        <w:tblCellMar>
          <w:left w:w="46" w:type="dxa"/>
          <w:right w:w="46" w:type="dxa"/>
        </w:tblCellMar>
        <w:tblLook w:val="0000" w:firstRow="0" w:lastRow="0" w:firstColumn="0" w:lastColumn="0" w:noHBand="0" w:noVBand="0"/>
      </w:tblPr>
      <w:tblGrid>
        <w:gridCol w:w="4045"/>
        <w:gridCol w:w="1107"/>
        <w:gridCol w:w="209"/>
        <w:gridCol w:w="1094"/>
        <w:gridCol w:w="222"/>
        <w:gridCol w:w="1022"/>
        <w:gridCol w:w="196"/>
        <w:gridCol w:w="1120"/>
      </w:tblGrid>
      <w:tr w:rsidR="007636EE" w:rsidRPr="00582236" w14:paraId="7BE33954" w14:textId="77777777" w:rsidTr="008C353A">
        <w:trPr>
          <w:trHeight w:val="20"/>
          <w:tblHeader/>
        </w:trPr>
        <w:tc>
          <w:tcPr>
            <w:tcW w:w="4045" w:type="dxa"/>
            <w:shd w:val="clear" w:color="auto" w:fill="auto"/>
            <w:vAlign w:val="bottom"/>
          </w:tcPr>
          <w:p w14:paraId="3E7F889A" w14:textId="77777777" w:rsidR="007636EE" w:rsidRPr="00E70DD0" w:rsidRDefault="007636EE" w:rsidP="00305AAE">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3DA8481C" w14:textId="77777777" w:rsidR="007636EE" w:rsidRPr="00E70DD0" w:rsidRDefault="007636EE" w:rsidP="00305AAE">
            <w:pPr>
              <w:tabs>
                <w:tab w:val="clear" w:pos="4678"/>
              </w:tabs>
              <w:spacing w:line="240" w:lineRule="auto"/>
              <w:ind w:left="237" w:right="24" w:hanging="237"/>
              <w:jc w:val="right"/>
              <w:rPr>
                <w:rFonts w:ascii="Browallia New" w:hAnsi="Browallia New" w:cs="Browallia New"/>
                <w:sz w:val="24"/>
                <w:szCs w:val="24"/>
                <w:cs/>
              </w:rPr>
            </w:pPr>
            <w:r w:rsidRPr="00E70DD0">
              <w:rPr>
                <w:rFonts w:ascii="Browallia New" w:hAnsi="Browallia New" w:cs="Browallia New"/>
                <w:color w:val="000000"/>
                <w:sz w:val="24"/>
                <w:szCs w:val="24"/>
                <w:cs/>
              </w:rPr>
              <w:t>(หน่วย</w:t>
            </w:r>
            <w:r w:rsidRPr="00E70DD0">
              <w:rPr>
                <w:rFonts w:ascii="Browallia New" w:hAnsi="Browallia New" w:cs="Browallia New"/>
                <w:color w:val="000000"/>
                <w:sz w:val="24"/>
                <w:szCs w:val="24"/>
              </w:rPr>
              <w:t xml:space="preserve"> </w:t>
            </w:r>
            <w:r w:rsidRPr="00E70DD0">
              <w:rPr>
                <w:rFonts w:ascii="Browallia New" w:hAnsi="Browallia New" w:cs="Browallia New"/>
                <w:color w:val="000000"/>
                <w:sz w:val="24"/>
                <w:szCs w:val="24"/>
                <w:cs/>
              </w:rPr>
              <w:t>:</w:t>
            </w:r>
            <w:r w:rsidRPr="00E70DD0">
              <w:rPr>
                <w:rFonts w:ascii="Browallia New" w:hAnsi="Browallia New" w:cs="Browallia New"/>
                <w:color w:val="000000"/>
                <w:sz w:val="24"/>
                <w:szCs w:val="24"/>
              </w:rPr>
              <w:t xml:space="preserve"> </w:t>
            </w:r>
            <w:r w:rsidRPr="00E70DD0">
              <w:rPr>
                <w:rFonts w:ascii="Browallia New" w:hAnsi="Browallia New" w:cs="Browallia New"/>
                <w:color w:val="000000"/>
                <w:sz w:val="24"/>
                <w:szCs w:val="24"/>
                <w:cs/>
              </w:rPr>
              <w:t>พันบาท)</w:t>
            </w:r>
          </w:p>
        </w:tc>
      </w:tr>
      <w:tr w:rsidR="007636EE" w:rsidRPr="00582236" w14:paraId="32442F4D" w14:textId="77777777" w:rsidTr="008C353A">
        <w:trPr>
          <w:trHeight w:val="20"/>
          <w:tblHeader/>
        </w:trPr>
        <w:tc>
          <w:tcPr>
            <w:tcW w:w="4045" w:type="dxa"/>
            <w:shd w:val="clear" w:color="auto" w:fill="auto"/>
            <w:vAlign w:val="bottom"/>
          </w:tcPr>
          <w:p w14:paraId="7236AEDF" w14:textId="5BE7AD7A" w:rsidR="007636EE" w:rsidRPr="00020CD0" w:rsidRDefault="007636EE"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4970" w:type="dxa"/>
            <w:gridSpan w:val="7"/>
            <w:tcBorders>
              <w:top w:val="single" w:sz="4" w:space="0" w:color="auto"/>
              <w:bottom w:val="single" w:sz="4" w:space="0" w:color="auto"/>
            </w:tcBorders>
            <w:shd w:val="clear" w:color="auto" w:fill="auto"/>
            <w:vAlign w:val="bottom"/>
          </w:tcPr>
          <w:p w14:paraId="684821C3" w14:textId="7F407C87" w:rsidR="007636EE" w:rsidRPr="00E70DD0" w:rsidRDefault="00C13B35" w:rsidP="00305AAE">
            <w:pPr>
              <w:tabs>
                <w:tab w:val="clear" w:pos="907"/>
              </w:tabs>
              <w:spacing w:line="240" w:lineRule="auto"/>
              <w:ind w:left="-108" w:right="-108"/>
              <w:jc w:val="center"/>
              <w:rPr>
                <w:rFonts w:ascii="Browallia New" w:hAnsi="Browallia New" w:cs="Browallia New"/>
                <w:sz w:val="24"/>
                <w:szCs w:val="24"/>
                <w:lang w:val="en-GB"/>
              </w:rPr>
            </w:pPr>
            <w:r w:rsidRPr="00C13B35">
              <w:rPr>
                <w:rFonts w:ascii="Browallia New" w:hAnsi="Browallia New" w:cs="Browallia New"/>
                <w:sz w:val="24"/>
                <w:szCs w:val="24"/>
                <w:cs/>
                <w:lang w:val="en-GB"/>
              </w:rPr>
              <w:t>งบการเงินรวม</w:t>
            </w:r>
          </w:p>
        </w:tc>
      </w:tr>
      <w:tr w:rsidR="00C13B35" w:rsidRPr="00582236" w14:paraId="52676E1A" w14:textId="77777777" w:rsidTr="008C353A">
        <w:trPr>
          <w:trHeight w:val="20"/>
          <w:tblHeader/>
        </w:trPr>
        <w:tc>
          <w:tcPr>
            <w:tcW w:w="4045" w:type="dxa"/>
            <w:shd w:val="clear" w:color="auto" w:fill="auto"/>
            <w:vAlign w:val="bottom"/>
          </w:tcPr>
          <w:p w14:paraId="2AE64E5A" w14:textId="2A5F9B30" w:rsidR="00C13B35" w:rsidRPr="00020CD0" w:rsidRDefault="00C13B35" w:rsidP="00C1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020CD0">
              <w:rPr>
                <w:rFonts w:ascii="Browallia New" w:hAnsi="Browallia New" w:cs="Browallia New"/>
                <w:b/>
                <w:bCs/>
                <w:sz w:val="24"/>
                <w:szCs w:val="24"/>
                <w:cs/>
                <w:lang w:val="en-GB" w:eastAsia="en-GB"/>
              </w:rPr>
              <w:t>วันครบกำหนดของหนี้สินทางการเงิน</w:t>
            </w:r>
          </w:p>
        </w:tc>
        <w:tc>
          <w:tcPr>
            <w:tcW w:w="1107" w:type="dxa"/>
            <w:tcBorders>
              <w:top w:val="single" w:sz="4" w:space="0" w:color="auto"/>
              <w:bottom w:val="single" w:sz="4" w:space="0" w:color="auto"/>
            </w:tcBorders>
            <w:shd w:val="clear" w:color="auto" w:fill="auto"/>
            <w:vAlign w:val="bottom"/>
          </w:tcPr>
          <w:p w14:paraId="6058A830" w14:textId="30D151A9"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lang w:val="en-GB"/>
              </w:rPr>
            </w:pPr>
            <w:r w:rsidRPr="00E70DD0">
              <w:rPr>
                <w:rFonts w:ascii="Browallia New" w:hAnsi="Browallia New" w:cs="Browallia New"/>
                <w:sz w:val="24"/>
                <w:szCs w:val="24"/>
                <w:cs/>
                <w:lang w:val="en-GB"/>
              </w:rPr>
              <w:t>ณ ปัจจุบัน</w:t>
            </w:r>
          </w:p>
        </w:tc>
        <w:tc>
          <w:tcPr>
            <w:tcW w:w="209" w:type="dxa"/>
            <w:tcBorders>
              <w:top w:val="single" w:sz="4" w:space="0" w:color="auto"/>
            </w:tcBorders>
            <w:shd w:val="clear" w:color="auto" w:fill="auto"/>
            <w:vAlign w:val="bottom"/>
          </w:tcPr>
          <w:p w14:paraId="44391CF1" w14:textId="77777777"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p>
        </w:tc>
        <w:tc>
          <w:tcPr>
            <w:tcW w:w="1094" w:type="dxa"/>
            <w:tcBorders>
              <w:top w:val="single" w:sz="4" w:space="0" w:color="auto"/>
              <w:bottom w:val="single" w:sz="4" w:space="0" w:color="auto"/>
            </w:tcBorders>
            <w:shd w:val="clear" w:color="auto" w:fill="auto"/>
            <w:vAlign w:val="bottom"/>
          </w:tcPr>
          <w:p w14:paraId="5E182BC8" w14:textId="69369656"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r w:rsidRPr="00E70DD0">
              <w:rPr>
                <w:rFonts w:ascii="Browallia New" w:hAnsi="Browallia New" w:cs="Browallia New"/>
                <w:sz w:val="24"/>
                <w:szCs w:val="24"/>
                <w:cs/>
              </w:rPr>
              <w:t xml:space="preserve">ภายใน </w:t>
            </w:r>
            <w:r w:rsidRPr="00E70DD0">
              <w:rPr>
                <w:rFonts w:ascii="Browallia New" w:hAnsi="Browallia New" w:cs="Browallia New"/>
                <w:sz w:val="24"/>
                <w:szCs w:val="24"/>
              </w:rPr>
              <w:t xml:space="preserve">1 </w:t>
            </w:r>
            <w:r w:rsidRPr="00E70DD0">
              <w:rPr>
                <w:rFonts w:ascii="Browallia New" w:hAnsi="Browallia New" w:cs="Browallia New"/>
                <w:sz w:val="24"/>
                <w:szCs w:val="24"/>
                <w:cs/>
              </w:rPr>
              <w:t>ปี</w:t>
            </w:r>
          </w:p>
        </w:tc>
        <w:tc>
          <w:tcPr>
            <w:tcW w:w="222" w:type="dxa"/>
            <w:shd w:val="clear" w:color="auto" w:fill="auto"/>
            <w:vAlign w:val="bottom"/>
          </w:tcPr>
          <w:p w14:paraId="60547684" w14:textId="77777777" w:rsidR="00C13B35" w:rsidRPr="00E70DD0" w:rsidRDefault="00C13B35" w:rsidP="00C13B35">
            <w:pPr>
              <w:spacing w:line="240" w:lineRule="auto"/>
              <w:ind w:right="-10"/>
              <w:jc w:val="center"/>
              <w:rPr>
                <w:rFonts w:ascii="Browallia New" w:hAnsi="Browallia New" w:cs="Browallia New"/>
                <w:sz w:val="24"/>
                <w:szCs w:val="24"/>
              </w:rPr>
            </w:pPr>
          </w:p>
        </w:tc>
        <w:tc>
          <w:tcPr>
            <w:tcW w:w="1022" w:type="dxa"/>
            <w:tcBorders>
              <w:top w:val="single" w:sz="4" w:space="0" w:color="auto"/>
              <w:bottom w:val="single" w:sz="4" w:space="0" w:color="auto"/>
            </w:tcBorders>
            <w:shd w:val="clear" w:color="auto" w:fill="auto"/>
            <w:vAlign w:val="bottom"/>
          </w:tcPr>
          <w:p w14:paraId="23537E25" w14:textId="6E324831" w:rsidR="00C13B35" w:rsidRPr="00E70DD0" w:rsidRDefault="00C13B35" w:rsidP="00C13B35">
            <w:pPr>
              <w:tabs>
                <w:tab w:val="clear" w:pos="907"/>
              </w:tabs>
              <w:spacing w:line="240" w:lineRule="auto"/>
              <w:ind w:left="-108" w:right="-108"/>
              <w:jc w:val="center"/>
              <w:rPr>
                <w:rFonts w:ascii="Browallia New" w:hAnsi="Browallia New" w:cs="Browallia New"/>
                <w:sz w:val="24"/>
                <w:szCs w:val="24"/>
                <w:lang w:val="en-GB"/>
              </w:rPr>
            </w:pPr>
            <w:r w:rsidRPr="00E70DD0">
              <w:rPr>
                <w:rFonts w:ascii="Browallia New" w:hAnsi="Browallia New" w:cs="Browallia New"/>
                <w:sz w:val="24"/>
                <w:szCs w:val="24"/>
                <w:lang w:val="en-GB"/>
              </w:rPr>
              <w:t xml:space="preserve">1 - 5 </w:t>
            </w:r>
            <w:r w:rsidRPr="00E70DD0">
              <w:rPr>
                <w:rFonts w:ascii="Browallia New" w:hAnsi="Browallia New" w:cs="Browallia New"/>
                <w:sz w:val="24"/>
                <w:szCs w:val="24"/>
                <w:cs/>
                <w:lang w:val="en-GB"/>
              </w:rPr>
              <w:t>ปี</w:t>
            </w:r>
          </w:p>
        </w:tc>
        <w:tc>
          <w:tcPr>
            <w:tcW w:w="196" w:type="dxa"/>
            <w:tcBorders>
              <w:top w:val="single" w:sz="4" w:space="0" w:color="auto"/>
            </w:tcBorders>
            <w:shd w:val="clear" w:color="auto" w:fill="auto"/>
            <w:vAlign w:val="bottom"/>
          </w:tcPr>
          <w:p w14:paraId="551B2343" w14:textId="77777777"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p>
        </w:tc>
        <w:tc>
          <w:tcPr>
            <w:tcW w:w="1120" w:type="dxa"/>
            <w:tcBorders>
              <w:top w:val="single" w:sz="4" w:space="0" w:color="auto"/>
              <w:bottom w:val="single" w:sz="4" w:space="0" w:color="auto"/>
            </w:tcBorders>
            <w:shd w:val="clear" w:color="auto" w:fill="auto"/>
            <w:vAlign w:val="bottom"/>
          </w:tcPr>
          <w:p w14:paraId="0D24A8AB" w14:textId="1A086FAC"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r w:rsidRPr="00E70DD0">
              <w:rPr>
                <w:rFonts w:ascii="Browallia New" w:hAnsi="Browallia New" w:cs="Browallia New"/>
                <w:sz w:val="24"/>
                <w:szCs w:val="24"/>
                <w:cs/>
              </w:rPr>
              <w:t>รวม</w:t>
            </w:r>
          </w:p>
        </w:tc>
      </w:tr>
      <w:tr w:rsidR="009A2D0E" w:rsidRPr="00582236" w14:paraId="23F58EB9" w14:textId="77777777" w:rsidTr="008C353A">
        <w:trPr>
          <w:trHeight w:val="20"/>
          <w:tblHeader/>
        </w:trPr>
        <w:tc>
          <w:tcPr>
            <w:tcW w:w="4045" w:type="dxa"/>
            <w:shd w:val="clear" w:color="auto" w:fill="auto"/>
          </w:tcPr>
          <w:p w14:paraId="7CD7614E" w14:textId="4505C221" w:rsidR="009A2D0E" w:rsidRPr="00020CD0" w:rsidRDefault="009A2D0E"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1107" w:type="dxa"/>
            <w:tcBorders>
              <w:top w:val="single" w:sz="4" w:space="0" w:color="auto"/>
            </w:tcBorders>
            <w:shd w:val="clear" w:color="auto" w:fill="auto"/>
            <w:vAlign w:val="bottom"/>
          </w:tcPr>
          <w:p w14:paraId="6DBCE059" w14:textId="77777777" w:rsidR="009A2D0E" w:rsidRPr="00E70DD0" w:rsidRDefault="009A2D0E" w:rsidP="009A2D0E">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01F7AFA5" w14:textId="77777777" w:rsidR="009A2D0E" w:rsidRPr="00E70DD0" w:rsidRDefault="009A2D0E" w:rsidP="009A2D0E">
            <w:pPr>
              <w:spacing w:line="240" w:lineRule="auto"/>
              <w:ind w:right="851"/>
              <w:jc w:val="both"/>
              <w:rPr>
                <w:rFonts w:ascii="Browallia New" w:hAnsi="Browallia New" w:cs="Browallia New"/>
                <w:sz w:val="24"/>
                <w:szCs w:val="24"/>
              </w:rPr>
            </w:pPr>
          </w:p>
        </w:tc>
        <w:tc>
          <w:tcPr>
            <w:tcW w:w="1094" w:type="dxa"/>
            <w:tcBorders>
              <w:top w:val="single" w:sz="4" w:space="0" w:color="auto"/>
            </w:tcBorders>
            <w:shd w:val="clear" w:color="auto" w:fill="auto"/>
            <w:vAlign w:val="bottom"/>
          </w:tcPr>
          <w:p w14:paraId="161A036B" w14:textId="77777777" w:rsidR="009A2D0E" w:rsidRPr="00E70DD0" w:rsidRDefault="009A2D0E" w:rsidP="009A2D0E">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7F01D55E" w14:textId="77777777" w:rsidR="009A2D0E" w:rsidRPr="00E70DD0" w:rsidRDefault="009A2D0E" w:rsidP="009A2D0E">
            <w:pPr>
              <w:spacing w:line="240" w:lineRule="auto"/>
              <w:ind w:right="851"/>
              <w:jc w:val="right"/>
              <w:rPr>
                <w:rFonts w:ascii="Browallia New" w:hAnsi="Browallia New" w:cs="Browallia New"/>
                <w:sz w:val="24"/>
                <w:szCs w:val="24"/>
              </w:rPr>
            </w:pPr>
          </w:p>
        </w:tc>
        <w:tc>
          <w:tcPr>
            <w:tcW w:w="1022" w:type="dxa"/>
            <w:tcBorders>
              <w:top w:val="single" w:sz="4" w:space="0" w:color="auto"/>
            </w:tcBorders>
            <w:shd w:val="clear" w:color="auto" w:fill="auto"/>
            <w:vAlign w:val="bottom"/>
          </w:tcPr>
          <w:p w14:paraId="04638285" w14:textId="77777777" w:rsidR="009A2D0E" w:rsidRPr="00E70DD0" w:rsidRDefault="009A2D0E" w:rsidP="009A2D0E">
            <w:pPr>
              <w:spacing w:line="240" w:lineRule="auto"/>
              <w:jc w:val="right"/>
              <w:rPr>
                <w:rFonts w:ascii="Browallia New" w:hAnsi="Browallia New" w:cs="Browallia New"/>
                <w:sz w:val="24"/>
                <w:szCs w:val="24"/>
                <w:cs/>
              </w:rPr>
            </w:pPr>
          </w:p>
        </w:tc>
        <w:tc>
          <w:tcPr>
            <w:tcW w:w="196" w:type="dxa"/>
            <w:shd w:val="clear" w:color="auto" w:fill="auto"/>
            <w:vAlign w:val="bottom"/>
          </w:tcPr>
          <w:p w14:paraId="7892D618" w14:textId="77777777" w:rsidR="009A2D0E" w:rsidRPr="00E70DD0" w:rsidRDefault="009A2D0E" w:rsidP="009A2D0E">
            <w:pPr>
              <w:tabs>
                <w:tab w:val="center" w:pos="1229"/>
              </w:tabs>
              <w:spacing w:line="240" w:lineRule="auto"/>
              <w:jc w:val="right"/>
              <w:rPr>
                <w:rFonts w:ascii="Browallia New" w:hAnsi="Browallia New" w:cs="Browallia New"/>
                <w:sz w:val="24"/>
                <w:szCs w:val="24"/>
                <w:cs/>
              </w:rPr>
            </w:pPr>
          </w:p>
        </w:tc>
        <w:tc>
          <w:tcPr>
            <w:tcW w:w="1120" w:type="dxa"/>
            <w:tcBorders>
              <w:top w:val="single" w:sz="4" w:space="0" w:color="auto"/>
            </w:tcBorders>
            <w:shd w:val="clear" w:color="auto" w:fill="auto"/>
            <w:vAlign w:val="bottom"/>
          </w:tcPr>
          <w:p w14:paraId="342C563F" w14:textId="77777777" w:rsidR="009A2D0E" w:rsidRPr="00E70DD0" w:rsidRDefault="009A2D0E" w:rsidP="009A2D0E">
            <w:pPr>
              <w:spacing w:line="240" w:lineRule="auto"/>
              <w:jc w:val="right"/>
              <w:rPr>
                <w:rFonts w:ascii="Browallia New" w:hAnsi="Browallia New" w:cs="Browallia New"/>
                <w:sz w:val="24"/>
                <w:szCs w:val="24"/>
              </w:rPr>
            </w:pPr>
          </w:p>
        </w:tc>
      </w:tr>
      <w:tr w:rsidR="00CB088C" w:rsidRPr="00582236" w14:paraId="2D7782C8" w14:textId="77777777" w:rsidTr="008C353A">
        <w:trPr>
          <w:trHeight w:val="20"/>
          <w:tblHeader/>
        </w:trPr>
        <w:tc>
          <w:tcPr>
            <w:tcW w:w="4045" w:type="dxa"/>
            <w:shd w:val="clear" w:color="auto" w:fill="auto"/>
          </w:tcPr>
          <w:p w14:paraId="1102A92A" w14:textId="67F631E3" w:rsidR="00CB088C" w:rsidRPr="00020CD0" w:rsidRDefault="00CB088C"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020CD0">
              <w:rPr>
                <w:rFonts w:ascii="Browallia New" w:hAnsi="Browallia New" w:cs="Browallia New"/>
                <w:b/>
                <w:bCs/>
                <w:sz w:val="24"/>
                <w:szCs w:val="24"/>
                <w:cs/>
                <w:lang w:val="en-GB" w:eastAsia="en-GB"/>
              </w:rPr>
              <w:t xml:space="preserve">ณ วันที่ </w:t>
            </w:r>
            <w:r w:rsidRPr="00020CD0">
              <w:rPr>
                <w:rFonts w:ascii="Browallia New" w:hAnsi="Browallia New" w:cs="Browallia New"/>
                <w:b/>
                <w:bCs/>
                <w:sz w:val="24"/>
                <w:szCs w:val="24"/>
                <w:lang w:val="en-GB" w:eastAsia="en-GB"/>
              </w:rPr>
              <w:t xml:space="preserve">31 </w:t>
            </w:r>
            <w:r w:rsidRPr="00020CD0">
              <w:rPr>
                <w:rFonts w:ascii="Browallia New" w:hAnsi="Browallia New" w:cs="Browallia New"/>
                <w:b/>
                <w:bCs/>
                <w:sz w:val="24"/>
                <w:szCs w:val="24"/>
                <w:cs/>
                <w:lang w:val="en-GB" w:eastAsia="en-GB"/>
              </w:rPr>
              <w:t xml:space="preserve">ธันวาคม </w:t>
            </w:r>
            <w:r w:rsidRPr="00020CD0">
              <w:rPr>
                <w:rFonts w:ascii="Browallia New" w:hAnsi="Browallia New" w:cs="Browallia New"/>
                <w:b/>
                <w:bCs/>
                <w:sz w:val="24"/>
                <w:szCs w:val="24"/>
                <w:lang w:val="en-GB" w:eastAsia="en-GB"/>
              </w:rPr>
              <w:t>256</w:t>
            </w:r>
            <w:r w:rsidR="00DB1F11">
              <w:rPr>
                <w:rFonts w:ascii="Browallia New" w:hAnsi="Browallia New" w:cs="Browallia New"/>
                <w:b/>
                <w:bCs/>
                <w:sz w:val="24"/>
                <w:szCs w:val="24"/>
                <w:lang w:val="en-GB" w:eastAsia="en-GB"/>
              </w:rPr>
              <w:t>5</w:t>
            </w:r>
          </w:p>
        </w:tc>
        <w:tc>
          <w:tcPr>
            <w:tcW w:w="1107" w:type="dxa"/>
            <w:shd w:val="clear" w:color="auto" w:fill="auto"/>
            <w:vAlign w:val="bottom"/>
          </w:tcPr>
          <w:p w14:paraId="2E20714C" w14:textId="77777777" w:rsidR="00CB088C" w:rsidRPr="007B620A" w:rsidRDefault="00CB088C" w:rsidP="009A2D0E">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2DA73D90" w14:textId="77777777" w:rsidR="00CB088C" w:rsidRPr="007B620A" w:rsidRDefault="00CB088C" w:rsidP="009A2D0E">
            <w:pPr>
              <w:spacing w:line="240" w:lineRule="auto"/>
              <w:ind w:right="851"/>
              <w:jc w:val="both"/>
              <w:rPr>
                <w:rFonts w:ascii="Browallia New" w:hAnsi="Browallia New" w:cs="Browallia New"/>
                <w:sz w:val="24"/>
                <w:szCs w:val="24"/>
              </w:rPr>
            </w:pPr>
          </w:p>
        </w:tc>
        <w:tc>
          <w:tcPr>
            <w:tcW w:w="1094" w:type="dxa"/>
            <w:shd w:val="clear" w:color="auto" w:fill="auto"/>
            <w:vAlign w:val="bottom"/>
          </w:tcPr>
          <w:p w14:paraId="03F185B2" w14:textId="77777777" w:rsidR="00CB088C" w:rsidRPr="007B620A" w:rsidRDefault="00CB088C" w:rsidP="009A2D0E">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63A2C2F9" w14:textId="77777777" w:rsidR="00CB088C" w:rsidRPr="007B620A" w:rsidRDefault="00CB088C" w:rsidP="009A2D0E">
            <w:pPr>
              <w:spacing w:line="240" w:lineRule="auto"/>
              <w:ind w:right="851"/>
              <w:jc w:val="right"/>
              <w:rPr>
                <w:rFonts w:ascii="Browallia New" w:hAnsi="Browallia New" w:cs="Browallia New"/>
                <w:sz w:val="24"/>
                <w:szCs w:val="24"/>
              </w:rPr>
            </w:pPr>
          </w:p>
        </w:tc>
        <w:tc>
          <w:tcPr>
            <w:tcW w:w="1022" w:type="dxa"/>
            <w:shd w:val="clear" w:color="auto" w:fill="auto"/>
            <w:vAlign w:val="bottom"/>
          </w:tcPr>
          <w:p w14:paraId="761EA4F8" w14:textId="77777777" w:rsidR="00CB088C" w:rsidRPr="007B620A" w:rsidRDefault="00CB088C" w:rsidP="009A2D0E">
            <w:pPr>
              <w:spacing w:line="240" w:lineRule="auto"/>
              <w:jc w:val="right"/>
              <w:rPr>
                <w:rFonts w:ascii="Browallia New" w:hAnsi="Browallia New" w:cs="Browallia New"/>
                <w:sz w:val="24"/>
                <w:szCs w:val="24"/>
                <w:cs/>
              </w:rPr>
            </w:pPr>
          </w:p>
        </w:tc>
        <w:tc>
          <w:tcPr>
            <w:tcW w:w="196" w:type="dxa"/>
            <w:shd w:val="clear" w:color="auto" w:fill="auto"/>
            <w:vAlign w:val="bottom"/>
          </w:tcPr>
          <w:p w14:paraId="10ABA81F" w14:textId="77777777" w:rsidR="00CB088C" w:rsidRPr="007B620A" w:rsidRDefault="00CB088C" w:rsidP="009A2D0E">
            <w:pPr>
              <w:tabs>
                <w:tab w:val="center" w:pos="1229"/>
              </w:tabs>
              <w:spacing w:line="240" w:lineRule="auto"/>
              <w:jc w:val="right"/>
              <w:rPr>
                <w:rFonts w:ascii="Browallia New" w:hAnsi="Browallia New" w:cs="Browallia New"/>
                <w:sz w:val="24"/>
                <w:szCs w:val="24"/>
                <w:cs/>
              </w:rPr>
            </w:pPr>
          </w:p>
        </w:tc>
        <w:tc>
          <w:tcPr>
            <w:tcW w:w="1120" w:type="dxa"/>
            <w:shd w:val="clear" w:color="auto" w:fill="auto"/>
            <w:vAlign w:val="bottom"/>
          </w:tcPr>
          <w:p w14:paraId="245D61A3" w14:textId="77777777" w:rsidR="00CB088C" w:rsidRPr="007B620A" w:rsidRDefault="00CB088C" w:rsidP="009A2D0E">
            <w:pPr>
              <w:spacing w:line="240" w:lineRule="auto"/>
              <w:jc w:val="right"/>
              <w:rPr>
                <w:rFonts w:ascii="Browallia New" w:hAnsi="Browallia New" w:cs="Browallia New"/>
                <w:sz w:val="24"/>
                <w:szCs w:val="24"/>
              </w:rPr>
            </w:pPr>
          </w:p>
        </w:tc>
      </w:tr>
      <w:tr w:rsidR="00E70DD0" w:rsidRPr="00582236" w14:paraId="105E6D88" w14:textId="77777777" w:rsidTr="008C353A">
        <w:trPr>
          <w:trHeight w:val="20"/>
        </w:trPr>
        <w:tc>
          <w:tcPr>
            <w:tcW w:w="4045" w:type="dxa"/>
            <w:shd w:val="clear" w:color="auto" w:fill="auto"/>
          </w:tcPr>
          <w:p w14:paraId="1E710EE6" w14:textId="440EF248" w:rsidR="00E70DD0" w:rsidRPr="007B620A" w:rsidRDefault="00B87C94" w:rsidP="00E70DD0">
            <w:pPr>
              <w:tabs>
                <w:tab w:val="left" w:pos="2160"/>
                <w:tab w:val="right" w:pos="7280"/>
                <w:tab w:val="right" w:pos="8540"/>
              </w:tabs>
              <w:ind w:right="-45"/>
              <w:rPr>
                <w:rFonts w:ascii="Browallia New" w:hAnsi="Browallia New" w:cs="Browallia New"/>
                <w:sz w:val="24"/>
                <w:szCs w:val="24"/>
                <w:cs/>
              </w:rPr>
            </w:pPr>
            <w:r w:rsidRPr="00B87C94">
              <w:rPr>
                <w:rFonts w:ascii="Browallia New" w:hAnsi="Browallia New" w:cs="Browallia New"/>
                <w:sz w:val="24"/>
                <w:szCs w:val="24"/>
                <w:cs/>
              </w:rPr>
              <w:t>เงินเบิกเกินบัญชีและเงินกู้ยืมระยะสั้นจากสถาบันการเงิน</w:t>
            </w:r>
          </w:p>
        </w:tc>
        <w:tc>
          <w:tcPr>
            <w:tcW w:w="1107" w:type="dxa"/>
            <w:shd w:val="clear" w:color="auto" w:fill="auto"/>
          </w:tcPr>
          <w:p w14:paraId="7255502A" w14:textId="748974B1" w:rsidR="00E70DD0" w:rsidRPr="00CC3A84" w:rsidRDefault="00944BBC" w:rsidP="00944BBC">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4DF14774" w14:textId="77777777" w:rsidR="00E70DD0" w:rsidRPr="00A20907" w:rsidRDefault="00E70DD0" w:rsidP="00E70DD0">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vAlign w:val="bottom"/>
          </w:tcPr>
          <w:p w14:paraId="3C4F1212" w14:textId="36FBC12D" w:rsidR="00E70DD0" w:rsidRPr="00634337" w:rsidRDefault="00232457" w:rsidP="00C07995">
            <w:pPr>
              <w:pStyle w:val="acctfourfigures"/>
              <w:tabs>
                <w:tab w:val="clear" w:pos="765"/>
              </w:tabs>
              <w:spacing w:line="240" w:lineRule="auto"/>
              <w:ind w:left="-46" w:right="25"/>
              <w:jc w:val="right"/>
              <w:rPr>
                <w:rFonts w:ascii="Browallia New" w:hAnsi="Browallia New" w:cs="Browallia New"/>
                <w:sz w:val="24"/>
                <w:szCs w:val="24"/>
              </w:rPr>
            </w:pPr>
            <w:r w:rsidRPr="00634337">
              <w:rPr>
                <w:rFonts w:ascii="Browallia New" w:hAnsi="Browallia New" w:cs="Browallia New"/>
                <w:sz w:val="24"/>
                <w:szCs w:val="24"/>
              </w:rPr>
              <w:t>928,393</w:t>
            </w:r>
          </w:p>
        </w:tc>
        <w:tc>
          <w:tcPr>
            <w:tcW w:w="222" w:type="dxa"/>
            <w:shd w:val="clear" w:color="auto" w:fill="auto"/>
            <w:vAlign w:val="bottom"/>
          </w:tcPr>
          <w:p w14:paraId="407509B7" w14:textId="77777777" w:rsidR="00E70DD0" w:rsidRPr="00634337" w:rsidRDefault="00E70DD0" w:rsidP="00C07995">
            <w:pPr>
              <w:pStyle w:val="acctfourfigures"/>
              <w:tabs>
                <w:tab w:val="clear" w:pos="765"/>
              </w:tabs>
              <w:spacing w:line="240" w:lineRule="auto"/>
              <w:ind w:left="-46" w:right="25"/>
              <w:jc w:val="right"/>
              <w:rPr>
                <w:rFonts w:ascii="Browallia New" w:hAnsi="Browallia New" w:cs="Browallia New"/>
                <w:sz w:val="24"/>
                <w:szCs w:val="24"/>
              </w:rPr>
            </w:pPr>
          </w:p>
        </w:tc>
        <w:tc>
          <w:tcPr>
            <w:tcW w:w="1022" w:type="dxa"/>
            <w:shd w:val="clear" w:color="auto" w:fill="auto"/>
            <w:vAlign w:val="bottom"/>
          </w:tcPr>
          <w:p w14:paraId="65028EC4" w14:textId="732E9A6F" w:rsidR="00E70DD0" w:rsidRPr="00634337" w:rsidRDefault="00232457" w:rsidP="00C07995">
            <w:pPr>
              <w:pStyle w:val="acctfourfigures"/>
              <w:tabs>
                <w:tab w:val="clear" w:pos="765"/>
              </w:tabs>
              <w:spacing w:line="240" w:lineRule="auto"/>
              <w:ind w:left="-46" w:right="25"/>
              <w:jc w:val="right"/>
              <w:rPr>
                <w:rFonts w:ascii="Browallia New" w:hAnsi="Browallia New" w:cs="Browallia New"/>
                <w:sz w:val="24"/>
                <w:szCs w:val="24"/>
              </w:rPr>
            </w:pPr>
            <w:r w:rsidRPr="00634337">
              <w:rPr>
                <w:rFonts w:ascii="Browallia New" w:hAnsi="Browallia New" w:cs="Browallia New"/>
                <w:sz w:val="24"/>
                <w:szCs w:val="24"/>
              </w:rPr>
              <w:t>-</w:t>
            </w:r>
          </w:p>
        </w:tc>
        <w:tc>
          <w:tcPr>
            <w:tcW w:w="196" w:type="dxa"/>
            <w:shd w:val="clear" w:color="auto" w:fill="auto"/>
            <w:vAlign w:val="bottom"/>
          </w:tcPr>
          <w:p w14:paraId="2E2BD483" w14:textId="77777777" w:rsidR="00E70DD0" w:rsidRPr="00634337" w:rsidRDefault="00E70DD0" w:rsidP="00C07995">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6284813A" w14:textId="17E394AC" w:rsidR="00E70DD0" w:rsidRPr="00634337" w:rsidRDefault="00232457" w:rsidP="00C07995">
            <w:pPr>
              <w:pStyle w:val="acctfourfigures"/>
              <w:tabs>
                <w:tab w:val="clear" w:pos="765"/>
              </w:tabs>
              <w:spacing w:line="240" w:lineRule="auto"/>
              <w:ind w:left="-46" w:right="25"/>
              <w:jc w:val="right"/>
              <w:rPr>
                <w:rFonts w:ascii="Browallia New" w:hAnsi="Browallia New" w:cs="Browallia New"/>
                <w:sz w:val="24"/>
                <w:szCs w:val="24"/>
              </w:rPr>
            </w:pPr>
            <w:r w:rsidRPr="00634337">
              <w:rPr>
                <w:rFonts w:ascii="Browallia New" w:hAnsi="Browallia New" w:cs="Browallia New"/>
                <w:sz w:val="24"/>
                <w:szCs w:val="24"/>
              </w:rPr>
              <w:t>928,393</w:t>
            </w:r>
          </w:p>
        </w:tc>
      </w:tr>
      <w:tr w:rsidR="00E70DD0" w:rsidRPr="00582236" w14:paraId="0F52FFD8" w14:textId="77777777" w:rsidTr="008C353A">
        <w:trPr>
          <w:trHeight w:val="102"/>
        </w:trPr>
        <w:tc>
          <w:tcPr>
            <w:tcW w:w="4045" w:type="dxa"/>
            <w:shd w:val="clear" w:color="auto" w:fill="auto"/>
          </w:tcPr>
          <w:p w14:paraId="119CBD9F" w14:textId="3AE83E3A" w:rsidR="00E70DD0" w:rsidRPr="007B620A" w:rsidRDefault="008E240D" w:rsidP="00E70DD0">
            <w:pPr>
              <w:tabs>
                <w:tab w:val="left" w:pos="2160"/>
                <w:tab w:val="right" w:pos="7280"/>
                <w:tab w:val="right" w:pos="8540"/>
              </w:tabs>
              <w:ind w:right="-45"/>
              <w:rPr>
                <w:rFonts w:ascii="Browallia New" w:hAnsi="Browallia New" w:cs="Browallia New"/>
                <w:sz w:val="24"/>
                <w:szCs w:val="24"/>
                <w:cs/>
              </w:rPr>
            </w:pPr>
            <w:r w:rsidRPr="008E240D">
              <w:rPr>
                <w:rFonts w:ascii="Browallia New" w:hAnsi="Browallia New" w:cs="Browallia New"/>
                <w:sz w:val="24"/>
                <w:szCs w:val="24"/>
                <w:cs/>
              </w:rPr>
              <w:t>เจ้าหนี้การค้าและค่าใช้จ่ายค้างจ่าย</w:t>
            </w:r>
          </w:p>
        </w:tc>
        <w:tc>
          <w:tcPr>
            <w:tcW w:w="1107" w:type="dxa"/>
            <w:shd w:val="clear" w:color="auto" w:fill="auto"/>
          </w:tcPr>
          <w:p w14:paraId="45232D9D" w14:textId="584E9CA4" w:rsidR="00E70DD0" w:rsidRPr="00CC3A84" w:rsidRDefault="00944BBC" w:rsidP="00944BBC">
            <w:pPr>
              <w:spacing w:line="240" w:lineRule="auto"/>
              <w:ind w:left="-223" w:right="45"/>
              <w:jc w:val="right"/>
              <w:rPr>
                <w:rFonts w:ascii="Browallia New" w:hAnsi="Browallia New" w:cs="Browallia New"/>
                <w:sz w:val="24"/>
                <w:szCs w:val="24"/>
                <w:cs/>
              </w:rPr>
            </w:pPr>
            <w:r w:rsidRPr="00CC3A84">
              <w:rPr>
                <w:rFonts w:ascii="Browallia New" w:hAnsi="Browallia New" w:cs="Browallia New"/>
                <w:sz w:val="24"/>
                <w:szCs w:val="24"/>
              </w:rPr>
              <w:t>-</w:t>
            </w:r>
          </w:p>
        </w:tc>
        <w:tc>
          <w:tcPr>
            <w:tcW w:w="209" w:type="dxa"/>
            <w:shd w:val="clear" w:color="auto" w:fill="auto"/>
            <w:vAlign w:val="bottom"/>
          </w:tcPr>
          <w:p w14:paraId="7199CA5B" w14:textId="77777777" w:rsidR="00E70DD0" w:rsidRPr="00A20907" w:rsidRDefault="00E70DD0" w:rsidP="00E70DD0">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tcPr>
          <w:p w14:paraId="33F4FB99" w14:textId="63994A75" w:rsidR="00E70DD0" w:rsidRPr="001C6817" w:rsidRDefault="006B0A74" w:rsidP="00C07995">
            <w:pPr>
              <w:pStyle w:val="acctfourfigures"/>
              <w:tabs>
                <w:tab w:val="clear" w:pos="765"/>
              </w:tabs>
              <w:spacing w:line="240" w:lineRule="auto"/>
              <w:ind w:left="-46" w:right="25"/>
              <w:jc w:val="right"/>
              <w:rPr>
                <w:rFonts w:ascii="Browallia New" w:hAnsi="Browallia New" w:cs="Browallia New"/>
                <w:sz w:val="24"/>
                <w:szCs w:val="24"/>
                <w:cs/>
              </w:rPr>
            </w:pPr>
            <w:r w:rsidRPr="001C6817">
              <w:rPr>
                <w:rFonts w:ascii="Browallia New" w:hAnsi="Browallia New" w:cs="Browallia New"/>
                <w:sz w:val="24"/>
                <w:szCs w:val="24"/>
              </w:rPr>
              <w:t>51</w:t>
            </w:r>
            <w:r w:rsidR="00761DCA" w:rsidRPr="001C6817">
              <w:rPr>
                <w:rFonts w:ascii="Browallia New" w:hAnsi="Browallia New" w:cs="Browallia New"/>
                <w:sz w:val="24"/>
                <w:szCs w:val="24"/>
              </w:rPr>
              <w:t>6,231</w:t>
            </w:r>
          </w:p>
        </w:tc>
        <w:tc>
          <w:tcPr>
            <w:tcW w:w="222" w:type="dxa"/>
            <w:shd w:val="clear" w:color="auto" w:fill="auto"/>
          </w:tcPr>
          <w:p w14:paraId="5864DDD8" w14:textId="77777777" w:rsidR="00E70DD0" w:rsidRPr="001C6817" w:rsidRDefault="00E70DD0" w:rsidP="00C07995">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309F8954" w14:textId="5BBC0FB8" w:rsidR="00E70DD0" w:rsidRPr="001C6817" w:rsidRDefault="006B0A74" w:rsidP="00C07995">
            <w:pPr>
              <w:pStyle w:val="acctfourfigures"/>
              <w:tabs>
                <w:tab w:val="clear" w:pos="765"/>
              </w:tabs>
              <w:spacing w:line="240" w:lineRule="auto"/>
              <w:ind w:left="-46" w:right="25"/>
              <w:jc w:val="right"/>
              <w:rPr>
                <w:rFonts w:ascii="Browallia New" w:hAnsi="Browallia New" w:cs="Browallia New"/>
                <w:sz w:val="24"/>
                <w:szCs w:val="24"/>
                <w:cs/>
              </w:rPr>
            </w:pPr>
            <w:r w:rsidRPr="001C6817">
              <w:rPr>
                <w:rFonts w:ascii="Browallia New" w:hAnsi="Browallia New" w:cs="Browallia New"/>
                <w:sz w:val="24"/>
                <w:szCs w:val="24"/>
              </w:rPr>
              <w:t>-</w:t>
            </w:r>
          </w:p>
        </w:tc>
        <w:tc>
          <w:tcPr>
            <w:tcW w:w="196" w:type="dxa"/>
            <w:shd w:val="clear" w:color="auto" w:fill="auto"/>
          </w:tcPr>
          <w:p w14:paraId="73641788" w14:textId="77777777" w:rsidR="00E70DD0" w:rsidRPr="001C6817" w:rsidRDefault="00E70DD0" w:rsidP="00C07995">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61E7A933" w14:textId="6D388B1A" w:rsidR="00E70DD0" w:rsidRPr="001C6817" w:rsidRDefault="001C6817" w:rsidP="00C07995">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516,231</w:t>
            </w:r>
          </w:p>
        </w:tc>
      </w:tr>
      <w:tr w:rsidR="00E70DD0" w:rsidRPr="00582236" w14:paraId="4F796E62" w14:textId="77777777" w:rsidTr="008C353A">
        <w:trPr>
          <w:trHeight w:val="20"/>
        </w:trPr>
        <w:tc>
          <w:tcPr>
            <w:tcW w:w="4045" w:type="dxa"/>
            <w:shd w:val="clear" w:color="auto" w:fill="auto"/>
          </w:tcPr>
          <w:p w14:paraId="7E2DADAC" w14:textId="222A7CDF" w:rsidR="00E70DD0" w:rsidRPr="007B620A" w:rsidRDefault="00C47394" w:rsidP="00E70DD0">
            <w:pPr>
              <w:tabs>
                <w:tab w:val="left" w:pos="2160"/>
                <w:tab w:val="right" w:pos="7280"/>
                <w:tab w:val="right" w:pos="8540"/>
              </w:tabs>
              <w:ind w:right="-45"/>
              <w:rPr>
                <w:rFonts w:ascii="Browallia New" w:hAnsi="Browallia New" w:cs="Browallia New"/>
                <w:sz w:val="24"/>
                <w:szCs w:val="24"/>
                <w:cs/>
              </w:rPr>
            </w:pPr>
            <w:r w:rsidRPr="00C47394">
              <w:rPr>
                <w:rFonts w:ascii="Browallia New" w:hAnsi="Browallia New" w:cs="Browallia New"/>
                <w:sz w:val="24"/>
                <w:szCs w:val="24"/>
                <w:cs/>
              </w:rPr>
              <w:t>เงินรับล่วงหน้าตามสัญญาขายอสังหาริมทรัพย์</w:t>
            </w:r>
          </w:p>
        </w:tc>
        <w:tc>
          <w:tcPr>
            <w:tcW w:w="1107" w:type="dxa"/>
            <w:shd w:val="clear" w:color="auto" w:fill="auto"/>
          </w:tcPr>
          <w:p w14:paraId="396CA622" w14:textId="5ADC209C" w:rsidR="00E70DD0" w:rsidRPr="00CC3A84" w:rsidRDefault="00944BBC" w:rsidP="00944BBC">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182E2991" w14:textId="77777777" w:rsidR="00E70DD0" w:rsidRPr="00A20907" w:rsidRDefault="00E70DD0" w:rsidP="00E70DD0">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tcPr>
          <w:p w14:paraId="3DFD5088" w14:textId="23AE504A" w:rsidR="00E70DD0" w:rsidRPr="001C6817" w:rsidRDefault="001A3096" w:rsidP="00C07995">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204,058</w:t>
            </w:r>
          </w:p>
        </w:tc>
        <w:tc>
          <w:tcPr>
            <w:tcW w:w="222" w:type="dxa"/>
            <w:shd w:val="clear" w:color="auto" w:fill="auto"/>
          </w:tcPr>
          <w:p w14:paraId="3A07355E" w14:textId="77777777" w:rsidR="00E70DD0" w:rsidRPr="001C6817" w:rsidRDefault="00E70DD0" w:rsidP="00C07995">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41972752" w14:textId="6CE55769" w:rsidR="00E70DD0" w:rsidRPr="001C6817" w:rsidRDefault="001A3096" w:rsidP="00C07995">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w:t>
            </w:r>
          </w:p>
        </w:tc>
        <w:tc>
          <w:tcPr>
            <w:tcW w:w="196" w:type="dxa"/>
            <w:shd w:val="clear" w:color="auto" w:fill="auto"/>
          </w:tcPr>
          <w:p w14:paraId="5ECC5C43" w14:textId="77777777" w:rsidR="00E70DD0" w:rsidRPr="001C6817" w:rsidRDefault="00E70DD0" w:rsidP="00C07995">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60FC709F" w14:textId="43C1C482" w:rsidR="00E70DD0" w:rsidRPr="001C6817" w:rsidRDefault="001A3096" w:rsidP="00C07995">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204,058</w:t>
            </w:r>
          </w:p>
        </w:tc>
      </w:tr>
      <w:tr w:rsidR="00711B29" w:rsidRPr="00582236" w14:paraId="131D4664" w14:textId="77777777" w:rsidTr="008C353A">
        <w:trPr>
          <w:trHeight w:val="20"/>
        </w:trPr>
        <w:tc>
          <w:tcPr>
            <w:tcW w:w="4045" w:type="dxa"/>
            <w:shd w:val="clear" w:color="auto" w:fill="auto"/>
          </w:tcPr>
          <w:p w14:paraId="006A6038" w14:textId="6AC6431A" w:rsidR="00711B29" w:rsidRPr="00C47394" w:rsidRDefault="00711B29" w:rsidP="00711B29">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หุ้นกู้</w:t>
            </w:r>
          </w:p>
        </w:tc>
        <w:tc>
          <w:tcPr>
            <w:tcW w:w="1107" w:type="dxa"/>
            <w:shd w:val="clear" w:color="auto" w:fill="auto"/>
          </w:tcPr>
          <w:p w14:paraId="0BF9FF04" w14:textId="49DBE321" w:rsidR="00711B29" w:rsidRPr="00CC3A84" w:rsidRDefault="00944BBC" w:rsidP="00944BBC">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10B8F88D" w14:textId="77777777" w:rsidR="00711B29" w:rsidRPr="00A20907" w:rsidRDefault="00711B29" w:rsidP="00711B29">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tcPr>
          <w:p w14:paraId="2323EBC4" w14:textId="7FA9D84B" w:rsidR="00711B29" w:rsidRPr="001C6817" w:rsidRDefault="00636800" w:rsidP="00C07995">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1,045,929</w:t>
            </w:r>
          </w:p>
        </w:tc>
        <w:tc>
          <w:tcPr>
            <w:tcW w:w="222" w:type="dxa"/>
            <w:shd w:val="clear" w:color="auto" w:fill="auto"/>
          </w:tcPr>
          <w:p w14:paraId="34187251" w14:textId="77777777" w:rsidR="00711B29" w:rsidRPr="001C6817" w:rsidRDefault="00711B29" w:rsidP="00C07995">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8E660C9" w14:textId="4D642022" w:rsidR="00711B29" w:rsidRPr="001C6817" w:rsidRDefault="00636800" w:rsidP="00C07995">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w:t>
            </w:r>
          </w:p>
        </w:tc>
        <w:tc>
          <w:tcPr>
            <w:tcW w:w="196" w:type="dxa"/>
            <w:shd w:val="clear" w:color="auto" w:fill="auto"/>
          </w:tcPr>
          <w:p w14:paraId="291BC890" w14:textId="77777777" w:rsidR="00711B29" w:rsidRPr="001C6817" w:rsidRDefault="00711B29" w:rsidP="00C07995">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29EA0DB9" w14:textId="6C689432" w:rsidR="00711B29" w:rsidRPr="001C6817" w:rsidRDefault="00636800" w:rsidP="00C07995">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1,045,929</w:t>
            </w:r>
          </w:p>
        </w:tc>
      </w:tr>
      <w:tr w:rsidR="00711B29" w:rsidRPr="00582236" w14:paraId="4E74FD04" w14:textId="77777777" w:rsidTr="008C353A">
        <w:trPr>
          <w:trHeight w:val="20"/>
        </w:trPr>
        <w:tc>
          <w:tcPr>
            <w:tcW w:w="4045" w:type="dxa"/>
            <w:shd w:val="clear" w:color="auto" w:fill="auto"/>
          </w:tcPr>
          <w:p w14:paraId="2F9D7F48" w14:textId="5549174F" w:rsidR="00711B29" w:rsidRPr="00C47394" w:rsidRDefault="00711B29" w:rsidP="00711B29">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หนี้สินตามสัญญาเช่า</w:t>
            </w:r>
          </w:p>
        </w:tc>
        <w:tc>
          <w:tcPr>
            <w:tcW w:w="1107" w:type="dxa"/>
            <w:shd w:val="clear" w:color="auto" w:fill="auto"/>
          </w:tcPr>
          <w:p w14:paraId="4828C26D" w14:textId="13A53664" w:rsidR="00711B29" w:rsidRPr="00CC3A84" w:rsidRDefault="00944BBC" w:rsidP="00944BBC">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5EB79E32" w14:textId="77777777" w:rsidR="00711B29" w:rsidRPr="00232457" w:rsidRDefault="00711B29" w:rsidP="00711B29">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tcPr>
          <w:p w14:paraId="453CD2C2" w14:textId="58674162" w:rsidR="00711B29" w:rsidRPr="002C10F7" w:rsidRDefault="001E06B6" w:rsidP="00C07995">
            <w:pPr>
              <w:pStyle w:val="acctfourfigures"/>
              <w:tabs>
                <w:tab w:val="clear" w:pos="765"/>
              </w:tabs>
              <w:spacing w:line="240" w:lineRule="auto"/>
              <w:ind w:left="-46" w:right="25"/>
              <w:jc w:val="right"/>
              <w:rPr>
                <w:rFonts w:ascii="Browallia New" w:hAnsi="Browallia New" w:cs="Browallia New"/>
                <w:sz w:val="24"/>
                <w:szCs w:val="24"/>
              </w:rPr>
            </w:pPr>
            <w:r w:rsidRPr="002C10F7">
              <w:rPr>
                <w:rFonts w:ascii="Browallia New" w:hAnsi="Browallia New" w:cs="Browallia New"/>
                <w:sz w:val="24"/>
                <w:szCs w:val="24"/>
              </w:rPr>
              <w:t>19,</w:t>
            </w:r>
            <w:r w:rsidR="00792CAB" w:rsidRPr="002C10F7">
              <w:rPr>
                <w:rFonts w:ascii="Browallia New" w:hAnsi="Browallia New" w:cs="Browallia New"/>
                <w:sz w:val="24"/>
                <w:szCs w:val="24"/>
              </w:rPr>
              <w:t>302</w:t>
            </w:r>
          </w:p>
        </w:tc>
        <w:tc>
          <w:tcPr>
            <w:tcW w:w="222" w:type="dxa"/>
            <w:shd w:val="clear" w:color="auto" w:fill="auto"/>
          </w:tcPr>
          <w:p w14:paraId="496E3A36" w14:textId="77777777" w:rsidR="00711B29" w:rsidRPr="002C10F7" w:rsidRDefault="00711B29" w:rsidP="00C07995">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4BC0C60" w14:textId="080AE776" w:rsidR="00711B29" w:rsidRPr="002C10F7" w:rsidRDefault="001E06B6" w:rsidP="00C07995">
            <w:pPr>
              <w:pStyle w:val="acctfourfigures"/>
              <w:tabs>
                <w:tab w:val="clear" w:pos="765"/>
              </w:tabs>
              <w:spacing w:line="240" w:lineRule="auto"/>
              <w:ind w:left="-46" w:right="25"/>
              <w:jc w:val="right"/>
              <w:rPr>
                <w:rFonts w:ascii="Browallia New" w:hAnsi="Browallia New" w:cs="Browallia New"/>
                <w:sz w:val="24"/>
                <w:szCs w:val="24"/>
                <w:lang w:bidi="th-TH"/>
              </w:rPr>
            </w:pPr>
            <w:r w:rsidRPr="002C10F7">
              <w:rPr>
                <w:rFonts w:ascii="Browallia New" w:hAnsi="Browallia New" w:cs="Browallia New"/>
                <w:sz w:val="24"/>
                <w:szCs w:val="24"/>
              </w:rPr>
              <w:t>4</w:t>
            </w:r>
            <w:r w:rsidR="00E768BC" w:rsidRPr="002C10F7">
              <w:rPr>
                <w:rFonts w:ascii="Browallia New" w:hAnsi="Browallia New" w:cs="Browallia New"/>
                <w:sz w:val="24"/>
                <w:szCs w:val="24"/>
              </w:rPr>
              <w:t>5,6</w:t>
            </w:r>
            <w:r w:rsidR="00792CAB" w:rsidRPr="002C10F7">
              <w:rPr>
                <w:rFonts w:ascii="Browallia New" w:hAnsi="Browallia New" w:cs="Browallia New"/>
                <w:sz w:val="24"/>
                <w:szCs w:val="24"/>
              </w:rPr>
              <w:t>21</w:t>
            </w:r>
          </w:p>
        </w:tc>
        <w:tc>
          <w:tcPr>
            <w:tcW w:w="196" w:type="dxa"/>
            <w:shd w:val="clear" w:color="auto" w:fill="auto"/>
          </w:tcPr>
          <w:p w14:paraId="5D3381C9" w14:textId="77777777" w:rsidR="00711B29" w:rsidRPr="002C10F7" w:rsidRDefault="00711B29" w:rsidP="00C07995">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1C06DDBB" w14:textId="2CFFA5C4" w:rsidR="00711B29" w:rsidRPr="002C10F7" w:rsidRDefault="001E06B6" w:rsidP="00C07995">
            <w:pPr>
              <w:pStyle w:val="acctfourfigures"/>
              <w:tabs>
                <w:tab w:val="clear" w:pos="765"/>
              </w:tabs>
              <w:spacing w:line="240" w:lineRule="auto"/>
              <w:ind w:left="-46" w:right="25"/>
              <w:jc w:val="right"/>
              <w:rPr>
                <w:rFonts w:ascii="Browallia New" w:hAnsi="Browallia New" w:cs="Browallia New"/>
                <w:sz w:val="24"/>
                <w:szCs w:val="24"/>
              </w:rPr>
            </w:pPr>
            <w:r w:rsidRPr="002C10F7">
              <w:rPr>
                <w:rFonts w:ascii="Browallia New" w:hAnsi="Browallia New" w:cs="Browallia New"/>
                <w:sz w:val="24"/>
                <w:szCs w:val="24"/>
              </w:rPr>
              <w:t>6</w:t>
            </w:r>
            <w:r w:rsidR="00E768BC" w:rsidRPr="002C10F7">
              <w:rPr>
                <w:rFonts w:ascii="Browallia New" w:hAnsi="Browallia New" w:cs="Browallia New"/>
                <w:sz w:val="24"/>
                <w:szCs w:val="24"/>
              </w:rPr>
              <w:t>4</w:t>
            </w:r>
            <w:r w:rsidRPr="002C10F7">
              <w:rPr>
                <w:rFonts w:ascii="Browallia New" w:hAnsi="Browallia New" w:cs="Browallia New"/>
                <w:sz w:val="24"/>
                <w:szCs w:val="24"/>
              </w:rPr>
              <w:t>,9</w:t>
            </w:r>
            <w:r w:rsidR="00E768BC" w:rsidRPr="002C10F7">
              <w:rPr>
                <w:rFonts w:ascii="Browallia New" w:hAnsi="Browallia New" w:cs="Browallia New"/>
                <w:sz w:val="24"/>
                <w:szCs w:val="24"/>
              </w:rPr>
              <w:t>23</w:t>
            </w:r>
            <w:r w:rsidRPr="002C10F7">
              <w:rPr>
                <w:rFonts w:ascii="Browallia New" w:hAnsi="Browallia New" w:cs="Browallia New"/>
                <w:sz w:val="24"/>
                <w:szCs w:val="24"/>
              </w:rPr>
              <w:fldChar w:fldCharType="begin"/>
            </w:r>
            <w:r w:rsidRPr="002C10F7">
              <w:rPr>
                <w:rFonts w:ascii="Browallia New" w:hAnsi="Browallia New" w:cs="Browallia New"/>
                <w:sz w:val="24"/>
                <w:szCs w:val="24"/>
              </w:rPr>
              <w:instrText xml:space="preserve"> =SUM(left) </w:instrText>
            </w:r>
            <w:r w:rsidR="00BA1E03">
              <w:rPr>
                <w:rFonts w:ascii="Browallia New" w:hAnsi="Browallia New" w:cs="Browallia New"/>
                <w:sz w:val="24"/>
                <w:szCs w:val="24"/>
              </w:rPr>
              <w:fldChar w:fldCharType="separate"/>
            </w:r>
            <w:r w:rsidRPr="002C10F7">
              <w:rPr>
                <w:rFonts w:ascii="Browallia New" w:hAnsi="Browallia New" w:cs="Browallia New"/>
                <w:sz w:val="24"/>
                <w:szCs w:val="24"/>
              </w:rPr>
              <w:fldChar w:fldCharType="end"/>
            </w:r>
          </w:p>
        </w:tc>
      </w:tr>
      <w:tr w:rsidR="009A2D0E" w:rsidRPr="00582236" w14:paraId="62A7C48E" w14:textId="77777777" w:rsidTr="00A91C53">
        <w:trPr>
          <w:trHeight w:val="20"/>
        </w:trPr>
        <w:tc>
          <w:tcPr>
            <w:tcW w:w="4045" w:type="dxa"/>
            <w:shd w:val="clear" w:color="auto" w:fill="auto"/>
          </w:tcPr>
          <w:p w14:paraId="008C91A7" w14:textId="27D5ACB2" w:rsidR="009A2D0E" w:rsidRPr="007B620A" w:rsidRDefault="009A2D0E" w:rsidP="001F685E">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 xml:space="preserve">เงินกู้ยืมระยะยาว </w:t>
            </w:r>
          </w:p>
        </w:tc>
        <w:tc>
          <w:tcPr>
            <w:tcW w:w="1107" w:type="dxa"/>
            <w:tcBorders>
              <w:bottom w:val="single" w:sz="4" w:space="0" w:color="auto"/>
            </w:tcBorders>
            <w:shd w:val="clear" w:color="auto" w:fill="auto"/>
          </w:tcPr>
          <w:p w14:paraId="2BBC644C" w14:textId="44246628" w:rsidR="009A2D0E" w:rsidRPr="00CC3A84" w:rsidRDefault="00944BBC" w:rsidP="00944BBC">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75608D07" w14:textId="77777777" w:rsidR="009A2D0E" w:rsidRPr="00232457" w:rsidRDefault="009A2D0E" w:rsidP="00E70DD0">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tcBorders>
              <w:bottom w:val="single" w:sz="4" w:space="0" w:color="auto"/>
            </w:tcBorders>
            <w:shd w:val="clear" w:color="auto" w:fill="auto"/>
          </w:tcPr>
          <w:p w14:paraId="140F2D95" w14:textId="5417A4A5" w:rsidR="009A2D0E" w:rsidRPr="00EF7646" w:rsidRDefault="001E06B6" w:rsidP="00C07995">
            <w:pPr>
              <w:pStyle w:val="acctfourfigures"/>
              <w:tabs>
                <w:tab w:val="clear" w:pos="765"/>
              </w:tabs>
              <w:spacing w:line="240" w:lineRule="auto"/>
              <w:ind w:left="-46" w:right="25"/>
              <w:jc w:val="right"/>
              <w:rPr>
                <w:rFonts w:ascii="Browallia New" w:hAnsi="Browallia New" w:cs="Browallia New"/>
                <w:sz w:val="24"/>
                <w:szCs w:val="24"/>
              </w:rPr>
            </w:pPr>
            <w:r w:rsidRPr="00EF7646">
              <w:rPr>
                <w:rFonts w:ascii="Browallia New" w:hAnsi="Browallia New" w:cs="Browallia New"/>
                <w:sz w:val="24"/>
                <w:szCs w:val="24"/>
              </w:rPr>
              <w:t>488,382</w:t>
            </w:r>
          </w:p>
        </w:tc>
        <w:tc>
          <w:tcPr>
            <w:tcW w:w="222" w:type="dxa"/>
            <w:shd w:val="clear" w:color="auto" w:fill="auto"/>
          </w:tcPr>
          <w:p w14:paraId="25547BE1" w14:textId="77777777" w:rsidR="009A2D0E" w:rsidRPr="00EF7646" w:rsidRDefault="009A2D0E" w:rsidP="00C07995">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tcBorders>
              <w:bottom w:val="single" w:sz="4" w:space="0" w:color="auto"/>
            </w:tcBorders>
            <w:shd w:val="clear" w:color="auto" w:fill="auto"/>
          </w:tcPr>
          <w:p w14:paraId="35213CE8" w14:textId="67B9222E" w:rsidR="009A2D0E" w:rsidRPr="00EF7646" w:rsidRDefault="00112D0A" w:rsidP="00C07995">
            <w:pPr>
              <w:pStyle w:val="acctfourfigures"/>
              <w:tabs>
                <w:tab w:val="clear" w:pos="765"/>
              </w:tabs>
              <w:spacing w:line="240" w:lineRule="auto"/>
              <w:ind w:left="-46" w:right="25"/>
              <w:jc w:val="right"/>
              <w:rPr>
                <w:rFonts w:ascii="Browallia New" w:hAnsi="Browallia New" w:cs="Browallia New"/>
                <w:sz w:val="24"/>
                <w:szCs w:val="24"/>
              </w:rPr>
            </w:pPr>
            <w:r w:rsidRPr="00EF7646">
              <w:rPr>
                <w:rFonts w:ascii="Browallia New" w:hAnsi="Browallia New" w:cs="Browallia New"/>
                <w:sz w:val="24"/>
                <w:szCs w:val="24"/>
              </w:rPr>
              <w:t>902,312</w:t>
            </w:r>
          </w:p>
        </w:tc>
        <w:tc>
          <w:tcPr>
            <w:tcW w:w="196" w:type="dxa"/>
            <w:shd w:val="clear" w:color="auto" w:fill="auto"/>
          </w:tcPr>
          <w:p w14:paraId="572A65C6" w14:textId="77777777" w:rsidR="009A2D0E" w:rsidRPr="00EF7646" w:rsidRDefault="009A2D0E" w:rsidP="00C07995">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tcBorders>
              <w:bottom w:val="single" w:sz="4" w:space="0" w:color="auto"/>
            </w:tcBorders>
            <w:shd w:val="clear" w:color="auto" w:fill="auto"/>
          </w:tcPr>
          <w:p w14:paraId="108F4070" w14:textId="5335BBD8" w:rsidR="009A2D0E" w:rsidRPr="00EF7646" w:rsidRDefault="00112D0A" w:rsidP="00C07995">
            <w:pPr>
              <w:pStyle w:val="acctfourfigures"/>
              <w:tabs>
                <w:tab w:val="clear" w:pos="765"/>
              </w:tabs>
              <w:spacing w:line="240" w:lineRule="auto"/>
              <w:ind w:left="-46" w:right="25"/>
              <w:jc w:val="right"/>
              <w:rPr>
                <w:rFonts w:ascii="Browallia New" w:hAnsi="Browallia New" w:cs="Browallia New"/>
                <w:sz w:val="24"/>
                <w:szCs w:val="24"/>
              </w:rPr>
            </w:pPr>
            <w:r w:rsidRPr="00EF7646">
              <w:rPr>
                <w:rFonts w:ascii="Browallia New" w:hAnsi="Browallia New" w:cs="Browallia New"/>
                <w:sz w:val="24"/>
                <w:szCs w:val="24"/>
              </w:rPr>
              <w:t>1</w:t>
            </w:r>
            <w:r w:rsidR="00A51D56" w:rsidRPr="00EF7646">
              <w:rPr>
                <w:rFonts w:ascii="Browallia New" w:hAnsi="Browallia New" w:cs="Browallia New"/>
                <w:sz w:val="24"/>
                <w:szCs w:val="24"/>
              </w:rPr>
              <w:t>,390,694</w:t>
            </w:r>
          </w:p>
        </w:tc>
      </w:tr>
      <w:tr w:rsidR="009A2D0E" w:rsidRPr="00582236" w14:paraId="477A1E2B" w14:textId="77777777" w:rsidTr="008C353A">
        <w:trPr>
          <w:trHeight w:val="20"/>
        </w:trPr>
        <w:tc>
          <w:tcPr>
            <w:tcW w:w="4045" w:type="dxa"/>
            <w:shd w:val="clear" w:color="auto" w:fill="auto"/>
          </w:tcPr>
          <w:p w14:paraId="17703BE2" w14:textId="551169C6" w:rsidR="009A2D0E" w:rsidRPr="002F7309" w:rsidRDefault="009A2D0E" w:rsidP="002F7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2F7309">
              <w:rPr>
                <w:rFonts w:ascii="Browallia New" w:hAnsi="Browallia New" w:cs="Browallia New"/>
                <w:b/>
                <w:bCs/>
                <w:sz w:val="24"/>
                <w:szCs w:val="24"/>
                <w:cs/>
                <w:lang w:val="en-GB" w:eastAsia="en-GB"/>
              </w:rPr>
              <w:t>รวมหนี้สินทางการเงินที่มิใช่อนุพันธ์</w:t>
            </w:r>
          </w:p>
        </w:tc>
        <w:tc>
          <w:tcPr>
            <w:tcW w:w="1107" w:type="dxa"/>
            <w:tcBorders>
              <w:top w:val="single" w:sz="4" w:space="0" w:color="auto"/>
              <w:bottom w:val="single" w:sz="12" w:space="0" w:color="auto"/>
            </w:tcBorders>
            <w:shd w:val="clear" w:color="auto" w:fill="auto"/>
          </w:tcPr>
          <w:p w14:paraId="47B61376" w14:textId="436FDF7A" w:rsidR="009A2D0E" w:rsidRPr="00CC3A84" w:rsidRDefault="00944BBC" w:rsidP="00944BBC">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2F155ED9" w14:textId="77777777" w:rsidR="009A2D0E" w:rsidRPr="00232457" w:rsidRDefault="009A2D0E" w:rsidP="00E70DD0">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tcBorders>
              <w:top w:val="single" w:sz="4" w:space="0" w:color="auto"/>
              <w:bottom w:val="single" w:sz="12" w:space="0" w:color="auto"/>
            </w:tcBorders>
            <w:shd w:val="clear" w:color="auto" w:fill="auto"/>
          </w:tcPr>
          <w:p w14:paraId="61E48186" w14:textId="0B51DA4B" w:rsidR="009A2D0E" w:rsidRPr="00EF7646" w:rsidRDefault="00A51D56" w:rsidP="00E70DD0">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lang w:val="en-US" w:bidi="th-TH"/>
              </w:rPr>
              <w:fldChar w:fldCharType="begin"/>
            </w:r>
            <w:r w:rsidRPr="00A20907">
              <w:rPr>
                <w:rFonts w:ascii="Browallia New" w:hAnsi="Browallia New" w:cs="Browallia New"/>
                <w:sz w:val="24"/>
                <w:szCs w:val="24"/>
                <w:highlight w:val="green"/>
                <w:lang w:val="en-US" w:bidi="th-TH"/>
              </w:rPr>
              <w:instrText xml:space="preserve"> =SUM(ABOVE) </w:instrText>
            </w:r>
            <w:r w:rsidR="00BA1E03">
              <w:rPr>
                <w:rFonts w:ascii="Browallia New" w:hAnsi="Browallia New" w:cs="Browallia New"/>
                <w:sz w:val="24"/>
                <w:szCs w:val="24"/>
                <w:lang w:val="en-US" w:bidi="th-TH"/>
              </w:rPr>
              <w:fldChar w:fldCharType="separate"/>
            </w:r>
            <w:r>
              <w:rPr>
                <w:rFonts w:ascii="Browallia New" w:hAnsi="Browallia New" w:cs="Browallia New"/>
                <w:sz w:val="24"/>
                <w:szCs w:val="24"/>
                <w:lang w:val="en-US" w:bidi="th-TH"/>
              </w:rPr>
              <w:fldChar w:fldCharType="end"/>
            </w:r>
            <w:r w:rsidR="001203DD">
              <w:rPr>
                <w:rFonts w:ascii="Browallia New" w:hAnsi="Browallia New" w:cs="Browallia New"/>
                <w:sz w:val="24"/>
                <w:szCs w:val="24"/>
                <w:lang w:val="en-US" w:bidi="th-TH"/>
              </w:rPr>
              <w:fldChar w:fldCharType="begin"/>
            </w:r>
            <w:r w:rsidR="001203DD">
              <w:rPr>
                <w:rFonts w:ascii="Browallia New" w:hAnsi="Browallia New" w:cs="Browallia New"/>
                <w:sz w:val="24"/>
                <w:szCs w:val="24"/>
                <w:lang w:val="en-US" w:bidi="th-TH"/>
              </w:rPr>
              <w:instrText xml:space="preserve"> =SUM(ABOVE) </w:instrText>
            </w:r>
            <w:r w:rsidR="001203DD">
              <w:rPr>
                <w:rFonts w:ascii="Browallia New" w:hAnsi="Browallia New" w:cs="Browallia New"/>
                <w:sz w:val="24"/>
                <w:szCs w:val="24"/>
                <w:lang w:val="en-US" w:bidi="th-TH"/>
              </w:rPr>
              <w:fldChar w:fldCharType="separate"/>
            </w:r>
            <w:r w:rsidR="001203DD">
              <w:rPr>
                <w:rFonts w:ascii="Browallia New" w:hAnsi="Browallia New" w:cs="Browallia New"/>
                <w:noProof/>
                <w:sz w:val="24"/>
                <w:szCs w:val="24"/>
                <w:lang w:val="en-US" w:bidi="th-TH"/>
              </w:rPr>
              <w:t>3,202,295</w:t>
            </w:r>
            <w:r w:rsidR="001203DD">
              <w:rPr>
                <w:rFonts w:ascii="Browallia New" w:hAnsi="Browallia New" w:cs="Browallia New"/>
                <w:sz w:val="24"/>
                <w:szCs w:val="24"/>
                <w:lang w:val="en-US" w:bidi="th-TH"/>
              </w:rPr>
              <w:fldChar w:fldCharType="end"/>
            </w:r>
          </w:p>
        </w:tc>
        <w:tc>
          <w:tcPr>
            <w:tcW w:w="222" w:type="dxa"/>
            <w:shd w:val="clear" w:color="auto" w:fill="auto"/>
          </w:tcPr>
          <w:p w14:paraId="1649D197" w14:textId="77777777" w:rsidR="009A2D0E" w:rsidRPr="00EF7646" w:rsidRDefault="009A2D0E" w:rsidP="00E70DD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tcBorders>
              <w:top w:val="single" w:sz="4" w:space="0" w:color="auto"/>
              <w:bottom w:val="single" w:sz="12" w:space="0" w:color="auto"/>
            </w:tcBorders>
            <w:shd w:val="clear" w:color="auto" w:fill="auto"/>
          </w:tcPr>
          <w:p w14:paraId="28FA5484" w14:textId="7039698A" w:rsidR="009A2D0E" w:rsidRPr="00EF7646" w:rsidRDefault="00A51D56" w:rsidP="00E70DD0">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highlight w:val="green"/>
              </w:rPr>
              <w:instrText xml:space="preserve"> =SUM(ABOVE) </w:instrText>
            </w:r>
            <w:r w:rsidR="00BA1E03">
              <w:rPr>
                <w:rFonts w:ascii="Browallia New" w:hAnsi="Browallia New" w:cs="Browallia New"/>
                <w:sz w:val="24"/>
                <w:szCs w:val="24"/>
              </w:rPr>
              <w:fldChar w:fldCharType="separate"/>
            </w:r>
            <w:r>
              <w:rPr>
                <w:rFonts w:ascii="Browallia New" w:hAnsi="Browallia New" w:cs="Browallia New"/>
                <w:sz w:val="24"/>
                <w:szCs w:val="24"/>
              </w:rPr>
              <w:fldChar w:fldCharType="end"/>
            </w:r>
            <w:r w:rsidR="003A0BC2">
              <w:rPr>
                <w:rFonts w:ascii="Browallia New" w:hAnsi="Browallia New" w:cs="Browallia New"/>
                <w:sz w:val="24"/>
                <w:szCs w:val="24"/>
              </w:rPr>
              <w:fldChar w:fldCharType="begin"/>
            </w:r>
            <w:r w:rsidR="003A0BC2">
              <w:rPr>
                <w:rFonts w:ascii="Browallia New" w:hAnsi="Browallia New" w:cs="Browallia New"/>
                <w:sz w:val="24"/>
                <w:szCs w:val="24"/>
              </w:rPr>
              <w:instrText xml:space="preserve"> =SUM(ABOVE) </w:instrText>
            </w:r>
            <w:r w:rsidR="003A0BC2">
              <w:rPr>
                <w:rFonts w:ascii="Browallia New" w:hAnsi="Browallia New" w:cs="Browallia New"/>
                <w:sz w:val="24"/>
                <w:szCs w:val="24"/>
              </w:rPr>
              <w:fldChar w:fldCharType="separate"/>
            </w:r>
            <w:r w:rsidR="003A0BC2">
              <w:rPr>
                <w:rFonts w:ascii="Browallia New" w:hAnsi="Browallia New" w:cs="Browallia New"/>
                <w:noProof/>
                <w:sz w:val="24"/>
                <w:szCs w:val="24"/>
              </w:rPr>
              <w:t>947,933</w:t>
            </w:r>
            <w:r w:rsidR="003A0BC2">
              <w:rPr>
                <w:rFonts w:ascii="Browallia New" w:hAnsi="Browallia New" w:cs="Browallia New"/>
                <w:sz w:val="24"/>
                <w:szCs w:val="24"/>
              </w:rPr>
              <w:fldChar w:fldCharType="end"/>
            </w:r>
          </w:p>
        </w:tc>
        <w:tc>
          <w:tcPr>
            <w:tcW w:w="196" w:type="dxa"/>
            <w:shd w:val="clear" w:color="auto" w:fill="auto"/>
          </w:tcPr>
          <w:p w14:paraId="26890A72" w14:textId="77777777" w:rsidR="009A2D0E" w:rsidRPr="00EF7646" w:rsidRDefault="009A2D0E" w:rsidP="00E70DD0">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tcBorders>
              <w:top w:val="single" w:sz="4" w:space="0" w:color="auto"/>
              <w:bottom w:val="single" w:sz="12" w:space="0" w:color="auto"/>
            </w:tcBorders>
            <w:shd w:val="clear" w:color="auto" w:fill="auto"/>
          </w:tcPr>
          <w:p w14:paraId="72627D9E" w14:textId="2184AB80" w:rsidR="009A2D0E" w:rsidRPr="00EF7646" w:rsidRDefault="00A51D56" w:rsidP="00E70DD0">
            <w:pPr>
              <w:pStyle w:val="acctfourfigures"/>
              <w:tabs>
                <w:tab w:val="clear" w:pos="765"/>
              </w:tabs>
              <w:spacing w:line="240" w:lineRule="auto"/>
              <w:ind w:left="-46" w:right="25"/>
              <w:jc w:val="right"/>
              <w:rPr>
                <w:rFonts w:ascii="Browallia New" w:hAnsi="Browallia New" w:cs="Browallia New"/>
                <w:sz w:val="24"/>
                <w:szCs w:val="24"/>
                <w:lang w:val="en-US" w:bidi="th-TH"/>
              </w:rPr>
            </w:pPr>
            <w:r w:rsidRPr="00EF7646">
              <w:rPr>
                <w:rFonts w:ascii="Browallia New" w:hAnsi="Browallia New" w:cs="Browallia New"/>
                <w:sz w:val="24"/>
                <w:szCs w:val="24"/>
                <w:lang w:val="en-US" w:bidi="th-TH"/>
              </w:rPr>
              <w:fldChar w:fldCharType="begin"/>
            </w:r>
            <w:r>
              <w:rPr>
                <w:rFonts w:ascii="Browallia New" w:hAnsi="Browallia New" w:cs="Browallia New"/>
                <w:sz w:val="24"/>
                <w:szCs w:val="24"/>
                <w:highlight w:val="green"/>
                <w:lang w:val="en-US" w:bidi="th-TH"/>
              </w:rPr>
              <w:instrText xml:space="preserve"> =SUM(ABOVE) </w:instrText>
            </w:r>
            <w:r w:rsidR="00BA1E03">
              <w:rPr>
                <w:rFonts w:ascii="Browallia New" w:hAnsi="Browallia New" w:cs="Browallia New"/>
                <w:sz w:val="24"/>
                <w:szCs w:val="24"/>
                <w:lang w:val="en-US" w:bidi="th-TH"/>
              </w:rPr>
              <w:fldChar w:fldCharType="separate"/>
            </w:r>
            <w:r w:rsidRPr="00EF7646">
              <w:rPr>
                <w:rFonts w:ascii="Browallia New" w:hAnsi="Browallia New" w:cs="Browallia New"/>
                <w:sz w:val="24"/>
                <w:szCs w:val="24"/>
                <w:lang w:val="en-US" w:bidi="th-TH"/>
              </w:rPr>
              <w:fldChar w:fldCharType="end"/>
            </w:r>
            <w:r w:rsidR="00EF7646">
              <w:rPr>
                <w:rFonts w:ascii="Browallia New" w:hAnsi="Browallia New" w:cs="Browallia New"/>
                <w:sz w:val="24"/>
                <w:szCs w:val="24"/>
                <w:lang w:val="en-US" w:bidi="th-TH"/>
              </w:rPr>
              <w:fldChar w:fldCharType="begin"/>
            </w:r>
            <w:r w:rsidR="00EF7646">
              <w:rPr>
                <w:rFonts w:ascii="Browallia New" w:hAnsi="Browallia New" w:cs="Browallia New"/>
                <w:sz w:val="24"/>
                <w:szCs w:val="24"/>
                <w:lang w:val="en-US" w:bidi="th-TH"/>
              </w:rPr>
              <w:instrText xml:space="preserve"> =SUM(ABOVE) </w:instrText>
            </w:r>
            <w:r w:rsidR="00EF7646">
              <w:rPr>
                <w:rFonts w:ascii="Browallia New" w:hAnsi="Browallia New" w:cs="Browallia New"/>
                <w:sz w:val="24"/>
                <w:szCs w:val="24"/>
                <w:lang w:val="en-US" w:bidi="th-TH"/>
              </w:rPr>
              <w:fldChar w:fldCharType="separate"/>
            </w:r>
            <w:r w:rsidR="00EF7646">
              <w:rPr>
                <w:rFonts w:ascii="Browallia New" w:hAnsi="Browallia New" w:cs="Browallia New"/>
                <w:noProof/>
                <w:sz w:val="24"/>
                <w:szCs w:val="24"/>
                <w:lang w:val="en-US" w:bidi="th-TH"/>
              </w:rPr>
              <w:t>4,150,228</w:t>
            </w:r>
            <w:r w:rsidR="00EF7646">
              <w:rPr>
                <w:rFonts w:ascii="Browallia New" w:hAnsi="Browallia New" w:cs="Browallia New"/>
                <w:sz w:val="24"/>
                <w:szCs w:val="24"/>
                <w:lang w:val="en-US" w:bidi="th-TH"/>
              </w:rPr>
              <w:fldChar w:fldCharType="end"/>
            </w:r>
          </w:p>
        </w:tc>
      </w:tr>
      <w:tr w:rsidR="00BA5202" w:rsidRPr="00582236" w14:paraId="47EA98FA" w14:textId="4B66E52F" w:rsidTr="00A91C53">
        <w:trPr>
          <w:trHeight w:val="20"/>
          <w:tblHeader/>
        </w:trPr>
        <w:tc>
          <w:tcPr>
            <w:tcW w:w="4045" w:type="dxa"/>
            <w:shd w:val="clear" w:color="auto" w:fill="auto"/>
          </w:tcPr>
          <w:p w14:paraId="057ED20F" w14:textId="77777777" w:rsidR="00BA5202" w:rsidRPr="00E70DD0" w:rsidRDefault="00BA5202">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6D4D4205" w14:textId="2AB97344" w:rsidR="00BA5202" w:rsidRPr="00E70DD0" w:rsidRDefault="00BA5202">
            <w:pPr>
              <w:tabs>
                <w:tab w:val="clear" w:pos="4678"/>
              </w:tabs>
              <w:spacing w:line="240" w:lineRule="auto"/>
              <w:ind w:left="237" w:right="24" w:hanging="237"/>
              <w:jc w:val="right"/>
              <w:rPr>
                <w:rFonts w:ascii="Browallia New" w:hAnsi="Browallia New" w:cs="Browallia New"/>
                <w:sz w:val="24"/>
                <w:szCs w:val="24"/>
                <w:cs/>
              </w:rPr>
            </w:pPr>
          </w:p>
        </w:tc>
      </w:tr>
      <w:tr w:rsidR="00BA5202" w:rsidRPr="00582236" w14:paraId="5B4C700F" w14:textId="136AAFDA" w:rsidTr="008C353A">
        <w:trPr>
          <w:trHeight w:val="20"/>
          <w:tblHeader/>
        </w:trPr>
        <w:tc>
          <w:tcPr>
            <w:tcW w:w="4045" w:type="dxa"/>
            <w:shd w:val="clear" w:color="auto" w:fill="auto"/>
          </w:tcPr>
          <w:p w14:paraId="0DFB7CAD" w14:textId="2A44AC32" w:rsidR="00BA5202" w:rsidRPr="00020CD0" w:rsidRDefault="00767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r w:rsidRPr="00020CD0">
              <w:rPr>
                <w:rFonts w:ascii="Browallia New" w:hAnsi="Browallia New" w:cs="Browallia New"/>
                <w:b/>
                <w:bCs/>
                <w:sz w:val="24"/>
                <w:szCs w:val="24"/>
                <w:cs/>
                <w:lang w:val="en-GB" w:eastAsia="en-GB"/>
              </w:rPr>
              <w:t xml:space="preserve">ณ วันที่ </w:t>
            </w:r>
            <w:r w:rsidRPr="00020CD0">
              <w:rPr>
                <w:rFonts w:ascii="Browallia New" w:hAnsi="Browallia New" w:cs="Browallia New"/>
                <w:b/>
                <w:bCs/>
                <w:sz w:val="24"/>
                <w:szCs w:val="24"/>
                <w:lang w:val="en-GB" w:eastAsia="en-GB"/>
              </w:rPr>
              <w:t xml:space="preserve">31 </w:t>
            </w:r>
            <w:r w:rsidRPr="00020CD0">
              <w:rPr>
                <w:rFonts w:ascii="Browallia New" w:hAnsi="Browallia New" w:cs="Browallia New"/>
                <w:b/>
                <w:bCs/>
                <w:sz w:val="24"/>
                <w:szCs w:val="24"/>
                <w:cs/>
                <w:lang w:val="en-GB" w:eastAsia="en-GB"/>
              </w:rPr>
              <w:t xml:space="preserve">ธันวาคม </w:t>
            </w:r>
            <w:r w:rsidRPr="00020CD0">
              <w:rPr>
                <w:rFonts w:ascii="Browallia New" w:hAnsi="Browallia New" w:cs="Browallia New"/>
                <w:b/>
                <w:bCs/>
                <w:sz w:val="24"/>
                <w:szCs w:val="24"/>
                <w:lang w:val="en-GB" w:eastAsia="en-GB"/>
              </w:rPr>
              <w:t>256</w:t>
            </w:r>
            <w:r w:rsidR="00761DCA">
              <w:rPr>
                <w:rFonts w:ascii="Browallia New" w:hAnsi="Browallia New" w:cs="Browallia New"/>
                <w:b/>
                <w:bCs/>
                <w:sz w:val="24"/>
                <w:szCs w:val="24"/>
                <w:lang w:val="en-GB" w:eastAsia="en-GB"/>
              </w:rPr>
              <w:t>4</w:t>
            </w:r>
          </w:p>
        </w:tc>
        <w:tc>
          <w:tcPr>
            <w:tcW w:w="4970" w:type="dxa"/>
            <w:gridSpan w:val="7"/>
            <w:shd w:val="clear" w:color="auto" w:fill="auto"/>
            <w:vAlign w:val="bottom"/>
          </w:tcPr>
          <w:p w14:paraId="03EAA1C3" w14:textId="410F0E9F" w:rsidR="00BA5202" w:rsidRPr="00E70DD0" w:rsidRDefault="00BA5202">
            <w:pPr>
              <w:tabs>
                <w:tab w:val="clear" w:pos="907"/>
              </w:tabs>
              <w:spacing w:line="240" w:lineRule="auto"/>
              <w:ind w:left="-108" w:right="-108"/>
              <w:jc w:val="center"/>
              <w:rPr>
                <w:rFonts w:ascii="Browallia New" w:hAnsi="Browallia New" w:cs="Browallia New"/>
                <w:sz w:val="24"/>
                <w:szCs w:val="24"/>
                <w:lang w:val="en-GB"/>
              </w:rPr>
            </w:pPr>
          </w:p>
        </w:tc>
      </w:tr>
      <w:tr w:rsidR="00BA5202" w:rsidRPr="00582236" w14:paraId="4876BC17" w14:textId="77777777" w:rsidTr="008C353A">
        <w:trPr>
          <w:trHeight w:val="20"/>
          <w:tblHeader/>
        </w:trPr>
        <w:tc>
          <w:tcPr>
            <w:tcW w:w="4045" w:type="dxa"/>
            <w:shd w:val="clear" w:color="auto" w:fill="auto"/>
          </w:tcPr>
          <w:p w14:paraId="1E73CE76" w14:textId="0B6CB238" w:rsidR="00BA5202" w:rsidRPr="00020CD0" w:rsidRDefault="00767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B87C94">
              <w:rPr>
                <w:rFonts w:ascii="Browallia New" w:hAnsi="Browallia New" w:cs="Browallia New"/>
                <w:sz w:val="24"/>
                <w:szCs w:val="24"/>
                <w:cs/>
              </w:rPr>
              <w:t>เงินเบิกเกินบัญชีและเงินกู้ยืมระยะสั้นจากสถาบันการเงิน</w:t>
            </w:r>
          </w:p>
        </w:tc>
        <w:tc>
          <w:tcPr>
            <w:tcW w:w="1107" w:type="dxa"/>
            <w:shd w:val="clear" w:color="auto" w:fill="auto"/>
            <w:vAlign w:val="bottom"/>
          </w:tcPr>
          <w:p w14:paraId="5BC444A1" w14:textId="32275A69" w:rsidR="00BA5202" w:rsidRPr="005C7F0E" w:rsidRDefault="00767593" w:rsidP="005C7F0E">
            <w:pPr>
              <w:spacing w:line="240" w:lineRule="auto"/>
              <w:ind w:left="-223" w:right="45"/>
              <w:jc w:val="right"/>
              <w:rPr>
                <w:rFonts w:ascii="Browallia New" w:hAnsi="Browallia New" w:cs="Browallia New"/>
                <w:sz w:val="24"/>
                <w:szCs w:val="24"/>
                <w:cs/>
              </w:rPr>
            </w:pPr>
            <w:r>
              <w:rPr>
                <w:rFonts w:ascii="Browallia New" w:hAnsi="Browallia New" w:cs="Browallia New"/>
                <w:sz w:val="24"/>
                <w:szCs w:val="24"/>
              </w:rPr>
              <w:t>-</w:t>
            </w:r>
          </w:p>
        </w:tc>
        <w:tc>
          <w:tcPr>
            <w:tcW w:w="209" w:type="dxa"/>
            <w:shd w:val="clear" w:color="auto" w:fill="auto"/>
            <w:vAlign w:val="bottom"/>
          </w:tcPr>
          <w:p w14:paraId="1389C46F" w14:textId="77777777" w:rsidR="00BA5202" w:rsidRPr="00E70DD0" w:rsidRDefault="00BA5202">
            <w:pPr>
              <w:tabs>
                <w:tab w:val="clear" w:pos="907"/>
              </w:tabs>
              <w:spacing w:line="240" w:lineRule="auto"/>
              <w:ind w:left="-108" w:right="-108"/>
              <w:jc w:val="center"/>
              <w:rPr>
                <w:rFonts w:ascii="Browallia New" w:hAnsi="Browallia New" w:cs="Browallia New"/>
                <w:sz w:val="24"/>
                <w:szCs w:val="24"/>
                <w:cs/>
              </w:rPr>
            </w:pPr>
          </w:p>
        </w:tc>
        <w:tc>
          <w:tcPr>
            <w:tcW w:w="1094" w:type="dxa"/>
            <w:shd w:val="clear" w:color="auto" w:fill="auto"/>
            <w:vAlign w:val="bottom"/>
          </w:tcPr>
          <w:p w14:paraId="2741980A" w14:textId="2AE8CD67" w:rsidR="00BA5202" w:rsidRPr="00E70DD0" w:rsidRDefault="00767593" w:rsidP="00427440">
            <w:pPr>
              <w:spacing w:line="240" w:lineRule="auto"/>
              <w:ind w:left="-223" w:right="45"/>
              <w:jc w:val="right"/>
              <w:rPr>
                <w:rFonts w:ascii="Browallia New" w:hAnsi="Browallia New" w:cs="Browallia New"/>
                <w:sz w:val="24"/>
                <w:szCs w:val="24"/>
                <w:cs/>
              </w:rPr>
            </w:pPr>
            <w:r w:rsidRPr="00F52635">
              <w:rPr>
                <w:rFonts w:ascii="Browallia New" w:hAnsi="Browallia New" w:cs="Browallia New"/>
                <w:sz w:val="24"/>
                <w:szCs w:val="24"/>
              </w:rPr>
              <w:t>827,458</w:t>
            </w:r>
          </w:p>
        </w:tc>
        <w:tc>
          <w:tcPr>
            <w:tcW w:w="222" w:type="dxa"/>
            <w:shd w:val="clear" w:color="auto" w:fill="auto"/>
            <w:vAlign w:val="bottom"/>
          </w:tcPr>
          <w:p w14:paraId="1A727693" w14:textId="77777777" w:rsidR="00BA5202" w:rsidRPr="00E70DD0" w:rsidRDefault="00BA5202">
            <w:pPr>
              <w:spacing w:line="240" w:lineRule="auto"/>
              <w:ind w:right="-10"/>
              <w:jc w:val="center"/>
              <w:rPr>
                <w:rFonts w:ascii="Browallia New" w:hAnsi="Browallia New" w:cs="Browallia New"/>
                <w:sz w:val="24"/>
                <w:szCs w:val="24"/>
              </w:rPr>
            </w:pPr>
          </w:p>
        </w:tc>
        <w:tc>
          <w:tcPr>
            <w:tcW w:w="1022" w:type="dxa"/>
            <w:shd w:val="clear" w:color="auto" w:fill="auto"/>
            <w:vAlign w:val="bottom"/>
          </w:tcPr>
          <w:p w14:paraId="343BAF0F" w14:textId="29F933CA" w:rsidR="00BA5202" w:rsidRPr="00DC354E" w:rsidRDefault="00767593" w:rsidP="00DC354E">
            <w:pPr>
              <w:spacing w:line="240" w:lineRule="auto"/>
              <w:jc w:val="right"/>
              <w:rPr>
                <w:rFonts w:ascii="Browallia New" w:hAnsi="Browallia New" w:cs="Browallia New"/>
                <w:sz w:val="24"/>
                <w:szCs w:val="24"/>
              </w:rPr>
            </w:pPr>
            <w:r>
              <w:rPr>
                <w:rFonts w:ascii="Browallia New" w:hAnsi="Browallia New" w:cs="Browallia New"/>
                <w:sz w:val="24"/>
                <w:szCs w:val="24"/>
              </w:rPr>
              <w:t>-</w:t>
            </w:r>
          </w:p>
        </w:tc>
        <w:tc>
          <w:tcPr>
            <w:tcW w:w="196" w:type="dxa"/>
            <w:shd w:val="clear" w:color="auto" w:fill="auto"/>
            <w:vAlign w:val="bottom"/>
          </w:tcPr>
          <w:p w14:paraId="70B79B21" w14:textId="77777777" w:rsidR="00BA5202" w:rsidRPr="00E70DD0" w:rsidRDefault="00BA5202">
            <w:pPr>
              <w:tabs>
                <w:tab w:val="clear" w:pos="907"/>
              </w:tabs>
              <w:spacing w:line="240" w:lineRule="auto"/>
              <w:ind w:left="-108" w:right="-108"/>
              <w:jc w:val="center"/>
              <w:rPr>
                <w:rFonts w:ascii="Browallia New" w:hAnsi="Browallia New" w:cs="Browallia New"/>
                <w:sz w:val="24"/>
                <w:szCs w:val="24"/>
                <w:cs/>
              </w:rPr>
            </w:pPr>
          </w:p>
        </w:tc>
        <w:tc>
          <w:tcPr>
            <w:tcW w:w="1120" w:type="dxa"/>
            <w:shd w:val="clear" w:color="auto" w:fill="auto"/>
            <w:vAlign w:val="bottom"/>
          </w:tcPr>
          <w:p w14:paraId="4EC7222B" w14:textId="595C9066" w:rsidR="00BA5202" w:rsidRPr="00E70DD0" w:rsidRDefault="00767593" w:rsidP="00DC354E">
            <w:pPr>
              <w:spacing w:line="240" w:lineRule="auto"/>
              <w:jc w:val="right"/>
              <w:rPr>
                <w:rFonts w:ascii="Browallia New" w:hAnsi="Browallia New" w:cs="Browallia New"/>
                <w:sz w:val="24"/>
                <w:szCs w:val="24"/>
                <w:cs/>
              </w:rPr>
            </w:pPr>
            <w:r w:rsidRPr="002D391A">
              <w:rPr>
                <w:rFonts w:ascii="Browallia New" w:hAnsi="Browallia New" w:cs="Browallia New"/>
                <w:sz w:val="24"/>
                <w:szCs w:val="24"/>
              </w:rPr>
              <w:t>827,458</w:t>
            </w:r>
          </w:p>
        </w:tc>
      </w:tr>
      <w:tr w:rsidR="00BA5202" w:rsidRPr="00582236" w14:paraId="4A2866DE" w14:textId="77777777" w:rsidTr="008C353A">
        <w:trPr>
          <w:trHeight w:val="20"/>
          <w:tblHeader/>
        </w:trPr>
        <w:tc>
          <w:tcPr>
            <w:tcW w:w="4045" w:type="dxa"/>
            <w:shd w:val="clear" w:color="auto" w:fill="auto"/>
          </w:tcPr>
          <w:p w14:paraId="0E1A8A7C" w14:textId="4F1C88C6" w:rsidR="00BA5202" w:rsidRPr="00020CD0" w:rsidRDefault="00767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r w:rsidRPr="008E240D">
              <w:rPr>
                <w:rFonts w:ascii="Browallia New" w:hAnsi="Browallia New" w:cs="Browallia New"/>
                <w:sz w:val="24"/>
                <w:szCs w:val="24"/>
                <w:cs/>
              </w:rPr>
              <w:t>เจ้าหนี้การค้าและค่าใช้จ่ายค้างจ่าย</w:t>
            </w:r>
          </w:p>
        </w:tc>
        <w:tc>
          <w:tcPr>
            <w:tcW w:w="1107" w:type="dxa"/>
            <w:shd w:val="clear" w:color="auto" w:fill="auto"/>
          </w:tcPr>
          <w:p w14:paraId="2B3F7F81" w14:textId="14B7E71A" w:rsidR="00BA5202" w:rsidRPr="00E70DD0" w:rsidRDefault="00767593">
            <w:pPr>
              <w:spacing w:line="240" w:lineRule="auto"/>
              <w:ind w:left="-223" w:right="45"/>
              <w:jc w:val="right"/>
              <w:rPr>
                <w:rFonts w:ascii="Browallia New" w:hAnsi="Browallia New" w:cs="Browallia New"/>
                <w:sz w:val="24"/>
                <w:szCs w:val="24"/>
              </w:rPr>
            </w:pPr>
            <w:r>
              <w:rPr>
                <w:rFonts w:ascii="Browallia New" w:hAnsi="Browallia New" w:cs="Browallia New"/>
                <w:sz w:val="24"/>
                <w:szCs w:val="24"/>
              </w:rPr>
              <w:t>-</w:t>
            </w:r>
          </w:p>
        </w:tc>
        <w:tc>
          <w:tcPr>
            <w:tcW w:w="209" w:type="dxa"/>
            <w:shd w:val="clear" w:color="auto" w:fill="auto"/>
            <w:vAlign w:val="bottom"/>
          </w:tcPr>
          <w:p w14:paraId="3E0B4424" w14:textId="77777777" w:rsidR="00BA5202" w:rsidRPr="00E70DD0" w:rsidRDefault="00BA5202">
            <w:pPr>
              <w:spacing w:line="240" w:lineRule="auto"/>
              <w:ind w:right="851"/>
              <w:jc w:val="both"/>
              <w:rPr>
                <w:rFonts w:ascii="Browallia New" w:hAnsi="Browallia New" w:cs="Browallia New"/>
                <w:sz w:val="24"/>
                <w:szCs w:val="24"/>
              </w:rPr>
            </w:pPr>
          </w:p>
        </w:tc>
        <w:tc>
          <w:tcPr>
            <w:tcW w:w="1094" w:type="dxa"/>
            <w:shd w:val="clear" w:color="auto" w:fill="auto"/>
          </w:tcPr>
          <w:p w14:paraId="5141EF78" w14:textId="6E299BBF" w:rsidR="00BA5202" w:rsidRPr="00E70DD0" w:rsidRDefault="00767593">
            <w:pPr>
              <w:spacing w:line="240" w:lineRule="auto"/>
              <w:ind w:left="-223" w:right="45"/>
              <w:jc w:val="right"/>
              <w:rPr>
                <w:rFonts w:ascii="Browallia New" w:hAnsi="Browallia New" w:cs="Browallia New"/>
                <w:sz w:val="24"/>
                <w:szCs w:val="24"/>
              </w:rPr>
            </w:pPr>
            <w:r w:rsidRPr="000538F6">
              <w:rPr>
                <w:rFonts w:ascii="Browallia New" w:hAnsi="Browallia New" w:cs="Browallia New"/>
                <w:sz w:val="24"/>
                <w:szCs w:val="24"/>
              </w:rPr>
              <w:t>391,559</w:t>
            </w:r>
          </w:p>
        </w:tc>
        <w:tc>
          <w:tcPr>
            <w:tcW w:w="222" w:type="dxa"/>
            <w:shd w:val="clear" w:color="auto" w:fill="auto"/>
          </w:tcPr>
          <w:p w14:paraId="698CB8FD" w14:textId="77777777" w:rsidR="00BA5202" w:rsidRPr="00E70DD0" w:rsidRDefault="00BA5202">
            <w:pPr>
              <w:spacing w:line="240" w:lineRule="auto"/>
              <w:ind w:right="851"/>
              <w:jc w:val="right"/>
              <w:rPr>
                <w:rFonts w:ascii="Browallia New" w:hAnsi="Browallia New" w:cs="Browallia New"/>
                <w:sz w:val="24"/>
                <w:szCs w:val="24"/>
              </w:rPr>
            </w:pPr>
          </w:p>
        </w:tc>
        <w:tc>
          <w:tcPr>
            <w:tcW w:w="1022" w:type="dxa"/>
            <w:shd w:val="clear" w:color="auto" w:fill="auto"/>
          </w:tcPr>
          <w:p w14:paraId="56A1BF6A" w14:textId="4D48DD48" w:rsidR="00BA5202" w:rsidRPr="00E70DD0" w:rsidRDefault="00767593">
            <w:pPr>
              <w:spacing w:line="240" w:lineRule="auto"/>
              <w:jc w:val="right"/>
              <w:rPr>
                <w:rFonts w:ascii="Browallia New" w:hAnsi="Browallia New" w:cs="Browallia New"/>
                <w:sz w:val="24"/>
                <w:szCs w:val="24"/>
                <w:cs/>
              </w:rPr>
            </w:pPr>
            <w:r>
              <w:rPr>
                <w:rFonts w:ascii="Browallia New" w:hAnsi="Browallia New" w:cs="Browallia New"/>
                <w:sz w:val="24"/>
                <w:szCs w:val="24"/>
              </w:rPr>
              <w:t>-</w:t>
            </w:r>
          </w:p>
        </w:tc>
        <w:tc>
          <w:tcPr>
            <w:tcW w:w="196" w:type="dxa"/>
            <w:shd w:val="clear" w:color="auto" w:fill="auto"/>
          </w:tcPr>
          <w:p w14:paraId="163928DE" w14:textId="77777777" w:rsidR="00BA5202" w:rsidRPr="00E70DD0" w:rsidRDefault="00BA5202">
            <w:pPr>
              <w:tabs>
                <w:tab w:val="center" w:pos="1229"/>
              </w:tabs>
              <w:spacing w:line="240" w:lineRule="auto"/>
              <w:jc w:val="right"/>
              <w:rPr>
                <w:rFonts w:ascii="Browallia New" w:hAnsi="Browallia New" w:cs="Browallia New"/>
                <w:sz w:val="24"/>
                <w:szCs w:val="24"/>
                <w:cs/>
              </w:rPr>
            </w:pPr>
          </w:p>
        </w:tc>
        <w:tc>
          <w:tcPr>
            <w:tcW w:w="1120" w:type="dxa"/>
            <w:shd w:val="clear" w:color="auto" w:fill="auto"/>
          </w:tcPr>
          <w:p w14:paraId="29E17A95" w14:textId="7F5DE666" w:rsidR="00BA5202" w:rsidRPr="00E70DD0" w:rsidRDefault="00767593">
            <w:pPr>
              <w:spacing w:line="240" w:lineRule="auto"/>
              <w:jc w:val="right"/>
              <w:rPr>
                <w:rFonts w:ascii="Browallia New" w:hAnsi="Browallia New" w:cs="Browallia New"/>
                <w:sz w:val="24"/>
                <w:szCs w:val="24"/>
              </w:rPr>
            </w:pPr>
            <w:r w:rsidRPr="008D5360">
              <w:rPr>
                <w:rFonts w:ascii="Browallia New" w:hAnsi="Browallia New" w:cs="Browallia New"/>
                <w:sz w:val="24"/>
                <w:szCs w:val="24"/>
              </w:rPr>
              <w:t>391,559</w:t>
            </w:r>
          </w:p>
        </w:tc>
      </w:tr>
      <w:tr w:rsidR="00BA5202" w:rsidRPr="00582236" w14:paraId="6B942A74" w14:textId="77777777" w:rsidTr="008C353A">
        <w:trPr>
          <w:trHeight w:val="20"/>
          <w:tblHeader/>
        </w:trPr>
        <w:tc>
          <w:tcPr>
            <w:tcW w:w="4045" w:type="dxa"/>
            <w:shd w:val="clear" w:color="auto" w:fill="auto"/>
          </w:tcPr>
          <w:p w14:paraId="0AFF2A18" w14:textId="13987DDD" w:rsidR="00BA5202" w:rsidRPr="00020CD0" w:rsidRDefault="00767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C47394">
              <w:rPr>
                <w:rFonts w:ascii="Browallia New" w:hAnsi="Browallia New" w:cs="Browallia New"/>
                <w:sz w:val="24"/>
                <w:szCs w:val="24"/>
                <w:cs/>
              </w:rPr>
              <w:t>เงินรับล่วงหน้าตามสัญญาขายอสังหาริมทรัพย์</w:t>
            </w:r>
          </w:p>
        </w:tc>
        <w:tc>
          <w:tcPr>
            <w:tcW w:w="1107" w:type="dxa"/>
            <w:shd w:val="clear" w:color="auto" w:fill="auto"/>
            <w:vAlign w:val="bottom"/>
          </w:tcPr>
          <w:p w14:paraId="79FE8D38" w14:textId="5C21427A" w:rsidR="00BA5202" w:rsidRPr="007B620A" w:rsidRDefault="00767593">
            <w:pPr>
              <w:spacing w:line="240" w:lineRule="auto"/>
              <w:ind w:left="-223" w:right="45"/>
              <w:jc w:val="right"/>
              <w:rPr>
                <w:rFonts w:ascii="Browallia New" w:hAnsi="Browallia New" w:cs="Browallia New"/>
                <w:sz w:val="24"/>
                <w:szCs w:val="24"/>
              </w:rPr>
            </w:pPr>
            <w:r>
              <w:rPr>
                <w:rFonts w:ascii="Browallia New" w:hAnsi="Browallia New" w:cs="Browallia New"/>
                <w:sz w:val="24"/>
                <w:szCs w:val="24"/>
              </w:rPr>
              <w:t>-</w:t>
            </w:r>
          </w:p>
        </w:tc>
        <w:tc>
          <w:tcPr>
            <w:tcW w:w="209" w:type="dxa"/>
            <w:shd w:val="clear" w:color="auto" w:fill="auto"/>
            <w:vAlign w:val="bottom"/>
          </w:tcPr>
          <w:p w14:paraId="357C8785" w14:textId="77777777" w:rsidR="00BA5202" w:rsidRPr="007B620A" w:rsidRDefault="00BA5202">
            <w:pPr>
              <w:spacing w:line="240" w:lineRule="auto"/>
              <w:ind w:right="851"/>
              <w:jc w:val="both"/>
              <w:rPr>
                <w:rFonts w:ascii="Browallia New" w:hAnsi="Browallia New" w:cs="Browallia New"/>
                <w:sz w:val="24"/>
                <w:szCs w:val="24"/>
              </w:rPr>
            </w:pPr>
          </w:p>
        </w:tc>
        <w:tc>
          <w:tcPr>
            <w:tcW w:w="1094" w:type="dxa"/>
            <w:shd w:val="clear" w:color="auto" w:fill="auto"/>
          </w:tcPr>
          <w:p w14:paraId="0567BBA2" w14:textId="03002F32" w:rsidR="00BA5202" w:rsidRPr="007B620A" w:rsidRDefault="00767593">
            <w:pPr>
              <w:spacing w:line="240" w:lineRule="auto"/>
              <w:ind w:left="-223" w:right="45"/>
              <w:jc w:val="right"/>
              <w:rPr>
                <w:rFonts w:ascii="Browallia New" w:hAnsi="Browallia New" w:cs="Browallia New"/>
                <w:sz w:val="24"/>
                <w:szCs w:val="24"/>
              </w:rPr>
            </w:pPr>
            <w:r w:rsidRPr="000538F6">
              <w:rPr>
                <w:rFonts w:ascii="Browallia New" w:hAnsi="Browallia New" w:cs="Browallia New"/>
                <w:sz w:val="24"/>
                <w:szCs w:val="24"/>
              </w:rPr>
              <w:t>147,074</w:t>
            </w:r>
          </w:p>
        </w:tc>
        <w:tc>
          <w:tcPr>
            <w:tcW w:w="222" w:type="dxa"/>
            <w:shd w:val="clear" w:color="auto" w:fill="auto"/>
          </w:tcPr>
          <w:p w14:paraId="7795DFCF" w14:textId="77777777" w:rsidR="00BA5202" w:rsidRPr="007B620A" w:rsidRDefault="00BA5202">
            <w:pPr>
              <w:spacing w:line="240" w:lineRule="auto"/>
              <w:ind w:right="851"/>
              <w:jc w:val="right"/>
              <w:rPr>
                <w:rFonts w:ascii="Browallia New" w:hAnsi="Browallia New" w:cs="Browallia New"/>
                <w:sz w:val="24"/>
                <w:szCs w:val="24"/>
              </w:rPr>
            </w:pPr>
          </w:p>
        </w:tc>
        <w:tc>
          <w:tcPr>
            <w:tcW w:w="1022" w:type="dxa"/>
            <w:shd w:val="clear" w:color="auto" w:fill="auto"/>
          </w:tcPr>
          <w:p w14:paraId="4BB7FD9D" w14:textId="391F41B8" w:rsidR="00BA5202" w:rsidRPr="007B620A" w:rsidRDefault="00767593">
            <w:pPr>
              <w:spacing w:line="240" w:lineRule="auto"/>
              <w:jc w:val="right"/>
              <w:rPr>
                <w:rFonts w:ascii="Browallia New" w:hAnsi="Browallia New" w:cs="Browallia New"/>
                <w:sz w:val="24"/>
                <w:szCs w:val="24"/>
                <w:cs/>
              </w:rPr>
            </w:pPr>
            <w:r>
              <w:rPr>
                <w:rFonts w:ascii="Browallia New" w:hAnsi="Browallia New" w:cs="Browallia New"/>
                <w:sz w:val="24"/>
                <w:szCs w:val="24"/>
              </w:rPr>
              <w:t>-</w:t>
            </w:r>
          </w:p>
        </w:tc>
        <w:tc>
          <w:tcPr>
            <w:tcW w:w="196" w:type="dxa"/>
            <w:shd w:val="clear" w:color="auto" w:fill="auto"/>
          </w:tcPr>
          <w:p w14:paraId="6C893BC9" w14:textId="77777777" w:rsidR="00BA5202" w:rsidRPr="007B620A" w:rsidRDefault="00BA5202">
            <w:pPr>
              <w:tabs>
                <w:tab w:val="center" w:pos="1229"/>
              </w:tabs>
              <w:spacing w:line="240" w:lineRule="auto"/>
              <w:jc w:val="right"/>
              <w:rPr>
                <w:rFonts w:ascii="Browallia New" w:hAnsi="Browallia New" w:cs="Browallia New"/>
                <w:sz w:val="24"/>
                <w:szCs w:val="24"/>
                <w:cs/>
              </w:rPr>
            </w:pPr>
          </w:p>
        </w:tc>
        <w:tc>
          <w:tcPr>
            <w:tcW w:w="1120" w:type="dxa"/>
            <w:shd w:val="clear" w:color="auto" w:fill="auto"/>
          </w:tcPr>
          <w:p w14:paraId="67C7805C" w14:textId="7F28FE4B" w:rsidR="00BA5202" w:rsidRPr="007B620A" w:rsidRDefault="00767593">
            <w:pPr>
              <w:spacing w:line="240" w:lineRule="auto"/>
              <w:jc w:val="right"/>
              <w:rPr>
                <w:rFonts w:ascii="Browallia New" w:hAnsi="Browallia New" w:cs="Browallia New"/>
                <w:sz w:val="24"/>
                <w:szCs w:val="24"/>
              </w:rPr>
            </w:pPr>
            <w:r w:rsidRPr="008D5360">
              <w:rPr>
                <w:rFonts w:ascii="Browallia New" w:hAnsi="Browallia New" w:cs="Browallia New"/>
                <w:sz w:val="24"/>
                <w:szCs w:val="24"/>
              </w:rPr>
              <w:t>147,074</w:t>
            </w:r>
          </w:p>
        </w:tc>
      </w:tr>
      <w:tr w:rsidR="00BA5202" w:rsidRPr="00582236" w14:paraId="14161BB2" w14:textId="77777777" w:rsidTr="008C353A">
        <w:trPr>
          <w:trHeight w:val="20"/>
        </w:trPr>
        <w:tc>
          <w:tcPr>
            <w:tcW w:w="4045" w:type="dxa"/>
            <w:shd w:val="clear" w:color="auto" w:fill="auto"/>
          </w:tcPr>
          <w:p w14:paraId="2E2D8699" w14:textId="2767F345" w:rsidR="00BA5202" w:rsidRPr="007B620A" w:rsidRDefault="00767593">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หุ้นกู้</w:t>
            </w:r>
          </w:p>
        </w:tc>
        <w:tc>
          <w:tcPr>
            <w:tcW w:w="1107" w:type="dxa"/>
            <w:shd w:val="clear" w:color="auto" w:fill="auto"/>
            <w:vAlign w:val="bottom"/>
          </w:tcPr>
          <w:p w14:paraId="23916923" w14:textId="5C65579F" w:rsidR="00BA5202" w:rsidRPr="008B1C9F" w:rsidRDefault="00B85EBD">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rPr>
              <w:t>-</w:t>
            </w:r>
          </w:p>
        </w:tc>
        <w:tc>
          <w:tcPr>
            <w:tcW w:w="209" w:type="dxa"/>
            <w:shd w:val="clear" w:color="auto" w:fill="auto"/>
            <w:vAlign w:val="bottom"/>
          </w:tcPr>
          <w:p w14:paraId="1C7B171E" w14:textId="77777777" w:rsidR="00BA5202" w:rsidRPr="007B620A" w:rsidRDefault="00BA5202">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3932A49A" w14:textId="2F8F2681"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0538F6">
              <w:rPr>
                <w:rFonts w:ascii="Browallia New" w:hAnsi="Browallia New" w:cs="Browallia New"/>
                <w:sz w:val="24"/>
                <w:szCs w:val="24"/>
              </w:rPr>
              <w:t>1,529,991</w:t>
            </w:r>
          </w:p>
        </w:tc>
        <w:tc>
          <w:tcPr>
            <w:tcW w:w="222" w:type="dxa"/>
            <w:shd w:val="clear" w:color="auto" w:fill="auto"/>
          </w:tcPr>
          <w:p w14:paraId="66E18574" w14:textId="77777777" w:rsidR="00BA5202" w:rsidRPr="00FC54BC" w:rsidRDefault="00BA5202">
            <w:pPr>
              <w:pStyle w:val="acctfourfigures"/>
              <w:tabs>
                <w:tab w:val="clear" w:pos="765"/>
              </w:tabs>
              <w:spacing w:line="240" w:lineRule="auto"/>
              <w:ind w:left="-46" w:right="25"/>
              <w:jc w:val="right"/>
              <w:rPr>
                <w:rFonts w:ascii="Browallia New" w:hAnsi="Browallia New" w:cs="Browallia New"/>
                <w:sz w:val="24"/>
                <w:szCs w:val="24"/>
              </w:rPr>
            </w:pPr>
          </w:p>
        </w:tc>
        <w:tc>
          <w:tcPr>
            <w:tcW w:w="1022" w:type="dxa"/>
            <w:shd w:val="clear" w:color="auto" w:fill="auto"/>
          </w:tcPr>
          <w:p w14:paraId="74C9A75A" w14:textId="1D9531C3"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C75808">
              <w:rPr>
                <w:rFonts w:ascii="Browallia New" w:hAnsi="Browallia New" w:cs="Browallia New"/>
                <w:sz w:val="24"/>
                <w:szCs w:val="24"/>
              </w:rPr>
              <w:t>717,495</w:t>
            </w:r>
          </w:p>
        </w:tc>
        <w:tc>
          <w:tcPr>
            <w:tcW w:w="196" w:type="dxa"/>
            <w:shd w:val="clear" w:color="auto" w:fill="auto"/>
          </w:tcPr>
          <w:p w14:paraId="77261D54" w14:textId="77777777" w:rsidR="00BA5202" w:rsidRPr="00FC54BC" w:rsidRDefault="00BA5202">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0C40269D" w14:textId="2407A36E"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8D5360">
              <w:rPr>
                <w:rFonts w:ascii="Browallia New" w:hAnsi="Browallia New" w:cs="Browallia New"/>
                <w:sz w:val="24"/>
                <w:szCs w:val="24"/>
              </w:rPr>
              <w:t>2,247,486</w:t>
            </w:r>
          </w:p>
        </w:tc>
      </w:tr>
      <w:tr w:rsidR="00BA5202" w:rsidRPr="00582236" w14:paraId="589BBE58" w14:textId="77777777" w:rsidTr="008C353A">
        <w:trPr>
          <w:trHeight w:val="102"/>
        </w:trPr>
        <w:tc>
          <w:tcPr>
            <w:tcW w:w="4045" w:type="dxa"/>
            <w:shd w:val="clear" w:color="auto" w:fill="auto"/>
          </w:tcPr>
          <w:p w14:paraId="2F313A28" w14:textId="5909AEAE" w:rsidR="00BA5202" w:rsidRPr="007B620A" w:rsidRDefault="00767593">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หนี้สินตามสัญญาเช่า</w:t>
            </w:r>
          </w:p>
        </w:tc>
        <w:tc>
          <w:tcPr>
            <w:tcW w:w="1107" w:type="dxa"/>
            <w:shd w:val="clear" w:color="auto" w:fill="auto"/>
            <w:vAlign w:val="bottom"/>
          </w:tcPr>
          <w:p w14:paraId="0E90D6BE" w14:textId="1FE37639" w:rsidR="00BA5202" w:rsidRPr="008B1C9F" w:rsidRDefault="00B85EBD">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r>
              <w:rPr>
                <w:rFonts w:ascii="Browallia New" w:hAnsi="Browallia New" w:cs="Browallia New"/>
                <w:sz w:val="24"/>
                <w:szCs w:val="24"/>
              </w:rPr>
              <w:t>-</w:t>
            </w:r>
          </w:p>
        </w:tc>
        <w:tc>
          <w:tcPr>
            <w:tcW w:w="209" w:type="dxa"/>
            <w:shd w:val="clear" w:color="auto" w:fill="auto"/>
            <w:vAlign w:val="bottom"/>
          </w:tcPr>
          <w:p w14:paraId="658AF211" w14:textId="77777777" w:rsidR="00BA5202" w:rsidRPr="007B620A" w:rsidRDefault="00BA5202">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1E75551D" w14:textId="1EAE9AF8" w:rsidR="00BA5202" w:rsidRPr="002C1013" w:rsidRDefault="00767593">
            <w:pPr>
              <w:pStyle w:val="acctfourfigures"/>
              <w:tabs>
                <w:tab w:val="clear" w:pos="765"/>
              </w:tabs>
              <w:spacing w:line="240" w:lineRule="auto"/>
              <w:ind w:left="-46" w:right="25"/>
              <w:jc w:val="right"/>
              <w:rPr>
                <w:rFonts w:ascii="Browallia New" w:hAnsi="Browallia New" w:cs="Browallia New"/>
                <w:sz w:val="24"/>
                <w:szCs w:val="24"/>
                <w:cs/>
              </w:rPr>
            </w:pPr>
            <w:r w:rsidRPr="000538F6">
              <w:rPr>
                <w:rFonts w:ascii="Browallia New" w:hAnsi="Browallia New" w:cs="Browallia New"/>
                <w:sz w:val="24"/>
                <w:szCs w:val="24"/>
              </w:rPr>
              <w:t>20,999</w:t>
            </w:r>
          </w:p>
        </w:tc>
        <w:tc>
          <w:tcPr>
            <w:tcW w:w="222" w:type="dxa"/>
            <w:shd w:val="clear" w:color="auto" w:fill="auto"/>
          </w:tcPr>
          <w:p w14:paraId="164EF255" w14:textId="77777777" w:rsidR="00BA5202" w:rsidRPr="00C07995" w:rsidRDefault="00BA520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6DB37494" w14:textId="479D684C" w:rsidR="00BA5202" w:rsidRPr="002C1013" w:rsidRDefault="00767593">
            <w:pPr>
              <w:pStyle w:val="acctfourfigures"/>
              <w:tabs>
                <w:tab w:val="clear" w:pos="765"/>
              </w:tabs>
              <w:spacing w:line="240" w:lineRule="auto"/>
              <w:ind w:left="-46" w:right="25"/>
              <w:jc w:val="right"/>
              <w:rPr>
                <w:rFonts w:ascii="Browallia New" w:hAnsi="Browallia New" w:cs="Browallia New"/>
                <w:sz w:val="24"/>
                <w:szCs w:val="24"/>
                <w:cs/>
              </w:rPr>
            </w:pPr>
            <w:r w:rsidRPr="00C75808">
              <w:rPr>
                <w:rFonts w:ascii="Browallia New" w:hAnsi="Browallia New" w:cs="Browallia New"/>
                <w:sz w:val="24"/>
                <w:szCs w:val="24"/>
              </w:rPr>
              <w:t>58,932</w:t>
            </w:r>
          </w:p>
        </w:tc>
        <w:tc>
          <w:tcPr>
            <w:tcW w:w="196" w:type="dxa"/>
            <w:shd w:val="clear" w:color="auto" w:fill="auto"/>
          </w:tcPr>
          <w:p w14:paraId="188C3978" w14:textId="77777777" w:rsidR="00BA5202" w:rsidRPr="00FC54BC" w:rsidRDefault="00BA5202">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5685730E" w14:textId="15221566"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8D5360">
              <w:rPr>
                <w:rFonts w:ascii="Browallia New" w:hAnsi="Browallia New" w:cs="Browallia New"/>
                <w:sz w:val="24"/>
                <w:szCs w:val="24"/>
              </w:rPr>
              <w:t>79,931</w:t>
            </w:r>
          </w:p>
        </w:tc>
      </w:tr>
      <w:tr w:rsidR="00BA5202" w:rsidRPr="00582236" w14:paraId="6023F572" w14:textId="77777777" w:rsidTr="008C353A">
        <w:trPr>
          <w:trHeight w:val="20"/>
        </w:trPr>
        <w:tc>
          <w:tcPr>
            <w:tcW w:w="4045" w:type="dxa"/>
            <w:shd w:val="clear" w:color="auto" w:fill="auto"/>
          </w:tcPr>
          <w:p w14:paraId="69E22323" w14:textId="0AA91D0B" w:rsidR="00BA5202" w:rsidRPr="007B620A" w:rsidRDefault="00767593">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 xml:space="preserve">เงินกู้ยืมระยะยาว </w:t>
            </w:r>
          </w:p>
        </w:tc>
        <w:tc>
          <w:tcPr>
            <w:tcW w:w="1107" w:type="dxa"/>
            <w:shd w:val="clear" w:color="auto" w:fill="auto"/>
            <w:vAlign w:val="bottom"/>
          </w:tcPr>
          <w:p w14:paraId="236AE882" w14:textId="6DECBFEB" w:rsidR="00BA5202" w:rsidRPr="008B1C9F" w:rsidRDefault="00B85EBD">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w:t>
            </w:r>
          </w:p>
        </w:tc>
        <w:tc>
          <w:tcPr>
            <w:tcW w:w="209" w:type="dxa"/>
            <w:shd w:val="clear" w:color="auto" w:fill="auto"/>
            <w:vAlign w:val="bottom"/>
          </w:tcPr>
          <w:p w14:paraId="57668131" w14:textId="77777777" w:rsidR="00BA5202" w:rsidRPr="007B620A" w:rsidRDefault="00BA5202">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127716F6" w14:textId="3A6B6588"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0538F6">
              <w:rPr>
                <w:rFonts w:ascii="Browallia New" w:hAnsi="Browallia New" w:cs="Browallia New"/>
                <w:sz w:val="24"/>
                <w:szCs w:val="24"/>
              </w:rPr>
              <w:t>630,703</w:t>
            </w:r>
          </w:p>
        </w:tc>
        <w:tc>
          <w:tcPr>
            <w:tcW w:w="222" w:type="dxa"/>
            <w:shd w:val="clear" w:color="auto" w:fill="auto"/>
          </w:tcPr>
          <w:p w14:paraId="7DB88CE4" w14:textId="77777777" w:rsidR="00BA5202" w:rsidRPr="00C07995" w:rsidRDefault="00BA520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C020981" w14:textId="684998FF"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C75808">
              <w:rPr>
                <w:rFonts w:ascii="Browallia New" w:hAnsi="Browallia New" w:cs="Browallia New"/>
                <w:sz w:val="24"/>
                <w:szCs w:val="24"/>
              </w:rPr>
              <w:t>940,964</w:t>
            </w:r>
          </w:p>
        </w:tc>
        <w:tc>
          <w:tcPr>
            <w:tcW w:w="196" w:type="dxa"/>
            <w:shd w:val="clear" w:color="auto" w:fill="auto"/>
          </w:tcPr>
          <w:p w14:paraId="65336B4F" w14:textId="77777777" w:rsidR="00BA5202" w:rsidRPr="00FC54BC" w:rsidRDefault="00BA5202">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00A8A08D" w14:textId="322B898D"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8D5360">
              <w:rPr>
                <w:rFonts w:ascii="Browallia New" w:hAnsi="Browallia New" w:cs="Browallia New"/>
                <w:sz w:val="24"/>
                <w:szCs w:val="24"/>
              </w:rPr>
              <w:t>1,571,667</w:t>
            </w:r>
          </w:p>
        </w:tc>
      </w:tr>
      <w:tr w:rsidR="00BA5202" w:rsidRPr="00582236" w14:paraId="2428BE46" w14:textId="77777777" w:rsidTr="008C353A">
        <w:trPr>
          <w:trHeight w:val="20"/>
        </w:trPr>
        <w:tc>
          <w:tcPr>
            <w:tcW w:w="4045" w:type="dxa"/>
            <w:shd w:val="clear" w:color="auto" w:fill="auto"/>
          </w:tcPr>
          <w:p w14:paraId="5E8C0768" w14:textId="3F2E2C4E" w:rsidR="00BA5202" w:rsidRPr="00C47394" w:rsidRDefault="00767593">
            <w:pPr>
              <w:tabs>
                <w:tab w:val="left" w:pos="2160"/>
                <w:tab w:val="right" w:pos="7280"/>
                <w:tab w:val="right" w:pos="8540"/>
              </w:tabs>
              <w:ind w:right="-45"/>
              <w:rPr>
                <w:rFonts w:ascii="Browallia New" w:hAnsi="Browallia New" w:cs="Browallia New"/>
                <w:sz w:val="24"/>
                <w:szCs w:val="24"/>
                <w:cs/>
              </w:rPr>
            </w:pPr>
            <w:r w:rsidRPr="002F7309">
              <w:rPr>
                <w:rFonts w:ascii="Browallia New" w:hAnsi="Browallia New" w:cs="Browallia New"/>
                <w:b/>
                <w:bCs/>
                <w:sz w:val="24"/>
                <w:szCs w:val="24"/>
                <w:cs/>
                <w:lang w:val="en-GB" w:eastAsia="en-GB"/>
              </w:rPr>
              <w:t>รวมหนี้สินทางการเงินที่มิใช่อนุพันธ์</w:t>
            </w:r>
          </w:p>
        </w:tc>
        <w:tc>
          <w:tcPr>
            <w:tcW w:w="1107" w:type="dxa"/>
            <w:tcBorders>
              <w:top w:val="single" w:sz="4" w:space="0" w:color="auto"/>
              <w:bottom w:val="single" w:sz="12" w:space="0" w:color="auto"/>
            </w:tcBorders>
            <w:shd w:val="clear" w:color="auto" w:fill="auto"/>
            <w:vAlign w:val="bottom"/>
          </w:tcPr>
          <w:p w14:paraId="3D0502CA" w14:textId="1ED70B45" w:rsidR="00BA5202" w:rsidRPr="008B1C9F" w:rsidRDefault="00B85EBD">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w:t>
            </w:r>
          </w:p>
        </w:tc>
        <w:tc>
          <w:tcPr>
            <w:tcW w:w="209" w:type="dxa"/>
            <w:shd w:val="clear" w:color="auto" w:fill="auto"/>
            <w:vAlign w:val="bottom"/>
          </w:tcPr>
          <w:p w14:paraId="0448C957" w14:textId="77777777" w:rsidR="00BA5202" w:rsidRPr="007B620A" w:rsidRDefault="00BA5202">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tcBorders>
              <w:top w:val="single" w:sz="4" w:space="0" w:color="auto"/>
              <w:bottom w:val="single" w:sz="12" w:space="0" w:color="auto"/>
            </w:tcBorders>
            <w:shd w:val="clear" w:color="auto" w:fill="auto"/>
          </w:tcPr>
          <w:p w14:paraId="7760CCCB" w14:textId="0F516FE2"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0538F6">
              <w:rPr>
                <w:rFonts w:ascii="Browallia New" w:hAnsi="Browallia New" w:cs="Browallia New"/>
                <w:sz w:val="24"/>
                <w:szCs w:val="24"/>
              </w:rPr>
              <w:t>3,547,784</w:t>
            </w:r>
          </w:p>
        </w:tc>
        <w:tc>
          <w:tcPr>
            <w:tcW w:w="222" w:type="dxa"/>
            <w:shd w:val="clear" w:color="auto" w:fill="auto"/>
          </w:tcPr>
          <w:p w14:paraId="579D7ECE" w14:textId="77777777" w:rsidR="00BA5202" w:rsidRPr="00C07995" w:rsidRDefault="00BA520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tcBorders>
              <w:top w:val="single" w:sz="4" w:space="0" w:color="auto"/>
              <w:bottom w:val="single" w:sz="12" w:space="0" w:color="auto"/>
            </w:tcBorders>
            <w:shd w:val="clear" w:color="auto" w:fill="auto"/>
          </w:tcPr>
          <w:p w14:paraId="501696CD" w14:textId="5D511E19"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C75808">
              <w:rPr>
                <w:rFonts w:ascii="Browallia New" w:hAnsi="Browallia New" w:cs="Browallia New"/>
                <w:sz w:val="24"/>
                <w:szCs w:val="24"/>
              </w:rPr>
              <w:t>1,</w:t>
            </w:r>
            <w:r w:rsidR="00C75808" w:rsidRPr="00C75808">
              <w:rPr>
                <w:rFonts w:ascii="Browallia New" w:hAnsi="Browallia New" w:cs="Browallia New"/>
                <w:sz w:val="24"/>
                <w:szCs w:val="24"/>
              </w:rPr>
              <w:t>717,</w:t>
            </w:r>
            <w:r w:rsidRPr="00C75808">
              <w:rPr>
                <w:rFonts w:ascii="Browallia New" w:hAnsi="Browallia New" w:cs="Browallia New"/>
                <w:sz w:val="24"/>
                <w:szCs w:val="24"/>
              </w:rPr>
              <w:t>391</w:t>
            </w:r>
          </w:p>
        </w:tc>
        <w:tc>
          <w:tcPr>
            <w:tcW w:w="196" w:type="dxa"/>
            <w:shd w:val="clear" w:color="auto" w:fill="auto"/>
          </w:tcPr>
          <w:p w14:paraId="0DA41AE1" w14:textId="77777777" w:rsidR="00BA5202" w:rsidRPr="00FC54BC" w:rsidRDefault="00BA5202">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tcBorders>
              <w:top w:val="single" w:sz="4" w:space="0" w:color="auto"/>
              <w:bottom w:val="single" w:sz="12" w:space="0" w:color="auto"/>
            </w:tcBorders>
            <w:shd w:val="clear" w:color="auto" w:fill="auto"/>
          </w:tcPr>
          <w:p w14:paraId="6BA7EC7F" w14:textId="722203F2" w:rsidR="00BA5202" w:rsidRPr="00FC54BC" w:rsidRDefault="00767593">
            <w:pPr>
              <w:pStyle w:val="acctfourfigures"/>
              <w:tabs>
                <w:tab w:val="clear" w:pos="765"/>
              </w:tabs>
              <w:spacing w:line="240" w:lineRule="auto"/>
              <w:ind w:left="-46" w:right="25"/>
              <w:jc w:val="right"/>
              <w:rPr>
                <w:rFonts w:ascii="Browallia New" w:hAnsi="Browallia New" w:cs="Browallia New"/>
                <w:sz w:val="24"/>
                <w:szCs w:val="24"/>
              </w:rPr>
            </w:pPr>
            <w:r w:rsidRPr="008D5360">
              <w:rPr>
                <w:rFonts w:ascii="Browallia New" w:hAnsi="Browallia New" w:cs="Browallia New"/>
                <w:sz w:val="24"/>
                <w:szCs w:val="24"/>
              </w:rPr>
              <w:t>5,265,175</w:t>
            </w:r>
          </w:p>
        </w:tc>
      </w:tr>
    </w:tbl>
    <w:p w14:paraId="2F2D0C68" w14:textId="77777777" w:rsidR="00BA5202" w:rsidRPr="00BA5202" w:rsidRDefault="00BA5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p w14:paraId="11D00C11" w14:textId="77777777" w:rsidR="003F0908" w:rsidRDefault="003F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051075C" w14:textId="6767E051" w:rsidR="00007E04" w:rsidRPr="00C83D6E" w:rsidRDefault="006971B8" w:rsidP="00007E04">
      <w:pPr>
        <w:pStyle w:val="ListParagraph"/>
        <w:numPr>
          <w:ilvl w:val="0"/>
          <w:numId w:val="16"/>
        </w:numPr>
        <w:rPr>
          <w:rFonts w:ascii="Browallia New" w:hAnsi="Browallia New" w:cs="Browallia New"/>
          <w:b/>
          <w:bCs/>
          <w:sz w:val="28"/>
          <w:szCs w:val="28"/>
          <w:lang w:val="en-GB"/>
        </w:rPr>
      </w:pPr>
      <w:r w:rsidRPr="00C83D6E">
        <w:rPr>
          <w:rFonts w:ascii="Browallia New" w:hAnsi="Browallia New" w:cs="Browallia New"/>
          <w:b/>
          <w:bCs/>
          <w:sz w:val="28"/>
          <w:szCs w:val="28"/>
          <w:cs/>
          <w:lang w:val="en-GB"/>
        </w:rPr>
        <w:t>ภาระผูกพัน</w:t>
      </w:r>
      <w:r w:rsidR="00007E04" w:rsidRPr="00C83D6E">
        <w:rPr>
          <w:rFonts w:ascii="Browallia New" w:hAnsi="Browallia New" w:cs="Browallia New" w:hint="cs"/>
          <w:b/>
          <w:bCs/>
          <w:sz w:val="28"/>
          <w:szCs w:val="28"/>
          <w:cs/>
          <w:lang w:val="en-GB"/>
        </w:rPr>
        <w:t>และ</w:t>
      </w:r>
      <w:r w:rsidR="00007E04" w:rsidRPr="00C83D6E">
        <w:rPr>
          <w:rFonts w:ascii="Browallia New" w:hAnsi="Browallia New" w:cs="Browallia New"/>
          <w:b/>
          <w:bCs/>
          <w:sz w:val="28"/>
          <w:szCs w:val="28"/>
          <w:cs/>
          <w:lang w:val="en-GB"/>
        </w:rPr>
        <w:t>หนี้สินที่อาจจะเกิดขึ้น</w:t>
      </w:r>
    </w:p>
    <w:p w14:paraId="3B66D310" w14:textId="77777777" w:rsidR="006971B8" w:rsidRPr="00C07995" w:rsidRDefault="006971B8" w:rsidP="006E046D">
      <w:pPr>
        <w:pStyle w:val="BodyText2"/>
        <w:spacing w:line="240" w:lineRule="auto"/>
        <w:ind w:left="364"/>
        <w:jc w:val="thaiDistribute"/>
        <w:rPr>
          <w:rFonts w:ascii="Browallia New" w:hAnsi="Browallia New" w:cs="Browallia New"/>
          <w:spacing w:val="-4"/>
          <w:sz w:val="28"/>
          <w:szCs w:val="28"/>
        </w:rPr>
      </w:pPr>
    </w:p>
    <w:p w14:paraId="72BBCE86" w14:textId="36D6AEC0" w:rsidR="006971B8" w:rsidRPr="00C83D6E" w:rsidRDefault="006971B8" w:rsidP="006E046D">
      <w:pPr>
        <w:pStyle w:val="BodyText2"/>
        <w:spacing w:line="240" w:lineRule="auto"/>
        <w:ind w:left="364"/>
        <w:jc w:val="thaiDistribute"/>
        <w:rPr>
          <w:rFonts w:ascii="Browallia New" w:hAnsi="Browallia New" w:cs="Browallia New"/>
          <w:spacing w:val="-4"/>
          <w:sz w:val="28"/>
          <w:szCs w:val="28"/>
        </w:rPr>
      </w:pPr>
      <w:r w:rsidRPr="00C83D6E">
        <w:rPr>
          <w:rFonts w:ascii="Browallia New" w:hAnsi="Browallia New" w:cs="Browallia New"/>
          <w:spacing w:val="-4"/>
          <w:sz w:val="28"/>
          <w:szCs w:val="28"/>
          <w:cs/>
        </w:rPr>
        <w:t>ณ</w:t>
      </w:r>
      <w:r w:rsidR="00F46B29" w:rsidRPr="00C83D6E">
        <w:rPr>
          <w:rFonts w:ascii="Browallia New" w:hAnsi="Browallia New" w:cs="Browallia New"/>
          <w:spacing w:val="-4"/>
          <w:sz w:val="28"/>
          <w:szCs w:val="28"/>
        </w:rPr>
        <w:t xml:space="preserve"> </w:t>
      </w:r>
      <w:r w:rsidRPr="00C83D6E">
        <w:rPr>
          <w:rFonts w:ascii="Browallia New" w:hAnsi="Browallia New" w:cs="Browallia New"/>
          <w:spacing w:val="-4"/>
          <w:sz w:val="28"/>
          <w:szCs w:val="28"/>
          <w:cs/>
        </w:rPr>
        <w:t>วันที่</w:t>
      </w:r>
      <w:r w:rsidR="00F46B29" w:rsidRPr="00C83D6E">
        <w:rPr>
          <w:rFonts w:ascii="Browallia New" w:hAnsi="Browallia New" w:cs="Browallia New"/>
          <w:spacing w:val="-4"/>
          <w:sz w:val="28"/>
          <w:szCs w:val="28"/>
        </w:rPr>
        <w:t xml:space="preserve"> </w:t>
      </w:r>
      <w:r w:rsidR="00D94EC6" w:rsidRPr="00C83D6E">
        <w:rPr>
          <w:rFonts w:ascii="Browallia New" w:hAnsi="Browallia New" w:cs="Browallia New"/>
          <w:spacing w:val="-4"/>
          <w:sz w:val="28"/>
          <w:szCs w:val="28"/>
        </w:rPr>
        <w:t xml:space="preserve">31 </w:t>
      </w:r>
      <w:r w:rsidR="00D94EC6" w:rsidRPr="00C83D6E">
        <w:rPr>
          <w:rFonts w:ascii="Browallia New" w:hAnsi="Browallia New" w:cs="Browallia New"/>
          <w:spacing w:val="-4"/>
          <w:sz w:val="28"/>
          <w:szCs w:val="28"/>
          <w:cs/>
        </w:rPr>
        <w:t>ธันวาคม</w:t>
      </w:r>
      <w:r w:rsidR="00F46B29" w:rsidRPr="00C83D6E">
        <w:rPr>
          <w:rFonts w:ascii="Browallia New" w:hAnsi="Browallia New" w:cs="Browallia New"/>
          <w:spacing w:val="-4"/>
          <w:sz w:val="28"/>
          <w:szCs w:val="28"/>
        </w:rPr>
        <w:t xml:space="preserve"> </w:t>
      </w:r>
      <w:r w:rsidRPr="00C83D6E">
        <w:rPr>
          <w:rFonts w:ascii="Browallia New" w:hAnsi="Browallia New" w:cs="Browallia New"/>
          <w:spacing w:val="-4"/>
          <w:sz w:val="28"/>
          <w:szCs w:val="28"/>
        </w:rPr>
        <w:t>25</w:t>
      </w:r>
      <w:r w:rsidR="00E139B4" w:rsidRPr="00C83D6E">
        <w:rPr>
          <w:rFonts w:ascii="Browallia New" w:hAnsi="Browallia New" w:cs="Browallia New"/>
          <w:spacing w:val="-4"/>
          <w:sz w:val="28"/>
          <w:szCs w:val="28"/>
          <w:lang w:val="en-US"/>
        </w:rPr>
        <w:t>6</w:t>
      </w:r>
      <w:r w:rsidR="00DB1F11" w:rsidRPr="00C83D6E">
        <w:rPr>
          <w:rFonts w:ascii="Browallia New" w:hAnsi="Browallia New" w:cs="Browallia New"/>
          <w:spacing w:val="-4"/>
          <w:sz w:val="28"/>
          <w:szCs w:val="28"/>
          <w:lang w:val="en-US"/>
        </w:rPr>
        <w:t>5</w:t>
      </w:r>
      <w:r w:rsidR="00E139B4" w:rsidRPr="00C83D6E">
        <w:rPr>
          <w:rFonts w:ascii="Browallia New" w:hAnsi="Browallia New" w:cs="Browallia New"/>
          <w:spacing w:val="-4"/>
          <w:sz w:val="28"/>
          <w:szCs w:val="28"/>
          <w:lang w:val="en-US"/>
        </w:rPr>
        <w:t xml:space="preserve"> </w:t>
      </w:r>
      <w:r w:rsidR="001703F6" w:rsidRPr="00C83D6E">
        <w:rPr>
          <w:rFonts w:ascii="Browallia New" w:hAnsi="Browallia New" w:cs="Browallia New" w:hint="cs"/>
          <w:spacing w:val="-4"/>
          <w:sz w:val="28"/>
          <w:szCs w:val="28"/>
          <w:cs/>
        </w:rPr>
        <w:t>กลุ่มบริษัท</w:t>
      </w:r>
      <w:r w:rsidRPr="00C83D6E">
        <w:rPr>
          <w:rFonts w:ascii="Browallia New" w:hAnsi="Browallia New" w:cs="Browallia New"/>
          <w:spacing w:val="-4"/>
          <w:sz w:val="28"/>
          <w:szCs w:val="28"/>
          <w:cs/>
        </w:rPr>
        <w:t>มี</w:t>
      </w:r>
      <w:r w:rsidR="00047D08" w:rsidRPr="00C83D6E">
        <w:rPr>
          <w:rFonts w:ascii="Browallia New" w:hAnsi="Browallia New" w:cs="Browallia New"/>
          <w:spacing w:val="-4"/>
          <w:sz w:val="28"/>
          <w:szCs w:val="28"/>
          <w:cs/>
        </w:rPr>
        <w:t>ภาระผูกพันและหนี้สินที่อาจจะเกิดขึ้น</w:t>
      </w:r>
      <w:r w:rsidR="00047D08" w:rsidRPr="00C83D6E">
        <w:rPr>
          <w:rFonts w:ascii="Browallia New" w:hAnsi="Browallia New" w:cs="Browallia New" w:hint="cs"/>
          <w:spacing w:val="-4"/>
          <w:sz w:val="28"/>
          <w:szCs w:val="28"/>
          <w:cs/>
        </w:rPr>
        <w:t>สำคัญดังนี้</w:t>
      </w:r>
    </w:p>
    <w:p w14:paraId="29EECFFC" w14:textId="77777777" w:rsidR="006971B8" w:rsidRPr="00C07995" w:rsidRDefault="006971B8" w:rsidP="006E046D">
      <w:pPr>
        <w:pStyle w:val="BodyText2"/>
        <w:spacing w:line="240" w:lineRule="auto"/>
        <w:ind w:left="364"/>
        <w:jc w:val="thaiDistribute"/>
        <w:rPr>
          <w:rFonts w:ascii="Browallia New" w:hAnsi="Browallia New" w:cs="Browallia New"/>
          <w:spacing w:val="-4"/>
          <w:sz w:val="28"/>
          <w:szCs w:val="28"/>
        </w:rPr>
      </w:pPr>
    </w:p>
    <w:p w14:paraId="09DE933A" w14:textId="69D9DD2B" w:rsidR="00E139B4" w:rsidRPr="00C07995" w:rsidRDefault="00E139B4" w:rsidP="006E046D">
      <w:pPr>
        <w:pStyle w:val="BodyText2"/>
        <w:spacing w:line="240" w:lineRule="auto"/>
        <w:ind w:left="364"/>
        <w:jc w:val="thaiDistribute"/>
        <w:rPr>
          <w:rFonts w:ascii="Browallia New" w:hAnsi="Browallia New" w:cs="Browallia New"/>
          <w:i/>
          <w:iCs/>
          <w:spacing w:val="-4"/>
          <w:sz w:val="28"/>
          <w:szCs w:val="28"/>
          <w:cs/>
        </w:rPr>
      </w:pPr>
      <w:r w:rsidRPr="00C07995">
        <w:rPr>
          <w:rFonts w:ascii="Browallia New" w:hAnsi="Browallia New" w:cs="Browallia New"/>
          <w:i/>
          <w:iCs/>
          <w:spacing w:val="-4"/>
          <w:sz w:val="28"/>
          <w:szCs w:val="28"/>
          <w:u w:val="single"/>
          <w:cs/>
        </w:rPr>
        <w:t>ภาระผูกพัน</w:t>
      </w:r>
    </w:p>
    <w:p w14:paraId="6ED5C16B" w14:textId="727874C1" w:rsidR="00950A53" w:rsidRDefault="006971B8">
      <w:pPr>
        <w:pStyle w:val="BodyText2"/>
        <w:numPr>
          <w:ilvl w:val="0"/>
          <w:numId w:val="29"/>
        </w:numPr>
        <w:tabs>
          <w:tab w:val="clear" w:pos="540"/>
          <w:tab w:val="left" w:pos="709"/>
        </w:tabs>
        <w:spacing w:line="240" w:lineRule="auto"/>
        <w:ind w:left="709"/>
        <w:jc w:val="thaiDistribute"/>
        <w:rPr>
          <w:rFonts w:ascii="Browallia New" w:hAnsi="Browallia New" w:cs="Browallia New"/>
          <w:spacing w:val="-4"/>
          <w:sz w:val="28"/>
          <w:szCs w:val="28"/>
          <w:cs/>
        </w:rPr>
      </w:pPr>
      <w:r w:rsidRPr="00C07995">
        <w:rPr>
          <w:rFonts w:ascii="Browallia New" w:hAnsi="Browallia New" w:cs="Browallia New"/>
          <w:spacing w:val="-4"/>
          <w:sz w:val="28"/>
          <w:szCs w:val="28"/>
          <w:cs/>
        </w:rPr>
        <w:t>ภาระผูกพันเกี่ยวกับสัญญาก่อสร้างระยะยาวคงเหลือ</w:t>
      </w:r>
      <w:r w:rsidR="00A1555A" w:rsidRPr="00E76942">
        <w:rPr>
          <w:rFonts w:ascii="Browallia New" w:hAnsi="Browallia New" w:cs="Browallia New"/>
          <w:spacing w:val="-4"/>
          <w:sz w:val="28"/>
          <w:szCs w:val="28"/>
          <w:cs/>
        </w:rPr>
        <w:t>จำนวน</w:t>
      </w:r>
      <w:r w:rsidR="00F46B29" w:rsidRPr="00E76942">
        <w:rPr>
          <w:rFonts w:ascii="Browallia New" w:hAnsi="Browallia New" w:cs="Browallia New"/>
          <w:spacing w:val="-4"/>
          <w:sz w:val="28"/>
          <w:szCs w:val="28"/>
          <w:cs/>
        </w:rPr>
        <w:t xml:space="preserve"> </w:t>
      </w:r>
      <w:r w:rsidR="00C16F34" w:rsidRPr="00C16F34">
        <w:rPr>
          <w:rFonts w:ascii="Browallia New" w:hAnsi="Browallia New" w:cs="Browallia New" w:hint="cs"/>
          <w:spacing w:val="-4"/>
          <w:sz w:val="28"/>
          <w:szCs w:val="28"/>
          <w:lang w:val="en-US"/>
        </w:rPr>
        <w:t>444</w:t>
      </w:r>
      <w:r w:rsidR="00556776">
        <w:rPr>
          <w:rFonts w:ascii="Browallia New" w:hAnsi="Browallia New" w:cs="Browallia New" w:hint="cs"/>
          <w:spacing w:val="-4"/>
          <w:sz w:val="28"/>
          <w:szCs w:val="28"/>
          <w:cs/>
        </w:rPr>
        <w:t>.</w:t>
      </w:r>
      <w:r w:rsidR="00C16F34" w:rsidRPr="00C16F34">
        <w:rPr>
          <w:rFonts w:ascii="Browallia New" w:hAnsi="Browallia New" w:cs="Browallia New" w:hint="cs"/>
          <w:spacing w:val="-4"/>
          <w:sz w:val="28"/>
          <w:szCs w:val="28"/>
          <w:lang w:val="en-US"/>
        </w:rPr>
        <w:t>62</w:t>
      </w:r>
      <w:r w:rsidR="00F46B29" w:rsidRPr="00C07995">
        <w:rPr>
          <w:rFonts w:ascii="Browallia New" w:hAnsi="Browallia New" w:cs="Browallia New"/>
          <w:spacing w:val="-4"/>
          <w:sz w:val="28"/>
          <w:szCs w:val="28"/>
          <w:cs/>
        </w:rPr>
        <w:t xml:space="preserve"> </w:t>
      </w:r>
      <w:r w:rsidR="00A1555A" w:rsidRPr="00C07995">
        <w:rPr>
          <w:rFonts w:ascii="Browallia New" w:hAnsi="Browallia New" w:cs="Browallia New"/>
          <w:spacing w:val="-4"/>
          <w:sz w:val="28"/>
          <w:szCs w:val="28"/>
          <w:cs/>
        </w:rPr>
        <w:t>ล้านบาท</w:t>
      </w:r>
    </w:p>
    <w:p w14:paraId="3F8C01C2" w14:textId="2444949B" w:rsidR="003C01A7" w:rsidRPr="00C07995" w:rsidRDefault="00C83D6E" w:rsidP="00DB3104">
      <w:pPr>
        <w:pStyle w:val="BodyText2"/>
        <w:numPr>
          <w:ilvl w:val="0"/>
          <w:numId w:val="29"/>
        </w:numPr>
        <w:tabs>
          <w:tab w:val="clear" w:pos="540"/>
          <w:tab w:val="left" w:pos="709"/>
        </w:tabs>
        <w:spacing w:line="240" w:lineRule="auto"/>
        <w:ind w:left="709"/>
        <w:jc w:val="thaiDistribute"/>
        <w:rPr>
          <w:rFonts w:ascii="Browallia New" w:hAnsi="Browallia New" w:cs="Browallia New"/>
          <w:spacing w:val="-4"/>
          <w:sz w:val="28"/>
          <w:szCs w:val="28"/>
        </w:rPr>
      </w:pPr>
      <w:r w:rsidRPr="00B737D5">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Pr="00B737D5">
        <w:rPr>
          <w:rFonts w:ascii="Browallia New" w:hAnsi="Browallia New" w:cs="Browallia New"/>
          <w:spacing w:val="-4"/>
          <w:sz w:val="28"/>
          <w:szCs w:val="28"/>
        </w:rPr>
        <w:t xml:space="preserve"> </w:t>
      </w:r>
      <w:r w:rsidRPr="00B737D5">
        <w:rPr>
          <w:rFonts w:ascii="Browallia New" w:hAnsi="Browallia New" w:cs="Browallia New"/>
          <w:spacing w:val="-4"/>
          <w:sz w:val="28"/>
          <w:szCs w:val="28"/>
          <w:cs/>
        </w:rPr>
        <w:t>ดังนี้</w:t>
      </w:r>
    </w:p>
    <w:p w14:paraId="685A3674" w14:textId="77777777" w:rsidR="003C01A7" w:rsidRPr="00092EB0" w:rsidRDefault="003C01A7" w:rsidP="003C01A7">
      <w:pPr>
        <w:spacing w:line="240" w:lineRule="auto"/>
        <w:jc w:val="thaiDistribute"/>
        <w:rPr>
          <w:rFonts w:ascii="Browallia New" w:hAnsi="Browallia New" w:cs="Browallia New"/>
          <w:sz w:val="16"/>
          <w:szCs w:val="16"/>
        </w:rPr>
      </w:pPr>
    </w:p>
    <w:tbl>
      <w:tblPr>
        <w:tblW w:w="8784" w:type="dxa"/>
        <w:tblInd w:w="621" w:type="dxa"/>
        <w:tblLayout w:type="fixed"/>
        <w:tblLook w:val="01E0" w:firstRow="1" w:lastRow="1" w:firstColumn="1" w:lastColumn="1" w:noHBand="0" w:noVBand="0"/>
      </w:tblPr>
      <w:tblGrid>
        <w:gridCol w:w="3249"/>
        <w:gridCol w:w="1189"/>
        <w:gridCol w:w="266"/>
        <w:gridCol w:w="1218"/>
        <w:gridCol w:w="236"/>
        <w:gridCol w:w="1177"/>
        <w:gridCol w:w="236"/>
        <w:gridCol w:w="1213"/>
      </w:tblGrid>
      <w:tr w:rsidR="003C01A7" w:rsidRPr="00092EB0" w14:paraId="07E981C1" w14:textId="77777777" w:rsidTr="00C07995">
        <w:trPr>
          <w:trHeight w:val="20"/>
        </w:trPr>
        <w:tc>
          <w:tcPr>
            <w:tcW w:w="3249" w:type="dxa"/>
          </w:tcPr>
          <w:p w14:paraId="792C4711" w14:textId="77777777" w:rsidR="003C01A7" w:rsidRPr="003F3A4B" w:rsidRDefault="003C01A7" w:rsidP="003C01A7">
            <w:pPr>
              <w:tabs>
                <w:tab w:val="left" w:pos="360"/>
                <w:tab w:val="left" w:pos="2160"/>
                <w:tab w:val="left" w:pos="2880"/>
              </w:tabs>
              <w:spacing w:line="240" w:lineRule="auto"/>
              <w:ind w:right="-198"/>
              <w:jc w:val="center"/>
              <w:rPr>
                <w:rFonts w:ascii="Browallia New" w:hAnsi="Browallia New" w:cs="Browallia New"/>
                <w:sz w:val="28"/>
                <w:szCs w:val="28"/>
                <w:u w:val="single"/>
              </w:rPr>
            </w:pPr>
          </w:p>
        </w:tc>
        <w:tc>
          <w:tcPr>
            <w:tcW w:w="5535" w:type="dxa"/>
            <w:gridSpan w:val="7"/>
          </w:tcPr>
          <w:p w14:paraId="32AF3DFB" w14:textId="65F07C64"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3F3A4B">
              <w:rPr>
                <w:rFonts w:ascii="Browallia New" w:hAnsi="Browallia New" w:cs="Browallia New"/>
                <w:sz w:val="28"/>
                <w:szCs w:val="28"/>
                <w:cs/>
              </w:rPr>
              <w:t>(หน่วย</w:t>
            </w:r>
            <w:r w:rsidR="00F46B29" w:rsidRPr="003F3A4B">
              <w:rPr>
                <w:rFonts w:ascii="Browallia New" w:hAnsi="Browallia New" w:cs="Browallia New"/>
                <w:sz w:val="28"/>
                <w:szCs w:val="28"/>
              </w:rPr>
              <w:t xml:space="preserve"> </w:t>
            </w:r>
            <w:r w:rsidRPr="003F3A4B">
              <w:rPr>
                <w:rFonts w:ascii="Browallia New" w:hAnsi="Browallia New" w:cs="Browallia New"/>
                <w:sz w:val="28"/>
                <w:szCs w:val="28"/>
                <w:cs/>
              </w:rPr>
              <w:t>:</w:t>
            </w:r>
            <w:r w:rsidR="00F46B29" w:rsidRPr="003F3A4B">
              <w:rPr>
                <w:rFonts w:ascii="Browallia New" w:hAnsi="Browallia New" w:cs="Browallia New"/>
                <w:sz w:val="28"/>
                <w:szCs w:val="28"/>
              </w:rPr>
              <w:t xml:space="preserve"> </w:t>
            </w:r>
            <w:r w:rsidRPr="003F3A4B">
              <w:rPr>
                <w:rFonts w:ascii="Browallia New" w:hAnsi="Browallia New" w:cs="Browallia New"/>
                <w:sz w:val="28"/>
                <w:szCs w:val="28"/>
                <w:cs/>
              </w:rPr>
              <w:t>พันบาท)</w:t>
            </w:r>
          </w:p>
        </w:tc>
      </w:tr>
      <w:tr w:rsidR="003C01A7" w:rsidRPr="00092EB0" w14:paraId="4ADC035C" w14:textId="77777777" w:rsidTr="00C07995">
        <w:trPr>
          <w:trHeight w:val="20"/>
        </w:trPr>
        <w:tc>
          <w:tcPr>
            <w:tcW w:w="3249" w:type="dxa"/>
          </w:tcPr>
          <w:p w14:paraId="24238C1A" w14:textId="77777777" w:rsidR="003C01A7" w:rsidRPr="003F3A4B"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3" w:type="dxa"/>
            <w:gridSpan w:val="3"/>
            <w:tcBorders>
              <w:bottom w:val="single" w:sz="4" w:space="0" w:color="auto"/>
            </w:tcBorders>
          </w:tcPr>
          <w:p w14:paraId="02C283C3"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3F3A4B">
              <w:rPr>
                <w:rFonts w:ascii="Browallia New" w:hAnsi="Browallia New" w:cs="Browallia New"/>
                <w:sz w:val="28"/>
                <w:szCs w:val="28"/>
                <w:cs/>
              </w:rPr>
              <w:t>งบการเงินรวม</w:t>
            </w:r>
          </w:p>
        </w:tc>
        <w:tc>
          <w:tcPr>
            <w:tcW w:w="236" w:type="dxa"/>
          </w:tcPr>
          <w:p w14:paraId="7B4579CC"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26" w:type="dxa"/>
            <w:gridSpan w:val="3"/>
            <w:tcBorders>
              <w:bottom w:val="single" w:sz="4" w:space="0" w:color="auto"/>
            </w:tcBorders>
          </w:tcPr>
          <w:p w14:paraId="335E7C87"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3F3A4B">
              <w:rPr>
                <w:rFonts w:ascii="Browallia New" w:hAnsi="Browallia New" w:cs="Browallia New"/>
                <w:sz w:val="28"/>
                <w:szCs w:val="28"/>
                <w:cs/>
              </w:rPr>
              <w:t>งบการเงินเฉพาะของบริษัท</w:t>
            </w:r>
          </w:p>
        </w:tc>
      </w:tr>
      <w:tr w:rsidR="00C83D6E" w:rsidRPr="00092EB0" w14:paraId="1F229FDF" w14:textId="77777777" w:rsidTr="00C07995">
        <w:trPr>
          <w:trHeight w:val="20"/>
        </w:trPr>
        <w:tc>
          <w:tcPr>
            <w:tcW w:w="3249" w:type="dxa"/>
          </w:tcPr>
          <w:p w14:paraId="7579C2BA" w14:textId="77777777" w:rsidR="00C83D6E" w:rsidRPr="003F3A4B" w:rsidRDefault="00C83D6E" w:rsidP="00C83D6E">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189" w:type="dxa"/>
            <w:tcBorders>
              <w:bottom w:val="single" w:sz="4" w:space="0" w:color="auto"/>
            </w:tcBorders>
          </w:tcPr>
          <w:p w14:paraId="5B303F66" w14:textId="7605C018" w:rsidR="00C83D6E" w:rsidRPr="003F3A4B" w:rsidRDefault="00C83D6E" w:rsidP="00C8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F3A4B">
              <w:rPr>
                <w:rFonts w:ascii="Browallia New" w:hAnsi="Browallia New" w:cs="Browallia New"/>
                <w:sz w:val="28"/>
                <w:szCs w:val="28"/>
              </w:rPr>
              <w:t>2565</w:t>
            </w:r>
          </w:p>
        </w:tc>
        <w:tc>
          <w:tcPr>
            <w:tcW w:w="266" w:type="dxa"/>
            <w:tcBorders>
              <w:top w:val="single" w:sz="4" w:space="0" w:color="auto"/>
            </w:tcBorders>
          </w:tcPr>
          <w:p w14:paraId="64FD0032" w14:textId="77777777" w:rsidR="00C83D6E" w:rsidRPr="003F3A4B" w:rsidRDefault="00C83D6E" w:rsidP="00C8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8" w:type="dxa"/>
            <w:tcBorders>
              <w:bottom w:val="single" w:sz="4" w:space="0" w:color="auto"/>
            </w:tcBorders>
          </w:tcPr>
          <w:p w14:paraId="58FD7DB1" w14:textId="55A75BFE" w:rsidR="00C83D6E" w:rsidRPr="003F3A4B" w:rsidRDefault="00C83D6E" w:rsidP="00C8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3F3A4B">
              <w:rPr>
                <w:rFonts w:ascii="Browallia New" w:hAnsi="Browallia New" w:cs="Browallia New"/>
                <w:spacing w:val="-2"/>
                <w:sz w:val="28"/>
                <w:szCs w:val="28"/>
                <w:lang w:val="en-GB"/>
              </w:rPr>
              <w:t>2564</w:t>
            </w:r>
          </w:p>
        </w:tc>
        <w:tc>
          <w:tcPr>
            <w:tcW w:w="236" w:type="dxa"/>
          </w:tcPr>
          <w:p w14:paraId="0FCBCEFD" w14:textId="77777777" w:rsidR="00C83D6E" w:rsidRPr="003F3A4B" w:rsidRDefault="00C83D6E" w:rsidP="00C8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77" w:type="dxa"/>
            <w:tcBorders>
              <w:bottom w:val="single" w:sz="4" w:space="0" w:color="auto"/>
            </w:tcBorders>
          </w:tcPr>
          <w:p w14:paraId="18D071AA" w14:textId="1081021B" w:rsidR="00C83D6E" w:rsidRPr="003F3A4B" w:rsidRDefault="00C83D6E" w:rsidP="00C8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F3A4B">
              <w:rPr>
                <w:rFonts w:ascii="Browallia New" w:hAnsi="Browallia New" w:cs="Browallia New"/>
                <w:sz w:val="28"/>
                <w:szCs w:val="28"/>
              </w:rPr>
              <w:t>2565</w:t>
            </w:r>
          </w:p>
        </w:tc>
        <w:tc>
          <w:tcPr>
            <w:tcW w:w="236" w:type="dxa"/>
          </w:tcPr>
          <w:p w14:paraId="0FA5519D" w14:textId="77777777" w:rsidR="00C83D6E" w:rsidRPr="003F3A4B" w:rsidRDefault="00C83D6E" w:rsidP="00C8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3" w:type="dxa"/>
            <w:tcBorders>
              <w:bottom w:val="single" w:sz="4" w:space="0" w:color="auto"/>
            </w:tcBorders>
          </w:tcPr>
          <w:p w14:paraId="5438B91E" w14:textId="403A8FB0" w:rsidR="00C83D6E" w:rsidRPr="003F3A4B" w:rsidRDefault="00C83D6E" w:rsidP="00C83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F3A4B">
              <w:rPr>
                <w:rFonts w:ascii="Browallia New" w:hAnsi="Browallia New" w:cs="Browallia New"/>
                <w:spacing w:val="-2"/>
                <w:sz w:val="28"/>
                <w:szCs w:val="28"/>
                <w:lang w:val="en-GB"/>
              </w:rPr>
              <w:t>2564</w:t>
            </w:r>
          </w:p>
        </w:tc>
      </w:tr>
      <w:tr w:rsidR="00DC57AF" w:rsidRPr="00092EB0" w14:paraId="569892D2" w14:textId="77777777" w:rsidTr="00C07995">
        <w:trPr>
          <w:trHeight w:val="20"/>
        </w:trPr>
        <w:tc>
          <w:tcPr>
            <w:tcW w:w="3249" w:type="dxa"/>
          </w:tcPr>
          <w:p w14:paraId="0E5BFE0A" w14:textId="77777777" w:rsidR="003C01A7" w:rsidRPr="003F3A4B" w:rsidRDefault="003C01A7" w:rsidP="003C01A7">
            <w:pPr>
              <w:tabs>
                <w:tab w:val="left" w:pos="360"/>
                <w:tab w:val="left" w:pos="2160"/>
                <w:tab w:val="left" w:pos="2880"/>
              </w:tabs>
              <w:spacing w:line="240" w:lineRule="auto"/>
              <w:ind w:right="-43"/>
              <w:rPr>
                <w:rFonts w:ascii="Browallia New" w:hAnsi="Browallia New" w:cs="Browallia New"/>
                <w:sz w:val="28"/>
                <w:szCs w:val="28"/>
              </w:rPr>
            </w:pPr>
          </w:p>
        </w:tc>
        <w:tc>
          <w:tcPr>
            <w:tcW w:w="1189" w:type="dxa"/>
            <w:tcBorders>
              <w:top w:val="single" w:sz="4" w:space="0" w:color="auto"/>
            </w:tcBorders>
          </w:tcPr>
          <w:p w14:paraId="7A2D78CE"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266" w:type="dxa"/>
          </w:tcPr>
          <w:p w14:paraId="3D80795D"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1218" w:type="dxa"/>
            <w:tcBorders>
              <w:top w:val="single" w:sz="4" w:space="0" w:color="auto"/>
            </w:tcBorders>
          </w:tcPr>
          <w:p w14:paraId="04BCA873"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5496F814"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1177" w:type="dxa"/>
            <w:tcBorders>
              <w:top w:val="single" w:sz="4" w:space="0" w:color="auto"/>
            </w:tcBorders>
          </w:tcPr>
          <w:p w14:paraId="3EB7E8DD"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306D38B5"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1213" w:type="dxa"/>
          </w:tcPr>
          <w:p w14:paraId="69254A19"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r>
      <w:tr w:rsidR="000D23DB" w:rsidRPr="00DD0B4C" w14:paraId="33964591" w14:textId="77777777" w:rsidTr="00C07995">
        <w:trPr>
          <w:trHeight w:val="20"/>
        </w:trPr>
        <w:tc>
          <w:tcPr>
            <w:tcW w:w="3249" w:type="dxa"/>
          </w:tcPr>
          <w:p w14:paraId="36457827" w14:textId="77777777" w:rsidR="000D23DB" w:rsidRPr="003F3A4B" w:rsidRDefault="000D23DB" w:rsidP="000D23DB">
            <w:pPr>
              <w:spacing w:line="240" w:lineRule="auto"/>
              <w:rPr>
                <w:rFonts w:ascii="Browallia New" w:hAnsi="Browallia New" w:cs="Browallia New"/>
                <w:sz w:val="28"/>
                <w:szCs w:val="28"/>
              </w:rPr>
            </w:pPr>
            <w:r w:rsidRPr="003F3A4B">
              <w:rPr>
                <w:rFonts w:ascii="Browallia New" w:hAnsi="Browallia New" w:cs="Browallia New"/>
                <w:sz w:val="28"/>
                <w:szCs w:val="28"/>
                <w:cs/>
              </w:rPr>
              <w:t>หนังสือค้ำประกัน</w:t>
            </w:r>
          </w:p>
        </w:tc>
        <w:tc>
          <w:tcPr>
            <w:tcW w:w="1189" w:type="dxa"/>
            <w:tcBorders>
              <w:bottom w:val="single" w:sz="12" w:space="0" w:color="auto"/>
            </w:tcBorders>
            <w:shd w:val="clear" w:color="auto" w:fill="auto"/>
          </w:tcPr>
          <w:p w14:paraId="221F3F4B" w14:textId="51904F75" w:rsidR="000D23DB" w:rsidRPr="003F3A4B" w:rsidRDefault="002B7DFD" w:rsidP="003A027C">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215</w:t>
            </w:r>
            <w:r w:rsidR="00584A27" w:rsidRPr="003F3A4B">
              <w:rPr>
                <w:rFonts w:ascii="Browallia New" w:hAnsi="Browallia New" w:cs="Browallia New"/>
                <w:sz w:val="28"/>
                <w:szCs w:val="28"/>
                <w:lang w:val="en-GB"/>
              </w:rPr>
              <w:t>,451</w:t>
            </w:r>
          </w:p>
        </w:tc>
        <w:tc>
          <w:tcPr>
            <w:tcW w:w="266" w:type="dxa"/>
          </w:tcPr>
          <w:p w14:paraId="23CBF2E5" w14:textId="77777777" w:rsidR="000D23DB" w:rsidRPr="003F3A4B" w:rsidRDefault="000D23DB" w:rsidP="000D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218" w:type="dxa"/>
            <w:tcBorders>
              <w:bottom w:val="single" w:sz="12" w:space="0" w:color="auto"/>
            </w:tcBorders>
          </w:tcPr>
          <w:p w14:paraId="6231FC14" w14:textId="25FD5980" w:rsidR="000D23DB" w:rsidRPr="003F3A4B" w:rsidRDefault="000D23DB" w:rsidP="000D23DB">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223,282</w:t>
            </w:r>
          </w:p>
        </w:tc>
        <w:tc>
          <w:tcPr>
            <w:tcW w:w="236" w:type="dxa"/>
          </w:tcPr>
          <w:p w14:paraId="32A070A5" w14:textId="77777777" w:rsidR="000D23DB" w:rsidRPr="003F3A4B" w:rsidRDefault="000D23DB" w:rsidP="000D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77" w:type="dxa"/>
            <w:tcBorders>
              <w:bottom w:val="single" w:sz="12" w:space="0" w:color="auto"/>
            </w:tcBorders>
          </w:tcPr>
          <w:p w14:paraId="500E3A90" w14:textId="4B7295F1" w:rsidR="000D23DB" w:rsidRPr="003F3A4B" w:rsidRDefault="00584A27" w:rsidP="000D23DB">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8,679</w:t>
            </w:r>
          </w:p>
        </w:tc>
        <w:tc>
          <w:tcPr>
            <w:tcW w:w="236" w:type="dxa"/>
          </w:tcPr>
          <w:p w14:paraId="4CE9913C" w14:textId="77777777" w:rsidR="000D23DB" w:rsidRPr="003F3A4B" w:rsidRDefault="000D23DB" w:rsidP="000D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213" w:type="dxa"/>
            <w:tcBorders>
              <w:bottom w:val="single" w:sz="12" w:space="0" w:color="auto"/>
            </w:tcBorders>
          </w:tcPr>
          <w:p w14:paraId="37758C5B" w14:textId="7A593D9F" w:rsidR="000D23DB" w:rsidRPr="003F3A4B" w:rsidRDefault="000D23DB" w:rsidP="000D23DB">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8,679</w:t>
            </w:r>
          </w:p>
        </w:tc>
      </w:tr>
    </w:tbl>
    <w:p w14:paraId="457C86EF" w14:textId="1226F9E1" w:rsidR="006173EB" w:rsidRDefault="0061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E489C23" w14:textId="389EF728" w:rsidR="003C01A7" w:rsidRDefault="003C01A7" w:rsidP="00DB3104">
      <w:pPr>
        <w:pStyle w:val="BodyText2"/>
        <w:numPr>
          <w:ilvl w:val="0"/>
          <w:numId w:val="29"/>
        </w:numPr>
        <w:tabs>
          <w:tab w:val="clear" w:pos="540"/>
          <w:tab w:val="left" w:pos="709"/>
        </w:tabs>
        <w:spacing w:line="240" w:lineRule="auto"/>
        <w:ind w:left="709"/>
        <w:jc w:val="thaiDistribute"/>
        <w:rPr>
          <w:rFonts w:ascii="Browallia New" w:hAnsi="Browallia New" w:cs="Browallia New"/>
          <w:sz w:val="28"/>
          <w:szCs w:val="28"/>
        </w:rPr>
      </w:pPr>
      <w:r w:rsidRPr="00996481">
        <w:rPr>
          <w:rFonts w:ascii="Browallia New" w:hAnsi="Browallia New" w:cs="Browallia New"/>
          <w:sz w:val="28"/>
          <w:szCs w:val="28"/>
          <w:cs/>
        </w:rPr>
        <w:t>กลุ่ม</w:t>
      </w:r>
      <w:r w:rsidRPr="00C07995">
        <w:rPr>
          <w:rFonts w:ascii="Browallia New" w:hAnsi="Browallia New" w:cs="Browallia New"/>
          <w:spacing w:val="-4"/>
          <w:sz w:val="28"/>
          <w:szCs w:val="28"/>
          <w:cs/>
        </w:rPr>
        <w:t>บริษัท</w:t>
      </w:r>
      <w:r w:rsidRPr="00996481">
        <w:rPr>
          <w:rFonts w:ascii="Browallia New" w:hAnsi="Browallia New" w:cs="Browallia New"/>
          <w:sz w:val="28"/>
          <w:szCs w:val="28"/>
          <w:cs/>
        </w:rPr>
        <w:t>มีวงเงินกู้ยืมดังนี้</w:t>
      </w:r>
    </w:p>
    <w:p w14:paraId="6F88B5AD" w14:textId="77777777" w:rsidR="003C01A7" w:rsidRPr="00CE701E"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16"/>
          <w:szCs w:val="16"/>
        </w:rPr>
      </w:pPr>
    </w:p>
    <w:tbl>
      <w:tblPr>
        <w:tblW w:w="8784" w:type="dxa"/>
        <w:tblInd w:w="612" w:type="dxa"/>
        <w:tblLook w:val="01E0" w:firstRow="1" w:lastRow="1" w:firstColumn="1" w:lastColumn="1" w:noHBand="0" w:noVBand="0"/>
      </w:tblPr>
      <w:tblGrid>
        <w:gridCol w:w="2982"/>
        <w:gridCol w:w="267"/>
        <w:gridCol w:w="1185"/>
        <w:gridCol w:w="273"/>
        <w:gridCol w:w="1219"/>
        <w:gridCol w:w="6"/>
        <w:gridCol w:w="236"/>
        <w:gridCol w:w="1163"/>
        <w:gridCol w:w="6"/>
        <w:gridCol w:w="230"/>
        <w:gridCol w:w="6"/>
        <w:gridCol w:w="1211"/>
      </w:tblGrid>
      <w:tr w:rsidR="003C01A7" w:rsidRPr="00996481" w14:paraId="6C7A4096" w14:textId="77777777" w:rsidTr="00C07995">
        <w:trPr>
          <w:trHeight w:val="20"/>
        </w:trPr>
        <w:tc>
          <w:tcPr>
            <w:tcW w:w="2982" w:type="dxa"/>
            <w:vAlign w:val="bottom"/>
          </w:tcPr>
          <w:p w14:paraId="6AAEA2E2" w14:textId="77777777" w:rsidR="003C01A7" w:rsidRPr="003F3A4B"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48ABADD0"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vAlign w:val="bottom"/>
          </w:tcPr>
          <w:p w14:paraId="7D37EC1C" w14:textId="4C9DFE9D"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p>
        </w:tc>
        <w:tc>
          <w:tcPr>
            <w:tcW w:w="236" w:type="dxa"/>
            <w:vAlign w:val="bottom"/>
          </w:tcPr>
          <w:p w14:paraId="6569EF6C"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vAlign w:val="bottom"/>
          </w:tcPr>
          <w:p w14:paraId="2C12E8D0" w14:textId="643D9EA1" w:rsidR="003C01A7" w:rsidRPr="003F3A4B" w:rsidRDefault="0098625B"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3F3A4B">
              <w:rPr>
                <w:rFonts w:ascii="Browallia New" w:hAnsi="Browallia New" w:cs="Browallia New"/>
                <w:sz w:val="28"/>
                <w:szCs w:val="28"/>
                <w:cs/>
              </w:rPr>
              <w:t>(หน่วย : ล้านบาท)</w:t>
            </w:r>
          </w:p>
        </w:tc>
      </w:tr>
      <w:tr w:rsidR="00EC3C88" w:rsidRPr="00996481" w14:paraId="0C34373B" w14:textId="77777777" w:rsidTr="00C07995">
        <w:trPr>
          <w:trHeight w:val="20"/>
        </w:trPr>
        <w:tc>
          <w:tcPr>
            <w:tcW w:w="2982" w:type="dxa"/>
            <w:vAlign w:val="bottom"/>
          </w:tcPr>
          <w:p w14:paraId="34A1DA22" w14:textId="77777777" w:rsidR="00EC3C88" w:rsidRPr="003F3A4B" w:rsidRDefault="00EC3C88" w:rsidP="00EC3C88">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403A0F96"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vAlign w:val="bottom"/>
          </w:tcPr>
          <w:p w14:paraId="0E74C10A" w14:textId="7A3B3CC3"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3F3A4B">
              <w:rPr>
                <w:rFonts w:ascii="Browallia New" w:hAnsi="Browallia New" w:cs="Browallia New"/>
                <w:sz w:val="28"/>
                <w:szCs w:val="28"/>
                <w:cs/>
              </w:rPr>
              <w:t>งบการเงินรวม</w:t>
            </w:r>
          </w:p>
        </w:tc>
        <w:tc>
          <w:tcPr>
            <w:tcW w:w="236" w:type="dxa"/>
            <w:vAlign w:val="bottom"/>
          </w:tcPr>
          <w:p w14:paraId="301E646A"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tcBorders>
              <w:bottom w:val="single" w:sz="4" w:space="0" w:color="auto"/>
            </w:tcBorders>
            <w:vAlign w:val="bottom"/>
          </w:tcPr>
          <w:p w14:paraId="18FF10CD" w14:textId="4D96F349"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3F3A4B">
              <w:rPr>
                <w:rFonts w:ascii="Browallia New" w:hAnsi="Browallia New" w:cs="Browallia New"/>
                <w:sz w:val="28"/>
                <w:szCs w:val="28"/>
                <w:cs/>
              </w:rPr>
              <w:t>งบการเงินเฉพาะของบริษัท</w:t>
            </w:r>
          </w:p>
        </w:tc>
      </w:tr>
      <w:tr w:rsidR="00EC3C88" w:rsidRPr="00996481" w14:paraId="40855B1B" w14:textId="77777777" w:rsidTr="00C07995">
        <w:trPr>
          <w:trHeight w:val="20"/>
        </w:trPr>
        <w:tc>
          <w:tcPr>
            <w:tcW w:w="2982" w:type="dxa"/>
            <w:vAlign w:val="bottom"/>
          </w:tcPr>
          <w:p w14:paraId="290CB035" w14:textId="77777777" w:rsidR="00EC3C88" w:rsidRPr="003F3A4B" w:rsidRDefault="00EC3C88" w:rsidP="00EC3C88">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66D0A284"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tcPr>
          <w:p w14:paraId="6CF783CF" w14:textId="28C1B03E"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3F3A4B">
              <w:rPr>
                <w:rFonts w:ascii="Browallia New" w:hAnsi="Browallia New" w:cs="Browallia New"/>
                <w:sz w:val="28"/>
                <w:szCs w:val="28"/>
              </w:rPr>
              <w:t>2565</w:t>
            </w:r>
          </w:p>
        </w:tc>
        <w:tc>
          <w:tcPr>
            <w:tcW w:w="273" w:type="dxa"/>
            <w:tcBorders>
              <w:top w:val="single" w:sz="4" w:space="0" w:color="auto"/>
            </w:tcBorders>
          </w:tcPr>
          <w:p w14:paraId="6E887E94"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25" w:type="dxa"/>
            <w:gridSpan w:val="2"/>
            <w:tcBorders>
              <w:bottom w:val="single" w:sz="4" w:space="0" w:color="auto"/>
            </w:tcBorders>
          </w:tcPr>
          <w:p w14:paraId="056CE0A4" w14:textId="6BCC2B85"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r w:rsidRPr="003F3A4B">
              <w:rPr>
                <w:rFonts w:ascii="Browallia New" w:hAnsi="Browallia New" w:cs="Browallia New"/>
                <w:spacing w:val="-2"/>
                <w:sz w:val="28"/>
                <w:szCs w:val="28"/>
                <w:lang w:val="en-GB"/>
              </w:rPr>
              <w:t>2564</w:t>
            </w:r>
          </w:p>
        </w:tc>
        <w:tc>
          <w:tcPr>
            <w:tcW w:w="236" w:type="dxa"/>
            <w:vAlign w:val="bottom"/>
          </w:tcPr>
          <w:p w14:paraId="3CF2A435"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169" w:type="dxa"/>
            <w:gridSpan w:val="2"/>
            <w:tcBorders>
              <w:bottom w:val="single" w:sz="4" w:space="0" w:color="auto"/>
            </w:tcBorders>
          </w:tcPr>
          <w:p w14:paraId="43925AAC" w14:textId="13CAA43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3F3A4B">
              <w:rPr>
                <w:rFonts w:ascii="Browallia New" w:hAnsi="Browallia New" w:cs="Browallia New"/>
                <w:sz w:val="28"/>
                <w:szCs w:val="28"/>
              </w:rPr>
              <w:t>2565</w:t>
            </w:r>
          </w:p>
        </w:tc>
        <w:tc>
          <w:tcPr>
            <w:tcW w:w="236" w:type="dxa"/>
            <w:gridSpan w:val="2"/>
          </w:tcPr>
          <w:p w14:paraId="60AD5505"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11" w:type="dxa"/>
            <w:tcBorders>
              <w:bottom w:val="single" w:sz="4" w:space="0" w:color="auto"/>
            </w:tcBorders>
          </w:tcPr>
          <w:p w14:paraId="74A3872A" w14:textId="7D16B332"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3F3A4B">
              <w:rPr>
                <w:rFonts w:ascii="Browallia New" w:hAnsi="Browallia New" w:cs="Browallia New"/>
                <w:spacing w:val="-2"/>
                <w:sz w:val="28"/>
                <w:szCs w:val="28"/>
                <w:lang w:val="en-GB"/>
              </w:rPr>
              <w:t>2564</w:t>
            </w:r>
          </w:p>
        </w:tc>
      </w:tr>
      <w:tr w:rsidR="00EC3C88" w:rsidRPr="00996481" w14:paraId="31D5DE3F" w14:textId="77777777" w:rsidTr="00C07995">
        <w:trPr>
          <w:trHeight w:val="20"/>
        </w:trPr>
        <w:tc>
          <w:tcPr>
            <w:tcW w:w="2982" w:type="dxa"/>
            <w:vAlign w:val="bottom"/>
          </w:tcPr>
          <w:p w14:paraId="5704F698" w14:textId="77777777" w:rsidR="00EC3C88" w:rsidRPr="003F3A4B" w:rsidRDefault="00EC3C88" w:rsidP="00EC3C88">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7475129C"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4A57F25E"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2AF9D831"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4DE793AF"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vAlign w:val="bottom"/>
          </w:tcPr>
          <w:p w14:paraId="48199024"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17BBA0AE"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140FE065"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1" w:type="dxa"/>
            <w:vAlign w:val="bottom"/>
          </w:tcPr>
          <w:p w14:paraId="40204A79"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EC3C88" w:rsidRPr="00996481" w14:paraId="7EB0424B" w14:textId="77777777" w:rsidTr="00C07995">
        <w:trPr>
          <w:trHeight w:val="20"/>
        </w:trPr>
        <w:tc>
          <w:tcPr>
            <w:tcW w:w="5926" w:type="dxa"/>
            <w:gridSpan w:val="5"/>
            <w:vAlign w:val="bottom"/>
          </w:tcPr>
          <w:p w14:paraId="74BBEC01" w14:textId="6AE58BBC" w:rsidR="00EC3C88" w:rsidRPr="003F3A4B" w:rsidRDefault="00EC3C88" w:rsidP="00EC3C88">
            <w:pPr>
              <w:tabs>
                <w:tab w:val="clear" w:pos="3742"/>
                <w:tab w:val="left" w:pos="360"/>
              </w:tabs>
              <w:spacing w:line="240" w:lineRule="auto"/>
              <w:ind w:right="-156"/>
              <w:rPr>
                <w:rFonts w:ascii="Browallia New" w:hAnsi="Browallia New" w:cs="Browallia New"/>
                <w:sz w:val="28"/>
                <w:szCs w:val="28"/>
              </w:rPr>
            </w:pPr>
            <w:r w:rsidRPr="003F3A4B">
              <w:rPr>
                <w:rFonts w:ascii="Browallia New" w:hAnsi="Browallia New" w:cs="Browallia New"/>
                <w:sz w:val="28"/>
                <w:szCs w:val="28"/>
                <w:cs/>
              </w:rPr>
              <w:t>วงเงินเบิกเกินบัญชีและเงินกู้ยืมระยะสั้น</w:t>
            </w:r>
          </w:p>
        </w:tc>
        <w:tc>
          <w:tcPr>
            <w:tcW w:w="242" w:type="dxa"/>
            <w:gridSpan w:val="2"/>
            <w:vAlign w:val="bottom"/>
          </w:tcPr>
          <w:p w14:paraId="6859C963" w14:textId="77777777" w:rsidR="00EC3C88" w:rsidRPr="003F3A4B" w:rsidRDefault="00EC3C88" w:rsidP="00EC3C88">
            <w:pPr>
              <w:tabs>
                <w:tab w:val="left" w:pos="360"/>
              </w:tabs>
              <w:spacing w:line="240" w:lineRule="auto"/>
              <w:ind w:right="912"/>
              <w:jc w:val="right"/>
              <w:rPr>
                <w:rFonts w:ascii="Browallia New" w:hAnsi="Browallia New" w:cs="Browallia New"/>
                <w:sz w:val="28"/>
                <w:szCs w:val="28"/>
              </w:rPr>
            </w:pPr>
          </w:p>
        </w:tc>
        <w:tc>
          <w:tcPr>
            <w:tcW w:w="1163" w:type="dxa"/>
            <w:vAlign w:val="bottom"/>
          </w:tcPr>
          <w:p w14:paraId="578FD1E0" w14:textId="77777777" w:rsidR="00EC3C88" w:rsidRPr="003F3A4B" w:rsidRDefault="00EC3C88" w:rsidP="00EC3C88">
            <w:pPr>
              <w:tabs>
                <w:tab w:val="left" w:pos="360"/>
              </w:tabs>
              <w:spacing w:line="240" w:lineRule="auto"/>
              <w:ind w:right="912"/>
              <w:jc w:val="right"/>
              <w:rPr>
                <w:rFonts w:ascii="Browallia New" w:hAnsi="Browallia New" w:cs="Browallia New"/>
                <w:sz w:val="28"/>
                <w:szCs w:val="28"/>
              </w:rPr>
            </w:pPr>
          </w:p>
        </w:tc>
        <w:tc>
          <w:tcPr>
            <w:tcW w:w="236" w:type="dxa"/>
            <w:gridSpan w:val="2"/>
            <w:vAlign w:val="bottom"/>
          </w:tcPr>
          <w:p w14:paraId="43736254" w14:textId="77777777" w:rsidR="00EC3C88" w:rsidRPr="003F3A4B" w:rsidRDefault="00EC3C88" w:rsidP="00EC3C88">
            <w:pPr>
              <w:tabs>
                <w:tab w:val="left" w:pos="360"/>
              </w:tabs>
              <w:spacing w:line="240" w:lineRule="auto"/>
              <w:ind w:right="912"/>
              <w:jc w:val="right"/>
              <w:rPr>
                <w:rFonts w:ascii="Browallia New" w:hAnsi="Browallia New" w:cs="Browallia New"/>
                <w:sz w:val="28"/>
                <w:szCs w:val="28"/>
              </w:rPr>
            </w:pPr>
          </w:p>
        </w:tc>
        <w:tc>
          <w:tcPr>
            <w:tcW w:w="1217" w:type="dxa"/>
            <w:gridSpan w:val="2"/>
            <w:vAlign w:val="bottom"/>
          </w:tcPr>
          <w:p w14:paraId="3C901632" w14:textId="77777777" w:rsidR="00EC3C88" w:rsidRPr="003F3A4B" w:rsidRDefault="00EC3C88" w:rsidP="00EC3C88">
            <w:pPr>
              <w:tabs>
                <w:tab w:val="left" w:pos="360"/>
              </w:tabs>
              <w:spacing w:line="240" w:lineRule="auto"/>
              <w:ind w:right="912"/>
              <w:jc w:val="right"/>
              <w:rPr>
                <w:rFonts w:ascii="Browallia New" w:hAnsi="Browallia New" w:cs="Browallia New"/>
                <w:sz w:val="28"/>
                <w:szCs w:val="28"/>
              </w:rPr>
            </w:pPr>
          </w:p>
        </w:tc>
      </w:tr>
      <w:tr w:rsidR="00EC3C88" w:rsidRPr="00996481" w14:paraId="5220095F" w14:textId="77777777" w:rsidTr="00C07995">
        <w:trPr>
          <w:trHeight w:val="20"/>
        </w:trPr>
        <w:tc>
          <w:tcPr>
            <w:tcW w:w="2982" w:type="dxa"/>
            <w:vAlign w:val="bottom"/>
          </w:tcPr>
          <w:p w14:paraId="4AEC380C" w14:textId="032E8DD5" w:rsidR="00EC3C88" w:rsidRPr="003F3A4B" w:rsidRDefault="0025683C" w:rsidP="00C07995">
            <w:pPr>
              <w:tabs>
                <w:tab w:val="clear" w:pos="227"/>
              </w:tabs>
              <w:spacing w:line="240" w:lineRule="auto"/>
              <w:rPr>
                <w:rFonts w:ascii="Browallia New" w:hAnsi="Browallia New" w:cs="Browallia New"/>
                <w:sz w:val="28"/>
                <w:szCs w:val="28"/>
              </w:rPr>
            </w:pPr>
            <w:r w:rsidRPr="003F3A4B">
              <w:rPr>
                <w:rFonts w:ascii="Browallia New" w:hAnsi="Browallia New" w:cs="Browallia New"/>
                <w:sz w:val="28"/>
                <w:szCs w:val="28"/>
              </w:rPr>
              <w:t xml:space="preserve">    </w:t>
            </w:r>
            <w:r w:rsidRPr="003F3A4B">
              <w:rPr>
                <w:rFonts w:ascii="Browallia New" w:hAnsi="Browallia New" w:cs="Browallia New"/>
                <w:sz w:val="28"/>
                <w:szCs w:val="28"/>
                <w:cs/>
              </w:rPr>
              <w:t>จากสถาบันการเงิน</w:t>
            </w:r>
          </w:p>
        </w:tc>
        <w:tc>
          <w:tcPr>
            <w:tcW w:w="267" w:type="dxa"/>
            <w:vAlign w:val="bottom"/>
          </w:tcPr>
          <w:p w14:paraId="632F077D" w14:textId="77777777" w:rsidR="00EC3C88" w:rsidRPr="003F3A4B" w:rsidRDefault="00EC3C88" w:rsidP="00EC3C88">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vAlign w:val="bottom"/>
          </w:tcPr>
          <w:p w14:paraId="1E3F2C2A" w14:textId="4124E5AE" w:rsidR="00EC3C88" w:rsidRPr="003F3A4B" w:rsidRDefault="00BC37EA" w:rsidP="00EC3C88">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943</w:t>
            </w:r>
          </w:p>
        </w:tc>
        <w:tc>
          <w:tcPr>
            <w:tcW w:w="273" w:type="dxa"/>
            <w:vAlign w:val="bottom"/>
          </w:tcPr>
          <w:p w14:paraId="788E145B"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vAlign w:val="bottom"/>
          </w:tcPr>
          <w:p w14:paraId="7DAFE3BC" w14:textId="29ADC78C" w:rsidR="00EC3C88" w:rsidRPr="003F3A4B" w:rsidRDefault="00EC3C88" w:rsidP="00EC3C88">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855</w:t>
            </w:r>
          </w:p>
        </w:tc>
        <w:tc>
          <w:tcPr>
            <w:tcW w:w="236" w:type="dxa"/>
            <w:vAlign w:val="bottom"/>
          </w:tcPr>
          <w:p w14:paraId="5FC0AD17"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vAlign w:val="bottom"/>
          </w:tcPr>
          <w:p w14:paraId="7DBD26B1" w14:textId="3298E6D8" w:rsidR="00EC3C88" w:rsidRPr="003F3A4B" w:rsidRDefault="00BC37EA" w:rsidP="00EC3C88">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375</w:t>
            </w:r>
          </w:p>
        </w:tc>
        <w:tc>
          <w:tcPr>
            <w:tcW w:w="236" w:type="dxa"/>
            <w:gridSpan w:val="2"/>
            <w:vAlign w:val="bottom"/>
          </w:tcPr>
          <w:p w14:paraId="5C823E3F"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11" w:type="dxa"/>
            <w:tcBorders>
              <w:bottom w:val="single" w:sz="12" w:space="0" w:color="auto"/>
            </w:tcBorders>
            <w:vAlign w:val="bottom"/>
          </w:tcPr>
          <w:p w14:paraId="0B9AF119" w14:textId="76607492" w:rsidR="00EC3C88" w:rsidRPr="003F3A4B" w:rsidRDefault="00EC3C88" w:rsidP="00EC3C88">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375</w:t>
            </w:r>
          </w:p>
        </w:tc>
      </w:tr>
    </w:tbl>
    <w:p w14:paraId="7253FBA0" w14:textId="77777777" w:rsidR="003C01A7" w:rsidRPr="00C07995"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cs/>
        </w:rPr>
      </w:pPr>
    </w:p>
    <w:p w14:paraId="331A10B8" w14:textId="605A9EB6" w:rsidR="00EB2E73" w:rsidRPr="00C07995" w:rsidRDefault="003C01A7" w:rsidP="00C07995">
      <w:pPr>
        <w:pStyle w:val="BodyText2"/>
        <w:ind w:left="706"/>
        <w:jc w:val="thaiDistribute"/>
        <w:rPr>
          <w:rFonts w:ascii="Browallia New" w:hAnsi="Browallia New" w:cs="Browallia New"/>
          <w:sz w:val="28"/>
          <w:szCs w:val="28"/>
          <w:lang w:val="en-GB"/>
        </w:rPr>
      </w:pPr>
      <w:r w:rsidRPr="00C07995">
        <w:rPr>
          <w:rFonts w:ascii="Browallia New" w:hAnsi="Browallia New" w:cs="Browallia New"/>
          <w:sz w:val="28"/>
          <w:szCs w:val="28"/>
          <w:cs/>
          <w:lang w:val="en-GB"/>
        </w:rPr>
        <w:t>วงเงินเบิกเกินบัญชีและเงินกู้ยืมระยะสั้นจากสถาบันการเงินข้างต้นค้ำประกันโดยกรรมการของบริษัทและ</w:t>
      </w:r>
      <w:r w:rsidR="00DB1F11">
        <w:rPr>
          <w:rFonts w:ascii="Browallia New" w:hAnsi="Browallia New" w:cs="Browallia New"/>
          <w:sz w:val="28"/>
          <w:szCs w:val="28"/>
          <w:lang w:val="en-GB"/>
        </w:rPr>
        <w:br/>
      </w:r>
      <w:r w:rsidRPr="00C07995">
        <w:rPr>
          <w:rFonts w:ascii="Browallia New" w:hAnsi="Browallia New" w:cs="Browallia New"/>
          <w:sz w:val="28"/>
          <w:szCs w:val="28"/>
          <w:cs/>
          <w:lang w:val="en-GB"/>
        </w:rPr>
        <w:t>บริษัทย่อย</w:t>
      </w:r>
      <w:r w:rsidR="00F46B29" w:rsidRPr="00C07995">
        <w:rPr>
          <w:rFonts w:ascii="Browallia New" w:hAnsi="Browallia New" w:cs="Browallia New"/>
          <w:sz w:val="28"/>
          <w:szCs w:val="28"/>
          <w:lang w:val="en-GB"/>
        </w:rPr>
        <w:t xml:space="preserve"> </w:t>
      </w:r>
      <w:r w:rsidRPr="00C07995">
        <w:rPr>
          <w:rFonts w:ascii="Browallia New" w:hAnsi="Browallia New" w:cs="Browallia New"/>
          <w:sz w:val="28"/>
          <w:szCs w:val="28"/>
          <w:cs/>
          <w:lang w:val="en-GB"/>
        </w:rPr>
        <w:t>และจำนองโดยที่ดินและสิ่งปลูกสร้าง</w:t>
      </w:r>
      <w:r w:rsidR="00F46B29" w:rsidRPr="00C07995">
        <w:rPr>
          <w:rFonts w:ascii="Browallia New" w:hAnsi="Browallia New" w:cs="Browallia New"/>
          <w:sz w:val="28"/>
          <w:szCs w:val="28"/>
          <w:lang w:val="en-GB"/>
        </w:rPr>
        <w:t xml:space="preserve"> </w:t>
      </w:r>
      <w:r w:rsidRPr="00C07995">
        <w:rPr>
          <w:rFonts w:ascii="Browallia New" w:hAnsi="Browallia New" w:cs="Browallia New"/>
          <w:sz w:val="28"/>
          <w:szCs w:val="28"/>
          <w:cs/>
          <w:lang w:val="en-GB"/>
        </w:rPr>
        <w:t>และที่ดินพร้อมสิ่งปลูกสร้างของโครงการอสังหาริมทรัพย์</w:t>
      </w:r>
    </w:p>
    <w:p w14:paraId="51F2093E" w14:textId="77777777" w:rsidR="00EB2E73" w:rsidRDefault="00EB2E73"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pPr>
    </w:p>
    <w:p w14:paraId="63D9D025" w14:textId="77777777" w:rsidR="00E37C52" w:rsidRDefault="00E3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pacing w:val="-4"/>
          <w:sz w:val="28"/>
          <w:szCs w:val="28"/>
          <w:highlight w:val="yellow"/>
          <w:u w:val="single"/>
          <w:cs/>
          <w:lang w:val="th-TH"/>
        </w:rPr>
      </w:pPr>
      <w:r>
        <w:rPr>
          <w:rFonts w:ascii="Browallia New" w:hAnsi="Browallia New" w:cs="Browallia New"/>
          <w:i/>
          <w:iCs/>
          <w:spacing w:val="-4"/>
          <w:sz w:val="28"/>
          <w:szCs w:val="28"/>
          <w:highlight w:val="yellow"/>
          <w:u w:val="single"/>
          <w:cs/>
        </w:rPr>
        <w:br w:type="page"/>
      </w:r>
    </w:p>
    <w:p w14:paraId="68767D59" w14:textId="298CF0B3" w:rsidR="009E6AF4" w:rsidRPr="00143D6A" w:rsidRDefault="009E6AF4" w:rsidP="00C07995">
      <w:pPr>
        <w:pStyle w:val="BodyText2"/>
        <w:spacing w:line="240" w:lineRule="auto"/>
        <w:ind w:left="364"/>
        <w:jc w:val="thaiDistribute"/>
        <w:rPr>
          <w:rFonts w:ascii="Browallia New" w:hAnsi="Browallia New" w:cs="Browallia New"/>
          <w:i/>
          <w:iCs/>
          <w:spacing w:val="-4"/>
          <w:sz w:val="28"/>
          <w:szCs w:val="28"/>
          <w:u w:val="single"/>
        </w:rPr>
      </w:pPr>
      <w:r w:rsidRPr="00143D6A">
        <w:rPr>
          <w:rFonts w:ascii="Browallia New" w:hAnsi="Browallia New" w:cs="Browallia New"/>
          <w:i/>
          <w:iCs/>
          <w:spacing w:val="-4"/>
          <w:sz w:val="28"/>
          <w:szCs w:val="28"/>
          <w:u w:val="single"/>
          <w:cs/>
        </w:rPr>
        <w:t>หนี้สินที่อาจจะเกิดขึ้น</w:t>
      </w:r>
    </w:p>
    <w:p w14:paraId="2CF1B82C" w14:textId="532563F8" w:rsidR="00E21C03" w:rsidRPr="00C465B6" w:rsidRDefault="00E21C03" w:rsidP="00C913F6">
      <w:pPr>
        <w:pStyle w:val="BodyText2"/>
        <w:spacing w:line="240" w:lineRule="auto"/>
        <w:ind w:left="364"/>
        <w:jc w:val="thaiDistribute"/>
        <w:rPr>
          <w:rFonts w:ascii="Browallia New" w:hAnsi="Browallia New" w:cs="Browallia New"/>
          <w:sz w:val="28"/>
          <w:szCs w:val="28"/>
        </w:rPr>
      </w:pPr>
      <w:r w:rsidRPr="00C465B6">
        <w:rPr>
          <w:rFonts w:ascii="Browallia New" w:hAnsi="Browallia New" w:cs="Browallia New"/>
          <w:sz w:val="28"/>
          <w:szCs w:val="28"/>
          <w:cs/>
        </w:rPr>
        <w:t xml:space="preserve">บริษัทย่อยแห่งหนึ่งถูกเรียกร้องค่าเสียหายจากบริษัทแห่งหนึ่งจากการยกเลิกสัญญาบริหารจัดการโรงแรม โดยเมื่อวันที่ </w:t>
      </w:r>
      <w:r w:rsidR="00C16F34" w:rsidRPr="00C16F34">
        <w:rPr>
          <w:rFonts w:ascii="Browallia New" w:hAnsi="Browallia New" w:cs="Browallia New"/>
          <w:sz w:val="28"/>
          <w:szCs w:val="28"/>
          <w:lang w:val="en-US"/>
        </w:rPr>
        <w:t>21</w:t>
      </w:r>
      <w:r w:rsidRPr="00C465B6">
        <w:rPr>
          <w:rFonts w:ascii="Browallia New" w:hAnsi="Browallia New" w:cs="Browallia New"/>
          <w:sz w:val="28"/>
          <w:szCs w:val="28"/>
          <w:cs/>
        </w:rPr>
        <w:t xml:space="preserve"> เมษายน </w:t>
      </w:r>
      <w:r w:rsidR="00C16F34" w:rsidRPr="00C16F34">
        <w:rPr>
          <w:rFonts w:ascii="Browallia New" w:hAnsi="Browallia New" w:cs="Browallia New"/>
          <w:sz w:val="28"/>
          <w:szCs w:val="28"/>
          <w:lang w:val="en-US"/>
        </w:rPr>
        <w:t>2564</w:t>
      </w:r>
      <w:r w:rsidRPr="00C465B6">
        <w:rPr>
          <w:rFonts w:ascii="Browallia New" w:hAnsi="Browallia New" w:cs="Browallia New"/>
          <w:sz w:val="28"/>
          <w:szCs w:val="28"/>
          <w:cs/>
        </w:rPr>
        <w:t xml:space="preserve"> คณะอนุญาโตตุลาการที่ประเทศสิงคโปร์ได้สิ้นสุดกระบวนการไต่สวนและแจ้งคำชี้ขาดสิ้นสุดให้ชำระค่าเสียหายแก่ผู้เรียกร้องเป็นจำนวนเงิน </w:t>
      </w:r>
      <w:r w:rsidR="00C16F34" w:rsidRPr="00C16F34">
        <w:rPr>
          <w:rFonts w:ascii="Browallia New" w:hAnsi="Browallia New" w:cs="Browallia New"/>
          <w:sz w:val="28"/>
          <w:szCs w:val="28"/>
          <w:lang w:val="en-US"/>
        </w:rPr>
        <w:t>28</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09</w:t>
      </w:r>
      <w:r w:rsidRPr="00C465B6">
        <w:rPr>
          <w:rFonts w:ascii="Browallia New" w:hAnsi="Browallia New" w:cs="Browallia New"/>
          <w:sz w:val="28"/>
          <w:szCs w:val="28"/>
          <w:cs/>
        </w:rPr>
        <w:t xml:space="preserve"> ล้านบาท และชำระยอดคงค้างกับผู้เรียกร้องตามใบแจ้งหนี้ลงวันที่ </w:t>
      </w:r>
      <w:r w:rsidR="00C16F34" w:rsidRPr="00C16F34">
        <w:rPr>
          <w:rFonts w:ascii="Browallia New" w:hAnsi="Browallia New" w:cs="Browallia New"/>
          <w:sz w:val="28"/>
          <w:szCs w:val="28"/>
          <w:lang w:val="en-US"/>
        </w:rPr>
        <w:t>1</w:t>
      </w:r>
      <w:r w:rsidRPr="00C465B6">
        <w:rPr>
          <w:rFonts w:ascii="Browallia New" w:hAnsi="Browallia New" w:cs="Browallia New"/>
          <w:sz w:val="28"/>
          <w:szCs w:val="28"/>
          <w:cs/>
        </w:rPr>
        <w:t xml:space="preserve"> เมษายน </w:t>
      </w:r>
      <w:r w:rsidR="00C16F34" w:rsidRPr="00C16F34">
        <w:rPr>
          <w:rFonts w:ascii="Browallia New" w:hAnsi="Browallia New" w:cs="Browallia New"/>
          <w:sz w:val="28"/>
          <w:szCs w:val="28"/>
          <w:lang w:val="en-US"/>
        </w:rPr>
        <w:t>2561</w:t>
      </w:r>
      <w:r w:rsidRPr="00C465B6">
        <w:rPr>
          <w:rFonts w:ascii="Browallia New" w:hAnsi="Browallia New" w:cs="Browallia New"/>
          <w:sz w:val="28"/>
          <w:szCs w:val="28"/>
          <w:cs/>
        </w:rPr>
        <w:t xml:space="preserve"> จำนวนเงิน </w:t>
      </w:r>
      <w:r w:rsidR="00C16F34" w:rsidRPr="00C16F34">
        <w:rPr>
          <w:rFonts w:ascii="Browallia New" w:hAnsi="Browallia New" w:cs="Browallia New"/>
          <w:sz w:val="28"/>
          <w:szCs w:val="28"/>
          <w:lang w:val="en-US"/>
        </w:rPr>
        <w:t>169</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561</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31</w:t>
      </w:r>
      <w:r w:rsidRPr="00C465B6">
        <w:rPr>
          <w:rFonts w:ascii="Browallia New" w:hAnsi="Browallia New" w:cs="Browallia New"/>
          <w:sz w:val="28"/>
          <w:szCs w:val="28"/>
          <w:cs/>
        </w:rPr>
        <w:t xml:space="preserve"> ดอลลาร์สหรัฐ ซึ่งบริษัทย่อยได้บันทึกบัญชีค่าใช้จ่ายค้างจ่ายแล้ว นอกจากนี้ ยังมีค่าใช้จ่ายในการฟ้องร้องต่อคณะอนุญาโตตุลาการ เป็นจำนวนเงิน </w:t>
      </w:r>
      <w:r w:rsidR="00C16F34" w:rsidRPr="00C16F34">
        <w:rPr>
          <w:rFonts w:ascii="Browallia New" w:hAnsi="Browallia New" w:cs="Browallia New"/>
          <w:sz w:val="28"/>
          <w:szCs w:val="28"/>
          <w:lang w:val="en-US"/>
        </w:rPr>
        <w:t>341</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328</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61</w:t>
      </w:r>
      <w:r w:rsidRPr="00C465B6">
        <w:rPr>
          <w:rFonts w:ascii="Browallia New" w:hAnsi="Browallia New" w:cs="Browallia New"/>
          <w:sz w:val="28"/>
          <w:szCs w:val="28"/>
          <w:cs/>
        </w:rPr>
        <w:t xml:space="preserve"> ดอลลาร์สิงคโปร์ </w:t>
      </w:r>
      <w:r w:rsidRPr="00C465B6">
        <w:rPr>
          <w:rFonts w:ascii="Browallia New" w:hAnsi="Browallia New" w:cs="Browallia New"/>
          <w:sz w:val="28"/>
          <w:szCs w:val="28"/>
          <w:cs/>
        </w:rPr>
        <w:br/>
        <w:t xml:space="preserve">รวมไปถึงค่าใช้จ่ายทางกฎหมายและค่าใช้จ่ายจากผู้เชี่ยวชาญเป็นจำนวนเงิน </w:t>
      </w:r>
      <w:r w:rsidR="00C16F34" w:rsidRPr="00C16F34">
        <w:rPr>
          <w:rFonts w:ascii="Browallia New" w:hAnsi="Browallia New" w:cs="Browallia New"/>
          <w:sz w:val="28"/>
          <w:szCs w:val="28"/>
          <w:lang w:val="en-US"/>
        </w:rPr>
        <w:t>350</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614</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71</w:t>
      </w:r>
      <w:r w:rsidRPr="00C465B6">
        <w:rPr>
          <w:rFonts w:ascii="Browallia New" w:hAnsi="Browallia New" w:cs="Browallia New"/>
          <w:sz w:val="28"/>
          <w:szCs w:val="28"/>
          <w:cs/>
        </w:rPr>
        <w:t xml:space="preserve"> ดอลลาร์สิงคโปร์และ </w:t>
      </w:r>
      <w:r w:rsidR="00C16F34" w:rsidRPr="00C16F34">
        <w:rPr>
          <w:rFonts w:ascii="Browallia New" w:hAnsi="Browallia New" w:cs="Browallia New"/>
          <w:sz w:val="28"/>
          <w:szCs w:val="28"/>
          <w:lang w:val="en-US"/>
        </w:rPr>
        <w:t>50</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725</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00</w:t>
      </w:r>
      <w:r w:rsidRPr="00C465B6">
        <w:rPr>
          <w:rFonts w:ascii="Browallia New" w:hAnsi="Browallia New" w:cs="Browallia New"/>
          <w:sz w:val="28"/>
          <w:szCs w:val="28"/>
          <w:cs/>
        </w:rPr>
        <w:t xml:space="preserve"> ดอลลาร์สหรัฐ ตามลำดับ ซึ่งบริษัทย่อยได้บันทึกบัญชีค่าใช้จ่ายในการฟ้องร้องต่อคณะอนุญาโตตุลาการ เป็นจำนวนเงิน </w:t>
      </w:r>
      <w:r w:rsidR="00C16F34" w:rsidRPr="00C16F34">
        <w:rPr>
          <w:rFonts w:ascii="Browallia New" w:hAnsi="Browallia New" w:cs="Browallia New"/>
          <w:sz w:val="28"/>
          <w:szCs w:val="28"/>
          <w:lang w:val="en-US"/>
        </w:rPr>
        <w:t>170</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664</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31</w:t>
      </w:r>
      <w:r w:rsidRPr="00C465B6">
        <w:rPr>
          <w:rFonts w:ascii="Browallia New" w:hAnsi="Browallia New" w:cs="Browallia New"/>
          <w:sz w:val="28"/>
          <w:szCs w:val="28"/>
          <w:cs/>
        </w:rPr>
        <w:t xml:space="preserve"> ดอลลาร์สิงคโปร์หรือจำนวนเงิน </w:t>
      </w:r>
      <w:r w:rsidR="00C16F34" w:rsidRPr="00C16F34">
        <w:rPr>
          <w:rFonts w:ascii="Browallia New" w:hAnsi="Browallia New" w:cs="Browallia New"/>
          <w:sz w:val="28"/>
          <w:szCs w:val="28"/>
          <w:lang w:val="en-US"/>
        </w:rPr>
        <w:t>4</w:t>
      </w:r>
      <w:r w:rsidRPr="00C465B6">
        <w:rPr>
          <w:rFonts w:ascii="Browallia New" w:hAnsi="Browallia New" w:cs="Browallia New"/>
          <w:sz w:val="28"/>
          <w:szCs w:val="28"/>
          <w:cs/>
        </w:rPr>
        <w:t>.</w:t>
      </w:r>
      <w:r w:rsidR="00C16F34" w:rsidRPr="00C16F34">
        <w:rPr>
          <w:rFonts w:ascii="Browallia New" w:hAnsi="Browallia New" w:cs="Browallia New"/>
          <w:sz w:val="28"/>
          <w:szCs w:val="28"/>
          <w:lang w:val="en-US"/>
        </w:rPr>
        <w:t>02</w:t>
      </w:r>
      <w:r w:rsidRPr="00C465B6">
        <w:rPr>
          <w:rFonts w:ascii="Browallia New" w:hAnsi="Browallia New" w:cs="Browallia New"/>
          <w:sz w:val="28"/>
          <w:szCs w:val="28"/>
          <w:cs/>
        </w:rPr>
        <w:t xml:space="preserve"> ล้านบาทแล้ว ต่อมาในวันที่ </w:t>
      </w:r>
      <w:r w:rsidR="00C16F34" w:rsidRPr="00C16F34">
        <w:rPr>
          <w:rFonts w:ascii="Browallia New" w:hAnsi="Browallia New" w:cs="Browallia New"/>
          <w:sz w:val="28"/>
          <w:szCs w:val="28"/>
          <w:lang w:val="en-US"/>
        </w:rPr>
        <w:t>31</w:t>
      </w:r>
      <w:r w:rsidRPr="00C465B6">
        <w:rPr>
          <w:rFonts w:ascii="Browallia New" w:hAnsi="Browallia New" w:cs="Browallia New"/>
          <w:sz w:val="28"/>
          <w:szCs w:val="28"/>
          <w:cs/>
        </w:rPr>
        <w:t xml:space="preserve"> มกราคม </w:t>
      </w:r>
      <w:r w:rsidR="00C16F34" w:rsidRPr="00C16F34">
        <w:rPr>
          <w:rFonts w:ascii="Browallia New" w:hAnsi="Browallia New" w:cs="Browallia New"/>
          <w:sz w:val="28"/>
          <w:szCs w:val="28"/>
          <w:lang w:val="en-US"/>
        </w:rPr>
        <w:t>2565</w:t>
      </w:r>
      <w:r w:rsidRPr="00C465B6">
        <w:rPr>
          <w:rFonts w:ascii="Browallia New" w:hAnsi="Browallia New" w:cs="Browallia New"/>
          <w:sz w:val="28"/>
          <w:szCs w:val="28"/>
          <w:cs/>
        </w:rPr>
        <w:t xml:space="preserve"> บริษัทดังกล่าวได้ยื่นคำร้องต่อศาล</w:t>
      </w:r>
      <w:r w:rsidRPr="00C465B6">
        <w:rPr>
          <w:rFonts w:ascii="Browallia New" w:hAnsi="Browallia New" w:cs="Browallia New" w:hint="cs"/>
          <w:sz w:val="28"/>
          <w:szCs w:val="28"/>
          <w:cs/>
        </w:rPr>
        <w:t>แพ่ง</w:t>
      </w:r>
      <w:r w:rsidRPr="00C465B6">
        <w:rPr>
          <w:rFonts w:ascii="Browallia New" w:hAnsi="Browallia New" w:cs="Browallia New"/>
          <w:sz w:val="28"/>
          <w:szCs w:val="28"/>
          <w:cs/>
        </w:rPr>
        <w:t>ในประเทศไทย เพื่อบังคับใช้คำชี้ขาดสิ้นสุดของอนุญาโตตุลาการในการรับชำระหนี้ตามคำวินิจฉัย</w:t>
      </w:r>
    </w:p>
    <w:p w14:paraId="50332F55" w14:textId="77777777" w:rsidR="00697AB9" w:rsidRDefault="00697AB9" w:rsidP="00C913F6">
      <w:pPr>
        <w:pStyle w:val="BodyText2"/>
        <w:spacing w:line="240" w:lineRule="auto"/>
        <w:ind w:left="364"/>
        <w:jc w:val="thaiDistribute"/>
        <w:rPr>
          <w:rFonts w:ascii="Browallia New" w:hAnsi="Browallia New" w:cs="Browallia New"/>
          <w:sz w:val="28"/>
          <w:szCs w:val="28"/>
        </w:rPr>
      </w:pPr>
    </w:p>
    <w:p w14:paraId="56ABBC09" w14:textId="0B18D238" w:rsidR="00697AB9" w:rsidRPr="00C465B6" w:rsidRDefault="00697AB9" w:rsidP="00C913F6">
      <w:pPr>
        <w:pStyle w:val="BodyText2"/>
        <w:spacing w:line="240" w:lineRule="auto"/>
        <w:ind w:left="364"/>
        <w:jc w:val="thaiDistribute"/>
        <w:rPr>
          <w:rFonts w:ascii="Browallia New" w:hAnsi="Browallia New" w:cs="Browallia New"/>
          <w:sz w:val="28"/>
          <w:szCs w:val="28"/>
        </w:rPr>
      </w:pPr>
      <w:r w:rsidRPr="00C465B6">
        <w:rPr>
          <w:rFonts w:ascii="Browallia New" w:hAnsi="Browallia New" w:cs="Browallia New"/>
          <w:sz w:val="28"/>
          <w:szCs w:val="28"/>
          <w:cs/>
        </w:rPr>
        <w:t xml:space="preserve">เมื่อวันที่ </w:t>
      </w:r>
      <w:r w:rsidR="00C16F34" w:rsidRPr="00C16F34">
        <w:rPr>
          <w:rFonts w:ascii="Browallia New" w:hAnsi="Browallia New" w:cs="Browallia New"/>
          <w:sz w:val="28"/>
          <w:szCs w:val="28"/>
          <w:lang w:val="en-US"/>
        </w:rPr>
        <w:t>4</w:t>
      </w:r>
      <w:r w:rsidRPr="00C465B6">
        <w:rPr>
          <w:rFonts w:ascii="Browallia New" w:hAnsi="Browallia New" w:cs="Browallia New"/>
          <w:sz w:val="28"/>
          <w:szCs w:val="28"/>
          <w:cs/>
        </w:rPr>
        <w:t xml:space="preserve"> เมษายน </w:t>
      </w:r>
      <w:r w:rsidR="00C16F34" w:rsidRPr="00C16F34">
        <w:rPr>
          <w:rFonts w:ascii="Browallia New" w:hAnsi="Browallia New" w:cs="Browallia New"/>
          <w:sz w:val="28"/>
          <w:szCs w:val="28"/>
          <w:lang w:val="en-US"/>
        </w:rPr>
        <w:t>2565</w:t>
      </w:r>
      <w:r w:rsidRPr="00C465B6">
        <w:rPr>
          <w:rFonts w:ascii="Browallia New" w:hAnsi="Browallia New" w:cs="Browallia New"/>
          <w:sz w:val="28"/>
          <w:szCs w:val="28"/>
          <w:cs/>
        </w:rPr>
        <w:t xml:space="preserve"> ศาลแพ่งพิจารณาเห็นว่า คดีดังกล่าวอาจจะต้องยื่นคำร้องต่อศาลทรัพย์สินทางปัญญาและการค้าระหว่างประเทศกลาง ดังนั้น ศาลแพ่งจึงได้รวบรวมสำนวนส่งศาลอุทธรณ์คดีชำนาญพิเศษเพื่อพิจารณาว่าศาลใดมีอำนาจพิจารณาคดีดังกล่าว โดยเมื่อวันที่ </w:t>
      </w:r>
      <w:r w:rsidR="00C16F34" w:rsidRPr="00C16F34">
        <w:rPr>
          <w:rFonts w:ascii="Browallia New" w:hAnsi="Browallia New" w:cs="Browallia New"/>
          <w:sz w:val="28"/>
          <w:szCs w:val="28"/>
          <w:lang w:val="en-US"/>
        </w:rPr>
        <w:t>11</w:t>
      </w:r>
      <w:r w:rsidRPr="00C465B6">
        <w:rPr>
          <w:rFonts w:ascii="Browallia New" w:hAnsi="Browallia New" w:cs="Browallia New"/>
          <w:sz w:val="28"/>
          <w:szCs w:val="28"/>
          <w:cs/>
        </w:rPr>
        <w:t xml:space="preserve"> กรกฎาคม </w:t>
      </w:r>
      <w:r w:rsidR="00C16F34" w:rsidRPr="00C16F34">
        <w:rPr>
          <w:rFonts w:ascii="Browallia New" w:hAnsi="Browallia New" w:cs="Browallia New"/>
          <w:sz w:val="28"/>
          <w:szCs w:val="28"/>
          <w:lang w:val="en-US"/>
        </w:rPr>
        <w:t>2565</w:t>
      </w:r>
      <w:r w:rsidRPr="00C465B6">
        <w:rPr>
          <w:rFonts w:ascii="Browallia New" w:hAnsi="Browallia New" w:cs="Browallia New"/>
          <w:sz w:val="28"/>
          <w:szCs w:val="28"/>
          <w:cs/>
        </w:rPr>
        <w:t xml:space="preserve"> ศาลแพ่งได้อ่านคำสั่งของศาลอุทธรณ์ โดยมีคำสั่งว่า “ศาลแพ่งมีอำนาจในการรับคำร้องไว้พิจารณา” จากผลของคำสั่งศาลอุทธรณ์ดังกล่าว ศาลแพ่งจึงได้ดำเนินการพิจารณาคดีนี้ต่อไป</w:t>
      </w:r>
    </w:p>
    <w:p w14:paraId="155999DC" w14:textId="77777777" w:rsidR="00697AB9" w:rsidRDefault="00697AB9" w:rsidP="00C913F6">
      <w:pPr>
        <w:pStyle w:val="BodyText2"/>
        <w:spacing w:line="240" w:lineRule="auto"/>
        <w:ind w:left="364"/>
        <w:jc w:val="thaiDistribute"/>
        <w:rPr>
          <w:rFonts w:ascii="Browallia New" w:hAnsi="Browallia New" w:cs="Browallia New"/>
          <w:sz w:val="28"/>
          <w:szCs w:val="28"/>
        </w:rPr>
      </w:pPr>
    </w:p>
    <w:p w14:paraId="297058AD" w14:textId="5096101A" w:rsidR="00697AB9" w:rsidRPr="00C465B6" w:rsidRDefault="00697AB9" w:rsidP="00C913F6">
      <w:pPr>
        <w:pStyle w:val="BodyText2"/>
        <w:spacing w:line="240" w:lineRule="auto"/>
        <w:ind w:left="364"/>
        <w:jc w:val="thaiDistribute"/>
        <w:rPr>
          <w:rFonts w:ascii="Browallia New" w:hAnsi="Browallia New" w:cs="Browallia New"/>
          <w:sz w:val="28"/>
          <w:szCs w:val="28"/>
        </w:rPr>
      </w:pPr>
      <w:r w:rsidRPr="00C465B6">
        <w:rPr>
          <w:rFonts w:ascii="Browallia New" w:hAnsi="Browallia New" w:cs="Browallia New"/>
          <w:sz w:val="28"/>
          <w:szCs w:val="28"/>
          <w:cs/>
        </w:rPr>
        <w:t xml:space="preserve">เมื่อวันที่ </w:t>
      </w:r>
      <w:r w:rsidR="00C16F34" w:rsidRPr="00C16F34">
        <w:rPr>
          <w:rFonts w:ascii="Browallia New" w:hAnsi="Browallia New" w:cs="Browallia New"/>
          <w:sz w:val="28"/>
          <w:szCs w:val="28"/>
          <w:lang w:val="en-US"/>
        </w:rPr>
        <w:t>1</w:t>
      </w:r>
      <w:r w:rsidRPr="00C465B6">
        <w:rPr>
          <w:rFonts w:ascii="Browallia New" w:hAnsi="Browallia New" w:cs="Browallia New"/>
          <w:sz w:val="28"/>
          <w:szCs w:val="28"/>
          <w:cs/>
        </w:rPr>
        <w:t xml:space="preserve"> </w:t>
      </w:r>
      <w:r w:rsidR="009454B6">
        <w:rPr>
          <w:rFonts w:ascii="Browallia New" w:hAnsi="Browallia New" w:cs="Browallia New" w:hint="cs"/>
          <w:sz w:val="28"/>
          <w:szCs w:val="28"/>
          <w:cs/>
        </w:rPr>
        <w:t>-</w:t>
      </w:r>
      <w:r w:rsidRPr="00C465B6">
        <w:rPr>
          <w:rFonts w:ascii="Browallia New" w:hAnsi="Browallia New" w:cs="Browallia New"/>
          <w:sz w:val="28"/>
          <w:szCs w:val="28"/>
          <w:cs/>
        </w:rPr>
        <w:t xml:space="preserve"> </w:t>
      </w:r>
      <w:r w:rsidR="00C16F34" w:rsidRPr="00C16F34">
        <w:rPr>
          <w:rFonts w:ascii="Browallia New" w:hAnsi="Browallia New" w:cs="Browallia New"/>
          <w:sz w:val="28"/>
          <w:szCs w:val="28"/>
          <w:lang w:val="en-US"/>
        </w:rPr>
        <w:t>4</w:t>
      </w:r>
      <w:r w:rsidRPr="00C465B6">
        <w:rPr>
          <w:rFonts w:ascii="Browallia New" w:hAnsi="Browallia New" w:cs="Browallia New"/>
          <w:sz w:val="28"/>
          <w:szCs w:val="28"/>
          <w:cs/>
        </w:rPr>
        <w:t xml:space="preserve"> พฤศจิกายน </w:t>
      </w:r>
      <w:r w:rsidR="00C16F34" w:rsidRPr="00C16F34">
        <w:rPr>
          <w:rFonts w:ascii="Browallia New" w:hAnsi="Browallia New" w:cs="Browallia New"/>
          <w:sz w:val="28"/>
          <w:szCs w:val="28"/>
          <w:lang w:val="en-US"/>
        </w:rPr>
        <w:t>2565</w:t>
      </w:r>
      <w:r w:rsidRPr="00C465B6">
        <w:rPr>
          <w:rFonts w:ascii="Browallia New" w:hAnsi="Browallia New" w:cs="Browallia New"/>
          <w:sz w:val="28"/>
          <w:szCs w:val="28"/>
          <w:cs/>
        </w:rPr>
        <w:t xml:space="preserve"> ศาลแพ่งได้สืบพยานของผู้ร้องและผู้คัดค้านเสร็จสิ้นกระบวนพิจารณาแล้ว โดยศาลได้มีคำพิพากษาเมื่อวันที่ </w:t>
      </w:r>
      <w:r w:rsidR="00C16F34" w:rsidRPr="00C16F34">
        <w:rPr>
          <w:rFonts w:ascii="Browallia New" w:hAnsi="Browallia New" w:cs="Browallia New"/>
          <w:sz w:val="28"/>
          <w:szCs w:val="28"/>
          <w:lang w:val="en-US"/>
        </w:rPr>
        <w:t>28</w:t>
      </w:r>
      <w:r w:rsidRPr="00C465B6">
        <w:rPr>
          <w:rFonts w:ascii="Browallia New" w:hAnsi="Browallia New" w:cs="Browallia New"/>
          <w:sz w:val="28"/>
          <w:szCs w:val="28"/>
          <w:cs/>
        </w:rPr>
        <w:t xml:space="preserve"> ธันวาคม </w:t>
      </w:r>
      <w:r w:rsidR="00C16F34" w:rsidRPr="00C16F34">
        <w:rPr>
          <w:rFonts w:ascii="Browallia New" w:hAnsi="Browallia New" w:cs="Browallia New"/>
          <w:sz w:val="28"/>
          <w:szCs w:val="28"/>
          <w:lang w:val="en-US"/>
        </w:rPr>
        <w:t>2565</w:t>
      </w:r>
      <w:r w:rsidRPr="00C465B6">
        <w:rPr>
          <w:rFonts w:ascii="Browallia New" w:hAnsi="Browallia New" w:cs="Browallia New"/>
          <w:sz w:val="28"/>
          <w:szCs w:val="28"/>
          <w:cs/>
        </w:rPr>
        <w:t xml:space="preserve"> ให้บริษัทชำระหนี้ให้กับผู้ร้องเต็มจำนวนตามคำวินิจฉัยชี้ขาดของอนุญาโตตุลาการสิงคโปร์</w:t>
      </w:r>
    </w:p>
    <w:p w14:paraId="5606B0D3" w14:textId="77777777" w:rsidR="00697AB9" w:rsidRDefault="00697AB9" w:rsidP="00C913F6">
      <w:pPr>
        <w:pStyle w:val="BodyText2"/>
        <w:spacing w:line="240" w:lineRule="auto"/>
        <w:ind w:left="364"/>
        <w:jc w:val="thaiDistribute"/>
        <w:rPr>
          <w:rFonts w:ascii="Browallia New" w:hAnsi="Browallia New" w:cs="Browallia New"/>
          <w:sz w:val="28"/>
          <w:szCs w:val="28"/>
        </w:rPr>
      </w:pPr>
    </w:p>
    <w:p w14:paraId="59BA6F89" w14:textId="2A466EEA" w:rsidR="00697AB9" w:rsidRPr="00C465B6" w:rsidRDefault="00697AB9" w:rsidP="00C913F6">
      <w:pPr>
        <w:pStyle w:val="BodyText2"/>
        <w:spacing w:line="240" w:lineRule="auto"/>
        <w:ind w:left="364"/>
        <w:jc w:val="thaiDistribute"/>
        <w:rPr>
          <w:rFonts w:ascii="Browallia New" w:hAnsi="Browallia New" w:cs="Browallia New"/>
          <w:sz w:val="28"/>
          <w:szCs w:val="28"/>
        </w:rPr>
      </w:pPr>
      <w:r w:rsidRPr="00C465B6">
        <w:rPr>
          <w:rFonts w:ascii="Browallia New" w:hAnsi="Browallia New" w:cs="Browallia New"/>
          <w:sz w:val="28"/>
          <w:szCs w:val="28"/>
          <w:cs/>
        </w:rPr>
        <w:t xml:space="preserve">เมื่อวันที่ </w:t>
      </w:r>
      <w:r w:rsidR="00C16F34" w:rsidRPr="00C16F34">
        <w:rPr>
          <w:rFonts w:ascii="Browallia New" w:hAnsi="Browallia New" w:cs="Browallia New"/>
          <w:sz w:val="28"/>
          <w:szCs w:val="28"/>
          <w:lang w:val="en-US"/>
        </w:rPr>
        <w:t>7</w:t>
      </w:r>
      <w:r w:rsidRPr="00C465B6">
        <w:rPr>
          <w:rFonts w:ascii="Browallia New" w:hAnsi="Browallia New" w:cs="Browallia New"/>
          <w:sz w:val="28"/>
          <w:szCs w:val="28"/>
          <w:cs/>
        </w:rPr>
        <w:t xml:space="preserve"> กุมภาพันธ์ </w:t>
      </w:r>
      <w:r w:rsidR="00C16F34" w:rsidRPr="00C16F34">
        <w:rPr>
          <w:rFonts w:ascii="Browallia New" w:hAnsi="Browallia New" w:cs="Browallia New"/>
          <w:sz w:val="28"/>
          <w:szCs w:val="28"/>
          <w:lang w:val="en-US"/>
        </w:rPr>
        <w:t>2566</w:t>
      </w:r>
      <w:r w:rsidRPr="00C465B6">
        <w:rPr>
          <w:rFonts w:ascii="Browallia New" w:hAnsi="Browallia New" w:cs="Browallia New"/>
          <w:sz w:val="28"/>
          <w:szCs w:val="28"/>
          <w:cs/>
        </w:rPr>
        <w:t xml:space="preserve"> บริษัทได้ยื่นอุทธรณ์คำพิพากษาของศาลชั้นต้นต่อศาลฎีกาแล้ว คดีจึงอยู่ในระหว่างกระบวนการจัดส่งอุทธรณ์ให้กับผู้ร้องเพื่อแก้อุทธรณ์และนำส่งสำนวนให้ศาลฎีกาพิจารณาต่อไป</w:t>
      </w:r>
    </w:p>
    <w:p w14:paraId="6055AF49" w14:textId="77777777" w:rsidR="00697AB9" w:rsidRDefault="00697AB9" w:rsidP="00C913F6">
      <w:pPr>
        <w:pStyle w:val="BodyText2"/>
        <w:spacing w:line="240" w:lineRule="auto"/>
        <w:ind w:left="364"/>
        <w:jc w:val="thaiDistribute"/>
        <w:rPr>
          <w:rFonts w:ascii="Browallia New" w:hAnsi="Browallia New" w:cs="Browallia New"/>
          <w:sz w:val="28"/>
          <w:szCs w:val="28"/>
        </w:rPr>
      </w:pPr>
    </w:p>
    <w:p w14:paraId="52327F86" w14:textId="6F886538" w:rsidR="00EB2E73" w:rsidRPr="00C465B6" w:rsidRDefault="00697AB9" w:rsidP="00C913F6">
      <w:pPr>
        <w:pStyle w:val="BodyText2"/>
        <w:spacing w:line="240" w:lineRule="auto"/>
        <w:ind w:left="364"/>
        <w:jc w:val="thaiDistribute"/>
        <w:rPr>
          <w:rFonts w:ascii="Browallia New" w:hAnsi="Browallia New" w:cs="Browallia New"/>
          <w:sz w:val="28"/>
          <w:szCs w:val="28"/>
        </w:rPr>
      </w:pPr>
      <w:r w:rsidRPr="00C465B6">
        <w:rPr>
          <w:rFonts w:ascii="Browallia New" w:hAnsi="Browallia New" w:cs="Browallia New"/>
          <w:sz w:val="28"/>
          <w:szCs w:val="28"/>
          <w:cs/>
        </w:rPr>
        <w:t xml:space="preserve">ณ วันที่ </w:t>
      </w:r>
      <w:r w:rsidR="00C16F34" w:rsidRPr="00C16F34">
        <w:rPr>
          <w:rFonts w:ascii="Browallia New" w:hAnsi="Browallia New" w:cs="Browallia New"/>
          <w:sz w:val="28"/>
          <w:szCs w:val="28"/>
          <w:lang w:val="en-US"/>
        </w:rPr>
        <w:t>31</w:t>
      </w:r>
      <w:r w:rsidRPr="00C465B6">
        <w:rPr>
          <w:rFonts w:ascii="Browallia New" w:hAnsi="Browallia New" w:cs="Browallia New"/>
          <w:sz w:val="28"/>
          <w:szCs w:val="28"/>
          <w:cs/>
        </w:rPr>
        <w:t xml:space="preserve"> ธันวาคม </w:t>
      </w:r>
      <w:r w:rsidR="00C16F34" w:rsidRPr="00C16F34">
        <w:rPr>
          <w:rFonts w:ascii="Browallia New" w:hAnsi="Browallia New" w:cs="Browallia New"/>
          <w:sz w:val="28"/>
          <w:szCs w:val="28"/>
          <w:lang w:val="en-US"/>
        </w:rPr>
        <w:t>2565</w:t>
      </w:r>
      <w:r w:rsidRPr="00C465B6">
        <w:rPr>
          <w:rFonts w:ascii="Browallia New" w:hAnsi="Browallia New" w:cs="Browallia New"/>
          <w:sz w:val="28"/>
          <w:szCs w:val="28"/>
          <w:cs/>
        </w:rPr>
        <w:t xml:space="preserve"> ผู้บริหารของบริษัทย่อยได้ใช้ดุลยพินิจในการประมาณค่าเสียหายที่อาจจะเกิดขึ้นจากผลของคดีดังกล่าวใน</w:t>
      </w:r>
      <w:r w:rsidR="009E5840">
        <w:rPr>
          <w:rFonts w:ascii="Browallia New" w:hAnsi="Browallia New" w:cs="Browallia New" w:hint="cs"/>
          <w:sz w:val="28"/>
          <w:szCs w:val="28"/>
          <w:cs/>
        </w:rPr>
        <w:t>เจ้าหนี้การค้าและค่าใช้จ่ายค้างจ่าย</w:t>
      </w:r>
      <w:r w:rsidR="0082136C">
        <w:rPr>
          <w:rFonts w:ascii="Browallia New" w:hAnsi="Browallia New" w:cs="Browallia New" w:hint="cs"/>
          <w:sz w:val="28"/>
          <w:szCs w:val="28"/>
          <w:cs/>
        </w:rPr>
        <w:t>ภายใต้</w:t>
      </w:r>
      <w:r w:rsidRPr="00C465B6">
        <w:rPr>
          <w:rFonts w:ascii="Browallia New" w:hAnsi="Browallia New" w:cs="Browallia New"/>
          <w:sz w:val="28"/>
          <w:szCs w:val="28"/>
          <w:cs/>
        </w:rPr>
        <w:t>งบ</w:t>
      </w:r>
      <w:r w:rsidR="0082136C">
        <w:rPr>
          <w:rFonts w:ascii="Browallia New" w:hAnsi="Browallia New" w:cs="Browallia New" w:hint="cs"/>
          <w:sz w:val="28"/>
          <w:szCs w:val="28"/>
          <w:cs/>
        </w:rPr>
        <w:t>แสดงฐานะ</w:t>
      </w:r>
      <w:r w:rsidRPr="00C465B6">
        <w:rPr>
          <w:rFonts w:ascii="Browallia New" w:hAnsi="Browallia New" w:cs="Browallia New"/>
          <w:sz w:val="28"/>
          <w:szCs w:val="28"/>
          <w:cs/>
        </w:rPr>
        <w:t>การเงิน อย่างไรก็ตาม ผลของคดีทั้งหมดยังไม่เป็นที่สิ้นสุดซึ่งผู้บริหารเชื่อมั่นว่าความเสียหายส่วนที่เหลือที่อาจจะเกิดขึ้นไม่มีนัยสำคัญต่องบการเงินรวม</w:t>
      </w:r>
    </w:p>
    <w:p w14:paraId="371483D9" w14:textId="5502650A" w:rsidR="00EB2E73" w:rsidRPr="003B68CF" w:rsidRDefault="00EB2E73"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sectPr w:rsidR="00EB2E73" w:rsidRPr="003B68CF" w:rsidSect="004D3B75">
          <w:footerReference w:type="default" r:id="rId15"/>
          <w:pgSz w:w="11909" w:h="16834" w:code="9"/>
          <w:pgMar w:top="1350" w:right="1138" w:bottom="806" w:left="1440" w:header="1138" w:footer="262" w:gutter="0"/>
          <w:cols w:space="720"/>
        </w:sectPr>
      </w:pPr>
    </w:p>
    <w:p w14:paraId="16206A3E" w14:textId="77777777" w:rsidR="00CE7CAC" w:rsidRPr="007625D4" w:rsidRDefault="00CE7CA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th-TH"/>
        </w:rPr>
      </w:pPr>
      <w:r w:rsidRPr="007625D4">
        <w:rPr>
          <w:rFonts w:ascii="Browallia New" w:hAnsi="Browallia New" w:cs="Browallia New"/>
          <w:b/>
          <w:bCs/>
          <w:sz w:val="28"/>
          <w:szCs w:val="28"/>
          <w:cs/>
          <w:lang w:val="th-TH"/>
        </w:rPr>
        <w:t>การปรับ</w:t>
      </w:r>
      <w:r w:rsidRPr="0000418C">
        <w:rPr>
          <w:rFonts w:ascii="Browallia New" w:hAnsi="Browallia New" w:cs="Browallia New"/>
          <w:b/>
          <w:bCs/>
          <w:sz w:val="28"/>
          <w:szCs w:val="28"/>
          <w:cs/>
          <w:lang w:val="en-GB"/>
        </w:rPr>
        <w:t>กระทบ</w:t>
      </w:r>
      <w:r w:rsidRPr="007625D4">
        <w:rPr>
          <w:rFonts w:ascii="Browallia New" w:hAnsi="Browallia New" w:cs="Browallia New"/>
          <w:b/>
          <w:bCs/>
          <w:sz w:val="28"/>
          <w:szCs w:val="28"/>
          <w:cs/>
          <w:lang w:val="th-TH"/>
        </w:rPr>
        <w:t>หนี้สินที่เกิดขึ้นจากกิจกรรมจัดหาเงิน</w:t>
      </w:r>
    </w:p>
    <w:p w14:paraId="1ABB02EE" w14:textId="77777777" w:rsidR="00CE7CAC"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p>
    <w:p w14:paraId="23FDC31B" w14:textId="144ABE01" w:rsidR="00CE7CAC" w:rsidRPr="00225396"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r w:rsidRPr="005335E1">
        <w:rPr>
          <w:rFonts w:ascii="Browallia New" w:hAnsi="Browallia New" w:cs="Browallia New"/>
          <w:sz w:val="28"/>
          <w:szCs w:val="28"/>
          <w:cs/>
        </w:rPr>
        <w:t>การเปลี่ยนแปลงต่อหนี้สินที่เกิดขึ้นจากกิจกรรมจัดหาเงินของกลุ่มบริษัทมีดังนี้</w:t>
      </w:r>
      <w:r w:rsidR="00F46B29" w:rsidRPr="00F46B29">
        <w:rPr>
          <w:rFonts w:ascii="Browallia New" w:hAnsi="Browallia New" w:cs="Browallia New"/>
          <w:sz w:val="28"/>
          <w:szCs w:val="28"/>
        </w:rPr>
        <w:t xml:space="preserve"> </w:t>
      </w:r>
    </w:p>
    <w:p w14:paraId="5932B228" w14:textId="77777777" w:rsidR="00CE7CAC" w:rsidRPr="005335E1" w:rsidRDefault="00CE7CAC" w:rsidP="00ED3AB4">
      <w:pPr>
        <w:tabs>
          <w:tab w:val="clear" w:pos="227"/>
          <w:tab w:val="clear" w:pos="680"/>
          <w:tab w:val="left" w:pos="2160"/>
          <w:tab w:val="right" w:pos="7280"/>
          <w:tab w:val="right" w:pos="8540"/>
        </w:tabs>
        <w:spacing w:line="240" w:lineRule="auto"/>
        <w:ind w:left="364" w:right="-45"/>
        <w:jc w:val="thaiDistribute"/>
        <w:rPr>
          <w:rFonts w:ascii="Browallia New" w:hAnsi="Browallia New" w:cs="Browallia New"/>
          <w:sz w:val="28"/>
          <w:szCs w:val="28"/>
        </w:rPr>
      </w:pPr>
    </w:p>
    <w:tbl>
      <w:tblPr>
        <w:tblW w:w="14334" w:type="dxa"/>
        <w:tblInd w:w="360" w:type="dxa"/>
        <w:tblBorders>
          <w:bottom w:val="single" w:sz="4" w:space="0" w:color="auto"/>
        </w:tblBorders>
        <w:tblLayout w:type="fixed"/>
        <w:tblLook w:val="0000" w:firstRow="0" w:lastRow="0" w:firstColumn="0" w:lastColumn="0" w:noHBand="0" w:noVBand="0"/>
      </w:tblPr>
      <w:tblGrid>
        <w:gridCol w:w="2899"/>
        <w:gridCol w:w="991"/>
        <w:gridCol w:w="1057"/>
        <w:gridCol w:w="851"/>
        <w:gridCol w:w="850"/>
        <w:gridCol w:w="993"/>
        <w:gridCol w:w="992"/>
        <w:gridCol w:w="850"/>
        <w:gridCol w:w="851"/>
        <w:gridCol w:w="992"/>
        <w:gridCol w:w="992"/>
        <w:gridCol w:w="999"/>
        <w:gridCol w:w="1011"/>
        <w:gridCol w:w="6"/>
      </w:tblGrid>
      <w:tr w:rsidR="00CE7CAC" w:rsidRPr="00FC41F3" w14:paraId="278BFB61" w14:textId="77777777" w:rsidTr="004A5EB5">
        <w:trPr>
          <w:gridAfter w:val="1"/>
          <w:wAfter w:w="6" w:type="dxa"/>
          <w:tblHeader/>
        </w:trPr>
        <w:tc>
          <w:tcPr>
            <w:tcW w:w="2899" w:type="dxa"/>
          </w:tcPr>
          <w:p w14:paraId="08E9901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2048" w:type="dxa"/>
            <w:gridSpan w:val="2"/>
            <w:vAlign w:val="bottom"/>
          </w:tcPr>
          <w:p w14:paraId="03495085"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2EA2BE75" w14:textId="77777777" w:rsidR="00CE7CAC" w:rsidRPr="00FC41F3"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34715491"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7AC602C8" w14:textId="77777777" w:rsidR="00CE7CAC" w:rsidRPr="00FC41F3" w:rsidRDefault="00CE7CAC" w:rsidP="00A24D9D">
            <w:pPr>
              <w:spacing w:line="240" w:lineRule="auto"/>
              <w:jc w:val="center"/>
              <w:rPr>
                <w:rFonts w:ascii="Browallia New" w:hAnsi="Browallia New" w:cs="Browallia New"/>
                <w:sz w:val="24"/>
                <w:szCs w:val="24"/>
                <w:cs/>
              </w:rPr>
            </w:pPr>
          </w:p>
        </w:tc>
        <w:tc>
          <w:tcPr>
            <w:tcW w:w="1984" w:type="dxa"/>
            <w:gridSpan w:val="2"/>
            <w:vAlign w:val="bottom"/>
          </w:tcPr>
          <w:p w14:paraId="1965B722" w14:textId="77777777" w:rsidR="00CE7CAC" w:rsidRPr="00FC41F3" w:rsidRDefault="00CE7CAC" w:rsidP="00A24D9D">
            <w:pPr>
              <w:spacing w:line="240" w:lineRule="auto"/>
              <w:jc w:val="center"/>
              <w:rPr>
                <w:rFonts w:ascii="Browallia New" w:hAnsi="Browallia New" w:cs="Browallia New"/>
                <w:sz w:val="24"/>
                <w:szCs w:val="24"/>
                <w:cs/>
              </w:rPr>
            </w:pPr>
          </w:p>
        </w:tc>
        <w:tc>
          <w:tcPr>
            <w:tcW w:w="2010" w:type="dxa"/>
            <w:gridSpan w:val="2"/>
            <w:vAlign w:val="bottom"/>
          </w:tcPr>
          <w:p w14:paraId="6E2F4C38" w14:textId="2FEBEF27"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พันบาท)</w:t>
            </w:r>
          </w:p>
        </w:tc>
      </w:tr>
      <w:tr w:rsidR="00CE7CAC" w:rsidRPr="00FC41F3" w14:paraId="78B5D41F" w14:textId="77777777" w:rsidTr="004A5EB5">
        <w:trPr>
          <w:gridAfter w:val="1"/>
          <w:wAfter w:w="6" w:type="dxa"/>
          <w:tblHeader/>
        </w:trPr>
        <w:tc>
          <w:tcPr>
            <w:tcW w:w="2899" w:type="dxa"/>
          </w:tcPr>
          <w:p w14:paraId="4037759B"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1429" w:type="dxa"/>
            <w:gridSpan w:val="12"/>
            <w:vAlign w:val="bottom"/>
          </w:tcPr>
          <w:p w14:paraId="2AA78C15"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FC41F3">
              <w:rPr>
                <w:rFonts w:ascii="Browallia New" w:hAnsi="Browallia New" w:cs="Browallia New"/>
                <w:sz w:val="24"/>
                <w:szCs w:val="24"/>
                <w:cs/>
              </w:rPr>
              <w:t>งบการเงินรวม</w:t>
            </w:r>
          </w:p>
        </w:tc>
      </w:tr>
      <w:tr w:rsidR="00CE7CAC" w:rsidRPr="00FC41F3" w14:paraId="1325559E" w14:textId="77777777" w:rsidTr="004A5EB5">
        <w:trPr>
          <w:gridAfter w:val="1"/>
          <w:wAfter w:w="6" w:type="dxa"/>
          <w:tblHeader/>
        </w:trPr>
        <w:tc>
          <w:tcPr>
            <w:tcW w:w="2899" w:type="dxa"/>
          </w:tcPr>
          <w:p w14:paraId="7297A8F0"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2048" w:type="dxa"/>
            <w:gridSpan w:val="2"/>
            <w:vAlign w:val="bottom"/>
          </w:tcPr>
          <w:p w14:paraId="3F38ECCF" w14:textId="157EA0B1"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w:t>
            </w:r>
            <w:r w:rsidR="004B7FF4">
              <w:rPr>
                <w:rFonts w:ascii="Browallia New" w:hAnsi="Browallia New" w:cs="Browallia New"/>
                <w:sz w:val="24"/>
                <w:szCs w:val="24"/>
              </w:rPr>
              <w:br/>
            </w:r>
            <w:r w:rsidRPr="00FC41F3">
              <w:rPr>
                <w:rFonts w:ascii="Browallia New" w:hAnsi="Browallia New" w:cs="Browallia New"/>
                <w:sz w:val="24"/>
                <w:szCs w:val="24"/>
                <w:cs/>
              </w:rPr>
              <w:t>เงินกู้ยืมระยะสั้น</w:t>
            </w:r>
            <w:r w:rsidR="004B7FF4">
              <w:rPr>
                <w:rFonts w:ascii="Browallia New" w:hAnsi="Browallia New" w:cs="Browallia New"/>
                <w:sz w:val="24"/>
                <w:szCs w:val="24"/>
              </w:rPr>
              <w:br/>
            </w:r>
            <w:r w:rsidR="000D42E5">
              <w:rPr>
                <w:rFonts w:ascii="Browallia New" w:hAnsi="Browallia New" w:cs="Browallia New" w:hint="cs"/>
                <w:sz w:val="24"/>
                <w:szCs w:val="24"/>
                <w:cs/>
              </w:rPr>
              <w:t>จากสถาบันการเงิน</w:t>
            </w:r>
          </w:p>
        </w:tc>
        <w:tc>
          <w:tcPr>
            <w:tcW w:w="1701" w:type="dxa"/>
            <w:gridSpan w:val="2"/>
            <w:vAlign w:val="bottom"/>
          </w:tcPr>
          <w:p w14:paraId="05E19127" w14:textId="05C83A8B"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w:t>
            </w:r>
            <w:r w:rsidR="004B7FF4">
              <w:rPr>
                <w:rFonts w:ascii="Browallia New" w:hAnsi="Browallia New" w:cs="Browallia New"/>
                <w:sz w:val="24"/>
                <w:szCs w:val="24"/>
              </w:rPr>
              <w:br/>
            </w:r>
            <w:r w:rsidRPr="007B6E5B">
              <w:rPr>
                <w:rFonts w:ascii="Browallia New" w:hAnsi="Browallia New" w:cs="Browallia New"/>
                <w:sz w:val="24"/>
                <w:szCs w:val="24"/>
                <w:cs/>
              </w:rPr>
              <w:t>จากบุคคลและบริษัทที่เกี่ยวข้อ</w:t>
            </w:r>
            <w:r>
              <w:rPr>
                <w:rFonts w:ascii="Browallia New" w:hAnsi="Browallia New" w:cs="Browallia New" w:hint="cs"/>
                <w:sz w:val="24"/>
                <w:szCs w:val="24"/>
                <w:cs/>
              </w:rPr>
              <w:t>ง</w:t>
            </w:r>
          </w:p>
        </w:tc>
        <w:tc>
          <w:tcPr>
            <w:tcW w:w="1985" w:type="dxa"/>
            <w:gridSpan w:val="2"/>
            <w:vAlign w:val="bottom"/>
          </w:tcPr>
          <w:p w14:paraId="398A3160" w14:textId="77777777" w:rsidR="00CE7CAC" w:rsidRPr="00FC41F3"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701" w:type="dxa"/>
            <w:gridSpan w:val="2"/>
            <w:vAlign w:val="bottom"/>
          </w:tcPr>
          <w:p w14:paraId="05951029" w14:textId="1A1AEDA5" w:rsidR="00CE7CAC" w:rsidRPr="00FC41F3" w:rsidRDefault="00FB069C" w:rsidP="00A24D9D">
            <w:pPr>
              <w:pBdr>
                <w:bottom w:val="single" w:sz="4" w:space="1" w:color="auto"/>
              </w:pBdr>
              <w:spacing w:line="240" w:lineRule="auto"/>
              <w:ind w:left="-45" w:right="-90"/>
              <w:jc w:val="center"/>
              <w:rPr>
                <w:rFonts w:ascii="Browallia New" w:hAnsi="Browallia New" w:cs="Browallia New"/>
                <w:sz w:val="24"/>
                <w:szCs w:val="24"/>
                <w:cs/>
              </w:rPr>
            </w:pPr>
            <w:r w:rsidRPr="00FB069C">
              <w:rPr>
                <w:rFonts w:ascii="Browallia New" w:hAnsi="Browallia New" w:cs="Browallia New"/>
                <w:sz w:val="24"/>
                <w:szCs w:val="24"/>
                <w:cs/>
              </w:rPr>
              <w:t>หนี้สินตามสัญญาเช่า</w:t>
            </w:r>
          </w:p>
        </w:tc>
        <w:tc>
          <w:tcPr>
            <w:tcW w:w="1984" w:type="dxa"/>
            <w:gridSpan w:val="2"/>
            <w:vAlign w:val="bottom"/>
          </w:tcPr>
          <w:p w14:paraId="4299B80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2010" w:type="dxa"/>
            <w:gridSpan w:val="2"/>
            <w:vAlign w:val="bottom"/>
          </w:tcPr>
          <w:p w14:paraId="1E35DB2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4B7FF4" w:rsidRPr="00FC41F3" w14:paraId="3237F93A" w14:textId="77777777" w:rsidTr="004A5EB5">
        <w:trPr>
          <w:tblHeader/>
        </w:trPr>
        <w:tc>
          <w:tcPr>
            <w:tcW w:w="2899" w:type="dxa"/>
          </w:tcPr>
          <w:p w14:paraId="1A5237D6" w14:textId="77777777" w:rsidR="004B7FF4" w:rsidRPr="00FC41F3" w:rsidRDefault="004B7FF4" w:rsidP="004B7FF4">
            <w:pPr>
              <w:spacing w:line="240" w:lineRule="auto"/>
              <w:rPr>
                <w:rFonts w:ascii="Browallia New" w:hAnsi="Browallia New" w:cs="Browallia New"/>
                <w:sz w:val="24"/>
                <w:szCs w:val="24"/>
                <w:cs/>
                <w:lang w:val="en-GB"/>
              </w:rPr>
            </w:pPr>
          </w:p>
        </w:tc>
        <w:tc>
          <w:tcPr>
            <w:tcW w:w="991" w:type="dxa"/>
          </w:tcPr>
          <w:p w14:paraId="5F34D160" w14:textId="4D4176D8"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1057" w:type="dxa"/>
          </w:tcPr>
          <w:p w14:paraId="08513867" w14:textId="63791B1A" w:rsidR="004B7FF4" w:rsidRPr="00FC41F3" w:rsidRDefault="004B7FF4" w:rsidP="004B7FF4">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851" w:type="dxa"/>
          </w:tcPr>
          <w:p w14:paraId="2EED89CE" w14:textId="16EADCE8"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850" w:type="dxa"/>
          </w:tcPr>
          <w:p w14:paraId="69CC7B20" w14:textId="0FBF25D0"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3" w:type="dxa"/>
          </w:tcPr>
          <w:p w14:paraId="649C6BEA" w14:textId="15016FD9"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992" w:type="dxa"/>
          </w:tcPr>
          <w:p w14:paraId="5FE4E26C" w14:textId="11B4E72C"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850" w:type="dxa"/>
          </w:tcPr>
          <w:p w14:paraId="6ACF3115" w14:textId="1E3B8E81"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851" w:type="dxa"/>
          </w:tcPr>
          <w:p w14:paraId="299AE964" w14:textId="615C550C"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2" w:type="dxa"/>
          </w:tcPr>
          <w:p w14:paraId="36F8776C" w14:textId="24BA70A6"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992" w:type="dxa"/>
          </w:tcPr>
          <w:p w14:paraId="750A38C2" w14:textId="1813D18E"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9" w:type="dxa"/>
          </w:tcPr>
          <w:p w14:paraId="2430521B" w14:textId="78D9073E" w:rsidR="004B7FF4" w:rsidRPr="00CA4CB0"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highlight w:val="yellow"/>
              </w:rPr>
            </w:pPr>
            <w:r w:rsidRPr="005D45E7">
              <w:rPr>
                <w:rFonts w:ascii="Browallia New" w:hAnsi="Browallia New" w:cs="Browallia New"/>
                <w:sz w:val="24"/>
                <w:szCs w:val="24"/>
              </w:rPr>
              <w:t>2565</w:t>
            </w:r>
          </w:p>
        </w:tc>
        <w:tc>
          <w:tcPr>
            <w:tcW w:w="1017" w:type="dxa"/>
            <w:gridSpan w:val="2"/>
          </w:tcPr>
          <w:p w14:paraId="6CCA9160" w14:textId="138D77D3"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r>
      <w:tr w:rsidR="00CE7CAC" w:rsidRPr="00FC41F3" w14:paraId="794CBE51" w14:textId="77777777" w:rsidTr="004A5EB5">
        <w:tc>
          <w:tcPr>
            <w:tcW w:w="2899" w:type="dxa"/>
          </w:tcPr>
          <w:p w14:paraId="2860E889"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1" w:type="dxa"/>
          </w:tcPr>
          <w:p w14:paraId="28C587A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1057" w:type="dxa"/>
          </w:tcPr>
          <w:p w14:paraId="3CF271EE"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1" w:type="dxa"/>
          </w:tcPr>
          <w:p w14:paraId="3C0983E3"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0" w:type="dxa"/>
          </w:tcPr>
          <w:p w14:paraId="54157FC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93" w:type="dxa"/>
          </w:tcPr>
          <w:p w14:paraId="57D470E7" w14:textId="77777777" w:rsidR="00CE7CAC" w:rsidRPr="00FC41F3" w:rsidRDefault="00CE7CAC" w:rsidP="00A24D9D">
            <w:pPr>
              <w:spacing w:line="240" w:lineRule="auto"/>
              <w:ind w:left="-45" w:right="-90"/>
              <w:jc w:val="right"/>
              <w:rPr>
                <w:rFonts w:ascii="Browallia New" w:hAnsi="Browallia New" w:cs="Browallia New"/>
                <w:sz w:val="24"/>
                <w:szCs w:val="24"/>
                <w:highlight w:val="yellow"/>
              </w:rPr>
            </w:pPr>
          </w:p>
        </w:tc>
        <w:tc>
          <w:tcPr>
            <w:tcW w:w="992" w:type="dxa"/>
          </w:tcPr>
          <w:p w14:paraId="0BFC25D0"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0" w:type="dxa"/>
          </w:tcPr>
          <w:p w14:paraId="63435282"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851" w:type="dxa"/>
          </w:tcPr>
          <w:p w14:paraId="28C13D0A"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92" w:type="dxa"/>
          </w:tcPr>
          <w:p w14:paraId="184F6D1F"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2" w:type="dxa"/>
          </w:tcPr>
          <w:p w14:paraId="3A19F27D"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9" w:type="dxa"/>
          </w:tcPr>
          <w:p w14:paraId="1078700B"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c>
          <w:tcPr>
            <w:tcW w:w="1017" w:type="dxa"/>
            <w:gridSpan w:val="2"/>
          </w:tcPr>
          <w:p w14:paraId="776F062C"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r>
      <w:tr w:rsidR="004B7FF4" w:rsidRPr="00FC41F3" w14:paraId="0CB142D8" w14:textId="77777777" w:rsidTr="004A5EB5">
        <w:tc>
          <w:tcPr>
            <w:tcW w:w="2899" w:type="dxa"/>
          </w:tcPr>
          <w:p w14:paraId="102E1ED7" w14:textId="6D5250A2" w:rsidR="004B7FF4" w:rsidRPr="00FC41F3" w:rsidRDefault="004B7FF4" w:rsidP="004B7FF4">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Pr="00F46B29">
              <w:rPr>
                <w:rFonts w:ascii="Browallia New" w:hAnsi="Browallia New" w:cs="Browallia New"/>
                <w:sz w:val="24"/>
                <w:szCs w:val="24"/>
              </w:rPr>
              <w:t xml:space="preserve"> </w:t>
            </w:r>
            <w:r w:rsidRPr="00FC41F3">
              <w:rPr>
                <w:rFonts w:ascii="Browallia New" w:hAnsi="Browallia New" w:cs="Browallia New"/>
                <w:sz w:val="24"/>
                <w:szCs w:val="24"/>
                <w:cs/>
              </w:rPr>
              <w:t>มกราคม</w:t>
            </w:r>
            <w:r>
              <w:rPr>
                <w:rFonts w:ascii="Browallia New" w:hAnsi="Browallia New" w:cs="Browallia New" w:hint="cs"/>
                <w:sz w:val="24"/>
                <w:szCs w:val="24"/>
                <w:cs/>
              </w:rPr>
              <w:t xml:space="preserve"> </w:t>
            </w:r>
          </w:p>
        </w:tc>
        <w:tc>
          <w:tcPr>
            <w:tcW w:w="991" w:type="dxa"/>
            <w:vAlign w:val="bottom"/>
          </w:tcPr>
          <w:p w14:paraId="5461E9DB" w14:textId="19EDFE4C" w:rsidR="004B7FF4" w:rsidRPr="00FC41F3" w:rsidRDefault="00C16F3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r w:rsidRPr="00C16F34">
              <w:rPr>
                <w:rFonts w:ascii="Browallia New" w:hAnsi="Browallia New" w:cs="Browallia New"/>
                <w:sz w:val="24"/>
                <w:szCs w:val="24"/>
              </w:rPr>
              <w:t>827</w:t>
            </w:r>
            <w:r w:rsidR="007C1821" w:rsidRPr="003A08F0">
              <w:rPr>
                <w:rFonts w:ascii="Browallia New" w:hAnsi="Browallia New" w:cs="Browallia New"/>
                <w:sz w:val="24"/>
                <w:szCs w:val="24"/>
              </w:rPr>
              <w:t>,</w:t>
            </w:r>
            <w:r w:rsidRPr="00C16F34">
              <w:rPr>
                <w:rFonts w:ascii="Browallia New" w:hAnsi="Browallia New" w:cs="Browallia New"/>
                <w:sz w:val="24"/>
                <w:szCs w:val="24"/>
              </w:rPr>
              <w:t>458</w:t>
            </w:r>
          </w:p>
        </w:tc>
        <w:tc>
          <w:tcPr>
            <w:tcW w:w="1057" w:type="dxa"/>
            <w:vAlign w:val="bottom"/>
          </w:tcPr>
          <w:p w14:paraId="4B5568E6" w14:textId="5EFFF8BE"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1F78FB">
              <w:rPr>
                <w:rFonts w:ascii="Browallia New" w:hAnsi="Browallia New" w:cs="Browallia New"/>
                <w:sz w:val="24"/>
                <w:szCs w:val="24"/>
              </w:rPr>
              <w:t>757,184</w:t>
            </w:r>
          </w:p>
        </w:tc>
        <w:tc>
          <w:tcPr>
            <w:tcW w:w="851" w:type="dxa"/>
          </w:tcPr>
          <w:p w14:paraId="26A62070" w14:textId="7BD8B82B" w:rsidR="004B7FF4" w:rsidRPr="008D5807" w:rsidRDefault="007C1821"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542,040</w:t>
            </w:r>
          </w:p>
        </w:tc>
        <w:tc>
          <w:tcPr>
            <w:tcW w:w="850" w:type="dxa"/>
          </w:tcPr>
          <w:p w14:paraId="4E373D35" w14:textId="63BA79F4"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81F4E">
              <w:rPr>
                <w:rFonts w:ascii="Browallia New" w:hAnsi="Browallia New" w:cs="Browallia New"/>
                <w:sz w:val="24"/>
                <w:szCs w:val="24"/>
              </w:rPr>
              <w:t>101,60</w:t>
            </w:r>
            <w:r>
              <w:rPr>
                <w:rFonts w:ascii="Browallia New" w:hAnsi="Browallia New" w:cs="Browallia New"/>
                <w:sz w:val="24"/>
                <w:szCs w:val="24"/>
              </w:rPr>
              <w:t>6</w:t>
            </w:r>
          </w:p>
        </w:tc>
        <w:tc>
          <w:tcPr>
            <w:tcW w:w="993" w:type="dxa"/>
          </w:tcPr>
          <w:p w14:paraId="3833EFE6" w14:textId="7E99AC3B" w:rsidR="004B7FF4" w:rsidRPr="008D5807" w:rsidRDefault="002C3FCE"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2C3FCE">
              <w:rPr>
                <w:rFonts w:ascii="Browallia New" w:hAnsi="Browallia New" w:cs="Browallia New"/>
                <w:sz w:val="24"/>
                <w:szCs w:val="24"/>
              </w:rPr>
              <w:t>2,247,486</w:t>
            </w:r>
          </w:p>
        </w:tc>
        <w:tc>
          <w:tcPr>
            <w:tcW w:w="992" w:type="dxa"/>
          </w:tcPr>
          <w:p w14:paraId="3B8715A2" w14:textId="6C4DDE62"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2015C5">
              <w:rPr>
                <w:rFonts w:ascii="Browallia New" w:hAnsi="Browallia New" w:cs="Browallia New"/>
                <w:sz w:val="24"/>
                <w:szCs w:val="24"/>
              </w:rPr>
              <w:t>2,869,70</w:t>
            </w:r>
            <w:r>
              <w:rPr>
                <w:rFonts w:ascii="Browallia New" w:hAnsi="Browallia New" w:cs="Browallia New"/>
                <w:sz w:val="24"/>
                <w:szCs w:val="24"/>
              </w:rPr>
              <w:t>9</w:t>
            </w:r>
          </w:p>
        </w:tc>
        <w:tc>
          <w:tcPr>
            <w:tcW w:w="850" w:type="dxa"/>
          </w:tcPr>
          <w:p w14:paraId="4855C1D7" w14:textId="5368338D" w:rsidR="004B7FF4" w:rsidRPr="008D5807" w:rsidRDefault="00D46BBA"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79,931</w:t>
            </w:r>
          </w:p>
        </w:tc>
        <w:tc>
          <w:tcPr>
            <w:tcW w:w="851" w:type="dxa"/>
          </w:tcPr>
          <w:p w14:paraId="1CFA34B7" w14:textId="4510B553"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811BEC">
              <w:rPr>
                <w:rFonts w:ascii="Browallia New" w:hAnsi="Browallia New" w:cs="Browallia New"/>
                <w:sz w:val="24"/>
                <w:szCs w:val="24"/>
              </w:rPr>
              <w:t>82,658</w:t>
            </w:r>
          </w:p>
        </w:tc>
        <w:tc>
          <w:tcPr>
            <w:tcW w:w="992" w:type="dxa"/>
          </w:tcPr>
          <w:p w14:paraId="45C521A1" w14:textId="6189CA7C" w:rsidR="004B7FF4" w:rsidRPr="008D5807" w:rsidRDefault="003F70C2"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64707">
              <w:rPr>
                <w:rFonts w:ascii="Browallia New" w:hAnsi="Browallia New" w:cs="Browallia New"/>
                <w:sz w:val="24"/>
                <w:szCs w:val="24"/>
              </w:rPr>
              <w:t>1,571,666</w:t>
            </w:r>
          </w:p>
        </w:tc>
        <w:tc>
          <w:tcPr>
            <w:tcW w:w="992" w:type="dxa"/>
          </w:tcPr>
          <w:p w14:paraId="36A7EC77" w14:textId="631486EA"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55212">
              <w:rPr>
                <w:rFonts w:ascii="Browallia New" w:hAnsi="Browallia New" w:cs="Browallia New"/>
                <w:sz w:val="24"/>
                <w:szCs w:val="24"/>
              </w:rPr>
              <w:t>1,675,935</w:t>
            </w:r>
          </w:p>
        </w:tc>
        <w:tc>
          <w:tcPr>
            <w:tcW w:w="999" w:type="dxa"/>
          </w:tcPr>
          <w:p w14:paraId="632755F0" w14:textId="0DEDD8A2" w:rsidR="004B7FF4" w:rsidRPr="008D5807" w:rsidRDefault="00C10AE2"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5,268,581</w:t>
            </w:r>
          </w:p>
        </w:tc>
        <w:tc>
          <w:tcPr>
            <w:tcW w:w="1017" w:type="dxa"/>
            <w:gridSpan w:val="2"/>
          </w:tcPr>
          <w:p w14:paraId="7718C7AE" w14:textId="6DD3C440"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502719">
              <w:rPr>
                <w:rFonts w:ascii="Browallia New" w:hAnsi="Browallia New" w:cs="Browallia New"/>
                <w:sz w:val="24"/>
                <w:szCs w:val="24"/>
              </w:rPr>
              <w:t>5,487,092</w:t>
            </w:r>
          </w:p>
        </w:tc>
      </w:tr>
      <w:tr w:rsidR="004B7FF4" w:rsidRPr="00FC41F3" w14:paraId="5CD5226C" w14:textId="77777777" w:rsidTr="004A5EB5">
        <w:tc>
          <w:tcPr>
            <w:tcW w:w="2899" w:type="dxa"/>
            <w:tcBorders>
              <w:bottom w:val="nil"/>
            </w:tcBorders>
          </w:tcPr>
          <w:p w14:paraId="075E09DA" w14:textId="77777777" w:rsidR="004B7FF4" w:rsidRPr="00FC41F3" w:rsidRDefault="004B7FF4" w:rsidP="004B7FF4">
            <w:pPr>
              <w:spacing w:line="240" w:lineRule="auto"/>
              <w:ind w:right="-108"/>
              <w:rPr>
                <w:rFonts w:ascii="Browallia New" w:hAnsi="Browallia New" w:cs="Browallia New"/>
                <w:sz w:val="24"/>
                <w:szCs w:val="24"/>
                <w:cs/>
              </w:rPr>
            </w:pPr>
          </w:p>
        </w:tc>
        <w:tc>
          <w:tcPr>
            <w:tcW w:w="991" w:type="dxa"/>
            <w:tcBorders>
              <w:bottom w:val="nil"/>
            </w:tcBorders>
            <w:vAlign w:val="bottom"/>
          </w:tcPr>
          <w:p w14:paraId="3DAC9835" w14:textId="77777777" w:rsidR="004B7FF4" w:rsidRPr="00FC41F3"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p>
        </w:tc>
        <w:tc>
          <w:tcPr>
            <w:tcW w:w="1057" w:type="dxa"/>
            <w:tcBorders>
              <w:bottom w:val="nil"/>
            </w:tcBorders>
            <w:vAlign w:val="bottom"/>
          </w:tcPr>
          <w:p w14:paraId="215802F2"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Borders>
              <w:bottom w:val="nil"/>
            </w:tcBorders>
          </w:tcPr>
          <w:p w14:paraId="4875C1A6"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Borders>
              <w:bottom w:val="nil"/>
            </w:tcBorders>
          </w:tcPr>
          <w:p w14:paraId="6892DEEF"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tcBorders>
              <w:bottom w:val="nil"/>
            </w:tcBorders>
          </w:tcPr>
          <w:p w14:paraId="657F6AA9"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642BCE8D"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Borders>
              <w:bottom w:val="nil"/>
            </w:tcBorders>
          </w:tcPr>
          <w:p w14:paraId="7F9FEC68"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Borders>
              <w:bottom w:val="nil"/>
            </w:tcBorders>
          </w:tcPr>
          <w:p w14:paraId="353D5548"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0CFD7C9B"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73A20ACA"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Borders>
              <w:bottom w:val="nil"/>
            </w:tcBorders>
            <w:vAlign w:val="bottom"/>
          </w:tcPr>
          <w:p w14:paraId="2A84E856"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17" w:type="dxa"/>
            <w:gridSpan w:val="2"/>
            <w:tcBorders>
              <w:bottom w:val="nil"/>
            </w:tcBorders>
            <w:vAlign w:val="bottom"/>
          </w:tcPr>
          <w:p w14:paraId="47D1F5F2"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r>
      <w:tr w:rsidR="004B7FF4" w:rsidRPr="00FC41F3" w14:paraId="4133DE89" w14:textId="77777777" w:rsidTr="004A5EB5">
        <w:trPr>
          <w:trHeight w:val="117"/>
        </w:trPr>
        <w:tc>
          <w:tcPr>
            <w:tcW w:w="2899" w:type="dxa"/>
          </w:tcPr>
          <w:p w14:paraId="77967D72" w14:textId="77777777" w:rsidR="004B7FF4" w:rsidRPr="00FC41F3" w:rsidRDefault="004B7FF4" w:rsidP="004B7FF4">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1" w:type="dxa"/>
            <w:vAlign w:val="bottom"/>
          </w:tcPr>
          <w:p w14:paraId="6357740D" w14:textId="77777777" w:rsidR="004B7FF4" w:rsidRPr="00FC41F3"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highlight w:val="yellow"/>
              </w:rPr>
            </w:pPr>
          </w:p>
        </w:tc>
        <w:tc>
          <w:tcPr>
            <w:tcW w:w="1057" w:type="dxa"/>
            <w:vAlign w:val="bottom"/>
          </w:tcPr>
          <w:p w14:paraId="2D0BF775"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Pr>
          <w:p w14:paraId="3F210A16" w14:textId="77777777" w:rsidR="004B7FF4" w:rsidRPr="008D5807" w:rsidRDefault="004B7FF4" w:rsidP="004B7FF4">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850" w:type="dxa"/>
          </w:tcPr>
          <w:p w14:paraId="718CCBE0" w14:textId="77777777" w:rsidR="004B7FF4" w:rsidRPr="008D5807" w:rsidRDefault="004B7FF4" w:rsidP="004B7FF4">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993" w:type="dxa"/>
          </w:tcPr>
          <w:p w14:paraId="41764111"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70AB0A35"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Pr>
          <w:p w14:paraId="6CB375B5"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Pr>
          <w:p w14:paraId="3BB794AB"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0CCF3DF7"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0588D80B"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Pr>
          <w:p w14:paraId="6DD4D105" w14:textId="77777777"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7" w:type="dxa"/>
            <w:gridSpan w:val="2"/>
          </w:tcPr>
          <w:p w14:paraId="1863A168" w14:textId="77777777"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4B7FF4" w:rsidRPr="00FC41F3" w14:paraId="719E99C2" w14:textId="77777777" w:rsidTr="004A5EB5">
        <w:trPr>
          <w:trHeight w:val="117"/>
        </w:trPr>
        <w:tc>
          <w:tcPr>
            <w:tcW w:w="2899" w:type="dxa"/>
          </w:tcPr>
          <w:p w14:paraId="7DECF9BE" w14:textId="77777777" w:rsidR="004B7FF4" w:rsidRPr="00FC41F3" w:rsidRDefault="004B7FF4" w:rsidP="004B7FF4">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1" w:type="dxa"/>
          </w:tcPr>
          <w:p w14:paraId="0735F546" w14:textId="7D06018F" w:rsidR="004B7FF4" w:rsidRPr="00AA2523" w:rsidRDefault="0071473A"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AA2523">
              <w:rPr>
                <w:rFonts w:ascii="Browallia New" w:hAnsi="Browallia New" w:cs="Browallia New"/>
                <w:sz w:val="24"/>
                <w:szCs w:val="24"/>
              </w:rPr>
              <w:t>(505,00</w:t>
            </w:r>
            <w:r w:rsidR="00805F0A" w:rsidRPr="00AA2523">
              <w:rPr>
                <w:rFonts w:ascii="Browallia New" w:hAnsi="Browallia New" w:cs="Browallia New"/>
                <w:sz w:val="24"/>
                <w:szCs w:val="24"/>
              </w:rPr>
              <w:t>1</w:t>
            </w:r>
            <w:r w:rsidRPr="00AA2523">
              <w:rPr>
                <w:rFonts w:ascii="Browallia New" w:hAnsi="Browallia New" w:cs="Browallia New"/>
                <w:sz w:val="24"/>
                <w:szCs w:val="24"/>
              </w:rPr>
              <w:t>)</w:t>
            </w:r>
          </w:p>
        </w:tc>
        <w:tc>
          <w:tcPr>
            <w:tcW w:w="1057" w:type="dxa"/>
          </w:tcPr>
          <w:p w14:paraId="3C0F2CA9" w14:textId="271A254F"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E20BF">
              <w:rPr>
                <w:rFonts w:ascii="Browallia New" w:hAnsi="Browallia New" w:cs="Browallia New"/>
                <w:sz w:val="24"/>
                <w:szCs w:val="24"/>
              </w:rPr>
              <w:t>(1,251,606)</w:t>
            </w:r>
          </w:p>
        </w:tc>
        <w:tc>
          <w:tcPr>
            <w:tcW w:w="851" w:type="dxa"/>
          </w:tcPr>
          <w:p w14:paraId="2D312C02" w14:textId="56505AB5" w:rsidR="004B7FF4" w:rsidRPr="008D5807" w:rsidRDefault="00EC14AC"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(444,827)</w:t>
            </w:r>
          </w:p>
        </w:tc>
        <w:tc>
          <w:tcPr>
            <w:tcW w:w="850" w:type="dxa"/>
          </w:tcPr>
          <w:p w14:paraId="52720FAF" w14:textId="42F16B8D" w:rsidR="004B7FF4" w:rsidRPr="008D5807" w:rsidRDefault="004B7FF4" w:rsidP="004B7FF4">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(243,645)</w:t>
            </w:r>
          </w:p>
        </w:tc>
        <w:tc>
          <w:tcPr>
            <w:tcW w:w="993" w:type="dxa"/>
          </w:tcPr>
          <w:p w14:paraId="7CD086EF" w14:textId="3464B7C1" w:rsidR="004B7FF4" w:rsidRPr="008D5807" w:rsidRDefault="00F63A60"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r w:rsidR="00EE70C7">
              <w:rPr>
                <w:rFonts w:ascii="Browallia New" w:hAnsi="Browallia New" w:cs="Browallia New"/>
                <w:sz w:val="24"/>
                <w:szCs w:val="24"/>
              </w:rPr>
              <w:t>1,531,78</w:t>
            </w:r>
            <w:r>
              <w:rPr>
                <w:rFonts w:ascii="Browallia New" w:hAnsi="Browallia New" w:cs="Browallia New"/>
                <w:sz w:val="24"/>
                <w:szCs w:val="24"/>
              </w:rPr>
              <w:t>0)</w:t>
            </w:r>
          </w:p>
        </w:tc>
        <w:tc>
          <w:tcPr>
            <w:tcW w:w="992" w:type="dxa"/>
          </w:tcPr>
          <w:p w14:paraId="66D58146" w14:textId="72F8C464"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(1,350,000)</w:t>
            </w:r>
          </w:p>
        </w:tc>
        <w:tc>
          <w:tcPr>
            <w:tcW w:w="850" w:type="dxa"/>
            <w:vAlign w:val="bottom"/>
          </w:tcPr>
          <w:p w14:paraId="27CD3D69" w14:textId="4E6DEE89" w:rsidR="004B7FF4" w:rsidRPr="008D5807" w:rsidRDefault="00A142CB"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(17,189)</w:t>
            </w:r>
          </w:p>
        </w:tc>
        <w:tc>
          <w:tcPr>
            <w:tcW w:w="851" w:type="dxa"/>
            <w:vAlign w:val="bottom"/>
          </w:tcPr>
          <w:p w14:paraId="07B9BCF7" w14:textId="742A16EC"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(19,48</w:t>
            </w:r>
            <w:r>
              <w:rPr>
                <w:rFonts w:ascii="Browallia New" w:hAnsi="Browallia New" w:cs="Browallia New"/>
                <w:sz w:val="24"/>
                <w:szCs w:val="24"/>
              </w:rPr>
              <w:t>7</w:t>
            </w:r>
            <w:r w:rsidRPr="00ED38C4">
              <w:rPr>
                <w:rFonts w:ascii="Browallia New" w:hAnsi="Browallia New" w:cs="Browallia New"/>
                <w:sz w:val="24"/>
                <w:szCs w:val="24"/>
              </w:rPr>
              <w:t>)</w:t>
            </w:r>
          </w:p>
        </w:tc>
        <w:tc>
          <w:tcPr>
            <w:tcW w:w="992" w:type="dxa"/>
          </w:tcPr>
          <w:p w14:paraId="7B92FEB5" w14:textId="3A077187" w:rsidR="004B7FF4" w:rsidRPr="008D5807" w:rsidRDefault="008D5B59"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(521,615)</w:t>
            </w:r>
          </w:p>
        </w:tc>
        <w:tc>
          <w:tcPr>
            <w:tcW w:w="992" w:type="dxa"/>
          </w:tcPr>
          <w:p w14:paraId="514261AF" w14:textId="6217F6C5"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64707">
              <w:rPr>
                <w:rFonts w:ascii="Browallia New" w:hAnsi="Browallia New" w:cs="Browallia New"/>
                <w:sz w:val="24"/>
                <w:szCs w:val="24"/>
              </w:rPr>
              <w:t>(264,400)</w:t>
            </w:r>
          </w:p>
        </w:tc>
        <w:tc>
          <w:tcPr>
            <w:tcW w:w="999" w:type="dxa"/>
          </w:tcPr>
          <w:p w14:paraId="7AAA6132" w14:textId="78C057CC" w:rsidR="004B7FF4" w:rsidRPr="008D5807" w:rsidRDefault="00233DC8"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cs/>
              </w:rPr>
            </w:pPr>
            <w:r>
              <w:rPr>
                <w:rFonts w:ascii="Browallia New" w:hAnsi="Browallia New" w:cs="Browallia New" w:hint="cs"/>
                <w:sz w:val="24"/>
                <w:szCs w:val="24"/>
                <w:cs/>
              </w:rPr>
              <w:t>(</w:t>
            </w:r>
            <w:r w:rsidR="0060459A">
              <w:rPr>
                <w:rFonts w:ascii="Browallia New" w:hAnsi="Browallia New" w:cs="Browallia New"/>
                <w:sz w:val="24"/>
                <w:szCs w:val="24"/>
              </w:rPr>
              <w:t>3</w:t>
            </w:r>
            <w:r>
              <w:rPr>
                <w:rFonts w:ascii="Browallia New" w:hAnsi="Browallia New" w:cs="Browallia New"/>
                <w:sz w:val="24"/>
                <w:szCs w:val="24"/>
              </w:rPr>
              <w:t>,020,412</w:t>
            </w:r>
            <w:r>
              <w:rPr>
                <w:rFonts w:ascii="Browallia New" w:hAnsi="Browallia New" w:cs="Browallia New" w:hint="cs"/>
                <w:sz w:val="24"/>
                <w:szCs w:val="24"/>
                <w:cs/>
              </w:rPr>
              <w:t>)</w:t>
            </w:r>
          </w:p>
        </w:tc>
        <w:tc>
          <w:tcPr>
            <w:tcW w:w="1017" w:type="dxa"/>
            <w:gridSpan w:val="2"/>
          </w:tcPr>
          <w:p w14:paraId="755FA735" w14:textId="4F461988"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635A4">
              <w:rPr>
                <w:rFonts w:ascii="Browallia New" w:hAnsi="Browallia New" w:cs="Browallia New"/>
                <w:sz w:val="24"/>
                <w:szCs w:val="24"/>
              </w:rPr>
              <w:t>(3,129,13</w:t>
            </w:r>
            <w:r>
              <w:rPr>
                <w:rFonts w:ascii="Browallia New" w:hAnsi="Browallia New" w:cs="Browallia New"/>
                <w:sz w:val="24"/>
                <w:szCs w:val="24"/>
              </w:rPr>
              <w:t>8</w:t>
            </w:r>
            <w:r w:rsidRPr="000635A4">
              <w:rPr>
                <w:rFonts w:ascii="Browallia New" w:hAnsi="Browallia New" w:cs="Browallia New"/>
                <w:sz w:val="24"/>
                <w:szCs w:val="24"/>
              </w:rPr>
              <w:t>)</w:t>
            </w:r>
          </w:p>
        </w:tc>
      </w:tr>
      <w:tr w:rsidR="004B7FF4" w:rsidRPr="00FC41F3" w14:paraId="616EC97E" w14:textId="77777777" w:rsidTr="004A5EB5">
        <w:trPr>
          <w:trHeight w:val="117"/>
        </w:trPr>
        <w:tc>
          <w:tcPr>
            <w:tcW w:w="2899" w:type="dxa"/>
          </w:tcPr>
          <w:p w14:paraId="6C7D8AE7" w14:textId="77777777" w:rsidR="004B7FF4" w:rsidRPr="00FC41F3" w:rsidRDefault="004B7FF4" w:rsidP="004B7FF4">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1" w:type="dxa"/>
          </w:tcPr>
          <w:p w14:paraId="2746C19F" w14:textId="335073AD" w:rsidR="004B7FF4" w:rsidRPr="00AA2523" w:rsidRDefault="00AF26E3"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AA2523">
              <w:rPr>
                <w:rFonts w:ascii="Browallia New" w:hAnsi="Browallia New" w:cs="Browallia New"/>
                <w:sz w:val="24"/>
                <w:szCs w:val="24"/>
              </w:rPr>
              <w:t>605,93</w:t>
            </w:r>
            <w:r w:rsidR="00B42031" w:rsidRPr="00AA2523">
              <w:rPr>
                <w:rFonts w:ascii="Browallia New" w:hAnsi="Browallia New" w:cs="Browallia New"/>
                <w:sz w:val="24"/>
                <w:szCs w:val="24"/>
              </w:rPr>
              <w:t>6</w:t>
            </w:r>
          </w:p>
        </w:tc>
        <w:tc>
          <w:tcPr>
            <w:tcW w:w="1057" w:type="dxa"/>
          </w:tcPr>
          <w:p w14:paraId="607EB46C" w14:textId="3673971D"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E20BF">
              <w:rPr>
                <w:rFonts w:ascii="Browallia New" w:hAnsi="Browallia New" w:cs="Browallia New"/>
                <w:sz w:val="24"/>
                <w:szCs w:val="24"/>
              </w:rPr>
              <w:t xml:space="preserve">  1,321,880 </w:t>
            </w:r>
          </w:p>
        </w:tc>
        <w:tc>
          <w:tcPr>
            <w:tcW w:w="851" w:type="dxa"/>
          </w:tcPr>
          <w:p w14:paraId="77DC6DE5" w14:textId="1278F62D" w:rsidR="004B7FF4" w:rsidRPr="00EA569B" w:rsidRDefault="00A200A2"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3"/>
                <w:szCs w:val="23"/>
              </w:rPr>
            </w:pPr>
            <w:r w:rsidRPr="00EA569B">
              <w:rPr>
                <w:rFonts w:ascii="Browallia New" w:hAnsi="Browallia New" w:cs="Browallia New"/>
                <w:sz w:val="23"/>
                <w:szCs w:val="23"/>
              </w:rPr>
              <w:t>1,838,947</w:t>
            </w:r>
          </w:p>
        </w:tc>
        <w:tc>
          <w:tcPr>
            <w:tcW w:w="850" w:type="dxa"/>
          </w:tcPr>
          <w:p w14:paraId="5E70E226" w14:textId="6265EAF8" w:rsidR="004B7FF4" w:rsidRPr="008D5807" w:rsidRDefault="004B7FF4" w:rsidP="004B7FF4">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684,079</w:t>
            </w:r>
          </w:p>
        </w:tc>
        <w:tc>
          <w:tcPr>
            <w:tcW w:w="993" w:type="dxa"/>
          </w:tcPr>
          <w:p w14:paraId="2BA0C4AA" w14:textId="2DA7CBEF" w:rsidR="004B7FF4" w:rsidRPr="008D5807" w:rsidRDefault="00BB1782"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325,000</w:t>
            </w:r>
          </w:p>
        </w:tc>
        <w:tc>
          <w:tcPr>
            <w:tcW w:w="992" w:type="dxa"/>
          </w:tcPr>
          <w:p w14:paraId="51A58712" w14:textId="3C7153D0"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724,600</w:t>
            </w:r>
          </w:p>
        </w:tc>
        <w:tc>
          <w:tcPr>
            <w:tcW w:w="850" w:type="dxa"/>
            <w:vAlign w:val="bottom"/>
          </w:tcPr>
          <w:p w14:paraId="563BAB28" w14:textId="4BE4714E" w:rsidR="004B7FF4" w:rsidRPr="008D5807"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 xml:space="preserve">    -</w:t>
            </w:r>
          </w:p>
        </w:tc>
        <w:tc>
          <w:tcPr>
            <w:tcW w:w="851" w:type="dxa"/>
            <w:vAlign w:val="bottom"/>
          </w:tcPr>
          <w:p w14:paraId="4A2213C5" w14:textId="02A4540D"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 xml:space="preserve">    -</w:t>
            </w:r>
          </w:p>
        </w:tc>
        <w:tc>
          <w:tcPr>
            <w:tcW w:w="992" w:type="dxa"/>
          </w:tcPr>
          <w:p w14:paraId="185D382C" w14:textId="5F4EC244" w:rsidR="004B7FF4" w:rsidRPr="008D5807" w:rsidRDefault="004765C7"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340,643</w:t>
            </w:r>
          </w:p>
        </w:tc>
        <w:tc>
          <w:tcPr>
            <w:tcW w:w="992" w:type="dxa"/>
          </w:tcPr>
          <w:p w14:paraId="4B40AE06" w14:textId="798B0BA8"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64707">
              <w:rPr>
                <w:rFonts w:ascii="Browallia New" w:hAnsi="Browallia New" w:cs="Browallia New"/>
                <w:sz w:val="24"/>
                <w:szCs w:val="24"/>
              </w:rPr>
              <w:t>160,131</w:t>
            </w:r>
          </w:p>
        </w:tc>
        <w:tc>
          <w:tcPr>
            <w:tcW w:w="999" w:type="dxa"/>
          </w:tcPr>
          <w:p w14:paraId="0B61054F" w14:textId="22929A18" w:rsidR="004B7FF4" w:rsidRPr="008D5807" w:rsidRDefault="00F9076E"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3,110,526</w:t>
            </w:r>
          </w:p>
        </w:tc>
        <w:tc>
          <w:tcPr>
            <w:tcW w:w="1017" w:type="dxa"/>
            <w:gridSpan w:val="2"/>
          </w:tcPr>
          <w:p w14:paraId="2415551C" w14:textId="56A30CBA"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635A4">
              <w:rPr>
                <w:rFonts w:ascii="Browallia New" w:hAnsi="Browallia New" w:cs="Browallia New"/>
                <w:sz w:val="24"/>
                <w:szCs w:val="24"/>
              </w:rPr>
              <w:t>2,890,690</w:t>
            </w:r>
          </w:p>
        </w:tc>
      </w:tr>
      <w:tr w:rsidR="004B7FF4" w:rsidRPr="00FC41F3" w14:paraId="18AFE5A1" w14:textId="77777777" w:rsidTr="004A5EB5">
        <w:trPr>
          <w:trHeight w:val="117"/>
        </w:trPr>
        <w:tc>
          <w:tcPr>
            <w:tcW w:w="2899" w:type="dxa"/>
          </w:tcPr>
          <w:p w14:paraId="7234DB0F" w14:textId="77777777" w:rsidR="004B7FF4" w:rsidRPr="00FC41F3" w:rsidRDefault="004B7FF4" w:rsidP="004B7FF4">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91" w:type="dxa"/>
          </w:tcPr>
          <w:p w14:paraId="70C4CB0D" w14:textId="5D1B0553" w:rsidR="004B7FF4" w:rsidRPr="00C07995"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48AEB49F" w14:textId="278C64F0"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E20BF">
              <w:rPr>
                <w:rFonts w:ascii="Browallia New" w:hAnsi="Browallia New" w:cs="Browallia New"/>
                <w:sz w:val="24"/>
                <w:szCs w:val="24"/>
              </w:rPr>
              <w:t xml:space="preserve">     -</w:t>
            </w:r>
          </w:p>
        </w:tc>
        <w:tc>
          <w:tcPr>
            <w:tcW w:w="851" w:type="dxa"/>
            <w:vAlign w:val="bottom"/>
          </w:tcPr>
          <w:p w14:paraId="71541E30" w14:textId="03CE15D6" w:rsidR="004B7FF4" w:rsidRPr="008D5807"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850" w:type="dxa"/>
            <w:vAlign w:val="bottom"/>
          </w:tcPr>
          <w:p w14:paraId="4316FCE4" w14:textId="13A226AB"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993" w:type="dxa"/>
          </w:tcPr>
          <w:p w14:paraId="63F08E91" w14:textId="0ABD6EC3" w:rsidR="004B7FF4" w:rsidRPr="008D5807" w:rsidRDefault="005E000E"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5,2</w:t>
            </w:r>
            <w:r w:rsidR="00ED51C2">
              <w:rPr>
                <w:rFonts w:ascii="Browallia New" w:hAnsi="Browallia New" w:cs="Browallia New"/>
                <w:sz w:val="24"/>
                <w:szCs w:val="24"/>
              </w:rPr>
              <w:t>23</w:t>
            </w:r>
          </w:p>
        </w:tc>
        <w:tc>
          <w:tcPr>
            <w:tcW w:w="992" w:type="dxa"/>
          </w:tcPr>
          <w:p w14:paraId="1E9A456B" w14:textId="02B89421"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3,177</w:t>
            </w:r>
          </w:p>
        </w:tc>
        <w:tc>
          <w:tcPr>
            <w:tcW w:w="850" w:type="dxa"/>
            <w:vAlign w:val="bottom"/>
          </w:tcPr>
          <w:p w14:paraId="1F65CD33" w14:textId="15DBAAB8" w:rsidR="004B7FF4" w:rsidRPr="008D5807"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 xml:space="preserve">    -</w:t>
            </w:r>
          </w:p>
        </w:tc>
        <w:tc>
          <w:tcPr>
            <w:tcW w:w="851" w:type="dxa"/>
            <w:vAlign w:val="bottom"/>
          </w:tcPr>
          <w:p w14:paraId="1F7DE144" w14:textId="6A16082D"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 xml:space="preserve">    -</w:t>
            </w:r>
          </w:p>
        </w:tc>
        <w:tc>
          <w:tcPr>
            <w:tcW w:w="992" w:type="dxa"/>
            <w:vAlign w:val="bottom"/>
          </w:tcPr>
          <w:p w14:paraId="3B37A8F9" w14:textId="6B7F9626" w:rsidR="004B7FF4" w:rsidRPr="008D5807" w:rsidRDefault="004765C7"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615A25EE" w14:textId="229EA79A"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64707">
              <w:rPr>
                <w:rFonts w:ascii="Browallia New" w:hAnsi="Browallia New" w:cs="Browallia New"/>
                <w:sz w:val="24"/>
                <w:szCs w:val="24"/>
              </w:rPr>
              <w:t>-</w:t>
            </w:r>
          </w:p>
        </w:tc>
        <w:tc>
          <w:tcPr>
            <w:tcW w:w="999" w:type="dxa"/>
          </w:tcPr>
          <w:p w14:paraId="5A6E149E" w14:textId="22389C5A" w:rsidR="004B7FF4" w:rsidRPr="008D5807" w:rsidRDefault="00D82EDF"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5,223</w:t>
            </w:r>
          </w:p>
        </w:tc>
        <w:tc>
          <w:tcPr>
            <w:tcW w:w="1017" w:type="dxa"/>
            <w:gridSpan w:val="2"/>
          </w:tcPr>
          <w:p w14:paraId="4C19E696" w14:textId="4D7228BE"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635A4">
              <w:rPr>
                <w:rFonts w:ascii="Browallia New" w:hAnsi="Browallia New" w:cs="Browallia New"/>
                <w:sz w:val="24"/>
                <w:szCs w:val="24"/>
              </w:rPr>
              <w:t>3,177</w:t>
            </w:r>
          </w:p>
        </w:tc>
      </w:tr>
      <w:tr w:rsidR="004B7FF4" w:rsidRPr="00FC41F3" w14:paraId="4A5C338A" w14:textId="77777777" w:rsidTr="004A5EB5">
        <w:trPr>
          <w:trHeight w:val="117"/>
        </w:trPr>
        <w:tc>
          <w:tcPr>
            <w:tcW w:w="2899" w:type="dxa"/>
          </w:tcPr>
          <w:p w14:paraId="2F0922DD" w14:textId="77777777" w:rsidR="004B7FF4" w:rsidRPr="00FC41F3" w:rsidRDefault="004B7FF4" w:rsidP="004B7FF4">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1" w:type="dxa"/>
          </w:tcPr>
          <w:p w14:paraId="0C8B35CE" w14:textId="77777777" w:rsidR="004B7FF4" w:rsidRPr="00C07995" w:rsidRDefault="004B7FF4"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tcPr>
          <w:p w14:paraId="539BD82E"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1CC14D55" w14:textId="04417F1C"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vAlign w:val="bottom"/>
          </w:tcPr>
          <w:p w14:paraId="3EC06994"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vAlign w:val="bottom"/>
          </w:tcPr>
          <w:p w14:paraId="769F3957"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567B1FE"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vAlign w:val="bottom"/>
          </w:tcPr>
          <w:p w14:paraId="062452FD"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3A907519"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2E91AF8" w14:textId="77777777" w:rsidR="004B7FF4" w:rsidRPr="008D5807" w:rsidRDefault="004B7FF4"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3BC8298" w14:textId="77777777"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vAlign w:val="bottom"/>
          </w:tcPr>
          <w:p w14:paraId="01EAEDA5" w14:textId="77777777"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7" w:type="dxa"/>
            <w:gridSpan w:val="2"/>
            <w:vAlign w:val="bottom"/>
          </w:tcPr>
          <w:p w14:paraId="2CAB800D" w14:textId="77777777"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4B7FF4" w:rsidRPr="00FC41F3" w14:paraId="4B57DA55" w14:textId="77777777">
        <w:trPr>
          <w:trHeight w:val="117"/>
        </w:trPr>
        <w:tc>
          <w:tcPr>
            <w:tcW w:w="2899" w:type="dxa"/>
          </w:tcPr>
          <w:p w14:paraId="4E32042E" w14:textId="1F9927E0" w:rsidR="004B7FF4" w:rsidRPr="00FC41F3" w:rsidRDefault="004B7FF4" w:rsidP="004B7FF4">
            <w:pPr>
              <w:spacing w:line="240" w:lineRule="auto"/>
              <w:ind w:left="217" w:right="-108" w:hanging="217"/>
              <w:rPr>
                <w:rFonts w:ascii="Browallia New" w:hAnsi="Browallia New" w:cs="Browallia New"/>
                <w:b/>
                <w:bCs/>
                <w:sz w:val="24"/>
                <w:szCs w:val="24"/>
                <w:cs/>
              </w:rPr>
            </w:pPr>
            <w:r w:rsidRPr="00633DF6">
              <w:rPr>
                <w:rFonts w:ascii="Browallia New" w:hAnsi="Browallia New" w:cs="Browallia New"/>
                <w:sz w:val="24"/>
                <w:szCs w:val="24"/>
                <w:cs/>
              </w:rPr>
              <w:t>รับรู้สินทรัพย์สิทธิการใช้และหนี้สินตามสัญญาเช่า</w:t>
            </w:r>
          </w:p>
        </w:tc>
        <w:tc>
          <w:tcPr>
            <w:tcW w:w="991" w:type="dxa"/>
            <w:vAlign w:val="bottom"/>
          </w:tcPr>
          <w:p w14:paraId="6FD74AC0" w14:textId="70A83C1B" w:rsidR="004B7FF4" w:rsidRPr="00C07995"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vAlign w:val="bottom"/>
          </w:tcPr>
          <w:p w14:paraId="315B9320" w14:textId="780D49B3"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1" w:type="dxa"/>
            <w:vAlign w:val="bottom"/>
          </w:tcPr>
          <w:p w14:paraId="2127F158" w14:textId="14286FBD" w:rsidR="004B7FF4" w:rsidRPr="008D5807"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850" w:type="dxa"/>
            <w:vAlign w:val="bottom"/>
          </w:tcPr>
          <w:p w14:paraId="146271B9" w14:textId="24684C55"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993" w:type="dxa"/>
            <w:vAlign w:val="bottom"/>
          </w:tcPr>
          <w:p w14:paraId="1FB174E4" w14:textId="0F182542" w:rsidR="004B7FF4" w:rsidRPr="008D5807" w:rsidRDefault="004A5EB5"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992" w:type="dxa"/>
            <w:vAlign w:val="bottom"/>
          </w:tcPr>
          <w:p w14:paraId="75DE0885" w14:textId="6294BB0C"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850" w:type="dxa"/>
            <w:vAlign w:val="bottom"/>
          </w:tcPr>
          <w:p w14:paraId="61F9D146" w14:textId="69969072" w:rsidR="004B7FF4" w:rsidRPr="008D5807" w:rsidRDefault="00B8093E"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7,</w:t>
            </w:r>
            <w:r w:rsidR="008E4E88">
              <w:rPr>
                <w:rFonts w:ascii="Browallia New" w:hAnsi="Browallia New" w:cs="Browallia New"/>
                <w:sz w:val="24"/>
                <w:szCs w:val="24"/>
              </w:rPr>
              <w:t>335</w:t>
            </w:r>
          </w:p>
        </w:tc>
        <w:tc>
          <w:tcPr>
            <w:tcW w:w="851" w:type="dxa"/>
            <w:vAlign w:val="bottom"/>
          </w:tcPr>
          <w:p w14:paraId="47DE471E" w14:textId="43D1D5A4"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6,583</w:t>
            </w:r>
          </w:p>
        </w:tc>
        <w:tc>
          <w:tcPr>
            <w:tcW w:w="992" w:type="dxa"/>
            <w:vAlign w:val="bottom"/>
          </w:tcPr>
          <w:p w14:paraId="355B17D3" w14:textId="18B01BC7" w:rsidR="004B7FF4" w:rsidRPr="008D5807" w:rsidRDefault="004765C7"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02ADCFE6" w14:textId="416FEBE9"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64707">
              <w:rPr>
                <w:rFonts w:ascii="Browallia New" w:hAnsi="Browallia New" w:cs="Browallia New"/>
                <w:sz w:val="24"/>
                <w:szCs w:val="24"/>
              </w:rPr>
              <w:t>-</w:t>
            </w:r>
          </w:p>
        </w:tc>
        <w:tc>
          <w:tcPr>
            <w:tcW w:w="999" w:type="dxa"/>
            <w:vAlign w:val="bottom"/>
          </w:tcPr>
          <w:p w14:paraId="610D60A7" w14:textId="52160104" w:rsidR="004B7FF4" w:rsidRPr="008D5807" w:rsidRDefault="008E4E88" w:rsidP="00C07995">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7,335</w:t>
            </w:r>
          </w:p>
        </w:tc>
        <w:tc>
          <w:tcPr>
            <w:tcW w:w="1017" w:type="dxa"/>
            <w:gridSpan w:val="2"/>
          </w:tcPr>
          <w:p w14:paraId="4745DF35" w14:textId="77777777" w:rsidR="004B7FF4"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p w14:paraId="5941C60E" w14:textId="7408EFAA"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635A4">
              <w:rPr>
                <w:rFonts w:ascii="Browallia New" w:hAnsi="Browallia New" w:cs="Browallia New"/>
                <w:sz w:val="24"/>
                <w:szCs w:val="24"/>
              </w:rPr>
              <w:t>6,58</w:t>
            </w:r>
            <w:r>
              <w:rPr>
                <w:rFonts w:ascii="Browallia New" w:hAnsi="Browallia New" w:cs="Browallia New"/>
                <w:sz w:val="24"/>
                <w:szCs w:val="24"/>
              </w:rPr>
              <w:t>3</w:t>
            </w:r>
          </w:p>
        </w:tc>
      </w:tr>
      <w:tr w:rsidR="004B7FF4" w:rsidRPr="008D5807" w14:paraId="08163C3B" w14:textId="77777777">
        <w:trPr>
          <w:trHeight w:val="117"/>
        </w:trPr>
        <w:tc>
          <w:tcPr>
            <w:tcW w:w="2899" w:type="dxa"/>
          </w:tcPr>
          <w:p w14:paraId="10C583F8" w14:textId="77777777" w:rsidR="004B7FF4" w:rsidRPr="00FC41F3" w:rsidRDefault="004B7FF4" w:rsidP="004B7FF4">
            <w:pPr>
              <w:spacing w:line="240" w:lineRule="auto"/>
              <w:ind w:right="-108"/>
              <w:rPr>
                <w:rFonts w:ascii="Browallia New" w:hAnsi="Browallia New" w:cs="Browallia New"/>
                <w:b/>
                <w:bCs/>
                <w:sz w:val="24"/>
                <w:szCs w:val="24"/>
                <w:cs/>
              </w:rPr>
            </w:pPr>
            <w:r w:rsidRPr="00DD1435">
              <w:rPr>
                <w:rFonts w:ascii="Browallia New" w:hAnsi="Browallia New" w:cs="Browallia New"/>
                <w:sz w:val="24"/>
                <w:szCs w:val="24"/>
                <w:cs/>
              </w:rPr>
              <w:t>ซื้อยานพาหนะภายใต้สัญญาเช่าซื้อ</w:t>
            </w:r>
          </w:p>
        </w:tc>
        <w:tc>
          <w:tcPr>
            <w:tcW w:w="991" w:type="dxa"/>
          </w:tcPr>
          <w:p w14:paraId="046480B6" w14:textId="0116DACA" w:rsidR="004B7FF4" w:rsidRPr="00C07995"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1EAA81C3" w14:textId="485DD981"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E20BF">
              <w:rPr>
                <w:rFonts w:ascii="Browallia New" w:hAnsi="Browallia New" w:cs="Browallia New"/>
                <w:sz w:val="24"/>
                <w:szCs w:val="24"/>
              </w:rPr>
              <w:t xml:space="preserve">     -</w:t>
            </w:r>
          </w:p>
        </w:tc>
        <w:tc>
          <w:tcPr>
            <w:tcW w:w="851" w:type="dxa"/>
            <w:vAlign w:val="bottom"/>
          </w:tcPr>
          <w:p w14:paraId="0E40DFCC" w14:textId="6E535397" w:rsidR="004B7FF4" w:rsidRPr="008D5807"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850" w:type="dxa"/>
            <w:vAlign w:val="bottom"/>
          </w:tcPr>
          <w:p w14:paraId="69D6534C" w14:textId="3BC2B5FD"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993" w:type="dxa"/>
            <w:vAlign w:val="bottom"/>
          </w:tcPr>
          <w:p w14:paraId="5E4681AB" w14:textId="2C5A1F28" w:rsidR="004B7FF4" w:rsidRPr="008D5807" w:rsidRDefault="004A5EB5"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992" w:type="dxa"/>
            <w:vAlign w:val="bottom"/>
          </w:tcPr>
          <w:p w14:paraId="51E96F03" w14:textId="366FE626"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850" w:type="dxa"/>
            <w:vAlign w:val="bottom"/>
          </w:tcPr>
          <w:p w14:paraId="0354A388" w14:textId="3B1B1036" w:rsidR="004B7FF4" w:rsidRPr="008D5807" w:rsidRDefault="00CA5D1C"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 xml:space="preserve">    -</w:t>
            </w:r>
          </w:p>
        </w:tc>
        <w:tc>
          <w:tcPr>
            <w:tcW w:w="851" w:type="dxa"/>
            <w:vAlign w:val="bottom"/>
          </w:tcPr>
          <w:p w14:paraId="611238EC" w14:textId="1A84FFB9"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10,177</w:t>
            </w:r>
          </w:p>
        </w:tc>
        <w:tc>
          <w:tcPr>
            <w:tcW w:w="992" w:type="dxa"/>
            <w:vAlign w:val="bottom"/>
          </w:tcPr>
          <w:p w14:paraId="131EAF80" w14:textId="37267164" w:rsidR="004B7FF4" w:rsidRPr="008D5807" w:rsidRDefault="004765C7"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1B3F6BFD" w14:textId="1D59975E"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64707">
              <w:rPr>
                <w:rFonts w:ascii="Browallia New" w:hAnsi="Browallia New" w:cs="Browallia New"/>
                <w:sz w:val="24"/>
                <w:szCs w:val="24"/>
              </w:rPr>
              <w:t>-</w:t>
            </w:r>
          </w:p>
        </w:tc>
        <w:tc>
          <w:tcPr>
            <w:tcW w:w="999" w:type="dxa"/>
            <w:vAlign w:val="bottom"/>
          </w:tcPr>
          <w:p w14:paraId="6B1E7C02" w14:textId="3131CBA6" w:rsidR="004B7FF4" w:rsidRPr="008D5807" w:rsidRDefault="008E4E88" w:rsidP="00C07995">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 xml:space="preserve">    -</w:t>
            </w:r>
          </w:p>
        </w:tc>
        <w:tc>
          <w:tcPr>
            <w:tcW w:w="1017" w:type="dxa"/>
            <w:gridSpan w:val="2"/>
          </w:tcPr>
          <w:p w14:paraId="0B885449" w14:textId="5C9344AF"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635A4">
              <w:rPr>
                <w:rFonts w:ascii="Browallia New" w:hAnsi="Browallia New" w:cs="Browallia New"/>
                <w:sz w:val="24"/>
                <w:szCs w:val="24"/>
              </w:rPr>
              <w:t>10,17</w:t>
            </w:r>
            <w:r>
              <w:rPr>
                <w:rFonts w:ascii="Browallia New" w:hAnsi="Browallia New" w:cs="Browallia New"/>
                <w:sz w:val="24"/>
                <w:szCs w:val="24"/>
              </w:rPr>
              <w:t>7</w:t>
            </w:r>
          </w:p>
        </w:tc>
      </w:tr>
      <w:tr w:rsidR="00603BFF" w:rsidRPr="008D5807" w14:paraId="681795FE" w14:textId="77777777">
        <w:trPr>
          <w:trHeight w:val="117"/>
        </w:trPr>
        <w:tc>
          <w:tcPr>
            <w:tcW w:w="2899" w:type="dxa"/>
          </w:tcPr>
          <w:p w14:paraId="013350B3" w14:textId="3D8C3570" w:rsidR="00603BFF" w:rsidRPr="00DD1435" w:rsidRDefault="00603BFF" w:rsidP="00603BFF">
            <w:pPr>
              <w:spacing w:line="240" w:lineRule="auto"/>
              <w:ind w:right="-108"/>
              <w:rPr>
                <w:rFonts w:ascii="Browallia New" w:hAnsi="Browallia New" w:cs="Browallia New"/>
                <w:sz w:val="24"/>
                <w:szCs w:val="24"/>
                <w:cs/>
              </w:rPr>
            </w:pPr>
            <w:r>
              <w:rPr>
                <w:rFonts w:ascii="Browallia New" w:hAnsi="Browallia New" w:cs="Browallia New" w:hint="cs"/>
                <w:sz w:val="24"/>
                <w:szCs w:val="24"/>
                <w:cs/>
              </w:rPr>
              <w:t>ตัดจำหน่าย</w:t>
            </w:r>
            <w:r w:rsidRPr="00633DF6">
              <w:rPr>
                <w:rFonts w:ascii="Browallia New" w:hAnsi="Browallia New" w:cs="Browallia New"/>
                <w:sz w:val="24"/>
                <w:szCs w:val="24"/>
                <w:cs/>
              </w:rPr>
              <w:t>สินทรัพย์สิทธิการใช้</w:t>
            </w:r>
          </w:p>
        </w:tc>
        <w:tc>
          <w:tcPr>
            <w:tcW w:w="991" w:type="dxa"/>
          </w:tcPr>
          <w:p w14:paraId="28AB850C" w14:textId="72176844" w:rsidR="00603BFF"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571BE2AB" w14:textId="0707EE58" w:rsidR="00603BFF" w:rsidRPr="000E20BF"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E20BF">
              <w:rPr>
                <w:rFonts w:ascii="Browallia New" w:hAnsi="Browallia New" w:cs="Browallia New"/>
                <w:sz w:val="24"/>
                <w:szCs w:val="24"/>
              </w:rPr>
              <w:t xml:space="preserve">     -</w:t>
            </w:r>
          </w:p>
        </w:tc>
        <w:tc>
          <w:tcPr>
            <w:tcW w:w="851" w:type="dxa"/>
            <w:vAlign w:val="bottom"/>
          </w:tcPr>
          <w:p w14:paraId="63D3A022" w14:textId="564F6056" w:rsidR="00603BFF" w:rsidRPr="00935BBB"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850" w:type="dxa"/>
            <w:vAlign w:val="bottom"/>
          </w:tcPr>
          <w:p w14:paraId="48B330FC" w14:textId="3E2FB030" w:rsidR="00603BFF" w:rsidRPr="00935BBB"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993" w:type="dxa"/>
            <w:vAlign w:val="bottom"/>
          </w:tcPr>
          <w:p w14:paraId="1D6B1E52" w14:textId="4686FF53" w:rsidR="00603BFF" w:rsidRPr="00667B0D"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992" w:type="dxa"/>
            <w:vAlign w:val="bottom"/>
          </w:tcPr>
          <w:p w14:paraId="31770369" w14:textId="43FDDD7B" w:rsidR="00603BFF" w:rsidRPr="00667B0D"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850" w:type="dxa"/>
            <w:vAlign w:val="bottom"/>
          </w:tcPr>
          <w:p w14:paraId="3DCAA1E5" w14:textId="77E4CD17" w:rsidR="00603BFF" w:rsidRPr="00ED38C4"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(5,15</w:t>
            </w:r>
            <w:r w:rsidR="00827A59">
              <w:rPr>
                <w:rFonts w:ascii="Browallia New" w:hAnsi="Browallia New" w:cs="Browallia New"/>
                <w:sz w:val="24"/>
                <w:szCs w:val="24"/>
              </w:rPr>
              <w:t>4</w:t>
            </w:r>
            <w:r>
              <w:rPr>
                <w:rFonts w:ascii="Browallia New" w:hAnsi="Browallia New" w:cs="Browallia New"/>
                <w:sz w:val="24"/>
                <w:szCs w:val="24"/>
              </w:rPr>
              <w:t>)</w:t>
            </w:r>
          </w:p>
        </w:tc>
        <w:tc>
          <w:tcPr>
            <w:tcW w:w="851" w:type="dxa"/>
            <w:vAlign w:val="bottom"/>
          </w:tcPr>
          <w:p w14:paraId="21B1A45C" w14:textId="77777777" w:rsidR="00603BFF"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36FB32EA" w14:textId="77777777" w:rsidR="00603BFF"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DDD1E83" w14:textId="77777777" w:rsidR="00603BFF" w:rsidRPr="00B64707" w:rsidRDefault="00603BFF" w:rsidP="00603BF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vAlign w:val="bottom"/>
          </w:tcPr>
          <w:p w14:paraId="06E869D3" w14:textId="5E5E66EF" w:rsidR="00603BFF" w:rsidRPr="008D5807" w:rsidRDefault="008E4E88" w:rsidP="00603BF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(5,154)</w:t>
            </w:r>
          </w:p>
        </w:tc>
        <w:tc>
          <w:tcPr>
            <w:tcW w:w="1017" w:type="dxa"/>
            <w:gridSpan w:val="2"/>
          </w:tcPr>
          <w:p w14:paraId="1D307C27" w14:textId="77777777" w:rsidR="00603BFF" w:rsidRPr="000635A4" w:rsidRDefault="00603BFF" w:rsidP="00603BF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4B7FF4" w:rsidRPr="00FC41F3" w14:paraId="1F74485D" w14:textId="77777777" w:rsidTr="004A5EB5">
        <w:trPr>
          <w:trHeight w:val="117"/>
        </w:trPr>
        <w:tc>
          <w:tcPr>
            <w:tcW w:w="2899" w:type="dxa"/>
          </w:tcPr>
          <w:p w14:paraId="045FC127" w14:textId="77777777" w:rsidR="004B7FF4" w:rsidRPr="00FC41F3" w:rsidRDefault="004B7FF4" w:rsidP="004B7FF4">
            <w:pPr>
              <w:spacing w:line="240" w:lineRule="auto"/>
              <w:ind w:right="-108"/>
              <w:rPr>
                <w:rFonts w:ascii="Browallia New" w:hAnsi="Browallia New" w:cs="Browallia New"/>
                <w:b/>
                <w:bCs/>
                <w:sz w:val="24"/>
                <w:szCs w:val="24"/>
                <w:cs/>
              </w:rPr>
            </w:pPr>
            <w:r w:rsidRPr="00F668E4">
              <w:rPr>
                <w:rFonts w:ascii="Browallia New" w:hAnsi="Browallia New" w:cs="Browallia New"/>
                <w:sz w:val="24"/>
                <w:szCs w:val="24"/>
                <w:cs/>
              </w:rPr>
              <w:t>ค่าใช้จ่ายในการออกหุ้นกู้ตัดจำหน่าย</w:t>
            </w:r>
          </w:p>
        </w:tc>
        <w:tc>
          <w:tcPr>
            <w:tcW w:w="991" w:type="dxa"/>
            <w:vAlign w:val="bottom"/>
          </w:tcPr>
          <w:p w14:paraId="6881B993" w14:textId="64D417FA" w:rsidR="004B7FF4" w:rsidRPr="00C07995"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vAlign w:val="bottom"/>
          </w:tcPr>
          <w:p w14:paraId="53B93662" w14:textId="4E477E4A"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 xml:space="preserve">  </w:t>
            </w:r>
            <w:r w:rsidRPr="008D5807">
              <w:rPr>
                <w:rFonts w:ascii="Browallia New" w:hAnsi="Browallia New" w:cs="Browallia New"/>
                <w:sz w:val="24"/>
                <w:szCs w:val="24"/>
              </w:rPr>
              <w:t>-</w:t>
            </w:r>
          </w:p>
        </w:tc>
        <w:tc>
          <w:tcPr>
            <w:tcW w:w="851" w:type="dxa"/>
            <w:vAlign w:val="bottom"/>
          </w:tcPr>
          <w:p w14:paraId="036842B8" w14:textId="0DBAAEF6" w:rsidR="004B7FF4" w:rsidRPr="008D5807"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850" w:type="dxa"/>
            <w:vAlign w:val="bottom"/>
          </w:tcPr>
          <w:p w14:paraId="51D43CA6" w14:textId="009C88DE"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993" w:type="dxa"/>
            <w:vAlign w:val="bottom"/>
          </w:tcPr>
          <w:p w14:paraId="562781CC" w14:textId="186A14A1" w:rsidR="004B7FF4" w:rsidRPr="008D5807" w:rsidRDefault="004A5EB5"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992" w:type="dxa"/>
            <w:vAlign w:val="bottom"/>
          </w:tcPr>
          <w:p w14:paraId="44AB529D" w14:textId="2769FCE5"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850" w:type="dxa"/>
            <w:vAlign w:val="bottom"/>
          </w:tcPr>
          <w:p w14:paraId="7B8D3343" w14:textId="5B134C00" w:rsidR="004B7FF4" w:rsidRPr="008D5807" w:rsidRDefault="00CB6B30" w:rsidP="00C0799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w:t>
            </w:r>
          </w:p>
        </w:tc>
        <w:tc>
          <w:tcPr>
            <w:tcW w:w="851" w:type="dxa"/>
            <w:vAlign w:val="bottom"/>
          </w:tcPr>
          <w:p w14:paraId="72F4968F" w14:textId="6A09C836"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w:t>
            </w:r>
          </w:p>
        </w:tc>
        <w:tc>
          <w:tcPr>
            <w:tcW w:w="992" w:type="dxa"/>
            <w:vAlign w:val="bottom"/>
          </w:tcPr>
          <w:p w14:paraId="2C40EAA8" w14:textId="58D8E9D6" w:rsidR="004B7FF4" w:rsidRPr="008D5807" w:rsidRDefault="004765C7"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5176E880" w14:textId="61E4F4BF" w:rsidR="004B7FF4" w:rsidRPr="008D5807" w:rsidRDefault="004B7FF4" w:rsidP="004B7FF4">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64707">
              <w:rPr>
                <w:rFonts w:ascii="Browallia New" w:hAnsi="Browallia New" w:cs="Browallia New"/>
                <w:sz w:val="24"/>
                <w:szCs w:val="24"/>
              </w:rPr>
              <w:t>-</w:t>
            </w:r>
          </w:p>
        </w:tc>
        <w:tc>
          <w:tcPr>
            <w:tcW w:w="999" w:type="dxa"/>
          </w:tcPr>
          <w:p w14:paraId="59C25C8D" w14:textId="70D2EF0D" w:rsidR="004B7FF4" w:rsidRPr="008D5807" w:rsidRDefault="00D82EDF" w:rsidP="00C07995">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17" w:type="dxa"/>
            <w:gridSpan w:val="2"/>
          </w:tcPr>
          <w:p w14:paraId="10657633" w14:textId="7417FD5D" w:rsidR="004B7FF4" w:rsidRPr="008D5807" w:rsidRDefault="004B7FF4" w:rsidP="004B7FF4">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635A4">
              <w:rPr>
                <w:rFonts w:ascii="Browallia New" w:hAnsi="Browallia New" w:cs="Browallia New"/>
                <w:sz w:val="24"/>
                <w:szCs w:val="24"/>
              </w:rPr>
              <w:t>-</w:t>
            </w:r>
          </w:p>
        </w:tc>
      </w:tr>
      <w:tr w:rsidR="004B7FF4" w:rsidRPr="00FC41F3" w14:paraId="6A435FD2" w14:textId="77777777" w:rsidTr="004A5EB5">
        <w:trPr>
          <w:trHeight w:val="75"/>
        </w:trPr>
        <w:tc>
          <w:tcPr>
            <w:tcW w:w="2899" w:type="dxa"/>
          </w:tcPr>
          <w:p w14:paraId="4B08D65A" w14:textId="1FE9873D" w:rsidR="004B7FF4" w:rsidRPr="00FC41F3" w:rsidRDefault="004B7FF4" w:rsidP="004B7FF4">
            <w:pPr>
              <w:spacing w:line="240" w:lineRule="auto"/>
              <w:ind w:right="-108"/>
              <w:rPr>
                <w:rFonts w:ascii="Browallia New" w:hAnsi="Browallia New" w:cs="Browallia New"/>
                <w:sz w:val="24"/>
                <w:szCs w:val="24"/>
              </w:rPr>
            </w:pPr>
            <w:r>
              <w:rPr>
                <w:rFonts w:ascii="Browallia New" w:hAnsi="Browallia New" w:cs="Browallia New" w:hint="cs"/>
                <w:sz w:val="24"/>
                <w:szCs w:val="24"/>
                <w:cs/>
              </w:rPr>
              <w:t>ผลต่างจากการแปลงค่างบการเงิน</w:t>
            </w:r>
          </w:p>
        </w:tc>
        <w:tc>
          <w:tcPr>
            <w:tcW w:w="991" w:type="dxa"/>
          </w:tcPr>
          <w:p w14:paraId="2D1407DF" w14:textId="37A8AC30" w:rsidR="004B7FF4" w:rsidRPr="00C07995" w:rsidRDefault="00CB6B30" w:rsidP="00C07995">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747ED34B" w14:textId="06714310"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0E20BF">
              <w:rPr>
                <w:rFonts w:ascii="Browallia New" w:hAnsi="Browallia New" w:cs="Browallia New"/>
                <w:sz w:val="24"/>
                <w:szCs w:val="24"/>
              </w:rPr>
              <w:t xml:space="preserve">     -</w:t>
            </w:r>
          </w:p>
        </w:tc>
        <w:tc>
          <w:tcPr>
            <w:tcW w:w="851" w:type="dxa"/>
            <w:vAlign w:val="bottom"/>
          </w:tcPr>
          <w:p w14:paraId="407CE9EB" w14:textId="4DD6C472" w:rsidR="004B7FF4" w:rsidRPr="008D5807" w:rsidRDefault="00CB6B30" w:rsidP="00C07995">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850" w:type="dxa"/>
            <w:vAlign w:val="bottom"/>
          </w:tcPr>
          <w:p w14:paraId="1326B803" w14:textId="70871E88"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 xml:space="preserve">    -</w:t>
            </w:r>
          </w:p>
        </w:tc>
        <w:tc>
          <w:tcPr>
            <w:tcW w:w="993" w:type="dxa"/>
            <w:vAlign w:val="bottom"/>
          </w:tcPr>
          <w:p w14:paraId="4F6E042F" w14:textId="38A628D3" w:rsidR="004B7FF4" w:rsidRPr="008D5807" w:rsidRDefault="004A5EB5" w:rsidP="00C07995">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992" w:type="dxa"/>
            <w:vAlign w:val="bottom"/>
          </w:tcPr>
          <w:p w14:paraId="4AA368A6" w14:textId="0B96620B"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 xml:space="preserve">    -</w:t>
            </w:r>
          </w:p>
        </w:tc>
        <w:tc>
          <w:tcPr>
            <w:tcW w:w="850" w:type="dxa"/>
            <w:vAlign w:val="bottom"/>
          </w:tcPr>
          <w:p w14:paraId="79F27F85" w14:textId="0E5770F9" w:rsidR="004B7FF4" w:rsidRPr="008D5807" w:rsidRDefault="00CB6B30" w:rsidP="00C07995">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w:t>
            </w:r>
          </w:p>
        </w:tc>
        <w:tc>
          <w:tcPr>
            <w:tcW w:w="851" w:type="dxa"/>
            <w:vAlign w:val="bottom"/>
          </w:tcPr>
          <w:p w14:paraId="6712FBA3" w14:textId="56BAA63C"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w:t>
            </w:r>
          </w:p>
        </w:tc>
        <w:tc>
          <w:tcPr>
            <w:tcW w:w="992" w:type="dxa"/>
            <w:vAlign w:val="bottom"/>
          </w:tcPr>
          <w:p w14:paraId="5E4C92D3" w14:textId="148F8EC9" w:rsidR="004B7FF4" w:rsidRPr="008D5807" w:rsidRDefault="004765C7"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3AA99719" w14:textId="1EAAF1ED" w:rsidR="004B7FF4" w:rsidRPr="008D5807" w:rsidRDefault="004B7FF4"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64707">
              <w:rPr>
                <w:rFonts w:ascii="Browallia New" w:hAnsi="Browallia New" w:cs="Browallia New"/>
                <w:sz w:val="24"/>
                <w:szCs w:val="24"/>
              </w:rPr>
              <w:t>-</w:t>
            </w:r>
          </w:p>
        </w:tc>
        <w:tc>
          <w:tcPr>
            <w:tcW w:w="999" w:type="dxa"/>
            <w:vAlign w:val="bottom"/>
          </w:tcPr>
          <w:p w14:paraId="171669E2" w14:textId="6729B510" w:rsidR="004B7FF4" w:rsidRPr="008D5807" w:rsidRDefault="00D82EDF" w:rsidP="004B7FF4">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17" w:type="dxa"/>
            <w:gridSpan w:val="2"/>
            <w:vAlign w:val="bottom"/>
          </w:tcPr>
          <w:p w14:paraId="51E8C7BC" w14:textId="466F336E" w:rsidR="004B7FF4" w:rsidRPr="008D5807" w:rsidRDefault="004B7FF4" w:rsidP="004B7FF4">
            <w:pPr>
              <w:pBdr>
                <w:bottom w:val="single" w:sz="4"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635A4">
              <w:rPr>
                <w:rFonts w:ascii="Browallia New" w:hAnsi="Browallia New" w:cs="Browallia New"/>
                <w:sz w:val="24"/>
                <w:szCs w:val="24"/>
              </w:rPr>
              <w:t>-</w:t>
            </w:r>
          </w:p>
        </w:tc>
      </w:tr>
      <w:tr w:rsidR="004B7FF4" w:rsidRPr="00FC41F3" w14:paraId="001F0DD0" w14:textId="77777777" w:rsidTr="004A5EB5">
        <w:trPr>
          <w:trHeight w:val="117"/>
        </w:trPr>
        <w:tc>
          <w:tcPr>
            <w:tcW w:w="2899" w:type="dxa"/>
            <w:tcBorders>
              <w:bottom w:val="nil"/>
            </w:tcBorders>
          </w:tcPr>
          <w:p w14:paraId="35BFE40A" w14:textId="41936DE9" w:rsidR="004B7FF4" w:rsidRPr="00FC41F3" w:rsidRDefault="004B7FF4" w:rsidP="004B7FF4">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46B29">
              <w:rPr>
                <w:rFonts w:ascii="Browallia New" w:hAnsi="Browallia New" w:cs="Browallia New"/>
                <w:sz w:val="24"/>
                <w:szCs w:val="24"/>
              </w:rPr>
              <w:t xml:space="preserve"> </w:t>
            </w:r>
            <w:r w:rsidRPr="00FC41F3">
              <w:rPr>
                <w:rFonts w:ascii="Browallia New" w:hAnsi="Browallia New" w:cs="Browallia New"/>
                <w:sz w:val="24"/>
                <w:szCs w:val="24"/>
                <w:cs/>
              </w:rPr>
              <w:t>ธันวาคม</w:t>
            </w:r>
            <w:r w:rsidRPr="00F46B29">
              <w:rPr>
                <w:rFonts w:ascii="Browallia New" w:hAnsi="Browallia New" w:cs="Browallia New"/>
                <w:sz w:val="24"/>
                <w:szCs w:val="24"/>
              </w:rPr>
              <w:t xml:space="preserve"> </w:t>
            </w:r>
          </w:p>
        </w:tc>
        <w:tc>
          <w:tcPr>
            <w:tcW w:w="991" w:type="dxa"/>
            <w:tcBorders>
              <w:bottom w:val="nil"/>
            </w:tcBorders>
          </w:tcPr>
          <w:p w14:paraId="1D9C2AED" w14:textId="0956055D" w:rsidR="004B7FF4" w:rsidRPr="00C07995" w:rsidRDefault="00CF174A" w:rsidP="004B7FF4">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928,</w:t>
            </w:r>
            <w:r w:rsidR="00BF1EFB">
              <w:rPr>
                <w:rFonts w:ascii="Browallia New" w:hAnsi="Browallia New" w:cs="Browallia New"/>
                <w:sz w:val="24"/>
                <w:szCs w:val="24"/>
              </w:rPr>
              <w:t>39</w:t>
            </w:r>
            <w:r w:rsidR="00AF3F56">
              <w:rPr>
                <w:rFonts w:ascii="Browallia New" w:hAnsi="Browallia New" w:cs="Browallia New"/>
                <w:sz w:val="24"/>
                <w:szCs w:val="24"/>
              </w:rPr>
              <w:t>3</w:t>
            </w:r>
          </w:p>
        </w:tc>
        <w:tc>
          <w:tcPr>
            <w:tcW w:w="1057" w:type="dxa"/>
            <w:tcBorders>
              <w:bottom w:val="nil"/>
            </w:tcBorders>
          </w:tcPr>
          <w:p w14:paraId="0B279108" w14:textId="7BA19561" w:rsidR="004B7FF4" w:rsidRPr="008D5807" w:rsidRDefault="00C16F34" w:rsidP="004B7FF4">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16F34">
              <w:rPr>
                <w:rFonts w:ascii="Browallia New" w:hAnsi="Browallia New" w:cs="Browallia New"/>
                <w:sz w:val="24"/>
                <w:szCs w:val="24"/>
              </w:rPr>
              <w:t>827</w:t>
            </w:r>
            <w:r w:rsidR="004B7FF4" w:rsidRPr="003A08F0">
              <w:rPr>
                <w:rFonts w:ascii="Browallia New" w:hAnsi="Browallia New" w:cs="Browallia New"/>
                <w:sz w:val="24"/>
                <w:szCs w:val="24"/>
              </w:rPr>
              <w:t>,</w:t>
            </w:r>
            <w:r w:rsidRPr="00C16F34">
              <w:rPr>
                <w:rFonts w:ascii="Browallia New" w:hAnsi="Browallia New" w:cs="Browallia New"/>
                <w:sz w:val="24"/>
                <w:szCs w:val="24"/>
              </w:rPr>
              <w:t>458</w:t>
            </w:r>
          </w:p>
        </w:tc>
        <w:tc>
          <w:tcPr>
            <w:tcW w:w="851" w:type="dxa"/>
            <w:tcBorders>
              <w:bottom w:val="nil"/>
            </w:tcBorders>
            <w:vAlign w:val="bottom"/>
          </w:tcPr>
          <w:p w14:paraId="07F38599" w14:textId="775E55DD" w:rsidR="004B7FF4" w:rsidRPr="00F31E48" w:rsidRDefault="00F31E48" w:rsidP="004B7FF4">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3"/>
                <w:szCs w:val="23"/>
              </w:rPr>
            </w:pPr>
            <w:r w:rsidRPr="00F31E48">
              <w:rPr>
                <w:rFonts w:ascii="Browallia New" w:hAnsi="Browallia New" w:cs="Browallia New"/>
                <w:sz w:val="23"/>
                <w:szCs w:val="23"/>
              </w:rPr>
              <w:t>1,936,160</w:t>
            </w:r>
          </w:p>
        </w:tc>
        <w:tc>
          <w:tcPr>
            <w:tcW w:w="850" w:type="dxa"/>
            <w:tcBorders>
              <w:bottom w:val="nil"/>
            </w:tcBorders>
            <w:vAlign w:val="bottom"/>
          </w:tcPr>
          <w:p w14:paraId="24590012" w14:textId="4DBA7033" w:rsidR="004B7FF4" w:rsidRPr="008D5807" w:rsidRDefault="004B7FF4" w:rsidP="004B7FF4">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935BBB">
              <w:rPr>
                <w:rFonts w:ascii="Browallia New" w:hAnsi="Browallia New" w:cs="Browallia New"/>
                <w:sz w:val="24"/>
                <w:szCs w:val="24"/>
              </w:rPr>
              <w:t>542,040</w:t>
            </w:r>
          </w:p>
        </w:tc>
        <w:tc>
          <w:tcPr>
            <w:tcW w:w="993" w:type="dxa"/>
            <w:tcBorders>
              <w:bottom w:val="nil"/>
            </w:tcBorders>
            <w:vAlign w:val="bottom"/>
          </w:tcPr>
          <w:p w14:paraId="056482F1" w14:textId="67024FA1" w:rsidR="004B7FF4" w:rsidRPr="008D5807" w:rsidRDefault="00C824A6" w:rsidP="004B7FF4">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824A6">
              <w:rPr>
                <w:rFonts w:ascii="Browallia New" w:hAnsi="Browallia New" w:cs="Browallia New"/>
                <w:sz w:val="24"/>
                <w:szCs w:val="24"/>
              </w:rPr>
              <w:t>1</w:t>
            </w:r>
            <w:r w:rsidR="006C0564">
              <w:rPr>
                <w:rFonts w:ascii="Browallia New" w:hAnsi="Browallia New" w:cs="Browallia New"/>
                <w:sz w:val="24"/>
                <w:szCs w:val="24"/>
              </w:rPr>
              <w:t>,</w:t>
            </w:r>
            <w:r w:rsidRPr="00C824A6">
              <w:rPr>
                <w:rFonts w:ascii="Browallia New" w:hAnsi="Browallia New" w:cs="Browallia New"/>
                <w:sz w:val="24"/>
                <w:szCs w:val="24"/>
              </w:rPr>
              <w:t>045</w:t>
            </w:r>
            <w:r w:rsidR="006C0564">
              <w:rPr>
                <w:rFonts w:ascii="Browallia New" w:hAnsi="Browallia New" w:cs="Browallia New"/>
                <w:sz w:val="24"/>
                <w:szCs w:val="24"/>
              </w:rPr>
              <w:t>,</w:t>
            </w:r>
            <w:r w:rsidRPr="00C824A6">
              <w:rPr>
                <w:rFonts w:ascii="Browallia New" w:hAnsi="Browallia New" w:cs="Browallia New"/>
                <w:sz w:val="24"/>
                <w:szCs w:val="24"/>
              </w:rPr>
              <w:t>92</w:t>
            </w:r>
            <w:r w:rsidR="006C0564">
              <w:rPr>
                <w:rFonts w:ascii="Browallia New" w:hAnsi="Browallia New" w:cs="Browallia New"/>
                <w:sz w:val="24"/>
                <w:szCs w:val="24"/>
              </w:rPr>
              <w:t>9</w:t>
            </w:r>
          </w:p>
        </w:tc>
        <w:tc>
          <w:tcPr>
            <w:tcW w:w="992" w:type="dxa"/>
            <w:tcBorders>
              <w:bottom w:val="nil"/>
            </w:tcBorders>
            <w:vAlign w:val="bottom"/>
          </w:tcPr>
          <w:p w14:paraId="7C000734" w14:textId="102D6A1C" w:rsidR="004B7FF4" w:rsidRPr="008D5807" w:rsidRDefault="004B7FF4" w:rsidP="004B7FF4">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667B0D">
              <w:rPr>
                <w:rFonts w:ascii="Browallia New" w:hAnsi="Browallia New" w:cs="Browallia New"/>
                <w:sz w:val="24"/>
                <w:szCs w:val="24"/>
              </w:rPr>
              <w:t>2,247,486</w:t>
            </w:r>
          </w:p>
        </w:tc>
        <w:tc>
          <w:tcPr>
            <w:tcW w:w="850" w:type="dxa"/>
            <w:tcBorders>
              <w:bottom w:val="nil"/>
            </w:tcBorders>
            <w:vAlign w:val="bottom"/>
          </w:tcPr>
          <w:p w14:paraId="282143D0" w14:textId="2EFAFE27" w:rsidR="004B7FF4" w:rsidRPr="008D5807" w:rsidRDefault="00885BDC" w:rsidP="004B7FF4">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64,</w:t>
            </w:r>
            <w:r w:rsidR="0011311A">
              <w:rPr>
                <w:rFonts w:ascii="Browallia New" w:hAnsi="Browallia New" w:cs="Browallia New"/>
                <w:sz w:val="24"/>
                <w:szCs w:val="24"/>
              </w:rPr>
              <w:t>923</w:t>
            </w:r>
          </w:p>
        </w:tc>
        <w:tc>
          <w:tcPr>
            <w:tcW w:w="851" w:type="dxa"/>
            <w:tcBorders>
              <w:bottom w:val="nil"/>
            </w:tcBorders>
            <w:vAlign w:val="bottom"/>
          </w:tcPr>
          <w:p w14:paraId="1F334806" w14:textId="6233059A" w:rsidR="004B7FF4" w:rsidRPr="008D5807" w:rsidRDefault="004B7FF4" w:rsidP="004B7FF4">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ED38C4">
              <w:rPr>
                <w:rFonts w:ascii="Browallia New" w:hAnsi="Browallia New" w:cs="Browallia New"/>
                <w:sz w:val="24"/>
                <w:szCs w:val="24"/>
              </w:rPr>
              <w:t>79,931</w:t>
            </w:r>
          </w:p>
        </w:tc>
        <w:tc>
          <w:tcPr>
            <w:tcW w:w="992" w:type="dxa"/>
            <w:tcBorders>
              <w:bottom w:val="nil"/>
            </w:tcBorders>
            <w:vAlign w:val="bottom"/>
          </w:tcPr>
          <w:p w14:paraId="0D5ED045" w14:textId="147315BE" w:rsidR="004B7FF4" w:rsidRPr="008D5807" w:rsidRDefault="00AB40C6" w:rsidP="004B7FF4">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1,390,694</w:t>
            </w:r>
          </w:p>
        </w:tc>
        <w:tc>
          <w:tcPr>
            <w:tcW w:w="992" w:type="dxa"/>
            <w:tcBorders>
              <w:bottom w:val="nil"/>
            </w:tcBorders>
            <w:vAlign w:val="bottom"/>
          </w:tcPr>
          <w:p w14:paraId="0968A27D" w14:textId="55AFD77F" w:rsidR="004B7FF4" w:rsidRPr="008D5807" w:rsidRDefault="004B7FF4" w:rsidP="004B7FF4">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64707">
              <w:rPr>
                <w:rFonts w:ascii="Browallia New" w:hAnsi="Browallia New" w:cs="Browallia New"/>
                <w:sz w:val="24"/>
                <w:szCs w:val="24"/>
              </w:rPr>
              <w:t>1,571,666</w:t>
            </w:r>
          </w:p>
        </w:tc>
        <w:tc>
          <w:tcPr>
            <w:tcW w:w="999" w:type="dxa"/>
            <w:tcBorders>
              <w:bottom w:val="nil"/>
            </w:tcBorders>
            <w:vAlign w:val="bottom"/>
          </w:tcPr>
          <w:p w14:paraId="0E2E4A76" w14:textId="08FEA918" w:rsidR="004B7FF4" w:rsidRPr="008D5807" w:rsidRDefault="0047392C" w:rsidP="004B7FF4">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5,366,099</w:t>
            </w:r>
          </w:p>
        </w:tc>
        <w:tc>
          <w:tcPr>
            <w:tcW w:w="1017" w:type="dxa"/>
            <w:gridSpan w:val="2"/>
            <w:tcBorders>
              <w:bottom w:val="nil"/>
            </w:tcBorders>
            <w:vAlign w:val="bottom"/>
          </w:tcPr>
          <w:p w14:paraId="20EB5B6C" w14:textId="3EA22B61" w:rsidR="004B7FF4" w:rsidRPr="008D5807" w:rsidRDefault="004B7FF4" w:rsidP="004B7FF4">
            <w:pPr>
              <w:pBdr>
                <w:bottom w:val="single" w:sz="12"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0635A4">
              <w:rPr>
                <w:rFonts w:ascii="Browallia New" w:hAnsi="Browallia New" w:cs="Browallia New"/>
                <w:sz w:val="24"/>
                <w:szCs w:val="24"/>
              </w:rPr>
              <w:t>5,268,58</w:t>
            </w:r>
            <w:r>
              <w:rPr>
                <w:rFonts w:ascii="Browallia New" w:hAnsi="Browallia New" w:cs="Browallia New"/>
                <w:sz w:val="24"/>
                <w:szCs w:val="24"/>
              </w:rPr>
              <w:t>1</w:t>
            </w:r>
          </w:p>
        </w:tc>
      </w:tr>
    </w:tbl>
    <w:p w14:paraId="1969AE95" w14:textId="73BB21DB" w:rsidR="00843C33" w:rsidRDefault="00843C33" w:rsidP="0022539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highlight w:val="yellow"/>
        </w:rPr>
      </w:pPr>
    </w:p>
    <w:p w14:paraId="6D0ED594" w14:textId="77777777" w:rsidR="00843C33" w:rsidRDefault="0084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r>
        <w:rPr>
          <w:rFonts w:ascii="Browallia New" w:hAnsi="Browallia New" w:cs="Browallia New"/>
          <w:sz w:val="28"/>
          <w:szCs w:val="28"/>
          <w:highlight w:val="yellow"/>
        </w:rPr>
        <w:br w:type="page"/>
      </w:r>
    </w:p>
    <w:tbl>
      <w:tblPr>
        <w:tblW w:w="14385" w:type="dxa"/>
        <w:tblInd w:w="378" w:type="dxa"/>
        <w:tblBorders>
          <w:bottom w:val="single" w:sz="4" w:space="0" w:color="auto"/>
        </w:tblBorders>
        <w:tblLayout w:type="fixed"/>
        <w:tblLook w:val="0000" w:firstRow="0" w:lastRow="0" w:firstColumn="0" w:lastColumn="0" w:noHBand="0" w:noVBand="0"/>
      </w:tblPr>
      <w:tblGrid>
        <w:gridCol w:w="2970"/>
        <w:gridCol w:w="990"/>
        <w:gridCol w:w="1062"/>
        <w:gridCol w:w="999"/>
        <w:gridCol w:w="993"/>
        <w:gridCol w:w="992"/>
        <w:gridCol w:w="992"/>
        <w:gridCol w:w="851"/>
        <w:gridCol w:w="850"/>
        <w:gridCol w:w="851"/>
        <w:gridCol w:w="850"/>
        <w:gridCol w:w="992"/>
        <w:gridCol w:w="993"/>
      </w:tblGrid>
      <w:tr w:rsidR="00CE7CAC" w:rsidRPr="00FC41F3" w14:paraId="43911BD0" w14:textId="77777777" w:rsidTr="00C07995">
        <w:trPr>
          <w:tblHeader/>
        </w:trPr>
        <w:tc>
          <w:tcPr>
            <w:tcW w:w="2970" w:type="dxa"/>
          </w:tcPr>
          <w:p w14:paraId="065B40D5"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2052" w:type="dxa"/>
            <w:gridSpan w:val="2"/>
            <w:vAlign w:val="bottom"/>
          </w:tcPr>
          <w:p w14:paraId="75D2CF6B" w14:textId="77777777" w:rsidR="00CE7CAC" w:rsidRPr="00FC41F3" w:rsidRDefault="00CE7CAC" w:rsidP="00A24D9D">
            <w:pPr>
              <w:spacing w:line="240" w:lineRule="auto"/>
              <w:jc w:val="center"/>
              <w:rPr>
                <w:rFonts w:ascii="Browallia New" w:hAnsi="Browallia New" w:cs="Browallia New"/>
                <w:sz w:val="24"/>
                <w:szCs w:val="24"/>
                <w:cs/>
              </w:rPr>
            </w:pPr>
          </w:p>
        </w:tc>
        <w:tc>
          <w:tcPr>
            <w:tcW w:w="1992" w:type="dxa"/>
            <w:gridSpan w:val="2"/>
            <w:vAlign w:val="bottom"/>
          </w:tcPr>
          <w:p w14:paraId="336C23DF" w14:textId="77777777" w:rsidR="00CE7CAC" w:rsidRPr="00FC41F3" w:rsidRDefault="00CE7CAC" w:rsidP="00A24D9D">
            <w:pPr>
              <w:spacing w:line="240" w:lineRule="auto"/>
              <w:jc w:val="center"/>
              <w:rPr>
                <w:rFonts w:ascii="Browallia New" w:hAnsi="Browallia New" w:cs="Browallia New"/>
                <w:sz w:val="24"/>
                <w:szCs w:val="24"/>
                <w:cs/>
              </w:rPr>
            </w:pPr>
          </w:p>
        </w:tc>
        <w:tc>
          <w:tcPr>
            <w:tcW w:w="1984" w:type="dxa"/>
            <w:gridSpan w:val="2"/>
            <w:vAlign w:val="bottom"/>
          </w:tcPr>
          <w:p w14:paraId="56A90058"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2C7F241C"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24990E7B" w14:textId="77777777" w:rsidR="00CE7CAC" w:rsidRPr="00FC41F3"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1ECD4307" w14:textId="20A1B99B"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พันบาท)</w:t>
            </w:r>
          </w:p>
        </w:tc>
      </w:tr>
      <w:tr w:rsidR="00CE7CAC" w:rsidRPr="00FC41F3" w14:paraId="0A31A3AE" w14:textId="77777777" w:rsidTr="00CB6B30">
        <w:trPr>
          <w:tblHeader/>
        </w:trPr>
        <w:tc>
          <w:tcPr>
            <w:tcW w:w="2970" w:type="dxa"/>
          </w:tcPr>
          <w:p w14:paraId="30E4E43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1415" w:type="dxa"/>
            <w:gridSpan w:val="12"/>
            <w:vAlign w:val="bottom"/>
          </w:tcPr>
          <w:p w14:paraId="5813C9CD"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025893">
              <w:rPr>
                <w:rFonts w:ascii="Browallia New" w:hAnsi="Browallia New" w:cs="Browallia New"/>
                <w:sz w:val="24"/>
                <w:szCs w:val="24"/>
                <w:cs/>
              </w:rPr>
              <w:t>งบการเงินเฉพาะของบริษัท</w:t>
            </w:r>
          </w:p>
        </w:tc>
      </w:tr>
      <w:tr w:rsidR="009414A3" w:rsidRPr="00FC41F3" w14:paraId="343761C0" w14:textId="77777777" w:rsidTr="00C07995">
        <w:trPr>
          <w:trHeight w:val="162"/>
          <w:tblHeader/>
        </w:trPr>
        <w:tc>
          <w:tcPr>
            <w:tcW w:w="2970" w:type="dxa"/>
          </w:tcPr>
          <w:p w14:paraId="2D60F466" w14:textId="77777777" w:rsidR="009414A3" w:rsidRPr="00FC41F3" w:rsidRDefault="009414A3" w:rsidP="00A24D9D">
            <w:pPr>
              <w:pStyle w:val="Heading1"/>
              <w:numPr>
                <w:ilvl w:val="0"/>
                <w:numId w:val="0"/>
              </w:numPr>
              <w:spacing w:line="240" w:lineRule="auto"/>
              <w:rPr>
                <w:rFonts w:ascii="Browallia New" w:hAnsi="Browallia New" w:cs="Browallia New"/>
                <w:sz w:val="24"/>
                <w:szCs w:val="24"/>
                <w:cs/>
              </w:rPr>
            </w:pPr>
          </w:p>
        </w:tc>
        <w:tc>
          <w:tcPr>
            <w:tcW w:w="2052" w:type="dxa"/>
            <w:gridSpan w:val="2"/>
            <w:vAlign w:val="bottom"/>
          </w:tcPr>
          <w:p w14:paraId="7B8CAAA4" w14:textId="7664EFD4"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r>
              <w:rPr>
                <w:rFonts w:ascii="Browallia New" w:hAnsi="Browallia New" w:cs="Browallia New" w:hint="cs"/>
                <w:sz w:val="24"/>
                <w:szCs w:val="24"/>
                <w:cs/>
              </w:rPr>
              <w:t>จากสถาบันการเงิน</w:t>
            </w:r>
          </w:p>
        </w:tc>
        <w:tc>
          <w:tcPr>
            <w:tcW w:w="1992" w:type="dxa"/>
            <w:gridSpan w:val="2"/>
            <w:vAlign w:val="bottom"/>
          </w:tcPr>
          <w:p w14:paraId="5E7B619E"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984" w:type="dxa"/>
            <w:gridSpan w:val="2"/>
            <w:vAlign w:val="bottom"/>
          </w:tcPr>
          <w:p w14:paraId="3E5CD6F8" w14:textId="77777777" w:rsidR="009414A3" w:rsidRPr="00FC41F3" w:rsidRDefault="009414A3" w:rsidP="009414A3">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701" w:type="dxa"/>
            <w:gridSpan w:val="2"/>
            <w:vAlign w:val="bottom"/>
          </w:tcPr>
          <w:p w14:paraId="0AAFC981" w14:textId="036F55FF"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B069C">
              <w:rPr>
                <w:rFonts w:ascii="Browallia New" w:hAnsi="Browallia New" w:cs="Browallia New"/>
                <w:sz w:val="24"/>
                <w:szCs w:val="24"/>
                <w:cs/>
              </w:rPr>
              <w:t>หนี้สินตามสัญญาเช่า</w:t>
            </w:r>
          </w:p>
        </w:tc>
        <w:tc>
          <w:tcPr>
            <w:tcW w:w="1701" w:type="dxa"/>
            <w:gridSpan w:val="2"/>
            <w:vAlign w:val="bottom"/>
          </w:tcPr>
          <w:p w14:paraId="14D21270"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1985" w:type="dxa"/>
            <w:gridSpan w:val="2"/>
            <w:vAlign w:val="bottom"/>
          </w:tcPr>
          <w:p w14:paraId="5A1A0B7B"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4B7FF4" w:rsidRPr="00FC41F3" w14:paraId="2EC5939B" w14:textId="77777777" w:rsidTr="00C07995">
        <w:trPr>
          <w:tblHeader/>
        </w:trPr>
        <w:tc>
          <w:tcPr>
            <w:tcW w:w="2970" w:type="dxa"/>
          </w:tcPr>
          <w:p w14:paraId="4BADC416" w14:textId="77777777" w:rsidR="004B7FF4" w:rsidRPr="00FC41F3" w:rsidRDefault="004B7FF4" w:rsidP="004B7FF4">
            <w:pPr>
              <w:spacing w:line="240" w:lineRule="auto"/>
              <w:rPr>
                <w:rFonts w:ascii="Browallia New" w:hAnsi="Browallia New" w:cs="Browallia New"/>
                <w:sz w:val="24"/>
                <w:szCs w:val="24"/>
                <w:cs/>
                <w:lang w:val="en-GB"/>
              </w:rPr>
            </w:pPr>
          </w:p>
        </w:tc>
        <w:tc>
          <w:tcPr>
            <w:tcW w:w="990" w:type="dxa"/>
          </w:tcPr>
          <w:p w14:paraId="644868D1" w14:textId="029C15DD"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1062" w:type="dxa"/>
          </w:tcPr>
          <w:p w14:paraId="48E9F82F" w14:textId="37E5D6EA"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9" w:type="dxa"/>
          </w:tcPr>
          <w:p w14:paraId="52E3103E" w14:textId="55B2F3C5"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993" w:type="dxa"/>
          </w:tcPr>
          <w:p w14:paraId="6BF30D50" w14:textId="77ED10AA"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2" w:type="dxa"/>
          </w:tcPr>
          <w:p w14:paraId="66529A64" w14:textId="4C275348"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992" w:type="dxa"/>
          </w:tcPr>
          <w:p w14:paraId="09F9D090" w14:textId="3894E29B"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851" w:type="dxa"/>
          </w:tcPr>
          <w:p w14:paraId="4FC2DCCF" w14:textId="47F398D4"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850" w:type="dxa"/>
          </w:tcPr>
          <w:p w14:paraId="019DC965" w14:textId="59E9635B"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851" w:type="dxa"/>
          </w:tcPr>
          <w:p w14:paraId="1D43D327" w14:textId="268BE4B8"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850" w:type="dxa"/>
          </w:tcPr>
          <w:p w14:paraId="4E084022" w14:textId="1CBE1124"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c>
          <w:tcPr>
            <w:tcW w:w="992" w:type="dxa"/>
          </w:tcPr>
          <w:p w14:paraId="2D9129D6" w14:textId="35B66B9C"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41661A">
              <w:rPr>
                <w:rFonts w:ascii="Browallia New" w:hAnsi="Browallia New" w:cs="Browallia New"/>
                <w:sz w:val="24"/>
                <w:szCs w:val="24"/>
              </w:rPr>
              <w:t>2565</w:t>
            </w:r>
          </w:p>
        </w:tc>
        <w:tc>
          <w:tcPr>
            <w:tcW w:w="993" w:type="dxa"/>
          </w:tcPr>
          <w:p w14:paraId="34FED1DB" w14:textId="0369C76F" w:rsidR="004B7FF4" w:rsidRPr="00FC41F3" w:rsidRDefault="004B7FF4" w:rsidP="004B7FF4">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4</w:t>
            </w:r>
          </w:p>
        </w:tc>
      </w:tr>
      <w:tr w:rsidR="00CE7CAC" w:rsidRPr="00FC41F3" w14:paraId="1DE21F0C" w14:textId="77777777" w:rsidTr="00C07995">
        <w:tc>
          <w:tcPr>
            <w:tcW w:w="2970" w:type="dxa"/>
          </w:tcPr>
          <w:p w14:paraId="6CBC5B00"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0" w:type="dxa"/>
          </w:tcPr>
          <w:p w14:paraId="10FC09F6" w14:textId="77777777" w:rsidR="00CE7CAC" w:rsidRPr="00FC41F3" w:rsidRDefault="00CE7CAC" w:rsidP="00BA0B11">
            <w:pPr>
              <w:tabs>
                <w:tab w:val="clear" w:pos="227"/>
                <w:tab w:val="clear" w:pos="454"/>
                <w:tab w:val="clear" w:pos="680"/>
                <w:tab w:val="clear" w:pos="907"/>
              </w:tabs>
              <w:spacing w:line="240" w:lineRule="auto"/>
              <w:ind w:left="-43" w:right="11"/>
              <w:jc w:val="right"/>
              <w:rPr>
                <w:rFonts w:ascii="Browallia New" w:hAnsi="Browallia New" w:cs="Browallia New"/>
                <w:sz w:val="24"/>
                <w:szCs w:val="24"/>
                <w:highlight w:val="yellow"/>
                <w:cs/>
              </w:rPr>
            </w:pPr>
          </w:p>
        </w:tc>
        <w:tc>
          <w:tcPr>
            <w:tcW w:w="1062" w:type="dxa"/>
          </w:tcPr>
          <w:p w14:paraId="3016D8B1"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9" w:type="dxa"/>
          </w:tcPr>
          <w:p w14:paraId="7783CC39"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3" w:type="dxa"/>
          </w:tcPr>
          <w:p w14:paraId="163EA351"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2" w:type="dxa"/>
          </w:tcPr>
          <w:p w14:paraId="7C0C1098"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2" w:type="dxa"/>
          </w:tcPr>
          <w:p w14:paraId="75E5A3EE"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1" w:type="dxa"/>
          </w:tcPr>
          <w:p w14:paraId="05CEE676"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0" w:type="dxa"/>
          </w:tcPr>
          <w:p w14:paraId="6D6C003A"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1" w:type="dxa"/>
          </w:tcPr>
          <w:p w14:paraId="63519639"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850" w:type="dxa"/>
          </w:tcPr>
          <w:p w14:paraId="4BFCEAF0"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2" w:type="dxa"/>
          </w:tcPr>
          <w:p w14:paraId="40CDD80C"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3" w:type="dxa"/>
          </w:tcPr>
          <w:p w14:paraId="33E61C8D"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r>
      <w:tr w:rsidR="004B7FF4" w:rsidRPr="00FC41F3" w14:paraId="0DE6397F" w14:textId="77777777" w:rsidTr="00C07995">
        <w:tc>
          <w:tcPr>
            <w:tcW w:w="2970" w:type="dxa"/>
          </w:tcPr>
          <w:p w14:paraId="06CDD053" w14:textId="5A007327" w:rsidR="004B7FF4" w:rsidRPr="00FC41F3" w:rsidRDefault="004B7FF4" w:rsidP="004B7FF4">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Pr="00F46B29">
              <w:rPr>
                <w:rFonts w:ascii="Browallia New" w:hAnsi="Browallia New" w:cs="Browallia New"/>
                <w:sz w:val="24"/>
                <w:szCs w:val="24"/>
              </w:rPr>
              <w:t xml:space="preserve"> </w:t>
            </w:r>
            <w:r w:rsidRPr="00FC41F3">
              <w:rPr>
                <w:rFonts w:ascii="Browallia New" w:hAnsi="Browallia New" w:cs="Browallia New"/>
                <w:sz w:val="24"/>
                <w:szCs w:val="24"/>
                <w:cs/>
              </w:rPr>
              <w:t>มกราคม</w:t>
            </w:r>
          </w:p>
        </w:tc>
        <w:tc>
          <w:tcPr>
            <w:tcW w:w="990" w:type="dxa"/>
            <w:vAlign w:val="bottom"/>
          </w:tcPr>
          <w:p w14:paraId="20BDC623" w14:textId="527A4213" w:rsidR="004B7FF4" w:rsidRPr="0000599E" w:rsidRDefault="00CB6F61" w:rsidP="004B7FF4">
            <w:pPr>
              <w:pBdr>
                <w:bottom w:val="single" w:sz="4"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369,677</w:t>
            </w:r>
          </w:p>
        </w:tc>
        <w:tc>
          <w:tcPr>
            <w:tcW w:w="1062" w:type="dxa"/>
            <w:vAlign w:val="bottom"/>
          </w:tcPr>
          <w:p w14:paraId="2B66F938" w14:textId="0DB4924C" w:rsidR="004B7FF4" w:rsidRPr="00AD0671"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347,151</w:t>
            </w:r>
          </w:p>
        </w:tc>
        <w:tc>
          <w:tcPr>
            <w:tcW w:w="999" w:type="dxa"/>
            <w:vAlign w:val="bottom"/>
          </w:tcPr>
          <w:p w14:paraId="28739E48" w14:textId="12172289" w:rsidR="004B7FF4" w:rsidRPr="007C27D8" w:rsidRDefault="00CB6F61"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898,697</w:t>
            </w:r>
          </w:p>
        </w:tc>
        <w:tc>
          <w:tcPr>
            <w:tcW w:w="993" w:type="dxa"/>
            <w:vAlign w:val="bottom"/>
          </w:tcPr>
          <w:p w14:paraId="768BE7D3" w14:textId="0563CAD5" w:rsidR="004B7FF4" w:rsidRPr="00AD0671"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479,032</w:t>
            </w:r>
          </w:p>
        </w:tc>
        <w:tc>
          <w:tcPr>
            <w:tcW w:w="992" w:type="dxa"/>
            <w:vAlign w:val="bottom"/>
          </w:tcPr>
          <w:p w14:paraId="70498847" w14:textId="24BF3690" w:rsidR="004B7FF4" w:rsidRPr="003C3680" w:rsidRDefault="000468F0"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1,081,040</w:t>
            </w:r>
          </w:p>
        </w:tc>
        <w:tc>
          <w:tcPr>
            <w:tcW w:w="992" w:type="dxa"/>
            <w:vAlign w:val="bottom"/>
          </w:tcPr>
          <w:p w14:paraId="4FFE0B18" w14:textId="39B6E7AF" w:rsidR="004B7FF4" w:rsidRPr="00AD0671"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1,727,057</w:t>
            </w:r>
          </w:p>
        </w:tc>
        <w:tc>
          <w:tcPr>
            <w:tcW w:w="851" w:type="dxa"/>
            <w:vAlign w:val="bottom"/>
          </w:tcPr>
          <w:p w14:paraId="5FFC88EF" w14:textId="47BC3E06" w:rsidR="004B7FF4" w:rsidRPr="007C27D8" w:rsidRDefault="005651DB"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332,225</w:t>
            </w:r>
          </w:p>
        </w:tc>
        <w:tc>
          <w:tcPr>
            <w:tcW w:w="850" w:type="dxa"/>
            <w:vAlign w:val="bottom"/>
          </w:tcPr>
          <w:p w14:paraId="761E2445" w14:textId="77E51310" w:rsidR="004B7FF4" w:rsidRPr="007C27D8"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332,496</w:t>
            </w:r>
          </w:p>
        </w:tc>
        <w:tc>
          <w:tcPr>
            <w:tcW w:w="851" w:type="dxa"/>
            <w:vAlign w:val="bottom"/>
          </w:tcPr>
          <w:p w14:paraId="7D625709" w14:textId="3D96F1A5" w:rsidR="004B7FF4" w:rsidRPr="007C27D8" w:rsidRDefault="004765C7"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142,724</w:t>
            </w:r>
          </w:p>
        </w:tc>
        <w:tc>
          <w:tcPr>
            <w:tcW w:w="850" w:type="dxa"/>
            <w:vAlign w:val="bottom"/>
          </w:tcPr>
          <w:p w14:paraId="40B1EABB" w14:textId="28223ED3" w:rsidR="004B7FF4" w:rsidRPr="007C27D8"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142,724</w:t>
            </w:r>
          </w:p>
        </w:tc>
        <w:tc>
          <w:tcPr>
            <w:tcW w:w="992" w:type="dxa"/>
            <w:vAlign w:val="bottom"/>
          </w:tcPr>
          <w:p w14:paraId="0486E885" w14:textId="2AD2C347" w:rsidR="004B7FF4" w:rsidRPr="007C27D8" w:rsidRDefault="00816C28"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2,824,</w:t>
            </w:r>
            <w:r w:rsidR="00580660">
              <w:rPr>
                <w:rFonts w:ascii="Browallia New" w:hAnsi="Browallia New" w:cs="Browallia New"/>
                <w:sz w:val="24"/>
                <w:szCs w:val="24"/>
              </w:rPr>
              <w:t>363</w:t>
            </w:r>
          </w:p>
        </w:tc>
        <w:tc>
          <w:tcPr>
            <w:tcW w:w="993" w:type="dxa"/>
            <w:vAlign w:val="bottom"/>
          </w:tcPr>
          <w:p w14:paraId="4692EEF6" w14:textId="1E5BB4FE" w:rsidR="004B7FF4" w:rsidRPr="004D51D0" w:rsidRDefault="004B7FF4" w:rsidP="004B7FF4">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3,028,460</w:t>
            </w:r>
          </w:p>
        </w:tc>
      </w:tr>
      <w:tr w:rsidR="004B7FF4" w:rsidRPr="00FC41F3" w14:paraId="760DAAA5" w14:textId="77777777" w:rsidTr="00C07995">
        <w:tc>
          <w:tcPr>
            <w:tcW w:w="2970" w:type="dxa"/>
            <w:tcBorders>
              <w:bottom w:val="nil"/>
            </w:tcBorders>
          </w:tcPr>
          <w:p w14:paraId="543886B7" w14:textId="77777777" w:rsidR="004B7FF4" w:rsidRPr="00FC41F3" w:rsidRDefault="004B7FF4" w:rsidP="004B7FF4">
            <w:pPr>
              <w:spacing w:line="240" w:lineRule="auto"/>
              <w:ind w:right="-108"/>
              <w:rPr>
                <w:rFonts w:ascii="Browallia New" w:hAnsi="Browallia New" w:cs="Browallia New"/>
                <w:sz w:val="24"/>
                <w:szCs w:val="24"/>
                <w:cs/>
              </w:rPr>
            </w:pPr>
          </w:p>
        </w:tc>
        <w:tc>
          <w:tcPr>
            <w:tcW w:w="990" w:type="dxa"/>
            <w:tcBorders>
              <w:bottom w:val="nil"/>
            </w:tcBorders>
            <w:vAlign w:val="bottom"/>
          </w:tcPr>
          <w:p w14:paraId="1795028F" w14:textId="77777777" w:rsidR="004B7FF4" w:rsidRPr="0000599E" w:rsidRDefault="004B7FF4" w:rsidP="004B7FF4">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tcBorders>
              <w:bottom w:val="nil"/>
            </w:tcBorders>
            <w:vAlign w:val="bottom"/>
          </w:tcPr>
          <w:p w14:paraId="4A8FE6E3" w14:textId="77777777"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tcBorders>
              <w:bottom w:val="nil"/>
            </w:tcBorders>
            <w:vAlign w:val="bottom"/>
          </w:tcPr>
          <w:p w14:paraId="0D99827C"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vAlign w:val="bottom"/>
          </w:tcPr>
          <w:p w14:paraId="552F97BA" w14:textId="77777777" w:rsidR="004B7FF4" w:rsidRPr="004D51D0"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1DDC9BC1" w14:textId="77777777" w:rsidR="004B7FF4" w:rsidRPr="003C3680"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33500525" w14:textId="77777777"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tcBorders>
              <w:bottom w:val="nil"/>
            </w:tcBorders>
            <w:vAlign w:val="bottom"/>
          </w:tcPr>
          <w:p w14:paraId="1FE2219A"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vAlign w:val="bottom"/>
          </w:tcPr>
          <w:p w14:paraId="412FDD86"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tcBorders>
              <w:bottom w:val="nil"/>
            </w:tcBorders>
            <w:vAlign w:val="bottom"/>
          </w:tcPr>
          <w:p w14:paraId="64522995"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vAlign w:val="bottom"/>
          </w:tcPr>
          <w:p w14:paraId="3F12130B"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337165A3"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vAlign w:val="bottom"/>
          </w:tcPr>
          <w:p w14:paraId="2054F37C" w14:textId="77777777"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r>
      <w:tr w:rsidR="004B7FF4" w:rsidRPr="00FC41F3" w14:paraId="4C0EFF99" w14:textId="77777777" w:rsidTr="00C07995">
        <w:trPr>
          <w:trHeight w:val="117"/>
        </w:trPr>
        <w:tc>
          <w:tcPr>
            <w:tcW w:w="2970" w:type="dxa"/>
          </w:tcPr>
          <w:p w14:paraId="05586A8A" w14:textId="77777777" w:rsidR="004B7FF4" w:rsidRPr="00FC41F3" w:rsidRDefault="004B7FF4" w:rsidP="004B7FF4">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0" w:type="dxa"/>
            <w:vAlign w:val="bottom"/>
          </w:tcPr>
          <w:p w14:paraId="2BFBE782" w14:textId="77777777" w:rsidR="004B7FF4" w:rsidRPr="0000599E" w:rsidRDefault="004B7FF4" w:rsidP="004B7FF4">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vAlign w:val="bottom"/>
          </w:tcPr>
          <w:p w14:paraId="79ED229E" w14:textId="77777777"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vAlign w:val="bottom"/>
          </w:tcPr>
          <w:p w14:paraId="1955F0AD"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10FED845" w14:textId="77777777" w:rsidR="004B7FF4" w:rsidRPr="00AD0671" w:rsidRDefault="004B7FF4" w:rsidP="004B7FF4">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992" w:type="dxa"/>
            <w:vAlign w:val="bottom"/>
          </w:tcPr>
          <w:p w14:paraId="1BBB841E" w14:textId="77777777" w:rsidR="004B7FF4" w:rsidRPr="003C3680"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03C83D75" w14:textId="77777777"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bottom"/>
          </w:tcPr>
          <w:p w14:paraId="33EA5AB7"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40A6F493"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bottom"/>
          </w:tcPr>
          <w:p w14:paraId="600179ED"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33AF60B9"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6A1E7B10"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2E63F732" w14:textId="77777777" w:rsidR="004B7FF4" w:rsidRPr="00AD0671" w:rsidRDefault="004B7FF4" w:rsidP="004B7FF4">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4B7FF4" w:rsidRPr="00FC41F3" w14:paraId="051866BA" w14:textId="77777777" w:rsidTr="00C07995">
        <w:trPr>
          <w:trHeight w:val="117"/>
        </w:trPr>
        <w:tc>
          <w:tcPr>
            <w:tcW w:w="2970" w:type="dxa"/>
          </w:tcPr>
          <w:p w14:paraId="76706087" w14:textId="77777777" w:rsidR="004B7FF4" w:rsidRPr="00FC41F3" w:rsidRDefault="004B7FF4" w:rsidP="004B7FF4">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0" w:type="dxa"/>
            <w:vAlign w:val="bottom"/>
          </w:tcPr>
          <w:p w14:paraId="503413FA" w14:textId="6FBB9D2D" w:rsidR="004B7FF4" w:rsidRPr="007B5117" w:rsidRDefault="00D941FF" w:rsidP="004B7FF4">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7B5117">
              <w:rPr>
                <w:rFonts w:ascii="Browallia New" w:hAnsi="Browallia New" w:cs="Browallia New"/>
                <w:sz w:val="24"/>
                <w:szCs w:val="24"/>
              </w:rPr>
              <w:t>(</w:t>
            </w:r>
            <w:r w:rsidR="00CE4C2C" w:rsidRPr="007B5117">
              <w:rPr>
                <w:rFonts w:ascii="Browallia New" w:hAnsi="Browallia New" w:cs="Browallia New"/>
                <w:sz w:val="24"/>
                <w:szCs w:val="24"/>
              </w:rPr>
              <w:t>492,</w:t>
            </w:r>
            <w:r w:rsidR="007017BE" w:rsidRPr="007B5117">
              <w:rPr>
                <w:rFonts w:ascii="Browallia New" w:hAnsi="Browallia New" w:cs="Browallia New"/>
                <w:sz w:val="24"/>
                <w:szCs w:val="24"/>
              </w:rPr>
              <w:t>498)</w:t>
            </w:r>
          </w:p>
        </w:tc>
        <w:tc>
          <w:tcPr>
            <w:tcW w:w="1062" w:type="dxa"/>
            <w:vAlign w:val="bottom"/>
          </w:tcPr>
          <w:p w14:paraId="78EF3E40" w14:textId="606FE8DF"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(1,241,573)</w:t>
            </w:r>
          </w:p>
        </w:tc>
        <w:tc>
          <w:tcPr>
            <w:tcW w:w="999" w:type="dxa"/>
            <w:vAlign w:val="bottom"/>
          </w:tcPr>
          <w:p w14:paraId="0D3414B0" w14:textId="69F356B8" w:rsidR="004B7FF4" w:rsidRPr="007C27D8" w:rsidRDefault="00D34B48"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(1,058,301)</w:t>
            </w:r>
          </w:p>
        </w:tc>
        <w:tc>
          <w:tcPr>
            <w:tcW w:w="993" w:type="dxa"/>
            <w:vAlign w:val="bottom"/>
          </w:tcPr>
          <w:p w14:paraId="220A6C18" w14:textId="484A6C95" w:rsidR="004B7FF4" w:rsidRPr="00AD0671" w:rsidRDefault="004B7FF4" w:rsidP="004B7FF4">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(651,284)</w:t>
            </w:r>
          </w:p>
        </w:tc>
        <w:tc>
          <w:tcPr>
            <w:tcW w:w="992" w:type="dxa"/>
            <w:vAlign w:val="bottom"/>
          </w:tcPr>
          <w:p w14:paraId="04E1AB7D" w14:textId="5109B41F" w:rsidR="004B7FF4" w:rsidRPr="003C3680" w:rsidRDefault="00BB0F91"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(1,081,780)</w:t>
            </w:r>
          </w:p>
        </w:tc>
        <w:tc>
          <w:tcPr>
            <w:tcW w:w="992" w:type="dxa"/>
            <w:vAlign w:val="bottom"/>
          </w:tcPr>
          <w:p w14:paraId="607C9AEC" w14:textId="76930F1E" w:rsidR="004B7FF4" w:rsidRPr="0083654E"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(650,000)</w:t>
            </w:r>
          </w:p>
        </w:tc>
        <w:tc>
          <w:tcPr>
            <w:tcW w:w="851" w:type="dxa"/>
            <w:vAlign w:val="bottom"/>
          </w:tcPr>
          <w:p w14:paraId="275038A3" w14:textId="07ED56DD" w:rsidR="004B7FF4" w:rsidRPr="007C27D8" w:rsidRDefault="009741CA"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cs/>
              </w:rPr>
            </w:pPr>
            <w:r w:rsidRPr="009D213D">
              <w:rPr>
                <w:rFonts w:ascii="Browallia New" w:hAnsi="Browallia New" w:cs="Browallia New"/>
                <w:sz w:val="24"/>
                <w:szCs w:val="24"/>
              </w:rPr>
              <w:t>(16,</w:t>
            </w:r>
            <w:r w:rsidR="009D213D" w:rsidRPr="009D213D">
              <w:rPr>
                <w:rFonts w:ascii="Browallia New" w:hAnsi="Browallia New" w:cs="Browallia New"/>
                <w:sz w:val="24"/>
                <w:szCs w:val="24"/>
              </w:rPr>
              <w:t>506</w:t>
            </w:r>
            <w:r w:rsidRPr="009D213D">
              <w:rPr>
                <w:rFonts w:ascii="Browallia New" w:hAnsi="Browallia New" w:cs="Browallia New"/>
                <w:sz w:val="24"/>
                <w:szCs w:val="24"/>
              </w:rPr>
              <w:t>)</w:t>
            </w:r>
          </w:p>
        </w:tc>
        <w:tc>
          <w:tcPr>
            <w:tcW w:w="850" w:type="dxa"/>
            <w:vAlign w:val="bottom"/>
          </w:tcPr>
          <w:p w14:paraId="4B998414" w14:textId="654E4716"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(14,376)</w:t>
            </w:r>
          </w:p>
        </w:tc>
        <w:tc>
          <w:tcPr>
            <w:tcW w:w="851" w:type="dxa"/>
            <w:vAlign w:val="bottom"/>
          </w:tcPr>
          <w:p w14:paraId="5B6CDC50" w14:textId="5F64E880" w:rsidR="004B7FF4" w:rsidRPr="007C27D8" w:rsidRDefault="00EA6B6B"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(351)</w:t>
            </w:r>
          </w:p>
        </w:tc>
        <w:tc>
          <w:tcPr>
            <w:tcW w:w="850" w:type="dxa"/>
            <w:vAlign w:val="bottom"/>
          </w:tcPr>
          <w:p w14:paraId="7A4CDC39" w14:textId="247A17C5"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71A97DE0" w14:textId="02BF2DE5" w:rsidR="004B7FF4" w:rsidRPr="007C27D8" w:rsidRDefault="00A81A0E"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(2,649,436)</w:t>
            </w:r>
          </w:p>
        </w:tc>
        <w:tc>
          <w:tcPr>
            <w:tcW w:w="993" w:type="dxa"/>
            <w:vAlign w:val="bottom"/>
          </w:tcPr>
          <w:p w14:paraId="0E4EEE4B" w14:textId="30D71775" w:rsidR="004B7FF4" w:rsidRPr="00AD0671" w:rsidRDefault="004B7FF4" w:rsidP="004B7FF4">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(2,557,233)</w:t>
            </w:r>
          </w:p>
        </w:tc>
      </w:tr>
      <w:tr w:rsidR="004B7FF4" w:rsidRPr="00FC41F3" w14:paraId="157681D1" w14:textId="77777777" w:rsidTr="00C07995">
        <w:trPr>
          <w:trHeight w:val="117"/>
        </w:trPr>
        <w:tc>
          <w:tcPr>
            <w:tcW w:w="2970" w:type="dxa"/>
          </w:tcPr>
          <w:p w14:paraId="142998E2" w14:textId="77777777" w:rsidR="004B7FF4" w:rsidRPr="00FC41F3" w:rsidRDefault="004B7FF4" w:rsidP="004B7FF4">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0" w:type="dxa"/>
            <w:vAlign w:val="bottom"/>
          </w:tcPr>
          <w:p w14:paraId="1ADAC921" w14:textId="70CAAF89" w:rsidR="004B7FF4" w:rsidRPr="007B5117" w:rsidRDefault="008B29DE" w:rsidP="00CB6B30">
            <w:pPr>
              <w:tabs>
                <w:tab w:val="clear" w:pos="227"/>
                <w:tab w:val="clear" w:pos="454"/>
                <w:tab w:val="clear" w:pos="680"/>
                <w:tab w:val="clear" w:pos="907"/>
                <w:tab w:val="left" w:pos="330"/>
              </w:tabs>
              <w:spacing w:line="240" w:lineRule="auto"/>
              <w:ind w:right="11"/>
              <w:jc w:val="right"/>
              <w:rPr>
                <w:rFonts w:ascii="Browallia New" w:hAnsi="Browallia New" w:cs="Browallia New"/>
                <w:sz w:val="24"/>
                <w:szCs w:val="24"/>
              </w:rPr>
            </w:pPr>
            <w:r w:rsidRPr="007B5117">
              <w:rPr>
                <w:rFonts w:ascii="Browallia New" w:hAnsi="Browallia New" w:cs="Browallia New"/>
                <w:sz w:val="24"/>
                <w:szCs w:val="24"/>
              </w:rPr>
              <w:t>492</w:t>
            </w:r>
            <w:r w:rsidR="00161CA5" w:rsidRPr="007B5117">
              <w:rPr>
                <w:rFonts w:ascii="Browallia New" w:hAnsi="Browallia New" w:cs="Browallia New"/>
                <w:sz w:val="24"/>
                <w:szCs w:val="24"/>
              </w:rPr>
              <w:t>,100</w:t>
            </w:r>
          </w:p>
        </w:tc>
        <w:tc>
          <w:tcPr>
            <w:tcW w:w="1062" w:type="dxa"/>
            <w:vAlign w:val="bottom"/>
          </w:tcPr>
          <w:p w14:paraId="5662C536" w14:textId="450D3055"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1,264,099</w:t>
            </w:r>
          </w:p>
        </w:tc>
        <w:tc>
          <w:tcPr>
            <w:tcW w:w="999" w:type="dxa"/>
            <w:vAlign w:val="bottom"/>
          </w:tcPr>
          <w:p w14:paraId="26349ABC" w14:textId="1BA8C709" w:rsidR="004B7FF4" w:rsidRPr="007C27D8" w:rsidRDefault="00481217"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2,055</w:t>
            </w:r>
            <w:r w:rsidR="00295799">
              <w:rPr>
                <w:rFonts w:ascii="Browallia New" w:hAnsi="Browallia New" w:cs="Browallia New"/>
                <w:sz w:val="24"/>
                <w:szCs w:val="24"/>
              </w:rPr>
              <w:t>,240</w:t>
            </w:r>
          </w:p>
        </w:tc>
        <w:tc>
          <w:tcPr>
            <w:tcW w:w="993" w:type="dxa"/>
            <w:vAlign w:val="bottom"/>
          </w:tcPr>
          <w:p w14:paraId="4B20EA46" w14:textId="01DEE567" w:rsidR="004B7FF4" w:rsidRPr="00AD0671" w:rsidRDefault="004B7FF4" w:rsidP="004B7FF4">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1,070,949</w:t>
            </w:r>
          </w:p>
        </w:tc>
        <w:tc>
          <w:tcPr>
            <w:tcW w:w="992" w:type="dxa"/>
            <w:vAlign w:val="bottom"/>
          </w:tcPr>
          <w:p w14:paraId="48C86050" w14:textId="4058B3E7" w:rsidR="004B7FF4" w:rsidRPr="003C3680" w:rsidRDefault="000A2F35"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4A23B195" w14:textId="01A35F99" w:rsidR="004B7FF4" w:rsidRPr="0083654E"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 xml:space="preserve">    -</w:t>
            </w:r>
          </w:p>
        </w:tc>
        <w:tc>
          <w:tcPr>
            <w:tcW w:w="851" w:type="dxa"/>
            <w:vAlign w:val="bottom"/>
          </w:tcPr>
          <w:p w14:paraId="566076C5" w14:textId="0B80C89B" w:rsidR="004B7FF4" w:rsidRPr="007C27D8" w:rsidRDefault="00FE788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4DB95502" w14:textId="06359D4F"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1" w:type="dxa"/>
            <w:vAlign w:val="bottom"/>
          </w:tcPr>
          <w:p w14:paraId="59FF07B7" w14:textId="3D386E3C" w:rsidR="004B7FF4" w:rsidRPr="007C27D8" w:rsidRDefault="00EA6B6B"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27D7D717" w14:textId="31A89DEE"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1E635E81" w14:textId="78F10F83" w:rsidR="004B7FF4" w:rsidRPr="007C27D8" w:rsidRDefault="00925631"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2,547</w:t>
            </w:r>
            <w:r w:rsidR="00082E2D">
              <w:rPr>
                <w:rFonts w:ascii="Browallia New" w:hAnsi="Browallia New" w:cs="Browallia New"/>
                <w:sz w:val="24"/>
                <w:szCs w:val="24"/>
              </w:rPr>
              <w:t>,340</w:t>
            </w:r>
          </w:p>
        </w:tc>
        <w:tc>
          <w:tcPr>
            <w:tcW w:w="993" w:type="dxa"/>
            <w:vAlign w:val="bottom"/>
          </w:tcPr>
          <w:p w14:paraId="652D49D6" w14:textId="0DE6C706" w:rsidR="004B7FF4" w:rsidRPr="00AD0671" w:rsidRDefault="004B7FF4" w:rsidP="004B7FF4">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2,335,04</w:t>
            </w:r>
            <w:r>
              <w:rPr>
                <w:rFonts w:ascii="Browallia New" w:hAnsi="Browallia New" w:cs="Browallia New"/>
                <w:sz w:val="24"/>
                <w:szCs w:val="24"/>
              </w:rPr>
              <w:t>8</w:t>
            </w:r>
          </w:p>
        </w:tc>
      </w:tr>
      <w:tr w:rsidR="004B7FF4" w:rsidRPr="00FC41F3" w14:paraId="3770BD36" w14:textId="77777777" w:rsidTr="00C07995">
        <w:trPr>
          <w:trHeight w:val="117"/>
        </w:trPr>
        <w:tc>
          <w:tcPr>
            <w:tcW w:w="2970" w:type="dxa"/>
          </w:tcPr>
          <w:p w14:paraId="7E5EF80D" w14:textId="77777777" w:rsidR="004B7FF4" w:rsidRPr="00FC41F3" w:rsidRDefault="004B7FF4" w:rsidP="004B7FF4">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90" w:type="dxa"/>
            <w:vAlign w:val="bottom"/>
          </w:tcPr>
          <w:p w14:paraId="1C5F15B8" w14:textId="598E1F5A" w:rsidR="004B7FF4" w:rsidRPr="0000599E" w:rsidRDefault="00CB6B30" w:rsidP="004B7FF4">
            <w:pP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1062" w:type="dxa"/>
            <w:vAlign w:val="bottom"/>
          </w:tcPr>
          <w:p w14:paraId="06D0E53A" w14:textId="3A70959B"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99" w:type="dxa"/>
            <w:vAlign w:val="bottom"/>
          </w:tcPr>
          <w:p w14:paraId="16F68A16" w14:textId="5F6F569C" w:rsidR="004B7FF4" w:rsidRPr="007C27D8" w:rsidRDefault="00FE788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0B1C2152" w14:textId="7C807080"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51370A86" w14:textId="25FA6E80" w:rsidR="004B7FF4" w:rsidRPr="003C3680" w:rsidRDefault="000A2F35"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479B9850" w14:textId="6014D27C" w:rsidR="004B7FF4" w:rsidRPr="0083654E"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 xml:space="preserve">    -</w:t>
            </w:r>
          </w:p>
        </w:tc>
        <w:tc>
          <w:tcPr>
            <w:tcW w:w="851" w:type="dxa"/>
            <w:vAlign w:val="bottom"/>
          </w:tcPr>
          <w:p w14:paraId="372F028A" w14:textId="669C9196" w:rsidR="004B7FF4" w:rsidRPr="007C27D8" w:rsidRDefault="00FE788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21813AEE" w14:textId="1E4AC2E3"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1" w:type="dxa"/>
            <w:vAlign w:val="bottom"/>
          </w:tcPr>
          <w:p w14:paraId="75BE8B48" w14:textId="38E9D7AD" w:rsidR="004B7FF4" w:rsidRPr="007C27D8" w:rsidRDefault="00EA6B6B"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29F24CA8" w14:textId="25F171AD"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4F739A7A" w14:textId="0B6748CC" w:rsidR="004B7FF4" w:rsidRPr="007C27D8" w:rsidRDefault="00BC4570"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3" w:type="dxa"/>
            <w:vAlign w:val="bottom"/>
          </w:tcPr>
          <w:p w14:paraId="20FA252C" w14:textId="11979005" w:rsidR="004B7FF4" w:rsidRPr="00AD0671" w:rsidRDefault="004B7FF4" w:rsidP="004B7FF4">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r>
      <w:tr w:rsidR="004B7FF4" w:rsidRPr="00FC41F3" w14:paraId="75255716" w14:textId="77777777" w:rsidTr="00C07995">
        <w:trPr>
          <w:trHeight w:val="117"/>
        </w:trPr>
        <w:tc>
          <w:tcPr>
            <w:tcW w:w="2970" w:type="dxa"/>
          </w:tcPr>
          <w:p w14:paraId="7B178B3E" w14:textId="77777777" w:rsidR="004B7FF4" w:rsidRPr="00FC41F3" w:rsidRDefault="004B7FF4" w:rsidP="004B7FF4">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0" w:type="dxa"/>
            <w:vAlign w:val="bottom"/>
          </w:tcPr>
          <w:p w14:paraId="5145C66E" w14:textId="77777777" w:rsidR="004B7FF4" w:rsidRPr="0000599E" w:rsidRDefault="004B7FF4" w:rsidP="004B7FF4">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vAlign w:val="bottom"/>
          </w:tcPr>
          <w:p w14:paraId="7CDA3C01" w14:textId="77777777"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vAlign w:val="bottom"/>
          </w:tcPr>
          <w:p w14:paraId="5B3CEE98"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4B9A1D5A" w14:textId="77777777" w:rsidR="004B7FF4" w:rsidRPr="00AD0671" w:rsidRDefault="004B7FF4" w:rsidP="004B7FF4">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992" w:type="dxa"/>
          </w:tcPr>
          <w:p w14:paraId="7264E141" w14:textId="77777777" w:rsidR="004B7FF4" w:rsidRPr="003C3680"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Pr>
          <w:p w14:paraId="23227978" w14:textId="77777777" w:rsidR="004B7FF4" w:rsidRPr="0083654E"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bottom"/>
          </w:tcPr>
          <w:p w14:paraId="7C9AB7FF"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5691B5CF"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center"/>
          </w:tcPr>
          <w:p w14:paraId="2EF8AFED"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center"/>
          </w:tcPr>
          <w:p w14:paraId="1581D5E4"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30F7478C" w14:textId="77777777"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198096C9" w14:textId="77777777" w:rsidR="004B7FF4" w:rsidRPr="00AD0671" w:rsidRDefault="004B7FF4" w:rsidP="004B7FF4">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4B7FF4" w:rsidRPr="00FC41F3" w14:paraId="5010CFA8" w14:textId="77777777" w:rsidTr="00C07995">
        <w:trPr>
          <w:trHeight w:val="117"/>
        </w:trPr>
        <w:tc>
          <w:tcPr>
            <w:tcW w:w="2970" w:type="dxa"/>
          </w:tcPr>
          <w:p w14:paraId="3DB88CBE" w14:textId="554ACBC4" w:rsidR="004B7FF4" w:rsidRPr="00FC41F3" w:rsidRDefault="004B7FF4" w:rsidP="004B7FF4">
            <w:pPr>
              <w:spacing w:line="240" w:lineRule="auto"/>
              <w:ind w:left="217" w:right="-108" w:hanging="217"/>
              <w:rPr>
                <w:rFonts w:ascii="Browallia New" w:hAnsi="Browallia New" w:cs="Browallia New"/>
                <w:b/>
                <w:bCs/>
                <w:sz w:val="24"/>
                <w:szCs w:val="24"/>
                <w:cs/>
              </w:rPr>
            </w:pPr>
            <w:r w:rsidRPr="00633DF6">
              <w:rPr>
                <w:rFonts w:ascii="Browallia New" w:hAnsi="Browallia New" w:cs="Browallia New"/>
                <w:sz w:val="24"/>
                <w:szCs w:val="24"/>
                <w:cs/>
              </w:rPr>
              <w:t>รับรู้สินทรัพย์สิทธิการใช้และหนี้สินตามสัญญาเช่า</w:t>
            </w:r>
          </w:p>
        </w:tc>
        <w:tc>
          <w:tcPr>
            <w:tcW w:w="990" w:type="dxa"/>
            <w:vAlign w:val="bottom"/>
          </w:tcPr>
          <w:p w14:paraId="6BFC1828" w14:textId="3C55A526" w:rsidR="004B7FF4" w:rsidRPr="0000599E" w:rsidRDefault="00CB6B30" w:rsidP="004B7FF4">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1062" w:type="dxa"/>
            <w:vAlign w:val="bottom"/>
          </w:tcPr>
          <w:p w14:paraId="4137AD25" w14:textId="15D82957"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99" w:type="dxa"/>
            <w:vAlign w:val="bottom"/>
          </w:tcPr>
          <w:p w14:paraId="0FFA2C9A" w14:textId="4D5A967B" w:rsidR="004B7FF4" w:rsidRPr="007C27D8" w:rsidRDefault="00FE788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0B8DC05A" w14:textId="1AE4C0C0" w:rsidR="004B7FF4" w:rsidRPr="00AD0671" w:rsidRDefault="004B7FF4" w:rsidP="004B7FF4">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5818FD35" w14:textId="136DE637" w:rsidR="004B7FF4" w:rsidRPr="003C3680" w:rsidRDefault="000A2F35"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51B6C327" w14:textId="61D5E7F6" w:rsidR="004B7FF4" w:rsidRPr="0083654E"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 xml:space="preserve">    -</w:t>
            </w:r>
          </w:p>
        </w:tc>
        <w:tc>
          <w:tcPr>
            <w:tcW w:w="851" w:type="dxa"/>
            <w:vAlign w:val="bottom"/>
          </w:tcPr>
          <w:p w14:paraId="6B699465" w14:textId="12253E3B" w:rsidR="004B7FF4" w:rsidRPr="007C27D8" w:rsidRDefault="00D54253"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41661A">
              <w:rPr>
                <w:rFonts w:ascii="Browallia New" w:hAnsi="Browallia New" w:cs="Browallia New"/>
                <w:sz w:val="24"/>
                <w:szCs w:val="24"/>
              </w:rPr>
              <w:t>3,972</w:t>
            </w:r>
          </w:p>
        </w:tc>
        <w:tc>
          <w:tcPr>
            <w:tcW w:w="850" w:type="dxa"/>
            <w:vAlign w:val="bottom"/>
          </w:tcPr>
          <w:p w14:paraId="4C6ECFBE" w14:textId="77DEE278"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3,928</w:t>
            </w:r>
          </w:p>
        </w:tc>
        <w:tc>
          <w:tcPr>
            <w:tcW w:w="851" w:type="dxa"/>
            <w:vAlign w:val="bottom"/>
          </w:tcPr>
          <w:p w14:paraId="522478F9" w14:textId="7E03E68E" w:rsidR="004B7FF4" w:rsidRPr="007C27D8" w:rsidRDefault="00EA6B6B"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5C41D733" w14:textId="54466A5C"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64E9AB33" w14:textId="01EE4039" w:rsidR="004B7FF4" w:rsidRPr="007C27D8" w:rsidRDefault="003727D2"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3,972</w:t>
            </w:r>
          </w:p>
        </w:tc>
        <w:tc>
          <w:tcPr>
            <w:tcW w:w="993" w:type="dxa"/>
            <w:vAlign w:val="bottom"/>
          </w:tcPr>
          <w:p w14:paraId="73599E0A" w14:textId="275B97AD" w:rsidR="004B7FF4" w:rsidRPr="00AD0671" w:rsidRDefault="004B7FF4" w:rsidP="004B7FF4">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3,928</w:t>
            </w:r>
          </w:p>
        </w:tc>
      </w:tr>
      <w:tr w:rsidR="004B7FF4" w:rsidRPr="00FC41F3" w14:paraId="3DA92491" w14:textId="77777777" w:rsidTr="00C07995">
        <w:trPr>
          <w:trHeight w:val="117"/>
        </w:trPr>
        <w:tc>
          <w:tcPr>
            <w:tcW w:w="2970" w:type="dxa"/>
          </w:tcPr>
          <w:p w14:paraId="348ADE6E" w14:textId="77777777" w:rsidR="004B7FF4" w:rsidRPr="00DD1435" w:rsidRDefault="004B7FF4" w:rsidP="004B7FF4">
            <w:pPr>
              <w:spacing w:line="240" w:lineRule="auto"/>
              <w:ind w:right="-108"/>
              <w:rPr>
                <w:rFonts w:ascii="Browallia New" w:hAnsi="Browallia New" w:cs="Browallia New"/>
                <w:sz w:val="24"/>
                <w:szCs w:val="24"/>
                <w:cs/>
              </w:rPr>
            </w:pPr>
            <w:r w:rsidRPr="00DD1435">
              <w:rPr>
                <w:rFonts w:ascii="Browallia New" w:hAnsi="Browallia New" w:cs="Browallia New"/>
                <w:sz w:val="24"/>
                <w:szCs w:val="24"/>
                <w:cs/>
              </w:rPr>
              <w:t>ซื้อยานพาหนะภายใต้สัญญาเช่าซื้อ</w:t>
            </w:r>
          </w:p>
        </w:tc>
        <w:tc>
          <w:tcPr>
            <w:tcW w:w="990" w:type="dxa"/>
            <w:vAlign w:val="bottom"/>
          </w:tcPr>
          <w:p w14:paraId="4E83EA1E" w14:textId="3CAD7A65" w:rsidR="004B7FF4" w:rsidRPr="0000599E" w:rsidRDefault="00CB6B30" w:rsidP="004B7FF4">
            <w:pP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1062" w:type="dxa"/>
            <w:vAlign w:val="bottom"/>
          </w:tcPr>
          <w:p w14:paraId="35B957AB" w14:textId="63C9FF5D"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99" w:type="dxa"/>
            <w:vAlign w:val="bottom"/>
          </w:tcPr>
          <w:p w14:paraId="2264FBA3" w14:textId="274BD788" w:rsidR="004B7FF4" w:rsidRPr="007C27D8" w:rsidRDefault="00FE788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17165EC1" w14:textId="2C60A778" w:rsidR="004B7FF4" w:rsidRPr="00AD0671"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503DD0FA" w14:textId="7A258AEB" w:rsidR="004B7FF4" w:rsidRPr="003C3680" w:rsidRDefault="000A2F35"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6E86EFDE" w14:textId="5020AD6B" w:rsidR="004B7FF4" w:rsidRPr="0083654E"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 xml:space="preserve">    -</w:t>
            </w:r>
          </w:p>
        </w:tc>
        <w:tc>
          <w:tcPr>
            <w:tcW w:w="851" w:type="dxa"/>
            <w:vAlign w:val="bottom"/>
          </w:tcPr>
          <w:p w14:paraId="49AD0AD0" w14:textId="11AEE8B1" w:rsidR="004B7FF4" w:rsidRPr="007C27D8" w:rsidRDefault="003B1F15"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r w:rsidR="00CB691B" w:rsidRPr="007C27D8">
              <w:rPr>
                <w:rFonts w:ascii="Browallia New" w:hAnsi="Browallia New" w:cs="Browallia New"/>
                <w:sz w:val="24"/>
                <w:szCs w:val="24"/>
              </w:rPr>
              <w:t xml:space="preserve">    </w:t>
            </w:r>
          </w:p>
        </w:tc>
        <w:tc>
          <w:tcPr>
            <w:tcW w:w="850" w:type="dxa"/>
            <w:vAlign w:val="bottom"/>
          </w:tcPr>
          <w:p w14:paraId="0E84AE73" w14:textId="58C15BBD"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10,177</w:t>
            </w:r>
          </w:p>
        </w:tc>
        <w:tc>
          <w:tcPr>
            <w:tcW w:w="851" w:type="dxa"/>
            <w:vAlign w:val="bottom"/>
          </w:tcPr>
          <w:p w14:paraId="13251FF0" w14:textId="76B0C633" w:rsidR="004B7FF4" w:rsidRPr="007C27D8" w:rsidRDefault="00EA6B6B"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1246E978" w14:textId="6CDB554E" w:rsidR="004B7FF4" w:rsidRPr="007C27D8" w:rsidRDefault="004B7FF4"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45776BAC" w14:textId="41B5E487" w:rsidR="004B7FF4" w:rsidRPr="007C27D8" w:rsidRDefault="004E0536" w:rsidP="004B7FF4">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w:t>
            </w:r>
          </w:p>
        </w:tc>
        <w:tc>
          <w:tcPr>
            <w:tcW w:w="993" w:type="dxa"/>
            <w:vAlign w:val="bottom"/>
          </w:tcPr>
          <w:p w14:paraId="116A7F7A" w14:textId="5F5983DE" w:rsidR="004B7FF4" w:rsidRPr="00AD0671" w:rsidRDefault="004B7FF4" w:rsidP="004B7FF4">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10,177</w:t>
            </w:r>
          </w:p>
        </w:tc>
      </w:tr>
      <w:tr w:rsidR="0049748E" w:rsidRPr="00FC41F3" w14:paraId="0118FBF0" w14:textId="77777777" w:rsidTr="00C07995">
        <w:trPr>
          <w:trHeight w:val="117"/>
        </w:trPr>
        <w:tc>
          <w:tcPr>
            <w:tcW w:w="2970" w:type="dxa"/>
          </w:tcPr>
          <w:p w14:paraId="377BDA0E" w14:textId="2776EACC" w:rsidR="0049748E" w:rsidRPr="00DD1435" w:rsidRDefault="00BB6F68" w:rsidP="0049748E">
            <w:pPr>
              <w:spacing w:line="240" w:lineRule="auto"/>
              <w:ind w:right="-108"/>
              <w:rPr>
                <w:rFonts w:ascii="Browallia New" w:hAnsi="Browallia New" w:cs="Browallia New"/>
                <w:sz w:val="24"/>
                <w:szCs w:val="24"/>
                <w:cs/>
              </w:rPr>
            </w:pPr>
            <w:r>
              <w:rPr>
                <w:rFonts w:ascii="Browallia New" w:hAnsi="Browallia New" w:cs="Browallia New" w:hint="cs"/>
                <w:sz w:val="24"/>
                <w:szCs w:val="24"/>
                <w:cs/>
              </w:rPr>
              <w:t>ตัดจำหน่าย</w:t>
            </w:r>
            <w:r w:rsidR="00603BFF" w:rsidRPr="00633DF6">
              <w:rPr>
                <w:rFonts w:ascii="Browallia New" w:hAnsi="Browallia New" w:cs="Browallia New"/>
                <w:sz w:val="24"/>
                <w:szCs w:val="24"/>
                <w:cs/>
              </w:rPr>
              <w:t>สินทรัพย์สิทธิการใช้</w:t>
            </w:r>
          </w:p>
        </w:tc>
        <w:tc>
          <w:tcPr>
            <w:tcW w:w="990" w:type="dxa"/>
            <w:vAlign w:val="bottom"/>
          </w:tcPr>
          <w:p w14:paraId="25692E5E" w14:textId="1B9300CE" w:rsidR="0049748E" w:rsidRPr="0000599E" w:rsidRDefault="0049748E" w:rsidP="0049748E">
            <w:pP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1062" w:type="dxa"/>
            <w:vAlign w:val="bottom"/>
          </w:tcPr>
          <w:p w14:paraId="4F249979" w14:textId="7192A26B" w:rsidR="0049748E" w:rsidRPr="0000599E" w:rsidRDefault="0049748E"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99" w:type="dxa"/>
            <w:vAlign w:val="bottom"/>
          </w:tcPr>
          <w:p w14:paraId="4A20A22E" w14:textId="216DDCEE" w:rsidR="0049748E" w:rsidRPr="007C27D8" w:rsidRDefault="0049748E"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60FA95C7" w14:textId="0EC16C42" w:rsidR="0049748E" w:rsidRPr="007C27D8" w:rsidRDefault="0049748E"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0850CFAF" w14:textId="2D62D2A1" w:rsidR="0049748E" w:rsidRDefault="0049748E"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1F3C1EA1" w14:textId="43373C3C" w:rsidR="0049748E" w:rsidRPr="003C3680" w:rsidRDefault="0049748E"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 xml:space="preserve">    -</w:t>
            </w:r>
          </w:p>
        </w:tc>
        <w:tc>
          <w:tcPr>
            <w:tcW w:w="851" w:type="dxa"/>
            <w:vAlign w:val="bottom"/>
          </w:tcPr>
          <w:p w14:paraId="606FC6DA" w14:textId="4AFAC6F1" w:rsidR="0049748E" w:rsidRPr="007C27D8" w:rsidRDefault="003B1F15"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(2,389)</w:t>
            </w:r>
          </w:p>
        </w:tc>
        <w:tc>
          <w:tcPr>
            <w:tcW w:w="850" w:type="dxa"/>
            <w:vAlign w:val="bottom"/>
          </w:tcPr>
          <w:p w14:paraId="3B2C7429" w14:textId="2FC893CA" w:rsidR="0049748E" w:rsidRPr="007C27D8" w:rsidRDefault="004F4079"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1" w:type="dxa"/>
            <w:vAlign w:val="bottom"/>
          </w:tcPr>
          <w:p w14:paraId="33711001" w14:textId="2C3A0437" w:rsidR="0049748E" w:rsidRDefault="00667139"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137FB84E" w14:textId="48C069CD" w:rsidR="0049748E" w:rsidRPr="007C27D8" w:rsidRDefault="00667139"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25CE35D2" w14:textId="29AF647A" w:rsidR="0049748E" w:rsidRDefault="004E0536" w:rsidP="0049748E">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(2,389)</w:t>
            </w:r>
          </w:p>
        </w:tc>
        <w:tc>
          <w:tcPr>
            <w:tcW w:w="993" w:type="dxa"/>
            <w:vAlign w:val="bottom"/>
          </w:tcPr>
          <w:p w14:paraId="72F37694" w14:textId="7A0CF372" w:rsidR="0049748E" w:rsidRPr="007C27D8" w:rsidRDefault="004E0536" w:rsidP="0049748E">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w:t>
            </w:r>
          </w:p>
        </w:tc>
      </w:tr>
      <w:tr w:rsidR="004B7FF4" w:rsidRPr="00FC41F3" w14:paraId="5A891A05" w14:textId="77777777" w:rsidTr="00C07995">
        <w:trPr>
          <w:trHeight w:val="75"/>
        </w:trPr>
        <w:tc>
          <w:tcPr>
            <w:tcW w:w="2970" w:type="dxa"/>
          </w:tcPr>
          <w:p w14:paraId="1CEC9FD3" w14:textId="77777777" w:rsidR="004B7FF4" w:rsidRPr="00FC41F3" w:rsidRDefault="004B7FF4" w:rsidP="004B7FF4">
            <w:pPr>
              <w:spacing w:line="240" w:lineRule="auto"/>
              <w:ind w:right="-108"/>
              <w:rPr>
                <w:rFonts w:ascii="Browallia New" w:hAnsi="Browallia New" w:cs="Browallia New"/>
                <w:sz w:val="24"/>
                <w:szCs w:val="24"/>
              </w:rPr>
            </w:pPr>
            <w:r w:rsidRPr="00F668E4">
              <w:rPr>
                <w:rFonts w:ascii="Browallia New" w:hAnsi="Browallia New" w:cs="Browallia New"/>
                <w:sz w:val="24"/>
                <w:szCs w:val="24"/>
                <w:cs/>
              </w:rPr>
              <w:t>ค่าใช้จ่ายในการออกหุ้นกู้ตัดจำหน่าย</w:t>
            </w:r>
          </w:p>
        </w:tc>
        <w:tc>
          <w:tcPr>
            <w:tcW w:w="990" w:type="dxa"/>
            <w:vAlign w:val="bottom"/>
          </w:tcPr>
          <w:p w14:paraId="3CBC30A1" w14:textId="663D5B7E" w:rsidR="004B7FF4" w:rsidRPr="0000599E" w:rsidRDefault="00CB6B30" w:rsidP="004B7FF4">
            <w:pPr>
              <w:pBdr>
                <w:bottom w:val="single" w:sz="4" w:space="1" w:color="auto"/>
              </w:pBd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1062" w:type="dxa"/>
            <w:vAlign w:val="bottom"/>
          </w:tcPr>
          <w:p w14:paraId="1AA25533" w14:textId="03F446D8" w:rsidR="004B7FF4" w:rsidRPr="00AD0671"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99" w:type="dxa"/>
            <w:vAlign w:val="bottom"/>
          </w:tcPr>
          <w:p w14:paraId="60AB4EA8" w14:textId="239856FF" w:rsidR="004B7FF4" w:rsidRPr="007C27D8" w:rsidRDefault="00FE788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3" w:type="dxa"/>
            <w:vAlign w:val="bottom"/>
          </w:tcPr>
          <w:p w14:paraId="26F567A9" w14:textId="5766FA65" w:rsidR="004B7FF4" w:rsidRPr="00AD0671"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2F969610" w14:textId="1F1D7467" w:rsidR="004B7FF4" w:rsidRPr="003C3680" w:rsidRDefault="00CC069A"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740</w:t>
            </w:r>
          </w:p>
        </w:tc>
        <w:tc>
          <w:tcPr>
            <w:tcW w:w="992" w:type="dxa"/>
            <w:vAlign w:val="bottom"/>
          </w:tcPr>
          <w:p w14:paraId="3F07AB38" w14:textId="4AF4687D" w:rsidR="004B7FF4" w:rsidRPr="0083654E"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3,983</w:t>
            </w:r>
          </w:p>
        </w:tc>
        <w:tc>
          <w:tcPr>
            <w:tcW w:w="851" w:type="dxa"/>
            <w:vAlign w:val="bottom"/>
          </w:tcPr>
          <w:p w14:paraId="24406128" w14:textId="38227865" w:rsidR="004B7FF4" w:rsidRPr="007C27D8" w:rsidRDefault="001E33B5"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0" w:type="dxa"/>
            <w:vAlign w:val="bottom"/>
          </w:tcPr>
          <w:p w14:paraId="54DBFEE4" w14:textId="07E2775B" w:rsidR="004B7FF4" w:rsidRPr="007C27D8"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1" w:type="dxa"/>
            <w:vAlign w:val="bottom"/>
          </w:tcPr>
          <w:p w14:paraId="16CE55FC" w14:textId="76B09307" w:rsidR="004B7FF4" w:rsidRPr="007C27D8" w:rsidRDefault="00EA6B6B"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0" w:type="dxa"/>
            <w:vAlign w:val="bottom"/>
          </w:tcPr>
          <w:p w14:paraId="04C56045" w14:textId="0B00E556" w:rsidR="004B7FF4" w:rsidRPr="007C27D8" w:rsidRDefault="004B7FF4"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230AE1A1" w14:textId="2163465E" w:rsidR="004B7FF4" w:rsidRPr="007C27D8" w:rsidRDefault="00981DB6" w:rsidP="004B7FF4">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740</w:t>
            </w:r>
          </w:p>
        </w:tc>
        <w:tc>
          <w:tcPr>
            <w:tcW w:w="993" w:type="dxa"/>
            <w:vAlign w:val="bottom"/>
          </w:tcPr>
          <w:p w14:paraId="737E978E" w14:textId="6A4B4F2F" w:rsidR="004B7FF4" w:rsidRPr="00AD0671" w:rsidRDefault="004B7FF4" w:rsidP="004B7FF4">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3,983</w:t>
            </w:r>
          </w:p>
        </w:tc>
      </w:tr>
      <w:tr w:rsidR="004B7FF4" w:rsidRPr="00FC41F3" w14:paraId="69C89883" w14:textId="77777777" w:rsidTr="00C07995">
        <w:trPr>
          <w:trHeight w:val="117"/>
        </w:trPr>
        <w:tc>
          <w:tcPr>
            <w:tcW w:w="2970" w:type="dxa"/>
            <w:tcBorders>
              <w:bottom w:val="nil"/>
            </w:tcBorders>
          </w:tcPr>
          <w:p w14:paraId="58B82056" w14:textId="33AB560F" w:rsidR="004B7FF4" w:rsidRPr="00FC41F3" w:rsidRDefault="004B7FF4" w:rsidP="004B7FF4">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46B29">
              <w:rPr>
                <w:rFonts w:ascii="Browallia New" w:hAnsi="Browallia New" w:cs="Browallia New"/>
                <w:sz w:val="24"/>
                <w:szCs w:val="24"/>
              </w:rPr>
              <w:t xml:space="preserve"> </w:t>
            </w:r>
            <w:r w:rsidRPr="00FC41F3">
              <w:rPr>
                <w:rFonts w:ascii="Browallia New" w:hAnsi="Browallia New" w:cs="Browallia New"/>
                <w:sz w:val="24"/>
                <w:szCs w:val="24"/>
                <w:cs/>
              </w:rPr>
              <w:t>ธันวาคม</w:t>
            </w:r>
            <w:r w:rsidRPr="00F46B29">
              <w:rPr>
                <w:rFonts w:ascii="Browallia New" w:hAnsi="Browallia New" w:cs="Browallia New"/>
                <w:sz w:val="24"/>
                <w:szCs w:val="24"/>
              </w:rPr>
              <w:t xml:space="preserve"> </w:t>
            </w:r>
          </w:p>
        </w:tc>
        <w:tc>
          <w:tcPr>
            <w:tcW w:w="990" w:type="dxa"/>
            <w:tcBorders>
              <w:bottom w:val="nil"/>
            </w:tcBorders>
            <w:vAlign w:val="bottom"/>
          </w:tcPr>
          <w:p w14:paraId="2ABD5A03" w14:textId="424DDE90" w:rsidR="004B7FF4" w:rsidRPr="0000599E" w:rsidRDefault="002E1AE7" w:rsidP="004B7FF4">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5651DB">
              <w:rPr>
                <w:rFonts w:ascii="Browallia New" w:hAnsi="Browallia New" w:cs="Browallia New"/>
                <w:sz w:val="24"/>
                <w:szCs w:val="24"/>
              </w:rPr>
              <w:t>369,279</w:t>
            </w:r>
          </w:p>
        </w:tc>
        <w:tc>
          <w:tcPr>
            <w:tcW w:w="1062" w:type="dxa"/>
            <w:tcBorders>
              <w:bottom w:val="nil"/>
            </w:tcBorders>
            <w:vAlign w:val="bottom"/>
          </w:tcPr>
          <w:p w14:paraId="3D32E59B" w14:textId="657934E2" w:rsidR="004B7FF4" w:rsidRPr="00AD0671" w:rsidRDefault="004B7FF4" w:rsidP="004B7FF4">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369,677</w:t>
            </w:r>
          </w:p>
        </w:tc>
        <w:tc>
          <w:tcPr>
            <w:tcW w:w="999" w:type="dxa"/>
            <w:tcBorders>
              <w:bottom w:val="nil"/>
            </w:tcBorders>
            <w:vAlign w:val="bottom"/>
          </w:tcPr>
          <w:p w14:paraId="649F2DD8" w14:textId="44109EAF" w:rsidR="004B7FF4" w:rsidRPr="007C27D8" w:rsidRDefault="000A2385" w:rsidP="004B7FF4">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1,895,</w:t>
            </w:r>
            <w:r w:rsidR="002E12CC">
              <w:rPr>
                <w:rFonts w:ascii="Browallia New" w:hAnsi="Browallia New" w:cs="Browallia New"/>
                <w:sz w:val="24"/>
                <w:szCs w:val="24"/>
              </w:rPr>
              <w:t>636</w:t>
            </w:r>
          </w:p>
        </w:tc>
        <w:tc>
          <w:tcPr>
            <w:tcW w:w="993" w:type="dxa"/>
            <w:tcBorders>
              <w:bottom w:val="nil"/>
            </w:tcBorders>
            <w:vAlign w:val="bottom"/>
          </w:tcPr>
          <w:p w14:paraId="49AE9CB2" w14:textId="61CF50F5" w:rsidR="004B7FF4" w:rsidRPr="00AD0671" w:rsidRDefault="004B7FF4" w:rsidP="004B7FF4">
            <w:pPr>
              <w:pBdr>
                <w:bottom w:val="single" w:sz="12" w:space="1" w:color="auto"/>
              </w:pBd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898,697</w:t>
            </w:r>
          </w:p>
        </w:tc>
        <w:tc>
          <w:tcPr>
            <w:tcW w:w="992" w:type="dxa"/>
            <w:tcBorders>
              <w:bottom w:val="nil"/>
            </w:tcBorders>
            <w:vAlign w:val="bottom"/>
          </w:tcPr>
          <w:p w14:paraId="4ABE41B7" w14:textId="5B1FC8E9" w:rsidR="004B7FF4" w:rsidRPr="003C3680" w:rsidRDefault="00965CC9" w:rsidP="004B7FF4">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tcBorders>
              <w:bottom w:val="nil"/>
            </w:tcBorders>
            <w:vAlign w:val="bottom"/>
          </w:tcPr>
          <w:p w14:paraId="7FEBD647" w14:textId="63A33646" w:rsidR="004B7FF4" w:rsidRPr="00AD0671" w:rsidRDefault="004B7FF4" w:rsidP="004B7FF4">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1,081,040</w:t>
            </w:r>
          </w:p>
        </w:tc>
        <w:tc>
          <w:tcPr>
            <w:tcW w:w="851" w:type="dxa"/>
            <w:tcBorders>
              <w:bottom w:val="nil"/>
            </w:tcBorders>
            <w:vAlign w:val="bottom"/>
          </w:tcPr>
          <w:p w14:paraId="158868F7" w14:textId="590FFFE2" w:rsidR="004B7FF4" w:rsidRPr="007C27D8" w:rsidRDefault="001E33B5" w:rsidP="004B7FF4">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1E33B5">
              <w:rPr>
                <w:rFonts w:ascii="Browallia New" w:hAnsi="Browallia New" w:cs="Browallia New"/>
                <w:sz w:val="24"/>
                <w:szCs w:val="24"/>
              </w:rPr>
              <w:t>317,302</w:t>
            </w:r>
          </w:p>
        </w:tc>
        <w:tc>
          <w:tcPr>
            <w:tcW w:w="850" w:type="dxa"/>
            <w:tcBorders>
              <w:bottom w:val="nil"/>
            </w:tcBorders>
            <w:vAlign w:val="bottom"/>
          </w:tcPr>
          <w:p w14:paraId="2D2F9948" w14:textId="7064C85F" w:rsidR="004B7FF4" w:rsidRPr="007C27D8" w:rsidRDefault="004B7FF4" w:rsidP="004B7FF4">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332,225</w:t>
            </w:r>
          </w:p>
        </w:tc>
        <w:tc>
          <w:tcPr>
            <w:tcW w:w="851" w:type="dxa"/>
            <w:tcBorders>
              <w:bottom w:val="nil"/>
            </w:tcBorders>
            <w:vAlign w:val="bottom"/>
          </w:tcPr>
          <w:p w14:paraId="161838EC" w14:textId="39AC4511" w:rsidR="004B7FF4" w:rsidRPr="007C27D8" w:rsidRDefault="00EA6B6B" w:rsidP="004B7FF4">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142,</w:t>
            </w:r>
            <w:r w:rsidR="00956E87">
              <w:rPr>
                <w:rFonts w:ascii="Browallia New" w:hAnsi="Browallia New" w:cs="Browallia New"/>
                <w:sz w:val="24"/>
                <w:szCs w:val="24"/>
              </w:rPr>
              <w:t>373</w:t>
            </w:r>
          </w:p>
        </w:tc>
        <w:tc>
          <w:tcPr>
            <w:tcW w:w="850" w:type="dxa"/>
            <w:tcBorders>
              <w:bottom w:val="nil"/>
            </w:tcBorders>
            <w:vAlign w:val="bottom"/>
          </w:tcPr>
          <w:p w14:paraId="3A4C8070" w14:textId="5990C256" w:rsidR="004B7FF4" w:rsidRPr="007C27D8" w:rsidRDefault="004B7FF4" w:rsidP="004B7FF4">
            <w:pPr>
              <w:pBdr>
                <w:bottom w:val="single" w:sz="12"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7C27D8">
              <w:rPr>
                <w:rFonts w:ascii="Browallia New" w:hAnsi="Browallia New" w:cs="Browallia New"/>
                <w:sz w:val="24"/>
                <w:szCs w:val="24"/>
              </w:rPr>
              <w:t>142,724</w:t>
            </w:r>
          </w:p>
        </w:tc>
        <w:tc>
          <w:tcPr>
            <w:tcW w:w="992" w:type="dxa"/>
            <w:tcBorders>
              <w:bottom w:val="nil"/>
            </w:tcBorders>
            <w:vAlign w:val="bottom"/>
          </w:tcPr>
          <w:p w14:paraId="23E82633" w14:textId="67CE43AC" w:rsidR="004B7FF4" w:rsidRPr="007C27D8" w:rsidRDefault="00FF1B37" w:rsidP="004B7FF4">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2,724,590</w:t>
            </w:r>
          </w:p>
        </w:tc>
        <w:tc>
          <w:tcPr>
            <w:tcW w:w="993" w:type="dxa"/>
            <w:tcBorders>
              <w:bottom w:val="nil"/>
            </w:tcBorders>
            <w:vAlign w:val="bottom"/>
          </w:tcPr>
          <w:p w14:paraId="1C0E4061" w14:textId="47EAB498" w:rsidR="004B7FF4" w:rsidRPr="00AD0671" w:rsidRDefault="004B7FF4" w:rsidP="004B7FF4">
            <w:pPr>
              <w:pBdr>
                <w:bottom w:val="single" w:sz="12"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2,824,36</w:t>
            </w:r>
            <w:r>
              <w:rPr>
                <w:rFonts w:ascii="Browallia New" w:hAnsi="Browallia New" w:cs="Browallia New"/>
                <w:sz w:val="24"/>
                <w:szCs w:val="24"/>
              </w:rPr>
              <w:t>3</w:t>
            </w:r>
          </w:p>
        </w:tc>
      </w:tr>
    </w:tbl>
    <w:p w14:paraId="4F8FBA2C" w14:textId="77777777" w:rsidR="00CE7CAC" w:rsidRDefault="00CE7CAC" w:rsidP="00CE7CAC">
      <w:pPr>
        <w:spacing w:line="240" w:lineRule="auto"/>
        <w:jc w:val="thaiDistribute"/>
        <w:rPr>
          <w:rFonts w:ascii="Browallia New" w:hAnsi="Browallia New" w:cs="Browallia New"/>
          <w:spacing w:val="-4"/>
          <w:sz w:val="26"/>
          <w:szCs w:val="26"/>
          <w:highlight w:val="yellow"/>
        </w:rPr>
      </w:pPr>
    </w:p>
    <w:p w14:paraId="4C3675B3"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34A3D3E7"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3CB5FBEC"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6EFEDBB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067CA665"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0CDC48C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1BCD1CF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6013CC63"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52FF1CA0"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2E02F947" w14:textId="77777777" w:rsidR="00963BF2" w:rsidRDefault="00963BF2"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rPr>
          <w:rFonts w:ascii="Browallia New" w:hAnsi="Browallia New" w:cs="Browallia New"/>
          <w:b/>
          <w:bCs/>
          <w:sz w:val="28"/>
          <w:szCs w:val="28"/>
          <w:cs/>
          <w:lang w:val="en-GB"/>
        </w:rPr>
        <w:sectPr w:rsidR="00963BF2" w:rsidSect="004D3B75">
          <w:footerReference w:type="default" r:id="rId16"/>
          <w:pgSz w:w="16834" w:h="11909" w:orient="landscape" w:code="9"/>
          <w:pgMar w:top="1440" w:right="1166" w:bottom="1138" w:left="1440" w:header="720" w:footer="130" w:gutter="0"/>
          <w:cols w:space="720"/>
          <w:docGrid w:linePitch="360"/>
        </w:sectPr>
      </w:pPr>
    </w:p>
    <w:p w14:paraId="5AEF5E9D" w14:textId="77777777" w:rsidR="00B45C57" w:rsidRPr="00635A4A" w:rsidRDefault="00B45C57" w:rsidP="00635A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th-TH"/>
        </w:rPr>
      </w:pPr>
      <w:r w:rsidRPr="00635A4A">
        <w:rPr>
          <w:rFonts w:ascii="Browallia New" w:hAnsi="Browallia New" w:cs="Browallia New" w:hint="cs"/>
          <w:b/>
          <w:bCs/>
          <w:sz w:val="28"/>
          <w:szCs w:val="28"/>
          <w:cs/>
          <w:lang w:val="th-TH"/>
        </w:rPr>
        <w:t>การจัดประเภทรายการ</w:t>
      </w:r>
    </w:p>
    <w:p w14:paraId="2C0DA48C" w14:textId="77777777" w:rsidR="00B45C57" w:rsidRDefault="00B45C57" w:rsidP="00A35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th-TH"/>
        </w:rPr>
      </w:pPr>
    </w:p>
    <w:p w14:paraId="226E5DD6" w14:textId="32701DE0" w:rsidR="00B45C57" w:rsidRPr="000349AD" w:rsidRDefault="00B45C57" w:rsidP="0003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DC0B54">
        <w:rPr>
          <w:rFonts w:ascii="Browallia New" w:hAnsi="Browallia New" w:cs="Browallia New" w:hint="cs"/>
          <w:sz w:val="28"/>
          <w:szCs w:val="28"/>
          <w:cs/>
        </w:rPr>
        <w:t xml:space="preserve">บริษัทได้มีการจัดประเภทรายการบัญชีบางรายการในงบการเงิน สำหรับปีสิ้นสุดวันที่ </w:t>
      </w:r>
      <w:r w:rsidRPr="00DC0B54">
        <w:rPr>
          <w:rFonts w:ascii="Browallia New" w:hAnsi="Browallia New" w:cs="Browallia New"/>
          <w:sz w:val="28"/>
          <w:szCs w:val="28"/>
        </w:rPr>
        <w:t xml:space="preserve">31 </w:t>
      </w:r>
      <w:r w:rsidRPr="00DC0B54">
        <w:rPr>
          <w:rFonts w:ascii="Browallia New" w:hAnsi="Browallia New" w:cs="Browallia New" w:hint="cs"/>
          <w:sz w:val="28"/>
          <w:szCs w:val="28"/>
          <w:cs/>
        </w:rPr>
        <w:t xml:space="preserve">ธันวาคม </w:t>
      </w:r>
      <w:r w:rsidRPr="00DC0B54">
        <w:rPr>
          <w:rFonts w:ascii="Browallia New" w:hAnsi="Browallia New" w:cs="Browallia New"/>
          <w:sz w:val="28"/>
          <w:szCs w:val="28"/>
        </w:rPr>
        <w:t xml:space="preserve">2564 </w:t>
      </w:r>
      <w:r w:rsidRPr="00DC0B54">
        <w:rPr>
          <w:rFonts w:ascii="Browallia New" w:hAnsi="Browallia New" w:cs="Browallia New" w:hint="cs"/>
          <w:sz w:val="28"/>
          <w:szCs w:val="28"/>
          <w:cs/>
        </w:rPr>
        <w:t>เพื่อให้</w:t>
      </w:r>
      <w:r w:rsidR="00FF76D6">
        <w:rPr>
          <w:rFonts w:ascii="Browallia New" w:hAnsi="Browallia New" w:cs="Browallia New" w:hint="cs"/>
          <w:sz w:val="28"/>
          <w:szCs w:val="28"/>
          <w:cs/>
        </w:rPr>
        <w:t>ส</w:t>
      </w:r>
      <w:r w:rsidRPr="00DC0B54">
        <w:rPr>
          <w:rFonts w:ascii="Browallia New" w:hAnsi="Browallia New" w:cs="Browallia New" w:hint="cs"/>
          <w:sz w:val="28"/>
          <w:szCs w:val="28"/>
          <w:cs/>
        </w:rPr>
        <w:t>อดคล้องกับการจัดประเภทรายการบัญชีในปีปัจจุบันซึ่งไม่มีผลกระทบต่อกำไรหรือขาดทุนและส่วนของผู้ถือหุ้นการจัดประเภทดังกล่าวมีรายละเอียด ดังต่อไปนี้</w:t>
      </w:r>
    </w:p>
    <w:p w14:paraId="7F129F73" w14:textId="77777777" w:rsidR="00B45C57" w:rsidRDefault="00B45C57" w:rsidP="00B45C57">
      <w:pPr>
        <w:tabs>
          <w:tab w:val="clear" w:pos="227"/>
          <w:tab w:val="clear" w:pos="454"/>
        </w:tabs>
        <w:spacing w:line="240" w:lineRule="auto"/>
        <w:ind w:left="450"/>
        <w:jc w:val="thaiDistribute"/>
        <w:rPr>
          <w:rFonts w:ascii="Browallia New" w:hAnsi="Browallia New" w:cs="Browallia New"/>
          <w:sz w:val="28"/>
          <w:szCs w:val="28"/>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B45C57" w:rsidRPr="00EB1EB8" w14:paraId="1F5DD155" w14:textId="77777777">
        <w:trPr>
          <w:trHeight w:val="20"/>
        </w:trPr>
        <w:tc>
          <w:tcPr>
            <w:tcW w:w="3260" w:type="dxa"/>
          </w:tcPr>
          <w:p w14:paraId="087BEE46" w14:textId="77777777" w:rsidR="00B45C57" w:rsidRPr="00DD6D14" w:rsidRDefault="00B45C57">
            <w:pPr>
              <w:tabs>
                <w:tab w:val="left" w:pos="360"/>
                <w:tab w:val="left" w:pos="2160"/>
                <w:tab w:val="left" w:pos="2880"/>
              </w:tabs>
              <w:spacing w:line="240" w:lineRule="auto"/>
              <w:ind w:right="-198"/>
              <w:jc w:val="center"/>
              <w:rPr>
                <w:rFonts w:ascii="Browallia New" w:hAnsi="Browallia New" w:cs="Browallia New"/>
                <w:sz w:val="28"/>
                <w:szCs w:val="28"/>
                <w:u w:val="single"/>
              </w:rPr>
            </w:pPr>
            <w:r w:rsidRPr="00DD6D14">
              <w:rPr>
                <w:rFonts w:ascii="Browallia New" w:hAnsi="Browallia New" w:cs="Browallia New"/>
                <w:sz w:val="28"/>
                <w:szCs w:val="28"/>
                <w:cs/>
              </w:rPr>
              <w:br w:type="page"/>
            </w:r>
            <w:r w:rsidRPr="00DD6D14">
              <w:rPr>
                <w:rFonts w:ascii="Browallia New" w:hAnsi="Browallia New" w:cs="Browallia New"/>
                <w:sz w:val="28"/>
                <w:szCs w:val="28"/>
              </w:rPr>
              <w:br w:type="page"/>
            </w:r>
          </w:p>
        </w:tc>
        <w:tc>
          <w:tcPr>
            <w:tcW w:w="5812" w:type="dxa"/>
            <w:gridSpan w:val="5"/>
          </w:tcPr>
          <w:p w14:paraId="1570B1B3"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DD6D14">
              <w:rPr>
                <w:rFonts w:ascii="Browallia New" w:hAnsi="Browallia New" w:cs="Browallia New"/>
                <w:sz w:val="28"/>
                <w:szCs w:val="28"/>
                <w:cs/>
              </w:rPr>
              <w:t xml:space="preserve">(หน่วย </w:t>
            </w:r>
            <w:r w:rsidRPr="00DD6D14">
              <w:rPr>
                <w:rFonts w:ascii="Browallia New" w:hAnsi="Browallia New" w:cs="Browallia New"/>
                <w:sz w:val="28"/>
                <w:szCs w:val="28"/>
              </w:rPr>
              <w:t xml:space="preserve">: </w:t>
            </w:r>
            <w:r w:rsidRPr="00DD6D14">
              <w:rPr>
                <w:rFonts w:ascii="Browallia New" w:hAnsi="Browallia New" w:cs="Browallia New" w:hint="cs"/>
                <w:sz w:val="28"/>
                <w:szCs w:val="28"/>
                <w:cs/>
              </w:rPr>
              <w:t>พัน</w:t>
            </w:r>
            <w:r w:rsidRPr="00DD6D14">
              <w:rPr>
                <w:rFonts w:ascii="Browallia New" w:hAnsi="Browallia New" w:cs="Browallia New"/>
                <w:sz w:val="28"/>
                <w:szCs w:val="28"/>
                <w:cs/>
              </w:rPr>
              <w:t>บาท)</w:t>
            </w:r>
          </w:p>
        </w:tc>
      </w:tr>
      <w:tr w:rsidR="00B45C57" w:rsidRPr="00EB1EB8" w14:paraId="3FED0F3D" w14:textId="77777777">
        <w:trPr>
          <w:trHeight w:val="20"/>
        </w:trPr>
        <w:tc>
          <w:tcPr>
            <w:tcW w:w="3260" w:type="dxa"/>
          </w:tcPr>
          <w:p w14:paraId="6D347148" w14:textId="77777777" w:rsidR="00B45C57" w:rsidRPr="00DD6D14" w:rsidRDefault="00B45C5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5812" w:type="dxa"/>
            <w:gridSpan w:val="5"/>
            <w:tcBorders>
              <w:bottom w:val="single" w:sz="4" w:space="0" w:color="auto"/>
            </w:tcBorders>
          </w:tcPr>
          <w:p w14:paraId="0FEADB55" w14:textId="77777777" w:rsidR="00B45C57" w:rsidRPr="00DD6D14" w:rsidRDefault="00B45C57">
            <w:pPr>
              <w:pStyle w:val="ListParagraph"/>
              <w:ind w:left="0"/>
              <w:jc w:val="center"/>
              <w:rPr>
                <w:rFonts w:ascii="Browallia New" w:eastAsia="Arial Unicode MS" w:hAnsi="Browallia New" w:cs="Browallia New"/>
                <w:spacing w:val="-4"/>
                <w:sz w:val="28"/>
                <w:szCs w:val="28"/>
                <w:cs/>
              </w:rPr>
            </w:pPr>
            <w:r w:rsidRPr="00DD6D14">
              <w:rPr>
                <w:rFonts w:ascii="Browallia New" w:eastAsia="Arial Unicode MS" w:hAnsi="Browallia New" w:cs="Browallia New"/>
                <w:spacing w:val="-4"/>
                <w:sz w:val="28"/>
                <w:szCs w:val="28"/>
                <w:cs/>
              </w:rPr>
              <w:t>งบการเงิน</w:t>
            </w:r>
            <w:r>
              <w:rPr>
                <w:rFonts w:ascii="Browallia New" w:eastAsia="Arial Unicode MS" w:hAnsi="Browallia New" w:cs="Browallia New" w:hint="cs"/>
                <w:spacing w:val="-4"/>
                <w:sz w:val="28"/>
                <w:szCs w:val="28"/>
                <w:cs/>
              </w:rPr>
              <w:t>รวม</w:t>
            </w:r>
          </w:p>
        </w:tc>
      </w:tr>
      <w:tr w:rsidR="00B45C57" w:rsidRPr="00EB1EB8" w14:paraId="24A96892" w14:textId="77777777">
        <w:trPr>
          <w:trHeight w:val="20"/>
        </w:trPr>
        <w:tc>
          <w:tcPr>
            <w:tcW w:w="3260" w:type="dxa"/>
          </w:tcPr>
          <w:p w14:paraId="046E7C51" w14:textId="77777777" w:rsidR="00B45C57" w:rsidRPr="00DD6D14" w:rsidRDefault="00B45C5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843" w:type="dxa"/>
            <w:tcBorders>
              <w:bottom w:val="single" w:sz="4" w:space="0" w:color="auto"/>
            </w:tcBorders>
          </w:tcPr>
          <w:p w14:paraId="1DA3EB25"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DD6D14">
              <w:rPr>
                <w:rFonts w:ascii="Browallia New" w:hAnsi="Browallia New" w:cs="Browallia New" w:hint="cs"/>
                <w:spacing w:val="-2"/>
                <w:sz w:val="28"/>
                <w:szCs w:val="28"/>
                <w:cs/>
              </w:rPr>
              <w:t>ตามที่เคยรายงานไว้</w:t>
            </w:r>
          </w:p>
        </w:tc>
        <w:tc>
          <w:tcPr>
            <w:tcW w:w="283" w:type="dxa"/>
            <w:tcBorders>
              <w:top w:val="single" w:sz="4" w:space="0" w:color="auto"/>
            </w:tcBorders>
          </w:tcPr>
          <w:p w14:paraId="3480BB5D"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49A0BF38"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DD6D14">
              <w:rPr>
                <w:rFonts w:ascii="Browallia New" w:hAnsi="Browallia New" w:cs="Browallia New" w:hint="cs"/>
                <w:spacing w:val="-2"/>
                <w:sz w:val="28"/>
                <w:szCs w:val="28"/>
                <w:cs/>
              </w:rPr>
              <w:t xml:space="preserve">เพิ่มขึ้น </w:t>
            </w:r>
            <w:r w:rsidRPr="00DD6D14">
              <w:rPr>
                <w:rFonts w:ascii="Browallia New" w:hAnsi="Browallia New" w:cs="Browallia New"/>
                <w:spacing w:val="-2"/>
                <w:sz w:val="28"/>
                <w:szCs w:val="28"/>
              </w:rPr>
              <w:t>(</w:t>
            </w:r>
            <w:r w:rsidRPr="00DD6D14">
              <w:rPr>
                <w:rFonts w:ascii="Browallia New" w:hAnsi="Browallia New" w:cs="Browallia New" w:hint="cs"/>
                <w:spacing w:val="-2"/>
                <w:sz w:val="28"/>
                <w:szCs w:val="28"/>
                <w:cs/>
              </w:rPr>
              <w:t>ลดลง</w:t>
            </w:r>
            <w:r w:rsidRPr="00DD6D14">
              <w:rPr>
                <w:rFonts w:ascii="Browallia New" w:hAnsi="Browallia New" w:cs="Browallia New"/>
                <w:spacing w:val="-2"/>
                <w:sz w:val="28"/>
                <w:szCs w:val="28"/>
              </w:rPr>
              <w:t>)</w:t>
            </w:r>
          </w:p>
        </w:tc>
        <w:tc>
          <w:tcPr>
            <w:tcW w:w="284" w:type="dxa"/>
          </w:tcPr>
          <w:p w14:paraId="36D4986B"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14E808E1"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6D14">
              <w:rPr>
                <w:rFonts w:ascii="Browallia New" w:hAnsi="Browallia New" w:cs="Browallia New" w:hint="cs"/>
                <w:sz w:val="28"/>
                <w:szCs w:val="28"/>
                <w:cs/>
              </w:rPr>
              <w:t>ตามที่จัดประเภทใหม่</w:t>
            </w:r>
          </w:p>
        </w:tc>
      </w:tr>
      <w:tr w:rsidR="00B45C57" w:rsidRPr="00EB1EB8" w14:paraId="17757D01" w14:textId="77777777">
        <w:trPr>
          <w:trHeight w:val="257"/>
        </w:trPr>
        <w:tc>
          <w:tcPr>
            <w:tcW w:w="3260" w:type="dxa"/>
          </w:tcPr>
          <w:p w14:paraId="121D71CC" w14:textId="77777777" w:rsidR="00B45C57" w:rsidRPr="00DD6D14" w:rsidRDefault="00B45C57">
            <w:pPr>
              <w:tabs>
                <w:tab w:val="left" w:pos="360"/>
                <w:tab w:val="left" w:pos="2160"/>
                <w:tab w:val="left" w:pos="2880"/>
              </w:tabs>
              <w:spacing w:line="240" w:lineRule="auto"/>
              <w:ind w:right="-43"/>
              <w:rPr>
                <w:rFonts w:ascii="Browallia New" w:hAnsi="Browallia New" w:cs="Browallia New"/>
                <w:sz w:val="28"/>
                <w:szCs w:val="28"/>
              </w:rPr>
            </w:pPr>
          </w:p>
        </w:tc>
        <w:tc>
          <w:tcPr>
            <w:tcW w:w="1843" w:type="dxa"/>
            <w:tcBorders>
              <w:top w:val="single" w:sz="4" w:space="0" w:color="auto"/>
            </w:tcBorders>
          </w:tcPr>
          <w:p w14:paraId="0EA360E6"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283" w:type="dxa"/>
          </w:tcPr>
          <w:p w14:paraId="2CC91D77"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1701" w:type="dxa"/>
            <w:tcBorders>
              <w:top w:val="single" w:sz="4" w:space="0" w:color="auto"/>
            </w:tcBorders>
          </w:tcPr>
          <w:p w14:paraId="3A7C23C4"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284" w:type="dxa"/>
          </w:tcPr>
          <w:p w14:paraId="4774DF42"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1701" w:type="dxa"/>
          </w:tcPr>
          <w:p w14:paraId="69A5C4A2"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r>
      <w:tr w:rsidR="00B45C57" w:rsidRPr="00EB1EB8" w14:paraId="5A6D7151" w14:textId="77777777">
        <w:trPr>
          <w:trHeight w:val="257"/>
        </w:trPr>
        <w:tc>
          <w:tcPr>
            <w:tcW w:w="3260" w:type="dxa"/>
          </w:tcPr>
          <w:p w14:paraId="11495666" w14:textId="77777777" w:rsidR="00B45C57" w:rsidRPr="00BB1188" w:rsidRDefault="00B45C57">
            <w:pPr>
              <w:tabs>
                <w:tab w:val="left" w:pos="360"/>
                <w:tab w:val="left" w:pos="2160"/>
                <w:tab w:val="left" w:pos="2880"/>
              </w:tabs>
              <w:spacing w:line="240" w:lineRule="auto"/>
              <w:ind w:right="-43"/>
              <w:rPr>
                <w:rFonts w:ascii="Browallia New" w:hAnsi="Browallia New" w:cs="Browallia New"/>
                <w:b/>
                <w:bCs/>
                <w:sz w:val="28"/>
                <w:szCs w:val="28"/>
              </w:rPr>
            </w:pPr>
            <w:r w:rsidRPr="00BB1188">
              <w:rPr>
                <w:rFonts w:ascii="Browallia New" w:hAnsi="Browallia New" w:cs="Browallia New"/>
                <w:b/>
                <w:bCs/>
                <w:sz w:val="28"/>
                <w:szCs w:val="28"/>
                <w:cs/>
              </w:rPr>
              <w:t>งบแสดงฐานะการเงิน</w:t>
            </w:r>
          </w:p>
        </w:tc>
        <w:tc>
          <w:tcPr>
            <w:tcW w:w="1843" w:type="dxa"/>
          </w:tcPr>
          <w:p w14:paraId="45844206"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283" w:type="dxa"/>
          </w:tcPr>
          <w:p w14:paraId="7DE5B824"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1701" w:type="dxa"/>
          </w:tcPr>
          <w:p w14:paraId="70D646B8"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284" w:type="dxa"/>
          </w:tcPr>
          <w:p w14:paraId="6763F49B"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1701" w:type="dxa"/>
          </w:tcPr>
          <w:p w14:paraId="00ABD094"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r>
      <w:tr w:rsidR="00B45C57" w:rsidRPr="00EB1EB8" w14:paraId="10117598" w14:textId="77777777">
        <w:trPr>
          <w:trHeight w:val="257"/>
        </w:trPr>
        <w:tc>
          <w:tcPr>
            <w:tcW w:w="3260" w:type="dxa"/>
          </w:tcPr>
          <w:p w14:paraId="33A10911" w14:textId="77777777" w:rsidR="00B45C57" w:rsidRPr="00DC57CC" w:rsidRDefault="00B45C57">
            <w:pPr>
              <w:spacing w:line="240" w:lineRule="auto"/>
              <w:ind w:left="169" w:hanging="142"/>
              <w:rPr>
                <w:rFonts w:ascii="Browallia New" w:hAnsi="Browallia New" w:cs="Browallia New"/>
                <w:sz w:val="28"/>
                <w:szCs w:val="28"/>
                <w:cs/>
              </w:rPr>
            </w:pPr>
            <w:r w:rsidRPr="00DC57CC">
              <w:rPr>
                <w:rFonts w:ascii="Browallia New" w:hAnsi="Browallia New" w:cs="Browallia New" w:hint="cs"/>
                <w:sz w:val="28"/>
                <w:szCs w:val="28"/>
                <w:cs/>
              </w:rPr>
              <w:t>เงิน</w:t>
            </w:r>
            <w:r>
              <w:rPr>
                <w:rFonts w:ascii="Browallia New" w:hAnsi="Browallia New" w:cs="Browallia New" w:hint="cs"/>
                <w:sz w:val="28"/>
                <w:szCs w:val="28"/>
                <w:cs/>
              </w:rPr>
              <w:t>ให้กู้ยืมระยะสั้นและดอกเบี้ยค้างรับ</w:t>
            </w:r>
            <w:r>
              <w:rPr>
                <w:rFonts w:ascii="Browallia New" w:hAnsi="Browallia New" w:cs="Browallia New"/>
                <w:sz w:val="28"/>
                <w:szCs w:val="28"/>
              </w:rPr>
              <w:t xml:space="preserve"> - </w:t>
            </w:r>
            <w:r>
              <w:rPr>
                <w:rFonts w:ascii="Browallia New" w:hAnsi="Browallia New" w:cs="Browallia New" w:hint="cs"/>
                <w:sz w:val="28"/>
                <w:szCs w:val="28"/>
                <w:cs/>
              </w:rPr>
              <w:t>บุคคลและบริษัทอื่น</w:t>
            </w:r>
          </w:p>
        </w:tc>
        <w:tc>
          <w:tcPr>
            <w:tcW w:w="1843" w:type="dxa"/>
          </w:tcPr>
          <w:p w14:paraId="43E5B1E9"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5DE6FE3A" w14:textId="77777777" w:rsidR="00B45C57" w:rsidRPr="00D33C52"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37,225</w:t>
            </w:r>
          </w:p>
        </w:tc>
        <w:tc>
          <w:tcPr>
            <w:tcW w:w="283" w:type="dxa"/>
          </w:tcPr>
          <w:p w14:paraId="01B3D4F6"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6AFD8555"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1AF0EEEA"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c>
          <w:tcPr>
            <w:tcW w:w="284" w:type="dxa"/>
          </w:tcPr>
          <w:p w14:paraId="280A5A1B"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302F8225"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29A09218"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sidRPr="00D33C52">
              <w:rPr>
                <w:rFonts w:ascii="Browallia New" w:hAnsi="Browallia New" w:cs="Browallia New"/>
                <w:sz w:val="28"/>
                <w:szCs w:val="28"/>
                <w:lang w:val="en-GB"/>
              </w:rPr>
              <w:t>-</w:t>
            </w:r>
          </w:p>
        </w:tc>
      </w:tr>
      <w:tr w:rsidR="00B45C57" w:rsidRPr="00EB1EB8" w14:paraId="0E184EBC" w14:textId="77777777">
        <w:trPr>
          <w:trHeight w:val="257"/>
        </w:trPr>
        <w:tc>
          <w:tcPr>
            <w:tcW w:w="3260" w:type="dxa"/>
          </w:tcPr>
          <w:p w14:paraId="08D8F7A7" w14:textId="75CF3FED" w:rsidR="00B45C57" w:rsidRPr="00DC57CC" w:rsidRDefault="00B45C57">
            <w:pPr>
              <w:spacing w:line="240" w:lineRule="auto"/>
              <w:ind w:left="169" w:hanging="142"/>
              <w:rPr>
                <w:rFonts w:ascii="Browallia New" w:hAnsi="Browallia New" w:cs="Browallia New"/>
                <w:sz w:val="28"/>
                <w:szCs w:val="28"/>
                <w:cs/>
              </w:rPr>
            </w:pPr>
            <w:r w:rsidRPr="00DC57CC">
              <w:rPr>
                <w:rFonts w:ascii="Browallia New" w:hAnsi="Browallia New" w:cs="Browallia New" w:hint="cs"/>
                <w:sz w:val="28"/>
                <w:szCs w:val="28"/>
                <w:cs/>
              </w:rPr>
              <w:t>เงิน</w:t>
            </w:r>
            <w:r>
              <w:rPr>
                <w:rFonts w:ascii="Browallia New" w:hAnsi="Browallia New" w:cs="Browallia New" w:hint="cs"/>
                <w:sz w:val="28"/>
                <w:szCs w:val="28"/>
                <w:cs/>
              </w:rPr>
              <w:t>ให้กู้ยืมระ</w:t>
            </w:r>
            <w:r w:rsidR="00984021">
              <w:rPr>
                <w:rFonts w:ascii="Browallia New" w:hAnsi="Browallia New" w:cs="Browallia New" w:hint="cs"/>
                <w:sz w:val="28"/>
                <w:szCs w:val="28"/>
                <w:cs/>
              </w:rPr>
              <w:t>ยะ</w:t>
            </w:r>
            <w:r>
              <w:rPr>
                <w:rFonts w:ascii="Browallia New" w:hAnsi="Browallia New" w:cs="Browallia New" w:hint="cs"/>
                <w:sz w:val="28"/>
                <w:szCs w:val="28"/>
                <w:cs/>
              </w:rPr>
              <w:t>ย</w:t>
            </w:r>
            <w:r w:rsidR="00984021">
              <w:rPr>
                <w:rFonts w:ascii="Browallia New" w:hAnsi="Browallia New" w:cs="Browallia New"/>
                <w:sz w:val="28"/>
                <w:szCs w:val="28"/>
                <w:cs/>
              </w:rPr>
              <w:t>า</w:t>
            </w:r>
            <w:r w:rsidR="00984021">
              <w:rPr>
                <w:rFonts w:ascii="Browallia New" w:hAnsi="Browallia New" w:cs="Browallia New" w:hint="cs"/>
                <w:sz w:val="28"/>
                <w:szCs w:val="28"/>
                <w:cs/>
              </w:rPr>
              <w:t>ว</w:t>
            </w:r>
            <w:r>
              <w:rPr>
                <w:rFonts w:ascii="Browallia New" w:hAnsi="Browallia New" w:cs="Browallia New" w:hint="cs"/>
                <w:sz w:val="28"/>
                <w:szCs w:val="28"/>
                <w:cs/>
              </w:rPr>
              <w:t>และดอกเบี้ยค้างรับ</w:t>
            </w:r>
            <w:r>
              <w:rPr>
                <w:rFonts w:ascii="Browallia New" w:hAnsi="Browallia New" w:cs="Browallia New"/>
                <w:sz w:val="28"/>
                <w:szCs w:val="28"/>
              </w:rPr>
              <w:t xml:space="preserve"> - </w:t>
            </w:r>
            <w:r>
              <w:rPr>
                <w:rFonts w:ascii="Browallia New" w:hAnsi="Browallia New" w:cs="Browallia New" w:hint="cs"/>
                <w:sz w:val="28"/>
                <w:szCs w:val="28"/>
                <w:cs/>
              </w:rPr>
              <w:t xml:space="preserve">บุคคลและบริษัทอื่น </w:t>
            </w:r>
            <w:r>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1843" w:type="dxa"/>
          </w:tcPr>
          <w:p w14:paraId="06A17453"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7AF83F88"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50,856</w:t>
            </w:r>
          </w:p>
        </w:tc>
        <w:tc>
          <w:tcPr>
            <w:tcW w:w="283" w:type="dxa"/>
          </w:tcPr>
          <w:p w14:paraId="20AA4B21"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4010FB3E"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66835396"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c>
          <w:tcPr>
            <w:tcW w:w="284" w:type="dxa"/>
          </w:tcPr>
          <w:p w14:paraId="572A8811"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15B2E791"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0B6A7507"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88,081</w:t>
            </w:r>
          </w:p>
        </w:tc>
      </w:tr>
      <w:tr w:rsidR="00B45C57" w:rsidRPr="00EB1EB8" w14:paraId="75B2AABE" w14:textId="77777777">
        <w:trPr>
          <w:trHeight w:val="195"/>
        </w:trPr>
        <w:tc>
          <w:tcPr>
            <w:tcW w:w="3260" w:type="dxa"/>
          </w:tcPr>
          <w:p w14:paraId="559136D2" w14:textId="77777777" w:rsidR="00B45C57" w:rsidRPr="00DD6D14" w:rsidRDefault="00B45C57">
            <w:pPr>
              <w:spacing w:line="240" w:lineRule="auto"/>
              <w:ind w:left="169" w:hanging="142"/>
              <w:rPr>
                <w:rFonts w:ascii="Browallia New" w:hAnsi="Browallia New" w:cs="Browallia New"/>
                <w:sz w:val="28"/>
                <w:szCs w:val="28"/>
              </w:rPr>
            </w:pPr>
            <w:r w:rsidRPr="00B51F87">
              <w:rPr>
                <w:rFonts w:ascii="Browallia New" w:hAnsi="Browallia New" w:cs="Browallia New"/>
                <w:sz w:val="28"/>
                <w:szCs w:val="28"/>
                <w:cs/>
              </w:rPr>
              <w:t>ที่ดิน อาคาร และอุปกรณ์ - สุทธิ</w:t>
            </w:r>
          </w:p>
        </w:tc>
        <w:tc>
          <w:tcPr>
            <w:tcW w:w="1843" w:type="dxa"/>
          </w:tcPr>
          <w:p w14:paraId="3EF0FCCB"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3,089,975</w:t>
            </w:r>
          </w:p>
        </w:tc>
        <w:tc>
          <w:tcPr>
            <w:tcW w:w="283" w:type="dxa"/>
          </w:tcPr>
          <w:p w14:paraId="3E1EBDCE"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3C645B4E"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(264)</w:t>
            </w:r>
          </w:p>
        </w:tc>
        <w:tc>
          <w:tcPr>
            <w:tcW w:w="284" w:type="dxa"/>
          </w:tcPr>
          <w:p w14:paraId="710FA682"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0073CE01"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3,089,711</w:t>
            </w:r>
          </w:p>
        </w:tc>
      </w:tr>
      <w:tr w:rsidR="00B45C57" w:rsidRPr="00EB1EB8" w14:paraId="1DB643DE" w14:textId="77777777">
        <w:trPr>
          <w:trHeight w:val="195"/>
        </w:trPr>
        <w:tc>
          <w:tcPr>
            <w:tcW w:w="3260" w:type="dxa"/>
          </w:tcPr>
          <w:p w14:paraId="624D2592" w14:textId="77777777" w:rsidR="00B45C57" w:rsidRPr="00B51F87" w:rsidRDefault="00B45C57">
            <w:pPr>
              <w:spacing w:line="240" w:lineRule="auto"/>
              <w:ind w:left="169" w:hanging="142"/>
              <w:rPr>
                <w:rFonts w:ascii="Browallia New" w:hAnsi="Browallia New" w:cs="Browallia New"/>
                <w:sz w:val="28"/>
                <w:szCs w:val="28"/>
                <w:cs/>
              </w:rPr>
            </w:pPr>
            <w:r w:rsidRPr="00640B23">
              <w:rPr>
                <w:rFonts w:ascii="Browallia New" w:hAnsi="Browallia New" w:cs="Browallia New"/>
                <w:sz w:val="28"/>
                <w:szCs w:val="28"/>
                <w:cs/>
              </w:rPr>
              <w:t>สินทรัพย์ไม่มีตัวตน - สุทธิ</w:t>
            </w:r>
          </w:p>
        </w:tc>
        <w:tc>
          <w:tcPr>
            <w:tcW w:w="1843" w:type="dxa"/>
          </w:tcPr>
          <w:p w14:paraId="44A742A8"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9,677</w:t>
            </w:r>
          </w:p>
        </w:tc>
        <w:tc>
          <w:tcPr>
            <w:tcW w:w="283" w:type="dxa"/>
          </w:tcPr>
          <w:p w14:paraId="5FB50118"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3DF7DC4C"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264</w:t>
            </w:r>
          </w:p>
        </w:tc>
        <w:tc>
          <w:tcPr>
            <w:tcW w:w="284" w:type="dxa"/>
          </w:tcPr>
          <w:p w14:paraId="68CB1CA2"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53166890"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9,941</w:t>
            </w:r>
          </w:p>
        </w:tc>
      </w:tr>
    </w:tbl>
    <w:p w14:paraId="2F19208C" w14:textId="77777777" w:rsidR="00B45C57" w:rsidRDefault="00B45C57" w:rsidP="00B45C57"/>
    <w:p w14:paraId="72026D0E" w14:textId="77777777" w:rsidR="00B45C57" w:rsidRDefault="00B45C57" w:rsidP="00B45C57"/>
    <w:tbl>
      <w:tblPr>
        <w:tblW w:w="9072" w:type="dxa"/>
        <w:tblInd w:w="284" w:type="dxa"/>
        <w:tblLook w:val="01E0" w:firstRow="1" w:lastRow="1" w:firstColumn="1" w:lastColumn="1" w:noHBand="0" w:noVBand="0"/>
      </w:tblPr>
      <w:tblGrid>
        <w:gridCol w:w="3260"/>
        <w:gridCol w:w="1843"/>
        <w:gridCol w:w="283"/>
        <w:gridCol w:w="1701"/>
        <w:gridCol w:w="284"/>
        <w:gridCol w:w="1701"/>
      </w:tblGrid>
      <w:tr w:rsidR="00B45C57" w:rsidRPr="00EB1EB8" w14:paraId="3E86666A" w14:textId="77777777">
        <w:trPr>
          <w:trHeight w:val="20"/>
        </w:trPr>
        <w:tc>
          <w:tcPr>
            <w:tcW w:w="3260" w:type="dxa"/>
          </w:tcPr>
          <w:p w14:paraId="621E95E3" w14:textId="77777777" w:rsidR="00B45C57" w:rsidRPr="00DD6D14" w:rsidRDefault="00B45C57">
            <w:pPr>
              <w:tabs>
                <w:tab w:val="left" w:pos="360"/>
                <w:tab w:val="left" w:pos="2160"/>
                <w:tab w:val="left" w:pos="2880"/>
              </w:tabs>
              <w:spacing w:line="240" w:lineRule="auto"/>
              <w:ind w:right="-198"/>
              <w:jc w:val="center"/>
              <w:rPr>
                <w:rFonts w:ascii="Browallia New" w:hAnsi="Browallia New" w:cs="Browallia New"/>
                <w:sz w:val="28"/>
                <w:szCs w:val="28"/>
                <w:u w:val="single"/>
              </w:rPr>
            </w:pPr>
            <w:r w:rsidRPr="00DD6D14">
              <w:rPr>
                <w:rFonts w:ascii="Browallia New" w:hAnsi="Browallia New" w:cs="Browallia New"/>
                <w:sz w:val="28"/>
                <w:szCs w:val="28"/>
                <w:cs/>
              </w:rPr>
              <w:br w:type="page"/>
            </w:r>
            <w:r w:rsidRPr="00DD6D14">
              <w:rPr>
                <w:rFonts w:ascii="Browallia New" w:hAnsi="Browallia New" w:cs="Browallia New"/>
                <w:sz w:val="28"/>
                <w:szCs w:val="28"/>
              </w:rPr>
              <w:br w:type="page"/>
            </w:r>
          </w:p>
        </w:tc>
        <w:tc>
          <w:tcPr>
            <w:tcW w:w="5812" w:type="dxa"/>
            <w:gridSpan w:val="5"/>
          </w:tcPr>
          <w:p w14:paraId="4A692392"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DD6D14">
              <w:rPr>
                <w:rFonts w:ascii="Browallia New" w:hAnsi="Browallia New" w:cs="Browallia New"/>
                <w:sz w:val="28"/>
                <w:szCs w:val="28"/>
                <w:cs/>
              </w:rPr>
              <w:t xml:space="preserve">(หน่วย </w:t>
            </w:r>
            <w:r w:rsidRPr="00DD6D14">
              <w:rPr>
                <w:rFonts w:ascii="Browallia New" w:hAnsi="Browallia New" w:cs="Browallia New"/>
                <w:sz w:val="28"/>
                <w:szCs w:val="28"/>
              </w:rPr>
              <w:t xml:space="preserve">: </w:t>
            </w:r>
            <w:r w:rsidRPr="00DD6D14">
              <w:rPr>
                <w:rFonts w:ascii="Browallia New" w:hAnsi="Browallia New" w:cs="Browallia New" w:hint="cs"/>
                <w:sz w:val="28"/>
                <w:szCs w:val="28"/>
                <w:cs/>
              </w:rPr>
              <w:t>พัน</w:t>
            </w:r>
            <w:r w:rsidRPr="00DD6D14">
              <w:rPr>
                <w:rFonts w:ascii="Browallia New" w:hAnsi="Browallia New" w:cs="Browallia New"/>
                <w:sz w:val="28"/>
                <w:szCs w:val="28"/>
                <w:cs/>
              </w:rPr>
              <w:t>บาท)</w:t>
            </w:r>
          </w:p>
        </w:tc>
      </w:tr>
      <w:tr w:rsidR="00B45C57" w:rsidRPr="00EB1EB8" w14:paraId="079C4DFA" w14:textId="77777777">
        <w:trPr>
          <w:trHeight w:val="20"/>
        </w:trPr>
        <w:tc>
          <w:tcPr>
            <w:tcW w:w="3260" w:type="dxa"/>
          </w:tcPr>
          <w:p w14:paraId="4513CA32" w14:textId="77777777" w:rsidR="00B45C57" w:rsidRPr="00DD6D14" w:rsidRDefault="00B45C5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5812" w:type="dxa"/>
            <w:gridSpan w:val="5"/>
            <w:tcBorders>
              <w:bottom w:val="single" w:sz="4" w:space="0" w:color="auto"/>
            </w:tcBorders>
          </w:tcPr>
          <w:p w14:paraId="2340CA44" w14:textId="77777777" w:rsidR="00B45C57" w:rsidRPr="00DD6D14" w:rsidRDefault="00B45C57">
            <w:pPr>
              <w:pStyle w:val="ListParagraph"/>
              <w:ind w:left="0"/>
              <w:jc w:val="center"/>
              <w:rPr>
                <w:rFonts w:ascii="Browallia New" w:eastAsia="Arial Unicode MS" w:hAnsi="Browallia New" w:cs="Browallia New"/>
                <w:spacing w:val="-4"/>
                <w:sz w:val="28"/>
                <w:szCs w:val="28"/>
                <w:cs/>
              </w:rPr>
            </w:pPr>
            <w:r w:rsidRPr="00DD6D14">
              <w:rPr>
                <w:rFonts w:ascii="Browallia New" w:eastAsia="Arial Unicode MS" w:hAnsi="Browallia New" w:cs="Browallia New"/>
                <w:spacing w:val="-4"/>
                <w:sz w:val="28"/>
                <w:szCs w:val="28"/>
                <w:cs/>
              </w:rPr>
              <w:t>งบการเงินเฉพาะของบริษัท</w:t>
            </w:r>
          </w:p>
        </w:tc>
      </w:tr>
      <w:tr w:rsidR="00B45C57" w:rsidRPr="00EB1EB8" w14:paraId="26C86142" w14:textId="77777777">
        <w:trPr>
          <w:trHeight w:val="20"/>
        </w:trPr>
        <w:tc>
          <w:tcPr>
            <w:tcW w:w="3260" w:type="dxa"/>
          </w:tcPr>
          <w:p w14:paraId="126816F0" w14:textId="77777777" w:rsidR="00B45C57" w:rsidRPr="00DD6D14" w:rsidRDefault="00B45C57">
            <w:pPr>
              <w:tabs>
                <w:tab w:val="left" w:pos="360"/>
                <w:tab w:val="left" w:pos="2160"/>
                <w:tab w:val="left" w:pos="2880"/>
              </w:tabs>
              <w:spacing w:line="240" w:lineRule="auto"/>
              <w:ind w:right="-43"/>
              <w:jc w:val="center"/>
              <w:rPr>
                <w:rFonts w:ascii="Browallia New" w:hAnsi="Browallia New" w:cs="Browallia New"/>
                <w:sz w:val="28"/>
                <w:szCs w:val="28"/>
                <w:u w:val="single"/>
                <w:cs/>
              </w:rPr>
            </w:pPr>
          </w:p>
        </w:tc>
        <w:tc>
          <w:tcPr>
            <w:tcW w:w="1843" w:type="dxa"/>
            <w:tcBorders>
              <w:bottom w:val="single" w:sz="4" w:space="0" w:color="auto"/>
            </w:tcBorders>
          </w:tcPr>
          <w:p w14:paraId="3E44A19F"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DD6D14">
              <w:rPr>
                <w:rFonts w:ascii="Browallia New" w:hAnsi="Browallia New" w:cs="Browallia New" w:hint="cs"/>
                <w:spacing w:val="-2"/>
                <w:sz w:val="28"/>
                <w:szCs w:val="28"/>
                <w:cs/>
              </w:rPr>
              <w:t>ตามที่เคยรายงานไว้</w:t>
            </w:r>
          </w:p>
        </w:tc>
        <w:tc>
          <w:tcPr>
            <w:tcW w:w="283" w:type="dxa"/>
            <w:tcBorders>
              <w:top w:val="single" w:sz="4" w:space="0" w:color="auto"/>
            </w:tcBorders>
          </w:tcPr>
          <w:p w14:paraId="69F91F96"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153D9AA2"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DD6D14">
              <w:rPr>
                <w:rFonts w:ascii="Browallia New" w:hAnsi="Browallia New" w:cs="Browallia New" w:hint="cs"/>
                <w:spacing w:val="-2"/>
                <w:sz w:val="28"/>
                <w:szCs w:val="28"/>
                <w:cs/>
              </w:rPr>
              <w:t xml:space="preserve">เพิ่มขึ้น </w:t>
            </w:r>
            <w:r w:rsidRPr="00DD6D14">
              <w:rPr>
                <w:rFonts w:ascii="Browallia New" w:hAnsi="Browallia New" w:cs="Browallia New"/>
                <w:spacing w:val="-2"/>
                <w:sz w:val="28"/>
                <w:szCs w:val="28"/>
              </w:rPr>
              <w:t>(</w:t>
            </w:r>
            <w:r w:rsidRPr="00DD6D14">
              <w:rPr>
                <w:rFonts w:ascii="Browallia New" w:hAnsi="Browallia New" w:cs="Browallia New" w:hint="cs"/>
                <w:spacing w:val="-2"/>
                <w:sz w:val="28"/>
                <w:szCs w:val="28"/>
                <w:cs/>
              </w:rPr>
              <w:t>ลดลง</w:t>
            </w:r>
            <w:r w:rsidRPr="00DD6D14">
              <w:rPr>
                <w:rFonts w:ascii="Browallia New" w:hAnsi="Browallia New" w:cs="Browallia New"/>
                <w:spacing w:val="-2"/>
                <w:sz w:val="28"/>
                <w:szCs w:val="28"/>
              </w:rPr>
              <w:t>)</w:t>
            </w:r>
          </w:p>
        </w:tc>
        <w:tc>
          <w:tcPr>
            <w:tcW w:w="284" w:type="dxa"/>
          </w:tcPr>
          <w:p w14:paraId="7761E3DB"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016F52CE"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6D14">
              <w:rPr>
                <w:rFonts w:ascii="Browallia New" w:hAnsi="Browallia New" w:cs="Browallia New" w:hint="cs"/>
                <w:sz w:val="28"/>
                <w:szCs w:val="28"/>
                <w:cs/>
              </w:rPr>
              <w:t>ตามที่จัดประเภทใหม่</w:t>
            </w:r>
          </w:p>
        </w:tc>
      </w:tr>
      <w:tr w:rsidR="00B45C57" w:rsidRPr="00EB1EB8" w14:paraId="222C45F6" w14:textId="77777777">
        <w:trPr>
          <w:trHeight w:val="257"/>
        </w:trPr>
        <w:tc>
          <w:tcPr>
            <w:tcW w:w="3260" w:type="dxa"/>
          </w:tcPr>
          <w:p w14:paraId="7047F233" w14:textId="77777777" w:rsidR="00B45C57" w:rsidRPr="00DD6D14" w:rsidRDefault="00B45C57">
            <w:pPr>
              <w:tabs>
                <w:tab w:val="left" w:pos="360"/>
                <w:tab w:val="left" w:pos="2160"/>
                <w:tab w:val="left" w:pos="2880"/>
              </w:tabs>
              <w:spacing w:line="240" w:lineRule="auto"/>
              <w:ind w:right="-43"/>
              <w:rPr>
                <w:rFonts w:ascii="Browallia New" w:hAnsi="Browallia New" w:cs="Browallia New"/>
                <w:sz w:val="28"/>
                <w:szCs w:val="28"/>
              </w:rPr>
            </w:pPr>
          </w:p>
        </w:tc>
        <w:tc>
          <w:tcPr>
            <w:tcW w:w="1843" w:type="dxa"/>
            <w:tcBorders>
              <w:top w:val="single" w:sz="4" w:space="0" w:color="auto"/>
            </w:tcBorders>
          </w:tcPr>
          <w:p w14:paraId="13236FFA"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283" w:type="dxa"/>
          </w:tcPr>
          <w:p w14:paraId="518B72CE"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1701" w:type="dxa"/>
            <w:tcBorders>
              <w:top w:val="single" w:sz="4" w:space="0" w:color="auto"/>
            </w:tcBorders>
          </w:tcPr>
          <w:p w14:paraId="6DC03062"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284" w:type="dxa"/>
          </w:tcPr>
          <w:p w14:paraId="010D20DB"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1701" w:type="dxa"/>
          </w:tcPr>
          <w:p w14:paraId="6FB231C5"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r>
      <w:tr w:rsidR="00B45C57" w:rsidRPr="00EB1EB8" w14:paraId="2BA0D881" w14:textId="77777777">
        <w:trPr>
          <w:trHeight w:val="257"/>
        </w:trPr>
        <w:tc>
          <w:tcPr>
            <w:tcW w:w="3260" w:type="dxa"/>
          </w:tcPr>
          <w:p w14:paraId="1784A2E5" w14:textId="77777777" w:rsidR="00B45C57" w:rsidRPr="00BB1188" w:rsidRDefault="00B45C57">
            <w:pPr>
              <w:tabs>
                <w:tab w:val="left" w:pos="360"/>
                <w:tab w:val="left" w:pos="2160"/>
                <w:tab w:val="left" w:pos="2880"/>
              </w:tabs>
              <w:spacing w:line="240" w:lineRule="auto"/>
              <w:ind w:right="-43"/>
              <w:rPr>
                <w:rFonts w:ascii="Browallia New" w:hAnsi="Browallia New" w:cs="Browallia New"/>
                <w:b/>
                <w:bCs/>
                <w:sz w:val="28"/>
                <w:szCs w:val="28"/>
              </w:rPr>
            </w:pPr>
            <w:r w:rsidRPr="00BB1188">
              <w:rPr>
                <w:rFonts w:ascii="Browallia New" w:hAnsi="Browallia New" w:cs="Browallia New"/>
                <w:b/>
                <w:bCs/>
                <w:sz w:val="28"/>
                <w:szCs w:val="28"/>
                <w:cs/>
              </w:rPr>
              <w:t>งบแสดงฐานะการเงิน</w:t>
            </w:r>
          </w:p>
        </w:tc>
        <w:tc>
          <w:tcPr>
            <w:tcW w:w="1843" w:type="dxa"/>
          </w:tcPr>
          <w:p w14:paraId="5669EB54"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283" w:type="dxa"/>
          </w:tcPr>
          <w:p w14:paraId="3875E1F0"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1701" w:type="dxa"/>
          </w:tcPr>
          <w:p w14:paraId="1D6987A9"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284" w:type="dxa"/>
          </w:tcPr>
          <w:p w14:paraId="74861F34"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c>
          <w:tcPr>
            <w:tcW w:w="1701" w:type="dxa"/>
          </w:tcPr>
          <w:p w14:paraId="586812AA" w14:textId="77777777" w:rsidR="00B45C57" w:rsidRPr="00DD6D14" w:rsidRDefault="00B45C57">
            <w:pPr>
              <w:tabs>
                <w:tab w:val="left" w:pos="360"/>
              </w:tabs>
              <w:spacing w:line="240" w:lineRule="auto"/>
              <w:ind w:right="912"/>
              <w:jc w:val="right"/>
              <w:rPr>
                <w:rFonts w:ascii="Browallia New" w:hAnsi="Browallia New" w:cs="Browallia New"/>
                <w:sz w:val="28"/>
                <w:szCs w:val="28"/>
              </w:rPr>
            </w:pPr>
          </w:p>
        </w:tc>
      </w:tr>
      <w:tr w:rsidR="00B45C57" w:rsidRPr="00EB1EB8" w14:paraId="7C2DA50A" w14:textId="77777777">
        <w:trPr>
          <w:trHeight w:val="257"/>
        </w:trPr>
        <w:tc>
          <w:tcPr>
            <w:tcW w:w="3260" w:type="dxa"/>
          </w:tcPr>
          <w:p w14:paraId="549E910C" w14:textId="77777777" w:rsidR="00B45C57" w:rsidRPr="00DC57CC" w:rsidRDefault="00B45C57">
            <w:pPr>
              <w:spacing w:line="240" w:lineRule="auto"/>
              <w:ind w:left="169" w:hanging="142"/>
              <w:rPr>
                <w:rFonts w:ascii="Browallia New" w:hAnsi="Browallia New" w:cs="Browallia New"/>
                <w:sz w:val="28"/>
                <w:szCs w:val="28"/>
                <w:cs/>
              </w:rPr>
            </w:pPr>
            <w:r w:rsidRPr="00DC57CC">
              <w:rPr>
                <w:rFonts w:ascii="Browallia New" w:hAnsi="Browallia New" w:cs="Browallia New" w:hint="cs"/>
                <w:sz w:val="28"/>
                <w:szCs w:val="28"/>
                <w:cs/>
              </w:rPr>
              <w:t>เงิน</w:t>
            </w:r>
            <w:r>
              <w:rPr>
                <w:rFonts w:ascii="Browallia New" w:hAnsi="Browallia New" w:cs="Browallia New" w:hint="cs"/>
                <w:sz w:val="28"/>
                <w:szCs w:val="28"/>
                <w:cs/>
              </w:rPr>
              <w:t>ให้กู้ยืมระยะสั้นและดอกเบี้ยค้างรับ</w:t>
            </w:r>
            <w:r>
              <w:rPr>
                <w:rFonts w:ascii="Browallia New" w:hAnsi="Browallia New" w:cs="Browallia New"/>
                <w:sz w:val="28"/>
                <w:szCs w:val="28"/>
              </w:rPr>
              <w:t xml:space="preserve"> - </w:t>
            </w:r>
            <w:r>
              <w:rPr>
                <w:rFonts w:ascii="Browallia New" w:hAnsi="Browallia New" w:cs="Browallia New" w:hint="cs"/>
                <w:sz w:val="28"/>
                <w:szCs w:val="28"/>
                <w:cs/>
              </w:rPr>
              <w:t>บุคคลและบริษัทอื่น</w:t>
            </w:r>
          </w:p>
        </w:tc>
        <w:tc>
          <w:tcPr>
            <w:tcW w:w="1843" w:type="dxa"/>
          </w:tcPr>
          <w:p w14:paraId="622F5E70"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4E46C9CD" w14:textId="77777777" w:rsidR="00B45C57" w:rsidRPr="00D33C52"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37,225</w:t>
            </w:r>
          </w:p>
        </w:tc>
        <w:tc>
          <w:tcPr>
            <w:tcW w:w="283" w:type="dxa"/>
          </w:tcPr>
          <w:p w14:paraId="0CB89285"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1FD9B203"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7D8EF1AE"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c>
          <w:tcPr>
            <w:tcW w:w="284" w:type="dxa"/>
          </w:tcPr>
          <w:p w14:paraId="6FDAA32F"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31B32F65"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422E1021"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sidRPr="00D33C52">
              <w:rPr>
                <w:rFonts w:ascii="Browallia New" w:hAnsi="Browallia New" w:cs="Browallia New"/>
                <w:sz w:val="28"/>
                <w:szCs w:val="28"/>
                <w:lang w:val="en-GB"/>
              </w:rPr>
              <w:t>-</w:t>
            </w:r>
          </w:p>
        </w:tc>
      </w:tr>
      <w:tr w:rsidR="00B45C57" w:rsidRPr="00EB1EB8" w14:paraId="4F813128" w14:textId="77777777">
        <w:trPr>
          <w:trHeight w:val="257"/>
        </w:trPr>
        <w:tc>
          <w:tcPr>
            <w:tcW w:w="3260" w:type="dxa"/>
          </w:tcPr>
          <w:p w14:paraId="7E2175C7" w14:textId="06A429EB" w:rsidR="00B45C57" w:rsidRPr="00DC57CC" w:rsidRDefault="00B45C57">
            <w:pPr>
              <w:spacing w:line="240" w:lineRule="auto"/>
              <w:ind w:left="169" w:hanging="142"/>
              <w:rPr>
                <w:rFonts w:ascii="Browallia New" w:hAnsi="Browallia New" w:cs="Browallia New"/>
                <w:sz w:val="28"/>
                <w:szCs w:val="28"/>
                <w:cs/>
              </w:rPr>
            </w:pPr>
            <w:r w:rsidRPr="00DC57CC">
              <w:rPr>
                <w:rFonts w:ascii="Browallia New" w:hAnsi="Browallia New" w:cs="Browallia New" w:hint="cs"/>
                <w:sz w:val="28"/>
                <w:szCs w:val="28"/>
                <w:cs/>
              </w:rPr>
              <w:t>เงิน</w:t>
            </w:r>
            <w:r>
              <w:rPr>
                <w:rFonts w:ascii="Browallia New" w:hAnsi="Browallia New" w:cs="Browallia New" w:hint="cs"/>
                <w:sz w:val="28"/>
                <w:szCs w:val="28"/>
                <w:cs/>
              </w:rPr>
              <w:t>ให้กู้ยืมระยะ</w:t>
            </w:r>
            <w:r w:rsidR="00220D4E">
              <w:rPr>
                <w:rFonts w:ascii="Browallia New" w:hAnsi="Browallia New" w:cs="Browallia New" w:hint="cs"/>
                <w:sz w:val="28"/>
                <w:szCs w:val="28"/>
                <w:cs/>
              </w:rPr>
              <w:t>ยาวแ</w:t>
            </w:r>
            <w:r>
              <w:rPr>
                <w:rFonts w:ascii="Browallia New" w:hAnsi="Browallia New" w:cs="Browallia New" w:hint="cs"/>
                <w:sz w:val="28"/>
                <w:szCs w:val="28"/>
                <w:cs/>
              </w:rPr>
              <w:t>ละดอกเบี้ยค้างรับ</w:t>
            </w:r>
            <w:r>
              <w:rPr>
                <w:rFonts w:ascii="Browallia New" w:hAnsi="Browallia New" w:cs="Browallia New"/>
                <w:sz w:val="28"/>
                <w:szCs w:val="28"/>
              </w:rPr>
              <w:t xml:space="preserve"> - </w:t>
            </w:r>
            <w:r>
              <w:rPr>
                <w:rFonts w:ascii="Browallia New" w:hAnsi="Browallia New" w:cs="Browallia New" w:hint="cs"/>
                <w:sz w:val="28"/>
                <w:szCs w:val="28"/>
                <w:cs/>
              </w:rPr>
              <w:t xml:space="preserve">บุคคลและบริษัทอื่น </w:t>
            </w:r>
            <w:r>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1843" w:type="dxa"/>
          </w:tcPr>
          <w:p w14:paraId="64B04AF4"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5A384FA0"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sidRPr="00D33C52">
              <w:rPr>
                <w:rFonts w:ascii="Browallia New" w:hAnsi="Browallia New" w:cs="Browallia New"/>
                <w:sz w:val="28"/>
                <w:szCs w:val="28"/>
                <w:lang w:val="en-GB"/>
              </w:rPr>
              <w:t>-</w:t>
            </w:r>
          </w:p>
        </w:tc>
        <w:tc>
          <w:tcPr>
            <w:tcW w:w="283" w:type="dxa"/>
          </w:tcPr>
          <w:p w14:paraId="3D5396ED"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4AD1C7DB" w14:textId="77777777" w:rsidR="00B45C57" w:rsidRPr="00984021" w:rsidRDefault="00B45C57">
            <w:pPr>
              <w:tabs>
                <w:tab w:val="clear" w:pos="680"/>
                <w:tab w:val="clear" w:pos="907"/>
                <w:tab w:val="left" w:pos="360"/>
              </w:tabs>
              <w:spacing w:line="240" w:lineRule="auto"/>
              <w:ind w:right="15"/>
              <w:jc w:val="right"/>
              <w:rPr>
                <w:rFonts w:ascii="Browallia New" w:hAnsi="Browallia New" w:cs="Browallia New"/>
                <w:sz w:val="28"/>
                <w:szCs w:val="28"/>
              </w:rPr>
            </w:pPr>
          </w:p>
          <w:p w14:paraId="6CECFA84"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c>
          <w:tcPr>
            <w:tcW w:w="284" w:type="dxa"/>
          </w:tcPr>
          <w:p w14:paraId="5A53919D"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53061105" w14:textId="77777777" w:rsidR="00B45C57"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2AC7D69E" w14:textId="77777777" w:rsidR="00B45C57" w:rsidRPr="00CD263C"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r>
      <w:tr w:rsidR="00B45C57" w:rsidRPr="00EB1EB8" w14:paraId="12FFA705" w14:textId="77777777">
        <w:trPr>
          <w:trHeight w:val="195"/>
        </w:trPr>
        <w:tc>
          <w:tcPr>
            <w:tcW w:w="3260" w:type="dxa"/>
          </w:tcPr>
          <w:p w14:paraId="2A47A97E" w14:textId="77777777" w:rsidR="00B45C57" w:rsidRPr="00DD6D14" w:rsidRDefault="00B45C57">
            <w:pPr>
              <w:spacing w:line="240" w:lineRule="auto"/>
              <w:ind w:left="169" w:hanging="142"/>
              <w:rPr>
                <w:rFonts w:ascii="Browallia New" w:hAnsi="Browallia New" w:cs="Browallia New"/>
                <w:sz w:val="28"/>
                <w:szCs w:val="28"/>
              </w:rPr>
            </w:pPr>
            <w:r w:rsidRPr="00B51F87">
              <w:rPr>
                <w:rFonts w:ascii="Browallia New" w:hAnsi="Browallia New" w:cs="Browallia New"/>
                <w:sz w:val="28"/>
                <w:szCs w:val="28"/>
                <w:cs/>
              </w:rPr>
              <w:t>ที่ดิน อาคาร และอุปกรณ์ - สุทธิ</w:t>
            </w:r>
          </w:p>
        </w:tc>
        <w:tc>
          <w:tcPr>
            <w:tcW w:w="1843" w:type="dxa"/>
          </w:tcPr>
          <w:p w14:paraId="1A3E1813"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930,973</w:t>
            </w:r>
          </w:p>
        </w:tc>
        <w:tc>
          <w:tcPr>
            <w:tcW w:w="283" w:type="dxa"/>
          </w:tcPr>
          <w:p w14:paraId="5B2E4773"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1977E99C"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(264)</w:t>
            </w:r>
          </w:p>
        </w:tc>
        <w:tc>
          <w:tcPr>
            <w:tcW w:w="284" w:type="dxa"/>
          </w:tcPr>
          <w:p w14:paraId="2849CF8E"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32AC31CF" w14:textId="190BD5F3"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930,7</w:t>
            </w:r>
            <w:r w:rsidR="006910EA">
              <w:rPr>
                <w:rFonts w:ascii="Browallia New" w:hAnsi="Browallia New" w:cs="Browallia New"/>
                <w:sz w:val="28"/>
                <w:szCs w:val="28"/>
              </w:rPr>
              <w:t>09</w:t>
            </w:r>
          </w:p>
        </w:tc>
      </w:tr>
      <w:tr w:rsidR="00B45C57" w:rsidRPr="00EB1EB8" w14:paraId="5627CD1D" w14:textId="77777777">
        <w:trPr>
          <w:trHeight w:val="195"/>
        </w:trPr>
        <w:tc>
          <w:tcPr>
            <w:tcW w:w="3260" w:type="dxa"/>
          </w:tcPr>
          <w:p w14:paraId="74B735F7" w14:textId="77777777" w:rsidR="00B45C57" w:rsidRPr="00B51F87" w:rsidRDefault="00B45C57">
            <w:pPr>
              <w:spacing w:line="240" w:lineRule="auto"/>
              <w:ind w:left="169" w:hanging="142"/>
              <w:rPr>
                <w:rFonts w:ascii="Browallia New" w:hAnsi="Browallia New" w:cs="Browallia New"/>
                <w:sz w:val="28"/>
                <w:szCs w:val="28"/>
                <w:cs/>
              </w:rPr>
            </w:pPr>
            <w:r w:rsidRPr="00640B23">
              <w:rPr>
                <w:rFonts w:ascii="Browallia New" w:hAnsi="Browallia New" w:cs="Browallia New"/>
                <w:sz w:val="28"/>
                <w:szCs w:val="28"/>
                <w:cs/>
              </w:rPr>
              <w:t>สินทรัพย์ไม่มีตัวตน - สุทธิ</w:t>
            </w:r>
          </w:p>
        </w:tc>
        <w:tc>
          <w:tcPr>
            <w:tcW w:w="1843" w:type="dxa"/>
          </w:tcPr>
          <w:p w14:paraId="339E4C0D"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3,332</w:t>
            </w:r>
          </w:p>
        </w:tc>
        <w:tc>
          <w:tcPr>
            <w:tcW w:w="283" w:type="dxa"/>
          </w:tcPr>
          <w:p w14:paraId="5AD86A5C"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3B752AE2"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264</w:t>
            </w:r>
          </w:p>
        </w:tc>
        <w:tc>
          <w:tcPr>
            <w:tcW w:w="284" w:type="dxa"/>
          </w:tcPr>
          <w:p w14:paraId="18FAE351" w14:textId="77777777" w:rsidR="00B45C57" w:rsidRPr="00DD6D14" w:rsidRDefault="00B4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6BEF4B47" w14:textId="77777777" w:rsidR="00B45C57" w:rsidRPr="00DD6D14" w:rsidRDefault="00B45C57">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3,596</w:t>
            </w:r>
          </w:p>
        </w:tc>
      </w:tr>
    </w:tbl>
    <w:p w14:paraId="722A46E9" w14:textId="77777777" w:rsidR="00B45C57" w:rsidRDefault="00B45C57" w:rsidP="00753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rPr>
          <w:rFonts w:ascii="Browallia New" w:hAnsi="Browallia New" w:cs="Browallia New"/>
          <w:b/>
          <w:bCs/>
          <w:sz w:val="28"/>
          <w:szCs w:val="28"/>
          <w:lang w:val="en-GB"/>
        </w:rPr>
      </w:pPr>
    </w:p>
    <w:p w14:paraId="33E6803E" w14:textId="77777777" w:rsidR="005A41C5" w:rsidRDefault="005A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th-TH"/>
        </w:rPr>
      </w:pPr>
      <w:r>
        <w:rPr>
          <w:rFonts w:ascii="Browallia New" w:hAnsi="Browallia New" w:cs="Browallia New"/>
          <w:b/>
          <w:bCs/>
          <w:sz w:val="28"/>
          <w:szCs w:val="28"/>
          <w:cs/>
          <w:lang w:val="th-TH"/>
        </w:rPr>
        <w:br w:type="page"/>
      </w:r>
    </w:p>
    <w:p w14:paraId="7AAC11D2" w14:textId="568B2A66" w:rsidR="00C54F31" w:rsidRPr="009521BC" w:rsidRDefault="00C54F31" w:rsidP="009521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th-TH"/>
        </w:rPr>
      </w:pPr>
      <w:r w:rsidRPr="009521BC">
        <w:rPr>
          <w:rFonts w:ascii="Browallia New" w:hAnsi="Browallia New" w:cs="Browallia New"/>
          <w:b/>
          <w:bCs/>
          <w:sz w:val="28"/>
          <w:szCs w:val="28"/>
          <w:cs/>
          <w:lang w:val="th-TH"/>
        </w:rPr>
        <w:t>เหตุการณ์ภายหลังรอบระยะเวลารายงาน</w:t>
      </w:r>
    </w:p>
    <w:p w14:paraId="0EFE3A10" w14:textId="77777777" w:rsidR="00C54F31" w:rsidRDefault="00C54F31" w:rsidP="00C54F31">
      <w:pPr>
        <w:spacing w:line="240" w:lineRule="auto"/>
        <w:ind w:left="426"/>
        <w:jc w:val="thaiDistribute"/>
        <w:rPr>
          <w:rFonts w:ascii="Browallia New" w:hAnsi="Browallia New" w:cs="Browallia New"/>
          <w:sz w:val="28"/>
          <w:szCs w:val="28"/>
          <w:lang w:val="en-GB"/>
        </w:rPr>
      </w:pPr>
    </w:p>
    <w:p w14:paraId="35FDD599" w14:textId="6CA78C6F" w:rsidR="0069489B" w:rsidRDefault="0069489B" w:rsidP="0069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ED3A1C">
        <w:rPr>
          <w:rFonts w:ascii="Browallia New" w:hAnsi="Browallia New" w:cs="Browallia New"/>
          <w:sz w:val="28"/>
          <w:szCs w:val="28"/>
          <w:cs/>
        </w:rPr>
        <w:t>เมื่อวันที่</w:t>
      </w:r>
      <w:r w:rsidRPr="00ED3A1C">
        <w:rPr>
          <w:rFonts w:ascii="Browallia New" w:hAnsi="Browallia New" w:cs="Browallia New"/>
          <w:sz w:val="28"/>
          <w:szCs w:val="28"/>
        </w:rPr>
        <w:t> </w:t>
      </w:r>
      <w:r w:rsidR="00670C65" w:rsidRPr="00ED3A1C">
        <w:rPr>
          <w:rFonts w:ascii="Browallia New" w:hAnsi="Browallia New" w:cs="Browallia New"/>
          <w:sz w:val="28"/>
          <w:szCs w:val="28"/>
        </w:rPr>
        <w:t>15</w:t>
      </w:r>
      <w:r w:rsidRPr="00ED3A1C">
        <w:rPr>
          <w:rFonts w:ascii="Browallia New" w:hAnsi="Browallia New" w:cs="Browallia New"/>
          <w:sz w:val="28"/>
          <w:szCs w:val="28"/>
        </w:rPr>
        <w:t xml:space="preserve"> </w:t>
      </w:r>
      <w:r w:rsidRPr="00ED3A1C">
        <w:rPr>
          <w:rFonts w:ascii="Browallia New" w:hAnsi="Browallia New" w:cs="Browallia New"/>
          <w:sz w:val="28"/>
          <w:szCs w:val="28"/>
          <w:cs/>
        </w:rPr>
        <w:t xml:space="preserve">กุมภาพันธ์ </w:t>
      </w:r>
      <w:r w:rsidRPr="00ED3A1C">
        <w:rPr>
          <w:rFonts w:ascii="Browallia New" w:hAnsi="Browallia New" w:cs="Browallia New"/>
          <w:sz w:val="28"/>
          <w:szCs w:val="28"/>
        </w:rPr>
        <w:t>256</w:t>
      </w:r>
      <w:r w:rsidR="00670C65" w:rsidRPr="00ED3A1C">
        <w:rPr>
          <w:rFonts w:ascii="Browallia New" w:hAnsi="Browallia New" w:cs="Browallia New"/>
          <w:sz w:val="28"/>
          <w:szCs w:val="28"/>
        </w:rPr>
        <w:t>6</w:t>
      </w:r>
      <w:r w:rsidRPr="00ED3A1C">
        <w:rPr>
          <w:rFonts w:ascii="Browallia New" w:hAnsi="Browallia New" w:cs="Browallia New"/>
          <w:sz w:val="28"/>
          <w:szCs w:val="28"/>
        </w:rPr>
        <w:t xml:space="preserve"> </w:t>
      </w:r>
      <w:r w:rsidRPr="00ED3A1C">
        <w:rPr>
          <w:rFonts w:ascii="Browallia New" w:hAnsi="Browallia New" w:cs="Browallia New"/>
          <w:sz w:val="28"/>
          <w:szCs w:val="28"/>
          <w:cs/>
        </w:rPr>
        <w:t xml:space="preserve">ที่ประชุมคณะกรรมการบริษัท ครั้งที่ </w:t>
      </w:r>
      <w:r w:rsidR="00462026" w:rsidRPr="00ED3A1C">
        <w:rPr>
          <w:rFonts w:ascii="Browallia New" w:hAnsi="Browallia New" w:cs="Browallia New"/>
          <w:sz w:val="28"/>
          <w:szCs w:val="28"/>
        </w:rPr>
        <w:t>1</w:t>
      </w:r>
      <w:r w:rsidRPr="00ED3A1C">
        <w:rPr>
          <w:rFonts w:ascii="Browallia New" w:hAnsi="Browallia New" w:cs="Browallia New"/>
          <w:sz w:val="28"/>
          <w:szCs w:val="28"/>
        </w:rPr>
        <w:t>/256</w:t>
      </w:r>
      <w:r w:rsidR="00670C65" w:rsidRPr="00ED3A1C">
        <w:rPr>
          <w:rFonts w:ascii="Browallia New" w:hAnsi="Browallia New" w:cs="Browallia New"/>
          <w:sz w:val="28"/>
          <w:szCs w:val="28"/>
        </w:rPr>
        <w:t>6</w:t>
      </w:r>
      <w:r w:rsidRPr="00ED3A1C">
        <w:rPr>
          <w:rFonts w:ascii="Browallia New" w:hAnsi="Browallia New" w:cs="Browallia New"/>
          <w:sz w:val="28"/>
          <w:szCs w:val="28"/>
        </w:rPr>
        <w:t xml:space="preserve"> </w:t>
      </w:r>
      <w:r w:rsidRPr="00ED3A1C">
        <w:rPr>
          <w:rFonts w:ascii="Browallia New" w:hAnsi="Browallia New" w:cs="Browallia New"/>
          <w:sz w:val="28"/>
          <w:szCs w:val="28"/>
          <w:cs/>
        </w:rPr>
        <w:t>มีมติอนุมัติให้จัดตั้งบริษัทย่อยแห่งหนึ่ง โดยใช้ชื่อว่า</w:t>
      </w:r>
      <w:r w:rsidRPr="00B87A1A">
        <w:rPr>
          <w:rFonts w:ascii="Browallia New" w:hAnsi="Browallia New" w:cs="Browallia New"/>
          <w:sz w:val="28"/>
          <w:szCs w:val="28"/>
          <w:cs/>
        </w:rPr>
        <w:t xml:space="preserve">บริษัท </w:t>
      </w:r>
      <w:r w:rsidR="00B57F7A" w:rsidRPr="00B87A1A">
        <w:rPr>
          <w:rFonts w:ascii="Browallia New" w:hAnsi="Browallia New" w:cs="Browallia New" w:hint="cs"/>
          <w:sz w:val="28"/>
          <w:szCs w:val="28"/>
          <w:cs/>
        </w:rPr>
        <w:t>เคเค</w:t>
      </w:r>
      <w:r w:rsidRPr="00B87A1A">
        <w:rPr>
          <w:rFonts w:ascii="Browallia New" w:hAnsi="Browallia New" w:cs="Browallia New"/>
          <w:sz w:val="28"/>
          <w:szCs w:val="28"/>
          <w:cs/>
        </w:rPr>
        <w:t xml:space="preserve"> </w:t>
      </w:r>
      <w:r w:rsidR="003379B0" w:rsidRPr="00B87A1A">
        <w:rPr>
          <w:rFonts w:ascii="Browallia New" w:hAnsi="Browallia New" w:cs="Browallia New" w:hint="cs"/>
          <w:sz w:val="28"/>
          <w:szCs w:val="28"/>
          <w:cs/>
        </w:rPr>
        <w:t>เอส</w:t>
      </w:r>
      <w:proofErr w:type="spellStart"/>
      <w:r w:rsidR="003379B0" w:rsidRPr="00B87A1A">
        <w:rPr>
          <w:rFonts w:ascii="Browallia New" w:hAnsi="Browallia New" w:cs="Browallia New" w:hint="cs"/>
          <w:sz w:val="28"/>
          <w:szCs w:val="28"/>
          <w:cs/>
        </w:rPr>
        <w:t>เ</w:t>
      </w:r>
      <w:r w:rsidR="0083556F" w:rsidRPr="00B87A1A">
        <w:rPr>
          <w:rFonts w:ascii="Browallia New" w:hAnsi="Browallia New" w:cs="Browallia New" w:hint="cs"/>
          <w:sz w:val="28"/>
          <w:szCs w:val="28"/>
          <w:cs/>
        </w:rPr>
        <w:t>ธ</w:t>
      </w:r>
      <w:proofErr w:type="spellEnd"/>
      <w:r w:rsidR="0083556F" w:rsidRPr="00B87A1A">
        <w:rPr>
          <w:rFonts w:ascii="Browallia New" w:hAnsi="Browallia New" w:cs="Browallia New" w:hint="cs"/>
          <w:sz w:val="28"/>
          <w:szCs w:val="28"/>
          <w:cs/>
        </w:rPr>
        <w:t xml:space="preserve">ติค </w:t>
      </w:r>
      <w:r w:rsidRPr="00B87A1A">
        <w:rPr>
          <w:rFonts w:ascii="Browallia New" w:hAnsi="Browallia New" w:cs="Browallia New"/>
          <w:sz w:val="28"/>
          <w:szCs w:val="28"/>
          <w:cs/>
        </w:rPr>
        <w:t>จำกัด</w:t>
      </w:r>
      <w:r w:rsidRPr="00ED3A1C">
        <w:rPr>
          <w:rFonts w:ascii="Browallia New" w:hAnsi="Browallia New" w:cs="Browallia New"/>
          <w:sz w:val="28"/>
          <w:szCs w:val="28"/>
          <w:cs/>
        </w:rPr>
        <w:t xml:space="preserve"> ซึ่งได้จดทะเบียนจัดตั้งบริษัทด้วยทุนจดทะเบียน </w:t>
      </w:r>
      <w:r w:rsidR="00414BCE" w:rsidRPr="00ED3A1C">
        <w:rPr>
          <w:rFonts w:ascii="Browallia New" w:hAnsi="Browallia New" w:cs="Browallia New"/>
          <w:sz w:val="28"/>
          <w:szCs w:val="28"/>
        </w:rPr>
        <w:t>1,0</w:t>
      </w:r>
      <w:r w:rsidRPr="00ED3A1C">
        <w:rPr>
          <w:rFonts w:ascii="Browallia New" w:hAnsi="Browallia New" w:cs="Browallia New"/>
          <w:sz w:val="28"/>
          <w:szCs w:val="28"/>
        </w:rPr>
        <w:t xml:space="preserve">00,000 </w:t>
      </w:r>
      <w:r w:rsidRPr="00ED3A1C">
        <w:rPr>
          <w:rFonts w:ascii="Browallia New" w:hAnsi="Browallia New" w:cs="Browallia New"/>
          <w:sz w:val="28"/>
          <w:szCs w:val="28"/>
          <w:cs/>
        </w:rPr>
        <w:t xml:space="preserve">หุ้น มูลค่าหุ้นละ </w:t>
      </w:r>
      <w:r w:rsidRPr="00ED3A1C">
        <w:rPr>
          <w:rFonts w:ascii="Browallia New" w:hAnsi="Browallia New" w:cs="Browallia New"/>
          <w:sz w:val="28"/>
          <w:szCs w:val="28"/>
        </w:rPr>
        <w:t xml:space="preserve">10 </w:t>
      </w:r>
      <w:r w:rsidRPr="00ED3A1C">
        <w:rPr>
          <w:rFonts w:ascii="Browallia New" w:hAnsi="Browallia New" w:cs="Browallia New"/>
          <w:sz w:val="28"/>
          <w:szCs w:val="28"/>
          <w:cs/>
        </w:rPr>
        <w:t>บาทเพื่อประกอบกิจการ</w:t>
      </w:r>
      <w:r w:rsidR="009E2C29" w:rsidRPr="00ED3A1C">
        <w:rPr>
          <w:rFonts w:ascii="Browallia New" w:hAnsi="Browallia New" w:cs="Browallia New" w:hint="cs"/>
          <w:sz w:val="28"/>
          <w:szCs w:val="28"/>
          <w:cs/>
        </w:rPr>
        <w:t>ให้บริการด้านความงามอย่างครบวงจร</w:t>
      </w:r>
      <w:r w:rsidRPr="00ED3A1C">
        <w:rPr>
          <w:rFonts w:ascii="Browallia New" w:hAnsi="Browallia New" w:cs="Browallia New"/>
          <w:sz w:val="28"/>
          <w:szCs w:val="28"/>
          <w:cs/>
        </w:rPr>
        <w:t xml:space="preserve"> โดย</w:t>
      </w:r>
      <w:r w:rsidRPr="00ED3A1C">
        <w:rPr>
          <w:rFonts w:ascii="Browallia New" w:hAnsi="Browallia New" w:cs="Browallia New" w:hint="cs"/>
          <w:sz w:val="28"/>
          <w:szCs w:val="28"/>
          <w:cs/>
        </w:rPr>
        <w:t>บริษัท</w:t>
      </w:r>
      <w:r w:rsidRPr="00ED3A1C">
        <w:rPr>
          <w:rFonts w:ascii="Browallia New" w:hAnsi="Browallia New" w:cs="Browallia New"/>
          <w:sz w:val="28"/>
          <w:szCs w:val="28"/>
          <w:cs/>
        </w:rPr>
        <w:t xml:space="preserve">ถือหุ้นร้อยละ </w:t>
      </w:r>
      <w:r w:rsidR="001A53B7" w:rsidRPr="00ED3A1C">
        <w:rPr>
          <w:rFonts w:ascii="Browallia New" w:hAnsi="Browallia New" w:cs="Browallia New"/>
          <w:sz w:val="28"/>
          <w:szCs w:val="28"/>
        </w:rPr>
        <w:t>50</w:t>
      </w:r>
      <w:r w:rsidRPr="00ED3A1C">
        <w:rPr>
          <w:rFonts w:ascii="Browallia New" w:hAnsi="Browallia New" w:cs="Browallia New"/>
          <w:sz w:val="28"/>
          <w:szCs w:val="28"/>
        </w:rPr>
        <w:t>.9</w:t>
      </w:r>
      <w:r w:rsidR="001A53B7" w:rsidRPr="00ED3A1C">
        <w:rPr>
          <w:rFonts w:ascii="Browallia New" w:hAnsi="Browallia New" w:cs="Browallia New"/>
          <w:sz w:val="28"/>
          <w:szCs w:val="28"/>
        </w:rPr>
        <w:t>8</w:t>
      </w:r>
      <w:r w:rsidRPr="00ED3A1C">
        <w:rPr>
          <w:rFonts w:ascii="Browallia New" w:hAnsi="Browallia New" w:cs="Browallia New"/>
          <w:sz w:val="28"/>
          <w:szCs w:val="28"/>
        </w:rPr>
        <w:t xml:space="preserve"> </w:t>
      </w:r>
      <w:r w:rsidRPr="00ED3A1C">
        <w:rPr>
          <w:rFonts w:ascii="Browallia New" w:hAnsi="Browallia New" w:cs="Browallia New"/>
          <w:sz w:val="28"/>
          <w:szCs w:val="28"/>
          <w:cs/>
        </w:rPr>
        <w:t>ของทุนจดทะเบียนทั้งหมด</w:t>
      </w:r>
    </w:p>
    <w:p w14:paraId="153BB67F" w14:textId="77777777" w:rsidR="0069489B" w:rsidRDefault="0069489B" w:rsidP="00C54F31">
      <w:pPr>
        <w:spacing w:line="240" w:lineRule="auto"/>
        <w:ind w:left="426"/>
        <w:jc w:val="thaiDistribute"/>
        <w:rPr>
          <w:rFonts w:ascii="Browallia New" w:hAnsi="Browallia New" w:cs="Browallia New"/>
          <w:sz w:val="28"/>
          <w:szCs w:val="28"/>
          <w:lang w:val="en-GB"/>
        </w:rPr>
      </w:pPr>
    </w:p>
    <w:p w14:paraId="57E608FE" w14:textId="3C33E878" w:rsidR="00CE7CAC" w:rsidRPr="009521BC" w:rsidRDefault="00CE7CAC" w:rsidP="009521B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th-TH"/>
        </w:rPr>
      </w:pPr>
      <w:r w:rsidRPr="009521BC">
        <w:rPr>
          <w:rFonts w:ascii="Browallia New" w:hAnsi="Browallia New" w:cs="Browallia New" w:hint="cs"/>
          <w:b/>
          <w:bCs/>
          <w:sz w:val="28"/>
          <w:szCs w:val="28"/>
          <w:cs/>
          <w:lang w:val="th-TH"/>
        </w:rPr>
        <w:t>การอนุมัติงบการเงิน</w:t>
      </w:r>
    </w:p>
    <w:p w14:paraId="2EF3DE67" w14:textId="77777777" w:rsidR="00CE7CAC" w:rsidRPr="001C71EC"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p>
    <w:p w14:paraId="2DD8BE06" w14:textId="4998F8BC" w:rsidR="005B1B3E"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1C71EC">
        <w:rPr>
          <w:rFonts w:ascii="Browallia New" w:hAnsi="Browallia New" w:cs="Browallia New"/>
          <w:sz w:val="28"/>
          <w:szCs w:val="28"/>
          <w:cs/>
          <w:lang w:val="en-GB"/>
        </w:rPr>
        <w:t>งบการเงินนี้ได้รับอนุมัติจาก</w:t>
      </w:r>
      <w:r w:rsidR="0000093F" w:rsidRPr="001C71EC">
        <w:rPr>
          <w:rFonts w:ascii="Browallia New" w:hAnsi="Browallia New" w:cs="Browallia New" w:hint="cs"/>
          <w:sz w:val="28"/>
          <w:szCs w:val="28"/>
          <w:cs/>
          <w:lang w:val="en-GB"/>
        </w:rPr>
        <w:t>คณะ</w:t>
      </w:r>
      <w:r w:rsidRPr="001C71EC">
        <w:rPr>
          <w:rFonts w:ascii="Browallia New" w:hAnsi="Browallia New" w:cs="Browallia New"/>
          <w:sz w:val="28"/>
          <w:szCs w:val="28"/>
          <w:cs/>
          <w:lang w:val="en-GB"/>
        </w:rPr>
        <w:t>กรรมการของบริษัทเมื่อวันที่</w:t>
      </w:r>
      <w:r w:rsidR="00F46B29" w:rsidRPr="001C71EC">
        <w:rPr>
          <w:rFonts w:ascii="Browallia New" w:hAnsi="Browallia New" w:cs="Browallia New"/>
          <w:sz w:val="28"/>
          <w:szCs w:val="28"/>
          <w:lang w:val="en-GB"/>
        </w:rPr>
        <w:t xml:space="preserve"> </w:t>
      </w:r>
      <w:r w:rsidR="00143298" w:rsidRPr="00036B3C">
        <w:rPr>
          <w:rFonts w:ascii="Browallia New" w:hAnsi="Browallia New" w:cs="Browallia New"/>
          <w:sz w:val="28"/>
          <w:szCs w:val="28"/>
        </w:rPr>
        <w:t>28</w:t>
      </w:r>
      <w:r w:rsidR="007D1154" w:rsidRPr="00036B3C">
        <w:rPr>
          <w:rFonts w:ascii="Browallia New" w:hAnsi="Browallia New" w:cs="Browallia New"/>
          <w:sz w:val="28"/>
          <w:szCs w:val="28"/>
          <w:lang w:val="en-GB"/>
        </w:rPr>
        <w:t xml:space="preserve"> </w:t>
      </w:r>
      <w:r w:rsidR="00DF64A4" w:rsidRPr="00036B3C">
        <w:rPr>
          <w:rFonts w:ascii="Browallia New" w:hAnsi="Browallia New" w:cs="Browallia New"/>
          <w:sz w:val="28"/>
          <w:szCs w:val="28"/>
          <w:cs/>
          <w:lang w:val="en-GB"/>
        </w:rPr>
        <w:t>กุมภาพันธ์</w:t>
      </w:r>
      <w:r w:rsidR="00603516" w:rsidRPr="00036B3C">
        <w:rPr>
          <w:rFonts w:ascii="Browallia New" w:hAnsi="Browallia New" w:cs="Browallia New"/>
          <w:sz w:val="28"/>
          <w:szCs w:val="28"/>
          <w:lang w:val="en-GB"/>
        </w:rPr>
        <w:t xml:space="preserve"> 256</w:t>
      </w:r>
      <w:r w:rsidR="007D1154" w:rsidRPr="00036B3C">
        <w:rPr>
          <w:rFonts w:ascii="Browallia New" w:hAnsi="Browallia New" w:cs="Browallia New"/>
          <w:sz w:val="28"/>
          <w:szCs w:val="28"/>
          <w:lang w:val="en-GB"/>
        </w:rPr>
        <w:t>6</w:t>
      </w:r>
    </w:p>
    <w:p w14:paraId="24A938A2" w14:textId="77777777" w:rsidR="00DA3BC8" w:rsidRPr="00DA3BC8" w:rsidRDefault="00DA3BC8" w:rsidP="00C07995">
      <w:pPr>
        <w:rPr>
          <w:rFonts w:ascii="Browallia New" w:hAnsi="Browallia New" w:cs="Browallia New"/>
          <w:sz w:val="28"/>
          <w:szCs w:val="28"/>
          <w:lang w:val="en-GB"/>
        </w:rPr>
      </w:pPr>
    </w:p>
    <w:p w14:paraId="78A49AF6" w14:textId="77777777" w:rsidR="00DA3BC8" w:rsidRPr="00DA3BC8" w:rsidRDefault="00DA3BC8" w:rsidP="00C07995">
      <w:pPr>
        <w:rPr>
          <w:rFonts w:ascii="Browallia New" w:hAnsi="Browallia New" w:cs="Browallia New"/>
          <w:sz w:val="28"/>
          <w:szCs w:val="28"/>
          <w:lang w:val="en-GB"/>
        </w:rPr>
      </w:pPr>
    </w:p>
    <w:p w14:paraId="08AC3DD3" w14:textId="77777777" w:rsidR="00DA3BC8" w:rsidRPr="00DA3BC8" w:rsidRDefault="00DA3BC8" w:rsidP="00C07995">
      <w:pPr>
        <w:rPr>
          <w:rFonts w:ascii="Browallia New" w:hAnsi="Browallia New" w:cs="Browallia New"/>
          <w:sz w:val="28"/>
          <w:szCs w:val="28"/>
          <w:lang w:val="en-GB"/>
        </w:rPr>
      </w:pPr>
    </w:p>
    <w:p w14:paraId="0C1D75D3" w14:textId="77777777" w:rsidR="00DA3BC8" w:rsidRPr="00DA3BC8" w:rsidRDefault="00DA3BC8" w:rsidP="00C07995">
      <w:pPr>
        <w:rPr>
          <w:rFonts w:ascii="Browallia New" w:hAnsi="Browallia New" w:cs="Browallia New"/>
          <w:sz w:val="28"/>
          <w:szCs w:val="28"/>
          <w:lang w:val="en-GB"/>
        </w:rPr>
      </w:pPr>
    </w:p>
    <w:p w14:paraId="1C0A4877" w14:textId="77777777" w:rsidR="00DA3BC8" w:rsidRPr="00DA3BC8" w:rsidRDefault="00DA3BC8" w:rsidP="00C07995">
      <w:pPr>
        <w:rPr>
          <w:rFonts w:ascii="Browallia New" w:hAnsi="Browallia New" w:cs="Browallia New"/>
          <w:sz w:val="28"/>
          <w:szCs w:val="28"/>
          <w:lang w:val="en-GB"/>
        </w:rPr>
      </w:pPr>
    </w:p>
    <w:p w14:paraId="519876B1" w14:textId="77777777" w:rsidR="00DA3BC8" w:rsidRPr="00DA3BC8" w:rsidRDefault="00DA3BC8" w:rsidP="00C07995">
      <w:pPr>
        <w:rPr>
          <w:rFonts w:ascii="Browallia New" w:hAnsi="Browallia New" w:cs="Browallia New"/>
          <w:sz w:val="28"/>
          <w:szCs w:val="28"/>
          <w:lang w:val="en-GB"/>
        </w:rPr>
      </w:pPr>
    </w:p>
    <w:p w14:paraId="7ADD17F6" w14:textId="77777777" w:rsidR="00DA3BC8" w:rsidRPr="00DA3BC8" w:rsidRDefault="00DA3BC8" w:rsidP="00C07995">
      <w:pPr>
        <w:rPr>
          <w:rFonts w:ascii="Browallia New" w:hAnsi="Browallia New" w:cs="Browallia New"/>
          <w:sz w:val="28"/>
          <w:szCs w:val="28"/>
          <w:lang w:val="en-GB"/>
        </w:rPr>
      </w:pPr>
    </w:p>
    <w:p w14:paraId="3DB429F5" w14:textId="77777777" w:rsidR="00DA3BC8" w:rsidRPr="00DA3BC8" w:rsidRDefault="00DA3BC8" w:rsidP="00C07995">
      <w:pPr>
        <w:rPr>
          <w:rFonts w:ascii="Browallia New" w:hAnsi="Browallia New" w:cs="Browallia New"/>
          <w:sz w:val="28"/>
          <w:szCs w:val="28"/>
          <w:lang w:val="en-GB"/>
        </w:rPr>
      </w:pPr>
    </w:p>
    <w:p w14:paraId="60FA6BA7" w14:textId="77777777" w:rsidR="00DA3BC8" w:rsidRPr="00DA3BC8" w:rsidRDefault="00DA3BC8" w:rsidP="00C07995">
      <w:pPr>
        <w:rPr>
          <w:rFonts w:ascii="Browallia New" w:hAnsi="Browallia New" w:cs="Browallia New"/>
          <w:sz w:val="28"/>
          <w:szCs w:val="28"/>
          <w:lang w:val="en-GB"/>
        </w:rPr>
      </w:pPr>
    </w:p>
    <w:p w14:paraId="71CE0F40" w14:textId="77777777" w:rsidR="00DA3BC8" w:rsidRPr="00DA3BC8" w:rsidRDefault="00DA3BC8" w:rsidP="00C07995">
      <w:pPr>
        <w:rPr>
          <w:rFonts w:ascii="Browallia New" w:hAnsi="Browallia New" w:cs="Browallia New"/>
          <w:sz w:val="28"/>
          <w:szCs w:val="28"/>
          <w:lang w:val="en-GB"/>
        </w:rPr>
      </w:pPr>
    </w:p>
    <w:p w14:paraId="7672313A" w14:textId="77777777" w:rsidR="00DA3BC8" w:rsidRPr="00DA3BC8" w:rsidRDefault="00DA3BC8" w:rsidP="00C07995">
      <w:pPr>
        <w:rPr>
          <w:rFonts w:ascii="Browallia New" w:hAnsi="Browallia New" w:cs="Browallia New"/>
          <w:sz w:val="28"/>
          <w:szCs w:val="28"/>
          <w:lang w:val="en-GB"/>
        </w:rPr>
      </w:pPr>
    </w:p>
    <w:p w14:paraId="07C36D37" w14:textId="77777777" w:rsidR="00DA3BC8" w:rsidRPr="00DA3BC8" w:rsidRDefault="00DA3BC8" w:rsidP="00C07995">
      <w:pPr>
        <w:rPr>
          <w:rFonts w:ascii="Browallia New" w:hAnsi="Browallia New" w:cs="Browallia New"/>
          <w:sz w:val="28"/>
          <w:szCs w:val="28"/>
          <w:lang w:val="en-GB"/>
        </w:rPr>
      </w:pPr>
    </w:p>
    <w:p w14:paraId="42EA7F56" w14:textId="77777777" w:rsidR="00DA3BC8" w:rsidRPr="00DA3BC8" w:rsidRDefault="00DA3BC8" w:rsidP="00C07995">
      <w:pPr>
        <w:rPr>
          <w:rFonts w:ascii="Browallia New" w:hAnsi="Browallia New" w:cs="Browallia New"/>
          <w:sz w:val="28"/>
          <w:szCs w:val="28"/>
          <w:lang w:val="en-GB"/>
        </w:rPr>
      </w:pPr>
    </w:p>
    <w:p w14:paraId="308C14F9" w14:textId="77777777" w:rsidR="00DA3BC8" w:rsidRPr="00DA3BC8" w:rsidRDefault="00DA3BC8" w:rsidP="00C07995">
      <w:pPr>
        <w:rPr>
          <w:rFonts w:ascii="Browallia New" w:hAnsi="Browallia New" w:cs="Browallia New"/>
          <w:sz w:val="28"/>
          <w:szCs w:val="28"/>
          <w:lang w:val="en-GB"/>
        </w:rPr>
      </w:pPr>
    </w:p>
    <w:p w14:paraId="639DA7A9" w14:textId="77777777" w:rsidR="00DA3BC8" w:rsidRDefault="00DA3BC8" w:rsidP="00DA3BC8">
      <w:pPr>
        <w:rPr>
          <w:rFonts w:ascii="Browallia New" w:hAnsi="Browallia New" w:cs="Browallia New"/>
          <w:sz w:val="28"/>
          <w:szCs w:val="28"/>
          <w:lang w:val="en-GB"/>
        </w:rPr>
      </w:pPr>
    </w:p>
    <w:p w14:paraId="569888C3" w14:textId="34C37D14" w:rsidR="005B1B3E" w:rsidRPr="001C71EC" w:rsidRDefault="00DA3BC8"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04"/>
        </w:tabs>
        <w:rPr>
          <w:rFonts w:ascii="Browallia New" w:hAnsi="Browallia New" w:cs="Browallia New"/>
          <w:sz w:val="28"/>
          <w:szCs w:val="28"/>
          <w:lang w:val="en-GB"/>
        </w:rPr>
      </w:pPr>
      <w:r>
        <w:rPr>
          <w:rFonts w:ascii="Browallia New" w:hAnsi="Browallia New" w:cs="Browallia New"/>
          <w:sz w:val="28"/>
          <w:szCs w:val="28"/>
          <w:cs/>
          <w:lang w:val="en-GB"/>
        </w:rPr>
        <w:tab/>
      </w:r>
    </w:p>
    <w:sectPr w:rsidR="005B1B3E" w:rsidRPr="001C71EC" w:rsidSect="00C07995">
      <w:footerReference w:type="default" r:id="rId17"/>
      <w:pgSz w:w="11909" w:h="16834" w:code="9"/>
      <w:pgMar w:top="1530" w:right="1138" w:bottom="1440" w:left="1440" w:header="72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97C0B" w14:textId="77777777" w:rsidR="00103440" w:rsidRDefault="00103440">
      <w:r>
        <w:separator/>
      </w:r>
    </w:p>
  </w:endnote>
  <w:endnote w:type="continuationSeparator" w:id="0">
    <w:p w14:paraId="02C5A07F" w14:textId="77777777" w:rsidR="00103440" w:rsidRDefault="00103440">
      <w:r>
        <w:continuationSeparator/>
      </w:r>
    </w:p>
  </w:endnote>
  <w:endnote w:type="continuationNotice" w:id="1">
    <w:p w14:paraId="1D22C575" w14:textId="77777777" w:rsidR="00103440" w:rsidRDefault="001034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10" w:type="dxa"/>
      <w:tblInd w:w="250" w:type="dxa"/>
      <w:tblLook w:val="0000" w:firstRow="0" w:lastRow="0" w:firstColumn="0" w:lastColumn="0" w:noHBand="0" w:noVBand="0"/>
    </w:tblPr>
    <w:tblGrid>
      <w:gridCol w:w="4430"/>
      <w:gridCol w:w="4140"/>
      <w:gridCol w:w="540"/>
    </w:tblGrid>
    <w:tr w:rsidR="00395580" w14:paraId="56E4DCD1" w14:textId="77777777" w:rsidTr="0029051B">
      <w:trPr>
        <w:trHeight w:val="176"/>
      </w:trPr>
      <w:tc>
        <w:tcPr>
          <w:tcW w:w="4430" w:type="dxa"/>
          <w:tcBorders>
            <w:top w:val="nil"/>
            <w:left w:val="nil"/>
            <w:bottom w:val="nil"/>
            <w:right w:val="nil"/>
          </w:tcBorders>
          <w:noWrap/>
          <w:vAlign w:val="bottom"/>
        </w:tcPr>
        <w:p w14:paraId="16D7320C" w14:textId="77777777" w:rsidR="00395580" w:rsidRDefault="00395580">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140" w:type="dxa"/>
          <w:tcBorders>
            <w:top w:val="nil"/>
            <w:left w:val="nil"/>
            <w:bottom w:val="nil"/>
          </w:tcBorders>
          <w:noWrap/>
          <w:vAlign w:val="bottom"/>
        </w:tcPr>
        <w:p w14:paraId="58A7C75B" w14:textId="77777777" w:rsidR="00395580" w:rsidRPr="00C761A2" w:rsidRDefault="00395580">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3797D576" w14:textId="77777777" w:rsidR="00395580" w:rsidRPr="00A5245E" w:rsidRDefault="00395580">
          <w:pPr>
            <w:pStyle w:val="Footer"/>
            <w:ind w:left="137" w:right="-108"/>
            <w:jc w:val="right"/>
            <w:rPr>
              <w:rFonts w:ascii="Browallia New" w:hAnsi="Browallia New" w:cs="Browallia New"/>
              <w:sz w:val="28"/>
              <w:szCs w:val="28"/>
            </w:rPr>
          </w:pPr>
          <w:r w:rsidRPr="00A5245E">
            <w:rPr>
              <w:rStyle w:val="PageNumber"/>
              <w:rFonts w:ascii="Browallia New" w:hAnsi="Browallia New" w:cs="Browallia New"/>
              <w:sz w:val="28"/>
              <w:szCs w:val="28"/>
            </w:rPr>
            <w:fldChar w:fldCharType="begin"/>
          </w:r>
          <w:r w:rsidRPr="00A5245E">
            <w:rPr>
              <w:rStyle w:val="PageNumber"/>
              <w:rFonts w:ascii="Browallia New" w:hAnsi="Browallia New" w:cs="Browallia New"/>
              <w:sz w:val="28"/>
              <w:szCs w:val="28"/>
            </w:rPr>
            <w:instrText xml:space="preserve"> PAGE </w:instrText>
          </w:r>
          <w:r w:rsidRPr="00A5245E">
            <w:rPr>
              <w:rStyle w:val="PageNumber"/>
              <w:rFonts w:ascii="Browallia New" w:hAnsi="Browallia New" w:cs="Browallia New"/>
              <w:sz w:val="28"/>
              <w:szCs w:val="28"/>
            </w:rPr>
            <w:fldChar w:fldCharType="separate"/>
          </w:r>
          <w:r w:rsidRPr="00A5245E">
            <w:rPr>
              <w:rStyle w:val="PageNumber"/>
              <w:rFonts w:ascii="Browallia New" w:hAnsi="Browallia New" w:cs="Browallia New"/>
              <w:sz w:val="28"/>
              <w:szCs w:val="28"/>
            </w:rPr>
            <w:t>41</w:t>
          </w:r>
          <w:r w:rsidRPr="00A5245E">
            <w:rPr>
              <w:rStyle w:val="PageNumber"/>
              <w:rFonts w:ascii="Browallia New" w:hAnsi="Browallia New" w:cs="Browallia New"/>
              <w:sz w:val="28"/>
              <w:szCs w:val="28"/>
            </w:rPr>
            <w:fldChar w:fldCharType="end"/>
          </w:r>
        </w:p>
      </w:tc>
    </w:tr>
    <w:tr w:rsidR="00395580" w14:paraId="404E3B00" w14:textId="77777777" w:rsidTr="0029051B">
      <w:trPr>
        <w:trHeight w:val="190"/>
      </w:trPr>
      <w:tc>
        <w:tcPr>
          <w:tcW w:w="4430" w:type="dxa"/>
          <w:tcBorders>
            <w:top w:val="nil"/>
            <w:left w:val="nil"/>
            <w:bottom w:val="nil"/>
            <w:right w:val="nil"/>
          </w:tcBorders>
          <w:noWrap/>
          <w:vAlign w:val="bottom"/>
        </w:tcPr>
        <w:p w14:paraId="24F82CAC" w14:textId="1F451199" w:rsidR="00395580" w:rsidRDefault="00395580">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140" w:type="dxa"/>
          <w:tcBorders>
            <w:top w:val="nil"/>
            <w:left w:val="nil"/>
            <w:bottom w:val="nil"/>
          </w:tcBorders>
          <w:noWrap/>
          <w:vAlign w:val="bottom"/>
        </w:tcPr>
        <w:p w14:paraId="5FD687CB" w14:textId="4B593329" w:rsidR="00395580" w:rsidRDefault="00395580">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44245142" w14:textId="77777777" w:rsidR="00395580" w:rsidRDefault="00395580">
          <w:pPr>
            <w:rPr>
              <w:rFonts w:ascii="Browallia New" w:hAnsi="Browallia New" w:cs="Browallia New"/>
              <w:sz w:val="26"/>
              <w:szCs w:val="26"/>
            </w:rPr>
          </w:pPr>
        </w:p>
      </w:tc>
    </w:tr>
  </w:tbl>
  <w:p w14:paraId="143A49AB" w14:textId="77777777" w:rsidR="00395580" w:rsidRDefault="0039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4" w:type="dxa"/>
      <w:tblInd w:w="250" w:type="dxa"/>
      <w:tblLook w:val="0000" w:firstRow="0" w:lastRow="0" w:firstColumn="0" w:lastColumn="0" w:noHBand="0" w:noVBand="0"/>
    </w:tblPr>
    <w:tblGrid>
      <w:gridCol w:w="7371"/>
      <w:gridCol w:w="6552"/>
      <w:gridCol w:w="961"/>
    </w:tblGrid>
    <w:tr w:rsidR="00DD3F7A" w14:paraId="1ACF47BC" w14:textId="77777777" w:rsidTr="00675328">
      <w:trPr>
        <w:trHeight w:val="176"/>
      </w:trPr>
      <w:tc>
        <w:tcPr>
          <w:tcW w:w="7371" w:type="dxa"/>
          <w:tcBorders>
            <w:top w:val="nil"/>
            <w:left w:val="nil"/>
            <w:bottom w:val="nil"/>
            <w:right w:val="nil"/>
          </w:tcBorders>
          <w:noWrap/>
          <w:vAlign w:val="bottom"/>
        </w:tcPr>
        <w:p w14:paraId="44C4F425"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552" w:type="dxa"/>
          <w:tcBorders>
            <w:top w:val="nil"/>
            <w:left w:val="nil"/>
            <w:bottom w:val="nil"/>
          </w:tcBorders>
          <w:noWrap/>
          <w:vAlign w:val="bottom"/>
        </w:tcPr>
        <w:p w14:paraId="52D70442"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961" w:type="dxa"/>
          <w:tcBorders>
            <w:top w:val="nil"/>
            <w:left w:val="nil"/>
            <w:bottom w:val="nil"/>
            <w:right w:val="nil"/>
          </w:tcBorders>
          <w:vAlign w:val="bottom"/>
        </w:tcPr>
        <w:p w14:paraId="1DCB497F" w14:textId="4B2CB119"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43</w:t>
          </w:r>
          <w:r w:rsidRPr="00C761A2">
            <w:rPr>
              <w:rStyle w:val="PageNumber"/>
              <w:rFonts w:ascii="Browallia New" w:hAnsi="Browallia New" w:cs="Browallia New"/>
              <w:sz w:val="26"/>
              <w:szCs w:val="26"/>
            </w:rPr>
            <w:fldChar w:fldCharType="end"/>
          </w:r>
        </w:p>
      </w:tc>
    </w:tr>
    <w:tr w:rsidR="00DD3F7A" w14:paraId="765725ED" w14:textId="77777777" w:rsidTr="00675328">
      <w:trPr>
        <w:trHeight w:val="190"/>
      </w:trPr>
      <w:tc>
        <w:tcPr>
          <w:tcW w:w="7371" w:type="dxa"/>
          <w:tcBorders>
            <w:top w:val="nil"/>
            <w:left w:val="nil"/>
            <w:bottom w:val="nil"/>
            <w:right w:val="nil"/>
          </w:tcBorders>
          <w:noWrap/>
          <w:vAlign w:val="bottom"/>
        </w:tcPr>
        <w:p w14:paraId="1CFFAC6C" w14:textId="48BC8E0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6552" w:type="dxa"/>
          <w:tcBorders>
            <w:top w:val="nil"/>
            <w:left w:val="nil"/>
            <w:bottom w:val="nil"/>
          </w:tcBorders>
          <w:noWrap/>
          <w:vAlign w:val="bottom"/>
        </w:tcPr>
        <w:p w14:paraId="17867CC2" w14:textId="768A02E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961" w:type="dxa"/>
          <w:tcBorders>
            <w:top w:val="nil"/>
            <w:left w:val="nil"/>
            <w:bottom w:val="nil"/>
            <w:right w:val="nil"/>
          </w:tcBorders>
          <w:vAlign w:val="bottom"/>
        </w:tcPr>
        <w:p w14:paraId="1D6CE9EF" w14:textId="77777777" w:rsidR="00DD3F7A" w:rsidRDefault="00DD3F7A">
          <w:pPr>
            <w:rPr>
              <w:rFonts w:ascii="Browallia New" w:hAnsi="Browallia New" w:cs="Browallia New"/>
              <w:sz w:val="26"/>
              <w:szCs w:val="26"/>
            </w:rPr>
          </w:pPr>
        </w:p>
      </w:tc>
    </w:tr>
  </w:tbl>
  <w:p w14:paraId="0856E678"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2" w:type="dxa"/>
      <w:tblInd w:w="90" w:type="dxa"/>
      <w:tblLook w:val="0000" w:firstRow="0" w:lastRow="0" w:firstColumn="0" w:lastColumn="0" w:noHBand="0" w:noVBand="0"/>
    </w:tblPr>
    <w:tblGrid>
      <w:gridCol w:w="4140"/>
      <w:gridCol w:w="4680"/>
      <w:gridCol w:w="542"/>
    </w:tblGrid>
    <w:tr w:rsidR="00DD3F7A" w14:paraId="3A1B9039" w14:textId="77777777" w:rsidTr="0029051B">
      <w:trPr>
        <w:trHeight w:val="176"/>
      </w:trPr>
      <w:tc>
        <w:tcPr>
          <w:tcW w:w="4140" w:type="dxa"/>
          <w:tcBorders>
            <w:top w:val="nil"/>
            <w:left w:val="nil"/>
            <w:bottom w:val="nil"/>
            <w:right w:val="nil"/>
          </w:tcBorders>
          <w:noWrap/>
          <w:vAlign w:val="bottom"/>
        </w:tcPr>
        <w:p w14:paraId="7650E369"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680" w:type="dxa"/>
          <w:tcBorders>
            <w:top w:val="nil"/>
            <w:left w:val="nil"/>
            <w:bottom w:val="nil"/>
          </w:tcBorders>
          <w:noWrap/>
          <w:vAlign w:val="bottom"/>
        </w:tcPr>
        <w:p w14:paraId="18312317"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01BEB38" w14:textId="60A4580F"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70</w:t>
          </w:r>
          <w:r w:rsidRPr="00C761A2">
            <w:rPr>
              <w:rStyle w:val="PageNumber"/>
              <w:rFonts w:ascii="Browallia New" w:hAnsi="Browallia New" w:cs="Browallia New"/>
              <w:sz w:val="26"/>
              <w:szCs w:val="26"/>
            </w:rPr>
            <w:fldChar w:fldCharType="end"/>
          </w:r>
        </w:p>
      </w:tc>
    </w:tr>
    <w:tr w:rsidR="00DD3F7A" w14:paraId="57CC003B" w14:textId="77777777" w:rsidTr="0029051B">
      <w:trPr>
        <w:trHeight w:val="190"/>
      </w:trPr>
      <w:tc>
        <w:tcPr>
          <w:tcW w:w="4140" w:type="dxa"/>
          <w:tcBorders>
            <w:top w:val="nil"/>
            <w:left w:val="nil"/>
            <w:bottom w:val="nil"/>
            <w:right w:val="nil"/>
          </w:tcBorders>
          <w:noWrap/>
          <w:vAlign w:val="bottom"/>
        </w:tcPr>
        <w:p w14:paraId="4E789C1E" w14:textId="257EFE09"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680" w:type="dxa"/>
          <w:tcBorders>
            <w:top w:val="nil"/>
            <w:left w:val="nil"/>
            <w:bottom w:val="nil"/>
          </w:tcBorders>
          <w:noWrap/>
          <w:vAlign w:val="bottom"/>
        </w:tcPr>
        <w:p w14:paraId="040A1AB2" w14:textId="2870359E"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12AED271" w14:textId="77777777" w:rsidR="00DD3F7A" w:rsidRDefault="00DD3F7A">
          <w:pPr>
            <w:rPr>
              <w:rFonts w:ascii="Browallia New" w:hAnsi="Browallia New" w:cs="Browallia New"/>
              <w:sz w:val="26"/>
              <w:szCs w:val="26"/>
            </w:rPr>
          </w:pPr>
        </w:p>
      </w:tc>
    </w:tr>
  </w:tbl>
  <w:p w14:paraId="4831C6B4"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67" w:type="dxa"/>
      <w:tblInd w:w="250" w:type="dxa"/>
      <w:tblLook w:val="0000" w:firstRow="0" w:lastRow="0" w:firstColumn="0" w:lastColumn="0" w:noHBand="0" w:noVBand="0"/>
    </w:tblPr>
    <w:tblGrid>
      <w:gridCol w:w="8080"/>
      <w:gridCol w:w="5670"/>
      <w:gridCol w:w="448"/>
    </w:tblGrid>
    <w:tr w:rsidR="00DD3F7A" w14:paraId="3153C97C" w14:textId="77777777" w:rsidTr="0001418F">
      <w:trPr>
        <w:trHeight w:val="176"/>
      </w:trPr>
      <w:tc>
        <w:tcPr>
          <w:tcW w:w="8080" w:type="dxa"/>
          <w:tcBorders>
            <w:top w:val="nil"/>
            <w:left w:val="nil"/>
            <w:bottom w:val="nil"/>
            <w:right w:val="nil"/>
          </w:tcBorders>
          <w:noWrap/>
          <w:vAlign w:val="bottom"/>
        </w:tcPr>
        <w:p w14:paraId="3B0111CC"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0DC0993C"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DD3F7A" w14:paraId="622C54D2" w14:textId="77777777" w:rsidTr="0001418F">
      <w:trPr>
        <w:trHeight w:val="190"/>
      </w:trPr>
      <w:tc>
        <w:tcPr>
          <w:tcW w:w="8080" w:type="dxa"/>
          <w:tcBorders>
            <w:top w:val="nil"/>
            <w:left w:val="nil"/>
            <w:bottom w:val="nil"/>
            <w:right w:val="nil"/>
          </w:tcBorders>
          <w:noWrap/>
          <w:vAlign w:val="bottom"/>
        </w:tcPr>
        <w:p w14:paraId="76656160" w14:textId="2F28D62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670" w:type="dxa"/>
          <w:tcBorders>
            <w:top w:val="nil"/>
            <w:left w:val="nil"/>
            <w:bottom w:val="nil"/>
          </w:tcBorders>
          <w:noWrap/>
          <w:vAlign w:val="bottom"/>
        </w:tcPr>
        <w:p w14:paraId="2A559D15" w14:textId="2457C8A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17" w:type="dxa"/>
          <w:tcBorders>
            <w:top w:val="nil"/>
            <w:left w:val="nil"/>
            <w:bottom w:val="nil"/>
            <w:right w:val="nil"/>
          </w:tcBorders>
          <w:vAlign w:val="bottom"/>
        </w:tcPr>
        <w:p w14:paraId="3177F630" w14:textId="77777777" w:rsidR="00DD3F7A" w:rsidRDefault="00DD3F7A">
          <w:pPr>
            <w:rPr>
              <w:rFonts w:ascii="Browallia New" w:hAnsi="Browallia New" w:cs="Browallia New"/>
              <w:sz w:val="26"/>
              <w:szCs w:val="26"/>
            </w:rPr>
          </w:pPr>
        </w:p>
      </w:tc>
    </w:tr>
  </w:tbl>
  <w:p w14:paraId="59BEDDC5"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7" w:type="dxa"/>
      <w:tblInd w:w="250" w:type="dxa"/>
      <w:tblLook w:val="0000" w:firstRow="0" w:lastRow="0" w:firstColumn="0" w:lastColumn="0" w:noHBand="0" w:noVBand="0"/>
    </w:tblPr>
    <w:tblGrid>
      <w:gridCol w:w="4253"/>
      <w:gridCol w:w="4394"/>
      <w:gridCol w:w="540"/>
    </w:tblGrid>
    <w:tr w:rsidR="00DD3F7A" w14:paraId="3E208446" w14:textId="77777777">
      <w:trPr>
        <w:trHeight w:val="176"/>
      </w:trPr>
      <w:tc>
        <w:tcPr>
          <w:tcW w:w="4253" w:type="dxa"/>
          <w:tcBorders>
            <w:top w:val="nil"/>
            <w:left w:val="nil"/>
            <w:bottom w:val="nil"/>
            <w:right w:val="nil"/>
          </w:tcBorders>
          <w:noWrap/>
          <w:vAlign w:val="bottom"/>
        </w:tcPr>
        <w:p w14:paraId="731D9F94"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319FA1D8"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77</w:t>
          </w:r>
          <w:r w:rsidRPr="00C761A2">
            <w:rPr>
              <w:rStyle w:val="PageNumber"/>
              <w:rFonts w:ascii="Browallia New" w:hAnsi="Browallia New" w:cs="Browallia New"/>
              <w:sz w:val="26"/>
              <w:szCs w:val="26"/>
            </w:rPr>
            <w:fldChar w:fldCharType="end"/>
          </w:r>
        </w:p>
      </w:tc>
    </w:tr>
    <w:tr w:rsidR="00DD3F7A" w14:paraId="1FC85814" w14:textId="77777777">
      <w:trPr>
        <w:trHeight w:val="190"/>
      </w:trPr>
      <w:tc>
        <w:tcPr>
          <w:tcW w:w="4253" w:type="dxa"/>
          <w:tcBorders>
            <w:top w:val="nil"/>
            <w:left w:val="nil"/>
            <w:bottom w:val="nil"/>
            <w:right w:val="nil"/>
          </w:tcBorders>
          <w:noWrap/>
          <w:vAlign w:val="bottom"/>
        </w:tcPr>
        <w:p w14:paraId="007F516B" w14:textId="6CA168EC"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394" w:type="dxa"/>
          <w:tcBorders>
            <w:top w:val="nil"/>
            <w:left w:val="nil"/>
            <w:bottom w:val="nil"/>
          </w:tcBorders>
          <w:noWrap/>
          <w:vAlign w:val="bottom"/>
        </w:tcPr>
        <w:p w14:paraId="2F631D23" w14:textId="188979C7"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08618217" w14:textId="77777777" w:rsidR="00DD3F7A" w:rsidRDefault="00DD3F7A">
          <w:pPr>
            <w:rPr>
              <w:rFonts w:ascii="Browallia New" w:hAnsi="Browallia New" w:cs="Browallia New"/>
              <w:sz w:val="26"/>
              <w:szCs w:val="26"/>
            </w:rPr>
          </w:pPr>
        </w:p>
      </w:tc>
    </w:tr>
  </w:tbl>
  <w:p w14:paraId="63E7BD6F"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792" w:type="dxa"/>
      <w:tblInd w:w="250" w:type="dxa"/>
      <w:tblLook w:val="0000" w:firstRow="0" w:lastRow="0" w:firstColumn="0" w:lastColumn="0" w:noHBand="0" w:noVBand="0"/>
    </w:tblPr>
    <w:tblGrid>
      <w:gridCol w:w="7670"/>
      <w:gridCol w:w="5580"/>
      <w:gridCol w:w="542"/>
    </w:tblGrid>
    <w:tr w:rsidR="00DD3F7A" w14:paraId="72DC9077" w14:textId="77777777" w:rsidTr="009E5B16">
      <w:trPr>
        <w:trHeight w:val="176"/>
      </w:trPr>
      <w:tc>
        <w:tcPr>
          <w:tcW w:w="7670" w:type="dxa"/>
          <w:tcBorders>
            <w:top w:val="nil"/>
            <w:left w:val="nil"/>
            <w:bottom w:val="nil"/>
            <w:right w:val="nil"/>
          </w:tcBorders>
          <w:noWrap/>
          <w:vAlign w:val="bottom"/>
        </w:tcPr>
        <w:p w14:paraId="6FD894CE"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580" w:type="dxa"/>
          <w:tcBorders>
            <w:top w:val="nil"/>
            <w:left w:val="nil"/>
            <w:bottom w:val="nil"/>
          </w:tcBorders>
          <w:noWrap/>
          <w:vAlign w:val="bottom"/>
        </w:tcPr>
        <w:p w14:paraId="62D198D9"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1DE199F8" w14:textId="4344BACE"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DD3F7A" w14:paraId="269CAC04" w14:textId="77777777" w:rsidTr="009E5B16">
      <w:trPr>
        <w:trHeight w:val="190"/>
      </w:trPr>
      <w:tc>
        <w:tcPr>
          <w:tcW w:w="7670" w:type="dxa"/>
          <w:tcBorders>
            <w:top w:val="nil"/>
            <w:left w:val="nil"/>
            <w:bottom w:val="nil"/>
            <w:right w:val="nil"/>
          </w:tcBorders>
          <w:noWrap/>
          <w:vAlign w:val="bottom"/>
        </w:tcPr>
        <w:p w14:paraId="129F091D" w14:textId="5D543C0D"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580" w:type="dxa"/>
          <w:tcBorders>
            <w:top w:val="nil"/>
            <w:left w:val="nil"/>
            <w:bottom w:val="nil"/>
          </w:tcBorders>
          <w:noWrap/>
          <w:vAlign w:val="bottom"/>
        </w:tcPr>
        <w:p w14:paraId="7A2D55F4" w14:textId="515109DF"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3847693A" w14:textId="77777777" w:rsidR="00DD3F7A" w:rsidRDefault="00DD3F7A">
          <w:pPr>
            <w:rPr>
              <w:rFonts w:ascii="Browallia New" w:hAnsi="Browallia New" w:cs="Browallia New"/>
              <w:sz w:val="26"/>
              <w:szCs w:val="26"/>
            </w:rPr>
          </w:pPr>
        </w:p>
      </w:tc>
    </w:tr>
  </w:tbl>
  <w:p w14:paraId="637FD60A" w14:textId="77777777" w:rsidR="00DD3F7A" w:rsidRDefault="00DD3F7A"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12" w:type="dxa"/>
      <w:tblInd w:w="250" w:type="dxa"/>
      <w:tblLook w:val="0000" w:firstRow="0" w:lastRow="0" w:firstColumn="0" w:lastColumn="0" w:noHBand="0" w:noVBand="0"/>
    </w:tblPr>
    <w:tblGrid>
      <w:gridCol w:w="4610"/>
      <w:gridCol w:w="3960"/>
      <w:gridCol w:w="542"/>
    </w:tblGrid>
    <w:tr w:rsidR="002A543C" w14:paraId="538A24E9" w14:textId="77777777" w:rsidTr="002A543C">
      <w:trPr>
        <w:trHeight w:val="176"/>
      </w:trPr>
      <w:tc>
        <w:tcPr>
          <w:tcW w:w="4610" w:type="dxa"/>
          <w:tcBorders>
            <w:top w:val="nil"/>
            <w:left w:val="nil"/>
            <w:bottom w:val="nil"/>
            <w:right w:val="nil"/>
          </w:tcBorders>
          <w:noWrap/>
          <w:vAlign w:val="bottom"/>
        </w:tcPr>
        <w:p w14:paraId="0FFDB0D3" w14:textId="77777777" w:rsidR="002A543C" w:rsidRDefault="002A543C">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960" w:type="dxa"/>
          <w:tcBorders>
            <w:top w:val="nil"/>
            <w:left w:val="nil"/>
            <w:bottom w:val="nil"/>
          </w:tcBorders>
          <w:noWrap/>
          <w:vAlign w:val="bottom"/>
        </w:tcPr>
        <w:p w14:paraId="127542BB" w14:textId="77777777" w:rsidR="002A543C" w:rsidRPr="00C761A2" w:rsidRDefault="002A543C">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78DBCA0" w14:textId="77777777" w:rsidR="002A543C" w:rsidRPr="00C761A2" w:rsidRDefault="002A543C">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2A543C" w14:paraId="3ECF2E93" w14:textId="77777777" w:rsidTr="002A543C">
      <w:trPr>
        <w:trHeight w:val="190"/>
      </w:trPr>
      <w:tc>
        <w:tcPr>
          <w:tcW w:w="4610" w:type="dxa"/>
          <w:tcBorders>
            <w:top w:val="nil"/>
            <w:left w:val="nil"/>
            <w:bottom w:val="nil"/>
            <w:right w:val="nil"/>
          </w:tcBorders>
          <w:noWrap/>
          <w:vAlign w:val="bottom"/>
        </w:tcPr>
        <w:p w14:paraId="75B6CFDD" w14:textId="21DB50BC" w:rsidR="002A543C" w:rsidRDefault="002A543C">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w:t>
          </w:r>
          <w:proofErr w:type="spellStart"/>
          <w:r>
            <w:rPr>
              <w:rFonts w:ascii="Browallia New" w:hAnsi="Browallia New" w:cs="Browallia New"/>
              <w:sz w:val="26"/>
              <w:szCs w:val="26"/>
              <w:cs/>
            </w:rPr>
            <w:t>ศิ</w:t>
          </w:r>
          <w:proofErr w:type="spellEnd"/>
          <w:r>
            <w:rPr>
              <w:rFonts w:ascii="Browallia New" w:hAnsi="Browallia New" w:cs="Browallia New"/>
              <w:sz w:val="26"/>
              <w:szCs w:val="26"/>
              <w:cs/>
            </w:rPr>
            <w:t>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960" w:type="dxa"/>
          <w:tcBorders>
            <w:top w:val="nil"/>
            <w:left w:val="nil"/>
            <w:bottom w:val="nil"/>
          </w:tcBorders>
          <w:noWrap/>
          <w:vAlign w:val="bottom"/>
        </w:tcPr>
        <w:p w14:paraId="01514D98" w14:textId="47FDF8B7" w:rsidR="002A543C" w:rsidRDefault="002A543C">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w:t>
          </w:r>
          <w:proofErr w:type="spellStart"/>
          <w:r>
            <w:rPr>
              <w:rFonts w:ascii="Browallia New" w:hAnsi="Browallia New" w:cs="Browallia New"/>
              <w:sz w:val="26"/>
              <w:szCs w:val="26"/>
              <w:cs/>
            </w:rPr>
            <w:t>ษ์</w:t>
          </w:r>
          <w:proofErr w:type="spellEnd"/>
          <w:r>
            <w:rPr>
              <w:rFonts w:ascii="Browallia New" w:hAnsi="Browallia New" w:cs="Browallia New"/>
              <w:sz w:val="26"/>
              <w:szCs w:val="26"/>
              <w:cs/>
            </w:rPr>
            <w:t>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271A80E2" w14:textId="77777777" w:rsidR="002A543C" w:rsidRDefault="002A543C">
          <w:pPr>
            <w:rPr>
              <w:rFonts w:ascii="Browallia New" w:hAnsi="Browallia New" w:cs="Browallia New"/>
              <w:sz w:val="26"/>
              <w:szCs w:val="26"/>
            </w:rPr>
          </w:pPr>
        </w:p>
      </w:tc>
    </w:tr>
  </w:tbl>
  <w:p w14:paraId="2D3AA5E4" w14:textId="77777777" w:rsidR="002A543C" w:rsidRDefault="002A543C"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849B5" w14:textId="77777777" w:rsidR="00103440" w:rsidRDefault="00103440">
      <w:r>
        <w:separator/>
      </w:r>
    </w:p>
  </w:footnote>
  <w:footnote w:type="continuationSeparator" w:id="0">
    <w:p w14:paraId="4DD91C90" w14:textId="77777777" w:rsidR="00103440" w:rsidRDefault="00103440">
      <w:r>
        <w:continuationSeparator/>
      </w:r>
    </w:p>
  </w:footnote>
  <w:footnote w:type="continuationNotice" w:id="1">
    <w:p w14:paraId="605C1838" w14:textId="77777777" w:rsidR="00103440" w:rsidRDefault="0010344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A32751"/>
    <w:multiLevelType w:val="hybridMultilevel"/>
    <w:tmpl w:val="39026D1E"/>
    <w:lvl w:ilvl="0" w:tplc="9AA074BE">
      <w:start w:val="1"/>
      <w:numFmt w:val="bullet"/>
      <w:lvlText w:val=""/>
      <w:lvlJc w:val="left"/>
      <w:pPr>
        <w:ind w:left="1571" w:hanging="360"/>
      </w:pPr>
      <w:rPr>
        <w:rFonts w:ascii="Symbol" w:hAnsi="Symbol" w:hint="default"/>
        <w:sz w:val="22"/>
        <w:szCs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03EE7D48"/>
    <w:multiLevelType w:val="hybridMultilevel"/>
    <w:tmpl w:val="FEB4E71C"/>
    <w:lvl w:ilvl="0" w:tplc="B14AE4AA">
      <w:start w:val="1"/>
      <w:numFmt w:val="bullet"/>
      <w:lvlText w:val="-"/>
      <w:lvlJc w:val="left"/>
      <w:pPr>
        <w:ind w:left="1170" w:hanging="360"/>
      </w:pPr>
      <w:rPr>
        <w:rFonts w:ascii="Browallia New" w:hAnsi="Browallia New" w:cs="Browallia New" w:hint="default"/>
        <w:b w:val="0"/>
        <w:bCs w:val="0"/>
        <w:color w:val="auto"/>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056D683E"/>
    <w:multiLevelType w:val="hybridMultilevel"/>
    <w:tmpl w:val="AAFAE0B6"/>
    <w:lvl w:ilvl="0" w:tplc="7F488466">
      <w:start w:val="1"/>
      <w:numFmt w:val="bullet"/>
      <w:lvlText w:val="-"/>
      <w:lvlJc w:val="left"/>
      <w:pPr>
        <w:ind w:left="1084" w:hanging="360"/>
      </w:pPr>
      <w:rPr>
        <w:rFonts w:ascii="Browallia New" w:hAnsi="Browallia New" w:cs="Browallia New" w:hint="default"/>
        <w:color w:val="auto"/>
        <w:sz w:val="28"/>
        <w:szCs w:val="28"/>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3" w15:restartNumberingAfterBreak="0">
    <w:nsid w:val="0EA04C5A"/>
    <w:multiLevelType w:val="hybridMultilevel"/>
    <w:tmpl w:val="A72EFD16"/>
    <w:lvl w:ilvl="0" w:tplc="FB6C2296">
      <w:numFmt w:val="bullet"/>
      <w:lvlText w:val="-"/>
      <w:lvlJc w:val="left"/>
      <w:pPr>
        <w:ind w:left="720" w:hanging="360"/>
      </w:pPr>
      <w:rPr>
        <w:rFonts w:ascii="Browallia New" w:eastAsia="Calibri" w:hAnsi="Browallia New" w:cs="Browalli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cs"/>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ED39F4"/>
    <w:multiLevelType w:val="hybridMultilevel"/>
    <w:tmpl w:val="28E4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8"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19"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9455882"/>
    <w:multiLevelType w:val="multilevel"/>
    <w:tmpl w:val="5B10D46C"/>
    <w:lvl w:ilvl="0">
      <w:start w:val="1"/>
      <w:numFmt w:val="decimal"/>
      <w:lvlText w:val="4.%1"/>
      <w:lvlJc w:val="left"/>
      <w:pPr>
        <w:ind w:left="720" w:hanging="360"/>
      </w:pPr>
      <w:rPr>
        <w:rFonts w:hint="default"/>
        <w:b w:val="0"/>
        <w:bCs w:val="0"/>
        <w:sz w:val="28"/>
        <w:szCs w:val="28"/>
      </w:r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E1B4EB8"/>
    <w:multiLevelType w:val="multilevel"/>
    <w:tmpl w:val="6680CD1C"/>
    <w:lvl w:ilvl="0">
      <w:start w:val="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6" w15:restartNumberingAfterBreak="0">
    <w:nsid w:val="44CC06DD"/>
    <w:multiLevelType w:val="hybridMultilevel"/>
    <w:tmpl w:val="EDD6B59C"/>
    <w:lvl w:ilvl="0" w:tplc="871CA1AE">
      <w:start w:val="11"/>
      <w:numFmt w:val="bullet"/>
      <w:lvlText w:val="-"/>
      <w:lvlJc w:val="left"/>
      <w:pPr>
        <w:ind w:left="1146" w:hanging="360"/>
      </w:pPr>
      <w:rPr>
        <w:rFonts w:ascii="Angsana New" w:eastAsia="MS Mincho"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4ED630E0"/>
    <w:multiLevelType w:val="multilevel"/>
    <w:tmpl w:val="4DEE17E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none"/>
      <w:lvlText w:val="2.4.1.2.4"/>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default"/>
      </w:rPr>
    </w:lvl>
    <w:lvl w:ilvl="1" w:tplc="08090003">
      <w:start w:val="1"/>
      <w:numFmt w:val="bullet"/>
      <w:lvlText w:val="o"/>
      <w:lvlJc w:val="left"/>
      <w:pPr>
        <w:ind w:left="1881" w:hanging="360"/>
      </w:pPr>
      <w:rPr>
        <w:rFonts w:ascii="Courier New" w:hAnsi="Courier New" w:cs="Courier New" w:hint="default"/>
      </w:rPr>
    </w:lvl>
    <w:lvl w:ilvl="2" w:tplc="08090005" w:tentative="1">
      <w:start w:val="1"/>
      <w:numFmt w:val="bullet"/>
      <w:lvlText w:val=""/>
      <w:lvlJc w:val="left"/>
      <w:pPr>
        <w:ind w:left="2601" w:hanging="360"/>
      </w:pPr>
      <w:rPr>
        <w:rFonts w:ascii="Wingdings" w:hAnsi="Wingdings" w:hint="default"/>
      </w:rPr>
    </w:lvl>
    <w:lvl w:ilvl="3" w:tplc="08090001" w:tentative="1">
      <w:start w:val="1"/>
      <w:numFmt w:val="bullet"/>
      <w:lvlText w:val=""/>
      <w:lvlJc w:val="left"/>
      <w:pPr>
        <w:ind w:left="3321" w:hanging="360"/>
      </w:pPr>
      <w:rPr>
        <w:rFonts w:ascii="Symbol" w:hAnsi="Symbol" w:hint="default"/>
      </w:rPr>
    </w:lvl>
    <w:lvl w:ilvl="4" w:tplc="08090003" w:tentative="1">
      <w:start w:val="1"/>
      <w:numFmt w:val="bullet"/>
      <w:lvlText w:val="o"/>
      <w:lvlJc w:val="left"/>
      <w:pPr>
        <w:ind w:left="4041" w:hanging="360"/>
      </w:pPr>
      <w:rPr>
        <w:rFonts w:ascii="Courier New" w:hAnsi="Courier New" w:cs="Courier New" w:hint="default"/>
      </w:rPr>
    </w:lvl>
    <w:lvl w:ilvl="5" w:tplc="08090005" w:tentative="1">
      <w:start w:val="1"/>
      <w:numFmt w:val="bullet"/>
      <w:lvlText w:val=""/>
      <w:lvlJc w:val="left"/>
      <w:pPr>
        <w:ind w:left="4761" w:hanging="360"/>
      </w:pPr>
      <w:rPr>
        <w:rFonts w:ascii="Wingdings" w:hAnsi="Wingdings" w:hint="default"/>
      </w:rPr>
    </w:lvl>
    <w:lvl w:ilvl="6" w:tplc="08090001" w:tentative="1">
      <w:start w:val="1"/>
      <w:numFmt w:val="bullet"/>
      <w:lvlText w:val=""/>
      <w:lvlJc w:val="left"/>
      <w:pPr>
        <w:ind w:left="5481" w:hanging="360"/>
      </w:pPr>
      <w:rPr>
        <w:rFonts w:ascii="Symbol" w:hAnsi="Symbol" w:hint="default"/>
      </w:rPr>
    </w:lvl>
    <w:lvl w:ilvl="7" w:tplc="08090003" w:tentative="1">
      <w:start w:val="1"/>
      <w:numFmt w:val="bullet"/>
      <w:lvlText w:val="o"/>
      <w:lvlJc w:val="left"/>
      <w:pPr>
        <w:ind w:left="6201" w:hanging="360"/>
      </w:pPr>
      <w:rPr>
        <w:rFonts w:ascii="Courier New" w:hAnsi="Courier New" w:cs="Courier New" w:hint="default"/>
      </w:rPr>
    </w:lvl>
    <w:lvl w:ilvl="8" w:tplc="08090005" w:tentative="1">
      <w:start w:val="1"/>
      <w:numFmt w:val="bullet"/>
      <w:lvlText w:val=""/>
      <w:lvlJc w:val="left"/>
      <w:pPr>
        <w:ind w:left="6921" w:hanging="360"/>
      </w:pPr>
      <w:rPr>
        <w:rFonts w:ascii="Wingdings" w:hAnsi="Wingdings" w:hint="default"/>
      </w:rPr>
    </w:lvl>
  </w:abstractNum>
  <w:abstractNum w:abstractNumId="30" w15:restartNumberingAfterBreak="0">
    <w:nsid w:val="5D375224"/>
    <w:multiLevelType w:val="hybridMultilevel"/>
    <w:tmpl w:val="E2543332"/>
    <w:lvl w:ilvl="0" w:tplc="A12A6200">
      <w:start w:val="31"/>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4362072">
    <w:abstractNumId w:val="9"/>
  </w:num>
  <w:num w:numId="2" w16cid:durableId="235558084">
    <w:abstractNumId w:val="7"/>
  </w:num>
  <w:num w:numId="3" w16cid:durableId="1977101665">
    <w:abstractNumId w:val="6"/>
  </w:num>
  <w:num w:numId="4" w16cid:durableId="727075657">
    <w:abstractNumId w:val="5"/>
  </w:num>
  <w:num w:numId="5" w16cid:durableId="1783837910">
    <w:abstractNumId w:val="8"/>
  </w:num>
  <w:num w:numId="6" w16cid:durableId="86468411">
    <w:abstractNumId w:val="3"/>
  </w:num>
  <w:num w:numId="7" w16cid:durableId="1118917083">
    <w:abstractNumId w:val="2"/>
  </w:num>
  <w:num w:numId="8" w16cid:durableId="1624387731">
    <w:abstractNumId w:val="0"/>
  </w:num>
  <w:num w:numId="9" w16cid:durableId="1675911906">
    <w:abstractNumId w:val="1"/>
  </w:num>
  <w:num w:numId="10" w16cid:durableId="1939604100">
    <w:abstractNumId w:val="4"/>
  </w:num>
  <w:num w:numId="11" w16cid:durableId="1158955125">
    <w:abstractNumId w:val="23"/>
  </w:num>
  <w:num w:numId="12" w16cid:durableId="142160411">
    <w:abstractNumId w:val="16"/>
  </w:num>
  <w:num w:numId="13" w16cid:durableId="1381831324">
    <w:abstractNumId w:val="31"/>
  </w:num>
  <w:num w:numId="14" w16cid:durableId="1685397441">
    <w:abstractNumId w:val="20"/>
  </w:num>
  <w:num w:numId="15" w16cid:durableId="2116514760">
    <w:abstractNumId w:val="25"/>
  </w:num>
  <w:num w:numId="16" w16cid:durableId="1199002648">
    <w:abstractNumId w:val="18"/>
  </w:num>
  <w:num w:numId="17" w16cid:durableId="780030513">
    <w:abstractNumId w:val="17"/>
  </w:num>
  <w:num w:numId="18" w16cid:durableId="841166951">
    <w:abstractNumId w:val="27"/>
  </w:num>
  <w:num w:numId="19" w16cid:durableId="1023361193">
    <w:abstractNumId w:val="28"/>
  </w:num>
  <w:num w:numId="20" w16cid:durableId="139810902">
    <w:abstractNumId w:val="19"/>
  </w:num>
  <w:num w:numId="21" w16cid:durableId="356082849">
    <w:abstractNumId w:val="32"/>
  </w:num>
  <w:num w:numId="22" w16cid:durableId="1175412755">
    <w:abstractNumId w:val="29"/>
  </w:num>
  <w:num w:numId="23" w16cid:durableId="1693411712">
    <w:abstractNumId w:val="22"/>
  </w:num>
  <w:num w:numId="24" w16cid:durableId="1828088216">
    <w:abstractNumId w:val="10"/>
  </w:num>
  <w:num w:numId="25" w16cid:durableId="1364868720">
    <w:abstractNumId w:val="26"/>
  </w:num>
  <w:num w:numId="26" w16cid:durableId="522088741">
    <w:abstractNumId w:val="30"/>
  </w:num>
  <w:num w:numId="27" w16cid:durableId="1790539537">
    <w:abstractNumId w:val="14"/>
  </w:num>
  <w:num w:numId="28" w16cid:durableId="714887219">
    <w:abstractNumId w:val="11"/>
  </w:num>
  <w:num w:numId="29" w16cid:durableId="12345217">
    <w:abstractNumId w:val="12"/>
  </w:num>
  <w:num w:numId="30" w16cid:durableId="440877679">
    <w:abstractNumId w:val="24"/>
  </w:num>
  <w:num w:numId="31" w16cid:durableId="1852137332">
    <w:abstractNumId w:val="21"/>
  </w:num>
  <w:num w:numId="32" w16cid:durableId="689065032">
    <w:abstractNumId w:val="15"/>
  </w:num>
  <w:num w:numId="33" w16cid:durableId="25839998">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158"/>
    <w:rsid w:val="000002FD"/>
    <w:rsid w:val="000003D8"/>
    <w:rsid w:val="000004B1"/>
    <w:rsid w:val="00000685"/>
    <w:rsid w:val="000007D2"/>
    <w:rsid w:val="000008EF"/>
    <w:rsid w:val="0000093F"/>
    <w:rsid w:val="000009B5"/>
    <w:rsid w:val="000009DD"/>
    <w:rsid w:val="00000A22"/>
    <w:rsid w:val="00000BB0"/>
    <w:rsid w:val="00000C27"/>
    <w:rsid w:val="00000C38"/>
    <w:rsid w:val="00001158"/>
    <w:rsid w:val="00001246"/>
    <w:rsid w:val="00001282"/>
    <w:rsid w:val="0000132C"/>
    <w:rsid w:val="00001411"/>
    <w:rsid w:val="00001617"/>
    <w:rsid w:val="00001668"/>
    <w:rsid w:val="00001753"/>
    <w:rsid w:val="000018AF"/>
    <w:rsid w:val="000019C3"/>
    <w:rsid w:val="00001B10"/>
    <w:rsid w:val="00001B7B"/>
    <w:rsid w:val="00001CA3"/>
    <w:rsid w:val="00001D20"/>
    <w:rsid w:val="00002050"/>
    <w:rsid w:val="000020E8"/>
    <w:rsid w:val="00002185"/>
    <w:rsid w:val="00002426"/>
    <w:rsid w:val="00002478"/>
    <w:rsid w:val="000024E1"/>
    <w:rsid w:val="00002584"/>
    <w:rsid w:val="00002593"/>
    <w:rsid w:val="00002746"/>
    <w:rsid w:val="00002760"/>
    <w:rsid w:val="0000278C"/>
    <w:rsid w:val="0000279E"/>
    <w:rsid w:val="00002B20"/>
    <w:rsid w:val="00002B9B"/>
    <w:rsid w:val="00002C2A"/>
    <w:rsid w:val="00002D88"/>
    <w:rsid w:val="00002ED7"/>
    <w:rsid w:val="00002F2F"/>
    <w:rsid w:val="00003089"/>
    <w:rsid w:val="0000309D"/>
    <w:rsid w:val="0000309F"/>
    <w:rsid w:val="00003220"/>
    <w:rsid w:val="00003288"/>
    <w:rsid w:val="00003641"/>
    <w:rsid w:val="0000365B"/>
    <w:rsid w:val="0000370D"/>
    <w:rsid w:val="00003C1E"/>
    <w:rsid w:val="00003CC1"/>
    <w:rsid w:val="00003D98"/>
    <w:rsid w:val="00003DAF"/>
    <w:rsid w:val="00003DEC"/>
    <w:rsid w:val="00003E6E"/>
    <w:rsid w:val="00003EF1"/>
    <w:rsid w:val="0000412B"/>
    <w:rsid w:val="00004178"/>
    <w:rsid w:val="0000418C"/>
    <w:rsid w:val="000043AE"/>
    <w:rsid w:val="000045FD"/>
    <w:rsid w:val="000046B4"/>
    <w:rsid w:val="0000481E"/>
    <w:rsid w:val="0000487B"/>
    <w:rsid w:val="00004956"/>
    <w:rsid w:val="00004ACD"/>
    <w:rsid w:val="00004CAE"/>
    <w:rsid w:val="00004CE2"/>
    <w:rsid w:val="00004E0F"/>
    <w:rsid w:val="00004FB8"/>
    <w:rsid w:val="000050B8"/>
    <w:rsid w:val="0000513F"/>
    <w:rsid w:val="000051CD"/>
    <w:rsid w:val="00005264"/>
    <w:rsid w:val="000053F9"/>
    <w:rsid w:val="0000556F"/>
    <w:rsid w:val="000055E0"/>
    <w:rsid w:val="000056F7"/>
    <w:rsid w:val="0000586C"/>
    <w:rsid w:val="00005876"/>
    <w:rsid w:val="00005877"/>
    <w:rsid w:val="000058A8"/>
    <w:rsid w:val="00005915"/>
    <w:rsid w:val="0000599E"/>
    <w:rsid w:val="00005A48"/>
    <w:rsid w:val="00005B56"/>
    <w:rsid w:val="00005C8A"/>
    <w:rsid w:val="00005DB4"/>
    <w:rsid w:val="00005E7E"/>
    <w:rsid w:val="00005F3F"/>
    <w:rsid w:val="000062F1"/>
    <w:rsid w:val="000063E2"/>
    <w:rsid w:val="000064DA"/>
    <w:rsid w:val="0000657B"/>
    <w:rsid w:val="000065A7"/>
    <w:rsid w:val="0000660E"/>
    <w:rsid w:val="000067CE"/>
    <w:rsid w:val="00006D18"/>
    <w:rsid w:val="00006D47"/>
    <w:rsid w:val="00006E38"/>
    <w:rsid w:val="0000731C"/>
    <w:rsid w:val="0000750D"/>
    <w:rsid w:val="00007625"/>
    <w:rsid w:val="000076F4"/>
    <w:rsid w:val="0000780D"/>
    <w:rsid w:val="0000785E"/>
    <w:rsid w:val="000079C8"/>
    <w:rsid w:val="000079F9"/>
    <w:rsid w:val="00007B24"/>
    <w:rsid w:val="00007BB4"/>
    <w:rsid w:val="00007D06"/>
    <w:rsid w:val="00007E04"/>
    <w:rsid w:val="00007F08"/>
    <w:rsid w:val="00007FD4"/>
    <w:rsid w:val="00010082"/>
    <w:rsid w:val="00010109"/>
    <w:rsid w:val="00010540"/>
    <w:rsid w:val="000109A7"/>
    <w:rsid w:val="000109D0"/>
    <w:rsid w:val="00010A08"/>
    <w:rsid w:val="00010A0B"/>
    <w:rsid w:val="00010A18"/>
    <w:rsid w:val="00010A1D"/>
    <w:rsid w:val="00010A3C"/>
    <w:rsid w:val="00010AF9"/>
    <w:rsid w:val="00010BED"/>
    <w:rsid w:val="00010EBE"/>
    <w:rsid w:val="00011228"/>
    <w:rsid w:val="00011349"/>
    <w:rsid w:val="00011434"/>
    <w:rsid w:val="000115B1"/>
    <w:rsid w:val="00011797"/>
    <w:rsid w:val="00011B3E"/>
    <w:rsid w:val="00011D72"/>
    <w:rsid w:val="00011E04"/>
    <w:rsid w:val="00011EC7"/>
    <w:rsid w:val="00011FB8"/>
    <w:rsid w:val="00012502"/>
    <w:rsid w:val="000126A1"/>
    <w:rsid w:val="000126F2"/>
    <w:rsid w:val="00012708"/>
    <w:rsid w:val="0001285A"/>
    <w:rsid w:val="000128A6"/>
    <w:rsid w:val="00012AD8"/>
    <w:rsid w:val="00012C33"/>
    <w:rsid w:val="00012D45"/>
    <w:rsid w:val="00012E65"/>
    <w:rsid w:val="00012EB8"/>
    <w:rsid w:val="00013014"/>
    <w:rsid w:val="00013171"/>
    <w:rsid w:val="0001338A"/>
    <w:rsid w:val="000134FD"/>
    <w:rsid w:val="0001357E"/>
    <w:rsid w:val="00013666"/>
    <w:rsid w:val="000136A7"/>
    <w:rsid w:val="0001370D"/>
    <w:rsid w:val="0001373F"/>
    <w:rsid w:val="00013914"/>
    <w:rsid w:val="00013987"/>
    <w:rsid w:val="000139B1"/>
    <w:rsid w:val="000139D4"/>
    <w:rsid w:val="00013D66"/>
    <w:rsid w:val="00013EF2"/>
    <w:rsid w:val="00014023"/>
    <w:rsid w:val="000140B4"/>
    <w:rsid w:val="0001418F"/>
    <w:rsid w:val="0001434B"/>
    <w:rsid w:val="0001444F"/>
    <w:rsid w:val="00014546"/>
    <w:rsid w:val="000146A4"/>
    <w:rsid w:val="0001479E"/>
    <w:rsid w:val="0001487C"/>
    <w:rsid w:val="000149F2"/>
    <w:rsid w:val="00014AE0"/>
    <w:rsid w:val="00014BD5"/>
    <w:rsid w:val="00014C3F"/>
    <w:rsid w:val="00014C74"/>
    <w:rsid w:val="00014CD4"/>
    <w:rsid w:val="00014DA9"/>
    <w:rsid w:val="00014DB4"/>
    <w:rsid w:val="00014DB5"/>
    <w:rsid w:val="00014DFE"/>
    <w:rsid w:val="00014E8A"/>
    <w:rsid w:val="00014F3B"/>
    <w:rsid w:val="0001502D"/>
    <w:rsid w:val="0001504C"/>
    <w:rsid w:val="000150AF"/>
    <w:rsid w:val="000151C5"/>
    <w:rsid w:val="000152D1"/>
    <w:rsid w:val="00015340"/>
    <w:rsid w:val="0001555D"/>
    <w:rsid w:val="0001581B"/>
    <w:rsid w:val="0001595F"/>
    <w:rsid w:val="000159FF"/>
    <w:rsid w:val="00015AD6"/>
    <w:rsid w:val="00015B62"/>
    <w:rsid w:val="00015ED0"/>
    <w:rsid w:val="00015EEA"/>
    <w:rsid w:val="00016055"/>
    <w:rsid w:val="0001607F"/>
    <w:rsid w:val="000161AD"/>
    <w:rsid w:val="000161E4"/>
    <w:rsid w:val="000162EF"/>
    <w:rsid w:val="000162F7"/>
    <w:rsid w:val="00016377"/>
    <w:rsid w:val="00016542"/>
    <w:rsid w:val="00016573"/>
    <w:rsid w:val="00016591"/>
    <w:rsid w:val="000166A6"/>
    <w:rsid w:val="000167C4"/>
    <w:rsid w:val="00016848"/>
    <w:rsid w:val="00016882"/>
    <w:rsid w:val="00016915"/>
    <w:rsid w:val="0001694D"/>
    <w:rsid w:val="00016A08"/>
    <w:rsid w:val="00016AF6"/>
    <w:rsid w:val="00016B57"/>
    <w:rsid w:val="00016BE7"/>
    <w:rsid w:val="00016BEB"/>
    <w:rsid w:val="00016C30"/>
    <w:rsid w:val="00016D23"/>
    <w:rsid w:val="00016E49"/>
    <w:rsid w:val="00016EC3"/>
    <w:rsid w:val="00016F8D"/>
    <w:rsid w:val="00017475"/>
    <w:rsid w:val="0001760C"/>
    <w:rsid w:val="00017B68"/>
    <w:rsid w:val="00017BD4"/>
    <w:rsid w:val="00017CF0"/>
    <w:rsid w:val="000200F4"/>
    <w:rsid w:val="0002014F"/>
    <w:rsid w:val="00020186"/>
    <w:rsid w:val="000202B3"/>
    <w:rsid w:val="000202F4"/>
    <w:rsid w:val="0002038F"/>
    <w:rsid w:val="00020526"/>
    <w:rsid w:val="00020834"/>
    <w:rsid w:val="000208BE"/>
    <w:rsid w:val="000208E9"/>
    <w:rsid w:val="000209B2"/>
    <w:rsid w:val="00020A98"/>
    <w:rsid w:val="00020ABF"/>
    <w:rsid w:val="00020ADC"/>
    <w:rsid w:val="00020C3A"/>
    <w:rsid w:val="00020CD0"/>
    <w:rsid w:val="00020DA6"/>
    <w:rsid w:val="00020DD5"/>
    <w:rsid w:val="00020EA3"/>
    <w:rsid w:val="00020F41"/>
    <w:rsid w:val="00021287"/>
    <w:rsid w:val="000212AE"/>
    <w:rsid w:val="0002132F"/>
    <w:rsid w:val="0002146D"/>
    <w:rsid w:val="000214A8"/>
    <w:rsid w:val="0002165B"/>
    <w:rsid w:val="00021860"/>
    <w:rsid w:val="000218F3"/>
    <w:rsid w:val="0002199B"/>
    <w:rsid w:val="00021BC7"/>
    <w:rsid w:val="00021CEF"/>
    <w:rsid w:val="00021D66"/>
    <w:rsid w:val="00021ED5"/>
    <w:rsid w:val="00021F84"/>
    <w:rsid w:val="00021FC5"/>
    <w:rsid w:val="000220F7"/>
    <w:rsid w:val="000222C1"/>
    <w:rsid w:val="00022346"/>
    <w:rsid w:val="000223A3"/>
    <w:rsid w:val="000223D8"/>
    <w:rsid w:val="0002284B"/>
    <w:rsid w:val="0002294B"/>
    <w:rsid w:val="00022B5A"/>
    <w:rsid w:val="00022C08"/>
    <w:rsid w:val="00022C6B"/>
    <w:rsid w:val="00022F13"/>
    <w:rsid w:val="000231BF"/>
    <w:rsid w:val="00023215"/>
    <w:rsid w:val="00023372"/>
    <w:rsid w:val="00023378"/>
    <w:rsid w:val="00023444"/>
    <w:rsid w:val="000234DE"/>
    <w:rsid w:val="000236C7"/>
    <w:rsid w:val="000236FA"/>
    <w:rsid w:val="0002374B"/>
    <w:rsid w:val="00023825"/>
    <w:rsid w:val="00023A58"/>
    <w:rsid w:val="00023B2D"/>
    <w:rsid w:val="00023B90"/>
    <w:rsid w:val="00023D5F"/>
    <w:rsid w:val="00023EE3"/>
    <w:rsid w:val="00024283"/>
    <w:rsid w:val="0002430D"/>
    <w:rsid w:val="00024491"/>
    <w:rsid w:val="00024588"/>
    <w:rsid w:val="00024640"/>
    <w:rsid w:val="00024659"/>
    <w:rsid w:val="0002475A"/>
    <w:rsid w:val="0002478E"/>
    <w:rsid w:val="000247A1"/>
    <w:rsid w:val="000247E6"/>
    <w:rsid w:val="0002480D"/>
    <w:rsid w:val="00024900"/>
    <w:rsid w:val="00024941"/>
    <w:rsid w:val="0002495A"/>
    <w:rsid w:val="00024A8B"/>
    <w:rsid w:val="00024B57"/>
    <w:rsid w:val="0002528A"/>
    <w:rsid w:val="000252AC"/>
    <w:rsid w:val="000252B6"/>
    <w:rsid w:val="000253D9"/>
    <w:rsid w:val="00025425"/>
    <w:rsid w:val="00025490"/>
    <w:rsid w:val="000255E3"/>
    <w:rsid w:val="0002562D"/>
    <w:rsid w:val="000256C9"/>
    <w:rsid w:val="0002575D"/>
    <w:rsid w:val="000259F2"/>
    <w:rsid w:val="00025AE7"/>
    <w:rsid w:val="00025B31"/>
    <w:rsid w:val="00025C7C"/>
    <w:rsid w:val="00025C7F"/>
    <w:rsid w:val="00025EBE"/>
    <w:rsid w:val="00025F93"/>
    <w:rsid w:val="00025FAE"/>
    <w:rsid w:val="00026034"/>
    <w:rsid w:val="000261A9"/>
    <w:rsid w:val="00026500"/>
    <w:rsid w:val="000265C9"/>
    <w:rsid w:val="00026667"/>
    <w:rsid w:val="000266F3"/>
    <w:rsid w:val="00026858"/>
    <w:rsid w:val="000268A3"/>
    <w:rsid w:val="000268BF"/>
    <w:rsid w:val="000269F5"/>
    <w:rsid w:val="00026AA3"/>
    <w:rsid w:val="00026CC4"/>
    <w:rsid w:val="00026D90"/>
    <w:rsid w:val="00026D98"/>
    <w:rsid w:val="00026E24"/>
    <w:rsid w:val="00027171"/>
    <w:rsid w:val="0002717D"/>
    <w:rsid w:val="0002737D"/>
    <w:rsid w:val="00027384"/>
    <w:rsid w:val="0002762C"/>
    <w:rsid w:val="000276BA"/>
    <w:rsid w:val="000276DA"/>
    <w:rsid w:val="000276FF"/>
    <w:rsid w:val="000277CF"/>
    <w:rsid w:val="000278A6"/>
    <w:rsid w:val="00027972"/>
    <w:rsid w:val="00027994"/>
    <w:rsid w:val="00027A0F"/>
    <w:rsid w:val="00027B43"/>
    <w:rsid w:val="00027C89"/>
    <w:rsid w:val="0003013D"/>
    <w:rsid w:val="000301F5"/>
    <w:rsid w:val="0003026C"/>
    <w:rsid w:val="000302F0"/>
    <w:rsid w:val="00030537"/>
    <w:rsid w:val="0003056B"/>
    <w:rsid w:val="000305A3"/>
    <w:rsid w:val="0003067A"/>
    <w:rsid w:val="0003068E"/>
    <w:rsid w:val="000306DF"/>
    <w:rsid w:val="00030732"/>
    <w:rsid w:val="00030836"/>
    <w:rsid w:val="00030887"/>
    <w:rsid w:val="000308A5"/>
    <w:rsid w:val="00030A75"/>
    <w:rsid w:val="00030B42"/>
    <w:rsid w:val="00030C39"/>
    <w:rsid w:val="00030D4C"/>
    <w:rsid w:val="00030DBD"/>
    <w:rsid w:val="00030FAF"/>
    <w:rsid w:val="00030FEF"/>
    <w:rsid w:val="00031128"/>
    <w:rsid w:val="00031151"/>
    <w:rsid w:val="000316AD"/>
    <w:rsid w:val="000319FE"/>
    <w:rsid w:val="00031AD2"/>
    <w:rsid w:val="00031AE4"/>
    <w:rsid w:val="00031D1D"/>
    <w:rsid w:val="00031DC4"/>
    <w:rsid w:val="000321F0"/>
    <w:rsid w:val="000322FB"/>
    <w:rsid w:val="000326B5"/>
    <w:rsid w:val="000328F4"/>
    <w:rsid w:val="00032CD4"/>
    <w:rsid w:val="00032D62"/>
    <w:rsid w:val="00032D64"/>
    <w:rsid w:val="00032DC7"/>
    <w:rsid w:val="00032E24"/>
    <w:rsid w:val="00032FB7"/>
    <w:rsid w:val="0003300B"/>
    <w:rsid w:val="00033126"/>
    <w:rsid w:val="00033554"/>
    <w:rsid w:val="00033667"/>
    <w:rsid w:val="000336E0"/>
    <w:rsid w:val="0003371A"/>
    <w:rsid w:val="000337F3"/>
    <w:rsid w:val="000338B1"/>
    <w:rsid w:val="00033940"/>
    <w:rsid w:val="000339D3"/>
    <w:rsid w:val="00033A2A"/>
    <w:rsid w:val="00033A66"/>
    <w:rsid w:val="00033AFC"/>
    <w:rsid w:val="00033B32"/>
    <w:rsid w:val="00033B71"/>
    <w:rsid w:val="00033C3F"/>
    <w:rsid w:val="00033E63"/>
    <w:rsid w:val="00033EAF"/>
    <w:rsid w:val="00033F64"/>
    <w:rsid w:val="000340A8"/>
    <w:rsid w:val="0003418F"/>
    <w:rsid w:val="00034320"/>
    <w:rsid w:val="000344AC"/>
    <w:rsid w:val="000344C5"/>
    <w:rsid w:val="000345D4"/>
    <w:rsid w:val="00034610"/>
    <w:rsid w:val="000348C3"/>
    <w:rsid w:val="000349AD"/>
    <w:rsid w:val="000349DF"/>
    <w:rsid w:val="00034A42"/>
    <w:rsid w:val="00034A75"/>
    <w:rsid w:val="00034AB7"/>
    <w:rsid w:val="00034B56"/>
    <w:rsid w:val="00034B5C"/>
    <w:rsid w:val="00034B7A"/>
    <w:rsid w:val="00034BE1"/>
    <w:rsid w:val="00034C2B"/>
    <w:rsid w:val="00034DA2"/>
    <w:rsid w:val="00034E7E"/>
    <w:rsid w:val="00034EBF"/>
    <w:rsid w:val="00034F8D"/>
    <w:rsid w:val="0003521E"/>
    <w:rsid w:val="00035236"/>
    <w:rsid w:val="000352C5"/>
    <w:rsid w:val="000354A4"/>
    <w:rsid w:val="000354DB"/>
    <w:rsid w:val="00035572"/>
    <w:rsid w:val="000355AA"/>
    <w:rsid w:val="0003580F"/>
    <w:rsid w:val="0003589B"/>
    <w:rsid w:val="000359D7"/>
    <w:rsid w:val="00035A5B"/>
    <w:rsid w:val="00035A67"/>
    <w:rsid w:val="00035B66"/>
    <w:rsid w:val="00035CEC"/>
    <w:rsid w:val="00035CF1"/>
    <w:rsid w:val="00035F9A"/>
    <w:rsid w:val="00036299"/>
    <w:rsid w:val="00036318"/>
    <w:rsid w:val="00036343"/>
    <w:rsid w:val="0003641E"/>
    <w:rsid w:val="000364E8"/>
    <w:rsid w:val="00036794"/>
    <w:rsid w:val="00036A14"/>
    <w:rsid w:val="00036A32"/>
    <w:rsid w:val="00036B3C"/>
    <w:rsid w:val="00036B84"/>
    <w:rsid w:val="00036E34"/>
    <w:rsid w:val="000370F0"/>
    <w:rsid w:val="000371DB"/>
    <w:rsid w:val="00037207"/>
    <w:rsid w:val="000372AD"/>
    <w:rsid w:val="00037310"/>
    <w:rsid w:val="00037323"/>
    <w:rsid w:val="00037332"/>
    <w:rsid w:val="000375E6"/>
    <w:rsid w:val="00037982"/>
    <w:rsid w:val="000379D1"/>
    <w:rsid w:val="00037A69"/>
    <w:rsid w:val="00037C53"/>
    <w:rsid w:val="00037C63"/>
    <w:rsid w:val="00037C6D"/>
    <w:rsid w:val="00037D86"/>
    <w:rsid w:val="00037F6E"/>
    <w:rsid w:val="00040256"/>
    <w:rsid w:val="0004041D"/>
    <w:rsid w:val="00040530"/>
    <w:rsid w:val="000408A9"/>
    <w:rsid w:val="0004090D"/>
    <w:rsid w:val="00040AA1"/>
    <w:rsid w:val="00040AC9"/>
    <w:rsid w:val="00040C16"/>
    <w:rsid w:val="00040F63"/>
    <w:rsid w:val="00040F8D"/>
    <w:rsid w:val="00040FA5"/>
    <w:rsid w:val="00041073"/>
    <w:rsid w:val="000410E8"/>
    <w:rsid w:val="00041192"/>
    <w:rsid w:val="000413A7"/>
    <w:rsid w:val="000414D8"/>
    <w:rsid w:val="00041538"/>
    <w:rsid w:val="00041554"/>
    <w:rsid w:val="00041572"/>
    <w:rsid w:val="0004170B"/>
    <w:rsid w:val="0004175E"/>
    <w:rsid w:val="000417E2"/>
    <w:rsid w:val="000417E5"/>
    <w:rsid w:val="0004181C"/>
    <w:rsid w:val="000418D2"/>
    <w:rsid w:val="0004190B"/>
    <w:rsid w:val="000419C2"/>
    <w:rsid w:val="000419EC"/>
    <w:rsid w:val="00041DDF"/>
    <w:rsid w:val="00041E39"/>
    <w:rsid w:val="0004216E"/>
    <w:rsid w:val="00042303"/>
    <w:rsid w:val="000423AA"/>
    <w:rsid w:val="000423DD"/>
    <w:rsid w:val="0004243E"/>
    <w:rsid w:val="000424C7"/>
    <w:rsid w:val="0004255A"/>
    <w:rsid w:val="00042699"/>
    <w:rsid w:val="000428DB"/>
    <w:rsid w:val="00042958"/>
    <w:rsid w:val="000429D5"/>
    <w:rsid w:val="000429ED"/>
    <w:rsid w:val="00042A70"/>
    <w:rsid w:val="00042AA3"/>
    <w:rsid w:val="00042C48"/>
    <w:rsid w:val="00042C6B"/>
    <w:rsid w:val="00042CC1"/>
    <w:rsid w:val="00042D95"/>
    <w:rsid w:val="00042E56"/>
    <w:rsid w:val="00042EEB"/>
    <w:rsid w:val="00043097"/>
    <w:rsid w:val="000430C5"/>
    <w:rsid w:val="000430E3"/>
    <w:rsid w:val="00043327"/>
    <w:rsid w:val="00043361"/>
    <w:rsid w:val="00043548"/>
    <w:rsid w:val="000435A3"/>
    <w:rsid w:val="00043846"/>
    <w:rsid w:val="00043892"/>
    <w:rsid w:val="000438A7"/>
    <w:rsid w:val="00043944"/>
    <w:rsid w:val="000439B7"/>
    <w:rsid w:val="000439F1"/>
    <w:rsid w:val="00043B66"/>
    <w:rsid w:val="00043C69"/>
    <w:rsid w:val="00044163"/>
    <w:rsid w:val="00044165"/>
    <w:rsid w:val="000441E7"/>
    <w:rsid w:val="0004421C"/>
    <w:rsid w:val="0004423A"/>
    <w:rsid w:val="000442C5"/>
    <w:rsid w:val="000443C4"/>
    <w:rsid w:val="0004462C"/>
    <w:rsid w:val="00044905"/>
    <w:rsid w:val="00044A14"/>
    <w:rsid w:val="00044C3F"/>
    <w:rsid w:val="00044D53"/>
    <w:rsid w:val="00044E8A"/>
    <w:rsid w:val="00044E90"/>
    <w:rsid w:val="00044E94"/>
    <w:rsid w:val="00045288"/>
    <w:rsid w:val="000452CE"/>
    <w:rsid w:val="000453DA"/>
    <w:rsid w:val="00045454"/>
    <w:rsid w:val="00045497"/>
    <w:rsid w:val="00045504"/>
    <w:rsid w:val="000458AD"/>
    <w:rsid w:val="000459AF"/>
    <w:rsid w:val="00045A39"/>
    <w:rsid w:val="00045B2A"/>
    <w:rsid w:val="00045B77"/>
    <w:rsid w:val="00045CE6"/>
    <w:rsid w:val="00045FD7"/>
    <w:rsid w:val="00046063"/>
    <w:rsid w:val="00046392"/>
    <w:rsid w:val="000463B8"/>
    <w:rsid w:val="0004649D"/>
    <w:rsid w:val="0004669D"/>
    <w:rsid w:val="000468F0"/>
    <w:rsid w:val="00046BAA"/>
    <w:rsid w:val="00046C00"/>
    <w:rsid w:val="00046D12"/>
    <w:rsid w:val="00046D40"/>
    <w:rsid w:val="00046E31"/>
    <w:rsid w:val="00046EC9"/>
    <w:rsid w:val="00046EE2"/>
    <w:rsid w:val="00046FF9"/>
    <w:rsid w:val="0004709F"/>
    <w:rsid w:val="000471FD"/>
    <w:rsid w:val="000473C8"/>
    <w:rsid w:val="0004750D"/>
    <w:rsid w:val="00047703"/>
    <w:rsid w:val="0004777F"/>
    <w:rsid w:val="0004784C"/>
    <w:rsid w:val="00047B21"/>
    <w:rsid w:val="00047C2E"/>
    <w:rsid w:val="00047D08"/>
    <w:rsid w:val="00047D0C"/>
    <w:rsid w:val="00047EA0"/>
    <w:rsid w:val="00047EC0"/>
    <w:rsid w:val="00047F93"/>
    <w:rsid w:val="00050044"/>
    <w:rsid w:val="0005007B"/>
    <w:rsid w:val="000501CA"/>
    <w:rsid w:val="000502B0"/>
    <w:rsid w:val="00050382"/>
    <w:rsid w:val="0005062A"/>
    <w:rsid w:val="0005077D"/>
    <w:rsid w:val="000507AA"/>
    <w:rsid w:val="000507F4"/>
    <w:rsid w:val="00050956"/>
    <w:rsid w:val="0005099C"/>
    <w:rsid w:val="000509D9"/>
    <w:rsid w:val="00050A28"/>
    <w:rsid w:val="00050BCE"/>
    <w:rsid w:val="00050E4D"/>
    <w:rsid w:val="00050E63"/>
    <w:rsid w:val="00050EF7"/>
    <w:rsid w:val="00050F79"/>
    <w:rsid w:val="00050FCE"/>
    <w:rsid w:val="000510C7"/>
    <w:rsid w:val="00051395"/>
    <w:rsid w:val="000515E8"/>
    <w:rsid w:val="00051724"/>
    <w:rsid w:val="000517AF"/>
    <w:rsid w:val="000519A0"/>
    <w:rsid w:val="000519D5"/>
    <w:rsid w:val="00051AAF"/>
    <w:rsid w:val="00051AED"/>
    <w:rsid w:val="00051BE4"/>
    <w:rsid w:val="00051C15"/>
    <w:rsid w:val="00051EB6"/>
    <w:rsid w:val="00052185"/>
    <w:rsid w:val="00052283"/>
    <w:rsid w:val="000522D7"/>
    <w:rsid w:val="00052360"/>
    <w:rsid w:val="0005260B"/>
    <w:rsid w:val="00052735"/>
    <w:rsid w:val="00052801"/>
    <w:rsid w:val="0005285B"/>
    <w:rsid w:val="00052A53"/>
    <w:rsid w:val="00052B58"/>
    <w:rsid w:val="00052CA4"/>
    <w:rsid w:val="00052CBF"/>
    <w:rsid w:val="00052D58"/>
    <w:rsid w:val="00052D9D"/>
    <w:rsid w:val="00052DE4"/>
    <w:rsid w:val="00052E10"/>
    <w:rsid w:val="00052E6A"/>
    <w:rsid w:val="00052E95"/>
    <w:rsid w:val="00052EA0"/>
    <w:rsid w:val="00053001"/>
    <w:rsid w:val="00053031"/>
    <w:rsid w:val="000530AA"/>
    <w:rsid w:val="00053117"/>
    <w:rsid w:val="000531FB"/>
    <w:rsid w:val="00053525"/>
    <w:rsid w:val="00053549"/>
    <w:rsid w:val="00053564"/>
    <w:rsid w:val="00053669"/>
    <w:rsid w:val="000538A5"/>
    <w:rsid w:val="000538F6"/>
    <w:rsid w:val="00053998"/>
    <w:rsid w:val="00053A3B"/>
    <w:rsid w:val="00053AAC"/>
    <w:rsid w:val="00053CA1"/>
    <w:rsid w:val="00053F20"/>
    <w:rsid w:val="00054029"/>
    <w:rsid w:val="0005413B"/>
    <w:rsid w:val="0005418B"/>
    <w:rsid w:val="00054297"/>
    <w:rsid w:val="000542DD"/>
    <w:rsid w:val="00054305"/>
    <w:rsid w:val="0005441C"/>
    <w:rsid w:val="00054511"/>
    <w:rsid w:val="00054551"/>
    <w:rsid w:val="00054620"/>
    <w:rsid w:val="00054885"/>
    <w:rsid w:val="00054B30"/>
    <w:rsid w:val="00054C01"/>
    <w:rsid w:val="00054DCF"/>
    <w:rsid w:val="00055034"/>
    <w:rsid w:val="00055054"/>
    <w:rsid w:val="000550B8"/>
    <w:rsid w:val="00055426"/>
    <w:rsid w:val="00055612"/>
    <w:rsid w:val="00055717"/>
    <w:rsid w:val="000557FB"/>
    <w:rsid w:val="0005581C"/>
    <w:rsid w:val="000558F0"/>
    <w:rsid w:val="00055B2D"/>
    <w:rsid w:val="00055C1B"/>
    <w:rsid w:val="00055C5D"/>
    <w:rsid w:val="00055CCA"/>
    <w:rsid w:val="00055D87"/>
    <w:rsid w:val="00055DDF"/>
    <w:rsid w:val="00055F4D"/>
    <w:rsid w:val="00055F50"/>
    <w:rsid w:val="000560AF"/>
    <w:rsid w:val="000561BC"/>
    <w:rsid w:val="000561DC"/>
    <w:rsid w:val="0005634C"/>
    <w:rsid w:val="00056502"/>
    <w:rsid w:val="000568D2"/>
    <w:rsid w:val="0005698D"/>
    <w:rsid w:val="000569B6"/>
    <w:rsid w:val="00056A2B"/>
    <w:rsid w:val="00056B66"/>
    <w:rsid w:val="00056D25"/>
    <w:rsid w:val="00056E1D"/>
    <w:rsid w:val="00057111"/>
    <w:rsid w:val="000571F7"/>
    <w:rsid w:val="000572A4"/>
    <w:rsid w:val="00057352"/>
    <w:rsid w:val="0005741C"/>
    <w:rsid w:val="0005770E"/>
    <w:rsid w:val="0005779F"/>
    <w:rsid w:val="0005781E"/>
    <w:rsid w:val="0005788D"/>
    <w:rsid w:val="0005790D"/>
    <w:rsid w:val="00057C33"/>
    <w:rsid w:val="00057C7A"/>
    <w:rsid w:val="00057C7F"/>
    <w:rsid w:val="00057D80"/>
    <w:rsid w:val="00057FF9"/>
    <w:rsid w:val="00060100"/>
    <w:rsid w:val="000602FD"/>
    <w:rsid w:val="0006034C"/>
    <w:rsid w:val="000603B6"/>
    <w:rsid w:val="000604B3"/>
    <w:rsid w:val="00060539"/>
    <w:rsid w:val="0006069E"/>
    <w:rsid w:val="000606C3"/>
    <w:rsid w:val="00060884"/>
    <w:rsid w:val="00060B4B"/>
    <w:rsid w:val="00060C8C"/>
    <w:rsid w:val="00060D3D"/>
    <w:rsid w:val="00060E65"/>
    <w:rsid w:val="00060EAC"/>
    <w:rsid w:val="00060FF9"/>
    <w:rsid w:val="00061091"/>
    <w:rsid w:val="0006125D"/>
    <w:rsid w:val="000614D1"/>
    <w:rsid w:val="000616BF"/>
    <w:rsid w:val="00061883"/>
    <w:rsid w:val="00061B60"/>
    <w:rsid w:val="00061BC5"/>
    <w:rsid w:val="00061BFD"/>
    <w:rsid w:val="00061C99"/>
    <w:rsid w:val="00061EBD"/>
    <w:rsid w:val="00061FAD"/>
    <w:rsid w:val="00062038"/>
    <w:rsid w:val="00062121"/>
    <w:rsid w:val="00062144"/>
    <w:rsid w:val="0006230E"/>
    <w:rsid w:val="0006239C"/>
    <w:rsid w:val="0006246F"/>
    <w:rsid w:val="000624A1"/>
    <w:rsid w:val="00062506"/>
    <w:rsid w:val="00062561"/>
    <w:rsid w:val="00062962"/>
    <w:rsid w:val="00062A8A"/>
    <w:rsid w:val="00062B09"/>
    <w:rsid w:val="00062C79"/>
    <w:rsid w:val="00062E62"/>
    <w:rsid w:val="000631D1"/>
    <w:rsid w:val="00063264"/>
    <w:rsid w:val="000634D2"/>
    <w:rsid w:val="00063614"/>
    <w:rsid w:val="00063683"/>
    <w:rsid w:val="000638B3"/>
    <w:rsid w:val="00063AFF"/>
    <w:rsid w:val="00063D07"/>
    <w:rsid w:val="00063F96"/>
    <w:rsid w:val="00064090"/>
    <w:rsid w:val="0006427D"/>
    <w:rsid w:val="00064291"/>
    <w:rsid w:val="000647E3"/>
    <w:rsid w:val="0006481E"/>
    <w:rsid w:val="00064A6D"/>
    <w:rsid w:val="00064AC8"/>
    <w:rsid w:val="00064C60"/>
    <w:rsid w:val="00064CCC"/>
    <w:rsid w:val="00064D6E"/>
    <w:rsid w:val="00064D7A"/>
    <w:rsid w:val="00064DF7"/>
    <w:rsid w:val="00065232"/>
    <w:rsid w:val="0006537D"/>
    <w:rsid w:val="00065521"/>
    <w:rsid w:val="0006552F"/>
    <w:rsid w:val="0006563A"/>
    <w:rsid w:val="000656C0"/>
    <w:rsid w:val="000656DA"/>
    <w:rsid w:val="0006573B"/>
    <w:rsid w:val="000658A8"/>
    <w:rsid w:val="00065A7B"/>
    <w:rsid w:val="00065C2C"/>
    <w:rsid w:val="00065F14"/>
    <w:rsid w:val="00065FAC"/>
    <w:rsid w:val="000660F3"/>
    <w:rsid w:val="00066124"/>
    <w:rsid w:val="000662A8"/>
    <w:rsid w:val="00066449"/>
    <w:rsid w:val="000666D9"/>
    <w:rsid w:val="00066738"/>
    <w:rsid w:val="00066758"/>
    <w:rsid w:val="000667D9"/>
    <w:rsid w:val="00066855"/>
    <w:rsid w:val="0006689A"/>
    <w:rsid w:val="000668F3"/>
    <w:rsid w:val="00066991"/>
    <w:rsid w:val="00066B51"/>
    <w:rsid w:val="00066D78"/>
    <w:rsid w:val="00066F2D"/>
    <w:rsid w:val="00066FF7"/>
    <w:rsid w:val="000673AC"/>
    <w:rsid w:val="0006755D"/>
    <w:rsid w:val="00067613"/>
    <w:rsid w:val="00067640"/>
    <w:rsid w:val="0006769C"/>
    <w:rsid w:val="0006785E"/>
    <w:rsid w:val="000679A9"/>
    <w:rsid w:val="00067A3C"/>
    <w:rsid w:val="00067B10"/>
    <w:rsid w:val="00067EBC"/>
    <w:rsid w:val="00067F77"/>
    <w:rsid w:val="00070281"/>
    <w:rsid w:val="00070337"/>
    <w:rsid w:val="00070616"/>
    <w:rsid w:val="00070716"/>
    <w:rsid w:val="0007072E"/>
    <w:rsid w:val="0007083C"/>
    <w:rsid w:val="00070AE5"/>
    <w:rsid w:val="00070DE6"/>
    <w:rsid w:val="00070EC4"/>
    <w:rsid w:val="00070EE9"/>
    <w:rsid w:val="00070F4C"/>
    <w:rsid w:val="00070FBD"/>
    <w:rsid w:val="0007116F"/>
    <w:rsid w:val="000711FD"/>
    <w:rsid w:val="0007129A"/>
    <w:rsid w:val="000712D5"/>
    <w:rsid w:val="000712F9"/>
    <w:rsid w:val="0007133A"/>
    <w:rsid w:val="0007137E"/>
    <w:rsid w:val="000713A4"/>
    <w:rsid w:val="00071606"/>
    <w:rsid w:val="000716C0"/>
    <w:rsid w:val="00071775"/>
    <w:rsid w:val="00071964"/>
    <w:rsid w:val="00071976"/>
    <w:rsid w:val="00071BAD"/>
    <w:rsid w:val="00071C04"/>
    <w:rsid w:val="00071C23"/>
    <w:rsid w:val="000720C9"/>
    <w:rsid w:val="00072220"/>
    <w:rsid w:val="00072223"/>
    <w:rsid w:val="000723FD"/>
    <w:rsid w:val="0007243D"/>
    <w:rsid w:val="000724B2"/>
    <w:rsid w:val="000724E4"/>
    <w:rsid w:val="00072555"/>
    <w:rsid w:val="0007267B"/>
    <w:rsid w:val="000727C6"/>
    <w:rsid w:val="000728EE"/>
    <w:rsid w:val="0007297D"/>
    <w:rsid w:val="000729C3"/>
    <w:rsid w:val="00072A7B"/>
    <w:rsid w:val="00072AC2"/>
    <w:rsid w:val="00072B8B"/>
    <w:rsid w:val="00072C41"/>
    <w:rsid w:val="00072D95"/>
    <w:rsid w:val="00072DF0"/>
    <w:rsid w:val="00072E6C"/>
    <w:rsid w:val="000731A3"/>
    <w:rsid w:val="000731D8"/>
    <w:rsid w:val="00073228"/>
    <w:rsid w:val="00073426"/>
    <w:rsid w:val="000734BC"/>
    <w:rsid w:val="000734CF"/>
    <w:rsid w:val="00073565"/>
    <w:rsid w:val="000737FE"/>
    <w:rsid w:val="0007385B"/>
    <w:rsid w:val="000739B9"/>
    <w:rsid w:val="000739D4"/>
    <w:rsid w:val="00073A33"/>
    <w:rsid w:val="00073BBB"/>
    <w:rsid w:val="00073CA4"/>
    <w:rsid w:val="00073D6C"/>
    <w:rsid w:val="00073E7E"/>
    <w:rsid w:val="00073EAD"/>
    <w:rsid w:val="000744EE"/>
    <w:rsid w:val="000746D1"/>
    <w:rsid w:val="0007478A"/>
    <w:rsid w:val="00074828"/>
    <w:rsid w:val="00074A35"/>
    <w:rsid w:val="00074BC6"/>
    <w:rsid w:val="00074EEB"/>
    <w:rsid w:val="0007501B"/>
    <w:rsid w:val="0007519C"/>
    <w:rsid w:val="00075212"/>
    <w:rsid w:val="00075272"/>
    <w:rsid w:val="00075331"/>
    <w:rsid w:val="000758A4"/>
    <w:rsid w:val="0007594A"/>
    <w:rsid w:val="000759E1"/>
    <w:rsid w:val="00075A94"/>
    <w:rsid w:val="00075C3C"/>
    <w:rsid w:val="00075C40"/>
    <w:rsid w:val="00075D31"/>
    <w:rsid w:val="00075F31"/>
    <w:rsid w:val="0007602A"/>
    <w:rsid w:val="0007606E"/>
    <w:rsid w:val="000760D7"/>
    <w:rsid w:val="000761D6"/>
    <w:rsid w:val="00076384"/>
    <w:rsid w:val="0007646B"/>
    <w:rsid w:val="00076616"/>
    <w:rsid w:val="0007676E"/>
    <w:rsid w:val="000767BB"/>
    <w:rsid w:val="000768FE"/>
    <w:rsid w:val="000769E6"/>
    <w:rsid w:val="00076BC4"/>
    <w:rsid w:val="00076C77"/>
    <w:rsid w:val="00076DAA"/>
    <w:rsid w:val="00076F38"/>
    <w:rsid w:val="000772F3"/>
    <w:rsid w:val="0007744F"/>
    <w:rsid w:val="0007750E"/>
    <w:rsid w:val="00077567"/>
    <w:rsid w:val="00077641"/>
    <w:rsid w:val="000776E1"/>
    <w:rsid w:val="00077856"/>
    <w:rsid w:val="00077899"/>
    <w:rsid w:val="000778B9"/>
    <w:rsid w:val="00077934"/>
    <w:rsid w:val="000779B4"/>
    <w:rsid w:val="00077A71"/>
    <w:rsid w:val="00077BF6"/>
    <w:rsid w:val="00077C3D"/>
    <w:rsid w:val="00077E10"/>
    <w:rsid w:val="00080049"/>
    <w:rsid w:val="00080060"/>
    <w:rsid w:val="00080120"/>
    <w:rsid w:val="00080122"/>
    <w:rsid w:val="00080165"/>
    <w:rsid w:val="000801CB"/>
    <w:rsid w:val="00080343"/>
    <w:rsid w:val="000804A5"/>
    <w:rsid w:val="0008056C"/>
    <w:rsid w:val="000805A1"/>
    <w:rsid w:val="000805A9"/>
    <w:rsid w:val="000805AF"/>
    <w:rsid w:val="0008075F"/>
    <w:rsid w:val="0008096C"/>
    <w:rsid w:val="0008098F"/>
    <w:rsid w:val="00080B0F"/>
    <w:rsid w:val="00080B6E"/>
    <w:rsid w:val="00080C80"/>
    <w:rsid w:val="00080D39"/>
    <w:rsid w:val="00080F6B"/>
    <w:rsid w:val="00080F8A"/>
    <w:rsid w:val="0008104A"/>
    <w:rsid w:val="00081065"/>
    <w:rsid w:val="000810B8"/>
    <w:rsid w:val="000811E6"/>
    <w:rsid w:val="0008124E"/>
    <w:rsid w:val="0008143A"/>
    <w:rsid w:val="000814B3"/>
    <w:rsid w:val="000814C8"/>
    <w:rsid w:val="00081589"/>
    <w:rsid w:val="000815C4"/>
    <w:rsid w:val="0008170E"/>
    <w:rsid w:val="00081827"/>
    <w:rsid w:val="00081D96"/>
    <w:rsid w:val="00081D9B"/>
    <w:rsid w:val="00081E63"/>
    <w:rsid w:val="00081F0B"/>
    <w:rsid w:val="00082025"/>
    <w:rsid w:val="0008216B"/>
    <w:rsid w:val="0008218C"/>
    <w:rsid w:val="000821B4"/>
    <w:rsid w:val="00082221"/>
    <w:rsid w:val="00082231"/>
    <w:rsid w:val="000822A3"/>
    <w:rsid w:val="000822FF"/>
    <w:rsid w:val="00082423"/>
    <w:rsid w:val="0008250E"/>
    <w:rsid w:val="0008252B"/>
    <w:rsid w:val="0008270A"/>
    <w:rsid w:val="00082719"/>
    <w:rsid w:val="00082780"/>
    <w:rsid w:val="00082826"/>
    <w:rsid w:val="00082A5C"/>
    <w:rsid w:val="00082BD6"/>
    <w:rsid w:val="00082C16"/>
    <w:rsid w:val="00082D1C"/>
    <w:rsid w:val="00082E2D"/>
    <w:rsid w:val="00082F86"/>
    <w:rsid w:val="0008307F"/>
    <w:rsid w:val="00083120"/>
    <w:rsid w:val="000833B9"/>
    <w:rsid w:val="000834BE"/>
    <w:rsid w:val="00083589"/>
    <w:rsid w:val="0008384A"/>
    <w:rsid w:val="000838E5"/>
    <w:rsid w:val="00083B15"/>
    <w:rsid w:val="00083BB5"/>
    <w:rsid w:val="00083C49"/>
    <w:rsid w:val="00083D61"/>
    <w:rsid w:val="00083F8B"/>
    <w:rsid w:val="00084055"/>
    <w:rsid w:val="0008406B"/>
    <w:rsid w:val="00084084"/>
    <w:rsid w:val="000841C6"/>
    <w:rsid w:val="000847FD"/>
    <w:rsid w:val="0008491B"/>
    <w:rsid w:val="00084927"/>
    <w:rsid w:val="0008499F"/>
    <w:rsid w:val="00084A5A"/>
    <w:rsid w:val="00084ADF"/>
    <w:rsid w:val="00084D8B"/>
    <w:rsid w:val="00084F6E"/>
    <w:rsid w:val="00085115"/>
    <w:rsid w:val="00085143"/>
    <w:rsid w:val="00085201"/>
    <w:rsid w:val="00085308"/>
    <w:rsid w:val="000853BA"/>
    <w:rsid w:val="000853D3"/>
    <w:rsid w:val="000854D6"/>
    <w:rsid w:val="0008554B"/>
    <w:rsid w:val="000856DA"/>
    <w:rsid w:val="00085705"/>
    <w:rsid w:val="00085896"/>
    <w:rsid w:val="0008591F"/>
    <w:rsid w:val="00085A7B"/>
    <w:rsid w:val="00085AF1"/>
    <w:rsid w:val="00085B80"/>
    <w:rsid w:val="00085E3B"/>
    <w:rsid w:val="00085E6F"/>
    <w:rsid w:val="00085EF4"/>
    <w:rsid w:val="00085F38"/>
    <w:rsid w:val="0008601D"/>
    <w:rsid w:val="0008607A"/>
    <w:rsid w:val="000861C3"/>
    <w:rsid w:val="000861FA"/>
    <w:rsid w:val="00086369"/>
    <w:rsid w:val="000864D6"/>
    <w:rsid w:val="00086527"/>
    <w:rsid w:val="00086580"/>
    <w:rsid w:val="000866D2"/>
    <w:rsid w:val="0008672A"/>
    <w:rsid w:val="000867D8"/>
    <w:rsid w:val="000868BD"/>
    <w:rsid w:val="0008691B"/>
    <w:rsid w:val="00086C12"/>
    <w:rsid w:val="00086C28"/>
    <w:rsid w:val="00086DDE"/>
    <w:rsid w:val="00086E02"/>
    <w:rsid w:val="00087087"/>
    <w:rsid w:val="000870C4"/>
    <w:rsid w:val="00087437"/>
    <w:rsid w:val="000874D7"/>
    <w:rsid w:val="00087594"/>
    <w:rsid w:val="00087738"/>
    <w:rsid w:val="0008792E"/>
    <w:rsid w:val="0008798C"/>
    <w:rsid w:val="00087C2C"/>
    <w:rsid w:val="000900B0"/>
    <w:rsid w:val="000900C7"/>
    <w:rsid w:val="0009010E"/>
    <w:rsid w:val="000901A7"/>
    <w:rsid w:val="0009038D"/>
    <w:rsid w:val="00090575"/>
    <w:rsid w:val="000905D2"/>
    <w:rsid w:val="00090720"/>
    <w:rsid w:val="000908E3"/>
    <w:rsid w:val="00090978"/>
    <w:rsid w:val="00090983"/>
    <w:rsid w:val="00090A8E"/>
    <w:rsid w:val="00090CB2"/>
    <w:rsid w:val="00090CFD"/>
    <w:rsid w:val="00090D70"/>
    <w:rsid w:val="00090DA4"/>
    <w:rsid w:val="00090FD9"/>
    <w:rsid w:val="00091046"/>
    <w:rsid w:val="00091104"/>
    <w:rsid w:val="000911ED"/>
    <w:rsid w:val="0009120B"/>
    <w:rsid w:val="00091216"/>
    <w:rsid w:val="00091259"/>
    <w:rsid w:val="0009141C"/>
    <w:rsid w:val="00091584"/>
    <w:rsid w:val="0009171D"/>
    <w:rsid w:val="00091780"/>
    <w:rsid w:val="000917DE"/>
    <w:rsid w:val="0009183F"/>
    <w:rsid w:val="0009185F"/>
    <w:rsid w:val="000918A8"/>
    <w:rsid w:val="00091A76"/>
    <w:rsid w:val="00091BE9"/>
    <w:rsid w:val="00091C29"/>
    <w:rsid w:val="00091D8E"/>
    <w:rsid w:val="0009205B"/>
    <w:rsid w:val="00092240"/>
    <w:rsid w:val="00092242"/>
    <w:rsid w:val="00092313"/>
    <w:rsid w:val="00092321"/>
    <w:rsid w:val="00092408"/>
    <w:rsid w:val="000925C1"/>
    <w:rsid w:val="000926D9"/>
    <w:rsid w:val="0009280C"/>
    <w:rsid w:val="0009290E"/>
    <w:rsid w:val="0009295F"/>
    <w:rsid w:val="00092DC0"/>
    <w:rsid w:val="00092DC7"/>
    <w:rsid w:val="00092DCB"/>
    <w:rsid w:val="00092EAE"/>
    <w:rsid w:val="00092EB0"/>
    <w:rsid w:val="00092F1C"/>
    <w:rsid w:val="00092F82"/>
    <w:rsid w:val="00093069"/>
    <w:rsid w:val="00093076"/>
    <w:rsid w:val="000931FB"/>
    <w:rsid w:val="00093232"/>
    <w:rsid w:val="0009326C"/>
    <w:rsid w:val="0009348F"/>
    <w:rsid w:val="00093499"/>
    <w:rsid w:val="000934AE"/>
    <w:rsid w:val="0009369A"/>
    <w:rsid w:val="000936C1"/>
    <w:rsid w:val="000936F1"/>
    <w:rsid w:val="00093821"/>
    <w:rsid w:val="00093A5F"/>
    <w:rsid w:val="00093AE0"/>
    <w:rsid w:val="00093D96"/>
    <w:rsid w:val="00093E8E"/>
    <w:rsid w:val="00094043"/>
    <w:rsid w:val="0009417F"/>
    <w:rsid w:val="00094269"/>
    <w:rsid w:val="000943EE"/>
    <w:rsid w:val="00094577"/>
    <w:rsid w:val="0009467D"/>
    <w:rsid w:val="00094693"/>
    <w:rsid w:val="00094760"/>
    <w:rsid w:val="00094862"/>
    <w:rsid w:val="000948A3"/>
    <w:rsid w:val="000948F3"/>
    <w:rsid w:val="000949C7"/>
    <w:rsid w:val="00094AC1"/>
    <w:rsid w:val="00094D59"/>
    <w:rsid w:val="00094EE8"/>
    <w:rsid w:val="00094F89"/>
    <w:rsid w:val="00094F9E"/>
    <w:rsid w:val="000951E7"/>
    <w:rsid w:val="00095440"/>
    <w:rsid w:val="0009552E"/>
    <w:rsid w:val="000955EB"/>
    <w:rsid w:val="000956EA"/>
    <w:rsid w:val="0009576A"/>
    <w:rsid w:val="00095874"/>
    <w:rsid w:val="000959C9"/>
    <w:rsid w:val="00095AA2"/>
    <w:rsid w:val="00095B3E"/>
    <w:rsid w:val="00095B4C"/>
    <w:rsid w:val="00095BCD"/>
    <w:rsid w:val="00095C50"/>
    <w:rsid w:val="00095D7F"/>
    <w:rsid w:val="00095F45"/>
    <w:rsid w:val="00096303"/>
    <w:rsid w:val="0009639D"/>
    <w:rsid w:val="000963B4"/>
    <w:rsid w:val="00096435"/>
    <w:rsid w:val="00096458"/>
    <w:rsid w:val="00096558"/>
    <w:rsid w:val="00096637"/>
    <w:rsid w:val="00096685"/>
    <w:rsid w:val="000966A3"/>
    <w:rsid w:val="0009672A"/>
    <w:rsid w:val="00096A8C"/>
    <w:rsid w:val="00096B65"/>
    <w:rsid w:val="00096C97"/>
    <w:rsid w:val="00096D84"/>
    <w:rsid w:val="00096D94"/>
    <w:rsid w:val="00096DAB"/>
    <w:rsid w:val="000970E4"/>
    <w:rsid w:val="000971B7"/>
    <w:rsid w:val="0009721C"/>
    <w:rsid w:val="00097220"/>
    <w:rsid w:val="0009730E"/>
    <w:rsid w:val="00097360"/>
    <w:rsid w:val="00097407"/>
    <w:rsid w:val="00097528"/>
    <w:rsid w:val="00097667"/>
    <w:rsid w:val="0009769A"/>
    <w:rsid w:val="000976C3"/>
    <w:rsid w:val="00097732"/>
    <w:rsid w:val="00097754"/>
    <w:rsid w:val="00097A46"/>
    <w:rsid w:val="00097C8C"/>
    <w:rsid w:val="00097D12"/>
    <w:rsid w:val="00097E7E"/>
    <w:rsid w:val="000A007B"/>
    <w:rsid w:val="000A0107"/>
    <w:rsid w:val="000A01C4"/>
    <w:rsid w:val="000A01F2"/>
    <w:rsid w:val="000A037C"/>
    <w:rsid w:val="000A08A5"/>
    <w:rsid w:val="000A08FC"/>
    <w:rsid w:val="000A0C6A"/>
    <w:rsid w:val="000A0E0E"/>
    <w:rsid w:val="000A0F2E"/>
    <w:rsid w:val="000A105B"/>
    <w:rsid w:val="000A1185"/>
    <w:rsid w:val="000A1229"/>
    <w:rsid w:val="000A146C"/>
    <w:rsid w:val="000A14EA"/>
    <w:rsid w:val="000A19E2"/>
    <w:rsid w:val="000A1A76"/>
    <w:rsid w:val="000A1A8B"/>
    <w:rsid w:val="000A1CAA"/>
    <w:rsid w:val="000A1CFE"/>
    <w:rsid w:val="000A1DF7"/>
    <w:rsid w:val="000A1E07"/>
    <w:rsid w:val="000A1E7A"/>
    <w:rsid w:val="000A1E7F"/>
    <w:rsid w:val="000A1F45"/>
    <w:rsid w:val="000A1F64"/>
    <w:rsid w:val="000A1F72"/>
    <w:rsid w:val="000A1F78"/>
    <w:rsid w:val="000A2076"/>
    <w:rsid w:val="000A2234"/>
    <w:rsid w:val="000A2385"/>
    <w:rsid w:val="000A248E"/>
    <w:rsid w:val="000A2606"/>
    <w:rsid w:val="000A280C"/>
    <w:rsid w:val="000A28CE"/>
    <w:rsid w:val="000A29A3"/>
    <w:rsid w:val="000A2B28"/>
    <w:rsid w:val="000A2C0F"/>
    <w:rsid w:val="000A2CF5"/>
    <w:rsid w:val="000A2DBC"/>
    <w:rsid w:val="000A2DE6"/>
    <w:rsid w:val="000A2F35"/>
    <w:rsid w:val="000A2F91"/>
    <w:rsid w:val="000A3065"/>
    <w:rsid w:val="000A3325"/>
    <w:rsid w:val="000A33D5"/>
    <w:rsid w:val="000A3535"/>
    <w:rsid w:val="000A354A"/>
    <w:rsid w:val="000A3550"/>
    <w:rsid w:val="000A3579"/>
    <w:rsid w:val="000A3594"/>
    <w:rsid w:val="000A35BB"/>
    <w:rsid w:val="000A36C3"/>
    <w:rsid w:val="000A37C8"/>
    <w:rsid w:val="000A39E0"/>
    <w:rsid w:val="000A3A13"/>
    <w:rsid w:val="000A3AFD"/>
    <w:rsid w:val="000A3BBF"/>
    <w:rsid w:val="000A3C0E"/>
    <w:rsid w:val="000A3C8E"/>
    <w:rsid w:val="000A3D0F"/>
    <w:rsid w:val="000A3D16"/>
    <w:rsid w:val="000A3F73"/>
    <w:rsid w:val="000A4063"/>
    <w:rsid w:val="000A44DA"/>
    <w:rsid w:val="000A453D"/>
    <w:rsid w:val="000A4548"/>
    <w:rsid w:val="000A482A"/>
    <w:rsid w:val="000A4910"/>
    <w:rsid w:val="000A4A6E"/>
    <w:rsid w:val="000A4ABC"/>
    <w:rsid w:val="000A4B26"/>
    <w:rsid w:val="000A4D51"/>
    <w:rsid w:val="000A4EF0"/>
    <w:rsid w:val="000A505D"/>
    <w:rsid w:val="000A527E"/>
    <w:rsid w:val="000A52DE"/>
    <w:rsid w:val="000A53A3"/>
    <w:rsid w:val="000A54C3"/>
    <w:rsid w:val="000A5609"/>
    <w:rsid w:val="000A5710"/>
    <w:rsid w:val="000A57E0"/>
    <w:rsid w:val="000A58E7"/>
    <w:rsid w:val="000A5926"/>
    <w:rsid w:val="000A5BF2"/>
    <w:rsid w:val="000A5D77"/>
    <w:rsid w:val="000A5DE5"/>
    <w:rsid w:val="000A5FD1"/>
    <w:rsid w:val="000A605D"/>
    <w:rsid w:val="000A607C"/>
    <w:rsid w:val="000A6201"/>
    <w:rsid w:val="000A6211"/>
    <w:rsid w:val="000A64D0"/>
    <w:rsid w:val="000A6850"/>
    <w:rsid w:val="000A68CA"/>
    <w:rsid w:val="000A68E3"/>
    <w:rsid w:val="000A693F"/>
    <w:rsid w:val="000A6979"/>
    <w:rsid w:val="000A6A42"/>
    <w:rsid w:val="000A6A6E"/>
    <w:rsid w:val="000A6B56"/>
    <w:rsid w:val="000A6CAF"/>
    <w:rsid w:val="000A6D59"/>
    <w:rsid w:val="000A6DEE"/>
    <w:rsid w:val="000A6E38"/>
    <w:rsid w:val="000A6E7E"/>
    <w:rsid w:val="000A70CC"/>
    <w:rsid w:val="000A72D4"/>
    <w:rsid w:val="000A73E3"/>
    <w:rsid w:val="000A7458"/>
    <w:rsid w:val="000A79EA"/>
    <w:rsid w:val="000A7A9F"/>
    <w:rsid w:val="000A7D55"/>
    <w:rsid w:val="000A7D64"/>
    <w:rsid w:val="000A7E00"/>
    <w:rsid w:val="000A7F1C"/>
    <w:rsid w:val="000B00B3"/>
    <w:rsid w:val="000B00BA"/>
    <w:rsid w:val="000B0134"/>
    <w:rsid w:val="000B02F9"/>
    <w:rsid w:val="000B0369"/>
    <w:rsid w:val="000B0389"/>
    <w:rsid w:val="000B05A5"/>
    <w:rsid w:val="000B0676"/>
    <w:rsid w:val="000B0741"/>
    <w:rsid w:val="000B080B"/>
    <w:rsid w:val="000B088F"/>
    <w:rsid w:val="000B0928"/>
    <w:rsid w:val="000B097C"/>
    <w:rsid w:val="000B0FC9"/>
    <w:rsid w:val="000B123B"/>
    <w:rsid w:val="000B12D5"/>
    <w:rsid w:val="000B1303"/>
    <w:rsid w:val="000B13D4"/>
    <w:rsid w:val="000B15C5"/>
    <w:rsid w:val="000B177C"/>
    <w:rsid w:val="000B179F"/>
    <w:rsid w:val="000B1ABB"/>
    <w:rsid w:val="000B1D7F"/>
    <w:rsid w:val="000B1DAE"/>
    <w:rsid w:val="000B1EEE"/>
    <w:rsid w:val="000B2098"/>
    <w:rsid w:val="000B20A9"/>
    <w:rsid w:val="000B2188"/>
    <w:rsid w:val="000B21EA"/>
    <w:rsid w:val="000B22DB"/>
    <w:rsid w:val="000B2349"/>
    <w:rsid w:val="000B2585"/>
    <w:rsid w:val="000B25F4"/>
    <w:rsid w:val="000B270F"/>
    <w:rsid w:val="000B2783"/>
    <w:rsid w:val="000B2844"/>
    <w:rsid w:val="000B286F"/>
    <w:rsid w:val="000B29C3"/>
    <w:rsid w:val="000B2A1F"/>
    <w:rsid w:val="000B2BBC"/>
    <w:rsid w:val="000B2BDC"/>
    <w:rsid w:val="000B2C9A"/>
    <w:rsid w:val="000B2E56"/>
    <w:rsid w:val="000B3051"/>
    <w:rsid w:val="000B30FB"/>
    <w:rsid w:val="000B3437"/>
    <w:rsid w:val="000B3898"/>
    <w:rsid w:val="000B394F"/>
    <w:rsid w:val="000B3AD8"/>
    <w:rsid w:val="000B3B53"/>
    <w:rsid w:val="000B3CD8"/>
    <w:rsid w:val="000B3CFD"/>
    <w:rsid w:val="000B3DA7"/>
    <w:rsid w:val="000B40C6"/>
    <w:rsid w:val="000B4102"/>
    <w:rsid w:val="000B417B"/>
    <w:rsid w:val="000B4293"/>
    <w:rsid w:val="000B458E"/>
    <w:rsid w:val="000B4623"/>
    <w:rsid w:val="000B4811"/>
    <w:rsid w:val="000B483A"/>
    <w:rsid w:val="000B489B"/>
    <w:rsid w:val="000B48B8"/>
    <w:rsid w:val="000B48C2"/>
    <w:rsid w:val="000B48EA"/>
    <w:rsid w:val="000B495B"/>
    <w:rsid w:val="000B49C8"/>
    <w:rsid w:val="000B49EE"/>
    <w:rsid w:val="000B4A2C"/>
    <w:rsid w:val="000B4B92"/>
    <w:rsid w:val="000B4C2D"/>
    <w:rsid w:val="000B4CB6"/>
    <w:rsid w:val="000B4D3A"/>
    <w:rsid w:val="000B4E3B"/>
    <w:rsid w:val="000B4FA4"/>
    <w:rsid w:val="000B4FB7"/>
    <w:rsid w:val="000B5023"/>
    <w:rsid w:val="000B53A8"/>
    <w:rsid w:val="000B5416"/>
    <w:rsid w:val="000B5436"/>
    <w:rsid w:val="000B557D"/>
    <w:rsid w:val="000B559A"/>
    <w:rsid w:val="000B55CA"/>
    <w:rsid w:val="000B569C"/>
    <w:rsid w:val="000B5728"/>
    <w:rsid w:val="000B572C"/>
    <w:rsid w:val="000B5749"/>
    <w:rsid w:val="000B575C"/>
    <w:rsid w:val="000B5C42"/>
    <w:rsid w:val="000B5CD5"/>
    <w:rsid w:val="000B5D4F"/>
    <w:rsid w:val="000B5ED4"/>
    <w:rsid w:val="000B6041"/>
    <w:rsid w:val="000B6085"/>
    <w:rsid w:val="000B60AC"/>
    <w:rsid w:val="000B6162"/>
    <w:rsid w:val="000B620E"/>
    <w:rsid w:val="000B633E"/>
    <w:rsid w:val="000B6404"/>
    <w:rsid w:val="000B641A"/>
    <w:rsid w:val="000B6551"/>
    <w:rsid w:val="000B6575"/>
    <w:rsid w:val="000B65B9"/>
    <w:rsid w:val="000B67C4"/>
    <w:rsid w:val="000B67E0"/>
    <w:rsid w:val="000B6804"/>
    <w:rsid w:val="000B685F"/>
    <w:rsid w:val="000B6B19"/>
    <w:rsid w:val="000B6C1F"/>
    <w:rsid w:val="000B6C7E"/>
    <w:rsid w:val="000B6CFC"/>
    <w:rsid w:val="000B6FBB"/>
    <w:rsid w:val="000B7040"/>
    <w:rsid w:val="000B7215"/>
    <w:rsid w:val="000B7424"/>
    <w:rsid w:val="000B7510"/>
    <w:rsid w:val="000B7552"/>
    <w:rsid w:val="000B77F3"/>
    <w:rsid w:val="000B7A91"/>
    <w:rsid w:val="000B7C37"/>
    <w:rsid w:val="000B7CE6"/>
    <w:rsid w:val="000B7E92"/>
    <w:rsid w:val="000B7EA8"/>
    <w:rsid w:val="000B7FCC"/>
    <w:rsid w:val="000B7FD3"/>
    <w:rsid w:val="000C037E"/>
    <w:rsid w:val="000C04CE"/>
    <w:rsid w:val="000C07BC"/>
    <w:rsid w:val="000C0AAC"/>
    <w:rsid w:val="000C0B67"/>
    <w:rsid w:val="000C0C19"/>
    <w:rsid w:val="000C0E1D"/>
    <w:rsid w:val="000C0F84"/>
    <w:rsid w:val="000C1066"/>
    <w:rsid w:val="000C10B6"/>
    <w:rsid w:val="000C1192"/>
    <w:rsid w:val="000C1281"/>
    <w:rsid w:val="000C12B2"/>
    <w:rsid w:val="000C12FC"/>
    <w:rsid w:val="000C1471"/>
    <w:rsid w:val="000C1491"/>
    <w:rsid w:val="000C15C9"/>
    <w:rsid w:val="000C173C"/>
    <w:rsid w:val="000C178F"/>
    <w:rsid w:val="000C179D"/>
    <w:rsid w:val="000C17A4"/>
    <w:rsid w:val="000C191E"/>
    <w:rsid w:val="000C1968"/>
    <w:rsid w:val="000C1A04"/>
    <w:rsid w:val="000C1A2F"/>
    <w:rsid w:val="000C1A98"/>
    <w:rsid w:val="000C1B99"/>
    <w:rsid w:val="000C1C30"/>
    <w:rsid w:val="000C1C57"/>
    <w:rsid w:val="000C1DC5"/>
    <w:rsid w:val="000C2063"/>
    <w:rsid w:val="000C22C2"/>
    <w:rsid w:val="000C22DE"/>
    <w:rsid w:val="000C2403"/>
    <w:rsid w:val="000C252B"/>
    <w:rsid w:val="000C2A3F"/>
    <w:rsid w:val="000C2AC4"/>
    <w:rsid w:val="000C2B45"/>
    <w:rsid w:val="000C2D97"/>
    <w:rsid w:val="000C2ED6"/>
    <w:rsid w:val="000C3100"/>
    <w:rsid w:val="000C31AA"/>
    <w:rsid w:val="000C32A1"/>
    <w:rsid w:val="000C3462"/>
    <w:rsid w:val="000C3561"/>
    <w:rsid w:val="000C362D"/>
    <w:rsid w:val="000C372E"/>
    <w:rsid w:val="000C3801"/>
    <w:rsid w:val="000C3840"/>
    <w:rsid w:val="000C40F1"/>
    <w:rsid w:val="000C41F1"/>
    <w:rsid w:val="000C4434"/>
    <w:rsid w:val="000C455B"/>
    <w:rsid w:val="000C45D6"/>
    <w:rsid w:val="000C4680"/>
    <w:rsid w:val="000C470E"/>
    <w:rsid w:val="000C479A"/>
    <w:rsid w:val="000C4830"/>
    <w:rsid w:val="000C4938"/>
    <w:rsid w:val="000C4A3C"/>
    <w:rsid w:val="000C4C22"/>
    <w:rsid w:val="000C4F4F"/>
    <w:rsid w:val="000C4F64"/>
    <w:rsid w:val="000C5060"/>
    <w:rsid w:val="000C52D1"/>
    <w:rsid w:val="000C55CB"/>
    <w:rsid w:val="000C585E"/>
    <w:rsid w:val="000C58EB"/>
    <w:rsid w:val="000C59C5"/>
    <w:rsid w:val="000C5B21"/>
    <w:rsid w:val="000C5C2B"/>
    <w:rsid w:val="000C5DD1"/>
    <w:rsid w:val="000C5EB3"/>
    <w:rsid w:val="000C5F0E"/>
    <w:rsid w:val="000C611C"/>
    <w:rsid w:val="000C619F"/>
    <w:rsid w:val="000C64CA"/>
    <w:rsid w:val="000C67D7"/>
    <w:rsid w:val="000C6908"/>
    <w:rsid w:val="000C696A"/>
    <w:rsid w:val="000C6C39"/>
    <w:rsid w:val="000C6CC1"/>
    <w:rsid w:val="000C6E1E"/>
    <w:rsid w:val="000C6E83"/>
    <w:rsid w:val="000C6FF8"/>
    <w:rsid w:val="000C70BB"/>
    <w:rsid w:val="000C70C5"/>
    <w:rsid w:val="000C7241"/>
    <w:rsid w:val="000C7280"/>
    <w:rsid w:val="000C7546"/>
    <w:rsid w:val="000C76F5"/>
    <w:rsid w:val="000C7793"/>
    <w:rsid w:val="000C7B34"/>
    <w:rsid w:val="000C7CC0"/>
    <w:rsid w:val="000C7FC7"/>
    <w:rsid w:val="000D006A"/>
    <w:rsid w:val="000D00FC"/>
    <w:rsid w:val="000D01FA"/>
    <w:rsid w:val="000D0212"/>
    <w:rsid w:val="000D031D"/>
    <w:rsid w:val="000D0327"/>
    <w:rsid w:val="000D039E"/>
    <w:rsid w:val="000D044D"/>
    <w:rsid w:val="000D0639"/>
    <w:rsid w:val="000D077A"/>
    <w:rsid w:val="000D099B"/>
    <w:rsid w:val="000D09D6"/>
    <w:rsid w:val="000D09F9"/>
    <w:rsid w:val="000D0A77"/>
    <w:rsid w:val="000D0AE8"/>
    <w:rsid w:val="000D0B41"/>
    <w:rsid w:val="000D0B5E"/>
    <w:rsid w:val="000D0CF1"/>
    <w:rsid w:val="000D0D0A"/>
    <w:rsid w:val="000D0D20"/>
    <w:rsid w:val="000D0D66"/>
    <w:rsid w:val="000D0F11"/>
    <w:rsid w:val="000D109D"/>
    <w:rsid w:val="000D10A9"/>
    <w:rsid w:val="000D1200"/>
    <w:rsid w:val="000D12A8"/>
    <w:rsid w:val="000D13F9"/>
    <w:rsid w:val="000D14E6"/>
    <w:rsid w:val="000D15D2"/>
    <w:rsid w:val="000D1772"/>
    <w:rsid w:val="000D1782"/>
    <w:rsid w:val="000D17A3"/>
    <w:rsid w:val="000D194E"/>
    <w:rsid w:val="000D19CC"/>
    <w:rsid w:val="000D19E4"/>
    <w:rsid w:val="000D1A0D"/>
    <w:rsid w:val="000D1CA5"/>
    <w:rsid w:val="000D1E40"/>
    <w:rsid w:val="000D1F92"/>
    <w:rsid w:val="000D1FF7"/>
    <w:rsid w:val="000D2009"/>
    <w:rsid w:val="000D2030"/>
    <w:rsid w:val="000D203F"/>
    <w:rsid w:val="000D210E"/>
    <w:rsid w:val="000D214A"/>
    <w:rsid w:val="000D2222"/>
    <w:rsid w:val="000D2247"/>
    <w:rsid w:val="000D23DB"/>
    <w:rsid w:val="000D244D"/>
    <w:rsid w:val="000D2466"/>
    <w:rsid w:val="000D249A"/>
    <w:rsid w:val="000D24C6"/>
    <w:rsid w:val="000D24E0"/>
    <w:rsid w:val="000D26A3"/>
    <w:rsid w:val="000D26DF"/>
    <w:rsid w:val="000D285F"/>
    <w:rsid w:val="000D28AB"/>
    <w:rsid w:val="000D2940"/>
    <w:rsid w:val="000D2A6F"/>
    <w:rsid w:val="000D2A93"/>
    <w:rsid w:val="000D2B1B"/>
    <w:rsid w:val="000D2CA1"/>
    <w:rsid w:val="000D2CA7"/>
    <w:rsid w:val="000D2D5C"/>
    <w:rsid w:val="000D2DE9"/>
    <w:rsid w:val="000D2DEA"/>
    <w:rsid w:val="000D2EDA"/>
    <w:rsid w:val="000D3055"/>
    <w:rsid w:val="000D3238"/>
    <w:rsid w:val="000D33F7"/>
    <w:rsid w:val="000D35F0"/>
    <w:rsid w:val="000D3957"/>
    <w:rsid w:val="000D3E0B"/>
    <w:rsid w:val="000D3E2C"/>
    <w:rsid w:val="000D40A3"/>
    <w:rsid w:val="000D4207"/>
    <w:rsid w:val="000D4283"/>
    <w:rsid w:val="000D42E5"/>
    <w:rsid w:val="000D42E6"/>
    <w:rsid w:val="000D4342"/>
    <w:rsid w:val="000D43AE"/>
    <w:rsid w:val="000D43E6"/>
    <w:rsid w:val="000D43EA"/>
    <w:rsid w:val="000D44E4"/>
    <w:rsid w:val="000D469A"/>
    <w:rsid w:val="000D469C"/>
    <w:rsid w:val="000D473F"/>
    <w:rsid w:val="000D4771"/>
    <w:rsid w:val="000D48D2"/>
    <w:rsid w:val="000D4A97"/>
    <w:rsid w:val="000D4AF7"/>
    <w:rsid w:val="000D4CF3"/>
    <w:rsid w:val="000D5057"/>
    <w:rsid w:val="000D5081"/>
    <w:rsid w:val="000D50B9"/>
    <w:rsid w:val="000D52B5"/>
    <w:rsid w:val="000D56E1"/>
    <w:rsid w:val="000D574E"/>
    <w:rsid w:val="000D5A14"/>
    <w:rsid w:val="000D5A9A"/>
    <w:rsid w:val="000D5BEA"/>
    <w:rsid w:val="000D5C71"/>
    <w:rsid w:val="000D5CBE"/>
    <w:rsid w:val="000D5CC5"/>
    <w:rsid w:val="000D5EFE"/>
    <w:rsid w:val="000D5FAF"/>
    <w:rsid w:val="000D6024"/>
    <w:rsid w:val="000D6099"/>
    <w:rsid w:val="000D60AD"/>
    <w:rsid w:val="000D6236"/>
    <w:rsid w:val="000D6486"/>
    <w:rsid w:val="000D64E6"/>
    <w:rsid w:val="000D65CB"/>
    <w:rsid w:val="000D65FC"/>
    <w:rsid w:val="000D65FE"/>
    <w:rsid w:val="000D66A6"/>
    <w:rsid w:val="000D6B49"/>
    <w:rsid w:val="000D6B50"/>
    <w:rsid w:val="000D6BA6"/>
    <w:rsid w:val="000D6BB3"/>
    <w:rsid w:val="000D6BDB"/>
    <w:rsid w:val="000D6D02"/>
    <w:rsid w:val="000D6D57"/>
    <w:rsid w:val="000D6D92"/>
    <w:rsid w:val="000D6E65"/>
    <w:rsid w:val="000D6EF4"/>
    <w:rsid w:val="000D6F50"/>
    <w:rsid w:val="000D7014"/>
    <w:rsid w:val="000D7175"/>
    <w:rsid w:val="000D7244"/>
    <w:rsid w:val="000D7367"/>
    <w:rsid w:val="000D7375"/>
    <w:rsid w:val="000D73A8"/>
    <w:rsid w:val="000D744D"/>
    <w:rsid w:val="000D74FA"/>
    <w:rsid w:val="000D75C3"/>
    <w:rsid w:val="000D7642"/>
    <w:rsid w:val="000D7BEB"/>
    <w:rsid w:val="000D7C31"/>
    <w:rsid w:val="000D7DEC"/>
    <w:rsid w:val="000D7F39"/>
    <w:rsid w:val="000E0126"/>
    <w:rsid w:val="000E02DC"/>
    <w:rsid w:val="000E0326"/>
    <w:rsid w:val="000E0351"/>
    <w:rsid w:val="000E04AF"/>
    <w:rsid w:val="000E06E3"/>
    <w:rsid w:val="000E07CA"/>
    <w:rsid w:val="000E0874"/>
    <w:rsid w:val="000E091E"/>
    <w:rsid w:val="000E0969"/>
    <w:rsid w:val="000E0C40"/>
    <w:rsid w:val="000E0C47"/>
    <w:rsid w:val="000E0C6E"/>
    <w:rsid w:val="000E11DA"/>
    <w:rsid w:val="000E14DB"/>
    <w:rsid w:val="000E153C"/>
    <w:rsid w:val="000E1594"/>
    <w:rsid w:val="000E162D"/>
    <w:rsid w:val="000E1682"/>
    <w:rsid w:val="000E1895"/>
    <w:rsid w:val="000E1978"/>
    <w:rsid w:val="000E1AB2"/>
    <w:rsid w:val="000E1B92"/>
    <w:rsid w:val="000E1BEA"/>
    <w:rsid w:val="000E1CE8"/>
    <w:rsid w:val="000E20C9"/>
    <w:rsid w:val="000E2110"/>
    <w:rsid w:val="000E217A"/>
    <w:rsid w:val="000E222B"/>
    <w:rsid w:val="000E2291"/>
    <w:rsid w:val="000E271B"/>
    <w:rsid w:val="000E27C3"/>
    <w:rsid w:val="000E28B4"/>
    <w:rsid w:val="000E2B9B"/>
    <w:rsid w:val="000E2CBE"/>
    <w:rsid w:val="000E2DA0"/>
    <w:rsid w:val="000E2E6F"/>
    <w:rsid w:val="000E2E8F"/>
    <w:rsid w:val="000E2ED6"/>
    <w:rsid w:val="000E2F4A"/>
    <w:rsid w:val="000E30FA"/>
    <w:rsid w:val="000E31C5"/>
    <w:rsid w:val="000E32FA"/>
    <w:rsid w:val="000E33BC"/>
    <w:rsid w:val="000E33FC"/>
    <w:rsid w:val="000E3405"/>
    <w:rsid w:val="000E3737"/>
    <w:rsid w:val="000E37B0"/>
    <w:rsid w:val="000E3804"/>
    <w:rsid w:val="000E38C6"/>
    <w:rsid w:val="000E39E5"/>
    <w:rsid w:val="000E3DBB"/>
    <w:rsid w:val="000E3DE5"/>
    <w:rsid w:val="000E402B"/>
    <w:rsid w:val="000E40DC"/>
    <w:rsid w:val="000E4107"/>
    <w:rsid w:val="000E41A8"/>
    <w:rsid w:val="000E4218"/>
    <w:rsid w:val="000E422E"/>
    <w:rsid w:val="000E43B9"/>
    <w:rsid w:val="000E4557"/>
    <w:rsid w:val="000E469F"/>
    <w:rsid w:val="000E47BB"/>
    <w:rsid w:val="000E49E4"/>
    <w:rsid w:val="000E4B9E"/>
    <w:rsid w:val="000E4D31"/>
    <w:rsid w:val="000E4D5F"/>
    <w:rsid w:val="000E4F1A"/>
    <w:rsid w:val="000E50C7"/>
    <w:rsid w:val="000E527A"/>
    <w:rsid w:val="000E5287"/>
    <w:rsid w:val="000E5371"/>
    <w:rsid w:val="000E53F9"/>
    <w:rsid w:val="000E58B6"/>
    <w:rsid w:val="000E5A90"/>
    <w:rsid w:val="000E5D69"/>
    <w:rsid w:val="000E5E80"/>
    <w:rsid w:val="000E5EC1"/>
    <w:rsid w:val="000E6058"/>
    <w:rsid w:val="000E6104"/>
    <w:rsid w:val="000E61CA"/>
    <w:rsid w:val="000E6274"/>
    <w:rsid w:val="000E637E"/>
    <w:rsid w:val="000E6456"/>
    <w:rsid w:val="000E64FC"/>
    <w:rsid w:val="000E6559"/>
    <w:rsid w:val="000E666F"/>
    <w:rsid w:val="000E66A0"/>
    <w:rsid w:val="000E66C1"/>
    <w:rsid w:val="000E675F"/>
    <w:rsid w:val="000E67A7"/>
    <w:rsid w:val="000E6A20"/>
    <w:rsid w:val="000E6AC3"/>
    <w:rsid w:val="000E6CA9"/>
    <w:rsid w:val="000E6D7C"/>
    <w:rsid w:val="000E6F9B"/>
    <w:rsid w:val="000E713E"/>
    <w:rsid w:val="000E72A1"/>
    <w:rsid w:val="000E72AE"/>
    <w:rsid w:val="000E72B9"/>
    <w:rsid w:val="000E73BC"/>
    <w:rsid w:val="000E7422"/>
    <w:rsid w:val="000E774A"/>
    <w:rsid w:val="000E77BF"/>
    <w:rsid w:val="000E78F9"/>
    <w:rsid w:val="000E7B87"/>
    <w:rsid w:val="000F0073"/>
    <w:rsid w:val="000F0125"/>
    <w:rsid w:val="000F0190"/>
    <w:rsid w:val="000F04F2"/>
    <w:rsid w:val="000F07E3"/>
    <w:rsid w:val="000F0902"/>
    <w:rsid w:val="000F09E8"/>
    <w:rsid w:val="000F0B97"/>
    <w:rsid w:val="000F0BBC"/>
    <w:rsid w:val="000F0C7D"/>
    <w:rsid w:val="000F0C9A"/>
    <w:rsid w:val="000F0D32"/>
    <w:rsid w:val="000F0F71"/>
    <w:rsid w:val="000F0FB5"/>
    <w:rsid w:val="000F107B"/>
    <w:rsid w:val="000F1182"/>
    <w:rsid w:val="000F1391"/>
    <w:rsid w:val="000F13BC"/>
    <w:rsid w:val="000F145B"/>
    <w:rsid w:val="000F159F"/>
    <w:rsid w:val="000F1839"/>
    <w:rsid w:val="000F1863"/>
    <w:rsid w:val="000F194B"/>
    <w:rsid w:val="000F19CA"/>
    <w:rsid w:val="000F19E2"/>
    <w:rsid w:val="000F1AED"/>
    <w:rsid w:val="000F1CA1"/>
    <w:rsid w:val="000F1DA7"/>
    <w:rsid w:val="000F1E3F"/>
    <w:rsid w:val="000F2107"/>
    <w:rsid w:val="000F2269"/>
    <w:rsid w:val="000F23A1"/>
    <w:rsid w:val="000F25A1"/>
    <w:rsid w:val="000F25B3"/>
    <w:rsid w:val="000F26A5"/>
    <w:rsid w:val="000F275D"/>
    <w:rsid w:val="000F27A1"/>
    <w:rsid w:val="000F27FD"/>
    <w:rsid w:val="000F28F0"/>
    <w:rsid w:val="000F2C2A"/>
    <w:rsid w:val="000F2C99"/>
    <w:rsid w:val="000F2D2E"/>
    <w:rsid w:val="000F3031"/>
    <w:rsid w:val="000F3092"/>
    <w:rsid w:val="000F309D"/>
    <w:rsid w:val="000F3126"/>
    <w:rsid w:val="000F32C6"/>
    <w:rsid w:val="000F330C"/>
    <w:rsid w:val="000F3561"/>
    <w:rsid w:val="000F36B2"/>
    <w:rsid w:val="000F372C"/>
    <w:rsid w:val="000F3763"/>
    <w:rsid w:val="000F38CA"/>
    <w:rsid w:val="000F3929"/>
    <w:rsid w:val="000F3AB3"/>
    <w:rsid w:val="000F3ACF"/>
    <w:rsid w:val="000F3B1F"/>
    <w:rsid w:val="000F3B2B"/>
    <w:rsid w:val="000F3BB5"/>
    <w:rsid w:val="000F3C0A"/>
    <w:rsid w:val="000F3CB5"/>
    <w:rsid w:val="000F3D13"/>
    <w:rsid w:val="000F3EB1"/>
    <w:rsid w:val="000F3F97"/>
    <w:rsid w:val="000F4174"/>
    <w:rsid w:val="000F4183"/>
    <w:rsid w:val="000F42E0"/>
    <w:rsid w:val="000F4315"/>
    <w:rsid w:val="000F43E0"/>
    <w:rsid w:val="000F44AF"/>
    <w:rsid w:val="000F45D8"/>
    <w:rsid w:val="000F4869"/>
    <w:rsid w:val="000F488F"/>
    <w:rsid w:val="000F4963"/>
    <w:rsid w:val="000F49C7"/>
    <w:rsid w:val="000F4C41"/>
    <w:rsid w:val="000F4C56"/>
    <w:rsid w:val="000F4C90"/>
    <w:rsid w:val="000F4CA3"/>
    <w:rsid w:val="000F4DEE"/>
    <w:rsid w:val="000F4E3D"/>
    <w:rsid w:val="000F4F80"/>
    <w:rsid w:val="000F510D"/>
    <w:rsid w:val="000F5144"/>
    <w:rsid w:val="000F5427"/>
    <w:rsid w:val="000F5476"/>
    <w:rsid w:val="000F5600"/>
    <w:rsid w:val="000F5726"/>
    <w:rsid w:val="000F595F"/>
    <w:rsid w:val="000F5AD0"/>
    <w:rsid w:val="000F5B6B"/>
    <w:rsid w:val="000F5B79"/>
    <w:rsid w:val="000F5BBD"/>
    <w:rsid w:val="000F5E2B"/>
    <w:rsid w:val="000F5E98"/>
    <w:rsid w:val="000F5F09"/>
    <w:rsid w:val="000F612C"/>
    <w:rsid w:val="000F6196"/>
    <w:rsid w:val="000F619E"/>
    <w:rsid w:val="000F62CC"/>
    <w:rsid w:val="000F631D"/>
    <w:rsid w:val="000F6321"/>
    <w:rsid w:val="000F638C"/>
    <w:rsid w:val="000F63D8"/>
    <w:rsid w:val="000F655B"/>
    <w:rsid w:val="000F6783"/>
    <w:rsid w:val="000F6A04"/>
    <w:rsid w:val="000F6B70"/>
    <w:rsid w:val="000F6CCA"/>
    <w:rsid w:val="000F7050"/>
    <w:rsid w:val="000F7202"/>
    <w:rsid w:val="000F722B"/>
    <w:rsid w:val="000F753A"/>
    <w:rsid w:val="000F756E"/>
    <w:rsid w:val="000F75DC"/>
    <w:rsid w:val="000F7623"/>
    <w:rsid w:val="000F7704"/>
    <w:rsid w:val="000F7838"/>
    <w:rsid w:val="000F78BF"/>
    <w:rsid w:val="000F78CC"/>
    <w:rsid w:val="000F7A35"/>
    <w:rsid w:val="000F7ABE"/>
    <w:rsid w:val="000F7B47"/>
    <w:rsid w:val="000F7B70"/>
    <w:rsid w:val="000F7C47"/>
    <w:rsid w:val="00100064"/>
    <w:rsid w:val="001001DE"/>
    <w:rsid w:val="001004BD"/>
    <w:rsid w:val="001004C3"/>
    <w:rsid w:val="001004E0"/>
    <w:rsid w:val="0010063E"/>
    <w:rsid w:val="001006D3"/>
    <w:rsid w:val="001006E7"/>
    <w:rsid w:val="001006EF"/>
    <w:rsid w:val="001007E2"/>
    <w:rsid w:val="00100811"/>
    <w:rsid w:val="00100850"/>
    <w:rsid w:val="00100BD0"/>
    <w:rsid w:val="00100C38"/>
    <w:rsid w:val="00100DFA"/>
    <w:rsid w:val="001010A3"/>
    <w:rsid w:val="001010BE"/>
    <w:rsid w:val="001011B6"/>
    <w:rsid w:val="0010129E"/>
    <w:rsid w:val="001012E3"/>
    <w:rsid w:val="0010131D"/>
    <w:rsid w:val="00101367"/>
    <w:rsid w:val="001013CA"/>
    <w:rsid w:val="001013DB"/>
    <w:rsid w:val="00101658"/>
    <w:rsid w:val="001016C7"/>
    <w:rsid w:val="00101A00"/>
    <w:rsid w:val="00101A2A"/>
    <w:rsid w:val="00101A92"/>
    <w:rsid w:val="00101A93"/>
    <w:rsid w:val="00101B3C"/>
    <w:rsid w:val="001020DA"/>
    <w:rsid w:val="00102135"/>
    <w:rsid w:val="0010217A"/>
    <w:rsid w:val="00102298"/>
    <w:rsid w:val="001023F2"/>
    <w:rsid w:val="001024B6"/>
    <w:rsid w:val="00102567"/>
    <w:rsid w:val="00102701"/>
    <w:rsid w:val="001027C8"/>
    <w:rsid w:val="0010294D"/>
    <w:rsid w:val="0010295C"/>
    <w:rsid w:val="00102AAD"/>
    <w:rsid w:val="00102CC4"/>
    <w:rsid w:val="00102D90"/>
    <w:rsid w:val="00102D9D"/>
    <w:rsid w:val="00102E0F"/>
    <w:rsid w:val="00102E7B"/>
    <w:rsid w:val="00102EF1"/>
    <w:rsid w:val="00102F5D"/>
    <w:rsid w:val="00103079"/>
    <w:rsid w:val="001031D7"/>
    <w:rsid w:val="00103219"/>
    <w:rsid w:val="0010325E"/>
    <w:rsid w:val="00103440"/>
    <w:rsid w:val="00103668"/>
    <w:rsid w:val="00103676"/>
    <w:rsid w:val="00103857"/>
    <w:rsid w:val="001039FD"/>
    <w:rsid w:val="00103AE1"/>
    <w:rsid w:val="00103B42"/>
    <w:rsid w:val="00103F08"/>
    <w:rsid w:val="00103F18"/>
    <w:rsid w:val="00103F4F"/>
    <w:rsid w:val="00103F64"/>
    <w:rsid w:val="00104143"/>
    <w:rsid w:val="001043DB"/>
    <w:rsid w:val="001045F9"/>
    <w:rsid w:val="00104608"/>
    <w:rsid w:val="001048E6"/>
    <w:rsid w:val="001048F0"/>
    <w:rsid w:val="00104A2F"/>
    <w:rsid w:val="00104A7B"/>
    <w:rsid w:val="00104BD2"/>
    <w:rsid w:val="00104CBB"/>
    <w:rsid w:val="00104E77"/>
    <w:rsid w:val="00104F0D"/>
    <w:rsid w:val="00104F2A"/>
    <w:rsid w:val="0010513A"/>
    <w:rsid w:val="001053A2"/>
    <w:rsid w:val="001053FB"/>
    <w:rsid w:val="00105470"/>
    <w:rsid w:val="0010558E"/>
    <w:rsid w:val="001055D2"/>
    <w:rsid w:val="00105659"/>
    <w:rsid w:val="00105677"/>
    <w:rsid w:val="001056B4"/>
    <w:rsid w:val="00105727"/>
    <w:rsid w:val="001057FE"/>
    <w:rsid w:val="0010582A"/>
    <w:rsid w:val="0010584F"/>
    <w:rsid w:val="001058C0"/>
    <w:rsid w:val="00105A7F"/>
    <w:rsid w:val="00105B6A"/>
    <w:rsid w:val="00105C00"/>
    <w:rsid w:val="00105C22"/>
    <w:rsid w:val="00106074"/>
    <w:rsid w:val="0010613E"/>
    <w:rsid w:val="00106152"/>
    <w:rsid w:val="0010649E"/>
    <w:rsid w:val="0010652E"/>
    <w:rsid w:val="00106551"/>
    <w:rsid w:val="00106736"/>
    <w:rsid w:val="001067F9"/>
    <w:rsid w:val="00106878"/>
    <w:rsid w:val="00106946"/>
    <w:rsid w:val="00106AB6"/>
    <w:rsid w:val="00106ACA"/>
    <w:rsid w:val="00106C19"/>
    <w:rsid w:val="00106E71"/>
    <w:rsid w:val="00106E7F"/>
    <w:rsid w:val="00106E8C"/>
    <w:rsid w:val="00106F74"/>
    <w:rsid w:val="00107003"/>
    <w:rsid w:val="00107055"/>
    <w:rsid w:val="001070DD"/>
    <w:rsid w:val="001071E6"/>
    <w:rsid w:val="00107236"/>
    <w:rsid w:val="00107273"/>
    <w:rsid w:val="001072B8"/>
    <w:rsid w:val="001075D2"/>
    <w:rsid w:val="001076A8"/>
    <w:rsid w:val="001076A9"/>
    <w:rsid w:val="0010773E"/>
    <w:rsid w:val="00107887"/>
    <w:rsid w:val="001079E3"/>
    <w:rsid w:val="00107B1D"/>
    <w:rsid w:val="00107E49"/>
    <w:rsid w:val="00107E53"/>
    <w:rsid w:val="00107E87"/>
    <w:rsid w:val="00107EC4"/>
    <w:rsid w:val="001100CB"/>
    <w:rsid w:val="001100E7"/>
    <w:rsid w:val="00110429"/>
    <w:rsid w:val="00110492"/>
    <w:rsid w:val="0011069E"/>
    <w:rsid w:val="001106CF"/>
    <w:rsid w:val="001108AC"/>
    <w:rsid w:val="001109C6"/>
    <w:rsid w:val="00110AEE"/>
    <w:rsid w:val="00110BCE"/>
    <w:rsid w:val="00110CEC"/>
    <w:rsid w:val="00110CEE"/>
    <w:rsid w:val="00110E4E"/>
    <w:rsid w:val="00111098"/>
    <w:rsid w:val="001112C6"/>
    <w:rsid w:val="0011133E"/>
    <w:rsid w:val="001114B9"/>
    <w:rsid w:val="001114CB"/>
    <w:rsid w:val="001114D3"/>
    <w:rsid w:val="0011166A"/>
    <w:rsid w:val="001116D6"/>
    <w:rsid w:val="0011172E"/>
    <w:rsid w:val="00111861"/>
    <w:rsid w:val="00111907"/>
    <w:rsid w:val="00111ADB"/>
    <w:rsid w:val="00111D99"/>
    <w:rsid w:val="00111DB7"/>
    <w:rsid w:val="00111ED2"/>
    <w:rsid w:val="0011214C"/>
    <w:rsid w:val="0011231C"/>
    <w:rsid w:val="00112442"/>
    <w:rsid w:val="00112495"/>
    <w:rsid w:val="0011258A"/>
    <w:rsid w:val="00112820"/>
    <w:rsid w:val="00112825"/>
    <w:rsid w:val="0011286C"/>
    <w:rsid w:val="00112934"/>
    <w:rsid w:val="00112974"/>
    <w:rsid w:val="00112AF0"/>
    <w:rsid w:val="00112BB7"/>
    <w:rsid w:val="00112C85"/>
    <w:rsid w:val="00112C99"/>
    <w:rsid w:val="00112D0A"/>
    <w:rsid w:val="00112DEC"/>
    <w:rsid w:val="00112E90"/>
    <w:rsid w:val="00112FD4"/>
    <w:rsid w:val="001130A8"/>
    <w:rsid w:val="001130B5"/>
    <w:rsid w:val="001130B8"/>
    <w:rsid w:val="001130BC"/>
    <w:rsid w:val="0011311A"/>
    <w:rsid w:val="00113260"/>
    <w:rsid w:val="001132E1"/>
    <w:rsid w:val="001133F4"/>
    <w:rsid w:val="0011345E"/>
    <w:rsid w:val="001134B9"/>
    <w:rsid w:val="001135E7"/>
    <w:rsid w:val="001137E7"/>
    <w:rsid w:val="00113BB1"/>
    <w:rsid w:val="00113CC8"/>
    <w:rsid w:val="00113CDC"/>
    <w:rsid w:val="00113D2A"/>
    <w:rsid w:val="00113D37"/>
    <w:rsid w:val="00113DBC"/>
    <w:rsid w:val="00113E46"/>
    <w:rsid w:val="00113FC9"/>
    <w:rsid w:val="00114076"/>
    <w:rsid w:val="00114140"/>
    <w:rsid w:val="001141DA"/>
    <w:rsid w:val="0011425B"/>
    <w:rsid w:val="0011438D"/>
    <w:rsid w:val="00114575"/>
    <w:rsid w:val="00114612"/>
    <w:rsid w:val="0011483B"/>
    <w:rsid w:val="00114A2D"/>
    <w:rsid w:val="00114A6C"/>
    <w:rsid w:val="00114A9C"/>
    <w:rsid w:val="00114B55"/>
    <w:rsid w:val="00114B5E"/>
    <w:rsid w:val="00114B9B"/>
    <w:rsid w:val="00114C71"/>
    <w:rsid w:val="00114DAB"/>
    <w:rsid w:val="00114E0C"/>
    <w:rsid w:val="00114EAC"/>
    <w:rsid w:val="00115046"/>
    <w:rsid w:val="001153CD"/>
    <w:rsid w:val="00115628"/>
    <w:rsid w:val="0011565F"/>
    <w:rsid w:val="0011571E"/>
    <w:rsid w:val="00115B34"/>
    <w:rsid w:val="00115DF9"/>
    <w:rsid w:val="00115DFF"/>
    <w:rsid w:val="00115E6A"/>
    <w:rsid w:val="001162D1"/>
    <w:rsid w:val="001162DD"/>
    <w:rsid w:val="00116350"/>
    <w:rsid w:val="0011636F"/>
    <w:rsid w:val="00116402"/>
    <w:rsid w:val="0011642D"/>
    <w:rsid w:val="00116452"/>
    <w:rsid w:val="00116616"/>
    <w:rsid w:val="001168F1"/>
    <w:rsid w:val="0011693C"/>
    <w:rsid w:val="00116A14"/>
    <w:rsid w:val="00116AA1"/>
    <w:rsid w:val="00116BB9"/>
    <w:rsid w:val="00116C2B"/>
    <w:rsid w:val="00116D8F"/>
    <w:rsid w:val="00116DAE"/>
    <w:rsid w:val="00116F4B"/>
    <w:rsid w:val="0011725A"/>
    <w:rsid w:val="001172BA"/>
    <w:rsid w:val="001173A4"/>
    <w:rsid w:val="0011745A"/>
    <w:rsid w:val="001174A7"/>
    <w:rsid w:val="0011751C"/>
    <w:rsid w:val="00117668"/>
    <w:rsid w:val="00117877"/>
    <w:rsid w:val="00117986"/>
    <w:rsid w:val="00117AA1"/>
    <w:rsid w:val="00117B95"/>
    <w:rsid w:val="00117C6D"/>
    <w:rsid w:val="00117EB4"/>
    <w:rsid w:val="00117EC1"/>
    <w:rsid w:val="00117F29"/>
    <w:rsid w:val="00117F42"/>
    <w:rsid w:val="00117FA5"/>
    <w:rsid w:val="0012002B"/>
    <w:rsid w:val="001200F5"/>
    <w:rsid w:val="00120265"/>
    <w:rsid w:val="00120273"/>
    <w:rsid w:val="00120287"/>
    <w:rsid w:val="0012028C"/>
    <w:rsid w:val="001203AE"/>
    <w:rsid w:val="001203DD"/>
    <w:rsid w:val="00120469"/>
    <w:rsid w:val="00120482"/>
    <w:rsid w:val="0012051A"/>
    <w:rsid w:val="00120539"/>
    <w:rsid w:val="00120857"/>
    <w:rsid w:val="0012095A"/>
    <w:rsid w:val="00120C54"/>
    <w:rsid w:val="00120DE8"/>
    <w:rsid w:val="00120E1C"/>
    <w:rsid w:val="001210CA"/>
    <w:rsid w:val="001214C6"/>
    <w:rsid w:val="0012160B"/>
    <w:rsid w:val="001218D0"/>
    <w:rsid w:val="00121B6C"/>
    <w:rsid w:val="00121C32"/>
    <w:rsid w:val="00121C6D"/>
    <w:rsid w:val="00121D15"/>
    <w:rsid w:val="00121E8E"/>
    <w:rsid w:val="00121F8B"/>
    <w:rsid w:val="001220C4"/>
    <w:rsid w:val="001224D0"/>
    <w:rsid w:val="00122638"/>
    <w:rsid w:val="00122994"/>
    <w:rsid w:val="00122A1A"/>
    <w:rsid w:val="00122D89"/>
    <w:rsid w:val="00122FA8"/>
    <w:rsid w:val="0012308B"/>
    <w:rsid w:val="001230D2"/>
    <w:rsid w:val="0012312B"/>
    <w:rsid w:val="001232B0"/>
    <w:rsid w:val="0012335A"/>
    <w:rsid w:val="0012347E"/>
    <w:rsid w:val="00123484"/>
    <w:rsid w:val="00123525"/>
    <w:rsid w:val="00123545"/>
    <w:rsid w:val="00123557"/>
    <w:rsid w:val="00123567"/>
    <w:rsid w:val="00123610"/>
    <w:rsid w:val="00123691"/>
    <w:rsid w:val="00123772"/>
    <w:rsid w:val="00123C82"/>
    <w:rsid w:val="00123DD9"/>
    <w:rsid w:val="00123E98"/>
    <w:rsid w:val="00123EF5"/>
    <w:rsid w:val="00124055"/>
    <w:rsid w:val="0012411F"/>
    <w:rsid w:val="0012423B"/>
    <w:rsid w:val="00124379"/>
    <w:rsid w:val="0012437C"/>
    <w:rsid w:val="00124402"/>
    <w:rsid w:val="001244D0"/>
    <w:rsid w:val="00124507"/>
    <w:rsid w:val="00124550"/>
    <w:rsid w:val="00124641"/>
    <w:rsid w:val="001247B3"/>
    <w:rsid w:val="00124A09"/>
    <w:rsid w:val="00124BB0"/>
    <w:rsid w:val="00124FF5"/>
    <w:rsid w:val="00125515"/>
    <w:rsid w:val="00125686"/>
    <w:rsid w:val="001256A4"/>
    <w:rsid w:val="0012572E"/>
    <w:rsid w:val="0012599C"/>
    <w:rsid w:val="001259D1"/>
    <w:rsid w:val="00125A2A"/>
    <w:rsid w:val="00125AF0"/>
    <w:rsid w:val="00125B46"/>
    <w:rsid w:val="00125BBB"/>
    <w:rsid w:val="00125C8A"/>
    <w:rsid w:val="00126007"/>
    <w:rsid w:val="00126275"/>
    <w:rsid w:val="00126371"/>
    <w:rsid w:val="00126445"/>
    <w:rsid w:val="0012649D"/>
    <w:rsid w:val="00126541"/>
    <w:rsid w:val="00126574"/>
    <w:rsid w:val="001266B6"/>
    <w:rsid w:val="001267AF"/>
    <w:rsid w:val="0012692D"/>
    <w:rsid w:val="001269D3"/>
    <w:rsid w:val="001269F5"/>
    <w:rsid w:val="00126C03"/>
    <w:rsid w:val="00126C7A"/>
    <w:rsid w:val="00126CC5"/>
    <w:rsid w:val="00126D21"/>
    <w:rsid w:val="00126D31"/>
    <w:rsid w:val="00126D57"/>
    <w:rsid w:val="001270B7"/>
    <w:rsid w:val="0012743D"/>
    <w:rsid w:val="0012781E"/>
    <w:rsid w:val="0012792B"/>
    <w:rsid w:val="00127961"/>
    <w:rsid w:val="00127989"/>
    <w:rsid w:val="00127B7E"/>
    <w:rsid w:val="00127C27"/>
    <w:rsid w:val="00127C2B"/>
    <w:rsid w:val="00127C85"/>
    <w:rsid w:val="00127CB4"/>
    <w:rsid w:val="00127E48"/>
    <w:rsid w:val="00127FD4"/>
    <w:rsid w:val="0013003C"/>
    <w:rsid w:val="0013019F"/>
    <w:rsid w:val="00130353"/>
    <w:rsid w:val="001304B2"/>
    <w:rsid w:val="0013060A"/>
    <w:rsid w:val="0013062A"/>
    <w:rsid w:val="00130686"/>
    <w:rsid w:val="0013073D"/>
    <w:rsid w:val="00130794"/>
    <w:rsid w:val="00130A94"/>
    <w:rsid w:val="00130BF4"/>
    <w:rsid w:val="00130CDA"/>
    <w:rsid w:val="00130F26"/>
    <w:rsid w:val="00131027"/>
    <w:rsid w:val="0013105F"/>
    <w:rsid w:val="001313CF"/>
    <w:rsid w:val="001317FB"/>
    <w:rsid w:val="00131882"/>
    <w:rsid w:val="00131884"/>
    <w:rsid w:val="00131940"/>
    <w:rsid w:val="00131BB2"/>
    <w:rsid w:val="00131C31"/>
    <w:rsid w:val="00131CDA"/>
    <w:rsid w:val="00131F0D"/>
    <w:rsid w:val="00131F59"/>
    <w:rsid w:val="001320D0"/>
    <w:rsid w:val="00132471"/>
    <w:rsid w:val="001324D6"/>
    <w:rsid w:val="00132846"/>
    <w:rsid w:val="001328D4"/>
    <w:rsid w:val="00132968"/>
    <w:rsid w:val="00132BB5"/>
    <w:rsid w:val="00132C01"/>
    <w:rsid w:val="00132C8B"/>
    <w:rsid w:val="00133099"/>
    <w:rsid w:val="0013336B"/>
    <w:rsid w:val="001333BC"/>
    <w:rsid w:val="0013356F"/>
    <w:rsid w:val="001337C8"/>
    <w:rsid w:val="00133917"/>
    <w:rsid w:val="001339BE"/>
    <w:rsid w:val="00133D45"/>
    <w:rsid w:val="00133DD3"/>
    <w:rsid w:val="00133F94"/>
    <w:rsid w:val="0013423D"/>
    <w:rsid w:val="0013438C"/>
    <w:rsid w:val="00134603"/>
    <w:rsid w:val="0013468F"/>
    <w:rsid w:val="00134B6F"/>
    <w:rsid w:val="00134C10"/>
    <w:rsid w:val="00134D73"/>
    <w:rsid w:val="00135129"/>
    <w:rsid w:val="001351C1"/>
    <w:rsid w:val="001352AC"/>
    <w:rsid w:val="001352DB"/>
    <w:rsid w:val="00135376"/>
    <w:rsid w:val="0013539C"/>
    <w:rsid w:val="001353C7"/>
    <w:rsid w:val="001353D0"/>
    <w:rsid w:val="00135405"/>
    <w:rsid w:val="00135411"/>
    <w:rsid w:val="0013559F"/>
    <w:rsid w:val="001355AE"/>
    <w:rsid w:val="001355E1"/>
    <w:rsid w:val="001355F9"/>
    <w:rsid w:val="00135646"/>
    <w:rsid w:val="001357E7"/>
    <w:rsid w:val="0013584E"/>
    <w:rsid w:val="001359CF"/>
    <w:rsid w:val="00135B23"/>
    <w:rsid w:val="00135B8F"/>
    <w:rsid w:val="00135BF0"/>
    <w:rsid w:val="00135C45"/>
    <w:rsid w:val="00135CCE"/>
    <w:rsid w:val="00135CFF"/>
    <w:rsid w:val="00136083"/>
    <w:rsid w:val="0013611C"/>
    <w:rsid w:val="001361FA"/>
    <w:rsid w:val="00136469"/>
    <w:rsid w:val="00136599"/>
    <w:rsid w:val="00136623"/>
    <w:rsid w:val="00136663"/>
    <w:rsid w:val="001366A8"/>
    <w:rsid w:val="0013675F"/>
    <w:rsid w:val="001369DF"/>
    <w:rsid w:val="00136A54"/>
    <w:rsid w:val="00136AFE"/>
    <w:rsid w:val="00136B56"/>
    <w:rsid w:val="00136CFF"/>
    <w:rsid w:val="00136D2E"/>
    <w:rsid w:val="00136DE0"/>
    <w:rsid w:val="00136EC1"/>
    <w:rsid w:val="00136ED6"/>
    <w:rsid w:val="00136FBD"/>
    <w:rsid w:val="00137052"/>
    <w:rsid w:val="0013706A"/>
    <w:rsid w:val="0013711C"/>
    <w:rsid w:val="00137161"/>
    <w:rsid w:val="001371A5"/>
    <w:rsid w:val="0013727C"/>
    <w:rsid w:val="00137429"/>
    <w:rsid w:val="0013752E"/>
    <w:rsid w:val="00137560"/>
    <w:rsid w:val="0013759A"/>
    <w:rsid w:val="001375B9"/>
    <w:rsid w:val="00137628"/>
    <w:rsid w:val="0013762A"/>
    <w:rsid w:val="001377DC"/>
    <w:rsid w:val="00137F94"/>
    <w:rsid w:val="00140072"/>
    <w:rsid w:val="001400BD"/>
    <w:rsid w:val="0014052D"/>
    <w:rsid w:val="00140709"/>
    <w:rsid w:val="00140801"/>
    <w:rsid w:val="00140865"/>
    <w:rsid w:val="00140998"/>
    <w:rsid w:val="00140B6C"/>
    <w:rsid w:val="00140B79"/>
    <w:rsid w:val="00140C31"/>
    <w:rsid w:val="00140C43"/>
    <w:rsid w:val="00140CF1"/>
    <w:rsid w:val="0014108B"/>
    <w:rsid w:val="001411BC"/>
    <w:rsid w:val="001411D2"/>
    <w:rsid w:val="00141367"/>
    <w:rsid w:val="001413B7"/>
    <w:rsid w:val="001414B9"/>
    <w:rsid w:val="001414CA"/>
    <w:rsid w:val="00141577"/>
    <w:rsid w:val="001416D7"/>
    <w:rsid w:val="00141747"/>
    <w:rsid w:val="00141772"/>
    <w:rsid w:val="00141920"/>
    <w:rsid w:val="00141A11"/>
    <w:rsid w:val="00141A3D"/>
    <w:rsid w:val="00141ABC"/>
    <w:rsid w:val="00141ADF"/>
    <w:rsid w:val="00141B0C"/>
    <w:rsid w:val="00141C18"/>
    <w:rsid w:val="00141C87"/>
    <w:rsid w:val="00141EEE"/>
    <w:rsid w:val="00141FA3"/>
    <w:rsid w:val="001420B2"/>
    <w:rsid w:val="00142148"/>
    <w:rsid w:val="00142167"/>
    <w:rsid w:val="00142217"/>
    <w:rsid w:val="0014221E"/>
    <w:rsid w:val="0014230C"/>
    <w:rsid w:val="00142428"/>
    <w:rsid w:val="00142612"/>
    <w:rsid w:val="00142624"/>
    <w:rsid w:val="00142AA6"/>
    <w:rsid w:val="00142B85"/>
    <w:rsid w:val="00142C43"/>
    <w:rsid w:val="00142CBF"/>
    <w:rsid w:val="00142E0D"/>
    <w:rsid w:val="00142E10"/>
    <w:rsid w:val="00142F16"/>
    <w:rsid w:val="00142F53"/>
    <w:rsid w:val="00143291"/>
    <w:rsid w:val="00143298"/>
    <w:rsid w:val="0014342A"/>
    <w:rsid w:val="00143551"/>
    <w:rsid w:val="0014356F"/>
    <w:rsid w:val="00143686"/>
    <w:rsid w:val="00143721"/>
    <w:rsid w:val="001437BC"/>
    <w:rsid w:val="00143812"/>
    <w:rsid w:val="00143825"/>
    <w:rsid w:val="0014393B"/>
    <w:rsid w:val="00143985"/>
    <w:rsid w:val="001439E2"/>
    <w:rsid w:val="00143C38"/>
    <w:rsid w:val="00143CE9"/>
    <w:rsid w:val="00143D08"/>
    <w:rsid w:val="00143D6A"/>
    <w:rsid w:val="00143DF4"/>
    <w:rsid w:val="00143E46"/>
    <w:rsid w:val="00143EEA"/>
    <w:rsid w:val="00143F46"/>
    <w:rsid w:val="00144144"/>
    <w:rsid w:val="00144208"/>
    <w:rsid w:val="0014426D"/>
    <w:rsid w:val="001442CA"/>
    <w:rsid w:val="00144408"/>
    <w:rsid w:val="00144478"/>
    <w:rsid w:val="001444A1"/>
    <w:rsid w:val="001444AD"/>
    <w:rsid w:val="001444D9"/>
    <w:rsid w:val="00144576"/>
    <w:rsid w:val="00144749"/>
    <w:rsid w:val="001447F7"/>
    <w:rsid w:val="0014484E"/>
    <w:rsid w:val="0014495E"/>
    <w:rsid w:val="00144AF7"/>
    <w:rsid w:val="00144CCD"/>
    <w:rsid w:val="00144CD7"/>
    <w:rsid w:val="00144E1D"/>
    <w:rsid w:val="00144FC9"/>
    <w:rsid w:val="0014501C"/>
    <w:rsid w:val="00145154"/>
    <w:rsid w:val="001451BB"/>
    <w:rsid w:val="0014522A"/>
    <w:rsid w:val="00145237"/>
    <w:rsid w:val="0014547B"/>
    <w:rsid w:val="0014553A"/>
    <w:rsid w:val="001455DF"/>
    <w:rsid w:val="0014564E"/>
    <w:rsid w:val="001457D6"/>
    <w:rsid w:val="0014599D"/>
    <w:rsid w:val="00145A54"/>
    <w:rsid w:val="00145A6C"/>
    <w:rsid w:val="00145AF3"/>
    <w:rsid w:val="00145B34"/>
    <w:rsid w:val="00145C59"/>
    <w:rsid w:val="00145C67"/>
    <w:rsid w:val="00145C8F"/>
    <w:rsid w:val="00145D1E"/>
    <w:rsid w:val="00145D47"/>
    <w:rsid w:val="00145D8F"/>
    <w:rsid w:val="00145F71"/>
    <w:rsid w:val="00146061"/>
    <w:rsid w:val="0014608C"/>
    <w:rsid w:val="001461C8"/>
    <w:rsid w:val="00146592"/>
    <w:rsid w:val="00146627"/>
    <w:rsid w:val="00146674"/>
    <w:rsid w:val="001466AC"/>
    <w:rsid w:val="00146712"/>
    <w:rsid w:val="00146A65"/>
    <w:rsid w:val="00146ABC"/>
    <w:rsid w:val="00146B5C"/>
    <w:rsid w:val="00146B9F"/>
    <w:rsid w:val="00146BC9"/>
    <w:rsid w:val="00146BEF"/>
    <w:rsid w:val="00146CE7"/>
    <w:rsid w:val="00147034"/>
    <w:rsid w:val="001470F1"/>
    <w:rsid w:val="0014712A"/>
    <w:rsid w:val="001472BD"/>
    <w:rsid w:val="001472CE"/>
    <w:rsid w:val="00147525"/>
    <w:rsid w:val="00147722"/>
    <w:rsid w:val="0014788E"/>
    <w:rsid w:val="00147928"/>
    <w:rsid w:val="0014799D"/>
    <w:rsid w:val="001479B9"/>
    <w:rsid w:val="00147A3C"/>
    <w:rsid w:val="00147AF2"/>
    <w:rsid w:val="00147B13"/>
    <w:rsid w:val="00147B1E"/>
    <w:rsid w:val="00147C12"/>
    <w:rsid w:val="00147CBE"/>
    <w:rsid w:val="00147D98"/>
    <w:rsid w:val="00147F4E"/>
    <w:rsid w:val="00147FF9"/>
    <w:rsid w:val="001500B0"/>
    <w:rsid w:val="0015021C"/>
    <w:rsid w:val="0015023A"/>
    <w:rsid w:val="0015034E"/>
    <w:rsid w:val="00150381"/>
    <w:rsid w:val="001503F9"/>
    <w:rsid w:val="0015046C"/>
    <w:rsid w:val="0015055F"/>
    <w:rsid w:val="001506E5"/>
    <w:rsid w:val="001506FE"/>
    <w:rsid w:val="0015088B"/>
    <w:rsid w:val="001508EE"/>
    <w:rsid w:val="001509DE"/>
    <w:rsid w:val="001509F3"/>
    <w:rsid w:val="00150BB5"/>
    <w:rsid w:val="00150BBC"/>
    <w:rsid w:val="00150C8D"/>
    <w:rsid w:val="00150D87"/>
    <w:rsid w:val="00150E87"/>
    <w:rsid w:val="00150EE0"/>
    <w:rsid w:val="00150F92"/>
    <w:rsid w:val="00151021"/>
    <w:rsid w:val="00151040"/>
    <w:rsid w:val="001512B0"/>
    <w:rsid w:val="001512B8"/>
    <w:rsid w:val="00151389"/>
    <w:rsid w:val="001518E2"/>
    <w:rsid w:val="0015192D"/>
    <w:rsid w:val="00151C66"/>
    <w:rsid w:val="00151EE5"/>
    <w:rsid w:val="00152045"/>
    <w:rsid w:val="00152048"/>
    <w:rsid w:val="001520FF"/>
    <w:rsid w:val="001522BA"/>
    <w:rsid w:val="0015235F"/>
    <w:rsid w:val="00152590"/>
    <w:rsid w:val="001525D4"/>
    <w:rsid w:val="001525D8"/>
    <w:rsid w:val="0015265D"/>
    <w:rsid w:val="001526C8"/>
    <w:rsid w:val="00152937"/>
    <w:rsid w:val="00152A48"/>
    <w:rsid w:val="00152B96"/>
    <w:rsid w:val="00152C98"/>
    <w:rsid w:val="0015300C"/>
    <w:rsid w:val="0015302D"/>
    <w:rsid w:val="00153087"/>
    <w:rsid w:val="00153175"/>
    <w:rsid w:val="001532AA"/>
    <w:rsid w:val="001532C5"/>
    <w:rsid w:val="00153455"/>
    <w:rsid w:val="00153547"/>
    <w:rsid w:val="0015361C"/>
    <w:rsid w:val="0015371C"/>
    <w:rsid w:val="00153835"/>
    <w:rsid w:val="0015393A"/>
    <w:rsid w:val="001539E1"/>
    <w:rsid w:val="00153B31"/>
    <w:rsid w:val="00153C11"/>
    <w:rsid w:val="00153DF9"/>
    <w:rsid w:val="00153F5B"/>
    <w:rsid w:val="001540F4"/>
    <w:rsid w:val="00154553"/>
    <w:rsid w:val="0015494E"/>
    <w:rsid w:val="00154E7B"/>
    <w:rsid w:val="00154F65"/>
    <w:rsid w:val="00155007"/>
    <w:rsid w:val="001551CA"/>
    <w:rsid w:val="00155245"/>
    <w:rsid w:val="00155286"/>
    <w:rsid w:val="00155462"/>
    <w:rsid w:val="001554F3"/>
    <w:rsid w:val="001555A7"/>
    <w:rsid w:val="001556E9"/>
    <w:rsid w:val="00155768"/>
    <w:rsid w:val="0015582B"/>
    <w:rsid w:val="001558AE"/>
    <w:rsid w:val="001558EC"/>
    <w:rsid w:val="00155A2A"/>
    <w:rsid w:val="00155B65"/>
    <w:rsid w:val="00155B77"/>
    <w:rsid w:val="00155C9B"/>
    <w:rsid w:val="00155F5C"/>
    <w:rsid w:val="00156311"/>
    <w:rsid w:val="00156397"/>
    <w:rsid w:val="0015644B"/>
    <w:rsid w:val="00156562"/>
    <w:rsid w:val="001566BC"/>
    <w:rsid w:val="001566DA"/>
    <w:rsid w:val="001566DB"/>
    <w:rsid w:val="00156729"/>
    <w:rsid w:val="001567CB"/>
    <w:rsid w:val="001569AF"/>
    <w:rsid w:val="00156B64"/>
    <w:rsid w:val="00156CAB"/>
    <w:rsid w:val="00156EB2"/>
    <w:rsid w:val="00156F12"/>
    <w:rsid w:val="00157001"/>
    <w:rsid w:val="0015718F"/>
    <w:rsid w:val="001571DB"/>
    <w:rsid w:val="0015725C"/>
    <w:rsid w:val="00157489"/>
    <w:rsid w:val="00157498"/>
    <w:rsid w:val="001574E0"/>
    <w:rsid w:val="001576A7"/>
    <w:rsid w:val="001576D9"/>
    <w:rsid w:val="00157740"/>
    <w:rsid w:val="00157945"/>
    <w:rsid w:val="00157962"/>
    <w:rsid w:val="001579C0"/>
    <w:rsid w:val="00157D24"/>
    <w:rsid w:val="00157DF2"/>
    <w:rsid w:val="00157E21"/>
    <w:rsid w:val="00157E36"/>
    <w:rsid w:val="00157EF0"/>
    <w:rsid w:val="00160009"/>
    <w:rsid w:val="00160100"/>
    <w:rsid w:val="001601F1"/>
    <w:rsid w:val="001602F1"/>
    <w:rsid w:val="001603E5"/>
    <w:rsid w:val="0016046B"/>
    <w:rsid w:val="0016058C"/>
    <w:rsid w:val="0016062A"/>
    <w:rsid w:val="001607D2"/>
    <w:rsid w:val="00160977"/>
    <w:rsid w:val="00160B9F"/>
    <w:rsid w:val="00160C37"/>
    <w:rsid w:val="00160FE1"/>
    <w:rsid w:val="00161180"/>
    <w:rsid w:val="001611EE"/>
    <w:rsid w:val="001612E5"/>
    <w:rsid w:val="001614E8"/>
    <w:rsid w:val="00161515"/>
    <w:rsid w:val="001615D8"/>
    <w:rsid w:val="0016168B"/>
    <w:rsid w:val="0016177C"/>
    <w:rsid w:val="001617AC"/>
    <w:rsid w:val="00161A6C"/>
    <w:rsid w:val="00161C52"/>
    <w:rsid w:val="00161CA5"/>
    <w:rsid w:val="00161D3E"/>
    <w:rsid w:val="00161E3F"/>
    <w:rsid w:val="00162145"/>
    <w:rsid w:val="001621E6"/>
    <w:rsid w:val="0016224B"/>
    <w:rsid w:val="0016228D"/>
    <w:rsid w:val="00162615"/>
    <w:rsid w:val="0016267F"/>
    <w:rsid w:val="00162746"/>
    <w:rsid w:val="001628D4"/>
    <w:rsid w:val="00162A66"/>
    <w:rsid w:val="00162BCF"/>
    <w:rsid w:val="00162BE0"/>
    <w:rsid w:val="00162D17"/>
    <w:rsid w:val="00162DD4"/>
    <w:rsid w:val="00162E94"/>
    <w:rsid w:val="00162FA4"/>
    <w:rsid w:val="001631CE"/>
    <w:rsid w:val="00163368"/>
    <w:rsid w:val="00163459"/>
    <w:rsid w:val="001634AD"/>
    <w:rsid w:val="00163538"/>
    <w:rsid w:val="0016368D"/>
    <w:rsid w:val="00163695"/>
    <w:rsid w:val="001636D5"/>
    <w:rsid w:val="00163855"/>
    <w:rsid w:val="0016388B"/>
    <w:rsid w:val="001638FC"/>
    <w:rsid w:val="00163A11"/>
    <w:rsid w:val="00163B2A"/>
    <w:rsid w:val="00163BAF"/>
    <w:rsid w:val="00163BFE"/>
    <w:rsid w:val="00163C65"/>
    <w:rsid w:val="00163DC4"/>
    <w:rsid w:val="00163E9C"/>
    <w:rsid w:val="00163FB8"/>
    <w:rsid w:val="0016401A"/>
    <w:rsid w:val="0016410A"/>
    <w:rsid w:val="00164208"/>
    <w:rsid w:val="00164776"/>
    <w:rsid w:val="0016491E"/>
    <w:rsid w:val="00164988"/>
    <w:rsid w:val="00164B95"/>
    <w:rsid w:val="00164C3B"/>
    <w:rsid w:val="001650F6"/>
    <w:rsid w:val="00165251"/>
    <w:rsid w:val="00165285"/>
    <w:rsid w:val="0016529B"/>
    <w:rsid w:val="001654E5"/>
    <w:rsid w:val="0016567C"/>
    <w:rsid w:val="00165738"/>
    <w:rsid w:val="001658A6"/>
    <w:rsid w:val="00165C8E"/>
    <w:rsid w:val="00165CEA"/>
    <w:rsid w:val="00165D0D"/>
    <w:rsid w:val="00165E15"/>
    <w:rsid w:val="00165EA0"/>
    <w:rsid w:val="00165F39"/>
    <w:rsid w:val="00166093"/>
    <w:rsid w:val="00166555"/>
    <w:rsid w:val="0016669C"/>
    <w:rsid w:val="001666A5"/>
    <w:rsid w:val="001666CF"/>
    <w:rsid w:val="0016679C"/>
    <w:rsid w:val="00166830"/>
    <w:rsid w:val="00166887"/>
    <w:rsid w:val="001668AB"/>
    <w:rsid w:val="0016692D"/>
    <w:rsid w:val="00166AC7"/>
    <w:rsid w:val="00166BC0"/>
    <w:rsid w:val="00166C2A"/>
    <w:rsid w:val="00166C7C"/>
    <w:rsid w:val="00166CFE"/>
    <w:rsid w:val="00166DA2"/>
    <w:rsid w:val="00166E19"/>
    <w:rsid w:val="00166F88"/>
    <w:rsid w:val="00167030"/>
    <w:rsid w:val="00167119"/>
    <w:rsid w:val="001671E2"/>
    <w:rsid w:val="001672BD"/>
    <w:rsid w:val="00167308"/>
    <w:rsid w:val="00167328"/>
    <w:rsid w:val="001673E9"/>
    <w:rsid w:val="00167657"/>
    <w:rsid w:val="001676E8"/>
    <w:rsid w:val="00167722"/>
    <w:rsid w:val="00167874"/>
    <w:rsid w:val="00167A7F"/>
    <w:rsid w:val="00167B30"/>
    <w:rsid w:val="00167C4C"/>
    <w:rsid w:val="00167D7C"/>
    <w:rsid w:val="00167F28"/>
    <w:rsid w:val="00167F91"/>
    <w:rsid w:val="00170005"/>
    <w:rsid w:val="001700D0"/>
    <w:rsid w:val="001701BB"/>
    <w:rsid w:val="001703F6"/>
    <w:rsid w:val="00170453"/>
    <w:rsid w:val="00170597"/>
    <w:rsid w:val="001707A9"/>
    <w:rsid w:val="00170971"/>
    <w:rsid w:val="00170AC8"/>
    <w:rsid w:val="00170D83"/>
    <w:rsid w:val="00171093"/>
    <w:rsid w:val="00171133"/>
    <w:rsid w:val="0017115B"/>
    <w:rsid w:val="001712A9"/>
    <w:rsid w:val="0017137D"/>
    <w:rsid w:val="00171410"/>
    <w:rsid w:val="0017147C"/>
    <w:rsid w:val="001714B4"/>
    <w:rsid w:val="0017150B"/>
    <w:rsid w:val="00171562"/>
    <w:rsid w:val="0017158D"/>
    <w:rsid w:val="001715A3"/>
    <w:rsid w:val="0017169F"/>
    <w:rsid w:val="001716F2"/>
    <w:rsid w:val="0017178D"/>
    <w:rsid w:val="00171C04"/>
    <w:rsid w:val="00171D04"/>
    <w:rsid w:val="00171D6B"/>
    <w:rsid w:val="00171F29"/>
    <w:rsid w:val="0017236D"/>
    <w:rsid w:val="001723B7"/>
    <w:rsid w:val="00172492"/>
    <w:rsid w:val="0017259F"/>
    <w:rsid w:val="001725C0"/>
    <w:rsid w:val="0017275E"/>
    <w:rsid w:val="001728C8"/>
    <w:rsid w:val="001728FF"/>
    <w:rsid w:val="001729A5"/>
    <w:rsid w:val="00172A41"/>
    <w:rsid w:val="00172BD1"/>
    <w:rsid w:val="00172CBA"/>
    <w:rsid w:val="00172D4F"/>
    <w:rsid w:val="00172FF6"/>
    <w:rsid w:val="0017300A"/>
    <w:rsid w:val="0017307D"/>
    <w:rsid w:val="00173101"/>
    <w:rsid w:val="00173353"/>
    <w:rsid w:val="001734AA"/>
    <w:rsid w:val="00173520"/>
    <w:rsid w:val="00173712"/>
    <w:rsid w:val="001737F6"/>
    <w:rsid w:val="001737FC"/>
    <w:rsid w:val="0017384F"/>
    <w:rsid w:val="00173AFB"/>
    <w:rsid w:val="00173C52"/>
    <w:rsid w:val="00173C95"/>
    <w:rsid w:val="00173D94"/>
    <w:rsid w:val="00173DAB"/>
    <w:rsid w:val="00173E91"/>
    <w:rsid w:val="00173EBF"/>
    <w:rsid w:val="00173F3F"/>
    <w:rsid w:val="001740D5"/>
    <w:rsid w:val="00174233"/>
    <w:rsid w:val="00174570"/>
    <w:rsid w:val="0017463F"/>
    <w:rsid w:val="001746BC"/>
    <w:rsid w:val="00174769"/>
    <w:rsid w:val="001749C3"/>
    <w:rsid w:val="00174A32"/>
    <w:rsid w:val="00174ACD"/>
    <w:rsid w:val="00174B72"/>
    <w:rsid w:val="00174BA1"/>
    <w:rsid w:val="00174C43"/>
    <w:rsid w:val="00174CA7"/>
    <w:rsid w:val="00174F5A"/>
    <w:rsid w:val="00175062"/>
    <w:rsid w:val="00175435"/>
    <w:rsid w:val="00175449"/>
    <w:rsid w:val="00175660"/>
    <w:rsid w:val="00175704"/>
    <w:rsid w:val="001757DF"/>
    <w:rsid w:val="00175860"/>
    <w:rsid w:val="001758A3"/>
    <w:rsid w:val="00175950"/>
    <w:rsid w:val="001759FF"/>
    <w:rsid w:val="00175B24"/>
    <w:rsid w:val="00175E9A"/>
    <w:rsid w:val="00175F9D"/>
    <w:rsid w:val="00176015"/>
    <w:rsid w:val="001760EC"/>
    <w:rsid w:val="001761B7"/>
    <w:rsid w:val="00176375"/>
    <w:rsid w:val="001763CC"/>
    <w:rsid w:val="00176427"/>
    <w:rsid w:val="00176461"/>
    <w:rsid w:val="001765BE"/>
    <w:rsid w:val="00176789"/>
    <w:rsid w:val="00176834"/>
    <w:rsid w:val="0017697F"/>
    <w:rsid w:val="00176A3A"/>
    <w:rsid w:val="00176BEF"/>
    <w:rsid w:val="00176E14"/>
    <w:rsid w:val="00176ECD"/>
    <w:rsid w:val="00176F03"/>
    <w:rsid w:val="00177023"/>
    <w:rsid w:val="00177075"/>
    <w:rsid w:val="0017718D"/>
    <w:rsid w:val="0017719A"/>
    <w:rsid w:val="0017719C"/>
    <w:rsid w:val="001771F3"/>
    <w:rsid w:val="0017731C"/>
    <w:rsid w:val="001773ED"/>
    <w:rsid w:val="001775D7"/>
    <w:rsid w:val="00177645"/>
    <w:rsid w:val="00177770"/>
    <w:rsid w:val="0017777F"/>
    <w:rsid w:val="00177867"/>
    <w:rsid w:val="001778A5"/>
    <w:rsid w:val="00177988"/>
    <w:rsid w:val="00177A34"/>
    <w:rsid w:val="00177BCD"/>
    <w:rsid w:val="00177C59"/>
    <w:rsid w:val="00177CFF"/>
    <w:rsid w:val="00177F2B"/>
    <w:rsid w:val="00177F74"/>
    <w:rsid w:val="00177FAB"/>
    <w:rsid w:val="0018028C"/>
    <w:rsid w:val="001802E1"/>
    <w:rsid w:val="001803B0"/>
    <w:rsid w:val="001804BA"/>
    <w:rsid w:val="001804FB"/>
    <w:rsid w:val="00180510"/>
    <w:rsid w:val="0018053F"/>
    <w:rsid w:val="00180554"/>
    <w:rsid w:val="00180594"/>
    <w:rsid w:val="0018064E"/>
    <w:rsid w:val="00180743"/>
    <w:rsid w:val="001807A7"/>
    <w:rsid w:val="0018081C"/>
    <w:rsid w:val="00180A43"/>
    <w:rsid w:val="00180B1B"/>
    <w:rsid w:val="00180B42"/>
    <w:rsid w:val="00180C11"/>
    <w:rsid w:val="00180C36"/>
    <w:rsid w:val="0018108D"/>
    <w:rsid w:val="00181267"/>
    <w:rsid w:val="00181298"/>
    <w:rsid w:val="001813AE"/>
    <w:rsid w:val="0018143C"/>
    <w:rsid w:val="00181487"/>
    <w:rsid w:val="001818FC"/>
    <w:rsid w:val="00181B5F"/>
    <w:rsid w:val="00181CE8"/>
    <w:rsid w:val="00181DC4"/>
    <w:rsid w:val="00181DD0"/>
    <w:rsid w:val="00181E15"/>
    <w:rsid w:val="00181E19"/>
    <w:rsid w:val="00181E7D"/>
    <w:rsid w:val="00182020"/>
    <w:rsid w:val="001821B0"/>
    <w:rsid w:val="001821F7"/>
    <w:rsid w:val="001822A2"/>
    <w:rsid w:val="00182384"/>
    <w:rsid w:val="00182484"/>
    <w:rsid w:val="00182751"/>
    <w:rsid w:val="00182834"/>
    <w:rsid w:val="00182877"/>
    <w:rsid w:val="001828A7"/>
    <w:rsid w:val="001828E1"/>
    <w:rsid w:val="00182AA5"/>
    <w:rsid w:val="00182D19"/>
    <w:rsid w:val="00182D24"/>
    <w:rsid w:val="00182E3F"/>
    <w:rsid w:val="001831E2"/>
    <w:rsid w:val="00183479"/>
    <w:rsid w:val="0018372B"/>
    <w:rsid w:val="00183845"/>
    <w:rsid w:val="001839BB"/>
    <w:rsid w:val="001839F4"/>
    <w:rsid w:val="00183A16"/>
    <w:rsid w:val="00183A62"/>
    <w:rsid w:val="00183CC8"/>
    <w:rsid w:val="00183CE7"/>
    <w:rsid w:val="00183DDC"/>
    <w:rsid w:val="00183E56"/>
    <w:rsid w:val="00183ED6"/>
    <w:rsid w:val="001840AC"/>
    <w:rsid w:val="001841A9"/>
    <w:rsid w:val="001841AA"/>
    <w:rsid w:val="001841CD"/>
    <w:rsid w:val="001841EF"/>
    <w:rsid w:val="00184436"/>
    <w:rsid w:val="001845B8"/>
    <w:rsid w:val="00184843"/>
    <w:rsid w:val="00184865"/>
    <w:rsid w:val="001848BA"/>
    <w:rsid w:val="001848FE"/>
    <w:rsid w:val="001849D5"/>
    <w:rsid w:val="00184B18"/>
    <w:rsid w:val="00184B4B"/>
    <w:rsid w:val="00184D2D"/>
    <w:rsid w:val="00184D80"/>
    <w:rsid w:val="00185007"/>
    <w:rsid w:val="00185014"/>
    <w:rsid w:val="00185078"/>
    <w:rsid w:val="001851CA"/>
    <w:rsid w:val="0018561D"/>
    <w:rsid w:val="0018579A"/>
    <w:rsid w:val="001857B7"/>
    <w:rsid w:val="001859B9"/>
    <w:rsid w:val="001859D3"/>
    <w:rsid w:val="00185A1D"/>
    <w:rsid w:val="00185B93"/>
    <w:rsid w:val="00185C7C"/>
    <w:rsid w:val="00185F10"/>
    <w:rsid w:val="00185FFF"/>
    <w:rsid w:val="00186126"/>
    <w:rsid w:val="001861BD"/>
    <w:rsid w:val="00186269"/>
    <w:rsid w:val="0018635D"/>
    <w:rsid w:val="001863CC"/>
    <w:rsid w:val="00186546"/>
    <w:rsid w:val="0018693B"/>
    <w:rsid w:val="00186968"/>
    <w:rsid w:val="00186998"/>
    <w:rsid w:val="00186B95"/>
    <w:rsid w:val="00186C04"/>
    <w:rsid w:val="00186D48"/>
    <w:rsid w:val="00186E35"/>
    <w:rsid w:val="00186E58"/>
    <w:rsid w:val="00186E72"/>
    <w:rsid w:val="00186E88"/>
    <w:rsid w:val="00186FD8"/>
    <w:rsid w:val="00186FE7"/>
    <w:rsid w:val="001870E6"/>
    <w:rsid w:val="001875E3"/>
    <w:rsid w:val="00187704"/>
    <w:rsid w:val="00187833"/>
    <w:rsid w:val="00187884"/>
    <w:rsid w:val="00187934"/>
    <w:rsid w:val="00187987"/>
    <w:rsid w:val="00187CB3"/>
    <w:rsid w:val="00187DB9"/>
    <w:rsid w:val="00187E06"/>
    <w:rsid w:val="00190079"/>
    <w:rsid w:val="00190121"/>
    <w:rsid w:val="001904B2"/>
    <w:rsid w:val="00190601"/>
    <w:rsid w:val="001906FC"/>
    <w:rsid w:val="001907B1"/>
    <w:rsid w:val="001907B7"/>
    <w:rsid w:val="001908D2"/>
    <w:rsid w:val="0019095B"/>
    <w:rsid w:val="00190A57"/>
    <w:rsid w:val="00190B2D"/>
    <w:rsid w:val="00190BE9"/>
    <w:rsid w:val="00190DF3"/>
    <w:rsid w:val="0019103D"/>
    <w:rsid w:val="00191264"/>
    <w:rsid w:val="0019129A"/>
    <w:rsid w:val="0019150C"/>
    <w:rsid w:val="0019166D"/>
    <w:rsid w:val="001916AA"/>
    <w:rsid w:val="0019189D"/>
    <w:rsid w:val="001919A9"/>
    <w:rsid w:val="00191A97"/>
    <w:rsid w:val="00191B22"/>
    <w:rsid w:val="00191B9C"/>
    <w:rsid w:val="00191CC5"/>
    <w:rsid w:val="00191D3D"/>
    <w:rsid w:val="00191E71"/>
    <w:rsid w:val="00191F4A"/>
    <w:rsid w:val="00191FAC"/>
    <w:rsid w:val="0019200D"/>
    <w:rsid w:val="00192050"/>
    <w:rsid w:val="001921A8"/>
    <w:rsid w:val="001921E9"/>
    <w:rsid w:val="00192488"/>
    <w:rsid w:val="0019274B"/>
    <w:rsid w:val="001927DF"/>
    <w:rsid w:val="00192823"/>
    <w:rsid w:val="00192AB2"/>
    <w:rsid w:val="00192C82"/>
    <w:rsid w:val="00192F8D"/>
    <w:rsid w:val="00192FBD"/>
    <w:rsid w:val="00193095"/>
    <w:rsid w:val="001932DC"/>
    <w:rsid w:val="0019342E"/>
    <w:rsid w:val="001934D3"/>
    <w:rsid w:val="00193640"/>
    <w:rsid w:val="00193667"/>
    <w:rsid w:val="001936B7"/>
    <w:rsid w:val="001936DE"/>
    <w:rsid w:val="00193711"/>
    <w:rsid w:val="001937FE"/>
    <w:rsid w:val="00193AAD"/>
    <w:rsid w:val="00193ADF"/>
    <w:rsid w:val="00193BCE"/>
    <w:rsid w:val="00193F53"/>
    <w:rsid w:val="0019449B"/>
    <w:rsid w:val="001945C7"/>
    <w:rsid w:val="00194659"/>
    <w:rsid w:val="0019465D"/>
    <w:rsid w:val="001946B5"/>
    <w:rsid w:val="001948A2"/>
    <w:rsid w:val="001948E2"/>
    <w:rsid w:val="00194924"/>
    <w:rsid w:val="00194C37"/>
    <w:rsid w:val="00194CA6"/>
    <w:rsid w:val="00194DA5"/>
    <w:rsid w:val="00194E74"/>
    <w:rsid w:val="0019502D"/>
    <w:rsid w:val="00195097"/>
    <w:rsid w:val="00195294"/>
    <w:rsid w:val="00195361"/>
    <w:rsid w:val="00195496"/>
    <w:rsid w:val="0019551B"/>
    <w:rsid w:val="0019566C"/>
    <w:rsid w:val="00195773"/>
    <w:rsid w:val="00195AE6"/>
    <w:rsid w:val="00195C28"/>
    <w:rsid w:val="00195C8A"/>
    <w:rsid w:val="00195CD7"/>
    <w:rsid w:val="00195D4F"/>
    <w:rsid w:val="00195EF9"/>
    <w:rsid w:val="00195FB8"/>
    <w:rsid w:val="00195FF5"/>
    <w:rsid w:val="001960A9"/>
    <w:rsid w:val="0019613B"/>
    <w:rsid w:val="00196317"/>
    <w:rsid w:val="00196409"/>
    <w:rsid w:val="001965D6"/>
    <w:rsid w:val="00196671"/>
    <w:rsid w:val="00196688"/>
    <w:rsid w:val="001966E5"/>
    <w:rsid w:val="001967D5"/>
    <w:rsid w:val="00196B39"/>
    <w:rsid w:val="00196BF3"/>
    <w:rsid w:val="00196EA8"/>
    <w:rsid w:val="00196F92"/>
    <w:rsid w:val="00197234"/>
    <w:rsid w:val="001972A6"/>
    <w:rsid w:val="00197375"/>
    <w:rsid w:val="001973E9"/>
    <w:rsid w:val="00197792"/>
    <w:rsid w:val="0019779D"/>
    <w:rsid w:val="00197BC4"/>
    <w:rsid w:val="00197BF2"/>
    <w:rsid w:val="00197CA1"/>
    <w:rsid w:val="00197D1B"/>
    <w:rsid w:val="00197D1F"/>
    <w:rsid w:val="00197D54"/>
    <w:rsid w:val="00197DC7"/>
    <w:rsid w:val="00197E1E"/>
    <w:rsid w:val="001A004A"/>
    <w:rsid w:val="001A01A8"/>
    <w:rsid w:val="001A04AB"/>
    <w:rsid w:val="001A0507"/>
    <w:rsid w:val="001A059F"/>
    <w:rsid w:val="001A06EC"/>
    <w:rsid w:val="001A076C"/>
    <w:rsid w:val="001A078D"/>
    <w:rsid w:val="001A085C"/>
    <w:rsid w:val="001A08A7"/>
    <w:rsid w:val="001A0928"/>
    <w:rsid w:val="001A09D3"/>
    <w:rsid w:val="001A0A1A"/>
    <w:rsid w:val="001A0B5E"/>
    <w:rsid w:val="001A0BE3"/>
    <w:rsid w:val="001A0C5D"/>
    <w:rsid w:val="001A0D30"/>
    <w:rsid w:val="001A0FDC"/>
    <w:rsid w:val="001A1040"/>
    <w:rsid w:val="001A1095"/>
    <w:rsid w:val="001A1349"/>
    <w:rsid w:val="001A1513"/>
    <w:rsid w:val="001A156F"/>
    <w:rsid w:val="001A1668"/>
    <w:rsid w:val="001A19AC"/>
    <w:rsid w:val="001A1AD2"/>
    <w:rsid w:val="001A1C15"/>
    <w:rsid w:val="001A1CE2"/>
    <w:rsid w:val="001A1DB1"/>
    <w:rsid w:val="001A1DD5"/>
    <w:rsid w:val="001A1DF5"/>
    <w:rsid w:val="001A1E01"/>
    <w:rsid w:val="001A1E09"/>
    <w:rsid w:val="001A1EF9"/>
    <w:rsid w:val="001A1F61"/>
    <w:rsid w:val="001A1F89"/>
    <w:rsid w:val="001A21CA"/>
    <w:rsid w:val="001A230D"/>
    <w:rsid w:val="001A237B"/>
    <w:rsid w:val="001A24D9"/>
    <w:rsid w:val="001A24FC"/>
    <w:rsid w:val="001A2605"/>
    <w:rsid w:val="001A27B5"/>
    <w:rsid w:val="001A27C4"/>
    <w:rsid w:val="001A2899"/>
    <w:rsid w:val="001A28AD"/>
    <w:rsid w:val="001A2994"/>
    <w:rsid w:val="001A29A6"/>
    <w:rsid w:val="001A2D5F"/>
    <w:rsid w:val="001A2DAB"/>
    <w:rsid w:val="001A2DB7"/>
    <w:rsid w:val="001A2DF8"/>
    <w:rsid w:val="001A2E23"/>
    <w:rsid w:val="001A2E3E"/>
    <w:rsid w:val="001A2E90"/>
    <w:rsid w:val="001A2EE8"/>
    <w:rsid w:val="001A3096"/>
    <w:rsid w:val="001A3181"/>
    <w:rsid w:val="001A33A2"/>
    <w:rsid w:val="001A33A4"/>
    <w:rsid w:val="001A3592"/>
    <w:rsid w:val="001A3740"/>
    <w:rsid w:val="001A3767"/>
    <w:rsid w:val="001A38AF"/>
    <w:rsid w:val="001A3A36"/>
    <w:rsid w:val="001A3AEC"/>
    <w:rsid w:val="001A3B39"/>
    <w:rsid w:val="001A3D78"/>
    <w:rsid w:val="001A3DEE"/>
    <w:rsid w:val="001A3ECB"/>
    <w:rsid w:val="001A43EB"/>
    <w:rsid w:val="001A4438"/>
    <w:rsid w:val="001A444F"/>
    <w:rsid w:val="001A49B0"/>
    <w:rsid w:val="001A49E0"/>
    <w:rsid w:val="001A4ADB"/>
    <w:rsid w:val="001A4B38"/>
    <w:rsid w:val="001A4B94"/>
    <w:rsid w:val="001A4BF7"/>
    <w:rsid w:val="001A4CA7"/>
    <w:rsid w:val="001A4CCE"/>
    <w:rsid w:val="001A5005"/>
    <w:rsid w:val="001A5008"/>
    <w:rsid w:val="001A5068"/>
    <w:rsid w:val="001A5243"/>
    <w:rsid w:val="001A52D3"/>
    <w:rsid w:val="001A52D6"/>
    <w:rsid w:val="001A5336"/>
    <w:rsid w:val="001A5344"/>
    <w:rsid w:val="001A53B7"/>
    <w:rsid w:val="001A54CB"/>
    <w:rsid w:val="001A57A0"/>
    <w:rsid w:val="001A58C2"/>
    <w:rsid w:val="001A5A6F"/>
    <w:rsid w:val="001A5C89"/>
    <w:rsid w:val="001A5D9F"/>
    <w:rsid w:val="001A5E79"/>
    <w:rsid w:val="001A6108"/>
    <w:rsid w:val="001A6365"/>
    <w:rsid w:val="001A63B8"/>
    <w:rsid w:val="001A64FD"/>
    <w:rsid w:val="001A65D5"/>
    <w:rsid w:val="001A67A3"/>
    <w:rsid w:val="001A6BEE"/>
    <w:rsid w:val="001A6C4B"/>
    <w:rsid w:val="001A6CAA"/>
    <w:rsid w:val="001A6CF4"/>
    <w:rsid w:val="001A6D0A"/>
    <w:rsid w:val="001A6D53"/>
    <w:rsid w:val="001A6F82"/>
    <w:rsid w:val="001A70B2"/>
    <w:rsid w:val="001A70BA"/>
    <w:rsid w:val="001A713B"/>
    <w:rsid w:val="001A7240"/>
    <w:rsid w:val="001A7311"/>
    <w:rsid w:val="001A73CD"/>
    <w:rsid w:val="001A744D"/>
    <w:rsid w:val="001A7546"/>
    <w:rsid w:val="001A76C9"/>
    <w:rsid w:val="001A76DC"/>
    <w:rsid w:val="001A7713"/>
    <w:rsid w:val="001A77F1"/>
    <w:rsid w:val="001A7B71"/>
    <w:rsid w:val="001A7B8B"/>
    <w:rsid w:val="001A7F82"/>
    <w:rsid w:val="001A7FE7"/>
    <w:rsid w:val="001B027A"/>
    <w:rsid w:val="001B03D4"/>
    <w:rsid w:val="001B03EB"/>
    <w:rsid w:val="001B040E"/>
    <w:rsid w:val="001B043A"/>
    <w:rsid w:val="001B04B2"/>
    <w:rsid w:val="001B04E6"/>
    <w:rsid w:val="001B07C8"/>
    <w:rsid w:val="001B08CC"/>
    <w:rsid w:val="001B0B62"/>
    <w:rsid w:val="001B0B79"/>
    <w:rsid w:val="001B0D59"/>
    <w:rsid w:val="001B0F57"/>
    <w:rsid w:val="001B0FE6"/>
    <w:rsid w:val="001B1015"/>
    <w:rsid w:val="001B11D8"/>
    <w:rsid w:val="001B12BB"/>
    <w:rsid w:val="001B12BE"/>
    <w:rsid w:val="001B13BE"/>
    <w:rsid w:val="001B14A7"/>
    <w:rsid w:val="001B1696"/>
    <w:rsid w:val="001B1B57"/>
    <w:rsid w:val="001B1CD8"/>
    <w:rsid w:val="001B1CF8"/>
    <w:rsid w:val="001B1DB3"/>
    <w:rsid w:val="001B1F73"/>
    <w:rsid w:val="001B201B"/>
    <w:rsid w:val="001B2036"/>
    <w:rsid w:val="001B216F"/>
    <w:rsid w:val="001B233A"/>
    <w:rsid w:val="001B24BC"/>
    <w:rsid w:val="001B2631"/>
    <w:rsid w:val="001B2653"/>
    <w:rsid w:val="001B2657"/>
    <w:rsid w:val="001B287F"/>
    <w:rsid w:val="001B295C"/>
    <w:rsid w:val="001B295D"/>
    <w:rsid w:val="001B2B36"/>
    <w:rsid w:val="001B2E11"/>
    <w:rsid w:val="001B2FDB"/>
    <w:rsid w:val="001B300F"/>
    <w:rsid w:val="001B30B2"/>
    <w:rsid w:val="001B30D0"/>
    <w:rsid w:val="001B31B5"/>
    <w:rsid w:val="001B31E6"/>
    <w:rsid w:val="001B329B"/>
    <w:rsid w:val="001B32AC"/>
    <w:rsid w:val="001B343E"/>
    <w:rsid w:val="001B3465"/>
    <w:rsid w:val="001B3486"/>
    <w:rsid w:val="001B348E"/>
    <w:rsid w:val="001B357C"/>
    <w:rsid w:val="001B38FF"/>
    <w:rsid w:val="001B3B9E"/>
    <w:rsid w:val="001B3CD0"/>
    <w:rsid w:val="001B3DF7"/>
    <w:rsid w:val="001B3F0A"/>
    <w:rsid w:val="001B3FE3"/>
    <w:rsid w:val="001B4041"/>
    <w:rsid w:val="001B40B7"/>
    <w:rsid w:val="001B4264"/>
    <w:rsid w:val="001B44CA"/>
    <w:rsid w:val="001B44EB"/>
    <w:rsid w:val="001B4581"/>
    <w:rsid w:val="001B45C1"/>
    <w:rsid w:val="001B468B"/>
    <w:rsid w:val="001B4764"/>
    <w:rsid w:val="001B47C3"/>
    <w:rsid w:val="001B4857"/>
    <w:rsid w:val="001B4ABA"/>
    <w:rsid w:val="001B4BA5"/>
    <w:rsid w:val="001B4BDC"/>
    <w:rsid w:val="001B4D9E"/>
    <w:rsid w:val="001B4F33"/>
    <w:rsid w:val="001B4F3E"/>
    <w:rsid w:val="001B509D"/>
    <w:rsid w:val="001B5123"/>
    <w:rsid w:val="001B521D"/>
    <w:rsid w:val="001B52C5"/>
    <w:rsid w:val="001B52E4"/>
    <w:rsid w:val="001B53F0"/>
    <w:rsid w:val="001B54D9"/>
    <w:rsid w:val="001B551E"/>
    <w:rsid w:val="001B580A"/>
    <w:rsid w:val="001B59C9"/>
    <w:rsid w:val="001B5B68"/>
    <w:rsid w:val="001B5C29"/>
    <w:rsid w:val="001B5CFF"/>
    <w:rsid w:val="001B5DE1"/>
    <w:rsid w:val="001B619A"/>
    <w:rsid w:val="001B6302"/>
    <w:rsid w:val="001B648E"/>
    <w:rsid w:val="001B649F"/>
    <w:rsid w:val="001B651F"/>
    <w:rsid w:val="001B66D3"/>
    <w:rsid w:val="001B68E9"/>
    <w:rsid w:val="001B69DE"/>
    <w:rsid w:val="001B72BE"/>
    <w:rsid w:val="001B7325"/>
    <w:rsid w:val="001B75E9"/>
    <w:rsid w:val="001B7720"/>
    <w:rsid w:val="001B77DD"/>
    <w:rsid w:val="001B796B"/>
    <w:rsid w:val="001B7AB2"/>
    <w:rsid w:val="001B7B2C"/>
    <w:rsid w:val="001B7BDA"/>
    <w:rsid w:val="001B7E66"/>
    <w:rsid w:val="001B7F4D"/>
    <w:rsid w:val="001B7FCD"/>
    <w:rsid w:val="001C00B3"/>
    <w:rsid w:val="001C015F"/>
    <w:rsid w:val="001C0356"/>
    <w:rsid w:val="001C0365"/>
    <w:rsid w:val="001C0373"/>
    <w:rsid w:val="001C0394"/>
    <w:rsid w:val="001C04AC"/>
    <w:rsid w:val="001C0531"/>
    <w:rsid w:val="001C0602"/>
    <w:rsid w:val="001C0683"/>
    <w:rsid w:val="001C0722"/>
    <w:rsid w:val="001C093B"/>
    <w:rsid w:val="001C09E2"/>
    <w:rsid w:val="001C0D2F"/>
    <w:rsid w:val="001C0E63"/>
    <w:rsid w:val="001C0FF7"/>
    <w:rsid w:val="001C10C3"/>
    <w:rsid w:val="001C11EA"/>
    <w:rsid w:val="001C13F5"/>
    <w:rsid w:val="001C1425"/>
    <w:rsid w:val="001C1836"/>
    <w:rsid w:val="001C18C4"/>
    <w:rsid w:val="001C18D6"/>
    <w:rsid w:val="001C1992"/>
    <w:rsid w:val="001C19F9"/>
    <w:rsid w:val="001C1AED"/>
    <w:rsid w:val="001C1C6A"/>
    <w:rsid w:val="001C1D45"/>
    <w:rsid w:val="001C2039"/>
    <w:rsid w:val="001C203D"/>
    <w:rsid w:val="001C20A7"/>
    <w:rsid w:val="001C21D0"/>
    <w:rsid w:val="001C229A"/>
    <w:rsid w:val="001C23C6"/>
    <w:rsid w:val="001C244C"/>
    <w:rsid w:val="001C24CA"/>
    <w:rsid w:val="001C2803"/>
    <w:rsid w:val="001C2AD1"/>
    <w:rsid w:val="001C2B60"/>
    <w:rsid w:val="001C2B6C"/>
    <w:rsid w:val="001C2B7A"/>
    <w:rsid w:val="001C2C7B"/>
    <w:rsid w:val="001C2D34"/>
    <w:rsid w:val="001C2D7F"/>
    <w:rsid w:val="001C2EE6"/>
    <w:rsid w:val="001C3024"/>
    <w:rsid w:val="001C309F"/>
    <w:rsid w:val="001C3121"/>
    <w:rsid w:val="001C3178"/>
    <w:rsid w:val="001C33B5"/>
    <w:rsid w:val="001C33E8"/>
    <w:rsid w:val="001C35D6"/>
    <w:rsid w:val="001C36C5"/>
    <w:rsid w:val="001C3710"/>
    <w:rsid w:val="001C3719"/>
    <w:rsid w:val="001C3951"/>
    <w:rsid w:val="001C3AAE"/>
    <w:rsid w:val="001C3AB7"/>
    <w:rsid w:val="001C3B57"/>
    <w:rsid w:val="001C3B93"/>
    <w:rsid w:val="001C3D8D"/>
    <w:rsid w:val="001C3DE5"/>
    <w:rsid w:val="001C3FBD"/>
    <w:rsid w:val="001C406B"/>
    <w:rsid w:val="001C41A5"/>
    <w:rsid w:val="001C43FA"/>
    <w:rsid w:val="001C47BD"/>
    <w:rsid w:val="001C4908"/>
    <w:rsid w:val="001C4926"/>
    <w:rsid w:val="001C495D"/>
    <w:rsid w:val="001C4D63"/>
    <w:rsid w:val="001C4D77"/>
    <w:rsid w:val="001C4EA7"/>
    <w:rsid w:val="001C4EEF"/>
    <w:rsid w:val="001C4F3D"/>
    <w:rsid w:val="001C511A"/>
    <w:rsid w:val="001C523F"/>
    <w:rsid w:val="001C528B"/>
    <w:rsid w:val="001C5313"/>
    <w:rsid w:val="001C5319"/>
    <w:rsid w:val="001C5393"/>
    <w:rsid w:val="001C5450"/>
    <w:rsid w:val="001C57D7"/>
    <w:rsid w:val="001C583A"/>
    <w:rsid w:val="001C5C79"/>
    <w:rsid w:val="001C5CEF"/>
    <w:rsid w:val="001C5D25"/>
    <w:rsid w:val="001C5D4A"/>
    <w:rsid w:val="001C5D91"/>
    <w:rsid w:val="001C5EEA"/>
    <w:rsid w:val="001C5F71"/>
    <w:rsid w:val="001C61F1"/>
    <w:rsid w:val="001C621D"/>
    <w:rsid w:val="001C6790"/>
    <w:rsid w:val="001C67C7"/>
    <w:rsid w:val="001C6817"/>
    <w:rsid w:val="001C6A5E"/>
    <w:rsid w:val="001C6B35"/>
    <w:rsid w:val="001C6BDE"/>
    <w:rsid w:val="001C6C0D"/>
    <w:rsid w:val="001C6DB5"/>
    <w:rsid w:val="001C6DBC"/>
    <w:rsid w:val="001C6E28"/>
    <w:rsid w:val="001C6EAF"/>
    <w:rsid w:val="001C6F6C"/>
    <w:rsid w:val="001C6FA4"/>
    <w:rsid w:val="001C70C6"/>
    <w:rsid w:val="001C7127"/>
    <w:rsid w:val="001C71EC"/>
    <w:rsid w:val="001C7286"/>
    <w:rsid w:val="001C7349"/>
    <w:rsid w:val="001C74A1"/>
    <w:rsid w:val="001C74E0"/>
    <w:rsid w:val="001C7648"/>
    <w:rsid w:val="001C766A"/>
    <w:rsid w:val="001C76F6"/>
    <w:rsid w:val="001C77FE"/>
    <w:rsid w:val="001D00DD"/>
    <w:rsid w:val="001D0132"/>
    <w:rsid w:val="001D039D"/>
    <w:rsid w:val="001D06AE"/>
    <w:rsid w:val="001D074A"/>
    <w:rsid w:val="001D0905"/>
    <w:rsid w:val="001D0967"/>
    <w:rsid w:val="001D0A9A"/>
    <w:rsid w:val="001D0B11"/>
    <w:rsid w:val="001D0B8D"/>
    <w:rsid w:val="001D0E87"/>
    <w:rsid w:val="001D0EDD"/>
    <w:rsid w:val="001D0FB5"/>
    <w:rsid w:val="001D1039"/>
    <w:rsid w:val="001D106A"/>
    <w:rsid w:val="001D118E"/>
    <w:rsid w:val="001D173A"/>
    <w:rsid w:val="001D188C"/>
    <w:rsid w:val="001D18D7"/>
    <w:rsid w:val="001D1954"/>
    <w:rsid w:val="001D19F7"/>
    <w:rsid w:val="001D1CBE"/>
    <w:rsid w:val="001D2010"/>
    <w:rsid w:val="001D20C1"/>
    <w:rsid w:val="001D2225"/>
    <w:rsid w:val="001D25AA"/>
    <w:rsid w:val="001D26E0"/>
    <w:rsid w:val="001D26EA"/>
    <w:rsid w:val="001D2820"/>
    <w:rsid w:val="001D287E"/>
    <w:rsid w:val="001D29AB"/>
    <w:rsid w:val="001D2A24"/>
    <w:rsid w:val="001D2B09"/>
    <w:rsid w:val="001D2D1E"/>
    <w:rsid w:val="001D2E5B"/>
    <w:rsid w:val="001D2FAF"/>
    <w:rsid w:val="001D2FD7"/>
    <w:rsid w:val="001D3180"/>
    <w:rsid w:val="001D31A1"/>
    <w:rsid w:val="001D322A"/>
    <w:rsid w:val="001D32B4"/>
    <w:rsid w:val="001D32C6"/>
    <w:rsid w:val="001D361C"/>
    <w:rsid w:val="001D392E"/>
    <w:rsid w:val="001D39D0"/>
    <w:rsid w:val="001D3A34"/>
    <w:rsid w:val="001D3C69"/>
    <w:rsid w:val="001D3D21"/>
    <w:rsid w:val="001D3DD2"/>
    <w:rsid w:val="001D41BF"/>
    <w:rsid w:val="001D41CC"/>
    <w:rsid w:val="001D41F0"/>
    <w:rsid w:val="001D4202"/>
    <w:rsid w:val="001D4455"/>
    <w:rsid w:val="001D4495"/>
    <w:rsid w:val="001D4515"/>
    <w:rsid w:val="001D45D3"/>
    <w:rsid w:val="001D4673"/>
    <w:rsid w:val="001D4739"/>
    <w:rsid w:val="001D4898"/>
    <w:rsid w:val="001D48C1"/>
    <w:rsid w:val="001D49C8"/>
    <w:rsid w:val="001D4A25"/>
    <w:rsid w:val="001D4A34"/>
    <w:rsid w:val="001D4AB3"/>
    <w:rsid w:val="001D4AF2"/>
    <w:rsid w:val="001D4D55"/>
    <w:rsid w:val="001D4DAD"/>
    <w:rsid w:val="001D4E5A"/>
    <w:rsid w:val="001D5109"/>
    <w:rsid w:val="001D5291"/>
    <w:rsid w:val="001D54BB"/>
    <w:rsid w:val="001D5571"/>
    <w:rsid w:val="001D5579"/>
    <w:rsid w:val="001D55B3"/>
    <w:rsid w:val="001D5748"/>
    <w:rsid w:val="001D5A54"/>
    <w:rsid w:val="001D5A6A"/>
    <w:rsid w:val="001D5B63"/>
    <w:rsid w:val="001D5B8F"/>
    <w:rsid w:val="001D5D3A"/>
    <w:rsid w:val="001D5D82"/>
    <w:rsid w:val="001D5F6D"/>
    <w:rsid w:val="001D5FBC"/>
    <w:rsid w:val="001D60A8"/>
    <w:rsid w:val="001D6376"/>
    <w:rsid w:val="001D6466"/>
    <w:rsid w:val="001D6615"/>
    <w:rsid w:val="001D66D5"/>
    <w:rsid w:val="001D670A"/>
    <w:rsid w:val="001D68AA"/>
    <w:rsid w:val="001D6950"/>
    <w:rsid w:val="001D6A10"/>
    <w:rsid w:val="001D6A74"/>
    <w:rsid w:val="001D6C03"/>
    <w:rsid w:val="001D6D18"/>
    <w:rsid w:val="001D6D73"/>
    <w:rsid w:val="001D6DD0"/>
    <w:rsid w:val="001D6E75"/>
    <w:rsid w:val="001D6E79"/>
    <w:rsid w:val="001D714F"/>
    <w:rsid w:val="001D715D"/>
    <w:rsid w:val="001D71B3"/>
    <w:rsid w:val="001D736A"/>
    <w:rsid w:val="001D768A"/>
    <w:rsid w:val="001D7923"/>
    <w:rsid w:val="001D7931"/>
    <w:rsid w:val="001D7A14"/>
    <w:rsid w:val="001D7A91"/>
    <w:rsid w:val="001D7B52"/>
    <w:rsid w:val="001D7BA7"/>
    <w:rsid w:val="001D7D33"/>
    <w:rsid w:val="001D7D7F"/>
    <w:rsid w:val="001D7ED9"/>
    <w:rsid w:val="001D7FD8"/>
    <w:rsid w:val="001E01B0"/>
    <w:rsid w:val="001E0263"/>
    <w:rsid w:val="001E02AA"/>
    <w:rsid w:val="001E02AE"/>
    <w:rsid w:val="001E044D"/>
    <w:rsid w:val="001E06B6"/>
    <w:rsid w:val="001E073C"/>
    <w:rsid w:val="001E081F"/>
    <w:rsid w:val="001E08FA"/>
    <w:rsid w:val="001E0A4C"/>
    <w:rsid w:val="001E0A5D"/>
    <w:rsid w:val="001E0D62"/>
    <w:rsid w:val="001E0FC8"/>
    <w:rsid w:val="001E1088"/>
    <w:rsid w:val="001E113F"/>
    <w:rsid w:val="001E1194"/>
    <w:rsid w:val="001E1345"/>
    <w:rsid w:val="001E1427"/>
    <w:rsid w:val="001E1580"/>
    <w:rsid w:val="001E15B7"/>
    <w:rsid w:val="001E1655"/>
    <w:rsid w:val="001E18CC"/>
    <w:rsid w:val="001E18FD"/>
    <w:rsid w:val="001E1962"/>
    <w:rsid w:val="001E1A4D"/>
    <w:rsid w:val="001E1A66"/>
    <w:rsid w:val="001E1A6D"/>
    <w:rsid w:val="001E1B26"/>
    <w:rsid w:val="001E1BFA"/>
    <w:rsid w:val="001E1C64"/>
    <w:rsid w:val="001E1E5D"/>
    <w:rsid w:val="001E1EEB"/>
    <w:rsid w:val="001E209E"/>
    <w:rsid w:val="001E20D4"/>
    <w:rsid w:val="001E2105"/>
    <w:rsid w:val="001E2118"/>
    <w:rsid w:val="001E21EA"/>
    <w:rsid w:val="001E2480"/>
    <w:rsid w:val="001E2574"/>
    <w:rsid w:val="001E25AB"/>
    <w:rsid w:val="001E27DB"/>
    <w:rsid w:val="001E2CBC"/>
    <w:rsid w:val="001E2D4E"/>
    <w:rsid w:val="001E2DB7"/>
    <w:rsid w:val="001E2E99"/>
    <w:rsid w:val="001E2F99"/>
    <w:rsid w:val="001E3263"/>
    <w:rsid w:val="001E3399"/>
    <w:rsid w:val="001E33B5"/>
    <w:rsid w:val="001E34B4"/>
    <w:rsid w:val="001E34FE"/>
    <w:rsid w:val="001E3545"/>
    <w:rsid w:val="001E3635"/>
    <w:rsid w:val="001E36EB"/>
    <w:rsid w:val="001E3725"/>
    <w:rsid w:val="001E37AE"/>
    <w:rsid w:val="001E3926"/>
    <w:rsid w:val="001E393C"/>
    <w:rsid w:val="001E3A31"/>
    <w:rsid w:val="001E3ACF"/>
    <w:rsid w:val="001E3D62"/>
    <w:rsid w:val="001E415B"/>
    <w:rsid w:val="001E43F0"/>
    <w:rsid w:val="001E46C6"/>
    <w:rsid w:val="001E48E6"/>
    <w:rsid w:val="001E4991"/>
    <w:rsid w:val="001E4B1B"/>
    <w:rsid w:val="001E4C28"/>
    <w:rsid w:val="001E4C56"/>
    <w:rsid w:val="001E4D50"/>
    <w:rsid w:val="001E4D7A"/>
    <w:rsid w:val="001E4E1D"/>
    <w:rsid w:val="001E4E9E"/>
    <w:rsid w:val="001E4F74"/>
    <w:rsid w:val="001E51EC"/>
    <w:rsid w:val="001E52BB"/>
    <w:rsid w:val="001E5381"/>
    <w:rsid w:val="001E53DF"/>
    <w:rsid w:val="001E5468"/>
    <w:rsid w:val="001E549F"/>
    <w:rsid w:val="001E54C3"/>
    <w:rsid w:val="001E54F3"/>
    <w:rsid w:val="001E5561"/>
    <w:rsid w:val="001E55D9"/>
    <w:rsid w:val="001E56FA"/>
    <w:rsid w:val="001E5786"/>
    <w:rsid w:val="001E583C"/>
    <w:rsid w:val="001E5A5A"/>
    <w:rsid w:val="001E5A88"/>
    <w:rsid w:val="001E5CCF"/>
    <w:rsid w:val="001E5FBA"/>
    <w:rsid w:val="001E603D"/>
    <w:rsid w:val="001E606E"/>
    <w:rsid w:val="001E6078"/>
    <w:rsid w:val="001E6167"/>
    <w:rsid w:val="001E62B4"/>
    <w:rsid w:val="001E6381"/>
    <w:rsid w:val="001E63A6"/>
    <w:rsid w:val="001E6447"/>
    <w:rsid w:val="001E671B"/>
    <w:rsid w:val="001E68AA"/>
    <w:rsid w:val="001E6903"/>
    <w:rsid w:val="001E6933"/>
    <w:rsid w:val="001E6BE3"/>
    <w:rsid w:val="001E6C2F"/>
    <w:rsid w:val="001E6DAD"/>
    <w:rsid w:val="001E6E12"/>
    <w:rsid w:val="001E6EF8"/>
    <w:rsid w:val="001E70AC"/>
    <w:rsid w:val="001E716A"/>
    <w:rsid w:val="001E733F"/>
    <w:rsid w:val="001E755F"/>
    <w:rsid w:val="001E759D"/>
    <w:rsid w:val="001E768D"/>
    <w:rsid w:val="001E76AB"/>
    <w:rsid w:val="001E76D4"/>
    <w:rsid w:val="001E7748"/>
    <w:rsid w:val="001E7A2A"/>
    <w:rsid w:val="001E7A2F"/>
    <w:rsid w:val="001E7B10"/>
    <w:rsid w:val="001E7CB7"/>
    <w:rsid w:val="001E7D0C"/>
    <w:rsid w:val="001E7D11"/>
    <w:rsid w:val="001E7DBA"/>
    <w:rsid w:val="001E7E66"/>
    <w:rsid w:val="001E7EF1"/>
    <w:rsid w:val="001E7FA6"/>
    <w:rsid w:val="001F0009"/>
    <w:rsid w:val="001F0069"/>
    <w:rsid w:val="001F0158"/>
    <w:rsid w:val="001F04E7"/>
    <w:rsid w:val="001F05D3"/>
    <w:rsid w:val="001F079E"/>
    <w:rsid w:val="001F0901"/>
    <w:rsid w:val="001F094E"/>
    <w:rsid w:val="001F0AB9"/>
    <w:rsid w:val="001F0C37"/>
    <w:rsid w:val="001F0CFC"/>
    <w:rsid w:val="001F0F34"/>
    <w:rsid w:val="001F0F89"/>
    <w:rsid w:val="001F0FF6"/>
    <w:rsid w:val="001F104E"/>
    <w:rsid w:val="001F1136"/>
    <w:rsid w:val="001F11A5"/>
    <w:rsid w:val="001F1388"/>
    <w:rsid w:val="001F1525"/>
    <w:rsid w:val="001F158A"/>
    <w:rsid w:val="001F163C"/>
    <w:rsid w:val="001F16DF"/>
    <w:rsid w:val="001F1892"/>
    <w:rsid w:val="001F1A4F"/>
    <w:rsid w:val="001F1E0B"/>
    <w:rsid w:val="001F2200"/>
    <w:rsid w:val="001F228F"/>
    <w:rsid w:val="001F232D"/>
    <w:rsid w:val="001F23A7"/>
    <w:rsid w:val="001F2561"/>
    <w:rsid w:val="001F258A"/>
    <w:rsid w:val="001F266E"/>
    <w:rsid w:val="001F2681"/>
    <w:rsid w:val="001F290C"/>
    <w:rsid w:val="001F29BF"/>
    <w:rsid w:val="001F2AB1"/>
    <w:rsid w:val="001F2B12"/>
    <w:rsid w:val="001F2B5C"/>
    <w:rsid w:val="001F2B72"/>
    <w:rsid w:val="001F2C3D"/>
    <w:rsid w:val="001F2D20"/>
    <w:rsid w:val="001F2D3F"/>
    <w:rsid w:val="001F2E47"/>
    <w:rsid w:val="001F31E7"/>
    <w:rsid w:val="001F3398"/>
    <w:rsid w:val="001F3469"/>
    <w:rsid w:val="001F3560"/>
    <w:rsid w:val="001F36BF"/>
    <w:rsid w:val="001F3B86"/>
    <w:rsid w:val="001F3BFB"/>
    <w:rsid w:val="001F3FE3"/>
    <w:rsid w:val="001F4028"/>
    <w:rsid w:val="001F40E6"/>
    <w:rsid w:val="001F4131"/>
    <w:rsid w:val="001F4181"/>
    <w:rsid w:val="001F42DC"/>
    <w:rsid w:val="001F4503"/>
    <w:rsid w:val="001F457A"/>
    <w:rsid w:val="001F46DF"/>
    <w:rsid w:val="001F47E4"/>
    <w:rsid w:val="001F48D3"/>
    <w:rsid w:val="001F48EB"/>
    <w:rsid w:val="001F49ED"/>
    <w:rsid w:val="001F4A8B"/>
    <w:rsid w:val="001F4A9A"/>
    <w:rsid w:val="001F4AFA"/>
    <w:rsid w:val="001F4B5C"/>
    <w:rsid w:val="001F4B8F"/>
    <w:rsid w:val="001F4BD5"/>
    <w:rsid w:val="001F4DD4"/>
    <w:rsid w:val="001F502F"/>
    <w:rsid w:val="001F50AD"/>
    <w:rsid w:val="001F50DE"/>
    <w:rsid w:val="001F5180"/>
    <w:rsid w:val="001F522C"/>
    <w:rsid w:val="001F530F"/>
    <w:rsid w:val="001F53F3"/>
    <w:rsid w:val="001F5494"/>
    <w:rsid w:val="001F569B"/>
    <w:rsid w:val="001F58B8"/>
    <w:rsid w:val="001F5930"/>
    <w:rsid w:val="001F5A6E"/>
    <w:rsid w:val="001F5C0C"/>
    <w:rsid w:val="001F5E4C"/>
    <w:rsid w:val="001F600F"/>
    <w:rsid w:val="001F63A4"/>
    <w:rsid w:val="001F641E"/>
    <w:rsid w:val="001F64B2"/>
    <w:rsid w:val="001F65AC"/>
    <w:rsid w:val="001F661C"/>
    <w:rsid w:val="001F6661"/>
    <w:rsid w:val="001F685E"/>
    <w:rsid w:val="001F6942"/>
    <w:rsid w:val="001F6A12"/>
    <w:rsid w:val="001F6A4F"/>
    <w:rsid w:val="001F6A91"/>
    <w:rsid w:val="001F6B01"/>
    <w:rsid w:val="001F6B0A"/>
    <w:rsid w:val="001F6B45"/>
    <w:rsid w:val="001F6B91"/>
    <w:rsid w:val="001F6BA2"/>
    <w:rsid w:val="001F6C08"/>
    <w:rsid w:val="001F6E31"/>
    <w:rsid w:val="001F6EDD"/>
    <w:rsid w:val="001F6F63"/>
    <w:rsid w:val="001F7065"/>
    <w:rsid w:val="001F7070"/>
    <w:rsid w:val="001F7101"/>
    <w:rsid w:val="001F7174"/>
    <w:rsid w:val="001F732C"/>
    <w:rsid w:val="001F7435"/>
    <w:rsid w:val="001F7469"/>
    <w:rsid w:val="001F7493"/>
    <w:rsid w:val="001F751B"/>
    <w:rsid w:val="001F7657"/>
    <w:rsid w:val="001F7868"/>
    <w:rsid w:val="001F78FB"/>
    <w:rsid w:val="001F7911"/>
    <w:rsid w:val="001F794E"/>
    <w:rsid w:val="001F79CD"/>
    <w:rsid w:val="001F79F3"/>
    <w:rsid w:val="001F7A0B"/>
    <w:rsid w:val="001F7AF7"/>
    <w:rsid w:val="001F7BBB"/>
    <w:rsid w:val="001F7CCF"/>
    <w:rsid w:val="001F7DA9"/>
    <w:rsid w:val="001F7DEB"/>
    <w:rsid w:val="00200258"/>
    <w:rsid w:val="00200327"/>
    <w:rsid w:val="002004F1"/>
    <w:rsid w:val="002007AC"/>
    <w:rsid w:val="0020092B"/>
    <w:rsid w:val="00200B33"/>
    <w:rsid w:val="00200D15"/>
    <w:rsid w:val="00201001"/>
    <w:rsid w:val="0020107C"/>
    <w:rsid w:val="002010A6"/>
    <w:rsid w:val="002010C9"/>
    <w:rsid w:val="002011A9"/>
    <w:rsid w:val="002012AE"/>
    <w:rsid w:val="00201301"/>
    <w:rsid w:val="0020148A"/>
    <w:rsid w:val="002015C5"/>
    <w:rsid w:val="00201623"/>
    <w:rsid w:val="0020163E"/>
    <w:rsid w:val="00201742"/>
    <w:rsid w:val="0020186F"/>
    <w:rsid w:val="002018C3"/>
    <w:rsid w:val="00201929"/>
    <w:rsid w:val="00201A18"/>
    <w:rsid w:val="00201A1C"/>
    <w:rsid w:val="00201A22"/>
    <w:rsid w:val="00201A92"/>
    <w:rsid w:val="00201C5D"/>
    <w:rsid w:val="00201D07"/>
    <w:rsid w:val="00201DDE"/>
    <w:rsid w:val="00201E84"/>
    <w:rsid w:val="00201F00"/>
    <w:rsid w:val="00201F9F"/>
    <w:rsid w:val="00201FF4"/>
    <w:rsid w:val="00202138"/>
    <w:rsid w:val="00202327"/>
    <w:rsid w:val="002024D0"/>
    <w:rsid w:val="002026BF"/>
    <w:rsid w:val="002027BE"/>
    <w:rsid w:val="002027D0"/>
    <w:rsid w:val="00202903"/>
    <w:rsid w:val="00202A01"/>
    <w:rsid w:val="00202C28"/>
    <w:rsid w:val="00202EB3"/>
    <w:rsid w:val="00202F4C"/>
    <w:rsid w:val="002030CE"/>
    <w:rsid w:val="002030E5"/>
    <w:rsid w:val="0020313B"/>
    <w:rsid w:val="00203214"/>
    <w:rsid w:val="00203413"/>
    <w:rsid w:val="00203709"/>
    <w:rsid w:val="0020374B"/>
    <w:rsid w:val="0020381E"/>
    <w:rsid w:val="002039F9"/>
    <w:rsid w:val="00203A29"/>
    <w:rsid w:val="00203A41"/>
    <w:rsid w:val="00203A8B"/>
    <w:rsid w:val="00203A96"/>
    <w:rsid w:val="00203A99"/>
    <w:rsid w:val="00203AB7"/>
    <w:rsid w:val="00203BA8"/>
    <w:rsid w:val="00203C73"/>
    <w:rsid w:val="00203D2C"/>
    <w:rsid w:val="00203D66"/>
    <w:rsid w:val="00203FBD"/>
    <w:rsid w:val="002040FA"/>
    <w:rsid w:val="0020427F"/>
    <w:rsid w:val="00204295"/>
    <w:rsid w:val="00204571"/>
    <w:rsid w:val="00204807"/>
    <w:rsid w:val="0020486B"/>
    <w:rsid w:val="00204886"/>
    <w:rsid w:val="00204A03"/>
    <w:rsid w:val="00204DF5"/>
    <w:rsid w:val="00204EEF"/>
    <w:rsid w:val="00204FF5"/>
    <w:rsid w:val="0020506D"/>
    <w:rsid w:val="0020518E"/>
    <w:rsid w:val="002052C6"/>
    <w:rsid w:val="0020540D"/>
    <w:rsid w:val="002054F4"/>
    <w:rsid w:val="00205503"/>
    <w:rsid w:val="00205815"/>
    <w:rsid w:val="002059A9"/>
    <w:rsid w:val="002059C7"/>
    <w:rsid w:val="00205B18"/>
    <w:rsid w:val="00205D75"/>
    <w:rsid w:val="00205EB1"/>
    <w:rsid w:val="00206163"/>
    <w:rsid w:val="00206246"/>
    <w:rsid w:val="002063A9"/>
    <w:rsid w:val="00206408"/>
    <w:rsid w:val="00206411"/>
    <w:rsid w:val="002064EF"/>
    <w:rsid w:val="002066B5"/>
    <w:rsid w:val="0020675E"/>
    <w:rsid w:val="00206A94"/>
    <w:rsid w:val="00206AB2"/>
    <w:rsid w:val="00206B6F"/>
    <w:rsid w:val="00206C10"/>
    <w:rsid w:val="00206C23"/>
    <w:rsid w:val="00206D43"/>
    <w:rsid w:val="00206D70"/>
    <w:rsid w:val="00206DF3"/>
    <w:rsid w:val="00206E72"/>
    <w:rsid w:val="00206E84"/>
    <w:rsid w:val="00207031"/>
    <w:rsid w:val="0020774D"/>
    <w:rsid w:val="00207A26"/>
    <w:rsid w:val="00207A8F"/>
    <w:rsid w:val="00207D54"/>
    <w:rsid w:val="00207E2B"/>
    <w:rsid w:val="00207FDD"/>
    <w:rsid w:val="0021000B"/>
    <w:rsid w:val="00210085"/>
    <w:rsid w:val="002100C7"/>
    <w:rsid w:val="00210273"/>
    <w:rsid w:val="00210390"/>
    <w:rsid w:val="002106DA"/>
    <w:rsid w:val="002106F7"/>
    <w:rsid w:val="00210855"/>
    <w:rsid w:val="0021094D"/>
    <w:rsid w:val="0021097A"/>
    <w:rsid w:val="00210A9C"/>
    <w:rsid w:val="00210CB5"/>
    <w:rsid w:val="00210D29"/>
    <w:rsid w:val="00210DAF"/>
    <w:rsid w:val="00210EE2"/>
    <w:rsid w:val="00211156"/>
    <w:rsid w:val="002111F2"/>
    <w:rsid w:val="002112B9"/>
    <w:rsid w:val="00211515"/>
    <w:rsid w:val="0021154B"/>
    <w:rsid w:val="0021164F"/>
    <w:rsid w:val="0021186A"/>
    <w:rsid w:val="0021190E"/>
    <w:rsid w:val="00211A29"/>
    <w:rsid w:val="00211A4F"/>
    <w:rsid w:val="00211AA4"/>
    <w:rsid w:val="00211AE3"/>
    <w:rsid w:val="00211C18"/>
    <w:rsid w:val="00211C8D"/>
    <w:rsid w:val="00211C99"/>
    <w:rsid w:val="00211CD4"/>
    <w:rsid w:val="00211D23"/>
    <w:rsid w:val="00211DCE"/>
    <w:rsid w:val="00211F9E"/>
    <w:rsid w:val="00211FAF"/>
    <w:rsid w:val="0021206C"/>
    <w:rsid w:val="00212190"/>
    <w:rsid w:val="00212194"/>
    <w:rsid w:val="002121FF"/>
    <w:rsid w:val="0021223C"/>
    <w:rsid w:val="0021233D"/>
    <w:rsid w:val="00212458"/>
    <w:rsid w:val="00212542"/>
    <w:rsid w:val="00212567"/>
    <w:rsid w:val="002125B0"/>
    <w:rsid w:val="002126E4"/>
    <w:rsid w:val="00212872"/>
    <w:rsid w:val="00212981"/>
    <w:rsid w:val="002129E4"/>
    <w:rsid w:val="00212A5B"/>
    <w:rsid w:val="00212B1D"/>
    <w:rsid w:val="00212B42"/>
    <w:rsid w:val="00212BBE"/>
    <w:rsid w:val="00212C7B"/>
    <w:rsid w:val="00212DBD"/>
    <w:rsid w:val="00212E51"/>
    <w:rsid w:val="00212F15"/>
    <w:rsid w:val="00212F61"/>
    <w:rsid w:val="00213037"/>
    <w:rsid w:val="002130A3"/>
    <w:rsid w:val="00213209"/>
    <w:rsid w:val="0021325A"/>
    <w:rsid w:val="002134DE"/>
    <w:rsid w:val="0021359D"/>
    <w:rsid w:val="002135B1"/>
    <w:rsid w:val="00213809"/>
    <w:rsid w:val="00213A40"/>
    <w:rsid w:val="00213AE1"/>
    <w:rsid w:val="00213C4C"/>
    <w:rsid w:val="00213D87"/>
    <w:rsid w:val="00213DFA"/>
    <w:rsid w:val="00213E62"/>
    <w:rsid w:val="00213F8F"/>
    <w:rsid w:val="00214031"/>
    <w:rsid w:val="002141DA"/>
    <w:rsid w:val="00214226"/>
    <w:rsid w:val="00214271"/>
    <w:rsid w:val="0021441B"/>
    <w:rsid w:val="002146E4"/>
    <w:rsid w:val="00214712"/>
    <w:rsid w:val="002149A7"/>
    <w:rsid w:val="00214EEE"/>
    <w:rsid w:val="00214FDA"/>
    <w:rsid w:val="002151D5"/>
    <w:rsid w:val="002152F1"/>
    <w:rsid w:val="00215358"/>
    <w:rsid w:val="0021545E"/>
    <w:rsid w:val="002154F6"/>
    <w:rsid w:val="00215657"/>
    <w:rsid w:val="0021567B"/>
    <w:rsid w:val="00215785"/>
    <w:rsid w:val="0021579A"/>
    <w:rsid w:val="00215873"/>
    <w:rsid w:val="00215887"/>
    <w:rsid w:val="002159D0"/>
    <w:rsid w:val="00215A27"/>
    <w:rsid w:val="00215AD6"/>
    <w:rsid w:val="00215C1E"/>
    <w:rsid w:val="00215C2A"/>
    <w:rsid w:val="00215DDE"/>
    <w:rsid w:val="0021618C"/>
    <w:rsid w:val="002162F3"/>
    <w:rsid w:val="00216763"/>
    <w:rsid w:val="0021678A"/>
    <w:rsid w:val="00216893"/>
    <w:rsid w:val="002168E5"/>
    <w:rsid w:val="00216AE6"/>
    <w:rsid w:val="00216D80"/>
    <w:rsid w:val="00216DD4"/>
    <w:rsid w:val="00216E9F"/>
    <w:rsid w:val="00216F18"/>
    <w:rsid w:val="00216F59"/>
    <w:rsid w:val="00217129"/>
    <w:rsid w:val="00217231"/>
    <w:rsid w:val="00217360"/>
    <w:rsid w:val="002175B2"/>
    <w:rsid w:val="0021774C"/>
    <w:rsid w:val="00217931"/>
    <w:rsid w:val="00217996"/>
    <w:rsid w:val="002179B4"/>
    <w:rsid w:val="00217A22"/>
    <w:rsid w:val="00217A88"/>
    <w:rsid w:val="00217AD8"/>
    <w:rsid w:val="00217D0D"/>
    <w:rsid w:val="00217D27"/>
    <w:rsid w:val="00217EB6"/>
    <w:rsid w:val="00217F8D"/>
    <w:rsid w:val="00220080"/>
    <w:rsid w:val="00220356"/>
    <w:rsid w:val="0022061E"/>
    <w:rsid w:val="00220992"/>
    <w:rsid w:val="00220B7D"/>
    <w:rsid w:val="00220BEB"/>
    <w:rsid w:val="00220D33"/>
    <w:rsid w:val="00220D4E"/>
    <w:rsid w:val="00220D5B"/>
    <w:rsid w:val="00220E7F"/>
    <w:rsid w:val="002210CE"/>
    <w:rsid w:val="00221118"/>
    <w:rsid w:val="0022112B"/>
    <w:rsid w:val="0022128A"/>
    <w:rsid w:val="0022128E"/>
    <w:rsid w:val="002212DC"/>
    <w:rsid w:val="002215BB"/>
    <w:rsid w:val="0022180C"/>
    <w:rsid w:val="002218FF"/>
    <w:rsid w:val="00221AEF"/>
    <w:rsid w:val="00221B41"/>
    <w:rsid w:val="00221B70"/>
    <w:rsid w:val="00221D10"/>
    <w:rsid w:val="00221DF1"/>
    <w:rsid w:val="00221E23"/>
    <w:rsid w:val="002221E5"/>
    <w:rsid w:val="002221F4"/>
    <w:rsid w:val="002222DC"/>
    <w:rsid w:val="00222303"/>
    <w:rsid w:val="0022236E"/>
    <w:rsid w:val="002224C7"/>
    <w:rsid w:val="002226B7"/>
    <w:rsid w:val="002228D0"/>
    <w:rsid w:val="00222A41"/>
    <w:rsid w:val="00222BF7"/>
    <w:rsid w:val="00222C58"/>
    <w:rsid w:val="00222CED"/>
    <w:rsid w:val="00222FC9"/>
    <w:rsid w:val="002231C7"/>
    <w:rsid w:val="0022335C"/>
    <w:rsid w:val="002235CE"/>
    <w:rsid w:val="00223635"/>
    <w:rsid w:val="0022364A"/>
    <w:rsid w:val="002236BF"/>
    <w:rsid w:val="002237AE"/>
    <w:rsid w:val="00223970"/>
    <w:rsid w:val="0022399B"/>
    <w:rsid w:val="00223C4F"/>
    <w:rsid w:val="00223C79"/>
    <w:rsid w:val="00223CDE"/>
    <w:rsid w:val="00223CFA"/>
    <w:rsid w:val="00223DC9"/>
    <w:rsid w:val="00223E09"/>
    <w:rsid w:val="00223EE1"/>
    <w:rsid w:val="00223F93"/>
    <w:rsid w:val="0022420F"/>
    <w:rsid w:val="00224228"/>
    <w:rsid w:val="0022440F"/>
    <w:rsid w:val="0022455C"/>
    <w:rsid w:val="0022481D"/>
    <w:rsid w:val="0022484A"/>
    <w:rsid w:val="002249F3"/>
    <w:rsid w:val="00224BBB"/>
    <w:rsid w:val="00224D01"/>
    <w:rsid w:val="00224D15"/>
    <w:rsid w:val="00224E76"/>
    <w:rsid w:val="00224E77"/>
    <w:rsid w:val="00224FDC"/>
    <w:rsid w:val="002250DE"/>
    <w:rsid w:val="00225115"/>
    <w:rsid w:val="00225194"/>
    <w:rsid w:val="0022519C"/>
    <w:rsid w:val="002251C6"/>
    <w:rsid w:val="00225244"/>
    <w:rsid w:val="00225294"/>
    <w:rsid w:val="00225396"/>
    <w:rsid w:val="002254EB"/>
    <w:rsid w:val="0022553B"/>
    <w:rsid w:val="002255E7"/>
    <w:rsid w:val="00225614"/>
    <w:rsid w:val="0022576B"/>
    <w:rsid w:val="00225928"/>
    <w:rsid w:val="00225E1A"/>
    <w:rsid w:val="00225F0A"/>
    <w:rsid w:val="00225FFF"/>
    <w:rsid w:val="00226172"/>
    <w:rsid w:val="0022628F"/>
    <w:rsid w:val="0022639D"/>
    <w:rsid w:val="00226791"/>
    <w:rsid w:val="00226888"/>
    <w:rsid w:val="002269D8"/>
    <w:rsid w:val="00226AF8"/>
    <w:rsid w:val="00226B3C"/>
    <w:rsid w:val="00226BB0"/>
    <w:rsid w:val="00226D66"/>
    <w:rsid w:val="002270BE"/>
    <w:rsid w:val="002271F4"/>
    <w:rsid w:val="0022729B"/>
    <w:rsid w:val="00227309"/>
    <w:rsid w:val="00227578"/>
    <w:rsid w:val="0022760F"/>
    <w:rsid w:val="00227860"/>
    <w:rsid w:val="00227988"/>
    <w:rsid w:val="00227BDE"/>
    <w:rsid w:val="00227D3B"/>
    <w:rsid w:val="00230034"/>
    <w:rsid w:val="00230071"/>
    <w:rsid w:val="002300C8"/>
    <w:rsid w:val="0023010E"/>
    <w:rsid w:val="002301A2"/>
    <w:rsid w:val="0023024F"/>
    <w:rsid w:val="002302BF"/>
    <w:rsid w:val="00230471"/>
    <w:rsid w:val="00230509"/>
    <w:rsid w:val="0023081C"/>
    <w:rsid w:val="0023095E"/>
    <w:rsid w:val="002309A6"/>
    <w:rsid w:val="00230AB1"/>
    <w:rsid w:val="00230BBD"/>
    <w:rsid w:val="00230BDD"/>
    <w:rsid w:val="00230C4A"/>
    <w:rsid w:val="00230C9D"/>
    <w:rsid w:val="00230DCD"/>
    <w:rsid w:val="00230E40"/>
    <w:rsid w:val="00231055"/>
    <w:rsid w:val="00231118"/>
    <w:rsid w:val="002311F2"/>
    <w:rsid w:val="0023124C"/>
    <w:rsid w:val="00231348"/>
    <w:rsid w:val="00231694"/>
    <w:rsid w:val="00231790"/>
    <w:rsid w:val="00231875"/>
    <w:rsid w:val="00231972"/>
    <w:rsid w:val="00231AED"/>
    <w:rsid w:val="00231B68"/>
    <w:rsid w:val="00231EDF"/>
    <w:rsid w:val="00231F1C"/>
    <w:rsid w:val="002321CC"/>
    <w:rsid w:val="002322AC"/>
    <w:rsid w:val="0023238A"/>
    <w:rsid w:val="00232431"/>
    <w:rsid w:val="00232457"/>
    <w:rsid w:val="0023246F"/>
    <w:rsid w:val="002325B2"/>
    <w:rsid w:val="0023261A"/>
    <w:rsid w:val="00232780"/>
    <w:rsid w:val="0023278D"/>
    <w:rsid w:val="00232953"/>
    <w:rsid w:val="00232A2F"/>
    <w:rsid w:val="00232A3D"/>
    <w:rsid w:val="00232CB8"/>
    <w:rsid w:val="00232DD6"/>
    <w:rsid w:val="00232E16"/>
    <w:rsid w:val="00232FC3"/>
    <w:rsid w:val="00233150"/>
    <w:rsid w:val="00233482"/>
    <w:rsid w:val="002334ED"/>
    <w:rsid w:val="0023354E"/>
    <w:rsid w:val="002335CA"/>
    <w:rsid w:val="002337BE"/>
    <w:rsid w:val="0023381E"/>
    <w:rsid w:val="0023385E"/>
    <w:rsid w:val="00233889"/>
    <w:rsid w:val="00233947"/>
    <w:rsid w:val="0023394C"/>
    <w:rsid w:val="00233A45"/>
    <w:rsid w:val="00233C70"/>
    <w:rsid w:val="00233DC8"/>
    <w:rsid w:val="00233EF7"/>
    <w:rsid w:val="00233F07"/>
    <w:rsid w:val="0023447C"/>
    <w:rsid w:val="0023451D"/>
    <w:rsid w:val="00234693"/>
    <w:rsid w:val="00234715"/>
    <w:rsid w:val="002347AD"/>
    <w:rsid w:val="00234843"/>
    <w:rsid w:val="0023491F"/>
    <w:rsid w:val="002349D0"/>
    <w:rsid w:val="00234C1C"/>
    <w:rsid w:val="00234F67"/>
    <w:rsid w:val="00234FA3"/>
    <w:rsid w:val="00234FC3"/>
    <w:rsid w:val="002353F2"/>
    <w:rsid w:val="00235773"/>
    <w:rsid w:val="002357AA"/>
    <w:rsid w:val="00235851"/>
    <w:rsid w:val="00235D88"/>
    <w:rsid w:val="00235D8E"/>
    <w:rsid w:val="00235EF0"/>
    <w:rsid w:val="00235F00"/>
    <w:rsid w:val="00235F51"/>
    <w:rsid w:val="00236259"/>
    <w:rsid w:val="0023630A"/>
    <w:rsid w:val="002364E5"/>
    <w:rsid w:val="00236518"/>
    <w:rsid w:val="00236720"/>
    <w:rsid w:val="002367D6"/>
    <w:rsid w:val="00236898"/>
    <w:rsid w:val="00236934"/>
    <w:rsid w:val="00236972"/>
    <w:rsid w:val="00236ABD"/>
    <w:rsid w:val="00236BA0"/>
    <w:rsid w:val="00236D59"/>
    <w:rsid w:val="00236E52"/>
    <w:rsid w:val="00236F0D"/>
    <w:rsid w:val="002371FF"/>
    <w:rsid w:val="00237285"/>
    <w:rsid w:val="0023747F"/>
    <w:rsid w:val="0023785C"/>
    <w:rsid w:val="0023789C"/>
    <w:rsid w:val="00237A06"/>
    <w:rsid w:val="00237C7D"/>
    <w:rsid w:val="00237C8F"/>
    <w:rsid w:val="002401A0"/>
    <w:rsid w:val="002401D2"/>
    <w:rsid w:val="00240204"/>
    <w:rsid w:val="00240232"/>
    <w:rsid w:val="00240377"/>
    <w:rsid w:val="00240413"/>
    <w:rsid w:val="002407B4"/>
    <w:rsid w:val="002407CC"/>
    <w:rsid w:val="00240A67"/>
    <w:rsid w:val="00240B52"/>
    <w:rsid w:val="00240F54"/>
    <w:rsid w:val="002411A5"/>
    <w:rsid w:val="00241232"/>
    <w:rsid w:val="0024129E"/>
    <w:rsid w:val="002412AF"/>
    <w:rsid w:val="0024133E"/>
    <w:rsid w:val="00241363"/>
    <w:rsid w:val="00241404"/>
    <w:rsid w:val="00241451"/>
    <w:rsid w:val="002414ED"/>
    <w:rsid w:val="002415F6"/>
    <w:rsid w:val="0024190F"/>
    <w:rsid w:val="0024194F"/>
    <w:rsid w:val="0024198B"/>
    <w:rsid w:val="00241AB2"/>
    <w:rsid w:val="00241CAC"/>
    <w:rsid w:val="00241CD5"/>
    <w:rsid w:val="00241D44"/>
    <w:rsid w:val="0024205C"/>
    <w:rsid w:val="002421EC"/>
    <w:rsid w:val="00242233"/>
    <w:rsid w:val="00242285"/>
    <w:rsid w:val="0024243D"/>
    <w:rsid w:val="00242516"/>
    <w:rsid w:val="00242539"/>
    <w:rsid w:val="002425F5"/>
    <w:rsid w:val="002426AE"/>
    <w:rsid w:val="002429C7"/>
    <w:rsid w:val="00242A56"/>
    <w:rsid w:val="00242A9D"/>
    <w:rsid w:val="00242C25"/>
    <w:rsid w:val="00242C30"/>
    <w:rsid w:val="00242ED2"/>
    <w:rsid w:val="00243058"/>
    <w:rsid w:val="0024318A"/>
    <w:rsid w:val="00243293"/>
    <w:rsid w:val="00243391"/>
    <w:rsid w:val="002433F2"/>
    <w:rsid w:val="002434BA"/>
    <w:rsid w:val="002434C5"/>
    <w:rsid w:val="00243862"/>
    <w:rsid w:val="00243A00"/>
    <w:rsid w:val="00243D09"/>
    <w:rsid w:val="00243EF3"/>
    <w:rsid w:val="00243F03"/>
    <w:rsid w:val="00243F8D"/>
    <w:rsid w:val="00243FA1"/>
    <w:rsid w:val="00244009"/>
    <w:rsid w:val="0024413C"/>
    <w:rsid w:val="002441EF"/>
    <w:rsid w:val="002441F8"/>
    <w:rsid w:val="0024441D"/>
    <w:rsid w:val="002444AA"/>
    <w:rsid w:val="0024463C"/>
    <w:rsid w:val="00244838"/>
    <w:rsid w:val="00244982"/>
    <w:rsid w:val="002449A6"/>
    <w:rsid w:val="00244B91"/>
    <w:rsid w:val="00244C2B"/>
    <w:rsid w:val="00244CBB"/>
    <w:rsid w:val="00244D21"/>
    <w:rsid w:val="00244D73"/>
    <w:rsid w:val="00244D76"/>
    <w:rsid w:val="00244EEF"/>
    <w:rsid w:val="00244F04"/>
    <w:rsid w:val="00244FB4"/>
    <w:rsid w:val="0024519C"/>
    <w:rsid w:val="0024521D"/>
    <w:rsid w:val="00245237"/>
    <w:rsid w:val="00245296"/>
    <w:rsid w:val="002452F4"/>
    <w:rsid w:val="0024536C"/>
    <w:rsid w:val="002453B0"/>
    <w:rsid w:val="00245487"/>
    <w:rsid w:val="0024557E"/>
    <w:rsid w:val="0024571A"/>
    <w:rsid w:val="002457FD"/>
    <w:rsid w:val="0024585D"/>
    <w:rsid w:val="002458B9"/>
    <w:rsid w:val="002458FE"/>
    <w:rsid w:val="002459FE"/>
    <w:rsid w:val="00245A7E"/>
    <w:rsid w:val="00245B35"/>
    <w:rsid w:val="00245B3C"/>
    <w:rsid w:val="00245BC9"/>
    <w:rsid w:val="00245EC8"/>
    <w:rsid w:val="00245F9D"/>
    <w:rsid w:val="0024604C"/>
    <w:rsid w:val="00246071"/>
    <w:rsid w:val="002461DE"/>
    <w:rsid w:val="0024624E"/>
    <w:rsid w:val="002462B5"/>
    <w:rsid w:val="00246383"/>
    <w:rsid w:val="00246469"/>
    <w:rsid w:val="002465B8"/>
    <w:rsid w:val="002466E0"/>
    <w:rsid w:val="00246749"/>
    <w:rsid w:val="0024680E"/>
    <w:rsid w:val="0024685A"/>
    <w:rsid w:val="0024685B"/>
    <w:rsid w:val="002468C9"/>
    <w:rsid w:val="00246B5C"/>
    <w:rsid w:val="00246B9B"/>
    <w:rsid w:val="00246D69"/>
    <w:rsid w:val="00246D8C"/>
    <w:rsid w:val="00246EA8"/>
    <w:rsid w:val="00247641"/>
    <w:rsid w:val="002476EE"/>
    <w:rsid w:val="00247B20"/>
    <w:rsid w:val="00247B49"/>
    <w:rsid w:val="00247D04"/>
    <w:rsid w:val="00247D34"/>
    <w:rsid w:val="00247D59"/>
    <w:rsid w:val="00247E51"/>
    <w:rsid w:val="00247EC7"/>
    <w:rsid w:val="00247F18"/>
    <w:rsid w:val="0025020F"/>
    <w:rsid w:val="00250361"/>
    <w:rsid w:val="00250428"/>
    <w:rsid w:val="0025056C"/>
    <w:rsid w:val="002507C3"/>
    <w:rsid w:val="0025081A"/>
    <w:rsid w:val="00250847"/>
    <w:rsid w:val="002508A4"/>
    <w:rsid w:val="00250904"/>
    <w:rsid w:val="002509A1"/>
    <w:rsid w:val="002509C3"/>
    <w:rsid w:val="00250AFD"/>
    <w:rsid w:val="00250B92"/>
    <w:rsid w:val="00250B94"/>
    <w:rsid w:val="00250BEB"/>
    <w:rsid w:val="00250C37"/>
    <w:rsid w:val="00250C8D"/>
    <w:rsid w:val="00250DB0"/>
    <w:rsid w:val="00250F33"/>
    <w:rsid w:val="00251017"/>
    <w:rsid w:val="0025109D"/>
    <w:rsid w:val="00251249"/>
    <w:rsid w:val="0025133D"/>
    <w:rsid w:val="00251655"/>
    <w:rsid w:val="00251752"/>
    <w:rsid w:val="00251874"/>
    <w:rsid w:val="002519B7"/>
    <w:rsid w:val="00251AFD"/>
    <w:rsid w:val="00251C44"/>
    <w:rsid w:val="00251D0C"/>
    <w:rsid w:val="00251E1E"/>
    <w:rsid w:val="00251E29"/>
    <w:rsid w:val="00251E6D"/>
    <w:rsid w:val="00251E97"/>
    <w:rsid w:val="00251F57"/>
    <w:rsid w:val="00252032"/>
    <w:rsid w:val="0025204F"/>
    <w:rsid w:val="002520B1"/>
    <w:rsid w:val="002520B9"/>
    <w:rsid w:val="00252197"/>
    <w:rsid w:val="0025235A"/>
    <w:rsid w:val="00252449"/>
    <w:rsid w:val="002525BE"/>
    <w:rsid w:val="002525F8"/>
    <w:rsid w:val="00252912"/>
    <w:rsid w:val="00252E11"/>
    <w:rsid w:val="00252FC6"/>
    <w:rsid w:val="002530CB"/>
    <w:rsid w:val="002531F7"/>
    <w:rsid w:val="0025345D"/>
    <w:rsid w:val="002535B1"/>
    <w:rsid w:val="002536A6"/>
    <w:rsid w:val="002536D7"/>
    <w:rsid w:val="0025371C"/>
    <w:rsid w:val="00253854"/>
    <w:rsid w:val="002538CC"/>
    <w:rsid w:val="00253B1F"/>
    <w:rsid w:val="00253D78"/>
    <w:rsid w:val="00253DA3"/>
    <w:rsid w:val="00253EDC"/>
    <w:rsid w:val="00253FCE"/>
    <w:rsid w:val="0025424F"/>
    <w:rsid w:val="002542CF"/>
    <w:rsid w:val="002542DD"/>
    <w:rsid w:val="00254305"/>
    <w:rsid w:val="002543DA"/>
    <w:rsid w:val="002544DA"/>
    <w:rsid w:val="00254541"/>
    <w:rsid w:val="002545B5"/>
    <w:rsid w:val="002545BF"/>
    <w:rsid w:val="00254682"/>
    <w:rsid w:val="0025471B"/>
    <w:rsid w:val="002548E2"/>
    <w:rsid w:val="00254928"/>
    <w:rsid w:val="00255030"/>
    <w:rsid w:val="0025525A"/>
    <w:rsid w:val="002555BF"/>
    <w:rsid w:val="002556DA"/>
    <w:rsid w:val="002557D8"/>
    <w:rsid w:val="002558CE"/>
    <w:rsid w:val="00255993"/>
    <w:rsid w:val="002559D0"/>
    <w:rsid w:val="00255B1F"/>
    <w:rsid w:val="00255E36"/>
    <w:rsid w:val="00256000"/>
    <w:rsid w:val="0025605A"/>
    <w:rsid w:val="0025606D"/>
    <w:rsid w:val="002562B8"/>
    <w:rsid w:val="00256323"/>
    <w:rsid w:val="00256482"/>
    <w:rsid w:val="0025651D"/>
    <w:rsid w:val="0025659E"/>
    <w:rsid w:val="002566AD"/>
    <w:rsid w:val="00256703"/>
    <w:rsid w:val="002567B8"/>
    <w:rsid w:val="0025683C"/>
    <w:rsid w:val="00256ACB"/>
    <w:rsid w:val="00256BF9"/>
    <w:rsid w:val="00256C73"/>
    <w:rsid w:val="00256CE7"/>
    <w:rsid w:val="00256CF5"/>
    <w:rsid w:val="00256D9D"/>
    <w:rsid w:val="00256E50"/>
    <w:rsid w:val="00256E7A"/>
    <w:rsid w:val="00257139"/>
    <w:rsid w:val="00257324"/>
    <w:rsid w:val="0025746A"/>
    <w:rsid w:val="002577C6"/>
    <w:rsid w:val="00257850"/>
    <w:rsid w:val="00257855"/>
    <w:rsid w:val="00257C22"/>
    <w:rsid w:val="00257C7E"/>
    <w:rsid w:val="00257D19"/>
    <w:rsid w:val="00257D91"/>
    <w:rsid w:val="00257DA7"/>
    <w:rsid w:val="00257DDE"/>
    <w:rsid w:val="00257F01"/>
    <w:rsid w:val="00260010"/>
    <w:rsid w:val="0026051A"/>
    <w:rsid w:val="00260560"/>
    <w:rsid w:val="002605CA"/>
    <w:rsid w:val="00260735"/>
    <w:rsid w:val="00260887"/>
    <w:rsid w:val="002608CB"/>
    <w:rsid w:val="00260B80"/>
    <w:rsid w:val="00260BD2"/>
    <w:rsid w:val="00260FBD"/>
    <w:rsid w:val="002610B3"/>
    <w:rsid w:val="002611C2"/>
    <w:rsid w:val="002613D7"/>
    <w:rsid w:val="00261663"/>
    <w:rsid w:val="00261717"/>
    <w:rsid w:val="002617A0"/>
    <w:rsid w:val="002617C7"/>
    <w:rsid w:val="0026195F"/>
    <w:rsid w:val="00261C32"/>
    <w:rsid w:val="00261CD1"/>
    <w:rsid w:val="00261E28"/>
    <w:rsid w:val="00261E35"/>
    <w:rsid w:val="00261F63"/>
    <w:rsid w:val="00261F8B"/>
    <w:rsid w:val="00262051"/>
    <w:rsid w:val="00262281"/>
    <w:rsid w:val="00262352"/>
    <w:rsid w:val="00262477"/>
    <w:rsid w:val="002625DD"/>
    <w:rsid w:val="00262653"/>
    <w:rsid w:val="00262676"/>
    <w:rsid w:val="002628EB"/>
    <w:rsid w:val="00262BD9"/>
    <w:rsid w:val="00262C42"/>
    <w:rsid w:val="00262C9F"/>
    <w:rsid w:val="00262CF1"/>
    <w:rsid w:val="00263006"/>
    <w:rsid w:val="002630C3"/>
    <w:rsid w:val="0026310B"/>
    <w:rsid w:val="00263380"/>
    <w:rsid w:val="002633E4"/>
    <w:rsid w:val="00263454"/>
    <w:rsid w:val="0026347A"/>
    <w:rsid w:val="002634CA"/>
    <w:rsid w:val="0026350B"/>
    <w:rsid w:val="002636AB"/>
    <w:rsid w:val="00263865"/>
    <w:rsid w:val="00263971"/>
    <w:rsid w:val="002639DB"/>
    <w:rsid w:val="00263A49"/>
    <w:rsid w:val="00263AD7"/>
    <w:rsid w:val="00263CD4"/>
    <w:rsid w:val="00263EBB"/>
    <w:rsid w:val="00263F02"/>
    <w:rsid w:val="00263F06"/>
    <w:rsid w:val="00263FF9"/>
    <w:rsid w:val="0026408B"/>
    <w:rsid w:val="00264157"/>
    <w:rsid w:val="0026416B"/>
    <w:rsid w:val="0026428C"/>
    <w:rsid w:val="0026441E"/>
    <w:rsid w:val="00264503"/>
    <w:rsid w:val="00264509"/>
    <w:rsid w:val="002648A9"/>
    <w:rsid w:val="00264995"/>
    <w:rsid w:val="002649EE"/>
    <w:rsid w:val="002649FF"/>
    <w:rsid w:val="00264B79"/>
    <w:rsid w:val="00264CA5"/>
    <w:rsid w:val="00264D60"/>
    <w:rsid w:val="00264DB6"/>
    <w:rsid w:val="00264F10"/>
    <w:rsid w:val="0026507C"/>
    <w:rsid w:val="00265163"/>
    <w:rsid w:val="00265329"/>
    <w:rsid w:val="002655C8"/>
    <w:rsid w:val="00265670"/>
    <w:rsid w:val="002657C0"/>
    <w:rsid w:val="00265877"/>
    <w:rsid w:val="002658A4"/>
    <w:rsid w:val="0026592B"/>
    <w:rsid w:val="00265A4A"/>
    <w:rsid w:val="00265AC7"/>
    <w:rsid w:val="00265B48"/>
    <w:rsid w:val="00265BBD"/>
    <w:rsid w:val="00265C36"/>
    <w:rsid w:val="00265CEE"/>
    <w:rsid w:val="00265D5B"/>
    <w:rsid w:val="00265DF0"/>
    <w:rsid w:val="00265E7B"/>
    <w:rsid w:val="00265E87"/>
    <w:rsid w:val="00265F0A"/>
    <w:rsid w:val="0026611A"/>
    <w:rsid w:val="00266283"/>
    <w:rsid w:val="00266383"/>
    <w:rsid w:val="00266893"/>
    <w:rsid w:val="00266BAA"/>
    <w:rsid w:val="00266CC2"/>
    <w:rsid w:val="00266CD5"/>
    <w:rsid w:val="00266E18"/>
    <w:rsid w:val="00267196"/>
    <w:rsid w:val="002673E8"/>
    <w:rsid w:val="00267496"/>
    <w:rsid w:val="0026753B"/>
    <w:rsid w:val="002676B3"/>
    <w:rsid w:val="00267760"/>
    <w:rsid w:val="002677E1"/>
    <w:rsid w:val="002678A4"/>
    <w:rsid w:val="002678D1"/>
    <w:rsid w:val="00267993"/>
    <w:rsid w:val="0026799E"/>
    <w:rsid w:val="00267ABA"/>
    <w:rsid w:val="00267B1A"/>
    <w:rsid w:val="00267B72"/>
    <w:rsid w:val="00267C13"/>
    <w:rsid w:val="00267EE1"/>
    <w:rsid w:val="00270009"/>
    <w:rsid w:val="002701A0"/>
    <w:rsid w:val="0027035F"/>
    <w:rsid w:val="002703C5"/>
    <w:rsid w:val="00270507"/>
    <w:rsid w:val="0027053C"/>
    <w:rsid w:val="0027080A"/>
    <w:rsid w:val="00270979"/>
    <w:rsid w:val="0027098E"/>
    <w:rsid w:val="00270BBA"/>
    <w:rsid w:val="00270BC8"/>
    <w:rsid w:val="00270BFB"/>
    <w:rsid w:val="00270E2A"/>
    <w:rsid w:val="00270E34"/>
    <w:rsid w:val="00270E55"/>
    <w:rsid w:val="00271249"/>
    <w:rsid w:val="00271286"/>
    <w:rsid w:val="002712FA"/>
    <w:rsid w:val="00271501"/>
    <w:rsid w:val="0027152B"/>
    <w:rsid w:val="00271545"/>
    <w:rsid w:val="0027154A"/>
    <w:rsid w:val="0027174B"/>
    <w:rsid w:val="002718D5"/>
    <w:rsid w:val="00271981"/>
    <w:rsid w:val="00271987"/>
    <w:rsid w:val="002719E6"/>
    <w:rsid w:val="00271B62"/>
    <w:rsid w:val="00271B6A"/>
    <w:rsid w:val="00271BCE"/>
    <w:rsid w:val="00271BFB"/>
    <w:rsid w:val="00271D22"/>
    <w:rsid w:val="00271D30"/>
    <w:rsid w:val="00271E77"/>
    <w:rsid w:val="00271E90"/>
    <w:rsid w:val="00271F1B"/>
    <w:rsid w:val="00272101"/>
    <w:rsid w:val="0027220C"/>
    <w:rsid w:val="002723B1"/>
    <w:rsid w:val="00272501"/>
    <w:rsid w:val="00272537"/>
    <w:rsid w:val="00272640"/>
    <w:rsid w:val="00272931"/>
    <w:rsid w:val="0027293C"/>
    <w:rsid w:val="002729CA"/>
    <w:rsid w:val="00272A6A"/>
    <w:rsid w:val="00272AC0"/>
    <w:rsid w:val="00272B32"/>
    <w:rsid w:val="00272B46"/>
    <w:rsid w:val="00272B8E"/>
    <w:rsid w:val="00272C80"/>
    <w:rsid w:val="00272E60"/>
    <w:rsid w:val="00272E84"/>
    <w:rsid w:val="00272EA8"/>
    <w:rsid w:val="00273022"/>
    <w:rsid w:val="00273092"/>
    <w:rsid w:val="002730A0"/>
    <w:rsid w:val="0027311E"/>
    <w:rsid w:val="0027317E"/>
    <w:rsid w:val="0027322E"/>
    <w:rsid w:val="00273271"/>
    <w:rsid w:val="0027328F"/>
    <w:rsid w:val="00273323"/>
    <w:rsid w:val="00273333"/>
    <w:rsid w:val="0027337A"/>
    <w:rsid w:val="00273380"/>
    <w:rsid w:val="002735AC"/>
    <w:rsid w:val="0027360D"/>
    <w:rsid w:val="00273668"/>
    <w:rsid w:val="002738F3"/>
    <w:rsid w:val="0027397B"/>
    <w:rsid w:val="002739AA"/>
    <w:rsid w:val="002739CC"/>
    <w:rsid w:val="00273A12"/>
    <w:rsid w:val="00273C43"/>
    <w:rsid w:val="00273E1B"/>
    <w:rsid w:val="00273E72"/>
    <w:rsid w:val="00273EFE"/>
    <w:rsid w:val="0027418E"/>
    <w:rsid w:val="00274213"/>
    <w:rsid w:val="00274290"/>
    <w:rsid w:val="00274408"/>
    <w:rsid w:val="00274554"/>
    <w:rsid w:val="002745E0"/>
    <w:rsid w:val="0027463C"/>
    <w:rsid w:val="00274658"/>
    <w:rsid w:val="002746A5"/>
    <w:rsid w:val="002746D0"/>
    <w:rsid w:val="00274895"/>
    <w:rsid w:val="0027491F"/>
    <w:rsid w:val="002749B4"/>
    <w:rsid w:val="00274A4D"/>
    <w:rsid w:val="00274C87"/>
    <w:rsid w:val="00274C9A"/>
    <w:rsid w:val="00274F46"/>
    <w:rsid w:val="00275091"/>
    <w:rsid w:val="002751CC"/>
    <w:rsid w:val="0027521F"/>
    <w:rsid w:val="0027549E"/>
    <w:rsid w:val="0027549F"/>
    <w:rsid w:val="002754F6"/>
    <w:rsid w:val="00275893"/>
    <w:rsid w:val="00275990"/>
    <w:rsid w:val="002759AA"/>
    <w:rsid w:val="00275A80"/>
    <w:rsid w:val="00275A9A"/>
    <w:rsid w:val="00275AD9"/>
    <w:rsid w:val="00275BF2"/>
    <w:rsid w:val="00275CB9"/>
    <w:rsid w:val="00275E20"/>
    <w:rsid w:val="00275EC2"/>
    <w:rsid w:val="00275F28"/>
    <w:rsid w:val="00275F49"/>
    <w:rsid w:val="002760F6"/>
    <w:rsid w:val="002764F9"/>
    <w:rsid w:val="00276551"/>
    <w:rsid w:val="00276607"/>
    <w:rsid w:val="00276680"/>
    <w:rsid w:val="002766D8"/>
    <w:rsid w:val="00276730"/>
    <w:rsid w:val="0027681B"/>
    <w:rsid w:val="002769F8"/>
    <w:rsid w:val="00276A3F"/>
    <w:rsid w:val="00276BC5"/>
    <w:rsid w:val="00276F0D"/>
    <w:rsid w:val="0027701B"/>
    <w:rsid w:val="002771C0"/>
    <w:rsid w:val="0027721C"/>
    <w:rsid w:val="0027726D"/>
    <w:rsid w:val="00277477"/>
    <w:rsid w:val="00277531"/>
    <w:rsid w:val="00277852"/>
    <w:rsid w:val="00277891"/>
    <w:rsid w:val="00277C25"/>
    <w:rsid w:val="00277D06"/>
    <w:rsid w:val="00277D49"/>
    <w:rsid w:val="00277E93"/>
    <w:rsid w:val="00277F22"/>
    <w:rsid w:val="00277FBD"/>
    <w:rsid w:val="002800C9"/>
    <w:rsid w:val="002800D4"/>
    <w:rsid w:val="0028015B"/>
    <w:rsid w:val="002801DC"/>
    <w:rsid w:val="00280209"/>
    <w:rsid w:val="00280251"/>
    <w:rsid w:val="002802C6"/>
    <w:rsid w:val="002802C9"/>
    <w:rsid w:val="0028036D"/>
    <w:rsid w:val="0028038A"/>
    <w:rsid w:val="0028040D"/>
    <w:rsid w:val="002804E6"/>
    <w:rsid w:val="00280542"/>
    <w:rsid w:val="002806D3"/>
    <w:rsid w:val="002808D3"/>
    <w:rsid w:val="002809EA"/>
    <w:rsid w:val="00280A1F"/>
    <w:rsid w:val="00280A30"/>
    <w:rsid w:val="00280A84"/>
    <w:rsid w:val="00280AAB"/>
    <w:rsid w:val="00280B38"/>
    <w:rsid w:val="00280B67"/>
    <w:rsid w:val="00280B7A"/>
    <w:rsid w:val="00280D08"/>
    <w:rsid w:val="00280E3E"/>
    <w:rsid w:val="00280E7E"/>
    <w:rsid w:val="00280F55"/>
    <w:rsid w:val="002810EA"/>
    <w:rsid w:val="0028110A"/>
    <w:rsid w:val="0028118A"/>
    <w:rsid w:val="002811CD"/>
    <w:rsid w:val="00281301"/>
    <w:rsid w:val="00281312"/>
    <w:rsid w:val="00281349"/>
    <w:rsid w:val="00281353"/>
    <w:rsid w:val="002813A7"/>
    <w:rsid w:val="0028149D"/>
    <w:rsid w:val="002814B3"/>
    <w:rsid w:val="002815CB"/>
    <w:rsid w:val="00281731"/>
    <w:rsid w:val="002817C1"/>
    <w:rsid w:val="00281832"/>
    <w:rsid w:val="002818DE"/>
    <w:rsid w:val="00281A76"/>
    <w:rsid w:val="00281A8D"/>
    <w:rsid w:val="00281BEE"/>
    <w:rsid w:val="00281F74"/>
    <w:rsid w:val="002821B9"/>
    <w:rsid w:val="002823BF"/>
    <w:rsid w:val="00282404"/>
    <w:rsid w:val="00282501"/>
    <w:rsid w:val="002825BA"/>
    <w:rsid w:val="002825E0"/>
    <w:rsid w:val="002827E2"/>
    <w:rsid w:val="0028292E"/>
    <w:rsid w:val="00282A5C"/>
    <w:rsid w:val="00282B12"/>
    <w:rsid w:val="00282B78"/>
    <w:rsid w:val="00282B8A"/>
    <w:rsid w:val="00282C00"/>
    <w:rsid w:val="00282C16"/>
    <w:rsid w:val="00282E24"/>
    <w:rsid w:val="00282E6C"/>
    <w:rsid w:val="00283040"/>
    <w:rsid w:val="00283119"/>
    <w:rsid w:val="002834C7"/>
    <w:rsid w:val="00283524"/>
    <w:rsid w:val="00283599"/>
    <w:rsid w:val="0028368F"/>
    <w:rsid w:val="002836AA"/>
    <w:rsid w:val="00283759"/>
    <w:rsid w:val="002837CD"/>
    <w:rsid w:val="00283843"/>
    <w:rsid w:val="00283A4B"/>
    <w:rsid w:val="00283D0C"/>
    <w:rsid w:val="00283EA5"/>
    <w:rsid w:val="00283F61"/>
    <w:rsid w:val="002840C2"/>
    <w:rsid w:val="0028420F"/>
    <w:rsid w:val="002842EF"/>
    <w:rsid w:val="002843F5"/>
    <w:rsid w:val="00284452"/>
    <w:rsid w:val="00284556"/>
    <w:rsid w:val="0028463A"/>
    <w:rsid w:val="002846B6"/>
    <w:rsid w:val="00284993"/>
    <w:rsid w:val="00284A8A"/>
    <w:rsid w:val="002851FC"/>
    <w:rsid w:val="002852B7"/>
    <w:rsid w:val="002852C1"/>
    <w:rsid w:val="00285430"/>
    <w:rsid w:val="0028548E"/>
    <w:rsid w:val="00285717"/>
    <w:rsid w:val="0028584C"/>
    <w:rsid w:val="00285E7A"/>
    <w:rsid w:val="00285ED9"/>
    <w:rsid w:val="0028606C"/>
    <w:rsid w:val="0028616A"/>
    <w:rsid w:val="00286173"/>
    <w:rsid w:val="002863EB"/>
    <w:rsid w:val="0028641D"/>
    <w:rsid w:val="0028654F"/>
    <w:rsid w:val="0028658F"/>
    <w:rsid w:val="00286599"/>
    <w:rsid w:val="0028671B"/>
    <w:rsid w:val="00286738"/>
    <w:rsid w:val="00286796"/>
    <w:rsid w:val="00286924"/>
    <w:rsid w:val="00286969"/>
    <w:rsid w:val="002869AB"/>
    <w:rsid w:val="002869C6"/>
    <w:rsid w:val="00286AD2"/>
    <w:rsid w:val="00286BE1"/>
    <w:rsid w:val="00286BF9"/>
    <w:rsid w:val="00286D64"/>
    <w:rsid w:val="00286E2A"/>
    <w:rsid w:val="00287360"/>
    <w:rsid w:val="002873B7"/>
    <w:rsid w:val="00287442"/>
    <w:rsid w:val="002876D3"/>
    <w:rsid w:val="002876E1"/>
    <w:rsid w:val="00287902"/>
    <w:rsid w:val="00287B79"/>
    <w:rsid w:val="00287BFD"/>
    <w:rsid w:val="00287C4C"/>
    <w:rsid w:val="00287CBC"/>
    <w:rsid w:val="00287D08"/>
    <w:rsid w:val="00290042"/>
    <w:rsid w:val="00290303"/>
    <w:rsid w:val="00290374"/>
    <w:rsid w:val="0029051B"/>
    <w:rsid w:val="00290634"/>
    <w:rsid w:val="00290717"/>
    <w:rsid w:val="00290829"/>
    <w:rsid w:val="002908A0"/>
    <w:rsid w:val="002908EF"/>
    <w:rsid w:val="00290956"/>
    <w:rsid w:val="00290957"/>
    <w:rsid w:val="0029099B"/>
    <w:rsid w:val="00290AC9"/>
    <w:rsid w:val="00290B1C"/>
    <w:rsid w:val="00290B8F"/>
    <w:rsid w:val="00290BE7"/>
    <w:rsid w:val="00290C0A"/>
    <w:rsid w:val="00290CC2"/>
    <w:rsid w:val="00290D41"/>
    <w:rsid w:val="00290E28"/>
    <w:rsid w:val="00290EC2"/>
    <w:rsid w:val="00290F00"/>
    <w:rsid w:val="00290F28"/>
    <w:rsid w:val="00290FC0"/>
    <w:rsid w:val="00290FF4"/>
    <w:rsid w:val="0029105B"/>
    <w:rsid w:val="002911DB"/>
    <w:rsid w:val="002915E9"/>
    <w:rsid w:val="00291688"/>
    <w:rsid w:val="002916F9"/>
    <w:rsid w:val="00291878"/>
    <w:rsid w:val="00291AC3"/>
    <w:rsid w:val="00291B09"/>
    <w:rsid w:val="00291BFE"/>
    <w:rsid w:val="00291E0D"/>
    <w:rsid w:val="002920C0"/>
    <w:rsid w:val="00292113"/>
    <w:rsid w:val="00292149"/>
    <w:rsid w:val="0029218D"/>
    <w:rsid w:val="0029219B"/>
    <w:rsid w:val="00292252"/>
    <w:rsid w:val="00292286"/>
    <w:rsid w:val="002922AE"/>
    <w:rsid w:val="002922E9"/>
    <w:rsid w:val="00292375"/>
    <w:rsid w:val="002926C8"/>
    <w:rsid w:val="00292736"/>
    <w:rsid w:val="0029295B"/>
    <w:rsid w:val="00292AB0"/>
    <w:rsid w:val="00292AD3"/>
    <w:rsid w:val="00292C40"/>
    <w:rsid w:val="00292D22"/>
    <w:rsid w:val="00293043"/>
    <w:rsid w:val="00293309"/>
    <w:rsid w:val="002934AE"/>
    <w:rsid w:val="00293523"/>
    <w:rsid w:val="0029355F"/>
    <w:rsid w:val="00293700"/>
    <w:rsid w:val="00293A08"/>
    <w:rsid w:val="00293B37"/>
    <w:rsid w:val="00293B50"/>
    <w:rsid w:val="00293B63"/>
    <w:rsid w:val="00293C04"/>
    <w:rsid w:val="00293C95"/>
    <w:rsid w:val="00293DC5"/>
    <w:rsid w:val="00293ED6"/>
    <w:rsid w:val="00293F19"/>
    <w:rsid w:val="00293FB4"/>
    <w:rsid w:val="00294014"/>
    <w:rsid w:val="0029416D"/>
    <w:rsid w:val="002941E8"/>
    <w:rsid w:val="0029434E"/>
    <w:rsid w:val="002944DD"/>
    <w:rsid w:val="00294556"/>
    <w:rsid w:val="00294706"/>
    <w:rsid w:val="002947C5"/>
    <w:rsid w:val="002947C6"/>
    <w:rsid w:val="002947C9"/>
    <w:rsid w:val="002947E2"/>
    <w:rsid w:val="002948CB"/>
    <w:rsid w:val="0029490C"/>
    <w:rsid w:val="002949AD"/>
    <w:rsid w:val="00294AFC"/>
    <w:rsid w:val="00294B46"/>
    <w:rsid w:val="00294BF2"/>
    <w:rsid w:val="00294D25"/>
    <w:rsid w:val="00294E7A"/>
    <w:rsid w:val="00294E81"/>
    <w:rsid w:val="00294E94"/>
    <w:rsid w:val="00294EC5"/>
    <w:rsid w:val="0029508B"/>
    <w:rsid w:val="002950BF"/>
    <w:rsid w:val="0029527B"/>
    <w:rsid w:val="0029529F"/>
    <w:rsid w:val="00295325"/>
    <w:rsid w:val="002956D4"/>
    <w:rsid w:val="0029577F"/>
    <w:rsid w:val="00295799"/>
    <w:rsid w:val="00295A44"/>
    <w:rsid w:val="00295CCD"/>
    <w:rsid w:val="00295D12"/>
    <w:rsid w:val="00295D2E"/>
    <w:rsid w:val="00295E4D"/>
    <w:rsid w:val="00295F17"/>
    <w:rsid w:val="002960F3"/>
    <w:rsid w:val="00296330"/>
    <w:rsid w:val="002963D4"/>
    <w:rsid w:val="002963E3"/>
    <w:rsid w:val="002964F0"/>
    <w:rsid w:val="0029650A"/>
    <w:rsid w:val="00296559"/>
    <w:rsid w:val="0029697D"/>
    <w:rsid w:val="00296A47"/>
    <w:rsid w:val="00296CFD"/>
    <w:rsid w:val="00296D07"/>
    <w:rsid w:val="00296EC4"/>
    <w:rsid w:val="00296F9F"/>
    <w:rsid w:val="00297019"/>
    <w:rsid w:val="0029710C"/>
    <w:rsid w:val="00297121"/>
    <w:rsid w:val="002971F8"/>
    <w:rsid w:val="002973B4"/>
    <w:rsid w:val="0029740D"/>
    <w:rsid w:val="002974FA"/>
    <w:rsid w:val="00297638"/>
    <w:rsid w:val="00297656"/>
    <w:rsid w:val="00297691"/>
    <w:rsid w:val="00297B7D"/>
    <w:rsid w:val="00297C2F"/>
    <w:rsid w:val="00297C95"/>
    <w:rsid w:val="00297CA3"/>
    <w:rsid w:val="00297D1C"/>
    <w:rsid w:val="00297E33"/>
    <w:rsid w:val="00297E5A"/>
    <w:rsid w:val="00297EF6"/>
    <w:rsid w:val="00297F1C"/>
    <w:rsid w:val="00297F71"/>
    <w:rsid w:val="002A0358"/>
    <w:rsid w:val="002A042D"/>
    <w:rsid w:val="002A04E8"/>
    <w:rsid w:val="002A05F4"/>
    <w:rsid w:val="002A087D"/>
    <w:rsid w:val="002A08AB"/>
    <w:rsid w:val="002A0CCD"/>
    <w:rsid w:val="002A0D44"/>
    <w:rsid w:val="002A0E4B"/>
    <w:rsid w:val="002A0EE5"/>
    <w:rsid w:val="002A0F4A"/>
    <w:rsid w:val="002A105C"/>
    <w:rsid w:val="002A139F"/>
    <w:rsid w:val="002A1578"/>
    <w:rsid w:val="002A16A9"/>
    <w:rsid w:val="002A16F6"/>
    <w:rsid w:val="002A1708"/>
    <w:rsid w:val="002A1832"/>
    <w:rsid w:val="002A198B"/>
    <w:rsid w:val="002A19CC"/>
    <w:rsid w:val="002A1A11"/>
    <w:rsid w:val="002A1A5D"/>
    <w:rsid w:val="002A1BC8"/>
    <w:rsid w:val="002A1C7D"/>
    <w:rsid w:val="002A206A"/>
    <w:rsid w:val="002A244B"/>
    <w:rsid w:val="002A24A4"/>
    <w:rsid w:val="002A26AA"/>
    <w:rsid w:val="002A2706"/>
    <w:rsid w:val="002A2736"/>
    <w:rsid w:val="002A27CC"/>
    <w:rsid w:val="002A2919"/>
    <w:rsid w:val="002A2A6A"/>
    <w:rsid w:val="002A2B5D"/>
    <w:rsid w:val="002A2C4A"/>
    <w:rsid w:val="002A2C91"/>
    <w:rsid w:val="002A2D1C"/>
    <w:rsid w:val="002A2DF5"/>
    <w:rsid w:val="002A2E1F"/>
    <w:rsid w:val="002A2E9F"/>
    <w:rsid w:val="002A2EE8"/>
    <w:rsid w:val="002A3032"/>
    <w:rsid w:val="002A30BB"/>
    <w:rsid w:val="002A3168"/>
    <w:rsid w:val="002A334D"/>
    <w:rsid w:val="002A3407"/>
    <w:rsid w:val="002A3546"/>
    <w:rsid w:val="002A355A"/>
    <w:rsid w:val="002A357B"/>
    <w:rsid w:val="002A3595"/>
    <w:rsid w:val="002A35CB"/>
    <w:rsid w:val="002A377A"/>
    <w:rsid w:val="002A3848"/>
    <w:rsid w:val="002A39E7"/>
    <w:rsid w:val="002A3B7D"/>
    <w:rsid w:val="002A3D83"/>
    <w:rsid w:val="002A40BD"/>
    <w:rsid w:val="002A40E6"/>
    <w:rsid w:val="002A4117"/>
    <w:rsid w:val="002A4261"/>
    <w:rsid w:val="002A4381"/>
    <w:rsid w:val="002A4585"/>
    <w:rsid w:val="002A47E7"/>
    <w:rsid w:val="002A4810"/>
    <w:rsid w:val="002A48C9"/>
    <w:rsid w:val="002A4A14"/>
    <w:rsid w:val="002A4B28"/>
    <w:rsid w:val="002A4B60"/>
    <w:rsid w:val="002A4BA2"/>
    <w:rsid w:val="002A4D91"/>
    <w:rsid w:val="002A4ECB"/>
    <w:rsid w:val="002A4F2F"/>
    <w:rsid w:val="002A4F75"/>
    <w:rsid w:val="002A5042"/>
    <w:rsid w:val="002A5063"/>
    <w:rsid w:val="002A511D"/>
    <w:rsid w:val="002A5156"/>
    <w:rsid w:val="002A5248"/>
    <w:rsid w:val="002A52A0"/>
    <w:rsid w:val="002A535A"/>
    <w:rsid w:val="002A5380"/>
    <w:rsid w:val="002A543C"/>
    <w:rsid w:val="002A544C"/>
    <w:rsid w:val="002A5485"/>
    <w:rsid w:val="002A5529"/>
    <w:rsid w:val="002A557E"/>
    <w:rsid w:val="002A55F2"/>
    <w:rsid w:val="002A57D4"/>
    <w:rsid w:val="002A589B"/>
    <w:rsid w:val="002A58F7"/>
    <w:rsid w:val="002A5918"/>
    <w:rsid w:val="002A5953"/>
    <w:rsid w:val="002A5B20"/>
    <w:rsid w:val="002A5C8A"/>
    <w:rsid w:val="002A5E3F"/>
    <w:rsid w:val="002A5EA6"/>
    <w:rsid w:val="002A6136"/>
    <w:rsid w:val="002A624B"/>
    <w:rsid w:val="002A62A1"/>
    <w:rsid w:val="002A6540"/>
    <w:rsid w:val="002A65D6"/>
    <w:rsid w:val="002A668F"/>
    <w:rsid w:val="002A66FD"/>
    <w:rsid w:val="002A681A"/>
    <w:rsid w:val="002A6910"/>
    <w:rsid w:val="002A69D4"/>
    <w:rsid w:val="002A69E6"/>
    <w:rsid w:val="002A6A51"/>
    <w:rsid w:val="002A6AC5"/>
    <w:rsid w:val="002A6C52"/>
    <w:rsid w:val="002A6DC7"/>
    <w:rsid w:val="002A6E00"/>
    <w:rsid w:val="002A6E25"/>
    <w:rsid w:val="002A6E3E"/>
    <w:rsid w:val="002A7070"/>
    <w:rsid w:val="002A70DE"/>
    <w:rsid w:val="002A712E"/>
    <w:rsid w:val="002A72A2"/>
    <w:rsid w:val="002A730F"/>
    <w:rsid w:val="002A7349"/>
    <w:rsid w:val="002A7444"/>
    <w:rsid w:val="002A7570"/>
    <w:rsid w:val="002A7676"/>
    <w:rsid w:val="002A777B"/>
    <w:rsid w:val="002A78A0"/>
    <w:rsid w:val="002A79B6"/>
    <w:rsid w:val="002A7AFF"/>
    <w:rsid w:val="002A7B33"/>
    <w:rsid w:val="002A7C95"/>
    <w:rsid w:val="002A7DF9"/>
    <w:rsid w:val="002A7DFC"/>
    <w:rsid w:val="002A7E7D"/>
    <w:rsid w:val="002A7F5B"/>
    <w:rsid w:val="002A7FE7"/>
    <w:rsid w:val="002B00A2"/>
    <w:rsid w:val="002B0115"/>
    <w:rsid w:val="002B01C5"/>
    <w:rsid w:val="002B0279"/>
    <w:rsid w:val="002B0556"/>
    <w:rsid w:val="002B065E"/>
    <w:rsid w:val="002B0727"/>
    <w:rsid w:val="002B0792"/>
    <w:rsid w:val="002B07CD"/>
    <w:rsid w:val="002B0971"/>
    <w:rsid w:val="002B09B6"/>
    <w:rsid w:val="002B0C59"/>
    <w:rsid w:val="002B0F3E"/>
    <w:rsid w:val="002B0F73"/>
    <w:rsid w:val="002B1144"/>
    <w:rsid w:val="002B12A7"/>
    <w:rsid w:val="002B1348"/>
    <w:rsid w:val="002B1497"/>
    <w:rsid w:val="002B1594"/>
    <w:rsid w:val="002B181A"/>
    <w:rsid w:val="002B1898"/>
    <w:rsid w:val="002B1A79"/>
    <w:rsid w:val="002B1ADF"/>
    <w:rsid w:val="002B1B22"/>
    <w:rsid w:val="002B1C6C"/>
    <w:rsid w:val="002B1CA9"/>
    <w:rsid w:val="002B1F55"/>
    <w:rsid w:val="002B20B3"/>
    <w:rsid w:val="002B20D8"/>
    <w:rsid w:val="002B219B"/>
    <w:rsid w:val="002B227A"/>
    <w:rsid w:val="002B2458"/>
    <w:rsid w:val="002B2584"/>
    <w:rsid w:val="002B2602"/>
    <w:rsid w:val="002B2733"/>
    <w:rsid w:val="002B289B"/>
    <w:rsid w:val="002B2E7E"/>
    <w:rsid w:val="002B2F31"/>
    <w:rsid w:val="002B2F42"/>
    <w:rsid w:val="002B30C9"/>
    <w:rsid w:val="002B316A"/>
    <w:rsid w:val="002B31C1"/>
    <w:rsid w:val="002B31DF"/>
    <w:rsid w:val="002B326C"/>
    <w:rsid w:val="002B3348"/>
    <w:rsid w:val="002B34B9"/>
    <w:rsid w:val="002B3503"/>
    <w:rsid w:val="002B35D0"/>
    <w:rsid w:val="002B376A"/>
    <w:rsid w:val="002B38DB"/>
    <w:rsid w:val="002B3A48"/>
    <w:rsid w:val="002B3D59"/>
    <w:rsid w:val="002B3FE9"/>
    <w:rsid w:val="002B4071"/>
    <w:rsid w:val="002B408F"/>
    <w:rsid w:val="002B412A"/>
    <w:rsid w:val="002B414D"/>
    <w:rsid w:val="002B42A8"/>
    <w:rsid w:val="002B4395"/>
    <w:rsid w:val="002B439E"/>
    <w:rsid w:val="002B4401"/>
    <w:rsid w:val="002B450D"/>
    <w:rsid w:val="002B4531"/>
    <w:rsid w:val="002B456B"/>
    <w:rsid w:val="002B47A5"/>
    <w:rsid w:val="002B48C3"/>
    <w:rsid w:val="002B48E1"/>
    <w:rsid w:val="002B48E7"/>
    <w:rsid w:val="002B49C6"/>
    <w:rsid w:val="002B4CD6"/>
    <w:rsid w:val="002B4CF6"/>
    <w:rsid w:val="002B4D04"/>
    <w:rsid w:val="002B4E0F"/>
    <w:rsid w:val="002B4EFA"/>
    <w:rsid w:val="002B4F09"/>
    <w:rsid w:val="002B50C4"/>
    <w:rsid w:val="002B5287"/>
    <w:rsid w:val="002B528C"/>
    <w:rsid w:val="002B536B"/>
    <w:rsid w:val="002B547B"/>
    <w:rsid w:val="002B54F3"/>
    <w:rsid w:val="002B568E"/>
    <w:rsid w:val="002B56E7"/>
    <w:rsid w:val="002B591E"/>
    <w:rsid w:val="002B5A2B"/>
    <w:rsid w:val="002B5A7C"/>
    <w:rsid w:val="002B5D55"/>
    <w:rsid w:val="002B5E95"/>
    <w:rsid w:val="002B5EB9"/>
    <w:rsid w:val="002B5F2A"/>
    <w:rsid w:val="002B5FC1"/>
    <w:rsid w:val="002B608A"/>
    <w:rsid w:val="002B61B9"/>
    <w:rsid w:val="002B6786"/>
    <w:rsid w:val="002B67E5"/>
    <w:rsid w:val="002B6918"/>
    <w:rsid w:val="002B6A19"/>
    <w:rsid w:val="002B6AAC"/>
    <w:rsid w:val="002B6AB1"/>
    <w:rsid w:val="002B6B5D"/>
    <w:rsid w:val="002B6C13"/>
    <w:rsid w:val="002B6D5D"/>
    <w:rsid w:val="002B6E2A"/>
    <w:rsid w:val="002B70F5"/>
    <w:rsid w:val="002B716C"/>
    <w:rsid w:val="002B71EE"/>
    <w:rsid w:val="002B73A5"/>
    <w:rsid w:val="002B73FD"/>
    <w:rsid w:val="002B7402"/>
    <w:rsid w:val="002B746C"/>
    <w:rsid w:val="002B7498"/>
    <w:rsid w:val="002B74DD"/>
    <w:rsid w:val="002B7611"/>
    <w:rsid w:val="002B7749"/>
    <w:rsid w:val="002B77D6"/>
    <w:rsid w:val="002B7AEC"/>
    <w:rsid w:val="002B7B25"/>
    <w:rsid w:val="002B7B91"/>
    <w:rsid w:val="002B7BF2"/>
    <w:rsid w:val="002B7CAC"/>
    <w:rsid w:val="002B7D27"/>
    <w:rsid w:val="002B7D92"/>
    <w:rsid w:val="002B7D96"/>
    <w:rsid w:val="002B7DFD"/>
    <w:rsid w:val="002B7E0F"/>
    <w:rsid w:val="002B7F0B"/>
    <w:rsid w:val="002B7F33"/>
    <w:rsid w:val="002C0204"/>
    <w:rsid w:val="002C0485"/>
    <w:rsid w:val="002C048E"/>
    <w:rsid w:val="002C05CF"/>
    <w:rsid w:val="002C0741"/>
    <w:rsid w:val="002C0881"/>
    <w:rsid w:val="002C098E"/>
    <w:rsid w:val="002C0BE5"/>
    <w:rsid w:val="002C0C0F"/>
    <w:rsid w:val="002C0D43"/>
    <w:rsid w:val="002C0DE7"/>
    <w:rsid w:val="002C0E6C"/>
    <w:rsid w:val="002C0E77"/>
    <w:rsid w:val="002C0FD6"/>
    <w:rsid w:val="002C1013"/>
    <w:rsid w:val="002C1082"/>
    <w:rsid w:val="002C10F7"/>
    <w:rsid w:val="002C115A"/>
    <w:rsid w:val="002C1203"/>
    <w:rsid w:val="002C1220"/>
    <w:rsid w:val="002C139E"/>
    <w:rsid w:val="002C1405"/>
    <w:rsid w:val="002C1488"/>
    <w:rsid w:val="002C149C"/>
    <w:rsid w:val="002C14ED"/>
    <w:rsid w:val="002C1658"/>
    <w:rsid w:val="002C16BE"/>
    <w:rsid w:val="002C1737"/>
    <w:rsid w:val="002C1779"/>
    <w:rsid w:val="002C17BD"/>
    <w:rsid w:val="002C18F4"/>
    <w:rsid w:val="002C193B"/>
    <w:rsid w:val="002C19E6"/>
    <w:rsid w:val="002C1A9A"/>
    <w:rsid w:val="002C1BF6"/>
    <w:rsid w:val="002C1C25"/>
    <w:rsid w:val="002C1C6D"/>
    <w:rsid w:val="002C1CC8"/>
    <w:rsid w:val="002C1D11"/>
    <w:rsid w:val="002C1E25"/>
    <w:rsid w:val="002C1FFD"/>
    <w:rsid w:val="002C2033"/>
    <w:rsid w:val="002C2286"/>
    <w:rsid w:val="002C22E0"/>
    <w:rsid w:val="002C238E"/>
    <w:rsid w:val="002C23F0"/>
    <w:rsid w:val="002C2718"/>
    <w:rsid w:val="002C27DA"/>
    <w:rsid w:val="002C29F2"/>
    <w:rsid w:val="002C29F8"/>
    <w:rsid w:val="002C2AFB"/>
    <w:rsid w:val="002C2EB3"/>
    <w:rsid w:val="002C2F34"/>
    <w:rsid w:val="002C30D4"/>
    <w:rsid w:val="002C30D9"/>
    <w:rsid w:val="002C32A3"/>
    <w:rsid w:val="002C3300"/>
    <w:rsid w:val="002C330A"/>
    <w:rsid w:val="002C34F9"/>
    <w:rsid w:val="002C360A"/>
    <w:rsid w:val="002C3669"/>
    <w:rsid w:val="002C36A3"/>
    <w:rsid w:val="002C3887"/>
    <w:rsid w:val="002C3888"/>
    <w:rsid w:val="002C3933"/>
    <w:rsid w:val="002C3A15"/>
    <w:rsid w:val="002C3A99"/>
    <w:rsid w:val="002C3AAD"/>
    <w:rsid w:val="002C3E80"/>
    <w:rsid w:val="002C3EDC"/>
    <w:rsid w:val="002C3F58"/>
    <w:rsid w:val="002C3FCE"/>
    <w:rsid w:val="002C4187"/>
    <w:rsid w:val="002C41F9"/>
    <w:rsid w:val="002C4206"/>
    <w:rsid w:val="002C42DF"/>
    <w:rsid w:val="002C433E"/>
    <w:rsid w:val="002C4381"/>
    <w:rsid w:val="002C43EC"/>
    <w:rsid w:val="002C455D"/>
    <w:rsid w:val="002C4A4B"/>
    <w:rsid w:val="002C4BC8"/>
    <w:rsid w:val="002C4CB2"/>
    <w:rsid w:val="002C4E5E"/>
    <w:rsid w:val="002C4E94"/>
    <w:rsid w:val="002C4F39"/>
    <w:rsid w:val="002C4FB8"/>
    <w:rsid w:val="002C4FCB"/>
    <w:rsid w:val="002C5050"/>
    <w:rsid w:val="002C51E8"/>
    <w:rsid w:val="002C529C"/>
    <w:rsid w:val="002C55FD"/>
    <w:rsid w:val="002C57D7"/>
    <w:rsid w:val="002C59ED"/>
    <w:rsid w:val="002C59F8"/>
    <w:rsid w:val="002C5B59"/>
    <w:rsid w:val="002C5B5F"/>
    <w:rsid w:val="002C5C17"/>
    <w:rsid w:val="002C5E1C"/>
    <w:rsid w:val="002C5FA6"/>
    <w:rsid w:val="002C601B"/>
    <w:rsid w:val="002C6040"/>
    <w:rsid w:val="002C61AD"/>
    <w:rsid w:val="002C623A"/>
    <w:rsid w:val="002C6312"/>
    <w:rsid w:val="002C6363"/>
    <w:rsid w:val="002C64E8"/>
    <w:rsid w:val="002C6547"/>
    <w:rsid w:val="002C689B"/>
    <w:rsid w:val="002C6A07"/>
    <w:rsid w:val="002C6AAF"/>
    <w:rsid w:val="002C6B65"/>
    <w:rsid w:val="002C6C27"/>
    <w:rsid w:val="002C6C7E"/>
    <w:rsid w:val="002C6DD8"/>
    <w:rsid w:val="002C6E1A"/>
    <w:rsid w:val="002C6F1D"/>
    <w:rsid w:val="002C6F4F"/>
    <w:rsid w:val="002C6FF4"/>
    <w:rsid w:val="002C70CB"/>
    <w:rsid w:val="002C7147"/>
    <w:rsid w:val="002C7271"/>
    <w:rsid w:val="002C727F"/>
    <w:rsid w:val="002C7351"/>
    <w:rsid w:val="002C736A"/>
    <w:rsid w:val="002C75A2"/>
    <w:rsid w:val="002C75E1"/>
    <w:rsid w:val="002C7B78"/>
    <w:rsid w:val="002C7B96"/>
    <w:rsid w:val="002C7D5D"/>
    <w:rsid w:val="002C7D67"/>
    <w:rsid w:val="002C7DEC"/>
    <w:rsid w:val="002D019E"/>
    <w:rsid w:val="002D0325"/>
    <w:rsid w:val="002D04A7"/>
    <w:rsid w:val="002D07B9"/>
    <w:rsid w:val="002D0A07"/>
    <w:rsid w:val="002D0A30"/>
    <w:rsid w:val="002D0AF2"/>
    <w:rsid w:val="002D0B58"/>
    <w:rsid w:val="002D0DC5"/>
    <w:rsid w:val="002D0E10"/>
    <w:rsid w:val="002D0EBD"/>
    <w:rsid w:val="002D0EE1"/>
    <w:rsid w:val="002D0F03"/>
    <w:rsid w:val="002D0F24"/>
    <w:rsid w:val="002D0F80"/>
    <w:rsid w:val="002D0FCB"/>
    <w:rsid w:val="002D10A6"/>
    <w:rsid w:val="002D1193"/>
    <w:rsid w:val="002D12FB"/>
    <w:rsid w:val="002D1316"/>
    <w:rsid w:val="002D135F"/>
    <w:rsid w:val="002D1423"/>
    <w:rsid w:val="002D14C0"/>
    <w:rsid w:val="002D1549"/>
    <w:rsid w:val="002D17E4"/>
    <w:rsid w:val="002D1992"/>
    <w:rsid w:val="002D1AFB"/>
    <w:rsid w:val="002D1B66"/>
    <w:rsid w:val="002D1E1E"/>
    <w:rsid w:val="002D1E9F"/>
    <w:rsid w:val="002D2058"/>
    <w:rsid w:val="002D2081"/>
    <w:rsid w:val="002D214E"/>
    <w:rsid w:val="002D2312"/>
    <w:rsid w:val="002D23B5"/>
    <w:rsid w:val="002D24D0"/>
    <w:rsid w:val="002D2578"/>
    <w:rsid w:val="002D2749"/>
    <w:rsid w:val="002D284C"/>
    <w:rsid w:val="002D28C6"/>
    <w:rsid w:val="002D29D5"/>
    <w:rsid w:val="002D2C57"/>
    <w:rsid w:val="002D2CD4"/>
    <w:rsid w:val="002D2F4C"/>
    <w:rsid w:val="002D3120"/>
    <w:rsid w:val="002D3206"/>
    <w:rsid w:val="002D324B"/>
    <w:rsid w:val="002D32B3"/>
    <w:rsid w:val="002D32F7"/>
    <w:rsid w:val="002D34A9"/>
    <w:rsid w:val="002D363E"/>
    <w:rsid w:val="002D36A2"/>
    <w:rsid w:val="002D3746"/>
    <w:rsid w:val="002D3805"/>
    <w:rsid w:val="002D391A"/>
    <w:rsid w:val="002D3BC5"/>
    <w:rsid w:val="002D3D79"/>
    <w:rsid w:val="002D3ECD"/>
    <w:rsid w:val="002D3EF8"/>
    <w:rsid w:val="002D4000"/>
    <w:rsid w:val="002D41A5"/>
    <w:rsid w:val="002D41E6"/>
    <w:rsid w:val="002D41ED"/>
    <w:rsid w:val="002D4348"/>
    <w:rsid w:val="002D4414"/>
    <w:rsid w:val="002D4560"/>
    <w:rsid w:val="002D45C6"/>
    <w:rsid w:val="002D480E"/>
    <w:rsid w:val="002D4964"/>
    <w:rsid w:val="002D49F8"/>
    <w:rsid w:val="002D4ACC"/>
    <w:rsid w:val="002D4B82"/>
    <w:rsid w:val="002D4C9C"/>
    <w:rsid w:val="002D4DFE"/>
    <w:rsid w:val="002D4E31"/>
    <w:rsid w:val="002D4ED3"/>
    <w:rsid w:val="002D4FF3"/>
    <w:rsid w:val="002D50B5"/>
    <w:rsid w:val="002D50F9"/>
    <w:rsid w:val="002D511A"/>
    <w:rsid w:val="002D5122"/>
    <w:rsid w:val="002D5154"/>
    <w:rsid w:val="002D525A"/>
    <w:rsid w:val="002D53B8"/>
    <w:rsid w:val="002D53C7"/>
    <w:rsid w:val="002D5475"/>
    <w:rsid w:val="002D5480"/>
    <w:rsid w:val="002D553C"/>
    <w:rsid w:val="002D5575"/>
    <w:rsid w:val="002D56D6"/>
    <w:rsid w:val="002D5742"/>
    <w:rsid w:val="002D587D"/>
    <w:rsid w:val="002D5AC5"/>
    <w:rsid w:val="002D5B18"/>
    <w:rsid w:val="002D5D00"/>
    <w:rsid w:val="002D5E9A"/>
    <w:rsid w:val="002D602B"/>
    <w:rsid w:val="002D6192"/>
    <w:rsid w:val="002D61AF"/>
    <w:rsid w:val="002D61F2"/>
    <w:rsid w:val="002D62F3"/>
    <w:rsid w:val="002D63E7"/>
    <w:rsid w:val="002D66AC"/>
    <w:rsid w:val="002D671F"/>
    <w:rsid w:val="002D6798"/>
    <w:rsid w:val="002D68D4"/>
    <w:rsid w:val="002D6B2A"/>
    <w:rsid w:val="002D6D60"/>
    <w:rsid w:val="002D6DB9"/>
    <w:rsid w:val="002D6FEB"/>
    <w:rsid w:val="002D709F"/>
    <w:rsid w:val="002D70E0"/>
    <w:rsid w:val="002D7118"/>
    <w:rsid w:val="002D71B3"/>
    <w:rsid w:val="002D7693"/>
    <w:rsid w:val="002D7855"/>
    <w:rsid w:val="002D7902"/>
    <w:rsid w:val="002D7ED5"/>
    <w:rsid w:val="002D7F46"/>
    <w:rsid w:val="002E0134"/>
    <w:rsid w:val="002E027D"/>
    <w:rsid w:val="002E028C"/>
    <w:rsid w:val="002E02BA"/>
    <w:rsid w:val="002E035B"/>
    <w:rsid w:val="002E080F"/>
    <w:rsid w:val="002E0964"/>
    <w:rsid w:val="002E09EF"/>
    <w:rsid w:val="002E0A1E"/>
    <w:rsid w:val="002E0B65"/>
    <w:rsid w:val="002E0C0B"/>
    <w:rsid w:val="002E0C35"/>
    <w:rsid w:val="002E0E6C"/>
    <w:rsid w:val="002E0EB1"/>
    <w:rsid w:val="002E0EC7"/>
    <w:rsid w:val="002E0EF5"/>
    <w:rsid w:val="002E10DE"/>
    <w:rsid w:val="002E1128"/>
    <w:rsid w:val="002E1256"/>
    <w:rsid w:val="002E12CC"/>
    <w:rsid w:val="002E1316"/>
    <w:rsid w:val="002E1772"/>
    <w:rsid w:val="002E177B"/>
    <w:rsid w:val="002E17BD"/>
    <w:rsid w:val="002E1824"/>
    <w:rsid w:val="002E18AC"/>
    <w:rsid w:val="002E199A"/>
    <w:rsid w:val="002E1A17"/>
    <w:rsid w:val="002E1A97"/>
    <w:rsid w:val="002E1AE7"/>
    <w:rsid w:val="002E1DC6"/>
    <w:rsid w:val="002E1DD7"/>
    <w:rsid w:val="002E1F48"/>
    <w:rsid w:val="002E2116"/>
    <w:rsid w:val="002E21B3"/>
    <w:rsid w:val="002E2341"/>
    <w:rsid w:val="002E244B"/>
    <w:rsid w:val="002E247B"/>
    <w:rsid w:val="002E2486"/>
    <w:rsid w:val="002E255B"/>
    <w:rsid w:val="002E2707"/>
    <w:rsid w:val="002E2717"/>
    <w:rsid w:val="002E273E"/>
    <w:rsid w:val="002E29D6"/>
    <w:rsid w:val="002E2A32"/>
    <w:rsid w:val="002E2ADA"/>
    <w:rsid w:val="002E2C87"/>
    <w:rsid w:val="002E2CAB"/>
    <w:rsid w:val="002E2DFD"/>
    <w:rsid w:val="002E2E4B"/>
    <w:rsid w:val="002E3105"/>
    <w:rsid w:val="002E31E3"/>
    <w:rsid w:val="002E3250"/>
    <w:rsid w:val="002E3417"/>
    <w:rsid w:val="002E3569"/>
    <w:rsid w:val="002E360C"/>
    <w:rsid w:val="002E394C"/>
    <w:rsid w:val="002E3A6C"/>
    <w:rsid w:val="002E3B83"/>
    <w:rsid w:val="002E3BCB"/>
    <w:rsid w:val="002E3C1D"/>
    <w:rsid w:val="002E3C40"/>
    <w:rsid w:val="002E3CBC"/>
    <w:rsid w:val="002E3DF5"/>
    <w:rsid w:val="002E3E00"/>
    <w:rsid w:val="002E3F54"/>
    <w:rsid w:val="002E4271"/>
    <w:rsid w:val="002E43B8"/>
    <w:rsid w:val="002E4461"/>
    <w:rsid w:val="002E449A"/>
    <w:rsid w:val="002E44C9"/>
    <w:rsid w:val="002E457B"/>
    <w:rsid w:val="002E45AF"/>
    <w:rsid w:val="002E46B5"/>
    <w:rsid w:val="002E470E"/>
    <w:rsid w:val="002E47AC"/>
    <w:rsid w:val="002E47E3"/>
    <w:rsid w:val="002E47F6"/>
    <w:rsid w:val="002E4949"/>
    <w:rsid w:val="002E49FC"/>
    <w:rsid w:val="002E4A9A"/>
    <w:rsid w:val="002E4B7C"/>
    <w:rsid w:val="002E4BDD"/>
    <w:rsid w:val="002E4C82"/>
    <w:rsid w:val="002E4DA8"/>
    <w:rsid w:val="002E4F06"/>
    <w:rsid w:val="002E50B4"/>
    <w:rsid w:val="002E5135"/>
    <w:rsid w:val="002E520F"/>
    <w:rsid w:val="002E533D"/>
    <w:rsid w:val="002E5389"/>
    <w:rsid w:val="002E54D7"/>
    <w:rsid w:val="002E54E1"/>
    <w:rsid w:val="002E58C8"/>
    <w:rsid w:val="002E599A"/>
    <w:rsid w:val="002E5B2D"/>
    <w:rsid w:val="002E5C50"/>
    <w:rsid w:val="002E5E33"/>
    <w:rsid w:val="002E5F9C"/>
    <w:rsid w:val="002E60B6"/>
    <w:rsid w:val="002E6156"/>
    <w:rsid w:val="002E6193"/>
    <w:rsid w:val="002E639C"/>
    <w:rsid w:val="002E64D6"/>
    <w:rsid w:val="002E64EC"/>
    <w:rsid w:val="002E6769"/>
    <w:rsid w:val="002E67FB"/>
    <w:rsid w:val="002E68B1"/>
    <w:rsid w:val="002E68C1"/>
    <w:rsid w:val="002E6946"/>
    <w:rsid w:val="002E69E5"/>
    <w:rsid w:val="002E6B6C"/>
    <w:rsid w:val="002E6C2E"/>
    <w:rsid w:val="002E6E85"/>
    <w:rsid w:val="002E7135"/>
    <w:rsid w:val="002E7306"/>
    <w:rsid w:val="002E7321"/>
    <w:rsid w:val="002E7836"/>
    <w:rsid w:val="002E7B6C"/>
    <w:rsid w:val="002E7BDF"/>
    <w:rsid w:val="002E7BF9"/>
    <w:rsid w:val="002E7C3B"/>
    <w:rsid w:val="002E7C6F"/>
    <w:rsid w:val="002E7CD6"/>
    <w:rsid w:val="002E7F07"/>
    <w:rsid w:val="002E7F92"/>
    <w:rsid w:val="002F016A"/>
    <w:rsid w:val="002F035C"/>
    <w:rsid w:val="002F03C2"/>
    <w:rsid w:val="002F03D6"/>
    <w:rsid w:val="002F0412"/>
    <w:rsid w:val="002F05ED"/>
    <w:rsid w:val="002F06AC"/>
    <w:rsid w:val="002F07AB"/>
    <w:rsid w:val="002F08D4"/>
    <w:rsid w:val="002F08F8"/>
    <w:rsid w:val="002F0A06"/>
    <w:rsid w:val="002F0B7D"/>
    <w:rsid w:val="002F0B92"/>
    <w:rsid w:val="002F0C53"/>
    <w:rsid w:val="002F0CEA"/>
    <w:rsid w:val="002F0CF6"/>
    <w:rsid w:val="002F0D58"/>
    <w:rsid w:val="002F0DA2"/>
    <w:rsid w:val="002F0DFF"/>
    <w:rsid w:val="002F12C6"/>
    <w:rsid w:val="002F145F"/>
    <w:rsid w:val="002F1502"/>
    <w:rsid w:val="002F1589"/>
    <w:rsid w:val="002F16BF"/>
    <w:rsid w:val="002F190F"/>
    <w:rsid w:val="002F1B52"/>
    <w:rsid w:val="002F1E59"/>
    <w:rsid w:val="002F1EBD"/>
    <w:rsid w:val="002F1EDE"/>
    <w:rsid w:val="002F1FE3"/>
    <w:rsid w:val="002F2229"/>
    <w:rsid w:val="002F23A1"/>
    <w:rsid w:val="002F240F"/>
    <w:rsid w:val="002F2480"/>
    <w:rsid w:val="002F24A1"/>
    <w:rsid w:val="002F24E8"/>
    <w:rsid w:val="002F2623"/>
    <w:rsid w:val="002F27D0"/>
    <w:rsid w:val="002F27F3"/>
    <w:rsid w:val="002F2815"/>
    <w:rsid w:val="002F2D53"/>
    <w:rsid w:val="002F2E1A"/>
    <w:rsid w:val="002F2F02"/>
    <w:rsid w:val="002F2F1D"/>
    <w:rsid w:val="002F2F75"/>
    <w:rsid w:val="002F30E9"/>
    <w:rsid w:val="002F31E4"/>
    <w:rsid w:val="002F3327"/>
    <w:rsid w:val="002F340E"/>
    <w:rsid w:val="002F3490"/>
    <w:rsid w:val="002F34E3"/>
    <w:rsid w:val="002F34E4"/>
    <w:rsid w:val="002F3507"/>
    <w:rsid w:val="002F357A"/>
    <w:rsid w:val="002F377D"/>
    <w:rsid w:val="002F3893"/>
    <w:rsid w:val="002F39F0"/>
    <w:rsid w:val="002F3AF9"/>
    <w:rsid w:val="002F3BA4"/>
    <w:rsid w:val="002F3C49"/>
    <w:rsid w:val="002F3D4D"/>
    <w:rsid w:val="002F3DD5"/>
    <w:rsid w:val="002F3E69"/>
    <w:rsid w:val="002F3E98"/>
    <w:rsid w:val="002F4104"/>
    <w:rsid w:val="002F41CE"/>
    <w:rsid w:val="002F4405"/>
    <w:rsid w:val="002F4453"/>
    <w:rsid w:val="002F45EF"/>
    <w:rsid w:val="002F460B"/>
    <w:rsid w:val="002F467A"/>
    <w:rsid w:val="002F46A2"/>
    <w:rsid w:val="002F47BD"/>
    <w:rsid w:val="002F47D3"/>
    <w:rsid w:val="002F4807"/>
    <w:rsid w:val="002F48A7"/>
    <w:rsid w:val="002F4939"/>
    <w:rsid w:val="002F49C3"/>
    <w:rsid w:val="002F4B1C"/>
    <w:rsid w:val="002F4B47"/>
    <w:rsid w:val="002F4B6B"/>
    <w:rsid w:val="002F4E0F"/>
    <w:rsid w:val="002F4E9B"/>
    <w:rsid w:val="002F4F4A"/>
    <w:rsid w:val="002F5153"/>
    <w:rsid w:val="002F52CD"/>
    <w:rsid w:val="002F52E1"/>
    <w:rsid w:val="002F53AB"/>
    <w:rsid w:val="002F541A"/>
    <w:rsid w:val="002F5589"/>
    <w:rsid w:val="002F58B9"/>
    <w:rsid w:val="002F5BEC"/>
    <w:rsid w:val="002F5ED0"/>
    <w:rsid w:val="002F5EE6"/>
    <w:rsid w:val="002F5F0D"/>
    <w:rsid w:val="002F5FDC"/>
    <w:rsid w:val="002F61AB"/>
    <w:rsid w:val="002F61D3"/>
    <w:rsid w:val="002F6310"/>
    <w:rsid w:val="002F6403"/>
    <w:rsid w:val="002F64B8"/>
    <w:rsid w:val="002F653E"/>
    <w:rsid w:val="002F6747"/>
    <w:rsid w:val="002F675E"/>
    <w:rsid w:val="002F6B44"/>
    <w:rsid w:val="002F6CB4"/>
    <w:rsid w:val="002F6D77"/>
    <w:rsid w:val="002F6E67"/>
    <w:rsid w:val="002F6F85"/>
    <w:rsid w:val="002F6F8C"/>
    <w:rsid w:val="002F713A"/>
    <w:rsid w:val="002F7259"/>
    <w:rsid w:val="002F7270"/>
    <w:rsid w:val="002F7309"/>
    <w:rsid w:val="002F73B9"/>
    <w:rsid w:val="002F7474"/>
    <w:rsid w:val="002F766F"/>
    <w:rsid w:val="002F7772"/>
    <w:rsid w:val="002F77C1"/>
    <w:rsid w:val="002F7BF4"/>
    <w:rsid w:val="002F7CB9"/>
    <w:rsid w:val="002F7CBA"/>
    <w:rsid w:val="002F7D03"/>
    <w:rsid w:val="002F7DF8"/>
    <w:rsid w:val="002F7E4F"/>
    <w:rsid w:val="0030013C"/>
    <w:rsid w:val="00300262"/>
    <w:rsid w:val="003003A1"/>
    <w:rsid w:val="003003B3"/>
    <w:rsid w:val="003003D6"/>
    <w:rsid w:val="003004DD"/>
    <w:rsid w:val="003005FB"/>
    <w:rsid w:val="0030093C"/>
    <w:rsid w:val="003009B8"/>
    <w:rsid w:val="00300A62"/>
    <w:rsid w:val="00300E9E"/>
    <w:rsid w:val="00300EFA"/>
    <w:rsid w:val="00301006"/>
    <w:rsid w:val="00301117"/>
    <w:rsid w:val="00301215"/>
    <w:rsid w:val="003014DC"/>
    <w:rsid w:val="003015F0"/>
    <w:rsid w:val="003018FC"/>
    <w:rsid w:val="00301A7E"/>
    <w:rsid w:val="00301BEB"/>
    <w:rsid w:val="00301C2D"/>
    <w:rsid w:val="00301CDD"/>
    <w:rsid w:val="00301DFC"/>
    <w:rsid w:val="00301E4F"/>
    <w:rsid w:val="0030216C"/>
    <w:rsid w:val="00302234"/>
    <w:rsid w:val="00302315"/>
    <w:rsid w:val="0030256B"/>
    <w:rsid w:val="00302583"/>
    <w:rsid w:val="0030270E"/>
    <w:rsid w:val="00302715"/>
    <w:rsid w:val="003028B7"/>
    <w:rsid w:val="0030294F"/>
    <w:rsid w:val="0030296B"/>
    <w:rsid w:val="00302BD0"/>
    <w:rsid w:val="00302C1A"/>
    <w:rsid w:val="00302CE8"/>
    <w:rsid w:val="00302D55"/>
    <w:rsid w:val="00302DD9"/>
    <w:rsid w:val="00302E73"/>
    <w:rsid w:val="003030E1"/>
    <w:rsid w:val="003032FE"/>
    <w:rsid w:val="003034B5"/>
    <w:rsid w:val="003035CD"/>
    <w:rsid w:val="00303644"/>
    <w:rsid w:val="003036A1"/>
    <w:rsid w:val="0030379C"/>
    <w:rsid w:val="003037D8"/>
    <w:rsid w:val="00303826"/>
    <w:rsid w:val="003038BA"/>
    <w:rsid w:val="003038C5"/>
    <w:rsid w:val="00303987"/>
    <w:rsid w:val="00303A4A"/>
    <w:rsid w:val="00303A9E"/>
    <w:rsid w:val="00303AF0"/>
    <w:rsid w:val="00303B1B"/>
    <w:rsid w:val="00303B24"/>
    <w:rsid w:val="00303B31"/>
    <w:rsid w:val="00303CA6"/>
    <w:rsid w:val="00303D33"/>
    <w:rsid w:val="00303DB0"/>
    <w:rsid w:val="00303DE6"/>
    <w:rsid w:val="00303F05"/>
    <w:rsid w:val="00303F8A"/>
    <w:rsid w:val="00304330"/>
    <w:rsid w:val="003043D7"/>
    <w:rsid w:val="00304916"/>
    <w:rsid w:val="00304A81"/>
    <w:rsid w:val="00304B2A"/>
    <w:rsid w:val="00304B39"/>
    <w:rsid w:val="00304B3E"/>
    <w:rsid w:val="00304E85"/>
    <w:rsid w:val="00304F05"/>
    <w:rsid w:val="00304F45"/>
    <w:rsid w:val="00305072"/>
    <w:rsid w:val="0030507F"/>
    <w:rsid w:val="003050C2"/>
    <w:rsid w:val="00305187"/>
    <w:rsid w:val="00305251"/>
    <w:rsid w:val="003052AE"/>
    <w:rsid w:val="0030531B"/>
    <w:rsid w:val="0030538E"/>
    <w:rsid w:val="00305392"/>
    <w:rsid w:val="00305940"/>
    <w:rsid w:val="00305A61"/>
    <w:rsid w:val="00305AAE"/>
    <w:rsid w:val="00305B75"/>
    <w:rsid w:val="00305E35"/>
    <w:rsid w:val="00305EBA"/>
    <w:rsid w:val="003061DC"/>
    <w:rsid w:val="003063E5"/>
    <w:rsid w:val="003064EC"/>
    <w:rsid w:val="003064FE"/>
    <w:rsid w:val="003065A8"/>
    <w:rsid w:val="003065D3"/>
    <w:rsid w:val="003065D7"/>
    <w:rsid w:val="0030665C"/>
    <w:rsid w:val="003066A5"/>
    <w:rsid w:val="00306A93"/>
    <w:rsid w:val="003071FE"/>
    <w:rsid w:val="00307371"/>
    <w:rsid w:val="0030755C"/>
    <w:rsid w:val="00307947"/>
    <w:rsid w:val="0030795A"/>
    <w:rsid w:val="00307A1C"/>
    <w:rsid w:val="00307A84"/>
    <w:rsid w:val="00307B7A"/>
    <w:rsid w:val="00307C81"/>
    <w:rsid w:val="00307D1F"/>
    <w:rsid w:val="00307D57"/>
    <w:rsid w:val="00307E13"/>
    <w:rsid w:val="00307F64"/>
    <w:rsid w:val="0031000D"/>
    <w:rsid w:val="00310140"/>
    <w:rsid w:val="00310155"/>
    <w:rsid w:val="003101AE"/>
    <w:rsid w:val="003101F9"/>
    <w:rsid w:val="003103FB"/>
    <w:rsid w:val="00310438"/>
    <w:rsid w:val="00310498"/>
    <w:rsid w:val="003104C8"/>
    <w:rsid w:val="00310585"/>
    <w:rsid w:val="00310900"/>
    <w:rsid w:val="003109EF"/>
    <w:rsid w:val="00310ABF"/>
    <w:rsid w:val="00310BC6"/>
    <w:rsid w:val="00310D31"/>
    <w:rsid w:val="00310E93"/>
    <w:rsid w:val="00310ECA"/>
    <w:rsid w:val="003110FE"/>
    <w:rsid w:val="0031116D"/>
    <w:rsid w:val="0031119D"/>
    <w:rsid w:val="003111C0"/>
    <w:rsid w:val="003111DF"/>
    <w:rsid w:val="00311238"/>
    <w:rsid w:val="00311283"/>
    <w:rsid w:val="003114C2"/>
    <w:rsid w:val="00311510"/>
    <w:rsid w:val="00311770"/>
    <w:rsid w:val="0031178A"/>
    <w:rsid w:val="003117CC"/>
    <w:rsid w:val="0031181C"/>
    <w:rsid w:val="003119FF"/>
    <w:rsid w:val="00311B34"/>
    <w:rsid w:val="00311BF0"/>
    <w:rsid w:val="00311C16"/>
    <w:rsid w:val="00311CBC"/>
    <w:rsid w:val="00311E84"/>
    <w:rsid w:val="003120AC"/>
    <w:rsid w:val="00312445"/>
    <w:rsid w:val="003124B5"/>
    <w:rsid w:val="003124E1"/>
    <w:rsid w:val="003125D0"/>
    <w:rsid w:val="0031263C"/>
    <w:rsid w:val="00312693"/>
    <w:rsid w:val="003128ED"/>
    <w:rsid w:val="00312985"/>
    <w:rsid w:val="00312A31"/>
    <w:rsid w:val="00312B94"/>
    <w:rsid w:val="00312BA8"/>
    <w:rsid w:val="00312C0B"/>
    <w:rsid w:val="00312E4C"/>
    <w:rsid w:val="00312EF4"/>
    <w:rsid w:val="00313241"/>
    <w:rsid w:val="0031336E"/>
    <w:rsid w:val="00313372"/>
    <w:rsid w:val="00313581"/>
    <w:rsid w:val="00313620"/>
    <w:rsid w:val="00313946"/>
    <w:rsid w:val="00313A43"/>
    <w:rsid w:val="00313BB3"/>
    <w:rsid w:val="00313F5E"/>
    <w:rsid w:val="00313F8D"/>
    <w:rsid w:val="00313FD1"/>
    <w:rsid w:val="00314111"/>
    <w:rsid w:val="00314189"/>
    <w:rsid w:val="003141BF"/>
    <w:rsid w:val="003141F8"/>
    <w:rsid w:val="00314334"/>
    <w:rsid w:val="00314361"/>
    <w:rsid w:val="0031436A"/>
    <w:rsid w:val="003143AC"/>
    <w:rsid w:val="003144D2"/>
    <w:rsid w:val="00314559"/>
    <w:rsid w:val="00314562"/>
    <w:rsid w:val="00314598"/>
    <w:rsid w:val="003145B1"/>
    <w:rsid w:val="003145D0"/>
    <w:rsid w:val="00314664"/>
    <w:rsid w:val="003146C7"/>
    <w:rsid w:val="0031474C"/>
    <w:rsid w:val="003147C3"/>
    <w:rsid w:val="003147DB"/>
    <w:rsid w:val="00314942"/>
    <w:rsid w:val="00314AF0"/>
    <w:rsid w:val="00314D6B"/>
    <w:rsid w:val="00314F37"/>
    <w:rsid w:val="003150A1"/>
    <w:rsid w:val="00315124"/>
    <w:rsid w:val="003151CC"/>
    <w:rsid w:val="003152EE"/>
    <w:rsid w:val="00315310"/>
    <w:rsid w:val="00315331"/>
    <w:rsid w:val="003153BD"/>
    <w:rsid w:val="003154F3"/>
    <w:rsid w:val="003155BD"/>
    <w:rsid w:val="00315632"/>
    <w:rsid w:val="00315895"/>
    <w:rsid w:val="003158B8"/>
    <w:rsid w:val="003158D7"/>
    <w:rsid w:val="003159AE"/>
    <w:rsid w:val="00315A35"/>
    <w:rsid w:val="00315AD7"/>
    <w:rsid w:val="00315B3E"/>
    <w:rsid w:val="00315BD9"/>
    <w:rsid w:val="00315CE0"/>
    <w:rsid w:val="00315EE3"/>
    <w:rsid w:val="00315F3A"/>
    <w:rsid w:val="00315F49"/>
    <w:rsid w:val="00315FCA"/>
    <w:rsid w:val="00316034"/>
    <w:rsid w:val="0031613F"/>
    <w:rsid w:val="00316148"/>
    <w:rsid w:val="0031629A"/>
    <w:rsid w:val="003162CC"/>
    <w:rsid w:val="00316357"/>
    <w:rsid w:val="00316735"/>
    <w:rsid w:val="0031675A"/>
    <w:rsid w:val="00316762"/>
    <w:rsid w:val="00316860"/>
    <w:rsid w:val="0031692A"/>
    <w:rsid w:val="00316A25"/>
    <w:rsid w:val="00316A98"/>
    <w:rsid w:val="00316AD4"/>
    <w:rsid w:val="00316AD6"/>
    <w:rsid w:val="00316E85"/>
    <w:rsid w:val="00316FB2"/>
    <w:rsid w:val="00316FF0"/>
    <w:rsid w:val="00317003"/>
    <w:rsid w:val="00317020"/>
    <w:rsid w:val="00317025"/>
    <w:rsid w:val="00317141"/>
    <w:rsid w:val="003171FF"/>
    <w:rsid w:val="0031751A"/>
    <w:rsid w:val="003175ED"/>
    <w:rsid w:val="0031779A"/>
    <w:rsid w:val="003178A2"/>
    <w:rsid w:val="00317919"/>
    <w:rsid w:val="00317976"/>
    <w:rsid w:val="00317B34"/>
    <w:rsid w:val="00317B4F"/>
    <w:rsid w:val="00317E36"/>
    <w:rsid w:val="00317FF0"/>
    <w:rsid w:val="0032001F"/>
    <w:rsid w:val="0032025D"/>
    <w:rsid w:val="00320299"/>
    <w:rsid w:val="00320350"/>
    <w:rsid w:val="0032049D"/>
    <w:rsid w:val="0032063A"/>
    <w:rsid w:val="00320716"/>
    <w:rsid w:val="00320770"/>
    <w:rsid w:val="0032079A"/>
    <w:rsid w:val="00320816"/>
    <w:rsid w:val="003208CA"/>
    <w:rsid w:val="00320938"/>
    <w:rsid w:val="00320BA1"/>
    <w:rsid w:val="00320DBB"/>
    <w:rsid w:val="00320DC0"/>
    <w:rsid w:val="00320E30"/>
    <w:rsid w:val="00320EF2"/>
    <w:rsid w:val="00320F2D"/>
    <w:rsid w:val="00320FBD"/>
    <w:rsid w:val="00321012"/>
    <w:rsid w:val="00321133"/>
    <w:rsid w:val="00321306"/>
    <w:rsid w:val="00321382"/>
    <w:rsid w:val="003213BC"/>
    <w:rsid w:val="00321431"/>
    <w:rsid w:val="00321596"/>
    <w:rsid w:val="0032163A"/>
    <w:rsid w:val="00321679"/>
    <w:rsid w:val="00321721"/>
    <w:rsid w:val="0032174A"/>
    <w:rsid w:val="003219C6"/>
    <w:rsid w:val="00321CE4"/>
    <w:rsid w:val="00321D41"/>
    <w:rsid w:val="00321DC9"/>
    <w:rsid w:val="0032205B"/>
    <w:rsid w:val="00322127"/>
    <w:rsid w:val="0032212F"/>
    <w:rsid w:val="003221F6"/>
    <w:rsid w:val="00322242"/>
    <w:rsid w:val="003223C7"/>
    <w:rsid w:val="003225C3"/>
    <w:rsid w:val="003225EF"/>
    <w:rsid w:val="00322641"/>
    <w:rsid w:val="003226F0"/>
    <w:rsid w:val="00322707"/>
    <w:rsid w:val="0032280C"/>
    <w:rsid w:val="00322835"/>
    <w:rsid w:val="003228EB"/>
    <w:rsid w:val="00322907"/>
    <w:rsid w:val="00322A08"/>
    <w:rsid w:val="00322DCC"/>
    <w:rsid w:val="0032324E"/>
    <w:rsid w:val="003233E7"/>
    <w:rsid w:val="003233FA"/>
    <w:rsid w:val="00323451"/>
    <w:rsid w:val="003235F4"/>
    <w:rsid w:val="00323687"/>
    <w:rsid w:val="00323701"/>
    <w:rsid w:val="0032379F"/>
    <w:rsid w:val="00323B69"/>
    <w:rsid w:val="00323C24"/>
    <w:rsid w:val="00323F07"/>
    <w:rsid w:val="00323F48"/>
    <w:rsid w:val="0032432B"/>
    <w:rsid w:val="0032435E"/>
    <w:rsid w:val="003243EA"/>
    <w:rsid w:val="0032459D"/>
    <w:rsid w:val="003246A3"/>
    <w:rsid w:val="00324763"/>
    <w:rsid w:val="00324849"/>
    <w:rsid w:val="00324886"/>
    <w:rsid w:val="003248C8"/>
    <w:rsid w:val="00324987"/>
    <w:rsid w:val="00324A3C"/>
    <w:rsid w:val="00324C04"/>
    <w:rsid w:val="00324DCB"/>
    <w:rsid w:val="00324E30"/>
    <w:rsid w:val="00324E33"/>
    <w:rsid w:val="00324E53"/>
    <w:rsid w:val="00324F94"/>
    <w:rsid w:val="003250AC"/>
    <w:rsid w:val="003251E7"/>
    <w:rsid w:val="00325259"/>
    <w:rsid w:val="0032542F"/>
    <w:rsid w:val="00325493"/>
    <w:rsid w:val="00325594"/>
    <w:rsid w:val="003255C2"/>
    <w:rsid w:val="00325678"/>
    <w:rsid w:val="0032570E"/>
    <w:rsid w:val="00325A71"/>
    <w:rsid w:val="00325AB9"/>
    <w:rsid w:val="00325EA8"/>
    <w:rsid w:val="00325EC3"/>
    <w:rsid w:val="00326033"/>
    <w:rsid w:val="003260E7"/>
    <w:rsid w:val="003261B6"/>
    <w:rsid w:val="00326221"/>
    <w:rsid w:val="0032626E"/>
    <w:rsid w:val="0032657F"/>
    <w:rsid w:val="003266A5"/>
    <w:rsid w:val="003267B4"/>
    <w:rsid w:val="003267DA"/>
    <w:rsid w:val="00326A04"/>
    <w:rsid w:val="00326A6D"/>
    <w:rsid w:val="00326A78"/>
    <w:rsid w:val="00326A88"/>
    <w:rsid w:val="00326C3D"/>
    <w:rsid w:val="00326C45"/>
    <w:rsid w:val="00326DE3"/>
    <w:rsid w:val="00326EAB"/>
    <w:rsid w:val="00326EF3"/>
    <w:rsid w:val="00326FA2"/>
    <w:rsid w:val="0032721D"/>
    <w:rsid w:val="00327520"/>
    <w:rsid w:val="003275A9"/>
    <w:rsid w:val="003277C4"/>
    <w:rsid w:val="003277F2"/>
    <w:rsid w:val="0032789E"/>
    <w:rsid w:val="00327965"/>
    <w:rsid w:val="00327A48"/>
    <w:rsid w:val="00327AEA"/>
    <w:rsid w:val="00327B5E"/>
    <w:rsid w:val="00327CBA"/>
    <w:rsid w:val="00327CEB"/>
    <w:rsid w:val="0033003B"/>
    <w:rsid w:val="00330360"/>
    <w:rsid w:val="00330364"/>
    <w:rsid w:val="0033037C"/>
    <w:rsid w:val="003304E7"/>
    <w:rsid w:val="00330509"/>
    <w:rsid w:val="003307B6"/>
    <w:rsid w:val="003307F2"/>
    <w:rsid w:val="0033081B"/>
    <w:rsid w:val="003308AC"/>
    <w:rsid w:val="003308B2"/>
    <w:rsid w:val="00330902"/>
    <w:rsid w:val="00330944"/>
    <w:rsid w:val="00330A82"/>
    <w:rsid w:val="00330B28"/>
    <w:rsid w:val="00330BA0"/>
    <w:rsid w:val="00330EC5"/>
    <w:rsid w:val="00330F9C"/>
    <w:rsid w:val="00330FC0"/>
    <w:rsid w:val="00331207"/>
    <w:rsid w:val="00331280"/>
    <w:rsid w:val="003312AC"/>
    <w:rsid w:val="003313D7"/>
    <w:rsid w:val="00331604"/>
    <w:rsid w:val="0033169F"/>
    <w:rsid w:val="003316EB"/>
    <w:rsid w:val="00331908"/>
    <w:rsid w:val="00331993"/>
    <w:rsid w:val="00331B7A"/>
    <w:rsid w:val="00331D25"/>
    <w:rsid w:val="00331D8D"/>
    <w:rsid w:val="00331EBC"/>
    <w:rsid w:val="00331F23"/>
    <w:rsid w:val="00332158"/>
    <w:rsid w:val="003321C3"/>
    <w:rsid w:val="003321DC"/>
    <w:rsid w:val="00332422"/>
    <w:rsid w:val="00332427"/>
    <w:rsid w:val="0033243B"/>
    <w:rsid w:val="0033243D"/>
    <w:rsid w:val="003324DC"/>
    <w:rsid w:val="00332503"/>
    <w:rsid w:val="00332512"/>
    <w:rsid w:val="003325FD"/>
    <w:rsid w:val="00332611"/>
    <w:rsid w:val="00332688"/>
    <w:rsid w:val="003327F8"/>
    <w:rsid w:val="003328A9"/>
    <w:rsid w:val="0033291F"/>
    <w:rsid w:val="00332B0B"/>
    <w:rsid w:val="00332C4D"/>
    <w:rsid w:val="00332F14"/>
    <w:rsid w:val="0033312F"/>
    <w:rsid w:val="003334AF"/>
    <w:rsid w:val="003334F9"/>
    <w:rsid w:val="0033350E"/>
    <w:rsid w:val="00333670"/>
    <w:rsid w:val="00333931"/>
    <w:rsid w:val="00333D03"/>
    <w:rsid w:val="00333D37"/>
    <w:rsid w:val="00333E2B"/>
    <w:rsid w:val="0033402C"/>
    <w:rsid w:val="0033427E"/>
    <w:rsid w:val="00334282"/>
    <w:rsid w:val="003342B8"/>
    <w:rsid w:val="0033432E"/>
    <w:rsid w:val="00334333"/>
    <w:rsid w:val="00334373"/>
    <w:rsid w:val="00334401"/>
    <w:rsid w:val="0033476F"/>
    <w:rsid w:val="00334B17"/>
    <w:rsid w:val="00334BD8"/>
    <w:rsid w:val="00334C93"/>
    <w:rsid w:val="00334E2C"/>
    <w:rsid w:val="00334E2F"/>
    <w:rsid w:val="00334E8E"/>
    <w:rsid w:val="003350AB"/>
    <w:rsid w:val="003352FB"/>
    <w:rsid w:val="0033535F"/>
    <w:rsid w:val="003355F0"/>
    <w:rsid w:val="00335787"/>
    <w:rsid w:val="00335B9C"/>
    <w:rsid w:val="00335C05"/>
    <w:rsid w:val="00335CBA"/>
    <w:rsid w:val="00335E8E"/>
    <w:rsid w:val="00335F24"/>
    <w:rsid w:val="00335F8F"/>
    <w:rsid w:val="00335FE0"/>
    <w:rsid w:val="00336110"/>
    <w:rsid w:val="00336266"/>
    <w:rsid w:val="00336402"/>
    <w:rsid w:val="003364D8"/>
    <w:rsid w:val="00336503"/>
    <w:rsid w:val="00336968"/>
    <w:rsid w:val="00336979"/>
    <w:rsid w:val="00336B76"/>
    <w:rsid w:val="00336C50"/>
    <w:rsid w:val="00336CB8"/>
    <w:rsid w:val="00336F97"/>
    <w:rsid w:val="0033700D"/>
    <w:rsid w:val="00337081"/>
    <w:rsid w:val="003371A2"/>
    <w:rsid w:val="0033726D"/>
    <w:rsid w:val="0033742D"/>
    <w:rsid w:val="00337518"/>
    <w:rsid w:val="00337736"/>
    <w:rsid w:val="0033780B"/>
    <w:rsid w:val="0033781A"/>
    <w:rsid w:val="00337839"/>
    <w:rsid w:val="003378EA"/>
    <w:rsid w:val="003379B0"/>
    <w:rsid w:val="003379EF"/>
    <w:rsid w:val="00337F3C"/>
    <w:rsid w:val="00337F50"/>
    <w:rsid w:val="00337F69"/>
    <w:rsid w:val="00340176"/>
    <w:rsid w:val="00340284"/>
    <w:rsid w:val="00340330"/>
    <w:rsid w:val="003403EE"/>
    <w:rsid w:val="003403F1"/>
    <w:rsid w:val="00340483"/>
    <w:rsid w:val="00340501"/>
    <w:rsid w:val="0034062C"/>
    <w:rsid w:val="00340636"/>
    <w:rsid w:val="00340638"/>
    <w:rsid w:val="0034065F"/>
    <w:rsid w:val="00340683"/>
    <w:rsid w:val="003409E1"/>
    <w:rsid w:val="00340A38"/>
    <w:rsid w:val="00340C1A"/>
    <w:rsid w:val="00340DF7"/>
    <w:rsid w:val="00340F05"/>
    <w:rsid w:val="00340F3C"/>
    <w:rsid w:val="003410D6"/>
    <w:rsid w:val="003411C3"/>
    <w:rsid w:val="003412A7"/>
    <w:rsid w:val="0034141C"/>
    <w:rsid w:val="00341452"/>
    <w:rsid w:val="003414F0"/>
    <w:rsid w:val="003415CE"/>
    <w:rsid w:val="0034160F"/>
    <w:rsid w:val="0034165D"/>
    <w:rsid w:val="0034181D"/>
    <w:rsid w:val="003418BB"/>
    <w:rsid w:val="00341A79"/>
    <w:rsid w:val="00341B1F"/>
    <w:rsid w:val="00341B4A"/>
    <w:rsid w:val="00341BFA"/>
    <w:rsid w:val="00341C95"/>
    <w:rsid w:val="00341D05"/>
    <w:rsid w:val="00341D1C"/>
    <w:rsid w:val="00341D8D"/>
    <w:rsid w:val="00341ED4"/>
    <w:rsid w:val="00341F1C"/>
    <w:rsid w:val="00341F53"/>
    <w:rsid w:val="00341F66"/>
    <w:rsid w:val="003420FE"/>
    <w:rsid w:val="003423B7"/>
    <w:rsid w:val="00342573"/>
    <w:rsid w:val="00342581"/>
    <w:rsid w:val="003425FB"/>
    <w:rsid w:val="00342663"/>
    <w:rsid w:val="003426D4"/>
    <w:rsid w:val="0034276B"/>
    <w:rsid w:val="00342BB2"/>
    <w:rsid w:val="00342E33"/>
    <w:rsid w:val="00342FB4"/>
    <w:rsid w:val="00342FE1"/>
    <w:rsid w:val="0034304C"/>
    <w:rsid w:val="00343088"/>
    <w:rsid w:val="0034319A"/>
    <w:rsid w:val="003432BC"/>
    <w:rsid w:val="003432C8"/>
    <w:rsid w:val="003432E2"/>
    <w:rsid w:val="003433CC"/>
    <w:rsid w:val="0034348F"/>
    <w:rsid w:val="00343734"/>
    <w:rsid w:val="003437CD"/>
    <w:rsid w:val="00343A72"/>
    <w:rsid w:val="00343B2F"/>
    <w:rsid w:val="00343C5B"/>
    <w:rsid w:val="00343CED"/>
    <w:rsid w:val="00343D8D"/>
    <w:rsid w:val="00343E31"/>
    <w:rsid w:val="00344263"/>
    <w:rsid w:val="0034427E"/>
    <w:rsid w:val="0034448B"/>
    <w:rsid w:val="003446B3"/>
    <w:rsid w:val="00344866"/>
    <w:rsid w:val="003448AF"/>
    <w:rsid w:val="00344A14"/>
    <w:rsid w:val="00344BD4"/>
    <w:rsid w:val="00344BE5"/>
    <w:rsid w:val="00344F48"/>
    <w:rsid w:val="00344FBD"/>
    <w:rsid w:val="0034510A"/>
    <w:rsid w:val="00345115"/>
    <w:rsid w:val="003452BE"/>
    <w:rsid w:val="003452E3"/>
    <w:rsid w:val="003453FD"/>
    <w:rsid w:val="00345402"/>
    <w:rsid w:val="003454DE"/>
    <w:rsid w:val="00345624"/>
    <w:rsid w:val="003456B1"/>
    <w:rsid w:val="003458DD"/>
    <w:rsid w:val="00345993"/>
    <w:rsid w:val="003459F2"/>
    <w:rsid w:val="00345A1E"/>
    <w:rsid w:val="00345A81"/>
    <w:rsid w:val="00345AB8"/>
    <w:rsid w:val="00345C33"/>
    <w:rsid w:val="00345E2D"/>
    <w:rsid w:val="00345E97"/>
    <w:rsid w:val="00345FDE"/>
    <w:rsid w:val="003464D8"/>
    <w:rsid w:val="0034654E"/>
    <w:rsid w:val="003467F2"/>
    <w:rsid w:val="00346818"/>
    <w:rsid w:val="00346857"/>
    <w:rsid w:val="0034691C"/>
    <w:rsid w:val="00346980"/>
    <w:rsid w:val="0034698E"/>
    <w:rsid w:val="00346A8E"/>
    <w:rsid w:val="00346B70"/>
    <w:rsid w:val="00346C4C"/>
    <w:rsid w:val="00346E79"/>
    <w:rsid w:val="00346E86"/>
    <w:rsid w:val="00346FF3"/>
    <w:rsid w:val="00347032"/>
    <w:rsid w:val="003470DC"/>
    <w:rsid w:val="003471D3"/>
    <w:rsid w:val="0034722B"/>
    <w:rsid w:val="00347242"/>
    <w:rsid w:val="00347293"/>
    <w:rsid w:val="003472D4"/>
    <w:rsid w:val="00347483"/>
    <w:rsid w:val="0034754F"/>
    <w:rsid w:val="00347600"/>
    <w:rsid w:val="003477F5"/>
    <w:rsid w:val="00347A34"/>
    <w:rsid w:val="00347C3B"/>
    <w:rsid w:val="00347D73"/>
    <w:rsid w:val="00347E77"/>
    <w:rsid w:val="00347F56"/>
    <w:rsid w:val="00350082"/>
    <w:rsid w:val="00350099"/>
    <w:rsid w:val="00350152"/>
    <w:rsid w:val="0035029C"/>
    <w:rsid w:val="0035056C"/>
    <w:rsid w:val="003507E1"/>
    <w:rsid w:val="003508A2"/>
    <w:rsid w:val="00350ADF"/>
    <w:rsid w:val="00350B6F"/>
    <w:rsid w:val="00350DD4"/>
    <w:rsid w:val="00350E03"/>
    <w:rsid w:val="00350E81"/>
    <w:rsid w:val="00350F22"/>
    <w:rsid w:val="00350F7C"/>
    <w:rsid w:val="00350FC2"/>
    <w:rsid w:val="00350FF5"/>
    <w:rsid w:val="00351281"/>
    <w:rsid w:val="003512CE"/>
    <w:rsid w:val="0035149D"/>
    <w:rsid w:val="003514DC"/>
    <w:rsid w:val="003514FD"/>
    <w:rsid w:val="00351720"/>
    <w:rsid w:val="003518DB"/>
    <w:rsid w:val="003519BE"/>
    <w:rsid w:val="00351A79"/>
    <w:rsid w:val="00351B5B"/>
    <w:rsid w:val="00351B91"/>
    <w:rsid w:val="00351DE9"/>
    <w:rsid w:val="00351EEB"/>
    <w:rsid w:val="00351FC6"/>
    <w:rsid w:val="00352144"/>
    <w:rsid w:val="003523F1"/>
    <w:rsid w:val="0035241A"/>
    <w:rsid w:val="0035270A"/>
    <w:rsid w:val="00352740"/>
    <w:rsid w:val="00352781"/>
    <w:rsid w:val="003527DB"/>
    <w:rsid w:val="0035296F"/>
    <w:rsid w:val="00352A3B"/>
    <w:rsid w:val="00352A46"/>
    <w:rsid w:val="00352AA4"/>
    <w:rsid w:val="00352B5E"/>
    <w:rsid w:val="00352BAF"/>
    <w:rsid w:val="00352C13"/>
    <w:rsid w:val="00352C18"/>
    <w:rsid w:val="00352F1B"/>
    <w:rsid w:val="00352FB7"/>
    <w:rsid w:val="003530E0"/>
    <w:rsid w:val="003530EF"/>
    <w:rsid w:val="003530FF"/>
    <w:rsid w:val="00353178"/>
    <w:rsid w:val="00353200"/>
    <w:rsid w:val="0035326C"/>
    <w:rsid w:val="003534D6"/>
    <w:rsid w:val="00353540"/>
    <w:rsid w:val="00353598"/>
    <w:rsid w:val="003535F0"/>
    <w:rsid w:val="00353708"/>
    <w:rsid w:val="00353802"/>
    <w:rsid w:val="00353BDB"/>
    <w:rsid w:val="00353CE8"/>
    <w:rsid w:val="00353D5E"/>
    <w:rsid w:val="00353E88"/>
    <w:rsid w:val="00353F5E"/>
    <w:rsid w:val="00354080"/>
    <w:rsid w:val="0035424E"/>
    <w:rsid w:val="0035442B"/>
    <w:rsid w:val="00354464"/>
    <w:rsid w:val="003544F9"/>
    <w:rsid w:val="003547C6"/>
    <w:rsid w:val="00354915"/>
    <w:rsid w:val="00354A2C"/>
    <w:rsid w:val="00354A3F"/>
    <w:rsid w:val="00354E44"/>
    <w:rsid w:val="00355033"/>
    <w:rsid w:val="00355333"/>
    <w:rsid w:val="0035540F"/>
    <w:rsid w:val="003554C1"/>
    <w:rsid w:val="003555F9"/>
    <w:rsid w:val="0035569F"/>
    <w:rsid w:val="00355887"/>
    <w:rsid w:val="00355922"/>
    <w:rsid w:val="0035593C"/>
    <w:rsid w:val="003559EA"/>
    <w:rsid w:val="00355BE2"/>
    <w:rsid w:val="00355E3C"/>
    <w:rsid w:val="00355F71"/>
    <w:rsid w:val="003560F5"/>
    <w:rsid w:val="00356160"/>
    <w:rsid w:val="003562E6"/>
    <w:rsid w:val="003562EE"/>
    <w:rsid w:val="0035630F"/>
    <w:rsid w:val="003563AF"/>
    <w:rsid w:val="003563B5"/>
    <w:rsid w:val="003563FD"/>
    <w:rsid w:val="003564E9"/>
    <w:rsid w:val="00356569"/>
    <w:rsid w:val="003565E8"/>
    <w:rsid w:val="003565F3"/>
    <w:rsid w:val="003566EF"/>
    <w:rsid w:val="00356833"/>
    <w:rsid w:val="00356926"/>
    <w:rsid w:val="00356A03"/>
    <w:rsid w:val="00356A0A"/>
    <w:rsid w:val="00356C70"/>
    <w:rsid w:val="00356CD9"/>
    <w:rsid w:val="00356D30"/>
    <w:rsid w:val="00356D9E"/>
    <w:rsid w:val="00356E7A"/>
    <w:rsid w:val="00357215"/>
    <w:rsid w:val="00357265"/>
    <w:rsid w:val="003573D2"/>
    <w:rsid w:val="003573E5"/>
    <w:rsid w:val="0035740F"/>
    <w:rsid w:val="00357471"/>
    <w:rsid w:val="003577FD"/>
    <w:rsid w:val="003578DE"/>
    <w:rsid w:val="0035790D"/>
    <w:rsid w:val="0035796A"/>
    <w:rsid w:val="00357B37"/>
    <w:rsid w:val="00357B39"/>
    <w:rsid w:val="00357B3F"/>
    <w:rsid w:val="00357B59"/>
    <w:rsid w:val="00357CC4"/>
    <w:rsid w:val="00357EE5"/>
    <w:rsid w:val="00357FB9"/>
    <w:rsid w:val="00357FBB"/>
    <w:rsid w:val="00360001"/>
    <w:rsid w:val="0036003F"/>
    <w:rsid w:val="003600BB"/>
    <w:rsid w:val="003600ED"/>
    <w:rsid w:val="003601D2"/>
    <w:rsid w:val="0036075B"/>
    <w:rsid w:val="00360762"/>
    <w:rsid w:val="003609B0"/>
    <w:rsid w:val="003609DB"/>
    <w:rsid w:val="00360BBE"/>
    <w:rsid w:val="00360D68"/>
    <w:rsid w:val="00360DD0"/>
    <w:rsid w:val="00360DF7"/>
    <w:rsid w:val="00360E2E"/>
    <w:rsid w:val="00360EB6"/>
    <w:rsid w:val="003611F1"/>
    <w:rsid w:val="00361297"/>
    <w:rsid w:val="0036140D"/>
    <w:rsid w:val="0036140E"/>
    <w:rsid w:val="00361522"/>
    <w:rsid w:val="00361527"/>
    <w:rsid w:val="00361552"/>
    <w:rsid w:val="0036158A"/>
    <w:rsid w:val="003615B0"/>
    <w:rsid w:val="00361746"/>
    <w:rsid w:val="003617E5"/>
    <w:rsid w:val="003617E6"/>
    <w:rsid w:val="003617FA"/>
    <w:rsid w:val="0036180E"/>
    <w:rsid w:val="003618AA"/>
    <w:rsid w:val="0036191A"/>
    <w:rsid w:val="003619B5"/>
    <w:rsid w:val="00361A70"/>
    <w:rsid w:val="00361AC3"/>
    <w:rsid w:val="00361C67"/>
    <w:rsid w:val="003621DF"/>
    <w:rsid w:val="00362387"/>
    <w:rsid w:val="0036247B"/>
    <w:rsid w:val="003624F7"/>
    <w:rsid w:val="00362509"/>
    <w:rsid w:val="00362650"/>
    <w:rsid w:val="003626E8"/>
    <w:rsid w:val="003626FD"/>
    <w:rsid w:val="0036270C"/>
    <w:rsid w:val="003627D9"/>
    <w:rsid w:val="003628DA"/>
    <w:rsid w:val="003629FC"/>
    <w:rsid w:val="00362A0D"/>
    <w:rsid w:val="00362A1F"/>
    <w:rsid w:val="00362AC3"/>
    <w:rsid w:val="00362B0C"/>
    <w:rsid w:val="00362BB5"/>
    <w:rsid w:val="00362BBC"/>
    <w:rsid w:val="00362D50"/>
    <w:rsid w:val="00362DFE"/>
    <w:rsid w:val="00362E7E"/>
    <w:rsid w:val="00362E97"/>
    <w:rsid w:val="003630AA"/>
    <w:rsid w:val="003632C4"/>
    <w:rsid w:val="00363371"/>
    <w:rsid w:val="00363396"/>
    <w:rsid w:val="003633C3"/>
    <w:rsid w:val="003637E6"/>
    <w:rsid w:val="00363932"/>
    <w:rsid w:val="00363958"/>
    <w:rsid w:val="003639D0"/>
    <w:rsid w:val="00363BE9"/>
    <w:rsid w:val="00363DFB"/>
    <w:rsid w:val="00363F05"/>
    <w:rsid w:val="00363F16"/>
    <w:rsid w:val="00363FA9"/>
    <w:rsid w:val="003641D0"/>
    <w:rsid w:val="0036455D"/>
    <w:rsid w:val="003645F2"/>
    <w:rsid w:val="003646FD"/>
    <w:rsid w:val="00364746"/>
    <w:rsid w:val="003648ED"/>
    <w:rsid w:val="003649B8"/>
    <w:rsid w:val="00364A3F"/>
    <w:rsid w:val="00364F02"/>
    <w:rsid w:val="00364F2B"/>
    <w:rsid w:val="00364F44"/>
    <w:rsid w:val="0036501F"/>
    <w:rsid w:val="0036504B"/>
    <w:rsid w:val="003650A6"/>
    <w:rsid w:val="0036514D"/>
    <w:rsid w:val="003652D6"/>
    <w:rsid w:val="003654FB"/>
    <w:rsid w:val="0036564C"/>
    <w:rsid w:val="00365716"/>
    <w:rsid w:val="00365882"/>
    <w:rsid w:val="0036596B"/>
    <w:rsid w:val="00365987"/>
    <w:rsid w:val="00365A5E"/>
    <w:rsid w:val="00365C2D"/>
    <w:rsid w:val="00365D88"/>
    <w:rsid w:val="0036607F"/>
    <w:rsid w:val="003660AC"/>
    <w:rsid w:val="003661AF"/>
    <w:rsid w:val="003661B0"/>
    <w:rsid w:val="00366246"/>
    <w:rsid w:val="0036627B"/>
    <w:rsid w:val="003662AF"/>
    <w:rsid w:val="003662B5"/>
    <w:rsid w:val="00366463"/>
    <w:rsid w:val="0036647F"/>
    <w:rsid w:val="0036656D"/>
    <w:rsid w:val="0036658F"/>
    <w:rsid w:val="003665D2"/>
    <w:rsid w:val="00366608"/>
    <w:rsid w:val="00366653"/>
    <w:rsid w:val="0036668C"/>
    <w:rsid w:val="00366849"/>
    <w:rsid w:val="00366854"/>
    <w:rsid w:val="00366940"/>
    <w:rsid w:val="003669F8"/>
    <w:rsid w:val="00366A6B"/>
    <w:rsid w:val="00366ACE"/>
    <w:rsid w:val="00366D8F"/>
    <w:rsid w:val="0036703D"/>
    <w:rsid w:val="003670E4"/>
    <w:rsid w:val="00367269"/>
    <w:rsid w:val="003673DE"/>
    <w:rsid w:val="003676C3"/>
    <w:rsid w:val="003677D0"/>
    <w:rsid w:val="003678D6"/>
    <w:rsid w:val="00367CEF"/>
    <w:rsid w:val="00367D4E"/>
    <w:rsid w:val="00367EE3"/>
    <w:rsid w:val="00370556"/>
    <w:rsid w:val="00370611"/>
    <w:rsid w:val="00370644"/>
    <w:rsid w:val="00370977"/>
    <w:rsid w:val="00370BD5"/>
    <w:rsid w:val="00370FDB"/>
    <w:rsid w:val="003710B3"/>
    <w:rsid w:val="003710FA"/>
    <w:rsid w:val="003712FA"/>
    <w:rsid w:val="00371395"/>
    <w:rsid w:val="00371537"/>
    <w:rsid w:val="003716B3"/>
    <w:rsid w:val="00371734"/>
    <w:rsid w:val="0037173D"/>
    <w:rsid w:val="0037180A"/>
    <w:rsid w:val="00371DEE"/>
    <w:rsid w:val="00371E1E"/>
    <w:rsid w:val="00371E28"/>
    <w:rsid w:val="00371EE0"/>
    <w:rsid w:val="00372605"/>
    <w:rsid w:val="003727D2"/>
    <w:rsid w:val="00372817"/>
    <w:rsid w:val="0037287A"/>
    <w:rsid w:val="00372977"/>
    <w:rsid w:val="00372A0D"/>
    <w:rsid w:val="00372B68"/>
    <w:rsid w:val="00372B7D"/>
    <w:rsid w:val="00372B83"/>
    <w:rsid w:val="00372B91"/>
    <w:rsid w:val="00372C39"/>
    <w:rsid w:val="00372C8A"/>
    <w:rsid w:val="00372CF9"/>
    <w:rsid w:val="00372DFA"/>
    <w:rsid w:val="00372F35"/>
    <w:rsid w:val="00372FA6"/>
    <w:rsid w:val="00372FB4"/>
    <w:rsid w:val="00373193"/>
    <w:rsid w:val="0037341F"/>
    <w:rsid w:val="0037368E"/>
    <w:rsid w:val="0037369B"/>
    <w:rsid w:val="003736AF"/>
    <w:rsid w:val="003738A4"/>
    <w:rsid w:val="00373C70"/>
    <w:rsid w:val="00373D48"/>
    <w:rsid w:val="00373E19"/>
    <w:rsid w:val="00373E4F"/>
    <w:rsid w:val="00373F36"/>
    <w:rsid w:val="00374432"/>
    <w:rsid w:val="0037450D"/>
    <w:rsid w:val="00374815"/>
    <w:rsid w:val="0037495D"/>
    <w:rsid w:val="00374BCC"/>
    <w:rsid w:val="00374D9D"/>
    <w:rsid w:val="00374DB4"/>
    <w:rsid w:val="00374DF4"/>
    <w:rsid w:val="00375434"/>
    <w:rsid w:val="00375778"/>
    <w:rsid w:val="0037578E"/>
    <w:rsid w:val="003757B0"/>
    <w:rsid w:val="0037586F"/>
    <w:rsid w:val="00375A94"/>
    <w:rsid w:val="00375AA6"/>
    <w:rsid w:val="00375AAC"/>
    <w:rsid w:val="00375AC2"/>
    <w:rsid w:val="00375C4A"/>
    <w:rsid w:val="00375CDF"/>
    <w:rsid w:val="00375DB2"/>
    <w:rsid w:val="00375DF9"/>
    <w:rsid w:val="00375E83"/>
    <w:rsid w:val="0037631A"/>
    <w:rsid w:val="00376323"/>
    <w:rsid w:val="0037645A"/>
    <w:rsid w:val="0037666D"/>
    <w:rsid w:val="003766D0"/>
    <w:rsid w:val="00376789"/>
    <w:rsid w:val="00376856"/>
    <w:rsid w:val="003769E5"/>
    <w:rsid w:val="003769FB"/>
    <w:rsid w:val="00376B5D"/>
    <w:rsid w:val="00376B8C"/>
    <w:rsid w:val="00376E85"/>
    <w:rsid w:val="00376F86"/>
    <w:rsid w:val="00377335"/>
    <w:rsid w:val="003773F6"/>
    <w:rsid w:val="00377525"/>
    <w:rsid w:val="0037764B"/>
    <w:rsid w:val="00377655"/>
    <w:rsid w:val="00377914"/>
    <w:rsid w:val="00377AD9"/>
    <w:rsid w:val="00377BC7"/>
    <w:rsid w:val="00377D1A"/>
    <w:rsid w:val="00377E62"/>
    <w:rsid w:val="00377F57"/>
    <w:rsid w:val="003800F7"/>
    <w:rsid w:val="00380199"/>
    <w:rsid w:val="003801DA"/>
    <w:rsid w:val="00380243"/>
    <w:rsid w:val="003803E3"/>
    <w:rsid w:val="00380466"/>
    <w:rsid w:val="0038052B"/>
    <w:rsid w:val="00380555"/>
    <w:rsid w:val="003805E7"/>
    <w:rsid w:val="00380708"/>
    <w:rsid w:val="003807FB"/>
    <w:rsid w:val="0038095D"/>
    <w:rsid w:val="00380970"/>
    <w:rsid w:val="00380B37"/>
    <w:rsid w:val="00380C04"/>
    <w:rsid w:val="00380C26"/>
    <w:rsid w:val="00380F41"/>
    <w:rsid w:val="00380F80"/>
    <w:rsid w:val="00380FEC"/>
    <w:rsid w:val="003810B8"/>
    <w:rsid w:val="003810F5"/>
    <w:rsid w:val="00381151"/>
    <w:rsid w:val="003811D7"/>
    <w:rsid w:val="003811E9"/>
    <w:rsid w:val="003811F0"/>
    <w:rsid w:val="00381270"/>
    <w:rsid w:val="003812C5"/>
    <w:rsid w:val="00381348"/>
    <w:rsid w:val="0038156A"/>
    <w:rsid w:val="00381884"/>
    <w:rsid w:val="003818AA"/>
    <w:rsid w:val="00381946"/>
    <w:rsid w:val="00381A47"/>
    <w:rsid w:val="00381A9C"/>
    <w:rsid w:val="00381D30"/>
    <w:rsid w:val="00381D86"/>
    <w:rsid w:val="00381E14"/>
    <w:rsid w:val="00381EF4"/>
    <w:rsid w:val="0038205B"/>
    <w:rsid w:val="0038221E"/>
    <w:rsid w:val="003822F0"/>
    <w:rsid w:val="00382373"/>
    <w:rsid w:val="00382384"/>
    <w:rsid w:val="00382420"/>
    <w:rsid w:val="003824D4"/>
    <w:rsid w:val="00382540"/>
    <w:rsid w:val="00382615"/>
    <w:rsid w:val="003827B4"/>
    <w:rsid w:val="00382829"/>
    <w:rsid w:val="003829CB"/>
    <w:rsid w:val="00382CF6"/>
    <w:rsid w:val="00382D63"/>
    <w:rsid w:val="00382D91"/>
    <w:rsid w:val="00382DA3"/>
    <w:rsid w:val="00382F49"/>
    <w:rsid w:val="00383270"/>
    <w:rsid w:val="003833D9"/>
    <w:rsid w:val="00383435"/>
    <w:rsid w:val="0038344D"/>
    <w:rsid w:val="00383479"/>
    <w:rsid w:val="00383507"/>
    <w:rsid w:val="003835CA"/>
    <w:rsid w:val="003835D0"/>
    <w:rsid w:val="0038369F"/>
    <w:rsid w:val="003836E8"/>
    <w:rsid w:val="00383743"/>
    <w:rsid w:val="003837CF"/>
    <w:rsid w:val="00383863"/>
    <w:rsid w:val="00383AC2"/>
    <w:rsid w:val="00383C59"/>
    <w:rsid w:val="00383C6D"/>
    <w:rsid w:val="00383FF7"/>
    <w:rsid w:val="003841E5"/>
    <w:rsid w:val="0038421C"/>
    <w:rsid w:val="00384240"/>
    <w:rsid w:val="00384302"/>
    <w:rsid w:val="003843A2"/>
    <w:rsid w:val="00384458"/>
    <w:rsid w:val="003849B8"/>
    <w:rsid w:val="00384BC2"/>
    <w:rsid w:val="00385022"/>
    <w:rsid w:val="003850C8"/>
    <w:rsid w:val="003853FA"/>
    <w:rsid w:val="003854B3"/>
    <w:rsid w:val="0038560F"/>
    <w:rsid w:val="00385781"/>
    <w:rsid w:val="00385907"/>
    <w:rsid w:val="00385B64"/>
    <w:rsid w:val="00385BAE"/>
    <w:rsid w:val="00385E49"/>
    <w:rsid w:val="00385E89"/>
    <w:rsid w:val="00385E8C"/>
    <w:rsid w:val="0038608B"/>
    <w:rsid w:val="00386122"/>
    <w:rsid w:val="003862F1"/>
    <w:rsid w:val="003863E4"/>
    <w:rsid w:val="003863FD"/>
    <w:rsid w:val="00386407"/>
    <w:rsid w:val="00386477"/>
    <w:rsid w:val="003864B1"/>
    <w:rsid w:val="003864BE"/>
    <w:rsid w:val="003864D1"/>
    <w:rsid w:val="003864F7"/>
    <w:rsid w:val="00386728"/>
    <w:rsid w:val="0038677E"/>
    <w:rsid w:val="003867EC"/>
    <w:rsid w:val="00386A7E"/>
    <w:rsid w:val="00386A9D"/>
    <w:rsid w:val="00386AB6"/>
    <w:rsid w:val="00386CE0"/>
    <w:rsid w:val="00386E14"/>
    <w:rsid w:val="00386F63"/>
    <w:rsid w:val="00387067"/>
    <w:rsid w:val="003872A3"/>
    <w:rsid w:val="00387351"/>
    <w:rsid w:val="003874D8"/>
    <w:rsid w:val="003875A6"/>
    <w:rsid w:val="00387661"/>
    <w:rsid w:val="003876BD"/>
    <w:rsid w:val="003877C5"/>
    <w:rsid w:val="00387915"/>
    <w:rsid w:val="00387BF5"/>
    <w:rsid w:val="00387CA9"/>
    <w:rsid w:val="00387CE1"/>
    <w:rsid w:val="00387E35"/>
    <w:rsid w:val="00387F23"/>
    <w:rsid w:val="00390082"/>
    <w:rsid w:val="00390289"/>
    <w:rsid w:val="00390627"/>
    <w:rsid w:val="00390640"/>
    <w:rsid w:val="00390815"/>
    <w:rsid w:val="0039096A"/>
    <w:rsid w:val="003909C9"/>
    <w:rsid w:val="00390A26"/>
    <w:rsid w:val="00390AFA"/>
    <w:rsid w:val="00390B30"/>
    <w:rsid w:val="00390C49"/>
    <w:rsid w:val="00390CD1"/>
    <w:rsid w:val="00390D04"/>
    <w:rsid w:val="00390D62"/>
    <w:rsid w:val="00390DD8"/>
    <w:rsid w:val="00390F9B"/>
    <w:rsid w:val="0039108B"/>
    <w:rsid w:val="003911D4"/>
    <w:rsid w:val="00391219"/>
    <w:rsid w:val="00391383"/>
    <w:rsid w:val="00391494"/>
    <w:rsid w:val="003914D8"/>
    <w:rsid w:val="003914ED"/>
    <w:rsid w:val="003915D4"/>
    <w:rsid w:val="003916B6"/>
    <w:rsid w:val="0039180A"/>
    <w:rsid w:val="00391942"/>
    <w:rsid w:val="00391B1D"/>
    <w:rsid w:val="00391BD7"/>
    <w:rsid w:val="00391BEA"/>
    <w:rsid w:val="00391C50"/>
    <w:rsid w:val="00391C7E"/>
    <w:rsid w:val="00391CA9"/>
    <w:rsid w:val="00391CD3"/>
    <w:rsid w:val="00391F74"/>
    <w:rsid w:val="00392109"/>
    <w:rsid w:val="003921A3"/>
    <w:rsid w:val="00392241"/>
    <w:rsid w:val="00392275"/>
    <w:rsid w:val="00392377"/>
    <w:rsid w:val="003923C0"/>
    <w:rsid w:val="003923F6"/>
    <w:rsid w:val="0039245D"/>
    <w:rsid w:val="003925C3"/>
    <w:rsid w:val="0039272B"/>
    <w:rsid w:val="00392848"/>
    <w:rsid w:val="00392A3B"/>
    <w:rsid w:val="00392A63"/>
    <w:rsid w:val="00392A7A"/>
    <w:rsid w:val="00392A92"/>
    <w:rsid w:val="00392B25"/>
    <w:rsid w:val="00392BDC"/>
    <w:rsid w:val="00392C0A"/>
    <w:rsid w:val="00392C8F"/>
    <w:rsid w:val="00392D14"/>
    <w:rsid w:val="00392E64"/>
    <w:rsid w:val="00392EE2"/>
    <w:rsid w:val="003931B5"/>
    <w:rsid w:val="003931FA"/>
    <w:rsid w:val="00393264"/>
    <w:rsid w:val="00393432"/>
    <w:rsid w:val="0039346E"/>
    <w:rsid w:val="00393688"/>
    <w:rsid w:val="003936C9"/>
    <w:rsid w:val="00393850"/>
    <w:rsid w:val="0039389B"/>
    <w:rsid w:val="0039390C"/>
    <w:rsid w:val="00393D5F"/>
    <w:rsid w:val="00393E63"/>
    <w:rsid w:val="00393F67"/>
    <w:rsid w:val="00393FE9"/>
    <w:rsid w:val="00394000"/>
    <w:rsid w:val="00394098"/>
    <w:rsid w:val="00394142"/>
    <w:rsid w:val="003941DC"/>
    <w:rsid w:val="00394253"/>
    <w:rsid w:val="00394297"/>
    <w:rsid w:val="003942CB"/>
    <w:rsid w:val="00394330"/>
    <w:rsid w:val="003943E4"/>
    <w:rsid w:val="003945CE"/>
    <w:rsid w:val="00394691"/>
    <w:rsid w:val="00394997"/>
    <w:rsid w:val="003949E7"/>
    <w:rsid w:val="00394A7E"/>
    <w:rsid w:val="00394BA5"/>
    <w:rsid w:val="00394BBE"/>
    <w:rsid w:val="00394CC4"/>
    <w:rsid w:val="00394CCE"/>
    <w:rsid w:val="00394CE8"/>
    <w:rsid w:val="00394CF0"/>
    <w:rsid w:val="00394D11"/>
    <w:rsid w:val="00394DF3"/>
    <w:rsid w:val="00394E12"/>
    <w:rsid w:val="00394E27"/>
    <w:rsid w:val="00394F49"/>
    <w:rsid w:val="00394FB6"/>
    <w:rsid w:val="0039511B"/>
    <w:rsid w:val="0039514A"/>
    <w:rsid w:val="00395174"/>
    <w:rsid w:val="003953A9"/>
    <w:rsid w:val="00395409"/>
    <w:rsid w:val="003954AB"/>
    <w:rsid w:val="00395580"/>
    <w:rsid w:val="003956BA"/>
    <w:rsid w:val="003958D2"/>
    <w:rsid w:val="0039597D"/>
    <w:rsid w:val="00395AAF"/>
    <w:rsid w:val="00395AF7"/>
    <w:rsid w:val="00395C85"/>
    <w:rsid w:val="00395DF2"/>
    <w:rsid w:val="00395F8F"/>
    <w:rsid w:val="0039604A"/>
    <w:rsid w:val="00396053"/>
    <w:rsid w:val="003960B4"/>
    <w:rsid w:val="0039628B"/>
    <w:rsid w:val="0039648D"/>
    <w:rsid w:val="003967FF"/>
    <w:rsid w:val="0039687A"/>
    <w:rsid w:val="003969EA"/>
    <w:rsid w:val="00396A35"/>
    <w:rsid w:val="00396B5F"/>
    <w:rsid w:val="00396BD9"/>
    <w:rsid w:val="00396DDF"/>
    <w:rsid w:val="00396DE3"/>
    <w:rsid w:val="00396DF3"/>
    <w:rsid w:val="00396FB0"/>
    <w:rsid w:val="00396FD9"/>
    <w:rsid w:val="0039705B"/>
    <w:rsid w:val="00397077"/>
    <w:rsid w:val="0039708E"/>
    <w:rsid w:val="003970D4"/>
    <w:rsid w:val="00397302"/>
    <w:rsid w:val="00397347"/>
    <w:rsid w:val="0039734D"/>
    <w:rsid w:val="003975DC"/>
    <w:rsid w:val="0039772B"/>
    <w:rsid w:val="003977A0"/>
    <w:rsid w:val="003978D8"/>
    <w:rsid w:val="00397AEF"/>
    <w:rsid w:val="00397BE5"/>
    <w:rsid w:val="00397D26"/>
    <w:rsid w:val="00397F28"/>
    <w:rsid w:val="003A01A9"/>
    <w:rsid w:val="003A027C"/>
    <w:rsid w:val="003A029A"/>
    <w:rsid w:val="003A047E"/>
    <w:rsid w:val="003A04C4"/>
    <w:rsid w:val="003A0608"/>
    <w:rsid w:val="003A07E9"/>
    <w:rsid w:val="003A0838"/>
    <w:rsid w:val="003A083A"/>
    <w:rsid w:val="003A0863"/>
    <w:rsid w:val="003A08BB"/>
    <w:rsid w:val="003A08F0"/>
    <w:rsid w:val="003A0A41"/>
    <w:rsid w:val="003A0A90"/>
    <w:rsid w:val="003A0AE5"/>
    <w:rsid w:val="003A0B9B"/>
    <w:rsid w:val="003A0BC2"/>
    <w:rsid w:val="003A0BD3"/>
    <w:rsid w:val="003A0CCF"/>
    <w:rsid w:val="003A0DA1"/>
    <w:rsid w:val="003A0F69"/>
    <w:rsid w:val="003A103E"/>
    <w:rsid w:val="003A10EB"/>
    <w:rsid w:val="003A1194"/>
    <w:rsid w:val="003A12D4"/>
    <w:rsid w:val="003A1371"/>
    <w:rsid w:val="003A1440"/>
    <w:rsid w:val="003A14BE"/>
    <w:rsid w:val="003A15ED"/>
    <w:rsid w:val="003A1650"/>
    <w:rsid w:val="003A16D5"/>
    <w:rsid w:val="003A1876"/>
    <w:rsid w:val="003A1997"/>
    <w:rsid w:val="003A1A09"/>
    <w:rsid w:val="003A1CDD"/>
    <w:rsid w:val="003A1CE6"/>
    <w:rsid w:val="003A1D16"/>
    <w:rsid w:val="003A1D4A"/>
    <w:rsid w:val="003A1F35"/>
    <w:rsid w:val="003A201B"/>
    <w:rsid w:val="003A2065"/>
    <w:rsid w:val="003A22B1"/>
    <w:rsid w:val="003A23E6"/>
    <w:rsid w:val="003A2411"/>
    <w:rsid w:val="003A2418"/>
    <w:rsid w:val="003A247A"/>
    <w:rsid w:val="003A2490"/>
    <w:rsid w:val="003A265A"/>
    <w:rsid w:val="003A287A"/>
    <w:rsid w:val="003A2A7A"/>
    <w:rsid w:val="003A2B9F"/>
    <w:rsid w:val="003A2BB1"/>
    <w:rsid w:val="003A2C36"/>
    <w:rsid w:val="003A2CCB"/>
    <w:rsid w:val="003A2EA6"/>
    <w:rsid w:val="003A2F80"/>
    <w:rsid w:val="003A3389"/>
    <w:rsid w:val="003A3491"/>
    <w:rsid w:val="003A3909"/>
    <w:rsid w:val="003A3912"/>
    <w:rsid w:val="003A39F8"/>
    <w:rsid w:val="003A3A49"/>
    <w:rsid w:val="003A3AF2"/>
    <w:rsid w:val="003A3B46"/>
    <w:rsid w:val="003A3B7F"/>
    <w:rsid w:val="003A3D48"/>
    <w:rsid w:val="003A3D87"/>
    <w:rsid w:val="003A3EEA"/>
    <w:rsid w:val="003A4095"/>
    <w:rsid w:val="003A40AA"/>
    <w:rsid w:val="003A4225"/>
    <w:rsid w:val="003A426D"/>
    <w:rsid w:val="003A42AE"/>
    <w:rsid w:val="003A4302"/>
    <w:rsid w:val="003A43C8"/>
    <w:rsid w:val="003A43C9"/>
    <w:rsid w:val="003A441A"/>
    <w:rsid w:val="003A46D1"/>
    <w:rsid w:val="003A4732"/>
    <w:rsid w:val="003A47A7"/>
    <w:rsid w:val="003A481E"/>
    <w:rsid w:val="003A48DF"/>
    <w:rsid w:val="003A48FB"/>
    <w:rsid w:val="003A493B"/>
    <w:rsid w:val="003A493F"/>
    <w:rsid w:val="003A49BF"/>
    <w:rsid w:val="003A4CB3"/>
    <w:rsid w:val="003A4CD1"/>
    <w:rsid w:val="003A4D56"/>
    <w:rsid w:val="003A4F36"/>
    <w:rsid w:val="003A4FE3"/>
    <w:rsid w:val="003A522D"/>
    <w:rsid w:val="003A5294"/>
    <w:rsid w:val="003A5554"/>
    <w:rsid w:val="003A57C7"/>
    <w:rsid w:val="003A5878"/>
    <w:rsid w:val="003A594A"/>
    <w:rsid w:val="003A59C9"/>
    <w:rsid w:val="003A5B14"/>
    <w:rsid w:val="003A5BD3"/>
    <w:rsid w:val="003A5D5C"/>
    <w:rsid w:val="003A61BE"/>
    <w:rsid w:val="003A61C8"/>
    <w:rsid w:val="003A624A"/>
    <w:rsid w:val="003A694D"/>
    <w:rsid w:val="003A6A98"/>
    <w:rsid w:val="003A6B69"/>
    <w:rsid w:val="003A6DFD"/>
    <w:rsid w:val="003A6EA1"/>
    <w:rsid w:val="003A7332"/>
    <w:rsid w:val="003A73AF"/>
    <w:rsid w:val="003A752F"/>
    <w:rsid w:val="003A7570"/>
    <w:rsid w:val="003A7643"/>
    <w:rsid w:val="003A7727"/>
    <w:rsid w:val="003A77A2"/>
    <w:rsid w:val="003A78A9"/>
    <w:rsid w:val="003A78D1"/>
    <w:rsid w:val="003A78EA"/>
    <w:rsid w:val="003A79CA"/>
    <w:rsid w:val="003A7A1F"/>
    <w:rsid w:val="003A7BED"/>
    <w:rsid w:val="003A7C0D"/>
    <w:rsid w:val="003A7CA5"/>
    <w:rsid w:val="003A7E10"/>
    <w:rsid w:val="003B0048"/>
    <w:rsid w:val="003B01D0"/>
    <w:rsid w:val="003B031C"/>
    <w:rsid w:val="003B0410"/>
    <w:rsid w:val="003B055A"/>
    <w:rsid w:val="003B0632"/>
    <w:rsid w:val="003B0743"/>
    <w:rsid w:val="003B076A"/>
    <w:rsid w:val="003B0887"/>
    <w:rsid w:val="003B08AB"/>
    <w:rsid w:val="003B08E3"/>
    <w:rsid w:val="003B08F7"/>
    <w:rsid w:val="003B09BC"/>
    <w:rsid w:val="003B09C7"/>
    <w:rsid w:val="003B0D07"/>
    <w:rsid w:val="003B0E2D"/>
    <w:rsid w:val="003B0EC6"/>
    <w:rsid w:val="003B1038"/>
    <w:rsid w:val="003B10BD"/>
    <w:rsid w:val="003B116C"/>
    <w:rsid w:val="003B1225"/>
    <w:rsid w:val="003B12FA"/>
    <w:rsid w:val="003B153E"/>
    <w:rsid w:val="003B15FC"/>
    <w:rsid w:val="003B1772"/>
    <w:rsid w:val="003B1855"/>
    <w:rsid w:val="003B188C"/>
    <w:rsid w:val="003B18D5"/>
    <w:rsid w:val="003B18F4"/>
    <w:rsid w:val="003B1B35"/>
    <w:rsid w:val="003B1BEE"/>
    <w:rsid w:val="003B1C05"/>
    <w:rsid w:val="003B1E6E"/>
    <w:rsid w:val="003B1F15"/>
    <w:rsid w:val="003B1FD0"/>
    <w:rsid w:val="003B2135"/>
    <w:rsid w:val="003B214D"/>
    <w:rsid w:val="003B2700"/>
    <w:rsid w:val="003B2845"/>
    <w:rsid w:val="003B289F"/>
    <w:rsid w:val="003B2902"/>
    <w:rsid w:val="003B29A1"/>
    <w:rsid w:val="003B2A13"/>
    <w:rsid w:val="003B2B7C"/>
    <w:rsid w:val="003B2BAE"/>
    <w:rsid w:val="003B2CE4"/>
    <w:rsid w:val="003B2D17"/>
    <w:rsid w:val="003B2D7C"/>
    <w:rsid w:val="003B2E64"/>
    <w:rsid w:val="003B2EE9"/>
    <w:rsid w:val="003B2F25"/>
    <w:rsid w:val="003B2FB3"/>
    <w:rsid w:val="003B3275"/>
    <w:rsid w:val="003B333E"/>
    <w:rsid w:val="003B3412"/>
    <w:rsid w:val="003B3485"/>
    <w:rsid w:val="003B3493"/>
    <w:rsid w:val="003B3519"/>
    <w:rsid w:val="003B3667"/>
    <w:rsid w:val="003B36E7"/>
    <w:rsid w:val="003B377D"/>
    <w:rsid w:val="003B3A41"/>
    <w:rsid w:val="003B3CDF"/>
    <w:rsid w:val="003B3D26"/>
    <w:rsid w:val="003B3D60"/>
    <w:rsid w:val="003B3F45"/>
    <w:rsid w:val="003B3F87"/>
    <w:rsid w:val="003B453B"/>
    <w:rsid w:val="003B46FA"/>
    <w:rsid w:val="003B472D"/>
    <w:rsid w:val="003B4772"/>
    <w:rsid w:val="003B480F"/>
    <w:rsid w:val="003B486F"/>
    <w:rsid w:val="003B4879"/>
    <w:rsid w:val="003B4A47"/>
    <w:rsid w:val="003B4C13"/>
    <w:rsid w:val="003B4E85"/>
    <w:rsid w:val="003B4F3D"/>
    <w:rsid w:val="003B5019"/>
    <w:rsid w:val="003B5135"/>
    <w:rsid w:val="003B51BC"/>
    <w:rsid w:val="003B5511"/>
    <w:rsid w:val="003B569B"/>
    <w:rsid w:val="003B5785"/>
    <w:rsid w:val="003B5A5A"/>
    <w:rsid w:val="003B5A81"/>
    <w:rsid w:val="003B5A9A"/>
    <w:rsid w:val="003B5CC8"/>
    <w:rsid w:val="003B5CFA"/>
    <w:rsid w:val="003B5DD9"/>
    <w:rsid w:val="003B5ED5"/>
    <w:rsid w:val="003B5EE9"/>
    <w:rsid w:val="003B611D"/>
    <w:rsid w:val="003B623A"/>
    <w:rsid w:val="003B62C0"/>
    <w:rsid w:val="003B63ED"/>
    <w:rsid w:val="003B65CE"/>
    <w:rsid w:val="003B6648"/>
    <w:rsid w:val="003B68CF"/>
    <w:rsid w:val="003B698A"/>
    <w:rsid w:val="003B69E4"/>
    <w:rsid w:val="003B6A60"/>
    <w:rsid w:val="003B6A86"/>
    <w:rsid w:val="003B6B57"/>
    <w:rsid w:val="003B6BBF"/>
    <w:rsid w:val="003B6C50"/>
    <w:rsid w:val="003B6E65"/>
    <w:rsid w:val="003B6EDF"/>
    <w:rsid w:val="003B6F7A"/>
    <w:rsid w:val="003B6FE4"/>
    <w:rsid w:val="003B7083"/>
    <w:rsid w:val="003B7302"/>
    <w:rsid w:val="003B7303"/>
    <w:rsid w:val="003B7335"/>
    <w:rsid w:val="003B7359"/>
    <w:rsid w:val="003B739B"/>
    <w:rsid w:val="003B74E3"/>
    <w:rsid w:val="003B753E"/>
    <w:rsid w:val="003B75B1"/>
    <w:rsid w:val="003B767F"/>
    <w:rsid w:val="003B7795"/>
    <w:rsid w:val="003B7936"/>
    <w:rsid w:val="003B7999"/>
    <w:rsid w:val="003B7A98"/>
    <w:rsid w:val="003B7ABA"/>
    <w:rsid w:val="003B7BD3"/>
    <w:rsid w:val="003B7DB6"/>
    <w:rsid w:val="003B7E12"/>
    <w:rsid w:val="003B7FC1"/>
    <w:rsid w:val="003C0021"/>
    <w:rsid w:val="003C01A7"/>
    <w:rsid w:val="003C0492"/>
    <w:rsid w:val="003C04F8"/>
    <w:rsid w:val="003C05AD"/>
    <w:rsid w:val="003C05AE"/>
    <w:rsid w:val="003C05B4"/>
    <w:rsid w:val="003C05E0"/>
    <w:rsid w:val="003C067A"/>
    <w:rsid w:val="003C0748"/>
    <w:rsid w:val="003C08B7"/>
    <w:rsid w:val="003C08F1"/>
    <w:rsid w:val="003C0954"/>
    <w:rsid w:val="003C0CA7"/>
    <w:rsid w:val="003C0EA4"/>
    <w:rsid w:val="003C0EE8"/>
    <w:rsid w:val="003C0EF7"/>
    <w:rsid w:val="003C0EFD"/>
    <w:rsid w:val="003C0FFD"/>
    <w:rsid w:val="003C1117"/>
    <w:rsid w:val="003C11B8"/>
    <w:rsid w:val="003C139E"/>
    <w:rsid w:val="003C14BF"/>
    <w:rsid w:val="003C14EE"/>
    <w:rsid w:val="003C1564"/>
    <w:rsid w:val="003C1693"/>
    <w:rsid w:val="003C1715"/>
    <w:rsid w:val="003C178F"/>
    <w:rsid w:val="003C18B1"/>
    <w:rsid w:val="003C1958"/>
    <w:rsid w:val="003C1A6A"/>
    <w:rsid w:val="003C1AC5"/>
    <w:rsid w:val="003C1C82"/>
    <w:rsid w:val="003C1D3D"/>
    <w:rsid w:val="003C1DD4"/>
    <w:rsid w:val="003C1FB8"/>
    <w:rsid w:val="003C2015"/>
    <w:rsid w:val="003C2179"/>
    <w:rsid w:val="003C226C"/>
    <w:rsid w:val="003C22B7"/>
    <w:rsid w:val="003C2318"/>
    <w:rsid w:val="003C233D"/>
    <w:rsid w:val="003C23A9"/>
    <w:rsid w:val="003C24EC"/>
    <w:rsid w:val="003C27B8"/>
    <w:rsid w:val="003C282E"/>
    <w:rsid w:val="003C2951"/>
    <w:rsid w:val="003C2AEE"/>
    <w:rsid w:val="003C2C04"/>
    <w:rsid w:val="003C2D34"/>
    <w:rsid w:val="003C2E33"/>
    <w:rsid w:val="003C2E7C"/>
    <w:rsid w:val="003C30CB"/>
    <w:rsid w:val="003C31D7"/>
    <w:rsid w:val="003C326F"/>
    <w:rsid w:val="003C3271"/>
    <w:rsid w:val="003C32CA"/>
    <w:rsid w:val="003C338D"/>
    <w:rsid w:val="003C33A6"/>
    <w:rsid w:val="003C33AB"/>
    <w:rsid w:val="003C33D7"/>
    <w:rsid w:val="003C34DA"/>
    <w:rsid w:val="003C3562"/>
    <w:rsid w:val="003C356D"/>
    <w:rsid w:val="003C3680"/>
    <w:rsid w:val="003C3892"/>
    <w:rsid w:val="003C3A31"/>
    <w:rsid w:val="003C3A6F"/>
    <w:rsid w:val="003C3CC9"/>
    <w:rsid w:val="003C3D58"/>
    <w:rsid w:val="003C3F01"/>
    <w:rsid w:val="003C3F53"/>
    <w:rsid w:val="003C3FB5"/>
    <w:rsid w:val="003C40E7"/>
    <w:rsid w:val="003C41E9"/>
    <w:rsid w:val="003C42E0"/>
    <w:rsid w:val="003C4410"/>
    <w:rsid w:val="003C45E1"/>
    <w:rsid w:val="003C4667"/>
    <w:rsid w:val="003C4895"/>
    <w:rsid w:val="003C4955"/>
    <w:rsid w:val="003C496F"/>
    <w:rsid w:val="003C4D70"/>
    <w:rsid w:val="003C4E07"/>
    <w:rsid w:val="003C4E1D"/>
    <w:rsid w:val="003C4E59"/>
    <w:rsid w:val="003C516D"/>
    <w:rsid w:val="003C51EB"/>
    <w:rsid w:val="003C523F"/>
    <w:rsid w:val="003C52D6"/>
    <w:rsid w:val="003C5354"/>
    <w:rsid w:val="003C544D"/>
    <w:rsid w:val="003C548B"/>
    <w:rsid w:val="003C56B1"/>
    <w:rsid w:val="003C588C"/>
    <w:rsid w:val="003C5906"/>
    <w:rsid w:val="003C5933"/>
    <w:rsid w:val="003C5984"/>
    <w:rsid w:val="003C5A8D"/>
    <w:rsid w:val="003C5CA3"/>
    <w:rsid w:val="003C5CF4"/>
    <w:rsid w:val="003C5D0C"/>
    <w:rsid w:val="003C5DBC"/>
    <w:rsid w:val="003C5E58"/>
    <w:rsid w:val="003C60D4"/>
    <w:rsid w:val="003C6448"/>
    <w:rsid w:val="003C655B"/>
    <w:rsid w:val="003C689B"/>
    <w:rsid w:val="003C68D6"/>
    <w:rsid w:val="003C693A"/>
    <w:rsid w:val="003C693F"/>
    <w:rsid w:val="003C6961"/>
    <w:rsid w:val="003C6A67"/>
    <w:rsid w:val="003C6A86"/>
    <w:rsid w:val="003C6B2F"/>
    <w:rsid w:val="003C6CE3"/>
    <w:rsid w:val="003C6D0B"/>
    <w:rsid w:val="003C6D31"/>
    <w:rsid w:val="003C6D5A"/>
    <w:rsid w:val="003C6D60"/>
    <w:rsid w:val="003C6F5A"/>
    <w:rsid w:val="003C7101"/>
    <w:rsid w:val="003C7102"/>
    <w:rsid w:val="003C712F"/>
    <w:rsid w:val="003C7682"/>
    <w:rsid w:val="003C778D"/>
    <w:rsid w:val="003C7809"/>
    <w:rsid w:val="003C7864"/>
    <w:rsid w:val="003C78B8"/>
    <w:rsid w:val="003C7BA4"/>
    <w:rsid w:val="003C7BAD"/>
    <w:rsid w:val="003D001E"/>
    <w:rsid w:val="003D0076"/>
    <w:rsid w:val="003D00B1"/>
    <w:rsid w:val="003D0183"/>
    <w:rsid w:val="003D04C0"/>
    <w:rsid w:val="003D059C"/>
    <w:rsid w:val="003D05A0"/>
    <w:rsid w:val="003D06D9"/>
    <w:rsid w:val="003D0775"/>
    <w:rsid w:val="003D0957"/>
    <w:rsid w:val="003D0AC1"/>
    <w:rsid w:val="003D0B5C"/>
    <w:rsid w:val="003D0C26"/>
    <w:rsid w:val="003D0DC0"/>
    <w:rsid w:val="003D113C"/>
    <w:rsid w:val="003D11B2"/>
    <w:rsid w:val="003D125D"/>
    <w:rsid w:val="003D1387"/>
    <w:rsid w:val="003D13B2"/>
    <w:rsid w:val="003D13DC"/>
    <w:rsid w:val="003D16A1"/>
    <w:rsid w:val="003D16AD"/>
    <w:rsid w:val="003D17F4"/>
    <w:rsid w:val="003D17FD"/>
    <w:rsid w:val="003D186D"/>
    <w:rsid w:val="003D197E"/>
    <w:rsid w:val="003D1AA9"/>
    <w:rsid w:val="003D1AC6"/>
    <w:rsid w:val="003D1DBC"/>
    <w:rsid w:val="003D1F90"/>
    <w:rsid w:val="003D1FBE"/>
    <w:rsid w:val="003D206F"/>
    <w:rsid w:val="003D22AD"/>
    <w:rsid w:val="003D2301"/>
    <w:rsid w:val="003D2355"/>
    <w:rsid w:val="003D2581"/>
    <w:rsid w:val="003D27A6"/>
    <w:rsid w:val="003D2AA0"/>
    <w:rsid w:val="003D2CB9"/>
    <w:rsid w:val="003D2D58"/>
    <w:rsid w:val="003D2D94"/>
    <w:rsid w:val="003D2ED6"/>
    <w:rsid w:val="003D2FC7"/>
    <w:rsid w:val="003D300A"/>
    <w:rsid w:val="003D3073"/>
    <w:rsid w:val="003D30CE"/>
    <w:rsid w:val="003D31D2"/>
    <w:rsid w:val="003D3256"/>
    <w:rsid w:val="003D3295"/>
    <w:rsid w:val="003D329B"/>
    <w:rsid w:val="003D339D"/>
    <w:rsid w:val="003D3426"/>
    <w:rsid w:val="003D34C6"/>
    <w:rsid w:val="003D3512"/>
    <w:rsid w:val="003D36F4"/>
    <w:rsid w:val="003D37C5"/>
    <w:rsid w:val="003D380B"/>
    <w:rsid w:val="003D3A46"/>
    <w:rsid w:val="003D3BCA"/>
    <w:rsid w:val="003D3C61"/>
    <w:rsid w:val="003D3D03"/>
    <w:rsid w:val="003D3D20"/>
    <w:rsid w:val="003D3E45"/>
    <w:rsid w:val="003D3ED6"/>
    <w:rsid w:val="003D3F37"/>
    <w:rsid w:val="003D4003"/>
    <w:rsid w:val="003D424E"/>
    <w:rsid w:val="003D42A3"/>
    <w:rsid w:val="003D448D"/>
    <w:rsid w:val="003D4632"/>
    <w:rsid w:val="003D48AC"/>
    <w:rsid w:val="003D4906"/>
    <w:rsid w:val="003D49D1"/>
    <w:rsid w:val="003D4A3D"/>
    <w:rsid w:val="003D4A51"/>
    <w:rsid w:val="003D4A5C"/>
    <w:rsid w:val="003D4A97"/>
    <w:rsid w:val="003D4C30"/>
    <w:rsid w:val="003D4D27"/>
    <w:rsid w:val="003D4D6A"/>
    <w:rsid w:val="003D4D77"/>
    <w:rsid w:val="003D4EE2"/>
    <w:rsid w:val="003D4F8D"/>
    <w:rsid w:val="003D50DA"/>
    <w:rsid w:val="003D538F"/>
    <w:rsid w:val="003D5725"/>
    <w:rsid w:val="003D589D"/>
    <w:rsid w:val="003D5929"/>
    <w:rsid w:val="003D5930"/>
    <w:rsid w:val="003D5AB3"/>
    <w:rsid w:val="003D5B53"/>
    <w:rsid w:val="003D5B69"/>
    <w:rsid w:val="003D5BD5"/>
    <w:rsid w:val="003D5C0A"/>
    <w:rsid w:val="003D5CE4"/>
    <w:rsid w:val="003D5D2E"/>
    <w:rsid w:val="003D5D37"/>
    <w:rsid w:val="003D5DB0"/>
    <w:rsid w:val="003D5E2F"/>
    <w:rsid w:val="003D5E52"/>
    <w:rsid w:val="003D5F72"/>
    <w:rsid w:val="003D5F7A"/>
    <w:rsid w:val="003D5FB2"/>
    <w:rsid w:val="003D601A"/>
    <w:rsid w:val="003D6316"/>
    <w:rsid w:val="003D6343"/>
    <w:rsid w:val="003D67AB"/>
    <w:rsid w:val="003D6833"/>
    <w:rsid w:val="003D6840"/>
    <w:rsid w:val="003D6851"/>
    <w:rsid w:val="003D6919"/>
    <w:rsid w:val="003D6A2A"/>
    <w:rsid w:val="003D6A95"/>
    <w:rsid w:val="003D6AC4"/>
    <w:rsid w:val="003D6ACE"/>
    <w:rsid w:val="003D6D16"/>
    <w:rsid w:val="003D6E2A"/>
    <w:rsid w:val="003D6FCC"/>
    <w:rsid w:val="003D6FFE"/>
    <w:rsid w:val="003D73C2"/>
    <w:rsid w:val="003D75D3"/>
    <w:rsid w:val="003D76DC"/>
    <w:rsid w:val="003D78FE"/>
    <w:rsid w:val="003D79EC"/>
    <w:rsid w:val="003D7B1C"/>
    <w:rsid w:val="003D7D6A"/>
    <w:rsid w:val="003E0064"/>
    <w:rsid w:val="003E00BE"/>
    <w:rsid w:val="003E0314"/>
    <w:rsid w:val="003E03DD"/>
    <w:rsid w:val="003E0494"/>
    <w:rsid w:val="003E049B"/>
    <w:rsid w:val="003E06A1"/>
    <w:rsid w:val="003E06C9"/>
    <w:rsid w:val="003E075F"/>
    <w:rsid w:val="003E097E"/>
    <w:rsid w:val="003E0A20"/>
    <w:rsid w:val="003E0FE4"/>
    <w:rsid w:val="003E10AA"/>
    <w:rsid w:val="003E11CE"/>
    <w:rsid w:val="003E11DF"/>
    <w:rsid w:val="003E1300"/>
    <w:rsid w:val="003E1323"/>
    <w:rsid w:val="003E1359"/>
    <w:rsid w:val="003E14BC"/>
    <w:rsid w:val="003E154D"/>
    <w:rsid w:val="003E15A2"/>
    <w:rsid w:val="003E15EB"/>
    <w:rsid w:val="003E1E3E"/>
    <w:rsid w:val="003E1EE7"/>
    <w:rsid w:val="003E1F6A"/>
    <w:rsid w:val="003E2183"/>
    <w:rsid w:val="003E21D6"/>
    <w:rsid w:val="003E220A"/>
    <w:rsid w:val="003E2403"/>
    <w:rsid w:val="003E2788"/>
    <w:rsid w:val="003E2810"/>
    <w:rsid w:val="003E28B5"/>
    <w:rsid w:val="003E2E6B"/>
    <w:rsid w:val="003E3048"/>
    <w:rsid w:val="003E308D"/>
    <w:rsid w:val="003E3110"/>
    <w:rsid w:val="003E321C"/>
    <w:rsid w:val="003E3277"/>
    <w:rsid w:val="003E3327"/>
    <w:rsid w:val="003E368A"/>
    <w:rsid w:val="003E36FD"/>
    <w:rsid w:val="003E3789"/>
    <w:rsid w:val="003E37B6"/>
    <w:rsid w:val="003E37FC"/>
    <w:rsid w:val="003E394B"/>
    <w:rsid w:val="003E3BA6"/>
    <w:rsid w:val="003E3F01"/>
    <w:rsid w:val="003E3F55"/>
    <w:rsid w:val="003E41DF"/>
    <w:rsid w:val="003E41EC"/>
    <w:rsid w:val="003E429C"/>
    <w:rsid w:val="003E4354"/>
    <w:rsid w:val="003E4511"/>
    <w:rsid w:val="003E4653"/>
    <w:rsid w:val="003E473D"/>
    <w:rsid w:val="003E47E1"/>
    <w:rsid w:val="003E4817"/>
    <w:rsid w:val="003E4956"/>
    <w:rsid w:val="003E4A75"/>
    <w:rsid w:val="003E4B63"/>
    <w:rsid w:val="003E4BC2"/>
    <w:rsid w:val="003E4C61"/>
    <w:rsid w:val="003E4C87"/>
    <w:rsid w:val="003E4D8E"/>
    <w:rsid w:val="003E4EFC"/>
    <w:rsid w:val="003E5074"/>
    <w:rsid w:val="003E50CF"/>
    <w:rsid w:val="003E5163"/>
    <w:rsid w:val="003E521D"/>
    <w:rsid w:val="003E5494"/>
    <w:rsid w:val="003E55BB"/>
    <w:rsid w:val="003E565C"/>
    <w:rsid w:val="003E57D7"/>
    <w:rsid w:val="003E5917"/>
    <w:rsid w:val="003E59F6"/>
    <w:rsid w:val="003E5B3D"/>
    <w:rsid w:val="003E5D32"/>
    <w:rsid w:val="003E5E4A"/>
    <w:rsid w:val="003E5EEE"/>
    <w:rsid w:val="003E61A0"/>
    <w:rsid w:val="003E61D2"/>
    <w:rsid w:val="003E6423"/>
    <w:rsid w:val="003E6485"/>
    <w:rsid w:val="003E6513"/>
    <w:rsid w:val="003E65E6"/>
    <w:rsid w:val="003E6624"/>
    <w:rsid w:val="003E66C6"/>
    <w:rsid w:val="003E6907"/>
    <w:rsid w:val="003E6A6C"/>
    <w:rsid w:val="003E6BF6"/>
    <w:rsid w:val="003E6CCA"/>
    <w:rsid w:val="003E6CDF"/>
    <w:rsid w:val="003E6E57"/>
    <w:rsid w:val="003E6EA2"/>
    <w:rsid w:val="003E6F69"/>
    <w:rsid w:val="003E707B"/>
    <w:rsid w:val="003E70AC"/>
    <w:rsid w:val="003E7109"/>
    <w:rsid w:val="003E7186"/>
    <w:rsid w:val="003E7459"/>
    <w:rsid w:val="003E7503"/>
    <w:rsid w:val="003E76AD"/>
    <w:rsid w:val="003E76F5"/>
    <w:rsid w:val="003E77AD"/>
    <w:rsid w:val="003E7813"/>
    <w:rsid w:val="003E78F9"/>
    <w:rsid w:val="003E79F6"/>
    <w:rsid w:val="003E7BCD"/>
    <w:rsid w:val="003E7C6F"/>
    <w:rsid w:val="003E7D0C"/>
    <w:rsid w:val="003E7E32"/>
    <w:rsid w:val="003F013E"/>
    <w:rsid w:val="003F0296"/>
    <w:rsid w:val="003F02E2"/>
    <w:rsid w:val="003F02FF"/>
    <w:rsid w:val="003F0379"/>
    <w:rsid w:val="003F04AA"/>
    <w:rsid w:val="003F0518"/>
    <w:rsid w:val="003F0828"/>
    <w:rsid w:val="003F0843"/>
    <w:rsid w:val="003F08C0"/>
    <w:rsid w:val="003F0908"/>
    <w:rsid w:val="003F098D"/>
    <w:rsid w:val="003F09B8"/>
    <w:rsid w:val="003F0B7E"/>
    <w:rsid w:val="003F10D1"/>
    <w:rsid w:val="003F1136"/>
    <w:rsid w:val="003F11CF"/>
    <w:rsid w:val="003F12F5"/>
    <w:rsid w:val="003F166E"/>
    <w:rsid w:val="003F1734"/>
    <w:rsid w:val="003F17AC"/>
    <w:rsid w:val="003F1806"/>
    <w:rsid w:val="003F1812"/>
    <w:rsid w:val="003F1A84"/>
    <w:rsid w:val="003F1BC4"/>
    <w:rsid w:val="003F1C08"/>
    <w:rsid w:val="003F1D34"/>
    <w:rsid w:val="003F1DB6"/>
    <w:rsid w:val="003F1E0C"/>
    <w:rsid w:val="003F2036"/>
    <w:rsid w:val="003F209D"/>
    <w:rsid w:val="003F20C0"/>
    <w:rsid w:val="003F21A1"/>
    <w:rsid w:val="003F21C8"/>
    <w:rsid w:val="003F225D"/>
    <w:rsid w:val="003F24B1"/>
    <w:rsid w:val="003F252C"/>
    <w:rsid w:val="003F25AA"/>
    <w:rsid w:val="003F2795"/>
    <w:rsid w:val="003F2B40"/>
    <w:rsid w:val="003F2B90"/>
    <w:rsid w:val="003F2BEC"/>
    <w:rsid w:val="003F2D62"/>
    <w:rsid w:val="003F3232"/>
    <w:rsid w:val="003F33A5"/>
    <w:rsid w:val="003F3828"/>
    <w:rsid w:val="003F382C"/>
    <w:rsid w:val="003F39C0"/>
    <w:rsid w:val="003F3A0F"/>
    <w:rsid w:val="003F3A4B"/>
    <w:rsid w:val="003F3B95"/>
    <w:rsid w:val="003F3D82"/>
    <w:rsid w:val="003F3E75"/>
    <w:rsid w:val="003F3F35"/>
    <w:rsid w:val="003F3F63"/>
    <w:rsid w:val="003F40E0"/>
    <w:rsid w:val="003F41F8"/>
    <w:rsid w:val="003F45B2"/>
    <w:rsid w:val="003F4883"/>
    <w:rsid w:val="003F49E0"/>
    <w:rsid w:val="003F4AB3"/>
    <w:rsid w:val="003F4B29"/>
    <w:rsid w:val="003F4C87"/>
    <w:rsid w:val="003F4CF0"/>
    <w:rsid w:val="003F4D26"/>
    <w:rsid w:val="003F4D76"/>
    <w:rsid w:val="003F4DAD"/>
    <w:rsid w:val="003F4E4F"/>
    <w:rsid w:val="003F4E77"/>
    <w:rsid w:val="003F5113"/>
    <w:rsid w:val="003F5230"/>
    <w:rsid w:val="003F54B5"/>
    <w:rsid w:val="003F54E9"/>
    <w:rsid w:val="003F5604"/>
    <w:rsid w:val="003F5661"/>
    <w:rsid w:val="003F5720"/>
    <w:rsid w:val="003F5730"/>
    <w:rsid w:val="003F5821"/>
    <w:rsid w:val="003F5868"/>
    <w:rsid w:val="003F59B0"/>
    <w:rsid w:val="003F59EA"/>
    <w:rsid w:val="003F5C13"/>
    <w:rsid w:val="003F5CE0"/>
    <w:rsid w:val="003F5DB6"/>
    <w:rsid w:val="003F5FD7"/>
    <w:rsid w:val="003F5FE3"/>
    <w:rsid w:val="003F629C"/>
    <w:rsid w:val="003F62ED"/>
    <w:rsid w:val="003F64D3"/>
    <w:rsid w:val="003F66C9"/>
    <w:rsid w:val="003F6892"/>
    <w:rsid w:val="003F6A98"/>
    <w:rsid w:val="003F6B88"/>
    <w:rsid w:val="003F6BBF"/>
    <w:rsid w:val="003F6C95"/>
    <w:rsid w:val="003F6CCC"/>
    <w:rsid w:val="003F6DAD"/>
    <w:rsid w:val="003F6EA1"/>
    <w:rsid w:val="003F6F87"/>
    <w:rsid w:val="003F70C2"/>
    <w:rsid w:val="003F70D9"/>
    <w:rsid w:val="003F724E"/>
    <w:rsid w:val="003F7474"/>
    <w:rsid w:val="003F747B"/>
    <w:rsid w:val="003F74A4"/>
    <w:rsid w:val="003F74C2"/>
    <w:rsid w:val="003F75B4"/>
    <w:rsid w:val="003F7959"/>
    <w:rsid w:val="003F79EE"/>
    <w:rsid w:val="003F7A6E"/>
    <w:rsid w:val="003F7A95"/>
    <w:rsid w:val="003F7BB5"/>
    <w:rsid w:val="003F7CCE"/>
    <w:rsid w:val="003F7DF4"/>
    <w:rsid w:val="003F7EB0"/>
    <w:rsid w:val="004002BA"/>
    <w:rsid w:val="00400307"/>
    <w:rsid w:val="00400370"/>
    <w:rsid w:val="004004D2"/>
    <w:rsid w:val="00400593"/>
    <w:rsid w:val="004007A4"/>
    <w:rsid w:val="00400A50"/>
    <w:rsid w:val="00400A73"/>
    <w:rsid w:val="00400AB4"/>
    <w:rsid w:val="00400B38"/>
    <w:rsid w:val="00400DB5"/>
    <w:rsid w:val="00400E46"/>
    <w:rsid w:val="00400E9D"/>
    <w:rsid w:val="00401204"/>
    <w:rsid w:val="004012D5"/>
    <w:rsid w:val="004013FD"/>
    <w:rsid w:val="004015E4"/>
    <w:rsid w:val="0040165E"/>
    <w:rsid w:val="0040172E"/>
    <w:rsid w:val="004018B9"/>
    <w:rsid w:val="00401AB1"/>
    <w:rsid w:val="00401B88"/>
    <w:rsid w:val="00401C65"/>
    <w:rsid w:val="0040204E"/>
    <w:rsid w:val="004020D8"/>
    <w:rsid w:val="004021E2"/>
    <w:rsid w:val="004022DD"/>
    <w:rsid w:val="004023FE"/>
    <w:rsid w:val="00402512"/>
    <w:rsid w:val="004027DB"/>
    <w:rsid w:val="004027DE"/>
    <w:rsid w:val="004029BC"/>
    <w:rsid w:val="00402AA0"/>
    <w:rsid w:val="00402CF6"/>
    <w:rsid w:val="00402DE2"/>
    <w:rsid w:val="0040307A"/>
    <w:rsid w:val="004030EB"/>
    <w:rsid w:val="00403157"/>
    <w:rsid w:val="0040319F"/>
    <w:rsid w:val="004032FD"/>
    <w:rsid w:val="00403304"/>
    <w:rsid w:val="004033A4"/>
    <w:rsid w:val="00403497"/>
    <w:rsid w:val="0040350E"/>
    <w:rsid w:val="004036F4"/>
    <w:rsid w:val="004037C3"/>
    <w:rsid w:val="00403872"/>
    <w:rsid w:val="004038AA"/>
    <w:rsid w:val="004038FE"/>
    <w:rsid w:val="00403BF5"/>
    <w:rsid w:val="00403DEE"/>
    <w:rsid w:val="00403E14"/>
    <w:rsid w:val="00403E5F"/>
    <w:rsid w:val="00403F1B"/>
    <w:rsid w:val="00403FF8"/>
    <w:rsid w:val="00404037"/>
    <w:rsid w:val="0040403F"/>
    <w:rsid w:val="0040410F"/>
    <w:rsid w:val="004045C1"/>
    <w:rsid w:val="004045FC"/>
    <w:rsid w:val="0040494B"/>
    <w:rsid w:val="00404975"/>
    <w:rsid w:val="00404A17"/>
    <w:rsid w:val="00404A66"/>
    <w:rsid w:val="00404B22"/>
    <w:rsid w:val="00404BAA"/>
    <w:rsid w:val="00404BF1"/>
    <w:rsid w:val="00404EA5"/>
    <w:rsid w:val="00404F83"/>
    <w:rsid w:val="00404FC8"/>
    <w:rsid w:val="0040508B"/>
    <w:rsid w:val="0040519B"/>
    <w:rsid w:val="004051AE"/>
    <w:rsid w:val="0040521A"/>
    <w:rsid w:val="0040525F"/>
    <w:rsid w:val="004053BC"/>
    <w:rsid w:val="004053FC"/>
    <w:rsid w:val="004055B0"/>
    <w:rsid w:val="00405651"/>
    <w:rsid w:val="0040575D"/>
    <w:rsid w:val="00405884"/>
    <w:rsid w:val="004059D9"/>
    <w:rsid w:val="00405B47"/>
    <w:rsid w:val="00405EEA"/>
    <w:rsid w:val="004060F0"/>
    <w:rsid w:val="004061E9"/>
    <w:rsid w:val="00406219"/>
    <w:rsid w:val="004062B2"/>
    <w:rsid w:val="004062D4"/>
    <w:rsid w:val="0040631D"/>
    <w:rsid w:val="0040644A"/>
    <w:rsid w:val="00406795"/>
    <w:rsid w:val="00406927"/>
    <w:rsid w:val="00406999"/>
    <w:rsid w:val="00406C21"/>
    <w:rsid w:val="00406CCD"/>
    <w:rsid w:val="00406D27"/>
    <w:rsid w:val="00406EFD"/>
    <w:rsid w:val="00407240"/>
    <w:rsid w:val="004073AE"/>
    <w:rsid w:val="004076AB"/>
    <w:rsid w:val="00407748"/>
    <w:rsid w:val="004079A6"/>
    <w:rsid w:val="00407BA5"/>
    <w:rsid w:val="00407C42"/>
    <w:rsid w:val="00407C43"/>
    <w:rsid w:val="00407C59"/>
    <w:rsid w:val="00407DEF"/>
    <w:rsid w:val="00407EC4"/>
    <w:rsid w:val="004101A4"/>
    <w:rsid w:val="00410224"/>
    <w:rsid w:val="004102DA"/>
    <w:rsid w:val="00410351"/>
    <w:rsid w:val="0041046B"/>
    <w:rsid w:val="00410669"/>
    <w:rsid w:val="00410719"/>
    <w:rsid w:val="0041078C"/>
    <w:rsid w:val="004108B3"/>
    <w:rsid w:val="00410A09"/>
    <w:rsid w:val="00410A2B"/>
    <w:rsid w:val="00410A46"/>
    <w:rsid w:val="00410AEB"/>
    <w:rsid w:val="00410B3D"/>
    <w:rsid w:val="00410B94"/>
    <w:rsid w:val="00410BB9"/>
    <w:rsid w:val="00410D77"/>
    <w:rsid w:val="00410E32"/>
    <w:rsid w:val="00410EC8"/>
    <w:rsid w:val="00410F18"/>
    <w:rsid w:val="00410FA0"/>
    <w:rsid w:val="0041108F"/>
    <w:rsid w:val="00411390"/>
    <w:rsid w:val="0041148E"/>
    <w:rsid w:val="004114E1"/>
    <w:rsid w:val="00411539"/>
    <w:rsid w:val="0041171E"/>
    <w:rsid w:val="0041185E"/>
    <w:rsid w:val="00411900"/>
    <w:rsid w:val="00411938"/>
    <w:rsid w:val="004119B4"/>
    <w:rsid w:val="00411A35"/>
    <w:rsid w:val="00411B7C"/>
    <w:rsid w:val="00411E14"/>
    <w:rsid w:val="00411E7E"/>
    <w:rsid w:val="00411FAA"/>
    <w:rsid w:val="00412095"/>
    <w:rsid w:val="00412398"/>
    <w:rsid w:val="004123B4"/>
    <w:rsid w:val="0041276C"/>
    <w:rsid w:val="00412820"/>
    <w:rsid w:val="004129C7"/>
    <w:rsid w:val="004129F8"/>
    <w:rsid w:val="00412C7C"/>
    <w:rsid w:val="00412E4E"/>
    <w:rsid w:val="00412FB8"/>
    <w:rsid w:val="00413018"/>
    <w:rsid w:val="0041307B"/>
    <w:rsid w:val="004130A4"/>
    <w:rsid w:val="00413103"/>
    <w:rsid w:val="004133E8"/>
    <w:rsid w:val="004134CC"/>
    <w:rsid w:val="00413A98"/>
    <w:rsid w:val="00413AEB"/>
    <w:rsid w:val="00413C12"/>
    <w:rsid w:val="00413D67"/>
    <w:rsid w:val="00413F0A"/>
    <w:rsid w:val="004141EF"/>
    <w:rsid w:val="00414246"/>
    <w:rsid w:val="00414268"/>
    <w:rsid w:val="004144B0"/>
    <w:rsid w:val="004144BF"/>
    <w:rsid w:val="00414578"/>
    <w:rsid w:val="004145FE"/>
    <w:rsid w:val="004146DA"/>
    <w:rsid w:val="00414811"/>
    <w:rsid w:val="004149CB"/>
    <w:rsid w:val="00414B5E"/>
    <w:rsid w:val="00414BBD"/>
    <w:rsid w:val="00414BCE"/>
    <w:rsid w:val="00414BEF"/>
    <w:rsid w:val="00414C38"/>
    <w:rsid w:val="00414ED4"/>
    <w:rsid w:val="0041501D"/>
    <w:rsid w:val="004150ED"/>
    <w:rsid w:val="00415119"/>
    <w:rsid w:val="00415268"/>
    <w:rsid w:val="004154EE"/>
    <w:rsid w:val="004155AC"/>
    <w:rsid w:val="0041568A"/>
    <w:rsid w:val="004158D9"/>
    <w:rsid w:val="00415938"/>
    <w:rsid w:val="00415959"/>
    <w:rsid w:val="00415ADC"/>
    <w:rsid w:val="00415AFF"/>
    <w:rsid w:val="00415B6F"/>
    <w:rsid w:val="00415C18"/>
    <w:rsid w:val="00415CF7"/>
    <w:rsid w:val="00415CFC"/>
    <w:rsid w:val="00415DEB"/>
    <w:rsid w:val="00415F3D"/>
    <w:rsid w:val="00416208"/>
    <w:rsid w:val="004164E6"/>
    <w:rsid w:val="00416604"/>
    <w:rsid w:val="00416607"/>
    <w:rsid w:val="0041661A"/>
    <w:rsid w:val="00416B7B"/>
    <w:rsid w:val="00416D65"/>
    <w:rsid w:val="00416E40"/>
    <w:rsid w:val="00416E49"/>
    <w:rsid w:val="00416E6A"/>
    <w:rsid w:val="00416EF8"/>
    <w:rsid w:val="0041733A"/>
    <w:rsid w:val="004175C7"/>
    <w:rsid w:val="00417816"/>
    <w:rsid w:val="0041791E"/>
    <w:rsid w:val="00417C5E"/>
    <w:rsid w:val="00417CA8"/>
    <w:rsid w:val="00417E30"/>
    <w:rsid w:val="00417E89"/>
    <w:rsid w:val="00417F71"/>
    <w:rsid w:val="00417F8E"/>
    <w:rsid w:val="0042004E"/>
    <w:rsid w:val="004200CA"/>
    <w:rsid w:val="00420104"/>
    <w:rsid w:val="004201F3"/>
    <w:rsid w:val="004202CB"/>
    <w:rsid w:val="0042030E"/>
    <w:rsid w:val="00420484"/>
    <w:rsid w:val="004205B6"/>
    <w:rsid w:val="00420649"/>
    <w:rsid w:val="004206D5"/>
    <w:rsid w:val="004208BB"/>
    <w:rsid w:val="00420AD5"/>
    <w:rsid w:val="00420C62"/>
    <w:rsid w:val="00421016"/>
    <w:rsid w:val="00421101"/>
    <w:rsid w:val="00421209"/>
    <w:rsid w:val="0042120C"/>
    <w:rsid w:val="00421242"/>
    <w:rsid w:val="00421550"/>
    <w:rsid w:val="0042159F"/>
    <w:rsid w:val="00421616"/>
    <w:rsid w:val="0042188E"/>
    <w:rsid w:val="0042189D"/>
    <w:rsid w:val="004218A2"/>
    <w:rsid w:val="00421B37"/>
    <w:rsid w:val="00421E4B"/>
    <w:rsid w:val="00421E8A"/>
    <w:rsid w:val="00421F30"/>
    <w:rsid w:val="004221CB"/>
    <w:rsid w:val="004221F8"/>
    <w:rsid w:val="00422373"/>
    <w:rsid w:val="004224E6"/>
    <w:rsid w:val="0042260A"/>
    <w:rsid w:val="00422A3D"/>
    <w:rsid w:val="00422BE3"/>
    <w:rsid w:val="00422E14"/>
    <w:rsid w:val="00422E38"/>
    <w:rsid w:val="00422EA8"/>
    <w:rsid w:val="004230BB"/>
    <w:rsid w:val="004230C5"/>
    <w:rsid w:val="00423352"/>
    <w:rsid w:val="0042339D"/>
    <w:rsid w:val="004233C6"/>
    <w:rsid w:val="0042341D"/>
    <w:rsid w:val="004234A7"/>
    <w:rsid w:val="00423557"/>
    <w:rsid w:val="00423563"/>
    <w:rsid w:val="0042374D"/>
    <w:rsid w:val="00423806"/>
    <w:rsid w:val="00423817"/>
    <w:rsid w:val="004239EC"/>
    <w:rsid w:val="00423A4E"/>
    <w:rsid w:val="00423C3B"/>
    <w:rsid w:val="00423D42"/>
    <w:rsid w:val="00423F62"/>
    <w:rsid w:val="00424132"/>
    <w:rsid w:val="00424202"/>
    <w:rsid w:val="004242BF"/>
    <w:rsid w:val="0042432A"/>
    <w:rsid w:val="004243FF"/>
    <w:rsid w:val="0042446B"/>
    <w:rsid w:val="00424596"/>
    <w:rsid w:val="00424599"/>
    <w:rsid w:val="004245B3"/>
    <w:rsid w:val="00424627"/>
    <w:rsid w:val="0042462B"/>
    <w:rsid w:val="004246EA"/>
    <w:rsid w:val="00424777"/>
    <w:rsid w:val="0042478F"/>
    <w:rsid w:val="004247E5"/>
    <w:rsid w:val="00424AB4"/>
    <w:rsid w:val="00424C2A"/>
    <w:rsid w:val="00424C3C"/>
    <w:rsid w:val="00424D5D"/>
    <w:rsid w:val="00424D8D"/>
    <w:rsid w:val="00424DF1"/>
    <w:rsid w:val="00425044"/>
    <w:rsid w:val="004250BF"/>
    <w:rsid w:val="00425219"/>
    <w:rsid w:val="00425317"/>
    <w:rsid w:val="00425433"/>
    <w:rsid w:val="004254E8"/>
    <w:rsid w:val="004254EC"/>
    <w:rsid w:val="0042555C"/>
    <w:rsid w:val="00425562"/>
    <w:rsid w:val="004255D7"/>
    <w:rsid w:val="0042562E"/>
    <w:rsid w:val="0042569E"/>
    <w:rsid w:val="004256AA"/>
    <w:rsid w:val="004256EA"/>
    <w:rsid w:val="00425795"/>
    <w:rsid w:val="004257CE"/>
    <w:rsid w:val="0042580A"/>
    <w:rsid w:val="004259A8"/>
    <w:rsid w:val="00425C41"/>
    <w:rsid w:val="00425C7E"/>
    <w:rsid w:val="00425D7E"/>
    <w:rsid w:val="00425DD1"/>
    <w:rsid w:val="00425E16"/>
    <w:rsid w:val="00425FF8"/>
    <w:rsid w:val="0042601E"/>
    <w:rsid w:val="0042611F"/>
    <w:rsid w:val="004261BF"/>
    <w:rsid w:val="0042625B"/>
    <w:rsid w:val="00426487"/>
    <w:rsid w:val="004264DF"/>
    <w:rsid w:val="00426640"/>
    <w:rsid w:val="004267C8"/>
    <w:rsid w:val="0042686B"/>
    <w:rsid w:val="00426A7F"/>
    <w:rsid w:val="00426B8D"/>
    <w:rsid w:val="00426CEE"/>
    <w:rsid w:val="00426CFB"/>
    <w:rsid w:val="00426DC9"/>
    <w:rsid w:val="00426F18"/>
    <w:rsid w:val="0042704A"/>
    <w:rsid w:val="0042706B"/>
    <w:rsid w:val="004270C4"/>
    <w:rsid w:val="0042720B"/>
    <w:rsid w:val="004272B0"/>
    <w:rsid w:val="0042734A"/>
    <w:rsid w:val="004273FC"/>
    <w:rsid w:val="00427440"/>
    <w:rsid w:val="00427622"/>
    <w:rsid w:val="004276B5"/>
    <w:rsid w:val="004277B4"/>
    <w:rsid w:val="00427A4A"/>
    <w:rsid w:val="00427B04"/>
    <w:rsid w:val="00427BD3"/>
    <w:rsid w:val="00427CD6"/>
    <w:rsid w:val="00427EA3"/>
    <w:rsid w:val="00427F1F"/>
    <w:rsid w:val="00427F82"/>
    <w:rsid w:val="004300FD"/>
    <w:rsid w:val="0043019D"/>
    <w:rsid w:val="00430377"/>
    <w:rsid w:val="0043040C"/>
    <w:rsid w:val="004305DB"/>
    <w:rsid w:val="004306A6"/>
    <w:rsid w:val="004306E4"/>
    <w:rsid w:val="004306F3"/>
    <w:rsid w:val="00430705"/>
    <w:rsid w:val="004308F7"/>
    <w:rsid w:val="0043097F"/>
    <w:rsid w:val="00430A1C"/>
    <w:rsid w:val="00430A48"/>
    <w:rsid w:val="00430AB0"/>
    <w:rsid w:val="00430B92"/>
    <w:rsid w:val="00430BAE"/>
    <w:rsid w:val="00430E5D"/>
    <w:rsid w:val="00430EB6"/>
    <w:rsid w:val="00430EC2"/>
    <w:rsid w:val="00430F48"/>
    <w:rsid w:val="00430F9F"/>
    <w:rsid w:val="00431147"/>
    <w:rsid w:val="00431442"/>
    <w:rsid w:val="0043147A"/>
    <w:rsid w:val="004316B1"/>
    <w:rsid w:val="00431703"/>
    <w:rsid w:val="004317CC"/>
    <w:rsid w:val="004317FE"/>
    <w:rsid w:val="004319F4"/>
    <w:rsid w:val="00431B49"/>
    <w:rsid w:val="00431BA7"/>
    <w:rsid w:val="00431C58"/>
    <w:rsid w:val="00431EBD"/>
    <w:rsid w:val="00431ECE"/>
    <w:rsid w:val="00431F48"/>
    <w:rsid w:val="0043221E"/>
    <w:rsid w:val="0043227F"/>
    <w:rsid w:val="0043235E"/>
    <w:rsid w:val="0043235F"/>
    <w:rsid w:val="00432717"/>
    <w:rsid w:val="004327A9"/>
    <w:rsid w:val="004329D7"/>
    <w:rsid w:val="00432CC5"/>
    <w:rsid w:val="00432DA3"/>
    <w:rsid w:val="00432E25"/>
    <w:rsid w:val="00432E5E"/>
    <w:rsid w:val="00433152"/>
    <w:rsid w:val="00433207"/>
    <w:rsid w:val="0043321A"/>
    <w:rsid w:val="00433255"/>
    <w:rsid w:val="00433622"/>
    <w:rsid w:val="00433A58"/>
    <w:rsid w:val="00433AFA"/>
    <w:rsid w:val="00433BD1"/>
    <w:rsid w:val="00433D1E"/>
    <w:rsid w:val="00433DF5"/>
    <w:rsid w:val="00433E19"/>
    <w:rsid w:val="00433E42"/>
    <w:rsid w:val="00433FD0"/>
    <w:rsid w:val="0043406E"/>
    <w:rsid w:val="004340B3"/>
    <w:rsid w:val="004342C2"/>
    <w:rsid w:val="0043432A"/>
    <w:rsid w:val="0043446E"/>
    <w:rsid w:val="00434549"/>
    <w:rsid w:val="0043456E"/>
    <w:rsid w:val="004348BA"/>
    <w:rsid w:val="0043496F"/>
    <w:rsid w:val="004349BE"/>
    <w:rsid w:val="00434C77"/>
    <w:rsid w:val="00434E4C"/>
    <w:rsid w:val="00434FB1"/>
    <w:rsid w:val="004352C0"/>
    <w:rsid w:val="004353D0"/>
    <w:rsid w:val="0043548A"/>
    <w:rsid w:val="0043596A"/>
    <w:rsid w:val="00435BAA"/>
    <w:rsid w:val="00435BF4"/>
    <w:rsid w:val="00435C1C"/>
    <w:rsid w:val="00435C55"/>
    <w:rsid w:val="00435C87"/>
    <w:rsid w:val="00435CB9"/>
    <w:rsid w:val="00435D25"/>
    <w:rsid w:val="00435E13"/>
    <w:rsid w:val="00435E97"/>
    <w:rsid w:val="00435EC1"/>
    <w:rsid w:val="00435F51"/>
    <w:rsid w:val="00435F91"/>
    <w:rsid w:val="00436073"/>
    <w:rsid w:val="0043612C"/>
    <w:rsid w:val="0043613A"/>
    <w:rsid w:val="004361B0"/>
    <w:rsid w:val="004361F1"/>
    <w:rsid w:val="00436233"/>
    <w:rsid w:val="0043628D"/>
    <w:rsid w:val="00436343"/>
    <w:rsid w:val="00436492"/>
    <w:rsid w:val="00436707"/>
    <w:rsid w:val="00436743"/>
    <w:rsid w:val="004368B1"/>
    <w:rsid w:val="00436A00"/>
    <w:rsid w:val="00436A07"/>
    <w:rsid w:val="00436A47"/>
    <w:rsid w:val="00436AF5"/>
    <w:rsid w:val="00436E68"/>
    <w:rsid w:val="00436E6F"/>
    <w:rsid w:val="00436E80"/>
    <w:rsid w:val="00436F3B"/>
    <w:rsid w:val="0043703B"/>
    <w:rsid w:val="0043710E"/>
    <w:rsid w:val="0043719D"/>
    <w:rsid w:val="00437449"/>
    <w:rsid w:val="0043752B"/>
    <w:rsid w:val="00437750"/>
    <w:rsid w:val="004377A6"/>
    <w:rsid w:val="004378A0"/>
    <w:rsid w:val="004378BC"/>
    <w:rsid w:val="004378DD"/>
    <w:rsid w:val="004379C0"/>
    <w:rsid w:val="004379ED"/>
    <w:rsid w:val="00437B74"/>
    <w:rsid w:val="00437C86"/>
    <w:rsid w:val="00437D8B"/>
    <w:rsid w:val="00437E49"/>
    <w:rsid w:val="00437E6B"/>
    <w:rsid w:val="00437EA6"/>
    <w:rsid w:val="00437FEC"/>
    <w:rsid w:val="00440002"/>
    <w:rsid w:val="00440050"/>
    <w:rsid w:val="00440108"/>
    <w:rsid w:val="0044017E"/>
    <w:rsid w:val="004402C4"/>
    <w:rsid w:val="004405E7"/>
    <w:rsid w:val="00440686"/>
    <w:rsid w:val="00440952"/>
    <w:rsid w:val="00440975"/>
    <w:rsid w:val="00440A10"/>
    <w:rsid w:val="00440A29"/>
    <w:rsid w:val="00440B2D"/>
    <w:rsid w:val="00440C68"/>
    <w:rsid w:val="00440F85"/>
    <w:rsid w:val="00440F98"/>
    <w:rsid w:val="004410E9"/>
    <w:rsid w:val="00441140"/>
    <w:rsid w:val="00441191"/>
    <w:rsid w:val="00441331"/>
    <w:rsid w:val="004413E6"/>
    <w:rsid w:val="0044152F"/>
    <w:rsid w:val="00441574"/>
    <w:rsid w:val="004416D2"/>
    <w:rsid w:val="004417C6"/>
    <w:rsid w:val="004418CC"/>
    <w:rsid w:val="00441A6E"/>
    <w:rsid w:val="00441BED"/>
    <w:rsid w:val="00441BF2"/>
    <w:rsid w:val="00441E42"/>
    <w:rsid w:val="0044204D"/>
    <w:rsid w:val="004421BF"/>
    <w:rsid w:val="00442268"/>
    <w:rsid w:val="0044228A"/>
    <w:rsid w:val="0044260A"/>
    <w:rsid w:val="00442769"/>
    <w:rsid w:val="004427AB"/>
    <w:rsid w:val="00442893"/>
    <w:rsid w:val="00442923"/>
    <w:rsid w:val="00442AA8"/>
    <w:rsid w:val="00442C98"/>
    <w:rsid w:val="00442DDF"/>
    <w:rsid w:val="00442E00"/>
    <w:rsid w:val="00442FCB"/>
    <w:rsid w:val="00443134"/>
    <w:rsid w:val="00443152"/>
    <w:rsid w:val="004433C8"/>
    <w:rsid w:val="0044344D"/>
    <w:rsid w:val="00443469"/>
    <w:rsid w:val="004435D5"/>
    <w:rsid w:val="004435EE"/>
    <w:rsid w:val="00443606"/>
    <w:rsid w:val="00443754"/>
    <w:rsid w:val="00443853"/>
    <w:rsid w:val="0044388B"/>
    <w:rsid w:val="004439F7"/>
    <w:rsid w:val="00443B89"/>
    <w:rsid w:val="00443C2B"/>
    <w:rsid w:val="00443DA9"/>
    <w:rsid w:val="00443EE7"/>
    <w:rsid w:val="00444044"/>
    <w:rsid w:val="00444084"/>
    <w:rsid w:val="004441DD"/>
    <w:rsid w:val="0044448F"/>
    <w:rsid w:val="004444C7"/>
    <w:rsid w:val="004444DF"/>
    <w:rsid w:val="004448CB"/>
    <w:rsid w:val="0044494B"/>
    <w:rsid w:val="004449A5"/>
    <w:rsid w:val="00444D32"/>
    <w:rsid w:val="00444D7C"/>
    <w:rsid w:val="00444DF8"/>
    <w:rsid w:val="00444FA2"/>
    <w:rsid w:val="00444FD4"/>
    <w:rsid w:val="0044507A"/>
    <w:rsid w:val="004450E2"/>
    <w:rsid w:val="004453A5"/>
    <w:rsid w:val="0044543E"/>
    <w:rsid w:val="004454FF"/>
    <w:rsid w:val="00445508"/>
    <w:rsid w:val="0044564F"/>
    <w:rsid w:val="00445A1F"/>
    <w:rsid w:val="00445E1A"/>
    <w:rsid w:val="00445E7D"/>
    <w:rsid w:val="00445E8C"/>
    <w:rsid w:val="00445E90"/>
    <w:rsid w:val="00445EA7"/>
    <w:rsid w:val="00446091"/>
    <w:rsid w:val="004460A9"/>
    <w:rsid w:val="004460BF"/>
    <w:rsid w:val="00446137"/>
    <w:rsid w:val="00446202"/>
    <w:rsid w:val="004463C9"/>
    <w:rsid w:val="0044640B"/>
    <w:rsid w:val="00446439"/>
    <w:rsid w:val="004464BB"/>
    <w:rsid w:val="004464F4"/>
    <w:rsid w:val="004464F8"/>
    <w:rsid w:val="004465B5"/>
    <w:rsid w:val="004465C9"/>
    <w:rsid w:val="004465F8"/>
    <w:rsid w:val="004466EA"/>
    <w:rsid w:val="0044685D"/>
    <w:rsid w:val="0044693F"/>
    <w:rsid w:val="0044695B"/>
    <w:rsid w:val="00446AA2"/>
    <w:rsid w:val="00447282"/>
    <w:rsid w:val="004472F1"/>
    <w:rsid w:val="00447444"/>
    <w:rsid w:val="004476FA"/>
    <w:rsid w:val="00447707"/>
    <w:rsid w:val="00447A00"/>
    <w:rsid w:val="00447AB0"/>
    <w:rsid w:val="00447B23"/>
    <w:rsid w:val="00447C99"/>
    <w:rsid w:val="00447EEF"/>
    <w:rsid w:val="004500BB"/>
    <w:rsid w:val="0045030C"/>
    <w:rsid w:val="00450365"/>
    <w:rsid w:val="0045036B"/>
    <w:rsid w:val="0045044F"/>
    <w:rsid w:val="00450462"/>
    <w:rsid w:val="0045047C"/>
    <w:rsid w:val="00450633"/>
    <w:rsid w:val="00450734"/>
    <w:rsid w:val="004507D8"/>
    <w:rsid w:val="004509E3"/>
    <w:rsid w:val="00451004"/>
    <w:rsid w:val="004510AD"/>
    <w:rsid w:val="0045120F"/>
    <w:rsid w:val="004512D7"/>
    <w:rsid w:val="00451583"/>
    <w:rsid w:val="00451683"/>
    <w:rsid w:val="004516F8"/>
    <w:rsid w:val="004517D9"/>
    <w:rsid w:val="0045186A"/>
    <w:rsid w:val="004518FF"/>
    <w:rsid w:val="0045194D"/>
    <w:rsid w:val="004519C1"/>
    <w:rsid w:val="00451AAB"/>
    <w:rsid w:val="00451AB3"/>
    <w:rsid w:val="00451CF7"/>
    <w:rsid w:val="00451EA4"/>
    <w:rsid w:val="004521D6"/>
    <w:rsid w:val="00452460"/>
    <w:rsid w:val="00452572"/>
    <w:rsid w:val="004525E9"/>
    <w:rsid w:val="00452757"/>
    <w:rsid w:val="004527A1"/>
    <w:rsid w:val="004528BE"/>
    <w:rsid w:val="00452A9A"/>
    <w:rsid w:val="00452E31"/>
    <w:rsid w:val="00452ED6"/>
    <w:rsid w:val="00452F47"/>
    <w:rsid w:val="00452FA0"/>
    <w:rsid w:val="00453180"/>
    <w:rsid w:val="004531D8"/>
    <w:rsid w:val="00453311"/>
    <w:rsid w:val="00453370"/>
    <w:rsid w:val="004533D5"/>
    <w:rsid w:val="004533D6"/>
    <w:rsid w:val="00453542"/>
    <w:rsid w:val="0045377C"/>
    <w:rsid w:val="00453917"/>
    <w:rsid w:val="004539C4"/>
    <w:rsid w:val="00453AC0"/>
    <w:rsid w:val="00453B53"/>
    <w:rsid w:val="00453BFB"/>
    <w:rsid w:val="00453C05"/>
    <w:rsid w:val="00453D09"/>
    <w:rsid w:val="00453DDE"/>
    <w:rsid w:val="00453E58"/>
    <w:rsid w:val="00453F4F"/>
    <w:rsid w:val="00454012"/>
    <w:rsid w:val="0045401A"/>
    <w:rsid w:val="004540C8"/>
    <w:rsid w:val="00454192"/>
    <w:rsid w:val="004541E1"/>
    <w:rsid w:val="00454281"/>
    <w:rsid w:val="004542A7"/>
    <w:rsid w:val="004542AC"/>
    <w:rsid w:val="004542AD"/>
    <w:rsid w:val="004542E8"/>
    <w:rsid w:val="004544EC"/>
    <w:rsid w:val="004544FE"/>
    <w:rsid w:val="004545A9"/>
    <w:rsid w:val="00454987"/>
    <w:rsid w:val="004549E6"/>
    <w:rsid w:val="00454A5D"/>
    <w:rsid w:val="00454AD3"/>
    <w:rsid w:val="00454B5C"/>
    <w:rsid w:val="00454D0C"/>
    <w:rsid w:val="00454D46"/>
    <w:rsid w:val="00454E3C"/>
    <w:rsid w:val="00454FA7"/>
    <w:rsid w:val="00455003"/>
    <w:rsid w:val="004550D3"/>
    <w:rsid w:val="004554F7"/>
    <w:rsid w:val="00455583"/>
    <w:rsid w:val="004558C9"/>
    <w:rsid w:val="0045592E"/>
    <w:rsid w:val="00455940"/>
    <w:rsid w:val="00455A36"/>
    <w:rsid w:val="00455A9E"/>
    <w:rsid w:val="00455AE5"/>
    <w:rsid w:val="00455C52"/>
    <w:rsid w:val="00455E5D"/>
    <w:rsid w:val="00455EE0"/>
    <w:rsid w:val="00455F30"/>
    <w:rsid w:val="00455F45"/>
    <w:rsid w:val="0045613A"/>
    <w:rsid w:val="004561B5"/>
    <w:rsid w:val="004561C9"/>
    <w:rsid w:val="0045633F"/>
    <w:rsid w:val="00456392"/>
    <w:rsid w:val="00456459"/>
    <w:rsid w:val="0045649E"/>
    <w:rsid w:val="00456769"/>
    <w:rsid w:val="00456835"/>
    <w:rsid w:val="00456A01"/>
    <w:rsid w:val="00456A02"/>
    <w:rsid w:val="00456E37"/>
    <w:rsid w:val="00456FF0"/>
    <w:rsid w:val="004570B2"/>
    <w:rsid w:val="004572C1"/>
    <w:rsid w:val="004573C1"/>
    <w:rsid w:val="004573D3"/>
    <w:rsid w:val="0045759D"/>
    <w:rsid w:val="004575F5"/>
    <w:rsid w:val="00457664"/>
    <w:rsid w:val="004577AE"/>
    <w:rsid w:val="004578AE"/>
    <w:rsid w:val="004578AF"/>
    <w:rsid w:val="00457B55"/>
    <w:rsid w:val="00457CB9"/>
    <w:rsid w:val="00457D55"/>
    <w:rsid w:val="00457DEF"/>
    <w:rsid w:val="00457F3E"/>
    <w:rsid w:val="00457F50"/>
    <w:rsid w:val="00457F79"/>
    <w:rsid w:val="004600BB"/>
    <w:rsid w:val="00460153"/>
    <w:rsid w:val="004603F6"/>
    <w:rsid w:val="00460661"/>
    <w:rsid w:val="004607B4"/>
    <w:rsid w:val="00460A18"/>
    <w:rsid w:val="00460AF3"/>
    <w:rsid w:val="00460AF7"/>
    <w:rsid w:val="00460F47"/>
    <w:rsid w:val="0046102C"/>
    <w:rsid w:val="004611E8"/>
    <w:rsid w:val="00461306"/>
    <w:rsid w:val="0046130C"/>
    <w:rsid w:val="00461310"/>
    <w:rsid w:val="004614D1"/>
    <w:rsid w:val="0046161A"/>
    <w:rsid w:val="00461697"/>
    <w:rsid w:val="004616EC"/>
    <w:rsid w:val="0046180C"/>
    <w:rsid w:val="0046189A"/>
    <w:rsid w:val="00461970"/>
    <w:rsid w:val="00461977"/>
    <w:rsid w:val="00461A69"/>
    <w:rsid w:val="00461BBB"/>
    <w:rsid w:val="00461D60"/>
    <w:rsid w:val="00461DBF"/>
    <w:rsid w:val="00461EF1"/>
    <w:rsid w:val="00461F61"/>
    <w:rsid w:val="00462026"/>
    <w:rsid w:val="0046232E"/>
    <w:rsid w:val="0046238C"/>
    <w:rsid w:val="00462513"/>
    <w:rsid w:val="004625B2"/>
    <w:rsid w:val="00462701"/>
    <w:rsid w:val="00462725"/>
    <w:rsid w:val="00462861"/>
    <w:rsid w:val="00462894"/>
    <w:rsid w:val="004628B9"/>
    <w:rsid w:val="004628F8"/>
    <w:rsid w:val="00462964"/>
    <w:rsid w:val="00462973"/>
    <w:rsid w:val="00462B40"/>
    <w:rsid w:val="00462F7E"/>
    <w:rsid w:val="00463025"/>
    <w:rsid w:val="004634B2"/>
    <w:rsid w:val="00463732"/>
    <w:rsid w:val="00463743"/>
    <w:rsid w:val="00463788"/>
    <w:rsid w:val="0046385A"/>
    <w:rsid w:val="00463A11"/>
    <w:rsid w:val="00463A15"/>
    <w:rsid w:val="00463BE6"/>
    <w:rsid w:val="00463F66"/>
    <w:rsid w:val="00463F89"/>
    <w:rsid w:val="00464069"/>
    <w:rsid w:val="00464130"/>
    <w:rsid w:val="00464287"/>
    <w:rsid w:val="00464490"/>
    <w:rsid w:val="00464664"/>
    <w:rsid w:val="004646A4"/>
    <w:rsid w:val="00464920"/>
    <w:rsid w:val="00464E50"/>
    <w:rsid w:val="00465106"/>
    <w:rsid w:val="00465155"/>
    <w:rsid w:val="00465376"/>
    <w:rsid w:val="0046547D"/>
    <w:rsid w:val="004655E7"/>
    <w:rsid w:val="0046561D"/>
    <w:rsid w:val="00465638"/>
    <w:rsid w:val="004656B6"/>
    <w:rsid w:val="00465968"/>
    <w:rsid w:val="00465ABF"/>
    <w:rsid w:val="00465B52"/>
    <w:rsid w:val="00465BE1"/>
    <w:rsid w:val="00465C1B"/>
    <w:rsid w:val="00465D33"/>
    <w:rsid w:val="00465DAC"/>
    <w:rsid w:val="00465E1C"/>
    <w:rsid w:val="00465FE4"/>
    <w:rsid w:val="00466183"/>
    <w:rsid w:val="004663B5"/>
    <w:rsid w:val="00466472"/>
    <w:rsid w:val="004664A3"/>
    <w:rsid w:val="004667DF"/>
    <w:rsid w:val="004667F3"/>
    <w:rsid w:val="00466844"/>
    <w:rsid w:val="004668D6"/>
    <w:rsid w:val="0046699E"/>
    <w:rsid w:val="00466AD7"/>
    <w:rsid w:val="00466AF7"/>
    <w:rsid w:val="00466CEC"/>
    <w:rsid w:val="00466D8C"/>
    <w:rsid w:val="0046712F"/>
    <w:rsid w:val="004671A4"/>
    <w:rsid w:val="0046731F"/>
    <w:rsid w:val="004674CA"/>
    <w:rsid w:val="0046758A"/>
    <w:rsid w:val="00467778"/>
    <w:rsid w:val="004679A3"/>
    <w:rsid w:val="004679A7"/>
    <w:rsid w:val="004679A8"/>
    <w:rsid w:val="00467A7D"/>
    <w:rsid w:val="00467AB5"/>
    <w:rsid w:val="00467AD8"/>
    <w:rsid w:val="00467B2C"/>
    <w:rsid w:val="00467D0B"/>
    <w:rsid w:val="00467D4A"/>
    <w:rsid w:val="00467EA5"/>
    <w:rsid w:val="00467F76"/>
    <w:rsid w:val="004701A6"/>
    <w:rsid w:val="0047023D"/>
    <w:rsid w:val="004702E6"/>
    <w:rsid w:val="00470554"/>
    <w:rsid w:val="00470B1E"/>
    <w:rsid w:val="00470E96"/>
    <w:rsid w:val="00470EBA"/>
    <w:rsid w:val="00470EDB"/>
    <w:rsid w:val="00470F78"/>
    <w:rsid w:val="00471053"/>
    <w:rsid w:val="0047106B"/>
    <w:rsid w:val="004712C7"/>
    <w:rsid w:val="004712F9"/>
    <w:rsid w:val="0047167C"/>
    <w:rsid w:val="0047167D"/>
    <w:rsid w:val="004717F1"/>
    <w:rsid w:val="004718A8"/>
    <w:rsid w:val="004719AD"/>
    <w:rsid w:val="00471F42"/>
    <w:rsid w:val="004720B8"/>
    <w:rsid w:val="00472351"/>
    <w:rsid w:val="004723B3"/>
    <w:rsid w:val="00472774"/>
    <w:rsid w:val="00472A48"/>
    <w:rsid w:val="00472DE2"/>
    <w:rsid w:val="00472DFB"/>
    <w:rsid w:val="00472E25"/>
    <w:rsid w:val="00472E27"/>
    <w:rsid w:val="00473035"/>
    <w:rsid w:val="004730DE"/>
    <w:rsid w:val="00473192"/>
    <w:rsid w:val="0047332D"/>
    <w:rsid w:val="00473547"/>
    <w:rsid w:val="00473582"/>
    <w:rsid w:val="004736EA"/>
    <w:rsid w:val="004736F6"/>
    <w:rsid w:val="0047392C"/>
    <w:rsid w:val="004739A1"/>
    <w:rsid w:val="00473AAC"/>
    <w:rsid w:val="00473B9F"/>
    <w:rsid w:val="00473BBE"/>
    <w:rsid w:val="00473BF7"/>
    <w:rsid w:val="00473C18"/>
    <w:rsid w:val="00473C71"/>
    <w:rsid w:val="00473D25"/>
    <w:rsid w:val="00473D59"/>
    <w:rsid w:val="00473FAE"/>
    <w:rsid w:val="00473FB1"/>
    <w:rsid w:val="00473FF9"/>
    <w:rsid w:val="0047405F"/>
    <w:rsid w:val="00474094"/>
    <w:rsid w:val="004740CD"/>
    <w:rsid w:val="0047410B"/>
    <w:rsid w:val="004741A6"/>
    <w:rsid w:val="00474277"/>
    <w:rsid w:val="00474389"/>
    <w:rsid w:val="004743AB"/>
    <w:rsid w:val="004743F8"/>
    <w:rsid w:val="004745B5"/>
    <w:rsid w:val="00474751"/>
    <w:rsid w:val="0047495D"/>
    <w:rsid w:val="00474961"/>
    <w:rsid w:val="00474CD3"/>
    <w:rsid w:val="00474D50"/>
    <w:rsid w:val="00474E12"/>
    <w:rsid w:val="00474F8F"/>
    <w:rsid w:val="00475184"/>
    <w:rsid w:val="0047530B"/>
    <w:rsid w:val="0047546F"/>
    <w:rsid w:val="0047554D"/>
    <w:rsid w:val="0047565B"/>
    <w:rsid w:val="0047567B"/>
    <w:rsid w:val="0047579C"/>
    <w:rsid w:val="00475844"/>
    <w:rsid w:val="00475929"/>
    <w:rsid w:val="00475AAC"/>
    <w:rsid w:val="00475AF4"/>
    <w:rsid w:val="00475BD9"/>
    <w:rsid w:val="00475CAC"/>
    <w:rsid w:val="00475ED0"/>
    <w:rsid w:val="00475F11"/>
    <w:rsid w:val="00475F87"/>
    <w:rsid w:val="00476085"/>
    <w:rsid w:val="004760B1"/>
    <w:rsid w:val="00476133"/>
    <w:rsid w:val="00476188"/>
    <w:rsid w:val="004761F7"/>
    <w:rsid w:val="0047646A"/>
    <w:rsid w:val="00476558"/>
    <w:rsid w:val="004765C7"/>
    <w:rsid w:val="0047670F"/>
    <w:rsid w:val="00476803"/>
    <w:rsid w:val="0047682E"/>
    <w:rsid w:val="004768DE"/>
    <w:rsid w:val="004769F9"/>
    <w:rsid w:val="00476C21"/>
    <w:rsid w:val="00476C32"/>
    <w:rsid w:val="00476DC3"/>
    <w:rsid w:val="00476EFF"/>
    <w:rsid w:val="00476F01"/>
    <w:rsid w:val="0047703E"/>
    <w:rsid w:val="004770D2"/>
    <w:rsid w:val="00477279"/>
    <w:rsid w:val="00477337"/>
    <w:rsid w:val="00477405"/>
    <w:rsid w:val="004774A4"/>
    <w:rsid w:val="00477582"/>
    <w:rsid w:val="00477626"/>
    <w:rsid w:val="00477684"/>
    <w:rsid w:val="00477787"/>
    <w:rsid w:val="00477803"/>
    <w:rsid w:val="00477928"/>
    <w:rsid w:val="00477A89"/>
    <w:rsid w:val="00477B91"/>
    <w:rsid w:val="00477D18"/>
    <w:rsid w:val="00477FFB"/>
    <w:rsid w:val="00480156"/>
    <w:rsid w:val="00480178"/>
    <w:rsid w:val="00480230"/>
    <w:rsid w:val="004803AB"/>
    <w:rsid w:val="00480654"/>
    <w:rsid w:val="0048066A"/>
    <w:rsid w:val="004806B0"/>
    <w:rsid w:val="0048079B"/>
    <w:rsid w:val="004807E0"/>
    <w:rsid w:val="00480A51"/>
    <w:rsid w:val="00480B4C"/>
    <w:rsid w:val="00480BDC"/>
    <w:rsid w:val="00480CA5"/>
    <w:rsid w:val="00480D5E"/>
    <w:rsid w:val="00480E0D"/>
    <w:rsid w:val="00480F4C"/>
    <w:rsid w:val="00480F97"/>
    <w:rsid w:val="00480FB1"/>
    <w:rsid w:val="00481217"/>
    <w:rsid w:val="0048128A"/>
    <w:rsid w:val="004816B9"/>
    <w:rsid w:val="004816E9"/>
    <w:rsid w:val="00481ADB"/>
    <w:rsid w:val="00481BD8"/>
    <w:rsid w:val="00481C6E"/>
    <w:rsid w:val="00481DC7"/>
    <w:rsid w:val="0048201E"/>
    <w:rsid w:val="004820D2"/>
    <w:rsid w:val="00482212"/>
    <w:rsid w:val="004822FF"/>
    <w:rsid w:val="004823B3"/>
    <w:rsid w:val="0048244B"/>
    <w:rsid w:val="00482511"/>
    <w:rsid w:val="00482772"/>
    <w:rsid w:val="0048277D"/>
    <w:rsid w:val="00482935"/>
    <w:rsid w:val="00482984"/>
    <w:rsid w:val="00482A96"/>
    <w:rsid w:val="00482C0D"/>
    <w:rsid w:val="00482C10"/>
    <w:rsid w:val="0048301E"/>
    <w:rsid w:val="004830D5"/>
    <w:rsid w:val="00483268"/>
    <w:rsid w:val="00483321"/>
    <w:rsid w:val="0048352A"/>
    <w:rsid w:val="00483547"/>
    <w:rsid w:val="0048367E"/>
    <w:rsid w:val="004836DA"/>
    <w:rsid w:val="004837CD"/>
    <w:rsid w:val="0048396C"/>
    <w:rsid w:val="0048397C"/>
    <w:rsid w:val="004839C2"/>
    <w:rsid w:val="00483CA7"/>
    <w:rsid w:val="00483DA5"/>
    <w:rsid w:val="00483E9D"/>
    <w:rsid w:val="00483F12"/>
    <w:rsid w:val="00484171"/>
    <w:rsid w:val="00484260"/>
    <w:rsid w:val="00484266"/>
    <w:rsid w:val="00484279"/>
    <w:rsid w:val="004842D3"/>
    <w:rsid w:val="00484417"/>
    <w:rsid w:val="004844D2"/>
    <w:rsid w:val="0048450E"/>
    <w:rsid w:val="004845DF"/>
    <w:rsid w:val="00484646"/>
    <w:rsid w:val="0048469A"/>
    <w:rsid w:val="00484758"/>
    <w:rsid w:val="0048479F"/>
    <w:rsid w:val="004847DE"/>
    <w:rsid w:val="0048498D"/>
    <w:rsid w:val="00484AE7"/>
    <w:rsid w:val="00484C74"/>
    <w:rsid w:val="00484CB0"/>
    <w:rsid w:val="00484D25"/>
    <w:rsid w:val="00484DBB"/>
    <w:rsid w:val="00484E39"/>
    <w:rsid w:val="00484E57"/>
    <w:rsid w:val="00484EA9"/>
    <w:rsid w:val="004850AB"/>
    <w:rsid w:val="00485156"/>
    <w:rsid w:val="004851AB"/>
    <w:rsid w:val="0048548C"/>
    <w:rsid w:val="004854C2"/>
    <w:rsid w:val="004854E2"/>
    <w:rsid w:val="00485556"/>
    <w:rsid w:val="00485600"/>
    <w:rsid w:val="00485639"/>
    <w:rsid w:val="00485980"/>
    <w:rsid w:val="00485A19"/>
    <w:rsid w:val="00485A82"/>
    <w:rsid w:val="00485B28"/>
    <w:rsid w:val="00485C84"/>
    <w:rsid w:val="00485D6B"/>
    <w:rsid w:val="00485E9F"/>
    <w:rsid w:val="00485EBD"/>
    <w:rsid w:val="0048602E"/>
    <w:rsid w:val="004860FA"/>
    <w:rsid w:val="004861C7"/>
    <w:rsid w:val="00486255"/>
    <w:rsid w:val="0048625D"/>
    <w:rsid w:val="004864BE"/>
    <w:rsid w:val="004866B8"/>
    <w:rsid w:val="004866F7"/>
    <w:rsid w:val="00486701"/>
    <w:rsid w:val="00486784"/>
    <w:rsid w:val="0048698E"/>
    <w:rsid w:val="00486BB4"/>
    <w:rsid w:val="00486C3F"/>
    <w:rsid w:val="00486D75"/>
    <w:rsid w:val="00486EA7"/>
    <w:rsid w:val="00486FD2"/>
    <w:rsid w:val="00487171"/>
    <w:rsid w:val="004871C6"/>
    <w:rsid w:val="004871F9"/>
    <w:rsid w:val="00487221"/>
    <w:rsid w:val="00487246"/>
    <w:rsid w:val="004872E2"/>
    <w:rsid w:val="004874FA"/>
    <w:rsid w:val="004875CB"/>
    <w:rsid w:val="004876EE"/>
    <w:rsid w:val="0048770B"/>
    <w:rsid w:val="004877CF"/>
    <w:rsid w:val="004879F8"/>
    <w:rsid w:val="00487AF9"/>
    <w:rsid w:val="00487BA6"/>
    <w:rsid w:val="00487CA2"/>
    <w:rsid w:val="00487CE5"/>
    <w:rsid w:val="00487E81"/>
    <w:rsid w:val="00487F52"/>
    <w:rsid w:val="00487F57"/>
    <w:rsid w:val="00487FB6"/>
    <w:rsid w:val="00487FF5"/>
    <w:rsid w:val="00487FFC"/>
    <w:rsid w:val="0049001E"/>
    <w:rsid w:val="00490060"/>
    <w:rsid w:val="004900A9"/>
    <w:rsid w:val="004900CD"/>
    <w:rsid w:val="0049011E"/>
    <w:rsid w:val="00490176"/>
    <w:rsid w:val="004901B3"/>
    <w:rsid w:val="004902F2"/>
    <w:rsid w:val="00490304"/>
    <w:rsid w:val="00490363"/>
    <w:rsid w:val="00490399"/>
    <w:rsid w:val="004903C6"/>
    <w:rsid w:val="004905BD"/>
    <w:rsid w:val="0049085D"/>
    <w:rsid w:val="0049094D"/>
    <w:rsid w:val="00490A4E"/>
    <w:rsid w:val="00490A5D"/>
    <w:rsid w:val="00490BAB"/>
    <w:rsid w:val="00490C17"/>
    <w:rsid w:val="00490C1B"/>
    <w:rsid w:val="00490C3E"/>
    <w:rsid w:val="00490D06"/>
    <w:rsid w:val="00490DC1"/>
    <w:rsid w:val="00490F8D"/>
    <w:rsid w:val="00490FA7"/>
    <w:rsid w:val="00490FB7"/>
    <w:rsid w:val="00490FFC"/>
    <w:rsid w:val="00491045"/>
    <w:rsid w:val="004910A0"/>
    <w:rsid w:val="0049121C"/>
    <w:rsid w:val="004912F0"/>
    <w:rsid w:val="00491358"/>
    <w:rsid w:val="0049135A"/>
    <w:rsid w:val="00491457"/>
    <w:rsid w:val="00491508"/>
    <w:rsid w:val="00491616"/>
    <w:rsid w:val="00491873"/>
    <w:rsid w:val="0049189F"/>
    <w:rsid w:val="004918B8"/>
    <w:rsid w:val="004919A8"/>
    <w:rsid w:val="004919FA"/>
    <w:rsid w:val="00491A5D"/>
    <w:rsid w:val="00491A5E"/>
    <w:rsid w:val="00491AD5"/>
    <w:rsid w:val="00491BCC"/>
    <w:rsid w:val="00491C99"/>
    <w:rsid w:val="00491C9A"/>
    <w:rsid w:val="00491CC0"/>
    <w:rsid w:val="00491FE9"/>
    <w:rsid w:val="0049206A"/>
    <w:rsid w:val="004920B8"/>
    <w:rsid w:val="00492198"/>
    <w:rsid w:val="00492213"/>
    <w:rsid w:val="0049228B"/>
    <w:rsid w:val="00492451"/>
    <w:rsid w:val="004924EB"/>
    <w:rsid w:val="004925AD"/>
    <w:rsid w:val="004925C2"/>
    <w:rsid w:val="004925D7"/>
    <w:rsid w:val="004925E9"/>
    <w:rsid w:val="0049298F"/>
    <w:rsid w:val="00492BC1"/>
    <w:rsid w:val="00492C2C"/>
    <w:rsid w:val="00492CCE"/>
    <w:rsid w:val="00492CE1"/>
    <w:rsid w:val="00492D6C"/>
    <w:rsid w:val="00492D94"/>
    <w:rsid w:val="00492EA1"/>
    <w:rsid w:val="00492F92"/>
    <w:rsid w:val="00492FD1"/>
    <w:rsid w:val="0049302B"/>
    <w:rsid w:val="004930C0"/>
    <w:rsid w:val="004931EF"/>
    <w:rsid w:val="004934F3"/>
    <w:rsid w:val="0049360C"/>
    <w:rsid w:val="00493635"/>
    <w:rsid w:val="004936C4"/>
    <w:rsid w:val="00493722"/>
    <w:rsid w:val="0049396B"/>
    <w:rsid w:val="004939B0"/>
    <w:rsid w:val="004939B3"/>
    <w:rsid w:val="00493B1B"/>
    <w:rsid w:val="00493BB9"/>
    <w:rsid w:val="00493C04"/>
    <w:rsid w:val="00493DAE"/>
    <w:rsid w:val="00494172"/>
    <w:rsid w:val="0049465B"/>
    <w:rsid w:val="0049472F"/>
    <w:rsid w:val="004947D7"/>
    <w:rsid w:val="00494859"/>
    <w:rsid w:val="004948CA"/>
    <w:rsid w:val="004949EC"/>
    <w:rsid w:val="00494A92"/>
    <w:rsid w:val="00494B91"/>
    <w:rsid w:val="00494BAB"/>
    <w:rsid w:val="00494D76"/>
    <w:rsid w:val="00494F42"/>
    <w:rsid w:val="00494F83"/>
    <w:rsid w:val="00495070"/>
    <w:rsid w:val="004950FD"/>
    <w:rsid w:val="0049515B"/>
    <w:rsid w:val="0049532E"/>
    <w:rsid w:val="004953B0"/>
    <w:rsid w:val="004954DA"/>
    <w:rsid w:val="0049556E"/>
    <w:rsid w:val="0049577A"/>
    <w:rsid w:val="0049586D"/>
    <w:rsid w:val="00495928"/>
    <w:rsid w:val="00495A04"/>
    <w:rsid w:val="00495A59"/>
    <w:rsid w:val="00495C3B"/>
    <w:rsid w:val="00495FA5"/>
    <w:rsid w:val="004960D2"/>
    <w:rsid w:val="0049612F"/>
    <w:rsid w:val="00496196"/>
    <w:rsid w:val="004963D6"/>
    <w:rsid w:val="004964AE"/>
    <w:rsid w:val="004964F3"/>
    <w:rsid w:val="00496521"/>
    <w:rsid w:val="0049658D"/>
    <w:rsid w:val="0049685E"/>
    <w:rsid w:val="004969D2"/>
    <w:rsid w:val="00496A83"/>
    <w:rsid w:val="00496A90"/>
    <w:rsid w:val="00496AC2"/>
    <w:rsid w:val="00496C4B"/>
    <w:rsid w:val="00496CA2"/>
    <w:rsid w:val="00496CC0"/>
    <w:rsid w:val="00496CCD"/>
    <w:rsid w:val="00496D36"/>
    <w:rsid w:val="00496E0D"/>
    <w:rsid w:val="004970A9"/>
    <w:rsid w:val="0049717C"/>
    <w:rsid w:val="004971E4"/>
    <w:rsid w:val="0049733B"/>
    <w:rsid w:val="004973F0"/>
    <w:rsid w:val="0049748E"/>
    <w:rsid w:val="0049752A"/>
    <w:rsid w:val="0049756E"/>
    <w:rsid w:val="00497631"/>
    <w:rsid w:val="00497766"/>
    <w:rsid w:val="00497B26"/>
    <w:rsid w:val="00497B40"/>
    <w:rsid w:val="00497CFF"/>
    <w:rsid w:val="00497D4F"/>
    <w:rsid w:val="00497DA7"/>
    <w:rsid w:val="00497DE8"/>
    <w:rsid w:val="00497E2B"/>
    <w:rsid w:val="00497EEC"/>
    <w:rsid w:val="004A000D"/>
    <w:rsid w:val="004A00CB"/>
    <w:rsid w:val="004A06BD"/>
    <w:rsid w:val="004A0964"/>
    <w:rsid w:val="004A09BB"/>
    <w:rsid w:val="004A0A04"/>
    <w:rsid w:val="004A0A06"/>
    <w:rsid w:val="004A0A23"/>
    <w:rsid w:val="004A0A51"/>
    <w:rsid w:val="004A0A59"/>
    <w:rsid w:val="004A0A7B"/>
    <w:rsid w:val="004A0ADD"/>
    <w:rsid w:val="004A0D1B"/>
    <w:rsid w:val="004A0E43"/>
    <w:rsid w:val="004A0EE8"/>
    <w:rsid w:val="004A0F86"/>
    <w:rsid w:val="004A10EC"/>
    <w:rsid w:val="004A11F6"/>
    <w:rsid w:val="004A1249"/>
    <w:rsid w:val="004A12F4"/>
    <w:rsid w:val="004A1328"/>
    <w:rsid w:val="004A15CB"/>
    <w:rsid w:val="004A1613"/>
    <w:rsid w:val="004A18E3"/>
    <w:rsid w:val="004A1AC2"/>
    <w:rsid w:val="004A1AE9"/>
    <w:rsid w:val="004A1BCA"/>
    <w:rsid w:val="004A1C11"/>
    <w:rsid w:val="004A1D02"/>
    <w:rsid w:val="004A1E00"/>
    <w:rsid w:val="004A1E6C"/>
    <w:rsid w:val="004A1FC3"/>
    <w:rsid w:val="004A2061"/>
    <w:rsid w:val="004A2079"/>
    <w:rsid w:val="004A2097"/>
    <w:rsid w:val="004A20A9"/>
    <w:rsid w:val="004A20CE"/>
    <w:rsid w:val="004A2527"/>
    <w:rsid w:val="004A257C"/>
    <w:rsid w:val="004A2599"/>
    <w:rsid w:val="004A25DF"/>
    <w:rsid w:val="004A2650"/>
    <w:rsid w:val="004A27BA"/>
    <w:rsid w:val="004A282C"/>
    <w:rsid w:val="004A2956"/>
    <w:rsid w:val="004A2A83"/>
    <w:rsid w:val="004A2BD2"/>
    <w:rsid w:val="004A2C97"/>
    <w:rsid w:val="004A2CE5"/>
    <w:rsid w:val="004A2D05"/>
    <w:rsid w:val="004A2D27"/>
    <w:rsid w:val="004A2DD1"/>
    <w:rsid w:val="004A2DE8"/>
    <w:rsid w:val="004A2DFE"/>
    <w:rsid w:val="004A2F3A"/>
    <w:rsid w:val="004A30B2"/>
    <w:rsid w:val="004A323D"/>
    <w:rsid w:val="004A3292"/>
    <w:rsid w:val="004A340C"/>
    <w:rsid w:val="004A3461"/>
    <w:rsid w:val="004A3528"/>
    <w:rsid w:val="004A35EA"/>
    <w:rsid w:val="004A36BF"/>
    <w:rsid w:val="004A3793"/>
    <w:rsid w:val="004A37EE"/>
    <w:rsid w:val="004A3A5C"/>
    <w:rsid w:val="004A3A7A"/>
    <w:rsid w:val="004A3AE0"/>
    <w:rsid w:val="004A3BD3"/>
    <w:rsid w:val="004A3BD6"/>
    <w:rsid w:val="004A4060"/>
    <w:rsid w:val="004A4070"/>
    <w:rsid w:val="004A43BC"/>
    <w:rsid w:val="004A4566"/>
    <w:rsid w:val="004A4655"/>
    <w:rsid w:val="004A4774"/>
    <w:rsid w:val="004A479F"/>
    <w:rsid w:val="004A48B1"/>
    <w:rsid w:val="004A4BEB"/>
    <w:rsid w:val="004A4D94"/>
    <w:rsid w:val="004A504D"/>
    <w:rsid w:val="004A5358"/>
    <w:rsid w:val="004A54BF"/>
    <w:rsid w:val="004A54ED"/>
    <w:rsid w:val="004A5510"/>
    <w:rsid w:val="004A5547"/>
    <w:rsid w:val="004A5818"/>
    <w:rsid w:val="004A5868"/>
    <w:rsid w:val="004A59AF"/>
    <w:rsid w:val="004A59D9"/>
    <w:rsid w:val="004A5A68"/>
    <w:rsid w:val="004A5C4B"/>
    <w:rsid w:val="004A5D04"/>
    <w:rsid w:val="004A5D90"/>
    <w:rsid w:val="004A5DD2"/>
    <w:rsid w:val="004A5EB5"/>
    <w:rsid w:val="004A5EBA"/>
    <w:rsid w:val="004A5ECA"/>
    <w:rsid w:val="004A5F58"/>
    <w:rsid w:val="004A6027"/>
    <w:rsid w:val="004A6046"/>
    <w:rsid w:val="004A6141"/>
    <w:rsid w:val="004A6258"/>
    <w:rsid w:val="004A63E1"/>
    <w:rsid w:val="004A6406"/>
    <w:rsid w:val="004A64DF"/>
    <w:rsid w:val="004A651C"/>
    <w:rsid w:val="004A6905"/>
    <w:rsid w:val="004A6A1F"/>
    <w:rsid w:val="004A6AC2"/>
    <w:rsid w:val="004A6CAE"/>
    <w:rsid w:val="004A6D1F"/>
    <w:rsid w:val="004A6D39"/>
    <w:rsid w:val="004A6E53"/>
    <w:rsid w:val="004A6EA1"/>
    <w:rsid w:val="004A6ED5"/>
    <w:rsid w:val="004A6EDD"/>
    <w:rsid w:val="004A7026"/>
    <w:rsid w:val="004A7176"/>
    <w:rsid w:val="004A71FD"/>
    <w:rsid w:val="004A732B"/>
    <w:rsid w:val="004A7352"/>
    <w:rsid w:val="004A7437"/>
    <w:rsid w:val="004A7494"/>
    <w:rsid w:val="004A7527"/>
    <w:rsid w:val="004A75B7"/>
    <w:rsid w:val="004A75D1"/>
    <w:rsid w:val="004A764B"/>
    <w:rsid w:val="004A7745"/>
    <w:rsid w:val="004A786C"/>
    <w:rsid w:val="004A78D6"/>
    <w:rsid w:val="004A7957"/>
    <w:rsid w:val="004A798E"/>
    <w:rsid w:val="004A7AEB"/>
    <w:rsid w:val="004A7CF1"/>
    <w:rsid w:val="004B0143"/>
    <w:rsid w:val="004B024B"/>
    <w:rsid w:val="004B034F"/>
    <w:rsid w:val="004B0403"/>
    <w:rsid w:val="004B0578"/>
    <w:rsid w:val="004B088C"/>
    <w:rsid w:val="004B0963"/>
    <w:rsid w:val="004B0A39"/>
    <w:rsid w:val="004B0A4C"/>
    <w:rsid w:val="004B0C14"/>
    <w:rsid w:val="004B0D6B"/>
    <w:rsid w:val="004B0DFF"/>
    <w:rsid w:val="004B1003"/>
    <w:rsid w:val="004B100B"/>
    <w:rsid w:val="004B10E4"/>
    <w:rsid w:val="004B1284"/>
    <w:rsid w:val="004B1406"/>
    <w:rsid w:val="004B1637"/>
    <w:rsid w:val="004B186C"/>
    <w:rsid w:val="004B1950"/>
    <w:rsid w:val="004B1A90"/>
    <w:rsid w:val="004B1AF1"/>
    <w:rsid w:val="004B1BA4"/>
    <w:rsid w:val="004B1BC3"/>
    <w:rsid w:val="004B1C3D"/>
    <w:rsid w:val="004B1C97"/>
    <w:rsid w:val="004B1CA3"/>
    <w:rsid w:val="004B1D3C"/>
    <w:rsid w:val="004B1D40"/>
    <w:rsid w:val="004B1F00"/>
    <w:rsid w:val="004B2026"/>
    <w:rsid w:val="004B2130"/>
    <w:rsid w:val="004B216B"/>
    <w:rsid w:val="004B217E"/>
    <w:rsid w:val="004B245E"/>
    <w:rsid w:val="004B24D3"/>
    <w:rsid w:val="004B2844"/>
    <w:rsid w:val="004B2848"/>
    <w:rsid w:val="004B2961"/>
    <w:rsid w:val="004B2C94"/>
    <w:rsid w:val="004B2D10"/>
    <w:rsid w:val="004B2D45"/>
    <w:rsid w:val="004B2DA0"/>
    <w:rsid w:val="004B2EB0"/>
    <w:rsid w:val="004B2F76"/>
    <w:rsid w:val="004B3241"/>
    <w:rsid w:val="004B32DE"/>
    <w:rsid w:val="004B3323"/>
    <w:rsid w:val="004B3378"/>
    <w:rsid w:val="004B3387"/>
    <w:rsid w:val="004B33D6"/>
    <w:rsid w:val="004B33FF"/>
    <w:rsid w:val="004B34E7"/>
    <w:rsid w:val="004B350C"/>
    <w:rsid w:val="004B3510"/>
    <w:rsid w:val="004B3517"/>
    <w:rsid w:val="004B3580"/>
    <w:rsid w:val="004B3633"/>
    <w:rsid w:val="004B3637"/>
    <w:rsid w:val="004B36B8"/>
    <w:rsid w:val="004B3A90"/>
    <w:rsid w:val="004B3ABA"/>
    <w:rsid w:val="004B3ADD"/>
    <w:rsid w:val="004B3BEA"/>
    <w:rsid w:val="004B3CCB"/>
    <w:rsid w:val="004B3CD0"/>
    <w:rsid w:val="004B3D6C"/>
    <w:rsid w:val="004B3FA4"/>
    <w:rsid w:val="004B3FAD"/>
    <w:rsid w:val="004B400C"/>
    <w:rsid w:val="004B424C"/>
    <w:rsid w:val="004B4380"/>
    <w:rsid w:val="004B4385"/>
    <w:rsid w:val="004B43EE"/>
    <w:rsid w:val="004B45FF"/>
    <w:rsid w:val="004B4629"/>
    <w:rsid w:val="004B479D"/>
    <w:rsid w:val="004B4C18"/>
    <w:rsid w:val="004B4D5A"/>
    <w:rsid w:val="004B4D5C"/>
    <w:rsid w:val="004B4D78"/>
    <w:rsid w:val="004B4E1C"/>
    <w:rsid w:val="004B4F0F"/>
    <w:rsid w:val="004B5132"/>
    <w:rsid w:val="004B51F0"/>
    <w:rsid w:val="004B529B"/>
    <w:rsid w:val="004B548F"/>
    <w:rsid w:val="004B5515"/>
    <w:rsid w:val="004B5726"/>
    <w:rsid w:val="004B5753"/>
    <w:rsid w:val="004B57B0"/>
    <w:rsid w:val="004B5A6A"/>
    <w:rsid w:val="004B5B51"/>
    <w:rsid w:val="004B5D67"/>
    <w:rsid w:val="004B601C"/>
    <w:rsid w:val="004B646E"/>
    <w:rsid w:val="004B64D7"/>
    <w:rsid w:val="004B6522"/>
    <w:rsid w:val="004B65C0"/>
    <w:rsid w:val="004B6661"/>
    <w:rsid w:val="004B6669"/>
    <w:rsid w:val="004B6A23"/>
    <w:rsid w:val="004B6C51"/>
    <w:rsid w:val="004B6C56"/>
    <w:rsid w:val="004B6C84"/>
    <w:rsid w:val="004B6E1A"/>
    <w:rsid w:val="004B6F38"/>
    <w:rsid w:val="004B6FE3"/>
    <w:rsid w:val="004B701A"/>
    <w:rsid w:val="004B7060"/>
    <w:rsid w:val="004B70B1"/>
    <w:rsid w:val="004B70E9"/>
    <w:rsid w:val="004B7202"/>
    <w:rsid w:val="004B7212"/>
    <w:rsid w:val="004B7251"/>
    <w:rsid w:val="004B72F7"/>
    <w:rsid w:val="004B73F4"/>
    <w:rsid w:val="004B7426"/>
    <w:rsid w:val="004B7430"/>
    <w:rsid w:val="004B74A8"/>
    <w:rsid w:val="004B7519"/>
    <w:rsid w:val="004B75FC"/>
    <w:rsid w:val="004B77DE"/>
    <w:rsid w:val="004B77FD"/>
    <w:rsid w:val="004B7BDA"/>
    <w:rsid w:val="004B7C00"/>
    <w:rsid w:val="004B7C4C"/>
    <w:rsid w:val="004B7CAD"/>
    <w:rsid w:val="004B7E41"/>
    <w:rsid w:val="004B7E9F"/>
    <w:rsid w:val="004B7FE1"/>
    <w:rsid w:val="004B7FF4"/>
    <w:rsid w:val="004C0010"/>
    <w:rsid w:val="004C00A4"/>
    <w:rsid w:val="004C00B5"/>
    <w:rsid w:val="004C020E"/>
    <w:rsid w:val="004C0409"/>
    <w:rsid w:val="004C065F"/>
    <w:rsid w:val="004C070A"/>
    <w:rsid w:val="004C0771"/>
    <w:rsid w:val="004C0809"/>
    <w:rsid w:val="004C085E"/>
    <w:rsid w:val="004C08AE"/>
    <w:rsid w:val="004C09FF"/>
    <w:rsid w:val="004C0A3E"/>
    <w:rsid w:val="004C0C9F"/>
    <w:rsid w:val="004C0CC6"/>
    <w:rsid w:val="004C0D2C"/>
    <w:rsid w:val="004C0D9D"/>
    <w:rsid w:val="004C103A"/>
    <w:rsid w:val="004C107A"/>
    <w:rsid w:val="004C111C"/>
    <w:rsid w:val="004C1121"/>
    <w:rsid w:val="004C1137"/>
    <w:rsid w:val="004C1227"/>
    <w:rsid w:val="004C13A2"/>
    <w:rsid w:val="004C1543"/>
    <w:rsid w:val="004C1663"/>
    <w:rsid w:val="004C17D4"/>
    <w:rsid w:val="004C18B4"/>
    <w:rsid w:val="004C195F"/>
    <w:rsid w:val="004C19B1"/>
    <w:rsid w:val="004C19FE"/>
    <w:rsid w:val="004C1A3B"/>
    <w:rsid w:val="004C1A9E"/>
    <w:rsid w:val="004C1B6A"/>
    <w:rsid w:val="004C1BB1"/>
    <w:rsid w:val="004C1C7C"/>
    <w:rsid w:val="004C1CEB"/>
    <w:rsid w:val="004C1DB9"/>
    <w:rsid w:val="004C1E18"/>
    <w:rsid w:val="004C1F26"/>
    <w:rsid w:val="004C1F63"/>
    <w:rsid w:val="004C1F8A"/>
    <w:rsid w:val="004C2097"/>
    <w:rsid w:val="004C2101"/>
    <w:rsid w:val="004C2201"/>
    <w:rsid w:val="004C2296"/>
    <w:rsid w:val="004C22F0"/>
    <w:rsid w:val="004C2513"/>
    <w:rsid w:val="004C28CB"/>
    <w:rsid w:val="004C2971"/>
    <w:rsid w:val="004C29B8"/>
    <w:rsid w:val="004C2A04"/>
    <w:rsid w:val="004C2AE6"/>
    <w:rsid w:val="004C2BD1"/>
    <w:rsid w:val="004C2E02"/>
    <w:rsid w:val="004C2E27"/>
    <w:rsid w:val="004C2EC0"/>
    <w:rsid w:val="004C2FA1"/>
    <w:rsid w:val="004C308E"/>
    <w:rsid w:val="004C30F4"/>
    <w:rsid w:val="004C338D"/>
    <w:rsid w:val="004C34E2"/>
    <w:rsid w:val="004C353B"/>
    <w:rsid w:val="004C39BE"/>
    <w:rsid w:val="004C39E6"/>
    <w:rsid w:val="004C39EB"/>
    <w:rsid w:val="004C3A1C"/>
    <w:rsid w:val="004C3ACE"/>
    <w:rsid w:val="004C3BB0"/>
    <w:rsid w:val="004C3DF9"/>
    <w:rsid w:val="004C3E52"/>
    <w:rsid w:val="004C3EC1"/>
    <w:rsid w:val="004C3F76"/>
    <w:rsid w:val="004C3F81"/>
    <w:rsid w:val="004C3FC8"/>
    <w:rsid w:val="004C4050"/>
    <w:rsid w:val="004C420C"/>
    <w:rsid w:val="004C42A1"/>
    <w:rsid w:val="004C4629"/>
    <w:rsid w:val="004C47C2"/>
    <w:rsid w:val="004C47F5"/>
    <w:rsid w:val="004C4BEE"/>
    <w:rsid w:val="004C4C4D"/>
    <w:rsid w:val="004C4CB2"/>
    <w:rsid w:val="004C4D74"/>
    <w:rsid w:val="004C4DA2"/>
    <w:rsid w:val="004C519C"/>
    <w:rsid w:val="004C5282"/>
    <w:rsid w:val="004C52A1"/>
    <w:rsid w:val="004C52C0"/>
    <w:rsid w:val="004C54C4"/>
    <w:rsid w:val="004C55B7"/>
    <w:rsid w:val="004C59E2"/>
    <w:rsid w:val="004C5A77"/>
    <w:rsid w:val="004C5AA4"/>
    <w:rsid w:val="004C5B17"/>
    <w:rsid w:val="004C5BF3"/>
    <w:rsid w:val="004C5C0E"/>
    <w:rsid w:val="004C5C9E"/>
    <w:rsid w:val="004C5CB8"/>
    <w:rsid w:val="004C5D96"/>
    <w:rsid w:val="004C5DAF"/>
    <w:rsid w:val="004C5E28"/>
    <w:rsid w:val="004C5E59"/>
    <w:rsid w:val="004C5FD4"/>
    <w:rsid w:val="004C5FE2"/>
    <w:rsid w:val="004C61CF"/>
    <w:rsid w:val="004C6202"/>
    <w:rsid w:val="004C6450"/>
    <w:rsid w:val="004C6471"/>
    <w:rsid w:val="004C64BC"/>
    <w:rsid w:val="004C65DE"/>
    <w:rsid w:val="004C6629"/>
    <w:rsid w:val="004C67AE"/>
    <w:rsid w:val="004C684F"/>
    <w:rsid w:val="004C6990"/>
    <w:rsid w:val="004C69AA"/>
    <w:rsid w:val="004C69FA"/>
    <w:rsid w:val="004C6AAE"/>
    <w:rsid w:val="004C6B35"/>
    <w:rsid w:val="004C6B4E"/>
    <w:rsid w:val="004C6CBE"/>
    <w:rsid w:val="004C6D5A"/>
    <w:rsid w:val="004C6DEE"/>
    <w:rsid w:val="004C6F74"/>
    <w:rsid w:val="004C6F89"/>
    <w:rsid w:val="004C7133"/>
    <w:rsid w:val="004C71AC"/>
    <w:rsid w:val="004C71FC"/>
    <w:rsid w:val="004C732B"/>
    <w:rsid w:val="004C75F7"/>
    <w:rsid w:val="004C7822"/>
    <w:rsid w:val="004C7A89"/>
    <w:rsid w:val="004C7B92"/>
    <w:rsid w:val="004D0138"/>
    <w:rsid w:val="004D028E"/>
    <w:rsid w:val="004D0353"/>
    <w:rsid w:val="004D0457"/>
    <w:rsid w:val="004D04E3"/>
    <w:rsid w:val="004D065A"/>
    <w:rsid w:val="004D0B56"/>
    <w:rsid w:val="004D0BB5"/>
    <w:rsid w:val="004D0C6D"/>
    <w:rsid w:val="004D0CC2"/>
    <w:rsid w:val="004D0D83"/>
    <w:rsid w:val="004D0E39"/>
    <w:rsid w:val="004D0EBB"/>
    <w:rsid w:val="004D0EDA"/>
    <w:rsid w:val="004D0F0D"/>
    <w:rsid w:val="004D0F3C"/>
    <w:rsid w:val="004D0FF3"/>
    <w:rsid w:val="004D11CD"/>
    <w:rsid w:val="004D12C5"/>
    <w:rsid w:val="004D12D1"/>
    <w:rsid w:val="004D13BD"/>
    <w:rsid w:val="004D1501"/>
    <w:rsid w:val="004D152C"/>
    <w:rsid w:val="004D15F4"/>
    <w:rsid w:val="004D17EB"/>
    <w:rsid w:val="004D1990"/>
    <w:rsid w:val="004D199B"/>
    <w:rsid w:val="004D19E9"/>
    <w:rsid w:val="004D1AC8"/>
    <w:rsid w:val="004D1BB9"/>
    <w:rsid w:val="004D1CA3"/>
    <w:rsid w:val="004D1D10"/>
    <w:rsid w:val="004D1F04"/>
    <w:rsid w:val="004D2196"/>
    <w:rsid w:val="004D21B8"/>
    <w:rsid w:val="004D2203"/>
    <w:rsid w:val="004D221B"/>
    <w:rsid w:val="004D236A"/>
    <w:rsid w:val="004D2398"/>
    <w:rsid w:val="004D23CC"/>
    <w:rsid w:val="004D23E4"/>
    <w:rsid w:val="004D24B5"/>
    <w:rsid w:val="004D2539"/>
    <w:rsid w:val="004D2836"/>
    <w:rsid w:val="004D287D"/>
    <w:rsid w:val="004D2972"/>
    <w:rsid w:val="004D2A03"/>
    <w:rsid w:val="004D2A25"/>
    <w:rsid w:val="004D2B97"/>
    <w:rsid w:val="004D2C63"/>
    <w:rsid w:val="004D2C70"/>
    <w:rsid w:val="004D2C98"/>
    <w:rsid w:val="004D2CDC"/>
    <w:rsid w:val="004D2E27"/>
    <w:rsid w:val="004D2E44"/>
    <w:rsid w:val="004D2F3A"/>
    <w:rsid w:val="004D2F7F"/>
    <w:rsid w:val="004D3115"/>
    <w:rsid w:val="004D3142"/>
    <w:rsid w:val="004D3216"/>
    <w:rsid w:val="004D32CE"/>
    <w:rsid w:val="004D33CB"/>
    <w:rsid w:val="004D3448"/>
    <w:rsid w:val="004D3498"/>
    <w:rsid w:val="004D3513"/>
    <w:rsid w:val="004D359A"/>
    <w:rsid w:val="004D3620"/>
    <w:rsid w:val="004D39EC"/>
    <w:rsid w:val="004D3A55"/>
    <w:rsid w:val="004D3B75"/>
    <w:rsid w:val="004D3D42"/>
    <w:rsid w:val="004D3D74"/>
    <w:rsid w:val="004D3E30"/>
    <w:rsid w:val="004D400F"/>
    <w:rsid w:val="004D4118"/>
    <w:rsid w:val="004D4201"/>
    <w:rsid w:val="004D4241"/>
    <w:rsid w:val="004D441B"/>
    <w:rsid w:val="004D4713"/>
    <w:rsid w:val="004D48B5"/>
    <w:rsid w:val="004D48FD"/>
    <w:rsid w:val="004D4909"/>
    <w:rsid w:val="004D4EB6"/>
    <w:rsid w:val="004D4EE4"/>
    <w:rsid w:val="004D4F82"/>
    <w:rsid w:val="004D50CF"/>
    <w:rsid w:val="004D5183"/>
    <w:rsid w:val="004D519A"/>
    <w:rsid w:val="004D51D0"/>
    <w:rsid w:val="004D52A3"/>
    <w:rsid w:val="004D533D"/>
    <w:rsid w:val="004D53E6"/>
    <w:rsid w:val="004D548E"/>
    <w:rsid w:val="004D54A3"/>
    <w:rsid w:val="004D54ED"/>
    <w:rsid w:val="004D5518"/>
    <w:rsid w:val="004D5591"/>
    <w:rsid w:val="004D598B"/>
    <w:rsid w:val="004D59BC"/>
    <w:rsid w:val="004D5CBB"/>
    <w:rsid w:val="004D5CC9"/>
    <w:rsid w:val="004D5FE6"/>
    <w:rsid w:val="004D60AD"/>
    <w:rsid w:val="004D6179"/>
    <w:rsid w:val="004D620B"/>
    <w:rsid w:val="004D62B7"/>
    <w:rsid w:val="004D6492"/>
    <w:rsid w:val="004D65E2"/>
    <w:rsid w:val="004D6734"/>
    <w:rsid w:val="004D678E"/>
    <w:rsid w:val="004D68B1"/>
    <w:rsid w:val="004D68BC"/>
    <w:rsid w:val="004D6B87"/>
    <w:rsid w:val="004D6BC2"/>
    <w:rsid w:val="004D6BF0"/>
    <w:rsid w:val="004D6D5D"/>
    <w:rsid w:val="004D6D5F"/>
    <w:rsid w:val="004D6DF4"/>
    <w:rsid w:val="004D70B1"/>
    <w:rsid w:val="004D72E7"/>
    <w:rsid w:val="004D72F2"/>
    <w:rsid w:val="004D77C6"/>
    <w:rsid w:val="004D782D"/>
    <w:rsid w:val="004D7883"/>
    <w:rsid w:val="004D7C72"/>
    <w:rsid w:val="004D7CD8"/>
    <w:rsid w:val="004D7F8B"/>
    <w:rsid w:val="004D7FE3"/>
    <w:rsid w:val="004E0172"/>
    <w:rsid w:val="004E02A6"/>
    <w:rsid w:val="004E03D5"/>
    <w:rsid w:val="004E040E"/>
    <w:rsid w:val="004E0438"/>
    <w:rsid w:val="004E044D"/>
    <w:rsid w:val="004E0502"/>
    <w:rsid w:val="004E0536"/>
    <w:rsid w:val="004E0673"/>
    <w:rsid w:val="004E071D"/>
    <w:rsid w:val="004E07C9"/>
    <w:rsid w:val="004E09C5"/>
    <w:rsid w:val="004E0A72"/>
    <w:rsid w:val="004E0BA0"/>
    <w:rsid w:val="004E0C3B"/>
    <w:rsid w:val="004E0ED5"/>
    <w:rsid w:val="004E103B"/>
    <w:rsid w:val="004E10E7"/>
    <w:rsid w:val="004E1200"/>
    <w:rsid w:val="004E123E"/>
    <w:rsid w:val="004E1428"/>
    <w:rsid w:val="004E15BD"/>
    <w:rsid w:val="004E15EC"/>
    <w:rsid w:val="004E1609"/>
    <w:rsid w:val="004E16F2"/>
    <w:rsid w:val="004E1708"/>
    <w:rsid w:val="004E173E"/>
    <w:rsid w:val="004E1912"/>
    <w:rsid w:val="004E1A1A"/>
    <w:rsid w:val="004E1B79"/>
    <w:rsid w:val="004E1BA2"/>
    <w:rsid w:val="004E1E39"/>
    <w:rsid w:val="004E2276"/>
    <w:rsid w:val="004E227B"/>
    <w:rsid w:val="004E234D"/>
    <w:rsid w:val="004E26BB"/>
    <w:rsid w:val="004E26CE"/>
    <w:rsid w:val="004E2767"/>
    <w:rsid w:val="004E285F"/>
    <w:rsid w:val="004E286A"/>
    <w:rsid w:val="004E2AA6"/>
    <w:rsid w:val="004E2B4F"/>
    <w:rsid w:val="004E2BA8"/>
    <w:rsid w:val="004E2C70"/>
    <w:rsid w:val="004E2CD5"/>
    <w:rsid w:val="004E2E5D"/>
    <w:rsid w:val="004E2FE0"/>
    <w:rsid w:val="004E30F1"/>
    <w:rsid w:val="004E336D"/>
    <w:rsid w:val="004E36DC"/>
    <w:rsid w:val="004E37A9"/>
    <w:rsid w:val="004E384A"/>
    <w:rsid w:val="004E38DE"/>
    <w:rsid w:val="004E3A09"/>
    <w:rsid w:val="004E3BEB"/>
    <w:rsid w:val="004E3C0A"/>
    <w:rsid w:val="004E3EEE"/>
    <w:rsid w:val="004E3F46"/>
    <w:rsid w:val="004E3F96"/>
    <w:rsid w:val="004E4076"/>
    <w:rsid w:val="004E4088"/>
    <w:rsid w:val="004E4132"/>
    <w:rsid w:val="004E41E6"/>
    <w:rsid w:val="004E42EA"/>
    <w:rsid w:val="004E4349"/>
    <w:rsid w:val="004E4382"/>
    <w:rsid w:val="004E43A0"/>
    <w:rsid w:val="004E449D"/>
    <w:rsid w:val="004E4600"/>
    <w:rsid w:val="004E460F"/>
    <w:rsid w:val="004E46AB"/>
    <w:rsid w:val="004E46FE"/>
    <w:rsid w:val="004E470C"/>
    <w:rsid w:val="004E475F"/>
    <w:rsid w:val="004E476D"/>
    <w:rsid w:val="004E47B4"/>
    <w:rsid w:val="004E4984"/>
    <w:rsid w:val="004E4ABA"/>
    <w:rsid w:val="004E4B46"/>
    <w:rsid w:val="004E506C"/>
    <w:rsid w:val="004E514F"/>
    <w:rsid w:val="004E52C5"/>
    <w:rsid w:val="004E548E"/>
    <w:rsid w:val="004E559C"/>
    <w:rsid w:val="004E56C7"/>
    <w:rsid w:val="004E5A61"/>
    <w:rsid w:val="004E5AB5"/>
    <w:rsid w:val="004E5B1D"/>
    <w:rsid w:val="004E5B8C"/>
    <w:rsid w:val="004E5B8F"/>
    <w:rsid w:val="004E5BA9"/>
    <w:rsid w:val="004E5EBF"/>
    <w:rsid w:val="004E5FB9"/>
    <w:rsid w:val="004E603D"/>
    <w:rsid w:val="004E637E"/>
    <w:rsid w:val="004E64F2"/>
    <w:rsid w:val="004E6509"/>
    <w:rsid w:val="004E6531"/>
    <w:rsid w:val="004E654A"/>
    <w:rsid w:val="004E6726"/>
    <w:rsid w:val="004E6778"/>
    <w:rsid w:val="004E67DF"/>
    <w:rsid w:val="004E6907"/>
    <w:rsid w:val="004E6951"/>
    <w:rsid w:val="004E6996"/>
    <w:rsid w:val="004E6CB7"/>
    <w:rsid w:val="004E6D10"/>
    <w:rsid w:val="004E6D59"/>
    <w:rsid w:val="004E6D7A"/>
    <w:rsid w:val="004E6F71"/>
    <w:rsid w:val="004E724F"/>
    <w:rsid w:val="004E738F"/>
    <w:rsid w:val="004E74AB"/>
    <w:rsid w:val="004E74DD"/>
    <w:rsid w:val="004E74EB"/>
    <w:rsid w:val="004E7700"/>
    <w:rsid w:val="004E78EA"/>
    <w:rsid w:val="004E7933"/>
    <w:rsid w:val="004E7A88"/>
    <w:rsid w:val="004E7C11"/>
    <w:rsid w:val="004E7CE5"/>
    <w:rsid w:val="004E7CE9"/>
    <w:rsid w:val="004F001F"/>
    <w:rsid w:val="004F0059"/>
    <w:rsid w:val="004F008A"/>
    <w:rsid w:val="004F0283"/>
    <w:rsid w:val="004F02FF"/>
    <w:rsid w:val="004F03B7"/>
    <w:rsid w:val="004F0538"/>
    <w:rsid w:val="004F0678"/>
    <w:rsid w:val="004F0735"/>
    <w:rsid w:val="004F0D75"/>
    <w:rsid w:val="004F0E53"/>
    <w:rsid w:val="004F0E9A"/>
    <w:rsid w:val="004F0EA1"/>
    <w:rsid w:val="004F10BC"/>
    <w:rsid w:val="004F11CF"/>
    <w:rsid w:val="004F128F"/>
    <w:rsid w:val="004F1343"/>
    <w:rsid w:val="004F137D"/>
    <w:rsid w:val="004F15AF"/>
    <w:rsid w:val="004F1630"/>
    <w:rsid w:val="004F170A"/>
    <w:rsid w:val="004F17A5"/>
    <w:rsid w:val="004F183E"/>
    <w:rsid w:val="004F193F"/>
    <w:rsid w:val="004F1B42"/>
    <w:rsid w:val="004F1B93"/>
    <w:rsid w:val="004F1D04"/>
    <w:rsid w:val="004F1D49"/>
    <w:rsid w:val="004F1EEB"/>
    <w:rsid w:val="004F1FA2"/>
    <w:rsid w:val="004F20C5"/>
    <w:rsid w:val="004F2260"/>
    <w:rsid w:val="004F22AE"/>
    <w:rsid w:val="004F22C8"/>
    <w:rsid w:val="004F22DD"/>
    <w:rsid w:val="004F2439"/>
    <w:rsid w:val="004F250B"/>
    <w:rsid w:val="004F2565"/>
    <w:rsid w:val="004F2593"/>
    <w:rsid w:val="004F25AA"/>
    <w:rsid w:val="004F2843"/>
    <w:rsid w:val="004F29A7"/>
    <w:rsid w:val="004F2A12"/>
    <w:rsid w:val="004F2E99"/>
    <w:rsid w:val="004F305D"/>
    <w:rsid w:val="004F31C4"/>
    <w:rsid w:val="004F34FB"/>
    <w:rsid w:val="004F35B3"/>
    <w:rsid w:val="004F364E"/>
    <w:rsid w:val="004F36F2"/>
    <w:rsid w:val="004F381A"/>
    <w:rsid w:val="004F39A5"/>
    <w:rsid w:val="004F3A62"/>
    <w:rsid w:val="004F3B3F"/>
    <w:rsid w:val="004F3BCF"/>
    <w:rsid w:val="004F3C35"/>
    <w:rsid w:val="004F3ED1"/>
    <w:rsid w:val="004F3F65"/>
    <w:rsid w:val="004F3FE6"/>
    <w:rsid w:val="004F405C"/>
    <w:rsid w:val="004F4079"/>
    <w:rsid w:val="004F40FE"/>
    <w:rsid w:val="004F41FC"/>
    <w:rsid w:val="004F42E6"/>
    <w:rsid w:val="004F43ED"/>
    <w:rsid w:val="004F442B"/>
    <w:rsid w:val="004F44A8"/>
    <w:rsid w:val="004F45A7"/>
    <w:rsid w:val="004F4826"/>
    <w:rsid w:val="004F487F"/>
    <w:rsid w:val="004F4B62"/>
    <w:rsid w:val="004F4C09"/>
    <w:rsid w:val="004F4C3A"/>
    <w:rsid w:val="004F4C4D"/>
    <w:rsid w:val="004F4C5E"/>
    <w:rsid w:val="004F4DCF"/>
    <w:rsid w:val="004F4E0A"/>
    <w:rsid w:val="004F4E0C"/>
    <w:rsid w:val="004F4E4E"/>
    <w:rsid w:val="004F4F40"/>
    <w:rsid w:val="004F50A8"/>
    <w:rsid w:val="004F5144"/>
    <w:rsid w:val="004F5173"/>
    <w:rsid w:val="004F51B2"/>
    <w:rsid w:val="004F51ED"/>
    <w:rsid w:val="004F53AF"/>
    <w:rsid w:val="004F53B2"/>
    <w:rsid w:val="004F55FE"/>
    <w:rsid w:val="004F5663"/>
    <w:rsid w:val="004F5683"/>
    <w:rsid w:val="004F5692"/>
    <w:rsid w:val="004F56D0"/>
    <w:rsid w:val="004F56FA"/>
    <w:rsid w:val="004F577C"/>
    <w:rsid w:val="004F5878"/>
    <w:rsid w:val="004F58AE"/>
    <w:rsid w:val="004F58C4"/>
    <w:rsid w:val="004F58E9"/>
    <w:rsid w:val="004F5A50"/>
    <w:rsid w:val="004F5BBD"/>
    <w:rsid w:val="004F5CB1"/>
    <w:rsid w:val="004F5D0F"/>
    <w:rsid w:val="004F5DFA"/>
    <w:rsid w:val="004F5E62"/>
    <w:rsid w:val="004F620B"/>
    <w:rsid w:val="004F620D"/>
    <w:rsid w:val="004F63F7"/>
    <w:rsid w:val="004F6587"/>
    <w:rsid w:val="004F65A7"/>
    <w:rsid w:val="004F688C"/>
    <w:rsid w:val="004F6AE4"/>
    <w:rsid w:val="004F6AEA"/>
    <w:rsid w:val="004F6C39"/>
    <w:rsid w:val="004F6C3E"/>
    <w:rsid w:val="004F6C67"/>
    <w:rsid w:val="004F6EC9"/>
    <w:rsid w:val="004F6EFD"/>
    <w:rsid w:val="004F70F4"/>
    <w:rsid w:val="004F7269"/>
    <w:rsid w:val="004F72B4"/>
    <w:rsid w:val="004F747D"/>
    <w:rsid w:val="004F7513"/>
    <w:rsid w:val="004F7659"/>
    <w:rsid w:val="004F776C"/>
    <w:rsid w:val="004F77EB"/>
    <w:rsid w:val="004F7860"/>
    <w:rsid w:val="004F7B78"/>
    <w:rsid w:val="004F7BFE"/>
    <w:rsid w:val="004F7C07"/>
    <w:rsid w:val="004F7CE1"/>
    <w:rsid w:val="004F7D0D"/>
    <w:rsid w:val="004F7D0E"/>
    <w:rsid w:val="004F7DF8"/>
    <w:rsid w:val="004F7EF5"/>
    <w:rsid w:val="005000E1"/>
    <w:rsid w:val="00500111"/>
    <w:rsid w:val="00500257"/>
    <w:rsid w:val="00500271"/>
    <w:rsid w:val="00500331"/>
    <w:rsid w:val="00500443"/>
    <w:rsid w:val="005004F1"/>
    <w:rsid w:val="0050067C"/>
    <w:rsid w:val="005007D9"/>
    <w:rsid w:val="00500A23"/>
    <w:rsid w:val="00500DA7"/>
    <w:rsid w:val="00500E91"/>
    <w:rsid w:val="00500ECC"/>
    <w:rsid w:val="00500FCE"/>
    <w:rsid w:val="00501164"/>
    <w:rsid w:val="00501255"/>
    <w:rsid w:val="00501269"/>
    <w:rsid w:val="0050150F"/>
    <w:rsid w:val="00501535"/>
    <w:rsid w:val="0050180C"/>
    <w:rsid w:val="00501A2A"/>
    <w:rsid w:val="00501A90"/>
    <w:rsid w:val="00501B06"/>
    <w:rsid w:val="00501D0B"/>
    <w:rsid w:val="00501FD2"/>
    <w:rsid w:val="0050224C"/>
    <w:rsid w:val="005022D1"/>
    <w:rsid w:val="005024A4"/>
    <w:rsid w:val="005024CC"/>
    <w:rsid w:val="00502518"/>
    <w:rsid w:val="00502719"/>
    <w:rsid w:val="005027A5"/>
    <w:rsid w:val="00502929"/>
    <w:rsid w:val="0050293A"/>
    <w:rsid w:val="005029B9"/>
    <w:rsid w:val="00502AB3"/>
    <w:rsid w:val="00502B16"/>
    <w:rsid w:val="00502D76"/>
    <w:rsid w:val="00502DE0"/>
    <w:rsid w:val="00502F61"/>
    <w:rsid w:val="00503208"/>
    <w:rsid w:val="005032D8"/>
    <w:rsid w:val="0050352D"/>
    <w:rsid w:val="0050386F"/>
    <w:rsid w:val="00503895"/>
    <w:rsid w:val="00503897"/>
    <w:rsid w:val="00503A7F"/>
    <w:rsid w:val="00503B15"/>
    <w:rsid w:val="00503DBD"/>
    <w:rsid w:val="00503E45"/>
    <w:rsid w:val="00503E80"/>
    <w:rsid w:val="005041C1"/>
    <w:rsid w:val="00504236"/>
    <w:rsid w:val="00504494"/>
    <w:rsid w:val="005045DF"/>
    <w:rsid w:val="00504711"/>
    <w:rsid w:val="00504A1A"/>
    <w:rsid w:val="00504BB4"/>
    <w:rsid w:val="00504BBC"/>
    <w:rsid w:val="00504C36"/>
    <w:rsid w:val="005051D6"/>
    <w:rsid w:val="0050531D"/>
    <w:rsid w:val="00505343"/>
    <w:rsid w:val="00505375"/>
    <w:rsid w:val="005054F9"/>
    <w:rsid w:val="00505834"/>
    <w:rsid w:val="00505EBE"/>
    <w:rsid w:val="00505FD9"/>
    <w:rsid w:val="00506012"/>
    <w:rsid w:val="005062B6"/>
    <w:rsid w:val="00506447"/>
    <w:rsid w:val="00506454"/>
    <w:rsid w:val="00506529"/>
    <w:rsid w:val="00506795"/>
    <w:rsid w:val="00506799"/>
    <w:rsid w:val="00506A4B"/>
    <w:rsid w:val="00506A7C"/>
    <w:rsid w:val="00506B00"/>
    <w:rsid w:val="00506B93"/>
    <w:rsid w:val="00506D3F"/>
    <w:rsid w:val="00506E7D"/>
    <w:rsid w:val="00506EFE"/>
    <w:rsid w:val="00506F67"/>
    <w:rsid w:val="00506FEE"/>
    <w:rsid w:val="0050700E"/>
    <w:rsid w:val="00507103"/>
    <w:rsid w:val="00507196"/>
    <w:rsid w:val="0050721E"/>
    <w:rsid w:val="0050732D"/>
    <w:rsid w:val="00507346"/>
    <w:rsid w:val="005073EB"/>
    <w:rsid w:val="005074A5"/>
    <w:rsid w:val="005074F9"/>
    <w:rsid w:val="0050754A"/>
    <w:rsid w:val="0050755F"/>
    <w:rsid w:val="0050756E"/>
    <w:rsid w:val="00507631"/>
    <w:rsid w:val="00507676"/>
    <w:rsid w:val="005076E1"/>
    <w:rsid w:val="00507723"/>
    <w:rsid w:val="0050773F"/>
    <w:rsid w:val="00507791"/>
    <w:rsid w:val="00507822"/>
    <w:rsid w:val="00507A7A"/>
    <w:rsid w:val="00507CB6"/>
    <w:rsid w:val="00507EA8"/>
    <w:rsid w:val="00507FB1"/>
    <w:rsid w:val="00507FD1"/>
    <w:rsid w:val="0051007F"/>
    <w:rsid w:val="00510083"/>
    <w:rsid w:val="00510170"/>
    <w:rsid w:val="0051028A"/>
    <w:rsid w:val="00510302"/>
    <w:rsid w:val="005104AD"/>
    <w:rsid w:val="005106BD"/>
    <w:rsid w:val="005106D8"/>
    <w:rsid w:val="00510719"/>
    <w:rsid w:val="00510794"/>
    <w:rsid w:val="0051092C"/>
    <w:rsid w:val="00510932"/>
    <w:rsid w:val="00510A2B"/>
    <w:rsid w:val="00510B25"/>
    <w:rsid w:val="00510B36"/>
    <w:rsid w:val="00510BD8"/>
    <w:rsid w:val="00510FC6"/>
    <w:rsid w:val="00511068"/>
    <w:rsid w:val="00511180"/>
    <w:rsid w:val="005112B2"/>
    <w:rsid w:val="005114CF"/>
    <w:rsid w:val="005114FE"/>
    <w:rsid w:val="00511876"/>
    <w:rsid w:val="0051196C"/>
    <w:rsid w:val="00511AE1"/>
    <w:rsid w:val="00511B03"/>
    <w:rsid w:val="00511B76"/>
    <w:rsid w:val="00511D11"/>
    <w:rsid w:val="00511D41"/>
    <w:rsid w:val="00511E10"/>
    <w:rsid w:val="00511F9E"/>
    <w:rsid w:val="00512044"/>
    <w:rsid w:val="005120A8"/>
    <w:rsid w:val="00512242"/>
    <w:rsid w:val="005123FE"/>
    <w:rsid w:val="00512530"/>
    <w:rsid w:val="00512629"/>
    <w:rsid w:val="005126F5"/>
    <w:rsid w:val="00512818"/>
    <w:rsid w:val="005129CD"/>
    <w:rsid w:val="005129D6"/>
    <w:rsid w:val="00512A74"/>
    <w:rsid w:val="00512BB7"/>
    <w:rsid w:val="00512CB2"/>
    <w:rsid w:val="00512D33"/>
    <w:rsid w:val="00512D65"/>
    <w:rsid w:val="00512E71"/>
    <w:rsid w:val="00512F53"/>
    <w:rsid w:val="005132FD"/>
    <w:rsid w:val="00513331"/>
    <w:rsid w:val="005133A8"/>
    <w:rsid w:val="00513457"/>
    <w:rsid w:val="00513492"/>
    <w:rsid w:val="00513598"/>
    <w:rsid w:val="00513758"/>
    <w:rsid w:val="00513A3E"/>
    <w:rsid w:val="00513D1A"/>
    <w:rsid w:val="00513D66"/>
    <w:rsid w:val="00513D98"/>
    <w:rsid w:val="00513DB9"/>
    <w:rsid w:val="00513DE9"/>
    <w:rsid w:val="00513E6F"/>
    <w:rsid w:val="00513FFC"/>
    <w:rsid w:val="0051429E"/>
    <w:rsid w:val="005144EC"/>
    <w:rsid w:val="00514585"/>
    <w:rsid w:val="005147B7"/>
    <w:rsid w:val="005148A5"/>
    <w:rsid w:val="005148C9"/>
    <w:rsid w:val="00514AAB"/>
    <w:rsid w:val="00514AAE"/>
    <w:rsid w:val="00514BAD"/>
    <w:rsid w:val="00514BD9"/>
    <w:rsid w:val="00514C9C"/>
    <w:rsid w:val="00514D2A"/>
    <w:rsid w:val="00514F9B"/>
    <w:rsid w:val="00515017"/>
    <w:rsid w:val="0051501A"/>
    <w:rsid w:val="00515164"/>
    <w:rsid w:val="00515264"/>
    <w:rsid w:val="005152C3"/>
    <w:rsid w:val="00515415"/>
    <w:rsid w:val="00515561"/>
    <w:rsid w:val="0051560C"/>
    <w:rsid w:val="00515737"/>
    <w:rsid w:val="005157BF"/>
    <w:rsid w:val="005157F2"/>
    <w:rsid w:val="005158B1"/>
    <w:rsid w:val="005158B9"/>
    <w:rsid w:val="00515BCC"/>
    <w:rsid w:val="00515F1E"/>
    <w:rsid w:val="0051600F"/>
    <w:rsid w:val="0051609C"/>
    <w:rsid w:val="005161F3"/>
    <w:rsid w:val="00516288"/>
    <w:rsid w:val="005162B3"/>
    <w:rsid w:val="0051658F"/>
    <w:rsid w:val="005165DE"/>
    <w:rsid w:val="005166BC"/>
    <w:rsid w:val="0051671E"/>
    <w:rsid w:val="00516AAB"/>
    <w:rsid w:val="00516BC2"/>
    <w:rsid w:val="00516C37"/>
    <w:rsid w:val="00516CB7"/>
    <w:rsid w:val="00516D09"/>
    <w:rsid w:val="00516E9C"/>
    <w:rsid w:val="00516ECF"/>
    <w:rsid w:val="00516EF3"/>
    <w:rsid w:val="0051708F"/>
    <w:rsid w:val="005170F8"/>
    <w:rsid w:val="005171DA"/>
    <w:rsid w:val="005171E2"/>
    <w:rsid w:val="00517286"/>
    <w:rsid w:val="005172BA"/>
    <w:rsid w:val="0051733B"/>
    <w:rsid w:val="00517341"/>
    <w:rsid w:val="00517343"/>
    <w:rsid w:val="0051763B"/>
    <w:rsid w:val="0051773A"/>
    <w:rsid w:val="005178B6"/>
    <w:rsid w:val="00517AFB"/>
    <w:rsid w:val="00517B17"/>
    <w:rsid w:val="00517BDA"/>
    <w:rsid w:val="00517EF2"/>
    <w:rsid w:val="00520031"/>
    <w:rsid w:val="00520068"/>
    <w:rsid w:val="0052009F"/>
    <w:rsid w:val="00520106"/>
    <w:rsid w:val="00520214"/>
    <w:rsid w:val="00520295"/>
    <w:rsid w:val="005205D0"/>
    <w:rsid w:val="00520807"/>
    <w:rsid w:val="005208CF"/>
    <w:rsid w:val="00520908"/>
    <w:rsid w:val="00520A54"/>
    <w:rsid w:val="00520A7A"/>
    <w:rsid w:val="00520AC5"/>
    <w:rsid w:val="00520B84"/>
    <w:rsid w:val="00520DAE"/>
    <w:rsid w:val="00520F58"/>
    <w:rsid w:val="00521011"/>
    <w:rsid w:val="00521058"/>
    <w:rsid w:val="0052111C"/>
    <w:rsid w:val="0052117F"/>
    <w:rsid w:val="005211FB"/>
    <w:rsid w:val="0052123E"/>
    <w:rsid w:val="00521264"/>
    <w:rsid w:val="0052129F"/>
    <w:rsid w:val="005212AD"/>
    <w:rsid w:val="00521360"/>
    <w:rsid w:val="0052139B"/>
    <w:rsid w:val="0052150B"/>
    <w:rsid w:val="00521A24"/>
    <w:rsid w:val="00521C96"/>
    <w:rsid w:val="00521D6F"/>
    <w:rsid w:val="00521FA3"/>
    <w:rsid w:val="00521FB8"/>
    <w:rsid w:val="00522187"/>
    <w:rsid w:val="00522578"/>
    <w:rsid w:val="0052267C"/>
    <w:rsid w:val="0052272B"/>
    <w:rsid w:val="00522991"/>
    <w:rsid w:val="00522AE5"/>
    <w:rsid w:val="00522C82"/>
    <w:rsid w:val="00522CBB"/>
    <w:rsid w:val="00522EC3"/>
    <w:rsid w:val="00522F3A"/>
    <w:rsid w:val="00522F3D"/>
    <w:rsid w:val="0052308A"/>
    <w:rsid w:val="00523151"/>
    <w:rsid w:val="005231CD"/>
    <w:rsid w:val="005234E3"/>
    <w:rsid w:val="0052359B"/>
    <w:rsid w:val="0052365C"/>
    <w:rsid w:val="005236A5"/>
    <w:rsid w:val="0052379B"/>
    <w:rsid w:val="005237AF"/>
    <w:rsid w:val="0052386D"/>
    <w:rsid w:val="005239DF"/>
    <w:rsid w:val="00523B29"/>
    <w:rsid w:val="00523B95"/>
    <w:rsid w:val="00523D02"/>
    <w:rsid w:val="00524028"/>
    <w:rsid w:val="00524074"/>
    <w:rsid w:val="00524292"/>
    <w:rsid w:val="0052444D"/>
    <w:rsid w:val="0052449C"/>
    <w:rsid w:val="0052453A"/>
    <w:rsid w:val="005245E4"/>
    <w:rsid w:val="00524607"/>
    <w:rsid w:val="00524615"/>
    <w:rsid w:val="00524630"/>
    <w:rsid w:val="0052479E"/>
    <w:rsid w:val="005247C0"/>
    <w:rsid w:val="00524A5A"/>
    <w:rsid w:val="00524AC4"/>
    <w:rsid w:val="00524B82"/>
    <w:rsid w:val="00524DA6"/>
    <w:rsid w:val="0052504B"/>
    <w:rsid w:val="0052510F"/>
    <w:rsid w:val="005251A3"/>
    <w:rsid w:val="00525379"/>
    <w:rsid w:val="0052554D"/>
    <w:rsid w:val="00525659"/>
    <w:rsid w:val="0052585F"/>
    <w:rsid w:val="005258F8"/>
    <w:rsid w:val="00525B75"/>
    <w:rsid w:val="00525BC9"/>
    <w:rsid w:val="00525C19"/>
    <w:rsid w:val="00525F24"/>
    <w:rsid w:val="00525FD3"/>
    <w:rsid w:val="0052639C"/>
    <w:rsid w:val="005263C3"/>
    <w:rsid w:val="00526416"/>
    <w:rsid w:val="005265EF"/>
    <w:rsid w:val="00526907"/>
    <w:rsid w:val="00526B4F"/>
    <w:rsid w:val="00526FE9"/>
    <w:rsid w:val="005273F8"/>
    <w:rsid w:val="00527550"/>
    <w:rsid w:val="005276E8"/>
    <w:rsid w:val="00527984"/>
    <w:rsid w:val="005279BD"/>
    <w:rsid w:val="00527AFB"/>
    <w:rsid w:val="00527B23"/>
    <w:rsid w:val="00527B4D"/>
    <w:rsid w:val="00527D01"/>
    <w:rsid w:val="00527F6E"/>
    <w:rsid w:val="00527F90"/>
    <w:rsid w:val="00527FBA"/>
    <w:rsid w:val="0053006A"/>
    <w:rsid w:val="0053034E"/>
    <w:rsid w:val="005303C5"/>
    <w:rsid w:val="005303CC"/>
    <w:rsid w:val="00530511"/>
    <w:rsid w:val="005305F7"/>
    <w:rsid w:val="00530615"/>
    <w:rsid w:val="0053069D"/>
    <w:rsid w:val="005307F3"/>
    <w:rsid w:val="00530975"/>
    <w:rsid w:val="00530AC5"/>
    <w:rsid w:val="00530B22"/>
    <w:rsid w:val="00530BB9"/>
    <w:rsid w:val="00530BC3"/>
    <w:rsid w:val="00530BCE"/>
    <w:rsid w:val="00530C56"/>
    <w:rsid w:val="00530E31"/>
    <w:rsid w:val="00530E4D"/>
    <w:rsid w:val="00531030"/>
    <w:rsid w:val="005310F8"/>
    <w:rsid w:val="0053115C"/>
    <w:rsid w:val="00531187"/>
    <w:rsid w:val="0053119F"/>
    <w:rsid w:val="005312E9"/>
    <w:rsid w:val="00531318"/>
    <w:rsid w:val="00531390"/>
    <w:rsid w:val="005314CB"/>
    <w:rsid w:val="005315D9"/>
    <w:rsid w:val="00531889"/>
    <w:rsid w:val="0053196A"/>
    <w:rsid w:val="00531B23"/>
    <w:rsid w:val="00531BDD"/>
    <w:rsid w:val="00531E7E"/>
    <w:rsid w:val="00531F2E"/>
    <w:rsid w:val="00531F8F"/>
    <w:rsid w:val="005320D1"/>
    <w:rsid w:val="00532460"/>
    <w:rsid w:val="0053256F"/>
    <w:rsid w:val="00532591"/>
    <w:rsid w:val="0053277C"/>
    <w:rsid w:val="005329CC"/>
    <w:rsid w:val="00532D3B"/>
    <w:rsid w:val="00533032"/>
    <w:rsid w:val="00533152"/>
    <w:rsid w:val="00533278"/>
    <w:rsid w:val="005333CA"/>
    <w:rsid w:val="0053351A"/>
    <w:rsid w:val="00533672"/>
    <w:rsid w:val="005337FC"/>
    <w:rsid w:val="00533821"/>
    <w:rsid w:val="00533981"/>
    <w:rsid w:val="005339E1"/>
    <w:rsid w:val="00533AC1"/>
    <w:rsid w:val="00533B34"/>
    <w:rsid w:val="00533B3B"/>
    <w:rsid w:val="00533B7B"/>
    <w:rsid w:val="00533D10"/>
    <w:rsid w:val="00533EB2"/>
    <w:rsid w:val="00533ED8"/>
    <w:rsid w:val="00534062"/>
    <w:rsid w:val="005341ED"/>
    <w:rsid w:val="0053420B"/>
    <w:rsid w:val="005342CF"/>
    <w:rsid w:val="005343B3"/>
    <w:rsid w:val="00534465"/>
    <w:rsid w:val="00534614"/>
    <w:rsid w:val="00534661"/>
    <w:rsid w:val="00534849"/>
    <w:rsid w:val="0053484E"/>
    <w:rsid w:val="00534895"/>
    <w:rsid w:val="00534952"/>
    <w:rsid w:val="00534992"/>
    <w:rsid w:val="00534D26"/>
    <w:rsid w:val="00534F08"/>
    <w:rsid w:val="00534FAB"/>
    <w:rsid w:val="00535036"/>
    <w:rsid w:val="00535072"/>
    <w:rsid w:val="00535229"/>
    <w:rsid w:val="005352AE"/>
    <w:rsid w:val="00535347"/>
    <w:rsid w:val="005353AB"/>
    <w:rsid w:val="00535486"/>
    <w:rsid w:val="005355B1"/>
    <w:rsid w:val="0053573D"/>
    <w:rsid w:val="00535829"/>
    <w:rsid w:val="005358AB"/>
    <w:rsid w:val="005358E0"/>
    <w:rsid w:val="00535A07"/>
    <w:rsid w:val="00535AD5"/>
    <w:rsid w:val="00535B82"/>
    <w:rsid w:val="00535CD3"/>
    <w:rsid w:val="00535D56"/>
    <w:rsid w:val="00535D7E"/>
    <w:rsid w:val="00535D9A"/>
    <w:rsid w:val="00535DAE"/>
    <w:rsid w:val="00535F71"/>
    <w:rsid w:val="00535FB4"/>
    <w:rsid w:val="00535FCD"/>
    <w:rsid w:val="005360E6"/>
    <w:rsid w:val="00536186"/>
    <w:rsid w:val="00536245"/>
    <w:rsid w:val="00536570"/>
    <w:rsid w:val="00536644"/>
    <w:rsid w:val="00536649"/>
    <w:rsid w:val="0053675B"/>
    <w:rsid w:val="00536877"/>
    <w:rsid w:val="00536885"/>
    <w:rsid w:val="005368B9"/>
    <w:rsid w:val="00536A3E"/>
    <w:rsid w:val="00536AB3"/>
    <w:rsid w:val="00536BE7"/>
    <w:rsid w:val="00536C6F"/>
    <w:rsid w:val="00536C77"/>
    <w:rsid w:val="00536CEE"/>
    <w:rsid w:val="00536CF0"/>
    <w:rsid w:val="00536E67"/>
    <w:rsid w:val="00536FFA"/>
    <w:rsid w:val="0053731F"/>
    <w:rsid w:val="00537352"/>
    <w:rsid w:val="005373CB"/>
    <w:rsid w:val="005374D4"/>
    <w:rsid w:val="0053750B"/>
    <w:rsid w:val="005375E5"/>
    <w:rsid w:val="005378BE"/>
    <w:rsid w:val="005379A5"/>
    <w:rsid w:val="00537AC1"/>
    <w:rsid w:val="00537BA1"/>
    <w:rsid w:val="00537C27"/>
    <w:rsid w:val="00537C2E"/>
    <w:rsid w:val="00537D77"/>
    <w:rsid w:val="0054008A"/>
    <w:rsid w:val="005400BE"/>
    <w:rsid w:val="005400D4"/>
    <w:rsid w:val="0054037C"/>
    <w:rsid w:val="00540563"/>
    <w:rsid w:val="00540658"/>
    <w:rsid w:val="0054069A"/>
    <w:rsid w:val="005408AC"/>
    <w:rsid w:val="005409D5"/>
    <w:rsid w:val="00540BB3"/>
    <w:rsid w:val="00540CA4"/>
    <w:rsid w:val="00540DA8"/>
    <w:rsid w:val="00540E7E"/>
    <w:rsid w:val="0054105F"/>
    <w:rsid w:val="0054109C"/>
    <w:rsid w:val="00541296"/>
    <w:rsid w:val="00541527"/>
    <w:rsid w:val="00541631"/>
    <w:rsid w:val="00541659"/>
    <w:rsid w:val="005416A4"/>
    <w:rsid w:val="005416FC"/>
    <w:rsid w:val="0054181C"/>
    <w:rsid w:val="00541AF6"/>
    <w:rsid w:val="00541E56"/>
    <w:rsid w:val="00542251"/>
    <w:rsid w:val="0054258E"/>
    <w:rsid w:val="005426EE"/>
    <w:rsid w:val="00542771"/>
    <w:rsid w:val="005427DD"/>
    <w:rsid w:val="00542836"/>
    <w:rsid w:val="005429D9"/>
    <w:rsid w:val="00542A23"/>
    <w:rsid w:val="00542ABA"/>
    <w:rsid w:val="00542D12"/>
    <w:rsid w:val="00542ECF"/>
    <w:rsid w:val="00542F2B"/>
    <w:rsid w:val="0054301A"/>
    <w:rsid w:val="0054316C"/>
    <w:rsid w:val="00543207"/>
    <w:rsid w:val="005432BE"/>
    <w:rsid w:val="005432DC"/>
    <w:rsid w:val="005433FA"/>
    <w:rsid w:val="0054341F"/>
    <w:rsid w:val="005434D3"/>
    <w:rsid w:val="005434F3"/>
    <w:rsid w:val="0054369B"/>
    <w:rsid w:val="0054378F"/>
    <w:rsid w:val="005437A0"/>
    <w:rsid w:val="005437E4"/>
    <w:rsid w:val="0054380B"/>
    <w:rsid w:val="0054384C"/>
    <w:rsid w:val="00543B39"/>
    <w:rsid w:val="00543BC8"/>
    <w:rsid w:val="00543C5C"/>
    <w:rsid w:val="00543D07"/>
    <w:rsid w:val="00543F4C"/>
    <w:rsid w:val="00543F5F"/>
    <w:rsid w:val="00544032"/>
    <w:rsid w:val="00544055"/>
    <w:rsid w:val="005441C2"/>
    <w:rsid w:val="00544274"/>
    <w:rsid w:val="0054458A"/>
    <w:rsid w:val="00544827"/>
    <w:rsid w:val="0054483C"/>
    <w:rsid w:val="005448BC"/>
    <w:rsid w:val="005448CC"/>
    <w:rsid w:val="005448E8"/>
    <w:rsid w:val="00544B5A"/>
    <w:rsid w:val="00544C7D"/>
    <w:rsid w:val="00544CBE"/>
    <w:rsid w:val="00544EFE"/>
    <w:rsid w:val="00544F60"/>
    <w:rsid w:val="00545101"/>
    <w:rsid w:val="0054519E"/>
    <w:rsid w:val="005451C4"/>
    <w:rsid w:val="00545202"/>
    <w:rsid w:val="005455D3"/>
    <w:rsid w:val="005455E8"/>
    <w:rsid w:val="005456B5"/>
    <w:rsid w:val="005456C4"/>
    <w:rsid w:val="005457B2"/>
    <w:rsid w:val="0054584D"/>
    <w:rsid w:val="00545902"/>
    <w:rsid w:val="0054593F"/>
    <w:rsid w:val="00545AB7"/>
    <w:rsid w:val="00545B2C"/>
    <w:rsid w:val="00545BA5"/>
    <w:rsid w:val="00545BF3"/>
    <w:rsid w:val="00545D54"/>
    <w:rsid w:val="00545DB3"/>
    <w:rsid w:val="00546008"/>
    <w:rsid w:val="005460B9"/>
    <w:rsid w:val="0054611C"/>
    <w:rsid w:val="00546146"/>
    <w:rsid w:val="005461AC"/>
    <w:rsid w:val="00546311"/>
    <w:rsid w:val="005464D9"/>
    <w:rsid w:val="0054655F"/>
    <w:rsid w:val="005465F8"/>
    <w:rsid w:val="005465FB"/>
    <w:rsid w:val="005466AF"/>
    <w:rsid w:val="0054684E"/>
    <w:rsid w:val="00546863"/>
    <w:rsid w:val="00546941"/>
    <w:rsid w:val="005469F3"/>
    <w:rsid w:val="00546ABE"/>
    <w:rsid w:val="00546D48"/>
    <w:rsid w:val="00546E3E"/>
    <w:rsid w:val="00546E74"/>
    <w:rsid w:val="00546E9B"/>
    <w:rsid w:val="00546EA9"/>
    <w:rsid w:val="00546F55"/>
    <w:rsid w:val="00546FE2"/>
    <w:rsid w:val="00547033"/>
    <w:rsid w:val="00547043"/>
    <w:rsid w:val="00547198"/>
    <w:rsid w:val="005472B9"/>
    <w:rsid w:val="005474E3"/>
    <w:rsid w:val="00547604"/>
    <w:rsid w:val="00547655"/>
    <w:rsid w:val="005476D6"/>
    <w:rsid w:val="0054777C"/>
    <w:rsid w:val="0054786B"/>
    <w:rsid w:val="0054789D"/>
    <w:rsid w:val="005478BB"/>
    <w:rsid w:val="00547997"/>
    <w:rsid w:val="00547B6E"/>
    <w:rsid w:val="00547C62"/>
    <w:rsid w:val="00547D31"/>
    <w:rsid w:val="00547EDA"/>
    <w:rsid w:val="00547F13"/>
    <w:rsid w:val="00547F14"/>
    <w:rsid w:val="00550653"/>
    <w:rsid w:val="00550A4D"/>
    <w:rsid w:val="00550AF7"/>
    <w:rsid w:val="00550E2C"/>
    <w:rsid w:val="0055112B"/>
    <w:rsid w:val="005511D9"/>
    <w:rsid w:val="00551361"/>
    <w:rsid w:val="0055176F"/>
    <w:rsid w:val="005518B0"/>
    <w:rsid w:val="00551B6B"/>
    <w:rsid w:val="00551D0E"/>
    <w:rsid w:val="00551E26"/>
    <w:rsid w:val="00552328"/>
    <w:rsid w:val="00552461"/>
    <w:rsid w:val="005524B5"/>
    <w:rsid w:val="00552966"/>
    <w:rsid w:val="00552ABA"/>
    <w:rsid w:val="00552BBF"/>
    <w:rsid w:val="00552C5D"/>
    <w:rsid w:val="00552CE4"/>
    <w:rsid w:val="005531FF"/>
    <w:rsid w:val="00553325"/>
    <w:rsid w:val="00553653"/>
    <w:rsid w:val="005536AB"/>
    <w:rsid w:val="005536C2"/>
    <w:rsid w:val="00553D19"/>
    <w:rsid w:val="00554007"/>
    <w:rsid w:val="0055433D"/>
    <w:rsid w:val="005543E2"/>
    <w:rsid w:val="00554527"/>
    <w:rsid w:val="005545DA"/>
    <w:rsid w:val="005545E8"/>
    <w:rsid w:val="0055463C"/>
    <w:rsid w:val="0055476D"/>
    <w:rsid w:val="0055482E"/>
    <w:rsid w:val="005549E5"/>
    <w:rsid w:val="00554A7A"/>
    <w:rsid w:val="00554B73"/>
    <w:rsid w:val="00554B92"/>
    <w:rsid w:val="00554C81"/>
    <w:rsid w:val="00554D1A"/>
    <w:rsid w:val="00554D4E"/>
    <w:rsid w:val="00554D90"/>
    <w:rsid w:val="00554DCC"/>
    <w:rsid w:val="00554E88"/>
    <w:rsid w:val="00554ECF"/>
    <w:rsid w:val="00554F9D"/>
    <w:rsid w:val="005551FE"/>
    <w:rsid w:val="0055525C"/>
    <w:rsid w:val="005553F5"/>
    <w:rsid w:val="0055547F"/>
    <w:rsid w:val="00555584"/>
    <w:rsid w:val="005555A6"/>
    <w:rsid w:val="00555692"/>
    <w:rsid w:val="005556DE"/>
    <w:rsid w:val="005556E5"/>
    <w:rsid w:val="005557E7"/>
    <w:rsid w:val="00555A89"/>
    <w:rsid w:val="00555BD3"/>
    <w:rsid w:val="00555C94"/>
    <w:rsid w:val="00555CC0"/>
    <w:rsid w:val="00555D3E"/>
    <w:rsid w:val="00555D97"/>
    <w:rsid w:val="00555F31"/>
    <w:rsid w:val="00556266"/>
    <w:rsid w:val="005562B0"/>
    <w:rsid w:val="0055651A"/>
    <w:rsid w:val="0055654B"/>
    <w:rsid w:val="0055670E"/>
    <w:rsid w:val="00556776"/>
    <w:rsid w:val="0055678E"/>
    <w:rsid w:val="00556876"/>
    <w:rsid w:val="00556BA9"/>
    <w:rsid w:val="00556C2B"/>
    <w:rsid w:val="00556DE1"/>
    <w:rsid w:val="00556FE6"/>
    <w:rsid w:val="0055726E"/>
    <w:rsid w:val="005576F0"/>
    <w:rsid w:val="00557836"/>
    <w:rsid w:val="005579B9"/>
    <w:rsid w:val="00557A70"/>
    <w:rsid w:val="00557B7F"/>
    <w:rsid w:val="00557B9B"/>
    <w:rsid w:val="00557BD9"/>
    <w:rsid w:val="00557E04"/>
    <w:rsid w:val="00557EF4"/>
    <w:rsid w:val="00557FA2"/>
    <w:rsid w:val="00560045"/>
    <w:rsid w:val="0056044C"/>
    <w:rsid w:val="005605ED"/>
    <w:rsid w:val="005606B9"/>
    <w:rsid w:val="00560787"/>
    <w:rsid w:val="005608D0"/>
    <w:rsid w:val="005608FA"/>
    <w:rsid w:val="0056094D"/>
    <w:rsid w:val="0056097E"/>
    <w:rsid w:val="00560A00"/>
    <w:rsid w:val="00560A63"/>
    <w:rsid w:val="00560AF3"/>
    <w:rsid w:val="00560B41"/>
    <w:rsid w:val="00560BC5"/>
    <w:rsid w:val="00560BE1"/>
    <w:rsid w:val="00560C09"/>
    <w:rsid w:val="00560C4B"/>
    <w:rsid w:val="00560EEA"/>
    <w:rsid w:val="00560F21"/>
    <w:rsid w:val="00561227"/>
    <w:rsid w:val="00561231"/>
    <w:rsid w:val="00561298"/>
    <w:rsid w:val="0056139B"/>
    <w:rsid w:val="005613A2"/>
    <w:rsid w:val="005614EA"/>
    <w:rsid w:val="00561527"/>
    <w:rsid w:val="00561742"/>
    <w:rsid w:val="0056188F"/>
    <w:rsid w:val="005618F7"/>
    <w:rsid w:val="00561B72"/>
    <w:rsid w:val="00561BEB"/>
    <w:rsid w:val="00561E86"/>
    <w:rsid w:val="00561FBB"/>
    <w:rsid w:val="00562044"/>
    <w:rsid w:val="00562184"/>
    <w:rsid w:val="00562302"/>
    <w:rsid w:val="00562349"/>
    <w:rsid w:val="0056238B"/>
    <w:rsid w:val="00562521"/>
    <w:rsid w:val="005627AE"/>
    <w:rsid w:val="005627B4"/>
    <w:rsid w:val="005627B9"/>
    <w:rsid w:val="00562BE2"/>
    <w:rsid w:val="00562E3F"/>
    <w:rsid w:val="00563396"/>
    <w:rsid w:val="00563403"/>
    <w:rsid w:val="0056355D"/>
    <w:rsid w:val="0056361D"/>
    <w:rsid w:val="00563703"/>
    <w:rsid w:val="00563704"/>
    <w:rsid w:val="005638BE"/>
    <w:rsid w:val="00563992"/>
    <w:rsid w:val="00563A65"/>
    <w:rsid w:val="00563ACB"/>
    <w:rsid w:val="00563C6B"/>
    <w:rsid w:val="00563C78"/>
    <w:rsid w:val="00563C90"/>
    <w:rsid w:val="00563F60"/>
    <w:rsid w:val="00563F63"/>
    <w:rsid w:val="005645F5"/>
    <w:rsid w:val="005646B0"/>
    <w:rsid w:val="0056480F"/>
    <w:rsid w:val="00564828"/>
    <w:rsid w:val="005648EA"/>
    <w:rsid w:val="00564B80"/>
    <w:rsid w:val="00564BBA"/>
    <w:rsid w:val="00564CD3"/>
    <w:rsid w:val="00564D38"/>
    <w:rsid w:val="00564E7F"/>
    <w:rsid w:val="0056506F"/>
    <w:rsid w:val="0056515B"/>
    <w:rsid w:val="0056518D"/>
    <w:rsid w:val="005651DB"/>
    <w:rsid w:val="00565311"/>
    <w:rsid w:val="005654DB"/>
    <w:rsid w:val="00565510"/>
    <w:rsid w:val="00565605"/>
    <w:rsid w:val="0056560C"/>
    <w:rsid w:val="00565836"/>
    <w:rsid w:val="005659E8"/>
    <w:rsid w:val="00565B4E"/>
    <w:rsid w:val="00565BA2"/>
    <w:rsid w:val="00565C1F"/>
    <w:rsid w:val="00565C5D"/>
    <w:rsid w:val="00565C75"/>
    <w:rsid w:val="00565D15"/>
    <w:rsid w:val="00565EB2"/>
    <w:rsid w:val="00565FCD"/>
    <w:rsid w:val="00566072"/>
    <w:rsid w:val="005660AB"/>
    <w:rsid w:val="0056615D"/>
    <w:rsid w:val="0056628A"/>
    <w:rsid w:val="005662B8"/>
    <w:rsid w:val="005663C5"/>
    <w:rsid w:val="005664D3"/>
    <w:rsid w:val="00566669"/>
    <w:rsid w:val="00566679"/>
    <w:rsid w:val="0056673F"/>
    <w:rsid w:val="0056675C"/>
    <w:rsid w:val="00566865"/>
    <w:rsid w:val="005668A2"/>
    <w:rsid w:val="0056694F"/>
    <w:rsid w:val="00566B9B"/>
    <w:rsid w:val="00566C68"/>
    <w:rsid w:val="00566FB8"/>
    <w:rsid w:val="00567170"/>
    <w:rsid w:val="005671D1"/>
    <w:rsid w:val="0056720B"/>
    <w:rsid w:val="0056725C"/>
    <w:rsid w:val="005672B0"/>
    <w:rsid w:val="0056734D"/>
    <w:rsid w:val="005673DC"/>
    <w:rsid w:val="005677FB"/>
    <w:rsid w:val="00567845"/>
    <w:rsid w:val="00567BE9"/>
    <w:rsid w:val="00567BF2"/>
    <w:rsid w:val="00567D2B"/>
    <w:rsid w:val="00567E03"/>
    <w:rsid w:val="00567ED5"/>
    <w:rsid w:val="00567F30"/>
    <w:rsid w:val="00567F51"/>
    <w:rsid w:val="00570142"/>
    <w:rsid w:val="00570200"/>
    <w:rsid w:val="00570215"/>
    <w:rsid w:val="005702A4"/>
    <w:rsid w:val="0057037C"/>
    <w:rsid w:val="005705B5"/>
    <w:rsid w:val="00570629"/>
    <w:rsid w:val="005706BB"/>
    <w:rsid w:val="00570836"/>
    <w:rsid w:val="005709AA"/>
    <w:rsid w:val="00570AD3"/>
    <w:rsid w:val="00570ADB"/>
    <w:rsid w:val="00570BBC"/>
    <w:rsid w:val="00570FDD"/>
    <w:rsid w:val="0057100C"/>
    <w:rsid w:val="00571010"/>
    <w:rsid w:val="00571146"/>
    <w:rsid w:val="00571253"/>
    <w:rsid w:val="0057131A"/>
    <w:rsid w:val="00571463"/>
    <w:rsid w:val="005714A1"/>
    <w:rsid w:val="005714A3"/>
    <w:rsid w:val="005714A5"/>
    <w:rsid w:val="00571606"/>
    <w:rsid w:val="00571AC0"/>
    <w:rsid w:val="00571D11"/>
    <w:rsid w:val="00571D27"/>
    <w:rsid w:val="00571E21"/>
    <w:rsid w:val="00571F63"/>
    <w:rsid w:val="0057219A"/>
    <w:rsid w:val="00572588"/>
    <w:rsid w:val="00572740"/>
    <w:rsid w:val="00572769"/>
    <w:rsid w:val="005727DD"/>
    <w:rsid w:val="00572868"/>
    <w:rsid w:val="00572B11"/>
    <w:rsid w:val="00572B67"/>
    <w:rsid w:val="00572BBE"/>
    <w:rsid w:val="00572BEF"/>
    <w:rsid w:val="00572CA1"/>
    <w:rsid w:val="00572CF5"/>
    <w:rsid w:val="00572CFB"/>
    <w:rsid w:val="00572D19"/>
    <w:rsid w:val="00572E60"/>
    <w:rsid w:val="00572ED3"/>
    <w:rsid w:val="00573001"/>
    <w:rsid w:val="005730D2"/>
    <w:rsid w:val="0057316E"/>
    <w:rsid w:val="0057318E"/>
    <w:rsid w:val="00573190"/>
    <w:rsid w:val="005732AA"/>
    <w:rsid w:val="005732B3"/>
    <w:rsid w:val="00573320"/>
    <w:rsid w:val="00573323"/>
    <w:rsid w:val="005734CE"/>
    <w:rsid w:val="005734ED"/>
    <w:rsid w:val="0057369E"/>
    <w:rsid w:val="0057378D"/>
    <w:rsid w:val="005738AF"/>
    <w:rsid w:val="005738D8"/>
    <w:rsid w:val="005739F9"/>
    <w:rsid w:val="00573A51"/>
    <w:rsid w:val="00573A99"/>
    <w:rsid w:val="00573AD1"/>
    <w:rsid w:val="00573B11"/>
    <w:rsid w:val="00573B84"/>
    <w:rsid w:val="00573B94"/>
    <w:rsid w:val="00573C10"/>
    <w:rsid w:val="00573D23"/>
    <w:rsid w:val="00573D84"/>
    <w:rsid w:val="00573F1B"/>
    <w:rsid w:val="00573FC5"/>
    <w:rsid w:val="00574218"/>
    <w:rsid w:val="00574273"/>
    <w:rsid w:val="00574326"/>
    <w:rsid w:val="005743BE"/>
    <w:rsid w:val="0057455D"/>
    <w:rsid w:val="0057466A"/>
    <w:rsid w:val="005746B2"/>
    <w:rsid w:val="005746FC"/>
    <w:rsid w:val="0057471D"/>
    <w:rsid w:val="00574749"/>
    <w:rsid w:val="005747CF"/>
    <w:rsid w:val="00574954"/>
    <w:rsid w:val="005749DC"/>
    <w:rsid w:val="00574A22"/>
    <w:rsid w:val="00574AD9"/>
    <w:rsid w:val="00574CD5"/>
    <w:rsid w:val="00575043"/>
    <w:rsid w:val="00575150"/>
    <w:rsid w:val="0057528C"/>
    <w:rsid w:val="005753AB"/>
    <w:rsid w:val="005753C4"/>
    <w:rsid w:val="00575411"/>
    <w:rsid w:val="00575529"/>
    <w:rsid w:val="0057553A"/>
    <w:rsid w:val="0057554E"/>
    <w:rsid w:val="005755B7"/>
    <w:rsid w:val="005755EA"/>
    <w:rsid w:val="00575662"/>
    <w:rsid w:val="005756AC"/>
    <w:rsid w:val="005756AD"/>
    <w:rsid w:val="005757C9"/>
    <w:rsid w:val="00575B67"/>
    <w:rsid w:val="00575DBD"/>
    <w:rsid w:val="00575EAE"/>
    <w:rsid w:val="00575F1A"/>
    <w:rsid w:val="005761B4"/>
    <w:rsid w:val="005762D5"/>
    <w:rsid w:val="00576331"/>
    <w:rsid w:val="005763C6"/>
    <w:rsid w:val="0057641F"/>
    <w:rsid w:val="00576586"/>
    <w:rsid w:val="0057661F"/>
    <w:rsid w:val="00576785"/>
    <w:rsid w:val="00576812"/>
    <w:rsid w:val="005768CD"/>
    <w:rsid w:val="005768CF"/>
    <w:rsid w:val="005768D4"/>
    <w:rsid w:val="0057694F"/>
    <w:rsid w:val="00576A6C"/>
    <w:rsid w:val="00576C01"/>
    <w:rsid w:val="00576EE9"/>
    <w:rsid w:val="00577096"/>
    <w:rsid w:val="005771A9"/>
    <w:rsid w:val="005771D2"/>
    <w:rsid w:val="005773DE"/>
    <w:rsid w:val="005774DB"/>
    <w:rsid w:val="00577719"/>
    <w:rsid w:val="00577848"/>
    <w:rsid w:val="0057788A"/>
    <w:rsid w:val="00577A49"/>
    <w:rsid w:val="00577AB6"/>
    <w:rsid w:val="00577B49"/>
    <w:rsid w:val="00577C1F"/>
    <w:rsid w:val="00577C2F"/>
    <w:rsid w:val="00577DBF"/>
    <w:rsid w:val="00577EBB"/>
    <w:rsid w:val="00577FB3"/>
    <w:rsid w:val="0058016F"/>
    <w:rsid w:val="005802EB"/>
    <w:rsid w:val="00580401"/>
    <w:rsid w:val="005804AF"/>
    <w:rsid w:val="00580600"/>
    <w:rsid w:val="00580638"/>
    <w:rsid w:val="00580660"/>
    <w:rsid w:val="005806C1"/>
    <w:rsid w:val="0058085A"/>
    <w:rsid w:val="005809AD"/>
    <w:rsid w:val="00580B7C"/>
    <w:rsid w:val="00580DCD"/>
    <w:rsid w:val="00580E72"/>
    <w:rsid w:val="00580ECF"/>
    <w:rsid w:val="00580EF2"/>
    <w:rsid w:val="00580F53"/>
    <w:rsid w:val="00581065"/>
    <w:rsid w:val="005813EB"/>
    <w:rsid w:val="005813FA"/>
    <w:rsid w:val="0058143D"/>
    <w:rsid w:val="00581447"/>
    <w:rsid w:val="00581473"/>
    <w:rsid w:val="00581558"/>
    <w:rsid w:val="0058159A"/>
    <w:rsid w:val="005817EA"/>
    <w:rsid w:val="005819E0"/>
    <w:rsid w:val="00581BF8"/>
    <w:rsid w:val="00581C02"/>
    <w:rsid w:val="00581C62"/>
    <w:rsid w:val="00581CF6"/>
    <w:rsid w:val="00581E95"/>
    <w:rsid w:val="00581F20"/>
    <w:rsid w:val="00582002"/>
    <w:rsid w:val="0058206B"/>
    <w:rsid w:val="0058206F"/>
    <w:rsid w:val="00582134"/>
    <w:rsid w:val="00582236"/>
    <w:rsid w:val="0058227A"/>
    <w:rsid w:val="005822A6"/>
    <w:rsid w:val="0058232A"/>
    <w:rsid w:val="005823C5"/>
    <w:rsid w:val="0058245D"/>
    <w:rsid w:val="00582478"/>
    <w:rsid w:val="005824A5"/>
    <w:rsid w:val="00582647"/>
    <w:rsid w:val="00582692"/>
    <w:rsid w:val="005827FD"/>
    <w:rsid w:val="00582849"/>
    <w:rsid w:val="005829F5"/>
    <w:rsid w:val="00582A9F"/>
    <w:rsid w:val="00582AAB"/>
    <w:rsid w:val="00582C5B"/>
    <w:rsid w:val="00582D63"/>
    <w:rsid w:val="00582E6C"/>
    <w:rsid w:val="00582F9D"/>
    <w:rsid w:val="00583026"/>
    <w:rsid w:val="00583050"/>
    <w:rsid w:val="005831C4"/>
    <w:rsid w:val="0058333A"/>
    <w:rsid w:val="005833C8"/>
    <w:rsid w:val="0058354F"/>
    <w:rsid w:val="00583613"/>
    <w:rsid w:val="005837BA"/>
    <w:rsid w:val="00583816"/>
    <w:rsid w:val="0058381C"/>
    <w:rsid w:val="0058383C"/>
    <w:rsid w:val="00583B4C"/>
    <w:rsid w:val="00583BBE"/>
    <w:rsid w:val="00583CDB"/>
    <w:rsid w:val="00583D63"/>
    <w:rsid w:val="00584030"/>
    <w:rsid w:val="0058415C"/>
    <w:rsid w:val="00584188"/>
    <w:rsid w:val="00584191"/>
    <w:rsid w:val="00584304"/>
    <w:rsid w:val="0058437F"/>
    <w:rsid w:val="0058443E"/>
    <w:rsid w:val="005844AE"/>
    <w:rsid w:val="0058453F"/>
    <w:rsid w:val="005845C2"/>
    <w:rsid w:val="005845F3"/>
    <w:rsid w:val="005846D6"/>
    <w:rsid w:val="005849C5"/>
    <w:rsid w:val="00584A27"/>
    <w:rsid w:val="00584A5C"/>
    <w:rsid w:val="00584B43"/>
    <w:rsid w:val="00584BB7"/>
    <w:rsid w:val="00584BFF"/>
    <w:rsid w:val="00584DA1"/>
    <w:rsid w:val="00584E51"/>
    <w:rsid w:val="00585017"/>
    <w:rsid w:val="005850C3"/>
    <w:rsid w:val="00585126"/>
    <w:rsid w:val="005851E2"/>
    <w:rsid w:val="00585353"/>
    <w:rsid w:val="0058537E"/>
    <w:rsid w:val="00585382"/>
    <w:rsid w:val="00585494"/>
    <w:rsid w:val="005854D2"/>
    <w:rsid w:val="0058557B"/>
    <w:rsid w:val="005855AA"/>
    <w:rsid w:val="0058571F"/>
    <w:rsid w:val="00585798"/>
    <w:rsid w:val="005857C9"/>
    <w:rsid w:val="005857F7"/>
    <w:rsid w:val="005859A4"/>
    <w:rsid w:val="00585A40"/>
    <w:rsid w:val="00585A53"/>
    <w:rsid w:val="00585B54"/>
    <w:rsid w:val="00585D67"/>
    <w:rsid w:val="00585E16"/>
    <w:rsid w:val="00585E95"/>
    <w:rsid w:val="00585EA2"/>
    <w:rsid w:val="0058633D"/>
    <w:rsid w:val="005863D3"/>
    <w:rsid w:val="00586489"/>
    <w:rsid w:val="005866CD"/>
    <w:rsid w:val="0058690D"/>
    <w:rsid w:val="00586B21"/>
    <w:rsid w:val="00586BC5"/>
    <w:rsid w:val="00586CE2"/>
    <w:rsid w:val="00586ECE"/>
    <w:rsid w:val="00586F91"/>
    <w:rsid w:val="00587093"/>
    <w:rsid w:val="00587115"/>
    <w:rsid w:val="00587142"/>
    <w:rsid w:val="00587254"/>
    <w:rsid w:val="0058737E"/>
    <w:rsid w:val="005875B0"/>
    <w:rsid w:val="005875BA"/>
    <w:rsid w:val="0058776F"/>
    <w:rsid w:val="005877EC"/>
    <w:rsid w:val="00587940"/>
    <w:rsid w:val="005879A2"/>
    <w:rsid w:val="005879C8"/>
    <w:rsid w:val="005879D2"/>
    <w:rsid w:val="00587AA1"/>
    <w:rsid w:val="00587ED0"/>
    <w:rsid w:val="00587EE6"/>
    <w:rsid w:val="00590186"/>
    <w:rsid w:val="0059028A"/>
    <w:rsid w:val="005902F9"/>
    <w:rsid w:val="00590362"/>
    <w:rsid w:val="005904E6"/>
    <w:rsid w:val="00590669"/>
    <w:rsid w:val="0059082D"/>
    <w:rsid w:val="00590A37"/>
    <w:rsid w:val="00590A5B"/>
    <w:rsid w:val="00590A6B"/>
    <w:rsid w:val="00590B5D"/>
    <w:rsid w:val="00590B85"/>
    <w:rsid w:val="00590C06"/>
    <w:rsid w:val="00590CEE"/>
    <w:rsid w:val="00590DA8"/>
    <w:rsid w:val="00590E2B"/>
    <w:rsid w:val="00590F33"/>
    <w:rsid w:val="00590F85"/>
    <w:rsid w:val="005910DA"/>
    <w:rsid w:val="00591134"/>
    <w:rsid w:val="005912C3"/>
    <w:rsid w:val="0059159C"/>
    <w:rsid w:val="005915B1"/>
    <w:rsid w:val="005915C1"/>
    <w:rsid w:val="005918AF"/>
    <w:rsid w:val="00591B38"/>
    <w:rsid w:val="00591C29"/>
    <w:rsid w:val="00591CBA"/>
    <w:rsid w:val="00591F0A"/>
    <w:rsid w:val="00591F72"/>
    <w:rsid w:val="005921EB"/>
    <w:rsid w:val="005922FE"/>
    <w:rsid w:val="00592342"/>
    <w:rsid w:val="0059236E"/>
    <w:rsid w:val="00592383"/>
    <w:rsid w:val="005923A4"/>
    <w:rsid w:val="005923BC"/>
    <w:rsid w:val="00592641"/>
    <w:rsid w:val="00592870"/>
    <w:rsid w:val="00592A60"/>
    <w:rsid w:val="00592AE3"/>
    <w:rsid w:val="00592B41"/>
    <w:rsid w:val="00592B51"/>
    <w:rsid w:val="00592DE5"/>
    <w:rsid w:val="00592E9A"/>
    <w:rsid w:val="0059306B"/>
    <w:rsid w:val="005930B3"/>
    <w:rsid w:val="005930CC"/>
    <w:rsid w:val="00593150"/>
    <w:rsid w:val="005931D7"/>
    <w:rsid w:val="00593218"/>
    <w:rsid w:val="005932AE"/>
    <w:rsid w:val="00593427"/>
    <w:rsid w:val="00593443"/>
    <w:rsid w:val="00593484"/>
    <w:rsid w:val="00593665"/>
    <w:rsid w:val="005936BC"/>
    <w:rsid w:val="005936C0"/>
    <w:rsid w:val="005936F3"/>
    <w:rsid w:val="00593778"/>
    <w:rsid w:val="0059389E"/>
    <w:rsid w:val="0059397D"/>
    <w:rsid w:val="00593A37"/>
    <w:rsid w:val="00593A55"/>
    <w:rsid w:val="00593EA0"/>
    <w:rsid w:val="00594056"/>
    <w:rsid w:val="00594089"/>
    <w:rsid w:val="0059422C"/>
    <w:rsid w:val="0059435D"/>
    <w:rsid w:val="00594489"/>
    <w:rsid w:val="005944A5"/>
    <w:rsid w:val="005944AE"/>
    <w:rsid w:val="005945DF"/>
    <w:rsid w:val="005947A0"/>
    <w:rsid w:val="005947BF"/>
    <w:rsid w:val="00594983"/>
    <w:rsid w:val="00594B55"/>
    <w:rsid w:val="00594CFB"/>
    <w:rsid w:val="00594F08"/>
    <w:rsid w:val="00594F23"/>
    <w:rsid w:val="00594F36"/>
    <w:rsid w:val="00595006"/>
    <w:rsid w:val="005951A5"/>
    <w:rsid w:val="005951AA"/>
    <w:rsid w:val="005951AE"/>
    <w:rsid w:val="005951BF"/>
    <w:rsid w:val="0059534C"/>
    <w:rsid w:val="00595525"/>
    <w:rsid w:val="0059554C"/>
    <w:rsid w:val="005956A3"/>
    <w:rsid w:val="00595785"/>
    <w:rsid w:val="00595DF4"/>
    <w:rsid w:val="00596134"/>
    <w:rsid w:val="005961CD"/>
    <w:rsid w:val="0059626D"/>
    <w:rsid w:val="00596279"/>
    <w:rsid w:val="005962DA"/>
    <w:rsid w:val="0059643A"/>
    <w:rsid w:val="005965AF"/>
    <w:rsid w:val="005965B3"/>
    <w:rsid w:val="00596860"/>
    <w:rsid w:val="00596974"/>
    <w:rsid w:val="00596B88"/>
    <w:rsid w:val="00596BEF"/>
    <w:rsid w:val="00596D45"/>
    <w:rsid w:val="00596ED8"/>
    <w:rsid w:val="0059711B"/>
    <w:rsid w:val="005972DA"/>
    <w:rsid w:val="00597493"/>
    <w:rsid w:val="005977A6"/>
    <w:rsid w:val="00597884"/>
    <w:rsid w:val="00597898"/>
    <w:rsid w:val="00597BC4"/>
    <w:rsid w:val="00597C1F"/>
    <w:rsid w:val="00597C27"/>
    <w:rsid w:val="00597D3C"/>
    <w:rsid w:val="00597D63"/>
    <w:rsid w:val="00597DB5"/>
    <w:rsid w:val="00597E64"/>
    <w:rsid w:val="005A0125"/>
    <w:rsid w:val="005A017F"/>
    <w:rsid w:val="005A0266"/>
    <w:rsid w:val="005A04FE"/>
    <w:rsid w:val="005A0500"/>
    <w:rsid w:val="005A056C"/>
    <w:rsid w:val="005A085D"/>
    <w:rsid w:val="005A0CB4"/>
    <w:rsid w:val="005A0E14"/>
    <w:rsid w:val="005A0E89"/>
    <w:rsid w:val="005A0EB7"/>
    <w:rsid w:val="005A0FC6"/>
    <w:rsid w:val="005A0FE0"/>
    <w:rsid w:val="005A103E"/>
    <w:rsid w:val="005A10D6"/>
    <w:rsid w:val="005A1286"/>
    <w:rsid w:val="005A143E"/>
    <w:rsid w:val="005A144A"/>
    <w:rsid w:val="005A150A"/>
    <w:rsid w:val="005A15BA"/>
    <w:rsid w:val="005A1770"/>
    <w:rsid w:val="005A1794"/>
    <w:rsid w:val="005A17C3"/>
    <w:rsid w:val="005A1857"/>
    <w:rsid w:val="005A18D0"/>
    <w:rsid w:val="005A1948"/>
    <w:rsid w:val="005A196E"/>
    <w:rsid w:val="005A19B5"/>
    <w:rsid w:val="005A19ED"/>
    <w:rsid w:val="005A1A1A"/>
    <w:rsid w:val="005A1A2F"/>
    <w:rsid w:val="005A1B18"/>
    <w:rsid w:val="005A1B94"/>
    <w:rsid w:val="005A1C4E"/>
    <w:rsid w:val="005A1CDD"/>
    <w:rsid w:val="005A1DB0"/>
    <w:rsid w:val="005A2137"/>
    <w:rsid w:val="005A215D"/>
    <w:rsid w:val="005A21E9"/>
    <w:rsid w:val="005A220A"/>
    <w:rsid w:val="005A229C"/>
    <w:rsid w:val="005A23A9"/>
    <w:rsid w:val="005A23C4"/>
    <w:rsid w:val="005A2478"/>
    <w:rsid w:val="005A24B9"/>
    <w:rsid w:val="005A25DC"/>
    <w:rsid w:val="005A2701"/>
    <w:rsid w:val="005A27F1"/>
    <w:rsid w:val="005A295A"/>
    <w:rsid w:val="005A29B6"/>
    <w:rsid w:val="005A2A46"/>
    <w:rsid w:val="005A2AFF"/>
    <w:rsid w:val="005A2BC1"/>
    <w:rsid w:val="005A2CE8"/>
    <w:rsid w:val="005A2D7D"/>
    <w:rsid w:val="005A3001"/>
    <w:rsid w:val="005A315E"/>
    <w:rsid w:val="005A31A9"/>
    <w:rsid w:val="005A33AF"/>
    <w:rsid w:val="005A3621"/>
    <w:rsid w:val="005A3767"/>
    <w:rsid w:val="005A386F"/>
    <w:rsid w:val="005A3896"/>
    <w:rsid w:val="005A38EF"/>
    <w:rsid w:val="005A3950"/>
    <w:rsid w:val="005A3975"/>
    <w:rsid w:val="005A39F2"/>
    <w:rsid w:val="005A3B5C"/>
    <w:rsid w:val="005A3C70"/>
    <w:rsid w:val="005A3C7D"/>
    <w:rsid w:val="005A3E6E"/>
    <w:rsid w:val="005A3EF2"/>
    <w:rsid w:val="005A3F19"/>
    <w:rsid w:val="005A40BB"/>
    <w:rsid w:val="005A40DE"/>
    <w:rsid w:val="005A40F3"/>
    <w:rsid w:val="005A40F9"/>
    <w:rsid w:val="005A41C5"/>
    <w:rsid w:val="005A4226"/>
    <w:rsid w:val="005A4399"/>
    <w:rsid w:val="005A43FB"/>
    <w:rsid w:val="005A44A8"/>
    <w:rsid w:val="005A46A7"/>
    <w:rsid w:val="005A4740"/>
    <w:rsid w:val="005A4813"/>
    <w:rsid w:val="005A4837"/>
    <w:rsid w:val="005A48C6"/>
    <w:rsid w:val="005A4BAA"/>
    <w:rsid w:val="005A4D80"/>
    <w:rsid w:val="005A507F"/>
    <w:rsid w:val="005A5143"/>
    <w:rsid w:val="005A5146"/>
    <w:rsid w:val="005A5443"/>
    <w:rsid w:val="005A569B"/>
    <w:rsid w:val="005A5A46"/>
    <w:rsid w:val="005A5CF2"/>
    <w:rsid w:val="005A5DAC"/>
    <w:rsid w:val="005A5E85"/>
    <w:rsid w:val="005A5E87"/>
    <w:rsid w:val="005A5EE8"/>
    <w:rsid w:val="005A5F28"/>
    <w:rsid w:val="005A5F43"/>
    <w:rsid w:val="005A5FD9"/>
    <w:rsid w:val="005A5FE7"/>
    <w:rsid w:val="005A61B8"/>
    <w:rsid w:val="005A644D"/>
    <w:rsid w:val="005A64BF"/>
    <w:rsid w:val="005A6524"/>
    <w:rsid w:val="005A6731"/>
    <w:rsid w:val="005A681E"/>
    <w:rsid w:val="005A6A27"/>
    <w:rsid w:val="005A6B31"/>
    <w:rsid w:val="005A6BA9"/>
    <w:rsid w:val="005A6C49"/>
    <w:rsid w:val="005A6C69"/>
    <w:rsid w:val="005A6E18"/>
    <w:rsid w:val="005A6EC5"/>
    <w:rsid w:val="005A70FC"/>
    <w:rsid w:val="005A7116"/>
    <w:rsid w:val="005A71BE"/>
    <w:rsid w:val="005A71CD"/>
    <w:rsid w:val="005A71D4"/>
    <w:rsid w:val="005A7332"/>
    <w:rsid w:val="005A744A"/>
    <w:rsid w:val="005A751C"/>
    <w:rsid w:val="005A773F"/>
    <w:rsid w:val="005A7892"/>
    <w:rsid w:val="005A7A56"/>
    <w:rsid w:val="005A7A7A"/>
    <w:rsid w:val="005A7A8A"/>
    <w:rsid w:val="005A7ABA"/>
    <w:rsid w:val="005A7B13"/>
    <w:rsid w:val="005A7CE6"/>
    <w:rsid w:val="005A7DE2"/>
    <w:rsid w:val="005A7E48"/>
    <w:rsid w:val="005A7E72"/>
    <w:rsid w:val="005A7F14"/>
    <w:rsid w:val="005A7F21"/>
    <w:rsid w:val="005A7FDC"/>
    <w:rsid w:val="005B000F"/>
    <w:rsid w:val="005B0012"/>
    <w:rsid w:val="005B0208"/>
    <w:rsid w:val="005B0413"/>
    <w:rsid w:val="005B041C"/>
    <w:rsid w:val="005B0543"/>
    <w:rsid w:val="005B05FE"/>
    <w:rsid w:val="005B0630"/>
    <w:rsid w:val="005B0803"/>
    <w:rsid w:val="005B0812"/>
    <w:rsid w:val="005B0816"/>
    <w:rsid w:val="005B0BB1"/>
    <w:rsid w:val="005B0CB5"/>
    <w:rsid w:val="005B0D4A"/>
    <w:rsid w:val="005B0E6B"/>
    <w:rsid w:val="005B0ED9"/>
    <w:rsid w:val="005B0F5E"/>
    <w:rsid w:val="005B0F97"/>
    <w:rsid w:val="005B1166"/>
    <w:rsid w:val="005B12F0"/>
    <w:rsid w:val="005B135C"/>
    <w:rsid w:val="005B142B"/>
    <w:rsid w:val="005B14DB"/>
    <w:rsid w:val="005B168B"/>
    <w:rsid w:val="005B1829"/>
    <w:rsid w:val="005B18FC"/>
    <w:rsid w:val="005B19E2"/>
    <w:rsid w:val="005B1A24"/>
    <w:rsid w:val="005B1B08"/>
    <w:rsid w:val="005B1B3E"/>
    <w:rsid w:val="005B1B4C"/>
    <w:rsid w:val="005B1BE2"/>
    <w:rsid w:val="005B1C7F"/>
    <w:rsid w:val="005B2243"/>
    <w:rsid w:val="005B2397"/>
    <w:rsid w:val="005B252F"/>
    <w:rsid w:val="005B25AF"/>
    <w:rsid w:val="005B288E"/>
    <w:rsid w:val="005B2935"/>
    <w:rsid w:val="005B2999"/>
    <w:rsid w:val="005B2AE9"/>
    <w:rsid w:val="005B2BEF"/>
    <w:rsid w:val="005B3008"/>
    <w:rsid w:val="005B3068"/>
    <w:rsid w:val="005B314C"/>
    <w:rsid w:val="005B33CF"/>
    <w:rsid w:val="005B3427"/>
    <w:rsid w:val="005B3739"/>
    <w:rsid w:val="005B3751"/>
    <w:rsid w:val="005B37F5"/>
    <w:rsid w:val="005B3A23"/>
    <w:rsid w:val="005B3B49"/>
    <w:rsid w:val="005B3CD9"/>
    <w:rsid w:val="005B3DE9"/>
    <w:rsid w:val="005B3E3C"/>
    <w:rsid w:val="005B3E3D"/>
    <w:rsid w:val="005B3F59"/>
    <w:rsid w:val="005B3F93"/>
    <w:rsid w:val="005B40E3"/>
    <w:rsid w:val="005B40E6"/>
    <w:rsid w:val="005B42F8"/>
    <w:rsid w:val="005B4351"/>
    <w:rsid w:val="005B43C7"/>
    <w:rsid w:val="005B43F2"/>
    <w:rsid w:val="005B4410"/>
    <w:rsid w:val="005B445F"/>
    <w:rsid w:val="005B4490"/>
    <w:rsid w:val="005B46CA"/>
    <w:rsid w:val="005B482B"/>
    <w:rsid w:val="005B4922"/>
    <w:rsid w:val="005B49C2"/>
    <w:rsid w:val="005B4A36"/>
    <w:rsid w:val="005B4CB3"/>
    <w:rsid w:val="005B4CC2"/>
    <w:rsid w:val="005B4E38"/>
    <w:rsid w:val="005B50E5"/>
    <w:rsid w:val="005B510F"/>
    <w:rsid w:val="005B53E0"/>
    <w:rsid w:val="005B5522"/>
    <w:rsid w:val="005B572B"/>
    <w:rsid w:val="005B57CD"/>
    <w:rsid w:val="005B5A64"/>
    <w:rsid w:val="005B5AF1"/>
    <w:rsid w:val="005B5BD5"/>
    <w:rsid w:val="005B5C8A"/>
    <w:rsid w:val="005B5FC1"/>
    <w:rsid w:val="005B6079"/>
    <w:rsid w:val="005B618C"/>
    <w:rsid w:val="005B6212"/>
    <w:rsid w:val="005B62A8"/>
    <w:rsid w:val="005B634E"/>
    <w:rsid w:val="005B63E9"/>
    <w:rsid w:val="005B641D"/>
    <w:rsid w:val="005B64BB"/>
    <w:rsid w:val="005B6524"/>
    <w:rsid w:val="005B6569"/>
    <w:rsid w:val="005B6634"/>
    <w:rsid w:val="005B6669"/>
    <w:rsid w:val="005B6698"/>
    <w:rsid w:val="005B69AA"/>
    <w:rsid w:val="005B6A29"/>
    <w:rsid w:val="005B6B6B"/>
    <w:rsid w:val="005B6CAC"/>
    <w:rsid w:val="005B6D76"/>
    <w:rsid w:val="005B6DA6"/>
    <w:rsid w:val="005B6E6F"/>
    <w:rsid w:val="005B6E78"/>
    <w:rsid w:val="005B6F50"/>
    <w:rsid w:val="005B6F74"/>
    <w:rsid w:val="005B6FD3"/>
    <w:rsid w:val="005B7007"/>
    <w:rsid w:val="005B7008"/>
    <w:rsid w:val="005B7147"/>
    <w:rsid w:val="005B72E3"/>
    <w:rsid w:val="005B735E"/>
    <w:rsid w:val="005B74F0"/>
    <w:rsid w:val="005B76E6"/>
    <w:rsid w:val="005B7712"/>
    <w:rsid w:val="005B781B"/>
    <w:rsid w:val="005B7985"/>
    <w:rsid w:val="005B79F8"/>
    <w:rsid w:val="005B7A7B"/>
    <w:rsid w:val="005B7AE8"/>
    <w:rsid w:val="005B7B4D"/>
    <w:rsid w:val="005B7B61"/>
    <w:rsid w:val="005B7BCE"/>
    <w:rsid w:val="005B7E29"/>
    <w:rsid w:val="005B7E32"/>
    <w:rsid w:val="005B7E57"/>
    <w:rsid w:val="005B7E73"/>
    <w:rsid w:val="005B7EC1"/>
    <w:rsid w:val="005B7F7D"/>
    <w:rsid w:val="005B7FE5"/>
    <w:rsid w:val="005C0046"/>
    <w:rsid w:val="005C00F6"/>
    <w:rsid w:val="005C00FD"/>
    <w:rsid w:val="005C014C"/>
    <w:rsid w:val="005C01F7"/>
    <w:rsid w:val="005C0482"/>
    <w:rsid w:val="005C048B"/>
    <w:rsid w:val="005C0503"/>
    <w:rsid w:val="005C05A0"/>
    <w:rsid w:val="005C06F0"/>
    <w:rsid w:val="005C06F3"/>
    <w:rsid w:val="005C06FA"/>
    <w:rsid w:val="005C089D"/>
    <w:rsid w:val="005C08AA"/>
    <w:rsid w:val="005C0A81"/>
    <w:rsid w:val="005C0B8D"/>
    <w:rsid w:val="005C0BD7"/>
    <w:rsid w:val="005C0BFD"/>
    <w:rsid w:val="005C0CE2"/>
    <w:rsid w:val="005C0D9C"/>
    <w:rsid w:val="005C0E13"/>
    <w:rsid w:val="005C0E2E"/>
    <w:rsid w:val="005C0E68"/>
    <w:rsid w:val="005C1140"/>
    <w:rsid w:val="005C17E3"/>
    <w:rsid w:val="005C1885"/>
    <w:rsid w:val="005C19CC"/>
    <w:rsid w:val="005C1E44"/>
    <w:rsid w:val="005C21E3"/>
    <w:rsid w:val="005C263F"/>
    <w:rsid w:val="005C275D"/>
    <w:rsid w:val="005C2808"/>
    <w:rsid w:val="005C29C9"/>
    <w:rsid w:val="005C2A26"/>
    <w:rsid w:val="005C2C1F"/>
    <w:rsid w:val="005C2C69"/>
    <w:rsid w:val="005C2CF3"/>
    <w:rsid w:val="005C2DBF"/>
    <w:rsid w:val="005C3183"/>
    <w:rsid w:val="005C3501"/>
    <w:rsid w:val="005C3880"/>
    <w:rsid w:val="005C3B35"/>
    <w:rsid w:val="005C3B43"/>
    <w:rsid w:val="005C3B6C"/>
    <w:rsid w:val="005C3BFF"/>
    <w:rsid w:val="005C3D6D"/>
    <w:rsid w:val="005C3E14"/>
    <w:rsid w:val="005C3F4E"/>
    <w:rsid w:val="005C3F6C"/>
    <w:rsid w:val="005C3FA2"/>
    <w:rsid w:val="005C4088"/>
    <w:rsid w:val="005C42FD"/>
    <w:rsid w:val="005C43FE"/>
    <w:rsid w:val="005C4404"/>
    <w:rsid w:val="005C45DD"/>
    <w:rsid w:val="005C45E8"/>
    <w:rsid w:val="005C4667"/>
    <w:rsid w:val="005C474D"/>
    <w:rsid w:val="005C4783"/>
    <w:rsid w:val="005C47E9"/>
    <w:rsid w:val="005C4BE9"/>
    <w:rsid w:val="005C4C54"/>
    <w:rsid w:val="005C4D02"/>
    <w:rsid w:val="005C4E1F"/>
    <w:rsid w:val="005C4EA8"/>
    <w:rsid w:val="005C4ED9"/>
    <w:rsid w:val="005C4FA6"/>
    <w:rsid w:val="005C50C6"/>
    <w:rsid w:val="005C518B"/>
    <w:rsid w:val="005C528A"/>
    <w:rsid w:val="005C532D"/>
    <w:rsid w:val="005C53D0"/>
    <w:rsid w:val="005C53F6"/>
    <w:rsid w:val="005C554D"/>
    <w:rsid w:val="005C55D4"/>
    <w:rsid w:val="005C56A5"/>
    <w:rsid w:val="005C5AF4"/>
    <w:rsid w:val="005C5B74"/>
    <w:rsid w:val="005C5B8B"/>
    <w:rsid w:val="005C5BB9"/>
    <w:rsid w:val="005C5CFA"/>
    <w:rsid w:val="005C5E10"/>
    <w:rsid w:val="005C614C"/>
    <w:rsid w:val="005C61AC"/>
    <w:rsid w:val="005C651A"/>
    <w:rsid w:val="005C6565"/>
    <w:rsid w:val="005C6852"/>
    <w:rsid w:val="005C688C"/>
    <w:rsid w:val="005C6898"/>
    <w:rsid w:val="005C6908"/>
    <w:rsid w:val="005C6A6A"/>
    <w:rsid w:val="005C6D95"/>
    <w:rsid w:val="005C6E40"/>
    <w:rsid w:val="005C6F1D"/>
    <w:rsid w:val="005C718F"/>
    <w:rsid w:val="005C7358"/>
    <w:rsid w:val="005C7433"/>
    <w:rsid w:val="005C766F"/>
    <w:rsid w:val="005C783A"/>
    <w:rsid w:val="005C79D9"/>
    <w:rsid w:val="005C7A30"/>
    <w:rsid w:val="005C7A73"/>
    <w:rsid w:val="005C7E14"/>
    <w:rsid w:val="005C7F0E"/>
    <w:rsid w:val="005D00C5"/>
    <w:rsid w:val="005D0117"/>
    <w:rsid w:val="005D0165"/>
    <w:rsid w:val="005D020A"/>
    <w:rsid w:val="005D03C6"/>
    <w:rsid w:val="005D03E5"/>
    <w:rsid w:val="005D03E8"/>
    <w:rsid w:val="005D0542"/>
    <w:rsid w:val="005D0679"/>
    <w:rsid w:val="005D0888"/>
    <w:rsid w:val="005D08B4"/>
    <w:rsid w:val="005D08FF"/>
    <w:rsid w:val="005D0B46"/>
    <w:rsid w:val="005D0D55"/>
    <w:rsid w:val="005D0D56"/>
    <w:rsid w:val="005D0F0E"/>
    <w:rsid w:val="005D0F40"/>
    <w:rsid w:val="005D0FE4"/>
    <w:rsid w:val="005D10AD"/>
    <w:rsid w:val="005D114D"/>
    <w:rsid w:val="005D125B"/>
    <w:rsid w:val="005D1294"/>
    <w:rsid w:val="005D12F3"/>
    <w:rsid w:val="005D1342"/>
    <w:rsid w:val="005D1370"/>
    <w:rsid w:val="005D14D0"/>
    <w:rsid w:val="005D1616"/>
    <w:rsid w:val="005D163D"/>
    <w:rsid w:val="005D1651"/>
    <w:rsid w:val="005D16FF"/>
    <w:rsid w:val="005D1715"/>
    <w:rsid w:val="005D17B9"/>
    <w:rsid w:val="005D1B04"/>
    <w:rsid w:val="005D1D32"/>
    <w:rsid w:val="005D1D41"/>
    <w:rsid w:val="005D1D94"/>
    <w:rsid w:val="005D1E4A"/>
    <w:rsid w:val="005D1ED6"/>
    <w:rsid w:val="005D1EF6"/>
    <w:rsid w:val="005D1F06"/>
    <w:rsid w:val="005D1FD2"/>
    <w:rsid w:val="005D2096"/>
    <w:rsid w:val="005D209F"/>
    <w:rsid w:val="005D21A6"/>
    <w:rsid w:val="005D2210"/>
    <w:rsid w:val="005D22A0"/>
    <w:rsid w:val="005D22FE"/>
    <w:rsid w:val="005D23E9"/>
    <w:rsid w:val="005D2406"/>
    <w:rsid w:val="005D24E9"/>
    <w:rsid w:val="005D24ED"/>
    <w:rsid w:val="005D26B1"/>
    <w:rsid w:val="005D26F3"/>
    <w:rsid w:val="005D2846"/>
    <w:rsid w:val="005D28DE"/>
    <w:rsid w:val="005D2A50"/>
    <w:rsid w:val="005D2ADE"/>
    <w:rsid w:val="005D2AFA"/>
    <w:rsid w:val="005D2C10"/>
    <w:rsid w:val="005D2CEE"/>
    <w:rsid w:val="005D2F15"/>
    <w:rsid w:val="005D3027"/>
    <w:rsid w:val="005D30D7"/>
    <w:rsid w:val="005D32C6"/>
    <w:rsid w:val="005D33D2"/>
    <w:rsid w:val="005D3573"/>
    <w:rsid w:val="005D37FE"/>
    <w:rsid w:val="005D3850"/>
    <w:rsid w:val="005D3987"/>
    <w:rsid w:val="005D39E2"/>
    <w:rsid w:val="005D3ADD"/>
    <w:rsid w:val="005D3CFB"/>
    <w:rsid w:val="005D3D4F"/>
    <w:rsid w:val="005D3E8B"/>
    <w:rsid w:val="005D407A"/>
    <w:rsid w:val="005D40EB"/>
    <w:rsid w:val="005D412F"/>
    <w:rsid w:val="005D453B"/>
    <w:rsid w:val="005D45E7"/>
    <w:rsid w:val="005D465C"/>
    <w:rsid w:val="005D47EC"/>
    <w:rsid w:val="005D489F"/>
    <w:rsid w:val="005D4908"/>
    <w:rsid w:val="005D491E"/>
    <w:rsid w:val="005D4AED"/>
    <w:rsid w:val="005D4BDD"/>
    <w:rsid w:val="005D4D73"/>
    <w:rsid w:val="005D4E4A"/>
    <w:rsid w:val="005D4E8D"/>
    <w:rsid w:val="005D50FC"/>
    <w:rsid w:val="005D51E4"/>
    <w:rsid w:val="005D5238"/>
    <w:rsid w:val="005D534B"/>
    <w:rsid w:val="005D586D"/>
    <w:rsid w:val="005D5A32"/>
    <w:rsid w:val="005D5A64"/>
    <w:rsid w:val="005D5CC0"/>
    <w:rsid w:val="005D5DC9"/>
    <w:rsid w:val="005D60DB"/>
    <w:rsid w:val="005D6420"/>
    <w:rsid w:val="005D64B6"/>
    <w:rsid w:val="005D6510"/>
    <w:rsid w:val="005D688B"/>
    <w:rsid w:val="005D68A8"/>
    <w:rsid w:val="005D69CC"/>
    <w:rsid w:val="005D6BBE"/>
    <w:rsid w:val="005D6EFE"/>
    <w:rsid w:val="005D6F1E"/>
    <w:rsid w:val="005D709F"/>
    <w:rsid w:val="005D7327"/>
    <w:rsid w:val="005D734A"/>
    <w:rsid w:val="005D752C"/>
    <w:rsid w:val="005D76C5"/>
    <w:rsid w:val="005D7770"/>
    <w:rsid w:val="005D77D8"/>
    <w:rsid w:val="005D7945"/>
    <w:rsid w:val="005D7AFF"/>
    <w:rsid w:val="005D7BD1"/>
    <w:rsid w:val="005D7BDA"/>
    <w:rsid w:val="005D7C13"/>
    <w:rsid w:val="005D7FEE"/>
    <w:rsid w:val="005E000E"/>
    <w:rsid w:val="005E0025"/>
    <w:rsid w:val="005E00AB"/>
    <w:rsid w:val="005E00AF"/>
    <w:rsid w:val="005E0291"/>
    <w:rsid w:val="005E06F3"/>
    <w:rsid w:val="005E096F"/>
    <w:rsid w:val="005E0A51"/>
    <w:rsid w:val="005E0B3A"/>
    <w:rsid w:val="005E0BDD"/>
    <w:rsid w:val="005E0C97"/>
    <w:rsid w:val="005E0D7D"/>
    <w:rsid w:val="005E0F52"/>
    <w:rsid w:val="005E0FDA"/>
    <w:rsid w:val="005E1028"/>
    <w:rsid w:val="005E1042"/>
    <w:rsid w:val="005E1096"/>
    <w:rsid w:val="005E10A5"/>
    <w:rsid w:val="005E114C"/>
    <w:rsid w:val="005E11A7"/>
    <w:rsid w:val="005E1323"/>
    <w:rsid w:val="005E13DF"/>
    <w:rsid w:val="005E163C"/>
    <w:rsid w:val="005E16D6"/>
    <w:rsid w:val="005E1753"/>
    <w:rsid w:val="005E175D"/>
    <w:rsid w:val="005E1798"/>
    <w:rsid w:val="005E18DD"/>
    <w:rsid w:val="005E1936"/>
    <w:rsid w:val="005E1976"/>
    <w:rsid w:val="005E1A8F"/>
    <w:rsid w:val="005E1AFF"/>
    <w:rsid w:val="005E1B56"/>
    <w:rsid w:val="005E1C48"/>
    <w:rsid w:val="005E1CB9"/>
    <w:rsid w:val="005E1E76"/>
    <w:rsid w:val="005E1F75"/>
    <w:rsid w:val="005E23B4"/>
    <w:rsid w:val="005E29EB"/>
    <w:rsid w:val="005E2B86"/>
    <w:rsid w:val="005E2BC4"/>
    <w:rsid w:val="005E2C5E"/>
    <w:rsid w:val="005E2C70"/>
    <w:rsid w:val="005E2C9D"/>
    <w:rsid w:val="005E2F32"/>
    <w:rsid w:val="005E3020"/>
    <w:rsid w:val="005E30B2"/>
    <w:rsid w:val="005E31D9"/>
    <w:rsid w:val="005E3241"/>
    <w:rsid w:val="005E3454"/>
    <w:rsid w:val="005E3487"/>
    <w:rsid w:val="005E3498"/>
    <w:rsid w:val="005E3541"/>
    <w:rsid w:val="005E3566"/>
    <w:rsid w:val="005E35A6"/>
    <w:rsid w:val="005E3737"/>
    <w:rsid w:val="005E38F2"/>
    <w:rsid w:val="005E3A17"/>
    <w:rsid w:val="005E3B0F"/>
    <w:rsid w:val="005E3B4A"/>
    <w:rsid w:val="005E3D43"/>
    <w:rsid w:val="005E3EE8"/>
    <w:rsid w:val="005E42C1"/>
    <w:rsid w:val="005E4311"/>
    <w:rsid w:val="005E4349"/>
    <w:rsid w:val="005E4641"/>
    <w:rsid w:val="005E4650"/>
    <w:rsid w:val="005E471D"/>
    <w:rsid w:val="005E48C4"/>
    <w:rsid w:val="005E495D"/>
    <w:rsid w:val="005E49DD"/>
    <w:rsid w:val="005E4D73"/>
    <w:rsid w:val="005E4DC0"/>
    <w:rsid w:val="005E4F5E"/>
    <w:rsid w:val="005E4FBB"/>
    <w:rsid w:val="005E512E"/>
    <w:rsid w:val="005E5140"/>
    <w:rsid w:val="005E515F"/>
    <w:rsid w:val="005E51B2"/>
    <w:rsid w:val="005E5270"/>
    <w:rsid w:val="005E5293"/>
    <w:rsid w:val="005E52E2"/>
    <w:rsid w:val="005E5444"/>
    <w:rsid w:val="005E54CF"/>
    <w:rsid w:val="005E5629"/>
    <w:rsid w:val="005E5688"/>
    <w:rsid w:val="005E5A30"/>
    <w:rsid w:val="005E5C2D"/>
    <w:rsid w:val="005E5C8F"/>
    <w:rsid w:val="005E5D66"/>
    <w:rsid w:val="005E5FB3"/>
    <w:rsid w:val="005E604D"/>
    <w:rsid w:val="005E60D6"/>
    <w:rsid w:val="005E6138"/>
    <w:rsid w:val="005E626C"/>
    <w:rsid w:val="005E6447"/>
    <w:rsid w:val="005E648B"/>
    <w:rsid w:val="005E65DC"/>
    <w:rsid w:val="005E668F"/>
    <w:rsid w:val="005E675B"/>
    <w:rsid w:val="005E6A6E"/>
    <w:rsid w:val="005E6ACA"/>
    <w:rsid w:val="005E6E6A"/>
    <w:rsid w:val="005E6F84"/>
    <w:rsid w:val="005E6FDA"/>
    <w:rsid w:val="005E706E"/>
    <w:rsid w:val="005E7239"/>
    <w:rsid w:val="005E726F"/>
    <w:rsid w:val="005E74B9"/>
    <w:rsid w:val="005E7502"/>
    <w:rsid w:val="005E75C9"/>
    <w:rsid w:val="005E761D"/>
    <w:rsid w:val="005E76C9"/>
    <w:rsid w:val="005E76DE"/>
    <w:rsid w:val="005E77F7"/>
    <w:rsid w:val="005E77FF"/>
    <w:rsid w:val="005E7924"/>
    <w:rsid w:val="005E7ADB"/>
    <w:rsid w:val="005E7BAA"/>
    <w:rsid w:val="005E7BEB"/>
    <w:rsid w:val="005E7C5D"/>
    <w:rsid w:val="005E7C71"/>
    <w:rsid w:val="005E7CFA"/>
    <w:rsid w:val="005E7D61"/>
    <w:rsid w:val="005E7EBB"/>
    <w:rsid w:val="005E7F04"/>
    <w:rsid w:val="005E7F65"/>
    <w:rsid w:val="005E7FB4"/>
    <w:rsid w:val="005F027A"/>
    <w:rsid w:val="005F02CD"/>
    <w:rsid w:val="005F0326"/>
    <w:rsid w:val="005F04CD"/>
    <w:rsid w:val="005F06FF"/>
    <w:rsid w:val="005F0703"/>
    <w:rsid w:val="005F082C"/>
    <w:rsid w:val="005F0C53"/>
    <w:rsid w:val="005F0DD8"/>
    <w:rsid w:val="005F0DEE"/>
    <w:rsid w:val="005F0E06"/>
    <w:rsid w:val="005F135B"/>
    <w:rsid w:val="005F14D6"/>
    <w:rsid w:val="005F154D"/>
    <w:rsid w:val="005F1737"/>
    <w:rsid w:val="005F1A94"/>
    <w:rsid w:val="005F1AE4"/>
    <w:rsid w:val="005F1C6D"/>
    <w:rsid w:val="005F1E3E"/>
    <w:rsid w:val="005F2112"/>
    <w:rsid w:val="005F236D"/>
    <w:rsid w:val="005F23FF"/>
    <w:rsid w:val="005F244E"/>
    <w:rsid w:val="005F2623"/>
    <w:rsid w:val="005F2F2C"/>
    <w:rsid w:val="005F3143"/>
    <w:rsid w:val="005F32E5"/>
    <w:rsid w:val="005F3322"/>
    <w:rsid w:val="005F33CB"/>
    <w:rsid w:val="005F347E"/>
    <w:rsid w:val="005F35A3"/>
    <w:rsid w:val="005F3649"/>
    <w:rsid w:val="005F383F"/>
    <w:rsid w:val="005F3882"/>
    <w:rsid w:val="005F3921"/>
    <w:rsid w:val="005F399C"/>
    <w:rsid w:val="005F3A07"/>
    <w:rsid w:val="005F3AB3"/>
    <w:rsid w:val="005F3BE9"/>
    <w:rsid w:val="005F3C62"/>
    <w:rsid w:val="005F3C8B"/>
    <w:rsid w:val="005F3DB1"/>
    <w:rsid w:val="005F3EBB"/>
    <w:rsid w:val="005F3FDD"/>
    <w:rsid w:val="005F4045"/>
    <w:rsid w:val="005F4058"/>
    <w:rsid w:val="005F4112"/>
    <w:rsid w:val="005F4128"/>
    <w:rsid w:val="005F41EC"/>
    <w:rsid w:val="005F43B7"/>
    <w:rsid w:val="005F43DC"/>
    <w:rsid w:val="005F4423"/>
    <w:rsid w:val="005F455D"/>
    <w:rsid w:val="005F467C"/>
    <w:rsid w:val="005F46CF"/>
    <w:rsid w:val="005F4752"/>
    <w:rsid w:val="005F4770"/>
    <w:rsid w:val="005F478B"/>
    <w:rsid w:val="005F4819"/>
    <w:rsid w:val="005F4A89"/>
    <w:rsid w:val="005F4A98"/>
    <w:rsid w:val="005F4B2C"/>
    <w:rsid w:val="005F4CCC"/>
    <w:rsid w:val="005F4E0B"/>
    <w:rsid w:val="005F4EF3"/>
    <w:rsid w:val="005F4FD8"/>
    <w:rsid w:val="005F4FF3"/>
    <w:rsid w:val="005F5091"/>
    <w:rsid w:val="005F50D5"/>
    <w:rsid w:val="005F518B"/>
    <w:rsid w:val="005F5221"/>
    <w:rsid w:val="005F5455"/>
    <w:rsid w:val="005F5462"/>
    <w:rsid w:val="005F5498"/>
    <w:rsid w:val="005F57DC"/>
    <w:rsid w:val="005F594C"/>
    <w:rsid w:val="005F5A5C"/>
    <w:rsid w:val="005F5AB9"/>
    <w:rsid w:val="005F5B2C"/>
    <w:rsid w:val="005F5CFE"/>
    <w:rsid w:val="005F5E32"/>
    <w:rsid w:val="005F5EA9"/>
    <w:rsid w:val="005F5FDD"/>
    <w:rsid w:val="005F60C8"/>
    <w:rsid w:val="005F6366"/>
    <w:rsid w:val="005F6432"/>
    <w:rsid w:val="005F647D"/>
    <w:rsid w:val="005F64D4"/>
    <w:rsid w:val="005F65DB"/>
    <w:rsid w:val="005F666A"/>
    <w:rsid w:val="005F6695"/>
    <w:rsid w:val="005F671F"/>
    <w:rsid w:val="005F689C"/>
    <w:rsid w:val="005F6941"/>
    <w:rsid w:val="005F6959"/>
    <w:rsid w:val="005F6964"/>
    <w:rsid w:val="005F6A22"/>
    <w:rsid w:val="005F6A26"/>
    <w:rsid w:val="005F6A8F"/>
    <w:rsid w:val="005F6E04"/>
    <w:rsid w:val="005F6E54"/>
    <w:rsid w:val="005F6FB8"/>
    <w:rsid w:val="005F7076"/>
    <w:rsid w:val="005F710C"/>
    <w:rsid w:val="005F721C"/>
    <w:rsid w:val="005F7383"/>
    <w:rsid w:val="005F7428"/>
    <w:rsid w:val="005F752A"/>
    <w:rsid w:val="005F75B9"/>
    <w:rsid w:val="005F7725"/>
    <w:rsid w:val="005F7862"/>
    <w:rsid w:val="005F78B3"/>
    <w:rsid w:val="005F78C0"/>
    <w:rsid w:val="005F7C40"/>
    <w:rsid w:val="005F7F6E"/>
    <w:rsid w:val="005F7FA9"/>
    <w:rsid w:val="006000BF"/>
    <w:rsid w:val="006002C1"/>
    <w:rsid w:val="00600510"/>
    <w:rsid w:val="006005AA"/>
    <w:rsid w:val="0060069A"/>
    <w:rsid w:val="006007CD"/>
    <w:rsid w:val="006008C1"/>
    <w:rsid w:val="00600909"/>
    <w:rsid w:val="006009CB"/>
    <w:rsid w:val="00600AA2"/>
    <w:rsid w:val="00600B73"/>
    <w:rsid w:val="00600B7D"/>
    <w:rsid w:val="00600B7F"/>
    <w:rsid w:val="00600C9C"/>
    <w:rsid w:val="00600CBF"/>
    <w:rsid w:val="00600DAB"/>
    <w:rsid w:val="00600E49"/>
    <w:rsid w:val="00600F62"/>
    <w:rsid w:val="0060112E"/>
    <w:rsid w:val="00601177"/>
    <w:rsid w:val="006011DA"/>
    <w:rsid w:val="00601219"/>
    <w:rsid w:val="00601270"/>
    <w:rsid w:val="006014A8"/>
    <w:rsid w:val="006014DB"/>
    <w:rsid w:val="00601529"/>
    <w:rsid w:val="0060153C"/>
    <w:rsid w:val="0060155C"/>
    <w:rsid w:val="00601626"/>
    <w:rsid w:val="006017D1"/>
    <w:rsid w:val="006018FC"/>
    <w:rsid w:val="00601919"/>
    <w:rsid w:val="0060198C"/>
    <w:rsid w:val="00601AA5"/>
    <w:rsid w:val="00601B6A"/>
    <w:rsid w:val="00601B96"/>
    <w:rsid w:val="00601BDA"/>
    <w:rsid w:val="00601C7D"/>
    <w:rsid w:val="00601CD4"/>
    <w:rsid w:val="00601CDA"/>
    <w:rsid w:val="00601D42"/>
    <w:rsid w:val="00601DD4"/>
    <w:rsid w:val="00601E14"/>
    <w:rsid w:val="00601EA8"/>
    <w:rsid w:val="00601F07"/>
    <w:rsid w:val="00601F2A"/>
    <w:rsid w:val="00601F92"/>
    <w:rsid w:val="00602284"/>
    <w:rsid w:val="006023E0"/>
    <w:rsid w:val="00602641"/>
    <w:rsid w:val="00602678"/>
    <w:rsid w:val="00602746"/>
    <w:rsid w:val="006028F8"/>
    <w:rsid w:val="00602A16"/>
    <w:rsid w:val="00602B47"/>
    <w:rsid w:val="00602C81"/>
    <w:rsid w:val="00602CAE"/>
    <w:rsid w:val="00602D25"/>
    <w:rsid w:val="00602DB3"/>
    <w:rsid w:val="00602DF8"/>
    <w:rsid w:val="00602E0E"/>
    <w:rsid w:val="00602F4C"/>
    <w:rsid w:val="00603059"/>
    <w:rsid w:val="006032DF"/>
    <w:rsid w:val="00603516"/>
    <w:rsid w:val="006035BC"/>
    <w:rsid w:val="00603615"/>
    <w:rsid w:val="0060364B"/>
    <w:rsid w:val="00603775"/>
    <w:rsid w:val="00603B11"/>
    <w:rsid w:val="00603BFF"/>
    <w:rsid w:val="00603D78"/>
    <w:rsid w:val="00603DF7"/>
    <w:rsid w:val="00603E04"/>
    <w:rsid w:val="00603E45"/>
    <w:rsid w:val="006041E7"/>
    <w:rsid w:val="00604252"/>
    <w:rsid w:val="00604302"/>
    <w:rsid w:val="00604449"/>
    <w:rsid w:val="0060446A"/>
    <w:rsid w:val="006044FF"/>
    <w:rsid w:val="0060459A"/>
    <w:rsid w:val="006045A0"/>
    <w:rsid w:val="00604BA9"/>
    <w:rsid w:val="00604CB1"/>
    <w:rsid w:val="00604CF0"/>
    <w:rsid w:val="00604DA7"/>
    <w:rsid w:val="00604DB1"/>
    <w:rsid w:val="00604DB9"/>
    <w:rsid w:val="00604E83"/>
    <w:rsid w:val="00604EC7"/>
    <w:rsid w:val="00604F19"/>
    <w:rsid w:val="006052E2"/>
    <w:rsid w:val="006053A2"/>
    <w:rsid w:val="0060540E"/>
    <w:rsid w:val="006055D0"/>
    <w:rsid w:val="00605620"/>
    <w:rsid w:val="00605684"/>
    <w:rsid w:val="006056BA"/>
    <w:rsid w:val="00605750"/>
    <w:rsid w:val="00605783"/>
    <w:rsid w:val="0060592F"/>
    <w:rsid w:val="00605B32"/>
    <w:rsid w:val="00605B34"/>
    <w:rsid w:val="00605BD3"/>
    <w:rsid w:val="00605CE0"/>
    <w:rsid w:val="00605DC8"/>
    <w:rsid w:val="00605F5A"/>
    <w:rsid w:val="0060611B"/>
    <w:rsid w:val="00606134"/>
    <w:rsid w:val="0060618C"/>
    <w:rsid w:val="006061C9"/>
    <w:rsid w:val="006062AD"/>
    <w:rsid w:val="006062D4"/>
    <w:rsid w:val="00606312"/>
    <w:rsid w:val="0060636E"/>
    <w:rsid w:val="0060638E"/>
    <w:rsid w:val="0060661A"/>
    <w:rsid w:val="0060675C"/>
    <w:rsid w:val="0060678B"/>
    <w:rsid w:val="006067C6"/>
    <w:rsid w:val="00606814"/>
    <w:rsid w:val="00606BA3"/>
    <w:rsid w:val="00606C3C"/>
    <w:rsid w:val="00606D76"/>
    <w:rsid w:val="0060704E"/>
    <w:rsid w:val="0060712D"/>
    <w:rsid w:val="0060721A"/>
    <w:rsid w:val="006072B8"/>
    <w:rsid w:val="00607303"/>
    <w:rsid w:val="0060739B"/>
    <w:rsid w:val="006073C2"/>
    <w:rsid w:val="00607484"/>
    <w:rsid w:val="006074FD"/>
    <w:rsid w:val="0060776B"/>
    <w:rsid w:val="006077AC"/>
    <w:rsid w:val="006077F0"/>
    <w:rsid w:val="00607954"/>
    <w:rsid w:val="00607ADF"/>
    <w:rsid w:val="00607E64"/>
    <w:rsid w:val="00607E65"/>
    <w:rsid w:val="00610049"/>
    <w:rsid w:val="006101D7"/>
    <w:rsid w:val="00610230"/>
    <w:rsid w:val="006103DA"/>
    <w:rsid w:val="00610454"/>
    <w:rsid w:val="00610457"/>
    <w:rsid w:val="00610787"/>
    <w:rsid w:val="006109A0"/>
    <w:rsid w:val="006109C7"/>
    <w:rsid w:val="00610A53"/>
    <w:rsid w:val="00610A74"/>
    <w:rsid w:val="00610A92"/>
    <w:rsid w:val="00610AF9"/>
    <w:rsid w:val="00610B00"/>
    <w:rsid w:val="00610C1B"/>
    <w:rsid w:val="00610DF1"/>
    <w:rsid w:val="00610E71"/>
    <w:rsid w:val="00610EF3"/>
    <w:rsid w:val="0061124D"/>
    <w:rsid w:val="00611395"/>
    <w:rsid w:val="0061158C"/>
    <w:rsid w:val="0061160D"/>
    <w:rsid w:val="00611650"/>
    <w:rsid w:val="0061177C"/>
    <w:rsid w:val="0061177E"/>
    <w:rsid w:val="00611B20"/>
    <w:rsid w:val="00611BB3"/>
    <w:rsid w:val="00611EFA"/>
    <w:rsid w:val="00611FDB"/>
    <w:rsid w:val="00612128"/>
    <w:rsid w:val="0061220B"/>
    <w:rsid w:val="0061223E"/>
    <w:rsid w:val="00612387"/>
    <w:rsid w:val="0061238B"/>
    <w:rsid w:val="006123BA"/>
    <w:rsid w:val="00612504"/>
    <w:rsid w:val="00612535"/>
    <w:rsid w:val="006125A1"/>
    <w:rsid w:val="0061268E"/>
    <w:rsid w:val="0061271E"/>
    <w:rsid w:val="006127DA"/>
    <w:rsid w:val="00612A1D"/>
    <w:rsid w:val="00612A69"/>
    <w:rsid w:val="00612BD3"/>
    <w:rsid w:val="00612CC3"/>
    <w:rsid w:val="00612E0A"/>
    <w:rsid w:val="00612E52"/>
    <w:rsid w:val="00612EA5"/>
    <w:rsid w:val="00612F49"/>
    <w:rsid w:val="0061330F"/>
    <w:rsid w:val="00613351"/>
    <w:rsid w:val="006133CB"/>
    <w:rsid w:val="006135DD"/>
    <w:rsid w:val="00613687"/>
    <w:rsid w:val="00613759"/>
    <w:rsid w:val="006137B1"/>
    <w:rsid w:val="00613938"/>
    <w:rsid w:val="006139B0"/>
    <w:rsid w:val="00613A2A"/>
    <w:rsid w:val="00613C35"/>
    <w:rsid w:val="00613DCA"/>
    <w:rsid w:val="00613E43"/>
    <w:rsid w:val="00613FAC"/>
    <w:rsid w:val="006140E2"/>
    <w:rsid w:val="00614112"/>
    <w:rsid w:val="006141BE"/>
    <w:rsid w:val="006143D0"/>
    <w:rsid w:val="006143DB"/>
    <w:rsid w:val="0061445D"/>
    <w:rsid w:val="0061451A"/>
    <w:rsid w:val="00614798"/>
    <w:rsid w:val="006149BB"/>
    <w:rsid w:val="00614B3F"/>
    <w:rsid w:val="00614E65"/>
    <w:rsid w:val="006150B6"/>
    <w:rsid w:val="006151C3"/>
    <w:rsid w:val="006152B6"/>
    <w:rsid w:val="00615412"/>
    <w:rsid w:val="006154FA"/>
    <w:rsid w:val="006155AF"/>
    <w:rsid w:val="00615647"/>
    <w:rsid w:val="006157CA"/>
    <w:rsid w:val="0061580F"/>
    <w:rsid w:val="00615ADD"/>
    <w:rsid w:val="00615C25"/>
    <w:rsid w:val="00615DBC"/>
    <w:rsid w:val="00615DE7"/>
    <w:rsid w:val="00615E65"/>
    <w:rsid w:val="00615FF3"/>
    <w:rsid w:val="006160A9"/>
    <w:rsid w:val="0061612A"/>
    <w:rsid w:val="006163B5"/>
    <w:rsid w:val="00616452"/>
    <w:rsid w:val="006164D7"/>
    <w:rsid w:val="006168D1"/>
    <w:rsid w:val="00616BB5"/>
    <w:rsid w:val="00616D74"/>
    <w:rsid w:val="00616DE3"/>
    <w:rsid w:val="00616E88"/>
    <w:rsid w:val="00616E98"/>
    <w:rsid w:val="006172EF"/>
    <w:rsid w:val="00617393"/>
    <w:rsid w:val="006173EB"/>
    <w:rsid w:val="00617605"/>
    <w:rsid w:val="00617A90"/>
    <w:rsid w:val="00617B72"/>
    <w:rsid w:val="00617FAB"/>
    <w:rsid w:val="0062001B"/>
    <w:rsid w:val="0062003E"/>
    <w:rsid w:val="00620120"/>
    <w:rsid w:val="0062029D"/>
    <w:rsid w:val="006202AF"/>
    <w:rsid w:val="00620464"/>
    <w:rsid w:val="0062047F"/>
    <w:rsid w:val="006204C4"/>
    <w:rsid w:val="006206C9"/>
    <w:rsid w:val="006206D1"/>
    <w:rsid w:val="00620939"/>
    <w:rsid w:val="00620BE1"/>
    <w:rsid w:val="00620BFC"/>
    <w:rsid w:val="00620E53"/>
    <w:rsid w:val="00620E63"/>
    <w:rsid w:val="00620E6F"/>
    <w:rsid w:val="00620F0D"/>
    <w:rsid w:val="00620F42"/>
    <w:rsid w:val="00621066"/>
    <w:rsid w:val="0062113F"/>
    <w:rsid w:val="00621237"/>
    <w:rsid w:val="00621823"/>
    <w:rsid w:val="00621829"/>
    <w:rsid w:val="00621912"/>
    <w:rsid w:val="00621927"/>
    <w:rsid w:val="00621CE9"/>
    <w:rsid w:val="00621D3A"/>
    <w:rsid w:val="00621D41"/>
    <w:rsid w:val="00621EB4"/>
    <w:rsid w:val="00621EBB"/>
    <w:rsid w:val="00621F95"/>
    <w:rsid w:val="00621FA7"/>
    <w:rsid w:val="00622195"/>
    <w:rsid w:val="0062222B"/>
    <w:rsid w:val="00622253"/>
    <w:rsid w:val="00622482"/>
    <w:rsid w:val="006224B7"/>
    <w:rsid w:val="0062275B"/>
    <w:rsid w:val="006227D6"/>
    <w:rsid w:val="00622A15"/>
    <w:rsid w:val="00623104"/>
    <w:rsid w:val="0062329E"/>
    <w:rsid w:val="00623409"/>
    <w:rsid w:val="006237A9"/>
    <w:rsid w:val="006237F0"/>
    <w:rsid w:val="0062387D"/>
    <w:rsid w:val="00623AD2"/>
    <w:rsid w:val="00623B40"/>
    <w:rsid w:val="00623DB3"/>
    <w:rsid w:val="00623F05"/>
    <w:rsid w:val="00623FB7"/>
    <w:rsid w:val="00623FBB"/>
    <w:rsid w:val="0062410D"/>
    <w:rsid w:val="00624180"/>
    <w:rsid w:val="00624272"/>
    <w:rsid w:val="006243D1"/>
    <w:rsid w:val="006245B4"/>
    <w:rsid w:val="0062463F"/>
    <w:rsid w:val="00624649"/>
    <w:rsid w:val="00624886"/>
    <w:rsid w:val="0062490A"/>
    <w:rsid w:val="00624923"/>
    <w:rsid w:val="00624973"/>
    <w:rsid w:val="00624978"/>
    <w:rsid w:val="006249AE"/>
    <w:rsid w:val="00624AED"/>
    <w:rsid w:val="00624CC8"/>
    <w:rsid w:val="00624D5A"/>
    <w:rsid w:val="00624D70"/>
    <w:rsid w:val="00624EEE"/>
    <w:rsid w:val="00625009"/>
    <w:rsid w:val="00625060"/>
    <w:rsid w:val="00625118"/>
    <w:rsid w:val="006253F3"/>
    <w:rsid w:val="00625518"/>
    <w:rsid w:val="006259DD"/>
    <w:rsid w:val="00625A04"/>
    <w:rsid w:val="00625CEB"/>
    <w:rsid w:val="0062606E"/>
    <w:rsid w:val="0062635D"/>
    <w:rsid w:val="00626407"/>
    <w:rsid w:val="00626494"/>
    <w:rsid w:val="00626538"/>
    <w:rsid w:val="0062660F"/>
    <w:rsid w:val="0062666D"/>
    <w:rsid w:val="0062674F"/>
    <w:rsid w:val="00626919"/>
    <w:rsid w:val="00626953"/>
    <w:rsid w:val="00626C78"/>
    <w:rsid w:val="00626CEE"/>
    <w:rsid w:val="00626DA9"/>
    <w:rsid w:val="00626DC7"/>
    <w:rsid w:val="00627015"/>
    <w:rsid w:val="0062701E"/>
    <w:rsid w:val="006270B2"/>
    <w:rsid w:val="006270FD"/>
    <w:rsid w:val="0062710F"/>
    <w:rsid w:val="00627426"/>
    <w:rsid w:val="00627627"/>
    <w:rsid w:val="00627917"/>
    <w:rsid w:val="006279A7"/>
    <w:rsid w:val="00627AC6"/>
    <w:rsid w:val="00627B48"/>
    <w:rsid w:val="00627CDB"/>
    <w:rsid w:val="00627D06"/>
    <w:rsid w:val="00627E2A"/>
    <w:rsid w:val="00627E4B"/>
    <w:rsid w:val="0063013A"/>
    <w:rsid w:val="00630567"/>
    <w:rsid w:val="006309C5"/>
    <w:rsid w:val="006309D0"/>
    <w:rsid w:val="006309ED"/>
    <w:rsid w:val="00630CFC"/>
    <w:rsid w:val="00630DF8"/>
    <w:rsid w:val="00630E34"/>
    <w:rsid w:val="00630FD5"/>
    <w:rsid w:val="00630FEF"/>
    <w:rsid w:val="006310F5"/>
    <w:rsid w:val="006312AF"/>
    <w:rsid w:val="006312CD"/>
    <w:rsid w:val="00631342"/>
    <w:rsid w:val="006313DC"/>
    <w:rsid w:val="0063167A"/>
    <w:rsid w:val="00631734"/>
    <w:rsid w:val="00631978"/>
    <w:rsid w:val="006319F6"/>
    <w:rsid w:val="00631B8A"/>
    <w:rsid w:val="00631CF6"/>
    <w:rsid w:val="00631FFF"/>
    <w:rsid w:val="00632166"/>
    <w:rsid w:val="00632275"/>
    <w:rsid w:val="0063236C"/>
    <w:rsid w:val="00632381"/>
    <w:rsid w:val="00632461"/>
    <w:rsid w:val="0063253F"/>
    <w:rsid w:val="0063262B"/>
    <w:rsid w:val="00632731"/>
    <w:rsid w:val="006327AF"/>
    <w:rsid w:val="00632982"/>
    <w:rsid w:val="00632B71"/>
    <w:rsid w:val="00632BD7"/>
    <w:rsid w:val="00632BE6"/>
    <w:rsid w:val="00632DB6"/>
    <w:rsid w:val="00632E4B"/>
    <w:rsid w:val="00632FD2"/>
    <w:rsid w:val="00633188"/>
    <w:rsid w:val="006331CD"/>
    <w:rsid w:val="0063326E"/>
    <w:rsid w:val="00633396"/>
    <w:rsid w:val="006333E1"/>
    <w:rsid w:val="00633478"/>
    <w:rsid w:val="006335CF"/>
    <w:rsid w:val="00633870"/>
    <w:rsid w:val="00633960"/>
    <w:rsid w:val="00633A33"/>
    <w:rsid w:val="00633A48"/>
    <w:rsid w:val="00633B52"/>
    <w:rsid w:val="00633BBC"/>
    <w:rsid w:val="00633C87"/>
    <w:rsid w:val="00633D27"/>
    <w:rsid w:val="00633DF6"/>
    <w:rsid w:val="00633EC4"/>
    <w:rsid w:val="00633ED5"/>
    <w:rsid w:val="00633F32"/>
    <w:rsid w:val="00633F35"/>
    <w:rsid w:val="00633FFA"/>
    <w:rsid w:val="00634107"/>
    <w:rsid w:val="00634337"/>
    <w:rsid w:val="0063433A"/>
    <w:rsid w:val="00634518"/>
    <w:rsid w:val="0063453B"/>
    <w:rsid w:val="006347B0"/>
    <w:rsid w:val="006349BF"/>
    <w:rsid w:val="00634AA7"/>
    <w:rsid w:val="00634D80"/>
    <w:rsid w:val="006350EE"/>
    <w:rsid w:val="00635229"/>
    <w:rsid w:val="006352B5"/>
    <w:rsid w:val="006353AB"/>
    <w:rsid w:val="006354E0"/>
    <w:rsid w:val="00635587"/>
    <w:rsid w:val="00635850"/>
    <w:rsid w:val="006358D7"/>
    <w:rsid w:val="00635A4A"/>
    <w:rsid w:val="00635AEA"/>
    <w:rsid w:val="00635C7A"/>
    <w:rsid w:val="00635D75"/>
    <w:rsid w:val="00635E00"/>
    <w:rsid w:val="00635F5D"/>
    <w:rsid w:val="006360A6"/>
    <w:rsid w:val="0063619B"/>
    <w:rsid w:val="0063626A"/>
    <w:rsid w:val="00636303"/>
    <w:rsid w:val="006363CA"/>
    <w:rsid w:val="00636535"/>
    <w:rsid w:val="00636577"/>
    <w:rsid w:val="00636709"/>
    <w:rsid w:val="00636800"/>
    <w:rsid w:val="006369BC"/>
    <w:rsid w:val="00636B5F"/>
    <w:rsid w:val="00636D40"/>
    <w:rsid w:val="00636E70"/>
    <w:rsid w:val="00636EF5"/>
    <w:rsid w:val="00636F05"/>
    <w:rsid w:val="00637043"/>
    <w:rsid w:val="006370B4"/>
    <w:rsid w:val="00637167"/>
    <w:rsid w:val="006371A5"/>
    <w:rsid w:val="0063747B"/>
    <w:rsid w:val="006374D1"/>
    <w:rsid w:val="00637867"/>
    <w:rsid w:val="00637958"/>
    <w:rsid w:val="00637BCF"/>
    <w:rsid w:val="00637BD3"/>
    <w:rsid w:val="00637BFD"/>
    <w:rsid w:val="00637D2C"/>
    <w:rsid w:val="006400F5"/>
    <w:rsid w:val="0064014C"/>
    <w:rsid w:val="00640322"/>
    <w:rsid w:val="0064032A"/>
    <w:rsid w:val="006403D4"/>
    <w:rsid w:val="006405EE"/>
    <w:rsid w:val="006407B6"/>
    <w:rsid w:val="00640B62"/>
    <w:rsid w:val="00640B75"/>
    <w:rsid w:val="00640C28"/>
    <w:rsid w:val="00640E6F"/>
    <w:rsid w:val="00641017"/>
    <w:rsid w:val="0064108D"/>
    <w:rsid w:val="0064112C"/>
    <w:rsid w:val="0064116C"/>
    <w:rsid w:val="00641184"/>
    <w:rsid w:val="0064132F"/>
    <w:rsid w:val="00641493"/>
    <w:rsid w:val="006414D2"/>
    <w:rsid w:val="0064163B"/>
    <w:rsid w:val="006416D2"/>
    <w:rsid w:val="006416D6"/>
    <w:rsid w:val="006417D0"/>
    <w:rsid w:val="00641922"/>
    <w:rsid w:val="00641954"/>
    <w:rsid w:val="00641EA5"/>
    <w:rsid w:val="006420AA"/>
    <w:rsid w:val="00642125"/>
    <w:rsid w:val="00642297"/>
    <w:rsid w:val="006422EB"/>
    <w:rsid w:val="0064236B"/>
    <w:rsid w:val="00642410"/>
    <w:rsid w:val="00642739"/>
    <w:rsid w:val="00642900"/>
    <w:rsid w:val="00642A0F"/>
    <w:rsid w:val="00642B55"/>
    <w:rsid w:val="00642BC9"/>
    <w:rsid w:val="00642C97"/>
    <w:rsid w:val="00642D0C"/>
    <w:rsid w:val="00642D90"/>
    <w:rsid w:val="00642E1C"/>
    <w:rsid w:val="00642E83"/>
    <w:rsid w:val="00642E8C"/>
    <w:rsid w:val="00642ED4"/>
    <w:rsid w:val="00643096"/>
    <w:rsid w:val="00643114"/>
    <w:rsid w:val="00643183"/>
    <w:rsid w:val="006431C7"/>
    <w:rsid w:val="0064320D"/>
    <w:rsid w:val="00643254"/>
    <w:rsid w:val="00643279"/>
    <w:rsid w:val="006433A2"/>
    <w:rsid w:val="00643683"/>
    <w:rsid w:val="006436FF"/>
    <w:rsid w:val="006437CC"/>
    <w:rsid w:val="0064384C"/>
    <w:rsid w:val="006438EE"/>
    <w:rsid w:val="0064394C"/>
    <w:rsid w:val="00643983"/>
    <w:rsid w:val="00643A3F"/>
    <w:rsid w:val="00643AFC"/>
    <w:rsid w:val="00643C3C"/>
    <w:rsid w:val="00643C4E"/>
    <w:rsid w:val="00643CF7"/>
    <w:rsid w:val="00643D9B"/>
    <w:rsid w:val="0064406C"/>
    <w:rsid w:val="006441CF"/>
    <w:rsid w:val="0064431A"/>
    <w:rsid w:val="006443ED"/>
    <w:rsid w:val="006444E3"/>
    <w:rsid w:val="006445A2"/>
    <w:rsid w:val="00644623"/>
    <w:rsid w:val="00644694"/>
    <w:rsid w:val="00644835"/>
    <w:rsid w:val="0064486D"/>
    <w:rsid w:val="006448A1"/>
    <w:rsid w:val="006448EB"/>
    <w:rsid w:val="006449BF"/>
    <w:rsid w:val="00644B19"/>
    <w:rsid w:val="00644B56"/>
    <w:rsid w:val="00644CBA"/>
    <w:rsid w:val="00644D32"/>
    <w:rsid w:val="00644DAF"/>
    <w:rsid w:val="00644DD5"/>
    <w:rsid w:val="00644E6C"/>
    <w:rsid w:val="00644F0D"/>
    <w:rsid w:val="00644F52"/>
    <w:rsid w:val="00644FCB"/>
    <w:rsid w:val="00645095"/>
    <w:rsid w:val="006451E3"/>
    <w:rsid w:val="00645487"/>
    <w:rsid w:val="006457C1"/>
    <w:rsid w:val="00645890"/>
    <w:rsid w:val="00645C52"/>
    <w:rsid w:val="00645CF1"/>
    <w:rsid w:val="00645D46"/>
    <w:rsid w:val="00645E2F"/>
    <w:rsid w:val="00645F11"/>
    <w:rsid w:val="00645FF4"/>
    <w:rsid w:val="00646056"/>
    <w:rsid w:val="006461B3"/>
    <w:rsid w:val="0064640F"/>
    <w:rsid w:val="00646494"/>
    <w:rsid w:val="00646615"/>
    <w:rsid w:val="00646663"/>
    <w:rsid w:val="006466D4"/>
    <w:rsid w:val="00646A1B"/>
    <w:rsid w:val="00646CC8"/>
    <w:rsid w:val="00647087"/>
    <w:rsid w:val="006470B3"/>
    <w:rsid w:val="0064714F"/>
    <w:rsid w:val="00647195"/>
    <w:rsid w:val="00647213"/>
    <w:rsid w:val="0064722A"/>
    <w:rsid w:val="00647550"/>
    <w:rsid w:val="006475FB"/>
    <w:rsid w:val="00647691"/>
    <w:rsid w:val="006476B0"/>
    <w:rsid w:val="006476B3"/>
    <w:rsid w:val="006476DB"/>
    <w:rsid w:val="00647753"/>
    <w:rsid w:val="0064776C"/>
    <w:rsid w:val="006477B6"/>
    <w:rsid w:val="006477B8"/>
    <w:rsid w:val="00647886"/>
    <w:rsid w:val="00647A05"/>
    <w:rsid w:val="00647A5D"/>
    <w:rsid w:val="00647B81"/>
    <w:rsid w:val="00647C5D"/>
    <w:rsid w:val="00647CA6"/>
    <w:rsid w:val="00647E52"/>
    <w:rsid w:val="00647E5E"/>
    <w:rsid w:val="00647EF1"/>
    <w:rsid w:val="00647F9C"/>
    <w:rsid w:val="006500C8"/>
    <w:rsid w:val="0065020D"/>
    <w:rsid w:val="00650373"/>
    <w:rsid w:val="0065040A"/>
    <w:rsid w:val="00650573"/>
    <w:rsid w:val="0065058C"/>
    <w:rsid w:val="00650698"/>
    <w:rsid w:val="006507B8"/>
    <w:rsid w:val="00650812"/>
    <w:rsid w:val="00650833"/>
    <w:rsid w:val="00650863"/>
    <w:rsid w:val="0065088F"/>
    <w:rsid w:val="0065089D"/>
    <w:rsid w:val="00650930"/>
    <w:rsid w:val="00650A5F"/>
    <w:rsid w:val="00650A98"/>
    <w:rsid w:val="00650AD4"/>
    <w:rsid w:val="00650B96"/>
    <w:rsid w:val="00650B9F"/>
    <w:rsid w:val="00650C06"/>
    <w:rsid w:val="00650D85"/>
    <w:rsid w:val="00650DFF"/>
    <w:rsid w:val="00650E01"/>
    <w:rsid w:val="00650E6E"/>
    <w:rsid w:val="00650F78"/>
    <w:rsid w:val="00650FDD"/>
    <w:rsid w:val="006510D5"/>
    <w:rsid w:val="006511A9"/>
    <w:rsid w:val="00651343"/>
    <w:rsid w:val="006514BB"/>
    <w:rsid w:val="006514CA"/>
    <w:rsid w:val="0065153C"/>
    <w:rsid w:val="00651594"/>
    <w:rsid w:val="006516F0"/>
    <w:rsid w:val="0065188E"/>
    <w:rsid w:val="00651AE9"/>
    <w:rsid w:val="00651B30"/>
    <w:rsid w:val="00651BC8"/>
    <w:rsid w:val="00651BD1"/>
    <w:rsid w:val="00651C0C"/>
    <w:rsid w:val="00651C63"/>
    <w:rsid w:val="00651FA5"/>
    <w:rsid w:val="00651FBB"/>
    <w:rsid w:val="006521A6"/>
    <w:rsid w:val="00652291"/>
    <w:rsid w:val="0065233D"/>
    <w:rsid w:val="00652363"/>
    <w:rsid w:val="00652474"/>
    <w:rsid w:val="0065249B"/>
    <w:rsid w:val="00652514"/>
    <w:rsid w:val="006525E9"/>
    <w:rsid w:val="00652607"/>
    <w:rsid w:val="00652798"/>
    <w:rsid w:val="006528C3"/>
    <w:rsid w:val="0065290F"/>
    <w:rsid w:val="00652913"/>
    <w:rsid w:val="00652992"/>
    <w:rsid w:val="00652DAE"/>
    <w:rsid w:val="00652ECA"/>
    <w:rsid w:val="006530CA"/>
    <w:rsid w:val="006531D4"/>
    <w:rsid w:val="00653407"/>
    <w:rsid w:val="00653412"/>
    <w:rsid w:val="006534B7"/>
    <w:rsid w:val="0065353F"/>
    <w:rsid w:val="006535E4"/>
    <w:rsid w:val="00653807"/>
    <w:rsid w:val="00653A8F"/>
    <w:rsid w:val="00653CB9"/>
    <w:rsid w:val="00653D37"/>
    <w:rsid w:val="00653D52"/>
    <w:rsid w:val="00653E4B"/>
    <w:rsid w:val="00653EA3"/>
    <w:rsid w:val="00653F16"/>
    <w:rsid w:val="006541EA"/>
    <w:rsid w:val="00654204"/>
    <w:rsid w:val="0065420C"/>
    <w:rsid w:val="00654563"/>
    <w:rsid w:val="00654619"/>
    <w:rsid w:val="0065469D"/>
    <w:rsid w:val="00654751"/>
    <w:rsid w:val="00654B16"/>
    <w:rsid w:val="00654B78"/>
    <w:rsid w:val="00654C48"/>
    <w:rsid w:val="00654C72"/>
    <w:rsid w:val="00654DA5"/>
    <w:rsid w:val="00654DCE"/>
    <w:rsid w:val="00654EF2"/>
    <w:rsid w:val="00655153"/>
    <w:rsid w:val="00655194"/>
    <w:rsid w:val="0065547F"/>
    <w:rsid w:val="0065550E"/>
    <w:rsid w:val="00655552"/>
    <w:rsid w:val="006557B5"/>
    <w:rsid w:val="00655833"/>
    <w:rsid w:val="00655857"/>
    <w:rsid w:val="006558BE"/>
    <w:rsid w:val="006558EA"/>
    <w:rsid w:val="00655904"/>
    <w:rsid w:val="00655A9F"/>
    <w:rsid w:val="00655BBD"/>
    <w:rsid w:val="00655C64"/>
    <w:rsid w:val="00655C87"/>
    <w:rsid w:val="00655CCF"/>
    <w:rsid w:val="00655D85"/>
    <w:rsid w:val="00655EF0"/>
    <w:rsid w:val="00655FEF"/>
    <w:rsid w:val="00656168"/>
    <w:rsid w:val="00656352"/>
    <w:rsid w:val="00656393"/>
    <w:rsid w:val="00656536"/>
    <w:rsid w:val="00656634"/>
    <w:rsid w:val="0065663C"/>
    <w:rsid w:val="00656654"/>
    <w:rsid w:val="006566D9"/>
    <w:rsid w:val="00656962"/>
    <w:rsid w:val="0065697D"/>
    <w:rsid w:val="00656994"/>
    <w:rsid w:val="00656AA7"/>
    <w:rsid w:val="00656B16"/>
    <w:rsid w:val="00656C50"/>
    <w:rsid w:val="00656CA8"/>
    <w:rsid w:val="00656DF7"/>
    <w:rsid w:val="00656EDC"/>
    <w:rsid w:val="00656F5B"/>
    <w:rsid w:val="006571E9"/>
    <w:rsid w:val="00657203"/>
    <w:rsid w:val="0065735F"/>
    <w:rsid w:val="006574AD"/>
    <w:rsid w:val="006579EB"/>
    <w:rsid w:val="006579F1"/>
    <w:rsid w:val="00657AA6"/>
    <w:rsid w:val="00657C57"/>
    <w:rsid w:val="00660029"/>
    <w:rsid w:val="0066006E"/>
    <w:rsid w:val="0066009A"/>
    <w:rsid w:val="006601EB"/>
    <w:rsid w:val="00660245"/>
    <w:rsid w:val="0066047C"/>
    <w:rsid w:val="00660710"/>
    <w:rsid w:val="0066080B"/>
    <w:rsid w:val="0066092D"/>
    <w:rsid w:val="006609EC"/>
    <w:rsid w:val="00660A70"/>
    <w:rsid w:val="00660A96"/>
    <w:rsid w:val="00660C7E"/>
    <w:rsid w:val="00660F84"/>
    <w:rsid w:val="006611B8"/>
    <w:rsid w:val="006615D9"/>
    <w:rsid w:val="0066168C"/>
    <w:rsid w:val="006618DC"/>
    <w:rsid w:val="0066190D"/>
    <w:rsid w:val="0066190F"/>
    <w:rsid w:val="0066194C"/>
    <w:rsid w:val="00661954"/>
    <w:rsid w:val="00661981"/>
    <w:rsid w:val="00661B3D"/>
    <w:rsid w:val="00661B56"/>
    <w:rsid w:val="00661C87"/>
    <w:rsid w:val="00661D75"/>
    <w:rsid w:val="006621DB"/>
    <w:rsid w:val="00662225"/>
    <w:rsid w:val="00662340"/>
    <w:rsid w:val="006623F8"/>
    <w:rsid w:val="006624CE"/>
    <w:rsid w:val="006628E9"/>
    <w:rsid w:val="006628EB"/>
    <w:rsid w:val="006628F0"/>
    <w:rsid w:val="00662AA9"/>
    <w:rsid w:val="00662B63"/>
    <w:rsid w:val="00662BDE"/>
    <w:rsid w:val="00662C48"/>
    <w:rsid w:val="00662E26"/>
    <w:rsid w:val="00662E3A"/>
    <w:rsid w:val="00662E98"/>
    <w:rsid w:val="0066318F"/>
    <w:rsid w:val="0066322D"/>
    <w:rsid w:val="00663287"/>
    <w:rsid w:val="0066350E"/>
    <w:rsid w:val="0066357E"/>
    <w:rsid w:val="006637CE"/>
    <w:rsid w:val="00663945"/>
    <w:rsid w:val="00663A25"/>
    <w:rsid w:val="00663A99"/>
    <w:rsid w:val="00663BA3"/>
    <w:rsid w:val="00663C51"/>
    <w:rsid w:val="00663D7B"/>
    <w:rsid w:val="00663DF3"/>
    <w:rsid w:val="00663E4B"/>
    <w:rsid w:val="00664020"/>
    <w:rsid w:val="006640DD"/>
    <w:rsid w:val="0066436D"/>
    <w:rsid w:val="0066443F"/>
    <w:rsid w:val="006644CA"/>
    <w:rsid w:val="0066451C"/>
    <w:rsid w:val="006645D8"/>
    <w:rsid w:val="0066481D"/>
    <w:rsid w:val="00664838"/>
    <w:rsid w:val="00664CA5"/>
    <w:rsid w:val="00664DDA"/>
    <w:rsid w:val="00664E0A"/>
    <w:rsid w:val="00665066"/>
    <w:rsid w:val="0066517B"/>
    <w:rsid w:val="0066525E"/>
    <w:rsid w:val="00665343"/>
    <w:rsid w:val="006653D6"/>
    <w:rsid w:val="00665405"/>
    <w:rsid w:val="0066548D"/>
    <w:rsid w:val="0066580B"/>
    <w:rsid w:val="00665816"/>
    <w:rsid w:val="00665834"/>
    <w:rsid w:val="00665893"/>
    <w:rsid w:val="00665930"/>
    <w:rsid w:val="006659A1"/>
    <w:rsid w:val="00665A30"/>
    <w:rsid w:val="00665A69"/>
    <w:rsid w:val="00665B6A"/>
    <w:rsid w:val="00665B91"/>
    <w:rsid w:val="00665D32"/>
    <w:rsid w:val="00665EE3"/>
    <w:rsid w:val="00665EE9"/>
    <w:rsid w:val="0066653B"/>
    <w:rsid w:val="006665F6"/>
    <w:rsid w:val="006666F4"/>
    <w:rsid w:val="00666801"/>
    <w:rsid w:val="006668E4"/>
    <w:rsid w:val="0066692D"/>
    <w:rsid w:val="00666987"/>
    <w:rsid w:val="00666990"/>
    <w:rsid w:val="00666A7A"/>
    <w:rsid w:val="00666B1D"/>
    <w:rsid w:val="00666DAD"/>
    <w:rsid w:val="00666E9F"/>
    <w:rsid w:val="00666EB5"/>
    <w:rsid w:val="00667139"/>
    <w:rsid w:val="00667341"/>
    <w:rsid w:val="00667356"/>
    <w:rsid w:val="006673AF"/>
    <w:rsid w:val="0066777F"/>
    <w:rsid w:val="006677B1"/>
    <w:rsid w:val="00667A5D"/>
    <w:rsid w:val="00667BB1"/>
    <w:rsid w:val="00667C24"/>
    <w:rsid w:val="00667C29"/>
    <w:rsid w:val="00667F5E"/>
    <w:rsid w:val="00667F92"/>
    <w:rsid w:val="00667FA3"/>
    <w:rsid w:val="00667FC6"/>
    <w:rsid w:val="0067009A"/>
    <w:rsid w:val="006701B3"/>
    <w:rsid w:val="006701DA"/>
    <w:rsid w:val="006704CD"/>
    <w:rsid w:val="00670773"/>
    <w:rsid w:val="006707E6"/>
    <w:rsid w:val="0067081F"/>
    <w:rsid w:val="0067094E"/>
    <w:rsid w:val="00670967"/>
    <w:rsid w:val="00670A60"/>
    <w:rsid w:val="00670A67"/>
    <w:rsid w:val="00670AD3"/>
    <w:rsid w:val="00670B79"/>
    <w:rsid w:val="00670C65"/>
    <w:rsid w:val="00670C79"/>
    <w:rsid w:val="00670D7A"/>
    <w:rsid w:val="00670F75"/>
    <w:rsid w:val="00670FD7"/>
    <w:rsid w:val="0067111B"/>
    <w:rsid w:val="0067121D"/>
    <w:rsid w:val="0067131C"/>
    <w:rsid w:val="0067142F"/>
    <w:rsid w:val="0067169F"/>
    <w:rsid w:val="006716EF"/>
    <w:rsid w:val="0067170B"/>
    <w:rsid w:val="006718C4"/>
    <w:rsid w:val="006718EA"/>
    <w:rsid w:val="00671B5C"/>
    <w:rsid w:val="00671BCE"/>
    <w:rsid w:val="00671D8F"/>
    <w:rsid w:val="00671EC6"/>
    <w:rsid w:val="00671ED9"/>
    <w:rsid w:val="00671EED"/>
    <w:rsid w:val="00671F49"/>
    <w:rsid w:val="00671FC9"/>
    <w:rsid w:val="0067202C"/>
    <w:rsid w:val="00672093"/>
    <w:rsid w:val="006720A9"/>
    <w:rsid w:val="006723D5"/>
    <w:rsid w:val="006726B8"/>
    <w:rsid w:val="00672878"/>
    <w:rsid w:val="006728AC"/>
    <w:rsid w:val="00672962"/>
    <w:rsid w:val="0067299D"/>
    <w:rsid w:val="006729DE"/>
    <w:rsid w:val="00672A55"/>
    <w:rsid w:val="00672A68"/>
    <w:rsid w:val="00672BD2"/>
    <w:rsid w:val="00672C8F"/>
    <w:rsid w:val="00672CBA"/>
    <w:rsid w:val="00672E2D"/>
    <w:rsid w:val="00672E77"/>
    <w:rsid w:val="00672E7C"/>
    <w:rsid w:val="00672E96"/>
    <w:rsid w:val="00672F1D"/>
    <w:rsid w:val="006732C9"/>
    <w:rsid w:val="006733AB"/>
    <w:rsid w:val="00673573"/>
    <w:rsid w:val="0067363E"/>
    <w:rsid w:val="006737EB"/>
    <w:rsid w:val="00673A32"/>
    <w:rsid w:val="00673A78"/>
    <w:rsid w:val="00673E14"/>
    <w:rsid w:val="00673FA4"/>
    <w:rsid w:val="0067447A"/>
    <w:rsid w:val="00674507"/>
    <w:rsid w:val="006745E5"/>
    <w:rsid w:val="006745F3"/>
    <w:rsid w:val="006747AA"/>
    <w:rsid w:val="00674844"/>
    <w:rsid w:val="006748AE"/>
    <w:rsid w:val="00674937"/>
    <w:rsid w:val="00674983"/>
    <w:rsid w:val="00674A69"/>
    <w:rsid w:val="00674AD1"/>
    <w:rsid w:val="00674C71"/>
    <w:rsid w:val="00674CDF"/>
    <w:rsid w:val="00674DA3"/>
    <w:rsid w:val="00674F43"/>
    <w:rsid w:val="0067508F"/>
    <w:rsid w:val="006750D2"/>
    <w:rsid w:val="00675328"/>
    <w:rsid w:val="006754D8"/>
    <w:rsid w:val="00675A95"/>
    <w:rsid w:val="00675B62"/>
    <w:rsid w:val="00675B8D"/>
    <w:rsid w:val="00675BD6"/>
    <w:rsid w:val="00675CAF"/>
    <w:rsid w:val="00675D60"/>
    <w:rsid w:val="00675E86"/>
    <w:rsid w:val="00675EB1"/>
    <w:rsid w:val="00675F30"/>
    <w:rsid w:val="00675F5A"/>
    <w:rsid w:val="00676052"/>
    <w:rsid w:val="0067618A"/>
    <w:rsid w:val="00676375"/>
    <w:rsid w:val="0067637B"/>
    <w:rsid w:val="006763B5"/>
    <w:rsid w:val="006763E1"/>
    <w:rsid w:val="00676451"/>
    <w:rsid w:val="006764F9"/>
    <w:rsid w:val="00676554"/>
    <w:rsid w:val="006765BB"/>
    <w:rsid w:val="00676784"/>
    <w:rsid w:val="006768F2"/>
    <w:rsid w:val="006769A7"/>
    <w:rsid w:val="00676AB4"/>
    <w:rsid w:val="00676C01"/>
    <w:rsid w:val="00676CB8"/>
    <w:rsid w:val="00676D13"/>
    <w:rsid w:val="00676EC3"/>
    <w:rsid w:val="0067711F"/>
    <w:rsid w:val="006771D0"/>
    <w:rsid w:val="006773DB"/>
    <w:rsid w:val="006775A3"/>
    <w:rsid w:val="006775B6"/>
    <w:rsid w:val="006776F7"/>
    <w:rsid w:val="00677C88"/>
    <w:rsid w:val="00677CA3"/>
    <w:rsid w:val="00677D5E"/>
    <w:rsid w:val="00677DED"/>
    <w:rsid w:val="00677E29"/>
    <w:rsid w:val="00677E70"/>
    <w:rsid w:val="00680002"/>
    <w:rsid w:val="0068029E"/>
    <w:rsid w:val="00680622"/>
    <w:rsid w:val="00680764"/>
    <w:rsid w:val="00680875"/>
    <w:rsid w:val="0068087A"/>
    <w:rsid w:val="0068097E"/>
    <w:rsid w:val="00680A73"/>
    <w:rsid w:val="00680A94"/>
    <w:rsid w:val="00680AE6"/>
    <w:rsid w:val="00680B94"/>
    <w:rsid w:val="00680EEC"/>
    <w:rsid w:val="006811D1"/>
    <w:rsid w:val="006811E9"/>
    <w:rsid w:val="00681231"/>
    <w:rsid w:val="006812DA"/>
    <w:rsid w:val="00681419"/>
    <w:rsid w:val="00681467"/>
    <w:rsid w:val="006815A3"/>
    <w:rsid w:val="0068161F"/>
    <w:rsid w:val="006816D5"/>
    <w:rsid w:val="006816F7"/>
    <w:rsid w:val="00681741"/>
    <w:rsid w:val="00681840"/>
    <w:rsid w:val="006818F9"/>
    <w:rsid w:val="006819CA"/>
    <w:rsid w:val="00681A9E"/>
    <w:rsid w:val="00681C00"/>
    <w:rsid w:val="00681C57"/>
    <w:rsid w:val="00681D0C"/>
    <w:rsid w:val="00681E03"/>
    <w:rsid w:val="00681EB6"/>
    <w:rsid w:val="00682058"/>
    <w:rsid w:val="006821F2"/>
    <w:rsid w:val="0068277E"/>
    <w:rsid w:val="00682864"/>
    <w:rsid w:val="006829C6"/>
    <w:rsid w:val="00682AC7"/>
    <w:rsid w:val="00682B0E"/>
    <w:rsid w:val="00682B7A"/>
    <w:rsid w:val="00682CFF"/>
    <w:rsid w:val="00682D1F"/>
    <w:rsid w:val="00682D7C"/>
    <w:rsid w:val="00682E16"/>
    <w:rsid w:val="00682EFD"/>
    <w:rsid w:val="00683159"/>
    <w:rsid w:val="00683218"/>
    <w:rsid w:val="0068346A"/>
    <w:rsid w:val="006835D2"/>
    <w:rsid w:val="006835DA"/>
    <w:rsid w:val="0068365E"/>
    <w:rsid w:val="00683678"/>
    <w:rsid w:val="0068385C"/>
    <w:rsid w:val="00683B45"/>
    <w:rsid w:val="00683F7C"/>
    <w:rsid w:val="00684019"/>
    <w:rsid w:val="006840AD"/>
    <w:rsid w:val="006841DD"/>
    <w:rsid w:val="006841E6"/>
    <w:rsid w:val="00684214"/>
    <w:rsid w:val="00684258"/>
    <w:rsid w:val="0068434C"/>
    <w:rsid w:val="0068441A"/>
    <w:rsid w:val="00684564"/>
    <w:rsid w:val="006845E4"/>
    <w:rsid w:val="0068465F"/>
    <w:rsid w:val="00684697"/>
    <w:rsid w:val="00684854"/>
    <w:rsid w:val="00684A5C"/>
    <w:rsid w:val="00684AE9"/>
    <w:rsid w:val="00684BDC"/>
    <w:rsid w:val="00684D8B"/>
    <w:rsid w:val="00684DED"/>
    <w:rsid w:val="00684E62"/>
    <w:rsid w:val="00684EDC"/>
    <w:rsid w:val="00684EF1"/>
    <w:rsid w:val="00684FF9"/>
    <w:rsid w:val="00685088"/>
    <w:rsid w:val="00685182"/>
    <w:rsid w:val="0068531E"/>
    <w:rsid w:val="00685464"/>
    <w:rsid w:val="00685543"/>
    <w:rsid w:val="0068563B"/>
    <w:rsid w:val="006856B0"/>
    <w:rsid w:val="00685791"/>
    <w:rsid w:val="0068581A"/>
    <w:rsid w:val="0068591D"/>
    <w:rsid w:val="00685ADC"/>
    <w:rsid w:val="00685B0E"/>
    <w:rsid w:val="00685B55"/>
    <w:rsid w:val="00685DC6"/>
    <w:rsid w:val="00686019"/>
    <w:rsid w:val="0068609C"/>
    <w:rsid w:val="006860C6"/>
    <w:rsid w:val="006860E6"/>
    <w:rsid w:val="006861E1"/>
    <w:rsid w:val="006861F7"/>
    <w:rsid w:val="0068630B"/>
    <w:rsid w:val="00686404"/>
    <w:rsid w:val="00686575"/>
    <w:rsid w:val="0068660D"/>
    <w:rsid w:val="006866EB"/>
    <w:rsid w:val="006867CF"/>
    <w:rsid w:val="006867F8"/>
    <w:rsid w:val="00686A3D"/>
    <w:rsid w:val="00686A74"/>
    <w:rsid w:val="00686B08"/>
    <w:rsid w:val="00686CEC"/>
    <w:rsid w:val="00686EE7"/>
    <w:rsid w:val="00686EF7"/>
    <w:rsid w:val="00686F3B"/>
    <w:rsid w:val="00686FE9"/>
    <w:rsid w:val="006870EF"/>
    <w:rsid w:val="00687116"/>
    <w:rsid w:val="0068715E"/>
    <w:rsid w:val="0068724A"/>
    <w:rsid w:val="00687378"/>
    <w:rsid w:val="00687669"/>
    <w:rsid w:val="0068767A"/>
    <w:rsid w:val="006876AC"/>
    <w:rsid w:val="00687783"/>
    <w:rsid w:val="006878BC"/>
    <w:rsid w:val="0068794B"/>
    <w:rsid w:val="006879AB"/>
    <w:rsid w:val="00687A37"/>
    <w:rsid w:val="0069004B"/>
    <w:rsid w:val="00690171"/>
    <w:rsid w:val="00690301"/>
    <w:rsid w:val="006903A1"/>
    <w:rsid w:val="006903E0"/>
    <w:rsid w:val="006904D1"/>
    <w:rsid w:val="006904DB"/>
    <w:rsid w:val="00690545"/>
    <w:rsid w:val="006905C3"/>
    <w:rsid w:val="006906C9"/>
    <w:rsid w:val="00690780"/>
    <w:rsid w:val="00690926"/>
    <w:rsid w:val="00690981"/>
    <w:rsid w:val="00690997"/>
    <w:rsid w:val="006909D6"/>
    <w:rsid w:val="00690A6E"/>
    <w:rsid w:val="00690ACA"/>
    <w:rsid w:val="00690AD1"/>
    <w:rsid w:val="00690C1E"/>
    <w:rsid w:val="00690CC7"/>
    <w:rsid w:val="00690D22"/>
    <w:rsid w:val="00690EF6"/>
    <w:rsid w:val="00690F5B"/>
    <w:rsid w:val="00690F6F"/>
    <w:rsid w:val="006910E1"/>
    <w:rsid w:val="006910EA"/>
    <w:rsid w:val="0069123C"/>
    <w:rsid w:val="00691242"/>
    <w:rsid w:val="006912D2"/>
    <w:rsid w:val="006914BF"/>
    <w:rsid w:val="006919C0"/>
    <w:rsid w:val="00691B53"/>
    <w:rsid w:val="00691B69"/>
    <w:rsid w:val="00691BB9"/>
    <w:rsid w:val="0069207D"/>
    <w:rsid w:val="006921B0"/>
    <w:rsid w:val="006922FF"/>
    <w:rsid w:val="006924E8"/>
    <w:rsid w:val="00692613"/>
    <w:rsid w:val="00692691"/>
    <w:rsid w:val="00692873"/>
    <w:rsid w:val="00692A10"/>
    <w:rsid w:val="00692A60"/>
    <w:rsid w:val="00692A81"/>
    <w:rsid w:val="00692C37"/>
    <w:rsid w:val="00692C99"/>
    <w:rsid w:val="00692D1A"/>
    <w:rsid w:val="00692E8F"/>
    <w:rsid w:val="00692FDF"/>
    <w:rsid w:val="0069313F"/>
    <w:rsid w:val="006931C6"/>
    <w:rsid w:val="0069336B"/>
    <w:rsid w:val="006936C8"/>
    <w:rsid w:val="006936FA"/>
    <w:rsid w:val="00693713"/>
    <w:rsid w:val="00693950"/>
    <w:rsid w:val="006939DE"/>
    <w:rsid w:val="006939F8"/>
    <w:rsid w:val="00693AFD"/>
    <w:rsid w:val="00693B13"/>
    <w:rsid w:val="00693D65"/>
    <w:rsid w:val="00693D75"/>
    <w:rsid w:val="00693E56"/>
    <w:rsid w:val="00693EA2"/>
    <w:rsid w:val="006942BC"/>
    <w:rsid w:val="006942EE"/>
    <w:rsid w:val="0069432B"/>
    <w:rsid w:val="0069437E"/>
    <w:rsid w:val="00694425"/>
    <w:rsid w:val="00694537"/>
    <w:rsid w:val="00694691"/>
    <w:rsid w:val="0069489B"/>
    <w:rsid w:val="00694989"/>
    <w:rsid w:val="006949B4"/>
    <w:rsid w:val="00694AD9"/>
    <w:rsid w:val="00694DFB"/>
    <w:rsid w:val="00694EC3"/>
    <w:rsid w:val="00694F0A"/>
    <w:rsid w:val="006950FD"/>
    <w:rsid w:val="0069512A"/>
    <w:rsid w:val="00695173"/>
    <w:rsid w:val="00695469"/>
    <w:rsid w:val="0069585D"/>
    <w:rsid w:val="00695B6A"/>
    <w:rsid w:val="00695E3D"/>
    <w:rsid w:val="00695ED2"/>
    <w:rsid w:val="00696072"/>
    <w:rsid w:val="00696096"/>
    <w:rsid w:val="00696163"/>
    <w:rsid w:val="006961BD"/>
    <w:rsid w:val="006961E5"/>
    <w:rsid w:val="00696410"/>
    <w:rsid w:val="006964E7"/>
    <w:rsid w:val="00696597"/>
    <w:rsid w:val="0069672B"/>
    <w:rsid w:val="00696879"/>
    <w:rsid w:val="00696AD9"/>
    <w:rsid w:val="00696BBF"/>
    <w:rsid w:val="00696CB8"/>
    <w:rsid w:val="00697006"/>
    <w:rsid w:val="0069713B"/>
    <w:rsid w:val="00697157"/>
    <w:rsid w:val="006971B8"/>
    <w:rsid w:val="006972C8"/>
    <w:rsid w:val="00697300"/>
    <w:rsid w:val="00697493"/>
    <w:rsid w:val="00697505"/>
    <w:rsid w:val="0069760A"/>
    <w:rsid w:val="00697653"/>
    <w:rsid w:val="006976BE"/>
    <w:rsid w:val="0069774B"/>
    <w:rsid w:val="0069783D"/>
    <w:rsid w:val="00697843"/>
    <w:rsid w:val="0069795A"/>
    <w:rsid w:val="00697AB9"/>
    <w:rsid w:val="00697AD0"/>
    <w:rsid w:val="00697AE9"/>
    <w:rsid w:val="00697F4F"/>
    <w:rsid w:val="00697F70"/>
    <w:rsid w:val="006A000A"/>
    <w:rsid w:val="006A0107"/>
    <w:rsid w:val="006A031D"/>
    <w:rsid w:val="006A0443"/>
    <w:rsid w:val="006A0449"/>
    <w:rsid w:val="006A05D0"/>
    <w:rsid w:val="006A079B"/>
    <w:rsid w:val="006A0911"/>
    <w:rsid w:val="006A0928"/>
    <w:rsid w:val="006A09A5"/>
    <w:rsid w:val="006A0A5A"/>
    <w:rsid w:val="006A0D92"/>
    <w:rsid w:val="006A0EF9"/>
    <w:rsid w:val="006A0FBE"/>
    <w:rsid w:val="006A1162"/>
    <w:rsid w:val="006A12C9"/>
    <w:rsid w:val="006A158B"/>
    <w:rsid w:val="006A15C2"/>
    <w:rsid w:val="006A160A"/>
    <w:rsid w:val="006A1649"/>
    <w:rsid w:val="006A16E0"/>
    <w:rsid w:val="006A175F"/>
    <w:rsid w:val="006A1794"/>
    <w:rsid w:val="006A18BF"/>
    <w:rsid w:val="006A18CB"/>
    <w:rsid w:val="006A1953"/>
    <w:rsid w:val="006A1CEB"/>
    <w:rsid w:val="006A1DF1"/>
    <w:rsid w:val="006A1E85"/>
    <w:rsid w:val="006A1F48"/>
    <w:rsid w:val="006A201C"/>
    <w:rsid w:val="006A2067"/>
    <w:rsid w:val="006A24BF"/>
    <w:rsid w:val="006A2658"/>
    <w:rsid w:val="006A26BD"/>
    <w:rsid w:val="006A2754"/>
    <w:rsid w:val="006A27BD"/>
    <w:rsid w:val="006A2816"/>
    <w:rsid w:val="006A292C"/>
    <w:rsid w:val="006A2A89"/>
    <w:rsid w:val="006A2AF6"/>
    <w:rsid w:val="006A2C0E"/>
    <w:rsid w:val="006A2D93"/>
    <w:rsid w:val="006A2DC3"/>
    <w:rsid w:val="006A2DEE"/>
    <w:rsid w:val="006A2E32"/>
    <w:rsid w:val="006A2EC7"/>
    <w:rsid w:val="006A2F11"/>
    <w:rsid w:val="006A2FF7"/>
    <w:rsid w:val="006A300C"/>
    <w:rsid w:val="006A3364"/>
    <w:rsid w:val="006A35BA"/>
    <w:rsid w:val="006A3608"/>
    <w:rsid w:val="006A37A0"/>
    <w:rsid w:val="006A3808"/>
    <w:rsid w:val="006A398B"/>
    <w:rsid w:val="006A3B54"/>
    <w:rsid w:val="006A3DBA"/>
    <w:rsid w:val="006A3E66"/>
    <w:rsid w:val="006A3E99"/>
    <w:rsid w:val="006A3EC1"/>
    <w:rsid w:val="006A4028"/>
    <w:rsid w:val="006A4432"/>
    <w:rsid w:val="006A4573"/>
    <w:rsid w:val="006A475A"/>
    <w:rsid w:val="006A47C1"/>
    <w:rsid w:val="006A4841"/>
    <w:rsid w:val="006A498B"/>
    <w:rsid w:val="006A4AC6"/>
    <w:rsid w:val="006A4B17"/>
    <w:rsid w:val="006A4B6F"/>
    <w:rsid w:val="006A4BEA"/>
    <w:rsid w:val="006A4C0D"/>
    <w:rsid w:val="006A4EAF"/>
    <w:rsid w:val="006A4EE5"/>
    <w:rsid w:val="006A511B"/>
    <w:rsid w:val="006A5137"/>
    <w:rsid w:val="006A51D0"/>
    <w:rsid w:val="006A5359"/>
    <w:rsid w:val="006A54A9"/>
    <w:rsid w:val="006A5549"/>
    <w:rsid w:val="006A55B5"/>
    <w:rsid w:val="006A56D0"/>
    <w:rsid w:val="006A5725"/>
    <w:rsid w:val="006A57BF"/>
    <w:rsid w:val="006A585D"/>
    <w:rsid w:val="006A5902"/>
    <w:rsid w:val="006A595E"/>
    <w:rsid w:val="006A5B76"/>
    <w:rsid w:val="006A5B9C"/>
    <w:rsid w:val="006A5B9D"/>
    <w:rsid w:val="006A5E6B"/>
    <w:rsid w:val="006A5E95"/>
    <w:rsid w:val="006A5F05"/>
    <w:rsid w:val="006A5F98"/>
    <w:rsid w:val="006A5FBF"/>
    <w:rsid w:val="006A60FD"/>
    <w:rsid w:val="006A616D"/>
    <w:rsid w:val="006A62E8"/>
    <w:rsid w:val="006A63D9"/>
    <w:rsid w:val="006A63EE"/>
    <w:rsid w:val="006A640C"/>
    <w:rsid w:val="006A665F"/>
    <w:rsid w:val="006A682E"/>
    <w:rsid w:val="006A6D9D"/>
    <w:rsid w:val="006A6DDA"/>
    <w:rsid w:val="006A6E05"/>
    <w:rsid w:val="006A6EC4"/>
    <w:rsid w:val="006A6FCC"/>
    <w:rsid w:val="006A71C4"/>
    <w:rsid w:val="006A720C"/>
    <w:rsid w:val="006A76E0"/>
    <w:rsid w:val="006A7895"/>
    <w:rsid w:val="006A793F"/>
    <w:rsid w:val="006A7D2E"/>
    <w:rsid w:val="006A7F41"/>
    <w:rsid w:val="006B01D6"/>
    <w:rsid w:val="006B01D7"/>
    <w:rsid w:val="006B0295"/>
    <w:rsid w:val="006B04F8"/>
    <w:rsid w:val="006B0603"/>
    <w:rsid w:val="006B06BD"/>
    <w:rsid w:val="006B0819"/>
    <w:rsid w:val="006B0A74"/>
    <w:rsid w:val="006B0AB1"/>
    <w:rsid w:val="006B0B00"/>
    <w:rsid w:val="006B0D3C"/>
    <w:rsid w:val="006B1023"/>
    <w:rsid w:val="006B1087"/>
    <w:rsid w:val="006B1088"/>
    <w:rsid w:val="006B1194"/>
    <w:rsid w:val="006B11FF"/>
    <w:rsid w:val="006B133E"/>
    <w:rsid w:val="006B1494"/>
    <w:rsid w:val="006B17C8"/>
    <w:rsid w:val="006B1884"/>
    <w:rsid w:val="006B1AF8"/>
    <w:rsid w:val="006B1B56"/>
    <w:rsid w:val="006B1BEF"/>
    <w:rsid w:val="006B1F2F"/>
    <w:rsid w:val="006B1FC9"/>
    <w:rsid w:val="006B2107"/>
    <w:rsid w:val="006B22D3"/>
    <w:rsid w:val="006B2448"/>
    <w:rsid w:val="006B244A"/>
    <w:rsid w:val="006B25E2"/>
    <w:rsid w:val="006B26B2"/>
    <w:rsid w:val="006B2797"/>
    <w:rsid w:val="006B27B9"/>
    <w:rsid w:val="006B27C9"/>
    <w:rsid w:val="006B2823"/>
    <w:rsid w:val="006B2846"/>
    <w:rsid w:val="006B2868"/>
    <w:rsid w:val="006B2876"/>
    <w:rsid w:val="006B29EA"/>
    <w:rsid w:val="006B2B04"/>
    <w:rsid w:val="006B2E02"/>
    <w:rsid w:val="006B2F68"/>
    <w:rsid w:val="006B2F81"/>
    <w:rsid w:val="006B3255"/>
    <w:rsid w:val="006B35CA"/>
    <w:rsid w:val="006B363D"/>
    <w:rsid w:val="006B39DB"/>
    <w:rsid w:val="006B3B86"/>
    <w:rsid w:val="006B3BA2"/>
    <w:rsid w:val="006B3BA3"/>
    <w:rsid w:val="006B3CE1"/>
    <w:rsid w:val="006B3D15"/>
    <w:rsid w:val="006B3F3F"/>
    <w:rsid w:val="006B4170"/>
    <w:rsid w:val="006B41BD"/>
    <w:rsid w:val="006B439E"/>
    <w:rsid w:val="006B4485"/>
    <w:rsid w:val="006B479A"/>
    <w:rsid w:val="006B489F"/>
    <w:rsid w:val="006B49AC"/>
    <w:rsid w:val="006B49D0"/>
    <w:rsid w:val="006B4A87"/>
    <w:rsid w:val="006B4BCD"/>
    <w:rsid w:val="006B4E0B"/>
    <w:rsid w:val="006B4EC3"/>
    <w:rsid w:val="006B4F1F"/>
    <w:rsid w:val="006B4FA9"/>
    <w:rsid w:val="006B50F0"/>
    <w:rsid w:val="006B54AA"/>
    <w:rsid w:val="006B56EC"/>
    <w:rsid w:val="006B570F"/>
    <w:rsid w:val="006B57DB"/>
    <w:rsid w:val="006B5995"/>
    <w:rsid w:val="006B5A3B"/>
    <w:rsid w:val="006B610A"/>
    <w:rsid w:val="006B612B"/>
    <w:rsid w:val="006B613A"/>
    <w:rsid w:val="006B61CA"/>
    <w:rsid w:val="006B6254"/>
    <w:rsid w:val="006B62CD"/>
    <w:rsid w:val="006B6332"/>
    <w:rsid w:val="006B64FA"/>
    <w:rsid w:val="006B6663"/>
    <w:rsid w:val="006B697D"/>
    <w:rsid w:val="006B6986"/>
    <w:rsid w:val="006B6C31"/>
    <w:rsid w:val="006B6CB6"/>
    <w:rsid w:val="006B6CE9"/>
    <w:rsid w:val="006B6D00"/>
    <w:rsid w:val="006B6E4E"/>
    <w:rsid w:val="006B6FA2"/>
    <w:rsid w:val="006B7040"/>
    <w:rsid w:val="006B7115"/>
    <w:rsid w:val="006B7132"/>
    <w:rsid w:val="006B7275"/>
    <w:rsid w:val="006B72C0"/>
    <w:rsid w:val="006B72FC"/>
    <w:rsid w:val="006B7604"/>
    <w:rsid w:val="006B76EF"/>
    <w:rsid w:val="006B787D"/>
    <w:rsid w:val="006B78FC"/>
    <w:rsid w:val="006B7917"/>
    <w:rsid w:val="006B7A8C"/>
    <w:rsid w:val="006C0003"/>
    <w:rsid w:val="006C009B"/>
    <w:rsid w:val="006C01D8"/>
    <w:rsid w:val="006C0564"/>
    <w:rsid w:val="006C057F"/>
    <w:rsid w:val="006C05F0"/>
    <w:rsid w:val="006C05FA"/>
    <w:rsid w:val="006C0659"/>
    <w:rsid w:val="006C0716"/>
    <w:rsid w:val="006C0806"/>
    <w:rsid w:val="006C0825"/>
    <w:rsid w:val="006C088F"/>
    <w:rsid w:val="006C08C7"/>
    <w:rsid w:val="006C09C8"/>
    <w:rsid w:val="006C0A30"/>
    <w:rsid w:val="006C0A3F"/>
    <w:rsid w:val="006C0AD3"/>
    <w:rsid w:val="006C0C46"/>
    <w:rsid w:val="006C0C47"/>
    <w:rsid w:val="006C0C6F"/>
    <w:rsid w:val="006C0C7C"/>
    <w:rsid w:val="006C0E62"/>
    <w:rsid w:val="006C0ED8"/>
    <w:rsid w:val="006C0FCE"/>
    <w:rsid w:val="006C1166"/>
    <w:rsid w:val="006C11FB"/>
    <w:rsid w:val="006C14C0"/>
    <w:rsid w:val="006C151D"/>
    <w:rsid w:val="006C179D"/>
    <w:rsid w:val="006C180E"/>
    <w:rsid w:val="006C1912"/>
    <w:rsid w:val="006C1A78"/>
    <w:rsid w:val="006C1BE0"/>
    <w:rsid w:val="006C1CF2"/>
    <w:rsid w:val="006C1E33"/>
    <w:rsid w:val="006C1F03"/>
    <w:rsid w:val="006C2040"/>
    <w:rsid w:val="006C2098"/>
    <w:rsid w:val="006C210A"/>
    <w:rsid w:val="006C2134"/>
    <w:rsid w:val="006C23C0"/>
    <w:rsid w:val="006C2484"/>
    <w:rsid w:val="006C24A4"/>
    <w:rsid w:val="006C278C"/>
    <w:rsid w:val="006C28DA"/>
    <w:rsid w:val="006C2A59"/>
    <w:rsid w:val="006C2A8F"/>
    <w:rsid w:val="006C2AC1"/>
    <w:rsid w:val="006C2CC4"/>
    <w:rsid w:val="006C2D54"/>
    <w:rsid w:val="006C2F9B"/>
    <w:rsid w:val="006C2FAB"/>
    <w:rsid w:val="006C3008"/>
    <w:rsid w:val="006C31E6"/>
    <w:rsid w:val="006C3275"/>
    <w:rsid w:val="006C329A"/>
    <w:rsid w:val="006C3373"/>
    <w:rsid w:val="006C33D0"/>
    <w:rsid w:val="006C3462"/>
    <w:rsid w:val="006C3490"/>
    <w:rsid w:val="006C3866"/>
    <w:rsid w:val="006C394E"/>
    <w:rsid w:val="006C3B67"/>
    <w:rsid w:val="006C3DEC"/>
    <w:rsid w:val="006C3E62"/>
    <w:rsid w:val="006C3EF5"/>
    <w:rsid w:val="006C3FF1"/>
    <w:rsid w:val="006C4164"/>
    <w:rsid w:val="006C424E"/>
    <w:rsid w:val="006C4493"/>
    <w:rsid w:val="006C44C5"/>
    <w:rsid w:val="006C4558"/>
    <w:rsid w:val="006C4660"/>
    <w:rsid w:val="006C4767"/>
    <w:rsid w:val="006C485F"/>
    <w:rsid w:val="006C48D7"/>
    <w:rsid w:val="006C4944"/>
    <w:rsid w:val="006C4986"/>
    <w:rsid w:val="006C4A51"/>
    <w:rsid w:val="006C4BD2"/>
    <w:rsid w:val="006C4C62"/>
    <w:rsid w:val="006C4CD6"/>
    <w:rsid w:val="006C4E18"/>
    <w:rsid w:val="006C4F13"/>
    <w:rsid w:val="006C4FCC"/>
    <w:rsid w:val="006C50F6"/>
    <w:rsid w:val="006C529D"/>
    <w:rsid w:val="006C53E2"/>
    <w:rsid w:val="006C53FB"/>
    <w:rsid w:val="006C549A"/>
    <w:rsid w:val="006C5767"/>
    <w:rsid w:val="006C5770"/>
    <w:rsid w:val="006C580C"/>
    <w:rsid w:val="006C591A"/>
    <w:rsid w:val="006C5A7A"/>
    <w:rsid w:val="006C5AB5"/>
    <w:rsid w:val="006C5ACB"/>
    <w:rsid w:val="006C5BEB"/>
    <w:rsid w:val="006C5D12"/>
    <w:rsid w:val="006C5E5D"/>
    <w:rsid w:val="006C5E9A"/>
    <w:rsid w:val="006C5FA5"/>
    <w:rsid w:val="006C6130"/>
    <w:rsid w:val="006C62A0"/>
    <w:rsid w:val="006C6311"/>
    <w:rsid w:val="006C6452"/>
    <w:rsid w:val="006C6476"/>
    <w:rsid w:val="006C64C0"/>
    <w:rsid w:val="006C652D"/>
    <w:rsid w:val="006C6586"/>
    <w:rsid w:val="006C6797"/>
    <w:rsid w:val="006C6AB7"/>
    <w:rsid w:val="006C6C31"/>
    <w:rsid w:val="006C6E61"/>
    <w:rsid w:val="006C6EBF"/>
    <w:rsid w:val="006C70DE"/>
    <w:rsid w:val="006C715A"/>
    <w:rsid w:val="006C719E"/>
    <w:rsid w:val="006C730F"/>
    <w:rsid w:val="006C7344"/>
    <w:rsid w:val="006C740E"/>
    <w:rsid w:val="006C79B6"/>
    <w:rsid w:val="006C7AA0"/>
    <w:rsid w:val="006C7AF9"/>
    <w:rsid w:val="006C7B0D"/>
    <w:rsid w:val="006C7B45"/>
    <w:rsid w:val="006C7BBF"/>
    <w:rsid w:val="006C7CA4"/>
    <w:rsid w:val="006C7CB1"/>
    <w:rsid w:val="006C7D81"/>
    <w:rsid w:val="006C7E76"/>
    <w:rsid w:val="006C7E90"/>
    <w:rsid w:val="006D01F7"/>
    <w:rsid w:val="006D033C"/>
    <w:rsid w:val="006D0444"/>
    <w:rsid w:val="006D045F"/>
    <w:rsid w:val="006D047E"/>
    <w:rsid w:val="006D05E5"/>
    <w:rsid w:val="006D064A"/>
    <w:rsid w:val="006D0674"/>
    <w:rsid w:val="006D07A8"/>
    <w:rsid w:val="006D07B7"/>
    <w:rsid w:val="006D07F7"/>
    <w:rsid w:val="006D08D8"/>
    <w:rsid w:val="006D0A66"/>
    <w:rsid w:val="006D0D0F"/>
    <w:rsid w:val="006D0D77"/>
    <w:rsid w:val="006D0ED9"/>
    <w:rsid w:val="006D0EEB"/>
    <w:rsid w:val="006D0FDD"/>
    <w:rsid w:val="006D110B"/>
    <w:rsid w:val="006D118B"/>
    <w:rsid w:val="006D1273"/>
    <w:rsid w:val="006D129F"/>
    <w:rsid w:val="006D12F1"/>
    <w:rsid w:val="006D13C8"/>
    <w:rsid w:val="006D159C"/>
    <w:rsid w:val="006D1773"/>
    <w:rsid w:val="006D1821"/>
    <w:rsid w:val="006D18A4"/>
    <w:rsid w:val="006D190D"/>
    <w:rsid w:val="006D1917"/>
    <w:rsid w:val="006D1999"/>
    <w:rsid w:val="006D1A92"/>
    <w:rsid w:val="006D1BE1"/>
    <w:rsid w:val="006D1FED"/>
    <w:rsid w:val="006D225C"/>
    <w:rsid w:val="006D2511"/>
    <w:rsid w:val="006D2697"/>
    <w:rsid w:val="006D2740"/>
    <w:rsid w:val="006D27B3"/>
    <w:rsid w:val="006D2B63"/>
    <w:rsid w:val="006D2B8D"/>
    <w:rsid w:val="006D2F3A"/>
    <w:rsid w:val="006D332C"/>
    <w:rsid w:val="006D33FD"/>
    <w:rsid w:val="006D3473"/>
    <w:rsid w:val="006D35E5"/>
    <w:rsid w:val="006D36B8"/>
    <w:rsid w:val="006D3734"/>
    <w:rsid w:val="006D3935"/>
    <w:rsid w:val="006D3A58"/>
    <w:rsid w:val="006D3B75"/>
    <w:rsid w:val="006D3DA5"/>
    <w:rsid w:val="006D3EB8"/>
    <w:rsid w:val="006D3F8E"/>
    <w:rsid w:val="006D40E1"/>
    <w:rsid w:val="006D410D"/>
    <w:rsid w:val="006D42D5"/>
    <w:rsid w:val="006D42EE"/>
    <w:rsid w:val="006D4497"/>
    <w:rsid w:val="006D46C1"/>
    <w:rsid w:val="006D490C"/>
    <w:rsid w:val="006D4A0E"/>
    <w:rsid w:val="006D4B5E"/>
    <w:rsid w:val="006D4BDE"/>
    <w:rsid w:val="006D4C09"/>
    <w:rsid w:val="006D4C61"/>
    <w:rsid w:val="006D4DF7"/>
    <w:rsid w:val="006D4E09"/>
    <w:rsid w:val="006D5237"/>
    <w:rsid w:val="006D5289"/>
    <w:rsid w:val="006D52F0"/>
    <w:rsid w:val="006D5452"/>
    <w:rsid w:val="006D5819"/>
    <w:rsid w:val="006D5929"/>
    <w:rsid w:val="006D59CB"/>
    <w:rsid w:val="006D5A84"/>
    <w:rsid w:val="006D5AC2"/>
    <w:rsid w:val="006D5AEF"/>
    <w:rsid w:val="006D5BED"/>
    <w:rsid w:val="006D5BF9"/>
    <w:rsid w:val="006D5C20"/>
    <w:rsid w:val="006D5D6A"/>
    <w:rsid w:val="006D5E14"/>
    <w:rsid w:val="006D5E16"/>
    <w:rsid w:val="006D5F7E"/>
    <w:rsid w:val="006D5F98"/>
    <w:rsid w:val="006D61DF"/>
    <w:rsid w:val="006D62F0"/>
    <w:rsid w:val="006D648D"/>
    <w:rsid w:val="006D65E8"/>
    <w:rsid w:val="006D66F7"/>
    <w:rsid w:val="006D66FC"/>
    <w:rsid w:val="006D679B"/>
    <w:rsid w:val="006D6855"/>
    <w:rsid w:val="006D68E1"/>
    <w:rsid w:val="006D6908"/>
    <w:rsid w:val="006D6ACE"/>
    <w:rsid w:val="006D6B17"/>
    <w:rsid w:val="006D6BDF"/>
    <w:rsid w:val="006D6C91"/>
    <w:rsid w:val="006D6D60"/>
    <w:rsid w:val="006D6DC8"/>
    <w:rsid w:val="006D6EC2"/>
    <w:rsid w:val="006D6F24"/>
    <w:rsid w:val="006D7095"/>
    <w:rsid w:val="006D7286"/>
    <w:rsid w:val="006D7298"/>
    <w:rsid w:val="006D755C"/>
    <w:rsid w:val="006D7727"/>
    <w:rsid w:val="006D77E5"/>
    <w:rsid w:val="006D7923"/>
    <w:rsid w:val="006D79F6"/>
    <w:rsid w:val="006D7D4E"/>
    <w:rsid w:val="006D7E1E"/>
    <w:rsid w:val="006D7E76"/>
    <w:rsid w:val="006D7FD7"/>
    <w:rsid w:val="006E003B"/>
    <w:rsid w:val="006E024A"/>
    <w:rsid w:val="006E0321"/>
    <w:rsid w:val="006E0373"/>
    <w:rsid w:val="006E046D"/>
    <w:rsid w:val="006E06BA"/>
    <w:rsid w:val="006E091E"/>
    <w:rsid w:val="006E098E"/>
    <w:rsid w:val="006E0AE8"/>
    <w:rsid w:val="006E0C13"/>
    <w:rsid w:val="006E0D87"/>
    <w:rsid w:val="006E1018"/>
    <w:rsid w:val="006E103D"/>
    <w:rsid w:val="006E1130"/>
    <w:rsid w:val="006E118A"/>
    <w:rsid w:val="006E120F"/>
    <w:rsid w:val="006E15B0"/>
    <w:rsid w:val="006E15FE"/>
    <w:rsid w:val="006E161C"/>
    <w:rsid w:val="006E166A"/>
    <w:rsid w:val="006E1764"/>
    <w:rsid w:val="006E182A"/>
    <w:rsid w:val="006E1B58"/>
    <w:rsid w:val="006E1CD0"/>
    <w:rsid w:val="006E1DC0"/>
    <w:rsid w:val="006E1DF8"/>
    <w:rsid w:val="006E1EB7"/>
    <w:rsid w:val="006E202D"/>
    <w:rsid w:val="006E21B1"/>
    <w:rsid w:val="006E21B3"/>
    <w:rsid w:val="006E2270"/>
    <w:rsid w:val="006E2323"/>
    <w:rsid w:val="006E237C"/>
    <w:rsid w:val="006E23CC"/>
    <w:rsid w:val="006E2646"/>
    <w:rsid w:val="006E266A"/>
    <w:rsid w:val="006E27CF"/>
    <w:rsid w:val="006E2895"/>
    <w:rsid w:val="006E2AF1"/>
    <w:rsid w:val="006E2B20"/>
    <w:rsid w:val="006E2B90"/>
    <w:rsid w:val="006E2BE2"/>
    <w:rsid w:val="006E2FCB"/>
    <w:rsid w:val="006E2FEA"/>
    <w:rsid w:val="006E30C4"/>
    <w:rsid w:val="006E30DA"/>
    <w:rsid w:val="006E31D4"/>
    <w:rsid w:val="006E3382"/>
    <w:rsid w:val="006E33DC"/>
    <w:rsid w:val="006E33FA"/>
    <w:rsid w:val="006E345F"/>
    <w:rsid w:val="006E3953"/>
    <w:rsid w:val="006E3C3E"/>
    <w:rsid w:val="006E3D2A"/>
    <w:rsid w:val="006E3D69"/>
    <w:rsid w:val="006E3E2D"/>
    <w:rsid w:val="006E3EA4"/>
    <w:rsid w:val="006E3EEE"/>
    <w:rsid w:val="006E3F7A"/>
    <w:rsid w:val="006E411C"/>
    <w:rsid w:val="006E4274"/>
    <w:rsid w:val="006E427F"/>
    <w:rsid w:val="006E4296"/>
    <w:rsid w:val="006E42A0"/>
    <w:rsid w:val="006E42EC"/>
    <w:rsid w:val="006E4520"/>
    <w:rsid w:val="006E45A5"/>
    <w:rsid w:val="006E45D4"/>
    <w:rsid w:val="006E45E5"/>
    <w:rsid w:val="006E4645"/>
    <w:rsid w:val="006E4691"/>
    <w:rsid w:val="006E4944"/>
    <w:rsid w:val="006E498E"/>
    <w:rsid w:val="006E4AC0"/>
    <w:rsid w:val="006E4C8C"/>
    <w:rsid w:val="006E4D03"/>
    <w:rsid w:val="006E500C"/>
    <w:rsid w:val="006E5057"/>
    <w:rsid w:val="006E527E"/>
    <w:rsid w:val="006E5333"/>
    <w:rsid w:val="006E544F"/>
    <w:rsid w:val="006E56E2"/>
    <w:rsid w:val="006E58B4"/>
    <w:rsid w:val="006E5923"/>
    <w:rsid w:val="006E5A10"/>
    <w:rsid w:val="006E5DFD"/>
    <w:rsid w:val="006E5E4B"/>
    <w:rsid w:val="006E5F58"/>
    <w:rsid w:val="006E613B"/>
    <w:rsid w:val="006E6166"/>
    <w:rsid w:val="006E61A4"/>
    <w:rsid w:val="006E6267"/>
    <w:rsid w:val="006E6279"/>
    <w:rsid w:val="006E63D5"/>
    <w:rsid w:val="006E6528"/>
    <w:rsid w:val="006E658F"/>
    <w:rsid w:val="006E66A5"/>
    <w:rsid w:val="006E66D0"/>
    <w:rsid w:val="006E6746"/>
    <w:rsid w:val="006E674B"/>
    <w:rsid w:val="006E675D"/>
    <w:rsid w:val="006E679C"/>
    <w:rsid w:val="006E6D3C"/>
    <w:rsid w:val="006E6E15"/>
    <w:rsid w:val="006E6F43"/>
    <w:rsid w:val="006E726F"/>
    <w:rsid w:val="006E7958"/>
    <w:rsid w:val="006E79C7"/>
    <w:rsid w:val="006E7AEB"/>
    <w:rsid w:val="006E7B11"/>
    <w:rsid w:val="006E7B29"/>
    <w:rsid w:val="006E7CA3"/>
    <w:rsid w:val="006E7D1C"/>
    <w:rsid w:val="006E7DAC"/>
    <w:rsid w:val="006F0116"/>
    <w:rsid w:val="006F01A0"/>
    <w:rsid w:val="006F01B3"/>
    <w:rsid w:val="006F02E6"/>
    <w:rsid w:val="006F0365"/>
    <w:rsid w:val="006F0472"/>
    <w:rsid w:val="006F050F"/>
    <w:rsid w:val="006F0A5F"/>
    <w:rsid w:val="006F111C"/>
    <w:rsid w:val="006F1184"/>
    <w:rsid w:val="006F11DE"/>
    <w:rsid w:val="006F11F2"/>
    <w:rsid w:val="006F11FD"/>
    <w:rsid w:val="006F126D"/>
    <w:rsid w:val="006F160C"/>
    <w:rsid w:val="006F170D"/>
    <w:rsid w:val="006F1735"/>
    <w:rsid w:val="006F178A"/>
    <w:rsid w:val="006F18BD"/>
    <w:rsid w:val="006F1B75"/>
    <w:rsid w:val="006F1DB7"/>
    <w:rsid w:val="006F1F0F"/>
    <w:rsid w:val="006F1FB1"/>
    <w:rsid w:val="006F1FEE"/>
    <w:rsid w:val="006F203E"/>
    <w:rsid w:val="006F207A"/>
    <w:rsid w:val="006F2207"/>
    <w:rsid w:val="006F2235"/>
    <w:rsid w:val="006F22C0"/>
    <w:rsid w:val="006F2635"/>
    <w:rsid w:val="006F28AE"/>
    <w:rsid w:val="006F2A01"/>
    <w:rsid w:val="006F2A28"/>
    <w:rsid w:val="006F2F80"/>
    <w:rsid w:val="006F2F9C"/>
    <w:rsid w:val="006F2FBD"/>
    <w:rsid w:val="006F2FE2"/>
    <w:rsid w:val="006F3393"/>
    <w:rsid w:val="006F344D"/>
    <w:rsid w:val="006F35F3"/>
    <w:rsid w:val="006F3646"/>
    <w:rsid w:val="006F367D"/>
    <w:rsid w:val="006F36BB"/>
    <w:rsid w:val="006F374C"/>
    <w:rsid w:val="006F3782"/>
    <w:rsid w:val="006F38D6"/>
    <w:rsid w:val="006F39E6"/>
    <w:rsid w:val="006F3A51"/>
    <w:rsid w:val="006F3A57"/>
    <w:rsid w:val="006F3AAC"/>
    <w:rsid w:val="006F3AE2"/>
    <w:rsid w:val="006F3B12"/>
    <w:rsid w:val="006F3DBE"/>
    <w:rsid w:val="006F3E31"/>
    <w:rsid w:val="006F3F79"/>
    <w:rsid w:val="006F4219"/>
    <w:rsid w:val="006F4287"/>
    <w:rsid w:val="006F431A"/>
    <w:rsid w:val="006F4402"/>
    <w:rsid w:val="006F46A0"/>
    <w:rsid w:val="006F477D"/>
    <w:rsid w:val="006F499A"/>
    <w:rsid w:val="006F4A0C"/>
    <w:rsid w:val="006F4C90"/>
    <w:rsid w:val="006F4CDA"/>
    <w:rsid w:val="006F4CDF"/>
    <w:rsid w:val="006F4D61"/>
    <w:rsid w:val="006F4FA7"/>
    <w:rsid w:val="006F5076"/>
    <w:rsid w:val="006F51C7"/>
    <w:rsid w:val="006F532B"/>
    <w:rsid w:val="006F5372"/>
    <w:rsid w:val="006F5486"/>
    <w:rsid w:val="006F54D7"/>
    <w:rsid w:val="006F552C"/>
    <w:rsid w:val="006F5580"/>
    <w:rsid w:val="006F55A9"/>
    <w:rsid w:val="006F56DF"/>
    <w:rsid w:val="006F596B"/>
    <w:rsid w:val="006F5ACA"/>
    <w:rsid w:val="006F5B62"/>
    <w:rsid w:val="006F5D0A"/>
    <w:rsid w:val="006F5DBB"/>
    <w:rsid w:val="006F5E1F"/>
    <w:rsid w:val="006F5E47"/>
    <w:rsid w:val="006F6057"/>
    <w:rsid w:val="006F6118"/>
    <w:rsid w:val="006F61A7"/>
    <w:rsid w:val="006F62FA"/>
    <w:rsid w:val="006F6345"/>
    <w:rsid w:val="006F634E"/>
    <w:rsid w:val="006F662B"/>
    <w:rsid w:val="006F6833"/>
    <w:rsid w:val="006F6894"/>
    <w:rsid w:val="006F69EB"/>
    <w:rsid w:val="006F6A03"/>
    <w:rsid w:val="006F6A73"/>
    <w:rsid w:val="006F6DD0"/>
    <w:rsid w:val="006F7016"/>
    <w:rsid w:val="006F74BB"/>
    <w:rsid w:val="006F7577"/>
    <w:rsid w:val="006F76B3"/>
    <w:rsid w:val="006F7808"/>
    <w:rsid w:val="006F7920"/>
    <w:rsid w:val="006F7946"/>
    <w:rsid w:val="006F7979"/>
    <w:rsid w:val="006F7A14"/>
    <w:rsid w:val="006F7AED"/>
    <w:rsid w:val="006F7C72"/>
    <w:rsid w:val="006F7CB4"/>
    <w:rsid w:val="006F7D78"/>
    <w:rsid w:val="006F7E11"/>
    <w:rsid w:val="006F7E86"/>
    <w:rsid w:val="006F7F1C"/>
    <w:rsid w:val="006F7F2E"/>
    <w:rsid w:val="006F7F84"/>
    <w:rsid w:val="0070016A"/>
    <w:rsid w:val="0070021F"/>
    <w:rsid w:val="00700555"/>
    <w:rsid w:val="00700B77"/>
    <w:rsid w:val="00700BDA"/>
    <w:rsid w:val="00700F16"/>
    <w:rsid w:val="00700FE5"/>
    <w:rsid w:val="0070107F"/>
    <w:rsid w:val="00701407"/>
    <w:rsid w:val="007014A7"/>
    <w:rsid w:val="007014CE"/>
    <w:rsid w:val="007017BE"/>
    <w:rsid w:val="00701852"/>
    <w:rsid w:val="0070189C"/>
    <w:rsid w:val="007018AB"/>
    <w:rsid w:val="00701D53"/>
    <w:rsid w:val="00701DDC"/>
    <w:rsid w:val="00701EA5"/>
    <w:rsid w:val="0070227A"/>
    <w:rsid w:val="007022CD"/>
    <w:rsid w:val="007022ED"/>
    <w:rsid w:val="0070230B"/>
    <w:rsid w:val="00702374"/>
    <w:rsid w:val="007023A8"/>
    <w:rsid w:val="007023FD"/>
    <w:rsid w:val="0070251E"/>
    <w:rsid w:val="00702A33"/>
    <w:rsid w:val="00702AEE"/>
    <w:rsid w:val="00702BA0"/>
    <w:rsid w:val="00702F30"/>
    <w:rsid w:val="00702F4A"/>
    <w:rsid w:val="00702F6E"/>
    <w:rsid w:val="0070310D"/>
    <w:rsid w:val="00703114"/>
    <w:rsid w:val="0070334C"/>
    <w:rsid w:val="007033A5"/>
    <w:rsid w:val="007033B7"/>
    <w:rsid w:val="007035F7"/>
    <w:rsid w:val="00703714"/>
    <w:rsid w:val="007038FD"/>
    <w:rsid w:val="00703AD5"/>
    <w:rsid w:val="00703B0D"/>
    <w:rsid w:val="00703B78"/>
    <w:rsid w:val="00703B86"/>
    <w:rsid w:val="00703D2F"/>
    <w:rsid w:val="00703E64"/>
    <w:rsid w:val="00703FD4"/>
    <w:rsid w:val="0070413E"/>
    <w:rsid w:val="00704383"/>
    <w:rsid w:val="0070443C"/>
    <w:rsid w:val="0070456C"/>
    <w:rsid w:val="007045BA"/>
    <w:rsid w:val="007047BC"/>
    <w:rsid w:val="007047C2"/>
    <w:rsid w:val="007047E3"/>
    <w:rsid w:val="007048D2"/>
    <w:rsid w:val="00704A94"/>
    <w:rsid w:val="00704B28"/>
    <w:rsid w:val="00704F3B"/>
    <w:rsid w:val="00704FB1"/>
    <w:rsid w:val="00705025"/>
    <w:rsid w:val="007050D0"/>
    <w:rsid w:val="007050E6"/>
    <w:rsid w:val="00705246"/>
    <w:rsid w:val="007052B4"/>
    <w:rsid w:val="007052E7"/>
    <w:rsid w:val="007054E2"/>
    <w:rsid w:val="00705615"/>
    <w:rsid w:val="00705740"/>
    <w:rsid w:val="00705807"/>
    <w:rsid w:val="00705BC6"/>
    <w:rsid w:val="00705E32"/>
    <w:rsid w:val="00705E93"/>
    <w:rsid w:val="007061D4"/>
    <w:rsid w:val="00706393"/>
    <w:rsid w:val="0070641F"/>
    <w:rsid w:val="007065E0"/>
    <w:rsid w:val="0070660E"/>
    <w:rsid w:val="007069BE"/>
    <w:rsid w:val="00706CD8"/>
    <w:rsid w:val="00706DAC"/>
    <w:rsid w:val="00706DCF"/>
    <w:rsid w:val="00706E14"/>
    <w:rsid w:val="00706FF4"/>
    <w:rsid w:val="00707040"/>
    <w:rsid w:val="0070709D"/>
    <w:rsid w:val="007070A3"/>
    <w:rsid w:val="0070710F"/>
    <w:rsid w:val="007071A4"/>
    <w:rsid w:val="00707325"/>
    <w:rsid w:val="00707467"/>
    <w:rsid w:val="00707471"/>
    <w:rsid w:val="00707547"/>
    <w:rsid w:val="00707560"/>
    <w:rsid w:val="007075BD"/>
    <w:rsid w:val="007076AE"/>
    <w:rsid w:val="0070772F"/>
    <w:rsid w:val="00707774"/>
    <w:rsid w:val="00707843"/>
    <w:rsid w:val="00707914"/>
    <w:rsid w:val="00707B4A"/>
    <w:rsid w:val="00707C60"/>
    <w:rsid w:val="007101FC"/>
    <w:rsid w:val="0071062A"/>
    <w:rsid w:val="0071080F"/>
    <w:rsid w:val="00711043"/>
    <w:rsid w:val="0071139E"/>
    <w:rsid w:val="00711511"/>
    <w:rsid w:val="007115B6"/>
    <w:rsid w:val="00711683"/>
    <w:rsid w:val="00711689"/>
    <w:rsid w:val="00711744"/>
    <w:rsid w:val="00711887"/>
    <w:rsid w:val="007119CF"/>
    <w:rsid w:val="007119FB"/>
    <w:rsid w:val="00711B29"/>
    <w:rsid w:val="00711D32"/>
    <w:rsid w:val="00711D37"/>
    <w:rsid w:val="00711D55"/>
    <w:rsid w:val="00711DAF"/>
    <w:rsid w:val="0071213A"/>
    <w:rsid w:val="007121B0"/>
    <w:rsid w:val="007123AA"/>
    <w:rsid w:val="007124AB"/>
    <w:rsid w:val="007125A8"/>
    <w:rsid w:val="007125B2"/>
    <w:rsid w:val="00712655"/>
    <w:rsid w:val="0071277C"/>
    <w:rsid w:val="00712785"/>
    <w:rsid w:val="00712A96"/>
    <w:rsid w:val="00712C20"/>
    <w:rsid w:val="00712D45"/>
    <w:rsid w:val="00712D50"/>
    <w:rsid w:val="00712EB1"/>
    <w:rsid w:val="00712F22"/>
    <w:rsid w:val="00712F3D"/>
    <w:rsid w:val="00713228"/>
    <w:rsid w:val="007132E6"/>
    <w:rsid w:val="00713344"/>
    <w:rsid w:val="00713415"/>
    <w:rsid w:val="00713745"/>
    <w:rsid w:val="00713AC6"/>
    <w:rsid w:val="00713AD3"/>
    <w:rsid w:val="00713AEF"/>
    <w:rsid w:val="00713B91"/>
    <w:rsid w:val="00713BA5"/>
    <w:rsid w:val="00713D46"/>
    <w:rsid w:val="00713DAD"/>
    <w:rsid w:val="00713E2E"/>
    <w:rsid w:val="00713EC6"/>
    <w:rsid w:val="00713F07"/>
    <w:rsid w:val="00713F79"/>
    <w:rsid w:val="00714006"/>
    <w:rsid w:val="00714086"/>
    <w:rsid w:val="007140C2"/>
    <w:rsid w:val="00714110"/>
    <w:rsid w:val="007141E7"/>
    <w:rsid w:val="00714221"/>
    <w:rsid w:val="0071426E"/>
    <w:rsid w:val="0071427E"/>
    <w:rsid w:val="0071429B"/>
    <w:rsid w:val="007143D2"/>
    <w:rsid w:val="00714425"/>
    <w:rsid w:val="0071452B"/>
    <w:rsid w:val="00714545"/>
    <w:rsid w:val="0071473A"/>
    <w:rsid w:val="007147BB"/>
    <w:rsid w:val="00714811"/>
    <w:rsid w:val="00714885"/>
    <w:rsid w:val="007148FC"/>
    <w:rsid w:val="0071498F"/>
    <w:rsid w:val="00714C8D"/>
    <w:rsid w:val="00714D03"/>
    <w:rsid w:val="00714DFD"/>
    <w:rsid w:val="00714E07"/>
    <w:rsid w:val="00714F94"/>
    <w:rsid w:val="00714FD9"/>
    <w:rsid w:val="0071500D"/>
    <w:rsid w:val="00715013"/>
    <w:rsid w:val="00715047"/>
    <w:rsid w:val="00715096"/>
    <w:rsid w:val="00715105"/>
    <w:rsid w:val="0071517E"/>
    <w:rsid w:val="007153FB"/>
    <w:rsid w:val="0071541A"/>
    <w:rsid w:val="00715446"/>
    <w:rsid w:val="00715473"/>
    <w:rsid w:val="007154F0"/>
    <w:rsid w:val="00715500"/>
    <w:rsid w:val="00715691"/>
    <w:rsid w:val="00715803"/>
    <w:rsid w:val="00715931"/>
    <w:rsid w:val="00715937"/>
    <w:rsid w:val="00715A20"/>
    <w:rsid w:val="00715C5A"/>
    <w:rsid w:val="00715C6D"/>
    <w:rsid w:val="00715CCF"/>
    <w:rsid w:val="00715DB4"/>
    <w:rsid w:val="007160FA"/>
    <w:rsid w:val="007161E4"/>
    <w:rsid w:val="0071630D"/>
    <w:rsid w:val="00716400"/>
    <w:rsid w:val="00716419"/>
    <w:rsid w:val="007164CE"/>
    <w:rsid w:val="00716563"/>
    <w:rsid w:val="00716946"/>
    <w:rsid w:val="007169DB"/>
    <w:rsid w:val="00716A16"/>
    <w:rsid w:val="00716A4F"/>
    <w:rsid w:val="00716CB1"/>
    <w:rsid w:val="00716D48"/>
    <w:rsid w:val="00716D56"/>
    <w:rsid w:val="00716D7D"/>
    <w:rsid w:val="00716DA8"/>
    <w:rsid w:val="00716E41"/>
    <w:rsid w:val="00716F18"/>
    <w:rsid w:val="00716F93"/>
    <w:rsid w:val="00717109"/>
    <w:rsid w:val="0071728F"/>
    <w:rsid w:val="00717329"/>
    <w:rsid w:val="00717416"/>
    <w:rsid w:val="00717546"/>
    <w:rsid w:val="0071757A"/>
    <w:rsid w:val="007176E0"/>
    <w:rsid w:val="0071780C"/>
    <w:rsid w:val="0071781E"/>
    <w:rsid w:val="00717844"/>
    <w:rsid w:val="007179F1"/>
    <w:rsid w:val="00717AB9"/>
    <w:rsid w:val="00717B44"/>
    <w:rsid w:val="00717B4C"/>
    <w:rsid w:val="00717BDB"/>
    <w:rsid w:val="00717C3A"/>
    <w:rsid w:val="00717D02"/>
    <w:rsid w:val="00717DBE"/>
    <w:rsid w:val="00717E79"/>
    <w:rsid w:val="00717E7D"/>
    <w:rsid w:val="00717EC9"/>
    <w:rsid w:val="00720014"/>
    <w:rsid w:val="00720063"/>
    <w:rsid w:val="00720086"/>
    <w:rsid w:val="0072016D"/>
    <w:rsid w:val="007203B5"/>
    <w:rsid w:val="0072040A"/>
    <w:rsid w:val="00720447"/>
    <w:rsid w:val="007205A4"/>
    <w:rsid w:val="007205D4"/>
    <w:rsid w:val="007205FB"/>
    <w:rsid w:val="007206E5"/>
    <w:rsid w:val="00720721"/>
    <w:rsid w:val="00720725"/>
    <w:rsid w:val="007208DA"/>
    <w:rsid w:val="00720AC0"/>
    <w:rsid w:val="00720AD9"/>
    <w:rsid w:val="00720ADF"/>
    <w:rsid w:val="00720BDF"/>
    <w:rsid w:val="00720C11"/>
    <w:rsid w:val="00720C1E"/>
    <w:rsid w:val="00720C89"/>
    <w:rsid w:val="00720F27"/>
    <w:rsid w:val="007213A0"/>
    <w:rsid w:val="007213EA"/>
    <w:rsid w:val="007214C0"/>
    <w:rsid w:val="007215A9"/>
    <w:rsid w:val="007215DA"/>
    <w:rsid w:val="007215E8"/>
    <w:rsid w:val="00721811"/>
    <w:rsid w:val="007218B2"/>
    <w:rsid w:val="00721976"/>
    <w:rsid w:val="007219D6"/>
    <w:rsid w:val="007219DE"/>
    <w:rsid w:val="00721C82"/>
    <w:rsid w:val="00721CD8"/>
    <w:rsid w:val="00721DCD"/>
    <w:rsid w:val="0072216F"/>
    <w:rsid w:val="007222F9"/>
    <w:rsid w:val="00722546"/>
    <w:rsid w:val="00722547"/>
    <w:rsid w:val="007225D2"/>
    <w:rsid w:val="0072294A"/>
    <w:rsid w:val="007229E0"/>
    <w:rsid w:val="00722BBB"/>
    <w:rsid w:val="00722C9D"/>
    <w:rsid w:val="00722DE5"/>
    <w:rsid w:val="00722E31"/>
    <w:rsid w:val="00722F82"/>
    <w:rsid w:val="00722F87"/>
    <w:rsid w:val="00722FE6"/>
    <w:rsid w:val="00723084"/>
    <w:rsid w:val="007230D1"/>
    <w:rsid w:val="00723161"/>
    <w:rsid w:val="007232F2"/>
    <w:rsid w:val="0072333B"/>
    <w:rsid w:val="0072333E"/>
    <w:rsid w:val="00723479"/>
    <w:rsid w:val="00723506"/>
    <w:rsid w:val="00723516"/>
    <w:rsid w:val="007235DC"/>
    <w:rsid w:val="007237A7"/>
    <w:rsid w:val="007239B1"/>
    <w:rsid w:val="00723C24"/>
    <w:rsid w:val="00723CB7"/>
    <w:rsid w:val="00723EFB"/>
    <w:rsid w:val="00723FEE"/>
    <w:rsid w:val="00724023"/>
    <w:rsid w:val="007240FA"/>
    <w:rsid w:val="007241BC"/>
    <w:rsid w:val="007243AB"/>
    <w:rsid w:val="00724516"/>
    <w:rsid w:val="00724539"/>
    <w:rsid w:val="007245D6"/>
    <w:rsid w:val="007246D3"/>
    <w:rsid w:val="0072479A"/>
    <w:rsid w:val="007247E8"/>
    <w:rsid w:val="007247F5"/>
    <w:rsid w:val="0072484B"/>
    <w:rsid w:val="007249B3"/>
    <w:rsid w:val="007249CA"/>
    <w:rsid w:val="00724A07"/>
    <w:rsid w:val="00724A59"/>
    <w:rsid w:val="00724ABE"/>
    <w:rsid w:val="00724B05"/>
    <w:rsid w:val="00725026"/>
    <w:rsid w:val="0072512F"/>
    <w:rsid w:val="007255D9"/>
    <w:rsid w:val="00725649"/>
    <w:rsid w:val="007257FB"/>
    <w:rsid w:val="0072586E"/>
    <w:rsid w:val="00725996"/>
    <w:rsid w:val="00725DF5"/>
    <w:rsid w:val="00726009"/>
    <w:rsid w:val="0072615B"/>
    <w:rsid w:val="0072623E"/>
    <w:rsid w:val="00726361"/>
    <w:rsid w:val="007263BE"/>
    <w:rsid w:val="00726411"/>
    <w:rsid w:val="007264E3"/>
    <w:rsid w:val="007265BC"/>
    <w:rsid w:val="007266A0"/>
    <w:rsid w:val="00726810"/>
    <w:rsid w:val="0072692A"/>
    <w:rsid w:val="0072696C"/>
    <w:rsid w:val="007269E2"/>
    <w:rsid w:val="00726A61"/>
    <w:rsid w:val="00726A81"/>
    <w:rsid w:val="00726A90"/>
    <w:rsid w:val="00726AC9"/>
    <w:rsid w:val="00726BF7"/>
    <w:rsid w:val="00726E78"/>
    <w:rsid w:val="00726ECE"/>
    <w:rsid w:val="00726EDF"/>
    <w:rsid w:val="00727012"/>
    <w:rsid w:val="00727079"/>
    <w:rsid w:val="00727185"/>
    <w:rsid w:val="007272FA"/>
    <w:rsid w:val="00727400"/>
    <w:rsid w:val="00727599"/>
    <w:rsid w:val="007277BE"/>
    <w:rsid w:val="00727832"/>
    <w:rsid w:val="00727A40"/>
    <w:rsid w:val="00727A43"/>
    <w:rsid w:val="00727A66"/>
    <w:rsid w:val="00727A6E"/>
    <w:rsid w:val="00727AE5"/>
    <w:rsid w:val="00727D38"/>
    <w:rsid w:val="00727DBE"/>
    <w:rsid w:val="00727F66"/>
    <w:rsid w:val="0073002A"/>
    <w:rsid w:val="00730036"/>
    <w:rsid w:val="007301F5"/>
    <w:rsid w:val="007302ED"/>
    <w:rsid w:val="0073047F"/>
    <w:rsid w:val="0073053F"/>
    <w:rsid w:val="007305DA"/>
    <w:rsid w:val="00730756"/>
    <w:rsid w:val="00730931"/>
    <w:rsid w:val="0073098D"/>
    <w:rsid w:val="00730998"/>
    <w:rsid w:val="007309AF"/>
    <w:rsid w:val="007309DF"/>
    <w:rsid w:val="00730FA5"/>
    <w:rsid w:val="00731338"/>
    <w:rsid w:val="0073141C"/>
    <w:rsid w:val="00731576"/>
    <w:rsid w:val="0073182D"/>
    <w:rsid w:val="007318DD"/>
    <w:rsid w:val="00731A90"/>
    <w:rsid w:val="00731B18"/>
    <w:rsid w:val="00731B2B"/>
    <w:rsid w:val="00731CF5"/>
    <w:rsid w:val="00731E2D"/>
    <w:rsid w:val="00731E3E"/>
    <w:rsid w:val="00731EAE"/>
    <w:rsid w:val="00731EE3"/>
    <w:rsid w:val="00731EEA"/>
    <w:rsid w:val="00732189"/>
    <w:rsid w:val="007321A3"/>
    <w:rsid w:val="00732297"/>
    <w:rsid w:val="0073238C"/>
    <w:rsid w:val="007323B9"/>
    <w:rsid w:val="00732444"/>
    <w:rsid w:val="007325A5"/>
    <w:rsid w:val="007325A6"/>
    <w:rsid w:val="0073262A"/>
    <w:rsid w:val="00732729"/>
    <w:rsid w:val="0073277D"/>
    <w:rsid w:val="0073283D"/>
    <w:rsid w:val="00732928"/>
    <w:rsid w:val="00732BD6"/>
    <w:rsid w:val="00732FE9"/>
    <w:rsid w:val="007330C2"/>
    <w:rsid w:val="0073318C"/>
    <w:rsid w:val="007332CF"/>
    <w:rsid w:val="007334C5"/>
    <w:rsid w:val="00733512"/>
    <w:rsid w:val="007335BF"/>
    <w:rsid w:val="007336AA"/>
    <w:rsid w:val="007336B4"/>
    <w:rsid w:val="007337B7"/>
    <w:rsid w:val="0073391B"/>
    <w:rsid w:val="00733948"/>
    <w:rsid w:val="00733BDE"/>
    <w:rsid w:val="00733E0A"/>
    <w:rsid w:val="00733E99"/>
    <w:rsid w:val="00733F2A"/>
    <w:rsid w:val="00733F73"/>
    <w:rsid w:val="0073408F"/>
    <w:rsid w:val="007340C7"/>
    <w:rsid w:val="00734268"/>
    <w:rsid w:val="00734363"/>
    <w:rsid w:val="00734378"/>
    <w:rsid w:val="0073450A"/>
    <w:rsid w:val="0073462A"/>
    <w:rsid w:val="007346F6"/>
    <w:rsid w:val="00734799"/>
    <w:rsid w:val="0073482D"/>
    <w:rsid w:val="0073489A"/>
    <w:rsid w:val="00734D32"/>
    <w:rsid w:val="00734D8D"/>
    <w:rsid w:val="00734E6E"/>
    <w:rsid w:val="00734EBB"/>
    <w:rsid w:val="0073513A"/>
    <w:rsid w:val="00735472"/>
    <w:rsid w:val="007354A0"/>
    <w:rsid w:val="00735547"/>
    <w:rsid w:val="0073564A"/>
    <w:rsid w:val="00735673"/>
    <w:rsid w:val="0073579B"/>
    <w:rsid w:val="007357F0"/>
    <w:rsid w:val="007358DA"/>
    <w:rsid w:val="0073592D"/>
    <w:rsid w:val="00735946"/>
    <w:rsid w:val="00735969"/>
    <w:rsid w:val="007359AB"/>
    <w:rsid w:val="007359AE"/>
    <w:rsid w:val="00735AF6"/>
    <w:rsid w:val="00735B10"/>
    <w:rsid w:val="00735DC9"/>
    <w:rsid w:val="00735EA8"/>
    <w:rsid w:val="00735F27"/>
    <w:rsid w:val="00735FDF"/>
    <w:rsid w:val="0073605F"/>
    <w:rsid w:val="0073607C"/>
    <w:rsid w:val="00736106"/>
    <w:rsid w:val="0073616B"/>
    <w:rsid w:val="007361AA"/>
    <w:rsid w:val="007361E3"/>
    <w:rsid w:val="00736375"/>
    <w:rsid w:val="00736386"/>
    <w:rsid w:val="00736399"/>
    <w:rsid w:val="00736428"/>
    <w:rsid w:val="00736457"/>
    <w:rsid w:val="00736598"/>
    <w:rsid w:val="007365F1"/>
    <w:rsid w:val="0073674F"/>
    <w:rsid w:val="00736761"/>
    <w:rsid w:val="007367DD"/>
    <w:rsid w:val="0073681B"/>
    <w:rsid w:val="00736883"/>
    <w:rsid w:val="007368CF"/>
    <w:rsid w:val="00736A9F"/>
    <w:rsid w:val="00736BF8"/>
    <w:rsid w:val="00736C4B"/>
    <w:rsid w:val="00736CCD"/>
    <w:rsid w:val="00736D01"/>
    <w:rsid w:val="00736D6E"/>
    <w:rsid w:val="007370A2"/>
    <w:rsid w:val="007370E5"/>
    <w:rsid w:val="00737392"/>
    <w:rsid w:val="007373EF"/>
    <w:rsid w:val="00737423"/>
    <w:rsid w:val="007374E3"/>
    <w:rsid w:val="007375AD"/>
    <w:rsid w:val="00737746"/>
    <w:rsid w:val="00737837"/>
    <w:rsid w:val="00737932"/>
    <w:rsid w:val="00737BBA"/>
    <w:rsid w:val="00737BBF"/>
    <w:rsid w:val="00737D67"/>
    <w:rsid w:val="007400A2"/>
    <w:rsid w:val="007400C5"/>
    <w:rsid w:val="0074026C"/>
    <w:rsid w:val="0074035C"/>
    <w:rsid w:val="007403EC"/>
    <w:rsid w:val="0074062C"/>
    <w:rsid w:val="00740633"/>
    <w:rsid w:val="007407EE"/>
    <w:rsid w:val="00740A21"/>
    <w:rsid w:val="00740B24"/>
    <w:rsid w:val="00740EEC"/>
    <w:rsid w:val="0074107F"/>
    <w:rsid w:val="0074123D"/>
    <w:rsid w:val="007414D9"/>
    <w:rsid w:val="00741573"/>
    <w:rsid w:val="007415FF"/>
    <w:rsid w:val="00741868"/>
    <w:rsid w:val="007418E5"/>
    <w:rsid w:val="007419AC"/>
    <w:rsid w:val="007419C1"/>
    <w:rsid w:val="00741A0C"/>
    <w:rsid w:val="00741BD7"/>
    <w:rsid w:val="00741CB2"/>
    <w:rsid w:val="007420A9"/>
    <w:rsid w:val="007420E7"/>
    <w:rsid w:val="00742217"/>
    <w:rsid w:val="00742258"/>
    <w:rsid w:val="00742412"/>
    <w:rsid w:val="0074251E"/>
    <w:rsid w:val="0074258B"/>
    <w:rsid w:val="00742659"/>
    <w:rsid w:val="00742662"/>
    <w:rsid w:val="007429E2"/>
    <w:rsid w:val="00742B81"/>
    <w:rsid w:val="00742C1B"/>
    <w:rsid w:val="00742C20"/>
    <w:rsid w:val="00742C66"/>
    <w:rsid w:val="00742D01"/>
    <w:rsid w:val="00742D53"/>
    <w:rsid w:val="00742E7B"/>
    <w:rsid w:val="0074300B"/>
    <w:rsid w:val="00743080"/>
    <w:rsid w:val="007430AF"/>
    <w:rsid w:val="007432C7"/>
    <w:rsid w:val="00743340"/>
    <w:rsid w:val="0074335B"/>
    <w:rsid w:val="00743378"/>
    <w:rsid w:val="0074378A"/>
    <w:rsid w:val="007439EA"/>
    <w:rsid w:val="00743A31"/>
    <w:rsid w:val="00743AAE"/>
    <w:rsid w:val="00743AC4"/>
    <w:rsid w:val="00743C97"/>
    <w:rsid w:val="00743DF2"/>
    <w:rsid w:val="00743F1C"/>
    <w:rsid w:val="00743FC1"/>
    <w:rsid w:val="007441C2"/>
    <w:rsid w:val="007441DB"/>
    <w:rsid w:val="007442CC"/>
    <w:rsid w:val="00744305"/>
    <w:rsid w:val="00744426"/>
    <w:rsid w:val="007448EF"/>
    <w:rsid w:val="007449A0"/>
    <w:rsid w:val="00744B78"/>
    <w:rsid w:val="00744D60"/>
    <w:rsid w:val="00744F43"/>
    <w:rsid w:val="00745001"/>
    <w:rsid w:val="00745275"/>
    <w:rsid w:val="007452DB"/>
    <w:rsid w:val="0074537B"/>
    <w:rsid w:val="007453C2"/>
    <w:rsid w:val="00745463"/>
    <w:rsid w:val="00745482"/>
    <w:rsid w:val="007454F3"/>
    <w:rsid w:val="007456CD"/>
    <w:rsid w:val="007456E2"/>
    <w:rsid w:val="00745810"/>
    <w:rsid w:val="007458C1"/>
    <w:rsid w:val="007459BC"/>
    <w:rsid w:val="00745A83"/>
    <w:rsid w:val="00745AEA"/>
    <w:rsid w:val="00745BF5"/>
    <w:rsid w:val="00745EC5"/>
    <w:rsid w:val="00745FA5"/>
    <w:rsid w:val="007463CF"/>
    <w:rsid w:val="00746478"/>
    <w:rsid w:val="007466CD"/>
    <w:rsid w:val="0074678C"/>
    <w:rsid w:val="007468D3"/>
    <w:rsid w:val="007469C0"/>
    <w:rsid w:val="00746A0A"/>
    <w:rsid w:val="00746BBD"/>
    <w:rsid w:val="00746BFD"/>
    <w:rsid w:val="00746C52"/>
    <w:rsid w:val="00746F26"/>
    <w:rsid w:val="00747001"/>
    <w:rsid w:val="00747024"/>
    <w:rsid w:val="007473C7"/>
    <w:rsid w:val="00747422"/>
    <w:rsid w:val="00747853"/>
    <w:rsid w:val="0074786A"/>
    <w:rsid w:val="00747996"/>
    <w:rsid w:val="00747AC1"/>
    <w:rsid w:val="00747AE2"/>
    <w:rsid w:val="00747C25"/>
    <w:rsid w:val="00747C42"/>
    <w:rsid w:val="00747DEF"/>
    <w:rsid w:val="00750086"/>
    <w:rsid w:val="007500A6"/>
    <w:rsid w:val="00750543"/>
    <w:rsid w:val="00750731"/>
    <w:rsid w:val="00750804"/>
    <w:rsid w:val="007508E2"/>
    <w:rsid w:val="0075090D"/>
    <w:rsid w:val="0075092C"/>
    <w:rsid w:val="00750AC7"/>
    <w:rsid w:val="00750C9C"/>
    <w:rsid w:val="00750CEC"/>
    <w:rsid w:val="00750DB7"/>
    <w:rsid w:val="00750DD4"/>
    <w:rsid w:val="00750E73"/>
    <w:rsid w:val="00750F7D"/>
    <w:rsid w:val="00750FAC"/>
    <w:rsid w:val="00751085"/>
    <w:rsid w:val="00751266"/>
    <w:rsid w:val="0075128A"/>
    <w:rsid w:val="007512BE"/>
    <w:rsid w:val="00751488"/>
    <w:rsid w:val="0075148D"/>
    <w:rsid w:val="007514EC"/>
    <w:rsid w:val="0075153D"/>
    <w:rsid w:val="0075166D"/>
    <w:rsid w:val="00751760"/>
    <w:rsid w:val="0075176D"/>
    <w:rsid w:val="00751798"/>
    <w:rsid w:val="00751799"/>
    <w:rsid w:val="00751825"/>
    <w:rsid w:val="00751A7F"/>
    <w:rsid w:val="00751C31"/>
    <w:rsid w:val="00751CF8"/>
    <w:rsid w:val="00751E7A"/>
    <w:rsid w:val="00751E90"/>
    <w:rsid w:val="00751FF4"/>
    <w:rsid w:val="007520E5"/>
    <w:rsid w:val="0075232E"/>
    <w:rsid w:val="00752347"/>
    <w:rsid w:val="0075247B"/>
    <w:rsid w:val="00752516"/>
    <w:rsid w:val="00752521"/>
    <w:rsid w:val="007526BE"/>
    <w:rsid w:val="00752766"/>
    <w:rsid w:val="007528A2"/>
    <w:rsid w:val="00752920"/>
    <w:rsid w:val="00752A83"/>
    <w:rsid w:val="00752CCD"/>
    <w:rsid w:val="00752F64"/>
    <w:rsid w:val="00752F7E"/>
    <w:rsid w:val="007530B7"/>
    <w:rsid w:val="0075344C"/>
    <w:rsid w:val="00753480"/>
    <w:rsid w:val="0075354C"/>
    <w:rsid w:val="007535F7"/>
    <w:rsid w:val="007537B8"/>
    <w:rsid w:val="007538DA"/>
    <w:rsid w:val="00753A0D"/>
    <w:rsid w:val="00753A19"/>
    <w:rsid w:val="00753BA4"/>
    <w:rsid w:val="00753C73"/>
    <w:rsid w:val="00753CE7"/>
    <w:rsid w:val="00753CFC"/>
    <w:rsid w:val="00753E47"/>
    <w:rsid w:val="00753E78"/>
    <w:rsid w:val="00753EC1"/>
    <w:rsid w:val="00753FBD"/>
    <w:rsid w:val="00754007"/>
    <w:rsid w:val="007541C0"/>
    <w:rsid w:val="0075420D"/>
    <w:rsid w:val="0075431B"/>
    <w:rsid w:val="0075438B"/>
    <w:rsid w:val="00754462"/>
    <w:rsid w:val="007545A2"/>
    <w:rsid w:val="00754608"/>
    <w:rsid w:val="0075463D"/>
    <w:rsid w:val="007548F8"/>
    <w:rsid w:val="00754A31"/>
    <w:rsid w:val="00754C8D"/>
    <w:rsid w:val="00754E8C"/>
    <w:rsid w:val="00755106"/>
    <w:rsid w:val="007554B2"/>
    <w:rsid w:val="007554C3"/>
    <w:rsid w:val="007558CB"/>
    <w:rsid w:val="0075597E"/>
    <w:rsid w:val="00755A52"/>
    <w:rsid w:val="00755C38"/>
    <w:rsid w:val="00755C58"/>
    <w:rsid w:val="00755DD4"/>
    <w:rsid w:val="00755E37"/>
    <w:rsid w:val="0075606E"/>
    <w:rsid w:val="00756178"/>
    <w:rsid w:val="007564BE"/>
    <w:rsid w:val="00756510"/>
    <w:rsid w:val="0075656A"/>
    <w:rsid w:val="0075677D"/>
    <w:rsid w:val="00756823"/>
    <w:rsid w:val="007568F5"/>
    <w:rsid w:val="0075698E"/>
    <w:rsid w:val="00756991"/>
    <w:rsid w:val="00756A99"/>
    <w:rsid w:val="00756B54"/>
    <w:rsid w:val="00756CBD"/>
    <w:rsid w:val="00756CE1"/>
    <w:rsid w:val="00756DD3"/>
    <w:rsid w:val="00756E1C"/>
    <w:rsid w:val="00756E4F"/>
    <w:rsid w:val="00756ED5"/>
    <w:rsid w:val="00757150"/>
    <w:rsid w:val="00757387"/>
    <w:rsid w:val="00757523"/>
    <w:rsid w:val="0075754F"/>
    <w:rsid w:val="007575A2"/>
    <w:rsid w:val="00757678"/>
    <w:rsid w:val="007579DC"/>
    <w:rsid w:val="00757B44"/>
    <w:rsid w:val="00757B4E"/>
    <w:rsid w:val="00757E18"/>
    <w:rsid w:val="00760083"/>
    <w:rsid w:val="0076039C"/>
    <w:rsid w:val="007603B2"/>
    <w:rsid w:val="0076042E"/>
    <w:rsid w:val="00760490"/>
    <w:rsid w:val="007604A1"/>
    <w:rsid w:val="007604B6"/>
    <w:rsid w:val="0076060F"/>
    <w:rsid w:val="0076091C"/>
    <w:rsid w:val="00760B64"/>
    <w:rsid w:val="00760CE0"/>
    <w:rsid w:val="00760CF9"/>
    <w:rsid w:val="00760D4A"/>
    <w:rsid w:val="00760E89"/>
    <w:rsid w:val="00760F79"/>
    <w:rsid w:val="007610C3"/>
    <w:rsid w:val="007610E1"/>
    <w:rsid w:val="00761147"/>
    <w:rsid w:val="00761203"/>
    <w:rsid w:val="00761240"/>
    <w:rsid w:val="00761260"/>
    <w:rsid w:val="0076145A"/>
    <w:rsid w:val="00761463"/>
    <w:rsid w:val="007614C8"/>
    <w:rsid w:val="007614FF"/>
    <w:rsid w:val="007615FA"/>
    <w:rsid w:val="007615FD"/>
    <w:rsid w:val="00761606"/>
    <w:rsid w:val="00761797"/>
    <w:rsid w:val="007617A9"/>
    <w:rsid w:val="0076181B"/>
    <w:rsid w:val="00761958"/>
    <w:rsid w:val="007619DC"/>
    <w:rsid w:val="00761ADF"/>
    <w:rsid w:val="00761AFD"/>
    <w:rsid w:val="00761B51"/>
    <w:rsid w:val="00761BCF"/>
    <w:rsid w:val="00761BD4"/>
    <w:rsid w:val="00761BF7"/>
    <w:rsid w:val="00761DCA"/>
    <w:rsid w:val="00761F03"/>
    <w:rsid w:val="00761FD4"/>
    <w:rsid w:val="0076217B"/>
    <w:rsid w:val="0076221D"/>
    <w:rsid w:val="007624AF"/>
    <w:rsid w:val="0076253D"/>
    <w:rsid w:val="007625D4"/>
    <w:rsid w:val="007626EB"/>
    <w:rsid w:val="007626F2"/>
    <w:rsid w:val="00762741"/>
    <w:rsid w:val="00762760"/>
    <w:rsid w:val="007627BB"/>
    <w:rsid w:val="007628E0"/>
    <w:rsid w:val="00762A37"/>
    <w:rsid w:val="00762A80"/>
    <w:rsid w:val="00762C28"/>
    <w:rsid w:val="00762D87"/>
    <w:rsid w:val="00762F19"/>
    <w:rsid w:val="00762F40"/>
    <w:rsid w:val="0076301A"/>
    <w:rsid w:val="00763128"/>
    <w:rsid w:val="007631A3"/>
    <w:rsid w:val="00763210"/>
    <w:rsid w:val="00763236"/>
    <w:rsid w:val="0076323C"/>
    <w:rsid w:val="00763431"/>
    <w:rsid w:val="0076343A"/>
    <w:rsid w:val="007635CC"/>
    <w:rsid w:val="007636B0"/>
    <w:rsid w:val="007636EE"/>
    <w:rsid w:val="0076393C"/>
    <w:rsid w:val="0076394D"/>
    <w:rsid w:val="00763A54"/>
    <w:rsid w:val="00763B3A"/>
    <w:rsid w:val="00763EA1"/>
    <w:rsid w:val="00763F60"/>
    <w:rsid w:val="00764004"/>
    <w:rsid w:val="007640F4"/>
    <w:rsid w:val="00764118"/>
    <w:rsid w:val="00764234"/>
    <w:rsid w:val="00764314"/>
    <w:rsid w:val="00764350"/>
    <w:rsid w:val="007643C3"/>
    <w:rsid w:val="007646CF"/>
    <w:rsid w:val="007646D1"/>
    <w:rsid w:val="007648D7"/>
    <w:rsid w:val="0076495C"/>
    <w:rsid w:val="00764BDA"/>
    <w:rsid w:val="00764CD8"/>
    <w:rsid w:val="00764D25"/>
    <w:rsid w:val="00764ED2"/>
    <w:rsid w:val="00764F74"/>
    <w:rsid w:val="00765040"/>
    <w:rsid w:val="00765264"/>
    <w:rsid w:val="00765298"/>
    <w:rsid w:val="007653C2"/>
    <w:rsid w:val="0076555F"/>
    <w:rsid w:val="00765596"/>
    <w:rsid w:val="0076564D"/>
    <w:rsid w:val="00765688"/>
    <w:rsid w:val="00765737"/>
    <w:rsid w:val="00765820"/>
    <w:rsid w:val="0076584F"/>
    <w:rsid w:val="00765851"/>
    <w:rsid w:val="00765AC4"/>
    <w:rsid w:val="00765BE7"/>
    <w:rsid w:val="00765D08"/>
    <w:rsid w:val="00765DD7"/>
    <w:rsid w:val="00765EC2"/>
    <w:rsid w:val="00765F7D"/>
    <w:rsid w:val="0076601C"/>
    <w:rsid w:val="0076616B"/>
    <w:rsid w:val="00766203"/>
    <w:rsid w:val="007662F4"/>
    <w:rsid w:val="00766470"/>
    <w:rsid w:val="007665F7"/>
    <w:rsid w:val="0076665C"/>
    <w:rsid w:val="0076679C"/>
    <w:rsid w:val="007667CF"/>
    <w:rsid w:val="007669D0"/>
    <w:rsid w:val="00766AFF"/>
    <w:rsid w:val="00766C35"/>
    <w:rsid w:val="00766C63"/>
    <w:rsid w:val="00766C9E"/>
    <w:rsid w:val="00766D0B"/>
    <w:rsid w:val="00766D84"/>
    <w:rsid w:val="00766DF3"/>
    <w:rsid w:val="00766EC5"/>
    <w:rsid w:val="00766F1B"/>
    <w:rsid w:val="0076701E"/>
    <w:rsid w:val="00767238"/>
    <w:rsid w:val="0076724E"/>
    <w:rsid w:val="00767295"/>
    <w:rsid w:val="007672B1"/>
    <w:rsid w:val="007672CA"/>
    <w:rsid w:val="00767584"/>
    <w:rsid w:val="00767593"/>
    <w:rsid w:val="00767660"/>
    <w:rsid w:val="007676A3"/>
    <w:rsid w:val="00767956"/>
    <w:rsid w:val="00767A67"/>
    <w:rsid w:val="00767C28"/>
    <w:rsid w:val="00767E06"/>
    <w:rsid w:val="0077008A"/>
    <w:rsid w:val="0077008E"/>
    <w:rsid w:val="0077020A"/>
    <w:rsid w:val="00770294"/>
    <w:rsid w:val="0077031D"/>
    <w:rsid w:val="00770470"/>
    <w:rsid w:val="0077047F"/>
    <w:rsid w:val="00770575"/>
    <w:rsid w:val="00770739"/>
    <w:rsid w:val="00770A4A"/>
    <w:rsid w:val="00770A4C"/>
    <w:rsid w:val="00770A5F"/>
    <w:rsid w:val="00770A67"/>
    <w:rsid w:val="00770A7B"/>
    <w:rsid w:val="00770A9A"/>
    <w:rsid w:val="00770AC3"/>
    <w:rsid w:val="00770B63"/>
    <w:rsid w:val="00770C55"/>
    <w:rsid w:val="00770D08"/>
    <w:rsid w:val="00771351"/>
    <w:rsid w:val="007713CE"/>
    <w:rsid w:val="0077148A"/>
    <w:rsid w:val="007715AC"/>
    <w:rsid w:val="007716A5"/>
    <w:rsid w:val="00771769"/>
    <w:rsid w:val="0077176C"/>
    <w:rsid w:val="00771781"/>
    <w:rsid w:val="00771902"/>
    <w:rsid w:val="0077194A"/>
    <w:rsid w:val="00771B9C"/>
    <w:rsid w:val="00771CAC"/>
    <w:rsid w:val="00771CEA"/>
    <w:rsid w:val="00771D45"/>
    <w:rsid w:val="00771D4D"/>
    <w:rsid w:val="00771D52"/>
    <w:rsid w:val="00771D66"/>
    <w:rsid w:val="0077217F"/>
    <w:rsid w:val="007723A1"/>
    <w:rsid w:val="00772468"/>
    <w:rsid w:val="0077259A"/>
    <w:rsid w:val="007726E4"/>
    <w:rsid w:val="007728AF"/>
    <w:rsid w:val="00772949"/>
    <w:rsid w:val="00772AD2"/>
    <w:rsid w:val="00772CD7"/>
    <w:rsid w:val="00772D80"/>
    <w:rsid w:val="00772E98"/>
    <w:rsid w:val="00772ED2"/>
    <w:rsid w:val="0077306B"/>
    <w:rsid w:val="00773095"/>
    <w:rsid w:val="00773145"/>
    <w:rsid w:val="00773552"/>
    <w:rsid w:val="00773934"/>
    <w:rsid w:val="00773ADD"/>
    <w:rsid w:val="00773C58"/>
    <w:rsid w:val="00773C8D"/>
    <w:rsid w:val="00773CDA"/>
    <w:rsid w:val="00773E24"/>
    <w:rsid w:val="00773EBA"/>
    <w:rsid w:val="00773F49"/>
    <w:rsid w:val="00773F9F"/>
    <w:rsid w:val="00774053"/>
    <w:rsid w:val="00774065"/>
    <w:rsid w:val="0077410A"/>
    <w:rsid w:val="0077410D"/>
    <w:rsid w:val="0077416A"/>
    <w:rsid w:val="007741CD"/>
    <w:rsid w:val="0077437D"/>
    <w:rsid w:val="007743EE"/>
    <w:rsid w:val="0077451A"/>
    <w:rsid w:val="00774610"/>
    <w:rsid w:val="00774670"/>
    <w:rsid w:val="007746F3"/>
    <w:rsid w:val="007747D5"/>
    <w:rsid w:val="00774C4F"/>
    <w:rsid w:val="00774C91"/>
    <w:rsid w:val="00774CC3"/>
    <w:rsid w:val="00774D10"/>
    <w:rsid w:val="00774DB1"/>
    <w:rsid w:val="00774E60"/>
    <w:rsid w:val="00775003"/>
    <w:rsid w:val="0077522F"/>
    <w:rsid w:val="0077533F"/>
    <w:rsid w:val="007753C9"/>
    <w:rsid w:val="007753E9"/>
    <w:rsid w:val="007754DC"/>
    <w:rsid w:val="007754E9"/>
    <w:rsid w:val="007755AB"/>
    <w:rsid w:val="00775751"/>
    <w:rsid w:val="0077588C"/>
    <w:rsid w:val="00775940"/>
    <w:rsid w:val="00775A0F"/>
    <w:rsid w:val="00775A50"/>
    <w:rsid w:val="00775B5E"/>
    <w:rsid w:val="00775D14"/>
    <w:rsid w:val="00775E4A"/>
    <w:rsid w:val="00775EE5"/>
    <w:rsid w:val="0077600D"/>
    <w:rsid w:val="00776218"/>
    <w:rsid w:val="00776288"/>
    <w:rsid w:val="00776348"/>
    <w:rsid w:val="0077641C"/>
    <w:rsid w:val="00776473"/>
    <w:rsid w:val="00776505"/>
    <w:rsid w:val="00776662"/>
    <w:rsid w:val="00776678"/>
    <w:rsid w:val="00776BD6"/>
    <w:rsid w:val="00776C00"/>
    <w:rsid w:val="00776D63"/>
    <w:rsid w:val="00776DFE"/>
    <w:rsid w:val="00776E03"/>
    <w:rsid w:val="00776E25"/>
    <w:rsid w:val="00776E33"/>
    <w:rsid w:val="00776EA1"/>
    <w:rsid w:val="00776F84"/>
    <w:rsid w:val="007772E7"/>
    <w:rsid w:val="00777300"/>
    <w:rsid w:val="0077733B"/>
    <w:rsid w:val="0077746A"/>
    <w:rsid w:val="007774BF"/>
    <w:rsid w:val="007775F4"/>
    <w:rsid w:val="00777621"/>
    <w:rsid w:val="007776B0"/>
    <w:rsid w:val="00777961"/>
    <w:rsid w:val="00777A9A"/>
    <w:rsid w:val="00777BF7"/>
    <w:rsid w:val="00777FE3"/>
    <w:rsid w:val="007800C2"/>
    <w:rsid w:val="0078016D"/>
    <w:rsid w:val="00780288"/>
    <w:rsid w:val="0078031C"/>
    <w:rsid w:val="0078040A"/>
    <w:rsid w:val="00780502"/>
    <w:rsid w:val="007806F8"/>
    <w:rsid w:val="007808C8"/>
    <w:rsid w:val="00780A42"/>
    <w:rsid w:val="00780A44"/>
    <w:rsid w:val="00780A58"/>
    <w:rsid w:val="00780E62"/>
    <w:rsid w:val="007811E3"/>
    <w:rsid w:val="007812CB"/>
    <w:rsid w:val="007813F9"/>
    <w:rsid w:val="007816CF"/>
    <w:rsid w:val="0078192C"/>
    <w:rsid w:val="0078193D"/>
    <w:rsid w:val="00781C44"/>
    <w:rsid w:val="00781D3E"/>
    <w:rsid w:val="00781D9A"/>
    <w:rsid w:val="00781DB0"/>
    <w:rsid w:val="00781ECC"/>
    <w:rsid w:val="00782019"/>
    <w:rsid w:val="0078204C"/>
    <w:rsid w:val="00782136"/>
    <w:rsid w:val="007822D2"/>
    <w:rsid w:val="0078231E"/>
    <w:rsid w:val="007823DE"/>
    <w:rsid w:val="00782710"/>
    <w:rsid w:val="00782CA6"/>
    <w:rsid w:val="00782D52"/>
    <w:rsid w:val="00782F2E"/>
    <w:rsid w:val="00782F63"/>
    <w:rsid w:val="007831BC"/>
    <w:rsid w:val="007832EA"/>
    <w:rsid w:val="00783325"/>
    <w:rsid w:val="007833DD"/>
    <w:rsid w:val="007834B5"/>
    <w:rsid w:val="007839A8"/>
    <w:rsid w:val="00783B73"/>
    <w:rsid w:val="00783E91"/>
    <w:rsid w:val="0078410C"/>
    <w:rsid w:val="0078411F"/>
    <w:rsid w:val="0078414C"/>
    <w:rsid w:val="007841B3"/>
    <w:rsid w:val="007841C4"/>
    <w:rsid w:val="0078425A"/>
    <w:rsid w:val="00784370"/>
    <w:rsid w:val="007845F0"/>
    <w:rsid w:val="00784701"/>
    <w:rsid w:val="007847BC"/>
    <w:rsid w:val="00784846"/>
    <w:rsid w:val="00784CB3"/>
    <w:rsid w:val="00784CFF"/>
    <w:rsid w:val="00784F54"/>
    <w:rsid w:val="00785474"/>
    <w:rsid w:val="00785723"/>
    <w:rsid w:val="00785790"/>
    <w:rsid w:val="007858BA"/>
    <w:rsid w:val="0078594C"/>
    <w:rsid w:val="007859DD"/>
    <w:rsid w:val="00785AF3"/>
    <w:rsid w:val="00785BC1"/>
    <w:rsid w:val="00785C34"/>
    <w:rsid w:val="00785D23"/>
    <w:rsid w:val="00785D2A"/>
    <w:rsid w:val="00785DE7"/>
    <w:rsid w:val="00785E1B"/>
    <w:rsid w:val="00785F94"/>
    <w:rsid w:val="00785FDD"/>
    <w:rsid w:val="0078621B"/>
    <w:rsid w:val="007864F9"/>
    <w:rsid w:val="00786508"/>
    <w:rsid w:val="007867EF"/>
    <w:rsid w:val="007868C8"/>
    <w:rsid w:val="007868D5"/>
    <w:rsid w:val="00786D8C"/>
    <w:rsid w:val="00786F29"/>
    <w:rsid w:val="00786F8B"/>
    <w:rsid w:val="0078711B"/>
    <w:rsid w:val="007873B5"/>
    <w:rsid w:val="0078746C"/>
    <w:rsid w:val="0078758C"/>
    <w:rsid w:val="00787811"/>
    <w:rsid w:val="0078788E"/>
    <w:rsid w:val="007878F1"/>
    <w:rsid w:val="00787987"/>
    <w:rsid w:val="00787999"/>
    <w:rsid w:val="00787A0D"/>
    <w:rsid w:val="00787CDE"/>
    <w:rsid w:val="00787D17"/>
    <w:rsid w:val="00787D79"/>
    <w:rsid w:val="0079000C"/>
    <w:rsid w:val="0079000E"/>
    <w:rsid w:val="0079008A"/>
    <w:rsid w:val="00790098"/>
    <w:rsid w:val="00790101"/>
    <w:rsid w:val="0079012B"/>
    <w:rsid w:val="00790363"/>
    <w:rsid w:val="0079038D"/>
    <w:rsid w:val="007903A6"/>
    <w:rsid w:val="007903FC"/>
    <w:rsid w:val="00790476"/>
    <w:rsid w:val="007906C9"/>
    <w:rsid w:val="00790903"/>
    <w:rsid w:val="00790950"/>
    <w:rsid w:val="007909B4"/>
    <w:rsid w:val="00790AC6"/>
    <w:rsid w:val="00790CE8"/>
    <w:rsid w:val="00790DB7"/>
    <w:rsid w:val="00790EB9"/>
    <w:rsid w:val="007910AF"/>
    <w:rsid w:val="00791206"/>
    <w:rsid w:val="00791239"/>
    <w:rsid w:val="0079124A"/>
    <w:rsid w:val="00791348"/>
    <w:rsid w:val="00791356"/>
    <w:rsid w:val="0079158D"/>
    <w:rsid w:val="00791614"/>
    <w:rsid w:val="00791707"/>
    <w:rsid w:val="00791724"/>
    <w:rsid w:val="0079172F"/>
    <w:rsid w:val="0079176C"/>
    <w:rsid w:val="0079189E"/>
    <w:rsid w:val="0079198C"/>
    <w:rsid w:val="00791D11"/>
    <w:rsid w:val="00791E49"/>
    <w:rsid w:val="00791E75"/>
    <w:rsid w:val="0079202C"/>
    <w:rsid w:val="007920C7"/>
    <w:rsid w:val="00792543"/>
    <w:rsid w:val="007925D2"/>
    <w:rsid w:val="0079280A"/>
    <w:rsid w:val="00792845"/>
    <w:rsid w:val="00792A7A"/>
    <w:rsid w:val="00792ABA"/>
    <w:rsid w:val="00792B49"/>
    <w:rsid w:val="00792B86"/>
    <w:rsid w:val="00792BD3"/>
    <w:rsid w:val="00792C8C"/>
    <w:rsid w:val="00792CAB"/>
    <w:rsid w:val="00792DD5"/>
    <w:rsid w:val="00792F55"/>
    <w:rsid w:val="00792F71"/>
    <w:rsid w:val="00793070"/>
    <w:rsid w:val="00793081"/>
    <w:rsid w:val="00793298"/>
    <w:rsid w:val="00793367"/>
    <w:rsid w:val="007933DB"/>
    <w:rsid w:val="00793426"/>
    <w:rsid w:val="00793438"/>
    <w:rsid w:val="007934B0"/>
    <w:rsid w:val="007935A0"/>
    <w:rsid w:val="00793614"/>
    <w:rsid w:val="00793841"/>
    <w:rsid w:val="00793A40"/>
    <w:rsid w:val="00793ADA"/>
    <w:rsid w:val="00793C6C"/>
    <w:rsid w:val="00793D7F"/>
    <w:rsid w:val="00793E44"/>
    <w:rsid w:val="00793FE0"/>
    <w:rsid w:val="00794029"/>
    <w:rsid w:val="00794189"/>
    <w:rsid w:val="007943E2"/>
    <w:rsid w:val="007943FF"/>
    <w:rsid w:val="0079455E"/>
    <w:rsid w:val="00794590"/>
    <w:rsid w:val="00794617"/>
    <w:rsid w:val="00794726"/>
    <w:rsid w:val="007948D8"/>
    <w:rsid w:val="00794923"/>
    <w:rsid w:val="00794CDD"/>
    <w:rsid w:val="00794D04"/>
    <w:rsid w:val="00794D85"/>
    <w:rsid w:val="00794F37"/>
    <w:rsid w:val="00794F63"/>
    <w:rsid w:val="0079527A"/>
    <w:rsid w:val="00795463"/>
    <w:rsid w:val="007954C7"/>
    <w:rsid w:val="007954EE"/>
    <w:rsid w:val="007955C0"/>
    <w:rsid w:val="00795681"/>
    <w:rsid w:val="007956A6"/>
    <w:rsid w:val="00795743"/>
    <w:rsid w:val="00795888"/>
    <w:rsid w:val="00795933"/>
    <w:rsid w:val="00795952"/>
    <w:rsid w:val="00795AFA"/>
    <w:rsid w:val="00795B88"/>
    <w:rsid w:val="00795C03"/>
    <w:rsid w:val="00795E34"/>
    <w:rsid w:val="00795E8B"/>
    <w:rsid w:val="00795EE5"/>
    <w:rsid w:val="0079614B"/>
    <w:rsid w:val="00796172"/>
    <w:rsid w:val="0079619B"/>
    <w:rsid w:val="0079625B"/>
    <w:rsid w:val="00796451"/>
    <w:rsid w:val="00796763"/>
    <w:rsid w:val="00796AC6"/>
    <w:rsid w:val="00796CC5"/>
    <w:rsid w:val="00796D81"/>
    <w:rsid w:val="00796E57"/>
    <w:rsid w:val="00796F98"/>
    <w:rsid w:val="00797078"/>
    <w:rsid w:val="00797124"/>
    <w:rsid w:val="00797349"/>
    <w:rsid w:val="00797490"/>
    <w:rsid w:val="00797506"/>
    <w:rsid w:val="0079757A"/>
    <w:rsid w:val="007975C6"/>
    <w:rsid w:val="007976D7"/>
    <w:rsid w:val="007978B9"/>
    <w:rsid w:val="007978CD"/>
    <w:rsid w:val="007978D6"/>
    <w:rsid w:val="00797943"/>
    <w:rsid w:val="00797C28"/>
    <w:rsid w:val="00797C7C"/>
    <w:rsid w:val="00797DF7"/>
    <w:rsid w:val="00797E60"/>
    <w:rsid w:val="007A003E"/>
    <w:rsid w:val="007A0258"/>
    <w:rsid w:val="007A03BA"/>
    <w:rsid w:val="007A0491"/>
    <w:rsid w:val="007A0536"/>
    <w:rsid w:val="007A06FB"/>
    <w:rsid w:val="007A06FC"/>
    <w:rsid w:val="007A071C"/>
    <w:rsid w:val="007A077A"/>
    <w:rsid w:val="007A0860"/>
    <w:rsid w:val="007A08D0"/>
    <w:rsid w:val="007A0B2A"/>
    <w:rsid w:val="007A0C95"/>
    <w:rsid w:val="007A0CD7"/>
    <w:rsid w:val="007A0D12"/>
    <w:rsid w:val="007A0D2F"/>
    <w:rsid w:val="007A0F15"/>
    <w:rsid w:val="007A10CC"/>
    <w:rsid w:val="007A114F"/>
    <w:rsid w:val="007A150B"/>
    <w:rsid w:val="007A152A"/>
    <w:rsid w:val="007A168B"/>
    <w:rsid w:val="007A1882"/>
    <w:rsid w:val="007A193D"/>
    <w:rsid w:val="007A198D"/>
    <w:rsid w:val="007A19F3"/>
    <w:rsid w:val="007A1D7E"/>
    <w:rsid w:val="007A1DDF"/>
    <w:rsid w:val="007A1F7D"/>
    <w:rsid w:val="007A1FC2"/>
    <w:rsid w:val="007A1FC9"/>
    <w:rsid w:val="007A22F5"/>
    <w:rsid w:val="007A2356"/>
    <w:rsid w:val="007A243B"/>
    <w:rsid w:val="007A24BA"/>
    <w:rsid w:val="007A253B"/>
    <w:rsid w:val="007A25BA"/>
    <w:rsid w:val="007A2632"/>
    <w:rsid w:val="007A28E3"/>
    <w:rsid w:val="007A28EF"/>
    <w:rsid w:val="007A290F"/>
    <w:rsid w:val="007A297F"/>
    <w:rsid w:val="007A2980"/>
    <w:rsid w:val="007A2A2E"/>
    <w:rsid w:val="007A2B1A"/>
    <w:rsid w:val="007A2B2E"/>
    <w:rsid w:val="007A2D2F"/>
    <w:rsid w:val="007A2D6D"/>
    <w:rsid w:val="007A2E70"/>
    <w:rsid w:val="007A3078"/>
    <w:rsid w:val="007A3148"/>
    <w:rsid w:val="007A3267"/>
    <w:rsid w:val="007A32D5"/>
    <w:rsid w:val="007A3401"/>
    <w:rsid w:val="007A35A4"/>
    <w:rsid w:val="007A35B0"/>
    <w:rsid w:val="007A36A3"/>
    <w:rsid w:val="007A3792"/>
    <w:rsid w:val="007A39D6"/>
    <w:rsid w:val="007A3A9B"/>
    <w:rsid w:val="007A3AA2"/>
    <w:rsid w:val="007A3AA5"/>
    <w:rsid w:val="007A3DCC"/>
    <w:rsid w:val="007A3F1F"/>
    <w:rsid w:val="007A400F"/>
    <w:rsid w:val="007A425A"/>
    <w:rsid w:val="007A4265"/>
    <w:rsid w:val="007A44BC"/>
    <w:rsid w:val="007A459B"/>
    <w:rsid w:val="007A468A"/>
    <w:rsid w:val="007A46C1"/>
    <w:rsid w:val="007A477E"/>
    <w:rsid w:val="007A47B5"/>
    <w:rsid w:val="007A480A"/>
    <w:rsid w:val="007A491A"/>
    <w:rsid w:val="007A493B"/>
    <w:rsid w:val="007A494A"/>
    <w:rsid w:val="007A49C4"/>
    <w:rsid w:val="007A4BB3"/>
    <w:rsid w:val="007A4C13"/>
    <w:rsid w:val="007A4D0E"/>
    <w:rsid w:val="007A507E"/>
    <w:rsid w:val="007A50FE"/>
    <w:rsid w:val="007A51B7"/>
    <w:rsid w:val="007A52A1"/>
    <w:rsid w:val="007A55CF"/>
    <w:rsid w:val="007A59AD"/>
    <w:rsid w:val="007A59FD"/>
    <w:rsid w:val="007A5E7C"/>
    <w:rsid w:val="007A5EFD"/>
    <w:rsid w:val="007A6038"/>
    <w:rsid w:val="007A60AA"/>
    <w:rsid w:val="007A61B8"/>
    <w:rsid w:val="007A6271"/>
    <w:rsid w:val="007A6312"/>
    <w:rsid w:val="007A6435"/>
    <w:rsid w:val="007A650C"/>
    <w:rsid w:val="007A65C5"/>
    <w:rsid w:val="007A671F"/>
    <w:rsid w:val="007A6860"/>
    <w:rsid w:val="007A6923"/>
    <w:rsid w:val="007A6B9F"/>
    <w:rsid w:val="007A6EA1"/>
    <w:rsid w:val="007A6FAF"/>
    <w:rsid w:val="007A710E"/>
    <w:rsid w:val="007A7175"/>
    <w:rsid w:val="007A71A0"/>
    <w:rsid w:val="007A7290"/>
    <w:rsid w:val="007A734C"/>
    <w:rsid w:val="007A74EA"/>
    <w:rsid w:val="007A75C9"/>
    <w:rsid w:val="007A75E0"/>
    <w:rsid w:val="007A7839"/>
    <w:rsid w:val="007A7882"/>
    <w:rsid w:val="007A78B3"/>
    <w:rsid w:val="007A792A"/>
    <w:rsid w:val="007A7A2E"/>
    <w:rsid w:val="007A7A6E"/>
    <w:rsid w:val="007A7B51"/>
    <w:rsid w:val="007A7B93"/>
    <w:rsid w:val="007A7D91"/>
    <w:rsid w:val="007B026F"/>
    <w:rsid w:val="007B0282"/>
    <w:rsid w:val="007B0405"/>
    <w:rsid w:val="007B06E5"/>
    <w:rsid w:val="007B09A8"/>
    <w:rsid w:val="007B0C45"/>
    <w:rsid w:val="007B0D71"/>
    <w:rsid w:val="007B0F2F"/>
    <w:rsid w:val="007B100C"/>
    <w:rsid w:val="007B12A8"/>
    <w:rsid w:val="007B1466"/>
    <w:rsid w:val="007B1618"/>
    <w:rsid w:val="007B1681"/>
    <w:rsid w:val="007B1697"/>
    <w:rsid w:val="007B1749"/>
    <w:rsid w:val="007B1803"/>
    <w:rsid w:val="007B187A"/>
    <w:rsid w:val="007B18A3"/>
    <w:rsid w:val="007B1A2B"/>
    <w:rsid w:val="007B1B33"/>
    <w:rsid w:val="007B1D1F"/>
    <w:rsid w:val="007B1E87"/>
    <w:rsid w:val="007B1F27"/>
    <w:rsid w:val="007B1F77"/>
    <w:rsid w:val="007B1FBD"/>
    <w:rsid w:val="007B21B0"/>
    <w:rsid w:val="007B22D7"/>
    <w:rsid w:val="007B2457"/>
    <w:rsid w:val="007B2572"/>
    <w:rsid w:val="007B25B4"/>
    <w:rsid w:val="007B286C"/>
    <w:rsid w:val="007B28F2"/>
    <w:rsid w:val="007B29AA"/>
    <w:rsid w:val="007B2A9A"/>
    <w:rsid w:val="007B2CD6"/>
    <w:rsid w:val="007B2F25"/>
    <w:rsid w:val="007B30A6"/>
    <w:rsid w:val="007B30D3"/>
    <w:rsid w:val="007B3285"/>
    <w:rsid w:val="007B34BF"/>
    <w:rsid w:val="007B3628"/>
    <w:rsid w:val="007B36CB"/>
    <w:rsid w:val="007B3810"/>
    <w:rsid w:val="007B39BF"/>
    <w:rsid w:val="007B3B2C"/>
    <w:rsid w:val="007B3BF7"/>
    <w:rsid w:val="007B3C29"/>
    <w:rsid w:val="007B3D45"/>
    <w:rsid w:val="007B3D7C"/>
    <w:rsid w:val="007B3D81"/>
    <w:rsid w:val="007B3DB3"/>
    <w:rsid w:val="007B3E1A"/>
    <w:rsid w:val="007B422A"/>
    <w:rsid w:val="007B4236"/>
    <w:rsid w:val="007B42E1"/>
    <w:rsid w:val="007B434C"/>
    <w:rsid w:val="007B442B"/>
    <w:rsid w:val="007B45BD"/>
    <w:rsid w:val="007B462C"/>
    <w:rsid w:val="007B4685"/>
    <w:rsid w:val="007B4687"/>
    <w:rsid w:val="007B4985"/>
    <w:rsid w:val="007B49BD"/>
    <w:rsid w:val="007B4ADC"/>
    <w:rsid w:val="007B4BF7"/>
    <w:rsid w:val="007B4C47"/>
    <w:rsid w:val="007B4C5F"/>
    <w:rsid w:val="007B4C7A"/>
    <w:rsid w:val="007B4D96"/>
    <w:rsid w:val="007B4F32"/>
    <w:rsid w:val="007B501F"/>
    <w:rsid w:val="007B5117"/>
    <w:rsid w:val="007B514A"/>
    <w:rsid w:val="007B54A1"/>
    <w:rsid w:val="007B5731"/>
    <w:rsid w:val="007B5808"/>
    <w:rsid w:val="007B5870"/>
    <w:rsid w:val="007B5971"/>
    <w:rsid w:val="007B5AC3"/>
    <w:rsid w:val="007B5B42"/>
    <w:rsid w:val="007B5E56"/>
    <w:rsid w:val="007B5FAB"/>
    <w:rsid w:val="007B6005"/>
    <w:rsid w:val="007B620A"/>
    <w:rsid w:val="007B6361"/>
    <w:rsid w:val="007B6437"/>
    <w:rsid w:val="007B65B0"/>
    <w:rsid w:val="007B68BB"/>
    <w:rsid w:val="007B68D3"/>
    <w:rsid w:val="007B6BE0"/>
    <w:rsid w:val="007B6C55"/>
    <w:rsid w:val="007B6D63"/>
    <w:rsid w:val="007B6E3A"/>
    <w:rsid w:val="007B6E57"/>
    <w:rsid w:val="007B7239"/>
    <w:rsid w:val="007B7649"/>
    <w:rsid w:val="007B7848"/>
    <w:rsid w:val="007B7A7D"/>
    <w:rsid w:val="007B7C1D"/>
    <w:rsid w:val="007B7D93"/>
    <w:rsid w:val="007B7D96"/>
    <w:rsid w:val="007B7DBA"/>
    <w:rsid w:val="007B7E2A"/>
    <w:rsid w:val="007B7E64"/>
    <w:rsid w:val="007B7EE0"/>
    <w:rsid w:val="007B7F4E"/>
    <w:rsid w:val="007B7FD0"/>
    <w:rsid w:val="007C000B"/>
    <w:rsid w:val="007C025A"/>
    <w:rsid w:val="007C0382"/>
    <w:rsid w:val="007C03A8"/>
    <w:rsid w:val="007C0470"/>
    <w:rsid w:val="007C0523"/>
    <w:rsid w:val="007C056D"/>
    <w:rsid w:val="007C06D3"/>
    <w:rsid w:val="007C06D4"/>
    <w:rsid w:val="007C07C2"/>
    <w:rsid w:val="007C08CD"/>
    <w:rsid w:val="007C0A41"/>
    <w:rsid w:val="007C0C11"/>
    <w:rsid w:val="007C0E25"/>
    <w:rsid w:val="007C0E94"/>
    <w:rsid w:val="007C112E"/>
    <w:rsid w:val="007C128E"/>
    <w:rsid w:val="007C13F8"/>
    <w:rsid w:val="007C1495"/>
    <w:rsid w:val="007C15D2"/>
    <w:rsid w:val="007C1821"/>
    <w:rsid w:val="007C1859"/>
    <w:rsid w:val="007C19A0"/>
    <w:rsid w:val="007C19F8"/>
    <w:rsid w:val="007C1A03"/>
    <w:rsid w:val="007C1AD3"/>
    <w:rsid w:val="007C1EB2"/>
    <w:rsid w:val="007C1ECC"/>
    <w:rsid w:val="007C1F8B"/>
    <w:rsid w:val="007C2475"/>
    <w:rsid w:val="007C26F1"/>
    <w:rsid w:val="007C27AE"/>
    <w:rsid w:val="007C27D8"/>
    <w:rsid w:val="007C2856"/>
    <w:rsid w:val="007C2887"/>
    <w:rsid w:val="007C28D9"/>
    <w:rsid w:val="007C2936"/>
    <w:rsid w:val="007C2A93"/>
    <w:rsid w:val="007C2D7A"/>
    <w:rsid w:val="007C2D90"/>
    <w:rsid w:val="007C3016"/>
    <w:rsid w:val="007C304C"/>
    <w:rsid w:val="007C30BE"/>
    <w:rsid w:val="007C3189"/>
    <w:rsid w:val="007C31EB"/>
    <w:rsid w:val="007C328F"/>
    <w:rsid w:val="007C33A2"/>
    <w:rsid w:val="007C344A"/>
    <w:rsid w:val="007C34C5"/>
    <w:rsid w:val="007C3646"/>
    <w:rsid w:val="007C383B"/>
    <w:rsid w:val="007C3B67"/>
    <w:rsid w:val="007C3E82"/>
    <w:rsid w:val="007C3EC4"/>
    <w:rsid w:val="007C40C2"/>
    <w:rsid w:val="007C40D4"/>
    <w:rsid w:val="007C40FC"/>
    <w:rsid w:val="007C4180"/>
    <w:rsid w:val="007C41B5"/>
    <w:rsid w:val="007C4366"/>
    <w:rsid w:val="007C440C"/>
    <w:rsid w:val="007C44FA"/>
    <w:rsid w:val="007C466E"/>
    <w:rsid w:val="007C47CE"/>
    <w:rsid w:val="007C481C"/>
    <w:rsid w:val="007C4BBE"/>
    <w:rsid w:val="007C4CF0"/>
    <w:rsid w:val="007C4D71"/>
    <w:rsid w:val="007C4DBD"/>
    <w:rsid w:val="007C4E06"/>
    <w:rsid w:val="007C4E13"/>
    <w:rsid w:val="007C4E68"/>
    <w:rsid w:val="007C5323"/>
    <w:rsid w:val="007C54BF"/>
    <w:rsid w:val="007C54C3"/>
    <w:rsid w:val="007C56BE"/>
    <w:rsid w:val="007C5775"/>
    <w:rsid w:val="007C57E4"/>
    <w:rsid w:val="007C5831"/>
    <w:rsid w:val="007C5AE9"/>
    <w:rsid w:val="007C5B28"/>
    <w:rsid w:val="007C5C57"/>
    <w:rsid w:val="007C607E"/>
    <w:rsid w:val="007C61D4"/>
    <w:rsid w:val="007C64E6"/>
    <w:rsid w:val="007C6559"/>
    <w:rsid w:val="007C65A1"/>
    <w:rsid w:val="007C670B"/>
    <w:rsid w:val="007C6871"/>
    <w:rsid w:val="007C6969"/>
    <w:rsid w:val="007C6ADA"/>
    <w:rsid w:val="007C6B86"/>
    <w:rsid w:val="007C6BFB"/>
    <w:rsid w:val="007C6C5E"/>
    <w:rsid w:val="007C6C7F"/>
    <w:rsid w:val="007C6E4D"/>
    <w:rsid w:val="007C6ED8"/>
    <w:rsid w:val="007C6F99"/>
    <w:rsid w:val="007C72FF"/>
    <w:rsid w:val="007C736E"/>
    <w:rsid w:val="007C737F"/>
    <w:rsid w:val="007C739C"/>
    <w:rsid w:val="007C745F"/>
    <w:rsid w:val="007C75B2"/>
    <w:rsid w:val="007C76C2"/>
    <w:rsid w:val="007C76D8"/>
    <w:rsid w:val="007C7841"/>
    <w:rsid w:val="007C7849"/>
    <w:rsid w:val="007C791C"/>
    <w:rsid w:val="007C7936"/>
    <w:rsid w:val="007C7987"/>
    <w:rsid w:val="007C7A00"/>
    <w:rsid w:val="007C7A32"/>
    <w:rsid w:val="007C7BC7"/>
    <w:rsid w:val="007D01AA"/>
    <w:rsid w:val="007D0269"/>
    <w:rsid w:val="007D02F1"/>
    <w:rsid w:val="007D0399"/>
    <w:rsid w:val="007D03EF"/>
    <w:rsid w:val="007D0538"/>
    <w:rsid w:val="007D05EF"/>
    <w:rsid w:val="007D0772"/>
    <w:rsid w:val="007D0889"/>
    <w:rsid w:val="007D0C2E"/>
    <w:rsid w:val="007D1104"/>
    <w:rsid w:val="007D1154"/>
    <w:rsid w:val="007D11CA"/>
    <w:rsid w:val="007D11FE"/>
    <w:rsid w:val="007D14BD"/>
    <w:rsid w:val="007D1822"/>
    <w:rsid w:val="007D187E"/>
    <w:rsid w:val="007D1A11"/>
    <w:rsid w:val="007D1A99"/>
    <w:rsid w:val="007D1B35"/>
    <w:rsid w:val="007D1B82"/>
    <w:rsid w:val="007D1F4A"/>
    <w:rsid w:val="007D1F9C"/>
    <w:rsid w:val="007D20F6"/>
    <w:rsid w:val="007D2117"/>
    <w:rsid w:val="007D21FF"/>
    <w:rsid w:val="007D243C"/>
    <w:rsid w:val="007D29B1"/>
    <w:rsid w:val="007D2CD5"/>
    <w:rsid w:val="007D2D85"/>
    <w:rsid w:val="007D30B4"/>
    <w:rsid w:val="007D33D5"/>
    <w:rsid w:val="007D33DD"/>
    <w:rsid w:val="007D34B8"/>
    <w:rsid w:val="007D372E"/>
    <w:rsid w:val="007D3794"/>
    <w:rsid w:val="007D37FF"/>
    <w:rsid w:val="007D380C"/>
    <w:rsid w:val="007D3A6F"/>
    <w:rsid w:val="007D3AEB"/>
    <w:rsid w:val="007D3D0B"/>
    <w:rsid w:val="007D3D72"/>
    <w:rsid w:val="007D3DC3"/>
    <w:rsid w:val="007D3DD6"/>
    <w:rsid w:val="007D3E4B"/>
    <w:rsid w:val="007D3E8D"/>
    <w:rsid w:val="007D3E90"/>
    <w:rsid w:val="007D412A"/>
    <w:rsid w:val="007D4293"/>
    <w:rsid w:val="007D42E0"/>
    <w:rsid w:val="007D43DF"/>
    <w:rsid w:val="007D461D"/>
    <w:rsid w:val="007D4750"/>
    <w:rsid w:val="007D4782"/>
    <w:rsid w:val="007D47F1"/>
    <w:rsid w:val="007D4888"/>
    <w:rsid w:val="007D48E2"/>
    <w:rsid w:val="007D49AD"/>
    <w:rsid w:val="007D4C76"/>
    <w:rsid w:val="007D4CB9"/>
    <w:rsid w:val="007D4D2C"/>
    <w:rsid w:val="007D4E1A"/>
    <w:rsid w:val="007D4EBB"/>
    <w:rsid w:val="007D51CA"/>
    <w:rsid w:val="007D51E4"/>
    <w:rsid w:val="007D5253"/>
    <w:rsid w:val="007D52B7"/>
    <w:rsid w:val="007D5371"/>
    <w:rsid w:val="007D5651"/>
    <w:rsid w:val="007D56FE"/>
    <w:rsid w:val="007D5722"/>
    <w:rsid w:val="007D573B"/>
    <w:rsid w:val="007D57D7"/>
    <w:rsid w:val="007D5861"/>
    <w:rsid w:val="007D59A0"/>
    <w:rsid w:val="007D5C1B"/>
    <w:rsid w:val="007D5C7B"/>
    <w:rsid w:val="007D5F37"/>
    <w:rsid w:val="007D603A"/>
    <w:rsid w:val="007D61EF"/>
    <w:rsid w:val="007D64A5"/>
    <w:rsid w:val="007D6775"/>
    <w:rsid w:val="007D67A1"/>
    <w:rsid w:val="007D67C5"/>
    <w:rsid w:val="007D6800"/>
    <w:rsid w:val="007D680D"/>
    <w:rsid w:val="007D6882"/>
    <w:rsid w:val="007D6B0A"/>
    <w:rsid w:val="007D6C12"/>
    <w:rsid w:val="007D6CD1"/>
    <w:rsid w:val="007D6E6B"/>
    <w:rsid w:val="007D6E7B"/>
    <w:rsid w:val="007D6EAE"/>
    <w:rsid w:val="007D70D8"/>
    <w:rsid w:val="007D712B"/>
    <w:rsid w:val="007D719F"/>
    <w:rsid w:val="007D727A"/>
    <w:rsid w:val="007D7331"/>
    <w:rsid w:val="007D7357"/>
    <w:rsid w:val="007D7578"/>
    <w:rsid w:val="007D769F"/>
    <w:rsid w:val="007D7797"/>
    <w:rsid w:val="007D77E9"/>
    <w:rsid w:val="007D784F"/>
    <w:rsid w:val="007D7A59"/>
    <w:rsid w:val="007D7A67"/>
    <w:rsid w:val="007D7AAA"/>
    <w:rsid w:val="007D7ACE"/>
    <w:rsid w:val="007D7AE1"/>
    <w:rsid w:val="007D7BC0"/>
    <w:rsid w:val="007D7BC9"/>
    <w:rsid w:val="007D7BDA"/>
    <w:rsid w:val="007D7BFF"/>
    <w:rsid w:val="007D7D6E"/>
    <w:rsid w:val="007D7E06"/>
    <w:rsid w:val="007D7F33"/>
    <w:rsid w:val="007D7F8B"/>
    <w:rsid w:val="007E007E"/>
    <w:rsid w:val="007E00C5"/>
    <w:rsid w:val="007E00CD"/>
    <w:rsid w:val="007E01C8"/>
    <w:rsid w:val="007E0316"/>
    <w:rsid w:val="007E07E9"/>
    <w:rsid w:val="007E0802"/>
    <w:rsid w:val="007E0835"/>
    <w:rsid w:val="007E0945"/>
    <w:rsid w:val="007E0AF3"/>
    <w:rsid w:val="007E0D2A"/>
    <w:rsid w:val="007E0D60"/>
    <w:rsid w:val="007E0DED"/>
    <w:rsid w:val="007E0F5B"/>
    <w:rsid w:val="007E103E"/>
    <w:rsid w:val="007E11B5"/>
    <w:rsid w:val="007E125C"/>
    <w:rsid w:val="007E1260"/>
    <w:rsid w:val="007E1292"/>
    <w:rsid w:val="007E137E"/>
    <w:rsid w:val="007E14ED"/>
    <w:rsid w:val="007E1538"/>
    <w:rsid w:val="007E162F"/>
    <w:rsid w:val="007E1742"/>
    <w:rsid w:val="007E185C"/>
    <w:rsid w:val="007E1887"/>
    <w:rsid w:val="007E197F"/>
    <w:rsid w:val="007E1B3C"/>
    <w:rsid w:val="007E1B5C"/>
    <w:rsid w:val="007E1B6C"/>
    <w:rsid w:val="007E1BF6"/>
    <w:rsid w:val="007E1D18"/>
    <w:rsid w:val="007E1D67"/>
    <w:rsid w:val="007E1D6F"/>
    <w:rsid w:val="007E1E0A"/>
    <w:rsid w:val="007E1EAF"/>
    <w:rsid w:val="007E1F1A"/>
    <w:rsid w:val="007E2061"/>
    <w:rsid w:val="007E2079"/>
    <w:rsid w:val="007E2095"/>
    <w:rsid w:val="007E225E"/>
    <w:rsid w:val="007E23F8"/>
    <w:rsid w:val="007E252C"/>
    <w:rsid w:val="007E25AA"/>
    <w:rsid w:val="007E2788"/>
    <w:rsid w:val="007E27DA"/>
    <w:rsid w:val="007E2BD3"/>
    <w:rsid w:val="007E2BD5"/>
    <w:rsid w:val="007E2FFB"/>
    <w:rsid w:val="007E3036"/>
    <w:rsid w:val="007E31C1"/>
    <w:rsid w:val="007E331E"/>
    <w:rsid w:val="007E371E"/>
    <w:rsid w:val="007E3730"/>
    <w:rsid w:val="007E3861"/>
    <w:rsid w:val="007E38CC"/>
    <w:rsid w:val="007E399A"/>
    <w:rsid w:val="007E3A6A"/>
    <w:rsid w:val="007E3A9B"/>
    <w:rsid w:val="007E3E6E"/>
    <w:rsid w:val="007E3FE9"/>
    <w:rsid w:val="007E4232"/>
    <w:rsid w:val="007E425F"/>
    <w:rsid w:val="007E448D"/>
    <w:rsid w:val="007E45A9"/>
    <w:rsid w:val="007E4B74"/>
    <w:rsid w:val="007E4BAB"/>
    <w:rsid w:val="007E4D2C"/>
    <w:rsid w:val="007E4EF7"/>
    <w:rsid w:val="007E50BC"/>
    <w:rsid w:val="007E50E3"/>
    <w:rsid w:val="007E5396"/>
    <w:rsid w:val="007E56D8"/>
    <w:rsid w:val="007E575D"/>
    <w:rsid w:val="007E586F"/>
    <w:rsid w:val="007E59C5"/>
    <w:rsid w:val="007E5BCC"/>
    <w:rsid w:val="007E5C26"/>
    <w:rsid w:val="007E5CEA"/>
    <w:rsid w:val="007E5D0E"/>
    <w:rsid w:val="007E5D2A"/>
    <w:rsid w:val="007E5E6C"/>
    <w:rsid w:val="007E5EC5"/>
    <w:rsid w:val="007E600B"/>
    <w:rsid w:val="007E6111"/>
    <w:rsid w:val="007E618A"/>
    <w:rsid w:val="007E61FB"/>
    <w:rsid w:val="007E65DA"/>
    <w:rsid w:val="007E67DC"/>
    <w:rsid w:val="007E6A09"/>
    <w:rsid w:val="007E6E4D"/>
    <w:rsid w:val="007E6E7C"/>
    <w:rsid w:val="007E6EA7"/>
    <w:rsid w:val="007E6F95"/>
    <w:rsid w:val="007E7018"/>
    <w:rsid w:val="007E70D2"/>
    <w:rsid w:val="007E71AE"/>
    <w:rsid w:val="007E7220"/>
    <w:rsid w:val="007E723B"/>
    <w:rsid w:val="007E7314"/>
    <w:rsid w:val="007E734C"/>
    <w:rsid w:val="007E736A"/>
    <w:rsid w:val="007E7619"/>
    <w:rsid w:val="007E771C"/>
    <w:rsid w:val="007E774C"/>
    <w:rsid w:val="007E7BFA"/>
    <w:rsid w:val="007E7E76"/>
    <w:rsid w:val="007E7F0F"/>
    <w:rsid w:val="007E7FB0"/>
    <w:rsid w:val="007E7FE7"/>
    <w:rsid w:val="007F0026"/>
    <w:rsid w:val="007F007B"/>
    <w:rsid w:val="007F00FD"/>
    <w:rsid w:val="007F0132"/>
    <w:rsid w:val="007F02BD"/>
    <w:rsid w:val="007F0355"/>
    <w:rsid w:val="007F0430"/>
    <w:rsid w:val="007F04A4"/>
    <w:rsid w:val="007F0646"/>
    <w:rsid w:val="007F0695"/>
    <w:rsid w:val="007F08F7"/>
    <w:rsid w:val="007F0A76"/>
    <w:rsid w:val="007F0AB0"/>
    <w:rsid w:val="007F0B1C"/>
    <w:rsid w:val="007F0B93"/>
    <w:rsid w:val="007F0D4F"/>
    <w:rsid w:val="007F0D5C"/>
    <w:rsid w:val="007F0D8F"/>
    <w:rsid w:val="007F0E87"/>
    <w:rsid w:val="007F1034"/>
    <w:rsid w:val="007F10C6"/>
    <w:rsid w:val="007F1102"/>
    <w:rsid w:val="007F1113"/>
    <w:rsid w:val="007F138F"/>
    <w:rsid w:val="007F1392"/>
    <w:rsid w:val="007F1555"/>
    <w:rsid w:val="007F191C"/>
    <w:rsid w:val="007F193C"/>
    <w:rsid w:val="007F1940"/>
    <w:rsid w:val="007F1947"/>
    <w:rsid w:val="007F19F4"/>
    <w:rsid w:val="007F2183"/>
    <w:rsid w:val="007F2194"/>
    <w:rsid w:val="007F21A5"/>
    <w:rsid w:val="007F21B0"/>
    <w:rsid w:val="007F2455"/>
    <w:rsid w:val="007F249C"/>
    <w:rsid w:val="007F249D"/>
    <w:rsid w:val="007F2795"/>
    <w:rsid w:val="007F28BC"/>
    <w:rsid w:val="007F2B1F"/>
    <w:rsid w:val="007F2B88"/>
    <w:rsid w:val="007F2B9F"/>
    <w:rsid w:val="007F2C15"/>
    <w:rsid w:val="007F2C9A"/>
    <w:rsid w:val="007F2D36"/>
    <w:rsid w:val="007F2E84"/>
    <w:rsid w:val="007F2F8C"/>
    <w:rsid w:val="007F2FC0"/>
    <w:rsid w:val="007F3045"/>
    <w:rsid w:val="007F3070"/>
    <w:rsid w:val="007F30D6"/>
    <w:rsid w:val="007F31FA"/>
    <w:rsid w:val="007F329E"/>
    <w:rsid w:val="007F32F3"/>
    <w:rsid w:val="007F33B4"/>
    <w:rsid w:val="007F34CF"/>
    <w:rsid w:val="007F37AD"/>
    <w:rsid w:val="007F38A3"/>
    <w:rsid w:val="007F3983"/>
    <w:rsid w:val="007F3A6D"/>
    <w:rsid w:val="007F3AFD"/>
    <w:rsid w:val="007F3C4C"/>
    <w:rsid w:val="007F3D7B"/>
    <w:rsid w:val="007F3E4B"/>
    <w:rsid w:val="007F40A2"/>
    <w:rsid w:val="007F40A9"/>
    <w:rsid w:val="007F42CC"/>
    <w:rsid w:val="007F438F"/>
    <w:rsid w:val="007F4402"/>
    <w:rsid w:val="007F449B"/>
    <w:rsid w:val="007F469A"/>
    <w:rsid w:val="007F4959"/>
    <w:rsid w:val="007F4E48"/>
    <w:rsid w:val="007F4ED9"/>
    <w:rsid w:val="007F5034"/>
    <w:rsid w:val="007F5492"/>
    <w:rsid w:val="007F5618"/>
    <w:rsid w:val="007F57F6"/>
    <w:rsid w:val="007F583F"/>
    <w:rsid w:val="007F58C5"/>
    <w:rsid w:val="007F5B06"/>
    <w:rsid w:val="007F5C3B"/>
    <w:rsid w:val="007F5C4D"/>
    <w:rsid w:val="007F5F07"/>
    <w:rsid w:val="007F5F4E"/>
    <w:rsid w:val="007F6051"/>
    <w:rsid w:val="007F6109"/>
    <w:rsid w:val="007F6130"/>
    <w:rsid w:val="007F6179"/>
    <w:rsid w:val="007F634C"/>
    <w:rsid w:val="007F6413"/>
    <w:rsid w:val="007F64CD"/>
    <w:rsid w:val="007F650D"/>
    <w:rsid w:val="007F6677"/>
    <w:rsid w:val="007F6792"/>
    <w:rsid w:val="007F67D7"/>
    <w:rsid w:val="007F6829"/>
    <w:rsid w:val="007F6C29"/>
    <w:rsid w:val="007F6E46"/>
    <w:rsid w:val="007F6E53"/>
    <w:rsid w:val="007F709F"/>
    <w:rsid w:val="007F71DE"/>
    <w:rsid w:val="007F7513"/>
    <w:rsid w:val="007F7719"/>
    <w:rsid w:val="007F775A"/>
    <w:rsid w:val="007F78BB"/>
    <w:rsid w:val="007F7A28"/>
    <w:rsid w:val="007F7D19"/>
    <w:rsid w:val="007F7DE6"/>
    <w:rsid w:val="007F7F23"/>
    <w:rsid w:val="007F7FEE"/>
    <w:rsid w:val="0080006F"/>
    <w:rsid w:val="00800099"/>
    <w:rsid w:val="0080019C"/>
    <w:rsid w:val="008001BF"/>
    <w:rsid w:val="008002ED"/>
    <w:rsid w:val="008005F3"/>
    <w:rsid w:val="008007BB"/>
    <w:rsid w:val="008007F7"/>
    <w:rsid w:val="00800910"/>
    <w:rsid w:val="00800945"/>
    <w:rsid w:val="00800B01"/>
    <w:rsid w:val="00800B2C"/>
    <w:rsid w:val="00800C6E"/>
    <w:rsid w:val="00800CFF"/>
    <w:rsid w:val="00800F11"/>
    <w:rsid w:val="00800F21"/>
    <w:rsid w:val="00800F36"/>
    <w:rsid w:val="00800F6C"/>
    <w:rsid w:val="00801336"/>
    <w:rsid w:val="00801545"/>
    <w:rsid w:val="0080173B"/>
    <w:rsid w:val="008017FD"/>
    <w:rsid w:val="008018E2"/>
    <w:rsid w:val="00801935"/>
    <w:rsid w:val="00801A25"/>
    <w:rsid w:val="00801A97"/>
    <w:rsid w:val="00801B05"/>
    <w:rsid w:val="00801C51"/>
    <w:rsid w:val="00801C7A"/>
    <w:rsid w:val="00801DE8"/>
    <w:rsid w:val="00801F3E"/>
    <w:rsid w:val="00801F51"/>
    <w:rsid w:val="00801F63"/>
    <w:rsid w:val="0080206F"/>
    <w:rsid w:val="00802139"/>
    <w:rsid w:val="00802160"/>
    <w:rsid w:val="008021CF"/>
    <w:rsid w:val="0080231C"/>
    <w:rsid w:val="0080234E"/>
    <w:rsid w:val="00802556"/>
    <w:rsid w:val="00802816"/>
    <w:rsid w:val="00802A71"/>
    <w:rsid w:val="00802AF5"/>
    <w:rsid w:val="00802B12"/>
    <w:rsid w:val="00802C05"/>
    <w:rsid w:val="00802C48"/>
    <w:rsid w:val="008030F6"/>
    <w:rsid w:val="00803105"/>
    <w:rsid w:val="00803154"/>
    <w:rsid w:val="00803201"/>
    <w:rsid w:val="00803367"/>
    <w:rsid w:val="0080338F"/>
    <w:rsid w:val="008035FB"/>
    <w:rsid w:val="0080366C"/>
    <w:rsid w:val="008036E5"/>
    <w:rsid w:val="00803993"/>
    <w:rsid w:val="00803A15"/>
    <w:rsid w:val="00803A45"/>
    <w:rsid w:val="00803A55"/>
    <w:rsid w:val="00803A7C"/>
    <w:rsid w:val="00803B8C"/>
    <w:rsid w:val="00803CDD"/>
    <w:rsid w:val="00803DA1"/>
    <w:rsid w:val="00803E18"/>
    <w:rsid w:val="00803E9B"/>
    <w:rsid w:val="00803F74"/>
    <w:rsid w:val="00804066"/>
    <w:rsid w:val="008040DD"/>
    <w:rsid w:val="0080411F"/>
    <w:rsid w:val="00804120"/>
    <w:rsid w:val="00804174"/>
    <w:rsid w:val="008041D8"/>
    <w:rsid w:val="00804209"/>
    <w:rsid w:val="0080426B"/>
    <w:rsid w:val="00804374"/>
    <w:rsid w:val="00804396"/>
    <w:rsid w:val="00804451"/>
    <w:rsid w:val="0080450B"/>
    <w:rsid w:val="00804717"/>
    <w:rsid w:val="00804748"/>
    <w:rsid w:val="008047D0"/>
    <w:rsid w:val="00804B1A"/>
    <w:rsid w:val="00804B40"/>
    <w:rsid w:val="00804B48"/>
    <w:rsid w:val="00804BA3"/>
    <w:rsid w:val="00804C08"/>
    <w:rsid w:val="00804D92"/>
    <w:rsid w:val="00804F06"/>
    <w:rsid w:val="00804F89"/>
    <w:rsid w:val="00804FA1"/>
    <w:rsid w:val="00804FC6"/>
    <w:rsid w:val="008052E5"/>
    <w:rsid w:val="00805302"/>
    <w:rsid w:val="00805316"/>
    <w:rsid w:val="008053FA"/>
    <w:rsid w:val="00805485"/>
    <w:rsid w:val="008055C8"/>
    <w:rsid w:val="00805627"/>
    <w:rsid w:val="0080588A"/>
    <w:rsid w:val="00805898"/>
    <w:rsid w:val="008059EA"/>
    <w:rsid w:val="00805BCF"/>
    <w:rsid w:val="00805CC3"/>
    <w:rsid w:val="00805D03"/>
    <w:rsid w:val="00805D31"/>
    <w:rsid w:val="00805D4A"/>
    <w:rsid w:val="00805E2D"/>
    <w:rsid w:val="00805EB4"/>
    <w:rsid w:val="00805EDB"/>
    <w:rsid w:val="00805F0A"/>
    <w:rsid w:val="00805FFF"/>
    <w:rsid w:val="0080600E"/>
    <w:rsid w:val="00806013"/>
    <w:rsid w:val="0080613C"/>
    <w:rsid w:val="008061E9"/>
    <w:rsid w:val="0080631A"/>
    <w:rsid w:val="00806472"/>
    <w:rsid w:val="00806531"/>
    <w:rsid w:val="00806610"/>
    <w:rsid w:val="0080677C"/>
    <w:rsid w:val="008067B0"/>
    <w:rsid w:val="0080698A"/>
    <w:rsid w:val="00806A33"/>
    <w:rsid w:val="00806A8F"/>
    <w:rsid w:val="00806C98"/>
    <w:rsid w:val="00806D3C"/>
    <w:rsid w:val="00806DAC"/>
    <w:rsid w:val="00806E78"/>
    <w:rsid w:val="00807475"/>
    <w:rsid w:val="0080772E"/>
    <w:rsid w:val="0080786A"/>
    <w:rsid w:val="0080792D"/>
    <w:rsid w:val="008079C3"/>
    <w:rsid w:val="00807A38"/>
    <w:rsid w:val="00807BC2"/>
    <w:rsid w:val="00807D8B"/>
    <w:rsid w:val="00807E8E"/>
    <w:rsid w:val="0081000F"/>
    <w:rsid w:val="00810061"/>
    <w:rsid w:val="00810135"/>
    <w:rsid w:val="00810153"/>
    <w:rsid w:val="008101AA"/>
    <w:rsid w:val="00810202"/>
    <w:rsid w:val="008102CF"/>
    <w:rsid w:val="00810309"/>
    <w:rsid w:val="008104C9"/>
    <w:rsid w:val="00810757"/>
    <w:rsid w:val="00810780"/>
    <w:rsid w:val="00810A0D"/>
    <w:rsid w:val="00810CDB"/>
    <w:rsid w:val="00810D3D"/>
    <w:rsid w:val="00810F47"/>
    <w:rsid w:val="00811083"/>
    <w:rsid w:val="0081109C"/>
    <w:rsid w:val="0081113F"/>
    <w:rsid w:val="0081117E"/>
    <w:rsid w:val="008111BB"/>
    <w:rsid w:val="0081135F"/>
    <w:rsid w:val="0081163D"/>
    <w:rsid w:val="008117F8"/>
    <w:rsid w:val="008118D7"/>
    <w:rsid w:val="00811A30"/>
    <w:rsid w:val="00811B50"/>
    <w:rsid w:val="00811BEC"/>
    <w:rsid w:val="00811C3B"/>
    <w:rsid w:val="00811C46"/>
    <w:rsid w:val="00811E12"/>
    <w:rsid w:val="00811EB0"/>
    <w:rsid w:val="0081210B"/>
    <w:rsid w:val="00812165"/>
    <w:rsid w:val="00812233"/>
    <w:rsid w:val="008123B4"/>
    <w:rsid w:val="008123E9"/>
    <w:rsid w:val="008127A7"/>
    <w:rsid w:val="00812906"/>
    <w:rsid w:val="00812CE3"/>
    <w:rsid w:val="00812CF5"/>
    <w:rsid w:val="00812E1F"/>
    <w:rsid w:val="00812E8D"/>
    <w:rsid w:val="00812F31"/>
    <w:rsid w:val="00813036"/>
    <w:rsid w:val="008131EC"/>
    <w:rsid w:val="00813444"/>
    <w:rsid w:val="0081356B"/>
    <w:rsid w:val="0081358E"/>
    <w:rsid w:val="00813701"/>
    <w:rsid w:val="0081377C"/>
    <w:rsid w:val="008137F3"/>
    <w:rsid w:val="00813CAD"/>
    <w:rsid w:val="00813DC3"/>
    <w:rsid w:val="00814049"/>
    <w:rsid w:val="00814268"/>
    <w:rsid w:val="00814581"/>
    <w:rsid w:val="008146CA"/>
    <w:rsid w:val="008147AE"/>
    <w:rsid w:val="00814811"/>
    <w:rsid w:val="008148C1"/>
    <w:rsid w:val="00814992"/>
    <w:rsid w:val="00814A33"/>
    <w:rsid w:val="00814BE5"/>
    <w:rsid w:val="00814C1B"/>
    <w:rsid w:val="00814CAD"/>
    <w:rsid w:val="00814EFC"/>
    <w:rsid w:val="00814F2E"/>
    <w:rsid w:val="00814F8E"/>
    <w:rsid w:val="00814FC9"/>
    <w:rsid w:val="00815068"/>
    <w:rsid w:val="0081511A"/>
    <w:rsid w:val="008155E0"/>
    <w:rsid w:val="00815888"/>
    <w:rsid w:val="00815957"/>
    <w:rsid w:val="00815A28"/>
    <w:rsid w:val="00815A50"/>
    <w:rsid w:val="00815A6B"/>
    <w:rsid w:val="00815AB2"/>
    <w:rsid w:val="00815B91"/>
    <w:rsid w:val="00815CB2"/>
    <w:rsid w:val="00815ECF"/>
    <w:rsid w:val="00815F23"/>
    <w:rsid w:val="00815F73"/>
    <w:rsid w:val="008160D6"/>
    <w:rsid w:val="0081617D"/>
    <w:rsid w:val="00816298"/>
    <w:rsid w:val="0081652A"/>
    <w:rsid w:val="008166A7"/>
    <w:rsid w:val="0081674A"/>
    <w:rsid w:val="00816923"/>
    <w:rsid w:val="00816A07"/>
    <w:rsid w:val="00816A45"/>
    <w:rsid w:val="00816B72"/>
    <w:rsid w:val="00816C05"/>
    <w:rsid w:val="00816C28"/>
    <w:rsid w:val="00816D0A"/>
    <w:rsid w:val="00816D53"/>
    <w:rsid w:val="00816E5B"/>
    <w:rsid w:val="00816ECC"/>
    <w:rsid w:val="00816F36"/>
    <w:rsid w:val="00817122"/>
    <w:rsid w:val="00817135"/>
    <w:rsid w:val="0081713B"/>
    <w:rsid w:val="00817180"/>
    <w:rsid w:val="008172B5"/>
    <w:rsid w:val="0081736A"/>
    <w:rsid w:val="008173B1"/>
    <w:rsid w:val="00817486"/>
    <w:rsid w:val="008174A0"/>
    <w:rsid w:val="0081758C"/>
    <w:rsid w:val="0081767D"/>
    <w:rsid w:val="008176B3"/>
    <w:rsid w:val="008176E9"/>
    <w:rsid w:val="0081776D"/>
    <w:rsid w:val="0081791C"/>
    <w:rsid w:val="00817AE2"/>
    <w:rsid w:val="00817B7A"/>
    <w:rsid w:val="00817C19"/>
    <w:rsid w:val="00817C62"/>
    <w:rsid w:val="00817CB9"/>
    <w:rsid w:val="00817DF3"/>
    <w:rsid w:val="00817E23"/>
    <w:rsid w:val="00817ED8"/>
    <w:rsid w:val="00817F97"/>
    <w:rsid w:val="008200BF"/>
    <w:rsid w:val="008200E8"/>
    <w:rsid w:val="0082024B"/>
    <w:rsid w:val="008202C3"/>
    <w:rsid w:val="00820337"/>
    <w:rsid w:val="00820429"/>
    <w:rsid w:val="008205EF"/>
    <w:rsid w:val="00820704"/>
    <w:rsid w:val="0082073F"/>
    <w:rsid w:val="00820890"/>
    <w:rsid w:val="008209DB"/>
    <w:rsid w:val="008209F9"/>
    <w:rsid w:val="00820A74"/>
    <w:rsid w:val="00820CD6"/>
    <w:rsid w:val="00820E0C"/>
    <w:rsid w:val="0082105C"/>
    <w:rsid w:val="0082109F"/>
    <w:rsid w:val="0082125A"/>
    <w:rsid w:val="0082136C"/>
    <w:rsid w:val="008216A3"/>
    <w:rsid w:val="0082183D"/>
    <w:rsid w:val="0082197A"/>
    <w:rsid w:val="00821A32"/>
    <w:rsid w:val="00821A70"/>
    <w:rsid w:val="00821CAD"/>
    <w:rsid w:val="00821CDA"/>
    <w:rsid w:val="00821DB7"/>
    <w:rsid w:val="00821E3B"/>
    <w:rsid w:val="00822054"/>
    <w:rsid w:val="00822149"/>
    <w:rsid w:val="0082227B"/>
    <w:rsid w:val="0082233E"/>
    <w:rsid w:val="00822344"/>
    <w:rsid w:val="0082285D"/>
    <w:rsid w:val="008229B6"/>
    <w:rsid w:val="00822AFA"/>
    <w:rsid w:val="00822B60"/>
    <w:rsid w:val="00822EB0"/>
    <w:rsid w:val="008231DD"/>
    <w:rsid w:val="00823243"/>
    <w:rsid w:val="00823462"/>
    <w:rsid w:val="00823697"/>
    <w:rsid w:val="00823848"/>
    <w:rsid w:val="00823944"/>
    <w:rsid w:val="00823C77"/>
    <w:rsid w:val="00823CDA"/>
    <w:rsid w:val="00823DC0"/>
    <w:rsid w:val="00823E79"/>
    <w:rsid w:val="00823F53"/>
    <w:rsid w:val="0082403A"/>
    <w:rsid w:val="00824126"/>
    <w:rsid w:val="008243D2"/>
    <w:rsid w:val="008243EB"/>
    <w:rsid w:val="008243EC"/>
    <w:rsid w:val="00824554"/>
    <w:rsid w:val="008249D8"/>
    <w:rsid w:val="00824C2A"/>
    <w:rsid w:val="00824E25"/>
    <w:rsid w:val="00824F7C"/>
    <w:rsid w:val="008250FB"/>
    <w:rsid w:val="00825378"/>
    <w:rsid w:val="00825413"/>
    <w:rsid w:val="00825592"/>
    <w:rsid w:val="00825598"/>
    <w:rsid w:val="00825666"/>
    <w:rsid w:val="00825863"/>
    <w:rsid w:val="0082586D"/>
    <w:rsid w:val="008258BA"/>
    <w:rsid w:val="00825936"/>
    <w:rsid w:val="00825B7F"/>
    <w:rsid w:val="00825B89"/>
    <w:rsid w:val="00825D71"/>
    <w:rsid w:val="00825E0B"/>
    <w:rsid w:val="00825E31"/>
    <w:rsid w:val="00825EB3"/>
    <w:rsid w:val="00825F3F"/>
    <w:rsid w:val="00826035"/>
    <w:rsid w:val="008260B1"/>
    <w:rsid w:val="00826228"/>
    <w:rsid w:val="0082626C"/>
    <w:rsid w:val="008262E5"/>
    <w:rsid w:val="008263D1"/>
    <w:rsid w:val="008264C3"/>
    <w:rsid w:val="008264F9"/>
    <w:rsid w:val="008266D2"/>
    <w:rsid w:val="00826A88"/>
    <w:rsid w:val="00826AEE"/>
    <w:rsid w:val="00826BCA"/>
    <w:rsid w:val="00826C23"/>
    <w:rsid w:val="00826C4D"/>
    <w:rsid w:val="00826D09"/>
    <w:rsid w:val="00826EAF"/>
    <w:rsid w:val="00826FFE"/>
    <w:rsid w:val="008272A4"/>
    <w:rsid w:val="0082730C"/>
    <w:rsid w:val="00827329"/>
    <w:rsid w:val="008274E0"/>
    <w:rsid w:val="008275BF"/>
    <w:rsid w:val="008276D1"/>
    <w:rsid w:val="008276F7"/>
    <w:rsid w:val="00827700"/>
    <w:rsid w:val="008278C9"/>
    <w:rsid w:val="00827A59"/>
    <w:rsid w:val="00827A86"/>
    <w:rsid w:val="00827D40"/>
    <w:rsid w:val="00830092"/>
    <w:rsid w:val="008300A6"/>
    <w:rsid w:val="0083014B"/>
    <w:rsid w:val="00830227"/>
    <w:rsid w:val="0083029D"/>
    <w:rsid w:val="008302DC"/>
    <w:rsid w:val="008307A7"/>
    <w:rsid w:val="0083083A"/>
    <w:rsid w:val="008309B4"/>
    <w:rsid w:val="00830A82"/>
    <w:rsid w:val="00830D95"/>
    <w:rsid w:val="00830DCA"/>
    <w:rsid w:val="00830E5F"/>
    <w:rsid w:val="00830E6F"/>
    <w:rsid w:val="00830EF9"/>
    <w:rsid w:val="00830F7E"/>
    <w:rsid w:val="008311A3"/>
    <w:rsid w:val="008311A7"/>
    <w:rsid w:val="008311DA"/>
    <w:rsid w:val="00831234"/>
    <w:rsid w:val="00831266"/>
    <w:rsid w:val="008313A6"/>
    <w:rsid w:val="008314C1"/>
    <w:rsid w:val="008316BA"/>
    <w:rsid w:val="008316CA"/>
    <w:rsid w:val="00831755"/>
    <w:rsid w:val="0083177F"/>
    <w:rsid w:val="008317B5"/>
    <w:rsid w:val="0083183D"/>
    <w:rsid w:val="00831868"/>
    <w:rsid w:val="00831974"/>
    <w:rsid w:val="00831BC6"/>
    <w:rsid w:val="00831BDA"/>
    <w:rsid w:val="00831C54"/>
    <w:rsid w:val="00831D11"/>
    <w:rsid w:val="00831DA4"/>
    <w:rsid w:val="00831E1E"/>
    <w:rsid w:val="00831ECB"/>
    <w:rsid w:val="00831F7F"/>
    <w:rsid w:val="00831FBC"/>
    <w:rsid w:val="008320BE"/>
    <w:rsid w:val="00832159"/>
    <w:rsid w:val="008322ED"/>
    <w:rsid w:val="008323E0"/>
    <w:rsid w:val="00832594"/>
    <w:rsid w:val="00832677"/>
    <w:rsid w:val="00832710"/>
    <w:rsid w:val="00832711"/>
    <w:rsid w:val="00832896"/>
    <w:rsid w:val="00832957"/>
    <w:rsid w:val="00832981"/>
    <w:rsid w:val="00832A17"/>
    <w:rsid w:val="00832B8C"/>
    <w:rsid w:val="00832BAC"/>
    <w:rsid w:val="00832D96"/>
    <w:rsid w:val="00832FC1"/>
    <w:rsid w:val="00832FE4"/>
    <w:rsid w:val="0083303E"/>
    <w:rsid w:val="0083306D"/>
    <w:rsid w:val="00833184"/>
    <w:rsid w:val="00833245"/>
    <w:rsid w:val="008333E4"/>
    <w:rsid w:val="008334DB"/>
    <w:rsid w:val="00833587"/>
    <w:rsid w:val="0083375C"/>
    <w:rsid w:val="0083379B"/>
    <w:rsid w:val="00833807"/>
    <w:rsid w:val="0083381A"/>
    <w:rsid w:val="0083381B"/>
    <w:rsid w:val="00833857"/>
    <w:rsid w:val="008338AF"/>
    <w:rsid w:val="0083396E"/>
    <w:rsid w:val="008339AA"/>
    <w:rsid w:val="00833A15"/>
    <w:rsid w:val="00833BAE"/>
    <w:rsid w:val="00833C9F"/>
    <w:rsid w:val="00833F7A"/>
    <w:rsid w:val="0083408F"/>
    <w:rsid w:val="008340B9"/>
    <w:rsid w:val="0083422C"/>
    <w:rsid w:val="00834265"/>
    <w:rsid w:val="00834406"/>
    <w:rsid w:val="00834451"/>
    <w:rsid w:val="00834503"/>
    <w:rsid w:val="00834656"/>
    <w:rsid w:val="008346B8"/>
    <w:rsid w:val="00834828"/>
    <w:rsid w:val="00834848"/>
    <w:rsid w:val="0083486E"/>
    <w:rsid w:val="008348A5"/>
    <w:rsid w:val="008349A8"/>
    <w:rsid w:val="00834BED"/>
    <w:rsid w:val="00834F73"/>
    <w:rsid w:val="008350AA"/>
    <w:rsid w:val="008351EB"/>
    <w:rsid w:val="0083525A"/>
    <w:rsid w:val="0083529D"/>
    <w:rsid w:val="008353A3"/>
    <w:rsid w:val="008353B8"/>
    <w:rsid w:val="0083550A"/>
    <w:rsid w:val="0083556F"/>
    <w:rsid w:val="008358A3"/>
    <w:rsid w:val="008359FB"/>
    <w:rsid w:val="00835A96"/>
    <w:rsid w:val="00835C42"/>
    <w:rsid w:val="00835D65"/>
    <w:rsid w:val="00835FC0"/>
    <w:rsid w:val="00835FC2"/>
    <w:rsid w:val="0083603F"/>
    <w:rsid w:val="0083616D"/>
    <w:rsid w:val="0083654E"/>
    <w:rsid w:val="0083688F"/>
    <w:rsid w:val="0083693B"/>
    <w:rsid w:val="00836A0A"/>
    <w:rsid w:val="00836AA1"/>
    <w:rsid w:val="00836ACF"/>
    <w:rsid w:val="00836CB9"/>
    <w:rsid w:val="00836CF9"/>
    <w:rsid w:val="00836E83"/>
    <w:rsid w:val="00836E9E"/>
    <w:rsid w:val="00836EA3"/>
    <w:rsid w:val="008371A4"/>
    <w:rsid w:val="008371AF"/>
    <w:rsid w:val="0083721C"/>
    <w:rsid w:val="00837376"/>
    <w:rsid w:val="00837444"/>
    <w:rsid w:val="0083753C"/>
    <w:rsid w:val="00837860"/>
    <w:rsid w:val="008378AC"/>
    <w:rsid w:val="00837973"/>
    <w:rsid w:val="008379A8"/>
    <w:rsid w:val="00837CD0"/>
    <w:rsid w:val="00837D11"/>
    <w:rsid w:val="00837D38"/>
    <w:rsid w:val="00837D86"/>
    <w:rsid w:val="00837E1D"/>
    <w:rsid w:val="00840125"/>
    <w:rsid w:val="0084025A"/>
    <w:rsid w:val="0084043A"/>
    <w:rsid w:val="00840472"/>
    <w:rsid w:val="008405F2"/>
    <w:rsid w:val="00840621"/>
    <w:rsid w:val="00840899"/>
    <w:rsid w:val="008408F7"/>
    <w:rsid w:val="00840961"/>
    <w:rsid w:val="00840C9B"/>
    <w:rsid w:val="00840DA3"/>
    <w:rsid w:val="00841006"/>
    <w:rsid w:val="00841018"/>
    <w:rsid w:val="00841072"/>
    <w:rsid w:val="0084111E"/>
    <w:rsid w:val="0084130D"/>
    <w:rsid w:val="008413E3"/>
    <w:rsid w:val="008414BD"/>
    <w:rsid w:val="008415FD"/>
    <w:rsid w:val="008416CE"/>
    <w:rsid w:val="00841A5B"/>
    <w:rsid w:val="00841AE5"/>
    <w:rsid w:val="00841BAB"/>
    <w:rsid w:val="00841D10"/>
    <w:rsid w:val="00841D8E"/>
    <w:rsid w:val="00841E0D"/>
    <w:rsid w:val="00841FDF"/>
    <w:rsid w:val="00842248"/>
    <w:rsid w:val="0084226C"/>
    <w:rsid w:val="008424DE"/>
    <w:rsid w:val="00842586"/>
    <w:rsid w:val="008427EA"/>
    <w:rsid w:val="008428CB"/>
    <w:rsid w:val="008428E2"/>
    <w:rsid w:val="008429E1"/>
    <w:rsid w:val="00842ED1"/>
    <w:rsid w:val="00842EEB"/>
    <w:rsid w:val="00843022"/>
    <w:rsid w:val="008431C7"/>
    <w:rsid w:val="00843320"/>
    <w:rsid w:val="008433E0"/>
    <w:rsid w:val="00843536"/>
    <w:rsid w:val="00843648"/>
    <w:rsid w:val="008436D6"/>
    <w:rsid w:val="00843B18"/>
    <w:rsid w:val="00843BFE"/>
    <w:rsid w:val="00843C20"/>
    <w:rsid w:val="00843C33"/>
    <w:rsid w:val="00843C5B"/>
    <w:rsid w:val="00843C5D"/>
    <w:rsid w:val="00843D44"/>
    <w:rsid w:val="00843E05"/>
    <w:rsid w:val="00843F24"/>
    <w:rsid w:val="0084412C"/>
    <w:rsid w:val="00844132"/>
    <w:rsid w:val="00844174"/>
    <w:rsid w:val="00844381"/>
    <w:rsid w:val="008443BD"/>
    <w:rsid w:val="008444EC"/>
    <w:rsid w:val="00844589"/>
    <w:rsid w:val="008447F4"/>
    <w:rsid w:val="00844B36"/>
    <w:rsid w:val="00844BF2"/>
    <w:rsid w:val="00844C7F"/>
    <w:rsid w:val="00844D80"/>
    <w:rsid w:val="00844EAB"/>
    <w:rsid w:val="00844FE4"/>
    <w:rsid w:val="00845006"/>
    <w:rsid w:val="008453C1"/>
    <w:rsid w:val="0084556E"/>
    <w:rsid w:val="00845619"/>
    <w:rsid w:val="00845888"/>
    <w:rsid w:val="00845935"/>
    <w:rsid w:val="00845DF1"/>
    <w:rsid w:val="00845E4B"/>
    <w:rsid w:val="00845E62"/>
    <w:rsid w:val="00845F7C"/>
    <w:rsid w:val="008461F6"/>
    <w:rsid w:val="008463D9"/>
    <w:rsid w:val="008463DC"/>
    <w:rsid w:val="008464C2"/>
    <w:rsid w:val="00846573"/>
    <w:rsid w:val="00846646"/>
    <w:rsid w:val="008466AB"/>
    <w:rsid w:val="008468C8"/>
    <w:rsid w:val="008468CF"/>
    <w:rsid w:val="00846932"/>
    <w:rsid w:val="00846942"/>
    <w:rsid w:val="00846C2D"/>
    <w:rsid w:val="00846C65"/>
    <w:rsid w:val="00846D9E"/>
    <w:rsid w:val="00846DFD"/>
    <w:rsid w:val="00846E0D"/>
    <w:rsid w:val="00846E34"/>
    <w:rsid w:val="00846FAE"/>
    <w:rsid w:val="00846FB3"/>
    <w:rsid w:val="00847149"/>
    <w:rsid w:val="00847270"/>
    <w:rsid w:val="008472BA"/>
    <w:rsid w:val="00847340"/>
    <w:rsid w:val="00847486"/>
    <w:rsid w:val="008474C7"/>
    <w:rsid w:val="00847671"/>
    <w:rsid w:val="008476A5"/>
    <w:rsid w:val="008477B6"/>
    <w:rsid w:val="00847A9C"/>
    <w:rsid w:val="00847B28"/>
    <w:rsid w:val="00847B92"/>
    <w:rsid w:val="00847E0C"/>
    <w:rsid w:val="00847E28"/>
    <w:rsid w:val="00847F59"/>
    <w:rsid w:val="008502D1"/>
    <w:rsid w:val="00850329"/>
    <w:rsid w:val="0085037C"/>
    <w:rsid w:val="00850429"/>
    <w:rsid w:val="00850558"/>
    <w:rsid w:val="008507E0"/>
    <w:rsid w:val="00850856"/>
    <w:rsid w:val="00850858"/>
    <w:rsid w:val="00850890"/>
    <w:rsid w:val="00850971"/>
    <w:rsid w:val="00850A19"/>
    <w:rsid w:val="00850C27"/>
    <w:rsid w:val="00850C82"/>
    <w:rsid w:val="00850D9E"/>
    <w:rsid w:val="00850DE5"/>
    <w:rsid w:val="00850F16"/>
    <w:rsid w:val="00850F29"/>
    <w:rsid w:val="00851005"/>
    <w:rsid w:val="008510ED"/>
    <w:rsid w:val="008512B8"/>
    <w:rsid w:val="008514DC"/>
    <w:rsid w:val="00851795"/>
    <w:rsid w:val="00851921"/>
    <w:rsid w:val="00851987"/>
    <w:rsid w:val="00851A4C"/>
    <w:rsid w:val="00851B96"/>
    <w:rsid w:val="00851C1A"/>
    <w:rsid w:val="00851D47"/>
    <w:rsid w:val="00851DCA"/>
    <w:rsid w:val="00851E45"/>
    <w:rsid w:val="00851F25"/>
    <w:rsid w:val="008520DB"/>
    <w:rsid w:val="008520F0"/>
    <w:rsid w:val="0085211E"/>
    <w:rsid w:val="00852243"/>
    <w:rsid w:val="008527A3"/>
    <w:rsid w:val="008528A3"/>
    <w:rsid w:val="00852927"/>
    <w:rsid w:val="00852A43"/>
    <w:rsid w:val="00852D53"/>
    <w:rsid w:val="00852D8E"/>
    <w:rsid w:val="00852DA6"/>
    <w:rsid w:val="00852EA5"/>
    <w:rsid w:val="00852F30"/>
    <w:rsid w:val="00852FB2"/>
    <w:rsid w:val="00852FED"/>
    <w:rsid w:val="00853033"/>
    <w:rsid w:val="008530C9"/>
    <w:rsid w:val="008530FA"/>
    <w:rsid w:val="0085316C"/>
    <w:rsid w:val="008531B1"/>
    <w:rsid w:val="00853293"/>
    <w:rsid w:val="0085341A"/>
    <w:rsid w:val="008535CF"/>
    <w:rsid w:val="008537AD"/>
    <w:rsid w:val="008537BA"/>
    <w:rsid w:val="00853804"/>
    <w:rsid w:val="00853B14"/>
    <w:rsid w:val="00853B77"/>
    <w:rsid w:val="00853C20"/>
    <w:rsid w:val="00853D94"/>
    <w:rsid w:val="00853EF4"/>
    <w:rsid w:val="00854046"/>
    <w:rsid w:val="00854445"/>
    <w:rsid w:val="00854471"/>
    <w:rsid w:val="00854522"/>
    <w:rsid w:val="008546F5"/>
    <w:rsid w:val="008549D6"/>
    <w:rsid w:val="00854ADB"/>
    <w:rsid w:val="00854B25"/>
    <w:rsid w:val="00854B68"/>
    <w:rsid w:val="0085510B"/>
    <w:rsid w:val="008551D1"/>
    <w:rsid w:val="008552A4"/>
    <w:rsid w:val="00855364"/>
    <w:rsid w:val="008553D8"/>
    <w:rsid w:val="008556A7"/>
    <w:rsid w:val="00855702"/>
    <w:rsid w:val="00855709"/>
    <w:rsid w:val="00855758"/>
    <w:rsid w:val="00855AC6"/>
    <w:rsid w:val="00855B62"/>
    <w:rsid w:val="00855BB3"/>
    <w:rsid w:val="00855BD4"/>
    <w:rsid w:val="00855CDC"/>
    <w:rsid w:val="00855DB3"/>
    <w:rsid w:val="00855FB9"/>
    <w:rsid w:val="00856047"/>
    <w:rsid w:val="008561B2"/>
    <w:rsid w:val="008563C7"/>
    <w:rsid w:val="0085641D"/>
    <w:rsid w:val="00856421"/>
    <w:rsid w:val="008565B5"/>
    <w:rsid w:val="00856625"/>
    <w:rsid w:val="00856706"/>
    <w:rsid w:val="008567B5"/>
    <w:rsid w:val="00856837"/>
    <w:rsid w:val="008568D9"/>
    <w:rsid w:val="00856A81"/>
    <w:rsid w:val="00856A8D"/>
    <w:rsid w:val="00856E08"/>
    <w:rsid w:val="00856F16"/>
    <w:rsid w:val="00857030"/>
    <w:rsid w:val="00857060"/>
    <w:rsid w:val="008571BA"/>
    <w:rsid w:val="008574AD"/>
    <w:rsid w:val="0085750F"/>
    <w:rsid w:val="008575AE"/>
    <w:rsid w:val="00857760"/>
    <w:rsid w:val="00857798"/>
    <w:rsid w:val="00857908"/>
    <w:rsid w:val="00857AF2"/>
    <w:rsid w:val="00857C8D"/>
    <w:rsid w:val="00857C97"/>
    <w:rsid w:val="00857DAC"/>
    <w:rsid w:val="00857E02"/>
    <w:rsid w:val="00857FDE"/>
    <w:rsid w:val="00860033"/>
    <w:rsid w:val="00860725"/>
    <w:rsid w:val="008607AA"/>
    <w:rsid w:val="00860802"/>
    <w:rsid w:val="008608FE"/>
    <w:rsid w:val="00860942"/>
    <w:rsid w:val="00860977"/>
    <w:rsid w:val="00860BF0"/>
    <w:rsid w:val="00860C99"/>
    <w:rsid w:val="00860CDA"/>
    <w:rsid w:val="00860E97"/>
    <w:rsid w:val="00860FC2"/>
    <w:rsid w:val="00860FEA"/>
    <w:rsid w:val="00861041"/>
    <w:rsid w:val="008611EA"/>
    <w:rsid w:val="00861287"/>
    <w:rsid w:val="008612CC"/>
    <w:rsid w:val="00861325"/>
    <w:rsid w:val="00861699"/>
    <w:rsid w:val="00861805"/>
    <w:rsid w:val="0086193D"/>
    <w:rsid w:val="00861B32"/>
    <w:rsid w:val="00861C47"/>
    <w:rsid w:val="00861DF1"/>
    <w:rsid w:val="00861F98"/>
    <w:rsid w:val="0086215C"/>
    <w:rsid w:val="00862185"/>
    <w:rsid w:val="00862457"/>
    <w:rsid w:val="0086282A"/>
    <w:rsid w:val="0086282E"/>
    <w:rsid w:val="00862935"/>
    <w:rsid w:val="00862940"/>
    <w:rsid w:val="008629C6"/>
    <w:rsid w:val="00862AEF"/>
    <w:rsid w:val="00862B6B"/>
    <w:rsid w:val="00862D43"/>
    <w:rsid w:val="00862FB2"/>
    <w:rsid w:val="008630E0"/>
    <w:rsid w:val="00863120"/>
    <w:rsid w:val="00863168"/>
    <w:rsid w:val="008633B6"/>
    <w:rsid w:val="00863450"/>
    <w:rsid w:val="008634C2"/>
    <w:rsid w:val="008634CA"/>
    <w:rsid w:val="0086353B"/>
    <w:rsid w:val="00863548"/>
    <w:rsid w:val="00863816"/>
    <w:rsid w:val="00863854"/>
    <w:rsid w:val="00863B24"/>
    <w:rsid w:val="00863BFB"/>
    <w:rsid w:val="00863CFD"/>
    <w:rsid w:val="00863EF6"/>
    <w:rsid w:val="00863F12"/>
    <w:rsid w:val="00864066"/>
    <w:rsid w:val="0086408B"/>
    <w:rsid w:val="00864301"/>
    <w:rsid w:val="00864339"/>
    <w:rsid w:val="00864345"/>
    <w:rsid w:val="008643E2"/>
    <w:rsid w:val="00864548"/>
    <w:rsid w:val="0086469C"/>
    <w:rsid w:val="0086471C"/>
    <w:rsid w:val="0086472A"/>
    <w:rsid w:val="00864819"/>
    <w:rsid w:val="00864970"/>
    <w:rsid w:val="00864B69"/>
    <w:rsid w:val="008650B4"/>
    <w:rsid w:val="008651FF"/>
    <w:rsid w:val="008652D9"/>
    <w:rsid w:val="008653E6"/>
    <w:rsid w:val="008654CB"/>
    <w:rsid w:val="008654E6"/>
    <w:rsid w:val="00865558"/>
    <w:rsid w:val="0086557E"/>
    <w:rsid w:val="00865616"/>
    <w:rsid w:val="00865620"/>
    <w:rsid w:val="00865686"/>
    <w:rsid w:val="0086575C"/>
    <w:rsid w:val="0086579D"/>
    <w:rsid w:val="008657B0"/>
    <w:rsid w:val="008657BC"/>
    <w:rsid w:val="008658BF"/>
    <w:rsid w:val="008659EB"/>
    <w:rsid w:val="00865E55"/>
    <w:rsid w:val="00865EDA"/>
    <w:rsid w:val="0086617B"/>
    <w:rsid w:val="00866218"/>
    <w:rsid w:val="00866269"/>
    <w:rsid w:val="008663DE"/>
    <w:rsid w:val="008664A1"/>
    <w:rsid w:val="008664D6"/>
    <w:rsid w:val="008665A9"/>
    <w:rsid w:val="00866616"/>
    <w:rsid w:val="00866660"/>
    <w:rsid w:val="0086675E"/>
    <w:rsid w:val="008668C1"/>
    <w:rsid w:val="008668FF"/>
    <w:rsid w:val="00866AA2"/>
    <w:rsid w:val="00866AA8"/>
    <w:rsid w:val="00866BE4"/>
    <w:rsid w:val="00866C20"/>
    <w:rsid w:val="00866C87"/>
    <w:rsid w:val="00867019"/>
    <w:rsid w:val="008670A4"/>
    <w:rsid w:val="00867170"/>
    <w:rsid w:val="008671BF"/>
    <w:rsid w:val="00867210"/>
    <w:rsid w:val="008672CC"/>
    <w:rsid w:val="00867439"/>
    <w:rsid w:val="008674E8"/>
    <w:rsid w:val="008674EF"/>
    <w:rsid w:val="008675AE"/>
    <w:rsid w:val="0086781B"/>
    <w:rsid w:val="0086783D"/>
    <w:rsid w:val="0086796E"/>
    <w:rsid w:val="00867A1C"/>
    <w:rsid w:val="00867D13"/>
    <w:rsid w:val="00867E12"/>
    <w:rsid w:val="0087008B"/>
    <w:rsid w:val="0087030C"/>
    <w:rsid w:val="00870313"/>
    <w:rsid w:val="008703E1"/>
    <w:rsid w:val="00870490"/>
    <w:rsid w:val="008704CC"/>
    <w:rsid w:val="008704E3"/>
    <w:rsid w:val="0087055D"/>
    <w:rsid w:val="00870783"/>
    <w:rsid w:val="008709F7"/>
    <w:rsid w:val="00870C25"/>
    <w:rsid w:val="00870D5A"/>
    <w:rsid w:val="00870DA9"/>
    <w:rsid w:val="00870DB8"/>
    <w:rsid w:val="00870F13"/>
    <w:rsid w:val="008711F2"/>
    <w:rsid w:val="008714AA"/>
    <w:rsid w:val="008714DC"/>
    <w:rsid w:val="00871545"/>
    <w:rsid w:val="00871810"/>
    <w:rsid w:val="008718B4"/>
    <w:rsid w:val="00871A15"/>
    <w:rsid w:val="00871C30"/>
    <w:rsid w:val="0087200F"/>
    <w:rsid w:val="0087204B"/>
    <w:rsid w:val="0087237F"/>
    <w:rsid w:val="00872493"/>
    <w:rsid w:val="00872615"/>
    <w:rsid w:val="008727B3"/>
    <w:rsid w:val="008727C3"/>
    <w:rsid w:val="0087282A"/>
    <w:rsid w:val="00872833"/>
    <w:rsid w:val="008728BE"/>
    <w:rsid w:val="008728EF"/>
    <w:rsid w:val="00872901"/>
    <w:rsid w:val="00872AB4"/>
    <w:rsid w:val="00872AC3"/>
    <w:rsid w:val="00872AD5"/>
    <w:rsid w:val="00872AE7"/>
    <w:rsid w:val="00872D4A"/>
    <w:rsid w:val="00872E81"/>
    <w:rsid w:val="00872F62"/>
    <w:rsid w:val="00872F6D"/>
    <w:rsid w:val="00872F81"/>
    <w:rsid w:val="00873135"/>
    <w:rsid w:val="0087325E"/>
    <w:rsid w:val="00873278"/>
    <w:rsid w:val="008733D2"/>
    <w:rsid w:val="00873605"/>
    <w:rsid w:val="0087360F"/>
    <w:rsid w:val="00873714"/>
    <w:rsid w:val="008738C9"/>
    <w:rsid w:val="008739EC"/>
    <w:rsid w:val="00873A58"/>
    <w:rsid w:val="00873BCA"/>
    <w:rsid w:val="00873C5F"/>
    <w:rsid w:val="00874025"/>
    <w:rsid w:val="0087402F"/>
    <w:rsid w:val="00874105"/>
    <w:rsid w:val="008741E9"/>
    <w:rsid w:val="00874263"/>
    <w:rsid w:val="00874308"/>
    <w:rsid w:val="00874335"/>
    <w:rsid w:val="008743CB"/>
    <w:rsid w:val="00874655"/>
    <w:rsid w:val="00874847"/>
    <w:rsid w:val="00874D4D"/>
    <w:rsid w:val="00874F15"/>
    <w:rsid w:val="00874F53"/>
    <w:rsid w:val="0087508B"/>
    <w:rsid w:val="008751A9"/>
    <w:rsid w:val="0087522C"/>
    <w:rsid w:val="00875361"/>
    <w:rsid w:val="008755F8"/>
    <w:rsid w:val="0087567C"/>
    <w:rsid w:val="00875704"/>
    <w:rsid w:val="008758BA"/>
    <w:rsid w:val="00875AC5"/>
    <w:rsid w:val="00875EA9"/>
    <w:rsid w:val="00875ED9"/>
    <w:rsid w:val="008760A0"/>
    <w:rsid w:val="00876292"/>
    <w:rsid w:val="00876298"/>
    <w:rsid w:val="00876399"/>
    <w:rsid w:val="00876461"/>
    <w:rsid w:val="0087647D"/>
    <w:rsid w:val="008764D6"/>
    <w:rsid w:val="00876593"/>
    <w:rsid w:val="008766C2"/>
    <w:rsid w:val="00876749"/>
    <w:rsid w:val="0087677A"/>
    <w:rsid w:val="008768C3"/>
    <w:rsid w:val="00876966"/>
    <w:rsid w:val="008769FE"/>
    <w:rsid w:val="00876C05"/>
    <w:rsid w:val="00876DDF"/>
    <w:rsid w:val="008770DD"/>
    <w:rsid w:val="008771C9"/>
    <w:rsid w:val="008772EF"/>
    <w:rsid w:val="00877418"/>
    <w:rsid w:val="008774A1"/>
    <w:rsid w:val="00877604"/>
    <w:rsid w:val="008777B5"/>
    <w:rsid w:val="00877809"/>
    <w:rsid w:val="00877892"/>
    <w:rsid w:val="008778F4"/>
    <w:rsid w:val="00877AD8"/>
    <w:rsid w:val="00877D90"/>
    <w:rsid w:val="00880092"/>
    <w:rsid w:val="00880192"/>
    <w:rsid w:val="0088037B"/>
    <w:rsid w:val="0088045D"/>
    <w:rsid w:val="00880521"/>
    <w:rsid w:val="0088071B"/>
    <w:rsid w:val="008808C2"/>
    <w:rsid w:val="00880957"/>
    <w:rsid w:val="00880F72"/>
    <w:rsid w:val="00880FCE"/>
    <w:rsid w:val="00881130"/>
    <w:rsid w:val="0088113F"/>
    <w:rsid w:val="00881213"/>
    <w:rsid w:val="00881280"/>
    <w:rsid w:val="008813B8"/>
    <w:rsid w:val="008815BC"/>
    <w:rsid w:val="00881AE6"/>
    <w:rsid w:val="00881BF5"/>
    <w:rsid w:val="00881D8F"/>
    <w:rsid w:val="00881DDB"/>
    <w:rsid w:val="00881FA7"/>
    <w:rsid w:val="00881FCA"/>
    <w:rsid w:val="00882123"/>
    <w:rsid w:val="00882130"/>
    <w:rsid w:val="0088233D"/>
    <w:rsid w:val="00882398"/>
    <w:rsid w:val="00882483"/>
    <w:rsid w:val="00882487"/>
    <w:rsid w:val="008825EB"/>
    <w:rsid w:val="00882693"/>
    <w:rsid w:val="00882ADA"/>
    <w:rsid w:val="00882C2D"/>
    <w:rsid w:val="00882D44"/>
    <w:rsid w:val="00882EC4"/>
    <w:rsid w:val="00882EC6"/>
    <w:rsid w:val="0088301C"/>
    <w:rsid w:val="00883240"/>
    <w:rsid w:val="00883315"/>
    <w:rsid w:val="008833F0"/>
    <w:rsid w:val="00883591"/>
    <w:rsid w:val="00883966"/>
    <w:rsid w:val="00883A1C"/>
    <w:rsid w:val="00883A6D"/>
    <w:rsid w:val="00883B3D"/>
    <w:rsid w:val="00883B43"/>
    <w:rsid w:val="00883C03"/>
    <w:rsid w:val="00883C22"/>
    <w:rsid w:val="00883DFC"/>
    <w:rsid w:val="00884123"/>
    <w:rsid w:val="00884592"/>
    <w:rsid w:val="008845BD"/>
    <w:rsid w:val="00884653"/>
    <w:rsid w:val="00884682"/>
    <w:rsid w:val="00884787"/>
    <w:rsid w:val="008848C9"/>
    <w:rsid w:val="008849E4"/>
    <w:rsid w:val="00884AA7"/>
    <w:rsid w:val="00884B41"/>
    <w:rsid w:val="00884DC2"/>
    <w:rsid w:val="00884DF5"/>
    <w:rsid w:val="00884EBA"/>
    <w:rsid w:val="00885095"/>
    <w:rsid w:val="00885155"/>
    <w:rsid w:val="00885263"/>
    <w:rsid w:val="00885538"/>
    <w:rsid w:val="00885599"/>
    <w:rsid w:val="0088573E"/>
    <w:rsid w:val="00885A98"/>
    <w:rsid w:val="00885B31"/>
    <w:rsid w:val="00885BDC"/>
    <w:rsid w:val="00885C0F"/>
    <w:rsid w:val="00885C9B"/>
    <w:rsid w:val="00885D78"/>
    <w:rsid w:val="00885F13"/>
    <w:rsid w:val="00885F68"/>
    <w:rsid w:val="00886186"/>
    <w:rsid w:val="008861E8"/>
    <w:rsid w:val="008862C7"/>
    <w:rsid w:val="00886458"/>
    <w:rsid w:val="008864D6"/>
    <w:rsid w:val="0088651F"/>
    <w:rsid w:val="00886694"/>
    <w:rsid w:val="008866BD"/>
    <w:rsid w:val="00886787"/>
    <w:rsid w:val="008868C3"/>
    <w:rsid w:val="008869A8"/>
    <w:rsid w:val="00886A52"/>
    <w:rsid w:val="00886A6E"/>
    <w:rsid w:val="00886BFF"/>
    <w:rsid w:val="00886C43"/>
    <w:rsid w:val="00886DC9"/>
    <w:rsid w:val="00886E1C"/>
    <w:rsid w:val="00886F70"/>
    <w:rsid w:val="00887147"/>
    <w:rsid w:val="008871BF"/>
    <w:rsid w:val="008872D0"/>
    <w:rsid w:val="00887602"/>
    <w:rsid w:val="0088764E"/>
    <w:rsid w:val="0088788A"/>
    <w:rsid w:val="00887995"/>
    <w:rsid w:val="00887C0E"/>
    <w:rsid w:val="00887D02"/>
    <w:rsid w:val="00887E07"/>
    <w:rsid w:val="00887F88"/>
    <w:rsid w:val="00887FC2"/>
    <w:rsid w:val="00890027"/>
    <w:rsid w:val="0089010E"/>
    <w:rsid w:val="00890146"/>
    <w:rsid w:val="0089026E"/>
    <w:rsid w:val="008902E9"/>
    <w:rsid w:val="008904E1"/>
    <w:rsid w:val="0089065B"/>
    <w:rsid w:val="00890757"/>
    <w:rsid w:val="00890905"/>
    <w:rsid w:val="00890B25"/>
    <w:rsid w:val="00890CAB"/>
    <w:rsid w:val="00890CF7"/>
    <w:rsid w:val="00890D07"/>
    <w:rsid w:val="00890E51"/>
    <w:rsid w:val="00890F54"/>
    <w:rsid w:val="0089116B"/>
    <w:rsid w:val="00891636"/>
    <w:rsid w:val="00891879"/>
    <w:rsid w:val="00891964"/>
    <w:rsid w:val="008919CF"/>
    <w:rsid w:val="00891A66"/>
    <w:rsid w:val="00891DB9"/>
    <w:rsid w:val="00892053"/>
    <w:rsid w:val="00892225"/>
    <w:rsid w:val="00892282"/>
    <w:rsid w:val="008922A8"/>
    <w:rsid w:val="00892322"/>
    <w:rsid w:val="00892375"/>
    <w:rsid w:val="008923BC"/>
    <w:rsid w:val="008923EF"/>
    <w:rsid w:val="00892442"/>
    <w:rsid w:val="008924E5"/>
    <w:rsid w:val="008924F0"/>
    <w:rsid w:val="0089253F"/>
    <w:rsid w:val="008927FF"/>
    <w:rsid w:val="00892813"/>
    <w:rsid w:val="00892A75"/>
    <w:rsid w:val="00892AE2"/>
    <w:rsid w:val="00892B36"/>
    <w:rsid w:val="00892B76"/>
    <w:rsid w:val="00892BCF"/>
    <w:rsid w:val="00892C0C"/>
    <w:rsid w:val="00892C5E"/>
    <w:rsid w:val="00892E90"/>
    <w:rsid w:val="00892F90"/>
    <w:rsid w:val="00892FEC"/>
    <w:rsid w:val="0089302A"/>
    <w:rsid w:val="00893037"/>
    <w:rsid w:val="00893124"/>
    <w:rsid w:val="008931FE"/>
    <w:rsid w:val="0089327B"/>
    <w:rsid w:val="0089367C"/>
    <w:rsid w:val="008937F8"/>
    <w:rsid w:val="0089382E"/>
    <w:rsid w:val="0089384E"/>
    <w:rsid w:val="008938BC"/>
    <w:rsid w:val="00893A49"/>
    <w:rsid w:val="0089404C"/>
    <w:rsid w:val="00894108"/>
    <w:rsid w:val="00894125"/>
    <w:rsid w:val="0089413F"/>
    <w:rsid w:val="00894143"/>
    <w:rsid w:val="00894155"/>
    <w:rsid w:val="00894301"/>
    <w:rsid w:val="00894312"/>
    <w:rsid w:val="00894313"/>
    <w:rsid w:val="0089448C"/>
    <w:rsid w:val="008944CE"/>
    <w:rsid w:val="0089457D"/>
    <w:rsid w:val="00894651"/>
    <w:rsid w:val="00894667"/>
    <w:rsid w:val="0089476E"/>
    <w:rsid w:val="0089479D"/>
    <w:rsid w:val="00894AC9"/>
    <w:rsid w:val="00894B5E"/>
    <w:rsid w:val="00894BD9"/>
    <w:rsid w:val="00894C31"/>
    <w:rsid w:val="00894E03"/>
    <w:rsid w:val="00894E0C"/>
    <w:rsid w:val="00894E49"/>
    <w:rsid w:val="00895300"/>
    <w:rsid w:val="008955C1"/>
    <w:rsid w:val="0089566E"/>
    <w:rsid w:val="008957A7"/>
    <w:rsid w:val="008957B8"/>
    <w:rsid w:val="008957C9"/>
    <w:rsid w:val="0089599D"/>
    <w:rsid w:val="00895B20"/>
    <w:rsid w:val="00895B4F"/>
    <w:rsid w:val="00895B96"/>
    <w:rsid w:val="00895F6C"/>
    <w:rsid w:val="008960D8"/>
    <w:rsid w:val="008962A1"/>
    <w:rsid w:val="00896318"/>
    <w:rsid w:val="00896393"/>
    <w:rsid w:val="008963D6"/>
    <w:rsid w:val="00896552"/>
    <w:rsid w:val="0089668B"/>
    <w:rsid w:val="008967B4"/>
    <w:rsid w:val="00896899"/>
    <w:rsid w:val="008968BA"/>
    <w:rsid w:val="008968CA"/>
    <w:rsid w:val="008969E3"/>
    <w:rsid w:val="00896CD9"/>
    <w:rsid w:val="00896D09"/>
    <w:rsid w:val="00896EB3"/>
    <w:rsid w:val="0089709B"/>
    <w:rsid w:val="008970C5"/>
    <w:rsid w:val="00897130"/>
    <w:rsid w:val="00897155"/>
    <w:rsid w:val="0089724E"/>
    <w:rsid w:val="008973DD"/>
    <w:rsid w:val="00897538"/>
    <w:rsid w:val="008976F8"/>
    <w:rsid w:val="00897706"/>
    <w:rsid w:val="008977C1"/>
    <w:rsid w:val="00897839"/>
    <w:rsid w:val="008978C2"/>
    <w:rsid w:val="00897CA3"/>
    <w:rsid w:val="00897CCF"/>
    <w:rsid w:val="00897D98"/>
    <w:rsid w:val="00897E4E"/>
    <w:rsid w:val="00897FD0"/>
    <w:rsid w:val="008A002E"/>
    <w:rsid w:val="008A0147"/>
    <w:rsid w:val="008A032E"/>
    <w:rsid w:val="008A04C8"/>
    <w:rsid w:val="008A04FF"/>
    <w:rsid w:val="008A05B7"/>
    <w:rsid w:val="008A06A0"/>
    <w:rsid w:val="008A06AD"/>
    <w:rsid w:val="008A06BF"/>
    <w:rsid w:val="008A0A20"/>
    <w:rsid w:val="008A0C0A"/>
    <w:rsid w:val="008A0E80"/>
    <w:rsid w:val="008A0F59"/>
    <w:rsid w:val="008A1062"/>
    <w:rsid w:val="008A1289"/>
    <w:rsid w:val="008A12A8"/>
    <w:rsid w:val="008A15B1"/>
    <w:rsid w:val="008A15B4"/>
    <w:rsid w:val="008A18A5"/>
    <w:rsid w:val="008A190B"/>
    <w:rsid w:val="008A197E"/>
    <w:rsid w:val="008A199B"/>
    <w:rsid w:val="008A19B7"/>
    <w:rsid w:val="008A1AA2"/>
    <w:rsid w:val="008A1F38"/>
    <w:rsid w:val="008A1FB8"/>
    <w:rsid w:val="008A2001"/>
    <w:rsid w:val="008A20D2"/>
    <w:rsid w:val="008A211D"/>
    <w:rsid w:val="008A2144"/>
    <w:rsid w:val="008A239C"/>
    <w:rsid w:val="008A262B"/>
    <w:rsid w:val="008A267C"/>
    <w:rsid w:val="008A2719"/>
    <w:rsid w:val="008A2736"/>
    <w:rsid w:val="008A29F0"/>
    <w:rsid w:val="008A2A4E"/>
    <w:rsid w:val="008A2A56"/>
    <w:rsid w:val="008A2A80"/>
    <w:rsid w:val="008A2BCC"/>
    <w:rsid w:val="008A2C7E"/>
    <w:rsid w:val="008A2CF7"/>
    <w:rsid w:val="008A2D00"/>
    <w:rsid w:val="008A30D5"/>
    <w:rsid w:val="008A3153"/>
    <w:rsid w:val="008A345C"/>
    <w:rsid w:val="008A346B"/>
    <w:rsid w:val="008A34E4"/>
    <w:rsid w:val="008A36CC"/>
    <w:rsid w:val="008A3708"/>
    <w:rsid w:val="008A3CCB"/>
    <w:rsid w:val="008A3D3B"/>
    <w:rsid w:val="008A3E52"/>
    <w:rsid w:val="008A4290"/>
    <w:rsid w:val="008A4368"/>
    <w:rsid w:val="008A4525"/>
    <w:rsid w:val="008A4555"/>
    <w:rsid w:val="008A48ED"/>
    <w:rsid w:val="008A494B"/>
    <w:rsid w:val="008A4B60"/>
    <w:rsid w:val="008A4B9D"/>
    <w:rsid w:val="008A4C05"/>
    <w:rsid w:val="008A4DFC"/>
    <w:rsid w:val="008A4F5E"/>
    <w:rsid w:val="008A4F8F"/>
    <w:rsid w:val="008A5036"/>
    <w:rsid w:val="008A504E"/>
    <w:rsid w:val="008A513C"/>
    <w:rsid w:val="008A513E"/>
    <w:rsid w:val="008A530F"/>
    <w:rsid w:val="008A5361"/>
    <w:rsid w:val="008A5418"/>
    <w:rsid w:val="008A56CD"/>
    <w:rsid w:val="008A5916"/>
    <w:rsid w:val="008A59E6"/>
    <w:rsid w:val="008A5B3A"/>
    <w:rsid w:val="008A5BFA"/>
    <w:rsid w:val="008A5C01"/>
    <w:rsid w:val="008A5D4C"/>
    <w:rsid w:val="008A5D79"/>
    <w:rsid w:val="008A6091"/>
    <w:rsid w:val="008A642D"/>
    <w:rsid w:val="008A64BF"/>
    <w:rsid w:val="008A6579"/>
    <w:rsid w:val="008A66F0"/>
    <w:rsid w:val="008A671E"/>
    <w:rsid w:val="008A6782"/>
    <w:rsid w:val="008A67B3"/>
    <w:rsid w:val="008A67C0"/>
    <w:rsid w:val="008A6917"/>
    <w:rsid w:val="008A6A03"/>
    <w:rsid w:val="008A6A35"/>
    <w:rsid w:val="008A6A81"/>
    <w:rsid w:val="008A6BE4"/>
    <w:rsid w:val="008A6FD5"/>
    <w:rsid w:val="008A70CC"/>
    <w:rsid w:val="008A7141"/>
    <w:rsid w:val="008A7195"/>
    <w:rsid w:val="008A7212"/>
    <w:rsid w:val="008A725A"/>
    <w:rsid w:val="008A72FC"/>
    <w:rsid w:val="008A73FE"/>
    <w:rsid w:val="008A741C"/>
    <w:rsid w:val="008A7495"/>
    <w:rsid w:val="008A75C3"/>
    <w:rsid w:val="008A761B"/>
    <w:rsid w:val="008A7695"/>
    <w:rsid w:val="008A76B4"/>
    <w:rsid w:val="008A77A3"/>
    <w:rsid w:val="008A77A6"/>
    <w:rsid w:val="008A77F5"/>
    <w:rsid w:val="008A795B"/>
    <w:rsid w:val="008A79F6"/>
    <w:rsid w:val="008A7A2B"/>
    <w:rsid w:val="008A7A6B"/>
    <w:rsid w:val="008A7C5F"/>
    <w:rsid w:val="008A7D16"/>
    <w:rsid w:val="008A7D73"/>
    <w:rsid w:val="008A7E5D"/>
    <w:rsid w:val="008A7F0A"/>
    <w:rsid w:val="008A7F0E"/>
    <w:rsid w:val="008A7F75"/>
    <w:rsid w:val="008B0178"/>
    <w:rsid w:val="008B0331"/>
    <w:rsid w:val="008B03C4"/>
    <w:rsid w:val="008B03FF"/>
    <w:rsid w:val="008B0525"/>
    <w:rsid w:val="008B05E1"/>
    <w:rsid w:val="008B07C0"/>
    <w:rsid w:val="008B0835"/>
    <w:rsid w:val="008B0881"/>
    <w:rsid w:val="008B0967"/>
    <w:rsid w:val="008B09AA"/>
    <w:rsid w:val="008B0A24"/>
    <w:rsid w:val="008B0A9B"/>
    <w:rsid w:val="008B0E12"/>
    <w:rsid w:val="008B0F1A"/>
    <w:rsid w:val="008B10A2"/>
    <w:rsid w:val="008B10FB"/>
    <w:rsid w:val="008B11BF"/>
    <w:rsid w:val="008B1597"/>
    <w:rsid w:val="008B161B"/>
    <w:rsid w:val="008B1665"/>
    <w:rsid w:val="008B17CF"/>
    <w:rsid w:val="008B1840"/>
    <w:rsid w:val="008B18DD"/>
    <w:rsid w:val="008B1907"/>
    <w:rsid w:val="008B1C4A"/>
    <w:rsid w:val="008B1C9F"/>
    <w:rsid w:val="008B1D7F"/>
    <w:rsid w:val="008B1DEF"/>
    <w:rsid w:val="008B1EDB"/>
    <w:rsid w:val="008B1F37"/>
    <w:rsid w:val="008B1F55"/>
    <w:rsid w:val="008B20A6"/>
    <w:rsid w:val="008B216D"/>
    <w:rsid w:val="008B2208"/>
    <w:rsid w:val="008B2295"/>
    <w:rsid w:val="008B22C7"/>
    <w:rsid w:val="008B2405"/>
    <w:rsid w:val="008B2574"/>
    <w:rsid w:val="008B2615"/>
    <w:rsid w:val="008B26A0"/>
    <w:rsid w:val="008B2749"/>
    <w:rsid w:val="008B283A"/>
    <w:rsid w:val="008B2934"/>
    <w:rsid w:val="008B29DE"/>
    <w:rsid w:val="008B2C14"/>
    <w:rsid w:val="008B2C3B"/>
    <w:rsid w:val="008B2FA8"/>
    <w:rsid w:val="008B300B"/>
    <w:rsid w:val="008B3041"/>
    <w:rsid w:val="008B3237"/>
    <w:rsid w:val="008B329B"/>
    <w:rsid w:val="008B3323"/>
    <w:rsid w:val="008B3351"/>
    <w:rsid w:val="008B33DA"/>
    <w:rsid w:val="008B381B"/>
    <w:rsid w:val="008B384A"/>
    <w:rsid w:val="008B384E"/>
    <w:rsid w:val="008B39E3"/>
    <w:rsid w:val="008B3AC9"/>
    <w:rsid w:val="008B3B1F"/>
    <w:rsid w:val="008B3B6A"/>
    <w:rsid w:val="008B3B6E"/>
    <w:rsid w:val="008B3BFD"/>
    <w:rsid w:val="008B3C99"/>
    <w:rsid w:val="008B3DDD"/>
    <w:rsid w:val="008B3E47"/>
    <w:rsid w:val="008B3E48"/>
    <w:rsid w:val="008B4597"/>
    <w:rsid w:val="008B4643"/>
    <w:rsid w:val="008B47C5"/>
    <w:rsid w:val="008B47F8"/>
    <w:rsid w:val="008B4889"/>
    <w:rsid w:val="008B48B0"/>
    <w:rsid w:val="008B4A19"/>
    <w:rsid w:val="008B4A47"/>
    <w:rsid w:val="008B4AE6"/>
    <w:rsid w:val="008B4BA8"/>
    <w:rsid w:val="008B4C40"/>
    <w:rsid w:val="008B4CB5"/>
    <w:rsid w:val="008B4D05"/>
    <w:rsid w:val="008B4D6B"/>
    <w:rsid w:val="008B4DB9"/>
    <w:rsid w:val="008B4DC5"/>
    <w:rsid w:val="008B4E05"/>
    <w:rsid w:val="008B4E50"/>
    <w:rsid w:val="008B50B1"/>
    <w:rsid w:val="008B5160"/>
    <w:rsid w:val="008B5179"/>
    <w:rsid w:val="008B52BC"/>
    <w:rsid w:val="008B54F3"/>
    <w:rsid w:val="008B54FD"/>
    <w:rsid w:val="008B5505"/>
    <w:rsid w:val="008B5655"/>
    <w:rsid w:val="008B5661"/>
    <w:rsid w:val="008B587C"/>
    <w:rsid w:val="008B5B07"/>
    <w:rsid w:val="008B5B37"/>
    <w:rsid w:val="008B5BFB"/>
    <w:rsid w:val="008B5D0F"/>
    <w:rsid w:val="008B6228"/>
    <w:rsid w:val="008B6246"/>
    <w:rsid w:val="008B626F"/>
    <w:rsid w:val="008B639F"/>
    <w:rsid w:val="008B6523"/>
    <w:rsid w:val="008B672D"/>
    <w:rsid w:val="008B683E"/>
    <w:rsid w:val="008B690E"/>
    <w:rsid w:val="008B6A42"/>
    <w:rsid w:val="008B6CA4"/>
    <w:rsid w:val="008B6DD9"/>
    <w:rsid w:val="008B7091"/>
    <w:rsid w:val="008B7207"/>
    <w:rsid w:val="008B72D9"/>
    <w:rsid w:val="008B73AA"/>
    <w:rsid w:val="008B73F1"/>
    <w:rsid w:val="008B74EC"/>
    <w:rsid w:val="008B751E"/>
    <w:rsid w:val="008B7733"/>
    <w:rsid w:val="008B79AF"/>
    <w:rsid w:val="008B7A18"/>
    <w:rsid w:val="008B7C3B"/>
    <w:rsid w:val="008B7CF5"/>
    <w:rsid w:val="008B7FFD"/>
    <w:rsid w:val="008C00C6"/>
    <w:rsid w:val="008C00EB"/>
    <w:rsid w:val="008C01FB"/>
    <w:rsid w:val="008C02F1"/>
    <w:rsid w:val="008C054A"/>
    <w:rsid w:val="008C0927"/>
    <w:rsid w:val="008C0929"/>
    <w:rsid w:val="008C09B7"/>
    <w:rsid w:val="008C09C8"/>
    <w:rsid w:val="008C09CD"/>
    <w:rsid w:val="008C0B1C"/>
    <w:rsid w:val="008C0B3C"/>
    <w:rsid w:val="008C0C77"/>
    <w:rsid w:val="008C0DC3"/>
    <w:rsid w:val="008C0E7E"/>
    <w:rsid w:val="008C0F27"/>
    <w:rsid w:val="008C0F46"/>
    <w:rsid w:val="008C0FC1"/>
    <w:rsid w:val="008C1025"/>
    <w:rsid w:val="008C11B1"/>
    <w:rsid w:val="008C1251"/>
    <w:rsid w:val="008C134F"/>
    <w:rsid w:val="008C169E"/>
    <w:rsid w:val="008C16D4"/>
    <w:rsid w:val="008C16F6"/>
    <w:rsid w:val="008C1726"/>
    <w:rsid w:val="008C18D6"/>
    <w:rsid w:val="008C199D"/>
    <w:rsid w:val="008C1A15"/>
    <w:rsid w:val="008C1F3D"/>
    <w:rsid w:val="008C2150"/>
    <w:rsid w:val="008C22A8"/>
    <w:rsid w:val="008C2333"/>
    <w:rsid w:val="008C251F"/>
    <w:rsid w:val="008C274C"/>
    <w:rsid w:val="008C2970"/>
    <w:rsid w:val="008C29EC"/>
    <w:rsid w:val="008C29F8"/>
    <w:rsid w:val="008C2A52"/>
    <w:rsid w:val="008C2AE0"/>
    <w:rsid w:val="008C2B21"/>
    <w:rsid w:val="008C2C61"/>
    <w:rsid w:val="008C2E04"/>
    <w:rsid w:val="008C2E90"/>
    <w:rsid w:val="008C2F02"/>
    <w:rsid w:val="008C2F28"/>
    <w:rsid w:val="008C2FEE"/>
    <w:rsid w:val="008C305E"/>
    <w:rsid w:val="008C3209"/>
    <w:rsid w:val="008C33BC"/>
    <w:rsid w:val="008C353A"/>
    <w:rsid w:val="008C354B"/>
    <w:rsid w:val="008C3735"/>
    <w:rsid w:val="008C3E3F"/>
    <w:rsid w:val="008C3E51"/>
    <w:rsid w:val="008C3F9E"/>
    <w:rsid w:val="008C3FC8"/>
    <w:rsid w:val="008C40E1"/>
    <w:rsid w:val="008C4203"/>
    <w:rsid w:val="008C4318"/>
    <w:rsid w:val="008C4342"/>
    <w:rsid w:val="008C43B7"/>
    <w:rsid w:val="008C4546"/>
    <w:rsid w:val="008C465C"/>
    <w:rsid w:val="008C47B3"/>
    <w:rsid w:val="008C49D5"/>
    <w:rsid w:val="008C4C43"/>
    <w:rsid w:val="008C52C9"/>
    <w:rsid w:val="008C5394"/>
    <w:rsid w:val="008C54D8"/>
    <w:rsid w:val="008C55C5"/>
    <w:rsid w:val="008C55E8"/>
    <w:rsid w:val="008C562E"/>
    <w:rsid w:val="008C56EF"/>
    <w:rsid w:val="008C57C4"/>
    <w:rsid w:val="008C580C"/>
    <w:rsid w:val="008C58EE"/>
    <w:rsid w:val="008C5B41"/>
    <w:rsid w:val="008C5BF1"/>
    <w:rsid w:val="008C5C50"/>
    <w:rsid w:val="008C5C6F"/>
    <w:rsid w:val="008C5D18"/>
    <w:rsid w:val="008C5D86"/>
    <w:rsid w:val="008C5E6E"/>
    <w:rsid w:val="008C6038"/>
    <w:rsid w:val="008C60D9"/>
    <w:rsid w:val="008C61FE"/>
    <w:rsid w:val="008C62EF"/>
    <w:rsid w:val="008C63DF"/>
    <w:rsid w:val="008C6538"/>
    <w:rsid w:val="008C6557"/>
    <w:rsid w:val="008C6569"/>
    <w:rsid w:val="008C6586"/>
    <w:rsid w:val="008C65BD"/>
    <w:rsid w:val="008C6782"/>
    <w:rsid w:val="008C67A5"/>
    <w:rsid w:val="008C67F4"/>
    <w:rsid w:val="008C6ABA"/>
    <w:rsid w:val="008C6B96"/>
    <w:rsid w:val="008C6CC7"/>
    <w:rsid w:val="008C6CDA"/>
    <w:rsid w:val="008C6F94"/>
    <w:rsid w:val="008C71D5"/>
    <w:rsid w:val="008C72E7"/>
    <w:rsid w:val="008C7303"/>
    <w:rsid w:val="008C73A5"/>
    <w:rsid w:val="008C7534"/>
    <w:rsid w:val="008C770D"/>
    <w:rsid w:val="008C7823"/>
    <w:rsid w:val="008C7990"/>
    <w:rsid w:val="008C79FB"/>
    <w:rsid w:val="008C7A08"/>
    <w:rsid w:val="008C7AC0"/>
    <w:rsid w:val="008C7AF6"/>
    <w:rsid w:val="008C7B5B"/>
    <w:rsid w:val="008C7B64"/>
    <w:rsid w:val="008C7C53"/>
    <w:rsid w:val="008C7F47"/>
    <w:rsid w:val="008D01FA"/>
    <w:rsid w:val="008D035A"/>
    <w:rsid w:val="008D03A6"/>
    <w:rsid w:val="008D077D"/>
    <w:rsid w:val="008D0A78"/>
    <w:rsid w:val="008D0BA6"/>
    <w:rsid w:val="008D0C47"/>
    <w:rsid w:val="008D0F6C"/>
    <w:rsid w:val="008D1031"/>
    <w:rsid w:val="008D108E"/>
    <w:rsid w:val="008D10D2"/>
    <w:rsid w:val="008D12D7"/>
    <w:rsid w:val="008D1483"/>
    <w:rsid w:val="008D1947"/>
    <w:rsid w:val="008D199B"/>
    <w:rsid w:val="008D1A68"/>
    <w:rsid w:val="008D1B88"/>
    <w:rsid w:val="008D1BC8"/>
    <w:rsid w:val="008D1BFD"/>
    <w:rsid w:val="008D1C20"/>
    <w:rsid w:val="008D1CCB"/>
    <w:rsid w:val="008D1D50"/>
    <w:rsid w:val="008D1F33"/>
    <w:rsid w:val="008D1F55"/>
    <w:rsid w:val="008D20CB"/>
    <w:rsid w:val="008D21BB"/>
    <w:rsid w:val="008D2337"/>
    <w:rsid w:val="008D244B"/>
    <w:rsid w:val="008D26ED"/>
    <w:rsid w:val="008D27EE"/>
    <w:rsid w:val="008D2888"/>
    <w:rsid w:val="008D299B"/>
    <w:rsid w:val="008D2AA4"/>
    <w:rsid w:val="008D2CC3"/>
    <w:rsid w:val="008D2E08"/>
    <w:rsid w:val="008D2E6B"/>
    <w:rsid w:val="008D3153"/>
    <w:rsid w:val="008D31F3"/>
    <w:rsid w:val="008D34FD"/>
    <w:rsid w:val="008D3504"/>
    <w:rsid w:val="008D3549"/>
    <w:rsid w:val="008D3659"/>
    <w:rsid w:val="008D3739"/>
    <w:rsid w:val="008D374A"/>
    <w:rsid w:val="008D39E1"/>
    <w:rsid w:val="008D3A12"/>
    <w:rsid w:val="008D3B59"/>
    <w:rsid w:val="008D3BB4"/>
    <w:rsid w:val="008D3EE3"/>
    <w:rsid w:val="008D3F28"/>
    <w:rsid w:val="008D3F41"/>
    <w:rsid w:val="008D3F66"/>
    <w:rsid w:val="008D4103"/>
    <w:rsid w:val="008D418D"/>
    <w:rsid w:val="008D41DF"/>
    <w:rsid w:val="008D4312"/>
    <w:rsid w:val="008D4456"/>
    <w:rsid w:val="008D47D7"/>
    <w:rsid w:val="008D493C"/>
    <w:rsid w:val="008D4999"/>
    <w:rsid w:val="008D4ADD"/>
    <w:rsid w:val="008D4F79"/>
    <w:rsid w:val="008D512C"/>
    <w:rsid w:val="008D51B8"/>
    <w:rsid w:val="008D5360"/>
    <w:rsid w:val="008D5404"/>
    <w:rsid w:val="008D543A"/>
    <w:rsid w:val="008D5609"/>
    <w:rsid w:val="008D577D"/>
    <w:rsid w:val="008D57FB"/>
    <w:rsid w:val="008D5807"/>
    <w:rsid w:val="008D5A38"/>
    <w:rsid w:val="008D5A86"/>
    <w:rsid w:val="008D5AF1"/>
    <w:rsid w:val="008D5B59"/>
    <w:rsid w:val="008D5B81"/>
    <w:rsid w:val="008D5BAE"/>
    <w:rsid w:val="008D5E4F"/>
    <w:rsid w:val="008D5EA2"/>
    <w:rsid w:val="008D6045"/>
    <w:rsid w:val="008D60DE"/>
    <w:rsid w:val="008D616F"/>
    <w:rsid w:val="008D6172"/>
    <w:rsid w:val="008D6306"/>
    <w:rsid w:val="008D6360"/>
    <w:rsid w:val="008D6520"/>
    <w:rsid w:val="008D65F0"/>
    <w:rsid w:val="008D6653"/>
    <w:rsid w:val="008D68D8"/>
    <w:rsid w:val="008D6C4B"/>
    <w:rsid w:val="008D6F30"/>
    <w:rsid w:val="008D71E9"/>
    <w:rsid w:val="008D72C3"/>
    <w:rsid w:val="008D7517"/>
    <w:rsid w:val="008D752D"/>
    <w:rsid w:val="008D753C"/>
    <w:rsid w:val="008D7574"/>
    <w:rsid w:val="008D75BA"/>
    <w:rsid w:val="008D75D3"/>
    <w:rsid w:val="008D77A3"/>
    <w:rsid w:val="008D7803"/>
    <w:rsid w:val="008D7825"/>
    <w:rsid w:val="008D7A23"/>
    <w:rsid w:val="008D7A61"/>
    <w:rsid w:val="008D7B8E"/>
    <w:rsid w:val="008D7C1B"/>
    <w:rsid w:val="008D7C23"/>
    <w:rsid w:val="008D7CF1"/>
    <w:rsid w:val="008D7D68"/>
    <w:rsid w:val="008D7DD1"/>
    <w:rsid w:val="008D7DE7"/>
    <w:rsid w:val="008D7F1B"/>
    <w:rsid w:val="008D7F9E"/>
    <w:rsid w:val="008E01AF"/>
    <w:rsid w:val="008E05CF"/>
    <w:rsid w:val="008E060C"/>
    <w:rsid w:val="008E0634"/>
    <w:rsid w:val="008E06B2"/>
    <w:rsid w:val="008E0769"/>
    <w:rsid w:val="008E07C1"/>
    <w:rsid w:val="008E0833"/>
    <w:rsid w:val="008E086B"/>
    <w:rsid w:val="008E08D1"/>
    <w:rsid w:val="008E0924"/>
    <w:rsid w:val="008E09E2"/>
    <w:rsid w:val="008E0AC3"/>
    <w:rsid w:val="008E0B27"/>
    <w:rsid w:val="008E0D8E"/>
    <w:rsid w:val="008E0EB1"/>
    <w:rsid w:val="008E1008"/>
    <w:rsid w:val="008E101B"/>
    <w:rsid w:val="008E1145"/>
    <w:rsid w:val="008E1149"/>
    <w:rsid w:val="008E1256"/>
    <w:rsid w:val="008E12CC"/>
    <w:rsid w:val="008E12D5"/>
    <w:rsid w:val="008E132D"/>
    <w:rsid w:val="008E15AF"/>
    <w:rsid w:val="008E15BD"/>
    <w:rsid w:val="008E1605"/>
    <w:rsid w:val="008E16F8"/>
    <w:rsid w:val="008E17BA"/>
    <w:rsid w:val="008E17F4"/>
    <w:rsid w:val="008E1819"/>
    <w:rsid w:val="008E181B"/>
    <w:rsid w:val="008E1852"/>
    <w:rsid w:val="008E185A"/>
    <w:rsid w:val="008E18DF"/>
    <w:rsid w:val="008E19FA"/>
    <w:rsid w:val="008E1A76"/>
    <w:rsid w:val="008E1A8E"/>
    <w:rsid w:val="008E1C77"/>
    <w:rsid w:val="008E1DC4"/>
    <w:rsid w:val="008E222F"/>
    <w:rsid w:val="008E22EA"/>
    <w:rsid w:val="008E23F9"/>
    <w:rsid w:val="008E240D"/>
    <w:rsid w:val="008E2507"/>
    <w:rsid w:val="008E25D3"/>
    <w:rsid w:val="008E2646"/>
    <w:rsid w:val="008E265C"/>
    <w:rsid w:val="008E290A"/>
    <w:rsid w:val="008E290F"/>
    <w:rsid w:val="008E29A5"/>
    <w:rsid w:val="008E29C2"/>
    <w:rsid w:val="008E2AA5"/>
    <w:rsid w:val="008E2D4E"/>
    <w:rsid w:val="008E2DA6"/>
    <w:rsid w:val="008E2EC2"/>
    <w:rsid w:val="008E2F00"/>
    <w:rsid w:val="008E2F0F"/>
    <w:rsid w:val="008E2F5E"/>
    <w:rsid w:val="008E2F9D"/>
    <w:rsid w:val="008E3142"/>
    <w:rsid w:val="008E327C"/>
    <w:rsid w:val="008E3347"/>
    <w:rsid w:val="008E354B"/>
    <w:rsid w:val="008E3679"/>
    <w:rsid w:val="008E36DF"/>
    <w:rsid w:val="008E36E5"/>
    <w:rsid w:val="008E36E7"/>
    <w:rsid w:val="008E38D3"/>
    <w:rsid w:val="008E3A14"/>
    <w:rsid w:val="008E3A43"/>
    <w:rsid w:val="008E3A49"/>
    <w:rsid w:val="008E3B37"/>
    <w:rsid w:val="008E3B38"/>
    <w:rsid w:val="008E3B98"/>
    <w:rsid w:val="008E3BAF"/>
    <w:rsid w:val="008E3BDE"/>
    <w:rsid w:val="008E3C1E"/>
    <w:rsid w:val="008E3F1C"/>
    <w:rsid w:val="008E3FCC"/>
    <w:rsid w:val="008E410A"/>
    <w:rsid w:val="008E4262"/>
    <w:rsid w:val="008E4518"/>
    <w:rsid w:val="008E4568"/>
    <w:rsid w:val="008E4680"/>
    <w:rsid w:val="008E4747"/>
    <w:rsid w:val="008E476C"/>
    <w:rsid w:val="008E47F7"/>
    <w:rsid w:val="008E48EA"/>
    <w:rsid w:val="008E4A2E"/>
    <w:rsid w:val="008E4C83"/>
    <w:rsid w:val="008E4E88"/>
    <w:rsid w:val="008E4E90"/>
    <w:rsid w:val="008E4F46"/>
    <w:rsid w:val="008E500F"/>
    <w:rsid w:val="008E50CD"/>
    <w:rsid w:val="008E5355"/>
    <w:rsid w:val="008E542E"/>
    <w:rsid w:val="008E54A9"/>
    <w:rsid w:val="008E567F"/>
    <w:rsid w:val="008E5859"/>
    <w:rsid w:val="008E58C4"/>
    <w:rsid w:val="008E5AA1"/>
    <w:rsid w:val="008E5ACA"/>
    <w:rsid w:val="008E5B65"/>
    <w:rsid w:val="008E5B73"/>
    <w:rsid w:val="008E5D09"/>
    <w:rsid w:val="008E5EBC"/>
    <w:rsid w:val="008E5F47"/>
    <w:rsid w:val="008E626B"/>
    <w:rsid w:val="008E6295"/>
    <w:rsid w:val="008E6608"/>
    <w:rsid w:val="008E6786"/>
    <w:rsid w:val="008E67B6"/>
    <w:rsid w:val="008E6908"/>
    <w:rsid w:val="008E6932"/>
    <w:rsid w:val="008E6B0C"/>
    <w:rsid w:val="008E6B4F"/>
    <w:rsid w:val="008E6D03"/>
    <w:rsid w:val="008E6D33"/>
    <w:rsid w:val="008E6D7B"/>
    <w:rsid w:val="008E6E6F"/>
    <w:rsid w:val="008E6E81"/>
    <w:rsid w:val="008E6ED0"/>
    <w:rsid w:val="008E6ED5"/>
    <w:rsid w:val="008E6F58"/>
    <w:rsid w:val="008E6F5A"/>
    <w:rsid w:val="008E7113"/>
    <w:rsid w:val="008E715E"/>
    <w:rsid w:val="008E71AB"/>
    <w:rsid w:val="008E7260"/>
    <w:rsid w:val="008E7489"/>
    <w:rsid w:val="008E74F4"/>
    <w:rsid w:val="008E7542"/>
    <w:rsid w:val="008E770E"/>
    <w:rsid w:val="008E7810"/>
    <w:rsid w:val="008E7B64"/>
    <w:rsid w:val="008E7BA2"/>
    <w:rsid w:val="008E7C1B"/>
    <w:rsid w:val="008E7C70"/>
    <w:rsid w:val="008E7CC4"/>
    <w:rsid w:val="008E7D81"/>
    <w:rsid w:val="008E7FDC"/>
    <w:rsid w:val="008F0056"/>
    <w:rsid w:val="008F02FF"/>
    <w:rsid w:val="008F0301"/>
    <w:rsid w:val="008F0322"/>
    <w:rsid w:val="008F0463"/>
    <w:rsid w:val="008F0567"/>
    <w:rsid w:val="008F05E3"/>
    <w:rsid w:val="008F05FF"/>
    <w:rsid w:val="008F064C"/>
    <w:rsid w:val="008F071A"/>
    <w:rsid w:val="008F0782"/>
    <w:rsid w:val="008F0874"/>
    <w:rsid w:val="008F0912"/>
    <w:rsid w:val="008F0994"/>
    <w:rsid w:val="008F0B1D"/>
    <w:rsid w:val="008F0BEE"/>
    <w:rsid w:val="008F0C0B"/>
    <w:rsid w:val="008F0D01"/>
    <w:rsid w:val="008F0E64"/>
    <w:rsid w:val="008F0FDB"/>
    <w:rsid w:val="008F101F"/>
    <w:rsid w:val="008F112E"/>
    <w:rsid w:val="008F1196"/>
    <w:rsid w:val="008F11C7"/>
    <w:rsid w:val="008F11F9"/>
    <w:rsid w:val="008F1564"/>
    <w:rsid w:val="008F1572"/>
    <w:rsid w:val="008F1615"/>
    <w:rsid w:val="008F16E1"/>
    <w:rsid w:val="008F1800"/>
    <w:rsid w:val="008F18B2"/>
    <w:rsid w:val="008F1976"/>
    <w:rsid w:val="008F1A33"/>
    <w:rsid w:val="008F1D85"/>
    <w:rsid w:val="008F1FCD"/>
    <w:rsid w:val="008F2054"/>
    <w:rsid w:val="008F20A9"/>
    <w:rsid w:val="008F2189"/>
    <w:rsid w:val="008F2531"/>
    <w:rsid w:val="008F25CD"/>
    <w:rsid w:val="008F25F9"/>
    <w:rsid w:val="008F27F9"/>
    <w:rsid w:val="008F2931"/>
    <w:rsid w:val="008F2A01"/>
    <w:rsid w:val="008F2A03"/>
    <w:rsid w:val="008F2AA6"/>
    <w:rsid w:val="008F2AFA"/>
    <w:rsid w:val="008F2BB2"/>
    <w:rsid w:val="008F2BE9"/>
    <w:rsid w:val="008F2CFE"/>
    <w:rsid w:val="008F2DCF"/>
    <w:rsid w:val="008F2E18"/>
    <w:rsid w:val="008F2EBC"/>
    <w:rsid w:val="008F30D0"/>
    <w:rsid w:val="008F3246"/>
    <w:rsid w:val="008F3386"/>
    <w:rsid w:val="008F343B"/>
    <w:rsid w:val="008F3772"/>
    <w:rsid w:val="008F37C7"/>
    <w:rsid w:val="008F394A"/>
    <w:rsid w:val="008F3A2E"/>
    <w:rsid w:val="008F3A54"/>
    <w:rsid w:val="008F3A60"/>
    <w:rsid w:val="008F3A79"/>
    <w:rsid w:val="008F3AB2"/>
    <w:rsid w:val="008F3ACB"/>
    <w:rsid w:val="008F3B67"/>
    <w:rsid w:val="008F3B9D"/>
    <w:rsid w:val="008F3D71"/>
    <w:rsid w:val="008F41E9"/>
    <w:rsid w:val="008F42E0"/>
    <w:rsid w:val="008F430C"/>
    <w:rsid w:val="008F438C"/>
    <w:rsid w:val="008F4414"/>
    <w:rsid w:val="008F44F1"/>
    <w:rsid w:val="008F450A"/>
    <w:rsid w:val="008F454B"/>
    <w:rsid w:val="008F4559"/>
    <w:rsid w:val="008F48A6"/>
    <w:rsid w:val="008F48F4"/>
    <w:rsid w:val="008F4941"/>
    <w:rsid w:val="008F49F9"/>
    <w:rsid w:val="008F4A29"/>
    <w:rsid w:val="008F4A58"/>
    <w:rsid w:val="008F4B5A"/>
    <w:rsid w:val="008F4B99"/>
    <w:rsid w:val="008F4DCB"/>
    <w:rsid w:val="008F4E19"/>
    <w:rsid w:val="008F51E4"/>
    <w:rsid w:val="008F52A9"/>
    <w:rsid w:val="008F5353"/>
    <w:rsid w:val="008F53AC"/>
    <w:rsid w:val="008F53E9"/>
    <w:rsid w:val="008F54E1"/>
    <w:rsid w:val="008F585D"/>
    <w:rsid w:val="008F58A7"/>
    <w:rsid w:val="008F5BA4"/>
    <w:rsid w:val="008F5CBF"/>
    <w:rsid w:val="008F5D45"/>
    <w:rsid w:val="008F5D96"/>
    <w:rsid w:val="008F5F18"/>
    <w:rsid w:val="008F5F8C"/>
    <w:rsid w:val="008F5FAF"/>
    <w:rsid w:val="008F604A"/>
    <w:rsid w:val="008F6112"/>
    <w:rsid w:val="008F63BA"/>
    <w:rsid w:val="008F649A"/>
    <w:rsid w:val="008F655A"/>
    <w:rsid w:val="008F65DE"/>
    <w:rsid w:val="008F668C"/>
    <w:rsid w:val="008F6909"/>
    <w:rsid w:val="008F6935"/>
    <w:rsid w:val="008F6B59"/>
    <w:rsid w:val="008F6BC0"/>
    <w:rsid w:val="008F6C79"/>
    <w:rsid w:val="008F6D1C"/>
    <w:rsid w:val="008F6D79"/>
    <w:rsid w:val="008F6E5E"/>
    <w:rsid w:val="008F6EA0"/>
    <w:rsid w:val="008F6EB5"/>
    <w:rsid w:val="008F703F"/>
    <w:rsid w:val="008F712C"/>
    <w:rsid w:val="008F7147"/>
    <w:rsid w:val="008F715E"/>
    <w:rsid w:val="008F7225"/>
    <w:rsid w:val="008F7277"/>
    <w:rsid w:val="008F72E9"/>
    <w:rsid w:val="008F72ED"/>
    <w:rsid w:val="008F740C"/>
    <w:rsid w:val="008F741D"/>
    <w:rsid w:val="008F74AD"/>
    <w:rsid w:val="008F755B"/>
    <w:rsid w:val="008F7574"/>
    <w:rsid w:val="008F7615"/>
    <w:rsid w:val="008F7676"/>
    <w:rsid w:val="008F7872"/>
    <w:rsid w:val="008F78DD"/>
    <w:rsid w:val="008F7960"/>
    <w:rsid w:val="008F7A47"/>
    <w:rsid w:val="008F7A8E"/>
    <w:rsid w:val="008F7BA6"/>
    <w:rsid w:val="008F7CD9"/>
    <w:rsid w:val="008F7F8A"/>
    <w:rsid w:val="009000C2"/>
    <w:rsid w:val="0090019C"/>
    <w:rsid w:val="009002BC"/>
    <w:rsid w:val="009003A4"/>
    <w:rsid w:val="009004D8"/>
    <w:rsid w:val="00900552"/>
    <w:rsid w:val="00900632"/>
    <w:rsid w:val="00900652"/>
    <w:rsid w:val="009008AB"/>
    <w:rsid w:val="0090097A"/>
    <w:rsid w:val="00900A0F"/>
    <w:rsid w:val="00900A11"/>
    <w:rsid w:val="00900A7F"/>
    <w:rsid w:val="00900AEB"/>
    <w:rsid w:val="00900B42"/>
    <w:rsid w:val="00900C1F"/>
    <w:rsid w:val="00900C40"/>
    <w:rsid w:val="00900EE8"/>
    <w:rsid w:val="00900F52"/>
    <w:rsid w:val="0090103B"/>
    <w:rsid w:val="00901080"/>
    <w:rsid w:val="00901124"/>
    <w:rsid w:val="0090119E"/>
    <w:rsid w:val="009011EE"/>
    <w:rsid w:val="00901288"/>
    <w:rsid w:val="009013F9"/>
    <w:rsid w:val="009014AA"/>
    <w:rsid w:val="00901678"/>
    <w:rsid w:val="00901CE3"/>
    <w:rsid w:val="00901D56"/>
    <w:rsid w:val="00901EE3"/>
    <w:rsid w:val="00901EEF"/>
    <w:rsid w:val="009020A0"/>
    <w:rsid w:val="009020A9"/>
    <w:rsid w:val="009020E5"/>
    <w:rsid w:val="009021B9"/>
    <w:rsid w:val="009022E3"/>
    <w:rsid w:val="00902428"/>
    <w:rsid w:val="0090248C"/>
    <w:rsid w:val="00902537"/>
    <w:rsid w:val="009025FD"/>
    <w:rsid w:val="009027F3"/>
    <w:rsid w:val="00902AAA"/>
    <w:rsid w:val="00902D0F"/>
    <w:rsid w:val="00902D4D"/>
    <w:rsid w:val="0090308F"/>
    <w:rsid w:val="009030B4"/>
    <w:rsid w:val="0090314F"/>
    <w:rsid w:val="0090339B"/>
    <w:rsid w:val="009033B7"/>
    <w:rsid w:val="009033EE"/>
    <w:rsid w:val="00903530"/>
    <w:rsid w:val="0090359B"/>
    <w:rsid w:val="00903620"/>
    <w:rsid w:val="00903826"/>
    <w:rsid w:val="009038F9"/>
    <w:rsid w:val="00903958"/>
    <w:rsid w:val="00903962"/>
    <w:rsid w:val="00903A5E"/>
    <w:rsid w:val="00903B1E"/>
    <w:rsid w:val="00903C4E"/>
    <w:rsid w:val="00903C5C"/>
    <w:rsid w:val="00903CA5"/>
    <w:rsid w:val="00903EB9"/>
    <w:rsid w:val="00903F0D"/>
    <w:rsid w:val="00903F61"/>
    <w:rsid w:val="00903F89"/>
    <w:rsid w:val="0090441F"/>
    <w:rsid w:val="0090444E"/>
    <w:rsid w:val="009047AF"/>
    <w:rsid w:val="009048DC"/>
    <w:rsid w:val="00904905"/>
    <w:rsid w:val="0090497F"/>
    <w:rsid w:val="00904AEE"/>
    <w:rsid w:val="00904B51"/>
    <w:rsid w:val="00904D81"/>
    <w:rsid w:val="00904E90"/>
    <w:rsid w:val="00904EA6"/>
    <w:rsid w:val="00904F6A"/>
    <w:rsid w:val="009051B8"/>
    <w:rsid w:val="00905370"/>
    <w:rsid w:val="00905650"/>
    <w:rsid w:val="0090587E"/>
    <w:rsid w:val="009059AF"/>
    <w:rsid w:val="00905BF8"/>
    <w:rsid w:val="00905C99"/>
    <w:rsid w:val="00905DE1"/>
    <w:rsid w:val="00905EC6"/>
    <w:rsid w:val="00906155"/>
    <w:rsid w:val="00906253"/>
    <w:rsid w:val="0090627C"/>
    <w:rsid w:val="0090643D"/>
    <w:rsid w:val="00906573"/>
    <w:rsid w:val="00906577"/>
    <w:rsid w:val="0090657D"/>
    <w:rsid w:val="009066D2"/>
    <w:rsid w:val="00906B3E"/>
    <w:rsid w:val="00906B8C"/>
    <w:rsid w:val="00906BE2"/>
    <w:rsid w:val="00906C24"/>
    <w:rsid w:val="00906CF0"/>
    <w:rsid w:val="00906D9E"/>
    <w:rsid w:val="00907047"/>
    <w:rsid w:val="00907220"/>
    <w:rsid w:val="00907407"/>
    <w:rsid w:val="009075DF"/>
    <w:rsid w:val="00907697"/>
    <w:rsid w:val="009077D9"/>
    <w:rsid w:val="009079F3"/>
    <w:rsid w:val="00907A57"/>
    <w:rsid w:val="00907A64"/>
    <w:rsid w:val="00907A83"/>
    <w:rsid w:val="00907B3A"/>
    <w:rsid w:val="00907C19"/>
    <w:rsid w:val="00907C4A"/>
    <w:rsid w:val="00907C56"/>
    <w:rsid w:val="00907D91"/>
    <w:rsid w:val="00907EA6"/>
    <w:rsid w:val="00907FA7"/>
    <w:rsid w:val="00910057"/>
    <w:rsid w:val="009100C5"/>
    <w:rsid w:val="009101EE"/>
    <w:rsid w:val="00910269"/>
    <w:rsid w:val="009102C4"/>
    <w:rsid w:val="00910487"/>
    <w:rsid w:val="00910568"/>
    <w:rsid w:val="0091069A"/>
    <w:rsid w:val="00910968"/>
    <w:rsid w:val="00910BAD"/>
    <w:rsid w:val="00910C29"/>
    <w:rsid w:val="00910CD6"/>
    <w:rsid w:val="00910DE6"/>
    <w:rsid w:val="00910E7D"/>
    <w:rsid w:val="00910EDB"/>
    <w:rsid w:val="0091112E"/>
    <w:rsid w:val="0091124D"/>
    <w:rsid w:val="00911384"/>
    <w:rsid w:val="009113C1"/>
    <w:rsid w:val="009114F8"/>
    <w:rsid w:val="009116CE"/>
    <w:rsid w:val="009117F1"/>
    <w:rsid w:val="009118EA"/>
    <w:rsid w:val="00911A85"/>
    <w:rsid w:val="00911CC4"/>
    <w:rsid w:val="00911FDD"/>
    <w:rsid w:val="009120F5"/>
    <w:rsid w:val="00912144"/>
    <w:rsid w:val="00912550"/>
    <w:rsid w:val="0091257A"/>
    <w:rsid w:val="009125AB"/>
    <w:rsid w:val="00912612"/>
    <w:rsid w:val="00912731"/>
    <w:rsid w:val="0091299A"/>
    <w:rsid w:val="00912B20"/>
    <w:rsid w:val="00912C14"/>
    <w:rsid w:val="00912C77"/>
    <w:rsid w:val="00912CAC"/>
    <w:rsid w:val="00912D29"/>
    <w:rsid w:val="00912E64"/>
    <w:rsid w:val="00912E9E"/>
    <w:rsid w:val="009130DA"/>
    <w:rsid w:val="009130E8"/>
    <w:rsid w:val="009131BC"/>
    <w:rsid w:val="009131D7"/>
    <w:rsid w:val="0091324F"/>
    <w:rsid w:val="0091325E"/>
    <w:rsid w:val="00913266"/>
    <w:rsid w:val="00913353"/>
    <w:rsid w:val="0091338B"/>
    <w:rsid w:val="0091350D"/>
    <w:rsid w:val="0091356E"/>
    <w:rsid w:val="009136C0"/>
    <w:rsid w:val="009136DD"/>
    <w:rsid w:val="009137C0"/>
    <w:rsid w:val="0091382B"/>
    <w:rsid w:val="00913907"/>
    <w:rsid w:val="00913A6D"/>
    <w:rsid w:val="00913B85"/>
    <w:rsid w:val="00913BA5"/>
    <w:rsid w:val="00913E4E"/>
    <w:rsid w:val="00914020"/>
    <w:rsid w:val="00914258"/>
    <w:rsid w:val="0091448F"/>
    <w:rsid w:val="00914551"/>
    <w:rsid w:val="009145C7"/>
    <w:rsid w:val="009145DE"/>
    <w:rsid w:val="009145E4"/>
    <w:rsid w:val="0091473D"/>
    <w:rsid w:val="009147F7"/>
    <w:rsid w:val="00914971"/>
    <w:rsid w:val="0091499C"/>
    <w:rsid w:val="00914AD7"/>
    <w:rsid w:val="00914B0A"/>
    <w:rsid w:val="00914CC9"/>
    <w:rsid w:val="00914CF5"/>
    <w:rsid w:val="00914CF9"/>
    <w:rsid w:val="00914D60"/>
    <w:rsid w:val="00914DCB"/>
    <w:rsid w:val="00914EA8"/>
    <w:rsid w:val="0091519B"/>
    <w:rsid w:val="009151E5"/>
    <w:rsid w:val="00915284"/>
    <w:rsid w:val="009152BF"/>
    <w:rsid w:val="00915406"/>
    <w:rsid w:val="0091545F"/>
    <w:rsid w:val="009157BB"/>
    <w:rsid w:val="00915806"/>
    <w:rsid w:val="00915936"/>
    <w:rsid w:val="00915B6A"/>
    <w:rsid w:val="00915F0C"/>
    <w:rsid w:val="00915F76"/>
    <w:rsid w:val="0091602C"/>
    <w:rsid w:val="0091607B"/>
    <w:rsid w:val="0091627D"/>
    <w:rsid w:val="009162CC"/>
    <w:rsid w:val="009162F9"/>
    <w:rsid w:val="009163E1"/>
    <w:rsid w:val="009163ED"/>
    <w:rsid w:val="00916599"/>
    <w:rsid w:val="00916896"/>
    <w:rsid w:val="009168FC"/>
    <w:rsid w:val="00916998"/>
    <w:rsid w:val="009169BB"/>
    <w:rsid w:val="00916A46"/>
    <w:rsid w:val="00916B27"/>
    <w:rsid w:val="00916B61"/>
    <w:rsid w:val="00916B89"/>
    <w:rsid w:val="00916D6C"/>
    <w:rsid w:val="00916DC6"/>
    <w:rsid w:val="00916E0F"/>
    <w:rsid w:val="00917179"/>
    <w:rsid w:val="009174BD"/>
    <w:rsid w:val="00917501"/>
    <w:rsid w:val="00917628"/>
    <w:rsid w:val="00917718"/>
    <w:rsid w:val="0091771D"/>
    <w:rsid w:val="00917864"/>
    <w:rsid w:val="0091799C"/>
    <w:rsid w:val="00917A5B"/>
    <w:rsid w:val="00917AFD"/>
    <w:rsid w:val="00917D26"/>
    <w:rsid w:val="0092006D"/>
    <w:rsid w:val="0092013A"/>
    <w:rsid w:val="009201B9"/>
    <w:rsid w:val="0092023B"/>
    <w:rsid w:val="00920388"/>
    <w:rsid w:val="00920399"/>
    <w:rsid w:val="009204B0"/>
    <w:rsid w:val="009204E4"/>
    <w:rsid w:val="00920655"/>
    <w:rsid w:val="00920692"/>
    <w:rsid w:val="00920803"/>
    <w:rsid w:val="00920873"/>
    <w:rsid w:val="00920954"/>
    <w:rsid w:val="00921046"/>
    <w:rsid w:val="0092115B"/>
    <w:rsid w:val="00921173"/>
    <w:rsid w:val="009211FE"/>
    <w:rsid w:val="00921299"/>
    <w:rsid w:val="0092135A"/>
    <w:rsid w:val="00921361"/>
    <w:rsid w:val="00921522"/>
    <w:rsid w:val="00921881"/>
    <w:rsid w:val="009218B2"/>
    <w:rsid w:val="009219AE"/>
    <w:rsid w:val="00921C42"/>
    <w:rsid w:val="00921CC8"/>
    <w:rsid w:val="00921E07"/>
    <w:rsid w:val="00921E13"/>
    <w:rsid w:val="00921FAE"/>
    <w:rsid w:val="00922049"/>
    <w:rsid w:val="00922101"/>
    <w:rsid w:val="009221DC"/>
    <w:rsid w:val="0092225D"/>
    <w:rsid w:val="00922458"/>
    <w:rsid w:val="009224A6"/>
    <w:rsid w:val="009225B5"/>
    <w:rsid w:val="00922879"/>
    <w:rsid w:val="009228A0"/>
    <w:rsid w:val="00922932"/>
    <w:rsid w:val="009229CC"/>
    <w:rsid w:val="00922E28"/>
    <w:rsid w:val="00922E7D"/>
    <w:rsid w:val="00922FBF"/>
    <w:rsid w:val="0092326F"/>
    <w:rsid w:val="00923370"/>
    <w:rsid w:val="00923444"/>
    <w:rsid w:val="00923535"/>
    <w:rsid w:val="00923776"/>
    <w:rsid w:val="00923929"/>
    <w:rsid w:val="00923A93"/>
    <w:rsid w:val="00923CF4"/>
    <w:rsid w:val="00923D5C"/>
    <w:rsid w:val="00923E31"/>
    <w:rsid w:val="00923F37"/>
    <w:rsid w:val="0092400E"/>
    <w:rsid w:val="00924377"/>
    <w:rsid w:val="009243E5"/>
    <w:rsid w:val="00924445"/>
    <w:rsid w:val="00924778"/>
    <w:rsid w:val="009248AA"/>
    <w:rsid w:val="009248BE"/>
    <w:rsid w:val="00924993"/>
    <w:rsid w:val="00924D1B"/>
    <w:rsid w:val="00924DA4"/>
    <w:rsid w:val="00924EB3"/>
    <w:rsid w:val="00924F03"/>
    <w:rsid w:val="0092514E"/>
    <w:rsid w:val="00925154"/>
    <w:rsid w:val="0092536E"/>
    <w:rsid w:val="00925456"/>
    <w:rsid w:val="009254AA"/>
    <w:rsid w:val="009254AB"/>
    <w:rsid w:val="00925631"/>
    <w:rsid w:val="00925769"/>
    <w:rsid w:val="009257AE"/>
    <w:rsid w:val="009258BC"/>
    <w:rsid w:val="00925951"/>
    <w:rsid w:val="009259F1"/>
    <w:rsid w:val="00925B0D"/>
    <w:rsid w:val="00925BF5"/>
    <w:rsid w:val="00925F41"/>
    <w:rsid w:val="009260F2"/>
    <w:rsid w:val="0092610C"/>
    <w:rsid w:val="00926145"/>
    <w:rsid w:val="00926218"/>
    <w:rsid w:val="00926787"/>
    <w:rsid w:val="00926863"/>
    <w:rsid w:val="00926883"/>
    <w:rsid w:val="00926BF7"/>
    <w:rsid w:val="00926C4E"/>
    <w:rsid w:val="00926D17"/>
    <w:rsid w:val="00926DC3"/>
    <w:rsid w:val="00926E53"/>
    <w:rsid w:val="00926F4C"/>
    <w:rsid w:val="00926F66"/>
    <w:rsid w:val="0092708A"/>
    <w:rsid w:val="0092709D"/>
    <w:rsid w:val="009270FA"/>
    <w:rsid w:val="009273F3"/>
    <w:rsid w:val="009273F5"/>
    <w:rsid w:val="00927555"/>
    <w:rsid w:val="009275FA"/>
    <w:rsid w:val="00927842"/>
    <w:rsid w:val="0092786C"/>
    <w:rsid w:val="00927AAA"/>
    <w:rsid w:val="00927ACB"/>
    <w:rsid w:val="00927BD3"/>
    <w:rsid w:val="00927DB3"/>
    <w:rsid w:val="00927E6F"/>
    <w:rsid w:val="00927F2C"/>
    <w:rsid w:val="00927F8D"/>
    <w:rsid w:val="00927FC3"/>
    <w:rsid w:val="00930034"/>
    <w:rsid w:val="009300DD"/>
    <w:rsid w:val="00930180"/>
    <w:rsid w:val="0093026B"/>
    <w:rsid w:val="0093028B"/>
    <w:rsid w:val="009302C5"/>
    <w:rsid w:val="00930348"/>
    <w:rsid w:val="00930394"/>
    <w:rsid w:val="00930512"/>
    <w:rsid w:val="0093052D"/>
    <w:rsid w:val="00930671"/>
    <w:rsid w:val="00930683"/>
    <w:rsid w:val="00930BE7"/>
    <w:rsid w:val="00930CB6"/>
    <w:rsid w:val="00930F72"/>
    <w:rsid w:val="0093109D"/>
    <w:rsid w:val="0093141F"/>
    <w:rsid w:val="009314A3"/>
    <w:rsid w:val="0093170E"/>
    <w:rsid w:val="00931851"/>
    <w:rsid w:val="00931C49"/>
    <w:rsid w:val="00931D7F"/>
    <w:rsid w:val="00931DBE"/>
    <w:rsid w:val="00931E0C"/>
    <w:rsid w:val="00931EB4"/>
    <w:rsid w:val="00931F71"/>
    <w:rsid w:val="009322DC"/>
    <w:rsid w:val="00932334"/>
    <w:rsid w:val="00932335"/>
    <w:rsid w:val="0093244C"/>
    <w:rsid w:val="00932627"/>
    <w:rsid w:val="009326F6"/>
    <w:rsid w:val="009329E7"/>
    <w:rsid w:val="00932AB9"/>
    <w:rsid w:val="00932C80"/>
    <w:rsid w:val="00932D84"/>
    <w:rsid w:val="00932DBF"/>
    <w:rsid w:val="00932F82"/>
    <w:rsid w:val="00932FF0"/>
    <w:rsid w:val="0093311E"/>
    <w:rsid w:val="009334CF"/>
    <w:rsid w:val="0093356B"/>
    <w:rsid w:val="0093389C"/>
    <w:rsid w:val="009339A2"/>
    <w:rsid w:val="009339A9"/>
    <w:rsid w:val="00933AAD"/>
    <w:rsid w:val="00933AE5"/>
    <w:rsid w:val="00933BC1"/>
    <w:rsid w:val="00933C97"/>
    <w:rsid w:val="00933D20"/>
    <w:rsid w:val="00933E47"/>
    <w:rsid w:val="00933FBA"/>
    <w:rsid w:val="00934021"/>
    <w:rsid w:val="009340E6"/>
    <w:rsid w:val="009341F3"/>
    <w:rsid w:val="00934248"/>
    <w:rsid w:val="00934330"/>
    <w:rsid w:val="009343B3"/>
    <w:rsid w:val="0093446C"/>
    <w:rsid w:val="00934579"/>
    <w:rsid w:val="00934669"/>
    <w:rsid w:val="00934717"/>
    <w:rsid w:val="009348A4"/>
    <w:rsid w:val="00934BD9"/>
    <w:rsid w:val="00934CE6"/>
    <w:rsid w:val="00934EC5"/>
    <w:rsid w:val="00934EDC"/>
    <w:rsid w:val="0093534E"/>
    <w:rsid w:val="0093553A"/>
    <w:rsid w:val="0093559D"/>
    <w:rsid w:val="009358E6"/>
    <w:rsid w:val="00935922"/>
    <w:rsid w:val="00935A34"/>
    <w:rsid w:val="00935A6A"/>
    <w:rsid w:val="00935B18"/>
    <w:rsid w:val="00935E7E"/>
    <w:rsid w:val="00935F5B"/>
    <w:rsid w:val="00936027"/>
    <w:rsid w:val="009362CE"/>
    <w:rsid w:val="009363A5"/>
    <w:rsid w:val="009363A7"/>
    <w:rsid w:val="009363CD"/>
    <w:rsid w:val="009367F6"/>
    <w:rsid w:val="009369A9"/>
    <w:rsid w:val="00936C3F"/>
    <w:rsid w:val="00936E52"/>
    <w:rsid w:val="00936F4B"/>
    <w:rsid w:val="0093713D"/>
    <w:rsid w:val="009371A9"/>
    <w:rsid w:val="00937303"/>
    <w:rsid w:val="009373AD"/>
    <w:rsid w:val="0093757D"/>
    <w:rsid w:val="00937658"/>
    <w:rsid w:val="009377B7"/>
    <w:rsid w:val="009378A2"/>
    <w:rsid w:val="00937919"/>
    <w:rsid w:val="00937982"/>
    <w:rsid w:val="00937A7A"/>
    <w:rsid w:val="00937ACE"/>
    <w:rsid w:val="00937C86"/>
    <w:rsid w:val="00937D51"/>
    <w:rsid w:val="00937EA6"/>
    <w:rsid w:val="009401EC"/>
    <w:rsid w:val="0094033B"/>
    <w:rsid w:val="00940391"/>
    <w:rsid w:val="0094049B"/>
    <w:rsid w:val="00940653"/>
    <w:rsid w:val="009406C9"/>
    <w:rsid w:val="009406EB"/>
    <w:rsid w:val="00940704"/>
    <w:rsid w:val="009407B1"/>
    <w:rsid w:val="00940906"/>
    <w:rsid w:val="0094099A"/>
    <w:rsid w:val="009409BD"/>
    <w:rsid w:val="00940CDE"/>
    <w:rsid w:val="00940F29"/>
    <w:rsid w:val="00940F4F"/>
    <w:rsid w:val="0094102E"/>
    <w:rsid w:val="0094103C"/>
    <w:rsid w:val="0094107F"/>
    <w:rsid w:val="0094128C"/>
    <w:rsid w:val="0094144D"/>
    <w:rsid w:val="009414A3"/>
    <w:rsid w:val="009414B4"/>
    <w:rsid w:val="00941562"/>
    <w:rsid w:val="009415EB"/>
    <w:rsid w:val="0094162D"/>
    <w:rsid w:val="009416C6"/>
    <w:rsid w:val="009416E9"/>
    <w:rsid w:val="00941780"/>
    <w:rsid w:val="00941830"/>
    <w:rsid w:val="009419EF"/>
    <w:rsid w:val="00941B00"/>
    <w:rsid w:val="00941C5A"/>
    <w:rsid w:val="00941CA5"/>
    <w:rsid w:val="00941CC2"/>
    <w:rsid w:val="00941CEF"/>
    <w:rsid w:val="00941D8C"/>
    <w:rsid w:val="00941E2C"/>
    <w:rsid w:val="00941E3C"/>
    <w:rsid w:val="0094203C"/>
    <w:rsid w:val="00942087"/>
    <w:rsid w:val="00942222"/>
    <w:rsid w:val="009422E5"/>
    <w:rsid w:val="0094248D"/>
    <w:rsid w:val="009426A4"/>
    <w:rsid w:val="00942A3A"/>
    <w:rsid w:val="00942BBD"/>
    <w:rsid w:val="00942C2D"/>
    <w:rsid w:val="00942C2F"/>
    <w:rsid w:val="00942D30"/>
    <w:rsid w:val="00943064"/>
    <w:rsid w:val="0094307E"/>
    <w:rsid w:val="00943139"/>
    <w:rsid w:val="009432F9"/>
    <w:rsid w:val="00943499"/>
    <w:rsid w:val="009434D1"/>
    <w:rsid w:val="009434D9"/>
    <w:rsid w:val="0094352B"/>
    <w:rsid w:val="0094362A"/>
    <w:rsid w:val="009436D6"/>
    <w:rsid w:val="00943725"/>
    <w:rsid w:val="0094392A"/>
    <w:rsid w:val="00943A18"/>
    <w:rsid w:val="00943A74"/>
    <w:rsid w:val="00943B3E"/>
    <w:rsid w:val="00943BDA"/>
    <w:rsid w:val="00943CBC"/>
    <w:rsid w:val="009441B8"/>
    <w:rsid w:val="0094426E"/>
    <w:rsid w:val="00944289"/>
    <w:rsid w:val="00944399"/>
    <w:rsid w:val="009445DD"/>
    <w:rsid w:val="0094460C"/>
    <w:rsid w:val="009446CF"/>
    <w:rsid w:val="00944A92"/>
    <w:rsid w:val="00944A9E"/>
    <w:rsid w:val="00944B18"/>
    <w:rsid w:val="00944B63"/>
    <w:rsid w:val="00944BBC"/>
    <w:rsid w:val="00944C50"/>
    <w:rsid w:val="00944ED8"/>
    <w:rsid w:val="00944FC7"/>
    <w:rsid w:val="00945098"/>
    <w:rsid w:val="00945113"/>
    <w:rsid w:val="0094513F"/>
    <w:rsid w:val="0094537F"/>
    <w:rsid w:val="009453C6"/>
    <w:rsid w:val="009454B6"/>
    <w:rsid w:val="00945744"/>
    <w:rsid w:val="009458E6"/>
    <w:rsid w:val="00945ABF"/>
    <w:rsid w:val="00945B24"/>
    <w:rsid w:val="00945DC9"/>
    <w:rsid w:val="00945ECB"/>
    <w:rsid w:val="00945EE9"/>
    <w:rsid w:val="00945F5E"/>
    <w:rsid w:val="00945F78"/>
    <w:rsid w:val="00945FFD"/>
    <w:rsid w:val="0094601E"/>
    <w:rsid w:val="0094640C"/>
    <w:rsid w:val="00946414"/>
    <w:rsid w:val="0094649F"/>
    <w:rsid w:val="00946518"/>
    <w:rsid w:val="00946573"/>
    <w:rsid w:val="00946768"/>
    <w:rsid w:val="009467C0"/>
    <w:rsid w:val="00946A27"/>
    <w:rsid w:val="00946BF1"/>
    <w:rsid w:val="00946CD4"/>
    <w:rsid w:val="00946FDA"/>
    <w:rsid w:val="0094710C"/>
    <w:rsid w:val="00947179"/>
    <w:rsid w:val="00947326"/>
    <w:rsid w:val="00947327"/>
    <w:rsid w:val="009473A8"/>
    <w:rsid w:val="00947425"/>
    <w:rsid w:val="0094743A"/>
    <w:rsid w:val="009477FD"/>
    <w:rsid w:val="00947CAD"/>
    <w:rsid w:val="00947D21"/>
    <w:rsid w:val="00947D56"/>
    <w:rsid w:val="00947D7F"/>
    <w:rsid w:val="00947E10"/>
    <w:rsid w:val="00947E9E"/>
    <w:rsid w:val="00947FE8"/>
    <w:rsid w:val="0095013D"/>
    <w:rsid w:val="0095032B"/>
    <w:rsid w:val="009503B5"/>
    <w:rsid w:val="0095065A"/>
    <w:rsid w:val="00950684"/>
    <w:rsid w:val="009506BC"/>
    <w:rsid w:val="009506D9"/>
    <w:rsid w:val="009508C1"/>
    <w:rsid w:val="00950A53"/>
    <w:rsid w:val="00950C57"/>
    <w:rsid w:val="00950C77"/>
    <w:rsid w:val="00950E5F"/>
    <w:rsid w:val="00950E9F"/>
    <w:rsid w:val="00950F8B"/>
    <w:rsid w:val="00951128"/>
    <w:rsid w:val="00951140"/>
    <w:rsid w:val="0095114A"/>
    <w:rsid w:val="00951183"/>
    <w:rsid w:val="0095118A"/>
    <w:rsid w:val="009511BD"/>
    <w:rsid w:val="00951414"/>
    <w:rsid w:val="00951415"/>
    <w:rsid w:val="0095142F"/>
    <w:rsid w:val="009515D2"/>
    <w:rsid w:val="00951653"/>
    <w:rsid w:val="009517E1"/>
    <w:rsid w:val="00951876"/>
    <w:rsid w:val="0095196F"/>
    <w:rsid w:val="00951994"/>
    <w:rsid w:val="00951AEF"/>
    <w:rsid w:val="00951B44"/>
    <w:rsid w:val="00951B7D"/>
    <w:rsid w:val="00951BE5"/>
    <w:rsid w:val="00951DCA"/>
    <w:rsid w:val="00951FF5"/>
    <w:rsid w:val="0095218F"/>
    <w:rsid w:val="009521BC"/>
    <w:rsid w:val="009522A7"/>
    <w:rsid w:val="0095239A"/>
    <w:rsid w:val="0095246A"/>
    <w:rsid w:val="0095255F"/>
    <w:rsid w:val="00952566"/>
    <w:rsid w:val="00952792"/>
    <w:rsid w:val="0095285A"/>
    <w:rsid w:val="009528D6"/>
    <w:rsid w:val="009529DF"/>
    <w:rsid w:val="00952A86"/>
    <w:rsid w:val="00952B5B"/>
    <w:rsid w:val="00952B90"/>
    <w:rsid w:val="00952BD8"/>
    <w:rsid w:val="00952BFF"/>
    <w:rsid w:val="00952C90"/>
    <w:rsid w:val="00952E55"/>
    <w:rsid w:val="00952E78"/>
    <w:rsid w:val="0095322A"/>
    <w:rsid w:val="0095330B"/>
    <w:rsid w:val="00953321"/>
    <w:rsid w:val="0095350F"/>
    <w:rsid w:val="009536F2"/>
    <w:rsid w:val="00953770"/>
    <w:rsid w:val="00953909"/>
    <w:rsid w:val="0095398F"/>
    <w:rsid w:val="00953BD4"/>
    <w:rsid w:val="00953EC0"/>
    <w:rsid w:val="00954020"/>
    <w:rsid w:val="009542D1"/>
    <w:rsid w:val="009544FD"/>
    <w:rsid w:val="0095450E"/>
    <w:rsid w:val="009545FD"/>
    <w:rsid w:val="00954768"/>
    <w:rsid w:val="00954771"/>
    <w:rsid w:val="00954863"/>
    <w:rsid w:val="00954931"/>
    <w:rsid w:val="009549BE"/>
    <w:rsid w:val="00954B85"/>
    <w:rsid w:val="00954CA1"/>
    <w:rsid w:val="00954E4E"/>
    <w:rsid w:val="00954E6C"/>
    <w:rsid w:val="00954E70"/>
    <w:rsid w:val="00954F48"/>
    <w:rsid w:val="009551A7"/>
    <w:rsid w:val="0095522A"/>
    <w:rsid w:val="0095526B"/>
    <w:rsid w:val="00955334"/>
    <w:rsid w:val="0095539A"/>
    <w:rsid w:val="0095554C"/>
    <w:rsid w:val="00955907"/>
    <w:rsid w:val="009559A2"/>
    <w:rsid w:val="009559EF"/>
    <w:rsid w:val="00955A0C"/>
    <w:rsid w:val="00955C3F"/>
    <w:rsid w:val="00955FE7"/>
    <w:rsid w:val="009560B5"/>
    <w:rsid w:val="009561B7"/>
    <w:rsid w:val="0095622E"/>
    <w:rsid w:val="00956249"/>
    <w:rsid w:val="009564B5"/>
    <w:rsid w:val="009564D1"/>
    <w:rsid w:val="009564E4"/>
    <w:rsid w:val="0095650E"/>
    <w:rsid w:val="00956599"/>
    <w:rsid w:val="00956753"/>
    <w:rsid w:val="0095677F"/>
    <w:rsid w:val="00956845"/>
    <w:rsid w:val="009569FC"/>
    <w:rsid w:val="00956B84"/>
    <w:rsid w:val="00956BE6"/>
    <w:rsid w:val="00956C1C"/>
    <w:rsid w:val="00956C28"/>
    <w:rsid w:val="00956E87"/>
    <w:rsid w:val="00956F47"/>
    <w:rsid w:val="00956F5B"/>
    <w:rsid w:val="0095706B"/>
    <w:rsid w:val="00957194"/>
    <w:rsid w:val="009571BA"/>
    <w:rsid w:val="00957254"/>
    <w:rsid w:val="009573B8"/>
    <w:rsid w:val="0095745E"/>
    <w:rsid w:val="009574B8"/>
    <w:rsid w:val="009575EA"/>
    <w:rsid w:val="0095766C"/>
    <w:rsid w:val="009577A0"/>
    <w:rsid w:val="0095796E"/>
    <w:rsid w:val="009579F4"/>
    <w:rsid w:val="00957BA3"/>
    <w:rsid w:val="00957E0C"/>
    <w:rsid w:val="00957E60"/>
    <w:rsid w:val="00957F46"/>
    <w:rsid w:val="00957FF8"/>
    <w:rsid w:val="00960257"/>
    <w:rsid w:val="00960422"/>
    <w:rsid w:val="00960433"/>
    <w:rsid w:val="0096047E"/>
    <w:rsid w:val="009604AA"/>
    <w:rsid w:val="009608C9"/>
    <w:rsid w:val="0096095C"/>
    <w:rsid w:val="009609CB"/>
    <w:rsid w:val="00960B75"/>
    <w:rsid w:val="00960BE7"/>
    <w:rsid w:val="00960C17"/>
    <w:rsid w:val="00960DA0"/>
    <w:rsid w:val="00961090"/>
    <w:rsid w:val="00961161"/>
    <w:rsid w:val="00961185"/>
    <w:rsid w:val="0096133A"/>
    <w:rsid w:val="009613EB"/>
    <w:rsid w:val="0096164D"/>
    <w:rsid w:val="0096184D"/>
    <w:rsid w:val="00961902"/>
    <w:rsid w:val="00961920"/>
    <w:rsid w:val="00961962"/>
    <w:rsid w:val="00961963"/>
    <w:rsid w:val="00961A23"/>
    <w:rsid w:val="00961B4B"/>
    <w:rsid w:val="00961BD2"/>
    <w:rsid w:val="00961CCC"/>
    <w:rsid w:val="00961E3E"/>
    <w:rsid w:val="00961ED2"/>
    <w:rsid w:val="00961F9D"/>
    <w:rsid w:val="00961FCA"/>
    <w:rsid w:val="009620A9"/>
    <w:rsid w:val="009621E9"/>
    <w:rsid w:val="00962320"/>
    <w:rsid w:val="00962615"/>
    <w:rsid w:val="00962641"/>
    <w:rsid w:val="009626C4"/>
    <w:rsid w:val="00962A56"/>
    <w:rsid w:val="00962C57"/>
    <w:rsid w:val="00962CA1"/>
    <w:rsid w:val="00962EC0"/>
    <w:rsid w:val="00963204"/>
    <w:rsid w:val="0096343C"/>
    <w:rsid w:val="0096348A"/>
    <w:rsid w:val="009634B1"/>
    <w:rsid w:val="009635BE"/>
    <w:rsid w:val="009635E0"/>
    <w:rsid w:val="00963646"/>
    <w:rsid w:val="00963917"/>
    <w:rsid w:val="00963A37"/>
    <w:rsid w:val="00963B5A"/>
    <w:rsid w:val="00963BF2"/>
    <w:rsid w:val="00963D0C"/>
    <w:rsid w:val="00963D19"/>
    <w:rsid w:val="00963D6F"/>
    <w:rsid w:val="00963DDE"/>
    <w:rsid w:val="00963EAE"/>
    <w:rsid w:val="00963F63"/>
    <w:rsid w:val="00963F89"/>
    <w:rsid w:val="00963FDB"/>
    <w:rsid w:val="0096411D"/>
    <w:rsid w:val="00964250"/>
    <w:rsid w:val="0096438E"/>
    <w:rsid w:val="009643E4"/>
    <w:rsid w:val="00964474"/>
    <w:rsid w:val="00964515"/>
    <w:rsid w:val="00964653"/>
    <w:rsid w:val="0096469E"/>
    <w:rsid w:val="009647EB"/>
    <w:rsid w:val="00964A1C"/>
    <w:rsid w:val="00964E2C"/>
    <w:rsid w:val="00964EAF"/>
    <w:rsid w:val="00964EBB"/>
    <w:rsid w:val="00964FA7"/>
    <w:rsid w:val="009650B7"/>
    <w:rsid w:val="00965333"/>
    <w:rsid w:val="00965368"/>
    <w:rsid w:val="0096539F"/>
    <w:rsid w:val="0096543C"/>
    <w:rsid w:val="00965529"/>
    <w:rsid w:val="0096566C"/>
    <w:rsid w:val="00965788"/>
    <w:rsid w:val="00965819"/>
    <w:rsid w:val="00965855"/>
    <w:rsid w:val="00965976"/>
    <w:rsid w:val="00965A8E"/>
    <w:rsid w:val="00965CA3"/>
    <w:rsid w:val="00965CC9"/>
    <w:rsid w:val="00965E3B"/>
    <w:rsid w:val="00966097"/>
    <w:rsid w:val="009662E4"/>
    <w:rsid w:val="009662F4"/>
    <w:rsid w:val="00966312"/>
    <w:rsid w:val="00966467"/>
    <w:rsid w:val="009664B5"/>
    <w:rsid w:val="00966542"/>
    <w:rsid w:val="009665CF"/>
    <w:rsid w:val="009665FD"/>
    <w:rsid w:val="00966725"/>
    <w:rsid w:val="00966732"/>
    <w:rsid w:val="009667BD"/>
    <w:rsid w:val="009667CB"/>
    <w:rsid w:val="009668B5"/>
    <w:rsid w:val="009668F4"/>
    <w:rsid w:val="0096694E"/>
    <w:rsid w:val="00966954"/>
    <w:rsid w:val="00966B1D"/>
    <w:rsid w:val="00966C07"/>
    <w:rsid w:val="00966CA1"/>
    <w:rsid w:val="00966D4C"/>
    <w:rsid w:val="00966E3B"/>
    <w:rsid w:val="00966F5A"/>
    <w:rsid w:val="00966FC3"/>
    <w:rsid w:val="00966FF0"/>
    <w:rsid w:val="0096706E"/>
    <w:rsid w:val="00967253"/>
    <w:rsid w:val="00967263"/>
    <w:rsid w:val="009672A1"/>
    <w:rsid w:val="00967564"/>
    <w:rsid w:val="00967682"/>
    <w:rsid w:val="009676F6"/>
    <w:rsid w:val="009678F2"/>
    <w:rsid w:val="009679B1"/>
    <w:rsid w:val="009679C1"/>
    <w:rsid w:val="009679DF"/>
    <w:rsid w:val="009679FA"/>
    <w:rsid w:val="00967AE6"/>
    <w:rsid w:val="00967B16"/>
    <w:rsid w:val="00967B69"/>
    <w:rsid w:val="00967C8E"/>
    <w:rsid w:val="00967E20"/>
    <w:rsid w:val="00967E33"/>
    <w:rsid w:val="00967E41"/>
    <w:rsid w:val="00967F9A"/>
    <w:rsid w:val="00967FF9"/>
    <w:rsid w:val="00970037"/>
    <w:rsid w:val="009700DD"/>
    <w:rsid w:val="009701BD"/>
    <w:rsid w:val="00970287"/>
    <w:rsid w:val="00970420"/>
    <w:rsid w:val="00970516"/>
    <w:rsid w:val="00970573"/>
    <w:rsid w:val="009705A1"/>
    <w:rsid w:val="0097069C"/>
    <w:rsid w:val="00970732"/>
    <w:rsid w:val="009707A0"/>
    <w:rsid w:val="009707D4"/>
    <w:rsid w:val="009708AC"/>
    <w:rsid w:val="00970A71"/>
    <w:rsid w:val="00970AD4"/>
    <w:rsid w:val="00970ADD"/>
    <w:rsid w:val="00970B1D"/>
    <w:rsid w:val="00970BB4"/>
    <w:rsid w:val="00970C3B"/>
    <w:rsid w:val="00970C79"/>
    <w:rsid w:val="00970C83"/>
    <w:rsid w:val="00970D7B"/>
    <w:rsid w:val="00970DDC"/>
    <w:rsid w:val="00970FA0"/>
    <w:rsid w:val="0097104A"/>
    <w:rsid w:val="009712C4"/>
    <w:rsid w:val="009713AA"/>
    <w:rsid w:val="009714C5"/>
    <w:rsid w:val="00971610"/>
    <w:rsid w:val="00971C85"/>
    <w:rsid w:val="00971CD4"/>
    <w:rsid w:val="00971E65"/>
    <w:rsid w:val="00971F47"/>
    <w:rsid w:val="00971FA2"/>
    <w:rsid w:val="00971FC7"/>
    <w:rsid w:val="00972043"/>
    <w:rsid w:val="00972060"/>
    <w:rsid w:val="0097209E"/>
    <w:rsid w:val="009723D2"/>
    <w:rsid w:val="009724C4"/>
    <w:rsid w:val="009724DD"/>
    <w:rsid w:val="00972560"/>
    <w:rsid w:val="009725DB"/>
    <w:rsid w:val="009727EE"/>
    <w:rsid w:val="0097288C"/>
    <w:rsid w:val="00972901"/>
    <w:rsid w:val="00972972"/>
    <w:rsid w:val="00972A9A"/>
    <w:rsid w:val="00972ABB"/>
    <w:rsid w:val="00972AFA"/>
    <w:rsid w:val="00972B89"/>
    <w:rsid w:val="00972BB2"/>
    <w:rsid w:val="00972D54"/>
    <w:rsid w:val="0097302D"/>
    <w:rsid w:val="0097307E"/>
    <w:rsid w:val="009730BC"/>
    <w:rsid w:val="0097319C"/>
    <w:rsid w:val="009731D5"/>
    <w:rsid w:val="0097354D"/>
    <w:rsid w:val="009735D8"/>
    <w:rsid w:val="00973781"/>
    <w:rsid w:val="00973C1B"/>
    <w:rsid w:val="00973C84"/>
    <w:rsid w:val="00973DAD"/>
    <w:rsid w:val="00973DDE"/>
    <w:rsid w:val="00973E33"/>
    <w:rsid w:val="00973E35"/>
    <w:rsid w:val="00973EAB"/>
    <w:rsid w:val="00973ED5"/>
    <w:rsid w:val="00973ED6"/>
    <w:rsid w:val="0097400C"/>
    <w:rsid w:val="00974042"/>
    <w:rsid w:val="009741CA"/>
    <w:rsid w:val="00974215"/>
    <w:rsid w:val="00974241"/>
    <w:rsid w:val="009742A4"/>
    <w:rsid w:val="009742DA"/>
    <w:rsid w:val="009743A1"/>
    <w:rsid w:val="00974558"/>
    <w:rsid w:val="009746DB"/>
    <w:rsid w:val="0097475C"/>
    <w:rsid w:val="009747C3"/>
    <w:rsid w:val="00974906"/>
    <w:rsid w:val="00974972"/>
    <w:rsid w:val="009749E0"/>
    <w:rsid w:val="00974A76"/>
    <w:rsid w:val="00974A8A"/>
    <w:rsid w:val="00974F3F"/>
    <w:rsid w:val="009750A3"/>
    <w:rsid w:val="009750DF"/>
    <w:rsid w:val="00975120"/>
    <w:rsid w:val="009753E1"/>
    <w:rsid w:val="00975523"/>
    <w:rsid w:val="0097557D"/>
    <w:rsid w:val="009756DA"/>
    <w:rsid w:val="00975783"/>
    <w:rsid w:val="009759B7"/>
    <w:rsid w:val="00975B23"/>
    <w:rsid w:val="00975B6B"/>
    <w:rsid w:val="00975BBE"/>
    <w:rsid w:val="00975D5C"/>
    <w:rsid w:val="00975DF0"/>
    <w:rsid w:val="00975DF5"/>
    <w:rsid w:val="00975EC1"/>
    <w:rsid w:val="00975F9F"/>
    <w:rsid w:val="00975FB4"/>
    <w:rsid w:val="009761F9"/>
    <w:rsid w:val="00976304"/>
    <w:rsid w:val="00976366"/>
    <w:rsid w:val="0097638E"/>
    <w:rsid w:val="009764B2"/>
    <w:rsid w:val="009766DC"/>
    <w:rsid w:val="009769F1"/>
    <w:rsid w:val="00976B0D"/>
    <w:rsid w:val="00976D34"/>
    <w:rsid w:val="00976DCC"/>
    <w:rsid w:val="00976E93"/>
    <w:rsid w:val="00976EAE"/>
    <w:rsid w:val="009770B7"/>
    <w:rsid w:val="00977199"/>
    <w:rsid w:val="0097743F"/>
    <w:rsid w:val="009774BC"/>
    <w:rsid w:val="009774CF"/>
    <w:rsid w:val="0097774B"/>
    <w:rsid w:val="009778DF"/>
    <w:rsid w:val="00977AB3"/>
    <w:rsid w:val="00977B93"/>
    <w:rsid w:val="00977CC0"/>
    <w:rsid w:val="00977CEE"/>
    <w:rsid w:val="00977F5A"/>
    <w:rsid w:val="009802E3"/>
    <w:rsid w:val="009808FD"/>
    <w:rsid w:val="0098099B"/>
    <w:rsid w:val="00980CC7"/>
    <w:rsid w:val="00980DA1"/>
    <w:rsid w:val="00980E13"/>
    <w:rsid w:val="00980F1E"/>
    <w:rsid w:val="00981385"/>
    <w:rsid w:val="0098139C"/>
    <w:rsid w:val="009813FA"/>
    <w:rsid w:val="00981576"/>
    <w:rsid w:val="009816BA"/>
    <w:rsid w:val="0098192D"/>
    <w:rsid w:val="00981C14"/>
    <w:rsid w:val="00981C39"/>
    <w:rsid w:val="00981CA9"/>
    <w:rsid w:val="00981D23"/>
    <w:rsid w:val="00981D38"/>
    <w:rsid w:val="00981DB6"/>
    <w:rsid w:val="00981F2F"/>
    <w:rsid w:val="009820ED"/>
    <w:rsid w:val="009820FA"/>
    <w:rsid w:val="009821D5"/>
    <w:rsid w:val="009821E5"/>
    <w:rsid w:val="00982296"/>
    <w:rsid w:val="00982732"/>
    <w:rsid w:val="0098276A"/>
    <w:rsid w:val="00982A08"/>
    <w:rsid w:val="00982C1D"/>
    <w:rsid w:val="00982CB7"/>
    <w:rsid w:val="00982ECB"/>
    <w:rsid w:val="00983407"/>
    <w:rsid w:val="0098344A"/>
    <w:rsid w:val="0098346A"/>
    <w:rsid w:val="00983486"/>
    <w:rsid w:val="00983517"/>
    <w:rsid w:val="009835C7"/>
    <w:rsid w:val="009836B1"/>
    <w:rsid w:val="00983734"/>
    <w:rsid w:val="009837E4"/>
    <w:rsid w:val="009838D3"/>
    <w:rsid w:val="00983A3B"/>
    <w:rsid w:val="00983C21"/>
    <w:rsid w:val="00983D0C"/>
    <w:rsid w:val="00983E27"/>
    <w:rsid w:val="00983F90"/>
    <w:rsid w:val="00984021"/>
    <w:rsid w:val="009840A9"/>
    <w:rsid w:val="00984233"/>
    <w:rsid w:val="0098437F"/>
    <w:rsid w:val="0098446A"/>
    <w:rsid w:val="00984477"/>
    <w:rsid w:val="009844A5"/>
    <w:rsid w:val="00984558"/>
    <w:rsid w:val="00984574"/>
    <w:rsid w:val="009845C8"/>
    <w:rsid w:val="009847E0"/>
    <w:rsid w:val="00984849"/>
    <w:rsid w:val="009848AB"/>
    <w:rsid w:val="00984A5F"/>
    <w:rsid w:val="00984BA2"/>
    <w:rsid w:val="00984BDD"/>
    <w:rsid w:val="00984D9D"/>
    <w:rsid w:val="00984E9F"/>
    <w:rsid w:val="00985017"/>
    <w:rsid w:val="0098510A"/>
    <w:rsid w:val="00985269"/>
    <w:rsid w:val="00985273"/>
    <w:rsid w:val="0098531E"/>
    <w:rsid w:val="00985431"/>
    <w:rsid w:val="00985456"/>
    <w:rsid w:val="00985485"/>
    <w:rsid w:val="009854FF"/>
    <w:rsid w:val="0098550F"/>
    <w:rsid w:val="00985516"/>
    <w:rsid w:val="0098556F"/>
    <w:rsid w:val="009855F7"/>
    <w:rsid w:val="00985604"/>
    <w:rsid w:val="009856D5"/>
    <w:rsid w:val="0098570B"/>
    <w:rsid w:val="009857E4"/>
    <w:rsid w:val="009858C3"/>
    <w:rsid w:val="00985999"/>
    <w:rsid w:val="00985A84"/>
    <w:rsid w:val="00985BAB"/>
    <w:rsid w:val="00985BD8"/>
    <w:rsid w:val="00985C5F"/>
    <w:rsid w:val="00985E24"/>
    <w:rsid w:val="00985E53"/>
    <w:rsid w:val="00986022"/>
    <w:rsid w:val="0098625B"/>
    <w:rsid w:val="00986308"/>
    <w:rsid w:val="009863E2"/>
    <w:rsid w:val="00986444"/>
    <w:rsid w:val="00986470"/>
    <w:rsid w:val="0098650B"/>
    <w:rsid w:val="00986742"/>
    <w:rsid w:val="009868C3"/>
    <w:rsid w:val="00986ABF"/>
    <w:rsid w:val="00986AF1"/>
    <w:rsid w:val="00986C6E"/>
    <w:rsid w:val="00986CBE"/>
    <w:rsid w:val="00986DA8"/>
    <w:rsid w:val="00986DB1"/>
    <w:rsid w:val="00986E3E"/>
    <w:rsid w:val="009871F9"/>
    <w:rsid w:val="00987260"/>
    <w:rsid w:val="009872E4"/>
    <w:rsid w:val="0098735F"/>
    <w:rsid w:val="00987376"/>
    <w:rsid w:val="0098739D"/>
    <w:rsid w:val="009873B6"/>
    <w:rsid w:val="0098740B"/>
    <w:rsid w:val="00987641"/>
    <w:rsid w:val="0098764B"/>
    <w:rsid w:val="0098767B"/>
    <w:rsid w:val="0098785D"/>
    <w:rsid w:val="00987A2B"/>
    <w:rsid w:val="00987AE7"/>
    <w:rsid w:val="00987B53"/>
    <w:rsid w:val="00987BEE"/>
    <w:rsid w:val="00987CBD"/>
    <w:rsid w:val="00987D3B"/>
    <w:rsid w:val="00987D81"/>
    <w:rsid w:val="00987DC6"/>
    <w:rsid w:val="00987F18"/>
    <w:rsid w:val="00987FEA"/>
    <w:rsid w:val="0099006C"/>
    <w:rsid w:val="00990279"/>
    <w:rsid w:val="0099039F"/>
    <w:rsid w:val="009906B3"/>
    <w:rsid w:val="009909C5"/>
    <w:rsid w:val="00990A65"/>
    <w:rsid w:val="00990AF7"/>
    <w:rsid w:val="00990C2A"/>
    <w:rsid w:val="00990CFB"/>
    <w:rsid w:val="00990D35"/>
    <w:rsid w:val="00990F6C"/>
    <w:rsid w:val="009910B8"/>
    <w:rsid w:val="0099138B"/>
    <w:rsid w:val="00991462"/>
    <w:rsid w:val="00991503"/>
    <w:rsid w:val="009915F9"/>
    <w:rsid w:val="009918EC"/>
    <w:rsid w:val="00991936"/>
    <w:rsid w:val="00991B23"/>
    <w:rsid w:val="00991C18"/>
    <w:rsid w:val="00991C9B"/>
    <w:rsid w:val="00991CD0"/>
    <w:rsid w:val="00991D7F"/>
    <w:rsid w:val="00991E2F"/>
    <w:rsid w:val="00991E4C"/>
    <w:rsid w:val="00992437"/>
    <w:rsid w:val="00992453"/>
    <w:rsid w:val="009924D9"/>
    <w:rsid w:val="009925A1"/>
    <w:rsid w:val="00992822"/>
    <w:rsid w:val="00992846"/>
    <w:rsid w:val="009928A5"/>
    <w:rsid w:val="00992956"/>
    <w:rsid w:val="00992A2E"/>
    <w:rsid w:val="00992ACB"/>
    <w:rsid w:val="00992B94"/>
    <w:rsid w:val="00992BD3"/>
    <w:rsid w:val="00992BE9"/>
    <w:rsid w:val="00992C11"/>
    <w:rsid w:val="00992C17"/>
    <w:rsid w:val="00992C30"/>
    <w:rsid w:val="00992CAB"/>
    <w:rsid w:val="00992D7E"/>
    <w:rsid w:val="00992DD1"/>
    <w:rsid w:val="00992FB3"/>
    <w:rsid w:val="00992FEE"/>
    <w:rsid w:val="00993041"/>
    <w:rsid w:val="0099320A"/>
    <w:rsid w:val="00993309"/>
    <w:rsid w:val="00993573"/>
    <w:rsid w:val="009935DB"/>
    <w:rsid w:val="009937D8"/>
    <w:rsid w:val="009937EF"/>
    <w:rsid w:val="00993BDF"/>
    <w:rsid w:val="00993EE5"/>
    <w:rsid w:val="00993EF4"/>
    <w:rsid w:val="009940D6"/>
    <w:rsid w:val="009941FF"/>
    <w:rsid w:val="0099426E"/>
    <w:rsid w:val="009942C7"/>
    <w:rsid w:val="009943A1"/>
    <w:rsid w:val="009943DC"/>
    <w:rsid w:val="00994440"/>
    <w:rsid w:val="00994513"/>
    <w:rsid w:val="00994571"/>
    <w:rsid w:val="009945E6"/>
    <w:rsid w:val="009946A2"/>
    <w:rsid w:val="009946F7"/>
    <w:rsid w:val="009947BB"/>
    <w:rsid w:val="00994833"/>
    <w:rsid w:val="0099486B"/>
    <w:rsid w:val="009948EF"/>
    <w:rsid w:val="00994BDC"/>
    <w:rsid w:val="00994D66"/>
    <w:rsid w:val="00994DA0"/>
    <w:rsid w:val="00994DD6"/>
    <w:rsid w:val="00994E69"/>
    <w:rsid w:val="00994FA1"/>
    <w:rsid w:val="0099503E"/>
    <w:rsid w:val="00995049"/>
    <w:rsid w:val="00995190"/>
    <w:rsid w:val="0099527C"/>
    <w:rsid w:val="009952AD"/>
    <w:rsid w:val="00995533"/>
    <w:rsid w:val="009956B7"/>
    <w:rsid w:val="00995720"/>
    <w:rsid w:val="009957E1"/>
    <w:rsid w:val="00995816"/>
    <w:rsid w:val="009958EE"/>
    <w:rsid w:val="00995926"/>
    <w:rsid w:val="00995B23"/>
    <w:rsid w:val="00995BA9"/>
    <w:rsid w:val="00995C8B"/>
    <w:rsid w:val="00995D0C"/>
    <w:rsid w:val="00995E54"/>
    <w:rsid w:val="00995F75"/>
    <w:rsid w:val="0099600A"/>
    <w:rsid w:val="00996029"/>
    <w:rsid w:val="009961C8"/>
    <w:rsid w:val="00996368"/>
    <w:rsid w:val="0099644C"/>
    <w:rsid w:val="00996463"/>
    <w:rsid w:val="00996749"/>
    <w:rsid w:val="00996767"/>
    <w:rsid w:val="00996789"/>
    <w:rsid w:val="009967AA"/>
    <w:rsid w:val="009967DF"/>
    <w:rsid w:val="0099692B"/>
    <w:rsid w:val="009969ED"/>
    <w:rsid w:val="00996AF1"/>
    <w:rsid w:val="00996EC2"/>
    <w:rsid w:val="00996EE8"/>
    <w:rsid w:val="00996F23"/>
    <w:rsid w:val="00997149"/>
    <w:rsid w:val="00997246"/>
    <w:rsid w:val="0099730B"/>
    <w:rsid w:val="009973B4"/>
    <w:rsid w:val="009975CB"/>
    <w:rsid w:val="009976B9"/>
    <w:rsid w:val="009977AE"/>
    <w:rsid w:val="009978FB"/>
    <w:rsid w:val="009979DE"/>
    <w:rsid w:val="00997A4D"/>
    <w:rsid w:val="00997AFA"/>
    <w:rsid w:val="00997E32"/>
    <w:rsid w:val="009A0015"/>
    <w:rsid w:val="009A008F"/>
    <w:rsid w:val="009A010D"/>
    <w:rsid w:val="009A0179"/>
    <w:rsid w:val="009A02AB"/>
    <w:rsid w:val="009A031C"/>
    <w:rsid w:val="009A03F0"/>
    <w:rsid w:val="009A0539"/>
    <w:rsid w:val="009A0815"/>
    <w:rsid w:val="009A08A8"/>
    <w:rsid w:val="009A08CC"/>
    <w:rsid w:val="009A08E0"/>
    <w:rsid w:val="009A092E"/>
    <w:rsid w:val="009A0978"/>
    <w:rsid w:val="009A09ED"/>
    <w:rsid w:val="009A0D44"/>
    <w:rsid w:val="009A0D7B"/>
    <w:rsid w:val="009A0EBA"/>
    <w:rsid w:val="009A10C1"/>
    <w:rsid w:val="009A1180"/>
    <w:rsid w:val="009A1236"/>
    <w:rsid w:val="009A1374"/>
    <w:rsid w:val="009A1413"/>
    <w:rsid w:val="009A1474"/>
    <w:rsid w:val="009A1627"/>
    <w:rsid w:val="009A170D"/>
    <w:rsid w:val="009A172F"/>
    <w:rsid w:val="009A1A51"/>
    <w:rsid w:val="009A1A98"/>
    <w:rsid w:val="009A1DCF"/>
    <w:rsid w:val="009A1E1F"/>
    <w:rsid w:val="009A1EA7"/>
    <w:rsid w:val="009A1F51"/>
    <w:rsid w:val="009A1F7E"/>
    <w:rsid w:val="009A20D0"/>
    <w:rsid w:val="009A2145"/>
    <w:rsid w:val="009A2338"/>
    <w:rsid w:val="009A236F"/>
    <w:rsid w:val="009A2475"/>
    <w:rsid w:val="009A24E1"/>
    <w:rsid w:val="009A2614"/>
    <w:rsid w:val="009A270E"/>
    <w:rsid w:val="009A2991"/>
    <w:rsid w:val="009A2D0E"/>
    <w:rsid w:val="009A2DF2"/>
    <w:rsid w:val="009A2E23"/>
    <w:rsid w:val="009A2FDF"/>
    <w:rsid w:val="009A3361"/>
    <w:rsid w:val="009A33B2"/>
    <w:rsid w:val="009A35BE"/>
    <w:rsid w:val="009A3753"/>
    <w:rsid w:val="009A382D"/>
    <w:rsid w:val="009A38FF"/>
    <w:rsid w:val="009A399A"/>
    <w:rsid w:val="009A3B07"/>
    <w:rsid w:val="009A3BAB"/>
    <w:rsid w:val="009A3C63"/>
    <w:rsid w:val="009A3D19"/>
    <w:rsid w:val="009A3D2F"/>
    <w:rsid w:val="009A3DA1"/>
    <w:rsid w:val="009A3DA6"/>
    <w:rsid w:val="009A4048"/>
    <w:rsid w:val="009A4218"/>
    <w:rsid w:val="009A43B3"/>
    <w:rsid w:val="009A486E"/>
    <w:rsid w:val="009A4883"/>
    <w:rsid w:val="009A4893"/>
    <w:rsid w:val="009A4A59"/>
    <w:rsid w:val="009A4AE7"/>
    <w:rsid w:val="009A4BA6"/>
    <w:rsid w:val="009A4BAA"/>
    <w:rsid w:val="009A4C61"/>
    <w:rsid w:val="009A4CC1"/>
    <w:rsid w:val="009A4D01"/>
    <w:rsid w:val="009A4D98"/>
    <w:rsid w:val="009A4DD8"/>
    <w:rsid w:val="009A4EED"/>
    <w:rsid w:val="009A50D4"/>
    <w:rsid w:val="009A50EF"/>
    <w:rsid w:val="009A521D"/>
    <w:rsid w:val="009A52A4"/>
    <w:rsid w:val="009A54A8"/>
    <w:rsid w:val="009A54BE"/>
    <w:rsid w:val="009A55BC"/>
    <w:rsid w:val="009A566D"/>
    <w:rsid w:val="009A568B"/>
    <w:rsid w:val="009A580D"/>
    <w:rsid w:val="009A5ADF"/>
    <w:rsid w:val="009A5B9C"/>
    <w:rsid w:val="009A5CE6"/>
    <w:rsid w:val="009A5DF3"/>
    <w:rsid w:val="009A5FAF"/>
    <w:rsid w:val="009A62B5"/>
    <w:rsid w:val="009A6872"/>
    <w:rsid w:val="009A68B3"/>
    <w:rsid w:val="009A691B"/>
    <w:rsid w:val="009A6957"/>
    <w:rsid w:val="009A6990"/>
    <w:rsid w:val="009A6B69"/>
    <w:rsid w:val="009A6BAB"/>
    <w:rsid w:val="009A6CA8"/>
    <w:rsid w:val="009A6CD1"/>
    <w:rsid w:val="009A708F"/>
    <w:rsid w:val="009A73A3"/>
    <w:rsid w:val="009A74C4"/>
    <w:rsid w:val="009A763A"/>
    <w:rsid w:val="009A7750"/>
    <w:rsid w:val="009A77D1"/>
    <w:rsid w:val="009A77E1"/>
    <w:rsid w:val="009A788C"/>
    <w:rsid w:val="009A79A9"/>
    <w:rsid w:val="009A79F1"/>
    <w:rsid w:val="009A7AB5"/>
    <w:rsid w:val="009A7B72"/>
    <w:rsid w:val="009A7E87"/>
    <w:rsid w:val="009B0143"/>
    <w:rsid w:val="009B02A1"/>
    <w:rsid w:val="009B038B"/>
    <w:rsid w:val="009B0510"/>
    <w:rsid w:val="009B0764"/>
    <w:rsid w:val="009B078B"/>
    <w:rsid w:val="009B089D"/>
    <w:rsid w:val="009B0931"/>
    <w:rsid w:val="009B0A08"/>
    <w:rsid w:val="009B0A5B"/>
    <w:rsid w:val="009B0AF9"/>
    <w:rsid w:val="009B0B5B"/>
    <w:rsid w:val="009B11D3"/>
    <w:rsid w:val="009B11DA"/>
    <w:rsid w:val="009B12AF"/>
    <w:rsid w:val="009B15CF"/>
    <w:rsid w:val="009B1629"/>
    <w:rsid w:val="009B16B6"/>
    <w:rsid w:val="009B171B"/>
    <w:rsid w:val="009B1885"/>
    <w:rsid w:val="009B19C7"/>
    <w:rsid w:val="009B19DB"/>
    <w:rsid w:val="009B1A1E"/>
    <w:rsid w:val="009B1BC6"/>
    <w:rsid w:val="009B1D70"/>
    <w:rsid w:val="009B2136"/>
    <w:rsid w:val="009B2184"/>
    <w:rsid w:val="009B23D0"/>
    <w:rsid w:val="009B2420"/>
    <w:rsid w:val="009B245C"/>
    <w:rsid w:val="009B24B7"/>
    <w:rsid w:val="009B2744"/>
    <w:rsid w:val="009B27B6"/>
    <w:rsid w:val="009B298E"/>
    <w:rsid w:val="009B29E7"/>
    <w:rsid w:val="009B2A39"/>
    <w:rsid w:val="009B2ADA"/>
    <w:rsid w:val="009B2DC4"/>
    <w:rsid w:val="009B3074"/>
    <w:rsid w:val="009B30FC"/>
    <w:rsid w:val="009B3231"/>
    <w:rsid w:val="009B34CD"/>
    <w:rsid w:val="009B360E"/>
    <w:rsid w:val="009B37FB"/>
    <w:rsid w:val="009B387E"/>
    <w:rsid w:val="009B393A"/>
    <w:rsid w:val="009B3BF2"/>
    <w:rsid w:val="009B3E4A"/>
    <w:rsid w:val="009B3F8A"/>
    <w:rsid w:val="009B3FF1"/>
    <w:rsid w:val="009B40CB"/>
    <w:rsid w:val="009B4130"/>
    <w:rsid w:val="009B42E6"/>
    <w:rsid w:val="009B4331"/>
    <w:rsid w:val="009B44E9"/>
    <w:rsid w:val="009B453E"/>
    <w:rsid w:val="009B4604"/>
    <w:rsid w:val="009B470A"/>
    <w:rsid w:val="009B49AD"/>
    <w:rsid w:val="009B49EA"/>
    <w:rsid w:val="009B4A1B"/>
    <w:rsid w:val="009B4A51"/>
    <w:rsid w:val="009B4A59"/>
    <w:rsid w:val="009B4B69"/>
    <w:rsid w:val="009B4E27"/>
    <w:rsid w:val="009B4F8D"/>
    <w:rsid w:val="009B5049"/>
    <w:rsid w:val="009B5078"/>
    <w:rsid w:val="009B50C0"/>
    <w:rsid w:val="009B5279"/>
    <w:rsid w:val="009B53A4"/>
    <w:rsid w:val="009B53D3"/>
    <w:rsid w:val="009B553A"/>
    <w:rsid w:val="009B5570"/>
    <w:rsid w:val="009B56F2"/>
    <w:rsid w:val="009B5780"/>
    <w:rsid w:val="009B5792"/>
    <w:rsid w:val="009B5ADC"/>
    <w:rsid w:val="009B5B03"/>
    <w:rsid w:val="009B5BE0"/>
    <w:rsid w:val="009B5D5D"/>
    <w:rsid w:val="009B5DAF"/>
    <w:rsid w:val="009B6208"/>
    <w:rsid w:val="009B637E"/>
    <w:rsid w:val="009B63C8"/>
    <w:rsid w:val="009B63F0"/>
    <w:rsid w:val="009B644C"/>
    <w:rsid w:val="009B670F"/>
    <w:rsid w:val="009B6765"/>
    <w:rsid w:val="009B677C"/>
    <w:rsid w:val="009B67E7"/>
    <w:rsid w:val="009B6AF7"/>
    <w:rsid w:val="009B6B70"/>
    <w:rsid w:val="009B6E03"/>
    <w:rsid w:val="009B6E65"/>
    <w:rsid w:val="009B6E7C"/>
    <w:rsid w:val="009B6EB6"/>
    <w:rsid w:val="009B6F0F"/>
    <w:rsid w:val="009B6FE7"/>
    <w:rsid w:val="009B713F"/>
    <w:rsid w:val="009B7283"/>
    <w:rsid w:val="009B729E"/>
    <w:rsid w:val="009B74C9"/>
    <w:rsid w:val="009B74CA"/>
    <w:rsid w:val="009B770E"/>
    <w:rsid w:val="009B78CF"/>
    <w:rsid w:val="009B7AAB"/>
    <w:rsid w:val="009B7AD6"/>
    <w:rsid w:val="009B7B8F"/>
    <w:rsid w:val="009B7BDD"/>
    <w:rsid w:val="009B7CCC"/>
    <w:rsid w:val="009B7DC7"/>
    <w:rsid w:val="009B7E02"/>
    <w:rsid w:val="009C002D"/>
    <w:rsid w:val="009C01A8"/>
    <w:rsid w:val="009C01F0"/>
    <w:rsid w:val="009C01F5"/>
    <w:rsid w:val="009C047D"/>
    <w:rsid w:val="009C059E"/>
    <w:rsid w:val="009C05C6"/>
    <w:rsid w:val="009C08B2"/>
    <w:rsid w:val="009C0902"/>
    <w:rsid w:val="009C0A75"/>
    <w:rsid w:val="009C0AAE"/>
    <w:rsid w:val="009C0AE2"/>
    <w:rsid w:val="009C0BE6"/>
    <w:rsid w:val="009C0C59"/>
    <w:rsid w:val="009C0D51"/>
    <w:rsid w:val="009C0F2E"/>
    <w:rsid w:val="009C11BA"/>
    <w:rsid w:val="009C1570"/>
    <w:rsid w:val="009C15AF"/>
    <w:rsid w:val="009C1676"/>
    <w:rsid w:val="009C16C1"/>
    <w:rsid w:val="009C1734"/>
    <w:rsid w:val="009C1824"/>
    <w:rsid w:val="009C198A"/>
    <w:rsid w:val="009C19AE"/>
    <w:rsid w:val="009C1B0A"/>
    <w:rsid w:val="009C1B75"/>
    <w:rsid w:val="009C1C5A"/>
    <w:rsid w:val="009C1D9B"/>
    <w:rsid w:val="009C1D9F"/>
    <w:rsid w:val="009C1E4D"/>
    <w:rsid w:val="009C1E4E"/>
    <w:rsid w:val="009C1FE1"/>
    <w:rsid w:val="009C209F"/>
    <w:rsid w:val="009C2123"/>
    <w:rsid w:val="009C21E8"/>
    <w:rsid w:val="009C2222"/>
    <w:rsid w:val="009C2370"/>
    <w:rsid w:val="009C23A8"/>
    <w:rsid w:val="009C244E"/>
    <w:rsid w:val="009C24AC"/>
    <w:rsid w:val="009C26FD"/>
    <w:rsid w:val="009C2701"/>
    <w:rsid w:val="009C27A5"/>
    <w:rsid w:val="009C28E0"/>
    <w:rsid w:val="009C2948"/>
    <w:rsid w:val="009C2A0B"/>
    <w:rsid w:val="009C2A2B"/>
    <w:rsid w:val="009C2A5F"/>
    <w:rsid w:val="009C2AEB"/>
    <w:rsid w:val="009C2B44"/>
    <w:rsid w:val="009C2C90"/>
    <w:rsid w:val="009C2CE4"/>
    <w:rsid w:val="009C2D37"/>
    <w:rsid w:val="009C303D"/>
    <w:rsid w:val="009C305F"/>
    <w:rsid w:val="009C3267"/>
    <w:rsid w:val="009C333A"/>
    <w:rsid w:val="009C33FE"/>
    <w:rsid w:val="009C344F"/>
    <w:rsid w:val="009C34EE"/>
    <w:rsid w:val="009C3552"/>
    <w:rsid w:val="009C36C6"/>
    <w:rsid w:val="009C37BB"/>
    <w:rsid w:val="009C38DC"/>
    <w:rsid w:val="009C3971"/>
    <w:rsid w:val="009C3A71"/>
    <w:rsid w:val="009C3E61"/>
    <w:rsid w:val="009C3ED6"/>
    <w:rsid w:val="009C41FF"/>
    <w:rsid w:val="009C430E"/>
    <w:rsid w:val="009C4452"/>
    <w:rsid w:val="009C449E"/>
    <w:rsid w:val="009C4535"/>
    <w:rsid w:val="009C45AD"/>
    <w:rsid w:val="009C45B6"/>
    <w:rsid w:val="009C473F"/>
    <w:rsid w:val="009C49A8"/>
    <w:rsid w:val="009C4A75"/>
    <w:rsid w:val="009C4CC8"/>
    <w:rsid w:val="009C4D5E"/>
    <w:rsid w:val="009C4EE8"/>
    <w:rsid w:val="009C4EFC"/>
    <w:rsid w:val="009C50A5"/>
    <w:rsid w:val="009C50DA"/>
    <w:rsid w:val="009C50DC"/>
    <w:rsid w:val="009C5214"/>
    <w:rsid w:val="009C553E"/>
    <w:rsid w:val="009C55AA"/>
    <w:rsid w:val="009C5685"/>
    <w:rsid w:val="009C5821"/>
    <w:rsid w:val="009C599F"/>
    <w:rsid w:val="009C5CAF"/>
    <w:rsid w:val="009C5D2C"/>
    <w:rsid w:val="009C5D80"/>
    <w:rsid w:val="009C5DF2"/>
    <w:rsid w:val="009C5FDA"/>
    <w:rsid w:val="009C63CA"/>
    <w:rsid w:val="009C641F"/>
    <w:rsid w:val="009C6645"/>
    <w:rsid w:val="009C68BD"/>
    <w:rsid w:val="009C68F7"/>
    <w:rsid w:val="009C6919"/>
    <w:rsid w:val="009C69EE"/>
    <w:rsid w:val="009C6A7A"/>
    <w:rsid w:val="009C6B7B"/>
    <w:rsid w:val="009C6C17"/>
    <w:rsid w:val="009C6D29"/>
    <w:rsid w:val="009C6D75"/>
    <w:rsid w:val="009C6FFF"/>
    <w:rsid w:val="009C7038"/>
    <w:rsid w:val="009C7092"/>
    <w:rsid w:val="009C70E9"/>
    <w:rsid w:val="009C71B9"/>
    <w:rsid w:val="009C7412"/>
    <w:rsid w:val="009C747E"/>
    <w:rsid w:val="009C753A"/>
    <w:rsid w:val="009C7614"/>
    <w:rsid w:val="009C7675"/>
    <w:rsid w:val="009C77A2"/>
    <w:rsid w:val="009C7A2B"/>
    <w:rsid w:val="009C7B77"/>
    <w:rsid w:val="009C7BF1"/>
    <w:rsid w:val="009C7CE4"/>
    <w:rsid w:val="009C7D99"/>
    <w:rsid w:val="009C7E7E"/>
    <w:rsid w:val="009D012A"/>
    <w:rsid w:val="009D0162"/>
    <w:rsid w:val="009D0212"/>
    <w:rsid w:val="009D0247"/>
    <w:rsid w:val="009D0352"/>
    <w:rsid w:val="009D03FD"/>
    <w:rsid w:val="009D049C"/>
    <w:rsid w:val="009D0680"/>
    <w:rsid w:val="009D0688"/>
    <w:rsid w:val="009D06EC"/>
    <w:rsid w:val="009D0796"/>
    <w:rsid w:val="009D07DA"/>
    <w:rsid w:val="009D084C"/>
    <w:rsid w:val="009D0854"/>
    <w:rsid w:val="009D085C"/>
    <w:rsid w:val="009D0CC4"/>
    <w:rsid w:val="009D0CFC"/>
    <w:rsid w:val="009D0EAE"/>
    <w:rsid w:val="009D0FC3"/>
    <w:rsid w:val="009D0FD5"/>
    <w:rsid w:val="009D111E"/>
    <w:rsid w:val="009D1236"/>
    <w:rsid w:val="009D13F7"/>
    <w:rsid w:val="009D15EE"/>
    <w:rsid w:val="009D167C"/>
    <w:rsid w:val="009D1742"/>
    <w:rsid w:val="009D1862"/>
    <w:rsid w:val="009D196C"/>
    <w:rsid w:val="009D198E"/>
    <w:rsid w:val="009D19E9"/>
    <w:rsid w:val="009D1D1D"/>
    <w:rsid w:val="009D1E92"/>
    <w:rsid w:val="009D1EB8"/>
    <w:rsid w:val="009D1F24"/>
    <w:rsid w:val="009D1F7A"/>
    <w:rsid w:val="009D212B"/>
    <w:rsid w:val="009D213D"/>
    <w:rsid w:val="009D226F"/>
    <w:rsid w:val="009D2276"/>
    <w:rsid w:val="009D22EC"/>
    <w:rsid w:val="009D2376"/>
    <w:rsid w:val="009D2484"/>
    <w:rsid w:val="009D2747"/>
    <w:rsid w:val="009D2780"/>
    <w:rsid w:val="009D281D"/>
    <w:rsid w:val="009D2951"/>
    <w:rsid w:val="009D2A65"/>
    <w:rsid w:val="009D2A8E"/>
    <w:rsid w:val="009D2AAB"/>
    <w:rsid w:val="009D2AD4"/>
    <w:rsid w:val="009D2B2E"/>
    <w:rsid w:val="009D2BA1"/>
    <w:rsid w:val="009D2D0E"/>
    <w:rsid w:val="009D2EA7"/>
    <w:rsid w:val="009D2F9C"/>
    <w:rsid w:val="009D2FE7"/>
    <w:rsid w:val="009D31B4"/>
    <w:rsid w:val="009D3209"/>
    <w:rsid w:val="009D322E"/>
    <w:rsid w:val="009D3549"/>
    <w:rsid w:val="009D3722"/>
    <w:rsid w:val="009D38B9"/>
    <w:rsid w:val="009D3A7B"/>
    <w:rsid w:val="009D3D48"/>
    <w:rsid w:val="009D3E20"/>
    <w:rsid w:val="009D3F7F"/>
    <w:rsid w:val="009D4003"/>
    <w:rsid w:val="009D4134"/>
    <w:rsid w:val="009D4141"/>
    <w:rsid w:val="009D43BD"/>
    <w:rsid w:val="009D43D1"/>
    <w:rsid w:val="009D476E"/>
    <w:rsid w:val="009D4A71"/>
    <w:rsid w:val="009D4B26"/>
    <w:rsid w:val="009D4B72"/>
    <w:rsid w:val="009D4BEF"/>
    <w:rsid w:val="009D4CD3"/>
    <w:rsid w:val="009D4EE7"/>
    <w:rsid w:val="009D4F83"/>
    <w:rsid w:val="009D501F"/>
    <w:rsid w:val="009D5192"/>
    <w:rsid w:val="009D5344"/>
    <w:rsid w:val="009D538B"/>
    <w:rsid w:val="009D54E2"/>
    <w:rsid w:val="009D55A5"/>
    <w:rsid w:val="009D580F"/>
    <w:rsid w:val="009D5902"/>
    <w:rsid w:val="009D597B"/>
    <w:rsid w:val="009D59D5"/>
    <w:rsid w:val="009D59E0"/>
    <w:rsid w:val="009D5A0C"/>
    <w:rsid w:val="009D5AE7"/>
    <w:rsid w:val="009D5BE1"/>
    <w:rsid w:val="009D5C47"/>
    <w:rsid w:val="009D5DDA"/>
    <w:rsid w:val="009D5E5E"/>
    <w:rsid w:val="009D6016"/>
    <w:rsid w:val="009D6072"/>
    <w:rsid w:val="009D61D8"/>
    <w:rsid w:val="009D61DA"/>
    <w:rsid w:val="009D6256"/>
    <w:rsid w:val="009D62AB"/>
    <w:rsid w:val="009D62F6"/>
    <w:rsid w:val="009D637E"/>
    <w:rsid w:val="009D648A"/>
    <w:rsid w:val="009D667A"/>
    <w:rsid w:val="009D66E7"/>
    <w:rsid w:val="009D68D5"/>
    <w:rsid w:val="009D697C"/>
    <w:rsid w:val="009D69D2"/>
    <w:rsid w:val="009D6B34"/>
    <w:rsid w:val="009D6E76"/>
    <w:rsid w:val="009D6EE2"/>
    <w:rsid w:val="009D6F9C"/>
    <w:rsid w:val="009D707E"/>
    <w:rsid w:val="009D72CD"/>
    <w:rsid w:val="009D73F8"/>
    <w:rsid w:val="009D745A"/>
    <w:rsid w:val="009D7568"/>
    <w:rsid w:val="009D768C"/>
    <w:rsid w:val="009D7713"/>
    <w:rsid w:val="009D7717"/>
    <w:rsid w:val="009D7845"/>
    <w:rsid w:val="009D7B07"/>
    <w:rsid w:val="009D7C1F"/>
    <w:rsid w:val="009D7C58"/>
    <w:rsid w:val="009D7CE8"/>
    <w:rsid w:val="009D7D02"/>
    <w:rsid w:val="009D7E0A"/>
    <w:rsid w:val="009D7E27"/>
    <w:rsid w:val="009D7F2D"/>
    <w:rsid w:val="009D7F4E"/>
    <w:rsid w:val="009D7FD5"/>
    <w:rsid w:val="009E028D"/>
    <w:rsid w:val="009E03AA"/>
    <w:rsid w:val="009E0615"/>
    <w:rsid w:val="009E06EA"/>
    <w:rsid w:val="009E0719"/>
    <w:rsid w:val="009E0859"/>
    <w:rsid w:val="009E08A1"/>
    <w:rsid w:val="009E08B3"/>
    <w:rsid w:val="009E0A90"/>
    <w:rsid w:val="009E0B16"/>
    <w:rsid w:val="009E0F93"/>
    <w:rsid w:val="009E1347"/>
    <w:rsid w:val="009E13E3"/>
    <w:rsid w:val="009E146D"/>
    <w:rsid w:val="009E153A"/>
    <w:rsid w:val="009E1950"/>
    <w:rsid w:val="009E1B2A"/>
    <w:rsid w:val="009E1EE5"/>
    <w:rsid w:val="009E1FE7"/>
    <w:rsid w:val="009E2188"/>
    <w:rsid w:val="009E21F1"/>
    <w:rsid w:val="009E22A2"/>
    <w:rsid w:val="009E232B"/>
    <w:rsid w:val="009E2355"/>
    <w:rsid w:val="009E2541"/>
    <w:rsid w:val="009E2612"/>
    <w:rsid w:val="009E26F8"/>
    <w:rsid w:val="009E2734"/>
    <w:rsid w:val="009E27A3"/>
    <w:rsid w:val="009E28DD"/>
    <w:rsid w:val="009E2A36"/>
    <w:rsid w:val="009E2BE2"/>
    <w:rsid w:val="009E2C29"/>
    <w:rsid w:val="009E2CD6"/>
    <w:rsid w:val="009E2D0A"/>
    <w:rsid w:val="009E2D22"/>
    <w:rsid w:val="009E2D7D"/>
    <w:rsid w:val="009E2DE0"/>
    <w:rsid w:val="009E2E73"/>
    <w:rsid w:val="009E3018"/>
    <w:rsid w:val="009E32B5"/>
    <w:rsid w:val="009E3404"/>
    <w:rsid w:val="009E3458"/>
    <w:rsid w:val="009E3495"/>
    <w:rsid w:val="009E349B"/>
    <w:rsid w:val="009E351A"/>
    <w:rsid w:val="009E3561"/>
    <w:rsid w:val="009E35A8"/>
    <w:rsid w:val="009E3613"/>
    <w:rsid w:val="009E36E8"/>
    <w:rsid w:val="009E3747"/>
    <w:rsid w:val="009E3755"/>
    <w:rsid w:val="009E383A"/>
    <w:rsid w:val="009E3903"/>
    <w:rsid w:val="009E39A8"/>
    <w:rsid w:val="009E3DA0"/>
    <w:rsid w:val="009E3E63"/>
    <w:rsid w:val="009E400E"/>
    <w:rsid w:val="009E41C2"/>
    <w:rsid w:val="009E4298"/>
    <w:rsid w:val="009E4447"/>
    <w:rsid w:val="009E44AB"/>
    <w:rsid w:val="009E4694"/>
    <w:rsid w:val="009E472E"/>
    <w:rsid w:val="009E496E"/>
    <w:rsid w:val="009E4A48"/>
    <w:rsid w:val="009E4A94"/>
    <w:rsid w:val="009E4C08"/>
    <w:rsid w:val="009E4EE4"/>
    <w:rsid w:val="009E5093"/>
    <w:rsid w:val="009E51A4"/>
    <w:rsid w:val="009E5500"/>
    <w:rsid w:val="009E556D"/>
    <w:rsid w:val="009E55B2"/>
    <w:rsid w:val="009E5630"/>
    <w:rsid w:val="009E57BA"/>
    <w:rsid w:val="009E57E4"/>
    <w:rsid w:val="009E57F1"/>
    <w:rsid w:val="009E5840"/>
    <w:rsid w:val="009E585A"/>
    <w:rsid w:val="009E5A32"/>
    <w:rsid w:val="009E5B16"/>
    <w:rsid w:val="009E5B2A"/>
    <w:rsid w:val="009E5FCD"/>
    <w:rsid w:val="009E63E7"/>
    <w:rsid w:val="009E646D"/>
    <w:rsid w:val="009E64B1"/>
    <w:rsid w:val="009E6532"/>
    <w:rsid w:val="009E655E"/>
    <w:rsid w:val="009E65F3"/>
    <w:rsid w:val="009E6686"/>
    <w:rsid w:val="009E66B0"/>
    <w:rsid w:val="009E66FB"/>
    <w:rsid w:val="009E6789"/>
    <w:rsid w:val="009E6AC8"/>
    <w:rsid w:val="009E6AF4"/>
    <w:rsid w:val="009E6B85"/>
    <w:rsid w:val="009E6BBB"/>
    <w:rsid w:val="009E6D2F"/>
    <w:rsid w:val="009E6E32"/>
    <w:rsid w:val="009E6E3A"/>
    <w:rsid w:val="009E6E64"/>
    <w:rsid w:val="009E6EF4"/>
    <w:rsid w:val="009E6F9E"/>
    <w:rsid w:val="009E706C"/>
    <w:rsid w:val="009E70FA"/>
    <w:rsid w:val="009E71C2"/>
    <w:rsid w:val="009E7234"/>
    <w:rsid w:val="009E72C6"/>
    <w:rsid w:val="009E75E4"/>
    <w:rsid w:val="009E7BF6"/>
    <w:rsid w:val="009E7CB1"/>
    <w:rsid w:val="009E7D1C"/>
    <w:rsid w:val="009E7F40"/>
    <w:rsid w:val="009E7FA0"/>
    <w:rsid w:val="009F0118"/>
    <w:rsid w:val="009F0206"/>
    <w:rsid w:val="009F026A"/>
    <w:rsid w:val="009F0296"/>
    <w:rsid w:val="009F02C6"/>
    <w:rsid w:val="009F0322"/>
    <w:rsid w:val="009F0413"/>
    <w:rsid w:val="009F07D5"/>
    <w:rsid w:val="009F0969"/>
    <w:rsid w:val="009F0B09"/>
    <w:rsid w:val="009F0CE5"/>
    <w:rsid w:val="009F0D1F"/>
    <w:rsid w:val="009F0DF8"/>
    <w:rsid w:val="009F0E97"/>
    <w:rsid w:val="009F0F51"/>
    <w:rsid w:val="009F1045"/>
    <w:rsid w:val="009F114C"/>
    <w:rsid w:val="009F11B4"/>
    <w:rsid w:val="009F1391"/>
    <w:rsid w:val="009F15D7"/>
    <w:rsid w:val="009F1921"/>
    <w:rsid w:val="009F1BB5"/>
    <w:rsid w:val="009F1BEB"/>
    <w:rsid w:val="009F1C4F"/>
    <w:rsid w:val="009F1D64"/>
    <w:rsid w:val="009F1D77"/>
    <w:rsid w:val="009F1DDE"/>
    <w:rsid w:val="009F1ED3"/>
    <w:rsid w:val="009F1EF4"/>
    <w:rsid w:val="009F1F7F"/>
    <w:rsid w:val="009F2232"/>
    <w:rsid w:val="009F23C6"/>
    <w:rsid w:val="009F2546"/>
    <w:rsid w:val="009F259C"/>
    <w:rsid w:val="009F25A6"/>
    <w:rsid w:val="009F2614"/>
    <w:rsid w:val="009F2879"/>
    <w:rsid w:val="009F29CB"/>
    <w:rsid w:val="009F2A57"/>
    <w:rsid w:val="009F2BF4"/>
    <w:rsid w:val="009F2C22"/>
    <w:rsid w:val="009F2D20"/>
    <w:rsid w:val="009F2E20"/>
    <w:rsid w:val="009F2E7E"/>
    <w:rsid w:val="009F3065"/>
    <w:rsid w:val="009F3170"/>
    <w:rsid w:val="009F3253"/>
    <w:rsid w:val="009F3498"/>
    <w:rsid w:val="009F34CA"/>
    <w:rsid w:val="009F3653"/>
    <w:rsid w:val="009F37F7"/>
    <w:rsid w:val="009F37FE"/>
    <w:rsid w:val="009F3913"/>
    <w:rsid w:val="009F3964"/>
    <w:rsid w:val="009F398E"/>
    <w:rsid w:val="009F3CE6"/>
    <w:rsid w:val="009F3EC5"/>
    <w:rsid w:val="009F4199"/>
    <w:rsid w:val="009F4220"/>
    <w:rsid w:val="009F42D0"/>
    <w:rsid w:val="009F42DD"/>
    <w:rsid w:val="009F4307"/>
    <w:rsid w:val="009F443F"/>
    <w:rsid w:val="009F444B"/>
    <w:rsid w:val="009F44BF"/>
    <w:rsid w:val="009F45E2"/>
    <w:rsid w:val="009F466C"/>
    <w:rsid w:val="009F4771"/>
    <w:rsid w:val="009F49BA"/>
    <w:rsid w:val="009F4A1E"/>
    <w:rsid w:val="009F4C73"/>
    <w:rsid w:val="009F4D18"/>
    <w:rsid w:val="009F506F"/>
    <w:rsid w:val="009F5339"/>
    <w:rsid w:val="009F549A"/>
    <w:rsid w:val="009F5595"/>
    <w:rsid w:val="009F56C3"/>
    <w:rsid w:val="009F58B0"/>
    <w:rsid w:val="009F5BBC"/>
    <w:rsid w:val="009F5E32"/>
    <w:rsid w:val="009F5E77"/>
    <w:rsid w:val="009F5E8B"/>
    <w:rsid w:val="009F5F97"/>
    <w:rsid w:val="009F6251"/>
    <w:rsid w:val="009F6482"/>
    <w:rsid w:val="009F64AB"/>
    <w:rsid w:val="009F6508"/>
    <w:rsid w:val="009F653A"/>
    <w:rsid w:val="009F665E"/>
    <w:rsid w:val="009F666D"/>
    <w:rsid w:val="009F66E3"/>
    <w:rsid w:val="009F6941"/>
    <w:rsid w:val="009F69BC"/>
    <w:rsid w:val="009F6AAD"/>
    <w:rsid w:val="009F6CAC"/>
    <w:rsid w:val="009F6EF0"/>
    <w:rsid w:val="009F7047"/>
    <w:rsid w:val="009F7158"/>
    <w:rsid w:val="009F7222"/>
    <w:rsid w:val="009F750C"/>
    <w:rsid w:val="009F7689"/>
    <w:rsid w:val="009F76BB"/>
    <w:rsid w:val="009F778B"/>
    <w:rsid w:val="009F784E"/>
    <w:rsid w:val="009F7909"/>
    <w:rsid w:val="009F7A21"/>
    <w:rsid w:val="009F7BEF"/>
    <w:rsid w:val="009F7CAF"/>
    <w:rsid w:val="009F7DA1"/>
    <w:rsid w:val="009F7FFE"/>
    <w:rsid w:val="00A000EC"/>
    <w:rsid w:val="00A00139"/>
    <w:rsid w:val="00A00193"/>
    <w:rsid w:val="00A0024C"/>
    <w:rsid w:val="00A00330"/>
    <w:rsid w:val="00A00608"/>
    <w:rsid w:val="00A00627"/>
    <w:rsid w:val="00A00834"/>
    <w:rsid w:val="00A00998"/>
    <w:rsid w:val="00A009C1"/>
    <w:rsid w:val="00A009D9"/>
    <w:rsid w:val="00A0103E"/>
    <w:rsid w:val="00A0146B"/>
    <w:rsid w:val="00A01498"/>
    <w:rsid w:val="00A0151E"/>
    <w:rsid w:val="00A015FC"/>
    <w:rsid w:val="00A01600"/>
    <w:rsid w:val="00A0163E"/>
    <w:rsid w:val="00A017E2"/>
    <w:rsid w:val="00A01837"/>
    <w:rsid w:val="00A01884"/>
    <w:rsid w:val="00A01ABF"/>
    <w:rsid w:val="00A01BEF"/>
    <w:rsid w:val="00A01D06"/>
    <w:rsid w:val="00A01E19"/>
    <w:rsid w:val="00A01F0E"/>
    <w:rsid w:val="00A01F1E"/>
    <w:rsid w:val="00A021A8"/>
    <w:rsid w:val="00A02445"/>
    <w:rsid w:val="00A0250C"/>
    <w:rsid w:val="00A02693"/>
    <w:rsid w:val="00A02780"/>
    <w:rsid w:val="00A02784"/>
    <w:rsid w:val="00A029DB"/>
    <w:rsid w:val="00A02A5C"/>
    <w:rsid w:val="00A02B07"/>
    <w:rsid w:val="00A02C98"/>
    <w:rsid w:val="00A02DE6"/>
    <w:rsid w:val="00A02EA8"/>
    <w:rsid w:val="00A02F86"/>
    <w:rsid w:val="00A030F6"/>
    <w:rsid w:val="00A03243"/>
    <w:rsid w:val="00A032A6"/>
    <w:rsid w:val="00A032CA"/>
    <w:rsid w:val="00A03521"/>
    <w:rsid w:val="00A0353C"/>
    <w:rsid w:val="00A03891"/>
    <w:rsid w:val="00A03898"/>
    <w:rsid w:val="00A0393A"/>
    <w:rsid w:val="00A0397C"/>
    <w:rsid w:val="00A039A8"/>
    <w:rsid w:val="00A03C3C"/>
    <w:rsid w:val="00A03D5B"/>
    <w:rsid w:val="00A03DAC"/>
    <w:rsid w:val="00A03F0E"/>
    <w:rsid w:val="00A03F81"/>
    <w:rsid w:val="00A04012"/>
    <w:rsid w:val="00A04062"/>
    <w:rsid w:val="00A041A3"/>
    <w:rsid w:val="00A04245"/>
    <w:rsid w:val="00A04269"/>
    <w:rsid w:val="00A0437E"/>
    <w:rsid w:val="00A0456B"/>
    <w:rsid w:val="00A04618"/>
    <w:rsid w:val="00A046AD"/>
    <w:rsid w:val="00A046AE"/>
    <w:rsid w:val="00A046D0"/>
    <w:rsid w:val="00A0479A"/>
    <w:rsid w:val="00A049B9"/>
    <w:rsid w:val="00A04BD4"/>
    <w:rsid w:val="00A04ED2"/>
    <w:rsid w:val="00A05181"/>
    <w:rsid w:val="00A052C3"/>
    <w:rsid w:val="00A053CE"/>
    <w:rsid w:val="00A05460"/>
    <w:rsid w:val="00A054DD"/>
    <w:rsid w:val="00A056A9"/>
    <w:rsid w:val="00A058A6"/>
    <w:rsid w:val="00A05C2A"/>
    <w:rsid w:val="00A05CE7"/>
    <w:rsid w:val="00A05F7F"/>
    <w:rsid w:val="00A05F8C"/>
    <w:rsid w:val="00A060C7"/>
    <w:rsid w:val="00A06393"/>
    <w:rsid w:val="00A06400"/>
    <w:rsid w:val="00A065F9"/>
    <w:rsid w:val="00A06665"/>
    <w:rsid w:val="00A067C2"/>
    <w:rsid w:val="00A06818"/>
    <w:rsid w:val="00A06872"/>
    <w:rsid w:val="00A06894"/>
    <w:rsid w:val="00A06A3E"/>
    <w:rsid w:val="00A06AB9"/>
    <w:rsid w:val="00A06C73"/>
    <w:rsid w:val="00A06CA0"/>
    <w:rsid w:val="00A06D9C"/>
    <w:rsid w:val="00A06F08"/>
    <w:rsid w:val="00A06F72"/>
    <w:rsid w:val="00A06FE1"/>
    <w:rsid w:val="00A07289"/>
    <w:rsid w:val="00A073F0"/>
    <w:rsid w:val="00A076AE"/>
    <w:rsid w:val="00A0797A"/>
    <w:rsid w:val="00A07B1F"/>
    <w:rsid w:val="00A07BE0"/>
    <w:rsid w:val="00A07D25"/>
    <w:rsid w:val="00A07D5F"/>
    <w:rsid w:val="00A07EFE"/>
    <w:rsid w:val="00A07F3E"/>
    <w:rsid w:val="00A07FB7"/>
    <w:rsid w:val="00A1008D"/>
    <w:rsid w:val="00A100AA"/>
    <w:rsid w:val="00A1011E"/>
    <w:rsid w:val="00A10285"/>
    <w:rsid w:val="00A10411"/>
    <w:rsid w:val="00A1048B"/>
    <w:rsid w:val="00A104BB"/>
    <w:rsid w:val="00A10B64"/>
    <w:rsid w:val="00A10C88"/>
    <w:rsid w:val="00A10C97"/>
    <w:rsid w:val="00A10DC5"/>
    <w:rsid w:val="00A10EF8"/>
    <w:rsid w:val="00A1100B"/>
    <w:rsid w:val="00A1101B"/>
    <w:rsid w:val="00A11151"/>
    <w:rsid w:val="00A111B0"/>
    <w:rsid w:val="00A11440"/>
    <w:rsid w:val="00A114A4"/>
    <w:rsid w:val="00A1167E"/>
    <w:rsid w:val="00A116A6"/>
    <w:rsid w:val="00A116D3"/>
    <w:rsid w:val="00A11729"/>
    <w:rsid w:val="00A11761"/>
    <w:rsid w:val="00A117CD"/>
    <w:rsid w:val="00A1181A"/>
    <w:rsid w:val="00A118BF"/>
    <w:rsid w:val="00A11A8A"/>
    <w:rsid w:val="00A11A94"/>
    <w:rsid w:val="00A11B80"/>
    <w:rsid w:val="00A11E1B"/>
    <w:rsid w:val="00A12467"/>
    <w:rsid w:val="00A124D4"/>
    <w:rsid w:val="00A12564"/>
    <w:rsid w:val="00A12880"/>
    <w:rsid w:val="00A12993"/>
    <w:rsid w:val="00A12B7D"/>
    <w:rsid w:val="00A12B9C"/>
    <w:rsid w:val="00A12C00"/>
    <w:rsid w:val="00A12DD6"/>
    <w:rsid w:val="00A12E0D"/>
    <w:rsid w:val="00A12FB4"/>
    <w:rsid w:val="00A12FB5"/>
    <w:rsid w:val="00A131E4"/>
    <w:rsid w:val="00A1335B"/>
    <w:rsid w:val="00A135C2"/>
    <w:rsid w:val="00A1362B"/>
    <w:rsid w:val="00A13636"/>
    <w:rsid w:val="00A1368B"/>
    <w:rsid w:val="00A1379E"/>
    <w:rsid w:val="00A1385B"/>
    <w:rsid w:val="00A139A5"/>
    <w:rsid w:val="00A139D4"/>
    <w:rsid w:val="00A13CD5"/>
    <w:rsid w:val="00A13E0D"/>
    <w:rsid w:val="00A1400D"/>
    <w:rsid w:val="00A140EA"/>
    <w:rsid w:val="00A142CB"/>
    <w:rsid w:val="00A14383"/>
    <w:rsid w:val="00A143BB"/>
    <w:rsid w:val="00A14483"/>
    <w:rsid w:val="00A145D8"/>
    <w:rsid w:val="00A145DD"/>
    <w:rsid w:val="00A14806"/>
    <w:rsid w:val="00A148AE"/>
    <w:rsid w:val="00A148BE"/>
    <w:rsid w:val="00A1492A"/>
    <w:rsid w:val="00A14C6A"/>
    <w:rsid w:val="00A14D43"/>
    <w:rsid w:val="00A14EC3"/>
    <w:rsid w:val="00A14F5F"/>
    <w:rsid w:val="00A14FA8"/>
    <w:rsid w:val="00A14FDA"/>
    <w:rsid w:val="00A1514E"/>
    <w:rsid w:val="00A1515D"/>
    <w:rsid w:val="00A151D8"/>
    <w:rsid w:val="00A15258"/>
    <w:rsid w:val="00A152E0"/>
    <w:rsid w:val="00A15335"/>
    <w:rsid w:val="00A1555A"/>
    <w:rsid w:val="00A1557A"/>
    <w:rsid w:val="00A1559A"/>
    <w:rsid w:val="00A155E0"/>
    <w:rsid w:val="00A15778"/>
    <w:rsid w:val="00A158BA"/>
    <w:rsid w:val="00A15E66"/>
    <w:rsid w:val="00A15E88"/>
    <w:rsid w:val="00A161C7"/>
    <w:rsid w:val="00A16254"/>
    <w:rsid w:val="00A1643A"/>
    <w:rsid w:val="00A1665D"/>
    <w:rsid w:val="00A166ED"/>
    <w:rsid w:val="00A1679F"/>
    <w:rsid w:val="00A168E3"/>
    <w:rsid w:val="00A1697A"/>
    <w:rsid w:val="00A16BA2"/>
    <w:rsid w:val="00A16C19"/>
    <w:rsid w:val="00A16D30"/>
    <w:rsid w:val="00A16FE0"/>
    <w:rsid w:val="00A1707E"/>
    <w:rsid w:val="00A17098"/>
    <w:rsid w:val="00A1713C"/>
    <w:rsid w:val="00A173BC"/>
    <w:rsid w:val="00A17470"/>
    <w:rsid w:val="00A17478"/>
    <w:rsid w:val="00A174BB"/>
    <w:rsid w:val="00A17523"/>
    <w:rsid w:val="00A1789B"/>
    <w:rsid w:val="00A178E7"/>
    <w:rsid w:val="00A179C5"/>
    <w:rsid w:val="00A179ED"/>
    <w:rsid w:val="00A17A10"/>
    <w:rsid w:val="00A17BA3"/>
    <w:rsid w:val="00A17BAD"/>
    <w:rsid w:val="00A17BD5"/>
    <w:rsid w:val="00A17BFD"/>
    <w:rsid w:val="00A17C44"/>
    <w:rsid w:val="00A17C5B"/>
    <w:rsid w:val="00A17D6B"/>
    <w:rsid w:val="00A17D89"/>
    <w:rsid w:val="00A17E3D"/>
    <w:rsid w:val="00A17E4F"/>
    <w:rsid w:val="00A200A2"/>
    <w:rsid w:val="00A200F3"/>
    <w:rsid w:val="00A20171"/>
    <w:rsid w:val="00A2026E"/>
    <w:rsid w:val="00A2028C"/>
    <w:rsid w:val="00A2039F"/>
    <w:rsid w:val="00A20470"/>
    <w:rsid w:val="00A204ED"/>
    <w:rsid w:val="00A20786"/>
    <w:rsid w:val="00A207EF"/>
    <w:rsid w:val="00A20838"/>
    <w:rsid w:val="00A20852"/>
    <w:rsid w:val="00A20898"/>
    <w:rsid w:val="00A20907"/>
    <w:rsid w:val="00A20A77"/>
    <w:rsid w:val="00A20BAC"/>
    <w:rsid w:val="00A20E81"/>
    <w:rsid w:val="00A20FA9"/>
    <w:rsid w:val="00A20FB7"/>
    <w:rsid w:val="00A21286"/>
    <w:rsid w:val="00A21336"/>
    <w:rsid w:val="00A21404"/>
    <w:rsid w:val="00A21610"/>
    <w:rsid w:val="00A216A9"/>
    <w:rsid w:val="00A21805"/>
    <w:rsid w:val="00A21AE1"/>
    <w:rsid w:val="00A21B37"/>
    <w:rsid w:val="00A21B52"/>
    <w:rsid w:val="00A21EC4"/>
    <w:rsid w:val="00A21FE6"/>
    <w:rsid w:val="00A221C4"/>
    <w:rsid w:val="00A2263F"/>
    <w:rsid w:val="00A227FF"/>
    <w:rsid w:val="00A2285D"/>
    <w:rsid w:val="00A22878"/>
    <w:rsid w:val="00A22880"/>
    <w:rsid w:val="00A228BF"/>
    <w:rsid w:val="00A228C9"/>
    <w:rsid w:val="00A2290B"/>
    <w:rsid w:val="00A229CB"/>
    <w:rsid w:val="00A22AE5"/>
    <w:rsid w:val="00A22BFD"/>
    <w:rsid w:val="00A22C38"/>
    <w:rsid w:val="00A22C3F"/>
    <w:rsid w:val="00A22C43"/>
    <w:rsid w:val="00A22EEB"/>
    <w:rsid w:val="00A23309"/>
    <w:rsid w:val="00A2331D"/>
    <w:rsid w:val="00A233A3"/>
    <w:rsid w:val="00A233F9"/>
    <w:rsid w:val="00A23464"/>
    <w:rsid w:val="00A236D1"/>
    <w:rsid w:val="00A23787"/>
    <w:rsid w:val="00A237B2"/>
    <w:rsid w:val="00A237F9"/>
    <w:rsid w:val="00A23865"/>
    <w:rsid w:val="00A238BB"/>
    <w:rsid w:val="00A23953"/>
    <w:rsid w:val="00A2397D"/>
    <w:rsid w:val="00A23A37"/>
    <w:rsid w:val="00A23A47"/>
    <w:rsid w:val="00A23BC2"/>
    <w:rsid w:val="00A23C72"/>
    <w:rsid w:val="00A23DBA"/>
    <w:rsid w:val="00A23EDE"/>
    <w:rsid w:val="00A2412B"/>
    <w:rsid w:val="00A24157"/>
    <w:rsid w:val="00A241C0"/>
    <w:rsid w:val="00A24221"/>
    <w:rsid w:val="00A242F7"/>
    <w:rsid w:val="00A243FE"/>
    <w:rsid w:val="00A24547"/>
    <w:rsid w:val="00A2458A"/>
    <w:rsid w:val="00A24716"/>
    <w:rsid w:val="00A249C3"/>
    <w:rsid w:val="00A24BA5"/>
    <w:rsid w:val="00A24BDD"/>
    <w:rsid w:val="00A24CF1"/>
    <w:rsid w:val="00A24D9D"/>
    <w:rsid w:val="00A24EC7"/>
    <w:rsid w:val="00A24EDC"/>
    <w:rsid w:val="00A25112"/>
    <w:rsid w:val="00A251CA"/>
    <w:rsid w:val="00A2529F"/>
    <w:rsid w:val="00A25300"/>
    <w:rsid w:val="00A25316"/>
    <w:rsid w:val="00A25328"/>
    <w:rsid w:val="00A253E4"/>
    <w:rsid w:val="00A25402"/>
    <w:rsid w:val="00A254AC"/>
    <w:rsid w:val="00A256FE"/>
    <w:rsid w:val="00A25709"/>
    <w:rsid w:val="00A25835"/>
    <w:rsid w:val="00A258A6"/>
    <w:rsid w:val="00A25C68"/>
    <w:rsid w:val="00A25D79"/>
    <w:rsid w:val="00A25E07"/>
    <w:rsid w:val="00A25EB9"/>
    <w:rsid w:val="00A25F54"/>
    <w:rsid w:val="00A25FEF"/>
    <w:rsid w:val="00A260B0"/>
    <w:rsid w:val="00A26105"/>
    <w:rsid w:val="00A262D5"/>
    <w:rsid w:val="00A263EC"/>
    <w:rsid w:val="00A2652B"/>
    <w:rsid w:val="00A265DF"/>
    <w:rsid w:val="00A26642"/>
    <w:rsid w:val="00A268BA"/>
    <w:rsid w:val="00A2696D"/>
    <w:rsid w:val="00A269A0"/>
    <w:rsid w:val="00A26BEB"/>
    <w:rsid w:val="00A26C00"/>
    <w:rsid w:val="00A26EF9"/>
    <w:rsid w:val="00A26F8C"/>
    <w:rsid w:val="00A27182"/>
    <w:rsid w:val="00A271E2"/>
    <w:rsid w:val="00A27298"/>
    <w:rsid w:val="00A272AB"/>
    <w:rsid w:val="00A272E6"/>
    <w:rsid w:val="00A27320"/>
    <w:rsid w:val="00A27434"/>
    <w:rsid w:val="00A27574"/>
    <w:rsid w:val="00A275B5"/>
    <w:rsid w:val="00A276D2"/>
    <w:rsid w:val="00A27759"/>
    <w:rsid w:val="00A2799D"/>
    <w:rsid w:val="00A279C9"/>
    <w:rsid w:val="00A279E5"/>
    <w:rsid w:val="00A27D04"/>
    <w:rsid w:val="00A27D09"/>
    <w:rsid w:val="00A27E3E"/>
    <w:rsid w:val="00A27FA1"/>
    <w:rsid w:val="00A302B5"/>
    <w:rsid w:val="00A3047E"/>
    <w:rsid w:val="00A306A9"/>
    <w:rsid w:val="00A30869"/>
    <w:rsid w:val="00A308C5"/>
    <w:rsid w:val="00A30A0C"/>
    <w:rsid w:val="00A30A4C"/>
    <w:rsid w:val="00A30D1F"/>
    <w:rsid w:val="00A30DD0"/>
    <w:rsid w:val="00A30DDB"/>
    <w:rsid w:val="00A3107D"/>
    <w:rsid w:val="00A310AC"/>
    <w:rsid w:val="00A31106"/>
    <w:rsid w:val="00A314FE"/>
    <w:rsid w:val="00A316B2"/>
    <w:rsid w:val="00A31741"/>
    <w:rsid w:val="00A31818"/>
    <w:rsid w:val="00A31878"/>
    <w:rsid w:val="00A31A30"/>
    <w:rsid w:val="00A31BD6"/>
    <w:rsid w:val="00A31CD9"/>
    <w:rsid w:val="00A31DCC"/>
    <w:rsid w:val="00A31DED"/>
    <w:rsid w:val="00A31E3B"/>
    <w:rsid w:val="00A31E9E"/>
    <w:rsid w:val="00A31EB5"/>
    <w:rsid w:val="00A321FD"/>
    <w:rsid w:val="00A3226D"/>
    <w:rsid w:val="00A32303"/>
    <w:rsid w:val="00A32391"/>
    <w:rsid w:val="00A323B3"/>
    <w:rsid w:val="00A32492"/>
    <w:rsid w:val="00A326E0"/>
    <w:rsid w:val="00A32728"/>
    <w:rsid w:val="00A327A4"/>
    <w:rsid w:val="00A327B8"/>
    <w:rsid w:val="00A3280B"/>
    <w:rsid w:val="00A329D1"/>
    <w:rsid w:val="00A329EB"/>
    <w:rsid w:val="00A32E66"/>
    <w:rsid w:val="00A32E67"/>
    <w:rsid w:val="00A32E91"/>
    <w:rsid w:val="00A32EF7"/>
    <w:rsid w:val="00A32FD2"/>
    <w:rsid w:val="00A3314D"/>
    <w:rsid w:val="00A33315"/>
    <w:rsid w:val="00A33381"/>
    <w:rsid w:val="00A333F8"/>
    <w:rsid w:val="00A33501"/>
    <w:rsid w:val="00A33562"/>
    <w:rsid w:val="00A335B7"/>
    <w:rsid w:val="00A33607"/>
    <w:rsid w:val="00A33812"/>
    <w:rsid w:val="00A33866"/>
    <w:rsid w:val="00A33871"/>
    <w:rsid w:val="00A338DA"/>
    <w:rsid w:val="00A339D6"/>
    <w:rsid w:val="00A339FE"/>
    <w:rsid w:val="00A33A1E"/>
    <w:rsid w:val="00A33A25"/>
    <w:rsid w:val="00A33A44"/>
    <w:rsid w:val="00A33AFC"/>
    <w:rsid w:val="00A33BA3"/>
    <w:rsid w:val="00A33C6D"/>
    <w:rsid w:val="00A33E09"/>
    <w:rsid w:val="00A33E34"/>
    <w:rsid w:val="00A33EA1"/>
    <w:rsid w:val="00A33F43"/>
    <w:rsid w:val="00A33F99"/>
    <w:rsid w:val="00A34638"/>
    <w:rsid w:val="00A346CB"/>
    <w:rsid w:val="00A34783"/>
    <w:rsid w:val="00A348D3"/>
    <w:rsid w:val="00A34959"/>
    <w:rsid w:val="00A34A67"/>
    <w:rsid w:val="00A34B14"/>
    <w:rsid w:val="00A34F53"/>
    <w:rsid w:val="00A351AA"/>
    <w:rsid w:val="00A353A8"/>
    <w:rsid w:val="00A3559F"/>
    <w:rsid w:val="00A355A5"/>
    <w:rsid w:val="00A3587A"/>
    <w:rsid w:val="00A35B6B"/>
    <w:rsid w:val="00A35C77"/>
    <w:rsid w:val="00A35D11"/>
    <w:rsid w:val="00A3603F"/>
    <w:rsid w:val="00A360AB"/>
    <w:rsid w:val="00A36111"/>
    <w:rsid w:val="00A36210"/>
    <w:rsid w:val="00A36411"/>
    <w:rsid w:val="00A365B3"/>
    <w:rsid w:val="00A36630"/>
    <w:rsid w:val="00A36638"/>
    <w:rsid w:val="00A36664"/>
    <w:rsid w:val="00A36718"/>
    <w:rsid w:val="00A3673B"/>
    <w:rsid w:val="00A36B45"/>
    <w:rsid w:val="00A36BF7"/>
    <w:rsid w:val="00A36C63"/>
    <w:rsid w:val="00A36D77"/>
    <w:rsid w:val="00A36E5B"/>
    <w:rsid w:val="00A37091"/>
    <w:rsid w:val="00A37294"/>
    <w:rsid w:val="00A3729F"/>
    <w:rsid w:val="00A37462"/>
    <w:rsid w:val="00A3753C"/>
    <w:rsid w:val="00A375B2"/>
    <w:rsid w:val="00A375CA"/>
    <w:rsid w:val="00A377A2"/>
    <w:rsid w:val="00A377E6"/>
    <w:rsid w:val="00A378C6"/>
    <w:rsid w:val="00A3796F"/>
    <w:rsid w:val="00A3798E"/>
    <w:rsid w:val="00A37A69"/>
    <w:rsid w:val="00A37BBE"/>
    <w:rsid w:val="00A37C34"/>
    <w:rsid w:val="00A37C70"/>
    <w:rsid w:val="00A37D83"/>
    <w:rsid w:val="00A37FC8"/>
    <w:rsid w:val="00A40188"/>
    <w:rsid w:val="00A403F0"/>
    <w:rsid w:val="00A4057C"/>
    <w:rsid w:val="00A405E9"/>
    <w:rsid w:val="00A407BC"/>
    <w:rsid w:val="00A40A59"/>
    <w:rsid w:val="00A40AE4"/>
    <w:rsid w:val="00A4134A"/>
    <w:rsid w:val="00A4135C"/>
    <w:rsid w:val="00A41686"/>
    <w:rsid w:val="00A416CC"/>
    <w:rsid w:val="00A41744"/>
    <w:rsid w:val="00A41817"/>
    <w:rsid w:val="00A418B4"/>
    <w:rsid w:val="00A4199E"/>
    <w:rsid w:val="00A419AA"/>
    <w:rsid w:val="00A41AD2"/>
    <w:rsid w:val="00A41B36"/>
    <w:rsid w:val="00A41B73"/>
    <w:rsid w:val="00A41BAA"/>
    <w:rsid w:val="00A41C7D"/>
    <w:rsid w:val="00A41DA7"/>
    <w:rsid w:val="00A41FDC"/>
    <w:rsid w:val="00A42245"/>
    <w:rsid w:val="00A422E5"/>
    <w:rsid w:val="00A42457"/>
    <w:rsid w:val="00A42553"/>
    <w:rsid w:val="00A4288A"/>
    <w:rsid w:val="00A428B9"/>
    <w:rsid w:val="00A4293A"/>
    <w:rsid w:val="00A42965"/>
    <w:rsid w:val="00A42982"/>
    <w:rsid w:val="00A42995"/>
    <w:rsid w:val="00A42A1E"/>
    <w:rsid w:val="00A42B75"/>
    <w:rsid w:val="00A42C74"/>
    <w:rsid w:val="00A42C94"/>
    <w:rsid w:val="00A42D43"/>
    <w:rsid w:val="00A42F6A"/>
    <w:rsid w:val="00A43113"/>
    <w:rsid w:val="00A4314F"/>
    <w:rsid w:val="00A43270"/>
    <w:rsid w:val="00A43291"/>
    <w:rsid w:val="00A43622"/>
    <w:rsid w:val="00A436EE"/>
    <w:rsid w:val="00A437BD"/>
    <w:rsid w:val="00A437C2"/>
    <w:rsid w:val="00A4384C"/>
    <w:rsid w:val="00A43914"/>
    <w:rsid w:val="00A439FE"/>
    <w:rsid w:val="00A43A9D"/>
    <w:rsid w:val="00A43BFB"/>
    <w:rsid w:val="00A43C09"/>
    <w:rsid w:val="00A43CEC"/>
    <w:rsid w:val="00A43D52"/>
    <w:rsid w:val="00A43FC8"/>
    <w:rsid w:val="00A44142"/>
    <w:rsid w:val="00A441B3"/>
    <w:rsid w:val="00A442B5"/>
    <w:rsid w:val="00A442BA"/>
    <w:rsid w:val="00A443C2"/>
    <w:rsid w:val="00A443EA"/>
    <w:rsid w:val="00A44A1F"/>
    <w:rsid w:val="00A44BC4"/>
    <w:rsid w:val="00A44BEB"/>
    <w:rsid w:val="00A44D7D"/>
    <w:rsid w:val="00A44DA9"/>
    <w:rsid w:val="00A4505D"/>
    <w:rsid w:val="00A45093"/>
    <w:rsid w:val="00A450FB"/>
    <w:rsid w:val="00A45142"/>
    <w:rsid w:val="00A45163"/>
    <w:rsid w:val="00A45175"/>
    <w:rsid w:val="00A4531D"/>
    <w:rsid w:val="00A457D0"/>
    <w:rsid w:val="00A458BC"/>
    <w:rsid w:val="00A458C1"/>
    <w:rsid w:val="00A45919"/>
    <w:rsid w:val="00A45986"/>
    <w:rsid w:val="00A45A48"/>
    <w:rsid w:val="00A45BC5"/>
    <w:rsid w:val="00A45C04"/>
    <w:rsid w:val="00A45C3B"/>
    <w:rsid w:val="00A4623B"/>
    <w:rsid w:val="00A46302"/>
    <w:rsid w:val="00A46392"/>
    <w:rsid w:val="00A4640B"/>
    <w:rsid w:val="00A464F3"/>
    <w:rsid w:val="00A465EE"/>
    <w:rsid w:val="00A4674F"/>
    <w:rsid w:val="00A46768"/>
    <w:rsid w:val="00A4677E"/>
    <w:rsid w:val="00A469C1"/>
    <w:rsid w:val="00A469F3"/>
    <w:rsid w:val="00A46A35"/>
    <w:rsid w:val="00A46A58"/>
    <w:rsid w:val="00A46BA3"/>
    <w:rsid w:val="00A46E2F"/>
    <w:rsid w:val="00A46EC3"/>
    <w:rsid w:val="00A46EF3"/>
    <w:rsid w:val="00A46F45"/>
    <w:rsid w:val="00A46FC7"/>
    <w:rsid w:val="00A4718B"/>
    <w:rsid w:val="00A471D8"/>
    <w:rsid w:val="00A472A8"/>
    <w:rsid w:val="00A473F1"/>
    <w:rsid w:val="00A47456"/>
    <w:rsid w:val="00A4755C"/>
    <w:rsid w:val="00A47605"/>
    <w:rsid w:val="00A47693"/>
    <w:rsid w:val="00A476B9"/>
    <w:rsid w:val="00A476CF"/>
    <w:rsid w:val="00A477C1"/>
    <w:rsid w:val="00A4792B"/>
    <w:rsid w:val="00A47A89"/>
    <w:rsid w:val="00A47BA0"/>
    <w:rsid w:val="00A47C44"/>
    <w:rsid w:val="00A47C96"/>
    <w:rsid w:val="00A47D3D"/>
    <w:rsid w:val="00A5036B"/>
    <w:rsid w:val="00A50487"/>
    <w:rsid w:val="00A5055D"/>
    <w:rsid w:val="00A5060E"/>
    <w:rsid w:val="00A506EE"/>
    <w:rsid w:val="00A50886"/>
    <w:rsid w:val="00A50A50"/>
    <w:rsid w:val="00A50BB7"/>
    <w:rsid w:val="00A50C04"/>
    <w:rsid w:val="00A50C19"/>
    <w:rsid w:val="00A50C73"/>
    <w:rsid w:val="00A50D15"/>
    <w:rsid w:val="00A50D1B"/>
    <w:rsid w:val="00A50E7A"/>
    <w:rsid w:val="00A51067"/>
    <w:rsid w:val="00A51085"/>
    <w:rsid w:val="00A515D0"/>
    <w:rsid w:val="00A515FD"/>
    <w:rsid w:val="00A51881"/>
    <w:rsid w:val="00A518F2"/>
    <w:rsid w:val="00A51965"/>
    <w:rsid w:val="00A51AE7"/>
    <w:rsid w:val="00A51B13"/>
    <w:rsid w:val="00A51B8F"/>
    <w:rsid w:val="00A51BEF"/>
    <w:rsid w:val="00A51CEF"/>
    <w:rsid w:val="00A51D4D"/>
    <w:rsid w:val="00A51D56"/>
    <w:rsid w:val="00A51DA1"/>
    <w:rsid w:val="00A52047"/>
    <w:rsid w:val="00A520AA"/>
    <w:rsid w:val="00A52186"/>
    <w:rsid w:val="00A52367"/>
    <w:rsid w:val="00A5238B"/>
    <w:rsid w:val="00A5238C"/>
    <w:rsid w:val="00A5245E"/>
    <w:rsid w:val="00A52515"/>
    <w:rsid w:val="00A528C1"/>
    <w:rsid w:val="00A52B14"/>
    <w:rsid w:val="00A52C9B"/>
    <w:rsid w:val="00A52CE2"/>
    <w:rsid w:val="00A52E0B"/>
    <w:rsid w:val="00A5302B"/>
    <w:rsid w:val="00A53069"/>
    <w:rsid w:val="00A5307D"/>
    <w:rsid w:val="00A5324A"/>
    <w:rsid w:val="00A53252"/>
    <w:rsid w:val="00A53278"/>
    <w:rsid w:val="00A532CD"/>
    <w:rsid w:val="00A5354E"/>
    <w:rsid w:val="00A535CF"/>
    <w:rsid w:val="00A53726"/>
    <w:rsid w:val="00A5376F"/>
    <w:rsid w:val="00A53794"/>
    <w:rsid w:val="00A537C2"/>
    <w:rsid w:val="00A53A07"/>
    <w:rsid w:val="00A53B46"/>
    <w:rsid w:val="00A53BBC"/>
    <w:rsid w:val="00A53E3C"/>
    <w:rsid w:val="00A53E76"/>
    <w:rsid w:val="00A53EC2"/>
    <w:rsid w:val="00A53EFE"/>
    <w:rsid w:val="00A5402A"/>
    <w:rsid w:val="00A54170"/>
    <w:rsid w:val="00A541D7"/>
    <w:rsid w:val="00A54201"/>
    <w:rsid w:val="00A5429A"/>
    <w:rsid w:val="00A5429D"/>
    <w:rsid w:val="00A542D0"/>
    <w:rsid w:val="00A5434D"/>
    <w:rsid w:val="00A543D3"/>
    <w:rsid w:val="00A54514"/>
    <w:rsid w:val="00A5490D"/>
    <w:rsid w:val="00A54A52"/>
    <w:rsid w:val="00A54BB2"/>
    <w:rsid w:val="00A54E04"/>
    <w:rsid w:val="00A54FE1"/>
    <w:rsid w:val="00A5504B"/>
    <w:rsid w:val="00A5506B"/>
    <w:rsid w:val="00A55288"/>
    <w:rsid w:val="00A55430"/>
    <w:rsid w:val="00A555F9"/>
    <w:rsid w:val="00A5561C"/>
    <w:rsid w:val="00A557EA"/>
    <w:rsid w:val="00A55A05"/>
    <w:rsid w:val="00A55AD7"/>
    <w:rsid w:val="00A55BEE"/>
    <w:rsid w:val="00A55C06"/>
    <w:rsid w:val="00A55C0A"/>
    <w:rsid w:val="00A55D71"/>
    <w:rsid w:val="00A55EF3"/>
    <w:rsid w:val="00A55F09"/>
    <w:rsid w:val="00A55F49"/>
    <w:rsid w:val="00A55FD0"/>
    <w:rsid w:val="00A560D4"/>
    <w:rsid w:val="00A561F3"/>
    <w:rsid w:val="00A5622B"/>
    <w:rsid w:val="00A563BB"/>
    <w:rsid w:val="00A56599"/>
    <w:rsid w:val="00A56608"/>
    <w:rsid w:val="00A56BC9"/>
    <w:rsid w:val="00A56C91"/>
    <w:rsid w:val="00A56E06"/>
    <w:rsid w:val="00A56EA5"/>
    <w:rsid w:val="00A56EAA"/>
    <w:rsid w:val="00A56F13"/>
    <w:rsid w:val="00A56F91"/>
    <w:rsid w:val="00A5723F"/>
    <w:rsid w:val="00A57534"/>
    <w:rsid w:val="00A5756F"/>
    <w:rsid w:val="00A5772B"/>
    <w:rsid w:val="00A577AB"/>
    <w:rsid w:val="00A5786B"/>
    <w:rsid w:val="00A578E4"/>
    <w:rsid w:val="00A578FD"/>
    <w:rsid w:val="00A578FF"/>
    <w:rsid w:val="00A57938"/>
    <w:rsid w:val="00A579B6"/>
    <w:rsid w:val="00A579BD"/>
    <w:rsid w:val="00A57BE9"/>
    <w:rsid w:val="00A57F5F"/>
    <w:rsid w:val="00A57FA3"/>
    <w:rsid w:val="00A60068"/>
    <w:rsid w:val="00A601D5"/>
    <w:rsid w:val="00A602C7"/>
    <w:rsid w:val="00A60354"/>
    <w:rsid w:val="00A60453"/>
    <w:rsid w:val="00A604A4"/>
    <w:rsid w:val="00A608CF"/>
    <w:rsid w:val="00A6095B"/>
    <w:rsid w:val="00A60B73"/>
    <w:rsid w:val="00A60C50"/>
    <w:rsid w:val="00A60C5E"/>
    <w:rsid w:val="00A60D4D"/>
    <w:rsid w:val="00A60F21"/>
    <w:rsid w:val="00A60F53"/>
    <w:rsid w:val="00A60F57"/>
    <w:rsid w:val="00A60FD9"/>
    <w:rsid w:val="00A6110F"/>
    <w:rsid w:val="00A612FD"/>
    <w:rsid w:val="00A614E5"/>
    <w:rsid w:val="00A61613"/>
    <w:rsid w:val="00A61657"/>
    <w:rsid w:val="00A61790"/>
    <w:rsid w:val="00A61922"/>
    <w:rsid w:val="00A61950"/>
    <w:rsid w:val="00A619D6"/>
    <w:rsid w:val="00A61B01"/>
    <w:rsid w:val="00A61BE4"/>
    <w:rsid w:val="00A61E39"/>
    <w:rsid w:val="00A61F29"/>
    <w:rsid w:val="00A622B8"/>
    <w:rsid w:val="00A623A0"/>
    <w:rsid w:val="00A623D7"/>
    <w:rsid w:val="00A62407"/>
    <w:rsid w:val="00A624DF"/>
    <w:rsid w:val="00A62506"/>
    <w:rsid w:val="00A6262D"/>
    <w:rsid w:val="00A62631"/>
    <w:rsid w:val="00A62660"/>
    <w:rsid w:val="00A62663"/>
    <w:rsid w:val="00A626A8"/>
    <w:rsid w:val="00A629A6"/>
    <w:rsid w:val="00A62EDB"/>
    <w:rsid w:val="00A62F59"/>
    <w:rsid w:val="00A62FE2"/>
    <w:rsid w:val="00A6309B"/>
    <w:rsid w:val="00A632D5"/>
    <w:rsid w:val="00A63355"/>
    <w:rsid w:val="00A6346C"/>
    <w:rsid w:val="00A63586"/>
    <w:rsid w:val="00A636F9"/>
    <w:rsid w:val="00A6376A"/>
    <w:rsid w:val="00A63882"/>
    <w:rsid w:val="00A63A34"/>
    <w:rsid w:val="00A63A99"/>
    <w:rsid w:val="00A63BA7"/>
    <w:rsid w:val="00A63BBE"/>
    <w:rsid w:val="00A63E2B"/>
    <w:rsid w:val="00A63F28"/>
    <w:rsid w:val="00A63FCC"/>
    <w:rsid w:val="00A63FDD"/>
    <w:rsid w:val="00A64053"/>
    <w:rsid w:val="00A6405F"/>
    <w:rsid w:val="00A6420C"/>
    <w:rsid w:val="00A64282"/>
    <w:rsid w:val="00A644DF"/>
    <w:rsid w:val="00A644FF"/>
    <w:rsid w:val="00A646A1"/>
    <w:rsid w:val="00A646D5"/>
    <w:rsid w:val="00A646F8"/>
    <w:rsid w:val="00A648C7"/>
    <w:rsid w:val="00A649C3"/>
    <w:rsid w:val="00A64A82"/>
    <w:rsid w:val="00A64AAB"/>
    <w:rsid w:val="00A64B10"/>
    <w:rsid w:val="00A64DF1"/>
    <w:rsid w:val="00A651FB"/>
    <w:rsid w:val="00A6532B"/>
    <w:rsid w:val="00A653C0"/>
    <w:rsid w:val="00A654D3"/>
    <w:rsid w:val="00A65781"/>
    <w:rsid w:val="00A65815"/>
    <w:rsid w:val="00A6585A"/>
    <w:rsid w:val="00A659B0"/>
    <w:rsid w:val="00A65B9A"/>
    <w:rsid w:val="00A65C5A"/>
    <w:rsid w:val="00A663E4"/>
    <w:rsid w:val="00A665E4"/>
    <w:rsid w:val="00A6660B"/>
    <w:rsid w:val="00A666AD"/>
    <w:rsid w:val="00A667E4"/>
    <w:rsid w:val="00A668E6"/>
    <w:rsid w:val="00A66958"/>
    <w:rsid w:val="00A66A9D"/>
    <w:rsid w:val="00A66AE5"/>
    <w:rsid w:val="00A66D0F"/>
    <w:rsid w:val="00A6701F"/>
    <w:rsid w:val="00A6706A"/>
    <w:rsid w:val="00A671B1"/>
    <w:rsid w:val="00A671D4"/>
    <w:rsid w:val="00A6720E"/>
    <w:rsid w:val="00A67231"/>
    <w:rsid w:val="00A6734F"/>
    <w:rsid w:val="00A6736B"/>
    <w:rsid w:val="00A673A2"/>
    <w:rsid w:val="00A67649"/>
    <w:rsid w:val="00A67663"/>
    <w:rsid w:val="00A6780D"/>
    <w:rsid w:val="00A67D23"/>
    <w:rsid w:val="00A67F1D"/>
    <w:rsid w:val="00A67FBA"/>
    <w:rsid w:val="00A70082"/>
    <w:rsid w:val="00A70154"/>
    <w:rsid w:val="00A702AE"/>
    <w:rsid w:val="00A7047C"/>
    <w:rsid w:val="00A704CF"/>
    <w:rsid w:val="00A7051B"/>
    <w:rsid w:val="00A705F5"/>
    <w:rsid w:val="00A7069A"/>
    <w:rsid w:val="00A707E4"/>
    <w:rsid w:val="00A70855"/>
    <w:rsid w:val="00A709A3"/>
    <w:rsid w:val="00A70A4A"/>
    <w:rsid w:val="00A70B24"/>
    <w:rsid w:val="00A70BCB"/>
    <w:rsid w:val="00A70BD5"/>
    <w:rsid w:val="00A70BE5"/>
    <w:rsid w:val="00A70E1D"/>
    <w:rsid w:val="00A70E70"/>
    <w:rsid w:val="00A70F20"/>
    <w:rsid w:val="00A70F25"/>
    <w:rsid w:val="00A71017"/>
    <w:rsid w:val="00A7123E"/>
    <w:rsid w:val="00A71343"/>
    <w:rsid w:val="00A71567"/>
    <w:rsid w:val="00A7158D"/>
    <w:rsid w:val="00A7164A"/>
    <w:rsid w:val="00A717A6"/>
    <w:rsid w:val="00A71807"/>
    <w:rsid w:val="00A71813"/>
    <w:rsid w:val="00A71864"/>
    <w:rsid w:val="00A71A37"/>
    <w:rsid w:val="00A71C47"/>
    <w:rsid w:val="00A71CE3"/>
    <w:rsid w:val="00A71DD6"/>
    <w:rsid w:val="00A71F7E"/>
    <w:rsid w:val="00A7200E"/>
    <w:rsid w:val="00A7236F"/>
    <w:rsid w:val="00A72385"/>
    <w:rsid w:val="00A725C6"/>
    <w:rsid w:val="00A726EC"/>
    <w:rsid w:val="00A72897"/>
    <w:rsid w:val="00A72B17"/>
    <w:rsid w:val="00A72B30"/>
    <w:rsid w:val="00A72B45"/>
    <w:rsid w:val="00A72DB8"/>
    <w:rsid w:val="00A72DC1"/>
    <w:rsid w:val="00A72E40"/>
    <w:rsid w:val="00A72E59"/>
    <w:rsid w:val="00A72ED2"/>
    <w:rsid w:val="00A72FA4"/>
    <w:rsid w:val="00A73166"/>
    <w:rsid w:val="00A7317E"/>
    <w:rsid w:val="00A733FC"/>
    <w:rsid w:val="00A73472"/>
    <w:rsid w:val="00A73601"/>
    <w:rsid w:val="00A7367A"/>
    <w:rsid w:val="00A736DD"/>
    <w:rsid w:val="00A7371B"/>
    <w:rsid w:val="00A7372D"/>
    <w:rsid w:val="00A7376D"/>
    <w:rsid w:val="00A7398B"/>
    <w:rsid w:val="00A739C5"/>
    <w:rsid w:val="00A73ABB"/>
    <w:rsid w:val="00A73CDE"/>
    <w:rsid w:val="00A73FD0"/>
    <w:rsid w:val="00A741F0"/>
    <w:rsid w:val="00A742CB"/>
    <w:rsid w:val="00A74325"/>
    <w:rsid w:val="00A74389"/>
    <w:rsid w:val="00A7448A"/>
    <w:rsid w:val="00A74593"/>
    <w:rsid w:val="00A7473D"/>
    <w:rsid w:val="00A74783"/>
    <w:rsid w:val="00A7483F"/>
    <w:rsid w:val="00A74943"/>
    <w:rsid w:val="00A74A63"/>
    <w:rsid w:val="00A74B2D"/>
    <w:rsid w:val="00A74BA4"/>
    <w:rsid w:val="00A74C6A"/>
    <w:rsid w:val="00A74FBC"/>
    <w:rsid w:val="00A7503A"/>
    <w:rsid w:val="00A75072"/>
    <w:rsid w:val="00A750FF"/>
    <w:rsid w:val="00A754D4"/>
    <w:rsid w:val="00A756FC"/>
    <w:rsid w:val="00A75894"/>
    <w:rsid w:val="00A7597C"/>
    <w:rsid w:val="00A760CB"/>
    <w:rsid w:val="00A76221"/>
    <w:rsid w:val="00A762D5"/>
    <w:rsid w:val="00A76506"/>
    <w:rsid w:val="00A768AD"/>
    <w:rsid w:val="00A768B0"/>
    <w:rsid w:val="00A76B4F"/>
    <w:rsid w:val="00A76DB3"/>
    <w:rsid w:val="00A76EEE"/>
    <w:rsid w:val="00A76F3A"/>
    <w:rsid w:val="00A76F43"/>
    <w:rsid w:val="00A76FBA"/>
    <w:rsid w:val="00A7710A"/>
    <w:rsid w:val="00A77180"/>
    <w:rsid w:val="00A7796A"/>
    <w:rsid w:val="00A77988"/>
    <w:rsid w:val="00A77A44"/>
    <w:rsid w:val="00A77B20"/>
    <w:rsid w:val="00A77B3D"/>
    <w:rsid w:val="00A77C20"/>
    <w:rsid w:val="00A77CF4"/>
    <w:rsid w:val="00A77D78"/>
    <w:rsid w:val="00A77D7F"/>
    <w:rsid w:val="00A77F3F"/>
    <w:rsid w:val="00A80112"/>
    <w:rsid w:val="00A802D6"/>
    <w:rsid w:val="00A80395"/>
    <w:rsid w:val="00A8048F"/>
    <w:rsid w:val="00A8058B"/>
    <w:rsid w:val="00A80654"/>
    <w:rsid w:val="00A806D9"/>
    <w:rsid w:val="00A80748"/>
    <w:rsid w:val="00A8077E"/>
    <w:rsid w:val="00A8086E"/>
    <w:rsid w:val="00A80BAA"/>
    <w:rsid w:val="00A80CAF"/>
    <w:rsid w:val="00A80DAF"/>
    <w:rsid w:val="00A80E6F"/>
    <w:rsid w:val="00A80F2B"/>
    <w:rsid w:val="00A81000"/>
    <w:rsid w:val="00A81198"/>
    <w:rsid w:val="00A811BE"/>
    <w:rsid w:val="00A81444"/>
    <w:rsid w:val="00A81498"/>
    <w:rsid w:val="00A814C3"/>
    <w:rsid w:val="00A81586"/>
    <w:rsid w:val="00A815DE"/>
    <w:rsid w:val="00A815FE"/>
    <w:rsid w:val="00A8183C"/>
    <w:rsid w:val="00A819E1"/>
    <w:rsid w:val="00A81A0E"/>
    <w:rsid w:val="00A81B66"/>
    <w:rsid w:val="00A81C7D"/>
    <w:rsid w:val="00A81F36"/>
    <w:rsid w:val="00A81F8B"/>
    <w:rsid w:val="00A8229D"/>
    <w:rsid w:val="00A823E2"/>
    <w:rsid w:val="00A8246A"/>
    <w:rsid w:val="00A82473"/>
    <w:rsid w:val="00A8270F"/>
    <w:rsid w:val="00A8275A"/>
    <w:rsid w:val="00A82869"/>
    <w:rsid w:val="00A82979"/>
    <w:rsid w:val="00A829D0"/>
    <w:rsid w:val="00A829E1"/>
    <w:rsid w:val="00A829FF"/>
    <w:rsid w:val="00A82B3F"/>
    <w:rsid w:val="00A82C43"/>
    <w:rsid w:val="00A82DF5"/>
    <w:rsid w:val="00A82E8C"/>
    <w:rsid w:val="00A82F9E"/>
    <w:rsid w:val="00A82FDA"/>
    <w:rsid w:val="00A831A1"/>
    <w:rsid w:val="00A83479"/>
    <w:rsid w:val="00A834CD"/>
    <w:rsid w:val="00A83528"/>
    <w:rsid w:val="00A8369D"/>
    <w:rsid w:val="00A8384A"/>
    <w:rsid w:val="00A83C52"/>
    <w:rsid w:val="00A83CE7"/>
    <w:rsid w:val="00A83E7D"/>
    <w:rsid w:val="00A83FA8"/>
    <w:rsid w:val="00A83FF2"/>
    <w:rsid w:val="00A84118"/>
    <w:rsid w:val="00A8452B"/>
    <w:rsid w:val="00A84584"/>
    <w:rsid w:val="00A8459B"/>
    <w:rsid w:val="00A84652"/>
    <w:rsid w:val="00A8474A"/>
    <w:rsid w:val="00A84A15"/>
    <w:rsid w:val="00A84B79"/>
    <w:rsid w:val="00A84C58"/>
    <w:rsid w:val="00A84FEC"/>
    <w:rsid w:val="00A85089"/>
    <w:rsid w:val="00A85293"/>
    <w:rsid w:val="00A854AE"/>
    <w:rsid w:val="00A854C2"/>
    <w:rsid w:val="00A85602"/>
    <w:rsid w:val="00A85690"/>
    <w:rsid w:val="00A85692"/>
    <w:rsid w:val="00A85A29"/>
    <w:rsid w:val="00A85BF8"/>
    <w:rsid w:val="00A85C16"/>
    <w:rsid w:val="00A85C20"/>
    <w:rsid w:val="00A85D76"/>
    <w:rsid w:val="00A85F1E"/>
    <w:rsid w:val="00A85FB1"/>
    <w:rsid w:val="00A85FB6"/>
    <w:rsid w:val="00A86169"/>
    <w:rsid w:val="00A862B3"/>
    <w:rsid w:val="00A86468"/>
    <w:rsid w:val="00A8658E"/>
    <w:rsid w:val="00A865F5"/>
    <w:rsid w:val="00A866F5"/>
    <w:rsid w:val="00A8670E"/>
    <w:rsid w:val="00A86924"/>
    <w:rsid w:val="00A8693B"/>
    <w:rsid w:val="00A869E1"/>
    <w:rsid w:val="00A86B76"/>
    <w:rsid w:val="00A86C7F"/>
    <w:rsid w:val="00A86D07"/>
    <w:rsid w:val="00A86E5D"/>
    <w:rsid w:val="00A86FCC"/>
    <w:rsid w:val="00A8707B"/>
    <w:rsid w:val="00A870A0"/>
    <w:rsid w:val="00A871CF"/>
    <w:rsid w:val="00A871F0"/>
    <w:rsid w:val="00A872C3"/>
    <w:rsid w:val="00A8733B"/>
    <w:rsid w:val="00A87482"/>
    <w:rsid w:val="00A87745"/>
    <w:rsid w:val="00A87775"/>
    <w:rsid w:val="00A87819"/>
    <w:rsid w:val="00A87884"/>
    <w:rsid w:val="00A8789C"/>
    <w:rsid w:val="00A87941"/>
    <w:rsid w:val="00A87950"/>
    <w:rsid w:val="00A87A52"/>
    <w:rsid w:val="00A87A7E"/>
    <w:rsid w:val="00A87A9C"/>
    <w:rsid w:val="00A87AE2"/>
    <w:rsid w:val="00A87C1E"/>
    <w:rsid w:val="00A87D8B"/>
    <w:rsid w:val="00A87DCF"/>
    <w:rsid w:val="00A87DD9"/>
    <w:rsid w:val="00A87E63"/>
    <w:rsid w:val="00A87E66"/>
    <w:rsid w:val="00A87EF6"/>
    <w:rsid w:val="00A87F6A"/>
    <w:rsid w:val="00A87FE3"/>
    <w:rsid w:val="00A87FE6"/>
    <w:rsid w:val="00A87FE7"/>
    <w:rsid w:val="00A87FF9"/>
    <w:rsid w:val="00A90012"/>
    <w:rsid w:val="00A902B3"/>
    <w:rsid w:val="00A9030B"/>
    <w:rsid w:val="00A903A9"/>
    <w:rsid w:val="00A9059C"/>
    <w:rsid w:val="00A90683"/>
    <w:rsid w:val="00A90710"/>
    <w:rsid w:val="00A90760"/>
    <w:rsid w:val="00A90786"/>
    <w:rsid w:val="00A907D9"/>
    <w:rsid w:val="00A907E4"/>
    <w:rsid w:val="00A90983"/>
    <w:rsid w:val="00A90A9A"/>
    <w:rsid w:val="00A90A9B"/>
    <w:rsid w:val="00A90C75"/>
    <w:rsid w:val="00A90EB9"/>
    <w:rsid w:val="00A90F3C"/>
    <w:rsid w:val="00A911A1"/>
    <w:rsid w:val="00A912C6"/>
    <w:rsid w:val="00A91334"/>
    <w:rsid w:val="00A9136E"/>
    <w:rsid w:val="00A91376"/>
    <w:rsid w:val="00A9167F"/>
    <w:rsid w:val="00A91701"/>
    <w:rsid w:val="00A917E8"/>
    <w:rsid w:val="00A91C53"/>
    <w:rsid w:val="00A91D53"/>
    <w:rsid w:val="00A91D62"/>
    <w:rsid w:val="00A91D87"/>
    <w:rsid w:val="00A91DBE"/>
    <w:rsid w:val="00A91EB1"/>
    <w:rsid w:val="00A92037"/>
    <w:rsid w:val="00A9212B"/>
    <w:rsid w:val="00A92172"/>
    <w:rsid w:val="00A921A9"/>
    <w:rsid w:val="00A9289E"/>
    <w:rsid w:val="00A928A8"/>
    <w:rsid w:val="00A92996"/>
    <w:rsid w:val="00A929C4"/>
    <w:rsid w:val="00A92D44"/>
    <w:rsid w:val="00A92EC0"/>
    <w:rsid w:val="00A93030"/>
    <w:rsid w:val="00A93039"/>
    <w:rsid w:val="00A9314A"/>
    <w:rsid w:val="00A931E4"/>
    <w:rsid w:val="00A9328C"/>
    <w:rsid w:val="00A935E3"/>
    <w:rsid w:val="00A93694"/>
    <w:rsid w:val="00A93892"/>
    <w:rsid w:val="00A93A8F"/>
    <w:rsid w:val="00A93C04"/>
    <w:rsid w:val="00A93C16"/>
    <w:rsid w:val="00A93C3A"/>
    <w:rsid w:val="00A93C8E"/>
    <w:rsid w:val="00A93CEC"/>
    <w:rsid w:val="00A94058"/>
    <w:rsid w:val="00A94117"/>
    <w:rsid w:val="00A9411C"/>
    <w:rsid w:val="00A94380"/>
    <w:rsid w:val="00A943F3"/>
    <w:rsid w:val="00A943F4"/>
    <w:rsid w:val="00A94403"/>
    <w:rsid w:val="00A94520"/>
    <w:rsid w:val="00A9455F"/>
    <w:rsid w:val="00A94843"/>
    <w:rsid w:val="00A9495A"/>
    <w:rsid w:val="00A9499D"/>
    <w:rsid w:val="00A94B79"/>
    <w:rsid w:val="00A94B97"/>
    <w:rsid w:val="00A94C4C"/>
    <w:rsid w:val="00A94E2B"/>
    <w:rsid w:val="00A94E89"/>
    <w:rsid w:val="00A94F4C"/>
    <w:rsid w:val="00A94F96"/>
    <w:rsid w:val="00A95020"/>
    <w:rsid w:val="00A95121"/>
    <w:rsid w:val="00A95127"/>
    <w:rsid w:val="00A952EB"/>
    <w:rsid w:val="00A95356"/>
    <w:rsid w:val="00A953A7"/>
    <w:rsid w:val="00A95589"/>
    <w:rsid w:val="00A95604"/>
    <w:rsid w:val="00A9581D"/>
    <w:rsid w:val="00A958D4"/>
    <w:rsid w:val="00A958F0"/>
    <w:rsid w:val="00A95971"/>
    <w:rsid w:val="00A95A8E"/>
    <w:rsid w:val="00A95BFF"/>
    <w:rsid w:val="00A95E85"/>
    <w:rsid w:val="00A95EAC"/>
    <w:rsid w:val="00A95EF4"/>
    <w:rsid w:val="00A95F98"/>
    <w:rsid w:val="00A95FFA"/>
    <w:rsid w:val="00A960E4"/>
    <w:rsid w:val="00A9611A"/>
    <w:rsid w:val="00A96154"/>
    <w:rsid w:val="00A961B3"/>
    <w:rsid w:val="00A96255"/>
    <w:rsid w:val="00A965EF"/>
    <w:rsid w:val="00A9664C"/>
    <w:rsid w:val="00A967E2"/>
    <w:rsid w:val="00A96881"/>
    <w:rsid w:val="00A96938"/>
    <w:rsid w:val="00A96985"/>
    <w:rsid w:val="00A96C46"/>
    <w:rsid w:val="00A96CD5"/>
    <w:rsid w:val="00A96DBA"/>
    <w:rsid w:val="00A96E1D"/>
    <w:rsid w:val="00A96E65"/>
    <w:rsid w:val="00A96E79"/>
    <w:rsid w:val="00A96EA4"/>
    <w:rsid w:val="00A96FFC"/>
    <w:rsid w:val="00A9707B"/>
    <w:rsid w:val="00A97094"/>
    <w:rsid w:val="00A970F3"/>
    <w:rsid w:val="00A9720F"/>
    <w:rsid w:val="00A9722E"/>
    <w:rsid w:val="00A9746B"/>
    <w:rsid w:val="00A9750E"/>
    <w:rsid w:val="00A97710"/>
    <w:rsid w:val="00A979C5"/>
    <w:rsid w:val="00A97AC8"/>
    <w:rsid w:val="00A97BE4"/>
    <w:rsid w:val="00A97D09"/>
    <w:rsid w:val="00A97D29"/>
    <w:rsid w:val="00A97DF7"/>
    <w:rsid w:val="00A97F40"/>
    <w:rsid w:val="00AA00D2"/>
    <w:rsid w:val="00AA01D1"/>
    <w:rsid w:val="00AA03F2"/>
    <w:rsid w:val="00AA04CC"/>
    <w:rsid w:val="00AA069B"/>
    <w:rsid w:val="00AA06A2"/>
    <w:rsid w:val="00AA09E0"/>
    <w:rsid w:val="00AA0A73"/>
    <w:rsid w:val="00AA0B6A"/>
    <w:rsid w:val="00AA0DAE"/>
    <w:rsid w:val="00AA0EA8"/>
    <w:rsid w:val="00AA0F0D"/>
    <w:rsid w:val="00AA0F35"/>
    <w:rsid w:val="00AA0F93"/>
    <w:rsid w:val="00AA0FD0"/>
    <w:rsid w:val="00AA100F"/>
    <w:rsid w:val="00AA1024"/>
    <w:rsid w:val="00AA10FD"/>
    <w:rsid w:val="00AA12A4"/>
    <w:rsid w:val="00AA12A9"/>
    <w:rsid w:val="00AA1317"/>
    <w:rsid w:val="00AA13FC"/>
    <w:rsid w:val="00AA1482"/>
    <w:rsid w:val="00AA159E"/>
    <w:rsid w:val="00AA1913"/>
    <w:rsid w:val="00AA1968"/>
    <w:rsid w:val="00AA1C86"/>
    <w:rsid w:val="00AA1D50"/>
    <w:rsid w:val="00AA1DA3"/>
    <w:rsid w:val="00AA1DD6"/>
    <w:rsid w:val="00AA1E68"/>
    <w:rsid w:val="00AA1F43"/>
    <w:rsid w:val="00AA2071"/>
    <w:rsid w:val="00AA20CE"/>
    <w:rsid w:val="00AA20ED"/>
    <w:rsid w:val="00AA22B2"/>
    <w:rsid w:val="00AA2440"/>
    <w:rsid w:val="00AA24F2"/>
    <w:rsid w:val="00AA2523"/>
    <w:rsid w:val="00AA27D5"/>
    <w:rsid w:val="00AA27DA"/>
    <w:rsid w:val="00AA292B"/>
    <w:rsid w:val="00AA2AEB"/>
    <w:rsid w:val="00AA2B6C"/>
    <w:rsid w:val="00AA2D5A"/>
    <w:rsid w:val="00AA2E7D"/>
    <w:rsid w:val="00AA2FA4"/>
    <w:rsid w:val="00AA2FC4"/>
    <w:rsid w:val="00AA34B4"/>
    <w:rsid w:val="00AA366E"/>
    <w:rsid w:val="00AA3725"/>
    <w:rsid w:val="00AA3810"/>
    <w:rsid w:val="00AA3A3F"/>
    <w:rsid w:val="00AA3AED"/>
    <w:rsid w:val="00AA3EA0"/>
    <w:rsid w:val="00AA3F95"/>
    <w:rsid w:val="00AA3FE4"/>
    <w:rsid w:val="00AA4039"/>
    <w:rsid w:val="00AA4205"/>
    <w:rsid w:val="00AA42DF"/>
    <w:rsid w:val="00AA43C8"/>
    <w:rsid w:val="00AA442A"/>
    <w:rsid w:val="00AA4820"/>
    <w:rsid w:val="00AA48CB"/>
    <w:rsid w:val="00AA492C"/>
    <w:rsid w:val="00AA4982"/>
    <w:rsid w:val="00AA4A51"/>
    <w:rsid w:val="00AA4B7A"/>
    <w:rsid w:val="00AA4CB4"/>
    <w:rsid w:val="00AA4E97"/>
    <w:rsid w:val="00AA4FF9"/>
    <w:rsid w:val="00AA5255"/>
    <w:rsid w:val="00AA5442"/>
    <w:rsid w:val="00AA5545"/>
    <w:rsid w:val="00AA55B6"/>
    <w:rsid w:val="00AA55D4"/>
    <w:rsid w:val="00AA5975"/>
    <w:rsid w:val="00AA5B22"/>
    <w:rsid w:val="00AA5C6A"/>
    <w:rsid w:val="00AA5CE7"/>
    <w:rsid w:val="00AA5E02"/>
    <w:rsid w:val="00AA6260"/>
    <w:rsid w:val="00AA633C"/>
    <w:rsid w:val="00AA6654"/>
    <w:rsid w:val="00AA670B"/>
    <w:rsid w:val="00AA6815"/>
    <w:rsid w:val="00AA6AB8"/>
    <w:rsid w:val="00AA6BA0"/>
    <w:rsid w:val="00AA6DE1"/>
    <w:rsid w:val="00AA6E2B"/>
    <w:rsid w:val="00AA6EB4"/>
    <w:rsid w:val="00AA6ECC"/>
    <w:rsid w:val="00AA6FA0"/>
    <w:rsid w:val="00AA6FCF"/>
    <w:rsid w:val="00AA70B2"/>
    <w:rsid w:val="00AA70B4"/>
    <w:rsid w:val="00AA7144"/>
    <w:rsid w:val="00AA735C"/>
    <w:rsid w:val="00AA73C4"/>
    <w:rsid w:val="00AA7487"/>
    <w:rsid w:val="00AA7512"/>
    <w:rsid w:val="00AA757B"/>
    <w:rsid w:val="00AA772F"/>
    <w:rsid w:val="00AA7862"/>
    <w:rsid w:val="00AA7985"/>
    <w:rsid w:val="00AA7C3E"/>
    <w:rsid w:val="00AA7C48"/>
    <w:rsid w:val="00AA7CC9"/>
    <w:rsid w:val="00AA7F5B"/>
    <w:rsid w:val="00AA7FF4"/>
    <w:rsid w:val="00AB006D"/>
    <w:rsid w:val="00AB011C"/>
    <w:rsid w:val="00AB012C"/>
    <w:rsid w:val="00AB0361"/>
    <w:rsid w:val="00AB03B9"/>
    <w:rsid w:val="00AB03C1"/>
    <w:rsid w:val="00AB03E3"/>
    <w:rsid w:val="00AB0750"/>
    <w:rsid w:val="00AB08DD"/>
    <w:rsid w:val="00AB097D"/>
    <w:rsid w:val="00AB0B47"/>
    <w:rsid w:val="00AB0C4E"/>
    <w:rsid w:val="00AB0D24"/>
    <w:rsid w:val="00AB0D2E"/>
    <w:rsid w:val="00AB10B7"/>
    <w:rsid w:val="00AB10D4"/>
    <w:rsid w:val="00AB10ED"/>
    <w:rsid w:val="00AB11DB"/>
    <w:rsid w:val="00AB140F"/>
    <w:rsid w:val="00AB141C"/>
    <w:rsid w:val="00AB186E"/>
    <w:rsid w:val="00AB198B"/>
    <w:rsid w:val="00AB1A28"/>
    <w:rsid w:val="00AB1A60"/>
    <w:rsid w:val="00AB1C18"/>
    <w:rsid w:val="00AB1C91"/>
    <w:rsid w:val="00AB1E83"/>
    <w:rsid w:val="00AB1F71"/>
    <w:rsid w:val="00AB20EE"/>
    <w:rsid w:val="00AB2162"/>
    <w:rsid w:val="00AB21DB"/>
    <w:rsid w:val="00AB22C3"/>
    <w:rsid w:val="00AB2380"/>
    <w:rsid w:val="00AB2808"/>
    <w:rsid w:val="00AB29D2"/>
    <w:rsid w:val="00AB2A65"/>
    <w:rsid w:val="00AB2A8A"/>
    <w:rsid w:val="00AB2BDE"/>
    <w:rsid w:val="00AB2D9B"/>
    <w:rsid w:val="00AB2E48"/>
    <w:rsid w:val="00AB2FB3"/>
    <w:rsid w:val="00AB2FC9"/>
    <w:rsid w:val="00AB2FFF"/>
    <w:rsid w:val="00AB3127"/>
    <w:rsid w:val="00AB3269"/>
    <w:rsid w:val="00AB329A"/>
    <w:rsid w:val="00AB32BF"/>
    <w:rsid w:val="00AB3311"/>
    <w:rsid w:val="00AB33C5"/>
    <w:rsid w:val="00AB33C7"/>
    <w:rsid w:val="00AB345D"/>
    <w:rsid w:val="00AB38E7"/>
    <w:rsid w:val="00AB3932"/>
    <w:rsid w:val="00AB39DE"/>
    <w:rsid w:val="00AB3A28"/>
    <w:rsid w:val="00AB3A54"/>
    <w:rsid w:val="00AB3A63"/>
    <w:rsid w:val="00AB3D1F"/>
    <w:rsid w:val="00AB3DEE"/>
    <w:rsid w:val="00AB3FC8"/>
    <w:rsid w:val="00AB4029"/>
    <w:rsid w:val="00AB40C6"/>
    <w:rsid w:val="00AB4588"/>
    <w:rsid w:val="00AB46C3"/>
    <w:rsid w:val="00AB4744"/>
    <w:rsid w:val="00AB47A5"/>
    <w:rsid w:val="00AB47CC"/>
    <w:rsid w:val="00AB4849"/>
    <w:rsid w:val="00AB4A2D"/>
    <w:rsid w:val="00AB4AFC"/>
    <w:rsid w:val="00AB4D37"/>
    <w:rsid w:val="00AB4D9A"/>
    <w:rsid w:val="00AB4DB2"/>
    <w:rsid w:val="00AB4FDC"/>
    <w:rsid w:val="00AB51C6"/>
    <w:rsid w:val="00AB51C8"/>
    <w:rsid w:val="00AB55B6"/>
    <w:rsid w:val="00AB563F"/>
    <w:rsid w:val="00AB57DE"/>
    <w:rsid w:val="00AB5868"/>
    <w:rsid w:val="00AB58EC"/>
    <w:rsid w:val="00AB596E"/>
    <w:rsid w:val="00AB5AC3"/>
    <w:rsid w:val="00AB5BB3"/>
    <w:rsid w:val="00AB5DB0"/>
    <w:rsid w:val="00AB5DD8"/>
    <w:rsid w:val="00AB5FBA"/>
    <w:rsid w:val="00AB620F"/>
    <w:rsid w:val="00AB6243"/>
    <w:rsid w:val="00AB625F"/>
    <w:rsid w:val="00AB62DA"/>
    <w:rsid w:val="00AB631D"/>
    <w:rsid w:val="00AB64C4"/>
    <w:rsid w:val="00AB655C"/>
    <w:rsid w:val="00AB65DF"/>
    <w:rsid w:val="00AB687E"/>
    <w:rsid w:val="00AB6909"/>
    <w:rsid w:val="00AB6967"/>
    <w:rsid w:val="00AB6A81"/>
    <w:rsid w:val="00AB6A93"/>
    <w:rsid w:val="00AB6BCE"/>
    <w:rsid w:val="00AB6CE4"/>
    <w:rsid w:val="00AB6EB2"/>
    <w:rsid w:val="00AB708B"/>
    <w:rsid w:val="00AB70CE"/>
    <w:rsid w:val="00AB71AB"/>
    <w:rsid w:val="00AB72B5"/>
    <w:rsid w:val="00AB739A"/>
    <w:rsid w:val="00AB74D6"/>
    <w:rsid w:val="00AB7710"/>
    <w:rsid w:val="00AB7915"/>
    <w:rsid w:val="00AB79FA"/>
    <w:rsid w:val="00AB7B20"/>
    <w:rsid w:val="00AB7C20"/>
    <w:rsid w:val="00AB7D0E"/>
    <w:rsid w:val="00AC0091"/>
    <w:rsid w:val="00AC00E8"/>
    <w:rsid w:val="00AC0103"/>
    <w:rsid w:val="00AC012D"/>
    <w:rsid w:val="00AC0314"/>
    <w:rsid w:val="00AC034A"/>
    <w:rsid w:val="00AC0457"/>
    <w:rsid w:val="00AC050A"/>
    <w:rsid w:val="00AC0567"/>
    <w:rsid w:val="00AC0669"/>
    <w:rsid w:val="00AC06FF"/>
    <w:rsid w:val="00AC07C1"/>
    <w:rsid w:val="00AC086F"/>
    <w:rsid w:val="00AC090E"/>
    <w:rsid w:val="00AC093B"/>
    <w:rsid w:val="00AC0FD0"/>
    <w:rsid w:val="00AC10D2"/>
    <w:rsid w:val="00AC1337"/>
    <w:rsid w:val="00AC13FE"/>
    <w:rsid w:val="00AC1489"/>
    <w:rsid w:val="00AC14A7"/>
    <w:rsid w:val="00AC16AA"/>
    <w:rsid w:val="00AC1924"/>
    <w:rsid w:val="00AC1948"/>
    <w:rsid w:val="00AC1B20"/>
    <w:rsid w:val="00AC1B76"/>
    <w:rsid w:val="00AC1B9F"/>
    <w:rsid w:val="00AC1C8E"/>
    <w:rsid w:val="00AC1CAE"/>
    <w:rsid w:val="00AC1D0C"/>
    <w:rsid w:val="00AC1D32"/>
    <w:rsid w:val="00AC1D57"/>
    <w:rsid w:val="00AC1E96"/>
    <w:rsid w:val="00AC1EC4"/>
    <w:rsid w:val="00AC1FA6"/>
    <w:rsid w:val="00AC1FBC"/>
    <w:rsid w:val="00AC219B"/>
    <w:rsid w:val="00AC21DD"/>
    <w:rsid w:val="00AC2240"/>
    <w:rsid w:val="00AC2377"/>
    <w:rsid w:val="00AC2396"/>
    <w:rsid w:val="00AC2409"/>
    <w:rsid w:val="00AC2503"/>
    <w:rsid w:val="00AC251F"/>
    <w:rsid w:val="00AC262A"/>
    <w:rsid w:val="00AC26D3"/>
    <w:rsid w:val="00AC26FE"/>
    <w:rsid w:val="00AC292B"/>
    <w:rsid w:val="00AC2A06"/>
    <w:rsid w:val="00AC2AFE"/>
    <w:rsid w:val="00AC2C12"/>
    <w:rsid w:val="00AC2C7A"/>
    <w:rsid w:val="00AC2D8F"/>
    <w:rsid w:val="00AC2F96"/>
    <w:rsid w:val="00AC2FCE"/>
    <w:rsid w:val="00AC31C6"/>
    <w:rsid w:val="00AC31F8"/>
    <w:rsid w:val="00AC3492"/>
    <w:rsid w:val="00AC34BF"/>
    <w:rsid w:val="00AC37D7"/>
    <w:rsid w:val="00AC382F"/>
    <w:rsid w:val="00AC3931"/>
    <w:rsid w:val="00AC39AB"/>
    <w:rsid w:val="00AC3B9A"/>
    <w:rsid w:val="00AC3E1F"/>
    <w:rsid w:val="00AC3F58"/>
    <w:rsid w:val="00AC3FE9"/>
    <w:rsid w:val="00AC458E"/>
    <w:rsid w:val="00AC464B"/>
    <w:rsid w:val="00AC4673"/>
    <w:rsid w:val="00AC48D7"/>
    <w:rsid w:val="00AC48EB"/>
    <w:rsid w:val="00AC496B"/>
    <w:rsid w:val="00AC4C5A"/>
    <w:rsid w:val="00AC4CA1"/>
    <w:rsid w:val="00AC4E55"/>
    <w:rsid w:val="00AC4EDB"/>
    <w:rsid w:val="00AC50B0"/>
    <w:rsid w:val="00AC54D0"/>
    <w:rsid w:val="00AC5511"/>
    <w:rsid w:val="00AC5516"/>
    <w:rsid w:val="00AC5815"/>
    <w:rsid w:val="00AC5BEF"/>
    <w:rsid w:val="00AC5DD3"/>
    <w:rsid w:val="00AC5ECA"/>
    <w:rsid w:val="00AC5EE5"/>
    <w:rsid w:val="00AC5F9F"/>
    <w:rsid w:val="00AC6124"/>
    <w:rsid w:val="00AC6166"/>
    <w:rsid w:val="00AC61BB"/>
    <w:rsid w:val="00AC640C"/>
    <w:rsid w:val="00AC66C9"/>
    <w:rsid w:val="00AC69FC"/>
    <w:rsid w:val="00AC6AC1"/>
    <w:rsid w:val="00AC6B14"/>
    <w:rsid w:val="00AC6D1F"/>
    <w:rsid w:val="00AC6E73"/>
    <w:rsid w:val="00AC6F29"/>
    <w:rsid w:val="00AC6FA3"/>
    <w:rsid w:val="00AC7158"/>
    <w:rsid w:val="00AC74B8"/>
    <w:rsid w:val="00AC752A"/>
    <w:rsid w:val="00AC79BC"/>
    <w:rsid w:val="00AC7A5B"/>
    <w:rsid w:val="00AC7C7A"/>
    <w:rsid w:val="00AC7CB9"/>
    <w:rsid w:val="00AC7E90"/>
    <w:rsid w:val="00AD007A"/>
    <w:rsid w:val="00AD0168"/>
    <w:rsid w:val="00AD016B"/>
    <w:rsid w:val="00AD0204"/>
    <w:rsid w:val="00AD0249"/>
    <w:rsid w:val="00AD0366"/>
    <w:rsid w:val="00AD0468"/>
    <w:rsid w:val="00AD0671"/>
    <w:rsid w:val="00AD0781"/>
    <w:rsid w:val="00AD08D6"/>
    <w:rsid w:val="00AD0A0B"/>
    <w:rsid w:val="00AD0CB1"/>
    <w:rsid w:val="00AD0D04"/>
    <w:rsid w:val="00AD1034"/>
    <w:rsid w:val="00AD10BD"/>
    <w:rsid w:val="00AD12D8"/>
    <w:rsid w:val="00AD12F3"/>
    <w:rsid w:val="00AD1358"/>
    <w:rsid w:val="00AD1515"/>
    <w:rsid w:val="00AD161C"/>
    <w:rsid w:val="00AD1822"/>
    <w:rsid w:val="00AD18C4"/>
    <w:rsid w:val="00AD1B44"/>
    <w:rsid w:val="00AD1CD5"/>
    <w:rsid w:val="00AD1F7B"/>
    <w:rsid w:val="00AD206C"/>
    <w:rsid w:val="00AD2177"/>
    <w:rsid w:val="00AD2239"/>
    <w:rsid w:val="00AD22BE"/>
    <w:rsid w:val="00AD22F4"/>
    <w:rsid w:val="00AD23B8"/>
    <w:rsid w:val="00AD2474"/>
    <w:rsid w:val="00AD2598"/>
    <w:rsid w:val="00AD2647"/>
    <w:rsid w:val="00AD284E"/>
    <w:rsid w:val="00AD28F9"/>
    <w:rsid w:val="00AD291E"/>
    <w:rsid w:val="00AD2970"/>
    <w:rsid w:val="00AD29B2"/>
    <w:rsid w:val="00AD2A3C"/>
    <w:rsid w:val="00AD2BC6"/>
    <w:rsid w:val="00AD2C30"/>
    <w:rsid w:val="00AD2C37"/>
    <w:rsid w:val="00AD2C95"/>
    <w:rsid w:val="00AD2E3D"/>
    <w:rsid w:val="00AD331A"/>
    <w:rsid w:val="00AD331F"/>
    <w:rsid w:val="00AD3386"/>
    <w:rsid w:val="00AD33BB"/>
    <w:rsid w:val="00AD3772"/>
    <w:rsid w:val="00AD3880"/>
    <w:rsid w:val="00AD38DC"/>
    <w:rsid w:val="00AD3AFE"/>
    <w:rsid w:val="00AD3D3F"/>
    <w:rsid w:val="00AD3EDE"/>
    <w:rsid w:val="00AD400A"/>
    <w:rsid w:val="00AD4213"/>
    <w:rsid w:val="00AD4555"/>
    <w:rsid w:val="00AD4580"/>
    <w:rsid w:val="00AD4631"/>
    <w:rsid w:val="00AD4745"/>
    <w:rsid w:val="00AD4A12"/>
    <w:rsid w:val="00AD4A83"/>
    <w:rsid w:val="00AD4DA9"/>
    <w:rsid w:val="00AD4E20"/>
    <w:rsid w:val="00AD4E25"/>
    <w:rsid w:val="00AD4E2E"/>
    <w:rsid w:val="00AD51C5"/>
    <w:rsid w:val="00AD52F3"/>
    <w:rsid w:val="00AD54B7"/>
    <w:rsid w:val="00AD54E3"/>
    <w:rsid w:val="00AD551E"/>
    <w:rsid w:val="00AD55F0"/>
    <w:rsid w:val="00AD5681"/>
    <w:rsid w:val="00AD5A06"/>
    <w:rsid w:val="00AD5BCD"/>
    <w:rsid w:val="00AD5C46"/>
    <w:rsid w:val="00AD5C49"/>
    <w:rsid w:val="00AD5C54"/>
    <w:rsid w:val="00AD5D1C"/>
    <w:rsid w:val="00AD5F23"/>
    <w:rsid w:val="00AD601A"/>
    <w:rsid w:val="00AD60EA"/>
    <w:rsid w:val="00AD6139"/>
    <w:rsid w:val="00AD632B"/>
    <w:rsid w:val="00AD6498"/>
    <w:rsid w:val="00AD6543"/>
    <w:rsid w:val="00AD6570"/>
    <w:rsid w:val="00AD6634"/>
    <w:rsid w:val="00AD67C8"/>
    <w:rsid w:val="00AD6925"/>
    <w:rsid w:val="00AD6A07"/>
    <w:rsid w:val="00AD6C2C"/>
    <w:rsid w:val="00AD6C88"/>
    <w:rsid w:val="00AD6D9D"/>
    <w:rsid w:val="00AD6E61"/>
    <w:rsid w:val="00AD6F13"/>
    <w:rsid w:val="00AD70FE"/>
    <w:rsid w:val="00AD7125"/>
    <w:rsid w:val="00AD71CB"/>
    <w:rsid w:val="00AD72F8"/>
    <w:rsid w:val="00AD72FF"/>
    <w:rsid w:val="00AD769D"/>
    <w:rsid w:val="00AD7961"/>
    <w:rsid w:val="00AD79F4"/>
    <w:rsid w:val="00AD7A74"/>
    <w:rsid w:val="00AD7B0A"/>
    <w:rsid w:val="00AD7D58"/>
    <w:rsid w:val="00AD7D8A"/>
    <w:rsid w:val="00AD7DE6"/>
    <w:rsid w:val="00AD7EAB"/>
    <w:rsid w:val="00AD7F4A"/>
    <w:rsid w:val="00AE00AD"/>
    <w:rsid w:val="00AE01A6"/>
    <w:rsid w:val="00AE01A7"/>
    <w:rsid w:val="00AE0499"/>
    <w:rsid w:val="00AE0519"/>
    <w:rsid w:val="00AE0573"/>
    <w:rsid w:val="00AE0813"/>
    <w:rsid w:val="00AE0A3D"/>
    <w:rsid w:val="00AE0B61"/>
    <w:rsid w:val="00AE0D87"/>
    <w:rsid w:val="00AE0D98"/>
    <w:rsid w:val="00AE0E35"/>
    <w:rsid w:val="00AE0E3E"/>
    <w:rsid w:val="00AE0E4C"/>
    <w:rsid w:val="00AE11B3"/>
    <w:rsid w:val="00AE131B"/>
    <w:rsid w:val="00AE1374"/>
    <w:rsid w:val="00AE13EF"/>
    <w:rsid w:val="00AE156E"/>
    <w:rsid w:val="00AE1574"/>
    <w:rsid w:val="00AE162C"/>
    <w:rsid w:val="00AE17F4"/>
    <w:rsid w:val="00AE1ABB"/>
    <w:rsid w:val="00AE1E61"/>
    <w:rsid w:val="00AE1EB5"/>
    <w:rsid w:val="00AE1ED9"/>
    <w:rsid w:val="00AE1F04"/>
    <w:rsid w:val="00AE206F"/>
    <w:rsid w:val="00AE21C8"/>
    <w:rsid w:val="00AE2230"/>
    <w:rsid w:val="00AE2279"/>
    <w:rsid w:val="00AE2316"/>
    <w:rsid w:val="00AE2319"/>
    <w:rsid w:val="00AE23CC"/>
    <w:rsid w:val="00AE24A4"/>
    <w:rsid w:val="00AE250A"/>
    <w:rsid w:val="00AE2595"/>
    <w:rsid w:val="00AE2794"/>
    <w:rsid w:val="00AE280F"/>
    <w:rsid w:val="00AE292C"/>
    <w:rsid w:val="00AE2942"/>
    <w:rsid w:val="00AE2A0C"/>
    <w:rsid w:val="00AE2A1C"/>
    <w:rsid w:val="00AE2A4F"/>
    <w:rsid w:val="00AE2AD4"/>
    <w:rsid w:val="00AE2AE7"/>
    <w:rsid w:val="00AE2F04"/>
    <w:rsid w:val="00AE3011"/>
    <w:rsid w:val="00AE3014"/>
    <w:rsid w:val="00AE3054"/>
    <w:rsid w:val="00AE3077"/>
    <w:rsid w:val="00AE31F4"/>
    <w:rsid w:val="00AE33C8"/>
    <w:rsid w:val="00AE3458"/>
    <w:rsid w:val="00AE35F6"/>
    <w:rsid w:val="00AE36C9"/>
    <w:rsid w:val="00AE3A33"/>
    <w:rsid w:val="00AE3C21"/>
    <w:rsid w:val="00AE3D90"/>
    <w:rsid w:val="00AE3DA9"/>
    <w:rsid w:val="00AE3E43"/>
    <w:rsid w:val="00AE3EF4"/>
    <w:rsid w:val="00AE4015"/>
    <w:rsid w:val="00AE4046"/>
    <w:rsid w:val="00AE414F"/>
    <w:rsid w:val="00AE41EE"/>
    <w:rsid w:val="00AE42BF"/>
    <w:rsid w:val="00AE43E2"/>
    <w:rsid w:val="00AE4529"/>
    <w:rsid w:val="00AE4777"/>
    <w:rsid w:val="00AE47DC"/>
    <w:rsid w:val="00AE4AD4"/>
    <w:rsid w:val="00AE4B10"/>
    <w:rsid w:val="00AE4C43"/>
    <w:rsid w:val="00AE4CE0"/>
    <w:rsid w:val="00AE4CF8"/>
    <w:rsid w:val="00AE4E65"/>
    <w:rsid w:val="00AE4E73"/>
    <w:rsid w:val="00AE4FF7"/>
    <w:rsid w:val="00AE5176"/>
    <w:rsid w:val="00AE5182"/>
    <w:rsid w:val="00AE5271"/>
    <w:rsid w:val="00AE53D8"/>
    <w:rsid w:val="00AE53DF"/>
    <w:rsid w:val="00AE540E"/>
    <w:rsid w:val="00AE5420"/>
    <w:rsid w:val="00AE5433"/>
    <w:rsid w:val="00AE565F"/>
    <w:rsid w:val="00AE5730"/>
    <w:rsid w:val="00AE5836"/>
    <w:rsid w:val="00AE5C0C"/>
    <w:rsid w:val="00AE5C63"/>
    <w:rsid w:val="00AE5D00"/>
    <w:rsid w:val="00AE5DA6"/>
    <w:rsid w:val="00AE5DAD"/>
    <w:rsid w:val="00AE5EBE"/>
    <w:rsid w:val="00AE5F53"/>
    <w:rsid w:val="00AE60A4"/>
    <w:rsid w:val="00AE6260"/>
    <w:rsid w:val="00AE62B3"/>
    <w:rsid w:val="00AE6731"/>
    <w:rsid w:val="00AE6ABB"/>
    <w:rsid w:val="00AE6CB4"/>
    <w:rsid w:val="00AE6D6E"/>
    <w:rsid w:val="00AE6D91"/>
    <w:rsid w:val="00AE6FAC"/>
    <w:rsid w:val="00AE7078"/>
    <w:rsid w:val="00AE7124"/>
    <w:rsid w:val="00AE7158"/>
    <w:rsid w:val="00AE7244"/>
    <w:rsid w:val="00AE7586"/>
    <w:rsid w:val="00AE7660"/>
    <w:rsid w:val="00AE7793"/>
    <w:rsid w:val="00AE788F"/>
    <w:rsid w:val="00AE78EE"/>
    <w:rsid w:val="00AE7904"/>
    <w:rsid w:val="00AE799F"/>
    <w:rsid w:val="00AE7ADC"/>
    <w:rsid w:val="00AE7D76"/>
    <w:rsid w:val="00AE7D8D"/>
    <w:rsid w:val="00AE7F26"/>
    <w:rsid w:val="00AF0049"/>
    <w:rsid w:val="00AF015F"/>
    <w:rsid w:val="00AF0991"/>
    <w:rsid w:val="00AF0A32"/>
    <w:rsid w:val="00AF0C5E"/>
    <w:rsid w:val="00AF0CCA"/>
    <w:rsid w:val="00AF0D14"/>
    <w:rsid w:val="00AF109A"/>
    <w:rsid w:val="00AF14AC"/>
    <w:rsid w:val="00AF14E5"/>
    <w:rsid w:val="00AF159A"/>
    <w:rsid w:val="00AF16C1"/>
    <w:rsid w:val="00AF1727"/>
    <w:rsid w:val="00AF176B"/>
    <w:rsid w:val="00AF1785"/>
    <w:rsid w:val="00AF180B"/>
    <w:rsid w:val="00AF1878"/>
    <w:rsid w:val="00AF1A8A"/>
    <w:rsid w:val="00AF1BE0"/>
    <w:rsid w:val="00AF1CD8"/>
    <w:rsid w:val="00AF1EC0"/>
    <w:rsid w:val="00AF1F7F"/>
    <w:rsid w:val="00AF1FBD"/>
    <w:rsid w:val="00AF1FD7"/>
    <w:rsid w:val="00AF2030"/>
    <w:rsid w:val="00AF26B3"/>
    <w:rsid w:val="00AF26E3"/>
    <w:rsid w:val="00AF2759"/>
    <w:rsid w:val="00AF27E8"/>
    <w:rsid w:val="00AF2820"/>
    <w:rsid w:val="00AF287B"/>
    <w:rsid w:val="00AF28F8"/>
    <w:rsid w:val="00AF2928"/>
    <w:rsid w:val="00AF2A83"/>
    <w:rsid w:val="00AF2B3D"/>
    <w:rsid w:val="00AF2D3B"/>
    <w:rsid w:val="00AF30C1"/>
    <w:rsid w:val="00AF340F"/>
    <w:rsid w:val="00AF3708"/>
    <w:rsid w:val="00AF38CD"/>
    <w:rsid w:val="00AF3943"/>
    <w:rsid w:val="00AF39BE"/>
    <w:rsid w:val="00AF39BF"/>
    <w:rsid w:val="00AF3A4A"/>
    <w:rsid w:val="00AF3B7A"/>
    <w:rsid w:val="00AF3B8F"/>
    <w:rsid w:val="00AF3CEC"/>
    <w:rsid w:val="00AF3D8B"/>
    <w:rsid w:val="00AF3E0F"/>
    <w:rsid w:val="00AF3F56"/>
    <w:rsid w:val="00AF4235"/>
    <w:rsid w:val="00AF4337"/>
    <w:rsid w:val="00AF43A8"/>
    <w:rsid w:val="00AF43F4"/>
    <w:rsid w:val="00AF4496"/>
    <w:rsid w:val="00AF457F"/>
    <w:rsid w:val="00AF48A6"/>
    <w:rsid w:val="00AF4948"/>
    <w:rsid w:val="00AF4A5E"/>
    <w:rsid w:val="00AF4BCA"/>
    <w:rsid w:val="00AF4C98"/>
    <w:rsid w:val="00AF4F73"/>
    <w:rsid w:val="00AF5088"/>
    <w:rsid w:val="00AF5320"/>
    <w:rsid w:val="00AF53BB"/>
    <w:rsid w:val="00AF5763"/>
    <w:rsid w:val="00AF57A3"/>
    <w:rsid w:val="00AF57E4"/>
    <w:rsid w:val="00AF58E0"/>
    <w:rsid w:val="00AF5C1F"/>
    <w:rsid w:val="00AF5E07"/>
    <w:rsid w:val="00AF5E1C"/>
    <w:rsid w:val="00AF607C"/>
    <w:rsid w:val="00AF60A5"/>
    <w:rsid w:val="00AF611D"/>
    <w:rsid w:val="00AF619C"/>
    <w:rsid w:val="00AF62C9"/>
    <w:rsid w:val="00AF62CE"/>
    <w:rsid w:val="00AF656E"/>
    <w:rsid w:val="00AF66A4"/>
    <w:rsid w:val="00AF67C9"/>
    <w:rsid w:val="00AF69A7"/>
    <w:rsid w:val="00AF6A1A"/>
    <w:rsid w:val="00AF6B06"/>
    <w:rsid w:val="00AF6EA2"/>
    <w:rsid w:val="00AF70CD"/>
    <w:rsid w:val="00AF70D3"/>
    <w:rsid w:val="00AF7197"/>
    <w:rsid w:val="00AF7251"/>
    <w:rsid w:val="00AF72C7"/>
    <w:rsid w:val="00AF748F"/>
    <w:rsid w:val="00AF7502"/>
    <w:rsid w:val="00AF7631"/>
    <w:rsid w:val="00AF7713"/>
    <w:rsid w:val="00AF7993"/>
    <w:rsid w:val="00AF7A2A"/>
    <w:rsid w:val="00AF7B60"/>
    <w:rsid w:val="00AF7B65"/>
    <w:rsid w:val="00AF7C2C"/>
    <w:rsid w:val="00AF7C53"/>
    <w:rsid w:val="00AF7EFA"/>
    <w:rsid w:val="00AF7F3E"/>
    <w:rsid w:val="00AF7FC0"/>
    <w:rsid w:val="00B0001E"/>
    <w:rsid w:val="00B00064"/>
    <w:rsid w:val="00B00260"/>
    <w:rsid w:val="00B00386"/>
    <w:rsid w:val="00B00413"/>
    <w:rsid w:val="00B0062A"/>
    <w:rsid w:val="00B00842"/>
    <w:rsid w:val="00B00946"/>
    <w:rsid w:val="00B00984"/>
    <w:rsid w:val="00B00A2A"/>
    <w:rsid w:val="00B00A9B"/>
    <w:rsid w:val="00B00AE3"/>
    <w:rsid w:val="00B00BE4"/>
    <w:rsid w:val="00B00BEF"/>
    <w:rsid w:val="00B00D91"/>
    <w:rsid w:val="00B0101E"/>
    <w:rsid w:val="00B011E4"/>
    <w:rsid w:val="00B0120A"/>
    <w:rsid w:val="00B012C1"/>
    <w:rsid w:val="00B014A7"/>
    <w:rsid w:val="00B0157D"/>
    <w:rsid w:val="00B015AD"/>
    <w:rsid w:val="00B0186A"/>
    <w:rsid w:val="00B0190E"/>
    <w:rsid w:val="00B01925"/>
    <w:rsid w:val="00B01A22"/>
    <w:rsid w:val="00B01A24"/>
    <w:rsid w:val="00B01A7D"/>
    <w:rsid w:val="00B01C32"/>
    <w:rsid w:val="00B01D1B"/>
    <w:rsid w:val="00B01D2B"/>
    <w:rsid w:val="00B01FC0"/>
    <w:rsid w:val="00B01FDE"/>
    <w:rsid w:val="00B02046"/>
    <w:rsid w:val="00B02172"/>
    <w:rsid w:val="00B02285"/>
    <w:rsid w:val="00B02539"/>
    <w:rsid w:val="00B02550"/>
    <w:rsid w:val="00B02683"/>
    <w:rsid w:val="00B026B3"/>
    <w:rsid w:val="00B02778"/>
    <w:rsid w:val="00B027D4"/>
    <w:rsid w:val="00B02A39"/>
    <w:rsid w:val="00B02ABF"/>
    <w:rsid w:val="00B02BA6"/>
    <w:rsid w:val="00B02CCF"/>
    <w:rsid w:val="00B02DA6"/>
    <w:rsid w:val="00B02FF6"/>
    <w:rsid w:val="00B03036"/>
    <w:rsid w:val="00B03251"/>
    <w:rsid w:val="00B032E3"/>
    <w:rsid w:val="00B03485"/>
    <w:rsid w:val="00B0357B"/>
    <w:rsid w:val="00B03619"/>
    <w:rsid w:val="00B03684"/>
    <w:rsid w:val="00B037FA"/>
    <w:rsid w:val="00B0398F"/>
    <w:rsid w:val="00B039C2"/>
    <w:rsid w:val="00B03A51"/>
    <w:rsid w:val="00B03ADE"/>
    <w:rsid w:val="00B03C64"/>
    <w:rsid w:val="00B03C86"/>
    <w:rsid w:val="00B03E95"/>
    <w:rsid w:val="00B03ECF"/>
    <w:rsid w:val="00B03ED8"/>
    <w:rsid w:val="00B04164"/>
    <w:rsid w:val="00B041F9"/>
    <w:rsid w:val="00B042E9"/>
    <w:rsid w:val="00B04311"/>
    <w:rsid w:val="00B044FD"/>
    <w:rsid w:val="00B045DB"/>
    <w:rsid w:val="00B04613"/>
    <w:rsid w:val="00B04812"/>
    <w:rsid w:val="00B048BF"/>
    <w:rsid w:val="00B049D8"/>
    <w:rsid w:val="00B04BD3"/>
    <w:rsid w:val="00B05038"/>
    <w:rsid w:val="00B050E0"/>
    <w:rsid w:val="00B05201"/>
    <w:rsid w:val="00B0565C"/>
    <w:rsid w:val="00B057D1"/>
    <w:rsid w:val="00B05803"/>
    <w:rsid w:val="00B05924"/>
    <w:rsid w:val="00B05945"/>
    <w:rsid w:val="00B059AF"/>
    <w:rsid w:val="00B059D5"/>
    <w:rsid w:val="00B05C21"/>
    <w:rsid w:val="00B05D33"/>
    <w:rsid w:val="00B05E26"/>
    <w:rsid w:val="00B05EF8"/>
    <w:rsid w:val="00B05F5F"/>
    <w:rsid w:val="00B05FEE"/>
    <w:rsid w:val="00B06301"/>
    <w:rsid w:val="00B063F4"/>
    <w:rsid w:val="00B0648F"/>
    <w:rsid w:val="00B06851"/>
    <w:rsid w:val="00B06947"/>
    <w:rsid w:val="00B069D3"/>
    <w:rsid w:val="00B06AC6"/>
    <w:rsid w:val="00B06B60"/>
    <w:rsid w:val="00B06CCB"/>
    <w:rsid w:val="00B06E72"/>
    <w:rsid w:val="00B06ECA"/>
    <w:rsid w:val="00B0701C"/>
    <w:rsid w:val="00B07031"/>
    <w:rsid w:val="00B07097"/>
    <w:rsid w:val="00B0727A"/>
    <w:rsid w:val="00B0740C"/>
    <w:rsid w:val="00B07444"/>
    <w:rsid w:val="00B074B9"/>
    <w:rsid w:val="00B07628"/>
    <w:rsid w:val="00B0771A"/>
    <w:rsid w:val="00B07952"/>
    <w:rsid w:val="00B07966"/>
    <w:rsid w:val="00B079B4"/>
    <w:rsid w:val="00B07A36"/>
    <w:rsid w:val="00B07C51"/>
    <w:rsid w:val="00B07D13"/>
    <w:rsid w:val="00B1006F"/>
    <w:rsid w:val="00B100E1"/>
    <w:rsid w:val="00B101A2"/>
    <w:rsid w:val="00B1023C"/>
    <w:rsid w:val="00B10359"/>
    <w:rsid w:val="00B103F4"/>
    <w:rsid w:val="00B105F6"/>
    <w:rsid w:val="00B10819"/>
    <w:rsid w:val="00B10870"/>
    <w:rsid w:val="00B108E9"/>
    <w:rsid w:val="00B10911"/>
    <w:rsid w:val="00B1094C"/>
    <w:rsid w:val="00B10958"/>
    <w:rsid w:val="00B10973"/>
    <w:rsid w:val="00B10999"/>
    <w:rsid w:val="00B10A39"/>
    <w:rsid w:val="00B10C7F"/>
    <w:rsid w:val="00B10CA3"/>
    <w:rsid w:val="00B10CFF"/>
    <w:rsid w:val="00B10DC5"/>
    <w:rsid w:val="00B10E28"/>
    <w:rsid w:val="00B10E45"/>
    <w:rsid w:val="00B11042"/>
    <w:rsid w:val="00B11213"/>
    <w:rsid w:val="00B11270"/>
    <w:rsid w:val="00B11317"/>
    <w:rsid w:val="00B11719"/>
    <w:rsid w:val="00B1175F"/>
    <w:rsid w:val="00B117AF"/>
    <w:rsid w:val="00B11A3B"/>
    <w:rsid w:val="00B11BBE"/>
    <w:rsid w:val="00B11C58"/>
    <w:rsid w:val="00B11DBD"/>
    <w:rsid w:val="00B11ECA"/>
    <w:rsid w:val="00B11ECB"/>
    <w:rsid w:val="00B11F93"/>
    <w:rsid w:val="00B11FF3"/>
    <w:rsid w:val="00B121B4"/>
    <w:rsid w:val="00B1227B"/>
    <w:rsid w:val="00B1236B"/>
    <w:rsid w:val="00B123AC"/>
    <w:rsid w:val="00B124C7"/>
    <w:rsid w:val="00B1253B"/>
    <w:rsid w:val="00B12552"/>
    <w:rsid w:val="00B1256C"/>
    <w:rsid w:val="00B125D5"/>
    <w:rsid w:val="00B12653"/>
    <w:rsid w:val="00B12746"/>
    <w:rsid w:val="00B12973"/>
    <w:rsid w:val="00B12A74"/>
    <w:rsid w:val="00B12BDA"/>
    <w:rsid w:val="00B12C06"/>
    <w:rsid w:val="00B12FF0"/>
    <w:rsid w:val="00B1368D"/>
    <w:rsid w:val="00B13700"/>
    <w:rsid w:val="00B13705"/>
    <w:rsid w:val="00B13809"/>
    <w:rsid w:val="00B13AE0"/>
    <w:rsid w:val="00B13D02"/>
    <w:rsid w:val="00B13ED3"/>
    <w:rsid w:val="00B13EDA"/>
    <w:rsid w:val="00B13F42"/>
    <w:rsid w:val="00B13F75"/>
    <w:rsid w:val="00B13F7A"/>
    <w:rsid w:val="00B1405C"/>
    <w:rsid w:val="00B1405F"/>
    <w:rsid w:val="00B140E5"/>
    <w:rsid w:val="00B14141"/>
    <w:rsid w:val="00B14166"/>
    <w:rsid w:val="00B1420D"/>
    <w:rsid w:val="00B1428E"/>
    <w:rsid w:val="00B14414"/>
    <w:rsid w:val="00B1452B"/>
    <w:rsid w:val="00B1455B"/>
    <w:rsid w:val="00B1479D"/>
    <w:rsid w:val="00B14814"/>
    <w:rsid w:val="00B149DB"/>
    <w:rsid w:val="00B149E9"/>
    <w:rsid w:val="00B14A7D"/>
    <w:rsid w:val="00B14CD6"/>
    <w:rsid w:val="00B14E6A"/>
    <w:rsid w:val="00B14E8D"/>
    <w:rsid w:val="00B14EF2"/>
    <w:rsid w:val="00B14F46"/>
    <w:rsid w:val="00B14F67"/>
    <w:rsid w:val="00B14F73"/>
    <w:rsid w:val="00B15051"/>
    <w:rsid w:val="00B15110"/>
    <w:rsid w:val="00B1515E"/>
    <w:rsid w:val="00B151D0"/>
    <w:rsid w:val="00B152DE"/>
    <w:rsid w:val="00B153D8"/>
    <w:rsid w:val="00B1542B"/>
    <w:rsid w:val="00B154AF"/>
    <w:rsid w:val="00B1557A"/>
    <w:rsid w:val="00B157D7"/>
    <w:rsid w:val="00B15889"/>
    <w:rsid w:val="00B15ABC"/>
    <w:rsid w:val="00B15AE5"/>
    <w:rsid w:val="00B15B72"/>
    <w:rsid w:val="00B15D51"/>
    <w:rsid w:val="00B15E30"/>
    <w:rsid w:val="00B15E67"/>
    <w:rsid w:val="00B160C5"/>
    <w:rsid w:val="00B16282"/>
    <w:rsid w:val="00B16394"/>
    <w:rsid w:val="00B16487"/>
    <w:rsid w:val="00B16505"/>
    <w:rsid w:val="00B1659D"/>
    <w:rsid w:val="00B165A1"/>
    <w:rsid w:val="00B165AC"/>
    <w:rsid w:val="00B16600"/>
    <w:rsid w:val="00B1662C"/>
    <w:rsid w:val="00B167FD"/>
    <w:rsid w:val="00B16869"/>
    <w:rsid w:val="00B16941"/>
    <w:rsid w:val="00B1695F"/>
    <w:rsid w:val="00B16A76"/>
    <w:rsid w:val="00B16AC3"/>
    <w:rsid w:val="00B16ADB"/>
    <w:rsid w:val="00B17272"/>
    <w:rsid w:val="00B17313"/>
    <w:rsid w:val="00B17489"/>
    <w:rsid w:val="00B1782B"/>
    <w:rsid w:val="00B17866"/>
    <w:rsid w:val="00B178C8"/>
    <w:rsid w:val="00B179CD"/>
    <w:rsid w:val="00B179ED"/>
    <w:rsid w:val="00B17ABD"/>
    <w:rsid w:val="00B17C3F"/>
    <w:rsid w:val="00B17C45"/>
    <w:rsid w:val="00B17EB1"/>
    <w:rsid w:val="00B17F7E"/>
    <w:rsid w:val="00B200EC"/>
    <w:rsid w:val="00B2027C"/>
    <w:rsid w:val="00B202F7"/>
    <w:rsid w:val="00B20380"/>
    <w:rsid w:val="00B2039D"/>
    <w:rsid w:val="00B203A9"/>
    <w:rsid w:val="00B20438"/>
    <w:rsid w:val="00B204E7"/>
    <w:rsid w:val="00B2061D"/>
    <w:rsid w:val="00B20632"/>
    <w:rsid w:val="00B20A2D"/>
    <w:rsid w:val="00B20DF9"/>
    <w:rsid w:val="00B20EB5"/>
    <w:rsid w:val="00B20EBA"/>
    <w:rsid w:val="00B210D1"/>
    <w:rsid w:val="00B21103"/>
    <w:rsid w:val="00B2130D"/>
    <w:rsid w:val="00B21348"/>
    <w:rsid w:val="00B21476"/>
    <w:rsid w:val="00B21523"/>
    <w:rsid w:val="00B21799"/>
    <w:rsid w:val="00B2193A"/>
    <w:rsid w:val="00B21C13"/>
    <w:rsid w:val="00B220CF"/>
    <w:rsid w:val="00B2213E"/>
    <w:rsid w:val="00B22177"/>
    <w:rsid w:val="00B225AC"/>
    <w:rsid w:val="00B226F5"/>
    <w:rsid w:val="00B227C3"/>
    <w:rsid w:val="00B22862"/>
    <w:rsid w:val="00B22929"/>
    <w:rsid w:val="00B2293B"/>
    <w:rsid w:val="00B22A44"/>
    <w:rsid w:val="00B22C27"/>
    <w:rsid w:val="00B22C2A"/>
    <w:rsid w:val="00B22CFA"/>
    <w:rsid w:val="00B22DB9"/>
    <w:rsid w:val="00B22E81"/>
    <w:rsid w:val="00B22F4B"/>
    <w:rsid w:val="00B22FE6"/>
    <w:rsid w:val="00B23107"/>
    <w:rsid w:val="00B2310F"/>
    <w:rsid w:val="00B23483"/>
    <w:rsid w:val="00B234D8"/>
    <w:rsid w:val="00B23575"/>
    <w:rsid w:val="00B235EA"/>
    <w:rsid w:val="00B237A6"/>
    <w:rsid w:val="00B23A1A"/>
    <w:rsid w:val="00B23A48"/>
    <w:rsid w:val="00B23C10"/>
    <w:rsid w:val="00B23E9B"/>
    <w:rsid w:val="00B23FDE"/>
    <w:rsid w:val="00B2407C"/>
    <w:rsid w:val="00B24181"/>
    <w:rsid w:val="00B242E1"/>
    <w:rsid w:val="00B24490"/>
    <w:rsid w:val="00B244F3"/>
    <w:rsid w:val="00B2470B"/>
    <w:rsid w:val="00B24834"/>
    <w:rsid w:val="00B24B95"/>
    <w:rsid w:val="00B24D04"/>
    <w:rsid w:val="00B24D29"/>
    <w:rsid w:val="00B25131"/>
    <w:rsid w:val="00B253C1"/>
    <w:rsid w:val="00B25591"/>
    <w:rsid w:val="00B25779"/>
    <w:rsid w:val="00B257BF"/>
    <w:rsid w:val="00B25833"/>
    <w:rsid w:val="00B25A84"/>
    <w:rsid w:val="00B25D3E"/>
    <w:rsid w:val="00B25E12"/>
    <w:rsid w:val="00B25E35"/>
    <w:rsid w:val="00B25F03"/>
    <w:rsid w:val="00B25FA2"/>
    <w:rsid w:val="00B263B6"/>
    <w:rsid w:val="00B26596"/>
    <w:rsid w:val="00B265DE"/>
    <w:rsid w:val="00B2688D"/>
    <w:rsid w:val="00B268BC"/>
    <w:rsid w:val="00B26975"/>
    <w:rsid w:val="00B26CCB"/>
    <w:rsid w:val="00B26D43"/>
    <w:rsid w:val="00B26DE2"/>
    <w:rsid w:val="00B27119"/>
    <w:rsid w:val="00B27347"/>
    <w:rsid w:val="00B273F3"/>
    <w:rsid w:val="00B274B2"/>
    <w:rsid w:val="00B2780C"/>
    <w:rsid w:val="00B27845"/>
    <w:rsid w:val="00B27930"/>
    <w:rsid w:val="00B27942"/>
    <w:rsid w:val="00B279E6"/>
    <w:rsid w:val="00B27A59"/>
    <w:rsid w:val="00B27C72"/>
    <w:rsid w:val="00B27C9B"/>
    <w:rsid w:val="00B27D21"/>
    <w:rsid w:val="00B27DC3"/>
    <w:rsid w:val="00B27ECB"/>
    <w:rsid w:val="00B30166"/>
    <w:rsid w:val="00B30283"/>
    <w:rsid w:val="00B3032A"/>
    <w:rsid w:val="00B30365"/>
    <w:rsid w:val="00B3043E"/>
    <w:rsid w:val="00B30571"/>
    <w:rsid w:val="00B305C2"/>
    <w:rsid w:val="00B30986"/>
    <w:rsid w:val="00B30A2E"/>
    <w:rsid w:val="00B30A37"/>
    <w:rsid w:val="00B30B05"/>
    <w:rsid w:val="00B30B64"/>
    <w:rsid w:val="00B30C11"/>
    <w:rsid w:val="00B30C5A"/>
    <w:rsid w:val="00B30D0F"/>
    <w:rsid w:val="00B30DA6"/>
    <w:rsid w:val="00B30EB1"/>
    <w:rsid w:val="00B31180"/>
    <w:rsid w:val="00B312AD"/>
    <w:rsid w:val="00B312FF"/>
    <w:rsid w:val="00B3182F"/>
    <w:rsid w:val="00B31AC4"/>
    <w:rsid w:val="00B31CA9"/>
    <w:rsid w:val="00B31EBF"/>
    <w:rsid w:val="00B31EFD"/>
    <w:rsid w:val="00B31FAC"/>
    <w:rsid w:val="00B31FF6"/>
    <w:rsid w:val="00B320F0"/>
    <w:rsid w:val="00B3239A"/>
    <w:rsid w:val="00B3269C"/>
    <w:rsid w:val="00B32719"/>
    <w:rsid w:val="00B327D0"/>
    <w:rsid w:val="00B32894"/>
    <w:rsid w:val="00B32A7E"/>
    <w:rsid w:val="00B32AFF"/>
    <w:rsid w:val="00B32D6C"/>
    <w:rsid w:val="00B3302F"/>
    <w:rsid w:val="00B3303B"/>
    <w:rsid w:val="00B330D6"/>
    <w:rsid w:val="00B3318F"/>
    <w:rsid w:val="00B331AD"/>
    <w:rsid w:val="00B333D8"/>
    <w:rsid w:val="00B33446"/>
    <w:rsid w:val="00B33466"/>
    <w:rsid w:val="00B336A9"/>
    <w:rsid w:val="00B33897"/>
    <w:rsid w:val="00B3394C"/>
    <w:rsid w:val="00B33A53"/>
    <w:rsid w:val="00B33BD9"/>
    <w:rsid w:val="00B33EC4"/>
    <w:rsid w:val="00B33F0B"/>
    <w:rsid w:val="00B33F23"/>
    <w:rsid w:val="00B33F2E"/>
    <w:rsid w:val="00B34111"/>
    <w:rsid w:val="00B34213"/>
    <w:rsid w:val="00B34219"/>
    <w:rsid w:val="00B343B6"/>
    <w:rsid w:val="00B34415"/>
    <w:rsid w:val="00B34525"/>
    <w:rsid w:val="00B34795"/>
    <w:rsid w:val="00B3480C"/>
    <w:rsid w:val="00B348B4"/>
    <w:rsid w:val="00B348CA"/>
    <w:rsid w:val="00B348ED"/>
    <w:rsid w:val="00B34B2D"/>
    <w:rsid w:val="00B34B73"/>
    <w:rsid w:val="00B34C73"/>
    <w:rsid w:val="00B34E36"/>
    <w:rsid w:val="00B34E58"/>
    <w:rsid w:val="00B34F17"/>
    <w:rsid w:val="00B34F64"/>
    <w:rsid w:val="00B34F89"/>
    <w:rsid w:val="00B34FA3"/>
    <w:rsid w:val="00B3513C"/>
    <w:rsid w:val="00B352BF"/>
    <w:rsid w:val="00B35321"/>
    <w:rsid w:val="00B35441"/>
    <w:rsid w:val="00B35479"/>
    <w:rsid w:val="00B354A9"/>
    <w:rsid w:val="00B355E7"/>
    <w:rsid w:val="00B355EC"/>
    <w:rsid w:val="00B355F7"/>
    <w:rsid w:val="00B3560D"/>
    <w:rsid w:val="00B35832"/>
    <w:rsid w:val="00B35A2C"/>
    <w:rsid w:val="00B35AA3"/>
    <w:rsid w:val="00B35CE4"/>
    <w:rsid w:val="00B35D71"/>
    <w:rsid w:val="00B35DF8"/>
    <w:rsid w:val="00B35E0E"/>
    <w:rsid w:val="00B35E66"/>
    <w:rsid w:val="00B35E74"/>
    <w:rsid w:val="00B35F0C"/>
    <w:rsid w:val="00B35F13"/>
    <w:rsid w:val="00B35FD4"/>
    <w:rsid w:val="00B3604F"/>
    <w:rsid w:val="00B360E1"/>
    <w:rsid w:val="00B363E5"/>
    <w:rsid w:val="00B3643E"/>
    <w:rsid w:val="00B36591"/>
    <w:rsid w:val="00B36854"/>
    <w:rsid w:val="00B36958"/>
    <w:rsid w:val="00B369FB"/>
    <w:rsid w:val="00B36A44"/>
    <w:rsid w:val="00B36BB7"/>
    <w:rsid w:val="00B36C81"/>
    <w:rsid w:val="00B36D09"/>
    <w:rsid w:val="00B36E2B"/>
    <w:rsid w:val="00B36E7B"/>
    <w:rsid w:val="00B370F3"/>
    <w:rsid w:val="00B37120"/>
    <w:rsid w:val="00B37183"/>
    <w:rsid w:val="00B3741A"/>
    <w:rsid w:val="00B3765E"/>
    <w:rsid w:val="00B37913"/>
    <w:rsid w:val="00B37979"/>
    <w:rsid w:val="00B37A67"/>
    <w:rsid w:val="00B37AED"/>
    <w:rsid w:val="00B37BC9"/>
    <w:rsid w:val="00B37C35"/>
    <w:rsid w:val="00B37E63"/>
    <w:rsid w:val="00B4003E"/>
    <w:rsid w:val="00B404AA"/>
    <w:rsid w:val="00B407AF"/>
    <w:rsid w:val="00B40A07"/>
    <w:rsid w:val="00B40AD2"/>
    <w:rsid w:val="00B40ADD"/>
    <w:rsid w:val="00B40B48"/>
    <w:rsid w:val="00B40B5D"/>
    <w:rsid w:val="00B40C1F"/>
    <w:rsid w:val="00B40C60"/>
    <w:rsid w:val="00B40C79"/>
    <w:rsid w:val="00B40DC8"/>
    <w:rsid w:val="00B40F3D"/>
    <w:rsid w:val="00B41080"/>
    <w:rsid w:val="00B410C0"/>
    <w:rsid w:val="00B412CF"/>
    <w:rsid w:val="00B4130F"/>
    <w:rsid w:val="00B4137C"/>
    <w:rsid w:val="00B4146D"/>
    <w:rsid w:val="00B414CF"/>
    <w:rsid w:val="00B417C9"/>
    <w:rsid w:val="00B417F7"/>
    <w:rsid w:val="00B418CF"/>
    <w:rsid w:val="00B41A51"/>
    <w:rsid w:val="00B41CCE"/>
    <w:rsid w:val="00B41DC5"/>
    <w:rsid w:val="00B41ECB"/>
    <w:rsid w:val="00B42021"/>
    <w:rsid w:val="00B42031"/>
    <w:rsid w:val="00B420F0"/>
    <w:rsid w:val="00B42368"/>
    <w:rsid w:val="00B42455"/>
    <w:rsid w:val="00B424C4"/>
    <w:rsid w:val="00B42514"/>
    <w:rsid w:val="00B426C8"/>
    <w:rsid w:val="00B426F3"/>
    <w:rsid w:val="00B427B0"/>
    <w:rsid w:val="00B42884"/>
    <w:rsid w:val="00B429BE"/>
    <w:rsid w:val="00B42B67"/>
    <w:rsid w:val="00B42C4E"/>
    <w:rsid w:val="00B42DED"/>
    <w:rsid w:val="00B42E88"/>
    <w:rsid w:val="00B42F1D"/>
    <w:rsid w:val="00B42FD0"/>
    <w:rsid w:val="00B43104"/>
    <w:rsid w:val="00B43362"/>
    <w:rsid w:val="00B43509"/>
    <w:rsid w:val="00B436FC"/>
    <w:rsid w:val="00B43713"/>
    <w:rsid w:val="00B43800"/>
    <w:rsid w:val="00B438B3"/>
    <w:rsid w:val="00B43DB2"/>
    <w:rsid w:val="00B43E28"/>
    <w:rsid w:val="00B43E52"/>
    <w:rsid w:val="00B43EDA"/>
    <w:rsid w:val="00B43FE5"/>
    <w:rsid w:val="00B4409B"/>
    <w:rsid w:val="00B443BB"/>
    <w:rsid w:val="00B448D5"/>
    <w:rsid w:val="00B44989"/>
    <w:rsid w:val="00B44B27"/>
    <w:rsid w:val="00B44C7A"/>
    <w:rsid w:val="00B44CE9"/>
    <w:rsid w:val="00B44D13"/>
    <w:rsid w:val="00B44ED5"/>
    <w:rsid w:val="00B45078"/>
    <w:rsid w:val="00B45102"/>
    <w:rsid w:val="00B45136"/>
    <w:rsid w:val="00B45169"/>
    <w:rsid w:val="00B45178"/>
    <w:rsid w:val="00B451E3"/>
    <w:rsid w:val="00B452C7"/>
    <w:rsid w:val="00B453CE"/>
    <w:rsid w:val="00B4540F"/>
    <w:rsid w:val="00B4541D"/>
    <w:rsid w:val="00B45739"/>
    <w:rsid w:val="00B45771"/>
    <w:rsid w:val="00B45852"/>
    <w:rsid w:val="00B45886"/>
    <w:rsid w:val="00B45891"/>
    <w:rsid w:val="00B4592C"/>
    <w:rsid w:val="00B45B2F"/>
    <w:rsid w:val="00B45C57"/>
    <w:rsid w:val="00B45E56"/>
    <w:rsid w:val="00B46184"/>
    <w:rsid w:val="00B461AF"/>
    <w:rsid w:val="00B461F6"/>
    <w:rsid w:val="00B4624E"/>
    <w:rsid w:val="00B464E1"/>
    <w:rsid w:val="00B46625"/>
    <w:rsid w:val="00B46657"/>
    <w:rsid w:val="00B46846"/>
    <w:rsid w:val="00B46B06"/>
    <w:rsid w:val="00B46B32"/>
    <w:rsid w:val="00B46BC7"/>
    <w:rsid w:val="00B46DBD"/>
    <w:rsid w:val="00B46EA8"/>
    <w:rsid w:val="00B46FA2"/>
    <w:rsid w:val="00B46FCA"/>
    <w:rsid w:val="00B4708F"/>
    <w:rsid w:val="00B47093"/>
    <w:rsid w:val="00B4709D"/>
    <w:rsid w:val="00B471CB"/>
    <w:rsid w:val="00B47240"/>
    <w:rsid w:val="00B4724E"/>
    <w:rsid w:val="00B47447"/>
    <w:rsid w:val="00B475C0"/>
    <w:rsid w:val="00B475FD"/>
    <w:rsid w:val="00B47608"/>
    <w:rsid w:val="00B47703"/>
    <w:rsid w:val="00B477DA"/>
    <w:rsid w:val="00B47813"/>
    <w:rsid w:val="00B4787A"/>
    <w:rsid w:val="00B47891"/>
    <w:rsid w:val="00B47949"/>
    <w:rsid w:val="00B47A51"/>
    <w:rsid w:val="00B47C2D"/>
    <w:rsid w:val="00B47D71"/>
    <w:rsid w:val="00B47DC5"/>
    <w:rsid w:val="00B47EF1"/>
    <w:rsid w:val="00B47F97"/>
    <w:rsid w:val="00B47FAD"/>
    <w:rsid w:val="00B50094"/>
    <w:rsid w:val="00B50098"/>
    <w:rsid w:val="00B50144"/>
    <w:rsid w:val="00B501F7"/>
    <w:rsid w:val="00B5026A"/>
    <w:rsid w:val="00B50354"/>
    <w:rsid w:val="00B504E8"/>
    <w:rsid w:val="00B5064E"/>
    <w:rsid w:val="00B5084D"/>
    <w:rsid w:val="00B50A54"/>
    <w:rsid w:val="00B50B38"/>
    <w:rsid w:val="00B50F20"/>
    <w:rsid w:val="00B50F3E"/>
    <w:rsid w:val="00B50FBA"/>
    <w:rsid w:val="00B5183E"/>
    <w:rsid w:val="00B5185A"/>
    <w:rsid w:val="00B51949"/>
    <w:rsid w:val="00B519D4"/>
    <w:rsid w:val="00B51B9C"/>
    <w:rsid w:val="00B51BEA"/>
    <w:rsid w:val="00B51FF7"/>
    <w:rsid w:val="00B5210A"/>
    <w:rsid w:val="00B52485"/>
    <w:rsid w:val="00B52572"/>
    <w:rsid w:val="00B52790"/>
    <w:rsid w:val="00B52912"/>
    <w:rsid w:val="00B52BF0"/>
    <w:rsid w:val="00B52C06"/>
    <w:rsid w:val="00B52C3B"/>
    <w:rsid w:val="00B52C56"/>
    <w:rsid w:val="00B52C7D"/>
    <w:rsid w:val="00B52D6B"/>
    <w:rsid w:val="00B53296"/>
    <w:rsid w:val="00B53356"/>
    <w:rsid w:val="00B533CF"/>
    <w:rsid w:val="00B5352F"/>
    <w:rsid w:val="00B53563"/>
    <w:rsid w:val="00B53768"/>
    <w:rsid w:val="00B537AB"/>
    <w:rsid w:val="00B5386B"/>
    <w:rsid w:val="00B538D7"/>
    <w:rsid w:val="00B538E3"/>
    <w:rsid w:val="00B53918"/>
    <w:rsid w:val="00B539DD"/>
    <w:rsid w:val="00B53CA1"/>
    <w:rsid w:val="00B53CB0"/>
    <w:rsid w:val="00B53F80"/>
    <w:rsid w:val="00B540B6"/>
    <w:rsid w:val="00B540EC"/>
    <w:rsid w:val="00B54104"/>
    <w:rsid w:val="00B54125"/>
    <w:rsid w:val="00B542CA"/>
    <w:rsid w:val="00B544B9"/>
    <w:rsid w:val="00B544E6"/>
    <w:rsid w:val="00B544E7"/>
    <w:rsid w:val="00B5455C"/>
    <w:rsid w:val="00B545CB"/>
    <w:rsid w:val="00B54695"/>
    <w:rsid w:val="00B547F3"/>
    <w:rsid w:val="00B54850"/>
    <w:rsid w:val="00B54AC1"/>
    <w:rsid w:val="00B54D5D"/>
    <w:rsid w:val="00B54F62"/>
    <w:rsid w:val="00B55214"/>
    <w:rsid w:val="00B552C2"/>
    <w:rsid w:val="00B55502"/>
    <w:rsid w:val="00B55619"/>
    <w:rsid w:val="00B55753"/>
    <w:rsid w:val="00B558F6"/>
    <w:rsid w:val="00B55A2B"/>
    <w:rsid w:val="00B55B3A"/>
    <w:rsid w:val="00B55B97"/>
    <w:rsid w:val="00B55CC9"/>
    <w:rsid w:val="00B55F6D"/>
    <w:rsid w:val="00B56027"/>
    <w:rsid w:val="00B56097"/>
    <w:rsid w:val="00B560A0"/>
    <w:rsid w:val="00B560D6"/>
    <w:rsid w:val="00B5619C"/>
    <w:rsid w:val="00B561D3"/>
    <w:rsid w:val="00B563A6"/>
    <w:rsid w:val="00B56509"/>
    <w:rsid w:val="00B5678D"/>
    <w:rsid w:val="00B567A8"/>
    <w:rsid w:val="00B5689F"/>
    <w:rsid w:val="00B56AAF"/>
    <w:rsid w:val="00B56B9E"/>
    <w:rsid w:val="00B56C19"/>
    <w:rsid w:val="00B56C55"/>
    <w:rsid w:val="00B56E48"/>
    <w:rsid w:val="00B56FAE"/>
    <w:rsid w:val="00B56FF6"/>
    <w:rsid w:val="00B5705F"/>
    <w:rsid w:val="00B5749D"/>
    <w:rsid w:val="00B575A6"/>
    <w:rsid w:val="00B57912"/>
    <w:rsid w:val="00B579AF"/>
    <w:rsid w:val="00B57AE8"/>
    <w:rsid w:val="00B57BED"/>
    <w:rsid w:val="00B57E58"/>
    <w:rsid w:val="00B57F7A"/>
    <w:rsid w:val="00B6014C"/>
    <w:rsid w:val="00B601C6"/>
    <w:rsid w:val="00B6034C"/>
    <w:rsid w:val="00B60444"/>
    <w:rsid w:val="00B606CC"/>
    <w:rsid w:val="00B60710"/>
    <w:rsid w:val="00B60806"/>
    <w:rsid w:val="00B608E9"/>
    <w:rsid w:val="00B60944"/>
    <w:rsid w:val="00B60B55"/>
    <w:rsid w:val="00B60C05"/>
    <w:rsid w:val="00B60E19"/>
    <w:rsid w:val="00B60ED1"/>
    <w:rsid w:val="00B60F7E"/>
    <w:rsid w:val="00B61059"/>
    <w:rsid w:val="00B6109B"/>
    <w:rsid w:val="00B611C6"/>
    <w:rsid w:val="00B6140D"/>
    <w:rsid w:val="00B6144D"/>
    <w:rsid w:val="00B6163A"/>
    <w:rsid w:val="00B61673"/>
    <w:rsid w:val="00B618B7"/>
    <w:rsid w:val="00B61A1F"/>
    <w:rsid w:val="00B61A23"/>
    <w:rsid w:val="00B61B1E"/>
    <w:rsid w:val="00B61C0B"/>
    <w:rsid w:val="00B61C42"/>
    <w:rsid w:val="00B61CFE"/>
    <w:rsid w:val="00B61D2F"/>
    <w:rsid w:val="00B61DE1"/>
    <w:rsid w:val="00B61E51"/>
    <w:rsid w:val="00B61FE8"/>
    <w:rsid w:val="00B6222E"/>
    <w:rsid w:val="00B62432"/>
    <w:rsid w:val="00B626E9"/>
    <w:rsid w:val="00B62717"/>
    <w:rsid w:val="00B6276D"/>
    <w:rsid w:val="00B62820"/>
    <w:rsid w:val="00B62BD8"/>
    <w:rsid w:val="00B62EF0"/>
    <w:rsid w:val="00B62F72"/>
    <w:rsid w:val="00B62F8B"/>
    <w:rsid w:val="00B62FA5"/>
    <w:rsid w:val="00B63106"/>
    <w:rsid w:val="00B6312A"/>
    <w:rsid w:val="00B63382"/>
    <w:rsid w:val="00B633DF"/>
    <w:rsid w:val="00B6340E"/>
    <w:rsid w:val="00B6348E"/>
    <w:rsid w:val="00B63517"/>
    <w:rsid w:val="00B635B0"/>
    <w:rsid w:val="00B635EF"/>
    <w:rsid w:val="00B63699"/>
    <w:rsid w:val="00B639E0"/>
    <w:rsid w:val="00B63AA4"/>
    <w:rsid w:val="00B63DD7"/>
    <w:rsid w:val="00B6425B"/>
    <w:rsid w:val="00B64325"/>
    <w:rsid w:val="00B643B0"/>
    <w:rsid w:val="00B644EF"/>
    <w:rsid w:val="00B64508"/>
    <w:rsid w:val="00B646BC"/>
    <w:rsid w:val="00B64885"/>
    <w:rsid w:val="00B6489C"/>
    <w:rsid w:val="00B649B9"/>
    <w:rsid w:val="00B64AA7"/>
    <w:rsid w:val="00B64ACB"/>
    <w:rsid w:val="00B64B57"/>
    <w:rsid w:val="00B64C92"/>
    <w:rsid w:val="00B64E0D"/>
    <w:rsid w:val="00B64E49"/>
    <w:rsid w:val="00B65054"/>
    <w:rsid w:val="00B651E3"/>
    <w:rsid w:val="00B65361"/>
    <w:rsid w:val="00B655A3"/>
    <w:rsid w:val="00B65821"/>
    <w:rsid w:val="00B6582A"/>
    <w:rsid w:val="00B6582F"/>
    <w:rsid w:val="00B658E5"/>
    <w:rsid w:val="00B65B61"/>
    <w:rsid w:val="00B65BAF"/>
    <w:rsid w:val="00B65CB7"/>
    <w:rsid w:val="00B65CDB"/>
    <w:rsid w:val="00B65EC1"/>
    <w:rsid w:val="00B65FCA"/>
    <w:rsid w:val="00B66018"/>
    <w:rsid w:val="00B66102"/>
    <w:rsid w:val="00B66128"/>
    <w:rsid w:val="00B6616B"/>
    <w:rsid w:val="00B66393"/>
    <w:rsid w:val="00B66526"/>
    <w:rsid w:val="00B66618"/>
    <w:rsid w:val="00B6664E"/>
    <w:rsid w:val="00B668D0"/>
    <w:rsid w:val="00B6692E"/>
    <w:rsid w:val="00B66969"/>
    <w:rsid w:val="00B66E0E"/>
    <w:rsid w:val="00B66EB6"/>
    <w:rsid w:val="00B66F92"/>
    <w:rsid w:val="00B6716C"/>
    <w:rsid w:val="00B6722F"/>
    <w:rsid w:val="00B67537"/>
    <w:rsid w:val="00B67546"/>
    <w:rsid w:val="00B67548"/>
    <w:rsid w:val="00B67648"/>
    <w:rsid w:val="00B676A6"/>
    <w:rsid w:val="00B677AD"/>
    <w:rsid w:val="00B67881"/>
    <w:rsid w:val="00B678CD"/>
    <w:rsid w:val="00B678D2"/>
    <w:rsid w:val="00B6799C"/>
    <w:rsid w:val="00B679D8"/>
    <w:rsid w:val="00B67AAA"/>
    <w:rsid w:val="00B67C62"/>
    <w:rsid w:val="00B67E27"/>
    <w:rsid w:val="00B67EDD"/>
    <w:rsid w:val="00B67F0F"/>
    <w:rsid w:val="00B70342"/>
    <w:rsid w:val="00B7049D"/>
    <w:rsid w:val="00B704A0"/>
    <w:rsid w:val="00B7051E"/>
    <w:rsid w:val="00B70532"/>
    <w:rsid w:val="00B70578"/>
    <w:rsid w:val="00B7072E"/>
    <w:rsid w:val="00B70849"/>
    <w:rsid w:val="00B70855"/>
    <w:rsid w:val="00B7087F"/>
    <w:rsid w:val="00B70903"/>
    <w:rsid w:val="00B70918"/>
    <w:rsid w:val="00B70923"/>
    <w:rsid w:val="00B70964"/>
    <w:rsid w:val="00B70AEA"/>
    <w:rsid w:val="00B70AEE"/>
    <w:rsid w:val="00B70C04"/>
    <w:rsid w:val="00B70CA3"/>
    <w:rsid w:val="00B70CC0"/>
    <w:rsid w:val="00B70E0D"/>
    <w:rsid w:val="00B70E5A"/>
    <w:rsid w:val="00B70F02"/>
    <w:rsid w:val="00B70F8D"/>
    <w:rsid w:val="00B70FD9"/>
    <w:rsid w:val="00B70FDD"/>
    <w:rsid w:val="00B71059"/>
    <w:rsid w:val="00B710A3"/>
    <w:rsid w:val="00B7135F"/>
    <w:rsid w:val="00B71565"/>
    <w:rsid w:val="00B7178F"/>
    <w:rsid w:val="00B717EA"/>
    <w:rsid w:val="00B717F3"/>
    <w:rsid w:val="00B71884"/>
    <w:rsid w:val="00B71895"/>
    <w:rsid w:val="00B7189C"/>
    <w:rsid w:val="00B7197C"/>
    <w:rsid w:val="00B71ADC"/>
    <w:rsid w:val="00B71BE1"/>
    <w:rsid w:val="00B71BEE"/>
    <w:rsid w:val="00B71DA6"/>
    <w:rsid w:val="00B72083"/>
    <w:rsid w:val="00B72183"/>
    <w:rsid w:val="00B72239"/>
    <w:rsid w:val="00B7224E"/>
    <w:rsid w:val="00B72420"/>
    <w:rsid w:val="00B72595"/>
    <w:rsid w:val="00B72673"/>
    <w:rsid w:val="00B72725"/>
    <w:rsid w:val="00B72A58"/>
    <w:rsid w:val="00B72B50"/>
    <w:rsid w:val="00B72B6E"/>
    <w:rsid w:val="00B72BE0"/>
    <w:rsid w:val="00B72C60"/>
    <w:rsid w:val="00B72DD8"/>
    <w:rsid w:val="00B72EDB"/>
    <w:rsid w:val="00B72EFB"/>
    <w:rsid w:val="00B72F53"/>
    <w:rsid w:val="00B73015"/>
    <w:rsid w:val="00B73217"/>
    <w:rsid w:val="00B7325E"/>
    <w:rsid w:val="00B73294"/>
    <w:rsid w:val="00B734DD"/>
    <w:rsid w:val="00B734F3"/>
    <w:rsid w:val="00B73674"/>
    <w:rsid w:val="00B73745"/>
    <w:rsid w:val="00B73819"/>
    <w:rsid w:val="00B7385D"/>
    <w:rsid w:val="00B738F7"/>
    <w:rsid w:val="00B73B03"/>
    <w:rsid w:val="00B73B4E"/>
    <w:rsid w:val="00B73B65"/>
    <w:rsid w:val="00B73C1C"/>
    <w:rsid w:val="00B73D61"/>
    <w:rsid w:val="00B73DB1"/>
    <w:rsid w:val="00B73F95"/>
    <w:rsid w:val="00B73FAD"/>
    <w:rsid w:val="00B740C1"/>
    <w:rsid w:val="00B742CB"/>
    <w:rsid w:val="00B7430F"/>
    <w:rsid w:val="00B74317"/>
    <w:rsid w:val="00B7443E"/>
    <w:rsid w:val="00B74499"/>
    <w:rsid w:val="00B745F0"/>
    <w:rsid w:val="00B7472C"/>
    <w:rsid w:val="00B749CF"/>
    <w:rsid w:val="00B74CC2"/>
    <w:rsid w:val="00B74E65"/>
    <w:rsid w:val="00B74EBD"/>
    <w:rsid w:val="00B74F0D"/>
    <w:rsid w:val="00B74F2D"/>
    <w:rsid w:val="00B74F65"/>
    <w:rsid w:val="00B74FBD"/>
    <w:rsid w:val="00B7534A"/>
    <w:rsid w:val="00B754FC"/>
    <w:rsid w:val="00B75515"/>
    <w:rsid w:val="00B755A5"/>
    <w:rsid w:val="00B755BA"/>
    <w:rsid w:val="00B755FB"/>
    <w:rsid w:val="00B75720"/>
    <w:rsid w:val="00B75926"/>
    <w:rsid w:val="00B75986"/>
    <w:rsid w:val="00B759C0"/>
    <w:rsid w:val="00B75A06"/>
    <w:rsid w:val="00B75A37"/>
    <w:rsid w:val="00B75A83"/>
    <w:rsid w:val="00B75B9B"/>
    <w:rsid w:val="00B75BDD"/>
    <w:rsid w:val="00B75CF6"/>
    <w:rsid w:val="00B75D7D"/>
    <w:rsid w:val="00B75D89"/>
    <w:rsid w:val="00B75DA3"/>
    <w:rsid w:val="00B75ED1"/>
    <w:rsid w:val="00B75EEA"/>
    <w:rsid w:val="00B75F4C"/>
    <w:rsid w:val="00B760FA"/>
    <w:rsid w:val="00B76129"/>
    <w:rsid w:val="00B76354"/>
    <w:rsid w:val="00B76368"/>
    <w:rsid w:val="00B76694"/>
    <w:rsid w:val="00B766E6"/>
    <w:rsid w:val="00B766FA"/>
    <w:rsid w:val="00B768A9"/>
    <w:rsid w:val="00B768E4"/>
    <w:rsid w:val="00B7692F"/>
    <w:rsid w:val="00B76F27"/>
    <w:rsid w:val="00B771CA"/>
    <w:rsid w:val="00B77217"/>
    <w:rsid w:val="00B7733B"/>
    <w:rsid w:val="00B77374"/>
    <w:rsid w:val="00B77523"/>
    <w:rsid w:val="00B77561"/>
    <w:rsid w:val="00B777FC"/>
    <w:rsid w:val="00B77994"/>
    <w:rsid w:val="00B77BC2"/>
    <w:rsid w:val="00B77E17"/>
    <w:rsid w:val="00B80112"/>
    <w:rsid w:val="00B8015C"/>
    <w:rsid w:val="00B803A9"/>
    <w:rsid w:val="00B80490"/>
    <w:rsid w:val="00B8056C"/>
    <w:rsid w:val="00B8093E"/>
    <w:rsid w:val="00B80B79"/>
    <w:rsid w:val="00B80C11"/>
    <w:rsid w:val="00B80E3A"/>
    <w:rsid w:val="00B810FB"/>
    <w:rsid w:val="00B8147E"/>
    <w:rsid w:val="00B8151E"/>
    <w:rsid w:val="00B81569"/>
    <w:rsid w:val="00B81710"/>
    <w:rsid w:val="00B8171A"/>
    <w:rsid w:val="00B817A6"/>
    <w:rsid w:val="00B81921"/>
    <w:rsid w:val="00B81A00"/>
    <w:rsid w:val="00B81A0B"/>
    <w:rsid w:val="00B81A5E"/>
    <w:rsid w:val="00B81A79"/>
    <w:rsid w:val="00B81DA5"/>
    <w:rsid w:val="00B8211F"/>
    <w:rsid w:val="00B822B9"/>
    <w:rsid w:val="00B8233D"/>
    <w:rsid w:val="00B8242A"/>
    <w:rsid w:val="00B82532"/>
    <w:rsid w:val="00B826FB"/>
    <w:rsid w:val="00B827D2"/>
    <w:rsid w:val="00B82854"/>
    <w:rsid w:val="00B82A0D"/>
    <w:rsid w:val="00B82AD7"/>
    <w:rsid w:val="00B82AF0"/>
    <w:rsid w:val="00B82B1E"/>
    <w:rsid w:val="00B82D6A"/>
    <w:rsid w:val="00B82D6B"/>
    <w:rsid w:val="00B82DDC"/>
    <w:rsid w:val="00B82F04"/>
    <w:rsid w:val="00B82F7C"/>
    <w:rsid w:val="00B83348"/>
    <w:rsid w:val="00B8347C"/>
    <w:rsid w:val="00B835AE"/>
    <w:rsid w:val="00B8387E"/>
    <w:rsid w:val="00B8388C"/>
    <w:rsid w:val="00B838B8"/>
    <w:rsid w:val="00B838FD"/>
    <w:rsid w:val="00B83979"/>
    <w:rsid w:val="00B83C31"/>
    <w:rsid w:val="00B83C97"/>
    <w:rsid w:val="00B83F47"/>
    <w:rsid w:val="00B83F62"/>
    <w:rsid w:val="00B84169"/>
    <w:rsid w:val="00B84198"/>
    <w:rsid w:val="00B842B1"/>
    <w:rsid w:val="00B842D5"/>
    <w:rsid w:val="00B84314"/>
    <w:rsid w:val="00B8452A"/>
    <w:rsid w:val="00B8453A"/>
    <w:rsid w:val="00B84819"/>
    <w:rsid w:val="00B849AC"/>
    <w:rsid w:val="00B84B88"/>
    <w:rsid w:val="00B84FA6"/>
    <w:rsid w:val="00B8502D"/>
    <w:rsid w:val="00B85144"/>
    <w:rsid w:val="00B851A3"/>
    <w:rsid w:val="00B851B3"/>
    <w:rsid w:val="00B8520C"/>
    <w:rsid w:val="00B854CE"/>
    <w:rsid w:val="00B85525"/>
    <w:rsid w:val="00B8586B"/>
    <w:rsid w:val="00B8588C"/>
    <w:rsid w:val="00B85BB4"/>
    <w:rsid w:val="00B85C52"/>
    <w:rsid w:val="00B85DAB"/>
    <w:rsid w:val="00B85EBD"/>
    <w:rsid w:val="00B85EF7"/>
    <w:rsid w:val="00B85FE7"/>
    <w:rsid w:val="00B86038"/>
    <w:rsid w:val="00B86055"/>
    <w:rsid w:val="00B86343"/>
    <w:rsid w:val="00B863FE"/>
    <w:rsid w:val="00B865A0"/>
    <w:rsid w:val="00B8672A"/>
    <w:rsid w:val="00B868A1"/>
    <w:rsid w:val="00B8697B"/>
    <w:rsid w:val="00B86987"/>
    <w:rsid w:val="00B86B21"/>
    <w:rsid w:val="00B86B3C"/>
    <w:rsid w:val="00B86D20"/>
    <w:rsid w:val="00B8701C"/>
    <w:rsid w:val="00B8710E"/>
    <w:rsid w:val="00B8714F"/>
    <w:rsid w:val="00B871B9"/>
    <w:rsid w:val="00B8739A"/>
    <w:rsid w:val="00B875CA"/>
    <w:rsid w:val="00B87807"/>
    <w:rsid w:val="00B87821"/>
    <w:rsid w:val="00B878CB"/>
    <w:rsid w:val="00B878EB"/>
    <w:rsid w:val="00B87929"/>
    <w:rsid w:val="00B879B4"/>
    <w:rsid w:val="00B879F4"/>
    <w:rsid w:val="00B87A1A"/>
    <w:rsid w:val="00B87A5F"/>
    <w:rsid w:val="00B87B64"/>
    <w:rsid w:val="00B87BA4"/>
    <w:rsid w:val="00B87BF5"/>
    <w:rsid w:val="00B87C94"/>
    <w:rsid w:val="00B87CD2"/>
    <w:rsid w:val="00B87E1E"/>
    <w:rsid w:val="00B87EBA"/>
    <w:rsid w:val="00B87F6E"/>
    <w:rsid w:val="00B87F90"/>
    <w:rsid w:val="00B87FCA"/>
    <w:rsid w:val="00B90129"/>
    <w:rsid w:val="00B9032F"/>
    <w:rsid w:val="00B90429"/>
    <w:rsid w:val="00B90769"/>
    <w:rsid w:val="00B9078A"/>
    <w:rsid w:val="00B9085B"/>
    <w:rsid w:val="00B90A46"/>
    <w:rsid w:val="00B90B7F"/>
    <w:rsid w:val="00B90C1D"/>
    <w:rsid w:val="00B90C8E"/>
    <w:rsid w:val="00B90D9A"/>
    <w:rsid w:val="00B90DAE"/>
    <w:rsid w:val="00B90F0D"/>
    <w:rsid w:val="00B90F5B"/>
    <w:rsid w:val="00B91027"/>
    <w:rsid w:val="00B9117E"/>
    <w:rsid w:val="00B91384"/>
    <w:rsid w:val="00B91538"/>
    <w:rsid w:val="00B9157F"/>
    <w:rsid w:val="00B915D8"/>
    <w:rsid w:val="00B91723"/>
    <w:rsid w:val="00B9181B"/>
    <w:rsid w:val="00B91A19"/>
    <w:rsid w:val="00B91B74"/>
    <w:rsid w:val="00B91BB7"/>
    <w:rsid w:val="00B91F53"/>
    <w:rsid w:val="00B91FC7"/>
    <w:rsid w:val="00B92140"/>
    <w:rsid w:val="00B9227C"/>
    <w:rsid w:val="00B923F8"/>
    <w:rsid w:val="00B92484"/>
    <w:rsid w:val="00B92494"/>
    <w:rsid w:val="00B9279E"/>
    <w:rsid w:val="00B9299C"/>
    <w:rsid w:val="00B92A16"/>
    <w:rsid w:val="00B92A4B"/>
    <w:rsid w:val="00B92C4D"/>
    <w:rsid w:val="00B92DBB"/>
    <w:rsid w:val="00B92EB3"/>
    <w:rsid w:val="00B931A5"/>
    <w:rsid w:val="00B93303"/>
    <w:rsid w:val="00B93465"/>
    <w:rsid w:val="00B9351C"/>
    <w:rsid w:val="00B935E7"/>
    <w:rsid w:val="00B93640"/>
    <w:rsid w:val="00B9379D"/>
    <w:rsid w:val="00B937A0"/>
    <w:rsid w:val="00B9394C"/>
    <w:rsid w:val="00B93A91"/>
    <w:rsid w:val="00B93D43"/>
    <w:rsid w:val="00B93DC4"/>
    <w:rsid w:val="00B93E66"/>
    <w:rsid w:val="00B93E7C"/>
    <w:rsid w:val="00B93EB4"/>
    <w:rsid w:val="00B93F0E"/>
    <w:rsid w:val="00B9404F"/>
    <w:rsid w:val="00B94051"/>
    <w:rsid w:val="00B940C1"/>
    <w:rsid w:val="00B940FE"/>
    <w:rsid w:val="00B9421E"/>
    <w:rsid w:val="00B9426E"/>
    <w:rsid w:val="00B94296"/>
    <w:rsid w:val="00B94339"/>
    <w:rsid w:val="00B943A1"/>
    <w:rsid w:val="00B94477"/>
    <w:rsid w:val="00B94505"/>
    <w:rsid w:val="00B94528"/>
    <w:rsid w:val="00B9460E"/>
    <w:rsid w:val="00B946C9"/>
    <w:rsid w:val="00B949EF"/>
    <w:rsid w:val="00B94B92"/>
    <w:rsid w:val="00B94C8C"/>
    <w:rsid w:val="00B94EC5"/>
    <w:rsid w:val="00B94ECE"/>
    <w:rsid w:val="00B94F17"/>
    <w:rsid w:val="00B94F4A"/>
    <w:rsid w:val="00B9522B"/>
    <w:rsid w:val="00B953A3"/>
    <w:rsid w:val="00B9556D"/>
    <w:rsid w:val="00B95634"/>
    <w:rsid w:val="00B95679"/>
    <w:rsid w:val="00B95749"/>
    <w:rsid w:val="00B95841"/>
    <w:rsid w:val="00B958B7"/>
    <w:rsid w:val="00B958EC"/>
    <w:rsid w:val="00B95A44"/>
    <w:rsid w:val="00B95AF7"/>
    <w:rsid w:val="00B95BBE"/>
    <w:rsid w:val="00B9604D"/>
    <w:rsid w:val="00B9621B"/>
    <w:rsid w:val="00B96252"/>
    <w:rsid w:val="00B9655B"/>
    <w:rsid w:val="00B96572"/>
    <w:rsid w:val="00B96698"/>
    <w:rsid w:val="00B966E0"/>
    <w:rsid w:val="00B967A0"/>
    <w:rsid w:val="00B96859"/>
    <w:rsid w:val="00B96994"/>
    <w:rsid w:val="00B96B17"/>
    <w:rsid w:val="00B96B74"/>
    <w:rsid w:val="00B96B8F"/>
    <w:rsid w:val="00B96CD6"/>
    <w:rsid w:val="00B96E6C"/>
    <w:rsid w:val="00B96E97"/>
    <w:rsid w:val="00B96F1A"/>
    <w:rsid w:val="00B97058"/>
    <w:rsid w:val="00B97205"/>
    <w:rsid w:val="00B972D5"/>
    <w:rsid w:val="00B973C3"/>
    <w:rsid w:val="00B9740C"/>
    <w:rsid w:val="00B97500"/>
    <w:rsid w:val="00B97A92"/>
    <w:rsid w:val="00B97BC5"/>
    <w:rsid w:val="00B97DFE"/>
    <w:rsid w:val="00B97FDB"/>
    <w:rsid w:val="00BA00A2"/>
    <w:rsid w:val="00BA00AA"/>
    <w:rsid w:val="00BA014B"/>
    <w:rsid w:val="00BA0318"/>
    <w:rsid w:val="00BA0603"/>
    <w:rsid w:val="00BA06CC"/>
    <w:rsid w:val="00BA0907"/>
    <w:rsid w:val="00BA0AB9"/>
    <w:rsid w:val="00BA0AC3"/>
    <w:rsid w:val="00BA0B11"/>
    <w:rsid w:val="00BA0BDC"/>
    <w:rsid w:val="00BA0C2D"/>
    <w:rsid w:val="00BA0C3E"/>
    <w:rsid w:val="00BA0DCD"/>
    <w:rsid w:val="00BA0FEC"/>
    <w:rsid w:val="00BA10AC"/>
    <w:rsid w:val="00BA10C0"/>
    <w:rsid w:val="00BA1377"/>
    <w:rsid w:val="00BA138E"/>
    <w:rsid w:val="00BA13B2"/>
    <w:rsid w:val="00BA14AB"/>
    <w:rsid w:val="00BA158C"/>
    <w:rsid w:val="00BA17ED"/>
    <w:rsid w:val="00BA18FB"/>
    <w:rsid w:val="00BA19FD"/>
    <w:rsid w:val="00BA1AE8"/>
    <w:rsid w:val="00BA1B1B"/>
    <w:rsid w:val="00BA1CC9"/>
    <w:rsid w:val="00BA1D3A"/>
    <w:rsid w:val="00BA1D7A"/>
    <w:rsid w:val="00BA1E03"/>
    <w:rsid w:val="00BA1E16"/>
    <w:rsid w:val="00BA1E18"/>
    <w:rsid w:val="00BA2017"/>
    <w:rsid w:val="00BA20E8"/>
    <w:rsid w:val="00BA2145"/>
    <w:rsid w:val="00BA21FB"/>
    <w:rsid w:val="00BA22D7"/>
    <w:rsid w:val="00BA2327"/>
    <w:rsid w:val="00BA2347"/>
    <w:rsid w:val="00BA25AC"/>
    <w:rsid w:val="00BA26B2"/>
    <w:rsid w:val="00BA2715"/>
    <w:rsid w:val="00BA2773"/>
    <w:rsid w:val="00BA281B"/>
    <w:rsid w:val="00BA2A76"/>
    <w:rsid w:val="00BA2B5F"/>
    <w:rsid w:val="00BA2C24"/>
    <w:rsid w:val="00BA2C27"/>
    <w:rsid w:val="00BA2C8C"/>
    <w:rsid w:val="00BA2E58"/>
    <w:rsid w:val="00BA2E66"/>
    <w:rsid w:val="00BA2E86"/>
    <w:rsid w:val="00BA2FE8"/>
    <w:rsid w:val="00BA2FFC"/>
    <w:rsid w:val="00BA3160"/>
    <w:rsid w:val="00BA3354"/>
    <w:rsid w:val="00BA3506"/>
    <w:rsid w:val="00BA3933"/>
    <w:rsid w:val="00BA3AC4"/>
    <w:rsid w:val="00BA3ACD"/>
    <w:rsid w:val="00BA3B17"/>
    <w:rsid w:val="00BA3D9D"/>
    <w:rsid w:val="00BA3E5D"/>
    <w:rsid w:val="00BA3E7E"/>
    <w:rsid w:val="00BA3EF7"/>
    <w:rsid w:val="00BA3F4C"/>
    <w:rsid w:val="00BA4124"/>
    <w:rsid w:val="00BA41FD"/>
    <w:rsid w:val="00BA4455"/>
    <w:rsid w:val="00BA450F"/>
    <w:rsid w:val="00BA460B"/>
    <w:rsid w:val="00BA463C"/>
    <w:rsid w:val="00BA46EC"/>
    <w:rsid w:val="00BA47B0"/>
    <w:rsid w:val="00BA4995"/>
    <w:rsid w:val="00BA4A6D"/>
    <w:rsid w:val="00BA4CCF"/>
    <w:rsid w:val="00BA4D36"/>
    <w:rsid w:val="00BA4D50"/>
    <w:rsid w:val="00BA4E31"/>
    <w:rsid w:val="00BA4F41"/>
    <w:rsid w:val="00BA4F7C"/>
    <w:rsid w:val="00BA5040"/>
    <w:rsid w:val="00BA5202"/>
    <w:rsid w:val="00BA5383"/>
    <w:rsid w:val="00BA53AB"/>
    <w:rsid w:val="00BA5690"/>
    <w:rsid w:val="00BA5793"/>
    <w:rsid w:val="00BA5A48"/>
    <w:rsid w:val="00BA5A6C"/>
    <w:rsid w:val="00BA5B32"/>
    <w:rsid w:val="00BA5C95"/>
    <w:rsid w:val="00BA5CB0"/>
    <w:rsid w:val="00BA5D6E"/>
    <w:rsid w:val="00BA61B7"/>
    <w:rsid w:val="00BA62B6"/>
    <w:rsid w:val="00BA63D3"/>
    <w:rsid w:val="00BA63FF"/>
    <w:rsid w:val="00BA65DE"/>
    <w:rsid w:val="00BA6703"/>
    <w:rsid w:val="00BA6796"/>
    <w:rsid w:val="00BA67A8"/>
    <w:rsid w:val="00BA67CF"/>
    <w:rsid w:val="00BA687B"/>
    <w:rsid w:val="00BA68F4"/>
    <w:rsid w:val="00BA69F6"/>
    <w:rsid w:val="00BA6B4A"/>
    <w:rsid w:val="00BA6BE3"/>
    <w:rsid w:val="00BA6CBA"/>
    <w:rsid w:val="00BA707E"/>
    <w:rsid w:val="00BA70E9"/>
    <w:rsid w:val="00BA71AB"/>
    <w:rsid w:val="00BA741C"/>
    <w:rsid w:val="00BA752A"/>
    <w:rsid w:val="00BA7653"/>
    <w:rsid w:val="00BA7679"/>
    <w:rsid w:val="00BA7831"/>
    <w:rsid w:val="00BA796D"/>
    <w:rsid w:val="00BA7C95"/>
    <w:rsid w:val="00BB005E"/>
    <w:rsid w:val="00BB007C"/>
    <w:rsid w:val="00BB0082"/>
    <w:rsid w:val="00BB01F9"/>
    <w:rsid w:val="00BB0436"/>
    <w:rsid w:val="00BB0692"/>
    <w:rsid w:val="00BB074E"/>
    <w:rsid w:val="00BB07BA"/>
    <w:rsid w:val="00BB09A6"/>
    <w:rsid w:val="00BB0A23"/>
    <w:rsid w:val="00BB0B04"/>
    <w:rsid w:val="00BB0B2C"/>
    <w:rsid w:val="00BB0C88"/>
    <w:rsid w:val="00BB0CDC"/>
    <w:rsid w:val="00BB0F91"/>
    <w:rsid w:val="00BB1097"/>
    <w:rsid w:val="00BB11EA"/>
    <w:rsid w:val="00BB1395"/>
    <w:rsid w:val="00BB1435"/>
    <w:rsid w:val="00BB1501"/>
    <w:rsid w:val="00BB169E"/>
    <w:rsid w:val="00BB16A8"/>
    <w:rsid w:val="00BB1782"/>
    <w:rsid w:val="00BB17B9"/>
    <w:rsid w:val="00BB18B7"/>
    <w:rsid w:val="00BB1A7F"/>
    <w:rsid w:val="00BB1BAE"/>
    <w:rsid w:val="00BB1FBC"/>
    <w:rsid w:val="00BB2020"/>
    <w:rsid w:val="00BB20A9"/>
    <w:rsid w:val="00BB220E"/>
    <w:rsid w:val="00BB225B"/>
    <w:rsid w:val="00BB231D"/>
    <w:rsid w:val="00BB2480"/>
    <w:rsid w:val="00BB24CD"/>
    <w:rsid w:val="00BB24D6"/>
    <w:rsid w:val="00BB265B"/>
    <w:rsid w:val="00BB2694"/>
    <w:rsid w:val="00BB269A"/>
    <w:rsid w:val="00BB28BE"/>
    <w:rsid w:val="00BB2901"/>
    <w:rsid w:val="00BB291D"/>
    <w:rsid w:val="00BB2B0B"/>
    <w:rsid w:val="00BB2B18"/>
    <w:rsid w:val="00BB2EA9"/>
    <w:rsid w:val="00BB3040"/>
    <w:rsid w:val="00BB304C"/>
    <w:rsid w:val="00BB3158"/>
    <w:rsid w:val="00BB315E"/>
    <w:rsid w:val="00BB31B1"/>
    <w:rsid w:val="00BB3213"/>
    <w:rsid w:val="00BB338B"/>
    <w:rsid w:val="00BB3528"/>
    <w:rsid w:val="00BB352F"/>
    <w:rsid w:val="00BB35DA"/>
    <w:rsid w:val="00BB365D"/>
    <w:rsid w:val="00BB36C9"/>
    <w:rsid w:val="00BB370C"/>
    <w:rsid w:val="00BB37B0"/>
    <w:rsid w:val="00BB394D"/>
    <w:rsid w:val="00BB3971"/>
    <w:rsid w:val="00BB3A40"/>
    <w:rsid w:val="00BB3AB9"/>
    <w:rsid w:val="00BB3B28"/>
    <w:rsid w:val="00BB3BEF"/>
    <w:rsid w:val="00BB3CDB"/>
    <w:rsid w:val="00BB3E1C"/>
    <w:rsid w:val="00BB3EE7"/>
    <w:rsid w:val="00BB3EF4"/>
    <w:rsid w:val="00BB4038"/>
    <w:rsid w:val="00BB4045"/>
    <w:rsid w:val="00BB42B4"/>
    <w:rsid w:val="00BB43AC"/>
    <w:rsid w:val="00BB46A3"/>
    <w:rsid w:val="00BB46D3"/>
    <w:rsid w:val="00BB4736"/>
    <w:rsid w:val="00BB47A8"/>
    <w:rsid w:val="00BB4899"/>
    <w:rsid w:val="00BB4B17"/>
    <w:rsid w:val="00BB4BC4"/>
    <w:rsid w:val="00BB4BD6"/>
    <w:rsid w:val="00BB4CBD"/>
    <w:rsid w:val="00BB4E55"/>
    <w:rsid w:val="00BB4FD1"/>
    <w:rsid w:val="00BB502F"/>
    <w:rsid w:val="00BB5044"/>
    <w:rsid w:val="00BB5207"/>
    <w:rsid w:val="00BB52DC"/>
    <w:rsid w:val="00BB52F7"/>
    <w:rsid w:val="00BB560C"/>
    <w:rsid w:val="00BB576E"/>
    <w:rsid w:val="00BB595C"/>
    <w:rsid w:val="00BB5A86"/>
    <w:rsid w:val="00BB5B25"/>
    <w:rsid w:val="00BB5BB8"/>
    <w:rsid w:val="00BB5D09"/>
    <w:rsid w:val="00BB5D89"/>
    <w:rsid w:val="00BB5D98"/>
    <w:rsid w:val="00BB5E71"/>
    <w:rsid w:val="00BB5F73"/>
    <w:rsid w:val="00BB5F76"/>
    <w:rsid w:val="00BB5FFF"/>
    <w:rsid w:val="00BB6051"/>
    <w:rsid w:val="00BB61E0"/>
    <w:rsid w:val="00BB6335"/>
    <w:rsid w:val="00BB633A"/>
    <w:rsid w:val="00BB6433"/>
    <w:rsid w:val="00BB6837"/>
    <w:rsid w:val="00BB6948"/>
    <w:rsid w:val="00BB69D6"/>
    <w:rsid w:val="00BB6A7C"/>
    <w:rsid w:val="00BB6A80"/>
    <w:rsid w:val="00BB6A86"/>
    <w:rsid w:val="00BB6BCA"/>
    <w:rsid w:val="00BB6D1F"/>
    <w:rsid w:val="00BB6DAC"/>
    <w:rsid w:val="00BB6F2B"/>
    <w:rsid w:val="00BB6F68"/>
    <w:rsid w:val="00BB7052"/>
    <w:rsid w:val="00BB7108"/>
    <w:rsid w:val="00BB71B2"/>
    <w:rsid w:val="00BB722B"/>
    <w:rsid w:val="00BB724C"/>
    <w:rsid w:val="00BB7270"/>
    <w:rsid w:val="00BB727B"/>
    <w:rsid w:val="00BB7514"/>
    <w:rsid w:val="00BB79FC"/>
    <w:rsid w:val="00BB7AA2"/>
    <w:rsid w:val="00BB7AC9"/>
    <w:rsid w:val="00BB7BE1"/>
    <w:rsid w:val="00BB7FDC"/>
    <w:rsid w:val="00BC04D6"/>
    <w:rsid w:val="00BC0519"/>
    <w:rsid w:val="00BC0543"/>
    <w:rsid w:val="00BC054D"/>
    <w:rsid w:val="00BC0574"/>
    <w:rsid w:val="00BC060D"/>
    <w:rsid w:val="00BC061E"/>
    <w:rsid w:val="00BC06B7"/>
    <w:rsid w:val="00BC0927"/>
    <w:rsid w:val="00BC09EB"/>
    <w:rsid w:val="00BC0BFD"/>
    <w:rsid w:val="00BC0C83"/>
    <w:rsid w:val="00BC0E5F"/>
    <w:rsid w:val="00BC104A"/>
    <w:rsid w:val="00BC1076"/>
    <w:rsid w:val="00BC1300"/>
    <w:rsid w:val="00BC1671"/>
    <w:rsid w:val="00BC16E9"/>
    <w:rsid w:val="00BC1A13"/>
    <w:rsid w:val="00BC1B53"/>
    <w:rsid w:val="00BC1BAC"/>
    <w:rsid w:val="00BC1BEE"/>
    <w:rsid w:val="00BC1D0B"/>
    <w:rsid w:val="00BC1EFC"/>
    <w:rsid w:val="00BC1F4D"/>
    <w:rsid w:val="00BC1FA6"/>
    <w:rsid w:val="00BC2011"/>
    <w:rsid w:val="00BC2092"/>
    <w:rsid w:val="00BC2253"/>
    <w:rsid w:val="00BC22C2"/>
    <w:rsid w:val="00BC22C7"/>
    <w:rsid w:val="00BC2377"/>
    <w:rsid w:val="00BC23A1"/>
    <w:rsid w:val="00BC23E2"/>
    <w:rsid w:val="00BC243F"/>
    <w:rsid w:val="00BC28A4"/>
    <w:rsid w:val="00BC2A83"/>
    <w:rsid w:val="00BC2D03"/>
    <w:rsid w:val="00BC2D47"/>
    <w:rsid w:val="00BC2E71"/>
    <w:rsid w:val="00BC3207"/>
    <w:rsid w:val="00BC329C"/>
    <w:rsid w:val="00BC32DB"/>
    <w:rsid w:val="00BC34A6"/>
    <w:rsid w:val="00BC358B"/>
    <w:rsid w:val="00BC36B9"/>
    <w:rsid w:val="00BC36C3"/>
    <w:rsid w:val="00BC36CC"/>
    <w:rsid w:val="00BC37BC"/>
    <w:rsid w:val="00BC37EA"/>
    <w:rsid w:val="00BC38EF"/>
    <w:rsid w:val="00BC3B6B"/>
    <w:rsid w:val="00BC3BCC"/>
    <w:rsid w:val="00BC3C1A"/>
    <w:rsid w:val="00BC3FB8"/>
    <w:rsid w:val="00BC41A0"/>
    <w:rsid w:val="00BC41AD"/>
    <w:rsid w:val="00BC4284"/>
    <w:rsid w:val="00BC42E6"/>
    <w:rsid w:val="00BC43AF"/>
    <w:rsid w:val="00BC44C7"/>
    <w:rsid w:val="00BC4570"/>
    <w:rsid w:val="00BC4654"/>
    <w:rsid w:val="00BC4681"/>
    <w:rsid w:val="00BC468B"/>
    <w:rsid w:val="00BC4750"/>
    <w:rsid w:val="00BC4753"/>
    <w:rsid w:val="00BC4A99"/>
    <w:rsid w:val="00BC4B2B"/>
    <w:rsid w:val="00BC4C69"/>
    <w:rsid w:val="00BC4CB1"/>
    <w:rsid w:val="00BC4DA7"/>
    <w:rsid w:val="00BC4E54"/>
    <w:rsid w:val="00BC5094"/>
    <w:rsid w:val="00BC53FE"/>
    <w:rsid w:val="00BC56A3"/>
    <w:rsid w:val="00BC580F"/>
    <w:rsid w:val="00BC58FC"/>
    <w:rsid w:val="00BC5911"/>
    <w:rsid w:val="00BC596E"/>
    <w:rsid w:val="00BC59EE"/>
    <w:rsid w:val="00BC5A56"/>
    <w:rsid w:val="00BC5A9E"/>
    <w:rsid w:val="00BC5BEA"/>
    <w:rsid w:val="00BC5FB6"/>
    <w:rsid w:val="00BC6099"/>
    <w:rsid w:val="00BC6128"/>
    <w:rsid w:val="00BC6167"/>
    <w:rsid w:val="00BC61B3"/>
    <w:rsid w:val="00BC61FF"/>
    <w:rsid w:val="00BC62EB"/>
    <w:rsid w:val="00BC639E"/>
    <w:rsid w:val="00BC63F5"/>
    <w:rsid w:val="00BC6562"/>
    <w:rsid w:val="00BC65A0"/>
    <w:rsid w:val="00BC665A"/>
    <w:rsid w:val="00BC66A0"/>
    <w:rsid w:val="00BC683B"/>
    <w:rsid w:val="00BC6892"/>
    <w:rsid w:val="00BC68DD"/>
    <w:rsid w:val="00BC68E6"/>
    <w:rsid w:val="00BC6995"/>
    <w:rsid w:val="00BC69AB"/>
    <w:rsid w:val="00BC6AE5"/>
    <w:rsid w:val="00BC6D0F"/>
    <w:rsid w:val="00BC6DDB"/>
    <w:rsid w:val="00BC6E05"/>
    <w:rsid w:val="00BC6FC3"/>
    <w:rsid w:val="00BC6FF5"/>
    <w:rsid w:val="00BC702E"/>
    <w:rsid w:val="00BC7180"/>
    <w:rsid w:val="00BC719F"/>
    <w:rsid w:val="00BC732A"/>
    <w:rsid w:val="00BC734B"/>
    <w:rsid w:val="00BC74CA"/>
    <w:rsid w:val="00BC74DA"/>
    <w:rsid w:val="00BC77C0"/>
    <w:rsid w:val="00BC78AE"/>
    <w:rsid w:val="00BC7A38"/>
    <w:rsid w:val="00BC7ABC"/>
    <w:rsid w:val="00BC7BB1"/>
    <w:rsid w:val="00BC7D56"/>
    <w:rsid w:val="00BC7E0C"/>
    <w:rsid w:val="00BC7E99"/>
    <w:rsid w:val="00BD0144"/>
    <w:rsid w:val="00BD0274"/>
    <w:rsid w:val="00BD042A"/>
    <w:rsid w:val="00BD04DE"/>
    <w:rsid w:val="00BD0565"/>
    <w:rsid w:val="00BD0751"/>
    <w:rsid w:val="00BD084A"/>
    <w:rsid w:val="00BD0880"/>
    <w:rsid w:val="00BD09FA"/>
    <w:rsid w:val="00BD0A00"/>
    <w:rsid w:val="00BD0A70"/>
    <w:rsid w:val="00BD0BB6"/>
    <w:rsid w:val="00BD0BDE"/>
    <w:rsid w:val="00BD0CCC"/>
    <w:rsid w:val="00BD0CE7"/>
    <w:rsid w:val="00BD0CEF"/>
    <w:rsid w:val="00BD0EBD"/>
    <w:rsid w:val="00BD0F1E"/>
    <w:rsid w:val="00BD106A"/>
    <w:rsid w:val="00BD1127"/>
    <w:rsid w:val="00BD1197"/>
    <w:rsid w:val="00BD120F"/>
    <w:rsid w:val="00BD1223"/>
    <w:rsid w:val="00BD126E"/>
    <w:rsid w:val="00BD1547"/>
    <w:rsid w:val="00BD155D"/>
    <w:rsid w:val="00BD163A"/>
    <w:rsid w:val="00BD1923"/>
    <w:rsid w:val="00BD1CFA"/>
    <w:rsid w:val="00BD1E55"/>
    <w:rsid w:val="00BD213A"/>
    <w:rsid w:val="00BD2169"/>
    <w:rsid w:val="00BD2192"/>
    <w:rsid w:val="00BD2350"/>
    <w:rsid w:val="00BD2392"/>
    <w:rsid w:val="00BD2449"/>
    <w:rsid w:val="00BD2592"/>
    <w:rsid w:val="00BD267C"/>
    <w:rsid w:val="00BD26B8"/>
    <w:rsid w:val="00BD274E"/>
    <w:rsid w:val="00BD278D"/>
    <w:rsid w:val="00BD27BB"/>
    <w:rsid w:val="00BD28E5"/>
    <w:rsid w:val="00BD293B"/>
    <w:rsid w:val="00BD2966"/>
    <w:rsid w:val="00BD2A31"/>
    <w:rsid w:val="00BD2AF0"/>
    <w:rsid w:val="00BD2B19"/>
    <w:rsid w:val="00BD2B33"/>
    <w:rsid w:val="00BD2C33"/>
    <w:rsid w:val="00BD2D2E"/>
    <w:rsid w:val="00BD2DB4"/>
    <w:rsid w:val="00BD2FC3"/>
    <w:rsid w:val="00BD326A"/>
    <w:rsid w:val="00BD3271"/>
    <w:rsid w:val="00BD33F7"/>
    <w:rsid w:val="00BD341F"/>
    <w:rsid w:val="00BD349A"/>
    <w:rsid w:val="00BD3503"/>
    <w:rsid w:val="00BD3627"/>
    <w:rsid w:val="00BD365C"/>
    <w:rsid w:val="00BD3969"/>
    <w:rsid w:val="00BD3A46"/>
    <w:rsid w:val="00BD3C84"/>
    <w:rsid w:val="00BD4045"/>
    <w:rsid w:val="00BD40CB"/>
    <w:rsid w:val="00BD4218"/>
    <w:rsid w:val="00BD43EF"/>
    <w:rsid w:val="00BD4725"/>
    <w:rsid w:val="00BD48A8"/>
    <w:rsid w:val="00BD4AA1"/>
    <w:rsid w:val="00BD4D1C"/>
    <w:rsid w:val="00BD4D50"/>
    <w:rsid w:val="00BD4EB3"/>
    <w:rsid w:val="00BD4EC8"/>
    <w:rsid w:val="00BD504D"/>
    <w:rsid w:val="00BD5086"/>
    <w:rsid w:val="00BD50BD"/>
    <w:rsid w:val="00BD5196"/>
    <w:rsid w:val="00BD53C9"/>
    <w:rsid w:val="00BD54B0"/>
    <w:rsid w:val="00BD55E5"/>
    <w:rsid w:val="00BD56A7"/>
    <w:rsid w:val="00BD598F"/>
    <w:rsid w:val="00BD59D5"/>
    <w:rsid w:val="00BD5B2D"/>
    <w:rsid w:val="00BD5B38"/>
    <w:rsid w:val="00BD5B7B"/>
    <w:rsid w:val="00BD5BDB"/>
    <w:rsid w:val="00BD5C32"/>
    <w:rsid w:val="00BD5EA0"/>
    <w:rsid w:val="00BD62FD"/>
    <w:rsid w:val="00BD637B"/>
    <w:rsid w:val="00BD68CE"/>
    <w:rsid w:val="00BD69BC"/>
    <w:rsid w:val="00BD6A3A"/>
    <w:rsid w:val="00BD6CA5"/>
    <w:rsid w:val="00BD6D06"/>
    <w:rsid w:val="00BD6EB5"/>
    <w:rsid w:val="00BD6ED1"/>
    <w:rsid w:val="00BD6ED4"/>
    <w:rsid w:val="00BD700F"/>
    <w:rsid w:val="00BD71BE"/>
    <w:rsid w:val="00BD7222"/>
    <w:rsid w:val="00BD74A8"/>
    <w:rsid w:val="00BD7825"/>
    <w:rsid w:val="00BD78CA"/>
    <w:rsid w:val="00BD78F3"/>
    <w:rsid w:val="00BD7A02"/>
    <w:rsid w:val="00BD7A55"/>
    <w:rsid w:val="00BD7AD4"/>
    <w:rsid w:val="00BD7B7B"/>
    <w:rsid w:val="00BD7BE3"/>
    <w:rsid w:val="00BD7C66"/>
    <w:rsid w:val="00BD7CEB"/>
    <w:rsid w:val="00BD7F17"/>
    <w:rsid w:val="00BE01ED"/>
    <w:rsid w:val="00BE03AF"/>
    <w:rsid w:val="00BE0748"/>
    <w:rsid w:val="00BE0784"/>
    <w:rsid w:val="00BE084A"/>
    <w:rsid w:val="00BE0BCE"/>
    <w:rsid w:val="00BE0E97"/>
    <w:rsid w:val="00BE10B5"/>
    <w:rsid w:val="00BE159A"/>
    <w:rsid w:val="00BE15CD"/>
    <w:rsid w:val="00BE15D1"/>
    <w:rsid w:val="00BE1651"/>
    <w:rsid w:val="00BE16DE"/>
    <w:rsid w:val="00BE1709"/>
    <w:rsid w:val="00BE17FA"/>
    <w:rsid w:val="00BE18FE"/>
    <w:rsid w:val="00BE1C70"/>
    <w:rsid w:val="00BE1E1F"/>
    <w:rsid w:val="00BE1E7A"/>
    <w:rsid w:val="00BE1F18"/>
    <w:rsid w:val="00BE1F1A"/>
    <w:rsid w:val="00BE1F50"/>
    <w:rsid w:val="00BE207F"/>
    <w:rsid w:val="00BE217B"/>
    <w:rsid w:val="00BE2314"/>
    <w:rsid w:val="00BE234C"/>
    <w:rsid w:val="00BE2408"/>
    <w:rsid w:val="00BE249F"/>
    <w:rsid w:val="00BE254E"/>
    <w:rsid w:val="00BE261F"/>
    <w:rsid w:val="00BE265B"/>
    <w:rsid w:val="00BE265D"/>
    <w:rsid w:val="00BE275F"/>
    <w:rsid w:val="00BE292D"/>
    <w:rsid w:val="00BE2967"/>
    <w:rsid w:val="00BE2983"/>
    <w:rsid w:val="00BE2B4D"/>
    <w:rsid w:val="00BE2C4F"/>
    <w:rsid w:val="00BE2C7D"/>
    <w:rsid w:val="00BE2D08"/>
    <w:rsid w:val="00BE2D96"/>
    <w:rsid w:val="00BE2E4C"/>
    <w:rsid w:val="00BE3125"/>
    <w:rsid w:val="00BE313C"/>
    <w:rsid w:val="00BE3550"/>
    <w:rsid w:val="00BE35A9"/>
    <w:rsid w:val="00BE3615"/>
    <w:rsid w:val="00BE37E3"/>
    <w:rsid w:val="00BE37F0"/>
    <w:rsid w:val="00BE391F"/>
    <w:rsid w:val="00BE3968"/>
    <w:rsid w:val="00BE39C8"/>
    <w:rsid w:val="00BE3A0F"/>
    <w:rsid w:val="00BE3B9C"/>
    <w:rsid w:val="00BE3E7C"/>
    <w:rsid w:val="00BE3F42"/>
    <w:rsid w:val="00BE408E"/>
    <w:rsid w:val="00BE410E"/>
    <w:rsid w:val="00BE4146"/>
    <w:rsid w:val="00BE4361"/>
    <w:rsid w:val="00BE4442"/>
    <w:rsid w:val="00BE4494"/>
    <w:rsid w:val="00BE458A"/>
    <w:rsid w:val="00BE47B6"/>
    <w:rsid w:val="00BE4826"/>
    <w:rsid w:val="00BE497C"/>
    <w:rsid w:val="00BE49E2"/>
    <w:rsid w:val="00BE4AF8"/>
    <w:rsid w:val="00BE4C00"/>
    <w:rsid w:val="00BE4DDF"/>
    <w:rsid w:val="00BE4EAD"/>
    <w:rsid w:val="00BE5076"/>
    <w:rsid w:val="00BE50FA"/>
    <w:rsid w:val="00BE519C"/>
    <w:rsid w:val="00BE51D1"/>
    <w:rsid w:val="00BE5258"/>
    <w:rsid w:val="00BE54D2"/>
    <w:rsid w:val="00BE5503"/>
    <w:rsid w:val="00BE552D"/>
    <w:rsid w:val="00BE57B7"/>
    <w:rsid w:val="00BE5838"/>
    <w:rsid w:val="00BE5B6D"/>
    <w:rsid w:val="00BE5BA3"/>
    <w:rsid w:val="00BE5BD3"/>
    <w:rsid w:val="00BE5C55"/>
    <w:rsid w:val="00BE5E1C"/>
    <w:rsid w:val="00BE5EE9"/>
    <w:rsid w:val="00BE5F46"/>
    <w:rsid w:val="00BE5F84"/>
    <w:rsid w:val="00BE60D1"/>
    <w:rsid w:val="00BE60EF"/>
    <w:rsid w:val="00BE61DE"/>
    <w:rsid w:val="00BE637E"/>
    <w:rsid w:val="00BE63C8"/>
    <w:rsid w:val="00BE63E0"/>
    <w:rsid w:val="00BE64F2"/>
    <w:rsid w:val="00BE650F"/>
    <w:rsid w:val="00BE6547"/>
    <w:rsid w:val="00BE6575"/>
    <w:rsid w:val="00BE6A2C"/>
    <w:rsid w:val="00BE6ACE"/>
    <w:rsid w:val="00BE6E5B"/>
    <w:rsid w:val="00BE6F47"/>
    <w:rsid w:val="00BE6FB2"/>
    <w:rsid w:val="00BE71B5"/>
    <w:rsid w:val="00BE7243"/>
    <w:rsid w:val="00BE72BC"/>
    <w:rsid w:val="00BE73F1"/>
    <w:rsid w:val="00BE73F3"/>
    <w:rsid w:val="00BE77AA"/>
    <w:rsid w:val="00BE77D6"/>
    <w:rsid w:val="00BE78DB"/>
    <w:rsid w:val="00BE7942"/>
    <w:rsid w:val="00BE7975"/>
    <w:rsid w:val="00BE7AA4"/>
    <w:rsid w:val="00BE7BDE"/>
    <w:rsid w:val="00BE7C70"/>
    <w:rsid w:val="00BE7CDB"/>
    <w:rsid w:val="00BE7F8D"/>
    <w:rsid w:val="00BF022C"/>
    <w:rsid w:val="00BF02AA"/>
    <w:rsid w:val="00BF0535"/>
    <w:rsid w:val="00BF05CF"/>
    <w:rsid w:val="00BF068B"/>
    <w:rsid w:val="00BF06BC"/>
    <w:rsid w:val="00BF07E8"/>
    <w:rsid w:val="00BF07F4"/>
    <w:rsid w:val="00BF0919"/>
    <w:rsid w:val="00BF09F9"/>
    <w:rsid w:val="00BF0A7E"/>
    <w:rsid w:val="00BF0CD1"/>
    <w:rsid w:val="00BF0D66"/>
    <w:rsid w:val="00BF0FCF"/>
    <w:rsid w:val="00BF1041"/>
    <w:rsid w:val="00BF109B"/>
    <w:rsid w:val="00BF10EF"/>
    <w:rsid w:val="00BF1114"/>
    <w:rsid w:val="00BF11A3"/>
    <w:rsid w:val="00BF1385"/>
    <w:rsid w:val="00BF1394"/>
    <w:rsid w:val="00BF139C"/>
    <w:rsid w:val="00BF151F"/>
    <w:rsid w:val="00BF1743"/>
    <w:rsid w:val="00BF1851"/>
    <w:rsid w:val="00BF195A"/>
    <w:rsid w:val="00BF1ADE"/>
    <w:rsid w:val="00BF1C99"/>
    <w:rsid w:val="00BF1CAF"/>
    <w:rsid w:val="00BF1DD7"/>
    <w:rsid w:val="00BF1EFB"/>
    <w:rsid w:val="00BF1FC6"/>
    <w:rsid w:val="00BF203F"/>
    <w:rsid w:val="00BF2053"/>
    <w:rsid w:val="00BF2078"/>
    <w:rsid w:val="00BF2169"/>
    <w:rsid w:val="00BF2256"/>
    <w:rsid w:val="00BF23F5"/>
    <w:rsid w:val="00BF249C"/>
    <w:rsid w:val="00BF24BB"/>
    <w:rsid w:val="00BF264D"/>
    <w:rsid w:val="00BF265A"/>
    <w:rsid w:val="00BF2752"/>
    <w:rsid w:val="00BF28BC"/>
    <w:rsid w:val="00BF290B"/>
    <w:rsid w:val="00BF2971"/>
    <w:rsid w:val="00BF29E2"/>
    <w:rsid w:val="00BF2A5E"/>
    <w:rsid w:val="00BF2ABD"/>
    <w:rsid w:val="00BF2B3D"/>
    <w:rsid w:val="00BF2DC7"/>
    <w:rsid w:val="00BF2E4A"/>
    <w:rsid w:val="00BF3394"/>
    <w:rsid w:val="00BF341C"/>
    <w:rsid w:val="00BF34CF"/>
    <w:rsid w:val="00BF3573"/>
    <w:rsid w:val="00BF35CE"/>
    <w:rsid w:val="00BF3694"/>
    <w:rsid w:val="00BF369D"/>
    <w:rsid w:val="00BF36B1"/>
    <w:rsid w:val="00BF3794"/>
    <w:rsid w:val="00BF3B88"/>
    <w:rsid w:val="00BF3BEA"/>
    <w:rsid w:val="00BF3D8D"/>
    <w:rsid w:val="00BF3EB3"/>
    <w:rsid w:val="00BF3F1E"/>
    <w:rsid w:val="00BF3FBB"/>
    <w:rsid w:val="00BF3FF1"/>
    <w:rsid w:val="00BF4175"/>
    <w:rsid w:val="00BF4486"/>
    <w:rsid w:val="00BF481D"/>
    <w:rsid w:val="00BF4F13"/>
    <w:rsid w:val="00BF5034"/>
    <w:rsid w:val="00BF5187"/>
    <w:rsid w:val="00BF52DB"/>
    <w:rsid w:val="00BF5543"/>
    <w:rsid w:val="00BF571C"/>
    <w:rsid w:val="00BF5728"/>
    <w:rsid w:val="00BF5982"/>
    <w:rsid w:val="00BF5B25"/>
    <w:rsid w:val="00BF5E1A"/>
    <w:rsid w:val="00BF5E66"/>
    <w:rsid w:val="00BF5ECD"/>
    <w:rsid w:val="00BF5EF9"/>
    <w:rsid w:val="00BF5F03"/>
    <w:rsid w:val="00BF5F1D"/>
    <w:rsid w:val="00BF5F94"/>
    <w:rsid w:val="00BF5FC1"/>
    <w:rsid w:val="00BF5FDB"/>
    <w:rsid w:val="00BF613B"/>
    <w:rsid w:val="00BF62D7"/>
    <w:rsid w:val="00BF62E0"/>
    <w:rsid w:val="00BF6602"/>
    <w:rsid w:val="00BF661C"/>
    <w:rsid w:val="00BF6892"/>
    <w:rsid w:val="00BF6AB8"/>
    <w:rsid w:val="00BF6B4A"/>
    <w:rsid w:val="00BF6C87"/>
    <w:rsid w:val="00BF6CEA"/>
    <w:rsid w:val="00BF708F"/>
    <w:rsid w:val="00BF70A1"/>
    <w:rsid w:val="00BF712F"/>
    <w:rsid w:val="00BF716C"/>
    <w:rsid w:val="00BF723E"/>
    <w:rsid w:val="00BF7427"/>
    <w:rsid w:val="00BF767F"/>
    <w:rsid w:val="00BF790D"/>
    <w:rsid w:val="00BF795D"/>
    <w:rsid w:val="00BF798F"/>
    <w:rsid w:val="00BF7A25"/>
    <w:rsid w:val="00BF7BFA"/>
    <w:rsid w:val="00BF7EF4"/>
    <w:rsid w:val="00C00126"/>
    <w:rsid w:val="00C00401"/>
    <w:rsid w:val="00C00441"/>
    <w:rsid w:val="00C0054E"/>
    <w:rsid w:val="00C00608"/>
    <w:rsid w:val="00C0062B"/>
    <w:rsid w:val="00C00631"/>
    <w:rsid w:val="00C00636"/>
    <w:rsid w:val="00C0076D"/>
    <w:rsid w:val="00C0090F"/>
    <w:rsid w:val="00C00979"/>
    <w:rsid w:val="00C00B01"/>
    <w:rsid w:val="00C00B03"/>
    <w:rsid w:val="00C00C03"/>
    <w:rsid w:val="00C00C3D"/>
    <w:rsid w:val="00C00DAD"/>
    <w:rsid w:val="00C00E9F"/>
    <w:rsid w:val="00C012E6"/>
    <w:rsid w:val="00C01330"/>
    <w:rsid w:val="00C0155F"/>
    <w:rsid w:val="00C01633"/>
    <w:rsid w:val="00C01825"/>
    <w:rsid w:val="00C01892"/>
    <w:rsid w:val="00C018BE"/>
    <w:rsid w:val="00C01936"/>
    <w:rsid w:val="00C01B8A"/>
    <w:rsid w:val="00C01CD6"/>
    <w:rsid w:val="00C01D80"/>
    <w:rsid w:val="00C01DCD"/>
    <w:rsid w:val="00C01F1A"/>
    <w:rsid w:val="00C01FB9"/>
    <w:rsid w:val="00C02005"/>
    <w:rsid w:val="00C02257"/>
    <w:rsid w:val="00C023A5"/>
    <w:rsid w:val="00C025AC"/>
    <w:rsid w:val="00C0262D"/>
    <w:rsid w:val="00C0275E"/>
    <w:rsid w:val="00C027F2"/>
    <w:rsid w:val="00C028A6"/>
    <w:rsid w:val="00C028CB"/>
    <w:rsid w:val="00C02945"/>
    <w:rsid w:val="00C0295A"/>
    <w:rsid w:val="00C02997"/>
    <w:rsid w:val="00C02AF3"/>
    <w:rsid w:val="00C02B65"/>
    <w:rsid w:val="00C02D3E"/>
    <w:rsid w:val="00C02DD6"/>
    <w:rsid w:val="00C02E4E"/>
    <w:rsid w:val="00C02FCC"/>
    <w:rsid w:val="00C0303C"/>
    <w:rsid w:val="00C030EB"/>
    <w:rsid w:val="00C03196"/>
    <w:rsid w:val="00C0322E"/>
    <w:rsid w:val="00C033D9"/>
    <w:rsid w:val="00C035A1"/>
    <w:rsid w:val="00C035B3"/>
    <w:rsid w:val="00C03694"/>
    <w:rsid w:val="00C03695"/>
    <w:rsid w:val="00C037FD"/>
    <w:rsid w:val="00C0385F"/>
    <w:rsid w:val="00C03A65"/>
    <w:rsid w:val="00C03A99"/>
    <w:rsid w:val="00C03BE0"/>
    <w:rsid w:val="00C03C56"/>
    <w:rsid w:val="00C03CA8"/>
    <w:rsid w:val="00C03DD6"/>
    <w:rsid w:val="00C03DDF"/>
    <w:rsid w:val="00C03E3B"/>
    <w:rsid w:val="00C03E76"/>
    <w:rsid w:val="00C03EB0"/>
    <w:rsid w:val="00C03F56"/>
    <w:rsid w:val="00C04068"/>
    <w:rsid w:val="00C04075"/>
    <w:rsid w:val="00C040E7"/>
    <w:rsid w:val="00C044B3"/>
    <w:rsid w:val="00C044E6"/>
    <w:rsid w:val="00C0456F"/>
    <w:rsid w:val="00C04627"/>
    <w:rsid w:val="00C046D4"/>
    <w:rsid w:val="00C0485D"/>
    <w:rsid w:val="00C04873"/>
    <w:rsid w:val="00C049B0"/>
    <w:rsid w:val="00C04C45"/>
    <w:rsid w:val="00C04F1A"/>
    <w:rsid w:val="00C04F57"/>
    <w:rsid w:val="00C04FFD"/>
    <w:rsid w:val="00C0510F"/>
    <w:rsid w:val="00C0535D"/>
    <w:rsid w:val="00C0542E"/>
    <w:rsid w:val="00C054C2"/>
    <w:rsid w:val="00C054C5"/>
    <w:rsid w:val="00C05547"/>
    <w:rsid w:val="00C055BE"/>
    <w:rsid w:val="00C0568D"/>
    <w:rsid w:val="00C056D1"/>
    <w:rsid w:val="00C057FB"/>
    <w:rsid w:val="00C05822"/>
    <w:rsid w:val="00C05887"/>
    <w:rsid w:val="00C058E1"/>
    <w:rsid w:val="00C059F6"/>
    <w:rsid w:val="00C05D37"/>
    <w:rsid w:val="00C05E3A"/>
    <w:rsid w:val="00C05FDC"/>
    <w:rsid w:val="00C06047"/>
    <w:rsid w:val="00C060A0"/>
    <w:rsid w:val="00C060CF"/>
    <w:rsid w:val="00C061BE"/>
    <w:rsid w:val="00C06242"/>
    <w:rsid w:val="00C06245"/>
    <w:rsid w:val="00C06287"/>
    <w:rsid w:val="00C062B2"/>
    <w:rsid w:val="00C062EA"/>
    <w:rsid w:val="00C06310"/>
    <w:rsid w:val="00C0659F"/>
    <w:rsid w:val="00C065D0"/>
    <w:rsid w:val="00C06733"/>
    <w:rsid w:val="00C0676A"/>
    <w:rsid w:val="00C06947"/>
    <w:rsid w:val="00C06D66"/>
    <w:rsid w:val="00C06D68"/>
    <w:rsid w:val="00C06E82"/>
    <w:rsid w:val="00C06E91"/>
    <w:rsid w:val="00C06FC3"/>
    <w:rsid w:val="00C07034"/>
    <w:rsid w:val="00C072FC"/>
    <w:rsid w:val="00C07327"/>
    <w:rsid w:val="00C07779"/>
    <w:rsid w:val="00C07995"/>
    <w:rsid w:val="00C07A4B"/>
    <w:rsid w:val="00C07A87"/>
    <w:rsid w:val="00C07B2D"/>
    <w:rsid w:val="00C07B9C"/>
    <w:rsid w:val="00C07C40"/>
    <w:rsid w:val="00C07C70"/>
    <w:rsid w:val="00C07D4A"/>
    <w:rsid w:val="00C07D78"/>
    <w:rsid w:val="00C07ED4"/>
    <w:rsid w:val="00C1015D"/>
    <w:rsid w:val="00C106C3"/>
    <w:rsid w:val="00C10703"/>
    <w:rsid w:val="00C108FB"/>
    <w:rsid w:val="00C10A0A"/>
    <w:rsid w:val="00C10A7E"/>
    <w:rsid w:val="00C10AE2"/>
    <w:rsid w:val="00C10C84"/>
    <w:rsid w:val="00C10C88"/>
    <w:rsid w:val="00C10D5C"/>
    <w:rsid w:val="00C10F8D"/>
    <w:rsid w:val="00C10FF8"/>
    <w:rsid w:val="00C110AB"/>
    <w:rsid w:val="00C110BD"/>
    <w:rsid w:val="00C11161"/>
    <w:rsid w:val="00C111E6"/>
    <w:rsid w:val="00C1136D"/>
    <w:rsid w:val="00C1139A"/>
    <w:rsid w:val="00C11596"/>
    <w:rsid w:val="00C116C7"/>
    <w:rsid w:val="00C11809"/>
    <w:rsid w:val="00C1182A"/>
    <w:rsid w:val="00C118C8"/>
    <w:rsid w:val="00C11B9A"/>
    <w:rsid w:val="00C11D19"/>
    <w:rsid w:val="00C11F17"/>
    <w:rsid w:val="00C121A6"/>
    <w:rsid w:val="00C121D3"/>
    <w:rsid w:val="00C12343"/>
    <w:rsid w:val="00C12396"/>
    <w:rsid w:val="00C12599"/>
    <w:rsid w:val="00C126A6"/>
    <w:rsid w:val="00C12749"/>
    <w:rsid w:val="00C128A0"/>
    <w:rsid w:val="00C128E8"/>
    <w:rsid w:val="00C12A2E"/>
    <w:rsid w:val="00C12B7C"/>
    <w:rsid w:val="00C12D83"/>
    <w:rsid w:val="00C12D84"/>
    <w:rsid w:val="00C12DE5"/>
    <w:rsid w:val="00C12E00"/>
    <w:rsid w:val="00C12E91"/>
    <w:rsid w:val="00C12E9D"/>
    <w:rsid w:val="00C13060"/>
    <w:rsid w:val="00C131AD"/>
    <w:rsid w:val="00C1327C"/>
    <w:rsid w:val="00C13372"/>
    <w:rsid w:val="00C13424"/>
    <w:rsid w:val="00C13473"/>
    <w:rsid w:val="00C1356E"/>
    <w:rsid w:val="00C13660"/>
    <w:rsid w:val="00C13788"/>
    <w:rsid w:val="00C13B13"/>
    <w:rsid w:val="00C13B35"/>
    <w:rsid w:val="00C13B4E"/>
    <w:rsid w:val="00C13DF9"/>
    <w:rsid w:val="00C13FDC"/>
    <w:rsid w:val="00C14261"/>
    <w:rsid w:val="00C142CD"/>
    <w:rsid w:val="00C145FC"/>
    <w:rsid w:val="00C14619"/>
    <w:rsid w:val="00C14661"/>
    <w:rsid w:val="00C146AB"/>
    <w:rsid w:val="00C146B8"/>
    <w:rsid w:val="00C1474F"/>
    <w:rsid w:val="00C14763"/>
    <w:rsid w:val="00C148B1"/>
    <w:rsid w:val="00C14937"/>
    <w:rsid w:val="00C14943"/>
    <w:rsid w:val="00C1495E"/>
    <w:rsid w:val="00C14AB2"/>
    <w:rsid w:val="00C14AE1"/>
    <w:rsid w:val="00C14F02"/>
    <w:rsid w:val="00C15090"/>
    <w:rsid w:val="00C150F1"/>
    <w:rsid w:val="00C15137"/>
    <w:rsid w:val="00C1519D"/>
    <w:rsid w:val="00C1530D"/>
    <w:rsid w:val="00C1582B"/>
    <w:rsid w:val="00C15992"/>
    <w:rsid w:val="00C15B3D"/>
    <w:rsid w:val="00C15D3F"/>
    <w:rsid w:val="00C15D59"/>
    <w:rsid w:val="00C15D93"/>
    <w:rsid w:val="00C15D94"/>
    <w:rsid w:val="00C15E14"/>
    <w:rsid w:val="00C16069"/>
    <w:rsid w:val="00C16143"/>
    <w:rsid w:val="00C161FD"/>
    <w:rsid w:val="00C16499"/>
    <w:rsid w:val="00C165A5"/>
    <w:rsid w:val="00C1661B"/>
    <w:rsid w:val="00C168C5"/>
    <w:rsid w:val="00C168ED"/>
    <w:rsid w:val="00C169EB"/>
    <w:rsid w:val="00C16C6E"/>
    <w:rsid w:val="00C16C6F"/>
    <w:rsid w:val="00C16CC4"/>
    <w:rsid w:val="00C16D47"/>
    <w:rsid w:val="00C16D4F"/>
    <w:rsid w:val="00C16F34"/>
    <w:rsid w:val="00C16FFF"/>
    <w:rsid w:val="00C170F1"/>
    <w:rsid w:val="00C17170"/>
    <w:rsid w:val="00C17394"/>
    <w:rsid w:val="00C1740A"/>
    <w:rsid w:val="00C17485"/>
    <w:rsid w:val="00C175C8"/>
    <w:rsid w:val="00C175EF"/>
    <w:rsid w:val="00C17724"/>
    <w:rsid w:val="00C17827"/>
    <w:rsid w:val="00C17902"/>
    <w:rsid w:val="00C179C6"/>
    <w:rsid w:val="00C17CD3"/>
    <w:rsid w:val="00C17D12"/>
    <w:rsid w:val="00C17F73"/>
    <w:rsid w:val="00C20102"/>
    <w:rsid w:val="00C2010F"/>
    <w:rsid w:val="00C2026B"/>
    <w:rsid w:val="00C20316"/>
    <w:rsid w:val="00C204F2"/>
    <w:rsid w:val="00C20941"/>
    <w:rsid w:val="00C209E8"/>
    <w:rsid w:val="00C20F75"/>
    <w:rsid w:val="00C211C2"/>
    <w:rsid w:val="00C21448"/>
    <w:rsid w:val="00C2154D"/>
    <w:rsid w:val="00C215C2"/>
    <w:rsid w:val="00C216CC"/>
    <w:rsid w:val="00C218B2"/>
    <w:rsid w:val="00C21A54"/>
    <w:rsid w:val="00C21AAA"/>
    <w:rsid w:val="00C21B40"/>
    <w:rsid w:val="00C21BA8"/>
    <w:rsid w:val="00C21CFA"/>
    <w:rsid w:val="00C21D52"/>
    <w:rsid w:val="00C21EA3"/>
    <w:rsid w:val="00C21F0B"/>
    <w:rsid w:val="00C22038"/>
    <w:rsid w:val="00C22079"/>
    <w:rsid w:val="00C2209E"/>
    <w:rsid w:val="00C220E4"/>
    <w:rsid w:val="00C22148"/>
    <w:rsid w:val="00C222FE"/>
    <w:rsid w:val="00C223F0"/>
    <w:rsid w:val="00C22550"/>
    <w:rsid w:val="00C22573"/>
    <w:rsid w:val="00C22784"/>
    <w:rsid w:val="00C22891"/>
    <w:rsid w:val="00C22908"/>
    <w:rsid w:val="00C22C7E"/>
    <w:rsid w:val="00C22CFD"/>
    <w:rsid w:val="00C22DAB"/>
    <w:rsid w:val="00C22E13"/>
    <w:rsid w:val="00C22E86"/>
    <w:rsid w:val="00C22EE0"/>
    <w:rsid w:val="00C23065"/>
    <w:rsid w:val="00C23215"/>
    <w:rsid w:val="00C23285"/>
    <w:rsid w:val="00C2346D"/>
    <w:rsid w:val="00C2372D"/>
    <w:rsid w:val="00C23852"/>
    <w:rsid w:val="00C23A02"/>
    <w:rsid w:val="00C23A12"/>
    <w:rsid w:val="00C23A82"/>
    <w:rsid w:val="00C23CCB"/>
    <w:rsid w:val="00C23CCC"/>
    <w:rsid w:val="00C23D9D"/>
    <w:rsid w:val="00C2412B"/>
    <w:rsid w:val="00C2417C"/>
    <w:rsid w:val="00C243B8"/>
    <w:rsid w:val="00C245CD"/>
    <w:rsid w:val="00C245E6"/>
    <w:rsid w:val="00C24631"/>
    <w:rsid w:val="00C2464F"/>
    <w:rsid w:val="00C24B02"/>
    <w:rsid w:val="00C24BF0"/>
    <w:rsid w:val="00C24BF4"/>
    <w:rsid w:val="00C24E3D"/>
    <w:rsid w:val="00C24F74"/>
    <w:rsid w:val="00C25010"/>
    <w:rsid w:val="00C25071"/>
    <w:rsid w:val="00C250BC"/>
    <w:rsid w:val="00C25356"/>
    <w:rsid w:val="00C253B3"/>
    <w:rsid w:val="00C25482"/>
    <w:rsid w:val="00C2557B"/>
    <w:rsid w:val="00C255A1"/>
    <w:rsid w:val="00C2572C"/>
    <w:rsid w:val="00C25BE5"/>
    <w:rsid w:val="00C25BFB"/>
    <w:rsid w:val="00C25C17"/>
    <w:rsid w:val="00C25D46"/>
    <w:rsid w:val="00C25E5F"/>
    <w:rsid w:val="00C261EF"/>
    <w:rsid w:val="00C26344"/>
    <w:rsid w:val="00C26442"/>
    <w:rsid w:val="00C265A8"/>
    <w:rsid w:val="00C26772"/>
    <w:rsid w:val="00C26787"/>
    <w:rsid w:val="00C267DA"/>
    <w:rsid w:val="00C269BB"/>
    <w:rsid w:val="00C26A31"/>
    <w:rsid w:val="00C26A55"/>
    <w:rsid w:val="00C26C1C"/>
    <w:rsid w:val="00C26D7F"/>
    <w:rsid w:val="00C26DFE"/>
    <w:rsid w:val="00C26E00"/>
    <w:rsid w:val="00C26F91"/>
    <w:rsid w:val="00C2702D"/>
    <w:rsid w:val="00C27078"/>
    <w:rsid w:val="00C270B6"/>
    <w:rsid w:val="00C27135"/>
    <w:rsid w:val="00C27139"/>
    <w:rsid w:val="00C271B8"/>
    <w:rsid w:val="00C2732C"/>
    <w:rsid w:val="00C2734A"/>
    <w:rsid w:val="00C2737F"/>
    <w:rsid w:val="00C27429"/>
    <w:rsid w:val="00C274CD"/>
    <w:rsid w:val="00C27583"/>
    <w:rsid w:val="00C275AC"/>
    <w:rsid w:val="00C275CE"/>
    <w:rsid w:val="00C276AA"/>
    <w:rsid w:val="00C2774A"/>
    <w:rsid w:val="00C27A9A"/>
    <w:rsid w:val="00C27AE0"/>
    <w:rsid w:val="00C27B7D"/>
    <w:rsid w:val="00C27B8B"/>
    <w:rsid w:val="00C27DC7"/>
    <w:rsid w:val="00C27E02"/>
    <w:rsid w:val="00C27F44"/>
    <w:rsid w:val="00C30176"/>
    <w:rsid w:val="00C3018B"/>
    <w:rsid w:val="00C301C8"/>
    <w:rsid w:val="00C30286"/>
    <w:rsid w:val="00C3029D"/>
    <w:rsid w:val="00C303D0"/>
    <w:rsid w:val="00C304F7"/>
    <w:rsid w:val="00C30577"/>
    <w:rsid w:val="00C30977"/>
    <w:rsid w:val="00C30ACB"/>
    <w:rsid w:val="00C30CAF"/>
    <w:rsid w:val="00C30DFB"/>
    <w:rsid w:val="00C30F5D"/>
    <w:rsid w:val="00C314FE"/>
    <w:rsid w:val="00C3172E"/>
    <w:rsid w:val="00C31A31"/>
    <w:rsid w:val="00C31B93"/>
    <w:rsid w:val="00C31C09"/>
    <w:rsid w:val="00C31C67"/>
    <w:rsid w:val="00C31C7B"/>
    <w:rsid w:val="00C32164"/>
    <w:rsid w:val="00C321AE"/>
    <w:rsid w:val="00C3230D"/>
    <w:rsid w:val="00C324F5"/>
    <w:rsid w:val="00C327EF"/>
    <w:rsid w:val="00C32AF1"/>
    <w:rsid w:val="00C32C72"/>
    <w:rsid w:val="00C32CBC"/>
    <w:rsid w:val="00C32F1A"/>
    <w:rsid w:val="00C33137"/>
    <w:rsid w:val="00C334C5"/>
    <w:rsid w:val="00C33E37"/>
    <w:rsid w:val="00C33E74"/>
    <w:rsid w:val="00C33ECB"/>
    <w:rsid w:val="00C33F75"/>
    <w:rsid w:val="00C33F89"/>
    <w:rsid w:val="00C33FE8"/>
    <w:rsid w:val="00C3406C"/>
    <w:rsid w:val="00C340CD"/>
    <w:rsid w:val="00C34388"/>
    <w:rsid w:val="00C344B8"/>
    <w:rsid w:val="00C34833"/>
    <w:rsid w:val="00C34877"/>
    <w:rsid w:val="00C348DE"/>
    <w:rsid w:val="00C3498E"/>
    <w:rsid w:val="00C34A0E"/>
    <w:rsid w:val="00C34A51"/>
    <w:rsid w:val="00C34DCC"/>
    <w:rsid w:val="00C35037"/>
    <w:rsid w:val="00C35233"/>
    <w:rsid w:val="00C352D3"/>
    <w:rsid w:val="00C35398"/>
    <w:rsid w:val="00C354DB"/>
    <w:rsid w:val="00C355DC"/>
    <w:rsid w:val="00C3578F"/>
    <w:rsid w:val="00C35AF5"/>
    <w:rsid w:val="00C35D13"/>
    <w:rsid w:val="00C35F06"/>
    <w:rsid w:val="00C35F29"/>
    <w:rsid w:val="00C35F4A"/>
    <w:rsid w:val="00C36044"/>
    <w:rsid w:val="00C3610F"/>
    <w:rsid w:val="00C361B6"/>
    <w:rsid w:val="00C362AC"/>
    <w:rsid w:val="00C36362"/>
    <w:rsid w:val="00C36388"/>
    <w:rsid w:val="00C363FE"/>
    <w:rsid w:val="00C3648B"/>
    <w:rsid w:val="00C3667D"/>
    <w:rsid w:val="00C36694"/>
    <w:rsid w:val="00C36770"/>
    <w:rsid w:val="00C36B94"/>
    <w:rsid w:val="00C36D25"/>
    <w:rsid w:val="00C36E88"/>
    <w:rsid w:val="00C37148"/>
    <w:rsid w:val="00C3714E"/>
    <w:rsid w:val="00C37179"/>
    <w:rsid w:val="00C371DC"/>
    <w:rsid w:val="00C3757F"/>
    <w:rsid w:val="00C376A5"/>
    <w:rsid w:val="00C37791"/>
    <w:rsid w:val="00C37798"/>
    <w:rsid w:val="00C37861"/>
    <w:rsid w:val="00C3789C"/>
    <w:rsid w:val="00C37B4A"/>
    <w:rsid w:val="00C37E91"/>
    <w:rsid w:val="00C37EA6"/>
    <w:rsid w:val="00C37EC4"/>
    <w:rsid w:val="00C37EE0"/>
    <w:rsid w:val="00C37FD1"/>
    <w:rsid w:val="00C37FFC"/>
    <w:rsid w:val="00C400B7"/>
    <w:rsid w:val="00C4013F"/>
    <w:rsid w:val="00C40237"/>
    <w:rsid w:val="00C40356"/>
    <w:rsid w:val="00C40666"/>
    <w:rsid w:val="00C40903"/>
    <w:rsid w:val="00C40997"/>
    <w:rsid w:val="00C40AA6"/>
    <w:rsid w:val="00C40AFC"/>
    <w:rsid w:val="00C40E9F"/>
    <w:rsid w:val="00C40EAE"/>
    <w:rsid w:val="00C40EB3"/>
    <w:rsid w:val="00C41001"/>
    <w:rsid w:val="00C41173"/>
    <w:rsid w:val="00C41189"/>
    <w:rsid w:val="00C412E9"/>
    <w:rsid w:val="00C41359"/>
    <w:rsid w:val="00C415EF"/>
    <w:rsid w:val="00C41A27"/>
    <w:rsid w:val="00C41A9C"/>
    <w:rsid w:val="00C41AA8"/>
    <w:rsid w:val="00C41AB7"/>
    <w:rsid w:val="00C41BFB"/>
    <w:rsid w:val="00C41CAC"/>
    <w:rsid w:val="00C41CC0"/>
    <w:rsid w:val="00C41D06"/>
    <w:rsid w:val="00C41D22"/>
    <w:rsid w:val="00C42118"/>
    <w:rsid w:val="00C42654"/>
    <w:rsid w:val="00C428CF"/>
    <w:rsid w:val="00C42C15"/>
    <w:rsid w:val="00C42CC0"/>
    <w:rsid w:val="00C42CE3"/>
    <w:rsid w:val="00C42F55"/>
    <w:rsid w:val="00C432B2"/>
    <w:rsid w:val="00C432EC"/>
    <w:rsid w:val="00C43763"/>
    <w:rsid w:val="00C4380B"/>
    <w:rsid w:val="00C438CE"/>
    <w:rsid w:val="00C43A9D"/>
    <w:rsid w:val="00C43B15"/>
    <w:rsid w:val="00C43DD0"/>
    <w:rsid w:val="00C43EEA"/>
    <w:rsid w:val="00C44132"/>
    <w:rsid w:val="00C441E1"/>
    <w:rsid w:val="00C4441D"/>
    <w:rsid w:val="00C444E8"/>
    <w:rsid w:val="00C4459E"/>
    <w:rsid w:val="00C446AB"/>
    <w:rsid w:val="00C44747"/>
    <w:rsid w:val="00C448D1"/>
    <w:rsid w:val="00C448D4"/>
    <w:rsid w:val="00C448DF"/>
    <w:rsid w:val="00C4496C"/>
    <w:rsid w:val="00C449F1"/>
    <w:rsid w:val="00C44AEC"/>
    <w:rsid w:val="00C44B1D"/>
    <w:rsid w:val="00C44B36"/>
    <w:rsid w:val="00C45100"/>
    <w:rsid w:val="00C451D8"/>
    <w:rsid w:val="00C45250"/>
    <w:rsid w:val="00C45270"/>
    <w:rsid w:val="00C4539F"/>
    <w:rsid w:val="00C45502"/>
    <w:rsid w:val="00C4571B"/>
    <w:rsid w:val="00C45785"/>
    <w:rsid w:val="00C4578B"/>
    <w:rsid w:val="00C457A4"/>
    <w:rsid w:val="00C457CE"/>
    <w:rsid w:val="00C4583D"/>
    <w:rsid w:val="00C45928"/>
    <w:rsid w:val="00C45AB8"/>
    <w:rsid w:val="00C45B17"/>
    <w:rsid w:val="00C45CDE"/>
    <w:rsid w:val="00C45E0B"/>
    <w:rsid w:val="00C45E99"/>
    <w:rsid w:val="00C45EF0"/>
    <w:rsid w:val="00C462BC"/>
    <w:rsid w:val="00C462E4"/>
    <w:rsid w:val="00C46332"/>
    <w:rsid w:val="00C463EF"/>
    <w:rsid w:val="00C46495"/>
    <w:rsid w:val="00C465B6"/>
    <w:rsid w:val="00C46617"/>
    <w:rsid w:val="00C466EA"/>
    <w:rsid w:val="00C46744"/>
    <w:rsid w:val="00C46745"/>
    <w:rsid w:val="00C467F8"/>
    <w:rsid w:val="00C46872"/>
    <w:rsid w:val="00C468F6"/>
    <w:rsid w:val="00C468FC"/>
    <w:rsid w:val="00C46C9F"/>
    <w:rsid w:val="00C46EA6"/>
    <w:rsid w:val="00C46FA1"/>
    <w:rsid w:val="00C46FC7"/>
    <w:rsid w:val="00C47214"/>
    <w:rsid w:val="00C472A2"/>
    <w:rsid w:val="00C472DE"/>
    <w:rsid w:val="00C47387"/>
    <w:rsid w:val="00C47394"/>
    <w:rsid w:val="00C47445"/>
    <w:rsid w:val="00C474BD"/>
    <w:rsid w:val="00C474D1"/>
    <w:rsid w:val="00C47558"/>
    <w:rsid w:val="00C4760F"/>
    <w:rsid w:val="00C476AA"/>
    <w:rsid w:val="00C4775A"/>
    <w:rsid w:val="00C4790E"/>
    <w:rsid w:val="00C479F3"/>
    <w:rsid w:val="00C47ACB"/>
    <w:rsid w:val="00C47C71"/>
    <w:rsid w:val="00C47C8B"/>
    <w:rsid w:val="00C47D4E"/>
    <w:rsid w:val="00C47D65"/>
    <w:rsid w:val="00C47E67"/>
    <w:rsid w:val="00C5004D"/>
    <w:rsid w:val="00C500BC"/>
    <w:rsid w:val="00C50163"/>
    <w:rsid w:val="00C501C7"/>
    <w:rsid w:val="00C501F5"/>
    <w:rsid w:val="00C50360"/>
    <w:rsid w:val="00C50517"/>
    <w:rsid w:val="00C50670"/>
    <w:rsid w:val="00C506EE"/>
    <w:rsid w:val="00C5084A"/>
    <w:rsid w:val="00C50956"/>
    <w:rsid w:val="00C50A8A"/>
    <w:rsid w:val="00C50D05"/>
    <w:rsid w:val="00C50DE7"/>
    <w:rsid w:val="00C50EF5"/>
    <w:rsid w:val="00C50FBA"/>
    <w:rsid w:val="00C510A7"/>
    <w:rsid w:val="00C511DE"/>
    <w:rsid w:val="00C513E2"/>
    <w:rsid w:val="00C51641"/>
    <w:rsid w:val="00C517C9"/>
    <w:rsid w:val="00C51838"/>
    <w:rsid w:val="00C51C48"/>
    <w:rsid w:val="00C51E8A"/>
    <w:rsid w:val="00C51EB3"/>
    <w:rsid w:val="00C51F32"/>
    <w:rsid w:val="00C51FCB"/>
    <w:rsid w:val="00C52135"/>
    <w:rsid w:val="00C5213C"/>
    <w:rsid w:val="00C52142"/>
    <w:rsid w:val="00C52167"/>
    <w:rsid w:val="00C521C0"/>
    <w:rsid w:val="00C52229"/>
    <w:rsid w:val="00C522F9"/>
    <w:rsid w:val="00C5245D"/>
    <w:rsid w:val="00C52614"/>
    <w:rsid w:val="00C526A9"/>
    <w:rsid w:val="00C5283A"/>
    <w:rsid w:val="00C5290E"/>
    <w:rsid w:val="00C52963"/>
    <w:rsid w:val="00C5299E"/>
    <w:rsid w:val="00C52D3D"/>
    <w:rsid w:val="00C52DF7"/>
    <w:rsid w:val="00C52F17"/>
    <w:rsid w:val="00C530DC"/>
    <w:rsid w:val="00C5310C"/>
    <w:rsid w:val="00C53132"/>
    <w:rsid w:val="00C53456"/>
    <w:rsid w:val="00C53473"/>
    <w:rsid w:val="00C534CC"/>
    <w:rsid w:val="00C5350D"/>
    <w:rsid w:val="00C5359B"/>
    <w:rsid w:val="00C5359C"/>
    <w:rsid w:val="00C5376F"/>
    <w:rsid w:val="00C538A1"/>
    <w:rsid w:val="00C53C48"/>
    <w:rsid w:val="00C53CDF"/>
    <w:rsid w:val="00C53DBB"/>
    <w:rsid w:val="00C53E07"/>
    <w:rsid w:val="00C53E64"/>
    <w:rsid w:val="00C53F8E"/>
    <w:rsid w:val="00C5418D"/>
    <w:rsid w:val="00C5437C"/>
    <w:rsid w:val="00C54498"/>
    <w:rsid w:val="00C545D6"/>
    <w:rsid w:val="00C54876"/>
    <w:rsid w:val="00C5489D"/>
    <w:rsid w:val="00C548C6"/>
    <w:rsid w:val="00C54A02"/>
    <w:rsid w:val="00C54DB7"/>
    <w:rsid w:val="00C54E22"/>
    <w:rsid w:val="00C54E43"/>
    <w:rsid w:val="00C54EA3"/>
    <w:rsid w:val="00C54F31"/>
    <w:rsid w:val="00C550B1"/>
    <w:rsid w:val="00C5510F"/>
    <w:rsid w:val="00C55161"/>
    <w:rsid w:val="00C55212"/>
    <w:rsid w:val="00C5578B"/>
    <w:rsid w:val="00C557F1"/>
    <w:rsid w:val="00C5582C"/>
    <w:rsid w:val="00C55917"/>
    <w:rsid w:val="00C55994"/>
    <w:rsid w:val="00C55B3E"/>
    <w:rsid w:val="00C55BBE"/>
    <w:rsid w:val="00C55C07"/>
    <w:rsid w:val="00C55CB7"/>
    <w:rsid w:val="00C55D18"/>
    <w:rsid w:val="00C55ECC"/>
    <w:rsid w:val="00C55F4A"/>
    <w:rsid w:val="00C55FA7"/>
    <w:rsid w:val="00C562E3"/>
    <w:rsid w:val="00C56420"/>
    <w:rsid w:val="00C56625"/>
    <w:rsid w:val="00C5666F"/>
    <w:rsid w:val="00C568D8"/>
    <w:rsid w:val="00C568E9"/>
    <w:rsid w:val="00C5698A"/>
    <w:rsid w:val="00C569FD"/>
    <w:rsid w:val="00C56ADB"/>
    <w:rsid w:val="00C56B58"/>
    <w:rsid w:val="00C56C7E"/>
    <w:rsid w:val="00C56D35"/>
    <w:rsid w:val="00C56E48"/>
    <w:rsid w:val="00C56E7F"/>
    <w:rsid w:val="00C56E83"/>
    <w:rsid w:val="00C56F5C"/>
    <w:rsid w:val="00C57001"/>
    <w:rsid w:val="00C571BB"/>
    <w:rsid w:val="00C5721B"/>
    <w:rsid w:val="00C5727C"/>
    <w:rsid w:val="00C5736A"/>
    <w:rsid w:val="00C5746B"/>
    <w:rsid w:val="00C5747A"/>
    <w:rsid w:val="00C574B5"/>
    <w:rsid w:val="00C57515"/>
    <w:rsid w:val="00C575E1"/>
    <w:rsid w:val="00C576C5"/>
    <w:rsid w:val="00C577C4"/>
    <w:rsid w:val="00C57906"/>
    <w:rsid w:val="00C5793C"/>
    <w:rsid w:val="00C57BF0"/>
    <w:rsid w:val="00C57C38"/>
    <w:rsid w:val="00C60092"/>
    <w:rsid w:val="00C600AF"/>
    <w:rsid w:val="00C601DE"/>
    <w:rsid w:val="00C602B3"/>
    <w:rsid w:val="00C6099F"/>
    <w:rsid w:val="00C60D6D"/>
    <w:rsid w:val="00C60E46"/>
    <w:rsid w:val="00C61281"/>
    <w:rsid w:val="00C614BA"/>
    <w:rsid w:val="00C616E7"/>
    <w:rsid w:val="00C61774"/>
    <w:rsid w:val="00C6192E"/>
    <w:rsid w:val="00C61A25"/>
    <w:rsid w:val="00C61CC4"/>
    <w:rsid w:val="00C61E57"/>
    <w:rsid w:val="00C61EE5"/>
    <w:rsid w:val="00C61F2B"/>
    <w:rsid w:val="00C61F76"/>
    <w:rsid w:val="00C61F9B"/>
    <w:rsid w:val="00C620EB"/>
    <w:rsid w:val="00C62237"/>
    <w:rsid w:val="00C62490"/>
    <w:rsid w:val="00C6253D"/>
    <w:rsid w:val="00C62588"/>
    <w:rsid w:val="00C625C0"/>
    <w:rsid w:val="00C626D7"/>
    <w:rsid w:val="00C626DF"/>
    <w:rsid w:val="00C626F2"/>
    <w:rsid w:val="00C62924"/>
    <w:rsid w:val="00C629A9"/>
    <w:rsid w:val="00C62A4F"/>
    <w:rsid w:val="00C62A7C"/>
    <w:rsid w:val="00C62AB3"/>
    <w:rsid w:val="00C62AC7"/>
    <w:rsid w:val="00C62B4F"/>
    <w:rsid w:val="00C62C8E"/>
    <w:rsid w:val="00C62D5A"/>
    <w:rsid w:val="00C62D88"/>
    <w:rsid w:val="00C62E0B"/>
    <w:rsid w:val="00C62F6E"/>
    <w:rsid w:val="00C63085"/>
    <w:rsid w:val="00C630C8"/>
    <w:rsid w:val="00C63532"/>
    <w:rsid w:val="00C6362A"/>
    <w:rsid w:val="00C63925"/>
    <w:rsid w:val="00C63947"/>
    <w:rsid w:val="00C63C41"/>
    <w:rsid w:val="00C63D20"/>
    <w:rsid w:val="00C63F45"/>
    <w:rsid w:val="00C63F51"/>
    <w:rsid w:val="00C63F5A"/>
    <w:rsid w:val="00C64033"/>
    <w:rsid w:val="00C6408A"/>
    <w:rsid w:val="00C6427C"/>
    <w:rsid w:val="00C6428B"/>
    <w:rsid w:val="00C643C4"/>
    <w:rsid w:val="00C6452C"/>
    <w:rsid w:val="00C64731"/>
    <w:rsid w:val="00C647E4"/>
    <w:rsid w:val="00C64A57"/>
    <w:rsid w:val="00C64A80"/>
    <w:rsid w:val="00C64E0C"/>
    <w:rsid w:val="00C64FE6"/>
    <w:rsid w:val="00C65006"/>
    <w:rsid w:val="00C6515A"/>
    <w:rsid w:val="00C65190"/>
    <w:rsid w:val="00C6526D"/>
    <w:rsid w:val="00C652C0"/>
    <w:rsid w:val="00C65324"/>
    <w:rsid w:val="00C65434"/>
    <w:rsid w:val="00C65608"/>
    <w:rsid w:val="00C6568C"/>
    <w:rsid w:val="00C65733"/>
    <w:rsid w:val="00C657E8"/>
    <w:rsid w:val="00C658C9"/>
    <w:rsid w:val="00C6593C"/>
    <w:rsid w:val="00C65999"/>
    <w:rsid w:val="00C65BBF"/>
    <w:rsid w:val="00C65C80"/>
    <w:rsid w:val="00C65CAD"/>
    <w:rsid w:val="00C65D12"/>
    <w:rsid w:val="00C65FE5"/>
    <w:rsid w:val="00C66084"/>
    <w:rsid w:val="00C66270"/>
    <w:rsid w:val="00C666AD"/>
    <w:rsid w:val="00C6680D"/>
    <w:rsid w:val="00C669B1"/>
    <w:rsid w:val="00C66A6E"/>
    <w:rsid w:val="00C66ADC"/>
    <w:rsid w:val="00C66BFB"/>
    <w:rsid w:val="00C66DA8"/>
    <w:rsid w:val="00C67480"/>
    <w:rsid w:val="00C675A6"/>
    <w:rsid w:val="00C675AC"/>
    <w:rsid w:val="00C675D5"/>
    <w:rsid w:val="00C67605"/>
    <w:rsid w:val="00C67803"/>
    <w:rsid w:val="00C67845"/>
    <w:rsid w:val="00C678B8"/>
    <w:rsid w:val="00C679B8"/>
    <w:rsid w:val="00C67C6E"/>
    <w:rsid w:val="00C67CB0"/>
    <w:rsid w:val="00C67DAD"/>
    <w:rsid w:val="00C67DB8"/>
    <w:rsid w:val="00C67DED"/>
    <w:rsid w:val="00C67E64"/>
    <w:rsid w:val="00C67ED1"/>
    <w:rsid w:val="00C70097"/>
    <w:rsid w:val="00C702B2"/>
    <w:rsid w:val="00C70301"/>
    <w:rsid w:val="00C706BD"/>
    <w:rsid w:val="00C708E3"/>
    <w:rsid w:val="00C708FE"/>
    <w:rsid w:val="00C70910"/>
    <w:rsid w:val="00C709CC"/>
    <w:rsid w:val="00C70BD7"/>
    <w:rsid w:val="00C70C97"/>
    <w:rsid w:val="00C711EE"/>
    <w:rsid w:val="00C712BA"/>
    <w:rsid w:val="00C712DE"/>
    <w:rsid w:val="00C71524"/>
    <w:rsid w:val="00C7166C"/>
    <w:rsid w:val="00C716FB"/>
    <w:rsid w:val="00C71711"/>
    <w:rsid w:val="00C71737"/>
    <w:rsid w:val="00C717BC"/>
    <w:rsid w:val="00C719B2"/>
    <w:rsid w:val="00C71A19"/>
    <w:rsid w:val="00C71CBC"/>
    <w:rsid w:val="00C71EEA"/>
    <w:rsid w:val="00C722D3"/>
    <w:rsid w:val="00C723CA"/>
    <w:rsid w:val="00C7255E"/>
    <w:rsid w:val="00C72626"/>
    <w:rsid w:val="00C7276B"/>
    <w:rsid w:val="00C727F2"/>
    <w:rsid w:val="00C7286F"/>
    <w:rsid w:val="00C728D4"/>
    <w:rsid w:val="00C728F2"/>
    <w:rsid w:val="00C72C0C"/>
    <w:rsid w:val="00C72D6B"/>
    <w:rsid w:val="00C72DF1"/>
    <w:rsid w:val="00C72F61"/>
    <w:rsid w:val="00C72FA1"/>
    <w:rsid w:val="00C7308A"/>
    <w:rsid w:val="00C73194"/>
    <w:rsid w:val="00C7334C"/>
    <w:rsid w:val="00C7342F"/>
    <w:rsid w:val="00C73794"/>
    <w:rsid w:val="00C73830"/>
    <w:rsid w:val="00C738E6"/>
    <w:rsid w:val="00C7393C"/>
    <w:rsid w:val="00C739FC"/>
    <w:rsid w:val="00C73C1F"/>
    <w:rsid w:val="00C73D90"/>
    <w:rsid w:val="00C73FCA"/>
    <w:rsid w:val="00C74028"/>
    <w:rsid w:val="00C740C9"/>
    <w:rsid w:val="00C740DE"/>
    <w:rsid w:val="00C7415D"/>
    <w:rsid w:val="00C74213"/>
    <w:rsid w:val="00C74335"/>
    <w:rsid w:val="00C7456E"/>
    <w:rsid w:val="00C745E0"/>
    <w:rsid w:val="00C7470A"/>
    <w:rsid w:val="00C749A4"/>
    <w:rsid w:val="00C74A87"/>
    <w:rsid w:val="00C74B05"/>
    <w:rsid w:val="00C74B93"/>
    <w:rsid w:val="00C74C23"/>
    <w:rsid w:val="00C74CBB"/>
    <w:rsid w:val="00C74EF3"/>
    <w:rsid w:val="00C74F60"/>
    <w:rsid w:val="00C75006"/>
    <w:rsid w:val="00C750F8"/>
    <w:rsid w:val="00C75125"/>
    <w:rsid w:val="00C75322"/>
    <w:rsid w:val="00C753B3"/>
    <w:rsid w:val="00C756AF"/>
    <w:rsid w:val="00C75709"/>
    <w:rsid w:val="00C757E2"/>
    <w:rsid w:val="00C75808"/>
    <w:rsid w:val="00C75998"/>
    <w:rsid w:val="00C759A5"/>
    <w:rsid w:val="00C759DE"/>
    <w:rsid w:val="00C759F0"/>
    <w:rsid w:val="00C75A47"/>
    <w:rsid w:val="00C75C2A"/>
    <w:rsid w:val="00C75C63"/>
    <w:rsid w:val="00C75C7A"/>
    <w:rsid w:val="00C75CC8"/>
    <w:rsid w:val="00C75DAB"/>
    <w:rsid w:val="00C75DCB"/>
    <w:rsid w:val="00C75E55"/>
    <w:rsid w:val="00C76105"/>
    <w:rsid w:val="00C761A2"/>
    <w:rsid w:val="00C76224"/>
    <w:rsid w:val="00C763D0"/>
    <w:rsid w:val="00C76496"/>
    <w:rsid w:val="00C769C7"/>
    <w:rsid w:val="00C76AEE"/>
    <w:rsid w:val="00C76AFC"/>
    <w:rsid w:val="00C76C36"/>
    <w:rsid w:val="00C76DD9"/>
    <w:rsid w:val="00C76F00"/>
    <w:rsid w:val="00C76F09"/>
    <w:rsid w:val="00C771EA"/>
    <w:rsid w:val="00C7724A"/>
    <w:rsid w:val="00C7724F"/>
    <w:rsid w:val="00C772A8"/>
    <w:rsid w:val="00C77337"/>
    <w:rsid w:val="00C773C1"/>
    <w:rsid w:val="00C77729"/>
    <w:rsid w:val="00C77907"/>
    <w:rsid w:val="00C77A48"/>
    <w:rsid w:val="00C77A83"/>
    <w:rsid w:val="00C77CE2"/>
    <w:rsid w:val="00C77E0D"/>
    <w:rsid w:val="00C77EB2"/>
    <w:rsid w:val="00C800D5"/>
    <w:rsid w:val="00C80232"/>
    <w:rsid w:val="00C80467"/>
    <w:rsid w:val="00C80AE9"/>
    <w:rsid w:val="00C80B29"/>
    <w:rsid w:val="00C80B37"/>
    <w:rsid w:val="00C80C18"/>
    <w:rsid w:val="00C80D30"/>
    <w:rsid w:val="00C80E80"/>
    <w:rsid w:val="00C80F42"/>
    <w:rsid w:val="00C81174"/>
    <w:rsid w:val="00C812F0"/>
    <w:rsid w:val="00C81479"/>
    <w:rsid w:val="00C814FF"/>
    <w:rsid w:val="00C8159B"/>
    <w:rsid w:val="00C81810"/>
    <w:rsid w:val="00C819D2"/>
    <w:rsid w:val="00C81A7D"/>
    <w:rsid w:val="00C81B11"/>
    <w:rsid w:val="00C81BC6"/>
    <w:rsid w:val="00C81C08"/>
    <w:rsid w:val="00C81D62"/>
    <w:rsid w:val="00C81D95"/>
    <w:rsid w:val="00C81ED2"/>
    <w:rsid w:val="00C81F01"/>
    <w:rsid w:val="00C81F4E"/>
    <w:rsid w:val="00C81FA0"/>
    <w:rsid w:val="00C82059"/>
    <w:rsid w:val="00C82387"/>
    <w:rsid w:val="00C823B3"/>
    <w:rsid w:val="00C82451"/>
    <w:rsid w:val="00C824A6"/>
    <w:rsid w:val="00C8258F"/>
    <w:rsid w:val="00C826EA"/>
    <w:rsid w:val="00C8274B"/>
    <w:rsid w:val="00C82A3A"/>
    <w:rsid w:val="00C82B1E"/>
    <w:rsid w:val="00C82B80"/>
    <w:rsid w:val="00C82C2B"/>
    <w:rsid w:val="00C82C42"/>
    <w:rsid w:val="00C82F65"/>
    <w:rsid w:val="00C830D6"/>
    <w:rsid w:val="00C83195"/>
    <w:rsid w:val="00C831B9"/>
    <w:rsid w:val="00C8320B"/>
    <w:rsid w:val="00C834CA"/>
    <w:rsid w:val="00C83568"/>
    <w:rsid w:val="00C835D0"/>
    <w:rsid w:val="00C83934"/>
    <w:rsid w:val="00C839F3"/>
    <w:rsid w:val="00C83B32"/>
    <w:rsid w:val="00C83B8E"/>
    <w:rsid w:val="00C83D6E"/>
    <w:rsid w:val="00C83E5B"/>
    <w:rsid w:val="00C843AE"/>
    <w:rsid w:val="00C8464B"/>
    <w:rsid w:val="00C84673"/>
    <w:rsid w:val="00C846F3"/>
    <w:rsid w:val="00C84820"/>
    <w:rsid w:val="00C84B2C"/>
    <w:rsid w:val="00C84B84"/>
    <w:rsid w:val="00C84CAD"/>
    <w:rsid w:val="00C84DC0"/>
    <w:rsid w:val="00C84DD4"/>
    <w:rsid w:val="00C84DE5"/>
    <w:rsid w:val="00C84E7E"/>
    <w:rsid w:val="00C85046"/>
    <w:rsid w:val="00C85174"/>
    <w:rsid w:val="00C8532D"/>
    <w:rsid w:val="00C853BF"/>
    <w:rsid w:val="00C853CA"/>
    <w:rsid w:val="00C8557B"/>
    <w:rsid w:val="00C85649"/>
    <w:rsid w:val="00C856E6"/>
    <w:rsid w:val="00C85747"/>
    <w:rsid w:val="00C859B3"/>
    <w:rsid w:val="00C85AEC"/>
    <w:rsid w:val="00C85B8D"/>
    <w:rsid w:val="00C85B9B"/>
    <w:rsid w:val="00C85C10"/>
    <w:rsid w:val="00C85E0A"/>
    <w:rsid w:val="00C85E26"/>
    <w:rsid w:val="00C85E83"/>
    <w:rsid w:val="00C85EDC"/>
    <w:rsid w:val="00C86135"/>
    <w:rsid w:val="00C863CB"/>
    <w:rsid w:val="00C86407"/>
    <w:rsid w:val="00C8642B"/>
    <w:rsid w:val="00C865D4"/>
    <w:rsid w:val="00C8667C"/>
    <w:rsid w:val="00C86795"/>
    <w:rsid w:val="00C8692B"/>
    <w:rsid w:val="00C86C7F"/>
    <w:rsid w:val="00C86D00"/>
    <w:rsid w:val="00C86D9C"/>
    <w:rsid w:val="00C87203"/>
    <w:rsid w:val="00C872EB"/>
    <w:rsid w:val="00C873F5"/>
    <w:rsid w:val="00C873FE"/>
    <w:rsid w:val="00C87552"/>
    <w:rsid w:val="00C875B5"/>
    <w:rsid w:val="00C87782"/>
    <w:rsid w:val="00C87786"/>
    <w:rsid w:val="00C879ED"/>
    <w:rsid w:val="00C87A3C"/>
    <w:rsid w:val="00C87A89"/>
    <w:rsid w:val="00C87C4A"/>
    <w:rsid w:val="00C87EFE"/>
    <w:rsid w:val="00C87F9E"/>
    <w:rsid w:val="00C9002B"/>
    <w:rsid w:val="00C9018F"/>
    <w:rsid w:val="00C901C0"/>
    <w:rsid w:val="00C9029D"/>
    <w:rsid w:val="00C902F0"/>
    <w:rsid w:val="00C9032D"/>
    <w:rsid w:val="00C9037A"/>
    <w:rsid w:val="00C9056A"/>
    <w:rsid w:val="00C9062F"/>
    <w:rsid w:val="00C90641"/>
    <w:rsid w:val="00C9070F"/>
    <w:rsid w:val="00C907D8"/>
    <w:rsid w:val="00C9081C"/>
    <w:rsid w:val="00C90867"/>
    <w:rsid w:val="00C909B2"/>
    <w:rsid w:val="00C90B84"/>
    <w:rsid w:val="00C90BA0"/>
    <w:rsid w:val="00C90C74"/>
    <w:rsid w:val="00C90DBC"/>
    <w:rsid w:val="00C90F0C"/>
    <w:rsid w:val="00C910DB"/>
    <w:rsid w:val="00C911D1"/>
    <w:rsid w:val="00C9132A"/>
    <w:rsid w:val="00C913F6"/>
    <w:rsid w:val="00C91568"/>
    <w:rsid w:val="00C915DC"/>
    <w:rsid w:val="00C916E6"/>
    <w:rsid w:val="00C91800"/>
    <w:rsid w:val="00C9198B"/>
    <w:rsid w:val="00C919CB"/>
    <w:rsid w:val="00C91AEF"/>
    <w:rsid w:val="00C91ECF"/>
    <w:rsid w:val="00C91F35"/>
    <w:rsid w:val="00C9222A"/>
    <w:rsid w:val="00C92275"/>
    <w:rsid w:val="00C92477"/>
    <w:rsid w:val="00C9263B"/>
    <w:rsid w:val="00C92647"/>
    <w:rsid w:val="00C9268F"/>
    <w:rsid w:val="00C92724"/>
    <w:rsid w:val="00C92767"/>
    <w:rsid w:val="00C927E0"/>
    <w:rsid w:val="00C928DF"/>
    <w:rsid w:val="00C92A19"/>
    <w:rsid w:val="00C92A7E"/>
    <w:rsid w:val="00C92AF2"/>
    <w:rsid w:val="00C92B32"/>
    <w:rsid w:val="00C92B48"/>
    <w:rsid w:val="00C92BF2"/>
    <w:rsid w:val="00C92EA8"/>
    <w:rsid w:val="00C92F35"/>
    <w:rsid w:val="00C92F7B"/>
    <w:rsid w:val="00C92FA3"/>
    <w:rsid w:val="00C9304B"/>
    <w:rsid w:val="00C93166"/>
    <w:rsid w:val="00C93190"/>
    <w:rsid w:val="00C931F5"/>
    <w:rsid w:val="00C93211"/>
    <w:rsid w:val="00C932C9"/>
    <w:rsid w:val="00C93361"/>
    <w:rsid w:val="00C934BF"/>
    <w:rsid w:val="00C93857"/>
    <w:rsid w:val="00C93D89"/>
    <w:rsid w:val="00C93DCC"/>
    <w:rsid w:val="00C93DDF"/>
    <w:rsid w:val="00C941F9"/>
    <w:rsid w:val="00C9421F"/>
    <w:rsid w:val="00C9434B"/>
    <w:rsid w:val="00C943BB"/>
    <w:rsid w:val="00C94454"/>
    <w:rsid w:val="00C944F3"/>
    <w:rsid w:val="00C946D5"/>
    <w:rsid w:val="00C946F7"/>
    <w:rsid w:val="00C948B3"/>
    <w:rsid w:val="00C949A4"/>
    <w:rsid w:val="00C94A0B"/>
    <w:rsid w:val="00C94A9C"/>
    <w:rsid w:val="00C94B64"/>
    <w:rsid w:val="00C94BEF"/>
    <w:rsid w:val="00C94C70"/>
    <w:rsid w:val="00C94D0D"/>
    <w:rsid w:val="00C95116"/>
    <w:rsid w:val="00C951B9"/>
    <w:rsid w:val="00C951ED"/>
    <w:rsid w:val="00C95290"/>
    <w:rsid w:val="00C95348"/>
    <w:rsid w:val="00C953B5"/>
    <w:rsid w:val="00C954CA"/>
    <w:rsid w:val="00C9561C"/>
    <w:rsid w:val="00C95695"/>
    <w:rsid w:val="00C957D8"/>
    <w:rsid w:val="00C95A9C"/>
    <w:rsid w:val="00C95ADD"/>
    <w:rsid w:val="00C95D64"/>
    <w:rsid w:val="00C95E9E"/>
    <w:rsid w:val="00C95F67"/>
    <w:rsid w:val="00C95F9D"/>
    <w:rsid w:val="00C96082"/>
    <w:rsid w:val="00C96223"/>
    <w:rsid w:val="00C962DF"/>
    <w:rsid w:val="00C9660B"/>
    <w:rsid w:val="00C966D6"/>
    <w:rsid w:val="00C96788"/>
    <w:rsid w:val="00C9686B"/>
    <w:rsid w:val="00C969D1"/>
    <w:rsid w:val="00C96A5C"/>
    <w:rsid w:val="00C96A63"/>
    <w:rsid w:val="00C96C88"/>
    <w:rsid w:val="00C96D54"/>
    <w:rsid w:val="00C96E1E"/>
    <w:rsid w:val="00C96F04"/>
    <w:rsid w:val="00C97006"/>
    <w:rsid w:val="00C9707D"/>
    <w:rsid w:val="00C97104"/>
    <w:rsid w:val="00C9717E"/>
    <w:rsid w:val="00C97463"/>
    <w:rsid w:val="00C97690"/>
    <w:rsid w:val="00C97ACE"/>
    <w:rsid w:val="00C97B56"/>
    <w:rsid w:val="00C97B94"/>
    <w:rsid w:val="00C97BAC"/>
    <w:rsid w:val="00C97C58"/>
    <w:rsid w:val="00C97F5B"/>
    <w:rsid w:val="00CA020E"/>
    <w:rsid w:val="00CA0314"/>
    <w:rsid w:val="00CA033B"/>
    <w:rsid w:val="00CA0452"/>
    <w:rsid w:val="00CA0480"/>
    <w:rsid w:val="00CA054B"/>
    <w:rsid w:val="00CA0589"/>
    <w:rsid w:val="00CA066A"/>
    <w:rsid w:val="00CA06AD"/>
    <w:rsid w:val="00CA06C6"/>
    <w:rsid w:val="00CA0A2C"/>
    <w:rsid w:val="00CA0A4D"/>
    <w:rsid w:val="00CA0B29"/>
    <w:rsid w:val="00CA0BB9"/>
    <w:rsid w:val="00CA0C7F"/>
    <w:rsid w:val="00CA0E0B"/>
    <w:rsid w:val="00CA0F41"/>
    <w:rsid w:val="00CA112A"/>
    <w:rsid w:val="00CA1385"/>
    <w:rsid w:val="00CA13D1"/>
    <w:rsid w:val="00CA1588"/>
    <w:rsid w:val="00CA16AC"/>
    <w:rsid w:val="00CA17B7"/>
    <w:rsid w:val="00CA1907"/>
    <w:rsid w:val="00CA19E5"/>
    <w:rsid w:val="00CA1D02"/>
    <w:rsid w:val="00CA1D63"/>
    <w:rsid w:val="00CA1D88"/>
    <w:rsid w:val="00CA1E94"/>
    <w:rsid w:val="00CA1F2C"/>
    <w:rsid w:val="00CA2231"/>
    <w:rsid w:val="00CA2255"/>
    <w:rsid w:val="00CA2282"/>
    <w:rsid w:val="00CA2284"/>
    <w:rsid w:val="00CA23B8"/>
    <w:rsid w:val="00CA23F7"/>
    <w:rsid w:val="00CA2472"/>
    <w:rsid w:val="00CA2478"/>
    <w:rsid w:val="00CA25B9"/>
    <w:rsid w:val="00CA26AC"/>
    <w:rsid w:val="00CA27B5"/>
    <w:rsid w:val="00CA294C"/>
    <w:rsid w:val="00CA2D3A"/>
    <w:rsid w:val="00CA2DA8"/>
    <w:rsid w:val="00CA2DE4"/>
    <w:rsid w:val="00CA2F4C"/>
    <w:rsid w:val="00CA3095"/>
    <w:rsid w:val="00CA32BD"/>
    <w:rsid w:val="00CA3602"/>
    <w:rsid w:val="00CA3700"/>
    <w:rsid w:val="00CA3756"/>
    <w:rsid w:val="00CA387D"/>
    <w:rsid w:val="00CA39F9"/>
    <w:rsid w:val="00CA3A59"/>
    <w:rsid w:val="00CA3A9D"/>
    <w:rsid w:val="00CA3B6B"/>
    <w:rsid w:val="00CA3C02"/>
    <w:rsid w:val="00CA3CC3"/>
    <w:rsid w:val="00CA3DB2"/>
    <w:rsid w:val="00CA3EC0"/>
    <w:rsid w:val="00CA4033"/>
    <w:rsid w:val="00CA42C8"/>
    <w:rsid w:val="00CA437E"/>
    <w:rsid w:val="00CA4490"/>
    <w:rsid w:val="00CA4606"/>
    <w:rsid w:val="00CA4738"/>
    <w:rsid w:val="00CA47E3"/>
    <w:rsid w:val="00CA4857"/>
    <w:rsid w:val="00CA487A"/>
    <w:rsid w:val="00CA4913"/>
    <w:rsid w:val="00CA4C03"/>
    <w:rsid w:val="00CA4C23"/>
    <w:rsid w:val="00CA4CB0"/>
    <w:rsid w:val="00CA4F86"/>
    <w:rsid w:val="00CA500A"/>
    <w:rsid w:val="00CA5214"/>
    <w:rsid w:val="00CA5249"/>
    <w:rsid w:val="00CA54CC"/>
    <w:rsid w:val="00CA55B8"/>
    <w:rsid w:val="00CA5689"/>
    <w:rsid w:val="00CA5738"/>
    <w:rsid w:val="00CA576D"/>
    <w:rsid w:val="00CA5773"/>
    <w:rsid w:val="00CA5D1C"/>
    <w:rsid w:val="00CA5EAC"/>
    <w:rsid w:val="00CA5F1D"/>
    <w:rsid w:val="00CA6043"/>
    <w:rsid w:val="00CA60F3"/>
    <w:rsid w:val="00CA621B"/>
    <w:rsid w:val="00CA62E4"/>
    <w:rsid w:val="00CA6360"/>
    <w:rsid w:val="00CA6389"/>
    <w:rsid w:val="00CA64F4"/>
    <w:rsid w:val="00CA6508"/>
    <w:rsid w:val="00CA66EA"/>
    <w:rsid w:val="00CA66F0"/>
    <w:rsid w:val="00CA67A1"/>
    <w:rsid w:val="00CA67A6"/>
    <w:rsid w:val="00CA68B7"/>
    <w:rsid w:val="00CA68D3"/>
    <w:rsid w:val="00CA6976"/>
    <w:rsid w:val="00CA6A42"/>
    <w:rsid w:val="00CA7008"/>
    <w:rsid w:val="00CA715F"/>
    <w:rsid w:val="00CA7295"/>
    <w:rsid w:val="00CA739D"/>
    <w:rsid w:val="00CA782D"/>
    <w:rsid w:val="00CA79F1"/>
    <w:rsid w:val="00CA7A5A"/>
    <w:rsid w:val="00CA7B8B"/>
    <w:rsid w:val="00CA7C5D"/>
    <w:rsid w:val="00CA7C66"/>
    <w:rsid w:val="00CA7FB2"/>
    <w:rsid w:val="00CB00B6"/>
    <w:rsid w:val="00CB013D"/>
    <w:rsid w:val="00CB0180"/>
    <w:rsid w:val="00CB01DE"/>
    <w:rsid w:val="00CB0202"/>
    <w:rsid w:val="00CB02FC"/>
    <w:rsid w:val="00CB03B4"/>
    <w:rsid w:val="00CB0794"/>
    <w:rsid w:val="00CB088C"/>
    <w:rsid w:val="00CB091A"/>
    <w:rsid w:val="00CB0A30"/>
    <w:rsid w:val="00CB0A85"/>
    <w:rsid w:val="00CB0B18"/>
    <w:rsid w:val="00CB0B5A"/>
    <w:rsid w:val="00CB0E35"/>
    <w:rsid w:val="00CB0EC3"/>
    <w:rsid w:val="00CB109A"/>
    <w:rsid w:val="00CB1134"/>
    <w:rsid w:val="00CB1205"/>
    <w:rsid w:val="00CB126B"/>
    <w:rsid w:val="00CB1318"/>
    <w:rsid w:val="00CB1380"/>
    <w:rsid w:val="00CB13EE"/>
    <w:rsid w:val="00CB14A4"/>
    <w:rsid w:val="00CB17E7"/>
    <w:rsid w:val="00CB188A"/>
    <w:rsid w:val="00CB18B7"/>
    <w:rsid w:val="00CB196A"/>
    <w:rsid w:val="00CB198E"/>
    <w:rsid w:val="00CB1D8F"/>
    <w:rsid w:val="00CB1E88"/>
    <w:rsid w:val="00CB21FC"/>
    <w:rsid w:val="00CB24B1"/>
    <w:rsid w:val="00CB2527"/>
    <w:rsid w:val="00CB2683"/>
    <w:rsid w:val="00CB2732"/>
    <w:rsid w:val="00CB2742"/>
    <w:rsid w:val="00CB27B0"/>
    <w:rsid w:val="00CB2892"/>
    <w:rsid w:val="00CB2AFD"/>
    <w:rsid w:val="00CB2B9F"/>
    <w:rsid w:val="00CB2BC9"/>
    <w:rsid w:val="00CB2FB8"/>
    <w:rsid w:val="00CB31A7"/>
    <w:rsid w:val="00CB320A"/>
    <w:rsid w:val="00CB3640"/>
    <w:rsid w:val="00CB3647"/>
    <w:rsid w:val="00CB364F"/>
    <w:rsid w:val="00CB386D"/>
    <w:rsid w:val="00CB3922"/>
    <w:rsid w:val="00CB39BE"/>
    <w:rsid w:val="00CB39C4"/>
    <w:rsid w:val="00CB39D0"/>
    <w:rsid w:val="00CB3AE1"/>
    <w:rsid w:val="00CB3B93"/>
    <w:rsid w:val="00CB3BBD"/>
    <w:rsid w:val="00CB3BD6"/>
    <w:rsid w:val="00CB3C7E"/>
    <w:rsid w:val="00CB3D27"/>
    <w:rsid w:val="00CB3D8C"/>
    <w:rsid w:val="00CB3F1F"/>
    <w:rsid w:val="00CB3F70"/>
    <w:rsid w:val="00CB3FD4"/>
    <w:rsid w:val="00CB40A0"/>
    <w:rsid w:val="00CB40BF"/>
    <w:rsid w:val="00CB4319"/>
    <w:rsid w:val="00CB4322"/>
    <w:rsid w:val="00CB43B0"/>
    <w:rsid w:val="00CB4418"/>
    <w:rsid w:val="00CB48C3"/>
    <w:rsid w:val="00CB48F1"/>
    <w:rsid w:val="00CB49EC"/>
    <w:rsid w:val="00CB4B64"/>
    <w:rsid w:val="00CB4B74"/>
    <w:rsid w:val="00CB4B8A"/>
    <w:rsid w:val="00CB4BCE"/>
    <w:rsid w:val="00CB4E01"/>
    <w:rsid w:val="00CB4F00"/>
    <w:rsid w:val="00CB4F58"/>
    <w:rsid w:val="00CB50DE"/>
    <w:rsid w:val="00CB50F9"/>
    <w:rsid w:val="00CB517F"/>
    <w:rsid w:val="00CB519B"/>
    <w:rsid w:val="00CB5240"/>
    <w:rsid w:val="00CB524F"/>
    <w:rsid w:val="00CB54D0"/>
    <w:rsid w:val="00CB54F4"/>
    <w:rsid w:val="00CB5635"/>
    <w:rsid w:val="00CB56B8"/>
    <w:rsid w:val="00CB58C4"/>
    <w:rsid w:val="00CB58C7"/>
    <w:rsid w:val="00CB58DE"/>
    <w:rsid w:val="00CB5C34"/>
    <w:rsid w:val="00CB5D87"/>
    <w:rsid w:val="00CB5DC0"/>
    <w:rsid w:val="00CB648D"/>
    <w:rsid w:val="00CB64BC"/>
    <w:rsid w:val="00CB6506"/>
    <w:rsid w:val="00CB6601"/>
    <w:rsid w:val="00CB66ED"/>
    <w:rsid w:val="00CB674F"/>
    <w:rsid w:val="00CB68C2"/>
    <w:rsid w:val="00CB68E8"/>
    <w:rsid w:val="00CB691B"/>
    <w:rsid w:val="00CB6A49"/>
    <w:rsid w:val="00CB6B30"/>
    <w:rsid w:val="00CB6C38"/>
    <w:rsid w:val="00CB6D0F"/>
    <w:rsid w:val="00CB6D74"/>
    <w:rsid w:val="00CB6ED6"/>
    <w:rsid w:val="00CB6F36"/>
    <w:rsid w:val="00CB6F61"/>
    <w:rsid w:val="00CB70BD"/>
    <w:rsid w:val="00CB7165"/>
    <w:rsid w:val="00CB7257"/>
    <w:rsid w:val="00CB7262"/>
    <w:rsid w:val="00CB7492"/>
    <w:rsid w:val="00CB7503"/>
    <w:rsid w:val="00CB75EB"/>
    <w:rsid w:val="00CB79B7"/>
    <w:rsid w:val="00CB7B33"/>
    <w:rsid w:val="00CB7D13"/>
    <w:rsid w:val="00CB7F33"/>
    <w:rsid w:val="00CC01F9"/>
    <w:rsid w:val="00CC0288"/>
    <w:rsid w:val="00CC02C9"/>
    <w:rsid w:val="00CC050E"/>
    <w:rsid w:val="00CC063D"/>
    <w:rsid w:val="00CC069A"/>
    <w:rsid w:val="00CC08EC"/>
    <w:rsid w:val="00CC09E8"/>
    <w:rsid w:val="00CC0CAC"/>
    <w:rsid w:val="00CC0E50"/>
    <w:rsid w:val="00CC1013"/>
    <w:rsid w:val="00CC10AF"/>
    <w:rsid w:val="00CC1257"/>
    <w:rsid w:val="00CC1398"/>
    <w:rsid w:val="00CC145A"/>
    <w:rsid w:val="00CC1595"/>
    <w:rsid w:val="00CC16A2"/>
    <w:rsid w:val="00CC1702"/>
    <w:rsid w:val="00CC170C"/>
    <w:rsid w:val="00CC1761"/>
    <w:rsid w:val="00CC1832"/>
    <w:rsid w:val="00CC1847"/>
    <w:rsid w:val="00CC1918"/>
    <w:rsid w:val="00CC1C38"/>
    <w:rsid w:val="00CC1D05"/>
    <w:rsid w:val="00CC20DE"/>
    <w:rsid w:val="00CC2172"/>
    <w:rsid w:val="00CC2206"/>
    <w:rsid w:val="00CC2249"/>
    <w:rsid w:val="00CC2314"/>
    <w:rsid w:val="00CC244D"/>
    <w:rsid w:val="00CC26B4"/>
    <w:rsid w:val="00CC272F"/>
    <w:rsid w:val="00CC279B"/>
    <w:rsid w:val="00CC2839"/>
    <w:rsid w:val="00CC2883"/>
    <w:rsid w:val="00CC2985"/>
    <w:rsid w:val="00CC2B8E"/>
    <w:rsid w:val="00CC2CC8"/>
    <w:rsid w:val="00CC2D3B"/>
    <w:rsid w:val="00CC2D6D"/>
    <w:rsid w:val="00CC2DBC"/>
    <w:rsid w:val="00CC2EEE"/>
    <w:rsid w:val="00CC2FDB"/>
    <w:rsid w:val="00CC326F"/>
    <w:rsid w:val="00CC35FF"/>
    <w:rsid w:val="00CC361D"/>
    <w:rsid w:val="00CC37B0"/>
    <w:rsid w:val="00CC3A6B"/>
    <w:rsid w:val="00CC3A84"/>
    <w:rsid w:val="00CC3D40"/>
    <w:rsid w:val="00CC3DE4"/>
    <w:rsid w:val="00CC3E0B"/>
    <w:rsid w:val="00CC403F"/>
    <w:rsid w:val="00CC4144"/>
    <w:rsid w:val="00CC415C"/>
    <w:rsid w:val="00CC418B"/>
    <w:rsid w:val="00CC4223"/>
    <w:rsid w:val="00CC436B"/>
    <w:rsid w:val="00CC43B4"/>
    <w:rsid w:val="00CC43BA"/>
    <w:rsid w:val="00CC4482"/>
    <w:rsid w:val="00CC4709"/>
    <w:rsid w:val="00CC47D9"/>
    <w:rsid w:val="00CC4939"/>
    <w:rsid w:val="00CC496B"/>
    <w:rsid w:val="00CC49A5"/>
    <w:rsid w:val="00CC49F4"/>
    <w:rsid w:val="00CC4B8E"/>
    <w:rsid w:val="00CC4C3D"/>
    <w:rsid w:val="00CC4C6B"/>
    <w:rsid w:val="00CC4DF7"/>
    <w:rsid w:val="00CC500D"/>
    <w:rsid w:val="00CC501D"/>
    <w:rsid w:val="00CC5093"/>
    <w:rsid w:val="00CC520A"/>
    <w:rsid w:val="00CC53B7"/>
    <w:rsid w:val="00CC53F8"/>
    <w:rsid w:val="00CC57A6"/>
    <w:rsid w:val="00CC57FB"/>
    <w:rsid w:val="00CC59F0"/>
    <w:rsid w:val="00CC5A20"/>
    <w:rsid w:val="00CC5A80"/>
    <w:rsid w:val="00CC5BA1"/>
    <w:rsid w:val="00CC5C63"/>
    <w:rsid w:val="00CC5E82"/>
    <w:rsid w:val="00CC6094"/>
    <w:rsid w:val="00CC60D7"/>
    <w:rsid w:val="00CC61E4"/>
    <w:rsid w:val="00CC6206"/>
    <w:rsid w:val="00CC62F0"/>
    <w:rsid w:val="00CC641C"/>
    <w:rsid w:val="00CC64C1"/>
    <w:rsid w:val="00CC64DC"/>
    <w:rsid w:val="00CC64FB"/>
    <w:rsid w:val="00CC652E"/>
    <w:rsid w:val="00CC6555"/>
    <w:rsid w:val="00CC657C"/>
    <w:rsid w:val="00CC65BF"/>
    <w:rsid w:val="00CC6617"/>
    <w:rsid w:val="00CC682C"/>
    <w:rsid w:val="00CC68E1"/>
    <w:rsid w:val="00CC6950"/>
    <w:rsid w:val="00CC6A2A"/>
    <w:rsid w:val="00CC6B92"/>
    <w:rsid w:val="00CC6B98"/>
    <w:rsid w:val="00CC6B99"/>
    <w:rsid w:val="00CC6D3B"/>
    <w:rsid w:val="00CC6DEA"/>
    <w:rsid w:val="00CC6F28"/>
    <w:rsid w:val="00CC70FD"/>
    <w:rsid w:val="00CC712E"/>
    <w:rsid w:val="00CC71FA"/>
    <w:rsid w:val="00CC73A9"/>
    <w:rsid w:val="00CC73D9"/>
    <w:rsid w:val="00CC762F"/>
    <w:rsid w:val="00CC77D5"/>
    <w:rsid w:val="00CC7801"/>
    <w:rsid w:val="00CC79AD"/>
    <w:rsid w:val="00CC79F6"/>
    <w:rsid w:val="00CC7AC1"/>
    <w:rsid w:val="00CC7B43"/>
    <w:rsid w:val="00CC7BA6"/>
    <w:rsid w:val="00CC7C72"/>
    <w:rsid w:val="00CC7D72"/>
    <w:rsid w:val="00CC7DAA"/>
    <w:rsid w:val="00CC7E97"/>
    <w:rsid w:val="00CD02B1"/>
    <w:rsid w:val="00CD02D0"/>
    <w:rsid w:val="00CD042B"/>
    <w:rsid w:val="00CD04C8"/>
    <w:rsid w:val="00CD0538"/>
    <w:rsid w:val="00CD0845"/>
    <w:rsid w:val="00CD0A4F"/>
    <w:rsid w:val="00CD0A9C"/>
    <w:rsid w:val="00CD0C34"/>
    <w:rsid w:val="00CD0CC0"/>
    <w:rsid w:val="00CD0F79"/>
    <w:rsid w:val="00CD1008"/>
    <w:rsid w:val="00CD1119"/>
    <w:rsid w:val="00CD1247"/>
    <w:rsid w:val="00CD130F"/>
    <w:rsid w:val="00CD1470"/>
    <w:rsid w:val="00CD18AD"/>
    <w:rsid w:val="00CD191B"/>
    <w:rsid w:val="00CD197F"/>
    <w:rsid w:val="00CD1A93"/>
    <w:rsid w:val="00CD1B2F"/>
    <w:rsid w:val="00CD1E78"/>
    <w:rsid w:val="00CD1EA9"/>
    <w:rsid w:val="00CD1FCD"/>
    <w:rsid w:val="00CD26F9"/>
    <w:rsid w:val="00CD2922"/>
    <w:rsid w:val="00CD2956"/>
    <w:rsid w:val="00CD2B1A"/>
    <w:rsid w:val="00CD2B32"/>
    <w:rsid w:val="00CD2B8C"/>
    <w:rsid w:val="00CD2BA1"/>
    <w:rsid w:val="00CD2CAD"/>
    <w:rsid w:val="00CD2E40"/>
    <w:rsid w:val="00CD2F3C"/>
    <w:rsid w:val="00CD3003"/>
    <w:rsid w:val="00CD3118"/>
    <w:rsid w:val="00CD315C"/>
    <w:rsid w:val="00CD3238"/>
    <w:rsid w:val="00CD3461"/>
    <w:rsid w:val="00CD3525"/>
    <w:rsid w:val="00CD3538"/>
    <w:rsid w:val="00CD3591"/>
    <w:rsid w:val="00CD361F"/>
    <w:rsid w:val="00CD3721"/>
    <w:rsid w:val="00CD3779"/>
    <w:rsid w:val="00CD37F0"/>
    <w:rsid w:val="00CD37F9"/>
    <w:rsid w:val="00CD383B"/>
    <w:rsid w:val="00CD387E"/>
    <w:rsid w:val="00CD392A"/>
    <w:rsid w:val="00CD3968"/>
    <w:rsid w:val="00CD39A2"/>
    <w:rsid w:val="00CD3B7A"/>
    <w:rsid w:val="00CD3C23"/>
    <w:rsid w:val="00CD3D4B"/>
    <w:rsid w:val="00CD3D79"/>
    <w:rsid w:val="00CD3E24"/>
    <w:rsid w:val="00CD3E7F"/>
    <w:rsid w:val="00CD3EC8"/>
    <w:rsid w:val="00CD4089"/>
    <w:rsid w:val="00CD40FF"/>
    <w:rsid w:val="00CD4249"/>
    <w:rsid w:val="00CD42BE"/>
    <w:rsid w:val="00CD42D5"/>
    <w:rsid w:val="00CD440F"/>
    <w:rsid w:val="00CD44A6"/>
    <w:rsid w:val="00CD4589"/>
    <w:rsid w:val="00CD45B4"/>
    <w:rsid w:val="00CD45E3"/>
    <w:rsid w:val="00CD47E3"/>
    <w:rsid w:val="00CD48C6"/>
    <w:rsid w:val="00CD4AC5"/>
    <w:rsid w:val="00CD4B3B"/>
    <w:rsid w:val="00CD4CBD"/>
    <w:rsid w:val="00CD4DB1"/>
    <w:rsid w:val="00CD4E77"/>
    <w:rsid w:val="00CD4FAB"/>
    <w:rsid w:val="00CD5003"/>
    <w:rsid w:val="00CD503D"/>
    <w:rsid w:val="00CD5066"/>
    <w:rsid w:val="00CD543D"/>
    <w:rsid w:val="00CD5507"/>
    <w:rsid w:val="00CD5561"/>
    <w:rsid w:val="00CD5853"/>
    <w:rsid w:val="00CD5880"/>
    <w:rsid w:val="00CD589D"/>
    <w:rsid w:val="00CD5978"/>
    <w:rsid w:val="00CD5BF0"/>
    <w:rsid w:val="00CD5DD1"/>
    <w:rsid w:val="00CD5E00"/>
    <w:rsid w:val="00CD5F9F"/>
    <w:rsid w:val="00CD694F"/>
    <w:rsid w:val="00CD6AA2"/>
    <w:rsid w:val="00CD6BA7"/>
    <w:rsid w:val="00CD6D01"/>
    <w:rsid w:val="00CD6D2F"/>
    <w:rsid w:val="00CD6D38"/>
    <w:rsid w:val="00CD6D9F"/>
    <w:rsid w:val="00CD6DAF"/>
    <w:rsid w:val="00CD6DD7"/>
    <w:rsid w:val="00CD6F87"/>
    <w:rsid w:val="00CD706B"/>
    <w:rsid w:val="00CD715A"/>
    <w:rsid w:val="00CD719C"/>
    <w:rsid w:val="00CD73B6"/>
    <w:rsid w:val="00CD771C"/>
    <w:rsid w:val="00CD7990"/>
    <w:rsid w:val="00CD7A45"/>
    <w:rsid w:val="00CD7C99"/>
    <w:rsid w:val="00CD7D74"/>
    <w:rsid w:val="00CE0012"/>
    <w:rsid w:val="00CE00EC"/>
    <w:rsid w:val="00CE037D"/>
    <w:rsid w:val="00CE03F0"/>
    <w:rsid w:val="00CE041A"/>
    <w:rsid w:val="00CE0627"/>
    <w:rsid w:val="00CE06E7"/>
    <w:rsid w:val="00CE06FB"/>
    <w:rsid w:val="00CE0855"/>
    <w:rsid w:val="00CE0AD9"/>
    <w:rsid w:val="00CE0C2C"/>
    <w:rsid w:val="00CE0C65"/>
    <w:rsid w:val="00CE0CC9"/>
    <w:rsid w:val="00CE0D32"/>
    <w:rsid w:val="00CE0DB9"/>
    <w:rsid w:val="00CE0DF1"/>
    <w:rsid w:val="00CE0EF6"/>
    <w:rsid w:val="00CE0EFC"/>
    <w:rsid w:val="00CE0FAC"/>
    <w:rsid w:val="00CE0FC7"/>
    <w:rsid w:val="00CE1003"/>
    <w:rsid w:val="00CE10D7"/>
    <w:rsid w:val="00CE111B"/>
    <w:rsid w:val="00CE13D7"/>
    <w:rsid w:val="00CE15B2"/>
    <w:rsid w:val="00CE15E9"/>
    <w:rsid w:val="00CE1709"/>
    <w:rsid w:val="00CE1802"/>
    <w:rsid w:val="00CE182E"/>
    <w:rsid w:val="00CE1904"/>
    <w:rsid w:val="00CE1A0E"/>
    <w:rsid w:val="00CE1B13"/>
    <w:rsid w:val="00CE1C12"/>
    <w:rsid w:val="00CE1D6A"/>
    <w:rsid w:val="00CE1F6B"/>
    <w:rsid w:val="00CE1FD5"/>
    <w:rsid w:val="00CE1FEA"/>
    <w:rsid w:val="00CE20C1"/>
    <w:rsid w:val="00CE2165"/>
    <w:rsid w:val="00CE21AD"/>
    <w:rsid w:val="00CE21C1"/>
    <w:rsid w:val="00CE2268"/>
    <w:rsid w:val="00CE22E2"/>
    <w:rsid w:val="00CE22FD"/>
    <w:rsid w:val="00CE2584"/>
    <w:rsid w:val="00CE2665"/>
    <w:rsid w:val="00CE2C73"/>
    <w:rsid w:val="00CE2DE1"/>
    <w:rsid w:val="00CE2E29"/>
    <w:rsid w:val="00CE2F00"/>
    <w:rsid w:val="00CE2FD6"/>
    <w:rsid w:val="00CE30AB"/>
    <w:rsid w:val="00CE3224"/>
    <w:rsid w:val="00CE33C0"/>
    <w:rsid w:val="00CE3619"/>
    <w:rsid w:val="00CE3692"/>
    <w:rsid w:val="00CE36B8"/>
    <w:rsid w:val="00CE3715"/>
    <w:rsid w:val="00CE37A3"/>
    <w:rsid w:val="00CE37BF"/>
    <w:rsid w:val="00CE388F"/>
    <w:rsid w:val="00CE39ED"/>
    <w:rsid w:val="00CE3DAA"/>
    <w:rsid w:val="00CE3E24"/>
    <w:rsid w:val="00CE3F92"/>
    <w:rsid w:val="00CE406C"/>
    <w:rsid w:val="00CE4248"/>
    <w:rsid w:val="00CE4345"/>
    <w:rsid w:val="00CE4466"/>
    <w:rsid w:val="00CE4473"/>
    <w:rsid w:val="00CE4564"/>
    <w:rsid w:val="00CE46E7"/>
    <w:rsid w:val="00CE49A6"/>
    <w:rsid w:val="00CE4A19"/>
    <w:rsid w:val="00CE4BFA"/>
    <w:rsid w:val="00CE4C2C"/>
    <w:rsid w:val="00CE4C56"/>
    <w:rsid w:val="00CE4C81"/>
    <w:rsid w:val="00CE4ECE"/>
    <w:rsid w:val="00CE50AC"/>
    <w:rsid w:val="00CE5211"/>
    <w:rsid w:val="00CE535F"/>
    <w:rsid w:val="00CE53D8"/>
    <w:rsid w:val="00CE5446"/>
    <w:rsid w:val="00CE557C"/>
    <w:rsid w:val="00CE5635"/>
    <w:rsid w:val="00CE577A"/>
    <w:rsid w:val="00CE57A4"/>
    <w:rsid w:val="00CE58A8"/>
    <w:rsid w:val="00CE5A07"/>
    <w:rsid w:val="00CE5A39"/>
    <w:rsid w:val="00CE5AE5"/>
    <w:rsid w:val="00CE5DAB"/>
    <w:rsid w:val="00CE5DFB"/>
    <w:rsid w:val="00CE612C"/>
    <w:rsid w:val="00CE6160"/>
    <w:rsid w:val="00CE6181"/>
    <w:rsid w:val="00CE6186"/>
    <w:rsid w:val="00CE6227"/>
    <w:rsid w:val="00CE62F9"/>
    <w:rsid w:val="00CE6480"/>
    <w:rsid w:val="00CE659C"/>
    <w:rsid w:val="00CE660E"/>
    <w:rsid w:val="00CE6625"/>
    <w:rsid w:val="00CE69BE"/>
    <w:rsid w:val="00CE6C23"/>
    <w:rsid w:val="00CE6E19"/>
    <w:rsid w:val="00CE701E"/>
    <w:rsid w:val="00CE70C5"/>
    <w:rsid w:val="00CE7608"/>
    <w:rsid w:val="00CE76B6"/>
    <w:rsid w:val="00CE773B"/>
    <w:rsid w:val="00CE778D"/>
    <w:rsid w:val="00CE7914"/>
    <w:rsid w:val="00CE7941"/>
    <w:rsid w:val="00CE79C1"/>
    <w:rsid w:val="00CE7B75"/>
    <w:rsid w:val="00CE7BD3"/>
    <w:rsid w:val="00CE7CAC"/>
    <w:rsid w:val="00CE7D07"/>
    <w:rsid w:val="00CF0043"/>
    <w:rsid w:val="00CF01AC"/>
    <w:rsid w:val="00CF0279"/>
    <w:rsid w:val="00CF02DB"/>
    <w:rsid w:val="00CF0924"/>
    <w:rsid w:val="00CF0988"/>
    <w:rsid w:val="00CF09D7"/>
    <w:rsid w:val="00CF0B01"/>
    <w:rsid w:val="00CF0B02"/>
    <w:rsid w:val="00CF0B75"/>
    <w:rsid w:val="00CF0B7A"/>
    <w:rsid w:val="00CF0BB3"/>
    <w:rsid w:val="00CF0C51"/>
    <w:rsid w:val="00CF0E51"/>
    <w:rsid w:val="00CF0F99"/>
    <w:rsid w:val="00CF0FF2"/>
    <w:rsid w:val="00CF107C"/>
    <w:rsid w:val="00CF13BB"/>
    <w:rsid w:val="00CF174A"/>
    <w:rsid w:val="00CF1850"/>
    <w:rsid w:val="00CF193A"/>
    <w:rsid w:val="00CF1B2D"/>
    <w:rsid w:val="00CF1C4E"/>
    <w:rsid w:val="00CF1D02"/>
    <w:rsid w:val="00CF1D48"/>
    <w:rsid w:val="00CF1DD0"/>
    <w:rsid w:val="00CF1DFC"/>
    <w:rsid w:val="00CF1F20"/>
    <w:rsid w:val="00CF2066"/>
    <w:rsid w:val="00CF20BE"/>
    <w:rsid w:val="00CF2182"/>
    <w:rsid w:val="00CF2232"/>
    <w:rsid w:val="00CF230B"/>
    <w:rsid w:val="00CF247A"/>
    <w:rsid w:val="00CF250B"/>
    <w:rsid w:val="00CF25C5"/>
    <w:rsid w:val="00CF265E"/>
    <w:rsid w:val="00CF289D"/>
    <w:rsid w:val="00CF28BA"/>
    <w:rsid w:val="00CF292C"/>
    <w:rsid w:val="00CF29A7"/>
    <w:rsid w:val="00CF29BE"/>
    <w:rsid w:val="00CF2B92"/>
    <w:rsid w:val="00CF2C87"/>
    <w:rsid w:val="00CF2DF2"/>
    <w:rsid w:val="00CF2FAA"/>
    <w:rsid w:val="00CF2FD5"/>
    <w:rsid w:val="00CF301F"/>
    <w:rsid w:val="00CF30D1"/>
    <w:rsid w:val="00CF3349"/>
    <w:rsid w:val="00CF3556"/>
    <w:rsid w:val="00CF36D4"/>
    <w:rsid w:val="00CF374C"/>
    <w:rsid w:val="00CF379E"/>
    <w:rsid w:val="00CF3817"/>
    <w:rsid w:val="00CF38BF"/>
    <w:rsid w:val="00CF3935"/>
    <w:rsid w:val="00CF3B0D"/>
    <w:rsid w:val="00CF3CCD"/>
    <w:rsid w:val="00CF3D99"/>
    <w:rsid w:val="00CF3F1E"/>
    <w:rsid w:val="00CF3FE5"/>
    <w:rsid w:val="00CF411F"/>
    <w:rsid w:val="00CF41D6"/>
    <w:rsid w:val="00CF4261"/>
    <w:rsid w:val="00CF4314"/>
    <w:rsid w:val="00CF43E6"/>
    <w:rsid w:val="00CF4457"/>
    <w:rsid w:val="00CF4625"/>
    <w:rsid w:val="00CF4667"/>
    <w:rsid w:val="00CF4686"/>
    <w:rsid w:val="00CF469C"/>
    <w:rsid w:val="00CF46B9"/>
    <w:rsid w:val="00CF46DB"/>
    <w:rsid w:val="00CF47DB"/>
    <w:rsid w:val="00CF4820"/>
    <w:rsid w:val="00CF4936"/>
    <w:rsid w:val="00CF4945"/>
    <w:rsid w:val="00CF4C6A"/>
    <w:rsid w:val="00CF4CD0"/>
    <w:rsid w:val="00CF4D98"/>
    <w:rsid w:val="00CF4DEE"/>
    <w:rsid w:val="00CF4F17"/>
    <w:rsid w:val="00CF4F37"/>
    <w:rsid w:val="00CF4FBB"/>
    <w:rsid w:val="00CF4FFA"/>
    <w:rsid w:val="00CF505A"/>
    <w:rsid w:val="00CF522D"/>
    <w:rsid w:val="00CF52D8"/>
    <w:rsid w:val="00CF537C"/>
    <w:rsid w:val="00CF53EC"/>
    <w:rsid w:val="00CF5602"/>
    <w:rsid w:val="00CF569D"/>
    <w:rsid w:val="00CF5713"/>
    <w:rsid w:val="00CF57F4"/>
    <w:rsid w:val="00CF5987"/>
    <w:rsid w:val="00CF5A1F"/>
    <w:rsid w:val="00CF5AE0"/>
    <w:rsid w:val="00CF5C80"/>
    <w:rsid w:val="00CF5E37"/>
    <w:rsid w:val="00CF5E8B"/>
    <w:rsid w:val="00CF5EB3"/>
    <w:rsid w:val="00CF5F04"/>
    <w:rsid w:val="00CF60F9"/>
    <w:rsid w:val="00CF6245"/>
    <w:rsid w:val="00CF637E"/>
    <w:rsid w:val="00CF644B"/>
    <w:rsid w:val="00CF64BC"/>
    <w:rsid w:val="00CF6652"/>
    <w:rsid w:val="00CF6823"/>
    <w:rsid w:val="00CF68C7"/>
    <w:rsid w:val="00CF69D0"/>
    <w:rsid w:val="00CF6A9D"/>
    <w:rsid w:val="00CF6F4A"/>
    <w:rsid w:val="00CF6FA2"/>
    <w:rsid w:val="00CF6FF9"/>
    <w:rsid w:val="00CF7045"/>
    <w:rsid w:val="00CF72E5"/>
    <w:rsid w:val="00CF7300"/>
    <w:rsid w:val="00CF730C"/>
    <w:rsid w:val="00CF7399"/>
    <w:rsid w:val="00CF73B8"/>
    <w:rsid w:val="00CF7534"/>
    <w:rsid w:val="00CF7647"/>
    <w:rsid w:val="00CF7750"/>
    <w:rsid w:val="00CF786D"/>
    <w:rsid w:val="00CF7A86"/>
    <w:rsid w:val="00CF7A93"/>
    <w:rsid w:val="00CF7B03"/>
    <w:rsid w:val="00CF7B23"/>
    <w:rsid w:val="00CF7BF1"/>
    <w:rsid w:val="00CF7C7C"/>
    <w:rsid w:val="00CF7D41"/>
    <w:rsid w:val="00CF7F24"/>
    <w:rsid w:val="00CF7F99"/>
    <w:rsid w:val="00CF7F9C"/>
    <w:rsid w:val="00CF7FEB"/>
    <w:rsid w:val="00D0004C"/>
    <w:rsid w:val="00D001D1"/>
    <w:rsid w:val="00D00288"/>
    <w:rsid w:val="00D002B1"/>
    <w:rsid w:val="00D0035C"/>
    <w:rsid w:val="00D004C9"/>
    <w:rsid w:val="00D006BB"/>
    <w:rsid w:val="00D007F3"/>
    <w:rsid w:val="00D00A81"/>
    <w:rsid w:val="00D00CED"/>
    <w:rsid w:val="00D00F4A"/>
    <w:rsid w:val="00D01010"/>
    <w:rsid w:val="00D0106A"/>
    <w:rsid w:val="00D0124B"/>
    <w:rsid w:val="00D01351"/>
    <w:rsid w:val="00D013A4"/>
    <w:rsid w:val="00D013B2"/>
    <w:rsid w:val="00D0164F"/>
    <w:rsid w:val="00D01698"/>
    <w:rsid w:val="00D016DE"/>
    <w:rsid w:val="00D017C8"/>
    <w:rsid w:val="00D019CC"/>
    <w:rsid w:val="00D01B02"/>
    <w:rsid w:val="00D01C5D"/>
    <w:rsid w:val="00D01DEC"/>
    <w:rsid w:val="00D01E99"/>
    <w:rsid w:val="00D01F72"/>
    <w:rsid w:val="00D01F8C"/>
    <w:rsid w:val="00D0219E"/>
    <w:rsid w:val="00D02216"/>
    <w:rsid w:val="00D02297"/>
    <w:rsid w:val="00D02397"/>
    <w:rsid w:val="00D023B1"/>
    <w:rsid w:val="00D0257B"/>
    <w:rsid w:val="00D0263D"/>
    <w:rsid w:val="00D02646"/>
    <w:rsid w:val="00D02785"/>
    <w:rsid w:val="00D02867"/>
    <w:rsid w:val="00D029C8"/>
    <w:rsid w:val="00D02BEE"/>
    <w:rsid w:val="00D02C50"/>
    <w:rsid w:val="00D02CCF"/>
    <w:rsid w:val="00D02CDC"/>
    <w:rsid w:val="00D02D4E"/>
    <w:rsid w:val="00D02DE6"/>
    <w:rsid w:val="00D03067"/>
    <w:rsid w:val="00D03068"/>
    <w:rsid w:val="00D0313D"/>
    <w:rsid w:val="00D031CF"/>
    <w:rsid w:val="00D03321"/>
    <w:rsid w:val="00D0350C"/>
    <w:rsid w:val="00D037D2"/>
    <w:rsid w:val="00D03863"/>
    <w:rsid w:val="00D038B7"/>
    <w:rsid w:val="00D03911"/>
    <w:rsid w:val="00D03CAD"/>
    <w:rsid w:val="00D03CC6"/>
    <w:rsid w:val="00D03D54"/>
    <w:rsid w:val="00D03D63"/>
    <w:rsid w:val="00D03F2E"/>
    <w:rsid w:val="00D04001"/>
    <w:rsid w:val="00D04029"/>
    <w:rsid w:val="00D0408F"/>
    <w:rsid w:val="00D040A4"/>
    <w:rsid w:val="00D0419F"/>
    <w:rsid w:val="00D043D0"/>
    <w:rsid w:val="00D047F2"/>
    <w:rsid w:val="00D04976"/>
    <w:rsid w:val="00D04D37"/>
    <w:rsid w:val="00D04F14"/>
    <w:rsid w:val="00D04FD6"/>
    <w:rsid w:val="00D050AF"/>
    <w:rsid w:val="00D0535F"/>
    <w:rsid w:val="00D053A0"/>
    <w:rsid w:val="00D0555E"/>
    <w:rsid w:val="00D05562"/>
    <w:rsid w:val="00D056E3"/>
    <w:rsid w:val="00D05719"/>
    <w:rsid w:val="00D05777"/>
    <w:rsid w:val="00D05778"/>
    <w:rsid w:val="00D057C0"/>
    <w:rsid w:val="00D057E9"/>
    <w:rsid w:val="00D059D2"/>
    <w:rsid w:val="00D05C17"/>
    <w:rsid w:val="00D05CAF"/>
    <w:rsid w:val="00D05F3C"/>
    <w:rsid w:val="00D05FE9"/>
    <w:rsid w:val="00D06193"/>
    <w:rsid w:val="00D0619C"/>
    <w:rsid w:val="00D061E8"/>
    <w:rsid w:val="00D06378"/>
    <w:rsid w:val="00D0658F"/>
    <w:rsid w:val="00D0667F"/>
    <w:rsid w:val="00D06870"/>
    <w:rsid w:val="00D06A4D"/>
    <w:rsid w:val="00D06B6A"/>
    <w:rsid w:val="00D06CEE"/>
    <w:rsid w:val="00D06D8D"/>
    <w:rsid w:val="00D06FDC"/>
    <w:rsid w:val="00D0728F"/>
    <w:rsid w:val="00D07492"/>
    <w:rsid w:val="00D074A6"/>
    <w:rsid w:val="00D077A8"/>
    <w:rsid w:val="00D077CB"/>
    <w:rsid w:val="00D077E0"/>
    <w:rsid w:val="00D078B1"/>
    <w:rsid w:val="00D07910"/>
    <w:rsid w:val="00D07928"/>
    <w:rsid w:val="00D079B1"/>
    <w:rsid w:val="00D079BD"/>
    <w:rsid w:val="00D07CF5"/>
    <w:rsid w:val="00D07DC2"/>
    <w:rsid w:val="00D101DA"/>
    <w:rsid w:val="00D10223"/>
    <w:rsid w:val="00D1022D"/>
    <w:rsid w:val="00D10465"/>
    <w:rsid w:val="00D10965"/>
    <w:rsid w:val="00D10DBC"/>
    <w:rsid w:val="00D10F2C"/>
    <w:rsid w:val="00D10F73"/>
    <w:rsid w:val="00D1109E"/>
    <w:rsid w:val="00D1145C"/>
    <w:rsid w:val="00D1147A"/>
    <w:rsid w:val="00D115B1"/>
    <w:rsid w:val="00D117C3"/>
    <w:rsid w:val="00D117F4"/>
    <w:rsid w:val="00D1180A"/>
    <w:rsid w:val="00D11924"/>
    <w:rsid w:val="00D11958"/>
    <w:rsid w:val="00D119FA"/>
    <w:rsid w:val="00D11B2F"/>
    <w:rsid w:val="00D11CBA"/>
    <w:rsid w:val="00D11DBE"/>
    <w:rsid w:val="00D11DEE"/>
    <w:rsid w:val="00D11E47"/>
    <w:rsid w:val="00D11ED8"/>
    <w:rsid w:val="00D12267"/>
    <w:rsid w:val="00D122D0"/>
    <w:rsid w:val="00D1249C"/>
    <w:rsid w:val="00D124C8"/>
    <w:rsid w:val="00D12558"/>
    <w:rsid w:val="00D12794"/>
    <w:rsid w:val="00D127C6"/>
    <w:rsid w:val="00D12950"/>
    <w:rsid w:val="00D129ED"/>
    <w:rsid w:val="00D12B1D"/>
    <w:rsid w:val="00D12B7F"/>
    <w:rsid w:val="00D12CCA"/>
    <w:rsid w:val="00D12D48"/>
    <w:rsid w:val="00D1300F"/>
    <w:rsid w:val="00D13140"/>
    <w:rsid w:val="00D13199"/>
    <w:rsid w:val="00D131F6"/>
    <w:rsid w:val="00D1325C"/>
    <w:rsid w:val="00D1327A"/>
    <w:rsid w:val="00D13378"/>
    <w:rsid w:val="00D13439"/>
    <w:rsid w:val="00D13742"/>
    <w:rsid w:val="00D13747"/>
    <w:rsid w:val="00D1375E"/>
    <w:rsid w:val="00D13852"/>
    <w:rsid w:val="00D13932"/>
    <w:rsid w:val="00D13D20"/>
    <w:rsid w:val="00D13DE9"/>
    <w:rsid w:val="00D13F66"/>
    <w:rsid w:val="00D13F70"/>
    <w:rsid w:val="00D13FE7"/>
    <w:rsid w:val="00D140AD"/>
    <w:rsid w:val="00D140FD"/>
    <w:rsid w:val="00D14239"/>
    <w:rsid w:val="00D14276"/>
    <w:rsid w:val="00D14301"/>
    <w:rsid w:val="00D14335"/>
    <w:rsid w:val="00D14703"/>
    <w:rsid w:val="00D14A9F"/>
    <w:rsid w:val="00D14CA8"/>
    <w:rsid w:val="00D14E8A"/>
    <w:rsid w:val="00D14F94"/>
    <w:rsid w:val="00D15023"/>
    <w:rsid w:val="00D1517F"/>
    <w:rsid w:val="00D151C8"/>
    <w:rsid w:val="00D15213"/>
    <w:rsid w:val="00D15218"/>
    <w:rsid w:val="00D152E8"/>
    <w:rsid w:val="00D153EA"/>
    <w:rsid w:val="00D15400"/>
    <w:rsid w:val="00D15547"/>
    <w:rsid w:val="00D15564"/>
    <w:rsid w:val="00D155B0"/>
    <w:rsid w:val="00D155C5"/>
    <w:rsid w:val="00D155CF"/>
    <w:rsid w:val="00D156AE"/>
    <w:rsid w:val="00D15711"/>
    <w:rsid w:val="00D157AE"/>
    <w:rsid w:val="00D15830"/>
    <w:rsid w:val="00D158F6"/>
    <w:rsid w:val="00D159DC"/>
    <w:rsid w:val="00D15A2A"/>
    <w:rsid w:val="00D15A32"/>
    <w:rsid w:val="00D15C1A"/>
    <w:rsid w:val="00D15D74"/>
    <w:rsid w:val="00D15E2F"/>
    <w:rsid w:val="00D15ECA"/>
    <w:rsid w:val="00D15EF9"/>
    <w:rsid w:val="00D15F3A"/>
    <w:rsid w:val="00D15F8D"/>
    <w:rsid w:val="00D15F8F"/>
    <w:rsid w:val="00D15F97"/>
    <w:rsid w:val="00D15FFD"/>
    <w:rsid w:val="00D1610E"/>
    <w:rsid w:val="00D16193"/>
    <w:rsid w:val="00D161E2"/>
    <w:rsid w:val="00D16211"/>
    <w:rsid w:val="00D1650D"/>
    <w:rsid w:val="00D16670"/>
    <w:rsid w:val="00D168FF"/>
    <w:rsid w:val="00D1697B"/>
    <w:rsid w:val="00D16B6B"/>
    <w:rsid w:val="00D16B95"/>
    <w:rsid w:val="00D16C93"/>
    <w:rsid w:val="00D16F15"/>
    <w:rsid w:val="00D16F4E"/>
    <w:rsid w:val="00D17078"/>
    <w:rsid w:val="00D1719F"/>
    <w:rsid w:val="00D172F0"/>
    <w:rsid w:val="00D172FD"/>
    <w:rsid w:val="00D173C8"/>
    <w:rsid w:val="00D173D2"/>
    <w:rsid w:val="00D17588"/>
    <w:rsid w:val="00D175A4"/>
    <w:rsid w:val="00D176E9"/>
    <w:rsid w:val="00D1774C"/>
    <w:rsid w:val="00D177F0"/>
    <w:rsid w:val="00D1797F"/>
    <w:rsid w:val="00D17B4D"/>
    <w:rsid w:val="00D17B82"/>
    <w:rsid w:val="00D17BAE"/>
    <w:rsid w:val="00D17C7C"/>
    <w:rsid w:val="00D17EF7"/>
    <w:rsid w:val="00D20047"/>
    <w:rsid w:val="00D20196"/>
    <w:rsid w:val="00D201CE"/>
    <w:rsid w:val="00D20368"/>
    <w:rsid w:val="00D203FC"/>
    <w:rsid w:val="00D20433"/>
    <w:rsid w:val="00D2057F"/>
    <w:rsid w:val="00D20A80"/>
    <w:rsid w:val="00D20ADA"/>
    <w:rsid w:val="00D20D75"/>
    <w:rsid w:val="00D2120F"/>
    <w:rsid w:val="00D21254"/>
    <w:rsid w:val="00D212AF"/>
    <w:rsid w:val="00D21327"/>
    <w:rsid w:val="00D213F2"/>
    <w:rsid w:val="00D21452"/>
    <w:rsid w:val="00D215BA"/>
    <w:rsid w:val="00D216ED"/>
    <w:rsid w:val="00D21AEC"/>
    <w:rsid w:val="00D21BE0"/>
    <w:rsid w:val="00D21BFA"/>
    <w:rsid w:val="00D21DD8"/>
    <w:rsid w:val="00D22440"/>
    <w:rsid w:val="00D22455"/>
    <w:rsid w:val="00D22469"/>
    <w:rsid w:val="00D2253F"/>
    <w:rsid w:val="00D2261A"/>
    <w:rsid w:val="00D2261D"/>
    <w:rsid w:val="00D2263A"/>
    <w:rsid w:val="00D22663"/>
    <w:rsid w:val="00D22695"/>
    <w:rsid w:val="00D22795"/>
    <w:rsid w:val="00D227ED"/>
    <w:rsid w:val="00D229DB"/>
    <w:rsid w:val="00D229F9"/>
    <w:rsid w:val="00D22A6D"/>
    <w:rsid w:val="00D22CEB"/>
    <w:rsid w:val="00D22EAD"/>
    <w:rsid w:val="00D230C2"/>
    <w:rsid w:val="00D2311A"/>
    <w:rsid w:val="00D2311C"/>
    <w:rsid w:val="00D2331E"/>
    <w:rsid w:val="00D233E5"/>
    <w:rsid w:val="00D23520"/>
    <w:rsid w:val="00D23541"/>
    <w:rsid w:val="00D23712"/>
    <w:rsid w:val="00D237E8"/>
    <w:rsid w:val="00D23B8A"/>
    <w:rsid w:val="00D23C2F"/>
    <w:rsid w:val="00D23D68"/>
    <w:rsid w:val="00D23FFB"/>
    <w:rsid w:val="00D2400D"/>
    <w:rsid w:val="00D24028"/>
    <w:rsid w:val="00D2413F"/>
    <w:rsid w:val="00D24178"/>
    <w:rsid w:val="00D2426A"/>
    <w:rsid w:val="00D24310"/>
    <w:rsid w:val="00D243E0"/>
    <w:rsid w:val="00D24648"/>
    <w:rsid w:val="00D246FF"/>
    <w:rsid w:val="00D2484C"/>
    <w:rsid w:val="00D24958"/>
    <w:rsid w:val="00D24A4C"/>
    <w:rsid w:val="00D24AD6"/>
    <w:rsid w:val="00D24B2D"/>
    <w:rsid w:val="00D24B64"/>
    <w:rsid w:val="00D24B67"/>
    <w:rsid w:val="00D24CE6"/>
    <w:rsid w:val="00D24E30"/>
    <w:rsid w:val="00D24F8C"/>
    <w:rsid w:val="00D251A2"/>
    <w:rsid w:val="00D25279"/>
    <w:rsid w:val="00D25288"/>
    <w:rsid w:val="00D2536D"/>
    <w:rsid w:val="00D2547A"/>
    <w:rsid w:val="00D25483"/>
    <w:rsid w:val="00D254CA"/>
    <w:rsid w:val="00D2590A"/>
    <w:rsid w:val="00D259D9"/>
    <w:rsid w:val="00D25AFB"/>
    <w:rsid w:val="00D25B60"/>
    <w:rsid w:val="00D25C00"/>
    <w:rsid w:val="00D25D75"/>
    <w:rsid w:val="00D25D85"/>
    <w:rsid w:val="00D25EAD"/>
    <w:rsid w:val="00D25EE6"/>
    <w:rsid w:val="00D26082"/>
    <w:rsid w:val="00D2620E"/>
    <w:rsid w:val="00D262AD"/>
    <w:rsid w:val="00D262DD"/>
    <w:rsid w:val="00D264BB"/>
    <w:rsid w:val="00D26544"/>
    <w:rsid w:val="00D26681"/>
    <w:rsid w:val="00D267B5"/>
    <w:rsid w:val="00D2682C"/>
    <w:rsid w:val="00D268D6"/>
    <w:rsid w:val="00D26960"/>
    <w:rsid w:val="00D26990"/>
    <w:rsid w:val="00D269AD"/>
    <w:rsid w:val="00D269B8"/>
    <w:rsid w:val="00D26B0D"/>
    <w:rsid w:val="00D26EA3"/>
    <w:rsid w:val="00D271AB"/>
    <w:rsid w:val="00D271D3"/>
    <w:rsid w:val="00D27210"/>
    <w:rsid w:val="00D27221"/>
    <w:rsid w:val="00D2726E"/>
    <w:rsid w:val="00D273D2"/>
    <w:rsid w:val="00D2747C"/>
    <w:rsid w:val="00D274A8"/>
    <w:rsid w:val="00D274DA"/>
    <w:rsid w:val="00D274E0"/>
    <w:rsid w:val="00D274E9"/>
    <w:rsid w:val="00D27627"/>
    <w:rsid w:val="00D27668"/>
    <w:rsid w:val="00D2767B"/>
    <w:rsid w:val="00D27AB1"/>
    <w:rsid w:val="00D27C9E"/>
    <w:rsid w:val="00D27DD4"/>
    <w:rsid w:val="00D27E17"/>
    <w:rsid w:val="00D27EC2"/>
    <w:rsid w:val="00D300A9"/>
    <w:rsid w:val="00D300AF"/>
    <w:rsid w:val="00D302A6"/>
    <w:rsid w:val="00D302DC"/>
    <w:rsid w:val="00D30409"/>
    <w:rsid w:val="00D30523"/>
    <w:rsid w:val="00D30942"/>
    <w:rsid w:val="00D30953"/>
    <w:rsid w:val="00D30B76"/>
    <w:rsid w:val="00D31047"/>
    <w:rsid w:val="00D312C0"/>
    <w:rsid w:val="00D31425"/>
    <w:rsid w:val="00D3151F"/>
    <w:rsid w:val="00D317FE"/>
    <w:rsid w:val="00D31901"/>
    <w:rsid w:val="00D31967"/>
    <w:rsid w:val="00D31A3D"/>
    <w:rsid w:val="00D31A65"/>
    <w:rsid w:val="00D31C6A"/>
    <w:rsid w:val="00D31C94"/>
    <w:rsid w:val="00D31DBD"/>
    <w:rsid w:val="00D31DC0"/>
    <w:rsid w:val="00D31F3C"/>
    <w:rsid w:val="00D321CD"/>
    <w:rsid w:val="00D321D9"/>
    <w:rsid w:val="00D323CA"/>
    <w:rsid w:val="00D323E0"/>
    <w:rsid w:val="00D32425"/>
    <w:rsid w:val="00D326AC"/>
    <w:rsid w:val="00D326CF"/>
    <w:rsid w:val="00D326D6"/>
    <w:rsid w:val="00D32719"/>
    <w:rsid w:val="00D3273D"/>
    <w:rsid w:val="00D3275F"/>
    <w:rsid w:val="00D3279B"/>
    <w:rsid w:val="00D3299C"/>
    <w:rsid w:val="00D329E6"/>
    <w:rsid w:val="00D32B7C"/>
    <w:rsid w:val="00D32D97"/>
    <w:rsid w:val="00D32E63"/>
    <w:rsid w:val="00D32FD2"/>
    <w:rsid w:val="00D32FD7"/>
    <w:rsid w:val="00D3304C"/>
    <w:rsid w:val="00D333BC"/>
    <w:rsid w:val="00D33504"/>
    <w:rsid w:val="00D33581"/>
    <w:rsid w:val="00D337B5"/>
    <w:rsid w:val="00D33905"/>
    <w:rsid w:val="00D3390B"/>
    <w:rsid w:val="00D33A23"/>
    <w:rsid w:val="00D33A80"/>
    <w:rsid w:val="00D33BCF"/>
    <w:rsid w:val="00D33E49"/>
    <w:rsid w:val="00D33F44"/>
    <w:rsid w:val="00D342E6"/>
    <w:rsid w:val="00D34321"/>
    <w:rsid w:val="00D3454C"/>
    <w:rsid w:val="00D3467D"/>
    <w:rsid w:val="00D346CD"/>
    <w:rsid w:val="00D347F5"/>
    <w:rsid w:val="00D349A9"/>
    <w:rsid w:val="00D34A17"/>
    <w:rsid w:val="00D34B48"/>
    <w:rsid w:val="00D34CE2"/>
    <w:rsid w:val="00D34FD2"/>
    <w:rsid w:val="00D35082"/>
    <w:rsid w:val="00D35160"/>
    <w:rsid w:val="00D35174"/>
    <w:rsid w:val="00D3529D"/>
    <w:rsid w:val="00D352F6"/>
    <w:rsid w:val="00D353DB"/>
    <w:rsid w:val="00D3548C"/>
    <w:rsid w:val="00D354ED"/>
    <w:rsid w:val="00D35579"/>
    <w:rsid w:val="00D3558D"/>
    <w:rsid w:val="00D358D1"/>
    <w:rsid w:val="00D35929"/>
    <w:rsid w:val="00D359E6"/>
    <w:rsid w:val="00D35A15"/>
    <w:rsid w:val="00D35BB4"/>
    <w:rsid w:val="00D35F3F"/>
    <w:rsid w:val="00D35F78"/>
    <w:rsid w:val="00D361F5"/>
    <w:rsid w:val="00D3631E"/>
    <w:rsid w:val="00D36367"/>
    <w:rsid w:val="00D3642D"/>
    <w:rsid w:val="00D364EC"/>
    <w:rsid w:val="00D3659E"/>
    <w:rsid w:val="00D366A2"/>
    <w:rsid w:val="00D366CB"/>
    <w:rsid w:val="00D36776"/>
    <w:rsid w:val="00D36852"/>
    <w:rsid w:val="00D36933"/>
    <w:rsid w:val="00D3694E"/>
    <w:rsid w:val="00D3696D"/>
    <w:rsid w:val="00D36A9D"/>
    <w:rsid w:val="00D36B48"/>
    <w:rsid w:val="00D36CA3"/>
    <w:rsid w:val="00D37072"/>
    <w:rsid w:val="00D37100"/>
    <w:rsid w:val="00D3711B"/>
    <w:rsid w:val="00D3718C"/>
    <w:rsid w:val="00D3732E"/>
    <w:rsid w:val="00D37474"/>
    <w:rsid w:val="00D37735"/>
    <w:rsid w:val="00D37867"/>
    <w:rsid w:val="00D3786B"/>
    <w:rsid w:val="00D37894"/>
    <w:rsid w:val="00D37936"/>
    <w:rsid w:val="00D3799A"/>
    <w:rsid w:val="00D379E5"/>
    <w:rsid w:val="00D37A0C"/>
    <w:rsid w:val="00D37A9D"/>
    <w:rsid w:val="00D37E7A"/>
    <w:rsid w:val="00D37E95"/>
    <w:rsid w:val="00D40082"/>
    <w:rsid w:val="00D400F4"/>
    <w:rsid w:val="00D4031C"/>
    <w:rsid w:val="00D4040F"/>
    <w:rsid w:val="00D404EC"/>
    <w:rsid w:val="00D405A6"/>
    <w:rsid w:val="00D405D4"/>
    <w:rsid w:val="00D405E6"/>
    <w:rsid w:val="00D405EB"/>
    <w:rsid w:val="00D40623"/>
    <w:rsid w:val="00D40885"/>
    <w:rsid w:val="00D408DE"/>
    <w:rsid w:val="00D408E7"/>
    <w:rsid w:val="00D40D61"/>
    <w:rsid w:val="00D40D86"/>
    <w:rsid w:val="00D40E4F"/>
    <w:rsid w:val="00D40EC6"/>
    <w:rsid w:val="00D41166"/>
    <w:rsid w:val="00D41228"/>
    <w:rsid w:val="00D4139B"/>
    <w:rsid w:val="00D413CA"/>
    <w:rsid w:val="00D4141E"/>
    <w:rsid w:val="00D4161D"/>
    <w:rsid w:val="00D416F5"/>
    <w:rsid w:val="00D41732"/>
    <w:rsid w:val="00D4197D"/>
    <w:rsid w:val="00D41A84"/>
    <w:rsid w:val="00D41AA2"/>
    <w:rsid w:val="00D41AB6"/>
    <w:rsid w:val="00D41ABB"/>
    <w:rsid w:val="00D41BE0"/>
    <w:rsid w:val="00D41DC2"/>
    <w:rsid w:val="00D41E88"/>
    <w:rsid w:val="00D41F16"/>
    <w:rsid w:val="00D420F0"/>
    <w:rsid w:val="00D421B7"/>
    <w:rsid w:val="00D42280"/>
    <w:rsid w:val="00D423AD"/>
    <w:rsid w:val="00D4243A"/>
    <w:rsid w:val="00D42651"/>
    <w:rsid w:val="00D426F6"/>
    <w:rsid w:val="00D4271C"/>
    <w:rsid w:val="00D427F5"/>
    <w:rsid w:val="00D428EB"/>
    <w:rsid w:val="00D4291D"/>
    <w:rsid w:val="00D42A5E"/>
    <w:rsid w:val="00D42AD4"/>
    <w:rsid w:val="00D42B8C"/>
    <w:rsid w:val="00D42DF9"/>
    <w:rsid w:val="00D42E34"/>
    <w:rsid w:val="00D42E76"/>
    <w:rsid w:val="00D43073"/>
    <w:rsid w:val="00D430C2"/>
    <w:rsid w:val="00D432D1"/>
    <w:rsid w:val="00D4346B"/>
    <w:rsid w:val="00D43572"/>
    <w:rsid w:val="00D43737"/>
    <w:rsid w:val="00D43783"/>
    <w:rsid w:val="00D43803"/>
    <w:rsid w:val="00D438B6"/>
    <w:rsid w:val="00D43B83"/>
    <w:rsid w:val="00D43E55"/>
    <w:rsid w:val="00D43EAD"/>
    <w:rsid w:val="00D4402B"/>
    <w:rsid w:val="00D44104"/>
    <w:rsid w:val="00D4448D"/>
    <w:rsid w:val="00D444E3"/>
    <w:rsid w:val="00D4452D"/>
    <w:rsid w:val="00D445EF"/>
    <w:rsid w:val="00D446DA"/>
    <w:rsid w:val="00D447A6"/>
    <w:rsid w:val="00D447F9"/>
    <w:rsid w:val="00D44994"/>
    <w:rsid w:val="00D44A36"/>
    <w:rsid w:val="00D44A5E"/>
    <w:rsid w:val="00D44AB2"/>
    <w:rsid w:val="00D44B6A"/>
    <w:rsid w:val="00D44B87"/>
    <w:rsid w:val="00D44B9A"/>
    <w:rsid w:val="00D44F03"/>
    <w:rsid w:val="00D44F28"/>
    <w:rsid w:val="00D45255"/>
    <w:rsid w:val="00D45268"/>
    <w:rsid w:val="00D45406"/>
    <w:rsid w:val="00D45514"/>
    <w:rsid w:val="00D456E3"/>
    <w:rsid w:val="00D457E9"/>
    <w:rsid w:val="00D45852"/>
    <w:rsid w:val="00D45853"/>
    <w:rsid w:val="00D458E7"/>
    <w:rsid w:val="00D4593F"/>
    <w:rsid w:val="00D45984"/>
    <w:rsid w:val="00D459FC"/>
    <w:rsid w:val="00D45A30"/>
    <w:rsid w:val="00D45B0D"/>
    <w:rsid w:val="00D45B2E"/>
    <w:rsid w:val="00D45C6C"/>
    <w:rsid w:val="00D45D74"/>
    <w:rsid w:val="00D45DE1"/>
    <w:rsid w:val="00D45ED2"/>
    <w:rsid w:val="00D46014"/>
    <w:rsid w:val="00D46097"/>
    <w:rsid w:val="00D460AC"/>
    <w:rsid w:val="00D4613F"/>
    <w:rsid w:val="00D4621B"/>
    <w:rsid w:val="00D46234"/>
    <w:rsid w:val="00D46329"/>
    <w:rsid w:val="00D463BD"/>
    <w:rsid w:val="00D4641C"/>
    <w:rsid w:val="00D464BE"/>
    <w:rsid w:val="00D4658D"/>
    <w:rsid w:val="00D4693F"/>
    <w:rsid w:val="00D46A0E"/>
    <w:rsid w:val="00D46BBA"/>
    <w:rsid w:val="00D46C0B"/>
    <w:rsid w:val="00D46C27"/>
    <w:rsid w:val="00D46D2D"/>
    <w:rsid w:val="00D46D55"/>
    <w:rsid w:val="00D470F9"/>
    <w:rsid w:val="00D47261"/>
    <w:rsid w:val="00D47269"/>
    <w:rsid w:val="00D4728E"/>
    <w:rsid w:val="00D473E8"/>
    <w:rsid w:val="00D4742A"/>
    <w:rsid w:val="00D474C3"/>
    <w:rsid w:val="00D4757F"/>
    <w:rsid w:val="00D475DC"/>
    <w:rsid w:val="00D476A2"/>
    <w:rsid w:val="00D47763"/>
    <w:rsid w:val="00D47DBB"/>
    <w:rsid w:val="00D47E5F"/>
    <w:rsid w:val="00D47E9A"/>
    <w:rsid w:val="00D47EB2"/>
    <w:rsid w:val="00D47ED6"/>
    <w:rsid w:val="00D50189"/>
    <w:rsid w:val="00D501A0"/>
    <w:rsid w:val="00D5024A"/>
    <w:rsid w:val="00D50304"/>
    <w:rsid w:val="00D50587"/>
    <w:rsid w:val="00D50709"/>
    <w:rsid w:val="00D507D3"/>
    <w:rsid w:val="00D50898"/>
    <w:rsid w:val="00D509F9"/>
    <w:rsid w:val="00D50C5D"/>
    <w:rsid w:val="00D50C66"/>
    <w:rsid w:val="00D50D2C"/>
    <w:rsid w:val="00D50DA5"/>
    <w:rsid w:val="00D50EBD"/>
    <w:rsid w:val="00D50FB3"/>
    <w:rsid w:val="00D510AB"/>
    <w:rsid w:val="00D5111F"/>
    <w:rsid w:val="00D511A5"/>
    <w:rsid w:val="00D511CF"/>
    <w:rsid w:val="00D514BC"/>
    <w:rsid w:val="00D515A2"/>
    <w:rsid w:val="00D51658"/>
    <w:rsid w:val="00D51848"/>
    <w:rsid w:val="00D518C2"/>
    <w:rsid w:val="00D518E8"/>
    <w:rsid w:val="00D51906"/>
    <w:rsid w:val="00D51936"/>
    <w:rsid w:val="00D519B7"/>
    <w:rsid w:val="00D519EE"/>
    <w:rsid w:val="00D51ACB"/>
    <w:rsid w:val="00D51E1B"/>
    <w:rsid w:val="00D52005"/>
    <w:rsid w:val="00D520B5"/>
    <w:rsid w:val="00D52316"/>
    <w:rsid w:val="00D52439"/>
    <w:rsid w:val="00D525B5"/>
    <w:rsid w:val="00D52952"/>
    <w:rsid w:val="00D52ACD"/>
    <w:rsid w:val="00D52B6F"/>
    <w:rsid w:val="00D52C83"/>
    <w:rsid w:val="00D52D3A"/>
    <w:rsid w:val="00D52DC9"/>
    <w:rsid w:val="00D53023"/>
    <w:rsid w:val="00D5318C"/>
    <w:rsid w:val="00D531E0"/>
    <w:rsid w:val="00D53258"/>
    <w:rsid w:val="00D532E1"/>
    <w:rsid w:val="00D53431"/>
    <w:rsid w:val="00D53736"/>
    <w:rsid w:val="00D53A57"/>
    <w:rsid w:val="00D53ADB"/>
    <w:rsid w:val="00D53B05"/>
    <w:rsid w:val="00D53BB5"/>
    <w:rsid w:val="00D53C8D"/>
    <w:rsid w:val="00D53D2E"/>
    <w:rsid w:val="00D53DB6"/>
    <w:rsid w:val="00D53E47"/>
    <w:rsid w:val="00D53F8B"/>
    <w:rsid w:val="00D54253"/>
    <w:rsid w:val="00D545F3"/>
    <w:rsid w:val="00D5466E"/>
    <w:rsid w:val="00D54706"/>
    <w:rsid w:val="00D547B4"/>
    <w:rsid w:val="00D547E9"/>
    <w:rsid w:val="00D548D9"/>
    <w:rsid w:val="00D5493B"/>
    <w:rsid w:val="00D54AB8"/>
    <w:rsid w:val="00D54AD2"/>
    <w:rsid w:val="00D54B9C"/>
    <w:rsid w:val="00D54C72"/>
    <w:rsid w:val="00D54D46"/>
    <w:rsid w:val="00D54FC3"/>
    <w:rsid w:val="00D5528F"/>
    <w:rsid w:val="00D55383"/>
    <w:rsid w:val="00D5567A"/>
    <w:rsid w:val="00D55682"/>
    <w:rsid w:val="00D55714"/>
    <w:rsid w:val="00D55C4F"/>
    <w:rsid w:val="00D55D50"/>
    <w:rsid w:val="00D55DC5"/>
    <w:rsid w:val="00D55E53"/>
    <w:rsid w:val="00D55E92"/>
    <w:rsid w:val="00D55EBF"/>
    <w:rsid w:val="00D55EF7"/>
    <w:rsid w:val="00D55F24"/>
    <w:rsid w:val="00D55FE7"/>
    <w:rsid w:val="00D56054"/>
    <w:rsid w:val="00D56206"/>
    <w:rsid w:val="00D56735"/>
    <w:rsid w:val="00D56818"/>
    <w:rsid w:val="00D56A92"/>
    <w:rsid w:val="00D56D26"/>
    <w:rsid w:val="00D56E00"/>
    <w:rsid w:val="00D56ED1"/>
    <w:rsid w:val="00D56F94"/>
    <w:rsid w:val="00D57001"/>
    <w:rsid w:val="00D571BE"/>
    <w:rsid w:val="00D57281"/>
    <w:rsid w:val="00D574B4"/>
    <w:rsid w:val="00D57500"/>
    <w:rsid w:val="00D575A8"/>
    <w:rsid w:val="00D5799A"/>
    <w:rsid w:val="00D57ABE"/>
    <w:rsid w:val="00D57B25"/>
    <w:rsid w:val="00D57E3A"/>
    <w:rsid w:val="00D57E7B"/>
    <w:rsid w:val="00D57EFB"/>
    <w:rsid w:val="00D60188"/>
    <w:rsid w:val="00D602BD"/>
    <w:rsid w:val="00D602E3"/>
    <w:rsid w:val="00D604E7"/>
    <w:rsid w:val="00D60737"/>
    <w:rsid w:val="00D60904"/>
    <w:rsid w:val="00D609E7"/>
    <w:rsid w:val="00D60C3F"/>
    <w:rsid w:val="00D60D52"/>
    <w:rsid w:val="00D60D75"/>
    <w:rsid w:val="00D60EC0"/>
    <w:rsid w:val="00D60EF6"/>
    <w:rsid w:val="00D61135"/>
    <w:rsid w:val="00D612A5"/>
    <w:rsid w:val="00D612C4"/>
    <w:rsid w:val="00D61306"/>
    <w:rsid w:val="00D61447"/>
    <w:rsid w:val="00D615FC"/>
    <w:rsid w:val="00D61771"/>
    <w:rsid w:val="00D617EE"/>
    <w:rsid w:val="00D61825"/>
    <w:rsid w:val="00D6195A"/>
    <w:rsid w:val="00D619A6"/>
    <w:rsid w:val="00D61B6C"/>
    <w:rsid w:val="00D61C29"/>
    <w:rsid w:val="00D61CC3"/>
    <w:rsid w:val="00D61CDC"/>
    <w:rsid w:val="00D61CEB"/>
    <w:rsid w:val="00D61DCA"/>
    <w:rsid w:val="00D61EE2"/>
    <w:rsid w:val="00D62004"/>
    <w:rsid w:val="00D6207F"/>
    <w:rsid w:val="00D6217F"/>
    <w:rsid w:val="00D6220E"/>
    <w:rsid w:val="00D6233D"/>
    <w:rsid w:val="00D62344"/>
    <w:rsid w:val="00D6235B"/>
    <w:rsid w:val="00D6246B"/>
    <w:rsid w:val="00D624EC"/>
    <w:rsid w:val="00D624F0"/>
    <w:rsid w:val="00D62576"/>
    <w:rsid w:val="00D62678"/>
    <w:rsid w:val="00D62894"/>
    <w:rsid w:val="00D628AF"/>
    <w:rsid w:val="00D6295A"/>
    <w:rsid w:val="00D62A0C"/>
    <w:rsid w:val="00D62A55"/>
    <w:rsid w:val="00D62AC6"/>
    <w:rsid w:val="00D62B99"/>
    <w:rsid w:val="00D62C08"/>
    <w:rsid w:val="00D62D2B"/>
    <w:rsid w:val="00D62E02"/>
    <w:rsid w:val="00D62E8D"/>
    <w:rsid w:val="00D62F9F"/>
    <w:rsid w:val="00D62FB6"/>
    <w:rsid w:val="00D63206"/>
    <w:rsid w:val="00D63277"/>
    <w:rsid w:val="00D6328B"/>
    <w:rsid w:val="00D632B6"/>
    <w:rsid w:val="00D632BD"/>
    <w:rsid w:val="00D63394"/>
    <w:rsid w:val="00D633E6"/>
    <w:rsid w:val="00D6340C"/>
    <w:rsid w:val="00D6365A"/>
    <w:rsid w:val="00D63679"/>
    <w:rsid w:val="00D6379B"/>
    <w:rsid w:val="00D63992"/>
    <w:rsid w:val="00D639CD"/>
    <w:rsid w:val="00D63A89"/>
    <w:rsid w:val="00D63B91"/>
    <w:rsid w:val="00D63B9C"/>
    <w:rsid w:val="00D63BEA"/>
    <w:rsid w:val="00D63C65"/>
    <w:rsid w:val="00D63CF7"/>
    <w:rsid w:val="00D63D78"/>
    <w:rsid w:val="00D63EF9"/>
    <w:rsid w:val="00D63F73"/>
    <w:rsid w:val="00D64146"/>
    <w:rsid w:val="00D64171"/>
    <w:rsid w:val="00D6419A"/>
    <w:rsid w:val="00D641FB"/>
    <w:rsid w:val="00D64237"/>
    <w:rsid w:val="00D643C7"/>
    <w:rsid w:val="00D6446F"/>
    <w:rsid w:val="00D6466D"/>
    <w:rsid w:val="00D646D4"/>
    <w:rsid w:val="00D64781"/>
    <w:rsid w:val="00D64804"/>
    <w:rsid w:val="00D64983"/>
    <w:rsid w:val="00D64A13"/>
    <w:rsid w:val="00D64E22"/>
    <w:rsid w:val="00D64E44"/>
    <w:rsid w:val="00D64F19"/>
    <w:rsid w:val="00D64F3D"/>
    <w:rsid w:val="00D64F60"/>
    <w:rsid w:val="00D64F87"/>
    <w:rsid w:val="00D64FD5"/>
    <w:rsid w:val="00D65194"/>
    <w:rsid w:val="00D651FF"/>
    <w:rsid w:val="00D65260"/>
    <w:rsid w:val="00D654B1"/>
    <w:rsid w:val="00D654B9"/>
    <w:rsid w:val="00D65622"/>
    <w:rsid w:val="00D65920"/>
    <w:rsid w:val="00D65966"/>
    <w:rsid w:val="00D659E7"/>
    <w:rsid w:val="00D65A79"/>
    <w:rsid w:val="00D65ADD"/>
    <w:rsid w:val="00D65B09"/>
    <w:rsid w:val="00D65DC2"/>
    <w:rsid w:val="00D65EAC"/>
    <w:rsid w:val="00D65EB1"/>
    <w:rsid w:val="00D66180"/>
    <w:rsid w:val="00D661ED"/>
    <w:rsid w:val="00D662CC"/>
    <w:rsid w:val="00D662FD"/>
    <w:rsid w:val="00D66442"/>
    <w:rsid w:val="00D6644C"/>
    <w:rsid w:val="00D66464"/>
    <w:rsid w:val="00D66655"/>
    <w:rsid w:val="00D668E2"/>
    <w:rsid w:val="00D668F6"/>
    <w:rsid w:val="00D66A1F"/>
    <w:rsid w:val="00D66A35"/>
    <w:rsid w:val="00D66AC8"/>
    <w:rsid w:val="00D66E4F"/>
    <w:rsid w:val="00D66F1E"/>
    <w:rsid w:val="00D66F4E"/>
    <w:rsid w:val="00D66FA5"/>
    <w:rsid w:val="00D66FE3"/>
    <w:rsid w:val="00D670A8"/>
    <w:rsid w:val="00D67196"/>
    <w:rsid w:val="00D671DD"/>
    <w:rsid w:val="00D67263"/>
    <w:rsid w:val="00D672FF"/>
    <w:rsid w:val="00D674B3"/>
    <w:rsid w:val="00D6765B"/>
    <w:rsid w:val="00D6769C"/>
    <w:rsid w:val="00D676BD"/>
    <w:rsid w:val="00D676D5"/>
    <w:rsid w:val="00D6788E"/>
    <w:rsid w:val="00D679A7"/>
    <w:rsid w:val="00D67A3B"/>
    <w:rsid w:val="00D67A47"/>
    <w:rsid w:val="00D67A90"/>
    <w:rsid w:val="00D67CC4"/>
    <w:rsid w:val="00D67EA9"/>
    <w:rsid w:val="00D67ECC"/>
    <w:rsid w:val="00D67F47"/>
    <w:rsid w:val="00D70018"/>
    <w:rsid w:val="00D7005E"/>
    <w:rsid w:val="00D70184"/>
    <w:rsid w:val="00D701FD"/>
    <w:rsid w:val="00D702B2"/>
    <w:rsid w:val="00D70306"/>
    <w:rsid w:val="00D70459"/>
    <w:rsid w:val="00D7048D"/>
    <w:rsid w:val="00D704C1"/>
    <w:rsid w:val="00D70533"/>
    <w:rsid w:val="00D7056E"/>
    <w:rsid w:val="00D7057E"/>
    <w:rsid w:val="00D70600"/>
    <w:rsid w:val="00D70731"/>
    <w:rsid w:val="00D708A0"/>
    <w:rsid w:val="00D70910"/>
    <w:rsid w:val="00D70BD3"/>
    <w:rsid w:val="00D70BDE"/>
    <w:rsid w:val="00D70F64"/>
    <w:rsid w:val="00D70F82"/>
    <w:rsid w:val="00D70FF7"/>
    <w:rsid w:val="00D7100D"/>
    <w:rsid w:val="00D7107D"/>
    <w:rsid w:val="00D710AC"/>
    <w:rsid w:val="00D710B6"/>
    <w:rsid w:val="00D710DE"/>
    <w:rsid w:val="00D710EB"/>
    <w:rsid w:val="00D71168"/>
    <w:rsid w:val="00D71173"/>
    <w:rsid w:val="00D71319"/>
    <w:rsid w:val="00D713E0"/>
    <w:rsid w:val="00D7149E"/>
    <w:rsid w:val="00D715B5"/>
    <w:rsid w:val="00D71605"/>
    <w:rsid w:val="00D71651"/>
    <w:rsid w:val="00D71699"/>
    <w:rsid w:val="00D716DF"/>
    <w:rsid w:val="00D71994"/>
    <w:rsid w:val="00D719C3"/>
    <w:rsid w:val="00D71B7B"/>
    <w:rsid w:val="00D71DB5"/>
    <w:rsid w:val="00D71E40"/>
    <w:rsid w:val="00D71F32"/>
    <w:rsid w:val="00D71F63"/>
    <w:rsid w:val="00D720B4"/>
    <w:rsid w:val="00D720F1"/>
    <w:rsid w:val="00D723E9"/>
    <w:rsid w:val="00D7243C"/>
    <w:rsid w:val="00D724C6"/>
    <w:rsid w:val="00D72609"/>
    <w:rsid w:val="00D72686"/>
    <w:rsid w:val="00D72729"/>
    <w:rsid w:val="00D7284E"/>
    <w:rsid w:val="00D72944"/>
    <w:rsid w:val="00D72A5C"/>
    <w:rsid w:val="00D72B48"/>
    <w:rsid w:val="00D730AD"/>
    <w:rsid w:val="00D73160"/>
    <w:rsid w:val="00D73200"/>
    <w:rsid w:val="00D7347B"/>
    <w:rsid w:val="00D7348A"/>
    <w:rsid w:val="00D73516"/>
    <w:rsid w:val="00D73580"/>
    <w:rsid w:val="00D73597"/>
    <w:rsid w:val="00D737D5"/>
    <w:rsid w:val="00D7387E"/>
    <w:rsid w:val="00D73944"/>
    <w:rsid w:val="00D73AB5"/>
    <w:rsid w:val="00D73B30"/>
    <w:rsid w:val="00D73D17"/>
    <w:rsid w:val="00D740B7"/>
    <w:rsid w:val="00D7418E"/>
    <w:rsid w:val="00D74225"/>
    <w:rsid w:val="00D7436D"/>
    <w:rsid w:val="00D74570"/>
    <w:rsid w:val="00D74763"/>
    <w:rsid w:val="00D748C3"/>
    <w:rsid w:val="00D74AA6"/>
    <w:rsid w:val="00D74ADB"/>
    <w:rsid w:val="00D74B63"/>
    <w:rsid w:val="00D74BAB"/>
    <w:rsid w:val="00D74C75"/>
    <w:rsid w:val="00D74EA3"/>
    <w:rsid w:val="00D74F6B"/>
    <w:rsid w:val="00D74FCC"/>
    <w:rsid w:val="00D7500B"/>
    <w:rsid w:val="00D75199"/>
    <w:rsid w:val="00D751C4"/>
    <w:rsid w:val="00D752F0"/>
    <w:rsid w:val="00D753AC"/>
    <w:rsid w:val="00D75512"/>
    <w:rsid w:val="00D75580"/>
    <w:rsid w:val="00D75A5E"/>
    <w:rsid w:val="00D75A7D"/>
    <w:rsid w:val="00D75B13"/>
    <w:rsid w:val="00D75DBF"/>
    <w:rsid w:val="00D7602C"/>
    <w:rsid w:val="00D76049"/>
    <w:rsid w:val="00D76130"/>
    <w:rsid w:val="00D762DF"/>
    <w:rsid w:val="00D7634D"/>
    <w:rsid w:val="00D76355"/>
    <w:rsid w:val="00D76638"/>
    <w:rsid w:val="00D76719"/>
    <w:rsid w:val="00D76737"/>
    <w:rsid w:val="00D7674B"/>
    <w:rsid w:val="00D767C4"/>
    <w:rsid w:val="00D76957"/>
    <w:rsid w:val="00D76A1D"/>
    <w:rsid w:val="00D76A9F"/>
    <w:rsid w:val="00D76BD9"/>
    <w:rsid w:val="00D76C13"/>
    <w:rsid w:val="00D76C81"/>
    <w:rsid w:val="00D76CF7"/>
    <w:rsid w:val="00D76EDF"/>
    <w:rsid w:val="00D77039"/>
    <w:rsid w:val="00D770EE"/>
    <w:rsid w:val="00D77128"/>
    <w:rsid w:val="00D7714F"/>
    <w:rsid w:val="00D771A7"/>
    <w:rsid w:val="00D772AB"/>
    <w:rsid w:val="00D772F9"/>
    <w:rsid w:val="00D77390"/>
    <w:rsid w:val="00D7756D"/>
    <w:rsid w:val="00D775B2"/>
    <w:rsid w:val="00D775DE"/>
    <w:rsid w:val="00D777D6"/>
    <w:rsid w:val="00D7787C"/>
    <w:rsid w:val="00D778A8"/>
    <w:rsid w:val="00D778AB"/>
    <w:rsid w:val="00D778D7"/>
    <w:rsid w:val="00D77961"/>
    <w:rsid w:val="00D77A11"/>
    <w:rsid w:val="00D77C7D"/>
    <w:rsid w:val="00D77CD2"/>
    <w:rsid w:val="00D77E41"/>
    <w:rsid w:val="00D80015"/>
    <w:rsid w:val="00D80078"/>
    <w:rsid w:val="00D803D5"/>
    <w:rsid w:val="00D8049A"/>
    <w:rsid w:val="00D804D2"/>
    <w:rsid w:val="00D8056D"/>
    <w:rsid w:val="00D80684"/>
    <w:rsid w:val="00D80702"/>
    <w:rsid w:val="00D808A8"/>
    <w:rsid w:val="00D80957"/>
    <w:rsid w:val="00D80B87"/>
    <w:rsid w:val="00D80B8E"/>
    <w:rsid w:val="00D80BE0"/>
    <w:rsid w:val="00D80CFE"/>
    <w:rsid w:val="00D80EC5"/>
    <w:rsid w:val="00D8112A"/>
    <w:rsid w:val="00D811A0"/>
    <w:rsid w:val="00D811AE"/>
    <w:rsid w:val="00D813F4"/>
    <w:rsid w:val="00D81431"/>
    <w:rsid w:val="00D81837"/>
    <w:rsid w:val="00D819A0"/>
    <w:rsid w:val="00D81A4D"/>
    <w:rsid w:val="00D81BEE"/>
    <w:rsid w:val="00D81C18"/>
    <w:rsid w:val="00D8201C"/>
    <w:rsid w:val="00D82101"/>
    <w:rsid w:val="00D821AF"/>
    <w:rsid w:val="00D821BB"/>
    <w:rsid w:val="00D8228B"/>
    <w:rsid w:val="00D823DD"/>
    <w:rsid w:val="00D823E7"/>
    <w:rsid w:val="00D82457"/>
    <w:rsid w:val="00D8248A"/>
    <w:rsid w:val="00D824A9"/>
    <w:rsid w:val="00D82584"/>
    <w:rsid w:val="00D826A0"/>
    <w:rsid w:val="00D826DC"/>
    <w:rsid w:val="00D82808"/>
    <w:rsid w:val="00D82813"/>
    <w:rsid w:val="00D8282B"/>
    <w:rsid w:val="00D82976"/>
    <w:rsid w:val="00D82A9F"/>
    <w:rsid w:val="00D82C2B"/>
    <w:rsid w:val="00D82D2B"/>
    <w:rsid w:val="00D82E54"/>
    <w:rsid w:val="00D82EDF"/>
    <w:rsid w:val="00D82F18"/>
    <w:rsid w:val="00D830DD"/>
    <w:rsid w:val="00D8328F"/>
    <w:rsid w:val="00D832C8"/>
    <w:rsid w:val="00D8338F"/>
    <w:rsid w:val="00D833EF"/>
    <w:rsid w:val="00D83408"/>
    <w:rsid w:val="00D8341C"/>
    <w:rsid w:val="00D8352E"/>
    <w:rsid w:val="00D8373C"/>
    <w:rsid w:val="00D8376B"/>
    <w:rsid w:val="00D838F2"/>
    <w:rsid w:val="00D83B39"/>
    <w:rsid w:val="00D83D8C"/>
    <w:rsid w:val="00D83D8E"/>
    <w:rsid w:val="00D83DB4"/>
    <w:rsid w:val="00D83DC1"/>
    <w:rsid w:val="00D83EF1"/>
    <w:rsid w:val="00D83FD0"/>
    <w:rsid w:val="00D84002"/>
    <w:rsid w:val="00D84083"/>
    <w:rsid w:val="00D84193"/>
    <w:rsid w:val="00D8425D"/>
    <w:rsid w:val="00D8443D"/>
    <w:rsid w:val="00D84793"/>
    <w:rsid w:val="00D847DD"/>
    <w:rsid w:val="00D84A55"/>
    <w:rsid w:val="00D84A86"/>
    <w:rsid w:val="00D84CDA"/>
    <w:rsid w:val="00D84D02"/>
    <w:rsid w:val="00D84E69"/>
    <w:rsid w:val="00D850D4"/>
    <w:rsid w:val="00D8511C"/>
    <w:rsid w:val="00D85245"/>
    <w:rsid w:val="00D852DA"/>
    <w:rsid w:val="00D8543A"/>
    <w:rsid w:val="00D85526"/>
    <w:rsid w:val="00D855C7"/>
    <w:rsid w:val="00D855F7"/>
    <w:rsid w:val="00D856C4"/>
    <w:rsid w:val="00D856D4"/>
    <w:rsid w:val="00D8575A"/>
    <w:rsid w:val="00D857B7"/>
    <w:rsid w:val="00D857FF"/>
    <w:rsid w:val="00D8587E"/>
    <w:rsid w:val="00D85917"/>
    <w:rsid w:val="00D85B88"/>
    <w:rsid w:val="00D85CE9"/>
    <w:rsid w:val="00D85D4A"/>
    <w:rsid w:val="00D85DA9"/>
    <w:rsid w:val="00D85DDA"/>
    <w:rsid w:val="00D85F13"/>
    <w:rsid w:val="00D85FF8"/>
    <w:rsid w:val="00D86017"/>
    <w:rsid w:val="00D86058"/>
    <w:rsid w:val="00D8628E"/>
    <w:rsid w:val="00D86475"/>
    <w:rsid w:val="00D8699C"/>
    <w:rsid w:val="00D86AE0"/>
    <w:rsid w:val="00D86D0F"/>
    <w:rsid w:val="00D86D6E"/>
    <w:rsid w:val="00D87053"/>
    <w:rsid w:val="00D870AC"/>
    <w:rsid w:val="00D870D0"/>
    <w:rsid w:val="00D8713E"/>
    <w:rsid w:val="00D87241"/>
    <w:rsid w:val="00D87546"/>
    <w:rsid w:val="00D87565"/>
    <w:rsid w:val="00D876DA"/>
    <w:rsid w:val="00D877D2"/>
    <w:rsid w:val="00D87A5D"/>
    <w:rsid w:val="00D87B73"/>
    <w:rsid w:val="00D87E01"/>
    <w:rsid w:val="00D87F78"/>
    <w:rsid w:val="00D900AA"/>
    <w:rsid w:val="00D90137"/>
    <w:rsid w:val="00D90246"/>
    <w:rsid w:val="00D902B4"/>
    <w:rsid w:val="00D9037E"/>
    <w:rsid w:val="00D903FD"/>
    <w:rsid w:val="00D9054D"/>
    <w:rsid w:val="00D9059F"/>
    <w:rsid w:val="00D9066B"/>
    <w:rsid w:val="00D90689"/>
    <w:rsid w:val="00D906F1"/>
    <w:rsid w:val="00D907DF"/>
    <w:rsid w:val="00D908B9"/>
    <w:rsid w:val="00D9097E"/>
    <w:rsid w:val="00D90A4F"/>
    <w:rsid w:val="00D90AF5"/>
    <w:rsid w:val="00D90D77"/>
    <w:rsid w:val="00D90D96"/>
    <w:rsid w:val="00D90E7A"/>
    <w:rsid w:val="00D90E9F"/>
    <w:rsid w:val="00D90EBD"/>
    <w:rsid w:val="00D910A8"/>
    <w:rsid w:val="00D911FF"/>
    <w:rsid w:val="00D91327"/>
    <w:rsid w:val="00D91459"/>
    <w:rsid w:val="00D9150C"/>
    <w:rsid w:val="00D9157D"/>
    <w:rsid w:val="00D9164F"/>
    <w:rsid w:val="00D916A4"/>
    <w:rsid w:val="00D919ED"/>
    <w:rsid w:val="00D919F7"/>
    <w:rsid w:val="00D91CDE"/>
    <w:rsid w:val="00D91DCA"/>
    <w:rsid w:val="00D91E0C"/>
    <w:rsid w:val="00D91EDD"/>
    <w:rsid w:val="00D91F8D"/>
    <w:rsid w:val="00D91FA8"/>
    <w:rsid w:val="00D92067"/>
    <w:rsid w:val="00D92092"/>
    <w:rsid w:val="00D921DB"/>
    <w:rsid w:val="00D92270"/>
    <w:rsid w:val="00D9230C"/>
    <w:rsid w:val="00D92371"/>
    <w:rsid w:val="00D92484"/>
    <w:rsid w:val="00D924EE"/>
    <w:rsid w:val="00D92565"/>
    <w:rsid w:val="00D925BE"/>
    <w:rsid w:val="00D925EE"/>
    <w:rsid w:val="00D926AF"/>
    <w:rsid w:val="00D92E0D"/>
    <w:rsid w:val="00D92EC2"/>
    <w:rsid w:val="00D92F63"/>
    <w:rsid w:val="00D9316B"/>
    <w:rsid w:val="00D931DC"/>
    <w:rsid w:val="00D9322B"/>
    <w:rsid w:val="00D93489"/>
    <w:rsid w:val="00D93498"/>
    <w:rsid w:val="00D934C1"/>
    <w:rsid w:val="00D93541"/>
    <w:rsid w:val="00D93567"/>
    <w:rsid w:val="00D936AC"/>
    <w:rsid w:val="00D936BB"/>
    <w:rsid w:val="00D937AC"/>
    <w:rsid w:val="00D93826"/>
    <w:rsid w:val="00D93873"/>
    <w:rsid w:val="00D93962"/>
    <w:rsid w:val="00D939E1"/>
    <w:rsid w:val="00D93A84"/>
    <w:rsid w:val="00D93B0D"/>
    <w:rsid w:val="00D93BB2"/>
    <w:rsid w:val="00D93CA9"/>
    <w:rsid w:val="00D93D35"/>
    <w:rsid w:val="00D93E19"/>
    <w:rsid w:val="00D93EBA"/>
    <w:rsid w:val="00D93F31"/>
    <w:rsid w:val="00D93F8D"/>
    <w:rsid w:val="00D93FC0"/>
    <w:rsid w:val="00D941FF"/>
    <w:rsid w:val="00D94243"/>
    <w:rsid w:val="00D942E2"/>
    <w:rsid w:val="00D942F7"/>
    <w:rsid w:val="00D944A1"/>
    <w:rsid w:val="00D94520"/>
    <w:rsid w:val="00D945EA"/>
    <w:rsid w:val="00D94679"/>
    <w:rsid w:val="00D946A2"/>
    <w:rsid w:val="00D9481A"/>
    <w:rsid w:val="00D9492F"/>
    <w:rsid w:val="00D94B3C"/>
    <w:rsid w:val="00D94BA2"/>
    <w:rsid w:val="00D94C95"/>
    <w:rsid w:val="00D94DAB"/>
    <w:rsid w:val="00D94E8C"/>
    <w:rsid w:val="00D94EC6"/>
    <w:rsid w:val="00D9505C"/>
    <w:rsid w:val="00D950B5"/>
    <w:rsid w:val="00D95109"/>
    <w:rsid w:val="00D95388"/>
    <w:rsid w:val="00D953B7"/>
    <w:rsid w:val="00D9544B"/>
    <w:rsid w:val="00D954C7"/>
    <w:rsid w:val="00D955BE"/>
    <w:rsid w:val="00D9575F"/>
    <w:rsid w:val="00D95867"/>
    <w:rsid w:val="00D958B1"/>
    <w:rsid w:val="00D95920"/>
    <w:rsid w:val="00D959B9"/>
    <w:rsid w:val="00D95CD1"/>
    <w:rsid w:val="00D95D60"/>
    <w:rsid w:val="00D95EC2"/>
    <w:rsid w:val="00D96146"/>
    <w:rsid w:val="00D9614B"/>
    <w:rsid w:val="00D96215"/>
    <w:rsid w:val="00D962AC"/>
    <w:rsid w:val="00D965B3"/>
    <w:rsid w:val="00D966BD"/>
    <w:rsid w:val="00D967A0"/>
    <w:rsid w:val="00D967F5"/>
    <w:rsid w:val="00D96CF1"/>
    <w:rsid w:val="00D96D8C"/>
    <w:rsid w:val="00D96E4F"/>
    <w:rsid w:val="00D96F3B"/>
    <w:rsid w:val="00D96F7C"/>
    <w:rsid w:val="00D9701B"/>
    <w:rsid w:val="00D9707E"/>
    <w:rsid w:val="00D97097"/>
    <w:rsid w:val="00D971BF"/>
    <w:rsid w:val="00D9739E"/>
    <w:rsid w:val="00D973A1"/>
    <w:rsid w:val="00D97977"/>
    <w:rsid w:val="00D97AEA"/>
    <w:rsid w:val="00D97B05"/>
    <w:rsid w:val="00DA00A3"/>
    <w:rsid w:val="00DA014E"/>
    <w:rsid w:val="00DA0161"/>
    <w:rsid w:val="00DA03A7"/>
    <w:rsid w:val="00DA0403"/>
    <w:rsid w:val="00DA0454"/>
    <w:rsid w:val="00DA0602"/>
    <w:rsid w:val="00DA0694"/>
    <w:rsid w:val="00DA06C5"/>
    <w:rsid w:val="00DA07AA"/>
    <w:rsid w:val="00DA07C9"/>
    <w:rsid w:val="00DA07FA"/>
    <w:rsid w:val="00DA08CA"/>
    <w:rsid w:val="00DA0926"/>
    <w:rsid w:val="00DA0C47"/>
    <w:rsid w:val="00DA0E28"/>
    <w:rsid w:val="00DA0E56"/>
    <w:rsid w:val="00DA11FB"/>
    <w:rsid w:val="00DA1215"/>
    <w:rsid w:val="00DA1287"/>
    <w:rsid w:val="00DA16AD"/>
    <w:rsid w:val="00DA178D"/>
    <w:rsid w:val="00DA17A7"/>
    <w:rsid w:val="00DA17C6"/>
    <w:rsid w:val="00DA1811"/>
    <w:rsid w:val="00DA1982"/>
    <w:rsid w:val="00DA19F7"/>
    <w:rsid w:val="00DA1B9B"/>
    <w:rsid w:val="00DA1C80"/>
    <w:rsid w:val="00DA1E20"/>
    <w:rsid w:val="00DA2183"/>
    <w:rsid w:val="00DA22DC"/>
    <w:rsid w:val="00DA23A3"/>
    <w:rsid w:val="00DA24C2"/>
    <w:rsid w:val="00DA2504"/>
    <w:rsid w:val="00DA2536"/>
    <w:rsid w:val="00DA26A9"/>
    <w:rsid w:val="00DA27DF"/>
    <w:rsid w:val="00DA28C3"/>
    <w:rsid w:val="00DA28FD"/>
    <w:rsid w:val="00DA2A7B"/>
    <w:rsid w:val="00DA2B93"/>
    <w:rsid w:val="00DA2EC0"/>
    <w:rsid w:val="00DA2F49"/>
    <w:rsid w:val="00DA2FA5"/>
    <w:rsid w:val="00DA2FC7"/>
    <w:rsid w:val="00DA3155"/>
    <w:rsid w:val="00DA324C"/>
    <w:rsid w:val="00DA33B8"/>
    <w:rsid w:val="00DA356C"/>
    <w:rsid w:val="00DA3586"/>
    <w:rsid w:val="00DA379D"/>
    <w:rsid w:val="00DA38DD"/>
    <w:rsid w:val="00DA39F0"/>
    <w:rsid w:val="00DA3A13"/>
    <w:rsid w:val="00DA3A49"/>
    <w:rsid w:val="00DA3B6C"/>
    <w:rsid w:val="00DA3BB3"/>
    <w:rsid w:val="00DA3BC8"/>
    <w:rsid w:val="00DA3E56"/>
    <w:rsid w:val="00DA3F2C"/>
    <w:rsid w:val="00DA41AA"/>
    <w:rsid w:val="00DA4248"/>
    <w:rsid w:val="00DA44DB"/>
    <w:rsid w:val="00DA45BD"/>
    <w:rsid w:val="00DA4613"/>
    <w:rsid w:val="00DA46F4"/>
    <w:rsid w:val="00DA472B"/>
    <w:rsid w:val="00DA47F1"/>
    <w:rsid w:val="00DA4811"/>
    <w:rsid w:val="00DA4911"/>
    <w:rsid w:val="00DA4B52"/>
    <w:rsid w:val="00DA4B71"/>
    <w:rsid w:val="00DA4C9B"/>
    <w:rsid w:val="00DA4E7C"/>
    <w:rsid w:val="00DA517A"/>
    <w:rsid w:val="00DA52E6"/>
    <w:rsid w:val="00DA5366"/>
    <w:rsid w:val="00DA54A6"/>
    <w:rsid w:val="00DA556D"/>
    <w:rsid w:val="00DA558F"/>
    <w:rsid w:val="00DA5631"/>
    <w:rsid w:val="00DA577D"/>
    <w:rsid w:val="00DA5821"/>
    <w:rsid w:val="00DA58B1"/>
    <w:rsid w:val="00DA591B"/>
    <w:rsid w:val="00DA5945"/>
    <w:rsid w:val="00DA5AE0"/>
    <w:rsid w:val="00DA5AE9"/>
    <w:rsid w:val="00DA5C39"/>
    <w:rsid w:val="00DA5CF2"/>
    <w:rsid w:val="00DA612B"/>
    <w:rsid w:val="00DA62C3"/>
    <w:rsid w:val="00DA62DA"/>
    <w:rsid w:val="00DA6532"/>
    <w:rsid w:val="00DA670E"/>
    <w:rsid w:val="00DA67FA"/>
    <w:rsid w:val="00DA6863"/>
    <w:rsid w:val="00DA6A41"/>
    <w:rsid w:val="00DA6A72"/>
    <w:rsid w:val="00DA6AAD"/>
    <w:rsid w:val="00DA6B37"/>
    <w:rsid w:val="00DA6BB0"/>
    <w:rsid w:val="00DA6C86"/>
    <w:rsid w:val="00DA6CBB"/>
    <w:rsid w:val="00DA6CD1"/>
    <w:rsid w:val="00DA6D30"/>
    <w:rsid w:val="00DA6E21"/>
    <w:rsid w:val="00DA6F0D"/>
    <w:rsid w:val="00DA72E3"/>
    <w:rsid w:val="00DA74A5"/>
    <w:rsid w:val="00DA74D1"/>
    <w:rsid w:val="00DA75F8"/>
    <w:rsid w:val="00DA7740"/>
    <w:rsid w:val="00DA7876"/>
    <w:rsid w:val="00DA78D6"/>
    <w:rsid w:val="00DA792A"/>
    <w:rsid w:val="00DA795F"/>
    <w:rsid w:val="00DA7A49"/>
    <w:rsid w:val="00DA7BF0"/>
    <w:rsid w:val="00DA7D69"/>
    <w:rsid w:val="00DA7D9B"/>
    <w:rsid w:val="00DB00DD"/>
    <w:rsid w:val="00DB01DE"/>
    <w:rsid w:val="00DB0256"/>
    <w:rsid w:val="00DB0549"/>
    <w:rsid w:val="00DB059A"/>
    <w:rsid w:val="00DB073F"/>
    <w:rsid w:val="00DB0773"/>
    <w:rsid w:val="00DB094A"/>
    <w:rsid w:val="00DB0A1D"/>
    <w:rsid w:val="00DB0A3B"/>
    <w:rsid w:val="00DB0C13"/>
    <w:rsid w:val="00DB0C27"/>
    <w:rsid w:val="00DB0CD1"/>
    <w:rsid w:val="00DB0F4F"/>
    <w:rsid w:val="00DB1074"/>
    <w:rsid w:val="00DB1140"/>
    <w:rsid w:val="00DB1170"/>
    <w:rsid w:val="00DB11B2"/>
    <w:rsid w:val="00DB1311"/>
    <w:rsid w:val="00DB14BC"/>
    <w:rsid w:val="00DB15AF"/>
    <w:rsid w:val="00DB183F"/>
    <w:rsid w:val="00DB1B42"/>
    <w:rsid w:val="00DB1BA0"/>
    <w:rsid w:val="00DB1DA3"/>
    <w:rsid w:val="00DB1F06"/>
    <w:rsid w:val="00DB1F11"/>
    <w:rsid w:val="00DB1F3B"/>
    <w:rsid w:val="00DB2095"/>
    <w:rsid w:val="00DB2268"/>
    <w:rsid w:val="00DB24BA"/>
    <w:rsid w:val="00DB2519"/>
    <w:rsid w:val="00DB2565"/>
    <w:rsid w:val="00DB26AE"/>
    <w:rsid w:val="00DB27CA"/>
    <w:rsid w:val="00DB2846"/>
    <w:rsid w:val="00DB2A1F"/>
    <w:rsid w:val="00DB2B21"/>
    <w:rsid w:val="00DB2C82"/>
    <w:rsid w:val="00DB2D27"/>
    <w:rsid w:val="00DB2DB6"/>
    <w:rsid w:val="00DB2FFC"/>
    <w:rsid w:val="00DB3104"/>
    <w:rsid w:val="00DB31A6"/>
    <w:rsid w:val="00DB334A"/>
    <w:rsid w:val="00DB33B9"/>
    <w:rsid w:val="00DB33CA"/>
    <w:rsid w:val="00DB33E5"/>
    <w:rsid w:val="00DB3542"/>
    <w:rsid w:val="00DB35C5"/>
    <w:rsid w:val="00DB3736"/>
    <w:rsid w:val="00DB388E"/>
    <w:rsid w:val="00DB396C"/>
    <w:rsid w:val="00DB3A05"/>
    <w:rsid w:val="00DB3B3B"/>
    <w:rsid w:val="00DB3C82"/>
    <w:rsid w:val="00DB3D59"/>
    <w:rsid w:val="00DB3EC6"/>
    <w:rsid w:val="00DB3F8E"/>
    <w:rsid w:val="00DB3FF3"/>
    <w:rsid w:val="00DB4074"/>
    <w:rsid w:val="00DB43F4"/>
    <w:rsid w:val="00DB4420"/>
    <w:rsid w:val="00DB4615"/>
    <w:rsid w:val="00DB466A"/>
    <w:rsid w:val="00DB474B"/>
    <w:rsid w:val="00DB479C"/>
    <w:rsid w:val="00DB47D1"/>
    <w:rsid w:val="00DB47DB"/>
    <w:rsid w:val="00DB4A28"/>
    <w:rsid w:val="00DB4B42"/>
    <w:rsid w:val="00DB4DC6"/>
    <w:rsid w:val="00DB4E8A"/>
    <w:rsid w:val="00DB4EA7"/>
    <w:rsid w:val="00DB4ED4"/>
    <w:rsid w:val="00DB5019"/>
    <w:rsid w:val="00DB522F"/>
    <w:rsid w:val="00DB5342"/>
    <w:rsid w:val="00DB53A6"/>
    <w:rsid w:val="00DB5578"/>
    <w:rsid w:val="00DB55C5"/>
    <w:rsid w:val="00DB567D"/>
    <w:rsid w:val="00DB56E5"/>
    <w:rsid w:val="00DB56F8"/>
    <w:rsid w:val="00DB57FD"/>
    <w:rsid w:val="00DB5BB5"/>
    <w:rsid w:val="00DB5CB9"/>
    <w:rsid w:val="00DB5F94"/>
    <w:rsid w:val="00DB5FED"/>
    <w:rsid w:val="00DB6167"/>
    <w:rsid w:val="00DB61AB"/>
    <w:rsid w:val="00DB6386"/>
    <w:rsid w:val="00DB6395"/>
    <w:rsid w:val="00DB65B6"/>
    <w:rsid w:val="00DB65F3"/>
    <w:rsid w:val="00DB67E9"/>
    <w:rsid w:val="00DB6913"/>
    <w:rsid w:val="00DB6ABF"/>
    <w:rsid w:val="00DB6B4C"/>
    <w:rsid w:val="00DB6C4C"/>
    <w:rsid w:val="00DB6DE4"/>
    <w:rsid w:val="00DB6E3D"/>
    <w:rsid w:val="00DB6E40"/>
    <w:rsid w:val="00DB6EF6"/>
    <w:rsid w:val="00DB6F6E"/>
    <w:rsid w:val="00DB71B4"/>
    <w:rsid w:val="00DB724F"/>
    <w:rsid w:val="00DB72D3"/>
    <w:rsid w:val="00DB7323"/>
    <w:rsid w:val="00DB7609"/>
    <w:rsid w:val="00DB775B"/>
    <w:rsid w:val="00DB7833"/>
    <w:rsid w:val="00DB79D2"/>
    <w:rsid w:val="00DB7A37"/>
    <w:rsid w:val="00DB7A52"/>
    <w:rsid w:val="00DB7AE3"/>
    <w:rsid w:val="00DB7BCF"/>
    <w:rsid w:val="00DB7BEF"/>
    <w:rsid w:val="00DB7C21"/>
    <w:rsid w:val="00DB7C93"/>
    <w:rsid w:val="00DB7CA3"/>
    <w:rsid w:val="00DB7D77"/>
    <w:rsid w:val="00DB7DFA"/>
    <w:rsid w:val="00DC0030"/>
    <w:rsid w:val="00DC00F2"/>
    <w:rsid w:val="00DC020A"/>
    <w:rsid w:val="00DC020C"/>
    <w:rsid w:val="00DC0270"/>
    <w:rsid w:val="00DC0305"/>
    <w:rsid w:val="00DC0308"/>
    <w:rsid w:val="00DC0348"/>
    <w:rsid w:val="00DC062D"/>
    <w:rsid w:val="00DC06E7"/>
    <w:rsid w:val="00DC07D4"/>
    <w:rsid w:val="00DC089C"/>
    <w:rsid w:val="00DC08C2"/>
    <w:rsid w:val="00DC0970"/>
    <w:rsid w:val="00DC0AF5"/>
    <w:rsid w:val="00DC0B54"/>
    <w:rsid w:val="00DC0C86"/>
    <w:rsid w:val="00DC0CB3"/>
    <w:rsid w:val="00DC0DB5"/>
    <w:rsid w:val="00DC0DDC"/>
    <w:rsid w:val="00DC0F05"/>
    <w:rsid w:val="00DC0F47"/>
    <w:rsid w:val="00DC108B"/>
    <w:rsid w:val="00DC1173"/>
    <w:rsid w:val="00DC11AF"/>
    <w:rsid w:val="00DC11CE"/>
    <w:rsid w:val="00DC11E3"/>
    <w:rsid w:val="00DC121E"/>
    <w:rsid w:val="00DC122F"/>
    <w:rsid w:val="00DC125C"/>
    <w:rsid w:val="00DC1676"/>
    <w:rsid w:val="00DC1755"/>
    <w:rsid w:val="00DC186A"/>
    <w:rsid w:val="00DC18A2"/>
    <w:rsid w:val="00DC1921"/>
    <w:rsid w:val="00DC193B"/>
    <w:rsid w:val="00DC1A97"/>
    <w:rsid w:val="00DC1B7D"/>
    <w:rsid w:val="00DC1C5C"/>
    <w:rsid w:val="00DC1C93"/>
    <w:rsid w:val="00DC1D58"/>
    <w:rsid w:val="00DC1E13"/>
    <w:rsid w:val="00DC2185"/>
    <w:rsid w:val="00DC21B2"/>
    <w:rsid w:val="00DC2227"/>
    <w:rsid w:val="00DC22FF"/>
    <w:rsid w:val="00DC242A"/>
    <w:rsid w:val="00DC2439"/>
    <w:rsid w:val="00DC24D6"/>
    <w:rsid w:val="00DC264D"/>
    <w:rsid w:val="00DC2650"/>
    <w:rsid w:val="00DC272F"/>
    <w:rsid w:val="00DC28CB"/>
    <w:rsid w:val="00DC29C8"/>
    <w:rsid w:val="00DC2A43"/>
    <w:rsid w:val="00DC2B40"/>
    <w:rsid w:val="00DC2C65"/>
    <w:rsid w:val="00DC2D09"/>
    <w:rsid w:val="00DC2DAD"/>
    <w:rsid w:val="00DC2E07"/>
    <w:rsid w:val="00DC2E38"/>
    <w:rsid w:val="00DC312C"/>
    <w:rsid w:val="00DC32C5"/>
    <w:rsid w:val="00DC32C6"/>
    <w:rsid w:val="00DC354E"/>
    <w:rsid w:val="00DC3559"/>
    <w:rsid w:val="00DC36AB"/>
    <w:rsid w:val="00DC3767"/>
    <w:rsid w:val="00DC3867"/>
    <w:rsid w:val="00DC3886"/>
    <w:rsid w:val="00DC38A2"/>
    <w:rsid w:val="00DC39B7"/>
    <w:rsid w:val="00DC3B99"/>
    <w:rsid w:val="00DC3F2A"/>
    <w:rsid w:val="00DC4118"/>
    <w:rsid w:val="00DC4177"/>
    <w:rsid w:val="00DC4414"/>
    <w:rsid w:val="00DC446B"/>
    <w:rsid w:val="00DC448C"/>
    <w:rsid w:val="00DC45E6"/>
    <w:rsid w:val="00DC4634"/>
    <w:rsid w:val="00DC467B"/>
    <w:rsid w:val="00DC46E5"/>
    <w:rsid w:val="00DC4882"/>
    <w:rsid w:val="00DC4960"/>
    <w:rsid w:val="00DC49E5"/>
    <w:rsid w:val="00DC4D75"/>
    <w:rsid w:val="00DC4E6B"/>
    <w:rsid w:val="00DC4FA3"/>
    <w:rsid w:val="00DC51CE"/>
    <w:rsid w:val="00DC52C4"/>
    <w:rsid w:val="00DC5317"/>
    <w:rsid w:val="00DC5415"/>
    <w:rsid w:val="00DC5675"/>
    <w:rsid w:val="00DC5795"/>
    <w:rsid w:val="00DC57AF"/>
    <w:rsid w:val="00DC58B9"/>
    <w:rsid w:val="00DC58D1"/>
    <w:rsid w:val="00DC59E5"/>
    <w:rsid w:val="00DC5AF0"/>
    <w:rsid w:val="00DC5B03"/>
    <w:rsid w:val="00DC5B0B"/>
    <w:rsid w:val="00DC5BC8"/>
    <w:rsid w:val="00DC5C01"/>
    <w:rsid w:val="00DC5C0F"/>
    <w:rsid w:val="00DC5CAD"/>
    <w:rsid w:val="00DC5DC9"/>
    <w:rsid w:val="00DC5F59"/>
    <w:rsid w:val="00DC5FE2"/>
    <w:rsid w:val="00DC6101"/>
    <w:rsid w:val="00DC62E6"/>
    <w:rsid w:val="00DC63BE"/>
    <w:rsid w:val="00DC63D9"/>
    <w:rsid w:val="00DC64A6"/>
    <w:rsid w:val="00DC65FF"/>
    <w:rsid w:val="00DC66E7"/>
    <w:rsid w:val="00DC66ED"/>
    <w:rsid w:val="00DC6A92"/>
    <w:rsid w:val="00DC6B84"/>
    <w:rsid w:val="00DC6BD2"/>
    <w:rsid w:val="00DC6C18"/>
    <w:rsid w:val="00DC6C4F"/>
    <w:rsid w:val="00DC6D32"/>
    <w:rsid w:val="00DC6D3A"/>
    <w:rsid w:val="00DC6D58"/>
    <w:rsid w:val="00DC6F45"/>
    <w:rsid w:val="00DC6FAB"/>
    <w:rsid w:val="00DC6FAE"/>
    <w:rsid w:val="00DC71CD"/>
    <w:rsid w:val="00DC71DD"/>
    <w:rsid w:val="00DC7265"/>
    <w:rsid w:val="00DC72DF"/>
    <w:rsid w:val="00DC7446"/>
    <w:rsid w:val="00DC7591"/>
    <w:rsid w:val="00DC79F4"/>
    <w:rsid w:val="00DC7B35"/>
    <w:rsid w:val="00DC7BB8"/>
    <w:rsid w:val="00DC7DBD"/>
    <w:rsid w:val="00DC7EA6"/>
    <w:rsid w:val="00DC7FB4"/>
    <w:rsid w:val="00DC7FE5"/>
    <w:rsid w:val="00DD02D9"/>
    <w:rsid w:val="00DD0329"/>
    <w:rsid w:val="00DD03AE"/>
    <w:rsid w:val="00DD03F7"/>
    <w:rsid w:val="00DD047F"/>
    <w:rsid w:val="00DD0650"/>
    <w:rsid w:val="00DD07E8"/>
    <w:rsid w:val="00DD0899"/>
    <w:rsid w:val="00DD0966"/>
    <w:rsid w:val="00DD0AA0"/>
    <w:rsid w:val="00DD0B32"/>
    <w:rsid w:val="00DD0B4C"/>
    <w:rsid w:val="00DD0C3C"/>
    <w:rsid w:val="00DD0C60"/>
    <w:rsid w:val="00DD0F58"/>
    <w:rsid w:val="00DD0F86"/>
    <w:rsid w:val="00DD1018"/>
    <w:rsid w:val="00DD1049"/>
    <w:rsid w:val="00DD1177"/>
    <w:rsid w:val="00DD12C2"/>
    <w:rsid w:val="00DD1459"/>
    <w:rsid w:val="00DD1552"/>
    <w:rsid w:val="00DD17D6"/>
    <w:rsid w:val="00DD1951"/>
    <w:rsid w:val="00DD1AF3"/>
    <w:rsid w:val="00DD1AFB"/>
    <w:rsid w:val="00DD1B0C"/>
    <w:rsid w:val="00DD1B25"/>
    <w:rsid w:val="00DD1B83"/>
    <w:rsid w:val="00DD1D00"/>
    <w:rsid w:val="00DD1DB7"/>
    <w:rsid w:val="00DD1E11"/>
    <w:rsid w:val="00DD200E"/>
    <w:rsid w:val="00DD202C"/>
    <w:rsid w:val="00DD21AC"/>
    <w:rsid w:val="00DD21AE"/>
    <w:rsid w:val="00DD22BA"/>
    <w:rsid w:val="00DD2387"/>
    <w:rsid w:val="00DD2459"/>
    <w:rsid w:val="00DD2493"/>
    <w:rsid w:val="00DD24A4"/>
    <w:rsid w:val="00DD24E7"/>
    <w:rsid w:val="00DD26FC"/>
    <w:rsid w:val="00DD2829"/>
    <w:rsid w:val="00DD286A"/>
    <w:rsid w:val="00DD2B20"/>
    <w:rsid w:val="00DD2CB4"/>
    <w:rsid w:val="00DD2CC7"/>
    <w:rsid w:val="00DD2ED4"/>
    <w:rsid w:val="00DD300E"/>
    <w:rsid w:val="00DD314F"/>
    <w:rsid w:val="00DD3268"/>
    <w:rsid w:val="00DD33AD"/>
    <w:rsid w:val="00DD33ED"/>
    <w:rsid w:val="00DD34A9"/>
    <w:rsid w:val="00DD3516"/>
    <w:rsid w:val="00DD363C"/>
    <w:rsid w:val="00DD3671"/>
    <w:rsid w:val="00DD368C"/>
    <w:rsid w:val="00DD36AE"/>
    <w:rsid w:val="00DD36CF"/>
    <w:rsid w:val="00DD371F"/>
    <w:rsid w:val="00DD3768"/>
    <w:rsid w:val="00DD37EB"/>
    <w:rsid w:val="00DD3810"/>
    <w:rsid w:val="00DD3852"/>
    <w:rsid w:val="00DD39C4"/>
    <w:rsid w:val="00DD3A30"/>
    <w:rsid w:val="00DD3CD1"/>
    <w:rsid w:val="00DD3D3F"/>
    <w:rsid w:val="00DD3DEA"/>
    <w:rsid w:val="00DD3E11"/>
    <w:rsid w:val="00DD3EEA"/>
    <w:rsid w:val="00DD3F7A"/>
    <w:rsid w:val="00DD4088"/>
    <w:rsid w:val="00DD426E"/>
    <w:rsid w:val="00DD42C4"/>
    <w:rsid w:val="00DD4309"/>
    <w:rsid w:val="00DD436B"/>
    <w:rsid w:val="00DD43B9"/>
    <w:rsid w:val="00DD43D0"/>
    <w:rsid w:val="00DD43D2"/>
    <w:rsid w:val="00DD4456"/>
    <w:rsid w:val="00DD4566"/>
    <w:rsid w:val="00DD46E9"/>
    <w:rsid w:val="00DD47CC"/>
    <w:rsid w:val="00DD48C1"/>
    <w:rsid w:val="00DD4BB3"/>
    <w:rsid w:val="00DD4C38"/>
    <w:rsid w:val="00DD4D3F"/>
    <w:rsid w:val="00DD4E2E"/>
    <w:rsid w:val="00DD4F72"/>
    <w:rsid w:val="00DD4F99"/>
    <w:rsid w:val="00DD4FCD"/>
    <w:rsid w:val="00DD54A5"/>
    <w:rsid w:val="00DD562E"/>
    <w:rsid w:val="00DD563D"/>
    <w:rsid w:val="00DD5895"/>
    <w:rsid w:val="00DD58CA"/>
    <w:rsid w:val="00DD5A2D"/>
    <w:rsid w:val="00DD5C8D"/>
    <w:rsid w:val="00DD5F1D"/>
    <w:rsid w:val="00DD5F56"/>
    <w:rsid w:val="00DD5F73"/>
    <w:rsid w:val="00DD6000"/>
    <w:rsid w:val="00DD6013"/>
    <w:rsid w:val="00DD60B6"/>
    <w:rsid w:val="00DD6117"/>
    <w:rsid w:val="00DD6215"/>
    <w:rsid w:val="00DD65E0"/>
    <w:rsid w:val="00DD6615"/>
    <w:rsid w:val="00DD6699"/>
    <w:rsid w:val="00DD66FF"/>
    <w:rsid w:val="00DD6759"/>
    <w:rsid w:val="00DD67B5"/>
    <w:rsid w:val="00DD6B14"/>
    <w:rsid w:val="00DD6B1F"/>
    <w:rsid w:val="00DD6BFD"/>
    <w:rsid w:val="00DD6C63"/>
    <w:rsid w:val="00DD6DA7"/>
    <w:rsid w:val="00DD6EC5"/>
    <w:rsid w:val="00DD6F13"/>
    <w:rsid w:val="00DD7160"/>
    <w:rsid w:val="00DD740B"/>
    <w:rsid w:val="00DD7607"/>
    <w:rsid w:val="00DD764F"/>
    <w:rsid w:val="00DD7679"/>
    <w:rsid w:val="00DD76CF"/>
    <w:rsid w:val="00DD77A3"/>
    <w:rsid w:val="00DD788D"/>
    <w:rsid w:val="00DD7930"/>
    <w:rsid w:val="00DD7948"/>
    <w:rsid w:val="00DD7AD1"/>
    <w:rsid w:val="00DD7C20"/>
    <w:rsid w:val="00DD7DF6"/>
    <w:rsid w:val="00DD7E52"/>
    <w:rsid w:val="00DD7F23"/>
    <w:rsid w:val="00DD7FF9"/>
    <w:rsid w:val="00DE0028"/>
    <w:rsid w:val="00DE0169"/>
    <w:rsid w:val="00DE0252"/>
    <w:rsid w:val="00DE04AF"/>
    <w:rsid w:val="00DE051B"/>
    <w:rsid w:val="00DE055D"/>
    <w:rsid w:val="00DE069F"/>
    <w:rsid w:val="00DE087F"/>
    <w:rsid w:val="00DE08A6"/>
    <w:rsid w:val="00DE08BF"/>
    <w:rsid w:val="00DE0959"/>
    <w:rsid w:val="00DE0A6E"/>
    <w:rsid w:val="00DE0AD8"/>
    <w:rsid w:val="00DE0E94"/>
    <w:rsid w:val="00DE11DE"/>
    <w:rsid w:val="00DE12D0"/>
    <w:rsid w:val="00DE12ED"/>
    <w:rsid w:val="00DE135F"/>
    <w:rsid w:val="00DE13A2"/>
    <w:rsid w:val="00DE1454"/>
    <w:rsid w:val="00DE1549"/>
    <w:rsid w:val="00DE1634"/>
    <w:rsid w:val="00DE16D7"/>
    <w:rsid w:val="00DE197C"/>
    <w:rsid w:val="00DE1B65"/>
    <w:rsid w:val="00DE1BC3"/>
    <w:rsid w:val="00DE1C0C"/>
    <w:rsid w:val="00DE1D52"/>
    <w:rsid w:val="00DE2255"/>
    <w:rsid w:val="00DE2306"/>
    <w:rsid w:val="00DE2428"/>
    <w:rsid w:val="00DE27CF"/>
    <w:rsid w:val="00DE2A97"/>
    <w:rsid w:val="00DE2AB3"/>
    <w:rsid w:val="00DE2C98"/>
    <w:rsid w:val="00DE2CEF"/>
    <w:rsid w:val="00DE2CF2"/>
    <w:rsid w:val="00DE2E0C"/>
    <w:rsid w:val="00DE2E89"/>
    <w:rsid w:val="00DE2EC8"/>
    <w:rsid w:val="00DE2EEB"/>
    <w:rsid w:val="00DE2F0E"/>
    <w:rsid w:val="00DE30A5"/>
    <w:rsid w:val="00DE30E1"/>
    <w:rsid w:val="00DE310B"/>
    <w:rsid w:val="00DE3222"/>
    <w:rsid w:val="00DE326E"/>
    <w:rsid w:val="00DE32E5"/>
    <w:rsid w:val="00DE3305"/>
    <w:rsid w:val="00DE339F"/>
    <w:rsid w:val="00DE33BE"/>
    <w:rsid w:val="00DE348C"/>
    <w:rsid w:val="00DE3522"/>
    <w:rsid w:val="00DE3821"/>
    <w:rsid w:val="00DE3855"/>
    <w:rsid w:val="00DE38CF"/>
    <w:rsid w:val="00DE3B7C"/>
    <w:rsid w:val="00DE3CB8"/>
    <w:rsid w:val="00DE3ECD"/>
    <w:rsid w:val="00DE3FF9"/>
    <w:rsid w:val="00DE4107"/>
    <w:rsid w:val="00DE4274"/>
    <w:rsid w:val="00DE4346"/>
    <w:rsid w:val="00DE4502"/>
    <w:rsid w:val="00DE46C4"/>
    <w:rsid w:val="00DE4871"/>
    <w:rsid w:val="00DE48CF"/>
    <w:rsid w:val="00DE4981"/>
    <w:rsid w:val="00DE4A13"/>
    <w:rsid w:val="00DE4AE6"/>
    <w:rsid w:val="00DE4B01"/>
    <w:rsid w:val="00DE4B2A"/>
    <w:rsid w:val="00DE4C7D"/>
    <w:rsid w:val="00DE4E52"/>
    <w:rsid w:val="00DE4E79"/>
    <w:rsid w:val="00DE4F4D"/>
    <w:rsid w:val="00DE4FAD"/>
    <w:rsid w:val="00DE51E7"/>
    <w:rsid w:val="00DE52FE"/>
    <w:rsid w:val="00DE5422"/>
    <w:rsid w:val="00DE543B"/>
    <w:rsid w:val="00DE55C8"/>
    <w:rsid w:val="00DE5642"/>
    <w:rsid w:val="00DE5728"/>
    <w:rsid w:val="00DE572B"/>
    <w:rsid w:val="00DE57B1"/>
    <w:rsid w:val="00DE57B5"/>
    <w:rsid w:val="00DE5946"/>
    <w:rsid w:val="00DE5A2B"/>
    <w:rsid w:val="00DE5B80"/>
    <w:rsid w:val="00DE5B99"/>
    <w:rsid w:val="00DE5BC6"/>
    <w:rsid w:val="00DE5BCB"/>
    <w:rsid w:val="00DE5F49"/>
    <w:rsid w:val="00DE5FC4"/>
    <w:rsid w:val="00DE6203"/>
    <w:rsid w:val="00DE625E"/>
    <w:rsid w:val="00DE63D5"/>
    <w:rsid w:val="00DE646B"/>
    <w:rsid w:val="00DE646F"/>
    <w:rsid w:val="00DE66D1"/>
    <w:rsid w:val="00DE676C"/>
    <w:rsid w:val="00DE687A"/>
    <w:rsid w:val="00DE693C"/>
    <w:rsid w:val="00DE6CC6"/>
    <w:rsid w:val="00DE6D27"/>
    <w:rsid w:val="00DE6F5C"/>
    <w:rsid w:val="00DE7153"/>
    <w:rsid w:val="00DE717B"/>
    <w:rsid w:val="00DE73D2"/>
    <w:rsid w:val="00DE7464"/>
    <w:rsid w:val="00DE74AB"/>
    <w:rsid w:val="00DE74E9"/>
    <w:rsid w:val="00DE7543"/>
    <w:rsid w:val="00DE7586"/>
    <w:rsid w:val="00DE765B"/>
    <w:rsid w:val="00DE77B2"/>
    <w:rsid w:val="00DE7822"/>
    <w:rsid w:val="00DE78D8"/>
    <w:rsid w:val="00DE792B"/>
    <w:rsid w:val="00DE7A6D"/>
    <w:rsid w:val="00DE7AAB"/>
    <w:rsid w:val="00DE7B01"/>
    <w:rsid w:val="00DE7D8F"/>
    <w:rsid w:val="00DE7EC7"/>
    <w:rsid w:val="00DE7F6D"/>
    <w:rsid w:val="00DE7FC5"/>
    <w:rsid w:val="00DF01F5"/>
    <w:rsid w:val="00DF021F"/>
    <w:rsid w:val="00DF0221"/>
    <w:rsid w:val="00DF026F"/>
    <w:rsid w:val="00DF0295"/>
    <w:rsid w:val="00DF03BC"/>
    <w:rsid w:val="00DF05F4"/>
    <w:rsid w:val="00DF06A0"/>
    <w:rsid w:val="00DF0718"/>
    <w:rsid w:val="00DF086E"/>
    <w:rsid w:val="00DF088C"/>
    <w:rsid w:val="00DF0935"/>
    <w:rsid w:val="00DF0B52"/>
    <w:rsid w:val="00DF0BF6"/>
    <w:rsid w:val="00DF0C81"/>
    <w:rsid w:val="00DF0E62"/>
    <w:rsid w:val="00DF0E75"/>
    <w:rsid w:val="00DF0ED5"/>
    <w:rsid w:val="00DF0EE9"/>
    <w:rsid w:val="00DF0F1D"/>
    <w:rsid w:val="00DF1032"/>
    <w:rsid w:val="00DF1262"/>
    <w:rsid w:val="00DF13E1"/>
    <w:rsid w:val="00DF13FC"/>
    <w:rsid w:val="00DF143C"/>
    <w:rsid w:val="00DF146C"/>
    <w:rsid w:val="00DF14B8"/>
    <w:rsid w:val="00DF14F6"/>
    <w:rsid w:val="00DF16EF"/>
    <w:rsid w:val="00DF177D"/>
    <w:rsid w:val="00DF187E"/>
    <w:rsid w:val="00DF18E7"/>
    <w:rsid w:val="00DF19A0"/>
    <w:rsid w:val="00DF1A05"/>
    <w:rsid w:val="00DF1A08"/>
    <w:rsid w:val="00DF1CF1"/>
    <w:rsid w:val="00DF1D12"/>
    <w:rsid w:val="00DF1DBE"/>
    <w:rsid w:val="00DF1DE4"/>
    <w:rsid w:val="00DF209F"/>
    <w:rsid w:val="00DF2234"/>
    <w:rsid w:val="00DF223A"/>
    <w:rsid w:val="00DF234F"/>
    <w:rsid w:val="00DF26E9"/>
    <w:rsid w:val="00DF271D"/>
    <w:rsid w:val="00DF27AA"/>
    <w:rsid w:val="00DF283F"/>
    <w:rsid w:val="00DF2978"/>
    <w:rsid w:val="00DF2BE9"/>
    <w:rsid w:val="00DF2C84"/>
    <w:rsid w:val="00DF2E1F"/>
    <w:rsid w:val="00DF2ED6"/>
    <w:rsid w:val="00DF30BC"/>
    <w:rsid w:val="00DF3149"/>
    <w:rsid w:val="00DF3178"/>
    <w:rsid w:val="00DF3322"/>
    <w:rsid w:val="00DF333C"/>
    <w:rsid w:val="00DF3624"/>
    <w:rsid w:val="00DF36A0"/>
    <w:rsid w:val="00DF3918"/>
    <w:rsid w:val="00DF39CF"/>
    <w:rsid w:val="00DF3B19"/>
    <w:rsid w:val="00DF3B9D"/>
    <w:rsid w:val="00DF3CD1"/>
    <w:rsid w:val="00DF3D3C"/>
    <w:rsid w:val="00DF3DA8"/>
    <w:rsid w:val="00DF3DE5"/>
    <w:rsid w:val="00DF3F89"/>
    <w:rsid w:val="00DF403D"/>
    <w:rsid w:val="00DF40E2"/>
    <w:rsid w:val="00DF40E7"/>
    <w:rsid w:val="00DF417F"/>
    <w:rsid w:val="00DF432F"/>
    <w:rsid w:val="00DF438F"/>
    <w:rsid w:val="00DF4395"/>
    <w:rsid w:val="00DF43B5"/>
    <w:rsid w:val="00DF43D3"/>
    <w:rsid w:val="00DF4454"/>
    <w:rsid w:val="00DF447E"/>
    <w:rsid w:val="00DF4674"/>
    <w:rsid w:val="00DF46FF"/>
    <w:rsid w:val="00DF4715"/>
    <w:rsid w:val="00DF4768"/>
    <w:rsid w:val="00DF4885"/>
    <w:rsid w:val="00DF4AC4"/>
    <w:rsid w:val="00DF4AD3"/>
    <w:rsid w:val="00DF4C4A"/>
    <w:rsid w:val="00DF4E3B"/>
    <w:rsid w:val="00DF4E7D"/>
    <w:rsid w:val="00DF4EA6"/>
    <w:rsid w:val="00DF4ED1"/>
    <w:rsid w:val="00DF4F53"/>
    <w:rsid w:val="00DF5053"/>
    <w:rsid w:val="00DF50AC"/>
    <w:rsid w:val="00DF50E8"/>
    <w:rsid w:val="00DF549E"/>
    <w:rsid w:val="00DF54A7"/>
    <w:rsid w:val="00DF552F"/>
    <w:rsid w:val="00DF5668"/>
    <w:rsid w:val="00DF5778"/>
    <w:rsid w:val="00DF5A06"/>
    <w:rsid w:val="00DF5B20"/>
    <w:rsid w:val="00DF5B3A"/>
    <w:rsid w:val="00DF5B7B"/>
    <w:rsid w:val="00DF5BFB"/>
    <w:rsid w:val="00DF5C9B"/>
    <w:rsid w:val="00DF5CCE"/>
    <w:rsid w:val="00DF5EFE"/>
    <w:rsid w:val="00DF5F10"/>
    <w:rsid w:val="00DF62CD"/>
    <w:rsid w:val="00DF637F"/>
    <w:rsid w:val="00DF64A4"/>
    <w:rsid w:val="00DF64E2"/>
    <w:rsid w:val="00DF652F"/>
    <w:rsid w:val="00DF663D"/>
    <w:rsid w:val="00DF6796"/>
    <w:rsid w:val="00DF67C7"/>
    <w:rsid w:val="00DF67F5"/>
    <w:rsid w:val="00DF68D4"/>
    <w:rsid w:val="00DF69E9"/>
    <w:rsid w:val="00DF723F"/>
    <w:rsid w:val="00DF72A0"/>
    <w:rsid w:val="00DF72D8"/>
    <w:rsid w:val="00DF733E"/>
    <w:rsid w:val="00DF751B"/>
    <w:rsid w:val="00DF7526"/>
    <w:rsid w:val="00DF764C"/>
    <w:rsid w:val="00DF766C"/>
    <w:rsid w:val="00DF770C"/>
    <w:rsid w:val="00DF77EA"/>
    <w:rsid w:val="00DF7820"/>
    <w:rsid w:val="00DF78F1"/>
    <w:rsid w:val="00DF7A2A"/>
    <w:rsid w:val="00DF7A67"/>
    <w:rsid w:val="00DF7B8D"/>
    <w:rsid w:val="00DF7C39"/>
    <w:rsid w:val="00DF7CCF"/>
    <w:rsid w:val="00DF7D8C"/>
    <w:rsid w:val="00DF7EE4"/>
    <w:rsid w:val="00DF7F2F"/>
    <w:rsid w:val="00E00151"/>
    <w:rsid w:val="00E001A5"/>
    <w:rsid w:val="00E00264"/>
    <w:rsid w:val="00E00291"/>
    <w:rsid w:val="00E003FA"/>
    <w:rsid w:val="00E00442"/>
    <w:rsid w:val="00E00484"/>
    <w:rsid w:val="00E0062C"/>
    <w:rsid w:val="00E006F7"/>
    <w:rsid w:val="00E0086F"/>
    <w:rsid w:val="00E009F5"/>
    <w:rsid w:val="00E00A0B"/>
    <w:rsid w:val="00E00A27"/>
    <w:rsid w:val="00E00AC2"/>
    <w:rsid w:val="00E00C3D"/>
    <w:rsid w:val="00E00D25"/>
    <w:rsid w:val="00E00D51"/>
    <w:rsid w:val="00E00F6C"/>
    <w:rsid w:val="00E01044"/>
    <w:rsid w:val="00E01055"/>
    <w:rsid w:val="00E01291"/>
    <w:rsid w:val="00E01433"/>
    <w:rsid w:val="00E0143C"/>
    <w:rsid w:val="00E01547"/>
    <w:rsid w:val="00E016CC"/>
    <w:rsid w:val="00E0180A"/>
    <w:rsid w:val="00E018DD"/>
    <w:rsid w:val="00E01AE5"/>
    <w:rsid w:val="00E01BB9"/>
    <w:rsid w:val="00E01BEB"/>
    <w:rsid w:val="00E01F7C"/>
    <w:rsid w:val="00E02007"/>
    <w:rsid w:val="00E02039"/>
    <w:rsid w:val="00E02106"/>
    <w:rsid w:val="00E0223B"/>
    <w:rsid w:val="00E02258"/>
    <w:rsid w:val="00E02369"/>
    <w:rsid w:val="00E023BB"/>
    <w:rsid w:val="00E02551"/>
    <w:rsid w:val="00E02620"/>
    <w:rsid w:val="00E02685"/>
    <w:rsid w:val="00E02809"/>
    <w:rsid w:val="00E02812"/>
    <w:rsid w:val="00E028B9"/>
    <w:rsid w:val="00E029F7"/>
    <w:rsid w:val="00E02AA6"/>
    <w:rsid w:val="00E02B68"/>
    <w:rsid w:val="00E02B87"/>
    <w:rsid w:val="00E02D7F"/>
    <w:rsid w:val="00E02DD5"/>
    <w:rsid w:val="00E02ED0"/>
    <w:rsid w:val="00E02FA0"/>
    <w:rsid w:val="00E02FA2"/>
    <w:rsid w:val="00E03007"/>
    <w:rsid w:val="00E03096"/>
    <w:rsid w:val="00E0314C"/>
    <w:rsid w:val="00E031EA"/>
    <w:rsid w:val="00E03461"/>
    <w:rsid w:val="00E0348D"/>
    <w:rsid w:val="00E034B8"/>
    <w:rsid w:val="00E034D0"/>
    <w:rsid w:val="00E036D3"/>
    <w:rsid w:val="00E03946"/>
    <w:rsid w:val="00E03D49"/>
    <w:rsid w:val="00E03DF1"/>
    <w:rsid w:val="00E03E12"/>
    <w:rsid w:val="00E03EE6"/>
    <w:rsid w:val="00E03FBA"/>
    <w:rsid w:val="00E040E4"/>
    <w:rsid w:val="00E040FA"/>
    <w:rsid w:val="00E04173"/>
    <w:rsid w:val="00E042D7"/>
    <w:rsid w:val="00E0430E"/>
    <w:rsid w:val="00E043A7"/>
    <w:rsid w:val="00E043F7"/>
    <w:rsid w:val="00E04501"/>
    <w:rsid w:val="00E0463B"/>
    <w:rsid w:val="00E04643"/>
    <w:rsid w:val="00E046D2"/>
    <w:rsid w:val="00E046FA"/>
    <w:rsid w:val="00E0489B"/>
    <w:rsid w:val="00E04ABC"/>
    <w:rsid w:val="00E04B58"/>
    <w:rsid w:val="00E04C5D"/>
    <w:rsid w:val="00E04D59"/>
    <w:rsid w:val="00E04E62"/>
    <w:rsid w:val="00E04E82"/>
    <w:rsid w:val="00E05112"/>
    <w:rsid w:val="00E05146"/>
    <w:rsid w:val="00E051D0"/>
    <w:rsid w:val="00E05403"/>
    <w:rsid w:val="00E055E7"/>
    <w:rsid w:val="00E0597A"/>
    <w:rsid w:val="00E05AB5"/>
    <w:rsid w:val="00E05B39"/>
    <w:rsid w:val="00E05C29"/>
    <w:rsid w:val="00E05CB7"/>
    <w:rsid w:val="00E05EC3"/>
    <w:rsid w:val="00E0608A"/>
    <w:rsid w:val="00E060ED"/>
    <w:rsid w:val="00E0612C"/>
    <w:rsid w:val="00E06236"/>
    <w:rsid w:val="00E063B8"/>
    <w:rsid w:val="00E0664A"/>
    <w:rsid w:val="00E068E8"/>
    <w:rsid w:val="00E06A78"/>
    <w:rsid w:val="00E06B18"/>
    <w:rsid w:val="00E06D14"/>
    <w:rsid w:val="00E06F6B"/>
    <w:rsid w:val="00E07254"/>
    <w:rsid w:val="00E072B0"/>
    <w:rsid w:val="00E0733E"/>
    <w:rsid w:val="00E0738A"/>
    <w:rsid w:val="00E073F8"/>
    <w:rsid w:val="00E07848"/>
    <w:rsid w:val="00E07A08"/>
    <w:rsid w:val="00E07BAE"/>
    <w:rsid w:val="00E07BD3"/>
    <w:rsid w:val="00E07C78"/>
    <w:rsid w:val="00E07D26"/>
    <w:rsid w:val="00E07D78"/>
    <w:rsid w:val="00E07E90"/>
    <w:rsid w:val="00E07F1D"/>
    <w:rsid w:val="00E07F4E"/>
    <w:rsid w:val="00E10053"/>
    <w:rsid w:val="00E100B5"/>
    <w:rsid w:val="00E1011B"/>
    <w:rsid w:val="00E10272"/>
    <w:rsid w:val="00E1030B"/>
    <w:rsid w:val="00E103A0"/>
    <w:rsid w:val="00E1058D"/>
    <w:rsid w:val="00E1059C"/>
    <w:rsid w:val="00E107D2"/>
    <w:rsid w:val="00E10A79"/>
    <w:rsid w:val="00E10B84"/>
    <w:rsid w:val="00E10C1D"/>
    <w:rsid w:val="00E10C27"/>
    <w:rsid w:val="00E110E7"/>
    <w:rsid w:val="00E11127"/>
    <w:rsid w:val="00E11153"/>
    <w:rsid w:val="00E112E8"/>
    <w:rsid w:val="00E112F9"/>
    <w:rsid w:val="00E1144F"/>
    <w:rsid w:val="00E115D2"/>
    <w:rsid w:val="00E115D8"/>
    <w:rsid w:val="00E1179D"/>
    <w:rsid w:val="00E11805"/>
    <w:rsid w:val="00E1180F"/>
    <w:rsid w:val="00E11A31"/>
    <w:rsid w:val="00E11B75"/>
    <w:rsid w:val="00E11C24"/>
    <w:rsid w:val="00E11E21"/>
    <w:rsid w:val="00E11E5D"/>
    <w:rsid w:val="00E11E9A"/>
    <w:rsid w:val="00E11FC6"/>
    <w:rsid w:val="00E1225B"/>
    <w:rsid w:val="00E1236C"/>
    <w:rsid w:val="00E123E1"/>
    <w:rsid w:val="00E12458"/>
    <w:rsid w:val="00E12565"/>
    <w:rsid w:val="00E125DF"/>
    <w:rsid w:val="00E125E3"/>
    <w:rsid w:val="00E12637"/>
    <w:rsid w:val="00E12845"/>
    <w:rsid w:val="00E12852"/>
    <w:rsid w:val="00E1286B"/>
    <w:rsid w:val="00E129C1"/>
    <w:rsid w:val="00E129E4"/>
    <w:rsid w:val="00E12E37"/>
    <w:rsid w:val="00E12F17"/>
    <w:rsid w:val="00E1321A"/>
    <w:rsid w:val="00E13293"/>
    <w:rsid w:val="00E1338B"/>
    <w:rsid w:val="00E1367A"/>
    <w:rsid w:val="00E13707"/>
    <w:rsid w:val="00E1374C"/>
    <w:rsid w:val="00E137F2"/>
    <w:rsid w:val="00E1393D"/>
    <w:rsid w:val="00E139B4"/>
    <w:rsid w:val="00E13A60"/>
    <w:rsid w:val="00E13C49"/>
    <w:rsid w:val="00E13DEB"/>
    <w:rsid w:val="00E13E12"/>
    <w:rsid w:val="00E13F34"/>
    <w:rsid w:val="00E13F3A"/>
    <w:rsid w:val="00E13F60"/>
    <w:rsid w:val="00E1403D"/>
    <w:rsid w:val="00E14149"/>
    <w:rsid w:val="00E14724"/>
    <w:rsid w:val="00E14BE5"/>
    <w:rsid w:val="00E14C82"/>
    <w:rsid w:val="00E14E0A"/>
    <w:rsid w:val="00E15040"/>
    <w:rsid w:val="00E15204"/>
    <w:rsid w:val="00E1529F"/>
    <w:rsid w:val="00E154C2"/>
    <w:rsid w:val="00E154DA"/>
    <w:rsid w:val="00E1556F"/>
    <w:rsid w:val="00E15664"/>
    <w:rsid w:val="00E158CD"/>
    <w:rsid w:val="00E15AAE"/>
    <w:rsid w:val="00E15B62"/>
    <w:rsid w:val="00E15CFB"/>
    <w:rsid w:val="00E15D1B"/>
    <w:rsid w:val="00E15F55"/>
    <w:rsid w:val="00E16045"/>
    <w:rsid w:val="00E160EF"/>
    <w:rsid w:val="00E16138"/>
    <w:rsid w:val="00E163C3"/>
    <w:rsid w:val="00E164E3"/>
    <w:rsid w:val="00E166A5"/>
    <w:rsid w:val="00E16718"/>
    <w:rsid w:val="00E16819"/>
    <w:rsid w:val="00E16AD4"/>
    <w:rsid w:val="00E16BEC"/>
    <w:rsid w:val="00E16C93"/>
    <w:rsid w:val="00E16DB6"/>
    <w:rsid w:val="00E16ED2"/>
    <w:rsid w:val="00E16ED3"/>
    <w:rsid w:val="00E16F0A"/>
    <w:rsid w:val="00E16FB2"/>
    <w:rsid w:val="00E1704E"/>
    <w:rsid w:val="00E170A7"/>
    <w:rsid w:val="00E170D3"/>
    <w:rsid w:val="00E17259"/>
    <w:rsid w:val="00E1754C"/>
    <w:rsid w:val="00E1756D"/>
    <w:rsid w:val="00E17573"/>
    <w:rsid w:val="00E175C2"/>
    <w:rsid w:val="00E1787B"/>
    <w:rsid w:val="00E179B6"/>
    <w:rsid w:val="00E17A51"/>
    <w:rsid w:val="00E17A6D"/>
    <w:rsid w:val="00E17AA3"/>
    <w:rsid w:val="00E17BBB"/>
    <w:rsid w:val="00E17D88"/>
    <w:rsid w:val="00E17EF7"/>
    <w:rsid w:val="00E20369"/>
    <w:rsid w:val="00E203E6"/>
    <w:rsid w:val="00E2061F"/>
    <w:rsid w:val="00E20728"/>
    <w:rsid w:val="00E20742"/>
    <w:rsid w:val="00E207D8"/>
    <w:rsid w:val="00E208F0"/>
    <w:rsid w:val="00E20908"/>
    <w:rsid w:val="00E209FB"/>
    <w:rsid w:val="00E20BCD"/>
    <w:rsid w:val="00E20CD1"/>
    <w:rsid w:val="00E2133F"/>
    <w:rsid w:val="00E213A2"/>
    <w:rsid w:val="00E2147B"/>
    <w:rsid w:val="00E216ED"/>
    <w:rsid w:val="00E218B3"/>
    <w:rsid w:val="00E218C8"/>
    <w:rsid w:val="00E21C03"/>
    <w:rsid w:val="00E21CA5"/>
    <w:rsid w:val="00E21DCB"/>
    <w:rsid w:val="00E21E38"/>
    <w:rsid w:val="00E21E94"/>
    <w:rsid w:val="00E21EF6"/>
    <w:rsid w:val="00E21F75"/>
    <w:rsid w:val="00E21F7B"/>
    <w:rsid w:val="00E221DA"/>
    <w:rsid w:val="00E22293"/>
    <w:rsid w:val="00E22343"/>
    <w:rsid w:val="00E22485"/>
    <w:rsid w:val="00E224E5"/>
    <w:rsid w:val="00E22543"/>
    <w:rsid w:val="00E22702"/>
    <w:rsid w:val="00E22712"/>
    <w:rsid w:val="00E22776"/>
    <w:rsid w:val="00E22957"/>
    <w:rsid w:val="00E22979"/>
    <w:rsid w:val="00E22984"/>
    <w:rsid w:val="00E229F9"/>
    <w:rsid w:val="00E22B46"/>
    <w:rsid w:val="00E22BB5"/>
    <w:rsid w:val="00E22C8B"/>
    <w:rsid w:val="00E22E5E"/>
    <w:rsid w:val="00E22ED4"/>
    <w:rsid w:val="00E232C6"/>
    <w:rsid w:val="00E232C7"/>
    <w:rsid w:val="00E232DD"/>
    <w:rsid w:val="00E23450"/>
    <w:rsid w:val="00E23570"/>
    <w:rsid w:val="00E23680"/>
    <w:rsid w:val="00E2379D"/>
    <w:rsid w:val="00E23962"/>
    <w:rsid w:val="00E239A1"/>
    <w:rsid w:val="00E23B81"/>
    <w:rsid w:val="00E23B84"/>
    <w:rsid w:val="00E23E7C"/>
    <w:rsid w:val="00E2403A"/>
    <w:rsid w:val="00E24368"/>
    <w:rsid w:val="00E244FE"/>
    <w:rsid w:val="00E245D8"/>
    <w:rsid w:val="00E24622"/>
    <w:rsid w:val="00E248B3"/>
    <w:rsid w:val="00E24935"/>
    <w:rsid w:val="00E2497A"/>
    <w:rsid w:val="00E24B41"/>
    <w:rsid w:val="00E24BAE"/>
    <w:rsid w:val="00E24BEB"/>
    <w:rsid w:val="00E24C0C"/>
    <w:rsid w:val="00E24F3C"/>
    <w:rsid w:val="00E25171"/>
    <w:rsid w:val="00E252F5"/>
    <w:rsid w:val="00E25500"/>
    <w:rsid w:val="00E2552E"/>
    <w:rsid w:val="00E25547"/>
    <w:rsid w:val="00E255D7"/>
    <w:rsid w:val="00E257D7"/>
    <w:rsid w:val="00E2582F"/>
    <w:rsid w:val="00E258DD"/>
    <w:rsid w:val="00E25979"/>
    <w:rsid w:val="00E25992"/>
    <w:rsid w:val="00E25A82"/>
    <w:rsid w:val="00E25A99"/>
    <w:rsid w:val="00E25AC6"/>
    <w:rsid w:val="00E25BC6"/>
    <w:rsid w:val="00E25C69"/>
    <w:rsid w:val="00E25CC0"/>
    <w:rsid w:val="00E25DBE"/>
    <w:rsid w:val="00E2614F"/>
    <w:rsid w:val="00E26253"/>
    <w:rsid w:val="00E26355"/>
    <w:rsid w:val="00E2639B"/>
    <w:rsid w:val="00E2653C"/>
    <w:rsid w:val="00E26655"/>
    <w:rsid w:val="00E266C7"/>
    <w:rsid w:val="00E267C3"/>
    <w:rsid w:val="00E267DA"/>
    <w:rsid w:val="00E268B0"/>
    <w:rsid w:val="00E26910"/>
    <w:rsid w:val="00E26927"/>
    <w:rsid w:val="00E2692A"/>
    <w:rsid w:val="00E26934"/>
    <w:rsid w:val="00E26A6D"/>
    <w:rsid w:val="00E26B26"/>
    <w:rsid w:val="00E26B5F"/>
    <w:rsid w:val="00E26DC6"/>
    <w:rsid w:val="00E26DD2"/>
    <w:rsid w:val="00E26DED"/>
    <w:rsid w:val="00E2704C"/>
    <w:rsid w:val="00E27192"/>
    <w:rsid w:val="00E271EF"/>
    <w:rsid w:val="00E2722A"/>
    <w:rsid w:val="00E2724F"/>
    <w:rsid w:val="00E272A2"/>
    <w:rsid w:val="00E27530"/>
    <w:rsid w:val="00E27702"/>
    <w:rsid w:val="00E27753"/>
    <w:rsid w:val="00E27793"/>
    <w:rsid w:val="00E277D7"/>
    <w:rsid w:val="00E27867"/>
    <w:rsid w:val="00E2789D"/>
    <w:rsid w:val="00E278C6"/>
    <w:rsid w:val="00E27ACF"/>
    <w:rsid w:val="00E27AEE"/>
    <w:rsid w:val="00E27B4D"/>
    <w:rsid w:val="00E27EBB"/>
    <w:rsid w:val="00E27F21"/>
    <w:rsid w:val="00E300E1"/>
    <w:rsid w:val="00E301D9"/>
    <w:rsid w:val="00E301DD"/>
    <w:rsid w:val="00E301E4"/>
    <w:rsid w:val="00E301FE"/>
    <w:rsid w:val="00E304A4"/>
    <w:rsid w:val="00E304B8"/>
    <w:rsid w:val="00E3050F"/>
    <w:rsid w:val="00E3066C"/>
    <w:rsid w:val="00E3073B"/>
    <w:rsid w:val="00E307DF"/>
    <w:rsid w:val="00E3088B"/>
    <w:rsid w:val="00E308F3"/>
    <w:rsid w:val="00E30956"/>
    <w:rsid w:val="00E30A9F"/>
    <w:rsid w:val="00E30AA4"/>
    <w:rsid w:val="00E30CBE"/>
    <w:rsid w:val="00E30D4A"/>
    <w:rsid w:val="00E30DB8"/>
    <w:rsid w:val="00E30EE5"/>
    <w:rsid w:val="00E30FFE"/>
    <w:rsid w:val="00E31065"/>
    <w:rsid w:val="00E310B0"/>
    <w:rsid w:val="00E3113F"/>
    <w:rsid w:val="00E3119A"/>
    <w:rsid w:val="00E3119B"/>
    <w:rsid w:val="00E31372"/>
    <w:rsid w:val="00E31386"/>
    <w:rsid w:val="00E313B4"/>
    <w:rsid w:val="00E31769"/>
    <w:rsid w:val="00E31826"/>
    <w:rsid w:val="00E3198A"/>
    <w:rsid w:val="00E319DA"/>
    <w:rsid w:val="00E31AD7"/>
    <w:rsid w:val="00E31B24"/>
    <w:rsid w:val="00E31BF7"/>
    <w:rsid w:val="00E31C2B"/>
    <w:rsid w:val="00E31D9E"/>
    <w:rsid w:val="00E320BB"/>
    <w:rsid w:val="00E3224E"/>
    <w:rsid w:val="00E32335"/>
    <w:rsid w:val="00E32555"/>
    <w:rsid w:val="00E32883"/>
    <w:rsid w:val="00E32901"/>
    <w:rsid w:val="00E329BA"/>
    <w:rsid w:val="00E32BB7"/>
    <w:rsid w:val="00E32C2A"/>
    <w:rsid w:val="00E32CDF"/>
    <w:rsid w:val="00E32CE7"/>
    <w:rsid w:val="00E32E12"/>
    <w:rsid w:val="00E32EA5"/>
    <w:rsid w:val="00E32F67"/>
    <w:rsid w:val="00E32F8B"/>
    <w:rsid w:val="00E33004"/>
    <w:rsid w:val="00E3302C"/>
    <w:rsid w:val="00E330A5"/>
    <w:rsid w:val="00E3332D"/>
    <w:rsid w:val="00E333C3"/>
    <w:rsid w:val="00E335CE"/>
    <w:rsid w:val="00E335EF"/>
    <w:rsid w:val="00E3368E"/>
    <w:rsid w:val="00E336DF"/>
    <w:rsid w:val="00E33A22"/>
    <w:rsid w:val="00E33A3C"/>
    <w:rsid w:val="00E33B63"/>
    <w:rsid w:val="00E33C75"/>
    <w:rsid w:val="00E33D1F"/>
    <w:rsid w:val="00E33D6B"/>
    <w:rsid w:val="00E33DDB"/>
    <w:rsid w:val="00E33F37"/>
    <w:rsid w:val="00E33F9B"/>
    <w:rsid w:val="00E3406E"/>
    <w:rsid w:val="00E341C8"/>
    <w:rsid w:val="00E34297"/>
    <w:rsid w:val="00E3447E"/>
    <w:rsid w:val="00E34506"/>
    <w:rsid w:val="00E3460D"/>
    <w:rsid w:val="00E34610"/>
    <w:rsid w:val="00E34701"/>
    <w:rsid w:val="00E347B6"/>
    <w:rsid w:val="00E3499F"/>
    <w:rsid w:val="00E349A9"/>
    <w:rsid w:val="00E34B9D"/>
    <w:rsid w:val="00E34CE2"/>
    <w:rsid w:val="00E350B0"/>
    <w:rsid w:val="00E350C8"/>
    <w:rsid w:val="00E352A0"/>
    <w:rsid w:val="00E352ED"/>
    <w:rsid w:val="00E35727"/>
    <w:rsid w:val="00E3575C"/>
    <w:rsid w:val="00E35820"/>
    <w:rsid w:val="00E3585F"/>
    <w:rsid w:val="00E35A67"/>
    <w:rsid w:val="00E35BAA"/>
    <w:rsid w:val="00E35BAD"/>
    <w:rsid w:val="00E35C02"/>
    <w:rsid w:val="00E35C33"/>
    <w:rsid w:val="00E35C67"/>
    <w:rsid w:val="00E35E1D"/>
    <w:rsid w:val="00E36058"/>
    <w:rsid w:val="00E360FB"/>
    <w:rsid w:val="00E36459"/>
    <w:rsid w:val="00E36514"/>
    <w:rsid w:val="00E36588"/>
    <w:rsid w:val="00E36641"/>
    <w:rsid w:val="00E3664B"/>
    <w:rsid w:val="00E3666A"/>
    <w:rsid w:val="00E3683B"/>
    <w:rsid w:val="00E36AE4"/>
    <w:rsid w:val="00E36BCD"/>
    <w:rsid w:val="00E36EE3"/>
    <w:rsid w:val="00E3703E"/>
    <w:rsid w:val="00E370B1"/>
    <w:rsid w:val="00E371D7"/>
    <w:rsid w:val="00E371E2"/>
    <w:rsid w:val="00E37267"/>
    <w:rsid w:val="00E3760B"/>
    <w:rsid w:val="00E37693"/>
    <w:rsid w:val="00E377E7"/>
    <w:rsid w:val="00E3780B"/>
    <w:rsid w:val="00E3784E"/>
    <w:rsid w:val="00E3795C"/>
    <w:rsid w:val="00E37A02"/>
    <w:rsid w:val="00E37C52"/>
    <w:rsid w:val="00E37CFC"/>
    <w:rsid w:val="00E37DA0"/>
    <w:rsid w:val="00E37E8E"/>
    <w:rsid w:val="00E37F4D"/>
    <w:rsid w:val="00E40001"/>
    <w:rsid w:val="00E40051"/>
    <w:rsid w:val="00E40060"/>
    <w:rsid w:val="00E40143"/>
    <w:rsid w:val="00E40179"/>
    <w:rsid w:val="00E4021C"/>
    <w:rsid w:val="00E40270"/>
    <w:rsid w:val="00E402A1"/>
    <w:rsid w:val="00E403C6"/>
    <w:rsid w:val="00E40606"/>
    <w:rsid w:val="00E40651"/>
    <w:rsid w:val="00E4073A"/>
    <w:rsid w:val="00E408FF"/>
    <w:rsid w:val="00E40E46"/>
    <w:rsid w:val="00E40ECF"/>
    <w:rsid w:val="00E40F4D"/>
    <w:rsid w:val="00E40F5D"/>
    <w:rsid w:val="00E40F88"/>
    <w:rsid w:val="00E41059"/>
    <w:rsid w:val="00E41074"/>
    <w:rsid w:val="00E4138D"/>
    <w:rsid w:val="00E41477"/>
    <w:rsid w:val="00E41548"/>
    <w:rsid w:val="00E4168C"/>
    <w:rsid w:val="00E4175C"/>
    <w:rsid w:val="00E417E9"/>
    <w:rsid w:val="00E41860"/>
    <w:rsid w:val="00E41A12"/>
    <w:rsid w:val="00E41A30"/>
    <w:rsid w:val="00E41BB8"/>
    <w:rsid w:val="00E41C56"/>
    <w:rsid w:val="00E41C8A"/>
    <w:rsid w:val="00E41D09"/>
    <w:rsid w:val="00E41E29"/>
    <w:rsid w:val="00E41E6D"/>
    <w:rsid w:val="00E4224B"/>
    <w:rsid w:val="00E42261"/>
    <w:rsid w:val="00E424F2"/>
    <w:rsid w:val="00E42537"/>
    <w:rsid w:val="00E42631"/>
    <w:rsid w:val="00E426A3"/>
    <w:rsid w:val="00E426A9"/>
    <w:rsid w:val="00E4272F"/>
    <w:rsid w:val="00E42BBC"/>
    <w:rsid w:val="00E42C28"/>
    <w:rsid w:val="00E42C9D"/>
    <w:rsid w:val="00E42DC4"/>
    <w:rsid w:val="00E42EB2"/>
    <w:rsid w:val="00E42EFA"/>
    <w:rsid w:val="00E4307E"/>
    <w:rsid w:val="00E43108"/>
    <w:rsid w:val="00E43298"/>
    <w:rsid w:val="00E43315"/>
    <w:rsid w:val="00E4342D"/>
    <w:rsid w:val="00E43504"/>
    <w:rsid w:val="00E4356F"/>
    <w:rsid w:val="00E43687"/>
    <w:rsid w:val="00E43863"/>
    <w:rsid w:val="00E43CC9"/>
    <w:rsid w:val="00E43D4E"/>
    <w:rsid w:val="00E43ED2"/>
    <w:rsid w:val="00E43F55"/>
    <w:rsid w:val="00E43F61"/>
    <w:rsid w:val="00E43FBB"/>
    <w:rsid w:val="00E440DF"/>
    <w:rsid w:val="00E440FA"/>
    <w:rsid w:val="00E44155"/>
    <w:rsid w:val="00E44265"/>
    <w:rsid w:val="00E4458E"/>
    <w:rsid w:val="00E446A4"/>
    <w:rsid w:val="00E446AE"/>
    <w:rsid w:val="00E446FC"/>
    <w:rsid w:val="00E447A7"/>
    <w:rsid w:val="00E448C8"/>
    <w:rsid w:val="00E4494E"/>
    <w:rsid w:val="00E44974"/>
    <w:rsid w:val="00E44C6D"/>
    <w:rsid w:val="00E44C8B"/>
    <w:rsid w:val="00E44DF3"/>
    <w:rsid w:val="00E450EC"/>
    <w:rsid w:val="00E45335"/>
    <w:rsid w:val="00E45373"/>
    <w:rsid w:val="00E45404"/>
    <w:rsid w:val="00E4543B"/>
    <w:rsid w:val="00E45722"/>
    <w:rsid w:val="00E457D1"/>
    <w:rsid w:val="00E4583C"/>
    <w:rsid w:val="00E45879"/>
    <w:rsid w:val="00E458E9"/>
    <w:rsid w:val="00E459F3"/>
    <w:rsid w:val="00E45A20"/>
    <w:rsid w:val="00E45A9C"/>
    <w:rsid w:val="00E45B52"/>
    <w:rsid w:val="00E45BA2"/>
    <w:rsid w:val="00E45C94"/>
    <w:rsid w:val="00E45F42"/>
    <w:rsid w:val="00E45FE8"/>
    <w:rsid w:val="00E46032"/>
    <w:rsid w:val="00E4609F"/>
    <w:rsid w:val="00E4617E"/>
    <w:rsid w:val="00E461EB"/>
    <w:rsid w:val="00E4620D"/>
    <w:rsid w:val="00E46292"/>
    <w:rsid w:val="00E462F0"/>
    <w:rsid w:val="00E46438"/>
    <w:rsid w:val="00E464AB"/>
    <w:rsid w:val="00E464ED"/>
    <w:rsid w:val="00E46565"/>
    <w:rsid w:val="00E466AF"/>
    <w:rsid w:val="00E46741"/>
    <w:rsid w:val="00E4688A"/>
    <w:rsid w:val="00E46AF3"/>
    <w:rsid w:val="00E46BB8"/>
    <w:rsid w:val="00E46C04"/>
    <w:rsid w:val="00E46D1D"/>
    <w:rsid w:val="00E46D56"/>
    <w:rsid w:val="00E46EA6"/>
    <w:rsid w:val="00E46EF4"/>
    <w:rsid w:val="00E46F32"/>
    <w:rsid w:val="00E46FB9"/>
    <w:rsid w:val="00E47049"/>
    <w:rsid w:val="00E47400"/>
    <w:rsid w:val="00E47458"/>
    <w:rsid w:val="00E47484"/>
    <w:rsid w:val="00E475A4"/>
    <w:rsid w:val="00E47649"/>
    <w:rsid w:val="00E4769C"/>
    <w:rsid w:val="00E476D5"/>
    <w:rsid w:val="00E477B9"/>
    <w:rsid w:val="00E47B40"/>
    <w:rsid w:val="00E47C85"/>
    <w:rsid w:val="00E47EC7"/>
    <w:rsid w:val="00E47F49"/>
    <w:rsid w:val="00E5002A"/>
    <w:rsid w:val="00E50071"/>
    <w:rsid w:val="00E5013A"/>
    <w:rsid w:val="00E50294"/>
    <w:rsid w:val="00E503CF"/>
    <w:rsid w:val="00E5043D"/>
    <w:rsid w:val="00E5057A"/>
    <w:rsid w:val="00E5076F"/>
    <w:rsid w:val="00E5078F"/>
    <w:rsid w:val="00E50989"/>
    <w:rsid w:val="00E5098B"/>
    <w:rsid w:val="00E509AD"/>
    <w:rsid w:val="00E50E26"/>
    <w:rsid w:val="00E50F14"/>
    <w:rsid w:val="00E50FC5"/>
    <w:rsid w:val="00E51148"/>
    <w:rsid w:val="00E51171"/>
    <w:rsid w:val="00E513A0"/>
    <w:rsid w:val="00E51581"/>
    <w:rsid w:val="00E515B8"/>
    <w:rsid w:val="00E5161A"/>
    <w:rsid w:val="00E51A3A"/>
    <w:rsid w:val="00E51B02"/>
    <w:rsid w:val="00E51F16"/>
    <w:rsid w:val="00E51F17"/>
    <w:rsid w:val="00E51F7C"/>
    <w:rsid w:val="00E5200E"/>
    <w:rsid w:val="00E520E5"/>
    <w:rsid w:val="00E5248F"/>
    <w:rsid w:val="00E52652"/>
    <w:rsid w:val="00E5279B"/>
    <w:rsid w:val="00E528CA"/>
    <w:rsid w:val="00E52A5F"/>
    <w:rsid w:val="00E52BAE"/>
    <w:rsid w:val="00E52C21"/>
    <w:rsid w:val="00E52E9C"/>
    <w:rsid w:val="00E530DF"/>
    <w:rsid w:val="00E5330E"/>
    <w:rsid w:val="00E53337"/>
    <w:rsid w:val="00E5349B"/>
    <w:rsid w:val="00E534DE"/>
    <w:rsid w:val="00E535FB"/>
    <w:rsid w:val="00E53620"/>
    <w:rsid w:val="00E5374C"/>
    <w:rsid w:val="00E5377D"/>
    <w:rsid w:val="00E5379C"/>
    <w:rsid w:val="00E53802"/>
    <w:rsid w:val="00E53814"/>
    <w:rsid w:val="00E538EA"/>
    <w:rsid w:val="00E539FE"/>
    <w:rsid w:val="00E53B02"/>
    <w:rsid w:val="00E53B20"/>
    <w:rsid w:val="00E53C28"/>
    <w:rsid w:val="00E53C78"/>
    <w:rsid w:val="00E53DB0"/>
    <w:rsid w:val="00E53DBF"/>
    <w:rsid w:val="00E5428D"/>
    <w:rsid w:val="00E5436B"/>
    <w:rsid w:val="00E54490"/>
    <w:rsid w:val="00E54496"/>
    <w:rsid w:val="00E5455F"/>
    <w:rsid w:val="00E5476A"/>
    <w:rsid w:val="00E54A8D"/>
    <w:rsid w:val="00E54AD2"/>
    <w:rsid w:val="00E54BB8"/>
    <w:rsid w:val="00E54BFC"/>
    <w:rsid w:val="00E54FCB"/>
    <w:rsid w:val="00E550D9"/>
    <w:rsid w:val="00E5510B"/>
    <w:rsid w:val="00E5519F"/>
    <w:rsid w:val="00E552DD"/>
    <w:rsid w:val="00E55431"/>
    <w:rsid w:val="00E5545F"/>
    <w:rsid w:val="00E554C7"/>
    <w:rsid w:val="00E5559A"/>
    <w:rsid w:val="00E555E6"/>
    <w:rsid w:val="00E556BE"/>
    <w:rsid w:val="00E556E4"/>
    <w:rsid w:val="00E55AA1"/>
    <w:rsid w:val="00E55AE6"/>
    <w:rsid w:val="00E55E14"/>
    <w:rsid w:val="00E55E5D"/>
    <w:rsid w:val="00E55EBE"/>
    <w:rsid w:val="00E55EE7"/>
    <w:rsid w:val="00E55F50"/>
    <w:rsid w:val="00E56130"/>
    <w:rsid w:val="00E5614C"/>
    <w:rsid w:val="00E561CC"/>
    <w:rsid w:val="00E56465"/>
    <w:rsid w:val="00E565BC"/>
    <w:rsid w:val="00E566E6"/>
    <w:rsid w:val="00E56804"/>
    <w:rsid w:val="00E5685E"/>
    <w:rsid w:val="00E5693B"/>
    <w:rsid w:val="00E56A15"/>
    <w:rsid w:val="00E56A31"/>
    <w:rsid w:val="00E56C2D"/>
    <w:rsid w:val="00E56CDE"/>
    <w:rsid w:val="00E56D45"/>
    <w:rsid w:val="00E56FC2"/>
    <w:rsid w:val="00E5729D"/>
    <w:rsid w:val="00E5751D"/>
    <w:rsid w:val="00E575A9"/>
    <w:rsid w:val="00E575B0"/>
    <w:rsid w:val="00E575D9"/>
    <w:rsid w:val="00E57631"/>
    <w:rsid w:val="00E576AE"/>
    <w:rsid w:val="00E57829"/>
    <w:rsid w:val="00E578CC"/>
    <w:rsid w:val="00E57ADF"/>
    <w:rsid w:val="00E57B5B"/>
    <w:rsid w:val="00E57D99"/>
    <w:rsid w:val="00E6050B"/>
    <w:rsid w:val="00E605C0"/>
    <w:rsid w:val="00E60990"/>
    <w:rsid w:val="00E60BCA"/>
    <w:rsid w:val="00E60C19"/>
    <w:rsid w:val="00E60D5D"/>
    <w:rsid w:val="00E60F12"/>
    <w:rsid w:val="00E60F30"/>
    <w:rsid w:val="00E61074"/>
    <w:rsid w:val="00E610F5"/>
    <w:rsid w:val="00E6113A"/>
    <w:rsid w:val="00E6121A"/>
    <w:rsid w:val="00E61276"/>
    <w:rsid w:val="00E612C3"/>
    <w:rsid w:val="00E612E2"/>
    <w:rsid w:val="00E6131F"/>
    <w:rsid w:val="00E613A0"/>
    <w:rsid w:val="00E614E7"/>
    <w:rsid w:val="00E61505"/>
    <w:rsid w:val="00E61550"/>
    <w:rsid w:val="00E6155F"/>
    <w:rsid w:val="00E6175D"/>
    <w:rsid w:val="00E61923"/>
    <w:rsid w:val="00E61A37"/>
    <w:rsid w:val="00E61BBE"/>
    <w:rsid w:val="00E61BCC"/>
    <w:rsid w:val="00E61BED"/>
    <w:rsid w:val="00E61D5F"/>
    <w:rsid w:val="00E61D6C"/>
    <w:rsid w:val="00E61FF3"/>
    <w:rsid w:val="00E62067"/>
    <w:rsid w:val="00E62133"/>
    <w:rsid w:val="00E6217E"/>
    <w:rsid w:val="00E621C2"/>
    <w:rsid w:val="00E62289"/>
    <w:rsid w:val="00E62297"/>
    <w:rsid w:val="00E62314"/>
    <w:rsid w:val="00E62387"/>
    <w:rsid w:val="00E62476"/>
    <w:rsid w:val="00E6269C"/>
    <w:rsid w:val="00E627AD"/>
    <w:rsid w:val="00E628B9"/>
    <w:rsid w:val="00E628F1"/>
    <w:rsid w:val="00E62B34"/>
    <w:rsid w:val="00E62B62"/>
    <w:rsid w:val="00E62BB2"/>
    <w:rsid w:val="00E62D83"/>
    <w:rsid w:val="00E62F33"/>
    <w:rsid w:val="00E63123"/>
    <w:rsid w:val="00E634B0"/>
    <w:rsid w:val="00E63694"/>
    <w:rsid w:val="00E636A7"/>
    <w:rsid w:val="00E63774"/>
    <w:rsid w:val="00E6385D"/>
    <w:rsid w:val="00E63BAB"/>
    <w:rsid w:val="00E63FD0"/>
    <w:rsid w:val="00E64009"/>
    <w:rsid w:val="00E6400A"/>
    <w:rsid w:val="00E64154"/>
    <w:rsid w:val="00E6416D"/>
    <w:rsid w:val="00E6433B"/>
    <w:rsid w:val="00E6460E"/>
    <w:rsid w:val="00E6462C"/>
    <w:rsid w:val="00E64652"/>
    <w:rsid w:val="00E646A3"/>
    <w:rsid w:val="00E6481D"/>
    <w:rsid w:val="00E6484B"/>
    <w:rsid w:val="00E64866"/>
    <w:rsid w:val="00E6486E"/>
    <w:rsid w:val="00E64A50"/>
    <w:rsid w:val="00E64A82"/>
    <w:rsid w:val="00E64D4E"/>
    <w:rsid w:val="00E64F68"/>
    <w:rsid w:val="00E65059"/>
    <w:rsid w:val="00E653D7"/>
    <w:rsid w:val="00E654DD"/>
    <w:rsid w:val="00E65577"/>
    <w:rsid w:val="00E656B5"/>
    <w:rsid w:val="00E657B3"/>
    <w:rsid w:val="00E657EC"/>
    <w:rsid w:val="00E659EE"/>
    <w:rsid w:val="00E65B42"/>
    <w:rsid w:val="00E65DDA"/>
    <w:rsid w:val="00E65F08"/>
    <w:rsid w:val="00E66111"/>
    <w:rsid w:val="00E6613C"/>
    <w:rsid w:val="00E661E6"/>
    <w:rsid w:val="00E66206"/>
    <w:rsid w:val="00E6648F"/>
    <w:rsid w:val="00E6683D"/>
    <w:rsid w:val="00E6684A"/>
    <w:rsid w:val="00E66AFB"/>
    <w:rsid w:val="00E66D0B"/>
    <w:rsid w:val="00E66DAA"/>
    <w:rsid w:val="00E66FF6"/>
    <w:rsid w:val="00E66FFA"/>
    <w:rsid w:val="00E67020"/>
    <w:rsid w:val="00E67151"/>
    <w:rsid w:val="00E671F5"/>
    <w:rsid w:val="00E673D5"/>
    <w:rsid w:val="00E67403"/>
    <w:rsid w:val="00E67487"/>
    <w:rsid w:val="00E675D6"/>
    <w:rsid w:val="00E6774E"/>
    <w:rsid w:val="00E6776E"/>
    <w:rsid w:val="00E67806"/>
    <w:rsid w:val="00E67DF1"/>
    <w:rsid w:val="00E67EC5"/>
    <w:rsid w:val="00E67F83"/>
    <w:rsid w:val="00E700DD"/>
    <w:rsid w:val="00E7049E"/>
    <w:rsid w:val="00E704AF"/>
    <w:rsid w:val="00E704DE"/>
    <w:rsid w:val="00E705C7"/>
    <w:rsid w:val="00E7063C"/>
    <w:rsid w:val="00E7073E"/>
    <w:rsid w:val="00E70A5D"/>
    <w:rsid w:val="00E70C01"/>
    <w:rsid w:val="00E70C09"/>
    <w:rsid w:val="00E70C24"/>
    <w:rsid w:val="00E70CFA"/>
    <w:rsid w:val="00E70D58"/>
    <w:rsid w:val="00E70DD0"/>
    <w:rsid w:val="00E70E68"/>
    <w:rsid w:val="00E70EAA"/>
    <w:rsid w:val="00E710C9"/>
    <w:rsid w:val="00E710FF"/>
    <w:rsid w:val="00E713FA"/>
    <w:rsid w:val="00E71926"/>
    <w:rsid w:val="00E7194C"/>
    <w:rsid w:val="00E719BD"/>
    <w:rsid w:val="00E71A58"/>
    <w:rsid w:val="00E71CE2"/>
    <w:rsid w:val="00E71D56"/>
    <w:rsid w:val="00E71F6F"/>
    <w:rsid w:val="00E72333"/>
    <w:rsid w:val="00E72365"/>
    <w:rsid w:val="00E7255F"/>
    <w:rsid w:val="00E726A3"/>
    <w:rsid w:val="00E726DD"/>
    <w:rsid w:val="00E72926"/>
    <w:rsid w:val="00E72A74"/>
    <w:rsid w:val="00E72B80"/>
    <w:rsid w:val="00E72C5D"/>
    <w:rsid w:val="00E72E5C"/>
    <w:rsid w:val="00E72E61"/>
    <w:rsid w:val="00E72F2E"/>
    <w:rsid w:val="00E73042"/>
    <w:rsid w:val="00E73265"/>
    <w:rsid w:val="00E7342D"/>
    <w:rsid w:val="00E7343F"/>
    <w:rsid w:val="00E73551"/>
    <w:rsid w:val="00E7388F"/>
    <w:rsid w:val="00E7397B"/>
    <w:rsid w:val="00E73A26"/>
    <w:rsid w:val="00E73B90"/>
    <w:rsid w:val="00E73D82"/>
    <w:rsid w:val="00E73DFB"/>
    <w:rsid w:val="00E74041"/>
    <w:rsid w:val="00E74152"/>
    <w:rsid w:val="00E7425D"/>
    <w:rsid w:val="00E74263"/>
    <w:rsid w:val="00E742B6"/>
    <w:rsid w:val="00E74463"/>
    <w:rsid w:val="00E7447C"/>
    <w:rsid w:val="00E74503"/>
    <w:rsid w:val="00E74874"/>
    <w:rsid w:val="00E749D2"/>
    <w:rsid w:val="00E74A58"/>
    <w:rsid w:val="00E74AE7"/>
    <w:rsid w:val="00E74BD6"/>
    <w:rsid w:val="00E74D1C"/>
    <w:rsid w:val="00E74D5C"/>
    <w:rsid w:val="00E74EA1"/>
    <w:rsid w:val="00E74F62"/>
    <w:rsid w:val="00E74FEA"/>
    <w:rsid w:val="00E7501D"/>
    <w:rsid w:val="00E75142"/>
    <w:rsid w:val="00E75321"/>
    <w:rsid w:val="00E7534F"/>
    <w:rsid w:val="00E753C4"/>
    <w:rsid w:val="00E754EE"/>
    <w:rsid w:val="00E75625"/>
    <w:rsid w:val="00E7573F"/>
    <w:rsid w:val="00E757B1"/>
    <w:rsid w:val="00E7588F"/>
    <w:rsid w:val="00E75A52"/>
    <w:rsid w:val="00E75A55"/>
    <w:rsid w:val="00E75AD4"/>
    <w:rsid w:val="00E75AF8"/>
    <w:rsid w:val="00E75C22"/>
    <w:rsid w:val="00E75D2D"/>
    <w:rsid w:val="00E75DCF"/>
    <w:rsid w:val="00E75F13"/>
    <w:rsid w:val="00E75FAB"/>
    <w:rsid w:val="00E76186"/>
    <w:rsid w:val="00E76218"/>
    <w:rsid w:val="00E7639F"/>
    <w:rsid w:val="00E763C2"/>
    <w:rsid w:val="00E7641B"/>
    <w:rsid w:val="00E764B3"/>
    <w:rsid w:val="00E76694"/>
    <w:rsid w:val="00E76810"/>
    <w:rsid w:val="00E7683C"/>
    <w:rsid w:val="00E768BC"/>
    <w:rsid w:val="00E76942"/>
    <w:rsid w:val="00E76978"/>
    <w:rsid w:val="00E769A5"/>
    <w:rsid w:val="00E76B39"/>
    <w:rsid w:val="00E76BC7"/>
    <w:rsid w:val="00E76D75"/>
    <w:rsid w:val="00E76E8A"/>
    <w:rsid w:val="00E76F07"/>
    <w:rsid w:val="00E76F2E"/>
    <w:rsid w:val="00E77002"/>
    <w:rsid w:val="00E77011"/>
    <w:rsid w:val="00E77356"/>
    <w:rsid w:val="00E77391"/>
    <w:rsid w:val="00E77413"/>
    <w:rsid w:val="00E77573"/>
    <w:rsid w:val="00E776C6"/>
    <w:rsid w:val="00E779CD"/>
    <w:rsid w:val="00E77A11"/>
    <w:rsid w:val="00E77A6E"/>
    <w:rsid w:val="00E77B14"/>
    <w:rsid w:val="00E77B16"/>
    <w:rsid w:val="00E77BF2"/>
    <w:rsid w:val="00E77BF4"/>
    <w:rsid w:val="00E77C46"/>
    <w:rsid w:val="00E77DB2"/>
    <w:rsid w:val="00E77DE7"/>
    <w:rsid w:val="00E77F87"/>
    <w:rsid w:val="00E80100"/>
    <w:rsid w:val="00E80247"/>
    <w:rsid w:val="00E80296"/>
    <w:rsid w:val="00E805EF"/>
    <w:rsid w:val="00E808A1"/>
    <w:rsid w:val="00E809CB"/>
    <w:rsid w:val="00E80A10"/>
    <w:rsid w:val="00E80ABD"/>
    <w:rsid w:val="00E80F32"/>
    <w:rsid w:val="00E80FB0"/>
    <w:rsid w:val="00E81014"/>
    <w:rsid w:val="00E8114C"/>
    <w:rsid w:val="00E8117C"/>
    <w:rsid w:val="00E81260"/>
    <w:rsid w:val="00E81791"/>
    <w:rsid w:val="00E817F2"/>
    <w:rsid w:val="00E81999"/>
    <w:rsid w:val="00E81BD1"/>
    <w:rsid w:val="00E81C28"/>
    <w:rsid w:val="00E81C52"/>
    <w:rsid w:val="00E81C96"/>
    <w:rsid w:val="00E81D62"/>
    <w:rsid w:val="00E81F99"/>
    <w:rsid w:val="00E82018"/>
    <w:rsid w:val="00E82307"/>
    <w:rsid w:val="00E82393"/>
    <w:rsid w:val="00E824C3"/>
    <w:rsid w:val="00E82530"/>
    <w:rsid w:val="00E8269A"/>
    <w:rsid w:val="00E82799"/>
    <w:rsid w:val="00E82874"/>
    <w:rsid w:val="00E828E5"/>
    <w:rsid w:val="00E82995"/>
    <w:rsid w:val="00E82C20"/>
    <w:rsid w:val="00E82F7D"/>
    <w:rsid w:val="00E83202"/>
    <w:rsid w:val="00E83400"/>
    <w:rsid w:val="00E83420"/>
    <w:rsid w:val="00E835DA"/>
    <w:rsid w:val="00E838B2"/>
    <w:rsid w:val="00E838F4"/>
    <w:rsid w:val="00E8394A"/>
    <w:rsid w:val="00E83950"/>
    <w:rsid w:val="00E83A49"/>
    <w:rsid w:val="00E83C4B"/>
    <w:rsid w:val="00E83E20"/>
    <w:rsid w:val="00E83F6A"/>
    <w:rsid w:val="00E83F86"/>
    <w:rsid w:val="00E83F98"/>
    <w:rsid w:val="00E83FC3"/>
    <w:rsid w:val="00E840CF"/>
    <w:rsid w:val="00E840DA"/>
    <w:rsid w:val="00E8421F"/>
    <w:rsid w:val="00E84241"/>
    <w:rsid w:val="00E84329"/>
    <w:rsid w:val="00E844EA"/>
    <w:rsid w:val="00E8452F"/>
    <w:rsid w:val="00E846A9"/>
    <w:rsid w:val="00E84749"/>
    <w:rsid w:val="00E84B8F"/>
    <w:rsid w:val="00E84BD5"/>
    <w:rsid w:val="00E84C88"/>
    <w:rsid w:val="00E84D4C"/>
    <w:rsid w:val="00E853F7"/>
    <w:rsid w:val="00E855AE"/>
    <w:rsid w:val="00E855F2"/>
    <w:rsid w:val="00E85736"/>
    <w:rsid w:val="00E85839"/>
    <w:rsid w:val="00E85852"/>
    <w:rsid w:val="00E85B01"/>
    <w:rsid w:val="00E85E12"/>
    <w:rsid w:val="00E8616D"/>
    <w:rsid w:val="00E862B4"/>
    <w:rsid w:val="00E862BE"/>
    <w:rsid w:val="00E86325"/>
    <w:rsid w:val="00E86474"/>
    <w:rsid w:val="00E866E4"/>
    <w:rsid w:val="00E8677A"/>
    <w:rsid w:val="00E8680E"/>
    <w:rsid w:val="00E869A6"/>
    <w:rsid w:val="00E86A44"/>
    <w:rsid w:val="00E86A49"/>
    <w:rsid w:val="00E86A9E"/>
    <w:rsid w:val="00E86D01"/>
    <w:rsid w:val="00E86D1D"/>
    <w:rsid w:val="00E86F11"/>
    <w:rsid w:val="00E87098"/>
    <w:rsid w:val="00E8722B"/>
    <w:rsid w:val="00E87309"/>
    <w:rsid w:val="00E87413"/>
    <w:rsid w:val="00E87538"/>
    <w:rsid w:val="00E87581"/>
    <w:rsid w:val="00E87765"/>
    <w:rsid w:val="00E87A2C"/>
    <w:rsid w:val="00E87A34"/>
    <w:rsid w:val="00E87B08"/>
    <w:rsid w:val="00E87B21"/>
    <w:rsid w:val="00E87B78"/>
    <w:rsid w:val="00E87BFD"/>
    <w:rsid w:val="00E87CE9"/>
    <w:rsid w:val="00E87D33"/>
    <w:rsid w:val="00E87D8A"/>
    <w:rsid w:val="00E90008"/>
    <w:rsid w:val="00E90293"/>
    <w:rsid w:val="00E902A8"/>
    <w:rsid w:val="00E9034A"/>
    <w:rsid w:val="00E90393"/>
    <w:rsid w:val="00E903FD"/>
    <w:rsid w:val="00E90420"/>
    <w:rsid w:val="00E90425"/>
    <w:rsid w:val="00E90494"/>
    <w:rsid w:val="00E904A5"/>
    <w:rsid w:val="00E9056F"/>
    <w:rsid w:val="00E90906"/>
    <w:rsid w:val="00E9093A"/>
    <w:rsid w:val="00E90AA6"/>
    <w:rsid w:val="00E90CFC"/>
    <w:rsid w:val="00E90DCE"/>
    <w:rsid w:val="00E90E41"/>
    <w:rsid w:val="00E90E73"/>
    <w:rsid w:val="00E90F33"/>
    <w:rsid w:val="00E91135"/>
    <w:rsid w:val="00E914C5"/>
    <w:rsid w:val="00E914F6"/>
    <w:rsid w:val="00E91718"/>
    <w:rsid w:val="00E91751"/>
    <w:rsid w:val="00E91B15"/>
    <w:rsid w:val="00E91C19"/>
    <w:rsid w:val="00E91C80"/>
    <w:rsid w:val="00E91D00"/>
    <w:rsid w:val="00E91F52"/>
    <w:rsid w:val="00E91F70"/>
    <w:rsid w:val="00E920CD"/>
    <w:rsid w:val="00E92251"/>
    <w:rsid w:val="00E9229C"/>
    <w:rsid w:val="00E922F1"/>
    <w:rsid w:val="00E92327"/>
    <w:rsid w:val="00E923A5"/>
    <w:rsid w:val="00E923EC"/>
    <w:rsid w:val="00E924E7"/>
    <w:rsid w:val="00E927B9"/>
    <w:rsid w:val="00E9299A"/>
    <w:rsid w:val="00E929DC"/>
    <w:rsid w:val="00E929FC"/>
    <w:rsid w:val="00E92A43"/>
    <w:rsid w:val="00E92A75"/>
    <w:rsid w:val="00E92B90"/>
    <w:rsid w:val="00E92C1A"/>
    <w:rsid w:val="00E92D9C"/>
    <w:rsid w:val="00E92E15"/>
    <w:rsid w:val="00E92F99"/>
    <w:rsid w:val="00E931B8"/>
    <w:rsid w:val="00E932D5"/>
    <w:rsid w:val="00E9349B"/>
    <w:rsid w:val="00E93660"/>
    <w:rsid w:val="00E9376D"/>
    <w:rsid w:val="00E937A5"/>
    <w:rsid w:val="00E93953"/>
    <w:rsid w:val="00E93BD2"/>
    <w:rsid w:val="00E93C7A"/>
    <w:rsid w:val="00E93D06"/>
    <w:rsid w:val="00E93E27"/>
    <w:rsid w:val="00E93F6F"/>
    <w:rsid w:val="00E94097"/>
    <w:rsid w:val="00E94463"/>
    <w:rsid w:val="00E944C3"/>
    <w:rsid w:val="00E94549"/>
    <w:rsid w:val="00E945DB"/>
    <w:rsid w:val="00E94661"/>
    <w:rsid w:val="00E946BC"/>
    <w:rsid w:val="00E94835"/>
    <w:rsid w:val="00E948C3"/>
    <w:rsid w:val="00E94B34"/>
    <w:rsid w:val="00E94C29"/>
    <w:rsid w:val="00E94DF3"/>
    <w:rsid w:val="00E94E64"/>
    <w:rsid w:val="00E94EC7"/>
    <w:rsid w:val="00E951AA"/>
    <w:rsid w:val="00E9523D"/>
    <w:rsid w:val="00E9527F"/>
    <w:rsid w:val="00E95413"/>
    <w:rsid w:val="00E955A8"/>
    <w:rsid w:val="00E9577C"/>
    <w:rsid w:val="00E95806"/>
    <w:rsid w:val="00E95808"/>
    <w:rsid w:val="00E958B1"/>
    <w:rsid w:val="00E95B54"/>
    <w:rsid w:val="00E95C22"/>
    <w:rsid w:val="00E95D29"/>
    <w:rsid w:val="00E95DD1"/>
    <w:rsid w:val="00E95E89"/>
    <w:rsid w:val="00E95EB1"/>
    <w:rsid w:val="00E9603B"/>
    <w:rsid w:val="00E960FB"/>
    <w:rsid w:val="00E961D2"/>
    <w:rsid w:val="00E96208"/>
    <w:rsid w:val="00E96281"/>
    <w:rsid w:val="00E9637B"/>
    <w:rsid w:val="00E963B4"/>
    <w:rsid w:val="00E96646"/>
    <w:rsid w:val="00E966AE"/>
    <w:rsid w:val="00E967F1"/>
    <w:rsid w:val="00E9683D"/>
    <w:rsid w:val="00E9689E"/>
    <w:rsid w:val="00E968B7"/>
    <w:rsid w:val="00E96912"/>
    <w:rsid w:val="00E96996"/>
    <w:rsid w:val="00E969FD"/>
    <w:rsid w:val="00E96BDB"/>
    <w:rsid w:val="00E96C34"/>
    <w:rsid w:val="00E96D41"/>
    <w:rsid w:val="00E96DBE"/>
    <w:rsid w:val="00E96FA8"/>
    <w:rsid w:val="00E96FFD"/>
    <w:rsid w:val="00E972F1"/>
    <w:rsid w:val="00E9734B"/>
    <w:rsid w:val="00E97386"/>
    <w:rsid w:val="00E974A1"/>
    <w:rsid w:val="00E974CD"/>
    <w:rsid w:val="00E97568"/>
    <w:rsid w:val="00E976DB"/>
    <w:rsid w:val="00E977EE"/>
    <w:rsid w:val="00E97822"/>
    <w:rsid w:val="00E978C6"/>
    <w:rsid w:val="00E979F9"/>
    <w:rsid w:val="00E97AF5"/>
    <w:rsid w:val="00E97C13"/>
    <w:rsid w:val="00E97CA8"/>
    <w:rsid w:val="00E97CF7"/>
    <w:rsid w:val="00E97E36"/>
    <w:rsid w:val="00E97E53"/>
    <w:rsid w:val="00E97ED8"/>
    <w:rsid w:val="00E97FF8"/>
    <w:rsid w:val="00EA0032"/>
    <w:rsid w:val="00EA00E2"/>
    <w:rsid w:val="00EA013E"/>
    <w:rsid w:val="00EA0568"/>
    <w:rsid w:val="00EA0577"/>
    <w:rsid w:val="00EA07A1"/>
    <w:rsid w:val="00EA0B7D"/>
    <w:rsid w:val="00EA0C97"/>
    <w:rsid w:val="00EA0CEA"/>
    <w:rsid w:val="00EA0EE1"/>
    <w:rsid w:val="00EA0F67"/>
    <w:rsid w:val="00EA1098"/>
    <w:rsid w:val="00EA11AE"/>
    <w:rsid w:val="00EA12FF"/>
    <w:rsid w:val="00EA14B1"/>
    <w:rsid w:val="00EA14DC"/>
    <w:rsid w:val="00EA1586"/>
    <w:rsid w:val="00EA15D9"/>
    <w:rsid w:val="00EA16FB"/>
    <w:rsid w:val="00EA196C"/>
    <w:rsid w:val="00EA1AF3"/>
    <w:rsid w:val="00EA1B59"/>
    <w:rsid w:val="00EA1E4F"/>
    <w:rsid w:val="00EA1ED8"/>
    <w:rsid w:val="00EA1EFD"/>
    <w:rsid w:val="00EA1F6D"/>
    <w:rsid w:val="00EA1F6E"/>
    <w:rsid w:val="00EA2074"/>
    <w:rsid w:val="00EA21DE"/>
    <w:rsid w:val="00EA240A"/>
    <w:rsid w:val="00EA2AA4"/>
    <w:rsid w:val="00EA2EB5"/>
    <w:rsid w:val="00EA2F99"/>
    <w:rsid w:val="00EA302D"/>
    <w:rsid w:val="00EA325E"/>
    <w:rsid w:val="00EA331D"/>
    <w:rsid w:val="00EA3411"/>
    <w:rsid w:val="00EA37F8"/>
    <w:rsid w:val="00EA3981"/>
    <w:rsid w:val="00EA3A53"/>
    <w:rsid w:val="00EA3BDA"/>
    <w:rsid w:val="00EA3C0B"/>
    <w:rsid w:val="00EA4021"/>
    <w:rsid w:val="00EA4063"/>
    <w:rsid w:val="00EA40A9"/>
    <w:rsid w:val="00EA40F0"/>
    <w:rsid w:val="00EA42F0"/>
    <w:rsid w:val="00EA4349"/>
    <w:rsid w:val="00EA4447"/>
    <w:rsid w:val="00EA444A"/>
    <w:rsid w:val="00EA4458"/>
    <w:rsid w:val="00EA455F"/>
    <w:rsid w:val="00EA47B9"/>
    <w:rsid w:val="00EA48F1"/>
    <w:rsid w:val="00EA498C"/>
    <w:rsid w:val="00EA49EC"/>
    <w:rsid w:val="00EA4B75"/>
    <w:rsid w:val="00EA4C8B"/>
    <w:rsid w:val="00EA4C8E"/>
    <w:rsid w:val="00EA4CF1"/>
    <w:rsid w:val="00EA4D1D"/>
    <w:rsid w:val="00EA4F0B"/>
    <w:rsid w:val="00EA5001"/>
    <w:rsid w:val="00EA50B1"/>
    <w:rsid w:val="00EA50D2"/>
    <w:rsid w:val="00EA528D"/>
    <w:rsid w:val="00EA5473"/>
    <w:rsid w:val="00EA5535"/>
    <w:rsid w:val="00EA563B"/>
    <w:rsid w:val="00EA569B"/>
    <w:rsid w:val="00EA5813"/>
    <w:rsid w:val="00EA5D28"/>
    <w:rsid w:val="00EA5DD8"/>
    <w:rsid w:val="00EA6006"/>
    <w:rsid w:val="00EA605A"/>
    <w:rsid w:val="00EA60DF"/>
    <w:rsid w:val="00EA6163"/>
    <w:rsid w:val="00EA632F"/>
    <w:rsid w:val="00EA643C"/>
    <w:rsid w:val="00EA643D"/>
    <w:rsid w:val="00EA67CE"/>
    <w:rsid w:val="00EA6808"/>
    <w:rsid w:val="00EA681A"/>
    <w:rsid w:val="00EA68D7"/>
    <w:rsid w:val="00EA69BC"/>
    <w:rsid w:val="00EA6AEC"/>
    <w:rsid w:val="00EA6B6B"/>
    <w:rsid w:val="00EA6BD4"/>
    <w:rsid w:val="00EA6C32"/>
    <w:rsid w:val="00EA6DE9"/>
    <w:rsid w:val="00EA6FF0"/>
    <w:rsid w:val="00EA71CD"/>
    <w:rsid w:val="00EA71EC"/>
    <w:rsid w:val="00EA735D"/>
    <w:rsid w:val="00EA73A5"/>
    <w:rsid w:val="00EA755B"/>
    <w:rsid w:val="00EA768F"/>
    <w:rsid w:val="00EA7AB1"/>
    <w:rsid w:val="00EA7B4F"/>
    <w:rsid w:val="00EA7BC7"/>
    <w:rsid w:val="00EA7C3F"/>
    <w:rsid w:val="00EA7D65"/>
    <w:rsid w:val="00EA7E01"/>
    <w:rsid w:val="00EA7E7A"/>
    <w:rsid w:val="00EA7F9F"/>
    <w:rsid w:val="00EA7FB6"/>
    <w:rsid w:val="00EB002A"/>
    <w:rsid w:val="00EB0077"/>
    <w:rsid w:val="00EB00F5"/>
    <w:rsid w:val="00EB0149"/>
    <w:rsid w:val="00EB0437"/>
    <w:rsid w:val="00EB049C"/>
    <w:rsid w:val="00EB0598"/>
    <w:rsid w:val="00EB0729"/>
    <w:rsid w:val="00EB077E"/>
    <w:rsid w:val="00EB0817"/>
    <w:rsid w:val="00EB090D"/>
    <w:rsid w:val="00EB09BE"/>
    <w:rsid w:val="00EB0A9B"/>
    <w:rsid w:val="00EB0E03"/>
    <w:rsid w:val="00EB1141"/>
    <w:rsid w:val="00EB115D"/>
    <w:rsid w:val="00EB11A0"/>
    <w:rsid w:val="00EB11EB"/>
    <w:rsid w:val="00EB1636"/>
    <w:rsid w:val="00EB163E"/>
    <w:rsid w:val="00EB18CC"/>
    <w:rsid w:val="00EB19E3"/>
    <w:rsid w:val="00EB1BC8"/>
    <w:rsid w:val="00EB1C04"/>
    <w:rsid w:val="00EB1C86"/>
    <w:rsid w:val="00EB1C9F"/>
    <w:rsid w:val="00EB1EDB"/>
    <w:rsid w:val="00EB1FFD"/>
    <w:rsid w:val="00EB222B"/>
    <w:rsid w:val="00EB2296"/>
    <w:rsid w:val="00EB24CB"/>
    <w:rsid w:val="00EB2602"/>
    <w:rsid w:val="00EB272C"/>
    <w:rsid w:val="00EB2847"/>
    <w:rsid w:val="00EB2914"/>
    <w:rsid w:val="00EB2948"/>
    <w:rsid w:val="00EB2AC0"/>
    <w:rsid w:val="00EB2D15"/>
    <w:rsid w:val="00EB2D2D"/>
    <w:rsid w:val="00EB2E73"/>
    <w:rsid w:val="00EB30D6"/>
    <w:rsid w:val="00EB3229"/>
    <w:rsid w:val="00EB339D"/>
    <w:rsid w:val="00EB33EE"/>
    <w:rsid w:val="00EB35C2"/>
    <w:rsid w:val="00EB3629"/>
    <w:rsid w:val="00EB36C2"/>
    <w:rsid w:val="00EB379B"/>
    <w:rsid w:val="00EB394B"/>
    <w:rsid w:val="00EB3A49"/>
    <w:rsid w:val="00EB3AB5"/>
    <w:rsid w:val="00EB3B03"/>
    <w:rsid w:val="00EB3BEE"/>
    <w:rsid w:val="00EB3C01"/>
    <w:rsid w:val="00EB3D99"/>
    <w:rsid w:val="00EB3F82"/>
    <w:rsid w:val="00EB403F"/>
    <w:rsid w:val="00EB41CC"/>
    <w:rsid w:val="00EB4250"/>
    <w:rsid w:val="00EB42B2"/>
    <w:rsid w:val="00EB4311"/>
    <w:rsid w:val="00EB43C0"/>
    <w:rsid w:val="00EB441A"/>
    <w:rsid w:val="00EB446C"/>
    <w:rsid w:val="00EB44A1"/>
    <w:rsid w:val="00EB4A0B"/>
    <w:rsid w:val="00EB4A54"/>
    <w:rsid w:val="00EB4B64"/>
    <w:rsid w:val="00EB4B6A"/>
    <w:rsid w:val="00EB4B85"/>
    <w:rsid w:val="00EB4C96"/>
    <w:rsid w:val="00EB4D3F"/>
    <w:rsid w:val="00EB4D45"/>
    <w:rsid w:val="00EB4DF4"/>
    <w:rsid w:val="00EB5065"/>
    <w:rsid w:val="00EB5093"/>
    <w:rsid w:val="00EB540A"/>
    <w:rsid w:val="00EB541C"/>
    <w:rsid w:val="00EB5429"/>
    <w:rsid w:val="00EB583B"/>
    <w:rsid w:val="00EB58DC"/>
    <w:rsid w:val="00EB59EE"/>
    <w:rsid w:val="00EB5A91"/>
    <w:rsid w:val="00EB5BBE"/>
    <w:rsid w:val="00EB5C9C"/>
    <w:rsid w:val="00EB5CC8"/>
    <w:rsid w:val="00EB5E09"/>
    <w:rsid w:val="00EB5FC3"/>
    <w:rsid w:val="00EB5FD3"/>
    <w:rsid w:val="00EB60C9"/>
    <w:rsid w:val="00EB634A"/>
    <w:rsid w:val="00EB64F6"/>
    <w:rsid w:val="00EB66C9"/>
    <w:rsid w:val="00EB66E9"/>
    <w:rsid w:val="00EB670A"/>
    <w:rsid w:val="00EB677D"/>
    <w:rsid w:val="00EB67B5"/>
    <w:rsid w:val="00EB68DB"/>
    <w:rsid w:val="00EB6914"/>
    <w:rsid w:val="00EB6954"/>
    <w:rsid w:val="00EB6972"/>
    <w:rsid w:val="00EB6AE4"/>
    <w:rsid w:val="00EB6B5C"/>
    <w:rsid w:val="00EB6B6F"/>
    <w:rsid w:val="00EB6BD2"/>
    <w:rsid w:val="00EB6C1A"/>
    <w:rsid w:val="00EB6C5D"/>
    <w:rsid w:val="00EB6DA8"/>
    <w:rsid w:val="00EB6DC9"/>
    <w:rsid w:val="00EB6E27"/>
    <w:rsid w:val="00EB6E2B"/>
    <w:rsid w:val="00EB6EF6"/>
    <w:rsid w:val="00EB71A8"/>
    <w:rsid w:val="00EB71BC"/>
    <w:rsid w:val="00EB72AB"/>
    <w:rsid w:val="00EB72B1"/>
    <w:rsid w:val="00EB7428"/>
    <w:rsid w:val="00EB74E4"/>
    <w:rsid w:val="00EB7553"/>
    <w:rsid w:val="00EB7712"/>
    <w:rsid w:val="00EB7994"/>
    <w:rsid w:val="00EB79DB"/>
    <w:rsid w:val="00EB79E4"/>
    <w:rsid w:val="00EC00C5"/>
    <w:rsid w:val="00EC018F"/>
    <w:rsid w:val="00EC02DE"/>
    <w:rsid w:val="00EC04C6"/>
    <w:rsid w:val="00EC04DE"/>
    <w:rsid w:val="00EC086A"/>
    <w:rsid w:val="00EC091D"/>
    <w:rsid w:val="00EC0A10"/>
    <w:rsid w:val="00EC0D30"/>
    <w:rsid w:val="00EC0D69"/>
    <w:rsid w:val="00EC0F04"/>
    <w:rsid w:val="00EC0F11"/>
    <w:rsid w:val="00EC0FB6"/>
    <w:rsid w:val="00EC1127"/>
    <w:rsid w:val="00EC12FE"/>
    <w:rsid w:val="00EC143A"/>
    <w:rsid w:val="00EC14AC"/>
    <w:rsid w:val="00EC14ED"/>
    <w:rsid w:val="00EC151E"/>
    <w:rsid w:val="00EC15C7"/>
    <w:rsid w:val="00EC182C"/>
    <w:rsid w:val="00EC186B"/>
    <w:rsid w:val="00EC195E"/>
    <w:rsid w:val="00EC19D4"/>
    <w:rsid w:val="00EC1A13"/>
    <w:rsid w:val="00EC1D48"/>
    <w:rsid w:val="00EC1DFF"/>
    <w:rsid w:val="00EC1E8F"/>
    <w:rsid w:val="00EC1F66"/>
    <w:rsid w:val="00EC1F6B"/>
    <w:rsid w:val="00EC21FD"/>
    <w:rsid w:val="00EC23B5"/>
    <w:rsid w:val="00EC241D"/>
    <w:rsid w:val="00EC24D2"/>
    <w:rsid w:val="00EC25CA"/>
    <w:rsid w:val="00EC2B0B"/>
    <w:rsid w:val="00EC2B69"/>
    <w:rsid w:val="00EC2C7A"/>
    <w:rsid w:val="00EC2C8D"/>
    <w:rsid w:val="00EC2D0E"/>
    <w:rsid w:val="00EC2DE4"/>
    <w:rsid w:val="00EC2E58"/>
    <w:rsid w:val="00EC3133"/>
    <w:rsid w:val="00EC314F"/>
    <w:rsid w:val="00EC3441"/>
    <w:rsid w:val="00EC3550"/>
    <w:rsid w:val="00EC37FF"/>
    <w:rsid w:val="00EC382C"/>
    <w:rsid w:val="00EC3B12"/>
    <w:rsid w:val="00EC3B84"/>
    <w:rsid w:val="00EC3C7E"/>
    <w:rsid w:val="00EC3C88"/>
    <w:rsid w:val="00EC3CB5"/>
    <w:rsid w:val="00EC3D7D"/>
    <w:rsid w:val="00EC424A"/>
    <w:rsid w:val="00EC43E9"/>
    <w:rsid w:val="00EC459B"/>
    <w:rsid w:val="00EC45C7"/>
    <w:rsid w:val="00EC46D4"/>
    <w:rsid w:val="00EC46E3"/>
    <w:rsid w:val="00EC4AB3"/>
    <w:rsid w:val="00EC4AC3"/>
    <w:rsid w:val="00EC4B37"/>
    <w:rsid w:val="00EC4BED"/>
    <w:rsid w:val="00EC4EBA"/>
    <w:rsid w:val="00EC4FE1"/>
    <w:rsid w:val="00EC50C8"/>
    <w:rsid w:val="00EC51B1"/>
    <w:rsid w:val="00EC51DE"/>
    <w:rsid w:val="00EC52B7"/>
    <w:rsid w:val="00EC5462"/>
    <w:rsid w:val="00EC561E"/>
    <w:rsid w:val="00EC5887"/>
    <w:rsid w:val="00EC59F8"/>
    <w:rsid w:val="00EC5B51"/>
    <w:rsid w:val="00EC5C7A"/>
    <w:rsid w:val="00EC5D93"/>
    <w:rsid w:val="00EC5DB8"/>
    <w:rsid w:val="00EC613D"/>
    <w:rsid w:val="00EC61DC"/>
    <w:rsid w:val="00EC6405"/>
    <w:rsid w:val="00EC6430"/>
    <w:rsid w:val="00EC647E"/>
    <w:rsid w:val="00EC64B2"/>
    <w:rsid w:val="00EC6620"/>
    <w:rsid w:val="00EC6742"/>
    <w:rsid w:val="00EC68EA"/>
    <w:rsid w:val="00EC6D5B"/>
    <w:rsid w:val="00EC6D6F"/>
    <w:rsid w:val="00EC6EB2"/>
    <w:rsid w:val="00EC7040"/>
    <w:rsid w:val="00EC70CF"/>
    <w:rsid w:val="00EC70D4"/>
    <w:rsid w:val="00EC71B3"/>
    <w:rsid w:val="00EC7363"/>
    <w:rsid w:val="00EC746D"/>
    <w:rsid w:val="00EC74CB"/>
    <w:rsid w:val="00EC77DC"/>
    <w:rsid w:val="00EC7926"/>
    <w:rsid w:val="00EC7D48"/>
    <w:rsid w:val="00EC7D9B"/>
    <w:rsid w:val="00EC7E0B"/>
    <w:rsid w:val="00ED0069"/>
    <w:rsid w:val="00ED008B"/>
    <w:rsid w:val="00ED00B4"/>
    <w:rsid w:val="00ED00E9"/>
    <w:rsid w:val="00ED0173"/>
    <w:rsid w:val="00ED01BB"/>
    <w:rsid w:val="00ED027E"/>
    <w:rsid w:val="00ED02BC"/>
    <w:rsid w:val="00ED033D"/>
    <w:rsid w:val="00ED047B"/>
    <w:rsid w:val="00ED0522"/>
    <w:rsid w:val="00ED05A9"/>
    <w:rsid w:val="00ED05D6"/>
    <w:rsid w:val="00ED06DB"/>
    <w:rsid w:val="00ED0AE9"/>
    <w:rsid w:val="00ED0B24"/>
    <w:rsid w:val="00ED0B8D"/>
    <w:rsid w:val="00ED0CFC"/>
    <w:rsid w:val="00ED0D33"/>
    <w:rsid w:val="00ED0D93"/>
    <w:rsid w:val="00ED0E0F"/>
    <w:rsid w:val="00ED0E6A"/>
    <w:rsid w:val="00ED0EC7"/>
    <w:rsid w:val="00ED1005"/>
    <w:rsid w:val="00ED128F"/>
    <w:rsid w:val="00ED12D4"/>
    <w:rsid w:val="00ED1380"/>
    <w:rsid w:val="00ED15EF"/>
    <w:rsid w:val="00ED16AD"/>
    <w:rsid w:val="00ED1724"/>
    <w:rsid w:val="00ED17F8"/>
    <w:rsid w:val="00ED1859"/>
    <w:rsid w:val="00ED1A30"/>
    <w:rsid w:val="00ED1C88"/>
    <w:rsid w:val="00ED1D48"/>
    <w:rsid w:val="00ED1E55"/>
    <w:rsid w:val="00ED1ED7"/>
    <w:rsid w:val="00ED1EFF"/>
    <w:rsid w:val="00ED2092"/>
    <w:rsid w:val="00ED20F4"/>
    <w:rsid w:val="00ED216B"/>
    <w:rsid w:val="00ED24D6"/>
    <w:rsid w:val="00ED255D"/>
    <w:rsid w:val="00ED257A"/>
    <w:rsid w:val="00ED2599"/>
    <w:rsid w:val="00ED2619"/>
    <w:rsid w:val="00ED2659"/>
    <w:rsid w:val="00ED27C5"/>
    <w:rsid w:val="00ED27F7"/>
    <w:rsid w:val="00ED284D"/>
    <w:rsid w:val="00ED29B8"/>
    <w:rsid w:val="00ED2A4A"/>
    <w:rsid w:val="00ED2AB0"/>
    <w:rsid w:val="00ED2C40"/>
    <w:rsid w:val="00ED2CED"/>
    <w:rsid w:val="00ED2D40"/>
    <w:rsid w:val="00ED2DB2"/>
    <w:rsid w:val="00ED2DF0"/>
    <w:rsid w:val="00ED2F26"/>
    <w:rsid w:val="00ED2F6D"/>
    <w:rsid w:val="00ED3022"/>
    <w:rsid w:val="00ED3148"/>
    <w:rsid w:val="00ED320A"/>
    <w:rsid w:val="00ED32E5"/>
    <w:rsid w:val="00ED335B"/>
    <w:rsid w:val="00ED33B8"/>
    <w:rsid w:val="00ED352B"/>
    <w:rsid w:val="00ED356E"/>
    <w:rsid w:val="00ED368D"/>
    <w:rsid w:val="00ED379D"/>
    <w:rsid w:val="00ED37A4"/>
    <w:rsid w:val="00ED385A"/>
    <w:rsid w:val="00ED396D"/>
    <w:rsid w:val="00ED3A1C"/>
    <w:rsid w:val="00ED3AB4"/>
    <w:rsid w:val="00ED3B95"/>
    <w:rsid w:val="00ED3D75"/>
    <w:rsid w:val="00ED3F9C"/>
    <w:rsid w:val="00ED3FE9"/>
    <w:rsid w:val="00ED4024"/>
    <w:rsid w:val="00ED4027"/>
    <w:rsid w:val="00ED40A6"/>
    <w:rsid w:val="00ED43E8"/>
    <w:rsid w:val="00ED472F"/>
    <w:rsid w:val="00ED4734"/>
    <w:rsid w:val="00ED4A75"/>
    <w:rsid w:val="00ED4AC3"/>
    <w:rsid w:val="00ED4C81"/>
    <w:rsid w:val="00ED4DC5"/>
    <w:rsid w:val="00ED4E15"/>
    <w:rsid w:val="00ED4E1E"/>
    <w:rsid w:val="00ED4E6F"/>
    <w:rsid w:val="00ED4F9C"/>
    <w:rsid w:val="00ED5104"/>
    <w:rsid w:val="00ED51C2"/>
    <w:rsid w:val="00ED523B"/>
    <w:rsid w:val="00ED5390"/>
    <w:rsid w:val="00ED5433"/>
    <w:rsid w:val="00ED5463"/>
    <w:rsid w:val="00ED5534"/>
    <w:rsid w:val="00ED55F3"/>
    <w:rsid w:val="00ED5814"/>
    <w:rsid w:val="00ED58F5"/>
    <w:rsid w:val="00ED5B6A"/>
    <w:rsid w:val="00ED5C00"/>
    <w:rsid w:val="00ED5F03"/>
    <w:rsid w:val="00ED5F5D"/>
    <w:rsid w:val="00ED5FD9"/>
    <w:rsid w:val="00ED6173"/>
    <w:rsid w:val="00ED6319"/>
    <w:rsid w:val="00ED6405"/>
    <w:rsid w:val="00ED6416"/>
    <w:rsid w:val="00ED6456"/>
    <w:rsid w:val="00ED645D"/>
    <w:rsid w:val="00ED65AD"/>
    <w:rsid w:val="00ED6695"/>
    <w:rsid w:val="00ED674A"/>
    <w:rsid w:val="00ED67D2"/>
    <w:rsid w:val="00ED6922"/>
    <w:rsid w:val="00ED699D"/>
    <w:rsid w:val="00ED69D0"/>
    <w:rsid w:val="00ED6AE8"/>
    <w:rsid w:val="00ED6C6B"/>
    <w:rsid w:val="00ED6C95"/>
    <w:rsid w:val="00ED6DAA"/>
    <w:rsid w:val="00ED6E6A"/>
    <w:rsid w:val="00ED6EE2"/>
    <w:rsid w:val="00ED7007"/>
    <w:rsid w:val="00ED705C"/>
    <w:rsid w:val="00ED70A7"/>
    <w:rsid w:val="00ED70C6"/>
    <w:rsid w:val="00ED70CC"/>
    <w:rsid w:val="00ED7252"/>
    <w:rsid w:val="00ED73F9"/>
    <w:rsid w:val="00ED740B"/>
    <w:rsid w:val="00ED74AE"/>
    <w:rsid w:val="00ED74D6"/>
    <w:rsid w:val="00ED7BC3"/>
    <w:rsid w:val="00ED7C11"/>
    <w:rsid w:val="00ED7DB0"/>
    <w:rsid w:val="00ED7E2D"/>
    <w:rsid w:val="00EE0265"/>
    <w:rsid w:val="00EE0380"/>
    <w:rsid w:val="00EE0461"/>
    <w:rsid w:val="00EE08A2"/>
    <w:rsid w:val="00EE08EB"/>
    <w:rsid w:val="00EE0918"/>
    <w:rsid w:val="00EE0941"/>
    <w:rsid w:val="00EE0B28"/>
    <w:rsid w:val="00EE0B5A"/>
    <w:rsid w:val="00EE0E59"/>
    <w:rsid w:val="00EE0E70"/>
    <w:rsid w:val="00EE0E79"/>
    <w:rsid w:val="00EE0F88"/>
    <w:rsid w:val="00EE0FCA"/>
    <w:rsid w:val="00EE1098"/>
    <w:rsid w:val="00EE110C"/>
    <w:rsid w:val="00EE1297"/>
    <w:rsid w:val="00EE12EB"/>
    <w:rsid w:val="00EE136C"/>
    <w:rsid w:val="00EE1622"/>
    <w:rsid w:val="00EE176C"/>
    <w:rsid w:val="00EE17E5"/>
    <w:rsid w:val="00EE1923"/>
    <w:rsid w:val="00EE1A5E"/>
    <w:rsid w:val="00EE1D97"/>
    <w:rsid w:val="00EE2181"/>
    <w:rsid w:val="00EE21A6"/>
    <w:rsid w:val="00EE2335"/>
    <w:rsid w:val="00EE267F"/>
    <w:rsid w:val="00EE272E"/>
    <w:rsid w:val="00EE2794"/>
    <w:rsid w:val="00EE2A4B"/>
    <w:rsid w:val="00EE2B29"/>
    <w:rsid w:val="00EE2B64"/>
    <w:rsid w:val="00EE2BF4"/>
    <w:rsid w:val="00EE2BFF"/>
    <w:rsid w:val="00EE2C60"/>
    <w:rsid w:val="00EE2D0E"/>
    <w:rsid w:val="00EE2E9E"/>
    <w:rsid w:val="00EE30B2"/>
    <w:rsid w:val="00EE313E"/>
    <w:rsid w:val="00EE31D6"/>
    <w:rsid w:val="00EE3233"/>
    <w:rsid w:val="00EE351D"/>
    <w:rsid w:val="00EE358A"/>
    <w:rsid w:val="00EE36D9"/>
    <w:rsid w:val="00EE3730"/>
    <w:rsid w:val="00EE39F2"/>
    <w:rsid w:val="00EE3C5E"/>
    <w:rsid w:val="00EE3CFE"/>
    <w:rsid w:val="00EE3D2E"/>
    <w:rsid w:val="00EE3E85"/>
    <w:rsid w:val="00EE3FDE"/>
    <w:rsid w:val="00EE4282"/>
    <w:rsid w:val="00EE42CF"/>
    <w:rsid w:val="00EE4409"/>
    <w:rsid w:val="00EE44EF"/>
    <w:rsid w:val="00EE4545"/>
    <w:rsid w:val="00EE477E"/>
    <w:rsid w:val="00EE4BA8"/>
    <w:rsid w:val="00EE4C3D"/>
    <w:rsid w:val="00EE51EC"/>
    <w:rsid w:val="00EE5369"/>
    <w:rsid w:val="00EE53EF"/>
    <w:rsid w:val="00EE574C"/>
    <w:rsid w:val="00EE57D5"/>
    <w:rsid w:val="00EE5AE6"/>
    <w:rsid w:val="00EE5AEE"/>
    <w:rsid w:val="00EE5E84"/>
    <w:rsid w:val="00EE5E9F"/>
    <w:rsid w:val="00EE5ECD"/>
    <w:rsid w:val="00EE5ECE"/>
    <w:rsid w:val="00EE609C"/>
    <w:rsid w:val="00EE6177"/>
    <w:rsid w:val="00EE621F"/>
    <w:rsid w:val="00EE6529"/>
    <w:rsid w:val="00EE6613"/>
    <w:rsid w:val="00EE67E0"/>
    <w:rsid w:val="00EE6864"/>
    <w:rsid w:val="00EE68E5"/>
    <w:rsid w:val="00EE6925"/>
    <w:rsid w:val="00EE6973"/>
    <w:rsid w:val="00EE6A75"/>
    <w:rsid w:val="00EE6B22"/>
    <w:rsid w:val="00EE6C59"/>
    <w:rsid w:val="00EE6DB1"/>
    <w:rsid w:val="00EE6DDF"/>
    <w:rsid w:val="00EE6F5C"/>
    <w:rsid w:val="00EE6F7C"/>
    <w:rsid w:val="00EE708A"/>
    <w:rsid w:val="00EE708F"/>
    <w:rsid w:val="00EE70C7"/>
    <w:rsid w:val="00EE7153"/>
    <w:rsid w:val="00EE7277"/>
    <w:rsid w:val="00EE7334"/>
    <w:rsid w:val="00EE73DC"/>
    <w:rsid w:val="00EE7435"/>
    <w:rsid w:val="00EE74B7"/>
    <w:rsid w:val="00EE7530"/>
    <w:rsid w:val="00EE753B"/>
    <w:rsid w:val="00EE75CB"/>
    <w:rsid w:val="00EE7748"/>
    <w:rsid w:val="00EE777E"/>
    <w:rsid w:val="00EE7788"/>
    <w:rsid w:val="00EE7882"/>
    <w:rsid w:val="00EE7897"/>
    <w:rsid w:val="00EE78E0"/>
    <w:rsid w:val="00EE7913"/>
    <w:rsid w:val="00EE7979"/>
    <w:rsid w:val="00EE799A"/>
    <w:rsid w:val="00EE7A36"/>
    <w:rsid w:val="00EE7A9D"/>
    <w:rsid w:val="00EE7C1A"/>
    <w:rsid w:val="00EE7CC6"/>
    <w:rsid w:val="00EF01C3"/>
    <w:rsid w:val="00EF01D2"/>
    <w:rsid w:val="00EF02A0"/>
    <w:rsid w:val="00EF034B"/>
    <w:rsid w:val="00EF03E2"/>
    <w:rsid w:val="00EF0459"/>
    <w:rsid w:val="00EF0511"/>
    <w:rsid w:val="00EF0560"/>
    <w:rsid w:val="00EF07CD"/>
    <w:rsid w:val="00EF094B"/>
    <w:rsid w:val="00EF09BB"/>
    <w:rsid w:val="00EF09D0"/>
    <w:rsid w:val="00EF0A13"/>
    <w:rsid w:val="00EF0AF7"/>
    <w:rsid w:val="00EF0B5B"/>
    <w:rsid w:val="00EF0D92"/>
    <w:rsid w:val="00EF0EDB"/>
    <w:rsid w:val="00EF101B"/>
    <w:rsid w:val="00EF1078"/>
    <w:rsid w:val="00EF1271"/>
    <w:rsid w:val="00EF128C"/>
    <w:rsid w:val="00EF12B6"/>
    <w:rsid w:val="00EF12FE"/>
    <w:rsid w:val="00EF13BF"/>
    <w:rsid w:val="00EF141A"/>
    <w:rsid w:val="00EF182A"/>
    <w:rsid w:val="00EF19E0"/>
    <w:rsid w:val="00EF1C1B"/>
    <w:rsid w:val="00EF1CA0"/>
    <w:rsid w:val="00EF1CF4"/>
    <w:rsid w:val="00EF1FAF"/>
    <w:rsid w:val="00EF215F"/>
    <w:rsid w:val="00EF231C"/>
    <w:rsid w:val="00EF238F"/>
    <w:rsid w:val="00EF246C"/>
    <w:rsid w:val="00EF2493"/>
    <w:rsid w:val="00EF2607"/>
    <w:rsid w:val="00EF261A"/>
    <w:rsid w:val="00EF2670"/>
    <w:rsid w:val="00EF282B"/>
    <w:rsid w:val="00EF2A12"/>
    <w:rsid w:val="00EF2ABE"/>
    <w:rsid w:val="00EF2B8C"/>
    <w:rsid w:val="00EF2C42"/>
    <w:rsid w:val="00EF2CC6"/>
    <w:rsid w:val="00EF2D6A"/>
    <w:rsid w:val="00EF2D79"/>
    <w:rsid w:val="00EF2E7B"/>
    <w:rsid w:val="00EF2F70"/>
    <w:rsid w:val="00EF3346"/>
    <w:rsid w:val="00EF334A"/>
    <w:rsid w:val="00EF349E"/>
    <w:rsid w:val="00EF3609"/>
    <w:rsid w:val="00EF373F"/>
    <w:rsid w:val="00EF3839"/>
    <w:rsid w:val="00EF3846"/>
    <w:rsid w:val="00EF389C"/>
    <w:rsid w:val="00EF38BA"/>
    <w:rsid w:val="00EF3983"/>
    <w:rsid w:val="00EF3A32"/>
    <w:rsid w:val="00EF3C0D"/>
    <w:rsid w:val="00EF3D11"/>
    <w:rsid w:val="00EF3D48"/>
    <w:rsid w:val="00EF3DFB"/>
    <w:rsid w:val="00EF3FE9"/>
    <w:rsid w:val="00EF4091"/>
    <w:rsid w:val="00EF414D"/>
    <w:rsid w:val="00EF41EE"/>
    <w:rsid w:val="00EF422C"/>
    <w:rsid w:val="00EF4474"/>
    <w:rsid w:val="00EF4560"/>
    <w:rsid w:val="00EF45A2"/>
    <w:rsid w:val="00EF45DA"/>
    <w:rsid w:val="00EF4620"/>
    <w:rsid w:val="00EF4644"/>
    <w:rsid w:val="00EF4B6C"/>
    <w:rsid w:val="00EF4D42"/>
    <w:rsid w:val="00EF4D99"/>
    <w:rsid w:val="00EF4DC3"/>
    <w:rsid w:val="00EF4E11"/>
    <w:rsid w:val="00EF4E20"/>
    <w:rsid w:val="00EF4FDA"/>
    <w:rsid w:val="00EF5206"/>
    <w:rsid w:val="00EF5728"/>
    <w:rsid w:val="00EF5737"/>
    <w:rsid w:val="00EF58E8"/>
    <w:rsid w:val="00EF5AA0"/>
    <w:rsid w:val="00EF5B8B"/>
    <w:rsid w:val="00EF5D46"/>
    <w:rsid w:val="00EF5DE7"/>
    <w:rsid w:val="00EF5F95"/>
    <w:rsid w:val="00EF610B"/>
    <w:rsid w:val="00EF63F0"/>
    <w:rsid w:val="00EF65B4"/>
    <w:rsid w:val="00EF65BC"/>
    <w:rsid w:val="00EF67DC"/>
    <w:rsid w:val="00EF69B4"/>
    <w:rsid w:val="00EF6A04"/>
    <w:rsid w:val="00EF6BA3"/>
    <w:rsid w:val="00EF6DAF"/>
    <w:rsid w:val="00EF6ECC"/>
    <w:rsid w:val="00EF6FA6"/>
    <w:rsid w:val="00EF7079"/>
    <w:rsid w:val="00EF71AF"/>
    <w:rsid w:val="00EF7317"/>
    <w:rsid w:val="00EF7322"/>
    <w:rsid w:val="00EF7385"/>
    <w:rsid w:val="00EF73B0"/>
    <w:rsid w:val="00EF7448"/>
    <w:rsid w:val="00EF7646"/>
    <w:rsid w:val="00EF776E"/>
    <w:rsid w:val="00EF7794"/>
    <w:rsid w:val="00EF7875"/>
    <w:rsid w:val="00EF7955"/>
    <w:rsid w:val="00EF7A38"/>
    <w:rsid w:val="00EF7B50"/>
    <w:rsid w:val="00EF7BF4"/>
    <w:rsid w:val="00EF7C31"/>
    <w:rsid w:val="00EF7CC8"/>
    <w:rsid w:val="00EF7D64"/>
    <w:rsid w:val="00EF7D82"/>
    <w:rsid w:val="00EF7D8F"/>
    <w:rsid w:val="00EF7E77"/>
    <w:rsid w:val="00EF7EC6"/>
    <w:rsid w:val="00EF7F48"/>
    <w:rsid w:val="00F00354"/>
    <w:rsid w:val="00F00427"/>
    <w:rsid w:val="00F004E3"/>
    <w:rsid w:val="00F005AC"/>
    <w:rsid w:val="00F00878"/>
    <w:rsid w:val="00F009A0"/>
    <w:rsid w:val="00F00A03"/>
    <w:rsid w:val="00F00AB7"/>
    <w:rsid w:val="00F00AE9"/>
    <w:rsid w:val="00F00BE7"/>
    <w:rsid w:val="00F00D8E"/>
    <w:rsid w:val="00F010E6"/>
    <w:rsid w:val="00F0129E"/>
    <w:rsid w:val="00F0142C"/>
    <w:rsid w:val="00F0150C"/>
    <w:rsid w:val="00F01538"/>
    <w:rsid w:val="00F016E6"/>
    <w:rsid w:val="00F01701"/>
    <w:rsid w:val="00F01708"/>
    <w:rsid w:val="00F01778"/>
    <w:rsid w:val="00F01B8C"/>
    <w:rsid w:val="00F01BC0"/>
    <w:rsid w:val="00F01EF7"/>
    <w:rsid w:val="00F01FD4"/>
    <w:rsid w:val="00F02206"/>
    <w:rsid w:val="00F022E8"/>
    <w:rsid w:val="00F02343"/>
    <w:rsid w:val="00F02430"/>
    <w:rsid w:val="00F02471"/>
    <w:rsid w:val="00F0247B"/>
    <w:rsid w:val="00F024A4"/>
    <w:rsid w:val="00F0253A"/>
    <w:rsid w:val="00F02623"/>
    <w:rsid w:val="00F02664"/>
    <w:rsid w:val="00F02776"/>
    <w:rsid w:val="00F02CAC"/>
    <w:rsid w:val="00F02D5D"/>
    <w:rsid w:val="00F02E85"/>
    <w:rsid w:val="00F02EB2"/>
    <w:rsid w:val="00F02F26"/>
    <w:rsid w:val="00F02F54"/>
    <w:rsid w:val="00F0304C"/>
    <w:rsid w:val="00F034C6"/>
    <w:rsid w:val="00F034E4"/>
    <w:rsid w:val="00F03532"/>
    <w:rsid w:val="00F03800"/>
    <w:rsid w:val="00F03807"/>
    <w:rsid w:val="00F0380A"/>
    <w:rsid w:val="00F0384D"/>
    <w:rsid w:val="00F03868"/>
    <w:rsid w:val="00F03A89"/>
    <w:rsid w:val="00F03B4C"/>
    <w:rsid w:val="00F03D8A"/>
    <w:rsid w:val="00F03EE1"/>
    <w:rsid w:val="00F03EF6"/>
    <w:rsid w:val="00F03F06"/>
    <w:rsid w:val="00F03F35"/>
    <w:rsid w:val="00F04094"/>
    <w:rsid w:val="00F040F6"/>
    <w:rsid w:val="00F043A8"/>
    <w:rsid w:val="00F04597"/>
    <w:rsid w:val="00F0471F"/>
    <w:rsid w:val="00F047F4"/>
    <w:rsid w:val="00F04BC5"/>
    <w:rsid w:val="00F04CFF"/>
    <w:rsid w:val="00F04FA4"/>
    <w:rsid w:val="00F050DA"/>
    <w:rsid w:val="00F05166"/>
    <w:rsid w:val="00F054CB"/>
    <w:rsid w:val="00F054DE"/>
    <w:rsid w:val="00F05582"/>
    <w:rsid w:val="00F055EE"/>
    <w:rsid w:val="00F056B6"/>
    <w:rsid w:val="00F05706"/>
    <w:rsid w:val="00F05797"/>
    <w:rsid w:val="00F059D8"/>
    <w:rsid w:val="00F05A6A"/>
    <w:rsid w:val="00F05ABE"/>
    <w:rsid w:val="00F05C73"/>
    <w:rsid w:val="00F05C86"/>
    <w:rsid w:val="00F05D97"/>
    <w:rsid w:val="00F05E13"/>
    <w:rsid w:val="00F0623F"/>
    <w:rsid w:val="00F064C5"/>
    <w:rsid w:val="00F06584"/>
    <w:rsid w:val="00F06626"/>
    <w:rsid w:val="00F066FE"/>
    <w:rsid w:val="00F067EA"/>
    <w:rsid w:val="00F068F5"/>
    <w:rsid w:val="00F069C9"/>
    <w:rsid w:val="00F06AF3"/>
    <w:rsid w:val="00F06B2D"/>
    <w:rsid w:val="00F06D90"/>
    <w:rsid w:val="00F06E5B"/>
    <w:rsid w:val="00F06FAE"/>
    <w:rsid w:val="00F06FCA"/>
    <w:rsid w:val="00F06FD5"/>
    <w:rsid w:val="00F070A1"/>
    <w:rsid w:val="00F07316"/>
    <w:rsid w:val="00F073E1"/>
    <w:rsid w:val="00F0742E"/>
    <w:rsid w:val="00F07520"/>
    <w:rsid w:val="00F076CF"/>
    <w:rsid w:val="00F0788A"/>
    <w:rsid w:val="00F0798B"/>
    <w:rsid w:val="00F07BAC"/>
    <w:rsid w:val="00F07D33"/>
    <w:rsid w:val="00F07FD6"/>
    <w:rsid w:val="00F07FE6"/>
    <w:rsid w:val="00F10065"/>
    <w:rsid w:val="00F105AD"/>
    <w:rsid w:val="00F105C4"/>
    <w:rsid w:val="00F105FF"/>
    <w:rsid w:val="00F10795"/>
    <w:rsid w:val="00F107B1"/>
    <w:rsid w:val="00F10828"/>
    <w:rsid w:val="00F10AAE"/>
    <w:rsid w:val="00F10B44"/>
    <w:rsid w:val="00F10CE0"/>
    <w:rsid w:val="00F10E34"/>
    <w:rsid w:val="00F110A2"/>
    <w:rsid w:val="00F11163"/>
    <w:rsid w:val="00F11179"/>
    <w:rsid w:val="00F111D0"/>
    <w:rsid w:val="00F112DC"/>
    <w:rsid w:val="00F112DE"/>
    <w:rsid w:val="00F112E3"/>
    <w:rsid w:val="00F114E8"/>
    <w:rsid w:val="00F115FD"/>
    <w:rsid w:val="00F11609"/>
    <w:rsid w:val="00F116C2"/>
    <w:rsid w:val="00F11704"/>
    <w:rsid w:val="00F1173E"/>
    <w:rsid w:val="00F1177B"/>
    <w:rsid w:val="00F11826"/>
    <w:rsid w:val="00F11835"/>
    <w:rsid w:val="00F11990"/>
    <w:rsid w:val="00F119E1"/>
    <w:rsid w:val="00F11B96"/>
    <w:rsid w:val="00F11C8B"/>
    <w:rsid w:val="00F11ECB"/>
    <w:rsid w:val="00F120C7"/>
    <w:rsid w:val="00F12224"/>
    <w:rsid w:val="00F123AA"/>
    <w:rsid w:val="00F1240D"/>
    <w:rsid w:val="00F124AC"/>
    <w:rsid w:val="00F12699"/>
    <w:rsid w:val="00F12811"/>
    <w:rsid w:val="00F12896"/>
    <w:rsid w:val="00F12A03"/>
    <w:rsid w:val="00F12ABB"/>
    <w:rsid w:val="00F12BF6"/>
    <w:rsid w:val="00F12D21"/>
    <w:rsid w:val="00F12F5C"/>
    <w:rsid w:val="00F12FE9"/>
    <w:rsid w:val="00F13086"/>
    <w:rsid w:val="00F131F4"/>
    <w:rsid w:val="00F13250"/>
    <w:rsid w:val="00F13396"/>
    <w:rsid w:val="00F133AC"/>
    <w:rsid w:val="00F134F9"/>
    <w:rsid w:val="00F135D2"/>
    <w:rsid w:val="00F13763"/>
    <w:rsid w:val="00F138B5"/>
    <w:rsid w:val="00F13980"/>
    <w:rsid w:val="00F139CC"/>
    <w:rsid w:val="00F13A8B"/>
    <w:rsid w:val="00F13B0A"/>
    <w:rsid w:val="00F13B6C"/>
    <w:rsid w:val="00F13B94"/>
    <w:rsid w:val="00F13C44"/>
    <w:rsid w:val="00F13DF4"/>
    <w:rsid w:val="00F13F31"/>
    <w:rsid w:val="00F13F38"/>
    <w:rsid w:val="00F13F46"/>
    <w:rsid w:val="00F13F4D"/>
    <w:rsid w:val="00F140C5"/>
    <w:rsid w:val="00F141CD"/>
    <w:rsid w:val="00F14291"/>
    <w:rsid w:val="00F144A8"/>
    <w:rsid w:val="00F144CB"/>
    <w:rsid w:val="00F14929"/>
    <w:rsid w:val="00F14A2B"/>
    <w:rsid w:val="00F14B2A"/>
    <w:rsid w:val="00F14B94"/>
    <w:rsid w:val="00F14BED"/>
    <w:rsid w:val="00F14CF1"/>
    <w:rsid w:val="00F150A5"/>
    <w:rsid w:val="00F1528C"/>
    <w:rsid w:val="00F1544C"/>
    <w:rsid w:val="00F15516"/>
    <w:rsid w:val="00F15659"/>
    <w:rsid w:val="00F15719"/>
    <w:rsid w:val="00F1575F"/>
    <w:rsid w:val="00F157AE"/>
    <w:rsid w:val="00F157D0"/>
    <w:rsid w:val="00F15949"/>
    <w:rsid w:val="00F15965"/>
    <w:rsid w:val="00F15A7F"/>
    <w:rsid w:val="00F15B7C"/>
    <w:rsid w:val="00F15BCE"/>
    <w:rsid w:val="00F15CC2"/>
    <w:rsid w:val="00F15DED"/>
    <w:rsid w:val="00F15F35"/>
    <w:rsid w:val="00F16178"/>
    <w:rsid w:val="00F163F1"/>
    <w:rsid w:val="00F163F4"/>
    <w:rsid w:val="00F16401"/>
    <w:rsid w:val="00F1649A"/>
    <w:rsid w:val="00F16697"/>
    <w:rsid w:val="00F169EB"/>
    <w:rsid w:val="00F16A58"/>
    <w:rsid w:val="00F16BA5"/>
    <w:rsid w:val="00F16C36"/>
    <w:rsid w:val="00F16C9F"/>
    <w:rsid w:val="00F16D74"/>
    <w:rsid w:val="00F16F02"/>
    <w:rsid w:val="00F16F0B"/>
    <w:rsid w:val="00F16F30"/>
    <w:rsid w:val="00F17120"/>
    <w:rsid w:val="00F17569"/>
    <w:rsid w:val="00F175B1"/>
    <w:rsid w:val="00F17642"/>
    <w:rsid w:val="00F176EC"/>
    <w:rsid w:val="00F177E0"/>
    <w:rsid w:val="00F1787D"/>
    <w:rsid w:val="00F17981"/>
    <w:rsid w:val="00F179FC"/>
    <w:rsid w:val="00F17BF5"/>
    <w:rsid w:val="00F17D47"/>
    <w:rsid w:val="00F17DA9"/>
    <w:rsid w:val="00F17E8D"/>
    <w:rsid w:val="00F17F0B"/>
    <w:rsid w:val="00F20008"/>
    <w:rsid w:val="00F201A5"/>
    <w:rsid w:val="00F202C5"/>
    <w:rsid w:val="00F20462"/>
    <w:rsid w:val="00F2050C"/>
    <w:rsid w:val="00F20639"/>
    <w:rsid w:val="00F207EC"/>
    <w:rsid w:val="00F208C3"/>
    <w:rsid w:val="00F20920"/>
    <w:rsid w:val="00F209D8"/>
    <w:rsid w:val="00F20B78"/>
    <w:rsid w:val="00F20BBD"/>
    <w:rsid w:val="00F20EC0"/>
    <w:rsid w:val="00F20F83"/>
    <w:rsid w:val="00F2119D"/>
    <w:rsid w:val="00F21343"/>
    <w:rsid w:val="00F213E4"/>
    <w:rsid w:val="00F21859"/>
    <w:rsid w:val="00F218FF"/>
    <w:rsid w:val="00F219B4"/>
    <w:rsid w:val="00F21A4E"/>
    <w:rsid w:val="00F21A91"/>
    <w:rsid w:val="00F21BDD"/>
    <w:rsid w:val="00F21C7A"/>
    <w:rsid w:val="00F21DEA"/>
    <w:rsid w:val="00F21E01"/>
    <w:rsid w:val="00F21E72"/>
    <w:rsid w:val="00F21F82"/>
    <w:rsid w:val="00F21FA3"/>
    <w:rsid w:val="00F22111"/>
    <w:rsid w:val="00F22173"/>
    <w:rsid w:val="00F221A7"/>
    <w:rsid w:val="00F2234D"/>
    <w:rsid w:val="00F226B9"/>
    <w:rsid w:val="00F22989"/>
    <w:rsid w:val="00F22A01"/>
    <w:rsid w:val="00F22D78"/>
    <w:rsid w:val="00F23099"/>
    <w:rsid w:val="00F23104"/>
    <w:rsid w:val="00F234E1"/>
    <w:rsid w:val="00F234FB"/>
    <w:rsid w:val="00F236A1"/>
    <w:rsid w:val="00F23781"/>
    <w:rsid w:val="00F23801"/>
    <w:rsid w:val="00F238F3"/>
    <w:rsid w:val="00F23B05"/>
    <w:rsid w:val="00F23B56"/>
    <w:rsid w:val="00F23C9D"/>
    <w:rsid w:val="00F23CC5"/>
    <w:rsid w:val="00F23D9A"/>
    <w:rsid w:val="00F23E31"/>
    <w:rsid w:val="00F23ED2"/>
    <w:rsid w:val="00F23ED9"/>
    <w:rsid w:val="00F241AD"/>
    <w:rsid w:val="00F243C8"/>
    <w:rsid w:val="00F2441A"/>
    <w:rsid w:val="00F244A8"/>
    <w:rsid w:val="00F245D1"/>
    <w:rsid w:val="00F2491E"/>
    <w:rsid w:val="00F24949"/>
    <w:rsid w:val="00F24ADE"/>
    <w:rsid w:val="00F24CCF"/>
    <w:rsid w:val="00F250FC"/>
    <w:rsid w:val="00F25278"/>
    <w:rsid w:val="00F25422"/>
    <w:rsid w:val="00F2545D"/>
    <w:rsid w:val="00F2556C"/>
    <w:rsid w:val="00F25738"/>
    <w:rsid w:val="00F257B1"/>
    <w:rsid w:val="00F257F5"/>
    <w:rsid w:val="00F25860"/>
    <w:rsid w:val="00F258D4"/>
    <w:rsid w:val="00F25A27"/>
    <w:rsid w:val="00F25A9E"/>
    <w:rsid w:val="00F25B6B"/>
    <w:rsid w:val="00F25BB8"/>
    <w:rsid w:val="00F25C21"/>
    <w:rsid w:val="00F25D30"/>
    <w:rsid w:val="00F25D56"/>
    <w:rsid w:val="00F25E8A"/>
    <w:rsid w:val="00F25F0C"/>
    <w:rsid w:val="00F25F70"/>
    <w:rsid w:val="00F261F0"/>
    <w:rsid w:val="00F2639B"/>
    <w:rsid w:val="00F26459"/>
    <w:rsid w:val="00F264B8"/>
    <w:rsid w:val="00F26650"/>
    <w:rsid w:val="00F26685"/>
    <w:rsid w:val="00F267B1"/>
    <w:rsid w:val="00F26DB6"/>
    <w:rsid w:val="00F26E9F"/>
    <w:rsid w:val="00F270C3"/>
    <w:rsid w:val="00F270FA"/>
    <w:rsid w:val="00F27291"/>
    <w:rsid w:val="00F272BA"/>
    <w:rsid w:val="00F272D6"/>
    <w:rsid w:val="00F27365"/>
    <w:rsid w:val="00F2742E"/>
    <w:rsid w:val="00F2743F"/>
    <w:rsid w:val="00F27483"/>
    <w:rsid w:val="00F274CF"/>
    <w:rsid w:val="00F275B8"/>
    <w:rsid w:val="00F2788B"/>
    <w:rsid w:val="00F279AC"/>
    <w:rsid w:val="00F279C0"/>
    <w:rsid w:val="00F27ABF"/>
    <w:rsid w:val="00F27B54"/>
    <w:rsid w:val="00F27CF6"/>
    <w:rsid w:val="00F27ED7"/>
    <w:rsid w:val="00F300D7"/>
    <w:rsid w:val="00F30148"/>
    <w:rsid w:val="00F301E3"/>
    <w:rsid w:val="00F30454"/>
    <w:rsid w:val="00F30491"/>
    <w:rsid w:val="00F30752"/>
    <w:rsid w:val="00F3083B"/>
    <w:rsid w:val="00F3086F"/>
    <w:rsid w:val="00F30A7E"/>
    <w:rsid w:val="00F30B04"/>
    <w:rsid w:val="00F30BB8"/>
    <w:rsid w:val="00F30D00"/>
    <w:rsid w:val="00F30F8C"/>
    <w:rsid w:val="00F30FC9"/>
    <w:rsid w:val="00F30FED"/>
    <w:rsid w:val="00F31109"/>
    <w:rsid w:val="00F31164"/>
    <w:rsid w:val="00F3116B"/>
    <w:rsid w:val="00F3122B"/>
    <w:rsid w:val="00F312AD"/>
    <w:rsid w:val="00F31B9C"/>
    <w:rsid w:val="00F31BD4"/>
    <w:rsid w:val="00F31C38"/>
    <w:rsid w:val="00F31C63"/>
    <w:rsid w:val="00F31E48"/>
    <w:rsid w:val="00F31EB9"/>
    <w:rsid w:val="00F31FAF"/>
    <w:rsid w:val="00F31FB2"/>
    <w:rsid w:val="00F32052"/>
    <w:rsid w:val="00F320DF"/>
    <w:rsid w:val="00F3225B"/>
    <w:rsid w:val="00F3229F"/>
    <w:rsid w:val="00F322C2"/>
    <w:rsid w:val="00F3232E"/>
    <w:rsid w:val="00F32426"/>
    <w:rsid w:val="00F324DF"/>
    <w:rsid w:val="00F32508"/>
    <w:rsid w:val="00F32584"/>
    <w:rsid w:val="00F32598"/>
    <w:rsid w:val="00F326B1"/>
    <w:rsid w:val="00F3275A"/>
    <w:rsid w:val="00F329D1"/>
    <w:rsid w:val="00F32AC1"/>
    <w:rsid w:val="00F32B02"/>
    <w:rsid w:val="00F32B3D"/>
    <w:rsid w:val="00F32EFC"/>
    <w:rsid w:val="00F32FF4"/>
    <w:rsid w:val="00F33219"/>
    <w:rsid w:val="00F3325D"/>
    <w:rsid w:val="00F33293"/>
    <w:rsid w:val="00F333FD"/>
    <w:rsid w:val="00F33734"/>
    <w:rsid w:val="00F33761"/>
    <w:rsid w:val="00F33793"/>
    <w:rsid w:val="00F33B1F"/>
    <w:rsid w:val="00F33C4C"/>
    <w:rsid w:val="00F33D5E"/>
    <w:rsid w:val="00F33F58"/>
    <w:rsid w:val="00F340B5"/>
    <w:rsid w:val="00F341E0"/>
    <w:rsid w:val="00F341E4"/>
    <w:rsid w:val="00F342CB"/>
    <w:rsid w:val="00F34627"/>
    <w:rsid w:val="00F34679"/>
    <w:rsid w:val="00F3471A"/>
    <w:rsid w:val="00F34959"/>
    <w:rsid w:val="00F34BE9"/>
    <w:rsid w:val="00F34D51"/>
    <w:rsid w:val="00F34EAF"/>
    <w:rsid w:val="00F34EF3"/>
    <w:rsid w:val="00F34F7B"/>
    <w:rsid w:val="00F34FF3"/>
    <w:rsid w:val="00F3512D"/>
    <w:rsid w:val="00F351C1"/>
    <w:rsid w:val="00F351D3"/>
    <w:rsid w:val="00F351D8"/>
    <w:rsid w:val="00F35474"/>
    <w:rsid w:val="00F3549C"/>
    <w:rsid w:val="00F357AF"/>
    <w:rsid w:val="00F35957"/>
    <w:rsid w:val="00F35971"/>
    <w:rsid w:val="00F35985"/>
    <w:rsid w:val="00F359AA"/>
    <w:rsid w:val="00F35A1A"/>
    <w:rsid w:val="00F35A2C"/>
    <w:rsid w:val="00F35ACE"/>
    <w:rsid w:val="00F35BAF"/>
    <w:rsid w:val="00F35D94"/>
    <w:rsid w:val="00F35F0A"/>
    <w:rsid w:val="00F35F67"/>
    <w:rsid w:val="00F36183"/>
    <w:rsid w:val="00F361B2"/>
    <w:rsid w:val="00F3640C"/>
    <w:rsid w:val="00F3645F"/>
    <w:rsid w:val="00F3647A"/>
    <w:rsid w:val="00F3650D"/>
    <w:rsid w:val="00F365AE"/>
    <w:rsid w:val="00F365F4"/>
    <w:rsid w:val="00F365FF"/>
    <w:rsid w:val="00F36628"/>
    <w:rsid w:val="00F36659"/>
    <w:rsid w:val="00F3665F"/>
    <w:rsid w:val="00F3691A"/>
    <w:rsid w:val="00F3698C"/>
    <w:rsid w:val="00F36A2B"/>
    <w:rsid w:val="00F36AFF"/>
    <w:rsid w:val="00F36B87"/>
    <w:rsid w:val="00F36D29"/>
    <w:rsid w:val="00F36DA5"/>
    <w:rsid w:val="00F36DDC"/>
    <w:rsid w:val="00F36E03"/>
    <w:rsid w:val="00F36EE5"/>
    <w:rsid w:val="00F36F4A"/>
    <w:rsid w:val="00F37043"/>
    <w:rsid w:val="00F3708C"/>
    <w:rsid w:val="00F370CF"/>
    <w:rsid w:val="00F370DB"/>
    <w:rsid w:val="00F374A4"/>
    <w:rsid w:val="00F3766E"/>
    <w:rsid w:val="00F37712"/>
    <w:rsid w:val="00F3776E"/>
    <w:rsid w:val="00F3779A"/>
    <w:rsid w:val="00F378E9"/>
    <w:rsid w:val="00F3792E"/>
    <w:rsid w:val="00F37948"/>
    <w:rsid w:val="00F37B4C"/>
    <w:rsid w:val="00F37BE7"/>
    <w:rsid w:val="00F37D53"/>
    <w:rsid w:val="00F37DA8"/>
    <w:rsid w:val="00F37EBB"/>
    <w:rsid w:val="00F37F14"/>
    <w:rsid w:val="00F401CC"/>
    <w:rsid w:val="00F402D2"/>
    <w:rsid w:val="00F4039C"/>
    <w:rsid w:val="00F403FA"/>
    <w:rsid w:val="00F405C0"/>
    <w:rsid w:val="00F405D9"/>
    <w:rsid w:val="00F407F2"/>
    <w:rsid w:val="00F40A40"/>
    <w:rsid w:val="00F40C58"/>
    <w:rsid w:val="00F40CC2"/>
    <w:rsid w:val="00F40CCE"/>
    <w:rsid w:val="00F40DE8"/>
    <w:rsid w:val="00F40F1A"/>
    <w:rsid w:val="00F410E1"/>
    <w:rsid w:val="00F411F8"/>
    <w:rsid w:val="00F412C3"/>
    <w:rsid w:val="00F4131D"/>
    <w:rsid w:val="00F4138A"/>
    <w:rsid w:val="00F415E7"/>
    <w:rsid w:val="00F41602"/>
    <w:rsid w:val="00F416D6"/>
    <w:rsid w:val="00F417D4"/>
    <w:rsid w:val="00F41A54"/>
    <w:rsid w:val="00F41AB6"/>
    <w:rsid w:val="00F41B18"/>
    <w:rsid w:val="00F42275"/>
    <w:rsid w:val="00F424CA"/>
    <w:rsid w:val="00F42552"/>
    <w:rsid w:val="00F426D1"/>
    <w:rsid w:val="00F428CD"/>
    <w:rsid w:val="00F42944"/>
    <w:rsid w:val="00F42977"/>
    <w:rsid w:val="00F429A1"/>
    <w:rsid w:val="00F429A4"/>
    <w:rsid w:val="00F42A4F"/>
    <w:rsid w:val="00F42B62"/>
    <w:rsid w:val="00F42EA3"/>
    <w:rsid w:val="00F42EE5"/>
    <w:rsid w:val="00F43109"/>
    <w:rsid w:val="00F431F3"/>
    <w:rsid w:val="00F43326"/>
    <w:rsid w:val="00F43376"/>
    <w:rsid w:val="00F434A2"/>
    <w:rsid w:val="00F43736"/>
    <w:rsid w:val="00F43813"/>
    <w:rsid w:val="00F43831"/>
    <w:rsid w:val="00F439A7"/>
    <w:rsid w:val="00F43CDC"/>
    <w:rsid w:val="00F43D16"/>
    <w:rsid w:val="00F43E7E"/>
    <w:rsid w:val="00F43FD5"/>
    <w:rsid w:val="00F441FB"/>
    <w:rsid w:val="00F442DA"/>
    <w:rsid w:val="00F44344"/>
    <w:rsid w:val="00F44482"/>
    <w:rsid w:val="00F4468A"/>
    <w:rsid w:val="00F446B4"/>
    <w:rsid w:val="00F44749"/>
    <w:rsid w:val="00F4489F"/>
    <w:rsid w:val="00F448E0"/>
    <w:rsid w:val="00F4497F"/>
    <w:rsid w:val="00F44983"/>
    <w:rsid w:val="00F44AB0"/>
    <w:rsid w:val="00F44C1E"/>
    <w:rsid w:val="00F44E7E"/>
    <w:rsid w:val="00F44ECD"/>
    <w:rsid w:val="00F452BD"/>
    <w:rsid w:val="00F454EC"/>
    <w:rsid w:val="00F4553F"/>
    <w:rsid w:val="00F45599"/>
    <w:rsid w:val="00F456CE"/>
    <w:rsid w:val="00F4576C"/>
    <w:rsid w:val="00F45851"/>
    <w:rsid w:val="00F458FD"/>
    <w:rsid w:val="00F45BBE"/>
    <w:rsid w:val="00F45C9A"/>
    <w:rsid w:val="00F45CFD"/>
    <w:rsid w:val="00F45EA4"/>
    <w:rsid w:val="00F45FF2"/>
    <w:rsid w:val="00F46146"/>
    <w:rsid w:val="00F46168"/>
    <w:rsid w:val="00F46227"/>
    <w:rsid w:val="00F462EE"/>
    <w:rsid w:val="00F46369"/>
    <w:rsid w:val="00F464D9"/>
    <w:rsid w:val="00F466E8"/>
    <w:rsid w:val="00F467AE"/>
    <w:rsid w:val="00F467FC"/>
    <w:rsid w:val="00F4683F"/>
    <w:rsid w:val="00F46A5A"/>
    <w:rsid w:val="00F46B25"/>
    <w:rsid w:val="00F46B29"/>
    <w:rsid w:val="00F46BB4"/>
    <w:rsid w:val="00F46BC5"/>
    <w:rsid w:val="00F46EF5"/>
    <w:rsid w:val="00F46F9C"/>
    <w:rsid w:val="00F47112"/>
    <w:rsid w:val="00F47264"/>
    <w:rsid w:val="00F4751D"/>
    <w:rsid w:val="00F47704"/>
    <w:rsid w:val="00F47712"/>
    <w:rsid w:val="00F47757"/>
    <w:rsid w:val="00F477B4"/>
    <w:rsid w:val="00F477C7"/>
    <w:rsid w:val="00F47ABF"/>
    <w:rsid w:val="00F47C33"/>
    <w:rsid w:val="00F47CC5"/>
    <w:rsid w:val="00F47D9A"/>
    <w:rsid w:val="00F47E5B"/>
    <w:rsid w:val="00F47E6A"/>
    <w:rsid w:val="00F47FB6"/>
    <w:rsid w:val="00F500E0"/>
    <w:rsid w:val="00F503AE"/>
    <w:rsid w:val="00F503CA"/>
    <w:rsid w:val="00F5051C"/>
    <w:rsid w:val="00F505A3"/>
    <w:rsid w:val="00F50600"/>
    <w:rsid w:val="00F5061B"/>
    <w:rsid w:val="00F507B1"/>
    <w:rsid w:val="00F50833"/>
    <w:rsid w:val="00F50B42"/>
    <w:rsid w:val="00F50C33"/>
    <w:rsid w:val="00F50C36"/>
    <w:rsid w:val="00F50D48"/>
    <w:rsid w:val="00F50E8A"/>
    <w:rsid w:val="00F50FDF"/>
    <w:rsid w:val="00F51025"/>
    <w:rsid w:val="00F511D3"/>
    <w:rsid w:val="00F514EA"/>
    <w:rsid w:val="00F5157A"/>
    <w:rsid w:val="00F51774"/>
    <w:rsid w:val="00F5181B"/>
    <w:rsid w:val="00F518F2"/>
    <w:rsid w:val="00F51951"/>
    <w:rsid w:val="00F519EC"/>
    <w:rsid w:val="00F51A38"/>
    <w:rsid w:val="00F51AC0"/>
    <w:rsid w:val="00F51B6A"/>
    <w:rsid w:val="00F51C64"/>
    <w:rsid w:val="00F51E7A"/>
    <w:rsid w:val="00F51E8A"/>
    <w:rsid w:val="00F51F1E"/>
    <w:rsid w:val="00F51FC5"/>
    <w:rsid w:val="00F51FD5"/>
    <w:rsid w:val="00F5245A"/>
    <w:rsid w:val="00F52635"/>
    <w:rsid w:val="00F526A6"/>
    <w:rsid w:val="00F5286A"/>
    <w:rsid w:val="00F528A1"/>
    <w:rsid w:val="00F529F1"/>
    <w:rsid w:val="00F52BE2"/>
    <w:rsid w:val="00F52BFC"/>
    <w:rsid w:val="00F52C62"/>
    <w:rsid w:val="00F52E7F"/>
    <w:rsid w:val="00F53033"/>
    <w:rsid w:val="00F5338F"/>
    <w:rsid w:val="00F533AA"/>
    <w:rsid w:val="00F533DB"/>
    <w:rsid w:val="00F53427"/>
    <w:rsid w:val="00F5354B"/>
    <w:rsid w:val="00F53669"/>
    <w:rsid w:val="00F537C2"/>
    <w:rsid w:val="00F538B0"/>
    <w:rsid w:val="00F53936"/>
    <w:rsid w:val="00F53A6C"/>
    <w:rsid w:val="00F53B52"/>
    <w:rsid w:val="00F53B63"/>
    <w:rsid w:val="00F53BB4"/>
    <w:rsid w:val="00F53CD5"/>
    <w:rsid w:val="00F53D4B"/>
    <w:rsid w:val="00F53D63"/>
    <w:rsid w:val="00F53D65"/>
    <w:rsid w:val="00F53DF3"/>
    <w:rsid w:val="00F53FE5"/>
    <w:rsid w:val="00F54069"/>
    <w:rsid w:val="00F541DB"/>
    <w:rsid w:val="00F541DF"/>
    <w:rsid w:val="00F5444C"/>
    <w:rsid w:val="00F54626"/>
    <w:rsid w:val="00F547CB"/>
    <w:rsid w:val="00F548B5"/>
    <w:rsid w:val="00F54901"/>
    <w:rsid w:val="00F5493F"/>
    <w:rsid w:val="00F54A34"/>
    <w:rsid w:val="00F54BF2"/>
    <w:rsid w:val="00F54CF4"/>
    <w:rsid w:val="00F54DB8"/>
    <w:rsid w:val="00F54DD2"/>
    <w:rsid w:val="00F54E56"/>
    <w:rsid w:val="00F54F3E"/>
    <w:rsid w:val="00F550F2"/>
    <w:rsid w:val="00F5516C"/>
    <w:rsid w:val="00F5531F"/>
    <w:rsid w:val="00F55502"/>
    <w:rsid w:val="00F55579"/>
    <w:rsid w:val="00F55654"/>
    <w:rsid w:val="00F556AC"/>
    <w:rsid w:val="00F55AE5"/>
    <w:rsid w:val="00F55CA2"/>
    <w:rsid w:val="00F55D13"/>
    <w:rsid w:val="00F55E93"/>
    <w:rsid w:val="00F560B3"/>
    <w:rsid w:val="00F56198"/>
    <w:rsid w:val="00F564A9"/>
    <w:rsid w:val="00F5656E"/>
    <w:rsid w:val="00F56672"/>
    <w:rsid w:val="00F56D05"/>
    <w:rsid w:val="00F56D8E"/>
    <w:rsid w:val="00F57074"/>
    <w:rsid w:val="00F5737F"/>
    <w:rsid w:val="00F574EA"/>
    <w:rsid w:val="00F57614"/>
    <w:rsid w:val="00F57694"/>
    <w:rsid w:val="00F5797C"/>
    <w:rsid w:val="00F579CD"/>
    <w:rsid w:val="00F57ACE"/>
    <w:rsid w:val="00F57BDE"/>
    <w:rsid w:val="00F57CCA"/>
    <w:rsid w:val="00F57D29"/>
    <w:rsid w:val="00F57DE5"/>
    <w:rsid w:val="00F57E78"/>
    <w:rsid w:val="00F57E81"/>
    <w:rsid w:val="00F57F00"/>
    <w:rsid w:val="00F6008A"/>
    <w:rsid w:val="00F601F8"/>
    <w:rsid w:val="00F602BC"/>
    <w:rsid w:val="00F602D3"/>
    <w:rsid w:val="00F604B4"/>
    <w:rsid w:val="00F6067D"/>
    <w:rsid w:val="00F60792"/>
    <w:rsid w:val="00F60B47"/>
    <w:rsid w:val="00F60BC7"/>
    <w:rsid w:val="00F60C20"/>
    <w:rsid w:val="00F60C32"/>
    <w:rsid w:val="00F60E99"/>
    <w:rsid w:val="00F60EAF"/>
    <w:rsid w:val="00F60FA2"/>
    <w:rsid w:val="00F60FEA"/>
    <w:rsid w:val="00F61099"/>
    <w:rsid w:val="00F611DD"/>
    <w:rsid w:val="00F612F4"/>
    <w:rsid w:val="00F61884"/>
    <w:rsid w:val="00F61A11"/>
    <w:rsid w:val="00F61B90"/>
    <w:rsid w:val="00F61CD6"/>
    <w:rsid w:val="00F61D13"/>
    <w:rsid w:val="00F61F2B"/>
    <w:rsid w:val="00F620FE"/>
    <w:rsid w:val="00F62115"/>
    <w:rsid w:val="00F62182"/>
    <w:rsid w:val="00F6242D"/>
    <w:rsid w:val="00F6246C"/>
    <w:rsid w:val="00F627E3"/>
    <w:rsid w:val="00F6284C"/>
    <w:rsid w:val="00F62939"/>
    <w:rsid w:val="00F62A17"/>
    <w:rsid w:val="00F62B7C"/>
    <w:rsid w:val="00F62C5B"/>
    <w:rsid w:val="00F62C86"/>
    <w:rsid w:val="00F62D21"/>
    <w:rsid w:val="00F62D59"/>
    <w:rsid w:val="00F62DEF"/>
    <w:rsid w:val="00F6302B"/>
    <w:rsid w:val="00F6310A"/>
    <w:rsid w:val="00F63137"/>
    <w:rsid w:val="00F63337"/>
    <w:rsid w:val="00F63609"/>
    <w:rsid w:val="00F63647"/>
    <w:rsid w:val="00F63978"/>
    <w:rsid w:val="00F63A0C"/>
    <w:rsid w:val="00F63A60"/>
    <w:rsid w:val="00F63BC1"/>
    <w:rsid w:val="00F63C04"/>
    <w:rsid w:val="00F63C4A"/>
    <w:rsid w:val="00F63D96"/>
    <w:rsid w:val="00F63E40"/>
    <w:rsid w:val="00F63EB2"/>
    <w:rsid w:val="00F63FE4"/>
    <w:rsid w:val="00F64085"/>
    <w:rsid w:val="00F643D0"/>
    <w:rsid w:val="00F64407"/>
    <w:rsid w:val="00F644CA"/>
    <w:rsid w:val="00F645A0"/>
    <w:rsid w:val="00F646EC"/>
    <w:rsid w:val="00F64855"/>
    <w:rsid w:val="00F648D0"/>
    <w:rsid w:val="00F6493A"/>
    <w:rsid w:val="00F64A06"/>
    <w:rsid w:val="00F64D79"/>
    <w:rsid w:val="00F64DB2"/>
    <w:rsid w:val="00F64DFA"/>
    <w:rsid w:val="00F64DFD"/>
    <w:rsid w:val="00F64EC1"/>
    <w:rsid w:val="00F65313"/>
    <w:rsid w:val="00F65334"/>
    <w:rsid w:val="00F6534D"/>
    <w:rsid w:val="00F65387"/>
    <w:rsid w:val="00F65547"/>
    <w:rsid w:val="00F655C7"/>
    <w:rsid w:val="00F656B7"/>
    <w:rsid w:val="00F65741"/>
    <w:rsid w:val="00F65934"/>
    <w:rsid w:val="00F65D89"/>
    <w:rsid w:val="00F65E38"/>
    <w:rsid w:val="00F65F6F"/>
    <w:rsid w:val="00F66454"/>
    <w:rsid w:val="00F666D8"/>
    <w:rsid w:val="00F667BB"/>
    <w:rsid w:val="00F66847"/>
    <w:rsid w:val="00F6686D"/>
    <w:rsid w:val="00F668D5"/>
    <w:rsid w:val="00F66AA5"/>
    <w:rsid w:val="00F66C6C"/>
    <w:rsid w:val="00F66C84"/>
    <w:rsid w:val="00F66CFE"/>
    <w:rsid w:val="00F66D1C"/>
    <w:rsid w:val="00F66DB4"/>
    <w:rsid w:val="00F66E4B"/>
    <w:rsid w:val="00F6701F"/>
    <w:rsid w:val="00F67107"/>
    <w:rsid w:val="00F67573"/>
    <w:rsid w:val="00F6761B"/>
    <w:rsid w:val="00F6768F"/>
    <w:rsid w:val="00F6785C"/>
    <w:rsid w:val="00F67A09"/>
    <w:rsid w:val="00F67A20"/>
    <w:rsid w:val="00F67BA9"/>
    <w:rsid w:val="00F67BBE"/>
    <w:rsid w:val="00F67D01"/>
    <w:rsid w:val="00F67F7C"/>
    <w:rsid w:val="00F701A6"/>
    <w:rsid w:val="00F701AC"/>
    <w:rsid w:val="00F701BD"/>
    <w:rsid w:val="00F701EF"/>
    <w:rsid w:val="00F70207"/>
    <w:rsid w:val="00F705B9"/>
    <w:rsid w:val="00F70727"/>
    <w:rsid w:val="00F70A5F"/>
    <w:rsid w:val="00F70A6A"/>
    <w:rsid w:val="00F70BED"/>
    <w:rsid w:val="00F70D13"/>
    <w:rsid w:val="00F70F45"/>
    <w:rsid w:val="00F71015"/>
    <w:rsid w:val="00F7107E"/>
    <w:rsid w:val="00F710C5"/>
    <w:rsid w:val="00F71111"/>
    <w:rsid w:val="00F71120"/>
    <w:rsid w:val="00F7112F"/>
    <w:rsid w:val="00F711E2"/>
    <w:rsid w:val="00F712DF"/>
    <w:rsid w:val="00F71403"/>
    <w:rsid w:val="00F71450"/>
    <w:rsid w:val="00F7146B"/>
    <w:rsid w:val="00F716F9"/>
    <w:rsid w:val="00F718E2"/>
    <w:rsid w:val="00F71A0E"/>
    <w:rsid w:val="00F71BFB"/>
    <w:rsid w:val="00F71C94"/>
    <w:rsid w:val="00F71CD3"/>
    <w:rsid w:val="00F71D0E"/>
    <w:rsid w:val="00F71E8B"/>
    <w:rsid w:val="00F71EF7"/>
    <w:rsid w:val="00F72009"/>
    <w:rsid w:val="00F72154"/>
    <w:rsid w:val="00F721EE"/>
    <w:rsid w:val="00F72375"/>
    <w:rsid w:val="00F7274F"/>
    <w:rsid w:val="00F7279C"/>
    <w:rsid w:val="00F7281F"/>
    <w:rsid w:val="00F728DC"/>
    <w:rsid w:val="00F728EC"/>
    <w:rsid w:val="00F72D14"/>
    <w:rsid w:val="00F72D6A"/>
    <w:rsid w:val="00F72DBE"/>
    <w:rsid w:val="00F72E62"/>
    <w:rsid w:val="00F730C1"/>
    <w:rsid w:val="00F73200"/>
    <w:rsid w:val="00F733AE"/>
    <w:rsid w:val="00F73436"/>
    <w:rsid w:val="00F73438"/>
    <w:rsid w:val="00F73474"/>
    <w:rsid w:val="00F737F2"/>
    <w:rsid w:val="00F738DF"/>
    <w:rsid w:val="00F73B17"/>
    <w:rsid w:val="00F73B22"/>
    <w:rsid w:val="00F73BA3"/>
    <w:rsid w:val="00F73C3B"/>
    <w:rsid w:val="00F73CF3"/>
    <w:rsid w:val="00F73D18"/>
    <w:rsid w:val="00F73EB4"/>
    <w:rsid w:val="00F7400D"/>
    <w:rsid w:val="00F740F5"/>
    <w:rsid w:val="00F742C6"/>
    <w:rsid w:val="00F7433D"/>
    <w:rsid w:val="00F743FF"/>
    <w:rsid w:val="00F74496"/>
    <w:rsid w:val="00F744F0"/>
    <w:rsid w:val="00F7454B"/>
    <w:rsid w:val="00F7454E"/>
    <w:rsid w:val="00F749FD"/>
    <w:rsid w:val="00F74ACB"/>
    <w:rsid w:val="00F74AE6"/>
    <w:rsid w:val="00F74B29"/>
    <w:rsid w:val="00F74B87"/>
    <w:rsid w:val="00F74C13"/>
    <w:rsid w:val="00F74D60"/>
    <w:rsid w:val="00F74E18"/>
    <w:rsid w:val="00F75016"/>
    <w:rsid w:val="00F750E6"/>
    <w:rsid w:val="00F752A9"/>
    <w:rsid w:val="00F7534D"/>
    <w:rsid w:val="00F753BF"/>
    <w:rsid w:val="00F754C8"/>
    <w:rsid w:val="00F75566"/>
    <w:rsid w:val="00F75582"/>
    <w:rsid w:val="00F755A3"/>
    <w:rsid w:val="00F75857"/>
    <w:rsid w:val="00F758E6"/>
    <w:rsid w:val="00F75DEF"/>
    <w:rsid w:val="00F75F28"/>
    <w:rsid w:val="00F760F4"/>
    <w:rsid w:val="00F7641F"/>
    <w:rsid w:val="00F76420"/>
    <w:rsid w:val="00F76499"/>
    <w:rsid w:val="00F768BD"/>
    <w:rsid w:val="00F768E5"/>
    <w:rsid w:val="00F768FE"/>
    <w:rsid w:val="00F76A6B"/>
    <w:rsid w:val="00F76D71"/>
    <w:rsid w:val="00F77286"/>
    <w:rsid w:val="00F772A6"/>
    <w:rsid w:val="00F772C2"/>
    <w:rsid w:val="00F77508"/>
    <w:rsid w:val="00F775D1"/>
    <w:rsid w:val="00F775EB"/>
    <w:rsid w:val="00F77709"/>
    <w:rsid w:val="00F778E2"/>
    <w:rsid w:val="00F77AF5"/>
    <w:rsid w:val="00F77B43"/>
    <w:rsid w:val="00F77BE6"/>
    <w:rsid w:val="00F77C5E"/>
    <w:rsid w:val="00F77E16"/>
    <w:rsid w:val="00F80101"/>
    <w:rsid w:val="00F8036B"/>
    <w:rsid w:val="00F8046B"/>
    <w:rsid w:val="00F8057A"/>
    <w:rsid w:val="00F806FD"/>
    <w:rsid w:val="00F8070E"/>
    <w:rsid w:val="00F80719"/>
    <w:rsid w:val="00F8080C"/>
    <w:rsid w:val="00F80816"/>
    <w:rsid w:val="00F80D83"/>
    <w:rsid w:val="00F80E7F"/>
    <w:rsid w:val="00F80F65"/>
    <w:rsid w:val="00F81102"/>
    <w:rsid w:val="00F8114E"/>
    <w:rsid w:val="00F81530"/>
    <w:rsid w:val="00F8161F"/>
    <w:rsid w:val="00F81637"/>
    <w:rsid w:val="00F816B6"/>
    <w:rsid w:val="00F819A0"/>
    <w:rsid w:val="00F81B22"/>
    <w:rsid w:val="00F81C44"/>
    <w:rsid w:val="00F81D95"/>
    <w:rsid w:val="00F81E48"/>
    <w:rsid w:val="00F81EA4"/>
    <w:rsid w:val="00F82443"/>
    <w:rsid w:val="00F825B6"/>
    <w:rsid w:val="00F825EC"/>
    <w:rsid w:val="00F82691"/>
    <w:rsid w:val="00F828EF"/>
    <w:rsid w:val="00F829A5"/>
    <w:rsid w:val="00F829E0"/>
    <w:rsid w:val="00F82D7D"/>
    <w:rsid w:val="00F82F3F"/>
    <w:rsid w:val="00F832EF"/>
    <w:rsid w:val="00F834DE"/>
    <w:rsid w:val="00F83612"/>
    <w:rsid w:val="00F83615"/>
    <w:rsid w:val="00F8363C"/>
    <w:rsid w:val="00F836AB"/>
    <w:rsid w:val="00F8395E"/>
    <w:rsid w:val="00F8397F"/>
    <w:rsid w:val="00F83AC0"/>
    <w:rsid w:val="00F83B32"/>
    <w:rsid w:val="00F83B43"/>
    <w:rsid w:val="00F83DD7"/>
    <w:rsid w:val="00F83E4D"/>
    <w:rsid w:val="00F83FEA"/>
    <w:rsid w:val="00F84048"/>
    <w:rsid w:val="00F84116"/>
    <w:rsid w:val="00F8442A"/>
    <w:rsid w:val="00F846AE"/>
    <w:rsid w:val="00F84758"/>
    <w:rsid w:val="00F84CCF"/>
    <w:rsid w:val="00F84E45"/>
    <w:rsid w:val="00F84E8D"/>
    <w:rsid w:val="00F850DD"/>
    <w:rsid w:val="00F8521F"/>
    <w:rsid w:val="00F8532A"/>
    <w:rsid w:val="00F853D0"/>
    <w:rsid w:val="00F855A6"/>
    <w:rsid w:val="00F858A3"/>
    <w:rsid w:val="00F85924"/>
    <w:rsid w:val="00F8592A"/>
    <w:rsid w:val="00F85C3A"/>
    <w:rsid w:val="00F85E5E"/>
    <w:rsid w:val="00F85EEC"/>
    <w:rsid w:val="00F85F90"/>
    <w:rsid w:val="00F860DC"/>
    <w:rsid w:val="00F860ED"/>
    <w:rsid w:val="00F86166"/>
    <w:rsid w:val="00F86278"/>
    <w:rsid w:val="00F86365"/>
    <w:rsid w:val="00F86487"/>
    <w:rsid w:val="00F8649E"/>
    <w:rsid w:val="00F86702"/>
    <w:rsid w:val="00F86779"/>
    <w:rsid w:val="00F8696E"/>
    <w:rsid w:val="00F86A52"/>
    <w:rsid w:val="00F86B69"/>
    <w:rsid w:val="00F86BB2"/>
    <w:rsid w:val="00F86D2C"/>
    <w:rsid w:val="00F86DBF"/>
    <w:rsid w:val="00F871EB"/>
    <w:rsid w:val="00F873D6"/>
    <w:rsid w:val="00F8749B"/>
    <w:rsid w:val="00F874B8"/>
    <w:rsid w:val="00F87581"/>
    <w:rsid w:val="00F87640"/>
    <w:rsid w:val="00F87846"/>
    <w:rsid w:val="00F87883"/>
    <w:rsid w:val="00F878D2"/>
    <w:rsid w:val="00F87A4E"/>
    <w:rsid w:val="00F87C91"/>
    <w:rsid w:val="00F87D14"/>
    <w:rsid w:val="00F87D59"/>
    <w:rsid w:val="00F87D82"/>
    <w:rsid w:val="00F87EE8"/>
    <w:rsid w:val="00F87FB5"/>
    <w:rsid w:val="00F9008B"/>
    <w:rsid w:val="00F90216"/>
    <w:rsid w:val="00F902BD"/>
    <w:rsid w:val="00F90493"/>
    <w:rsid w:val="00F90527"/>
    <w:rsid w:val="00F9066C"/>
    <w:rsid w:val="00F9076E"/>
    <w:rsid w:val="00F907EE"/>
    <w:rsid w:val="00F909EF"/>
    <w:rsid w:val="00F90BCC"/>
    <w:rsid w:val="00F90D83"/>
    <w:rsid w:val="00F90F74"/>
    <w:rsid w:val="00F90FB9"/>
    <w:rsid w:val="00F90FCE"/>
    <w:rsid w:val="00F910BE"/>
    <w:rsid w:val="00F9113E"/>
    <w:rsid w:val="00F911F4"/>
    <w:rsid w:val="00F9122A"/>
    <w:rsid w:val="00F91408"/>
    <w:rsid w:val="00F9144A"/>
    <w:rsid w:val="00F9158F"/>
    <w:rsid w:val="00F915C0"/>
    <w:rsid w:val="00F9192C"/>
    <w:rsid w:val="00F9199D"/>
    <w:rsid w:val="00F91C84"/>
    <w:rsid w:val="00F91CBF"/>
    <w:rsid w:val="00F91D58"/>
    <w:rsid w:val="00F91F0B"/>
    <w:rsid w:val="00F92027"/>
    <w:rsid w:val="00F920CC"/>
    <w:rsid w:val="00F922EF"/>
    <w:rsid w:val="00F923B7"/>
    <w:rsid w:val="00F923C6"/>
    <w:rsid w:val="00F9242B"/>
    <w:rsid w:val="00F92518"/>
    <w:rsid w:val="00F926E9"/>
    <w:rsid w:val="00F92735"/>
    <w:rsid w:val="00F927D6"/>
    <w:rsid w:val="00F929BB"/>
    <w:rsid w:val="00F929C3"/>
    <w:rsid w:val="00F92B70"/>
    <w:rsid w:val="00F92BA2"/>
    <w:rsid w:val="00F92D81"/>
    <w:rsid w:val="00F9312E"/>
    <w:rsid w:val="00F93207"/>
    <w:rsid w:val="00F932FD"/>
    <w:rsid w:val="00F93420"/>
    <w:rsid w:val="00F93460"/>
    <w:rsid w:val="00F9347A"/>
    <w:rsid w:val="00F9359D"/>
    <w:rsid w:val="00F9395A"/>
    <w:rsid w:val="00F93B98"/>
    <w:rsid w:val="00F93C4B"/>
    <w:rsid w:val="00F93C6C"/>
    <w:rsid w:val="00F93C87"/>
    <w:rsid w:val="00F93D23"/>
    <w:rsid w:val="00F93EC7"/>
    <w:rsid w:val="00F940CC"/>
    <w:rsid w:val="00F94572"/>
    <w:rsid w:val="00F945BA"/>
    <w:rsid w:val="00F9460D"/>
    <w:rsid w:val="00F946EB"/>
    <w:rsid w:val="00F947ED"/>
    <w:rsid w:val="00F947F2"/>
    <w:rsid w:val="00F948D8"/>
    <w:rsid w:val="00F94A73"/>
    <w:rsid w:val="00F94AF1"/>
    <w:rsid w:val="00F94C47"/>
    <w:rsid w:val="00F94C78"/>
    <w:rsid w:val="00F94E95"/>
    <w:rsid w:val="00F94F03"/>
    <w:rsid w:val="00F94FEF"/>
    <w:rsid w:val="00F953BC"/>
    <w:rsid w:val="00F953D1"/>
    <w:rsid w:val="00F955CB"/>
    <w:rsid w:val="00F95875"/>
    <w:rsid w:val="00F95897"/>
    <w:rsid w:val="00F95914"/>
    <w:rsid w:val="00F95F15"/>
    <w:rsid w:val="00F9600E"/>
    <w:rsid w:val="00F9601F"/>
    <w:rsid w:val="00F96213"/>
    <w:rsid w:val="00F962D0"/>
    <w:rsid w:val="00F9635C"/>
    <w:rsid w:val="00F96370"/>
    <w:rsid w:val="00F96445"/>
    <w:rsid w:val="00F96503"/>
    <w:rsid w:val="00F9657A"/>
    <w:rsid w:val="00F966E8"/>
    <w:rsid w:val="00F96953"/>
    <w:rsid w:val="00F96A3C"/>
    <w:rsid w:val="00F96A94"/>
    <w:rsid w:val="00F96A9D"/>
    <w:rsid w:val="00F96B8B"/>
    <w:rsid w:val="00F96DDC"/>
    <w:rsid w:val="00F96E2B"/>
    <w:rsid w:val="00F973D3"/>
    <w:rsid w:val="00F97411"/>
    <w:rsid w:val="00F976CB"/>
    <w:rsid w:val="00F9797F"/>
    <w:rsid w:val="00F97A3D"/>
    <w:rsid w:val="00F97AFF"/>
    <w:rsid w:val="00F97C22"/>
    <w:rsid w:val="00F97D49"/>
    <w:rsid w:val="00F97D7C"/>
    <w:rsid w:val="00F97EE1"/>
    <w:rsid w:val="00F97FDF"/>
    <w:rsid w:val="00FA002C"/>
    <w:rsid w:val="00FA00AB"/>
    <w:rsid w:val="00FA02EE"/>
    <w:rsid w:val="00FA0359"/>
    <w:rsid w:val="00FA0447"/>
    <w:rsid w:val="00FA0530"/>
    <w:rsid w:val="00FA0595"/>
    <w:rsid w:val="00FA07A9"/>
    <w:rsid w:val="00FA0A07"/>
    <w:rsid w:val="00FA0AF8"/>
    <w:rsid w:val="00FA0B3B"/>
    <w:rsid w:val="00FA0C59"/>
    <w:rsid w:val="00FA0E9F"/>
    <w:rsid w:val="00FA1174"/>
    <w:rsid w:val="00FA11CB"/>
    <w:rsid w:val="00FA121B"/>
    <w:rsid w:val="00FA14A2"/>
    <w:rsid w:val="00FA14EC"/>
    <w:rsid w:val="00FA1513"/>
    <w:rsid w:val="00FA152C"/>
    <w:rsid w:val="00FA15E1"/>
    <w:rsid w:val="00FA16D5"/>
    <w:rsid w:val="00FA18D0"/>
    <w:rsid w:val="00FA19FE"/>
    <w:rsid w:val="00FA1D9F"/>
    <w:rsid w:val="00FA1F21"/>
    <w:rsid w:val="00FA1F51"/>
    <w:rsid w:val="00FA1F77"/>
    <w:rsid w:val="00FA2076"/>
    <w:rsid w:val="00FA21C8"/>
    <w:rsid w:val="00FA21CB"/>
    <w:rsid w:val="00FA21D9"/>
    <w:rsid w:val="00FA2333"/>
    <w:rsid w:val="00FA24CA"/>
    <w:rsid w:val="00FA26D4"/>
    <w:rsid w:val="00FA28D5"/>
    <w:rsid w:val="00FA2982"/>
    <w:rsid w:val="00FA29E2"/>
    <w:rsid w:val="00FA29E8"/>
    <w:rsid w:val="00FA2AB7"/>
    <w:rsid w:val="00FA2B3B"/>
    <w:rsid w:val="00FA2C70"/>
    <w:rsid w:val="00FA2CBC"/>
    <w:rsid w:val="00FA2D64"/>
    <w:rsid w:val="00FA2D9A"/>
    <w:rsid w:val="00FA2DF6"/>
    <w:rsid w:val="00FA3473"/>
    <w:rsid w:val="00FA34C5"/>
    <w:rsid w:val="00FA3640"/>
    <w:rsid w:val="00FA373C"/>
    <w:rsid w:val="00FA37D4"/>
    <w:rsid w:val="00FA3AD1"/>
    <w:rsid w:val="00FA3C4F"/>
    <w:rsid w:val="00FA3F0D"/>
    <w:rsid w:val="00FA4090"/>
    <w:rsid w:val="00FA4106"/>
    <w:rsid w:val="00FA4202"/>
    <w:rsid w:val="00FA424E"/>
    <w:rsid w:val="00FA4271"/>
    <w:rsid w:val="00FA43A0"/>
    <w:rsid w:val="00FA44F7"/>
    <w:rsid w:val="00FA45D1"/>
    <w:rsid w:val="00FA4C7C"/>
    <w:rsid w:val="00FA4DB5"/>
    <w:rsid w:val="00FA4ED2"/>
    <w:rsid w:val="00FA53F8"/>
    <w:rsid w:val="00FA54E5"/>
    <w:rsid w:val="00FA5591"/>
    <w:rsid w:val="00FA55DC"/>
    <w:rsid w:val="00FA5657"/>
    <w:rsid w:val="00FA5AEB"/>
    <w:rsid w:val="00FA5FF5"/>
    <w:rsid w:val="00FA60F4"/>
    <w:rsid w:val="00FA64BF"/>
    <w:rsid w:val="00FA65A3"/>
    <w:rsid w:val="00FA6600"/>
    <w:rsid w:val="00FA6604"/>
    <w:rsid w:val="00FA6829"/>
    <w:rsid w:val="00FA6830"/>
    <w:rsid w:val="00FA68F5"/>
    <w:rsid w:val="00FA6904"/>
    <w:rsid w:val="00FA6973"/>
    <w:rsid w:val="00FA6982"/>
    <w:rsid w:val="00FA6A1D"/>
    <w:rsid w:val="00FA6EFE"/>
    <w:rsid w:val="00FA6F8A"/>
    <w:rsid w:val="00FA6F9D"/>
    <w:rsid w:val="00FA7000"/>
    <w:rsid w:val="00FA70CE"/>
    <w:rsid w:val="00FA7262"/>
    <w:rsid w:val="00FA72AD"/>
    <w:rsid w:val="00FA73B4"/>
    <w:rsid w:val="00FA743C"/>
    <w:rsid w:val="00FA76AB"/>
    <w:rsid w:val="00FA76B9"/>
    <w:rsid w:val="00FA7728"/>
    <w:rsid w:val="00FA7867"/>
    <w:rsid w:val="00FA7A7C"/>
    <w:rsid w:val="00FA7ABB"/>
    <w:rsid w:val="00FA7B08"/>
    <w:rsid w:val="00FA7B65"/>
    <w:rsid w:val="00FA7B8A"/>
    <w:rsid w:val="00FA7CBC"/>
    <w:rsid w:val="00FA7CED"/>
    <w:rsid w:val="00FA7EDF"/>
    <w:rsid w:val="00FA7EEE"/>
    <w:rsid w:val="00FB00BF"/>
    <w:rsid w:val="00FB00C4"/>
    <w:rsid w:val="00FB012F"/>
    <w:rsid w:val="00FB016C"/>
    <w:rsid w:val="00FB0239"/>
    <w:rsid w:val="00FB04DA"/>
    <w:rsid w:val="00FB04FE"/>
    <w:rsid w:val="00FB0508"/>
    <w:rsid w:val="00FB051F"/>
    <w:rsid w:val="00FB069C"/>
    <w:rsid w:val="00FB0857"/>
    <w:rsid w:val="00FB0899"/>
    <w:rsid w:val="00FB09DB"/>
    <w:rsid w:val="00FB0B96"/>
    <w:rsid w:val="00FB0C28"/>
    <w:rsid w:val="00FB0E34"/>
    <w:rsid w:val="00FB0F75"/>
    <w:rsid w:val="00FB105F"/>
    <w:rsid w:val="00FB10F7"/>
    <w:rsid w:val="00FB113F"/>
    <w:rsid w:val="00FB1177"/>
    <w:rsid w:val="00FB119D"/>
    <w:rsid w:val="00FB126F"/>
    <w:rsid w:val="00FB12B7"/>
    <w:rsid w:val="00FB13E7"/>
    <w:rsid w:val="00FB153C"/>
    <w:rsid w:val="00FB15E0"/>
    <w:rsid w:val="00FB183D"/>
    <w:rsid w:val="00FB18E8"/>
    <w:rsid w:val="00FB197E"/>
    <w:rsid w:val="00FB1990"/>
    <w:rsid w:val="00FB1C9B"/>
    <w:rsid w:val="00FB1D24"/>
    <w:rsid w:val="00FB1D36"/>
    <w:rsid w:val="00FB1D4C"/>
    <w:rsid w:val="00FB1D93"/>
    <w:rsid w:val="00FB1EA3"/>
    <w:rsid w:val="00FB1F58"/>
    <w:rsid w:val="00FB1F73"/>
    <w:rsid w:val="00FB1FBD"/>
    <w:rsid w:val="00FB206A"/>
    <w:rsid w:val="00FB20B9"/>
    <w:rsid w:val="00FB20BC"/>
    <w:rsid w:val="00FB20C9"/>
    <w:rsid w:val="00FB212B"/>
    <w:rsid w:val="00FB216A"/>
    <w:rsid w:val="00FB244A"/>
    <w:rsid w:val="00FB248C"/>
    <w:rsid w:val="00FB267D"/>
    <w:rsid w:val="00FB2751"/>
    <w:rsid w:val="00FB2857"/>
    <w:rsid w:val="00FB286E"/>
    <w:rsid w:val="00FB290E"/>
    <w:rsid w:val="00FB2AAB"/>
    <w:rsid w:val="00FB2B8E"/>
    <w:rsid w:val="00FB2C8A"/>
    <w:rsid w:val="00FB2D61"/>
    <w:rsid w:val="00FB30DD"/>
    <w:rsid w:val="00FB3224"/>
    <w:rsid w:val="00FB34C7"/>
    <w:rsid w:val="00FB3707"/>
    <w:rsid w:val="00FB37A4"/>
    <w:rsid w:val="00FB385D"/>
    <w:rsid w:val="00FB3AD5"/>
    <w:rsid w:val="00FB3B15"/>
    <w:rsid w:val="00FB3CD3"/>
    <w:rsid w:val="00FB3E23"/>
    <w:rsid w:val="00FB3E96"/>
    <w:rsid w:val="00FB402D"/>
    <w:rsid w:val="00FB412E"/>
    <w:rsid w:val="00FB4456"/>
    <w:rsid w:val="00FB454D"/>
    <w:rsid w:val="00FB4759"/>
    <w:rsid w:val="00FB47BA"/>
    <w:rsid w:val="00FB48F4"/>
    <w:rsid w:val="00FB49E9"/>
    <w:rsid w:val="00FB4D40"/>
    <w:rsid w:val="00FB4E74"/>
    <w:rsid w:val="00FB4F23"/>
    <w:rsid w:val="00FB4FC8"/>
    <w:rsid w:val="00FB5036"/>
    <w:rsid w:val="00FB5189"/>
    <w:rsid w:val="00FB5325"/>
    <w:rsid w:val="00FB569C"/>
    <w:rsid w:val="00FB5725"/>
    <w:rsid w:val="00FB5754"/>
    <w:rsid w:val="00FB5759"/>
    <w:rsid w:val="00FB577F"/>
    <w:rsid w:val="00FB58FE"/>
    <w:rsid w:val="00FB5941"/>
    <w:rsid w:val="00FB5ABA"/>
    <w:rsid w:val="00FB5B8B"/>
    <w:rsid w:val="00FB5C0E"/>
    <w:rsid w:val="00FB5C3E"/>
    <w:rsid w:val="00FB5E5C"/>
    <w:rsid w:val="00FB5E98"/>
    <w:rsid w:val="00FB5E9F"/>
    <w:rsid w:val="00FB5EBF"/>
    <w:rsid w:val="00FB6033"/>
    <w:rsid w:val="00FB60BB"/>
    <w:rsid w:val="00FB60ED"/>
    <w:rsid w:val="00FB612D"/>
    <w:rsid w:val="00FB6160"/>
    <w:rsid w:val="00FB62CA"/>
    <w:rsid w:val="00FB6336"/>
    <w:rsid w:val="00FB642F"/>
    <w:rsid w:val="00FB6678"/>
    <w:rsid w:val="00FB67E7"/>
    <w:rsid w:val="00FB684F"/>
    <w:rsid w:val="00FB6858"/>
    <w:rsid w:val="00FB687A"/>
    <w:rsid w:val="00FB696D"/>
    <w:rsid w:val="00FB6D19"/>
    <w:rsid w:val="00FB6DAF"/>
    <w:rsid w:val="00FB6F53"/>
    <w:rsid w:val="00FB6FCF"/>
    <w:rsid w:val="00FB6FDB"/>
    <w:rsid w:val="00FB7197"/>
    <w:rsid w:val="00FB728B"/>
    <w:rsid w:val="00FB7315"/>
    <w:rsid w:val="00FB7340"/>
    <w:rsid w:val="00FB761B"/>
    <w:rsid w:val="00FB76EB"/>
    <w:rsid w:val="00FB76F9"/>
    <w:rsid w:val="00FB77F0"/>
    <w:rsid w:val="00FB7A08"/>
    <w:rsid w:val="00FB7B3D"/>
    <w:rsid w:val="00FB7C81"/>
    <w:rsid w:val="00FB7E6F"/>
    <w:rsid w:val="00FB7E79"/>
    <w:rsid w:val="00FB7F4C"/>
    <w:rsid w:val="00FB7F9D"/>
    <w:rsid w:val="00FC0242"/>
    <w:rsid w:val="00FC0269"/>
    <w:rsid w:val="00FC03FC"/>
    <w:rsid w:val="00FC03FE"/>
    <w:rsid w:val="00FC055B"/>
    <w:rsid w:val="00FC0594"/>
    <w:rsid w:val="00FC0635"/>
    <w:rsid w:val="00FC06CD"/>
    <w:rsid w:val="00FC0703"/>
    <w:rsid w:val="00FC092D"/>
    <w:rsid w:val="00FC09F7"/>
    <w:rsid w:val="00FC0B7B"/>
    <w:rsid w:val="00FC0DC6"/>
    <w:rsid w:val="00FC0E5E"/>
    <w:rsid w:val="00FC0ED6"/>
    <w:rsid w:val="00FC0F00"/>
    <w:rsid w:val="00FC0F7E"/>
    <w:rsid w:val="00FC1074"/>
    <w:rsid w:val="00FC1152"/>
    <w:rsid w:val="00FC1229"/>
    <w:rsid w:val="00FC1322"/>
    <w:rsid w:val="00FC1401"/>
    <w:rsid w:val="00FC142B"/>
    <w:rsid w:val="00FC189A"/>
    <w:rsid w:val="00FC193D"/>
    <w:rsid w:val="00FC1B48"/>
    <w:rsid w:val="00FC1DD3"/>
    <w:rsid w:val="00FC20A3"/>
    <w:rsid w:val="00FC2200"/>
    <w:rsid w:val="00FC23F7"/>
    <w:rsid w:val="00FC2492"/>
    <w:rsid w:val="00FC251B"/>
    <w:rsid w:val="00FC25B8"/>
    <w:rsid w:val="00FC2695"/>
    <w:rsid w:val="00FC2AD7"/>
    <w:rsid w:val="00FC2B4E"/>
    <w:rsid w:val="00FC2C2E"/>
    <w:rsid w:val="00FC2C66"/>
    <w:rsid w:val="00FC2CEC"/>
    <w:rsid w:val="00FC2F4F"/>
    <w:rsid w:val="00FC3388"/>
    <w:rsid w:val="00FC33A4"/>
    <w:rsid w:val="00FC33B2"/>
    <w:rsid w:val="00FC33B7"/>
    <w:rsid w:val="00FC3488"/>
    <w:rsid w:val="00FC35F6"/>
    <w:rsid w:val="00FC3643"/>
    <w:rsid w:val="00FC38D6"/>
    <w:rsid w:val="00FC3A9A"/>
    <w:rsid w:val="00FC3B3C"/>
    <w:rsid w:val="00FC3B89"/>
    <w:rsid w:val="00FC3C61"/>
    <w:rsid w:val="00FC3D42"/>
    <w:rsid w:val="00FC3D9C"/>
    <w:rsid w:val="00FC3F97"/>
    <w:rsid w:val="00FC400E"/>
    <w:rsid w:val="00FC4168"/>
    <w:rsid w:val="00FC4512"/>
    <w:rsid w:val="00FC46C6"/>
    <w:rsid w:val="00FC46FE"/>
    <w:rsid w:val="00FC4705"/>
    <w:rsid w:val="00FC4712"/>
    <w:rsid w:val="00FC4888"/>
    <w:rsid w:val="00FC4971"/>
    <w:rsid w:val="00FC4B32"/>
    <w:rsid w:val="00FC4CA2"/>
    <w:rsid w:val="00FC4DAF"/>
    <w:rsid w:val="00FC4F48"/>
    <w:rsid w:val="00FC50E1"/>
    <w:rsid w:val="00FC5133"/>
    <w:rsid w:val="00FC52A2"/>
    <w:rsid w:val="00FC54BC"/>
    <w:rsid w:val="00FC5600"/>
    <w:rsid w:val="00FC577B"/>
    <w:rsid w:val="00FC5818"/>
    <w:rsid w:val="00FC58DB"/>
    <w:rsid w:val="00FC58F8"/>
    <w:rsid w:val="00FC5944"/>
    <w:rsid w:val="00FC5A18"/>
    <w:rsid w:val="00FC5AFE"/>
    <w:rsid w:val="00FC5B05"/>
    <w:rsid w:val="00FC5BF3"/>
    <w:rsid w:val="00FC5C02"/>
    <w:rsid w:val="00FC5C9B"/>
    <w:rsid w:val="00FC5D85"/>
    <w:rsid w:val="00FC5EAD"/>
    <w:rsid w:val="00FC5ECD"/>
    <w:rsid w:val="00FC6014"/>
    <w:rsid w:val="00FC6033"/>
    <w:rsid w:val="00FC610B"/>
    <w:rsid w:val="00FC613F"/>
    <w:rsid w:val="00FC65FC"/>
    <w:rsid w:val="00FC663B"/>
    <w:rsid w:val="00FC6678"/>
    <w:rsid w:val="00FC678D"/>
    <w:rsid w:val="00FC680D"/>
    <w:rsid w:val="00FC688D"/>
    <w:rsid w:val="00FC689F"/>
    <w:rsid w:val="00FC69AE"/>
    <w:rsid w:val="00FC6A51"/>
    <w:rsid w:val="00FC6B39"/>
    <w:rsid w:val="00FC6B53"/>
    <w:rsid w:val="00FC6B7A"/>
    <w:rsid w:val="00FC6C9E"/>
    <w:rsid w:val="00FC6CDD"/>
    <w:rsid w:val="00FC6E02"/>
    <w:rsid w:val="00FC7178"/>
    <w:rsid w:val="00FC7225"/>
    <w:rsid w:val="00FC72BA"/>
    <w:rsid w:val="00FC72F8"/>
    <w:rsid w:val="00FC74CC"/>
    <w:rsid w:val="00FC755A"/>
    <w:rsid w:val="00FC7641"/>
    <w:rsid w:val="00FC76EC"/>
    <w:rsid w:val="00FC7912"/>
    <w:rsid w:val="00FC7942"/>
    <w:rsid w:val="00FC7A32"/>
    <w:rsid w:val="00FC7B98"/>
    <w:rsid w:val="00FC7BBB"/>
    <w:rsid w:val="00FC7BC3"/>
    <w:rsid w:val="00FC7C28"/>
    <w:rsid w:val="00FC7C92"/>
    <w:rsid w:val="00FC7D76"/>
    <w:rsid w:val="00FD01C1"/>
    <w:rsid w:val="00FD024C"/>
    <w:rsid w:val="00FD026F"/>
    <w:rsid w:val="00FD0297"/>
    <w:rsid w:val="00FD03AB"/>
    <w:rsid w:val="00FD0811"/>
    <w:rsid w:val="00FD09BF"/>
    <w:rsid w:val="00FD09CB"/>
    <w:rsid w:val="00FD0D24"/>
    <w:rsid w:val="00FD0D73"/>
    <w:rsid w:val="00FD0F25"/>
    <w:rsid w:val="00FD11A4"/>
    <w:rsid w:val="00FD11AF"/>
    <w:rsid w:val="00FD121C"/>
    <w:rsid w:val="00FD130B"/>
    <w:rsid w:val="00FD131B"/>
    <w:rsid w:val="00FD1646"/>
    <w:rsid w:val="00FD166D"/>
    <w:rsid w:val="00FD1901"/>
    <w:rsid w:val="00FD191A"/>
    <w:rsid w:val="00FD1B88"/>
    <w:rsid w:val="00FD1D63"/>
    <w:rsid w:val="00FD1EA7"/>
    <w:rsid w:val="00FD1F6B"/>
    <w:rsid w:val="00FD20E4"/>
    <w:rsid w:val="00FD2110"/>
    <w:rsid w:val="00FD22F0"/>
    <w:rsid w:val="00FD2301"/>
    <w:rsid w:val="00FD2335"/>
    <w:rsid w:val="00FD23AB"/>
    <w:rsid w:val="00FD23D1"/>
    <w:rsid w:val="00FD25C3"/>
    <w:rsid w:val="00FD2B67"/>
    <w:rsid w:val="00FD2E43"/>
    <w:rsid w:val="00FD2E6E"/>
    <w:rsid w:val="00FD2E89"/>
    <w:rsid w:val="00FD2EDB"/>
    <w:rsid w:val="00FD2F7C"/>
    <w:rsid w:val="00FD3002"/>
    <w:rsid w:val="00FD32FC"/>
    <w:rsid w:val="00FD356A"/>
    <w:rsid w:val="00FD362A"/>
    <w:rsid w:val="00FD3A3F"/>
    <w:rsid w:val="00FD3BC3"/>
    <w:rsid w:val="00FD3CAA"/>
    <w:rsid w:val="00FD3CDF"/>
    <w:rsid w:val="00FD3CE2"/>
    <w:rsid w:val="00FD3E2C"/>
    <w:rsid w:val="00FD3E41"/>
    <w:rsid w:val="00FD3F52"/>
    <w:rsid w:val="00FD3F6E"/>
    <w:rsid w:val="00FD3FE8"/>
    <w:rsid w:val="00FD401D"/>
    <w:rsid w:val="00FD4244"/>
    <w:rsid w:val="00FD42F9"/>
    <w:rsid w:val="00FD4577"/>
    <w:rsid w:val="00FD4604"/>
    <w:rsid w:val="00FD4614"/>
    <w:rsid w:val="00FD4904"/>
    <w:rsid w:val="00FD4907"/>
    <w:rsid w:val="00FD4969"/>
    <w:rsid w:val="00FD4AEF"/>
    <w:rsid w:val="00FD4CB9"/>
    <w:rsid w:val="00FD4CE6"/>
    <w:rsid w:val="00FD4E1C"/>
    <w:rsid w:val="00FD4F18"/>
    <w:rsid w:val="00FD4F39"/>
    <w:rsid w:val="00FD5343"/>
    <w:rsid w:val="00FD53C4"/>
    <w:rsid w:val="00FD5438"/>
    <w:rsid w:val="00FD5464"/>
    <w:rsid w:val="00FD55F0"/>
    <w:rsid w:val="00FD5765"/>
    <w:rsid w:val="00FD57D2"/>
    <w:rsid w:val="00FD5A2C"/>
    <w:rsid w:val="00FD5DD2"/>
    <w:rsid w:val="00FD5F4F"/>
    <w:rsid w:val="00FD6016"/>
    <w:rsid w:val="00FD61CC"/>
    <w:rsid w:val="00FD63FA"/>
    <w:rsid w:val="00FD6426"/>
    <w:rsid w:val="00FD6465"/>
    <w:rsid w:val="00FD66B9"/>
    <w:rsid w:val="00FD6904"/>
    <w:rsid w:val="00FD6ACB"/>
    <w:rsid w:val="00FD6ADC"/>
    <w:rsid w:val="00FD6CCE"/>
    <w:rsid w:val="00FD6D12"/>
    <w:rsid w:val="00FD7069"/>
    <w:rsid w:val="00FD7125"/>
    <w:rsid w:val="00FD712E"/>
    <w:rsid w:val="00FD7310"/>
    <w:rsid w:val="00FD7326"/>
    <w:rsid w:val="00FD73B5"/>
    <w:rsid w:val="00FD757D"/>
    <w:rsid w:val="00FD75AA"/>
    <w:rsid w:val="00FD75FD"/>
    <w:rsid w:val="00FD7A87"/>
    <w:rsid w:val="00FD7A93"/>
    <w:rsid w:val="00FD7FA4"/>
    <w:rsid w:val="00FD7FA6"/>
    <w:rsid w:val="00FD7FF5"/>
    <w:rsid w:val="00FE003E"/>
    <w:rsid w:val="00FE0254"/>
    <w:rsid w:val="00FE0267"/>
    <w:rsid w:val="00FE04BB"/>
    <w:rsid w:val="00FE0690"/>
    <w:rsid w:val="00FE0774"/>
    <w:rsid w:val="00FE077A"/>
    <w:rsid w:val="00FE07A3"/>
    <w:rsid w:val="00FE08EA"/>
    <w:rsid w:val="00FE0948"/>
    <w:rsid w:val="00FE09CF"/>
    <w:rsid w:val="00FE0C0D"/>
    <w:rsid w:val="00FE103B"/>
    <w:rsid w:val="00FE10FE"/>
    <w:rsid w:val="00FE1108"/>
    <w:rsid w:val="00FE111B"/>
    <w:rsid w:val="00FE1127"/>
    <w:rsid w:val="00FE123B"/>
    <w:rsid w:val="00FE1406"/>
    <w:rsid w:val="00FE14DB"/>
    <w:rsid w:val="00FE14F2"/>
    <w:rsid w:val="00FE15A4"/>
    <w:rsid w:val="00FE162A"/>
    <w:rsid w:val="00FE17AB"/>
    <w:rsid w:val="00FE1878"/>
    <w:rsid w:val="00FE1B1D"/>
    <w:rsid w:val="00FE1B34"/>
    <w:rsid w:val="00FE1B95"/>
    <w:rsid w:val="00FE1BA2"/>
    <w:rsid w:val="00FE1C22"/>
    <w:rsid w:val="00FE1C84"/>
    <w:rsid w:val="00FE1C99"/>
    <w:rsid w:val="00FE1EF7"/>
    <w:rsid w:val="00FE1F35"/>
    <w:rsid w:val="00FE1F3E"/>
    <w:rsid w:val="00FE1F68"/>
    <w:rsid w:val="00FE212C"/>
    <w:rsid w:val="00FE21A3"/>
    <w:rsid w:val="00FE22AC"/>
    <w:rsid w:val="00FE22CF"/>
    <w:rsid w:val="00FE23DE"/>
    <w:rsid w:val="00FE280E"/>
    <w:rsid w:val="00FE2B39"/>
    <w:rsid w:val="00FE2B8A"/>
    <w:rsid w:val="00FE2C6E"/>
    <w:rsid w:val="00FE2C9B"/>
    <w:rsid w:val="00FE2DC5"/>
    <w:rsid w:val="00FE2EA4"/>
    <w:rsid w:val="00FE2F94"/>
    <w:rsid w:val="00FE3033"/>
    <w:rsid w:val="00FE30AD"/>
    <w:rsid w:val="00FE32F9"/>
    <w:rsid w:val="00FE37A0"/>
    <w:rsid w:val="00FE38AC"/>
    <w:rsid w:val="00FE38FD"/>
    <w:rsid w:val="00FE3A56"/>
    <w:rsid w:val="00FE3C85"/>
    <w:rsid w:val="00FE3D10"/>
    <w:rsid w:val="00FE3EE9"/>
    <w:rsid w:val="00FE402C"/>
    <w:rsid w:val="00FE41CD"/>
    <w:rsid w:val="00FE41D6"/>
    <w:rsid w:val="00FE4481"/>
    <w:rsid w:val="00FE4534"/>
    <w:rsid w:val="00FE4537"/>
    <w:rsid w:val="00FE47B0"/>
    <w:rsid w:val="00FE47E8"/>
    <w:rsid w:val="00FE493C"/>
    <w:rsid w:val="00FE4C4D"/>
    <w:rsid w:val="00FE4C8B"/>
    <w:rsid w:val="00FE4D1D"/>
    <w:rsid w:val="00FE4F67"/>
    <w:rsid w:val="00FE5090"/>
    <w:rsid w:val="00FE50B8"/>
    <w:rsid w:val="00FE542C"/>
    <w:rsid w:val="00FE544D"/>
    <w:rsid w:val="00FE5453"/>
    <w:rsid w:val="00FE54A1"/>
    <w:rsid w:val="00FE5D31"/>
    <w:rsid w:val="00FE5DA5"/>
    <w:rsid w:val="00FE5F39"/>
    <w:rsid w:val="00FE5FC6"/>
    <w:rsid w:val="00FE6060"/>
    <w:rsid w:val="00FE6216"/>
    <w:rsid w:val="00FE6260"/>
    <w:rsid w:val="00FE62AB"/>
    <w:rsid w:val="00FE6382"/>
    <w:rsid w:val="00FE63FE"/>
    <w:rsid w:val="00FE6554"/>
    <w:rsid w:val="00FE6773"/>
    <w:rsid w:val="00FE68D9"/>
    <w:rsid w:val="00FE6923"/>
    <w:rsid w:val="00FE69F0"/>
    <w:rsid w:val="00FE6B1F"/>
    <w:rsid w:val="00FE6B35"/>
    <w:rsid w:val="00FE6CA1"/>
    <w:rsid w:val="00FE6D4D"/>
    <w:rsid w:val="00FE6E33"/>
    <w:rsid w:val="00FE6E80"/>
    <w:rsid w:val="00FE6F34"/>
    <w:rsid w:val="00FE6F66"/>
    <w:rsid w:val="00FE7044"/>
    <w:rsid w:val="00FE704F"/>
    <w:rsid w:val="00FE7292"/>
    <w:rsid w:val="00FE72E7"/>
    <w:rsid w:val="00FE7348"/>
    <w:rsid w:val="00FE739E"/>
    <w:rsid w:val="00FE73F0"/>
    <w:rsid w:val="00FE7487"/>
    <w:rsid w:val="00FE756E"/>
    <w:rsid w:val="00FE757E"/>
    <w:rsid w:val="00FE77E1"/>
    <w:rsid w:val="00FE7873"/>
    <w:rsid w:val="00FE7884"/>
    <w:rsid w:val="00FE79D8"/>
    <w:rsid w:val="00FE7C69"/>
    <w:rsid w:val="00FE7D83"/>
    <w:rsid w:val="00FF0085"/>
    <w:rsid w:val="00FF025D"/>
    <w:rsid w:val="00FF0292"/>
    <w:rsid w:val="00FF0335"/>
    <w:rsid w:val="00FF03A9"/>
    <w:rsid w:val="00FF0636"/>
    <w:rsid w:val="00FF07E1"/>
    <w:rsid w:val="00FF089B"/>
    <w:rsid w:val="00FF0B25"/>
    <w:rsid w:val="00FF0B97"/>
    <w:rsid w:val="00FF0BD1"/>
    <w:rsid w:val="00FF0CCC"/>
    <w:rsid w:val="00FF0CD0"/>
    <w:rsid w:val="00FF0CDD"/>
    <w:rsid w:val="00FF0D67"/>
    <w:rsid w:val="00FF0DF9"/>
    <w:rsid w:val="00FF0EBC"/>
    <w:rsid w:val="00FF0F54"/>
    <w:rsid w:val="00FF0F65"/>
    <w:rsid w:val="00FF1274"/>
    <w:rsid w:val="00FF1428"/>
    <w:rsid w:val="00FF155C"/>
    <w:rsid w:val="00FF163D"/>
    <w:rsid w:val="00FF181B"/>
    <w:rsid w:val="00FF1967"/>
    <w:rsid w:val="00FF19B4"/>
    <w:rsid w:val="00FF1A92"/>
    <w:rsid w:val="00FF1B34"/>
    <w:rsid w:val="00FF1B37"/>
    <w:rsid w:val="00FF1B6A"/>
    <w:rsid w:val="00FF1B8F"/>
    <w:rsid w:val="00FF1BB7"/>
    <w:rsid w:val="00FF1C69"/>
    <w:rsid w:val="00FF1DED"/>
    <w:rsid w:val="00FF208F"/>
    <w:rsid w:val="00FF20BF"/>
    <w:rsid w:val="00FF215D"/>
    <w:rsid w:val="00FF21AB"/>
    <w:rsid w:val="00FF2246"/>
    <w:rsid w:val="00FF224F"/>
    <w:rsid w:val="00FF2356"/>
    <w:rsid w:val="00FF2554"/>
    <w:rsid w:val="00FF2675"/>
    <w:rsid w:val="00FF2840"/>
    <w:rsid w:val="00FF2B5C"/>
    <w:rsid w:val="00FF2C3E"/>
    <w:rsid w:val="00FF3132"/>
    <w:rsid w:val="00FF3238"/>
    <w:rsid w:val="00FF331A"/>
    <w:rsid w:val="00FF33AA"/>
    <w:rsid w:val="00FF34F6"/>
    <w:rsid w:val="00FF36A6"/>
    <w:rsid w:val="00FF3738"/>
    <w:rsid w:val="00FF394F"/>
    <w:rsid w:val="00FF3AEF"/>
    <w:rsid w:val="00FF3CB5"/>
    <w:rsid w:val="00FF3D07"/>
    <w:rsid w:val="00FF3F52"/>
    <w:rsid w:val="00FF3FF6"/>
    <w:rsid w:val="00FF4032"/>
    <w:rsid w:val="00FF442A"/>
    <w:rsid w:val="00FF4455"/>
    <w:rsid w:val="00FF4518"/>
    <w:rsid w:val="00FF4617"/>
    <w:rsid w:val="00FF4749"/>
    <w:rsid w:val="00FF4797"/>
    <w:rsid w:val="00FF486F"/>
    <w:rsid w:val="00FF4A64"/>
    <w:rsid w:val="00FF4B44"/>
    <w:rsid w:val="00FF4BEC"/>
    <w:rsid w:val="00FF4C31"/>
    <w:rsid w:val="00FF4C3F"/>
    <w:rsid w:val="00FF4CB8"/>
    <w:rsid w:val="00FF4EE2"/>
    <w:rsid w:val="00FF4F03"/>
    <w:rsid w:val="00FF507C"/>
    <w:rsid w:val="00FF510D"/>
    <w:rsid w:val="00FF516B"/>
    <w:rsid w:val="00FF5243"/>
    <w:rsid w:val="00FF52BC"/>
    <w:rsid w:val="00FF538A"/>
    <w:rsid w:val="00FF53DE"/>
    <w:rsid w:val="00FF55D7"/>
    <w:rsid w:val="00FF57A6"/>
    <w:rsid w:val="00FF57CD"/>
    <w:rsid w:val="00FF580D"/>
    <w:rsid w:val="00FF5847"/>
    <w:rsid w:val="00FF58EE"/>
    <w:rsid w:val="00FF58F9"/>
    <w:rsid w:val="00FF5B8B"/>
    <w:rsid w:val="00FF5D96"/>
    <w:rsid w:val="00FF5D99"/>
    <w:rsid w:val="00FF5F11"/>
    <w:rsid w:val="00FF6063"/>
    <w:rsid w:val="00FF60C7"/>
    <w:rsid w:val="00FF61B8"/>
    <w:rsid w:val="00FF6224"/>
    <w:rsid w:val="00FF6263"/>
    <w:rsid w:val="00FF6388"/>
    <w:rsid w:val="00FF638E"/>
    <w:rsid w:val="00FF64C6"/>
    <w:rsid w:val="00FF6753"/>
    <w:rsid w:val="00FF686D"/>
    <w:rsid w:val="00FF68AB"/>
    <w:rsid w:val="00FF68C5"/>
    <w:rsid w:val="00FF6AEB"/>
    <w:rsid w:val="00FF6C6D"/>
    <w:rsid w:val="00FF6D14"/>
    <w:rsid w:val="00FF6F76"/>
    <w:rsid w:val="00FF6FCE"/>
    <w:rsid w:val="00FF70DC"/>
    <w:rsid w:val="00FF70F9"/>
    <w:rsid w:val="00FF7193"/>
    <w:rsid w:val="00FF71B6"/>
    <w:rsid w:val="00FF72AA"/>
    <w:rsid w:val="00FF72AB"/>
    <w:rsid w:val="00FF73B8"/>
    <w:rsid w:val="00FF73C2"/>
    <w:rsid w:val="00FF74A3"/>
    <w:rsid w:val="00FF75BE"/>
    <w:rsid w:val="00FF7612"/>
    <w:rsid w:val="00FF76D6"/>
    <w:rsid w:val="00FF7770"/>
    <w:rsid w:val="00FF78CE"/>
    <w:rsid w:val="00FF790F"/>
    <w:rsid w:val="00FF7A39"/>
    <w:rsid w:val="00FF7C05"/>
    <w:rsid w:val="00FF7C40"/>
    <w:rsid w:val="00FF7E05"/>
    <w:rsid w:val="00FF7F47"/>
    <w:rsid w:val="00FF7FFE"/>
    <w:rsid w:val="1FA30215"/>
    <w:rsid w:val="628EFAAC"/>
    <w:rsid w:val="6366504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BCEC5C48-8E24-481A-8C59-76508A557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qFormat/>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customStyle="1" w:styleId="normaltextrun">
    <w:name w:val="normaltextrun"/>
    <w:basedOn w:val="DefaultParagraphFont"/>
    <w:rsid w:val="00424596"/>
  </w:style>
  <w:style w:type="character" w:customStyle="1" w:styleId="eop">
    <w:name w:val="eop"/>
    <w:basedOn w:val="DefaultParagraphFont"/>
    <w:rsid w:val="00424596"/>
  </w:style>
  <w:style w:type="character" w:customStyle="1" w:styleId="spellingerror">
    <w:name w:val="spellingerror"/>
    <w:basedOn w:val="DefaultParagraphFont"/>
    <w:rsid w:val="00424596"/>
  </w:style>
  <w:style w:type="character" w:customStyle="1" w:styleId="ListParagraphChar">
    <w:name w:val="List Paragraph Char"/>
    <w:link w:val="ListParagraph"/>
    <w:uiPriority w:val="34"/>
    <w:locked/>
    <w:rsid w:val="00845935"/>
    <w:rPr>
      <w:rFonts w:ascii="Arial" w:hAnsi="Arial"/>
      <w:sz w:val="18"/>
      <w:szCs w:val="22"/>
    </w:rPr>
  </w:style>
  <w:style w:type="paragraph" w:styleId="Revision">
    <w:name w:val="Revision"/>
    <w:hidden/>
    <w:uiPriority w:val="99"/>
    <w:semiHidden/>
    <w:rsid w:val="000F0C7D"/>
    <w:rPr>
      <w:rFonts w:ascii="Arial" w:hAnsi="Arial"/>
      <w:sz w:val="18"/>
      <w:szCs w:val="22"/>
    </w:rPr>
  </w:style>
  <w:style w:type="paragraph" w:customStyle="1" w:styleId="a9">
    <w:name w:val="à¹×éÍàÃ×èÍ§"/>
    <w:basedOn w:val="Normal"/>
    <w:rsid w:val="0015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HeadSub1-5EAChar">
    <w:name w:val="HeadSub1-5EA Char"/>
    <w:link w:val="HeadSub1-5EA"/>
    <w:locked/>
    <w:rsid w:val="0081000F"/>
    <w:rPr>
      <w:rFonts w:ascii="Angsana New" w:hAnsi="Angsana New"/>
      <w:b/>
      <w:bCs/>
      <w:sz w:val="26"/>
      <w:szCs w:val="26"/>
      <w:lang w:val="en-GB"/>
    </w:rPr>
  </w:style>
  <w:style w:type="paragraph" w:customStyle="1" w:styleId="HeadSub1-5EA">
    <w:name w:val="HeadSub1-5EA"/>
    <w:basedOn w:val="Heading2"/>
    <w:next w:val="Heading2"/>
    <w:link w:val="HeadSub1-5EAChar"/>
    <w:qFormat/>
    <w:rsid w:val="0081000F"/>
    <w:pPr>
      <w:numPr>
        <w:ilvl w:val="0"/>
        <w:numId w:val="0"/>
      </w:numPr>
      <w:tabs>
        <w:tab w:val="clear" w:pos="227"/>
        <w:tab w:val="clear" w:pos="680"/>
        <w:tab w:val="clear" w:pos="907"/>
      </w:tabs>
      <w:spacing w:line="240" w:lineRule="auto"/>
      <w:ind w:left="547" w:hanging="547"/>
      <w:jc w:val="thaiDistribute"/>
    </w:pPr>
    <w:rPr>
      <w:rFonts w:ascii="Angsana New" w:hAnsi="Angsana New"/>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133518">
      <w:bodyDiv w:val="1"/>
      <w:marLeft w:val="0"/>
      <w:marRight w:val="0"/>
      <w:marTop w:val="0"/>
      <w:marBottom w:val="0"/>
      <w:divBdr>
        <w:top w:val="none" w:sz="0" w:space="0" w:color="auto"/>
        <w:left w:val="none" w:sz="0" w:space="0" w:color="auto"/>
        <w:bottom w:val="none" w:sz="0" w:space="0" w:color="auto"/>
        <w:right w:val="none" w:sz="0" w:space="0" w:color="auto"/>
      </w:divBdr>
    </w:div>
    <w:div w:id="5329753">
      <w:bodyDiv w:val="1"/>
      <w:marLeft w:val="0"/>
      <w:marRight w:val="0"/>
      <w:marTop w:val="0"/>
      <w:marBottom w:val="0"/>
      <w:divBdr>
        <w:top w:val="none" w:sz="0" w:space="0" w:color="auto"/>
        <w:left w:val="none" w:sz="0" w:space="0" w:color="auto"/>
        <w:bottom w:val="none" w:sz="0" w:space="0" w:color="auto"/>
        <w:right w:val="none" w:sz="0" w:space="0" w:color="auto"/>
      </w:divBdr>
    </w:div>
    <w:div w:id="7879721">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18631332">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2941491">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386772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6027930">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807038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380111">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5054347">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6749060">
      <w:bodyDiv w:val="1"/>
      <w:marLeft w:val="0"/>
      <w:marRight w:val="0"/>
      <w:marTop w:val="0"/>
      <w:marBottom w:val="0"/>
      <w:divBdr>
        <w:top w:val="none" w:sz="0" w:space="0" w:color="auto"/>
        <w:left w:val="none" w:sz="0" w:space="0" w:color="auto"/>
        <w:bottom w:val="none" w:sz="0" w:space="0" w:color="auto"/>
        <w:right w:val="none" w:sz="0" w:space="0" w:color="auto"/>
      </w:divBdr>
    </w:div>
    <w:div w:id="77213945">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79372007">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91363693">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6102613">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49251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4953264">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1657977">
      <w:bodyDiv w:val="1"/>
      <w:marLeft w:val="0"/>
      <w:marRight w:val="0"/>
      <w:marTop w:val="0"/>
      <w:marBottom w:val="0"/>
      <w:divBdr>
        <w:top w:val="none" w:sz="0" w:space="0" w:color="auto"/>
        <w:left w:val="none" w:sz="0" w:space="0" w:color="auto"/>
        <w:bottom w:val="none" w:sz="0" w:space="0" w:color="auto"/>
        <w:right w:val="none" w:sz="0" w:space="0" w:color="auto"/>
      </w:divBdr>
    </w:div>
    <w:div w:id="121775969">
      <w:bodyDiv w:val="1"/>
      <w:marLeft w:val="0"/>
      <w:marRight w:val="0"/>
      <w:marTop w:val="0"/>
      <w:marBottom w:val="0"/>
      <w:divBdr>
        <w:top w:val="none" w:sz="0" w:space="0" w:color="auto"/>
        <w:left w:val="none" w:sz="0" w:space="0" w:color="auto"/>
        <w:bottom w:val="none" w:sz="0" w:space="0" w:color="auto"/>
        <w:right w:val="none" w:sz="0" w:space="0" w:color="auto"/>
      </w:divBdr>
    </w:div>
    <w:div w:id="121923360">
      <w:bodyDiv w:val="1"/>
      <w:marLeft w:val="0"/>
      <w:marRight w:val="0"/>
      <w:marTop w:val="0"/>
      <w:marBottom w:val="0"/>
      <w:divBdr>
        <w:top w:val="none" w:sz="0" w:space="0" w:color="auto"/>
        <w:left w:val="none" w:sz="0" w:space="0" w:color="auto"/>
        <w:bottom w:val="none" w:sz="0" w:space="0" w:color="auto"/>
        <w:right w:val="none" w:sz="0" w:space="0" w:color="auto"/>
      </w:divBdr>
    </w:div>
    <w:div w:id="123013369">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26748700">
      <w:bodyDiv w:val="1"/>
      <w:marLeft w:val="0"/>
      <w:marRight w:val="0"/>
      <w:marTop w:val="0"/>
      <w:marBottom w:val="0"/>
      <w:divBdr>
        <w:top w:val="none" w:sz="0" w:space="0" w:color="auto"/>
        <w:left w:val="none" w:sz="0" w:space="0" w:color="auto"/>
        <w:bottom w:val="none" w:sz="0" w:space="0" w:color="auto"/>
        <w:right w:val="none" w:sz="0" w:space="0" w:color="auto"/>
      </w:divBdr>
    </w:div>
    <w:div w:id="128717276">
      <w:bodyDiv w:val="1"/>
      <w:marLeft w:val="0"/>
      <w:marRight w:val="0"/>
      <w:marTop w:val="0"/>
      <w:marBottom w:val="0"/>
      <w:divBdr>
        <w:top w:val="none" w:sz="0" w:space="0" w:color="auto"/>
        <w:left w:val="none" w:sz="0" w:space="0" w:color="auto"/>
        <w:bottom w:val="none" w:sz="0" w:space="0" w:color="auto"/>
        <w:right w:val="none" w:sz="0" w:space="0" w:color="auto"/>
      </w:divBdr>
    </w:div>
    <w:div w:id="136337505">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40731371">
      <w:bodyDiv w:val="1"/>
      <w:marLeft w:val="0"/>
      <w:marRight w:val="0"/>
      <w:marTop w:val="0"/>
      <w:marBottom w:val="0"/>
      <w:divBdr>
        <w:top w:val="none" w:sz="0" w:space="0" w:color="auto"/>
        <w:left w:val="none" w:sz="0" w:space="0" w:color="auto"/>
        <w:bottom w:val="none" w:sz="0" w:space="0" w:color="auto"/>
        <w:right w:val="none" w:sz="0" w:space="0" w:color="auto"/>
      </w:divBdr>
    </w:div>
    <w:div w:id="144011508">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3570210">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165584">
      <w:bodyDiv w:val="1"/>
      <w:marLeft w:val="0"/>
      <w:marRight w:val="0"/>
      <w:marTop w:val="0"/>
      <w:marBottom w:val="0"/>
      <w:divBdr>
        <w:top w:val="none" w:sz="0" w:space="0" w:color="auto"/>
        <w:left w:val="none" w:sz="0" w:space="0" w:color="auto"/>
        <w:bottom w:val="none" w:sz="0" w:space="0" w:color="auto"/>
        <w:right w:val="none" w:sz="0" w:space="0" w:color="auto"/>
      </w:divBdr>
    </w:div>
    <w:div w:id="164591888">
      <w:bodyDiv w:val="1"/>
      <w:marLeft w:val="0"/>
      <w:marRight w:val="0"/>
      <w:marTop w:val="0"/>
      <w:marBottom w:val="0"/>
      <w:divBdr>
        <w:top w:val="none" w:sz="0" w:space="0" w:color="auto"/>
        <w:left w:val="none" w:sz="0" w:space="0" w:color="auto"/>
        <w:bottom w:val="none" w:sz="0" w:space="0" w:color="auto"/>
        <w:right w:val="none" w:sz="0" w:space="0" w:color="auto"/>
      </w:divBdr>
    </w:div>
    <w:div w:id="166216538">
      <w:bodyDiv w:val="1"/>
      <w:marLeft w:val="0"/>
      <w:marRight w:val="0"/>
      <w:marTop w:val="0"/>
      <w:marBottom w:val="0"/>
      <w:divBdr>
        <w:top w:val="none" w:sz="0" w:space="0" w:color="auto"/>
        <w:left w:val="none" w:sz="0" w:space="0" w:color="auto"/>
        <w:bottom w:val="none" w:sz="0" w:space="0" w:color="auto"/>
        <w:right w:val="none" w:sz="0" w:space="0" w:color="auto"/>
      </w:divBdr>
    </w:div>
    <w:div w:id="166986759">
      <w:bodyDiv w:val="1"/>
      <w:marLeft w:val="0"/>
      <w:marRight w:val="0"/>
      <w:marTop w:val="0"/>
      <w:marBottom w:val="0"/>
      <w:divBdr>
        <w:top w:val="none" w:sz="0" w:space="0" w:color="auto"/>
        <w:left w:val="none" w:sz="0" w:space="0" w:color="auto"/>
        <w:bottom w:val="none" w:sz="0" w:space="0" w:color="auto"/>
        <w:right w:val="none" w:sz="0" w:space="0" w:color="auto"/>
      </w:divBdr>
    </w:div>
    <w:div w:id="172112841">
      <w:bodyDiv w:val="1"/>
      <w:marLeft w:val="0"/>
      <w:marRight w:val="0"/>
      <w:marTop w:val="0"/>
      <w:marBottom w:val="0"/>
      <w:divBdr>
        <w:top w:val="none" w:sz="0" w:space="0" w:color="auto"/>
        <w:left w:val="none" w:sz="0" w:space="0" w:color="auto"/>
        <w:bottom w:val="none" w:sz="0" w:space="0" w:color="auto"/>
        <w:right w:val="none" w:sz="0" w:space="0" w:color="auto"/>
      </w:divBdr>
    </w:div>
    <w:div w:id="173885614">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509057">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4560880">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182331">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8836329">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9146316">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0287970">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114237">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503803">
      <w:bodyDiv w:val="1"/>
      <w:marLeft w:val="0"/>
      <w:marRight w:val="0"/>
      <w:marTop w:val="0"/>
      <w:marBottom w:val="0"/>
      <w:divBdr>
        <w:top w:val="none" w:sz="0" w:space="0" w:color="auto"/>
        <w:left w:val="none" w:sz="0" w:space="0" w:color="auto"/>
        <w:bottom w:val="none" w:sz="0" w:space="0" w:color="auto"/>
        <w:right w:val="none" w:sz="0" w:space="0" w:color="auto"/>
      </w:divBdr>
    </w:div>
    <w:div w:id="233051863">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6941223">
      <w:bodyDiv w:val="1"/>
      <w:marLeft w:val="0"/>
      <w:marRight w:val="0"/>
      <w:marTop w:val="0"/>
      <w:marBottom w:val="0"/>
      <w:divBdr>
        <w:top w:val="none" w:sz="0" w:space="0" w:color="auto"/>
        <w:left w:val="none" w:sz="0" w:space="0" w:color="auto"/>
        <w:bottom w:val="none" w:sz="0" w:space="0" w:color="auto"/>
        <w:right w:val="none" w:sz="0" w:space="0" w:color="auto"/>
      </w:divBdr>
    </w:div>
    <w:div w:id="237517520">
      <w:bodyDiv w:val="1"/>
      <w:marLeft w:val="0"/>
      <w:marRight w:val="0"/>
      <w:marTop w:val="0"/>
      <w:marBottom w:val="0"/>
      <w:divBdr>
        <w:top w:val="none" w:sz="0" w:space="0" w:color="auto"/>
        <w:left w:val="none" w:sz="0" w:space="0" w:color="auto"/>
        <w:bottom w:val="none" w:sz="0" w:space="0" w:color="auto"/>
        <w:right w:val="none" w:sz="0" w:space="0" w:color="auto"/>
      </w:divBdr>
    </w:div>
    <w:div w:id="237524394">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6698628">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4561246">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64845371">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66237315">
      <w:bodyDiv w:val="1"/>
      <w:marLeft w:val="0"/>
      <w:marRight w:val="0"/>
      <w:marTop w:val="0"/>
      <w:marBottom w:val="0"/>
      <w:divBdr>
        <w:top w:val="none" w:sz="0" w:space="0" w:color="auto"/>
        <w:left w:val="none" w:sz="0" w:space="0" w:color="auto"/>
        <w:bottom w:val="none" w:sz="0" w:space="0" w:color="auto"/>
        <w:right w:val="none" w:sz="0" w:space="0" w:color="auto"/>
      </w:divBdr>
    </w:div>
    <w:div w:id="270553115">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0841797">
      <w:bodyDiv w:val="1"/>
      <w:marLeft w:val="0"/>
      <w:marRight w:val="0"/>
      <w:marTop w:val="0"/>
      <w:marBottom w:val="0"/>
      <w:divBdr>
        <w:top w:val="none" w:sz="0" w:space="0" w:color="auto"/>
        <w:left w:val="none" w:sz="0" w:space="0" w:color="auto"/>
        <w:bottom w:val="none" w:sz="0" w:space="0" w:color="auto"/>
        <w:right w:val="none" w:sz="0" w:space="0" w:color="auto"/>
      </w:divBdr>
    </w:div>
    <w:div w:id="281108987">
      <w:bodyDiv w:val="1"/>
      <w:marLeft w:val="0"/>
      <w:marRight w:val="0"/>
      <w:marTop w:val="0"/>
      <w:marBottom w:val="0"/>
      <w:divBdr>
        <w:top w:val="none" w:sz="0" w:space="0" w:color="auto"/>
        <w:left w:val="none" w:sz="0" w:space="0" w:color="auto"/>
        <w:bottom w:val="none" w:sz="0" w:space="0" w:color="auto"/>
        <w:right w:val="none" w:sz="0" w:space="0" w:color="auto"/>
      </w:divBdr>
      <w:divsChild>
        <w:div w:id="523593552">
          <w:marLeft w:val="0"/>
          <w:marRight w:val="0"/>
          <w:marTop w:val="0"/>
          <w:marBottom w:val="0"/>
          <w:divBdr>
            <w:top w:val="none" w:sz="0" w:space="0" w:color="auto"/>
            <w:left w:val="none" w:sz="0" w:space="0" w:color="auto"/>
            <w:bottom w:val="none" w:sz="0" w:space="0" w:color="auto"/>
            <w:right w:val="none" w:sz="0" w:space="0" w:color="auto"/>
          </w:divBdr>
        </w:div>
      </w:divsChild>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2611904">
      <w:bodyDiv w:val="1"/>
      <w:marLeft w:val="0"/>
      <w:marRight w:val="0"/>
      <w:marTop w:val="0"/>
      <w:marBottom w:val="0"/>
      <w:divBdr>
        <w:top w:val="none" w:sz="0" w:space="0" w:color="auto"/>
        <w:left w:val="none" w:sz="0" w:space="0" w:color="auto"/>
        <w:bottom w:val="none" w:sz="0" w:space="0" w:color="auto"/>
        <w:right w:val="none" w:sz="0" w:space="0" w:color="auto"/>
      </w:divBdr>
    </w:div>
    <w:div w:id="283465361">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133080">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5643341">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274140">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18852366">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4598068">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0303019">
      <w:bodyDiv w:val="1"/>
      <w:marLeft w:val="0"/>
      <w:marRight w:val="0"/>
      <w:marTop w:val="0"/>
      <w:marBottom w:val="0"/>
      <w:divBdr>
        <w:top w:val="none" w:sz="0" w:space="0" w:color="auto"/>
        <w:left w:val="none" w:sz="0" w:space="0" w:color="auto"/>
        <w:bottom w:val="none" w:sz="0" w:space="0" w:color="auto"/>
        <w:right w:val="none" w:sz="0" w:space="0" w:color="auto"/>
      </w:divBdr>
    </w:div>
    <w:div w:id="351689724">
      <w:bodyDiv w:val="1"/>
      <w:marLeft w:val="0"/>
      <w:marRight w:val="0"/>
      <w:marTop w:val="0"/>
      <w:marBottom w:val="0"/>
      <w:divBdr>
        <w:top w:val="none" w:sz="0" w:space="0" w:color="auto"/>
        <w:left w:val="none" w:sz="0" w:space="0" w:color="auto"/>
        <w:bottom w:val="none" w:sz="0" w:space="0" w:color="auto"/>
        <w:right w:val="none" w:sz="0" w:space="0" w:color="auto"/>
      </w:divBdr>
    </w:div>
    <w:div w:id="353506019">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3864772">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68916619">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79011755">
      <w:bodyDiv w:val="1"/>
      <w:marLeft w:val="0"/>
      <w:marRight w:val="0"/>
      <w:marTop w:val="0"/>
      <w:marBottom w:val="0"/>
      <w:divBdr>
        <w:top w:val="none" w:sz="0" w:space="0" w:color="auto"/>
        <w:left w:val="none" w:sz="0" w:space="0" w:color="auto"/>
        <w:bottom w:val="none" w:sz="0" w:space="0" w:color="auto"/>
        <w:right w:val="none" w:sz="0" w:space="0" w:color="auto"/>
      </w:divBdr>
    </w:div>
    <w:div w:id="379213474">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8961979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1298557">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2437978">
      <w:bodyDiv w:val="1"/>
      <w:marLeft w:val="0"/>
      <w:marRight w:val="0"/>
      <w:marTop w:val="0"/>
      <w:marBottom w:val="0"/>
      <w:divBdr>
        <w:top w:val="none" w:sz="0" w:space="0" w:color="auto"/>
        <w:left w:val="none" w:sz="0" w:space="0" w:color="auto"/>
        <w:bottom w:val="none" w:sz="0" w:space="0" w:color="auto"/>
        <w:right w:val="none" w:sz="0" w:space="0" w:color="auto"/>
      </w:divBdr>
    </w:div>
    <w:div w:id="413553738">
      <w:bodyDiv w:val="1"/>
      <w:marLeft w:val="0"/>
      <w:marRight w:val="0"/>
      <w:marTop w:val="0"/>
      <w:marBottom w:val="0"/>
      <w:divBdr>
        <w:top w:val="none" w:sz="0" w:space="0" w:color="auto"/>
        <w:left w:val="none" w:sz="0" w:space="0" w:color="auto"/>
        <w:bottom w:val="none" w:sz="0" w:space="0" w:color="auto"/>
        <w:right w:val="none" w:sz="0" w:space="0" w:color="auto"/>
      </w:divBdr>
    </w:div>
    <w:div w:id="415056303">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25442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39910287">
      <w:bodyDiv w:val="1"/>
      <w:marLeft w:val="0"/>
      <w:marRight w:val="0"/>
      <w:marTop w:val="0"/>
      <w:marBottom w:val="0"/>
      <w:divBdr>
        <w:top w:val="none" w:sz="0" w:space="0" w:color="auto"/>
        <w:left w:val="none" w:sz="0" w:space="0" w:color="auto"/>
        <w:bottom w:val="none" w:sz="0" w:space="0" w:color="auto"/>
        <w:right w:val="none" w:sz="0" w:space="0" w:color="auto"/>
      </w:divBdr>
    </w:div>
    <w:div w:id="445581707">
      <w:bodyDiv w:val="1"/>
      <w:marLeft w:val="0"/>
      <w:marRight w:val="0"/>
      <w:marTop w:val="0"/>
      <w:marBottom w:val="0"/>
      <w:divBdr>
        <w:top w:val="none" w:sz="0" w:space="0" w:color="auto"/>
        <w:left w:val="none" w:sz="0" w:space="0" w:color="auto"/>
        <w:bottom w:val="none" w:sz="0" w:space="0" w:color="auto"/>
        <w:right w:val="none" w:sz="0" w:space="0" w:color="auto"/>
      </w:divBdr>
    </w:div>
    <w:div w:id="448747747">
      <w:bodyDiv w:val="1"/>
      <w:marLeft w:val="0"/>
      <w:marRight w:val="0"/>
      <w:marTop w:val="0"/>
      <w:marBottom w:val="0"/>
      <w:divBdr>
        <w:top w:val="none" w:sz="0" w:space="0" w:color="auto"/>
        <w:left w:val="none" w:sz="0" w:space="0" w:color="auto"/>
        <w:bottom w:val="none" w:sz="0" w:space="0" w:color="auto"/>
        <w:right w:val="none" w:sz="0" w:space="0" w:color="auto"/>
      </w:divBdr>
    </w:div>
    <w:div w:id="452283917">
      <w:bodyDiv w:val="1"/>
      <w:marLeft w:val="0"/>
      <w:marRight w:val="0"/>
      <w:marTop w:val="0"/>
      <w:marBottom w:val="0"/>
      <w:divBdr>
        <w:top w:val="none" w:sz="0" w:space="0" w:color="auto"/>
        <w:left w:val="none" w:sz="0" w:space="0" w:color="auto"/>
        <w:bottom w:val="none" w:sz="0" w:space="0" w:color="auto"/>
        <w:right w:val="none" w:sz="0" w:space="0" w:color="auto"/>
      </w:divBdr>
    </w:div>
    <w:div w:id="453061789">
      <w:bodyDiv w:val="1"/>
      <w:marLeft w:val="0"/>
      <w:marRight w:val="0"/>
      <w:marTop w:val="0"/>
      <w:marBottom w:val="0"/>
      <w:divBdr>
        <w:top w:val="none" w:sz="0" w:space="0" w:color="auto"/>
        <w:left w:val="none" w:sz="0" w:space="0" w:color="auto"/>
        <w:bottom w:val="none" w:sz="0" w:space="0" w:color="auto"/>
        <w:right w:val="none" w:sz="0" w:space="0" w:color="auto"/>
      </w:divBdr>
    </w:div>
    <w:div w:id="459226244">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6052604">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3333213">
      <w:bodyDiv w:val="1"/>
      <w:marLeft w:val="0"/>
      <w:marRight w:val="0"/>
      <w:marTop w:val="0"/>
      <w:marBottom w:val="0"/>
      <w:divBdr>
        <w:top w:val="none" w:sz="0" w:space="0" w:color="auto"/>
        <w:left w:val="none" w:sz="0" w:space="0" w:color="auto"/>
        <w:bottom w:val="none" w:sz="0" w:space="0" w:color="auto"/>
        <w:right w:val="none" w:sz="0" w:space="0" w:color="auto"/>
      </w:divBdr>
    </w:div>
    <w:div w:id="473371404">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1779914">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85516573">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500395539">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5024396">
      <w:bodyDiv w:val="1"/>
      <w:marLeft w:val="0"/>
      <w:marRight w:val="0"/>
      <w:marTop w:val="0"/>
      <w:marBottom w:val="0"/>
      <w:divBdr>
        <w:top w:val="none" w:sz="0" w:space="0" w:color="auto"/>
        <w:left w:val="none" w:sz="0" w:space="0" w:color="auto"/>
        <w:bottom w:val="none" w:sz="0" w:space="0" w:color="auto"/>
        <w:right w:val="none" w:sz="0" w:space="0" w:color="auto"/>
      </w:divBdr>
    </w:div>
    <w:div w:id="505708354">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2717960">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7378646">
      <w:bodyDiv w:val="1"/>
      <w:marLeft w:val="0"/>
      <w:marRight w:val="0"/>
      <w:marTop w:val="0"/>
      <w:marBottom w:val="0"/>
      <w:divBdr>
        <w:top w:val="none" w:sz="0" w:space="0" w:color="auto"/>
        <w:left w:val="none" w:sz="0" w:space="0" w:color="auto"/>
        <w:bottom w:val="none" w:sz="0" w:space="0" w:color="auto"/>
        <w:right w:val="none" w:sz="0" w:space="0" w:color="auto"/>
      </w:divBdr>
    </w:div>
    <w:div w:id="529804618">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58858172">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66309366">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78295203">
      <w:bodyDiv w:val="1"/>
      <w:marLeft w:val="0"/>
      <w:marRight w:val="0"/>
      <w:marTop w:val="0"/>
      <w:marBottom w:val="0"/>
      <w:divBdr>
        <w:top w:val="none" w:sz="0" w:space="0" w:color="auto"/>
        <w:left w:val="none" w:sz="0" w:space="0" w:color="auto"/>
        <w:bottom w:val="none" w:sz="0" w:space="0" w:color="auto"/>
        <w:right w:val="none" w:sz="0" w:space="0" w:color="auto"/>
      </w:divBdr>
    </w:div>
    <w:div w:id="58290805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4944814">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599415947">
      <w:bodyDiv w:val="1"/>
      <w:marLeft w:val="0"/>
      <w:marRight w:val="0"/>
      <w:marTop w:val="0"/>
      <w:marBottom w:val="0"/>
      <w:divBdr>
        <w:top w:val="none" w:sz="0" w:space="0" w:color="auto"/>
        <w:left w:val="none" w:sz="0" w:space="0" w:color="auto"/>
        <w:bottom w:val="none" w:sz="0" w:space="0" w:color="auto"/>
        <w:right w:val="none" w:sz="0" w:space="0" w:color="auto"/>
      </w:divBdr>
    </w:div>
    <w:div w:id="599803257">
      <w:bodyDiv w:val="1"/>
      <w:marLeft w:val="0"/>
      <w:marRight w:val="0"/>
      <w:marTop w:val="0"/>
      <w:marBottom w:val="0"/>
      <w:divBdr>
        <w:top w:val="none" w:sz="0" w:space="0" w:color="auto"/>
        <w:left w:val="none" w:sz="0" w:space="0" w:color="auto"/>
        <w:bottom w:val="none" w:sz="0" w:space="0" w:color="auto"/>
        <w:right w:val="none" w:sz="0" w:space="0" w:color="auto"/>
      </w:divBdr>
    </w:div>
    <w:div w:id="600144386">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74149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297634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1107029">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119962">
      <w:bodyDiv w:val="1"/>
      <w:marLeft w:val="0"/>
      <w:marRight w:val="0"/>
      <w:marTop w:val="0"/>
      <w:marBottom w:val="0"/>
      <w:divBdr>
        <w:top w:val="none" w:sz="0" w:space="0" w:color="auto"/>
        <w:left w:val="none" w:sz="0" w:space="0" w:color="auto"/>
        <w:bottom w:val="none" w:sz="0" w:space="0" w:color="auto"/>
        <w:right w:val="none" w:sz="0" w:space="0" w:color="auto"/>
      </w:divBdr>
    </w:div>
    <w:div w:id="624772229">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29285021">
      <w:bodyDiv w:val="1"/>
      <w:marLeft w:val="0"/>
      <w:marRight w:val="0"/>
      <w:marTop w:val="0"/>
      <w:marBottom w:val="0"/>
      <w:divBdr>
        <w:top w:val="none" w:sz="0" w:space="0" w:color="auto"/>
        <w:left w:val="none" w:sz="0" w:space="0" w:color="auto"/>
        <w:bottom w:val="none" w:sz="0" w:space="0" w:color="auto"/>
        <w:right w:val="none" w:sz="0" w:space="0" w:color="auto"/>
      </w:divBdr>
    </w:div>
    <w:div w:id="630207284">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7441954">
      <w:bodyDiv w:val="1"/>
      <w:marLeft w:val="0"/>
      <w:marRight w:val="0"/>
      <w:marTop w:val="0"/>
      <w:marBottom w:val="0"/>
      <w:divBdr>
        <w:top w:val="none" w:sz="0" w:space="0" w:color="auto"/>
        <w:left w:val="none" w:sz="0" w:space="0" w:color="auto"/>
        <w:bottom w:val="none" w:sz="0" w:space="0" w:color="auto"/>
        <w:right w:val="none" w:sz="0" w:space="0" w:color="auto"/>
      </w:divBdr>
    </w:div>
    <w:div w:id="648555759">
      <w:bodyDiv w:val="1"/>
      <w:marLeft w:val="0"/>
      <w:marRight w:val="0"/>
      <w:marTop w:val="0"/>
      <w:marBottom w:val="0"/>
      <w:divBdr>
        <w:top w:val="none" w:sz="0" w:space="0" w:color="auto"/>
        <w:left w:val="none" w:sz="0" w:space="0" w:color="auto"/>
        <w:bottom w:val="none" w:sz="0" w:space="0" w:color="auto"/>
        <w:right w:val="none" w:sz="0" w:space="0" w:color="auto"/>
      </w:divBdr>
    </w:div>
    <w:div w:id="650140166">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2198326">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66009564">
      <w:bodyDiv w:val="1"/>
      <w:marLeft w:val="0"/>
      <w:marRight w:val="0"/>
      <w:marTop w:val="0"/>
      <w:marBottom w:val="0"/>
      <w:divBdr>
        <w:top w:val="none" w:sz="0" w:space="0" w:color="auto"/>
        <w:left w:val="none" w:sz="0" w:space="0" w:color="auto"/>
        <w:bottom w:val="none" w:sz="0" w:space="0" w:color="auto"/>
        <w:right w:val="none" w:sz="0" w:space="0" w:color="auto"/>
      </w:divBdr>
    </w:div>
    <w:div w:id="667907868">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0274885">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3460738">
      <w:bodyDiv w:val="1"/>
      <w:marLeft w:val="0"/>
      <w:marRight w:val="0"/>
      <w:marTop w:val="0"/>
      <w:marBottom w:val="0"/>
      <w:divBdr>
        <w:top w:val="none" w:sz="0" w:space="0" w:color="auto"/>
        <w:left w:val="none" w:sz="0" w:space="0" w:color="auto"/>
        <w:bottom w:val="none" w:sz="0" w:space="0" w:color="auto"/>
        <w:right w:val="none" w:sz="0" w:space="0" w:color="auto"/>
      </w:divBdr>
    </w:div>
    <w:div w:id="694887640">
      <w:bodyDiv w:val="1"/>
      <w:marLeft w:val="0"/>
      <w:marRight w:val="0"/>
      <w:marTop w:val="0"/>
      <w:marBottom w:val="0"/>
      <w:divBdr>
        <w:top w:val="none" w:sz="0" w:space="0" w:color="auto"/>
        <w:left w:val="none" w:sz="0" w:space="0" w:color="auto"/>
        <w:bottom w:val="none" w:sz="0" w:space="0" w:color="auto"/>
        <w:right w:val="none" w:sz="0" w:space="0" w:color="auto"/>
      </w:divBdr>
    </w:div>
    <w:div w:id="695814825">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697318234">
      <w:bodyDiv w:val="1"/>
      <w:marLeft w:val="0"/>
      <w:marRight w:val="0"/>
      <w:marTop w:val="0"/>
      <w:marBottom w:val="0"/>
      <w:divBdr>
        <w:top w:val="none" w:sz="0" w:space="0" w:color="auto"/>
        <w:left w:val="none" w:sz="0" w:space="0" w:color="auto"/>
        <w:bottom w:val="none" w:sz="0" w:space="0" w:color="auto"/>
        <w:right w:val="none" w:sz="0" w:space="0" w:color="auto"/>
      </w:divBdr>
    </w:div>
    <w:div w:id="697775537">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702249">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6333">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36979864">
      <w:bodyDiv w:val="1"/>
      <w:marLeft w:val="0"/>
      <w:marRight w:val="0"/>
      <w:marTop w:val="0"/>
      <w:marBottom w:val="0"/>
      <w:divBdr>
        <w:top w:val="none" w:sz="0" w:space="0" w:color="auto"/>
        <w:left w:val="none" w:sz="0" w:space="0" w:color="auto"/>
        <w:bottom w:val="none" w:sz="0" w:space="0" w:color="auto"/>
        <w:right w:val="none" w:sz="0" w:space="0" w:color="auto"/>
      </w:divBdr>
    </w:div>
    <w:div w:id="737360033">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3986659">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5496283">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1121778">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2843964">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69934357">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5255323">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6779058">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1755863">
      <w:bodyDiv w:val="1"/>
      <w:marLeft w:val="0"/>
      <w:marRight w:val="0"/>
      <w:marTop w:val="0"/>
      <w:marBottom w:val="0"/>
      <w:divBdr>
        <w:top w:val="none" w:sz="0" w:space="0" w:color="auto"/>
        <w:left w:val="none" w:sz="0" w:space="0" w:color="auto"/>
        <w:bottom w:val="none" w:sz="0" w:space="0" w:color="auto"/>
        <w:right w:val="none" w:sz="0" w:space="0" w:color="auto"/>
      </w:divBdr>
    </w:div>
    <w:div w:id="813136053">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18303397">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29448092">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38545913">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7426643">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5978044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3402232">
      <w:bodyDiv w:val="1"/>
      <w:marLeft w:val="0"/>
      <w:marRight w:val="0"/>
      <w:marTop w:val="0"/>
      <w:marBottom w:val="0"/>
      <w:divBdr>
        <w:top w:val="none" w:sz="0" w:space="0" w:color="auto"/>
        <w:left w:val="none" w:sz="0" w:space="0" w:color="auto"/>
        <w:bottom w:val="none" w:sz="0" w:space="0" w:color="auto"/>
        <w:right w:val="none" w:sz="0" w:space="0" w:color="auto"/>
      </w:divBdr>
    </w:div>
    <w:div w:id="863834229">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75664">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174099">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3371683">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2154037">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897740182">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02371922">
      <w:bodyDiv w:val="1"/>
      <w:marLeft w:val="0"/>
      <w:marRight w:val="0"/>
      <w:marTop w:val="0"/>
      <w:marBottom w:val="0"/>
      <w:divBdr>
        <w:top w:val="none" w:sz="0" w:space="0" w:color="auto"/>
        <w:left w:val="none" w:sz="0" w:space="0" w:color="auto"/>
        <w:bottom w:val="none" w:sz="0" w:space="0" w:color="auto"/>
        <w:right w:val="none" w:sz="0" w:space="0" w:color="auto"/>
      </w:divBdr>
    </w:div>
    <w:div w:id="904679601">
      <w:bodyDiv w:val="1"/>
      <w:marLeft w:val="0"/>
      <w:marRight w:val="0"/>
      <w:marTop w:val="0"/>
      <w:marBottom w:val="0"/>
      <w:divBdr>
        <w:top w:val="none" w:sz="0" w:space="0" w:color="auto"/>
        <w:left w:val="none" w:sz="0" w:space="0" w:color="auto"/>
        <w:bottom w:val="none" w:sz="0" w:space="0" w:color="auto"/>
        <w:right w:val="none" w:sz="0" w:space="0" w:color="auto"/>
      </w:divBdr>
    </w:div>
    <w:div w:id="906233627">
      <w:bodyDiv w:val="1"/>
      <w:marLeft w:val="0"/>
      <w:marRight w:val="0"/>
      <w:marTop w:val="0"/>
      <w:marBottom w:val="0"/>
      <w:divBdr>
        <w:top w:val="none" w:sz="0" w:space="0" w:color="auto"/>
        <w:left w:val="none" w:sz="0" w:space="0" w:color="auto"/>
        <w:bottom w:val="none" w:sz="0" w:space="0" w:color="auto"/>
        <w:right w:val="none" w:sz="0" w:space="0" w:color="auto"/>
      </w:divBdr>
    </w:div>
    <w:div w:id="910964083">
      <w:bodyDiv w:val="1"/>
      <w:marLeft w:val="0"/>
      <w:marRight w:val="0"/>
      <w:marTop w:val="0"/>
      <w:marBottom w:val="0"/>
      <w:divBdr>
        <w:top w:val="none" w:sz="0" w:space="0" w:color="auto"/>
        <w:left w:val="none" w:sz="0" w:space="0" w:color="auto"/>
        <w:bottom w:val="none" w:sz="0" w:space="0" w:color="auto"/>
        <w:right w:val="none" w:sz="0" w:space="0" w:color="auto"/>
      </w:divBdr>
    </w:div>
    <w:div w:id="912541635">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462830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7925719">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4829755">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1646400">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54605277">
      <w:bodyDiv w:val="1"/>
      <w:marLeft w:val="0"/>
      <w:marRight w:val="0"/>
      <w:marTop w:val="0"/>
      <w:marBottom w:val="0"/>
      <w:divBdr>
        <w:top w:val="none" w:sz="0" w:space="0" w:color="auto"/>
        <w:left w:val="none" w:sz="0" w:space="0" w:color="auto"/>
        <w:bottom w:val="none" w:sz="0" w:space="0" w:color="auto"/>
        <w:right w:val="none" w:sz="0" w:space="0" w:color="auto"/>
      </w:divBdr>
    </w:div>
    <w:div w:id="956564394">
      <w:bodyDiv w:val="1"/>
      <w:marLeft w:val="0"/>
      <w:marRight w:val="0"/>
      <w:marTop w:val="0"/>
      <w:marBottom w:val="0"/>
      <w:divBdr>
        <w:top w:val="none" w:sz="0" w:space="0" w:color="auto"/>
        <w:left w:val="none" w:sz="0" w:space="0" w:color="auto"/>
        <w:bottom w:val="none" w:sz="0" w:space="0" w:color="auto"/>
        <w:right w:val="none" w:sz="0" w:space="0" w:color="auto"/>
      </w:divBdr>
    </w:div>
    <w:div w:id="958025128">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938544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87512885">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4919825">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2202537">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2193480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28337173">
      <w:bodyDiv w:val="1"/>
      <w:marLeft w:val="0"/>
      <w:marRight w:val="0"/>
      <w:marTop w:val="0"/>
      <w:marBottom w:val="0"/>
      <w:divBdr>
        <w:top w:val="none" w:sz="0" w:space="0" w:color="auto"/>
        <w:left w:val="none" w:sz="0" w:space="0" w:color="auto"/>
        <w:bottom w:val="none" w:sz="0" w:space="0" w:color="auto"/>
        <w:right w:val="none" w:sz="0" w:space="0" w:color="auto"/>
      </w:divBdr>
    </w:div>
    <w:div w:id="1033310301">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2022287">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3549718">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4305400">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051359">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033058">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5423437">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7888123">
      <w:bodyDiv w:val="1"/>
      <w:marLeft w:val="0"/>
      <w:marRight w:val="0"/>
      <w:marTop w:val="0"/>
      <w:marBottom w:val="0"/>
      <w:divBdr>
        <w:top w:val="none" w:sz="0" w:space="0" w:color="auto"/>
        <w:left w:val="none" w:sz="0" w:space="0" w:color="auto"/>
        <w:bottom w:val="none" w:sz="0" w:space="0" w:color="auto"/>
        <w:right w:val="none" w:sz="0" w:space="0" w:color="auto"/>
      </w:divBdr>
    </w:div>
    <w:div w:id="1111705441">
      <w:bodyDiv w:val="1"/>
      <w:marLeft w:val="0"/>
      <w:marRight w:val="0"/>
      <w:marTop w:val="0"/>
      <w:marBottom w:val="0"/>
      <w:divBdr>
        <w:top w:val="none" w:sz="0" w:space="0" w:color="auto"/>
        <w:left w:val="none" w:sz="0" w:space="0" w:color="auto"/>
        <w:bottom w:val="none" w:sz="0" w:space="0" w:color="auto"/>
        <w:right w:val="none" w:sz="0" w:space="0" w:color="auto"/>
      </w:divBdr>
    </w:div>
    <w:div w:id="1114908263">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6802848">
      <w:bodyDiv w:val="1"/>
      <w:marLeft w:val="0"/>
      <w:marRight w:val="0"/>
      <w:marTop w:val="0"/>
      <w:marBottom w:val="0"/>
      <w:divBdr>
        <w:top w:val="none" w:sz="0" w:space="0" w:color="auto"/>
        <w:left w:val="none" w:sz="0" w:space="0" w:color="auto"/>
        <w:bottom w:val="none" w:sz="0" w:space="0" w:color="auto"/>
        <w:right w:val="none" w:sz="0" w:space="0" w:color="auto"/>
      </w:divBdr>
    </w:div>
    <w:div w:id="1143277656">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1825692">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5757198">
      <w:bodyDiv w:val="1"/>
      <w:marLeft w:val="0"/>
      <w:marRight w:val="0"/>
      <w:marTop w:val="0"/>
      <w:marBottom w:val="0"/>
      <w:divBdr>
        <w:top w:val="none" w:sz="0" w:space="0" w:color="auto"/>
        <w:left w:val="none" w:sz="0" w:space="0" w:color="auto"/>
        <w:bottom w:val="none" w:sz="0" w:space="0" w:color="auto"/>
        <w:right w:val="none" w:sz="0" w:space="0" w:color="auto"/>
      </w:divBdr>
    </w:div>
    <w:div w:id="1158498681">
      <w:bodyDiv w:val="1"/>
      <w:marLeft w:val="0"/>
      <w:marRight w:val="0"/>
      <w:marTop w:val="0"/>
      <w:marBottom w:val="0"/>
      <w:divBdr>
        <w:top w:val="none" w:sz="0" w:space="0" w:color="auto"/>
        <w:left w:val="none" w:sz="0" w:space="0" w:color="auto"/>
        <w:bottom w:val="none" w:sz="0" w:space="0" w:color="auto"/>
        <w:right w:val="none" w:sz="0" w:space="0" w:color="auto"/>
      </w:divBdr>
    </w:div>
    <w:div w:id="1159465079">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6163008">
      <w:bodyDiv w:val="1"/>
      <w:marLeft w:val="0"/>
      <w:marRight w:val="0"/>
      <w:marTop w:val="0"/>
      <w:marBottom w:val="0"/>
      <w:divBdr>
        <w:top w:val="none" w:sz="0" w:space="0" w:color="auto"/>
        <w:left w:val="none" w:sz="0" w:space="0" w:color="auto"/>
        <w:bottom w:val="none" w:sz="0" w:space="0" w:color="auto"/>
        <w:right w:val="none" w:sz="0" w:space="0" w:color="auto"/>
      </w:divBdr>
    </w:div>
    <w:div w:id="1173910959">
      <w:bodyDiv w:val="1"/>
      <w:marLeft w:val="0"/>
      <w:marRight w:val="0"/>
      <w:marTop w:val="0"/>
      <w:marBottom w:val="0"/>
      <w:divBdr>
        <w:top w:val="none" w:sz="0" w:space="0" w:color="auto"/>
        <w:left w:val="none" w:sz="0" w:space="0" w:color="auto"/>
        <w:bottom w:val="none" w:sz="0" w:space="0" w:color="auto"/>
        <w:right w:val="none" w:sz="0" w:space="0" w:color="auto"/>
      </w:divBdr>
    </w:div>
    <w:div w:id="1174879646">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336061">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529795">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7913637">
      <w:bodyDiv w:val="1"/>
      <w:marLeft w:val="0"/>
      <w:marRight w:val="0"/>
      <w:marTop w:val="0"/>
      <w:marBottom w:val="0"/>
      <w:divBdr>
        <w:top w:val="none" w:sz="0" w:space="0" w:color="auto"/>
        <w:left w:val="none" w:sz="0" w:space="0" w:color="auto"/>
        <w:bottom w:val="none" w:sz="0" w:space="0" w:color="auto"/>
        <w:right w:val="none" w:sz="0" w:space="0" w:color="auto"/>
      </w:divBdr>
    </w:div>
    <w:div w:id="121735839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1673125">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67157856">
      <w:bodyDiv w:val="1"/>
      <w:marLeft w:val="0"/>
      <w:marRight w:val="0"/>
      <w:marTop w:val="0"/>
      <w:marBottom w:val="0"/>
      <w:divBdr>
        <w:top w:val="none" w:sz="0" w:space="0" w:color="auto"/>
        <w:left w:val="none" w:sz="0" w:space="0" w:color="auto"/>
        <w:bottom w:val="none" w:sz="0" w:space="0" w:color="auto"/>
        <w:right w:val="none" w:sz="0" w:space="0" w:color="auto"/>
      </w:divBdr>
    </w:div>
    <w:div w:id="1273972562">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89975058">
      <w:bodyDiv w:val="1"/>
      <w:marLeft w:val="0"/>
      <w:marRight w:val="0"/>
      <w:marTop w:val="0"/>
      <w:marBottom w:val="0"/>
      <w:divBdr>
        <w:top w:val="none" w:sz="0" w:space="0" w:color="auto"/>
        <w:left w:val="none" w:sz="0" w:space="0" w:color="auto"/>
        <w:bottom w:val="none" w:sz="0" w:space="0" w:color="auto"/>
        <w:right w:val="none" w:sz="0" w:space="0" w:color="auto"/>
      </w:divBdr>
    </w:div>
    <w:div w:id="1290622616">
      <w:bodyDiv w:val="1"/>
      <w:marLeft w:val="0"/>
      <w:marRight w:val="0"/>
      <w:marTop w:val="0"/>
      <w:marBottom w:val="0"/>
      <w:divBdr>
        <w:top w:val="none" w:sz="0" w:space="0" w:color="auto"/>
        <w:left w:val="none" w:sz="0" w:space="0" w:color="auto"/>
        <w:bottom w:val="none" w:sz="0" w:space="0" w:color="auto"/>
        <w:right w:val="none" w:sz="0" w:space="0" w:color="auto"/>
      </w:divBdr>
    </w:div>
    <w:div w:id="1292860301">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5570516">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6009412">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4064092">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2996958">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53535807">
      <w:bodyDiv w:val="1"/>
      <w:marLeft w:val="0"/>
      <w:marRight w:val="0"/>
      <w:marTop w:val="0"/>
      <w:marBottom w:val="0"/>
      <w:divBdr>
        <w:top w:val="none" w:sz="0" w:space="0" w:color="auto"/>
        <w:left w:val="none" w:sz="0" w:space="0" w:color="auto"/>
        <w:bottom w:val="none" w:sz="0" w:space="0" w:color="auto"/>
        <w:right w:val="none" w:sz="0" w:space="0" w:color="auto"/>
      </w:divBdr>
    </w:div>
    <w:div w:id="1358039388">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75691533">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6472445">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399748483">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7530615">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2504649">
      <w:bodyDiv w:val="1"/>
      <w:marLeft w:val="0"/>
      <w:marRight w:val="0"/>
      <w:marTop w:val="0"/>
      <w:marBottom w:val="0"/>
      <w:divBdr>
        <w:top w:val="none" w:sz="0" w:space="0" w:color="auto"/>
        <w:left w:val="none" w:sz="0" w:space="0" w:color="auto"/>
        <w:bottom w:val="none" w:sz="0" w:space="0" w:color="auto"/>
        <w:right w:val="none" w:sz="0" w:space="0" w:color="auto"/>
      </w:divBdr>
    </w:div>
    <w:div w:id="1415474316">
      <w:bodyDiv w:val="1"/>
      <w:marLeft w:val="0"/>
      <w:marRight w:val="0"/>
      <w:marTop w:val="0"/>
      <w:marBottom w:val="0"/>
      <w:divBdr>
        <w:top w:val="none" w:sz="0" w:space="0" w:color="auto"/>
        <w:left w:val="none" w:sz="0" w:space="0" w:color="auto"/>
        <w:bottom w:val="none" w:sz="0" w:space="0" w:color="auto"/>
        <w:right w:val="none" w:sz="0" w:space="0" w:color="auto"/>
      </w:divBdr>
    </w:div>
    <w:div w:id="1416631306">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192949">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33088080">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3574603">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8890382">
      <w:bodyDiv w:val="1"/>
      <w:marLeft w:val="0"/>
      <w:marRight w:val="0"/>
      <w:marTop w:val="0"/>
      <w:marBottom w:val="0"/>
      <w:divBdr>
        <w:top w:val="none" w:sz="0" w:space="0" w:color="auto"/>
        <w:left w:val="none" w:sz="0" w:space="0" w:color="auto"/>
        <w:bottom w:val="none" w:sz="0" w:space="0" w:color="auto"/>
        <w:right w:val="none" w:sz="0" w:space="0" w:color="auto"/>
      </w:divBdr>
    </w:div>
    <w:div w:id="1449423503">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59684851">
      <w:bodyDiv w:val="1"/>
      <w:marLeft w:val="0"/>
      <w:marRight w:val="0"/>
      <w:marTop w:val="0"/>
      <w:marBottom w:val="0"/>
      <w:divBdr>
        <w:top w:val="none" w:sz="0" w:space="0" w:color="auto"/>
        <w:left w:val="none" w:sz="0" w:space="0" w:color="auto"/>
        <w:bottom w:val="none" w:sz="0" w:space="0" w:color="auto"/>
        <w:right w:val="none" w:sz="0" w:space="0" w:color="auto"/>
      </w:divBdr>
    </w:div>
    <w:div w:id="1461991480">
      <w:bodyDiv w:val="1"/>
      <w:marLeft w:val="0"/>
      <w:marRight w:val="0"/>
      <w:marTop w:val="0"/>
      <w:marBottom w:val="0"/>
      <w:divBdr>
        <w:top w:val="none" w:sz="0" w:space="0" w:color="auto"/>
        <w:left w:val="none" w:sz="0" w:space="0" w:color="auto"/>
        <w:bottom w:val="none" w:sz="0" w:space="0" w:color="auto"/>
        <w:right w:val="none" w:sz="0" w:space="0" w:color="auto"/>
      </w:divBdr>
    </w:div>
    <w:div w:id="146226350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4932784">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1482612">
      <w:bodyDiv w:val="1"/>
      <w:marLeft w:val="0"/>
      <w:marRight w:val="0"/>
      <w:marTop w:val="0"/>
      <w:marBottom w:val="0"/>
      <w:divBdr>
        <w:top w:val="none" w:sz="0" w:space="0" w:color="auto"/>
        <w:left w:val="none" w:sz="0" w:space="0" w:color="auto"/>
        <w:bottom w:val="none" w:sz="0" w:space="0" w:color="auto"/>
        <w:right w:val="none" w:sz="0" w:space="0" w:color="auto"/>
      </w:divBdr>
    </w:div>
    <w:div w:id="147452364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2235322">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5874486">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3494911">
      <w:bodyDiv w:val="1"/>
      <w:marLeft w:val="0"/>
      <w:marRight w:val="0"/>
      <w:marTop w:val="0"/>
      <w:marBottom w:val="0"/>
      <w:divBdr>
        <w:top w:val="none" w:sz="0" w:space="0" w:color="auto"/>
        <w:left w:val="none" w:sz="0" w:space="0" w:color="auto"/>
        <w:bottom w:val="none" w:sz="0" w:space="0" w:color="auto"/>
        <w:right w:val="none" w:sz="0" w:space="0" w:color="auto"/>
      </w:divBdr>
    </w:div>
    <w:div w:id="1536886644">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1237522">
      <w:bodyDiv w:val="1"/>
      <w:marLeft w:val="0"/>
      <w:marRight w:val="0"/>
      <w:marTop w:val="0"/>
      <w:marBottom w:val="0"/>
      <w:divBdr>
        <w:top w:val="none" w:sz="0" w:space="0" w:color="auto"/>
        <w:left w:val="none" w:sz="0" w:space="0" w:color="auto"/>
        <w:bottom w:val="none" w:sz="0" w:space="0" w:color="auto"/>
        <w:right w:val="none" w:sz="0" w:space="0" w:color="auto"/>
      </w:divBdr>
    </w:div>
    <w:div w:id="1542815720">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6573428">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2697467">
      <w:bodyDiv w:val="1"/>
      <w:marLeft w:val="0"/>
      <w:marRight w:val="0"/>
      <w:marTop w:val="0"/>
      <w:marBottom w:val="0"/>
      <w:divBdr>
        <w:top w:val="none" w:sz="0" w:space="0" w:color="auto"/>
        <w:left w:val="none" w:sz="0" w:space="0" w:color="auto"/>
        <w:bottom w:val="none" w:sz="0" w:space="0" w:color="auto"/>
        <w:right w:val="none" w:sz="0" w:space="0" w:color="auto"/>
      </w:divBdr>
    </w:div>
    <w:div w:id="1574268880">
      <w:bodyDiv w:val="1"/>
      <w:marLeft w:val="0"/>
      <w:marRight w:val="0"/>
      <w:marTop w:val="0"/>
      <w:marBottom w:val="0"/>
      <w:divBdr>
        <w:top w:val="none" w:sz="0" w:space="0" w:color="auto"/>
        <w:left w:val="none" w:sz="0" w:space="0" w:color="auto"/>
        <w:bottom w:val="none" w:sz="0" w:space="0" w:color="auto"/>
        <w:right w:val="none" w:sz="0" w:space="0" w:color="auto"/>
      </w:divBdr>
    </w:div>
    <w:div w:id="1575816514">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2450418">
      <w:bodyDiv w:val="1"/>
      <w:marLeft w:val="0"/>
      <w:marRight w:val="0"/>
      <w:marTop w:val="0"/>
      <w:marBottom w:val="0"/>
      <w:divBdr>
        <w:top w:val="none" w:sz="0" w:space="0" w:color="auto"/>
        <w:left w:val="none" w:sz="0" w:space="0" w:color="auto"/>
        <w:bottom w:val="none" w:sz="0" w:space="0" w:color="auto"/>
        <w:right w:val="none" w:sz="0" w:space="0" w:color="auto"/>
      </w:divBdr>
    </w:div>
    <w:div w:id="1604923366">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273881">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5579206">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6959668">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49699673">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2644">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2468390">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02139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84742125">
      <w:bodyDiv w:val="1"/>
      <w:marLeft w:val="0"/>
      <w:marRight w:val="0"/>
      <w:marTop w:val="0"/>
      <w:marBottom w:val="0"/>
      <w:divBdr>
        <w:top w:val="none" w:sz="0" w:space="0" w:color="auto"/>
        <w:left w:val="none" w:sz="0" w:space="0" w:color="auto"/>
        <w:bottom w:val="none" w:sz="0" w:space="0" w:color="auto"/>
        <w:right w:val="none" w:sz="0" w:space="0" w:color="auto"/>
      </w:divBdr>
    </w:div>
    <w:div w:id="1689135772">
      <w:bodyDiv w:val="1"/>
      <w:marLeft w:val="0"/>
      <w:marRight w:val="0"/>
      <w:marTop w:val="0"/>
      <w:marBottom w:val="0"/>
      <w:divBdr>
        <w:top w:val="none" w:sz="0" w:space="0" w:color="auto"/>
        <w:left w:val="none" w:sz="0" w:space="0" w:color="auto"/>
        <w:bottom w:val="none" w:sz="0" w:space="0" w:color="auto"/>
        <w:right w:val="none" w:sz="0" w:space="0" w:color="auto"/>
      </w:divBdr>
    </w:div>
    <w:div w:id="1689335588">
      <w:bodyDiv w:val="1"/>
      <w:marLeft w:val="0"/>
      <w:marRight w:val="0"/>
      <w:marTop w:val="0"/>
      <w:marBottom w:val="0"/>
      <w:divBdr>
        <w:top w:val="none" w:sz="0" w:space="0" w:color="auto"/>
        <w:left w:val="none" w:sz="0" w:space="0" w:color="auto"/>
        <w:bottom w:val="none" w:sz="0" w:space="0" w:color="auto"/>
        <w:right w:val="none" w:sz="0" w:space="0" w:color="auto"/>
      </w:divBdr>
    </w:div>
    <w:div w:id="1690986416">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2997939">
      <w:bodyDiv w:val="1"/>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18167496">
      <w:bodyDiv w:val="1"/>
      <w:marLeft w:val="0"/>
      <w:marRight w:val="0"/>
      <w:marTop w:val="0"/>
      <w:marBottom w:val="0"/>
      <w:divBdr>
        <w:top w:val="none" w:sz="0" w:space="0" w:color="auto"/>
        <w:left w:val="none" w:sz="0" w:space="0" w:color="auto"/>
        <w:bottom w:val="none" w:sz="0" w:space="0" w:color="auto"/>
        <w:right w:val="none" w:sz="0" w:space="0" w:color="auto"/>
      </w:divBdr>
    </w:div>
    <w:div w:id="1718819849">
      <w:bodyDiv w:val="1"/>
      <w:marLeft w:val="0"/>
      <w:marRight w:val="0"/>
      <w:marTop w:val="0"/>
      <w:marBottom w:val="0"/>
      <w:divBdr>
        <w:top w:val="none" w:sz="0" w:space="0" w:color="auto"/>
        <w:left w:val="none" w:sz="0" w:space="0" w:color="auto"/>
        <w:bottom w:val="none" w:sz="0" w:space="0" w:color="auto"/>
        <w:right w:val="none" w:sz="0" w:space="0" w:color="auto"/>
      </w:divBdr>
    </w:div>
    <w:div w:id="1721783342">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40833850">
      <w:bodyDiv w:val="1"/>
      <w:marLeft w:val="0"/>
      <w:marRight w:val="0"/>
      <w:marTop w:val="0"/>
      <w:marBottom w:val="0"/>
      <w:divBdr>
        <w:top w:val="none" w:sz="0" w:space="0" w:color="auto"/>
        <w:left w:val="none" w:sz="0" w:space="0" w:color="auto"/>
        <w:bottom w:val="none" w:sz="0" w:space="0" w:color="auto"/>
        <w:right w:val="none" w:sz="0" w:space="0" w:color="auto"/>
      </w:divBdr>
    </w:div>
    <w:div w:id="1743870075">
      <w:bodyDiv w:val="1"/>
      <w:marLeft w:val="0"/>
      <w:marRight w:val="0"/>
      <w:marTop w:val="0"/>
      <w:marBottom w:val="0"/>
      <w:divBdr>
        <w:top w:val="none" w:sz="0" w:space="0" w:color="auto"/>
        <w:left w:val="none" w:sz="0" w:space="0" w:color="auto"/>
        <w:bottom w:val="none" w:sz="0" w:space="0" w:color="auto"/>
        <w:right w:val="none" w:sz="0" w:space="0" w:color="auto"/>
      </w:divBdr>
    </w:div>
    <w:div w:id="1749841125">
      <w:bodyDiv w:val="1"/>
      <w:marLeft w:val="0"/>
      <w:marRight w:val="0"/>
      <w:marTop w:val="0"/>
      <w:marBottom w:val="0"/>
      <w:divBdr>
        <w:top w:val="none" w:sz="0" w:space="0" w:color="auto"/>
        <w:left w:val="none" w:sz="0" w:space="0" w:color="auto"/>
        <w:bottom w:val="none" w:sz="0" w:space="0" w:color="auto"/>
        <w:right w:val="none" w:sz="0" w:space="0" w:color="auto"/>
      </w:divBdr>
    </w:div>
    <w:div w:id="1749963043">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5473743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7922344">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76712771">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4782767">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4078680">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19572701">
      <w:bodyDiv w:val="1"/>
      <w:marLeft w:val="0"/>
      <w:marRight w:val="0"/>
      <w:marTop w:val="0"/>
      <w:marBottom w:val="0"/>
      <w:divBdr>
        <w:top w:val="none" w:sz="0" w:space="0" w:color="auto"/>
        <w:left w:val="none" w:sz="0" w:space="0" w:color="auto"/>
        <w:bottom w:val="none" w:sz="0" w:space="0" w:color="auto"/>
        <w:right w:val="none" w:sz="0" w:space="0" w:color="auto"/>
      </w:divBdr>
    </w:div>
    <w:div w:id="1820003085">
      <w:bodyDiv w:val="1"/>
      <w:marLeft w:val="0"/>
      <w:marRight w:val="0"/>
      <w:marTop w:val="0"/>
      <w:marBottom w:val="0"/>
      <w:divBdr>
        <w:top w:val="none" w:sz="0" w:space="0" w:color="auto"/>
        <w:left w:val="none" w:sz="0" w:space="0" w:color="auto"/>
        <w:bottom w:val="none" w:sz="0" w:space="0" w:color="auto"/>
        <w:right w:val="none" w:sz="0" w:space="0" w:color="auto"/>
      </w:divBdr>
    </w:div>
    <w:div w:id="1822698527">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2328919">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6534309">
      <w:bodyDiv w:val="1"/>
      <w:marLeft w:val="0"/>
      <w:marRight w:val="0"/>
      <w:marTop w:val="0"/>
      <w:marBottom w:val="0"/>
      <w:divBdr>
        <w:top w:val="none" w:sz="0" w:space="0" w:color="auto"/>
        <w:left w:val="none" w:sz="0" w:space="0" w:color="auto"/>
        <w:bottom w:val="none" w:sz="0" w:space="0" w:color="auto"/>
        <w:right w:val="none" w:sz="0" w:space="0" w:color="auto"/>
      </w:divBdr>
    </w:div>
    <w:div w:id="1837307994">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48446549">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53450491">
      <w:bodyDiv w:val="1"/>
      <w:marLeft w:val="0"/>
      <w:marRight w:val="0"/>
      <w:marTop w:val="0"/>
      <w:marBottom w:val="0"/>
      <w:divBdr>
        <w:top w:val="none" w:sz="0" w:space="0" w:color="auto"/>
        <w:left w:val="none" w:sz="0" w:space="0" w:color="auto"/>
        <w:bottom w:val="none" w:sz="0" w:space="0" w:color="auto"/>
        <w:right w:val="none" w:sz="0" w:space="0" w:color="auto"/>
      </w:divBdr>
    </w:div>
    <w:div w:id="1854565330">
      <w:bodyDiv w:val="1"/>
      <w:marLeft w:val="0"/>
      <w:marRight w:val="0"/>
      <w:marTop w:val="0"/>
      <w:marBottom w:val="0"/>
      <w:divBdr>
        <w:top w:val="none" w:sz="0" w:space="0" w:color="auto"/>
        <w:left w:val="none" w:sz="0" w:space="0" w:color="auto"/>
        <w:bottom w:val="none" w:sz="0" w:space="0" w:color="auto"/>
        <w:right w:val="none" w:sz="0" w:space="0" w:color="auto"/>
      </w:divBdr>
    </w:div>
    <w:div w:id="1855725286">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0727163">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2301398">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5382717">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1434584">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140879">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89684513">
      <w:bodyDiv w:val="1"/>
      <w:marLeft w:val="0"/>
      <w:marRight w:val="0"/>
      <w:marTop w:val="0"/>
      <w:marBottom w:val="0"/>
      <w:divBdr>
        <w:top w:val="none" w:sz="0" w:space="0" w:color="auto"/>
        <w:left w:val="none" w:sz="0" w:space="0" w:color="auto"/>
        <w:bottom w:val="none" w:sz="0" w:space="0" w:color="auto"/>
        <w:right w:val="none" w:sz="0" w:space="0" w:color="auto"/>
      </w:divBdr>
    </w:div>
    <w:div w:id="1890922347">
      <w:bodyDiv w:val="1"/>
      <w:marLeft w:val="0"/>
      <w:marRight w:val="0"/>
      <w:marTop w:val="0"/>
      <w:marBottom w:val="0"/>
      <w:divBdr>
        <w:top w:val="none" w:sz="0" w:space="0" w:color="auto"/>
        <w:left w:val="none" w:sz="0" w:space="0" w:color="auto"/>
        <w:bottom w:val="none" w:sz="0" w:space="0" w:color="auto"/>
        <w:right w:val="none" w:sz="0" w:space="0" w:color="auto"/>
      </w:divBdr>
      <w:divsChild>
        <w:div w:id="237985555">
          <w:marLeft w:val="0"/>
          <w:marRight w:val="0"/>
          <w:marTop w:val="0"/>
          <w:marBottom w:val="0"/>
          <w:divBdr>
            <w:top w:val="none" w:sz="0" w:space="0" w:color="auto"/>
            <w:left w:val="none" w:sz="0" w:space="0" w:color="auto"/>
            <w:bottom w:val="none" w:sz="0" w:space="0" w:color="auto"/>
            <w:right w:val="none" w:sz="0" w:space="0" w:color="auto"/>
          </w:divBdr>
        </w:div>
      </w:divsChild>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665315">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3270495">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431153">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02821">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46694296">
      <w:bodyDiv w:val="1"/>
      <w:marLeft w:val="0"/>
      <w:marRight w:val="0"/>
      <w:marTop w:val="0"/>
      <w:marBottom w:val="0"/>
      <w:divBdr>
        <w:top w:val="none" w:sz="0" w:space="0" w:color="auto"/>
        <w:left w:val="none" w:sz="0" w:space="0" w:color="auto"/>
        <w:bottom w:val="none" w:sz="0" w:space="0" w:color="auto"/>
        <w:right w:val="none" w:sz="0" w:space="0" w:color="auto"/>
      </w:divBdr>
    </w:div>
    <w:div w:id="1947299501">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049387">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4625411">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292007">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005144">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68854742">
      <w:bodyDiv w:val="1"/>
      <w:marLeft w:val="0"/>
      <w:marRight w:val="0"/>
      <w:marTop w:val="0"/>
      <w:marBottom w:val="0"/>
      <w:divBdr>
        <w:top w:val="none" w:sz="0" w:space="0" w:color="auto"/>
        <w:left w:val="none" w:sz="0" w:space="0" w:color="auto"/>
        <w:bottom w:val="none" w:sz="0" w:space="0" w:color="auto"/>
        <w:right w:val="none" w:sz="0" w:space="0" w:color="auto"/>
      </w:divBdr>
    </w:div>
    <w:div w:id="1969050926">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77485529">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3994873">
      <w:bodyDiv w:val="1"/>
      <w:marLeft w:val="0"/>
      <w:marRight w:val="0"/>
      <w:marTop w:val="0"/>
      <w:marBottom w:val="0"/>
      <w:divBdr>
        <w:top w:val="none" w:sz="0" w:space="0" w:color="auto"/>
        <w:left w:val="none" w:sz="0" w:space="0" w:color="auto"/>
        <w:bottom w:val="none" w:sz="0" w:space="0" w:color="auto"/>
        <w:right w:val="none" w:sz="0" w:space="0" w:color="auto"/>
      </w:divBdr>
    </w:div>
    <w:div w:id="198620359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089955">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0714992">
      <w:bodyDiv w:val="1"/>
      <w:marLeft w:val="0"/>
      <w:marRight w:val="0"/>
      <w:marTop w:val="0"/>
      <w:marBottom w:val="0"/>
      <w:divBdr>
        <w:top w:val="none" w:sz="0" w:space="0" w:color="auto"/>
        <w:left w:val="none" w:sz="0" w:space="0" w:color="auto"/>
        <w:bottom w:val="none" w:sz="0" w:space="0" w:color="auto"/>
        <w:right w:val="none" w:sz="0" w:space="0" w:color="auto"/>
      </w:divBdr>
    </w:div>
    <w:div w:id="2011832214">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109118">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5470719">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28945774">
      <w:bodyDiv w:val="1"/>
      <w:marLeft w:val="0"/>
      <w:marRight w:val="0"/>
      <w:marTop w:val="0"/>
      <w:marBottom w:val="0"/>
      <w:divBdr>
        <w:top w:val="none" w:sz="0" w:space="0" w:color="auto"/>
        <w:left w:val="none" w:sz="0" w:space="0" w:color="auto"/>
        <w:bottom w:val="none" w:sz="0" w:space="0" w:color="auto"/>
        <w:right w:val="none" w:sz="0" w:space="0" w:color="auto"/>
      </w:divBdr>
    </w:div>
    <w:div w:id="2031833897">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71267552">
      <w:bodyDiv w:val="1"/>
      <w:marLeft w:val="0"/>
      <w:marRight w:val="0"/>
      <w:marTop w:val="0"/>
      <w:marBottom w:val="0"/>
      <w:divBdr>
        <w:top w:val="none" w:sz="0" w:space="0" w:color="auto"/>
        <w:left w:val="none" w:sz="0" w:space="0" w:color="auto"/>
        <w:bottom w:val="none" w:sz="0" w:space="0" w:color="auto"/>
        <w:right w:val="none" w:sz="0" w:space="0" w:color="auto"/>
      </w:divBdr>
    </w:div>
    <w:div w:id="2075463428">
      <w:bodyDiv w:val="1"/>
      <w:marLeft w:val="0"/>
      <w:marRight w:val="0"/>
      <w:marTop w:val="0"/>
      <w:marBottom w:val="0"/>
      <w:divBdr>
        <w:top w:val="none" w:sz="0" w:space="0" w:color="auto"/>
        <w:left w:val="none" w:sz="0" w:space="0" w:color="auto"/>
        <w:bottom w:val="none" w:sz="0" w:space="0" w:color="auto"/>
        <w:right w:val="none" w:sz="0" w:space="0" w:color="auto"/>
      </w:divBdr>
    </w:div>
    <w:div w:id="2076391840">
      <w:bodyDiv w:val="1"/>
      <w:marLeft w:val="0"/>
      <w:marRight w:val="0"/>
      <w:marTop w:val="0"/>
      <w:marBottom w:val="0"/>
      <w:divBdr>
        <w:top w:val="none" w:sz="0" w:space="0" w:color="auto"/>
        <w:left w:val="none" w:sz="0" w:space="0" w:color="auto"/>
        <w:bottom w:val="none" w:sz="0" w:space="0" w:color="auto"/>
        <w:right w:val="none" w:sz="0" w:space="0" w:color="auto"/>
      </w:divBdr>
    </w:div>
    <w:div w:id="2077585983">
      <w:bodyDiv w:val="1"/>
      <w:marLeft w:val="0"/>
      <w:marRight w:val="0"/>
      <w:marTop w:val="0"/>
      <w:marBottom w:val="0"/>
      <w:divBdr>
        <w:top w:val="none" w:sz="0" w:space="0" w:color="auto"/>
        <w:left w:val="none" w:sz="0" w:space="0" w:color="auto"/>
        <w:bottom w:val="none" w:sz="0" w:space="0" w:color="auto"/>
        <w:right w:val="none" w:sz="0" w:space="0" w:color="auto"/>
      </w:divBdr>
    </w:div>
    <w:div w:id="2077976079">
      <w:bodyDiv w:val="1"/>
      <w:marLeft w:val="0"/>
      <w:marRight w:val="0"/>
      <w:marTop w:val="0"/>
      <w:marBottom w:val="0"/>
      <w:divBdr>
        <w:top w:val="none" w:sz="0" w:space="0" w:color="auto"/>
        <w:left w:val="none" w:sz="0" w:space="0" w:color="auto"/>
        <w:bottom w:val="none" w:sz="0" w:space="0" w:color="auto"/>
        <w:right w:val="none" w:sz="0" w:space="0" w:color="auto"/>
      </w:divBdr>
    </w:div>
    <w:div w:id="2079669518">
      <w:bodyDiv w:val="1"/>
      <w:marLeft w:val="0"/>
      <w:marRight w:val="0"/>
      <w:marTop w:val="0"/>
      <w:marBottom w:val="0"/>
      <w:divBdr>
        <w:top w:val="none" w:sz="0" w:space="0" w:color="auto"/>
        <w:left w:val="none" w:sz="0" w:space="0" w:color="auto"/>
        <w:bottom w:val="none" w:sz="0" w:space="0" w:color="auto"/>
        <w:right w:val="none" w:sz="0" w:space="0" w:color="auto"/>
      </w:divBdr>
    </w:div>
    <w:div w:id="2084449813">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87144820">
      <w:bodyDiv w:val="1"/>
      <w:marLeft w:val="0"/>
      <w:marRight w:val="0"/>
      <w:marTop w:val="0"/>
      <w:marBottom w:val="0"/>
      <w:divBdr>
        <w:top w:val="none" w:sz="0" w:space="0" w:color="auto"/>
        <w:left w:val="none" w:sz="0" w:space="0" w:color="auto"/>
        <w:bottom w:val="none" w:sz="0" w:space="0" w:color="auto"/>
        <w:right w:val="none" w:sz="0" w:space="0" w:color="auto"/>
      </w:divBdr>
    </w:div>
    <w:div w:id="2091072335">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332403">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4518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09887317">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990763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2144020">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26922849">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 w:id="2146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2" ma:contentTypeDescription="Create a new document." ma:contentTypeScope="" ma:versionID="c4def6abb7b015b09a22dccdd3656b8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75e771ad06798402203faa34ba0c00c"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2.xml><?xml version="1.0" encoding="utf-8"?>
<ds:datastoreItem xmlns:ds="http://schemas.openxmlformats.org/officeDocument/2006/customXml" ds:itemID="{38F44EDE-3090-4854-A8D1-8B87E5AAEFA3}">
  <ds:schemaRefs>
    <ds:schemaRef ds:uri="http://schemas.openxmlformats.org/officeDocument/2006/bibliography"/>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4.xml><?xml version="1.0" encoding="utf-8"?>
<ds:datastoreItem xmlns:ds="http://schemas.openxmlformats.org/officeDocument/2006/customXml" ds:itemID="{054E6D98-89B9-46C8-B968-B0BC52FE1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Report.dot</Template>
  <TotalTime>6096</TotalTime>
  <Pages>81</Pages>
  <Words>29694</Words>
  <Characters>124459</Characters>
  <Application>Microsoft Office Word</Application>
  <DocSecurity>0</DocSecurity>
  <Lines>1037</Lines>
  <Paragraphs>307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153846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3791</cp:revision>
  <cp:lastPrinted>2022-02-20T09:35:00Z</cp:lastPrinted>
  <dcterms:created xsi:type="dcterms:W3CDTF">2022-02-23T09:59:00Z</dcterms:created>
  <dcterms:modified xsi:type="dcterms:W3CDTF">2023-02-28T12:45:00Z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9216">
    <vt:lpwstr>390</vt:lpwstr>
  </property>
  <property fmtid="{D5CDD505-2E9C-101B-9397-08002B2CF9AE}" pid="4" name="GrammarlyDocumentId">
    <vt:lpwstr>0e15adc2f7527d75f635060871a9ca885e9779377a203c91b661e96e1e663bcf</vt:lpwstr>
  </property>
  <property fmtid="{D5CDD505-2E9C-101B-9397-08002B2CF9AE}" pid="5" name="MediaServiceImageTags">
    <vt:lpwstr/>
  </property>
</Properties>
</file>