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6458B" w14:textId="77777777" w:rsidR="00344CAC" w:rsidRPr="0087049C" w:rsidRDefault="00344CAC" w:rsidP="00613905">
      <w:pPr>
        <w:rPr>
          <w:rFonts w:asciiTheme="majorBidi" w:hAnsiTheme="majorBidi" w:cstheme="majorBidi" w:hint="cs"/>
          <w:b/>
          <w:bCs/>
          <w:sz w:val="32"/>
          <w:szCs w:val="32"/>
          <w:cs/>
        </w:rPr>
      </w:pPr>
    </w:p>
    <w:p w14:paraId="0996A989" w14:textId="77777777" w:rsidR="00C76604" w:rsidRPr="0087049C" w:rsidRDefault="00C76604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F29D8C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92E737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7BCFD6D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530D46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53105A0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4B1CB1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3C98793" w14:textId="77777777" w:rsidR="005B1964" w:rsidRPr="0087049C" w:rsidRDefault="005B1964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562F827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0D6E3A1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C1F990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18FD7EA" w14:textId="59E58EDD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511F5" w:rsidRPr="007511F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511F5" w:rsidRPr="007511F5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565AF43D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A58A5E4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70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5E124F3" w14:textId="77777777" w:rsidR="0017044A" w:rsidRPr="0087049C" w:rsidRDefault="0017044A" w:rsidP="0017044A">
      <w:pPr>
        <w:pStyle w:val="ReportHeading1"/>
        <w:framePr w:w="0" w:hRule="auto" w:hSpace="0" w:wrap="notBeside" w:vAnchor="text" w:x="1126" w:y="852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EE7943E" w14:textId="77777777" w:rsidR="0077006B" w:rsidRPr="0087049C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>(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87049C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87049C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47F23BB3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2E92E87" w14:textId="77777777" w:rsidR="00344CAC" w:rsidRPr="0087049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344CAC" w:rsidRPr="0087049C" w:rsidSect="000F79BD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36AAB2FB" w14:textId="77777777" w:rsidR="00344CAC" w:rsidRPr="0087049C" w:rsidRDefault="00344CAC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DA11B07" w14:textId="77777777" w:rsidR="00052EBD" w:rsidRPr="0087049C" w:rsidRDefault="00052EBD" w:rsidP="00613905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896BF33" w14:textId="77777777" w:rsidR="00125DA7" w:rsidRPr="0087049C" w:rsidRDefault="00125DA7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A31D156" w14:textId="77777777" w:rsidR="00CB37B6" w:rsidRPr="0087049C" w:rsidRDefault="00CB37B6" w:rsidP="004771FC">
      <w:pPr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3438807F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76A66113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67E7070B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250615A0" w14:textId="77777777" w:rsidR="00906BC5" w:rsidRPr="0087049C" w:rsidRDefault="00906BC5" w:rsidP="00906BC5">
      <w:pPr>
        <w:rPr>
          <w:rFonts w:asciiTheme="majorBidi" w:eastAsia="Cordia New" w:hAnsiTheme="majorBidi" w:cstheme="majorBidi"/>
        </w:rPr>
      </w:pPr>
    </w:p>
    <w:p w14:paraId="757872CA" w14:textId="77777777" w:rsidR="00560078" w:rsidRPr="0087049C" w:rsidRDefault="00560078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28D89D28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7049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911BF0E" w14:textId="77777777" w:rsidR="00344CAC" w:rsidRPr="0087049C" w:rsidRDefault="00344CAC" w:rsidP="00613905">
      <w:pPr>
        <w:rPr>
          <w:rFonts w:asciiTheme="majorBidi" w:eastAsia="Cordia New" w:hAnsiTheme="majorBidi" w:cstheme="majorBidi"/>
          <w:sz w:val="30"/>
          <w:szCs w:val="30"/>
        </w:rPr>
      </w:pPr>
    </w:p>
    <w:p w14:paraId="58DB466A" w14:textId="77777777" w:rsidR="00044386" w:rsidRPr="0087049C" w:rsidRDefault="00560078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</w:t>
      </w:r>
      <w:r w:rsidRPr="0087049C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Pr="0087049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เซ็ปเป้ จำกัด 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(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>มหาชน</w:t>
      </w:r>
      <w:r w:rsidR="00044386" w:rsidRPr="0087049C">
        <w:rPr>
          <w:rFonts w:asciiTheme="majorBidi" w:eastAsia="Cordia New" w:hAnsiTheme="majorBidi" w:cstheme="majorBidi"/>
          <w:b/>
          <w:bCs/>
          <w:sz w:val="30"/>
          <w:szCs w:val="30"/>
        </w:rPr>
        <w:t>)</w:t>
      </w:r>
    </w:p>
    <w:p w14:paraId="6F29318A" w14:textId="77777777" w:rsidR="00344CAC" w:rsidRPr="0087049C" w:rsidRDefault="00344CAC" w:rsidP="00613905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1A5E5D97" w14:textId="77777777" w:rsidR="008934BD" w:rsidRPr="0087049C" w:rsidRDefault="008934BD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C3FD2B2" w14:textId="77777777" w:rsidR="001B52B3" w:rsidRDefault="001B52B3" w:rsidP="001B52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1393768" w14:textId="51C08F9A" w:rsidR="008934BD" w:rsidRPr="0087049C" w:rsidRDefault="008934BD" w:rsidP="001B52B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4733B0"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(กลุ่มบริษัท)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 xml:space="preserve">เซ็ปเป้ จำกัด </w:t>
      </w:r>
      <w:r w:rsidRPr="0087049C">
        <w:rPr>
          <w:rFonts w:asciiTheme="majorBidi" w:eastAsia="Cordia New" w:hAnsiTheme="majorBidi" w:cstheme="majorBidi"/>
          <w:sz w:val="30"/>
          <w:szCs w:val="30"/>
        </w:rPr>
        <w:t>(</w:t>
      </w:r>
      <w:r w:rsidRPr="0087049C">
        <w:rPr>
          <w:rFonts w:asciiTheme="majorBidi" w:eastAsia="Cordia New" w:hAnsiTheme="majorBidi" w:cstheme="majorBidi"/>
          <w:sz w:val="30"/>
          <w:szCs w:val="30"/>
          <w:cs/>
        </w:rPr>
        <w:t>มหาชน</w:t>
      </w:r>
      <w:r w:rsidRPr="0087049C">
        <w:rPr>
          <w:rFonts w:asciiTheme="majorBidi" w:eastAsia="Cordia New" w:hAnsiTheme="majorBidi" w:cstheme="majorBidi"/>
          <w:sz w:val="30"/>
          <w:szCs w:val="30"/>
        </w:rPr>
        <w:t>)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(บริษัท) ตามลำดับ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771FC"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7B0F6A8B" w14:textId="77777777" w:rsidR="008934BD" w:rsidRPr="0087049C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74791" w14:textId="591D7A30" w:rsidR="008934BD" w:rsidRPr="0087049C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7511F5" w:rsidRPr="007511F5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11F5" w:rsidRPr="007511F5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013CE7" w14:textId="77777777" w:rsidR="008934BD" w:rsidRPr="0087049C" w:rsidRDefault="008934BD" w:rsidP="001B52B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A1860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ED5E607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EE67B80" w14:textId="448F8A3E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0078"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วรรค</w:t>
      </w:r>
      <w:r w:rsidRPr="0087049C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7049C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ประมวลจรรยาบรรณของผู้ประกอบวิชาชีพบัญชี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รวมถึง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มาตรฐานเรื่องความเป็นอิสระ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ที่กำหนดโดยสภาวิชาชีพบัญชี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(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ประมวลจรรยาบรรณของผู้ประกอบวิชาชีพบัญชี)</w:t>
      </w:r>
      <w:r w:rsid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23AB8" w:rsidRPr="00923AB8">
        <w:rPr>
          <w:rFonts w:asciiTheme="majorBidi" w:eastAsia="Calibri" w:hAnsiTheme="majorBidi" w:cstheme="majorBidi"/>
          <w:spacing w:val="-2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3F4B73" w14:textId="77777777" w:rsidR="001B52B3" w:rsidRDefault="001B52B3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A1A9B8" w14:textId="03F8FE45" w:rsidR="001B52B3" w:rsidRDefault="001B52B3" w:rsidP="00A737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1B52B3" w:rsidSect="001B52B3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0BF5FB6" w14:textId="77777777" w:rsidR="008934BD" w:rsidRPr="0087049C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C7BE62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DF7358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87049C">
        <w:rPr>
          <w:rFonts w:asciiTheme="majorBidi" w:eastAsia="Calibri" w:hAnsiTheme="majorBidi" w:cstheme="majorBidi"/>
          <w:sz w:val="30"/>
          <w:szCs w:val="30"/>
        </w:rPr>
        <w:br/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458C438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08F4D4C6" w14:textId="77777777" w:rsidTr="00424EB8">
        <w:tc>
          <w:tcPr>
            <w:tcW w:w="9819" w:type="dxa"/>
            <w:gridSpan w:val="2"/>
            <w:shd w:val="clear" w:color="auto" w:fill="auto"/>
          </w:tcPr>
          <w:p w14:paraId="1C6C7C9A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C0BDC" w:rsidRPr="0087049C" w14:paraId="38ACBAB4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3936594" w14:textId="035C4DE7" w:rsidR="00AC0BDC" w:rsidRPr="0087049C" w:rsidRDefault="00E85382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0BDC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2504" w:rsidRPr="0087049C" w14:paraId="29DFB44E" w14:textId="77777777" w:rsidTr="00424EB8">
        <w:tc>
          <w:tcPr>
            <w:tcW w:w="4698" w:type="dxa"/>
            <w:shd w:val="clear" w:color="auto" w:fill="auto"/>
          </w:tcPr>
          <w:p w14:paraId="5583605C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C148283" w14:textId="77777777" w:rsidR="00AC0BDC" w:rsidRPr="0087049C" w:rsidRDefault="00DC2504" w:rsidP="00DC2504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</w:t>
            </w:r>
            <w:r w:rsidR="00AC0BDC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AC0BDC" w:rsidRPr="0087049C" w14:paraId="068A5F36" w14:textId="77777777" w:rsidTr="00424EB8">
        <w:tc>
          <w:tcPr>
            <w:tcW w:w="4698" w:type="dxa"/>
            <w:shd w:val="clear" w:color="auto" w:fill="auto"/>
          </w:tcPr>
          <w:p w14:paraId="0614F094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มีการออกสินค้าใหม่อย่างต่อเนื่องเพื่อตอบสนองต่อความต้องการของผู้บริโภค และสินค้าของกลุ่มบริษัทและบริษัทเป็นสินค้าบริโภคที่มีอายุจำกัด ดังนั้นการจำหน่ายสินค้าและราคาขายจึงขึ้นอยู่กับภาวการณ์แข่งขันของตลาด และมีสินค้าคงเหลือบางรายการที่ไม่เคลื่อนไหวนาน</w:t>
            </w:r>
            <w:r w:rsidRPr="0087049C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คาดว่า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6C5E01E1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D7B03B4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สอบถามผู้บริหารเพื่อให้ได้มาซึ่งความเข้าใจเกี่ยวกับนโยบายของกลุ่มบริษัทและบริษัทในการพิจารณาประมาณการมูลค่าสุทธิที่จะได้รับของสินค้าคงเหลือและพิจารณาการปฏิบัติตามนโยบายของกลุ่มบริษัทและบริษัทดังกล่าว </w:t>
            </w:r>
          </w:p>
          <w:p w14:paraId="234A110B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รวมถึงสภาพของสินค้าคงเหลือ</w:t>
            </w:r>
            <w:r w:rsidRPr="0087049C" w:rsidDel="00234A4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  <w:p w14:paraId="6B7CA830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284D276F" w14:textId="77777777" w:rsidR="00AC0BDC" w:rsidRPr="0087049C" w:rsidRDefault="00DC2504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ทดสอบการคำนวณมูลค่า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ของสินค้าคงเหลือ โดยการเปรียบเทียบต้นทุนของสินค้าคงเหลือกับราคาที่คาดว่าจะขายได้หักค่าใช้จ่ายที่เกี่ยวข้องกับการขาย</w:t>
            </w:r>
            <w:r w:rsidR="002B0434" w:rsidRPr="0087049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C0BDC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183C6D"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14:paraId="32EE99AD" w14:textId="77777777" w:rsidR="00AC0BDC" w:rsidRPr="0087049C" w:rsidRDefault="00AC0BDC" w:rsidP="004C5D6C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564EAEC" w14:textId="0F1669E5" w:rsidR="00906BC5" w:rsidRPr="001A7DAC" w:rsidRDefault="008934BD" w:rsidP="001A7DA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7B953F90" w14:textId="77777777" w:rsidR="008934BD" w:rsidRPr="0087049C" w:rsidRDefault="008934BD" w:rsidP="00806059">
      <w:pPr>
        <w:spacing w:line="240" w:lineRule="auto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AC0BDC" w:rsidRPr="0087049C" w14:paraId="532E5FB2" w14:textId="77777777" w:rsidTr="00424EB8">
        <w:tc>
          <w:tcPr>
            <w:tcW w:w="9819" w:type="dxa"/>
            <w:gridSpan w:val="2"/>
            <w:shd w:val="clear" w:color="auto" w:fill="auto"/>
          </w:tcPr>
          <w:p w14:paraId="27B483BB" w14:textId="77777777" w:rsidR="00AC0BDC" w:rsidRPr="0087049C" w:rsidRDefault="00AC0BDC" w:rsidP="00AC0BD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การประมาณการค่าใช้จ่ายส่งเสริมการขายค้างจ่าย</w:t>
            </w:r>
          </w:p>
        </w:tc>
      </w:tr>
      <w:tr w:rsidR="00AC0BDC" w:rsidRPr="0087049C" w14:paraId="42029603" w14:textId="77777777" w:rsidTr="00424EB8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351A036F" w14:textId="4AFA6433" w:rsidR="00AC0BDC" w:rsidRPr="0087049C" w:rsidRDefault="00AC0BDC" w:rsidP="00E8538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A14C13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ฒ</w:t>
            </w:r>
            <w:r w:rsidR="00631F39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7511F5" w:rsidRPr="007511F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85382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AC0BDC" w:rsidRPr="0087049C" w14:paraId="6424D333" w14:textId="77777777" w:rsidTr="00424EB8">
        <w:tc>
          <w:tcPr>
            <w:tcW w:w="4698" w:type="dxa"/>
            <w:shd w:val="clear" w:color="auto" w:fill="auto"/>
          </w:tcPr>
          <w:p w14:paraId="7841BF03" w14:textId="77777777" w:rsidR="00AC0BDC" w:rsidRPr="0087049C" w:rsidRDefault="00AC0BDC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0D49D2B3" w14:textId="77777777" w:rsidR="00AC0BDC" w:rsidRPr="0087049C" w:rsidRDefault="00DC2504" w:rsidP="00AC0B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C0BDC" w:rsidRPr="0087049C" w14:paraId="4A6E512E" w14:textId="77777777" w:rsidTr="00424EB8">
        <w:tc>
          <w:tcPr>
            <w:tcW w:w="4698" w:type="dxa"/>
            <w:shd w:val="clear" w:color="auto" w:fill="auto"/>
          </w:tcPr>
          <w:p w14:paraId="73C731E0" w14:textId="77777777" w:rsidR="00AC0BDC" w:rsidRPr="0087049C" w:rsidRDefault="00AC0BDC" w:rsidP="00AC0BD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เนื่องจากตลาดเครื่องดื่มเพื่อสุขภาพและเครื่องดื่มทางเลือกทั้งในประเทศและต่างประเทศมีการแข่งขันสูง ทำให้กลุ่มบริษัทต้องใช้นโยบายการส่งเสริมการขายให้กับลูกค้าในหลากหลายรูปแบบเพื่อการแข่งขันทางการตลาดกับบริษัทคู่แข่ง กลุ่มบริษัทพิจารณาการตั้งประมาณการค่าใช้จ่ายส่งเสริมการขายค้างจ่ายโดยการประมาณการดังกล่าวเกี่ยวข้องกับ</w:t>
            </w:r>
            <w:r w:rsidR="00645F21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ข้อมูลทางสถิติและ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>การใช้ดุลยพินิจของผู้บริหารและอยู่บนพื้นฐานของลูกค้าจำนวนมากทั้งในประเทศและต่างประเทศ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และในลูกค้าแต่ละรายมีรูปแบบการส่งเสริมการขายที่แตกต่างกันไป ทำให้เรื่องดังกล่าวเป็นเรื่องสำคัญในการตรวจสอบของข้าพเจ้า </w:t>
            </w:r>
          </w:p>
        </w:tc>
        <w:tc>
          <w:tcPr>
            <w:tcW w:w="5121" w:type="dxa"/>
            <w:shd w:val="clear" w:color="auto" w:fill="auto"/>
          </w:tcPr>
          <w:p w14:paraId="3BD16339" w14:textId="77777777" w:rsidR="00AC0BDC" w:rsidRPr="0087049C" w:rsidRDefault="00AC0BDC" w:rsidP="00AC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AD85D7E" w14:textId="77777777" w:rsidR="00183C6D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ตั้งประมาณการค่าใช้จ่ายส่งเสริมการขายค้างจ่าย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0987982C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ระบวนการขายและการประมาณการที่เกี่ยวกับค่าใช้จ่ายการส่งเสริมการขายและการตลาดค้างจ่าย</w:t>
            </w:r>
          </w:p>
          <w:p w14:paraId="31E58AF4" w14:textId="77777777" w:rsidR="000F3FBE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ทดสอบการคำนวณการประมาณการค่าใช้จ่ายส่งเสริม</w:t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การขายค้างจ่าย โดยการสุ</w:t>
            </w:r>
            <w:r w:rsidR="002B0434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่มตรวจสอบกับเอกสารที่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เกี่ยวข้อง</w:t>
            </w:r>
          </w:p>
          <w:p w14:paraId="4E108A9B" w14:textId="77777777" w:rsidR="00AC0BDC" w:rsidRPr="0087049C" w:rsidRDefault="002B0434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สุ่มตรวจสอบเอกสารประกอบรายการค่าใช้จ่ายส่งเสริม</w:t>
            </w:r>
            <w:r w:rsidR="000F3FBE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การขายที่เกิดขึ้นในระหว่างปีและช่วงใกล้สิ้นปี</w:t>
            </w:r>
            <w:r w:rsidR="00183C6D"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และ</w:t>
            </w:r>
          </w:p>
          <w:p w14:paraId="6BA23F96" w14:textId="77777777" w:rsidR="00AC0BDC" w:rsidRPr="0087049C" w:rsidRDefault="00AC0BDC" w:rsidP="004C5D6C">
            <w:pPr>
              <w:pStyle w:val="Default"/>
              <w:numPr>
                <w:ilvl w:val="0"/>
                <w:numId w:val="23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2D3CF0" w14:textId="77777777" w:rsidR="00386CE5" w:rsidRPr="0087049C" w:rsidRDefault="00386CE5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874EC66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DC56A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AB74D5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ADFCFF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CFB8E0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F434FA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A13F39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70356D6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26FD38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CD575C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9D54BD" w14:textId="77777777" w:rsidR="00AC0BDC" w:rsidRPr="0087049C" w:rsidRDefault="00AC0BDC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C8BB36" w14:textId="77777777" w:rsidR="00DC2504" w:rsidRPr="0087049C" w:rsidRDefault="00DC2504" w:rsidP="008934BD">
      <w:pPr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80F964C" w14:textId="77777777" w:rsidR="001836E5" w:rsidRPr="0008750C" w:rsidRDefault="008934BD" w:rsidP="009D5500">
      <w:pPr>
        <w:snapToGrid w:val="0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8750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905CC3C" w14:textId="77777777" w:rsidR="009D5500" w:rsidRPr="0008750C" w:rsidRDefault="009D5500" w:rsidP="009D5500">
      <w:pPr>
        <w:snapToGrid w:val="0"/>
        <w:jc w:val="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C5B8342" w14:textId="77777777" w:rsidR="00F6526F" w:rsidRPr="0008750C" w:rsidRDefault="00F6526F" w:rsidP="00F6526F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8750C">
        <w:rPr>
          <w:rFonts w:asciiTheme="majorBidi" w:eastAsia="Calibri" w:hAnsiTheme="majorBidi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</w:p>
    <w:p w14:paraId="7DC74394" w14:textId="77777777" w:rsidR="00F6526F" w:rsidRPr="0008750C" w:rsidRDefault="00F6526F" w:rsidP="00F6526F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60788557" w14:textId="77777777" w:rsidR="00F6526F" w:rsidRPr="0008750C" w:rsidRDefault="00F6526F" w:rsidP="00F6526F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8750C">
        <w:rPr>
          <w:rFonts w:asciiTheme="majorBidi" w:eastAsia="Calibri" w:hAnsi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AA04F1F" w14:textId="77777777" w:rsidR="00F6526F" w:rsidRPr="0008750C" w:rsidRDefault="00F6526F" w:rsidP="00F6526F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43081D0C" w14:textId="77777777" w:rsidR="00F6526F" w:rsidRPr="0008750C" w:rsidRDefault="00F6526F" w:rsidP="00F6526F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8750C">
        <w:rPr>
          <w:rFonts w:asciiTheme="majorBidi" w:eastAsia="Calibri" w:hAnsi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94F2576" w14:textId="77777777" w:rsidR="00F6526F" w:rsidRPr="0008750C" w:rsidRDefault="00F6526F" w:rsidP="00F6526F">
      <w:pPr>
        <w:jc w:val="thaiDistribute"/>
        <w:rPr>
          <w:rFonts w:asciiTheme="majorBidi" w:eastAsia="Calibri" w:hAnsiTheme="majorBidi"/>
          <w:sz w:val="30"/>
          <w:szCs w:val="30"/>
        </w:rPr>
      </w:pPr>
    </w:p>
    <w:p w14:paraId="640B1250" w14:textId="5C5CDA03" w:rsidR="0011459B" w:rsidRDefault="00F6526F" w:rsidP="00F6526F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8750C">
        <w:rPr>
          <w:rFonts w:asciiTheme="majorBidi" w:eastAsia="Calibri" w:hAnsiTheme="majorBidi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71A9E229" w14:textId="77777777" w:rsidR="00F6526F" w:rsidRPr="0087049C" w:rsidRDefault="00F6526F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517F41E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7049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2FD03DA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F89C40B" w14:textId="77777777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32D1F6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FAD7681" w14:textId="25CC0D08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="00AC4D8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CA7E5D0" w14:textId="77777777" w:rsidR="00560078" w:rsidRPr="0087049C" w:rsidRDefault="00560078" w:rsidP="0056007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0284A2F" w14:textId="0A193B42" w:rsidR="008934BD" w:rsidRPr="0087049C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AC4D8A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D9ABD73" w14:textId="69E92851" w:rsidR="00806059" w:rsidRPr="001A7DAC" w:rsidRDefault="00806059" w:rsidP="001A7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0DD3115" w14:textId="1462C344" w:rsidR="008934BD" w:rsidRPr="001B52B3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52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B0C08E" w14:textId="77777777" w:rsidR="00560078" w:rsidRPr="00923AB8" w:rsidRDefault="00560078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27D7DDD5" w14:textId="77777777" w:rsidR="00DC51C4" w:rsidRPr="001B52B3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52B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F65EA7B" w14:textId="77777777" w:rsidR="00153E0E" w:rsidRPr="001B52B3" w:rsidRDefault="008934BD" w:rsidP="00153E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52B3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3E129B5" w14:textId="77777777" w:rsidR="00906BC5" w:rsidRPr="00923AB8" w:rsidRDefault="00906BC5" w:rsidP="001B52B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613DD1F9" w14:textId="6D08C0CA" w:rsidR="00560078" w:rsidRPr="00923AB8" w:rsidRDefault="008934BD" w:rsidP="00923AB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B52B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BAD2768" w14:textId="77777777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A6818" w:rsidRPr="0087049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7049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CCD947A" w14:textId="77777777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</w:t>
      </w:r>
      <w:r w:rsidRPr="0087049C">
        <w:rPr>
          <w:rFonts w:asciiTheme="majorBidi" w:hAnsiTheme="majorBidi" w:cstheme="majorBidi"/>
          <w:sz w:val="30"/>
          <w:szCs w:val="30"/>
          <w:cs/>
        </w:rPr>
        <w:t>ษัท</w:t>
      </w:r>
    </w:p>
    <w:p w14:paraId="55C5E20A" w14:textId="77777777" w:rsidR="00090C66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7D6BAE" w14:textId="05030AF4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C4D8A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87049C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</w:t>
      </w:r>
      <w:r w:rsidR="00090C66" w:rsidRPr="0087049C">
        <w:rPr>
          <w:rFonts w:asciiTheme="majorBidi" w:hAnsiTheme="majorBidi" w:cstheme="majorBidi"/>
          <w:sz w:val="30"/>
          <w:szCs w:val="30"/>
          <w:cs/>
        </w:rPr>
        <w:t>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57DC51B" w14:textId="77777777" w:rsidR="004733B0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87049C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733B0" w:rsidRPr="0087049C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4FF89C2" w14:textId="77777777" w:rsidR="008934BD" w:rsidRPr="0087049C" w:rsidRDefault="008934BD" w:rsidP="004C5D6C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A548EFF" w14:textId="77777777" w:rsidR="00153E0E" w:rsidRPr="00923AB8" w:rsidRDefault="00153E0E" w:rsidP="008934BD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8FEBD55" w14:textId="77777777" w:rsidR="00424EB8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60078" w:rsidRPr="0087049C">
        <w:rPr>
          <w:rFonts w:asciiTheme="majorBidi" w:eastAsia="Calibri" w:hAnsiTheme="majorBidi" w:cstheme="majorBidi"/>
          <w:sz w:val="30"/>
          <w:szCs w:val="30"/>
          <w:cs/>
        </w:rPr>
        <w:t>นัยสำคัญในระบบการควบคุมภายในหาก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87049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FB2208B" w14:textId="77777777" w:rsidR="00560078" w:rsidRPr="00923AB8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F977D50" w14:textId="288B2811" w:rsidR="008934BD" w:rsidRPr="00923AB8" w:rsidRDefault="008934BD" w:rsidP="008934B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23AB8" w:rsidRPr="00923AB8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923AB8" w:rsidRPr="00923AB8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21AF59FB" w14:textId="77777777" w:rsidR="00560078" w:rsidRPr="00923AB8" w:rsidRDefault="00560078" w:rsidP="0056007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F1BA5A8" w14:textId="37E85685" w:rsidR="008934BD" w:rsidRPr="0087049C" w:rsidRDefault="008934BD" w:rsidP="008934B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A6818" w:rsidRPr="0087049C">
        <w:rPr>
          <w:rFonts w:asciiTheme="majorBidi" w:hAnsiTheme="majorBidi" w:cstheme="majorBidi"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2AF1611" w14:textId="77777777" w:rsidR="00344CAC" w:rsidRPr="001B52B3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1EE6391" w14:textId="108B5083" w:rsidR="00344CAC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B9C62F8" w14:textId="77777777" w:rsidR="00FE11D3" w:rsidRPr="001B52B3" w:rsidRDefault="00FE11D3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16E7FE7" w14:textId="77777777" w:rsidR="00D17D35" w:rsidRPr="001B52B3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72D8CAC" w14:textId="77777777" w:rsidR="00D17D35" w:rsidRPr="001B52B3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97A6E76" w14:textId="77777777" w:rsidR="005A5EFB" w:rsidRPr="0087049C" w:rsidRDefault="005A5EFB" w:rsidP="005A5EF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="00560078" w:rsidRPr="0087049C">
        <w:rPr>
          <w:rFonts w:asciiTheme="majorBidi" w:hAnsiTheme="majorBidi" w:cstheme="majorBidi"/>
          <w:sz w:val="30"/>
          <w:szCs w:val="30"/>
          <w:cs/>
        </w:rPr>
        <w:t>สุรีย์รัตน์ ทองอรุณแสง</w:t>
      </w:r>
      <w:r w:rsidRPr="0087049C">
        <w:rPr>
          <w:rFonts w:asciiTheme="majorBidi" w:hAnsiTheme="majorBidi" w:cstheme="majorBidi"/>
          <w:sz w:val="30"/>
          <w:szCs w:val="30"/>
          <w:cs/>
        </w:rPr>
        <w:t>)</w:t>
      </w:r>
    </w:p>
    <w:p w14:paraId="28EC85C0" w14:textId="77777777" w:rsidR="005A5EFB" w:rsidRPr="0087049C" w:rsidRDefault="005A5EFB" w:rsidP="005A5EF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4D3EB46" w14:textId="5829E62F" w:rsidR="005A5EFB" w:rsidRPr="0087049C" w:rsidRDefault="005A5EFB" w:rsidP="005A5EF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511F5" w:rsidRPr="007511F5">
        <w:rPr>
          <w:rFonts w:asciiTheme="majorBidi" w:hAnsiTheme="majorBidi" w:cstheme="majorBidi"/>
          <w:sz w:val="30"/>
          <w:szCs w:val="30"/>
        </w:rPr>
        <w:t>4409</w:t>
      </w:r>
    </w:p>
    <w:p w14:paraId="20F58BB6" w14:textId="77777777" w:rsidR="00344CAC" w:rsidRPr="00FE11D3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16"/>
          <w:szCs w:val="16"/>
        </w:rPr>
      </w:pPr>
    </w:p>
    <w:p w14:paraId="06FD9033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891A827" w14:textId="77777777" w:rsidR="00344CAC" w:rsidRPr="0087049C" w:rsidRDefault="00344CAC" w:rsidP="00344CAC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999600F" w14:textId="25F6F605" w:rsidR="003F369E" w:rsidRPr="007F67E2" w:rsidRDefault="007511F5" w:rsidP="007F67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6"/>
        <w:rPr>
          <w:rFonts w:asciiTheme="majorBidi" w:hAnsiTheme="majorBidi" w:cstheme="majorBidi" w:hint="cs"/>
          <w:b w:val="0"/>
          <w:bCs w:val="0"/>
          <w:sz w:val="30"/>
          <w:szCs w:val="30"/>
        </w:rPr>
      </w:pPr>
      <w:r w:rsidRPr="007511F5">
        <w:rPr>
          <w:rFonts w:asciiTheme="majorBidi" w:hAnsiTheme="majorBidi" w:cstheme="majorBidi"/>
          <w:b w:val="0"/>
          <w:bCs w:val="0"/>
          <w:sz w:val="30"/>
          <w:szCs w:val="30"/>
        </w:rPr>
        <w:t>28</w:t>
      </w:r>
      <w:r w:rsidR="00923AB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923AB8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Pr="007511F5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</w:p>
    <w:sectPr w:rsidR="003F369E" w:rsidRPr="007F67E2" w:rsidSect="00C5633A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22912" w14:textId="77777777" w:rsidR="000C3AF3" w:rsidRDefault="000C3AF3">
      <w:r>
        <w:separator/>
      </w:r>
    </w:p>
  </w:endnote>
  <w:endnote w:type="continuationSeparator" w:id="0">
    <w:p w14:paraId="638C0880" w14:textId="77777777" w:rsidR="000C3AF3" w:rsidRDefault="000C3AF3">
      <w:r>
        <w:continuationSeparator/>
      </w:r>
    </w:p>
  </w:endnote>
  <w:endnote w:type="continuationNotice" w:id="1">
    <w:p w14:paraId="3A1D4766" w14:textId="77777777" w:rsidR="000C3AF3" w:rsidRDefault="000C3A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DC22" w14:textId="36EB83CF" w:rsidR="00431CD6" w:rsidRPr="00424EB8" w:rsidRDefault="00431CD6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>
      <w:rPr>
        <w:caps/>
        <w:noProof/>
        <w:color w:val="5B9BD5"/>
      </w:rPr>
      <w:t>1</w:t>
    </w:r>
    <w:r w:rsidR="007511F5" w:rsidRPr="007511F5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0F8CB7C1" w14:textId="77777777" w:rsidR="00431CD6" w:rsidRDefault="00431CD6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DFC70" w14:textId="77271CB7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7511F5" w:rsidRPr="007511F5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3FA228B" w14:textId="77777777" w:rsidR="00431CD6" w:rsidRDefault="00431C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3915E" w14:textId="5E763B82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7511F5" w:rsidRPr="007511F5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00E0" w14:textId="77777777" w:rsidR="00431CD6" w:rsidRPr="00424EB8" w:rsidRDefault="00431CD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C7BB" w14:textId="3B96146F" w:rsidR="001B52B3" w:rsidRPr="00424EB8" w:rsidRDefault="001B52B3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7511F5" w:rsidRPr="007511F5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5305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C206B9E" w14:textId="4F6994FC" w:rsidR="001B52B3" w:rsidRPr="001B52B3" w:rsidRDefault="001B52B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52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52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52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511F5" w:rsidRPr="007511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52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B7F52" w14:textId="77777777" w:rsidR="000C3AF3" w:rsidRDefault="000C3AF3">
      <w:r>
        <w:separator/>
      </w:r>
    </w:p>
  </w:footnote>
  <w:footnote w:type="continuationSeparator" w:id="0">
    <w:p w14:paraId="64B9EC0E" w14:textId="77777777" w:rsidR="000C3AF3" w:rsidRDefault="000C3AF3">
      <w:r>
        <w:continuationSeparator/>
      </w:r>
    </w:p>
  </w:footnote>
  <w:footnote w:type="continuationNotice" w:id="1">
    <w:p w14:paraId="19C851D6" w14:textId="77777777" w:rsidR="000C3AF3" w:rsidRDefault="000C3A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85B1B" w14:textId="60790B27" w:rsid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  <w:p w14:paraId="1EADB62E" w14:textId="0932C27B" w:rsid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  <w:p w14:paraId="7B5B8BE6" w14:textId="0212DEA2" w:rsid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  <w:p w14:paraId="28F3ABDE" w14:textId="77777777" w:rsidR="001B52B3" w:rsidRP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2F87" w14:textId="0BBE6BD2" w:rsid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  <w:p w14:paraId="233B1F4C" w14:textId="2E2C6F71" w:rsid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  <w:p w14:paraId="79BC0ACE" w14:textId="3DF768FD" w:rsid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  <w:p w14:paraId="578377F8" w14:textId="699E3890" w:rsidR="001B52B3" w:rsidRDefault="001B52B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4BFD7915"/>
    <w:multiLevelType w:val="hybridMultilevel"/>
    <w:tmpl w:val="C58E92DE"/>
    <w:lvl w:ilvl="0" w:tplc="34BEED00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40"/>
  </w:num>
  <w:num w:numId="14">
    <w:abstractNumId w:val="24"/>
  </w:num>
  <w:num w:numId="15">
    <w:abstractNumId w:val="28"/>
  </w:num>
  <w:num w:numId="16">
    <w:abstractNumId w:val="43"/>
  </w:num>
  <w:num w:numId="17">
    <w:abstractNumId w:val="45"/>
  </w:num>
  <w:num w:numId="18">
    <w:abstractNumId w:val="35"/>
  </w:num>
  <w:num w:numId="19">
    <w:abstractNumId w:val="46"/>
  </w:num>
  <w:num w:numId="20">
    <w:abstractNumId w:val="23"/>
  </w:num>
  <w:num w:numId="21">
    <w:abstractNumId w:val="41"/>
  </w:num>
  <w:num w:numId="22">
    <w:abstractNumId w:val="12"/>
  </w:num>
  <w:num w:numId="23">
    <w:abstractNumId w:val="44"/>
  </w:num>
  <w:num w:numId="24">
    <w:abstractNumId w:val="27"/>
  </w:num>
  <w:num w:numId="25">
    <w:abstractNumId w:val="39"/>
  </w:num>
  <w:num w:numId="26">
    <w:abstractNumId w:val="19"/>
  </w:num>
  <w:num w:numId="27">
    <w:abstractNumId w:val="18"/>
  </w:num>
  <w:num w:numId="28">
    <w:abstractNumId w:val="32"/>
  </w:num>
  <w:num w:numId="29">
    <w:abstractNumId w:val="15"/>
  </w:num>
  <w:num w:numId="30">
    <w:abstractNumId w:val="29"/>
  </w:num>
  <w:num w:numId="31">
    <w:abstractNumId w:val="10"/>
  </w:num>
  <w:num w:numId="32">
    <w:abstractNumId w:val="16"/>
  </w:num>
  <w:num w:numId="33">
    <w:abstractNumId w:val="37"/>
  </w:num>
  <w:num w:numId="34">
    <w:abstractNumId w:val="36"/>
  </w:num>
  <w:num w:numId="35">
    <w:abstractNumId w:val="30"/>
  </w:num>
  <w:num w:numId="36">
    <w:abstractNumId w:val="13"/>
  </w:num>
  <w:num w:numId="37">
    <w:abstractNumId w:val="42"/>
  </w:num>
  <w:num w:numId="38">
    <w:abstractNumId w:val="21"/>
  </w:num>
  <w:num w:numId="39">
    <w:abstractNumId w:val="47"/>
  </w:num>
  <w:num w:numId="40">
    <w:abstractNumId w:val="11"/>
  </w:num>
  <w:num w:numId="41">
    <w:abstractNumId w:val="34"/>
  </w:num>
  <w:num w:numId="42">
    <w:abstractNumId w:val="38"/>
  </w:num>
  <w:num w:numId="43">
    <w:abstractNumId w:val="14"/>
  </w:num>
  <w:num w:numId="44">
    <w:abstractNumId w:val="25"/>
  </w:num>
  <w:num w:numId="45">
    <w:abstractNumId w:val="31"/>
  </w:num>
  <w:num w:numId="46">
    <w:abstractNumId w:val="17"/>
  </w:num>
  <w:num w:numId="47">
    <w:abstractNumId w:val="22"/>
  </w:num>
  <w:num w:numId="48">
    <w:abstractNumId w:val="3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56"/>
    <w:rsid w:val="000014D6"/>
    <w:rsid w:val="00001564"/>
    <w:rsid w:val="0000161A"/>
    <w:rsid w:val="00001792"/>
    <w:rsid w:val="00001828"/>
    <w:rsid w:val="000019FF"/>
    <w:rsid w:val="00001AE2"/>
    <w:rsid w:val="00001B35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8C7"/>
    <w:rsid w:val="000039F0"/>
    <w:rsid w:val="00003F01"/>
    <w:rsid w:val="000048B2"/>
    <w:rsid w:val="00005144"/>
    <w:rsid w:val="00005218"/>
    <w:rsid w:val="000053BB"/>
    <w:rsid w:val="000054F7"/>
    <w:rsid w:val="00005624"/>
    <w:rsid w:val="00005F8C"/>
    <w:rsid w:val="00006270"/>
    <w:rsid w:val="000062E8"/>
    <w:rsid w:val="00006606"/>
    <w:rsid w:val="0000670A"/>
    <w:rsid w:val="00006A97"/>
    <w:rsid w:val="00006C36"/>
    <w:rsid w:val="00006D8F"/>
    <w:rsid w:val="00006E55"/>
    <w:rsid w:val="00006E93"/>
    <w:rsid w:val="00007275"/>
    <w:rsid w:val="000072B7"/>
    <w:rsid w:val="000073B9"/>
    <w:rsid w:val="0000758D"/>
    <w:rsid w:val="00007A85"/>
    <w:rsid w:val="00007B57"/>
    <w:rsid w:val="00007BE5"/>
    <w:rsid w:val="00007CB7"/>
    <w:rsid w:val="00007CDE"/>
    <w:rsid w:val="00007DA5"/>
    <w:rsid w:val="00010063"/>
    <w:rsid w:val="00010418"/>
    <w:rsid w:val="00010826"/>
    <w:rsid w:val="00010C8C"/>
    <w:rsid w:val="00010E04"/>
    <w:rsid w:val="00011CBD"/>
    <w:rsid w:val="00012981"/>
    <w:rsid w:val="00012A8D"/>
    <w:rsid w:val="00012DE0"/>
    <w:rsid w:val="00012F43"/>
    <w:rsid w:val="000130C5"/>
    <w:rsid w:val="000131EC"/>
    <w:rsid w:val="0001330E"/>
    <w:rsid w:val="000135E9"/>
    <w:rsid w:val="00013EAC"/>
    <w:rsid w:val="00013FB4"/>
    <w:rsid w:val="00014246"/>
    <w:rsid w:val="0001439D"/>
    <w:rsid w:val="00014526"/>
    <w:rsid w:val="0001456D"/>
    <w:rsid w:val="00014662"/>
    <w:rsid w:val="0001476C"/>
    <w:rsid w:val="000149D7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9A"/>
    <w:rsid w:val="0001680B"/>
    <w:rsid w:val="00016C76"/>
    <w:rsid w:val="00016DC6"/>
    <w:rsid w:val="000170CE"/>
    <w:rsid w:val="000171A8"/>
    <w:rsid w:val="00017206"/>
    <w:rsid w:val="0001721D"/>
    <w:rsid w:val="000179F1"/>
    <w:rsid w:val="00017C4C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DDE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E6"/>
    <w:rsid w:val="00022EF9"/>
    <w:rsid w:val="00023082"/>
    <w:rsid w:val="000233EE"/>
    <w:rsid w:val="000235EF"/>
    <w:rsid w:val="00023A10"/>
    <w:rsid w:val="00023F99"/>
    <w:rsid w:val="00024486"/>
    <w:rsid w:val="0002477D"/>
    <w:rsid w:val="00024C02"/>
    <w:rsid w:val="00024E82"/>
    <w:rsid w:val="00025587"/>
    <w:rsid w:val="000257B8"/>
    <w:rsid w:val="00025800"/>
    <w:rsid w:val="00025D88"/>
    <w:rsid w:val="00025DA7"/>
    <w:rsid w:val="0002657C"/>
    <w:rsid w:val="000267F3"/>
    <w:rsid w:val="00026825"/>
    <w:rsid w:val="00026E30"/>
    <w:rsid w:val="00026E5A"/>
    <w:rsid w:val="000273CB"/>
    <w:rsid w:val="00027732"/>
    <w:rsid w:val="00027941"/>
    <w:rsid w:val="00027A4F"/>
    <w:rsid w:val="00030161"/>
    <w:rsid w:val="000302CA"/>
    <w:rsid w:val="00030326"/>
    <w:rsid w:val="0003076B"/>
    <w:rsid w:val="000307A1"/>
    <w:rsid w:val="0003082D"/>
    <w:rsid w:val="00030A1B"/>
    <w:rsid w:val="00030C5B"/>
    <w:rsid w:val="00030CD3"/>
    <w:rsid w:val="00030DC1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678"/>
    <w:rsid w:val="00034CC4"/>
    <w:rsid w:val="00034E18"/>
    <w:rsid w:val="0003538F"/>
    <w:rsid w:val="000356CC"/>
    <w:rsid w:val="00035BC9"/>
    <w:rsid w:val="00035DAF"/>
    <w:rsid w:val="00035EB6"/>
    <w:rsid w:val="0003602A"/>
    <w:rsid w:val="00036425"/>
    <w:rsid w:val="00036434"/>
    <w:rsid w:val="00036459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220"/>
    <w:rsid w:val="000415B7"/>
    <w:rsid w:val="00041861"/>
    <w:rsid w:val="000418D1"/>
    <w:rsid w:val="00041C99"/>
    <w:rsid w:val="00041EE6"/>
    <w:rsid w:val="0004267C"/>
    <w:rsid w:val="00042FF4"/>
    <w:rsid w:val="00043306"/>
    <w:rsid w:val="0004379D"/>
    <w:rsid w:val="00043984"/>
    <w:rsid w:val="00043D2E"/>
    <w:rsid w:val="00043F2A"/>
    <w:rsid w:val="00043F55"/>
    <w:rsid w:val="00044071"/>
    <w:rsid w:val="00044386"/>
    <w:rsid w:val="0004465C"/>
    <w:rsid w:val="00044770"/>
    <w:rsid w:val="000449DE"/>
    <w:rsid w:val="00045126"/>
    <w:rsid w:val="0004539A"/>
    <w:rsid w:val="0004542F"/>
    <w:rsid w:val="0004560C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4C8"/>
    <w:rsid w:val="0005055E"/>
    <w:rsid w:val="00050AAC"/>
    <w:rsid w:val="00050E37"/>
    <w:rsid w:val="00050F9E"/>
    <w:rsid w:val="0005123C"/>
    <w:rsid w:val="0005141C"/>
    <w:rsid w:val="00051CE6"/>
    <w:rsid w:val="00051E12"/>
    <w:rsid w:val="00051E6E"/>
    <w:rsid w:val="00051EFB"/>
    <w:rsid w:val="0005210A"/>
    <w:rsid w:val="000522E9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BCF"/>
    <w:rsid w:val="0005502B"/>
    <w:rsid w:val="0005505B"/>
    <w:rsid w:val="000551A5"/>
    <w:rsid w:val="000556DB"/>
    <w:rsid w:val="00055E40"/>
    <w:rsid w:val="00055FE1"/>
    <w:rsid w:val="0005641B"/>
    <w:rsid w:val="0005698B"/>
    <w:rsid w:val="00056CB8"/>
    <w:rsid w:val="00057205"/>
    <w:rsid w:val="000574BB"/>
    <w:rsid w:val="000579DC"/>
    <w:rsid w:val="00060016"/>
    <w:rsid w:val="000600C4"/>
    <w:rsid w:val="0006016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98"/>
    <w:rsid w:val="00064ABA"/>
    <w:rsid w:val="00064FCF"/>
    <w:rsid w:val="000653B7"/>
    <w:rsid w:val="000659EA"/>
    <w:rsid w:val="00065CDF"/>
    <w:rsid w:val="00065D3D"/>
    <w:rsid w:val="00065E4B"/>
    <w:rsid w:val="00065F53"/>
    <w:rsid w:val="00066241"/>
    <w:rsid w:val="00066545"/>
    <w:rsid w:val="00066571"/>
    <w:rsid w:val="00066B52"/>
    <w:rsid w:val="00066B57"/>
    <w:rsid w:val="00066EAF"/>
    <w:rsid w:val="00067305"/>
    <w:rsid w:val="00067306"/>
    <w:rsid w:val="000701DF"/>
    <w:rsid w:val="00070419"/>
    <w:rsid w:val="00070507"/>
    <w:rsid w:val="00070746"/>
    <w:rsid w:val="00070792"/>
    <w:rsid w:val="00071180"/>
    <w:rsid w:val="000712C3"/>
    <w:rsid w:val="000713D9"/>
    <w:rsid w:val="00071404"/>
    <w:rsid w:val="0007154C"/>
    <w:rsid w:val="00071703"/>
    <w:rsid w:val="0007178A"/>
    <w:rsid w:val="00071852"/>
    <w:rsid w:val="0007191E"/>
    <w:rsid w:val="00072035"/>
    <w:rsid w:val="00072258"/>
    <w:rsid w:val="00072CBA"/>
    <w:rsid w:val="0007316F"/>
    <w:rsid w:val="00073583"/>
    <w:rsid w:val="00073852"/>
    <w:rsid w:val="00073B38"/>
    <w:rsid w:val="00074766"/>
    <w:rsid w:val="000749A1"/>
    <w:rsid w:val="00074A6E"/>
    <w:rsid w:val="00074C41"/>
    <w:rsid w:val="00074D9C"/>
    <w:rsid w:val="00074FF3"/>
    <w:rsid w:val="000750CF"/>
    <w:rsid w:val="0007515B"/>
    <w:rsid w:val="00075675"/>
    <w:rsid w:val="00075710"/>
    <w:rsid w:val="00075DF5"/>
    <w:rsid w:val="00075E10"/>
    <w:rsid w:val="00076223"/>
    <w:rsid w:val="000763DA"/>
    <w:rsid w:val="000764A8"/>
    <w:rsid w:val="00076772"/>
    <w:rsid w:val="00076DE0"/>
    <w:rsid w:val="00076E56"/>
    <w:rsid w:val="000773EC"/>
    <w:rsid w:val="000774D8"/>
    <w:rsid w:val="000778C5"/>
    <w:rsid w:val="000779B6"/>
    <w:rsid w:val="00077C24"/>
    <w:rsid w:val="00077D2D"/>
    <w:rsid w:val="00080091"/>
    <w:rsid w:val="000806C9"/>
    <w:rsid w:val="00080B66"/>
    <w:rsid w:val="00080EF3"/>
    <w:rsid w:val="000815CB"/>
    <w:rsid w:val="00081618"/>
    <w:rsid w:val="00081670"/>
    <w:rsid w:val="00081DD1"/>
    <w:rsid w:val="00081ECB"/>
    <w:rsid w:val="00081F69"/>
    <w:rsid w:val="0008284B"/>
    <w:rsid w:val="00082D49"/>
    <w:rsid w:val="00082F6F"/>
    <w:rsid w:val="00083062"/>
    <w:rsid w:val="000832E3"/>
    <w:rsid w:val="00083356"/>
    <w:rsid w:val="0008364B"/>
    <w:rsid w:val="000838CE"/>
    <w:rsid w:val="000839D9"/>
    <w:rsid w:val="00083AA5"/>
    <w:rsid w:val="00083B51"/>
    <w:rsid w:val="0008427E"/>
    <w:rsid w:val="00084477"/>
    <w:rsid w:val="00084CCE"/>
    <w:rsid w:val="00084EC4"/>
    <w:rsid w:val="000850CA"/>
    <w:rsid w:val="000851AC"/>
    <w:rsid w:val="00085289"/>
    <w:rsid w:val="0008540D"/>
    <w:rsid w:val="00085CA5"/>
    <w:rsid w:val="00086028"/>
    <w:rsid w:val="000861B5"/>
    <w:rsid w:val="000865FF"/>
    <w:rsid w:val="000866EB"/>
    <w:rsid w:val="000867C1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C8"/>
    <w:rsid w:val="00090C66"/>
    <w:rsid w:val="00090D04"/>
    <w:rsid w:val="00091520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C45"/>
    <w:rsid w:val="00093070"/>
    <w:rsid w:val="0009317C"/>
    <w:rsid w:val="0009325E"/>
    <w:rsid w:val="000934A0"/>
    <w:rsid w:val="00093881"/>
    <w:rsid w:val="0009390D"/>
    <w:rsid w:val="00093A3D"/>
    <w:rsid w:val="00093B22"/>
    <w:rsid w:val="00093C0B"/>
    <w:rsid w:val="00093D75"/>
    <w:rsid w:val="000943E0"/>
    <w:rsid w:val="000944F9"/>
    <w:rsid w:val="00094B0E"/>
    <w:rsid w:val="00094E7B"/>
    <w:rsid w:val="000954DC"/>
    <w:rsid w:val="00095610"/>
    <w:rsid w:val="00095761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28"/>
    <w:rsid w:val="000969DB"/>
    <w:rsid w:val="00096BD0"/>
    <w:rsid w:val="00096D64"/>
    <w:rsid w:val="00096D6C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279"/>
    <w:rsid w:val="000A0496"/>
    <w:rsid w:val="000A04A1"/>
    <w:rsid w:val="000A065D"/>
    <w:rsid w:val="000A0AA5"/>
    <w:rsid w:val="000A11CD"/>
    <w:rsid w:val="000A13E5"/>
    <w:rsid w:val="000A1859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DA3"/>
    <w:rsid w:val="000A2E8A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08B"/>
    <w:rsid w:val="000A6146"/>
    <w:rsid w:val="000A629F"/>
    <w:rsid w:val="000A6EB5"/>
    <w:rsid w:val="000A70BC"/>
    <w:rsid w:val="000A7164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B42"/>
    <w:rsid w:val="000B3D80"/>
    <w:rsid w:val="000B4453"/>
    <w:rsid w:val="000B47E1"/>
    <w:rsid w:val="000B4DF6"/>
    <w:rsid w:val="000B50DF"/>
    <w:rsid w:val="000B5568"/>
    <w:rsid w:val="000B56EC"/>
    <w:rsid w:val="000B5AD6"/>
    <w:rsid w:val="000B5ADF"/>
    <w:rsid w:val="000B5EE4"/>
    <w:rsid w:val="000B5F3F"/>
    <w:rsid w:val="000B681D"/>
    <w:rsid w:val="000B6B81"/>
    <w:rsid w:val="000B6C64"/>
    <w:rsid w:val="000B6CBF"/>
    <w:rsid w:val="000B760E"/>
    <w:rsid w:val="000B7959"/>
    <w:rsid w:val="000B79C7"/>
    <w:rsid w:val="000B7ADB"/>
    <w:rsid w:val="000B7BA7"/>
    <w:rsid w:val="000B7CAE"/>
    <w:rsid w:val="000C045C"/>
    <w:rsid w:val="000C09A1"/>
    <w:rsid w:val="000C0B73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B2F"/>
    <w:rsid w:val="000C3306"/>
    <w:rsid w:val="000C3816"/>
    <w:rsid w:val="000C3AAA"/>
    <w:rsid w:val="000C3AF3"/>
    <w:rsid w:val="000C3B64"/>
    <w:rsid w:val="000C3D63"/>
    <w:rsid w:val="000C3FAF"/>
    <w:rsid w:val="000C40DF"/>
    <w:rsid w:val="000C4521"/>
    <w:rsid w:val="000C460D"/>
    <w:rsid w:val="000C4661"/>
    <w:rsid w:val="000C4840"/>
    <w:rsid w:val="000C524B"/>
    <w:rsid w:val="000C52F3"/>
    <w:rsid w:val="000C565B"/>
    <w:rsid w:val="000C57E3"/>
    <w:rsid w:val="000C588A"/>
    <w:rsid w:val="000C5F43"/>
    <w:rsid w:val="000C6363"/>
    <w:rsid w:val="000C648A"/>
    <w:rsid w:val="000C6812"/>
    <w:rsid w:val="000C7120"/>
    <w:rsid w:val="000C76ED"/>
    <w:rsid w:val="000C7725"/>
    <w:rsid w:val="000C7867"/>
    <w:rsid w:val="000D0032"/>
    <w:rsid w:val="000D0664"/>
    <w:rsid w:val="000D09A8"/>
    <w:rsid w:val="000D0F86"/>
    <w:rsid w:val="000D186A"/>
    <w:rsid w:val="000D1A62"/>
    <w:rsid w:val="000D1B4C"/>
    <w:rsid w:val="000D1EB8"/>
    <w:rsid w:val="000D206D"/>
    <w:rsid w:val="000D23E4"/>
    <w:rsid w:val="000D27EE"/>
    <w:rsid w:val="000D2864"/>
    <w:rsid w:val="000D29FC"/>
    <w:rsid w:val="000D2F00"/>
    <w:rsid w:val="000D3189"/>
    <w:rsid w:val="000D325C"/>
    <w:rsid w:val="000D356E"/>
    <w:rsid w:val="000D38D5"/>
    <w:rsid w:val="000D3956"/>
    <w:rsid w:val="000D3C8D"/>
    <w:rsid w:val="000D3DE1"/>
    <w:rsid w:val="000D3E7C"/>
    <w:rsid w:val="000D4136"/>
    <w:rsid w:val="000D48FE"/>
    <w:rsid w:val="000D4B2F"/>
    <w:rsid w:val="000D4C0A"/>
    <w:rsid w:val="000D4DCF"/>
    <w:rsid w:val="000D4E44"/>
    <w:rsid w:val="000D4EAA"/>
    <w:rsid w:val="000D56A0"/>
    <w:rsid w:val="000D577C"/>
    <w:rsid w:val="000D5970"/>
    <w:rsid w:val="000D5C33"/>
    <w:rsid w:val="000D6100"/>
    <w:rsid w:val="000D670D"/>
    <w:rsid w:val="000D69DF"/>
    <w:rsid w:val="000D6B87"/>
    <w:rsid w:val="000D6CD3"/>
    <w:rsid w:val="000D7221"/>
    <w:rsid w:val="000D78DD"/>
    <w:rsid w:val="000D78E0"/>
    <w:rsid w:val="000D7924"/>
    <w:rsid w:val="000D7BBE"/>
    <w:rsid w:val="000D7E13"/>
    <w:rsid w:val="000E0060"/>
    <w:rsid w:val="000E049A"/>
    <w:rsid w:val="000E088C"/>
    <w:rsid w:val="000E0DF0"/>
    <w:rsid w:val="000E0E2A"/>
    <w:rsid w:val="000E0ED5"/>
    <w:rsid w:val="000E15DD"/>
    <w:rsid w:val="000E1C05"/>
    <w:rsid w:val="000E1E22"/>
    <w:rsid w:val="000E229F"/>
    <w:rsid w:val="000E2CC6"/>
    <w:rsid w:val="000E4294"/>
    <w:rsid w:val="000E4337"/>
    <w:rsid w:val="000E4351"/>
    <w:rsid w:val="000E47AF"/>
    <w:rsid w:val="000E483C"/>
    <w:rsid w:val="000E48A5"/>
    <w:rsid w:val="000E492F"/>
    <w:rsid w:val="000E4B50"/>
    <w:rsid w:val="000E4DF1"/>
    <w:rsid w:val="000E6210"/>
    <w:rsid w:val="000E6AC0"/>
    <w:rsid w:val="000E6C70"/>
    <w:rsid w:val="000E6D22"/>
    <w:rsid w:val="000E7B15"/>
    <w:rsid w:val="000E7CC1"/>
    <w:rsid w:val="000E7D05"/>
    <w:rsid w:val="000E7D75"/>
    <w:rsid w:val="000E7E2D"/>
    <w:rsid w:val="000F015A"/>
    <w:rsid w:val="000F02B9"/>
    <w:rsid w:val="000F0488"/>
    <w:rsid w:val="000F0A8E"/>
    <w:rsid w:val="000F0F93"/>
    <w:rsid w:val="000F1193"/>
    <w:rsid w:val="000F13D7"/>
    <w:rsid w:val="000F18AE"/>
    <w:rsid w:val="000F1B22"/>
    <w:rsid w:val="000F2333"/>
    <w:rsid w:val="000F267F"/>
    <w:rsid w:val="000F282F"/>
    <w:rsid w:val="000F290C"/>
    <w:rsid w:val="000F2B1F"/>
    <w:rsid w:val="000F2E63"/>
    <w:rsid w:val="000F2F15"/>
    <w:rsid w:val="000F3093"/>
    <w:rsid w:val="000F31B9"/>
    <w:rsid w:val="000F3754"/>
    <w:rsid w:val="000F39E1"/>
    <w:rsid w:val="000F3FBE"/>
    <w:rsid w:val="000F4025"/>
    <w:rsid w:val="000F4245"/>
    <w:rsid w:val="000F4D13"/>
    <w:rsid w:val="000F4D17"/>
    <w:rsid w:val="000F4E2C"/>
    <w:rsid w:val="000F524D"/>
    <w:rsid w:val="000F54A1"/>
    <w:rsid w:val="000F5522"/>
    <w:rsid w:val="000F5724"/>
    <w:rsid w:val="000F59EF"/>
    <w:rsid w:val="000F5B44"/>
    <w:rsid w:val="000F5BD5"/>
    <w:rsid w:val="000F5BDF"/>
    <w:rsid w:val="000F609E"/>
    <w:rsid w:val="000F632E"/>
    <w:rsid w:val="000F6352"/>
    <w:rsid w:val="000F6405"/>
    <w:rsid w:val="000F65B7"/>
    <w:rsid w:val="000F661B"/>
    <w:rsid w:val="000F67CB"/>
    <w:rsid w:val="000F6BF4"/>
    <w:rsid w:val="000F6DD9"/>
    <w:rsid w:val="000F6FF9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FE1"/>
    <w:rsid w:val="0010212F"/>
    <w:rsid w:val="001021BD"/>
    <w:rsid w:val="001022EC"/>
    <w:rsid w:val="00102BE5"/>
    <w:rsid w:val="00102EF9"/>
    <w:rsid w:val="00102F41"/>
    <w:rsid w:val="0010324A"/>
    <w:rsid w:val="001037FC"/>
    <w:rsid w:val="00103AD6"/>
    <w:rsid w:val="0010429A"/>
    <w:rsid w:val="00104321"/>
    <w:rsid w:val="00104377"/>
    <w:rsid w:val="001043A9"/>
    <w:rsid w:val="00104ADD"/>
    <w:rsid w:val="00104E0B"/>
    <w:rsid w:val="001056C3"/>
    <w:rsid w:val="0010588F"/>
    <w:rsid w:val="001058E0"/>
    <w:rsid w:val="00105963"/>
    <w:rsid w:val="00105C06"/>
    <w:rsid w:val="00105C87"/>
    <w:rsid w:val="00105E87"/>
    <w:rsid w:val="00105EE3"/>
    <w:rsid w:val="0010600A"/>
    <w:rsid w:val="00106223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1062F"/>
    <w:rsid w:val="00111149"/>
    <w:rsid w:val="00111614"/>
    <w:rsid w:val="00111B28"/>
    <w:rsid w:val="00111C40"/>
    <w:rsid w:val="00111DC4"/>
    <w:rsid w:val="001123EB"/>
    <w:rsid w:val="001127B2"/>
    <w:rsid w:val="00112F85"/>
    <w:rsid w:val="00113319"/>
    <w:rsid w:val="00113339"/>
    <w:rsid w:val="001140D1"/>
    <w:rsid w:val="0011438E"/>
    <w:rsid w:val="001144F9"/>
    <w:rsid w:val="0011459B"/>
    <w:rsid w:val="0011460E"/>
    <w:rsid w:val="00115C2B"/>
    <w:rsid w:val="00115D81"/>
    <w:rsid w:val="00115F80"/>
    <w:rsid w:val="00116284"/>
    <w:rsid w:val="001163CA"/>
    <w:rsid w:val="001164B9"/>
    <w:rsid w:val="00116688"/>
    <w:rsid w:val="001168C2"/>
    <w:rsid w:val="001169FA"/>
    <w:rsid w:val="00116D79"/>
    <w:rsid w:val="00116E11"/>
    <w:rsid w:val="0011705F"/>
    <w:rsid w:val="001173BE"/>
    <w:rsid w:val="00117491"/>
    <w:rsid w:val="001174E6"/>
    <w:rsid w:val="001176EC"/>
    <w:rsid w:val="001201C4"/>
    <w:rsid w:val="0012039F"/>
    <w:rsid w:val="00120635"/>
    <w:rsid w:val="001206B8"/>
    <w:rsid w:val="00120BF0"/>
    <w:rsid w:val="00120F25"/>
    <w:rsid w:val="00120F74"/>
    <w:rsid w:val="00121835"/>
    <w:rsid w:val="00121866"/>
    <w:rsid w:val="00121CFF"/>
    <w:rsid w:val="00121FDF"/>
    <w:rsid w:val="00122627"/>
    <w:rsid w:val="0012283D"/>
    <w:rsid w:val="001229C5"/>
    <w:rsid w:val="00122C75"/>
    <w:rsid w:val="00122DF4"/>
    <w:rsid w:val="0012305C"/>
    <w:rsid w:val="00123384"/>
    <w:rsid w:val="001234B8"/>
    <w:rsid w:val="001241C8"/>
    <w:rsid w:val="001247C1"/>
    <w:rsid w:val="00124DF3"/>
    <w:rsid w:val="00124EEF"/>
    <w:rsid w:val="00125673"/>
    <w:rsid w:val="00125753"/>
    <w:rsid w:val="001258A5"/>
    <w:rsid w:val="00125905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46"/>
    <w:rsid w:val="00126E04"/>
    <w:rsid w:val="00126F05"/>
    <w:rsid w:val="00126F67"/>
    <w:rsid w:val="00127DC9"/>
    <w:rsid w:val="00127E25"/>
    <w:rsid w:val="00130058"/>
    <w:rsid w:val="001302B0"/>
    <w:rsid w:val="0013075F"/>
    <w:rsid w:val="00130A7D"/>
    <w:rsid w:val="00130EFD"/>
    <w:rsid w:val="00130F88"/>
    <w:rsid w:val="00130F99"/>
    <w:rsid w:val="00130FE6"/>
    <w:rsid w:val="00130FF9"/>
    <w:rsid w:val="0013101C"/>
    <w:rsid w:val="0013121B"/>
    <w:rsid w:val="001314A4"/>
    <w:rsid w:val="00131727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D45"/>
    <w:rsid w:val="00132F9A"/>
    <w:rsid w:val="001330D0"/>
    <w:rsid w:val="001334BE"/>
    <w:rsid w:val="00133523"/>
    <w:rsid w:val="0013355E"/>
    <w:rsid w:val="00133FE0"/>
    <w:rsid w:val="0013408F"/>
    <w:rsid w:val="001342FD"/>
    <w:rsid w:val="0013443B"/>
    <w:rsid w:val="0013467C"/>
    <w:rsid w:val="00134AC1"/>
    <w:rsid w:val="00135752"/>
    <w:rsid w:val="00135806"/>
    <w:rsid w:val="001359B0"/>
    <w:rsid w:val="001361A2"/>
    <w:rsid w:val="00136221"/>
    <w:rsid w:val="00136469"/>
    <w:rsid w:val="0013659C"/>
    <w:rsid w:val="00136746"/>
    <w:rsid w:val="001368DD"/>
    <w:rsid w:val="00136E62"/>
    <w:rsid w:val="00137091"/>
    <w:rsid w:val="00137748"/>
    <w:rsid w:val="001377C1"/>
    <w:rsid w:val="00137C8C"/>
    <w:rsid w:val="00137CF3"/>
    <w:rsid w:val="00137E32"/>
    <w:rsid w:val="00140381"/>
    <w:rsid w:val="001404D2"/>
    <w:rsid w:val="001405D6"/>
    <w:rsid w:val="0014070B"/>
    <w:rsid w:val="00140858"/>
    <w:rsid w:val="00140DF2"/>
    <w:rsid w:val="0014139E"/>
    <w:rsid w:val="001417AA"/>
    <w:rsid w:val="00141904"/>
    <w:rsid w:val="001419BE"/>
    <w:rsid w:val="00141A05"/>
    <w:rsid w:val="00141A86"/>
    <w:rsid w:val="00141EAA"/>
    <w:rsid w:val="00142355"/>
    <w:rsid w:val="00142EAB"/>
    <w:rsid w:val="00142F61"/>
    <w:rsid w:val="0014301C"/>
    <w:rsid w:val="00143193"/>
    <w:rsid w:val="001435E0"/>
    <w:rsid w:val="0014368D"/>
    <w:rsid w:val="001436EA"/>
    <w:rsid w:val="001437BF"/>
    <w:rsid w:val="00143858"/>
    <w:rsid w:val="001439C9"/>
    <w:rsid w:val="0014452B"/>
    <w:rsid w:val="0014551A"/>
    <w:rsid w:val="001458F1"/>
    <w:rsid w:val="00145D30"/>
    <w:rsid w:val="001462C3"/>
    <w:rsid w:val="00146F69"/>
    <w:rsid w:val="00147634"/>
    <w:rsid w:val="00147715"/>
    <w:rsid w:val="001478E7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68"/>
    <w:rsid w:val="00153D01"/>
    <w:rsid w:val="00153E0E"/>
    <w:rsid w:val="00153FDA"/>
    <w:rsid w:val="00154305"/>
    <w:rsid w:val="00154B5C"/>
    <w:rsid w:val="00154CCE"/>
    <w:rsid w:val="0015535B"/>
    <w:rsid w:val="00155559"/>
    <w:rsid w:val="00155797"/>
    <w:rsid w:val="001562C6"/>
    <w:rsid w:val="001565D6"/>
    <w:rsid w:val="00156752"/>
    <w:rsid w:val="00156FFF"/>
    <w:rsid w:val="00157009"/>
    <w:rsid w:val="0015735B"/>
    <w:rsid w:val="00157547"/>
    <w:rsid w:val="00157DDD"/>
    <w:rsid w:val="00157E5C"/>
    <w:rsid w:val="00160490"/>
    <w:rsid w:val="001604CE"/>
    <w:rsid w:val="0016090C"/>
    <w:rsid w:val="00160B35"/>
    <w:rsid w:val="00160C72"/>
    <w:rsid w:val="001610F5"/>
    <w:rsid w:val="0016116E"/>
    <w:rsid w:val="0016156F"/>
    <w:rsid w:val="00161623"/>
    <w:rsid w:val="0016304D"/>
    <w:rsid w:val="001631F1"/>
    <w:rsid w:val="00163285"/>
    <w:rsid w:val="001635C3"/>
    <w:rsid w:val="0016364A"/>
    <w:rsid w:val="00163E61"/>
    <w:rsid w:val="00163FDB"/>
    <w:rsid w:val="001641D9"/>
    <w:rsid w:val="00164AB8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92D"/>
    <w:rsid w:val="00167BAF"/>
    <w:rsid w:val="00170138"/>
    <w:rsid w:val="0017024F"/>
    <w:rsid w:val="0017044A"/>
    <w:rsid w:val="001706FA"/>
    <w:rsid w:val="00170835"/>
    <w:rsid w:val="00170CEE"/>
    <w:rsid w:val="00170D3B"/>
    <w:rsid w:val="00170E4C"/>
    <w:rsid w:val="00170F95"/>
    <w:rsid w:val="0017100F"/>
    <w:rsid w:val="0017158F"/>
    <w:rsid w:val="00171986"/>
    <w:rsid w:val="001719FB"/>
    <w:rsid w:val="00171BBA"/>
    <w:rsid w:val="00171C6F"/>
    <w:rsid w:val="00171DA5"/>
    <w:rsid w:val="00171ED0"/>
    <w:rsid w:val="00171F4D"/>
    <w:rsid w:val="00171F6F"/>
    <w:rsid w:val="00172057"/>
    <w:rsid w:val="001723E0"/>
    <w:rsid w:val="00172535"/>
    <w:rsid w:val="001726CC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9BC"/>
    <w:rsid w:val="00174B85"/>
    <w:rsid w:val="00174D46"/>
    <w:rsid w:val="0017539E"/>
    <w:rsid w:val="001753DF"/>
    <w:rsid w:val="0017549F"/>
    <w:rsid w:val="001756AB"/>
    <w:rsid w:val="00175830"/>
    <w:rsid w:val="00175897"/>
    <w:rsid w:val="00175BFA"/>
    <w:rsid w:val="00175E31"/>
    <w:rsid w:val="00175EC3"/>
    <w:rsid w:val="00175EEE"/>
    <w:rsid w:val="00176205"/>
    <w:rsid w:val="0017659B"/>
    <w:rsid w:val="00176A83"/>
    <w:rsid w:val="00176E02"/>
    <w:rsid w:val="0017701F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828"/>
    <w:rsid w:val="0018090B"/>
    <w:rsid w:val="00180DD6"/>
    <w:rsid w:val="001815B4"/>
    <w:rsid w:val="00181696"/>
    <w:rsid w:val="001817B2"/>
    <w:rsid w:val="00181840"/>
    <w:rsid w:val="00181B18"/>
    <w:rsid w:val="00181B2D"/>
    <w:rsid w:val="00181B87"/>
    <w:rsid w:val="00181CF0"/>
    <w:rsid w:val="00182927"/>
    <w:rsid w:val="00182D1C"/>
    <w:rsid w:val="00182F24"/>
    <w:rsid w:val="0018327C"/>
    <w:rsid w:val="001836E5"/>
    <w:rsid w:val="001839F1"/>
    <w:rsid w:val="00183AAE"/>
    <w:rsid w:val="00183C55"/>
    <w:rsid w:val="00183C6D"/>
    <w:rsid w:val="00183FA8"/>
    <w:rsid w:val="001840BD"/>
    <w:rsid w:val="001840C6"/>
    <w:rsid w:val="001840EA"/>
    <w:rsid w:val="0018434C"/>
    <w:rsid w:val="001843E9"/>
    <w:rsid w:val="00184793"/>
    <w:rsid w:val="00184C51"/>
    <w:rsid w:val="001851D1"/>
    <w:rsid w:val="001852C6"/>
    <w:rsid w:val="0018558D"/>
    <w:rsid w:val="00185813"/>
    <w:rsid w:val="00185B11"/>
    <w:rsid w:val="00185B8C"/>
    <w:rsid w:val="00185BF7"/>
    <w:rsid w:val="00185C47"/>
    <w:rsid w:val="0018609D"/>
    <w:rsid w:val="00186501"/>
    <w:rsid w:val="00186906"/>
    <w:rsid w:val="00186A97"/>
    <w:rsid w:val="00186BC1"/>
    <w:rsid w:val="00186C2B"/>
    <w:rsid w:val="00186D03"/>
    <w:rsid w:val="00186D68"/>
    <w:rsid w:val="00186EEE"/>
    <w:rsid w:val="00186F41"/>
    <w:rsid w:val="00187056"/>
    <w:rsid w:val="0018756E"/>
    <w:rsid w:val="0019021F"/>
    <w:rsid w:val="00190481"/>
    <w:rsid w:val="001904AF"/>
    <w:rsid w:val="0019068E"/>
    <w:rsid w:val="00190B44"/>
    <w:rsid w:val="00190C33"/>
    <w:rsid w:val="00191527"/>
    <w:rsid w:val="00191547"/>
    <w:rsid w:val="00192366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383"/>
    <w:rsid w:val="0019493B"/>
    <w:rsid w:val="001949A1"/>
    <w:rsid w:val="00194AD9"/>
    <w:rsid w:val="00194B31"/>
    <w:rsid w:val="00194C9A"/>
    <w:rsid w:val="00194ED0"/>
    <w:rsid w:val="001950D7"/>
    <w:rsid w:val="001956DD"/>
    <w:rsid w:val="00195718"/>
    <w:rsid w:val="00195846"/>
    <w:rsid w:val="00195D20"/>
    <w:rsid w:val="001961D2"/>
    <w:rsid w:val="0019623E"/>
    <w:rsid w:val="001962AA"/>
    <w:rsid w:val="00196534"/>
    <w:rsid w:val="001967E5"/>
    <w:rsid w:val="00196E1A"/>
    <w:rsid w:val="00196E2A"/>
    <w:rsid w:val="00197472"/>
    <w:rsid w:val="001A05ED"/>
    <w:rsid w:val="001A0C2C"/>
    <w:rsid w:val="001A0F79"/>
    <w:rsid w:val="001A127D"/>
    <w:rsid w:val="001A1368"/>
    <w:rsid w:val="001A143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B39"/>
    <w:rsid w:val="001A3BE9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697"/>
    <w:rsid w:val="001B1A81"/>
    <w:rsid w:val="001B27B5"/>
    <w:rsid w:val="001B27E7"/>
    <w:rsid w:val="001B2D8D"/>
    <w:rsid w:val="001B3178"/>
    <w:rsid w:val="001B319E"/>
    <w:rsid w:val="001B3691"/>
    <w:rsid w:val="001B36C3"/>
    <w:rsid w:val="001B3E75"/>
    <w:rsid w:val="001B441D"/>
    <w:rsid w:val="001B45DF"/>
    <w:rsid w:val="001B4703"/>
    <w:rsid w:val="001B49D7"/>
    <w:rsid w:val="001B4BA2"/>
    <w:rsid w:val="001B4C02"/>
    <w:rsid w:val="001B4C11"/>
    <w:rsid w:val="001B52B3"/>
    <w:rsid w:val="001B56F0"/>
    <w:rsid w:val="001B573A"/>
    <w:rsid w:val="001B58EA"/>
    <w:rsid w:val="001B5B0B"/>
    <w:rsid w:val="001B5BF5"/>
    <w:rsid w:val="001B60F9"/>
    <w:rsid w:val="001B6127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893"/>
    <w:rsid w:val="001C2B88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FBC"/>
    <w:rsid w:val="001C5256"/>
    <w:rsid w:val="001C5742"/>
    <w:rsid w:val="001C58B4"/>
    <w:rsid w:val="001C5943"/>
    <w:rsid w:val="001C5978"/>
    <w:rsid w:val="001C5A1B"/>
    <w:rsid w:val="001C63B5"/>
    <w:rsid w:val="001C6C57"/>
    <w:rsid w:val="001C6D02"/>
    <w:rsid w:val="001C70E5"/>
    <w:rsid w:val="001C7527"/>
    <w:rsid w:val="001C7FA6"/>
    <w:rsid w:val="001C7FB8"/>
    <w:rsid w:val="001D0114"/>
    <w:rsid w:val="001D01A1"/>
    <w:rsid w:val="001D0E48"/>
    <w:rsid w:val="001D115C"/>
    <w:rsid w:val="001D1175"/>
    <w:rsid w:val="001D124B"/>
    <w:rsid w:val="001D17D5"/>
    <w:rsid w:val="001D1876"/>
    <w:rsid w:val="001D1B36"/>
    <w:rsid w:val="001D1EDC"/>
    <w:rsid w:val="001D2017"/>
    <w:rsid w:val="001D21CA"/>
    <w:rsid w:val="001D21D9"/>
    <w:rsid w:val="001D23BA"/>
    <w:rsid w:val="001D2555"/>
    <w:rsid w:val="001D29BC"/>
    <w:rsid w:val="001D311E"/>
    <w:rsid w:val="001D361A"/>
    <w:rsid w:val="001D3802"/>
    <w:rsid w:val="001D3A68"/>
    <w:rsid w:val="001D3AEA"/>
    <w:rsid w:val="001D3EC6"/>
    <w:rsid w:val="001D3F5B"/>
    <w:rsid w:val="001D43A5"/>
    <w:rsid w:val="001D444F"/>
    <w:rsid w:val="001D4C7C"/>
    <w:rsid w:val="001D4F86"/>
    <w:rsid w:val="001D54D5"/>
    <w:rsid w:val="001D571A"/>
    <w:rsid w:val="001D6075"/>
    <w:rsid w:val="001D69AA"/>
    <w:rsid w:val="001D6BF1"/>
    <w:rsid w:val="001D6C06"/>
    <w:rsid w:val="001D7046"/>
    <w:rsid w:val="001D7187"/>
    <w:rsid w:val="001D7230"/>
    <w:rsid w:val="001D7270"/>
    <w:rsid w:val="001D7302"/>
    <w:rsid w:val="001D7691"/>
    <w:rsid w:val="001D7C0C"/>
    <w:rsid w:val="001D7C25"/>
    <w:rsid w:val="001D7C8F"/>
    <w:rsid w:val="001D7D35"/>
    <w:rsid w:val="001D7FBB"/>
    <w:rsid w:val="001E033F"/>
    <w:rsid w:val="001E036B"/>
    <w:rsid w:val="001E0542"/>
    <w:rsid w:val="001E06A6"/>
    <w:rsid w:val="001E0CFE"/>
    <w:rsid w:val="001E0E6A"/>
    <w:rsid w:val="001E11DE"/>
    <w:rsid w:val="001E1301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39"/>
    <w:rsid w:val="001E52AE"/>
    <w:rsid w:val="001E536A"/>
    <w:rsid w:val="001E5764"/>
    <w:rsid w:val="001E5870"/>
    <w:rsid w:val="001E63FF"/>
    <w:rsid w:val="001E6720"/>
    <w:rsid w:val="001E6E89"/>
    <w:rsid w:val="001E7729"/>
    <w:rsid w:val="001E7BD9"/>
    <w:rsid w:val="001E7D7D"/>
    <w:rsid w:val="001F05F8"/>
    <w:rsid w:val="001F0769"/>
    <w:rsid w:val="001F0A31"/>
    <w:rsid w:val="001F0EE5"/>
    <w:rsid w:val="001F113E"/>
    <w:rsid w:val="001F1B69"/>
    <w:rsid w:val="001F1C4E"/>
    <w:rsid w:val="001F28ED"/>
    <w:rsid w:val="001F2B98"/>
    <w:rsid w:val="001F2D55"/>
    <w:rsid w:val="001F3849"/>
    <w:rsid w:val="001F3889"/>
    <w:rsid w:val="001F3A7F"/>
    <w:rsid w:val="001F3B1C"/>
    <w:rsid w:val="001F3B93"/>
    <w:rsid w:val="001F4D0C"/>
    <w:rsid w:val="001F4F19"/>
    <w:rsid w:val="001F512A"/>
    <w:rsid w:val="001F5151"/>
    <w:rsid w:val="001F51E6"/>
    <w:rsid w:val="001F5703"/>
    <w:rsid w:val="001F57D1"/>
    <w:rsid w:val="001F5D18"/>
    <w:rsid w:val="001F5E14"/>
    <w:rsid w:val="001F5EEF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FCF"/>
    <w:rsid w:val="00200BC3"/>
    <w:rsid w:val="00200CAB"/>
    <w:rsid w:val="00200D65"/>
    <w:rsid w:val="00200F14"/>
    <w:rsid w:val="0020106A"/>
    <w:rsid w:val="0020198C"/>
    <w:rsid w:val="00201C90"/>
    <w:rsid w:val="00201E47"/>
    <w:rsid w:val="00202158"/>
    <w:rsid w:val="002026F2"/>
    <w:rsid w:val="002027C3"/>
    <w:rsid w:val="002028C4"/>
    <w:rsid w:val="002029A7"/>
    <w:rsid w:val="00202BB2"/>
    <w:rsid w:val="00202F2C"/>
    <w:rsid w:val="00202F87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CD"/>
    <w:rsid w:val="00204C94"/>
    <w:rsid w:val="002056AA"/>
    <w:rsid w:val="0020571B"/>
    <w:rsid w:val="00205868"/>
    <w:rsid w:val="002058E1"/>
    <w:rsid w:val="00205B37"/>
    <w:rsid w:val="00205D6D"/>
    <w:rsid w:val="00206192"/>
    <w:rsid w:val="00206483"/>
    <w:rsid w:val="002065C1"/>
    <w:rsid w:val="0020690D"/>
    <w:rsid w:val="00206D95"/>
    <w:rsid w:val="00206E3E"/>
    <w:rsid w:val="00207347"/>
    <w:rsid w:val="00207479"/>
    <w:rsid w:val="00207CB8"/>
    <w:rsid w:val="00210128"/>
    <w:rsid w:val="0021021C"/>
    <w:rsid w:val="0021029C"/>
    <w:rsid w:val="00210EE1"/>
    <w:rsid w:val="002115BA"/>
    <w:rsid w:val="00211644"/>
    <w:rsid w:val="00211791"/>
    <w:rsid w:val="00211E6A"/>
    <w:rsid w:val="00211FCE"/>
    <w:rsid w:val="002120BD"/>
    <w:rsid w:val="002125B2"/>
    <w:rsid w:val="00212655"/>
    <w:rsid w:val="00212772"/>
    <w:rsid w:val="0021287A"/>
    <w:rsid w:val="0021288D"/>
    <w:rsid w:val="00212A50"/>
    <w:rsid w:val="002131F6"/>
    <w:rsid w:val="00213245"/>
    <w:rsid w:val="002133D3"/>
    <w:rsid w:val="00213493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5080"/>
    <w:rsid w:val="00215494"/>
    <w:rsid w:val="0021551A"/>
    <w:rsid w:val="002157E5"/>
    <w:rsid w:val="0021580A"/>
    <w:rsid w:val="0021580C"/>
    <w:rsid w:val="00215BD0"/>
    <w:rsid w:val="00216640"/>
    <w:rsid w:val="00216712"/>
    <w:rsid w:val="00216B2C"/>
    <w:rsid w:val="002170EC"/>
    <w:rsid w:val="0021718E"/>
    <w:rsid w:val="002171A7"/>
    <w:rsid w:val="00217312"/>
    <w:rsid w:val="00217617"/>
    <w:rsid w:val="0021792C"/>
    <w:rsid w:val="00217A65"/>
    <w:rsid w:val="00217BDE"/>
    <w:rsid w:val="00217D57"/>
    <w:rsid w:val="00217DEA"/>
    <w:rsid w:val="00217E18"/>
    <w:rsid w:val="0022006F"/>
    <w:rsid w:val="0022061D"/>
    <w:rsid w:val="00220645"/>
    <w:rsid w:val="002206F7"/>
    <w:rsid w:val="002207B1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32F0"/>
    <w:rsid w:val="002234D0"/>
    <w:rsid w:val="00223651"/>
    <w:rsid w:val="00223A1A"/>
    <w:rsid w:val="00223C73"/>
    <w:rsid w:val="00223CB6"/>
    <w:rsid w:val="00223F9D"/>
    <w:rsid w:val="002240AD"/>
    <w:rsid w:val="002240B0"/>
    <w:rsid w:val="00224965"/>
    <w:rsid w:val="00224B7A"/>
    <w:rsid w:val="00225213"/>
    <w:rsid w:val="00225941"/>
    <w:rsid w:val="00225B7E"/>
    <w:rsid w:val="00225E70"/>
    <w:rsid w:val="00225EC1"/>
    <w:rsid w:val="00225F5B"/>
    <w:rsid w:val="00226123"/>
    <w:rsid w:val="002265F1"/>
    <w:rsid w:val="00226F17"/>
    <w:rsid w:val="002279C5"/>
    <w:rsid w:val="00227BFF"/>
    <w:rsid w:val="00227DF2"/>
    <w:rsid w:val="002300F9"/>
    <w:rsid w:val="0023017D"/>
    <w:rsid w:val="002302EF"/>
    <w:rsid w:val="00230768"/>
    <w:rsid w:val="00230887"/>
    <w:rsid w:val="00230C61"/>
    <w:rsid w:val="00230D03"/>
    <w:rsid w:val="00230E0A"/>
    <w:rsid w:val="00231A71"/>
    <w:rsid w:val="00232121"/>
    <w:rsid w:val="00232181"/>
    <w:rsid w:val="002322EE"/>
    <w:rsid w:val="002325F3"/>
    <w:rsid w:val="0023298F"/>
    <w:rsid w:val="00232E49"/>
    <w:rsid w:val="00233319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758"/>
    <w:rsid w:val="00240CAE"/>
    <w:rsid w:val="00241356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797"/>
    <w:rsid w:val="002457D3"/>
    <w:rsid w:val="00245CD9"/>
    <w:rsid w:val="00245E4B"/>
    <w:rsid w:val="00245E95"/>
    <w:rsid w:val="00245EDE"/>
    <w:rsid w:val="002461D5"/>
    <w:rsid w:val="00246281"/>
    <w:rsid w:val="002465BC"/>
    <w:rsid w:val="00246708"/>
    <w:rsid w:val="00246764"/>
    <w:rsid w:val="00246BD4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932"/>
    <w:rsid w:val="00247BBC"/>
    <w:rsid w:val="00247FEE"/>
    <w:rsid w:val="0025019E"/>
    <w:rsid w:val="00250855"/>
    <w:rsid w:val="00250943"/>
    <w:rsid w:val="00250CA7"/>
    <w:rsid w:val="00250E49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8A1"/>
    <w:rsid w:val="00254D67"/>
    <w:rsid w:val="00254DC2"/>
    <w:rsid w:val="0025511F"/>
    <w:rsid w:val="002552B3"/>
    <w:rsid w:val="00255698"/>
    <w:rsid w:val="00255864"/>
    <w:rsid w:val="00255DF0"/>
    <w:rsid w:val="0025673C"/>
    <w:rsid w:val="00256791"/>
    <w:rsid w:val="00256D4A"/>
    <w:rsid w:val="00257261"/>
    <w:rsid w:val="002577D1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21A6"/>
    <w:rsid w:val="00262295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43C2"/>
    <w:rsid w:val="002645B0"/>
    <w:rsid w:val="00264BB3"/>
    <w:rsid w:val="0026521D"/>
    <w:rsid w:val="0026526B"/>
    <w:rsid w:val="0026581A"/>
    <w:rsid w:val="00265D4E"/>
    <w:rsid w:val="0026668E"/>
    <w:rsid w:val="00266D0C"/>
    <w:rsid w:val="00267132"/>
    <w:rsid w:val="00267A91"/>
    <w:rsid w:val="00267BA3"/>
    <w:rsid w:val="0027046C"/>
    <w:rsid w:val="002704C8"/>
    <w:rsid w:val="002704F7"/>
    <w:rsid w:val="002707CF"/>
    <w:rsid w:val="00270953"/>
    <w:rsid w:val="00270CFA"/>
    <w:rsid w:val="00270EBE"/>
    <w:rsid w:val="002712A4"/>
    <w:rsid w:val="0027214F"/>
    <w:rsid w:val="00272387"/>
    <w:rsid w:val="002723D0"/>
    <w:rsid w:val="00272574"/>
    <w:rsid w:val="0027257C"/>
    <w:rsid w:val="002725A2"/>
    <w:rsid w:val="002729B7"/>
    <w:rsid w:val="002729C9"/>
    <w:rsid w:val="00273044"/>
    <w:rsid w:val="002732F0"/>
    <w:rsid w:val="00273487"/>
    <w:rsid w:val="00273738"/>
    <w:rsid w:val="002737AF"/>
    <w:rsid w:val="00273860"/>
    <w:rsid w:val="002739FF"/>
    <w:rsid w:val="00273CA4"/>
    <w:rsid w:val="002741BE"/>
    <w:rsid w:val="002741DC"/>
    <w:rsid w:val="00274299"/>
    <w:rsid w:val="002742AF"/>
    <w:rsid w:val="00274BFE"/>
    <w:rsid w:val="00274D6A"/>
    <w:rsid w:val="00274FC5"/>
    <w:rsid w:val="00275160"/>
    <w:rsid w:val="0027528B"/>
    <w:rsid w:val="002752D6"/>
    <w:rsid w:val="0027546F"/>
    <w:rsid w:val="002754A8"/>
    <w:rsid w:val="00275A96"/>
    <w:rsid w:val="00275B9A"/>
    <w:rsid w:val="00275F61"/>
    <w:rsid w:val="00275FBB"/>
    <w:rsid w:val="0027616E"/>
    <w:rsid w:val="00276616"/>
    <w:rsid w:val="00276BAB"/>
    <w:rsid w:val="00276F4D"/>
    <w:rsid w:val="00277387"/>
    <w:rsid w:val="002775CE"/>
    <w:rsid w:val="0027765B"/>
    <w:rsid w:val="00280807"/>
    <w:rsid w:val="00280B1A"/>
    <w:rsid w:val="0028162C"/>
    <w:rsid w:val="0028216C"/>
    <w:rsid w:val="002824A6"/>
    <w:rsid w:val="0028271E"/>
    <w:rsid w:val="00282831"/>
    <w:rsid w:val="0028326F"/>
    <w:rsid w:val="002833A1"/>
    <w:rsid w:val="002834A7"/>
    <w:rsid w:val="002835BA"/>
    <w:rsid w:val="002839DB"/>
    <w:rsid w:val="00283C91"/>
    <w:rsid w:val="002840C7"/>
    <w:rsid w:val="00284826"/>
    <w:rsid w:val="00284AF5"/>
    <w:rsid w:val="00284C34"/>
    <w:rsid w:val="0028578A"/>
    <w:rsid w:val="002857A5"/>
    <w:rsid w:val="002858EF"/>
    <w:rsid w:val="00285AF1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6D1"/>
    <w:rsid w:val="00287A89"/>
    <w:rsid w:val="00287C59"/>
    <w:rsid w:val="00287CAB"/>
    <w:rsid w:val="0029003C"/>
    <w:rsid w:val="00290327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ABA"/>
    <w:rsid w:val="00291CA1"/>
    <w:rsid w:val="00292071"/>
    <w:rsid w:val="00292079"/>
    <w:rsid w:val="00292183"/>
    <w:rsid w:val="002925CB"/>
    <w:rsid w:val="002928E2"/>
    <w:rsid w:val="00292FAA"/>
    <w:rsid w:val="00293227"/>
    <w:rsid w:val="0029344A"/>
    <w:rsid w:val="00293D54"/>
    <w:rsid w:val="00293E62"/>
    <w:rsid w:val="002941ED"/>
    <w:rsid w:val="00294518"/>
    <w:rsid w:val="002948B1"/>
    <w:rsid w:val="00294A7D"/>
    <w:rsid w:val="00294B1B"/>
    <w:rsid w:val="00294FF7"/>
    <w:rsid w:val="002950FF"/>
    <w:rsid w:val="00295588"/>
    <w:rsid w:val="002955BB"/>
    <w:rsid w:val="0029580C"/>
    <w:rsid w:val="00295EE2"/>
    <w:rsid w:val="00295F2D"/>
    <w:rsid w:val="0029602D"/>
    <w:rsid w:val="0029651C"/>
    <w:rsid w:val="00296771"/>
    <w:rsid w:val="00296A47"/>
    <w:rsid w:val="00296BA7"/>
    <w:rsid w:val="0029732F"/>
    <w:rsid w:val="002977FD"/>
    <w:rsid w:val="002978C6"/>
    <w:rsid w:val="00297BC2"/>
    <w:rsid w:val="00297FC7"/>
    <w:rsid w:val="002A0170"/>
    <w:rsid w:val="002A0213"/>
    <w:rsid w:val="002A0218"/>
    <w:rsid w:val="002A0312"/>
    <w:rsid w:val="002A03BF"/>
    <w:rsid w:val="002A07C4"/>
    <w:rsid w:val="002A15F4"/>
    <w:rsid w:val="002A161C"/>
    <w:rsid w:val="002A1959"/>
    <w:rsid w:val="002A2055"/>
    <w:rsid w:val="002A22D9"/>
    <w:rsid w:val="002A266D"/>
    <w:rsid w:val="002A28CB"/>
    <w:rsid w:val="002A29DA"/>
    <w:rsid w:val="002A2BAC"/>
    <w:rsid w:val="002A2D1B"/>
    <w:rsid w:val="002A322E"/>
    <w:rsid w:val="002A3556"/>
    <w:rsid w:val="002A39BD"/>
    <w:rsid w:val="002A48FF"/>
    <w:rsid w:val="002A4C46"/>
    <w:rsid w:val="002A4D2F"/>
    <w:rsid w:val="002A4F2E"/>
    <w:rsid w:val="002A52C3"/>
    <w:rsid w:val="002A57DF"/>
    <w:rsid w:val="002A5899"/>
    <w:rsid w:val="002A5E04"/>
    <w:rsid w:val="002A62DD"/>
    <w:rsid w:val="002A6392"/>
    <w:rsid w:val="002A6429"/>
    <w:rsid w:val="002A658D"/>
    <w:rsid w:val="002A6818"/>
    <w:rsid w:val="002A6CCC"/>
    <w:rsid w:val="002A70DE"/>
    <w:rsid w:val="002A7969"/>
    <w:rsid w:val="002A7D71"/>
    <w:rsid w:val="002B0434"/>
    <w:rsid w:val="002B07CE"/>
    <w:rsid w:val="002B08C5"/>
    <w:rsid w:val="002B0996"/>
    <w:rsid w:val="002B0A5D"/>
    <w:rsid w:val="002B0E3D"/>
    <w:rsid w:val="002B152F"/>
    <w:rsid w:val="002B15A7"/>
    <w:rsid w:val="002B16CA"/>
    <w:rsid w:val="002B18A2"/>
    <w:rsid w:val="002B1D6D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472"/>
    <w:rsid w:val="002B45C3"/>
    <w:rsid w:val="002B4893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5F6"/>
    <w:rsid w:val="002B69A1"/>
    <w:rsid w:val="002B6B63"/>
    <w:rsid w:val="002B6D08"/>
    <w:rsid w:val="002B72A3"/>
    <w:rsid w:val="002B7566"/>
    <w:rsid w:val="002B7A3E"/>
    <w:rsid w:val="002B7A60"/>
    <w:rsid w:val="002B7C9B"/>
    <w:rsid w:val="002B7DB5"/>
    <w:rsid w:val="002C017B"/>
    <w:rsid w:val="002C0265"/>
    <w:rsid w:val="002C06DD"/>
    <w:rsid w:val="002C0920"/>
    <w:rsid w:val="002C158D"/>
    <w:rsid w:val="002C16B6"/>
    <w:rsid w:val="002C1846"/>
    <w:rsid w:val="002C190C"/>
    <w:rsid w:val="002C2031"/>
    <w:rsid w:val="002C273C"/>
    <w:rsid w:val="002C2896"/>
    <w:rsid w:val="002C29EE"/>
    <w:rsid w:val="002C2ED6"/>
    <w:rsid w:val="002C2F80"/>
    <w:rsid w:val="002C351B"/>
    <w:rsid w:val="002C3BE3"/>
    <w:rsid w:val="002C3EB3"/>
    <w:rsid w:val="002C423E"/>
    <w:rsid w:val="002C4818"/>
    <w:rsid w:val="002C4C10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A8"/>
    <w:rsid w:val="002D0AA9"/>
    <w:rsid w:val="002D0BA3"/>
    <w:rsid w:val="002D13AA"/>
    <w:rsid w:val="002D1610"/>
    <w:rsid w:val="002D17E2"/>
    <w:rsid w:val="002D1804"/>
    <w:rsid w:val="002D195A"/>
    <w:rsid w:val="002D2003"/>
    <w:rsid w:val="002D2274"/>
    <w:rsid w:val="002D2982"/>
    <w:rsid w:val="002D2BC7"/>
    <w:rsid w:val="002D2C0F"/>
    <w:rsid w:val="002D2F2F"/>
    <w:rsid w:val="002D2F99"/>
    <w:rsid w:val="002D337B"/>
    <w:rsid w:val="002D379E"/>
    <w:rsid w:val="002D3956"/>
    <w:rsid w:val="002D40CB"/>
    <w:rsid w:val="002D40F5"/>
    <w:rsid w:val="002D4A06"/>
    <w:rsid w:val="002D4A63"/>
    <w:rsid w:val="002D4BC7"/>
    <w:rsid w:val="002D4BE4"/>
    <w:rsid w:val="002D5A9E"/>
    <w:rsid w:val="002D5D36"/>
    <w:rsid w:val="002D5D9D"/>
    <w:rsid w:val="002D61CF"/>
    <w:rsid w:val="002D6641"/>
    <w:rsid w:val="002D6909"/>
    <w:rsid w:val="002D69C9"/>
    <w:rsid w:val="002D69D7"/>
    <w:rsid w:val="002D70EA"/>
    <w:rsid w:val="002D71C0"/>
    <w:rsid w:val="002D7257"/>
    <w:rsid w:val="002D74CA"/>
    <w:rsid w:val="002D7611"/>
    <w:rsid w:val="002D76BB"/>
    <w:rsid w:val="002D771A"/>
    <w:rsid w:val="002D7CEA"/>
    <w:rsid w:val="002D7D49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A8"/>
    <w:rsid w:val="002E2AC8"/>
    <w:rsid w:val="002E301E"/>
    <w:rsid w:val="002E3297"/>
    <w:rsid w:val="002E35BC"/>
    <w:rsid w:val="002E35D3"/>
    <w:rsid w:val="002E3714"/>
    <w:rsid w:val="002E37C0"/>
    <w:rsid w:val="002E3876"/>
    <w:rsid w:val="002E39E1"/>
    <w:rsid w:val="002E3A50"/>
    <w:rsid w:val="002E3C02"/>
    <w:rsid w:val="002E40F6"/>
    <w:rsid w:val="002E44A9"/>
    <w:rsid w:val="002E460F"/>
    <w:rsid w:val="002E4EA0"/>
    <w:rsid w:val="002E4F41"/>
    <w:rsid w:val="002E52FA"/>
    <w:rsid w:val="002E583C"/>
    <w:rsid w:val="002E5B07"/>
    <w:rsid w:val="002E633D"/>
    <w:rsid w:val="002E659E"/>
    <w:rsid w:val="002E692B"/>
    <w:rsid w:val="002E6A41"/>
    <w:rsid w:val="002E6D40"/>
    <w:rsid w:val="002E6E0F"/>
    <w:rsid w:val="002E6EF8"/>
    <w:rsid w:val="002E78F1"/>
    <w:rsid w:val="002E7A83"/>
    <w:rsid w:val="002E7BAB"/>
    <w:rsid w:val="002F053E"/>
    <w:rsid w:val="002F0836"/>
    <w:rsid w:val="002F0999"/>
    <w:rsid w:val="002F0EA7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C8F"/>
    <w:rsid w:val="002F3D10"/>
    <w:rsid w:val="002F410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B98"/>
    <w:rsid w:val="002F6C85"/>
    <w:rsid w:val="002F6ECF"/>
    <w:rsid w:val="002F7045"/>
    <w:rsid w:val="002F7196"/>
    <w:rsid w:val="002F7622"/>
    <w:rsid w:val="002F7B2E"/>
    <w:rsid w:val="002F7C7D"/>
    <w:rsid w:val="002F7D72"/>
    <w:rsid w:val="0030059F"/>
    <w:rsid w:val="00300DE4"/>
    <w:rsid w:val="00301215"/>
    <w:rsid w:val="0030147B"/>
    <w:rsid w:val="00302218"/>
    <w:rsid w:val="00302411"/>
    <w:rsid w:val="00302878"/>
    <w:rsid w:val="0030346F"/>
    <w:rsid w:val="003034F5"/>
    <w:rsid w:val="00303C62"/>
    <w:rsid w:val="00304462"/>
    <w:rsid w:val="00304565"/>
    <w:rsid w:val="0030478A"/>
    <w:rsid w:val="003048D7"/>
    <w:rsid w:val="00304D33"/>
    <w:rsid w:val="00304E36"/>
    <w:rsid w:val="00304EAD"/>
    <w:rsid w:val="00305253"/>
    <w:rsid w:val="00305530"/>
    <w:rsid w:val="00305AE6"/>
    <w:rsid w:val="00305C6C"/>
    <w:rsid w:val="00305ECD"/>
    <w:rsid w:val="00305F98"/>
    <w:rsid w:val="00306246"/>
    <w:rsid w:val="00306278"/>
    <w:rsid w:val="0030630A"/>
    <w:rsid w:val="00306424"/>
    <w:rsid w:val="003066E0"/>
    <w:rsid w:val="003066F3"/>
    <w:rsid w:val="00306A41"/>
    <w:rsid w:val="00306BDF"/>
    <w:rsid w:val="00306DDB"/>
    <w:rsid w:val="00306FB8"/>
    <w:rsid w:val="00307040"/>
    <w:rsid w:val="003070A0"/>
    <w:rsid w:val="00307261"/>
    <w:rsid w:val="003072BA"/>
    <w:rsid w:val="00307488"/>
    <w:rsid w:val="0030752C"/>
    <w:rsid w:val="003075B0"/>
    <w:rsid w:val="00307BD7"/>
    <w:rsid w:val="00307EF1"/>
    <w:rsid w:val="00310357"/>
    <w:rsid w:val="00310643"/>
    <w:rsid w:val="00310791"/>
    <w:rsid w:val="00310C67"/>
    <w:rsid w:val="00310CD7"/>
    <w:rsid w:val="00310DD4"/>
    <w:rsid w:val="00310FAF"/>
    <w:rsid w:val="00311095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07D"/>
    <w:rsid w:val="00314116"/>
    <w:rsid w:val="0031418A"/>
    <w:rsid w:val="00314791"/>
    <w:rsid w:val="00314A78"/>
    <w:rsid w:val="00314A84"/>
    <w:rsid w:val="00314B02"/>
    <w:rsid w:val="00314C5A"/>
    <w:rsid w:val="00314D56"/>
    <w:rsid w:val="003155DB"/>
    <w:rsid w:val="003159F4"/>
    <w:rsid w:val="00315F25"/>
    <w:rsid w:val="0031610C"/>
    <w:rsid w:val="003165E1"/>
    <w:rsid w:val="003168F1"/>
    <w:rsid w:val="00316BA3"/>
    <w:rsid w:val="00316D35"/>
    <w:rsid w:val="00316F19"/>
    <w:rsid w:val="00316FEB"/>
    <w:rsid w:val="00320213"/>
    <w:rsid w:val="003203BF"/>
    <w:rsid w:val="0032065D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49"/>
    <w:rsid w:val="00321DBC"/>
    <w:rsid w:val="00321E45"/>
    <w:rsid w:val="00321ECA"/>
    <w:rsid w:val="00321FC8"/>
    <w:rsid w:val="00322162"/>
    <w:rsid w:val="0032220C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379"/>
    <w:rsid w:val="003244B5"/>
    <w:rsid w:val="0032452F"/>
    <w:rsid w:val="003247D9"/>
    <w:rsid w:val="003248A2"/>
    <w:rsid w:val="00324A88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711"/>
    <w:rsid w:val="00327A14"/>
    <w:rsid w:val="00327A2C"/>
    <w:rsid w:val="00327ACC"/>
    <w:rsid w:val="00327B23"/>
    <w:rsid w:val="00327B92"/>
    <w:rsid w:val="00327C31"/>
    <w:rsid w:val="00327F50"/>
    <w:rsid w:val="0033061D"/>
    <w:rsid w:val="00330AE2"/>
    <w:rsid w:val="00330B79"/>
    <w:rsid w:val="00330C04"/>
    <w:rsid w:val="00330F35"/>
    <w:rsid w:val="003310FE"/>
    <w:rsid w:val="003311F9"/>
    <w:rsid w:val="00331213"/>
    <w:rsid w:val="003312FA"/>
    <w:rsid w:val="0033167B"/>
    <w:rsid w:val="0033194A"/>
    <w:rsid w:val="00331BA3"/>
    <w:rsid w:val="00332009"/>
    <w:rsid w:val="00332833"/>
    <w:rsid w:val="00332BD9"/>
    <w:rsid w:val="00332CF7"/>
    <w:rsid w:val="00332D24"/>
    <w:rsid w:val="00333909"/>
    <w:rsid w:val="0033390C"/>
    <w:rsid w:val="00333B14"/>
    <w:rsid w:val="00333C87"/>
    <w:rsid w:val="00333CF5"/>
    <w:rsid w:val="00333DF1"/>
    <w:rsid w:val="003343EA"/>
    <w:rsid w:val="00334A54"/>
    <w:rsid w:val="00334C4D"/>
    <w:rsid w:val="00334C56"/>
    <w:rsid w:val="00334C95"/>
    <w:rsid w:val="00334D99"/>
    <w:rsid w:val="003352DC"/>
    <w:rsid w:val="00335497"/>
    <w:rsid w:val="003354B9"/>
    <w:rsid w:val="003356A7"/>
    <w:rsid w:val="003356DC"/>
    <w:rsid w:val="00335846"/>
    <w:rsid w:val="00335B84"/>
    <w:rsid w:val="00335D37"/>
    <w:rsid w:val="003360DB"/>
    <w:rsid w:val="003363FA"/>
    <w:rsid w:val="00336474"/>
    <w:rsid w:val="003364B5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342"/>
    <w:rsid w:val="003405AF"/>
    <w:rsid w:val="00340AC5"/>
    <w:rsid w:val="00340D71"/>
    <w:rsid w:val="00340F7F"/>
    <w:rsid w:val="003414B8"/>
    <w:rsid w:val="003415E8"/>
    <w:rsid w:val="00341702"/>
    <w:rsid w:val="0034191B"/>
    <w:rsid w:val="0034218E"/>
    <w:rsid w:val="003421AB"/>
    <w:rsid w:val="00342443"/>
    <w:rsid w:val="0034272A"/>
    <w:rsid w:val="00342ECB"/>
    <w:rsid w:val="00343063"/>
    <w:rsid w:val="003433F1"/>
    <w:rsid w:val="00343438"/>
    <w:rsid w:val="00343876"/>
    <w:rsid w:val="00343D2F"/>
    <w:rsid w:val="00343E75"/>
    <w:rsid w:val="0034414C"/>
    <w:rsid w:val="00344491"/>
    <w:rsid w:val="0034460D"/>
    <w:rsid w:val="00344898"/>
    <w:rsid w:val="003448E3"/>
    <w:rsid w:val="00344CAC"/>
    <w:rsid w:val="00344EB9"/>
    <w:rsid w:val="003450BE"/>
    <w:rsid w:val="00345718"/>
    <w:rsid w:val="0034574C"/>
    <w:rsid w:val="00345774"/>
    <w:rsid w:val="0034595D"/>
    <w:rsid w:val="00345D25"/>
    <w:rsid w:val="00345E30"/>
    <w:rsid w:val="00345E67"/>
    <w:rsid w:val="00345ED9"/>
    <w:rsid w:val="00345F68"/>
    <w:rsid w:val="0034608E"/>
    <w:rsid w:val="00346257"/>
    <w:rsid w:val="00346308"/>
    <w:rsid w:val="00346864"/>
    <w:rsid w:val="003468D6"/>
    <w:rsid w:val="00346B83"/>
    <w:rsid w:val="00346E38"/>
    <w:rsid w:val="00346EF9"/>
    <w:rsid w:val="0034726A"/>
    <w:rsid w:val="003475CF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CAF"/>
    <w:rsid w:val="00350DDD"/>
    <w:rsid w:val="003515A4"/>
    <w:rsid w:val="00351812"/>
    <w:rsid w:val="003518EB"/>
    <w:rsid w:val="00351A87"/>
    <w:rsid w:val="003521CA"/>
    <w:rsid w:val="003524BB"/>
    <w:rsid w:val="00352778"/>
    <w:rsid w:val="003529D6"/>
    <w:rsid w:val="00352A2D"/>
    <w:rsid w:val="00352F15"/>
    <w:rsid w:val="00353004"/>
    <w:rsid w:val="0035331B"/>
    <w:rsid w:val="00353523"/>
    <w:rsid w:val="0035356A"/>
    <w:rsid w:val="003535F7"/>
    <w:rsid w:val="00353860"/>
    <w:rsid w:val="003538EE"/>
    <w:rsid w:val="00353B40"/>
    <w:rsid w:val="00354212"/>
    <w:rsid w:val="00354381"/>
    <w:rsid w:val="00354426"/>
    <w:rsid w:val="0035475C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7B5"/>
    <w:rsid w:val="00356807"/>
    <w:rsid w:val="00356CFA"/>
    <w:rsid w:val="0035765A"/>
    <w:rsid w:val="00357F84"/>
    <w:rsid w:val="00357FCD"/>
    <w:rsid w:val="00357FE5"/>
    <w:rsid w:val="003603BB"/>
    <w:rsid w:val="00360649"/>
    <w:rsid w:val="003608B5"/>
    <w:rsid w:val="00360AD4"/>
    <w:rsid w:val="00360AFC"/>
    <w:rsid w:val="00361A69"/>
    <w:rsid w:val="00361AF5"/>
    <w:rsid w:val="00361B6C"/>
    <w:rsid w:val="003620B1"/>
    <w:rsid w:val="00362258"/>
    <w:rsid w:val="0036228F"/>
    <w:rsid w:val="0036248C"/>
    <w:rsid w:val="00362619"/>
    <w:rsid w:val="00362C87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C3D"/>
    <w:rsid w:val="00366334"/>
    <w:rsid w:val="003663FA"/>
    <w:rsid w:val="00366E1A"/>
    <w:rsid w:val="0036705C"/>
    <w:rsid w:val="003671D4"/>
    <w:rsid w:val="003671D7"/>
    <w:rsid w:val="00367A46"/>
    <w:rsid w:val="003701F9"/>
    <w:rsid w:val="00370496"/>
    <w:rsid w:val="0037097C"/>
    <w:rsid w:val="00370A27"/>
    <w:rsid w:val="00370D3D"/>
    <w:rsid w:val="00370D9E"/>
    <w:rsid w:val="00370DF0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2D00"/>
    <w:rsid w:val="0037302C"/>
    <w:rsid w:val="00373076"/>
    <w:rsid w:val="003730C9"/>
    <w:rsid w:val="003731EF"/>
    <w:rsid w:val="0037414D"/>
    <w:rsid w:val="00374597"/>
    <w:rsid w:val="00374BBA"/>
    <w:rsid w:val="00374BFA"/>
    <w:rsid w:val="00374C21"/>
    <w:rsid w:val="00374DB7"/>
    <w:rsid w:val="00374EC7"/>
    <w:rsid w:val="0037539F"/>
    <w:rsid w:val="003755FA"/>
    <w:rsid w:val="003758C5"/>
    <w:rsid w:val="00375D23"/>
    <w:rsid w:val="003761C4"/>
    <w:rsid w:val="00376633"/>
    <w:rsid w:val="00376DCA"/>
    <w:rsid w:val="00376DDE"/>
    <w:rsid w:val="00376E44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124D"/>
    <w:rsid w:val="003816BE"/>
    <w:rsid w:val="00382218"/>
    <w:rsid w:val="003825D1"/>
    <w:rsid w:val="003828E3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FC4"/>
    <w:rsid w:val="0038605C"/>
    <w:rsid w:val="00386364"/>
    <w:rsid w:val="00386592"/>
    <w:rsid w:val="00386CE5"/>
    <w:rsid w:val="00387084"/>
    <w:rsid w:val="003873F4"/>
    <w:rsid w:val="003875D8"/>
    <w:rsid w:val="0038761A"/>
    <w:rsid w:val="00387685"/>
    <w:rsid w:val="003876B9"/>
    <w:rsid w:val="00387713"/>
    <w:rsid w:val="0038771C"/>
    <w:rsid w:val="00387856"/>
    <w:rsid w:val="00387911"/>
    <w:rsid w:val="00387D23"/>
    <w:rsid w:val="0039094F"/>
    <w:rsid w:val="00390CE1"/>
    <w:rsid w:val="0039188E"/>
    <w:rsid w:val="00392009"/>
    <w:rsid w:val="0039211A"/>
    <w:rsid w:val="003921DE"/>
    <w:rsid w:val="00392376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E05"/>
    <w:rsid w:val="003952E9"/>
    <w:rsid w:val="00395387"/>
    <w:rsid w:val="00395599"/>
    <w:rsid w:val="003956C5"/>
    <w:rsid w:val="003957D3"/>
    <w:rsid w:val="003958EE"/>
    <w:rsid w:val="00395D1D"/>
    <w:rsid w:val="00395F79"/>
    <w:rsid w:val="003964F1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903"/>
    <w:rsid w:val="003A1385"/>
    <w:rsid w:val="003A208F"/>
    <w:rsid w:val="003A2C2A"/>
    <w:rsid w:val="003A2FF3"/>
    <w:rsid w:val="003A3027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932"/>
    <w:rsid w:val="003A4A49"/>
    <w:rsid w:val="003A4F5B"/>
    <w:rsid w:val="003A59C3"/>
    <w:rsid w:val="003A5AAC"/>
    <w:rsid w:val="003A5C27"/>
    <w:rsid w:val="003A5D7A"/>
    <w:rsid w:val="003A61D1"/>
    <w:rsid w:val="003A6CD2"/>
    <w:rsid w:val="003A71F1"/>
    <w:rsid w:val="003A72CB"/>
    <w:rsid w:val="003A74AE"/>
    <w:rsid w:val="003A7505"/>
    <w:rsid w:val="003A755C"/>
    <w:rsid w:val="003B099F"/>
    <w:rsid w:val="003B0A9F"/>
    <w:rsid w:val="003B0D95"/>
    <w:rsid w:val="003B0E8D"/>
    <w:rsid w:val="003B128A"/>
    <w:rsid w:val="003B1411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3251"/>
    <w:rsid w:val="003B3672"/>
    <w:rsid w:val="003B368C"/>
    <w:rsid w:val="003B3B42"/>
    <w:rsid w:val="003B3B88"/>
    <w:rsid w:val="003B4013"/>
    <w:rsid w:val="003B44B2"/>
    <w:rsid w:val="003B4559"/>
    <w:rsid w:val="003B461E"/>
    <w:rsid w:val="003B4857"/>
    <w:rsid w:val="003B4BF7"/>
    <w:rsid w:val="003B4C6D"/>
    <w:rsid w:val="003B4FC1"/>
    <w:rsid w:val="003B4FFD"/>
    <w:rsid w:val="003B50C3"/>
    <w:rsid w:val="003B51F1"/>
    <w:rsid w:val="003B529B"/>
    <w:rsid w:val="003B5680"/>
    <w:rsid w:val="003B5C8F"/>
    <w:rsid w:val="003B5D61"/>
    <w:rsid w:val="003B5DEE"/>
    <w:rsid w:val="003B619A"/>
    <w:rsid w:val="003B61C9"/>
    <w:rsid w:val="003B6775"/>
    <w:rsid w:val="003B69F5"/>
    <w:rsid w:val="003B6F6A"/>
    <w:rsid w:val="003B6F9B"/>
    <w:rsid w:val="003B6FBD"/>
    <w:rsid w:val="003B71D4"/>
    <w:rsid w:val="003B78F5"/>
    <w:rsid w:val="003B7975"/>
    <w:rsid w:val="003C04FB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27EA"/>
    <w:rsid w:val="003C286D"/>
    <w:rsid w:val="003C28AF"/>
    <w:rsid w:val="003C3AC8"/>
    <w:rsid w:val="003C3E16"/>
    <w:rsid w:val="003C3F83"/>
    <w:rsid w:val="003C416A"/>
    <w:rsid w:val="003C42AA"/>
    <w:rsid w:val="003C4D5E"/>
    <w:rsid w:val="003C50B1"/>
    <w:rsid w:val="003C50FF"/>
    <w:rsid w:val="003C547B"/>
    <w:rsid w:val="003C5A32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ACD"/>
    <w:rsid w:val="003C7BD6"/>
    <w:rsid w:val="003C7D7C"/>
    <w:rsid w:val="003C7D8E"/>
    <w:rsid w:val="003C7EAF"/>
    <w:rsid w:val="003C7FD0"/>
    <w:rsid w:val="003D02A1"/>
    <w:rsid w:val="003D047A"/>
    <w:rsid w:val="003D04A3"/>
    <w:rsid w:val="003D0540"/>
    <w:rsid w:val="003D060E"/>
    <w:rsid w:val="003D075E"/>
    <w:rsid w:val="003D084A"/>
    <w:rsid w:val="003D0A33"/>
    <w:rsid w:val="003D13AE"/>
    <w:rsid w:val="003D18AE"/>
    <w:rsid w:val="003D1A57"/>
    <w:rsid w:val="003D1BFF"/>
    <w:rsid w:val="003D1D38"/>
    <w:rsid w:val="003D1D3D"/>
    <w:rsid w:val="003D2108"/>
    <w:rsid w:val="003D2847"/>
    <w:rsid w:val="003D2B40"/>
    <w:rsid w:val="003D2F7B"/>
    <w:rsid w:val="003D318B"/>
    <w:rsid w:val="003D326F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F89"/>
    <w:rsid w:val="003D6018"/>
    <w:rsid w:val="003D61DB"/>
    <w:rsid w:val="003D650F"/>
    <w:rsid w:val="003D67C1"/>
    <w:rsid w:val="003D68B9"/>
    <w:rsid w:val="003D6B52"/>
    <w:rsid w:val="003D6B7A"/>
    <w:rsid w:val="003D6BBA"/>
    <w:rsid w:val="003D6FA0"/>
    <w:rsid w:val="003D72BF"/>
    <w:rsid w:val="003D7380"/>
    <w:rsid w:val="003E0150"/>
    <w:rsid w:val="003E0187"/>
    <w:rsid w:val="003E022E"/>
    <w:rsid w:val="003E076A"/>
    <w:rsid w:val="003E08C9"/>
    <w:rsid w:val="003E0BC3"/>
    <w:rsid w:val="003E0D52"/>
    <w:rsid w:val="003E1244"/>
    <w:rsid w:val="003E1401"/>
    <w:rsid w:val="003E1B4E"/>
    <w:rsid w:val="003E20E4"/>
    <w:rsid w:val="003E21B6"/>
    <w:rsid w:val="003E2253"/>
    <w:rsid w:val="003E22CA"/>
    <w:rsid w:val="003E2380"/>
    <w:rsid w:val="003E286A"/>
    <w:rsid w:val="003E287F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451"/>
    <w:rsid w:val="003E5A42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EC"/>
    <w:rsid w:val="003F010B"/>
    <w:rsid w:val="003F05D2"/>
    <w:rsid w:val="003F0633"/>
    <w:rsid w:val="003F0930"/>
    <w:rsid w:val="003F0EDA"/>
    <w:rsid w:val="003F0F4A"/>
    <w:rsid w:val="003F139E"/>
    <w:rsid w:val="003F1853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DD"/>
    <w:rsid w:val="003F35B4"/>
    <w:rsid w:val="003F3629"/>
    <w:rsid w:val="003F369E"/>
    <w:rsid w:val="003F3CE8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E5C"/>
    <w:rsid w:val="003F6591"/>
    <w:rsid w:val="003F6649"/>
    <w:rsid w:val="003F673B"/>
    <w:rsid w:val="003F6B71"/>
    <w:rsid w:val="003F6C77"/>
    <w:rsid w:val="003F7534"/>
    <w:rsid w:val="003F78B7"/>
    <w:rsid w:val="003F7B76"/>
    <w:rsid w:val="003F7CB4"/>
    <w:rsid w:val="003F7F66"/>
    <w:rsid w:val="004003CE"/>
    <w:rsid w:val="00400435"/>
    <w:rsid w:val="0040074F"/>
    <w:rsid w:val="00400C01"/>
    <w:rsid w:val="00400E6B"/>
    <w:rsid w:val="004015BB"/>
    <w:rsid w:val="0040190E"/>
    <w:rsid w:val="0040191B"/>
    <w:rsid w:val="00401D36"/>
    <w:rsid w:val="004020E7"/>
    <w:rsid w:val="00402166"/>
    <w:rsid w:val="00402226"/>
    <w:rsid w:val="004023E6"/>
    <w:rsid w:val="004028C8"/>
    <w:rsid w:val="00402935"/>
    <w:rsid w:val="00402A6E"/>
    <w:rsid w:val="00402EE7"/>
    <w:rsid w:val="00403C36"/>
    <w:rsid w:val="00403C80"/>
    <w:rsid w:val="00403DD9"/>
    <w:rsid w:val="00404186"/>
    <w:rsid w:val="004048C8"/>
    <w:rsid w:val="0040497A"/>
    <w:rsid w:val="00404FAD"/>
    <w:rsid w:val="004050F5"/>
    <w:rsid w:val="0040515F"/>
    <w:rsid w:val="00405221"/>
    <w:rsid w:val="0040566C"/>
    <w:rsid w:val="004057F6"/>
    <w:rsid w:val="0040595E"/>
    <w:rsid w:val="00405A86"/>
    <w:rsid w:val="00405E06"/>
    <w:rsid w:val="00405E5A"/>
    <w:rsid w:val="0040614B"/>
    <w:rsid w:val="0040621C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A8"/>
    <w:rsid w:val="0041064E"/>
    <w:rsid w:val="00410799"/>
    <w:rsid w:val="00410B4C"/>
    <w:rsid w:val="00410E7E"/>
    <w:rsid w:val="004110A7"/>
    <w:rsid w:val="004110DF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0F1"/>
    <w:rsid w:val="00413468"/>
    <w:rsid w:val="00413A8B"/>
    <w:rsid w:val="00413CEC"/>
    <w:rsid w:val="004141D1"/>
    <w:rsid w:val="004141F4"/>
    <w:rsid w:val="0041434F"/>
    <w:rsid w:val="00414506"/>
    <w:rsid w:val="00414690"/>
    <w:rsid w:val="00414CA7"/>
    <w:rsid w:val="00414FF3"/>
    <w:rsid w:val="004151FB"/>
    <w:rsid w:val="00415498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456"/>
    <w:rsid w:val="00417730"/>
    <w:rsid w:val="004177C0"/>
    <w:rsid w:val="00417A74"/>
    <w:rsid w:val="00417BA4"/>
    <w:rsid w:val="00417FB6"/>
    <w:rsid w:val="00417FB9"/>
    <w:rsid w:val="0042036F"/>
    <w:rsid w:val="00420729"/>
    <w:rsid w:val="00420E03"/>
    <w:rsid w:val="004210E0"/>
    <w:rsid w:val="00421170"/>
    <w:rsid w:val="00421810"/>
    <w:rsid w:val="004218A6"/>
    <w:rsid w:val="00421AB1"/>
    <w:rsid w:val="00421B39"/>
    <w:rsid w:val="00421D48"/>
    <w:rsid w:val="00421DFD"/>
    <w:rsid w:val="00421E76"/>
    <w:rsid w:val="004221A5"/>
    <w:rsid w:val="00422A5C"/>
    <w:rsid w:val="00422CD0"/>
    <w:rsid w:val="0042330F"/>
    <w:rsid w:val="004235C8"/>
    <w:rsid w:val="0042361D"/>
    <w:rsid w:val="0042373B"/>
    <w:rsid w:val="0042377D"/>
    <w:rsid w:val="00423E86"/>
    <w:rsid w:val="00424792"/>
    <w:rsid w:val="00424CF8"/>
    <w:rsid w:val="00424EB8"/>
    <w:rsid w:val="00424F5D"/>
    <w:rsid w:val="00425163"/>
    <w:rsid w:val="0042518B"/>
    <w:rsid w:val="004251F1"/>
    <w:rsid w:val="00425267"/>
    <w:rsid w:val="00425334"/>
    <w:rsid w:val="00425A5E"/>
    <w:rsid w:val="00425D8B"/>
    <w:rsid w:val="00425F76"/>
    <w:rsid w:val="00426060"/>
    <w:rsid w:val="004263B7"/>
    <w:rsid w:val="00426FC0"/>
    <w:rsid w:val="00426FD5"/>
    <w:rsid w:val="004274D7"/>
    <w:rsid w:val="004275F5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FD2"/>
    <w:rsid w:val="0043103B"/>
    <w:rsid w:val="00431054"/>
    <w:rsid w:val="0043105C"/>
    <w:rsid w:val="004313F6"/>
    <w:rsid w:val="00431501"/>
    <w:rsid w:val="00431782"/>
    <w:rsid w:val="004318B7"/>
    <w:rsid w:val="004319B5"/>
    <w:rsid w:val="00431C39"/>
    <w:rsid w:val="00431CD6"/>
    <w:rsid w:val="00431E3A"/>
    <w:rsid w:val="00431E84"/>
    <w:rsid w:val="00431EDE"/>
    <w:rsid w:val="00432762"/>
    <w:rsid w:val="00432D34"/>
    <w:rsid w:val="0043302E"/>
    <w:rsid w:val="0043313E"/>
    <w:rsid w:val="004331FC"/>
    <w:rsid w:val="0043341C"/>
    <w:rsid w:val="004336D0"/>
    <w:rsid w:val="00433C86"/>
    <w:rsid w:val="00433F93"/>
    <w:rsid w:val="00434236"/>
    <w:rsid w:val="004346C0"/>
    <w:rsid w:val="00434A03"/>
    <w:rsid w:val="00434B80"/>
    <w:rsid w:val="00434F64"/>
    <w:rsid w:val="00435316"/>
    <w:rsid w:val="00435436"/>
    <w:rsid w:val="004355CB"/>
    <w:rsid w:val="00435810"/>
    <w:rsid w:val="00435BFC"/>
    <w:rsid w:val="00436025"/>
    <w:rsid w:val="004363C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4001E"/>
    <w:rsid w:val="004407E3"/>
    <w:rsid w:val="00440950"/>
    <w:rsid w:val="00440994"/>
    <w:rsid w:val="00440A24"/>
    <w:rsid w:val="00440CBF"/>
    <w:rsid w:val="00440D50"/>
    <w:rsid w:val="00440F5B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E9"/>
    <w:rsid w:val="004450E7"/>
    <w:rsid w:val="004457E0"/>
    <w:rsid w:val="0044588C"/>
    <w:rsid w:val="004458CB"/>
    <w:rsid w:val="00445AF4"/>
    <w:rsid w:val="00445E50"/>
    <w:rsid w:val="004469ED"/>
    <w:rsid w:val="00446CB1"/>
    <w:rsid w:val="004471E4"/>
    <w:rsid w:val="00447A32"/>
    <w:rsid w:val="00447E83"/>
    <w:rsid w:val="00447F89"/>
    <w:rsid w:val="00450613"/>
    <w:rsid w:val="00450CAE"/>
    <w:rsid w:val="00450EE7"/>
    <w:rsid w:val="00451068"/>
    <w:rsid w:val="004512D4"/>
    <w:rsid w:val="004513A9"/>
    <w:rsid w:val="004513BF"/>
    <w:rsid w:val="00451498"/>
    <w:rsid w:val="00451536"/>
    <w:rsid w:val="00451C09"/>
    <w:rsid w:val="00451E38"/>
    <w:rsid w:val="00451E92"/>
    <w:rsid w:val="00452374"/>
    <w:rsid w:val="004523D8"/>
    <w:rsid w:val="004528F7"/>
    <w:rsid w:val="0045291C"/>
    <w:rsid w:val="00452C45"/>
    <w:rsid w:val="00452C60"/>
    <w:rsid w:val="00452CEB"/>
    <w:rsid w:val="0045317A"/>
    <w:rsid w:val="0045324A"/>
    <w:rsid w:val="0045329B"/>
    <w:rsid w:val="004533F9"/>
    <w:rsid w:val="00453991"/>
    <w:rsid w:val="00453D33"/>
    <w:rsid w:val="00453EEF"/>
    <w:rsid w:val="00453F67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3AF"/>
    <w:rsid w:val="004567CD"/>
    <w:rsid w:val="00456D86"/>
    <w:rsid w:val="00456EA6"/>
    <w:rsid w:val="00456ED5"/>
    <w:rsid w:val="00456F8B"/>
    <w:rsid w:val="00457052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EC"/>
    <w:rsid w:val="004639C8"/>
    <w:rsid w:val="00463CB0"/>
    <w:rsid w:val="00463D13"/>
    <w:rsid w:val="00463E72"/>
    <w:rsid w:val="004641FB"/>
    <w:rsid w:val="004645B9"/>
    <w:rsid w:val="00464755"/>
    <w:rsid w:val="00464A64"/>
    <w:rsid w:val="00465DBB"/>
    <w:rsid w:val="004668EF"/>
    <w:rsid w:val="00466AD7"/>
    <w:rsid w:val="004670EB"/>
    <w:rsid w:val="004672D6"/>
    <w:rsid w:val="004674E4"/>
    <w:rsid w:val="00467CBB"/>
    <w:rsid w:val="00470120"/>
    <w:rsid w:val="00470280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39F"/>
    <w:rsid w:val="004733B0"/>
    <w:rsid w:val="00473734"/>
    <w:rsid w:val="00473EFF"/>
    <w:rsid w:val="0047444B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943"/>
    <w:rsid w:val="00476A63"/>
    <w:rsid w:val="00476BB7"/>
    <w:rsid w:val="00476C38"/>
    <w:rsid w:val="00476F43"/>
    <w:rsid w:val="004771FC"/>
    <w:rsid w:val="00477579"/>
    <w:rsid w:val="004777DB"/>
    <w:rsid w:val="00477E5A"/>
    <w:rsid w:val="0048016A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88F"/>
    <w:rsid w:val="004819E1"/>
    <w:rsid w:val="00481C75"/>
    <w:rsid w:val="00481E02"/>
    <w:rsid w:val="00482274"/>
    <w:rsid w:val="0048237C"/>
    <w:rsid w:val="004823B1"/>
    <w:rsid w:val="0048282B"/>
    <w:rsid w:val="00482861"/>
    <w:rsid w:val="00482B97"/>
    <w:rsid w:val="00482C86"/>
    <w:rsid w:val="00482EA5"/>
    <w:rsid w:val="00482EF0"/>
    <w:rsid w:val="004831A8"/>
    <w:rsid w:val="00483711"/>
    <w:rsid w:val="00483B18"/>
    <w:rsid w:val="00484031"/>
    <w:rsid w:val="0048407C"/>
    <w:rsid w:val="00484732"/>
    <w:rsid w:val="00484754"/>
    <w:rsid w:val="0048479F"/>
    <w:rsid w:val="00484D3E"/>
    <w:rsid w:val="00484D56"/>
    <w:rsid w:val="00484EEA"/>
    <w:rsid w:val="00484EF3"/>
    <w:rsid w:val="004852D6"/>
    <w:rsid w:val="0048556F"/>
    <w:rsid w:val="004855C4"/>
    <w:rsid w:val="0048589B"/>
    <w:rsid w:val="00485A8C"/>
    <w:rsid w:val="00485C9D"/>
    <w:rsid w:val="0048653E"/>
    <w:rsid w:val="0048664B"/>
    <w:rsid w:val="00486C4B"/>
    <w:rsid w:val="00486C61"/>
    <w:rsid w:val="00486C8F"/>
    <w:rsid w:val="004872C7"/>
    <w:rsid w:val="004876BC"/>
    <w:rsid w:val="0048770E"/>
    <w:rsid w:val="00487B08"/>
    <w:rsid w:val="00487E65"/>
    <w:rsid w:val="0049062A"/>
    <w:rsid w:val="004907D9"/>
    <w:rsid w:val="004908B5"/>
    <w:rsid w:val="00490B0B"/>
    <w:rsid w:val="00490B31"/>
    <w:rsid w:val="00490D9F"/>
    <w:rsid w:val="00491034"/>
    <w:rsid w:val="004911B5"/>
    <w:rsid w:val="00491D71"/>
    <w:rsid w:val="00491F73"/>
    <w:rsid w:val="00492215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F63"/>
    <w:rsid w:val="004941B8"/>
    <w:rsid w:val="004946BA"/>
    <w:rsid w:val="00494995"/>
    <w:rsid w:val="004949DC"/>
    <w:rsid w:val="00494AE8"/>
    <w:rsid w:val="00494FD2"/>
    <w:rsid w:val="00495388"/>
    <w:rsid w:val="004953E2"/>
    <w:rsid w:val="0049542C"/>
    <w:rsid w:val="0049543D"/>
    <w:rsid w:val="004956F7"/>
    <w:rsid w:val="00495870"/>
    <w:rsid w:val="004958D5"/>
    <w:rsid w:val="00495CEF"/>
    <w:rsid w:val="00495E5D"/>
    <w:rsid w:val="004961D9"/>
    <w:rsid w:val="00496419"/>
    <w:rsid w:val="00496547"/>
    <w:rsid w:val="00496603"/>
    <w:rsid w:val="00496B25"/>
    <w:rsid w:val="00496BC0"/>
    <w:rsid w:val="00497830"/>
    <w:rsid w:val="00497A66"/>
    <w:rsid w:val="00497C1A"/>
    <w:rsid w:val="00497D3E"/>
    <w:rsid w:val="004A0554"/>
    <w:rsid w:val="004A058D"/>
    <w:rsid w:val="004A08F9"/>
    <w:rsid w:val="004A0B73"/>
    <w:rsid w:val="004A109F"/>
    <w:rsid w:val="004A136E"/>
    <w:rsid w:val="004A15DE"/>
    <w:rsid w:val="004A1DCC"/>
    <w:rsid w:val="004A1EB5"/>
    <w:rsid w:val="004A211A"/>
    <w:rsid w:val="004A23BA"/>
    <w:rsid w:val="004A28A1"/>
    <w:rsid w:val="004A28B7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3EB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9C0"/>
    <w:rsid w:val="004A5A66"/>
    <w:rsid w:val="004A5F47"/>
    <w:rsid w:val="004A6105"/>
    <w:rsid w:val="004A634E"/>
    <w:rsid w:val="004A6B5F"/>
    <w:rsid w:val="004A6EFF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202"/>
    <w:rsid w:val="004B3356"/>
    <w:rsid w:val="004B33FB"/>
    <w:rsid w:val="004B3535"/>
    <w:rsid w:val="004B3AC6"/>
    <w:rsid w:val="004B3FFF"/>
    <w:rsid w:val="004B4145"/>
    <w:rsid w:val="004B421A"/>
    <w:rsid w:val="004B45E1"/>
    <w:rsid w:val="004B464D"/>
    <w:rsid w:val="004B47FF"/>
    <w:rsid w:val="004B4DAD"/>
    <w:rsid w:val="004B526A"/>
    <w:rsid w:val="004B5452"/>
    <w:rsid w:val="004B57DC"/>
    <w:rsid w:val="004B5BA4"/>
    <w:rsid w:val="004B66D6"/>
    <w:rsid w:val="004B6ADA"/>
    <w:rsid w:val="004B772A"/>
    <w:rsid w:val="004B7A87"/>
    <w:rsid w:val="004B7D65"/>
    <w:rsid w:val="004C0047"/>
    <w:rsid w:val="004C0850"/>
    <w:rsid w:val="004C08C2"/>
    <w:rsid w:val="004C0E5B"/>
    <w:rsid w:val="004C0EEB"/>
    <w:rsid w:val="004C134D"/>
    <w:rsid w:val="004C1D93"/>
    <w:rsid w:val="004C1E8E"/>
    <w:rsid w:val="004C2156"/>
    <w:rsid w:val="004C25C6"/>
    <w:rsid w:val="004C26EB"/>
    <w:rsid w:val="004C2964"/>
    <w:rsid w:val="004C2A06"/>
    <w:rsid w:val="004C3175"/>
    <w:rsid w:val="004C3191"/>
    <w:rsid w:val="004C3372"/>
    <w:rsid w:val="004C3DAF"/>
    <w:rsid w:val="004C415E"/>
    <w:rsid w:val="004C41CE"/>
    <w:rsid w:val="004C4BAD"/>
    <w:rsid w:val="004C4C01"/>
    <w:rsid w:val="004C4F74"/>
    <w:rsid w:val="004C4F75"/>
    <w:rsid w:val="004C51A9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566"/>
    <w:rsid w:val="004D0ABA"/>
    <w:rsid w:val="004D0F68"/>
    <w:rsid w:val="004D1031"/>
    <w:rsid w:val="004D108A"/>
    <w:rsid w:val="004D1428"/>
    <w:rsid w:val="004D162D"/>
    <w:rsid w:val="004D1642"/>
    <w:rsid w:val="004D17ED"/>
    <w:rsid w:val="004D1CEF"/>
    <w:rsid w:val="004D1DEB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59B"/>
    <w:rsid w:val="004D7617"/>
    <w:rsid w:val="004D76D6"/>
    <w:rsid w:val="004D7A19"/>
    <w:rsid w:val="004D7F87"/>
    <w:rsid w:val="004D7FB1"/>
    <w:rsid w:val="004E1150"/>
    <w:rsid w:val="004E133E"/>
    <w:rsid w:val="004E1946"/>
    <w:rsid w:val="004E19E3"/>
    <w:rsid w:val="004E1C9E"/>
    <w:rsid w:val="004E230D"/>
    <w:rsid w:val="004E24C1"/>
    <w:rsid w:val="004E2749"/>
    <w:rsid w:val="004E27B8"/>
    <w:rsid w:val="004E2A15"/>
    <w:rsid w:val="004E2DD3"/>
    <w:rsid w:val="004E2ECF"/>
    <w:rsid w:val="004E34BE"/>
    <w:rsid w:val="004E35E5"/>
    <w:rsid w:val="004E3A1F"/>
    <w:rsid w:val="004E3BA7"/>
    <w:rsid w:val="004E4147"/>
    <w:rsid w:val="004E429C"/>
    <w:rsid w:val="004E42A3"/>
    <w:rsid w:val="004E4531"/>
    <w:rsid w:val="004E468F"/>
    <w:rsid w:val="004E47DC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CAD"/>
    <w:rsid w:val="004E5D9D"/>
    <w:rsid w:val="004E5E31"/>
    <w:rsid w:val="004E6107"/>
    <w:rsid w:val="004E651C"/>
    <w:rsid w:val="004E66AC"/>
    <w:rsid w:val="004E6948"/>
    <w:rsid w:val="004E6CC3"/>
    <w:rsid w:val="004E73DE"/>
    <w:rsid w:val="004E77C8"/>
    <w:rsid w:val="004E77FF"/>
    <w:rsid w:val="004F00C4"/>
    <w:rsid w:val="004F038F"/>
    <w:rsid w:val="004F05B1"/>
    <w:rsid w:val="004F09CC"/>
    <w:rsid w:val="004F0ACB"/>
    <w:rsid w:val="004F12DF"/>
    <w:rsid w:val="004F12F8"/>
    <w:rsid w:val="004F13E5"/>
    <w:rsid w:val="004F16AB"/>
    <w:rsid w:val="004F1930"/>
    <w:rsid w:val="004F1ABE"/>
    <w:rsid w:val="004F1E1D"/>
    <w:rsid w:val="004F24DD"/>
    <w:rsid w:val="004F27C2"/>
    <w:rsid w:val="004F287E"/>
    <w:rsid w:val="004F2D02"/>
    <w:rsid w:val="004F2DAB"/>
    <w:rsid w:val="004F3262"/>
    <w:rsid w:val="004F388E"/>
    <w:rsid w:val="004F3A95"/>
    <w:rsid w:val="004F40A5"/>
    <w:rsid w:val="004F4531"/>
    <w:rsid w:val="004F4D4A"/>
    <w:rsid w:val="004F4D76"/>
    <w:rsid w:val="004F4F1F"/>
    <w:rsid w:val="004F4F4A"/>
    <w:rsid w:val="004F4F75"/>
    <w:rsid w:val="004F51A1"/>
    <w:rsid w:val="004F5327"/>
    <w:rsid w:val="004F5332"/>
    <w:rsid w:val="004F53CA"/>
    <w:rsid w:val="004F548B"/>
    <w:rsid w:val="004F5516"/>
    <w:rsid w:val="004F558C"/>
    <w:rsid w:val="004F558E"/>
    <w:rsid w:val="004F5A97"/>
    <w:rsid w:val="004F5B07"/>
    <w:rsid w:val="004F5B2C"/>
    <w:rsid w:val="004F5D32"/>
    <w:rsid w:val="004F5E24"/>
    <w:rsid w:val="004F6169"/>
    <w:rsid w:val="004F6384"/>
    <w:rsid w:val="004F65EE"/>
    <w:rsid w:val="004F670E"/>
    <w:rsid w:val="004F6B09"/>
    <w:rsid w:val="004F6C42"/>
    <w:rsid w:val="004F6E3C"/>
    <w:rsid w:val="004F6ECC"/>
    <w:rsid w:val="004F6ED0"/>
    <w:rsid w:val="004F75E7"/>
    <w:rsid w:val="004F7990"/>
    <w:rsid w:val="005001FC"/>
    <w:rsid w:val="005003A6"/>
    <w:rsid w:val="005006EE"/>
    <w:rsid w:val="00501090"/>
    <w:rsid w:val="005013CA"/>
    <w:rsid w:val="005014CB"/>
    <w:rsid w:val="0050174F"/>
    <w:rsid w:val="0050178E"/>
    <w:rsid w:val="005017A6"/>
    <w:rsid w:val="00501D93"/>
    <w:rsid w:val="00502405"/>
    <w:rsid w:val="00502440"/>
    <w:rsid w:val="00502514"/>
    <w:rsid w:val="00502B86"/>
    <w:rsid w:val="00502D1B"/>
    <w:rsid w:val="005037D0"/>
    <w:rsid w:val="00503885"/>
    <w:rsid w:val="005039E5"/>
    <w:rsid w:val="00504049"/>
    <w:rsid w:val="0050409E"/>
    <w:rsid w:val="00504636"/>
    <w:rsid w:val="00504915"/>
    <w:rsid w:val="00504DB4"/>
    <w:rsid w:val="00504F77"/>
    <w:rsid w:val="005052DB"/>
    <w:rsid w:val="00505F29"/>
    <w:rsid w:val="00506293"/>
    <w:rsid w:val="005065A6"/>
    <w:rsid w:val="005068B8"/>
    <w:rsid w:val="00506B67"/>
    <w:rsid w:val="00506E9B"/>
    <w:rsid w:val="00507453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201C8"/>
    <w:rsid w:val="00520328"/>
    <w:rsid w:val="0052044E"/>
    <w:rsid w:val="00520682"/>
    <w:rsid w:val="005207AA"/>
    <w:rsid w:val="00521AC6"/>
    <w:rsid w:val="00521BB1"/>
    <w:rsid w:val="00521E11"/>
    <w:rsid w:val="00522072"/>
    <w:rsid w:val="0052234E"/>
    <w:rsid w:val="0052240B"/>
    <w:rsid w:val="005224E7"/>
    <w:rsid w:val="005225E0"/>
    <w:rsid w:val="005228F0"/>
    <w:rsid w:val="00522C97"/>
    <w:rsid w:val="00522D9A"/>
    <w:rsid w:val="00522F1D"/>
    <w:rsid w:val="005236F3"/>
    <w:rsid w:val="0052370C"/>
    <w:rsid w:val="00523817"/>
    <w:rsid w:val="00523945"/>
    <w:rsid w:val="00523C95"/>
    <w:rsid w:val="00523E51"/>
    <w:rsid w:val="00524D20"/>
    <w:rsid w:val="00525094"/>
    <w:rsid w:val="005250B4"/>
    <w:rsid w:val="005258B5"/>
    <w:rsid w:val="00525905"/>
    <w:rsid w:val="00525AE9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D52"/>
    <w:rsid w:val="00530AEA"/>
    <w:rsid w:val="00530B9F"/>
    <w:rsid w:val="00530C60"/>
    <w:rsid w:val="00531384"/>
    <w:rsid w:val="00531870"/>
    <w:rsid w:val="00531D27"/>
    <w:rsid w:val="00531E3C"/>
    <w:rsid w:val="005321B4"/>
    <w:rsid w:val="005325FC"/>
    <w:rsid w:val="00532C74"/>
    <w:rsid w:val="005334DA"/>
    <w:rsid w:val="0053418D"/>
    <w:rsid w:val="0053436C"/>
    <w:rsid w:val="00534A3F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67"/>
    <w:rsid w:val="005371A3"/>
    <w:rsid w:val="0053754E"/>
    <w:rsid w:val="00537845"/>
    <w:rsid w:val="00537981"/>
    <w:rsid w:val="00537A82"/>
    <w:rsid w:val="00537D5E"/>
    <w:rsid w:val="00540347"/>
    <w:rsid w:val="00540CE9"/>
    <w:rsid w:val="00540D7B"/>
    <w:rsid w:val="00541631"/>
    <w:rsid w:val="0054247F"/>
    <w:rsid w:val="005425DC"/>
    <w:rsid w:val="00542794"/>
    <w:rsid w:val="005429B1"/>
    <w:rsid w:val="00542AB3"/>
    <w:rsid w:val="00542AB4"/>
    <w:rsid w:val="00542F62"/>
    <w:rsid w:val="00543081"/>
    <w:rsid w:val="0054361A"/>
    <w:rsid w:val="00543C74"/>
    <w:rsid w:val="00543CCF"/>
    <w:rsid w:val="0054440A"/>
    <w:rsid w:val="00544784"/>
    <w:rsid w:val="00544C56"/>
    <w:rsid w:val="00545235"/>
    <w:rsid w:val="005452D5"/>
    <w:rsid w:val="00545474"/>
    <w:rsid w:val="00545977"/>
    <w:rsid w:val="00545C28"/>
    <w:rsid w:val="00546F91"/>
    <w:rsid w:val="005471AC"/>
    <w:rsid w:val="00547EEF"/>
    <w:rsid w:val="005500CD"/>
    <w:rsid w:val="0055036F"/>
    <w:rsid w:val="00550816"/>
    <w:rsid w:val="00551307"/>
    <w:rsid w:val="0055190D"/>
    <w:rsid w:val="00551EA3"/>
    <w:rsid w:val="0055214E"/>
    <w:rsid w:val="00552757"/>
    <w:rsid w:val="00552966"/>
    <w:rsid w:val="00552E64"/>
    <w:rsid w:val="00552F24"/>
    <w:rsid w:val="0055316B"/>
    <w:rsid w:val="005531D5"/>
    <w:rsid w:val="005533D9"/>
    <w:rsid w:val="005537A4"/>
    <w:rsid w:val="00553BBF"/>
    <w:rsid w:val="00553E17"/>
    <w:rsid w:val="00553F1C"/>
    <w:rsid w:val="0055408C"/>
    <w:rsid w:val="005543E6"/>
    <w:rsid w:val="00554590"/>
    <w:rsid w:val="005545A5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EAE"/>
    <w:rsid w:val="0055728A"/>
    <w:rsid w:val="0055753C"/>
    <w:rsid w:val="00557732"/>
    <w:rsid w:val="00557A3C"/>
    <w:rsid w:val="00560078"/>
    <w:rsid w:val="0056056E"/>
    <w:rsid w:val="00560977"/>
    <w:rsid w:val="00560ED2"/>
    <w:rsid w:val="005614C7"/>
    <w:rsid w:val="005615E4"/>
    <w:rsid w:val="00561607"/>
    <w:rsid w:val="005619B0"/>
    <w:rsid w:val="00561BFE"/>
    <w:rsid w:val="00561D4F"/>
    <w:rsid w:val="005620CC"/>
    <w:rsid w:val="00562EEC"/>
    <w:rsid w:val="005633A7"/>
    <w:rsid w:val="00563517"/>
    <w:rsid w:val="005636BE"/>
    <w:rsid w:val="00563EA3"/>
    <w:rsid w:val="0056421F"/>
    <w:rsid w:val="00564489"/>
    <w:rsid w:val="005646CA"/>
    <w:rsid w:val="00564A04"/>
    <w:rsid w:val="00564B77"/>
    <w:rsid w:val="00565032"/>
    <w:rsid w:val="00565115"/>
    <w:rsid w:val="005654A8"/>
    <w:rsid w:val="00565555"/>
    <w:rsid w:val="005655F3"/>
    <w:rsid w:val="0056564B"/>
    <w:rsid w:val="005663FE"/>
    <w:rsid w:val="00566664"/>
    <w:rsid w:val="00566A44"/>
    <w:rsid w:val="00566C2B"/>
    <w:rsid w:val="00566EDA"/>
    <w:rsid w:val="00567010"/>
    <w:rsid w:val="0056757D"/>
    <w:rsid w:val="00567612"/>
    <w:rsid w:val="0057026D"/>
    <w:rsid w:val="0057059E"/>
    <w:rsid w:val="005711B0"/>
    <w:rsid w:val="00571334"/>
    <w:rsid w:val="00571705"/>
    <w:rsid w:val="00571795"/>
    <w:rsid w:val="00572143"/>
    <w:rsid w:val="005721B1"/>
    <w:rsid w:val="0057282D"/>
    <w:rsid w:val="0057285A"/>
    <w:rsid w:val="00572BA2"/>
    <w:rsid w:val="00572E27"/>
    <w:rsid w:val="00572F49"/>
    <w:rsid w:val="005731AF"/>
    <w:rsid w:val="005735B3"/>
    <w:rsid w:val="00573696"/>
    <w:rsid w:val="005740D3"/>
    <w:rsid w:val="0057424A"/>
    <w:rsid w:val="00574431"/>
    <w:rsid w:val="005747C9"/>
    <w:rsid w:val="0057539D"/>
    <w:rsid w:val="0057575B"/>
    <w:rsid w:val="005757A1"/>
    <w:rsid w:val="00575F3A"/>
    <w:rsid w:val="00575FAC"/>
    <w:rsid w:val="005768C8"/>
    <w:rsid w:val="00576937"/>
    <w:rsid w:val="005769A8"/>
    <w:rsid w:val="00576FCC"/>
    <w:rsid w:val="00577060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B8D"/>
    <w:rsid w:val="00581243"/>
    <w:rsid w:val="00581517"/>
    <w:rsid w:val="0058173A"/>
    <w:rsid w:val="0058177B"/>
    <w:rsid w:val="00581C84"/>
    <w:rsid w:val="00581FE8"/>
    <w:rsid w:val="00582641"/>
    <w:rsid w:val="00582671"/>
    <w:rsid w:val="00582804"/>
    <w:rsid w:val="00582F04"/>
    <w:rsid w:val="005838A6"/>
    <w:rsid w:val="00583E56"/>
    <w:rsid w:val="00583F6C"/>
    <w:rsid w:val="00584057"/>
    <w:rsid w:val="00584525"/>
    <w:rsid w:val="005845FB"/>
    <w:rsid w:val="005847E3"/>
    <w:rsid w:val="00584AD2"/>
    <w:rsid w:val="00584C56"/>
    <w:rsid w:val="00584DB5"/>
    <w:rsid w:val="005852E2"/>
    <w:rsid w:val="00585642"/>
    <w:rsid w:val="00585757"/>
    <w:rsid w:val="00585D3E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D0"/>
    <w:rsid w:val="00587635"/>
    <w:rsid w:val="005878C4"/>
    <w:rsid w:val="00587FBA"/>
    <w:rsid w:val="00590507"/>
    <w:rsid w:val="005907A6"/>
    <w:rsid w:val="00590C09"/>
    <w:rsid w:val="00590F89"/>
    <w:rsid w:val="00591221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51F4"/>
    <w:rsid w:val="00595461"/>
    <w:rsid w:val="00595CD7"/>
    <w:rsid w:val="00595DE1"/>
    <w:rsid w:val="0059684F"/>
    <w:rsid w:val="00596D26"/>
    <w:rsid w:val="005971F4"/>
    <w:rsid w:val="005979BC"/>
    <w:rsid w:val="005A046B"/>
    <w:rsid w:val="005A058D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2484"/>
    <w:rsid w:val="005A24ED"/>
    <w:rsid w:val="005A2770"/>
    <w:rsid w:val="005A2F1D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532"/>
    <w:rsid w:val="005A4A20"/>
    <w:rsid w:val="005A4B4A"/>
    <w:rsid w:val="005A4F1E"/>
    <w:rsid w:val="005A5420"/>
    <w:rsid w:val="005A546E"/>
    <w:rsid w:val="005A5691"/>
    <w:rsid w:val="005A5AC0"/>
    <w:rsid w:val="005A5BD8"/>
    <w:rsid w:val="005A5EFB"/>
    <w:rsid w:val="005A638B"/>
    <w:rsid w:val="005A6402"/>
    <w:rsid w:val="005A65E8"/>
    <w:rsid w:val="005A6609"/>
    <w:rsid w:val="005A6F6E"/>
    <w:rsid w:val="005A7326"/>
    <w:rsid w:val="005A73CD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9EB"/>
    <w:rsid w:val="005B3B34"/>
    <w:rsid w:val="005B3BBE"/>
    <w:rsid w:val="005B3D77"/>
    <w:rsid w:val="005B46A7"/>
    <w:rsid w:val="005B46DA"/>
    <w:rsid w:val="005B49E5"/>
    <w:rsid w:val="005B4BA6"/>
    <w:rsid w:val="005B4C31"/>
    <w:rsid w:val="005B4D00"/>
    <w:rsid w:val="005B4F0D"/>
    <w:rsid w:val="005B4F78"/>
    <w:rsid w:val="005B5119"/>
    <w:rsid w:val="005B55B4"/>
    <w:rsid w:val="005B5620"/>
    <w:rsid w:val="005B66C7"/>
    <w:rsid w:val="005B6926"/>
    <w:rsid w:val="005B69B4"/>
    <w:rsid w:val="005B6D0E"/>
    <w:rsid w:val="005B6D68"/>
    <w:rsid w:val="005B76F2"/>
    <w:rsid w:val="005B77B2"/>
    <w:rsid w:val="005B7C1D"/>
    <w:rsid w:val="005C019F"/>
    <w:rsid w:val="005C01C6"/>
    <w:rsid w:val="005C0316"/>
    <w:rsid w:val="005C0968"/>
    <w:rsid w:val="005C0E86"/>
    <w:rsid w:val="005C1021"/>
    <w:rsid w:val="005C14EE"/>
    <w:rsid w:val="005C1D6A"/>
    <w:rsid w:val="005C1DAC"/>
    <w:rsid w:val="005C1DEF"/>
    <w:rsid w:val="005C20D4"/>
    <w:rsid w:val="005C25E9"/>
    <w:rsid w:val="005C2B99"/>
    <w:rsid w:val="005C2C8C"/>
    <w:rsid w:val="005C2DF9"/>
    <w:rsid w:val="005C3BB6"/>
    <w:rsid w:val="005C3D52"/>
    <w:rsid w:val="005C4297"/>
    <w:rsid w:val="005C49D6"/>
    <w:rsid w:val="005C49E4"/>
    <w:rsid w:val="005C4B10"/>
    <w:rsid w:val="005C4DFC"/>
    <w:rsid w:val="005C5160"/>
    <w:rsid w:val="005C53B8"/>
    <w:rsid w:val="005C58D2"/>
    <w:rsid w:val="005C5B16"/>
    <w:rsid w:val="005C5FDA"/>
    <w:rsid w:val="005C63E1"/>
    <w:rsid w:val="005C6598"/>
    <w:rsid w:val="005C678A"/>
    <w:rsid w:val="005C69AC"/>
    <w:rsid w:val="005C6E82"/>
    <w:rsid w:val="005C711E"/>
    <w:rsid w:val="005C77FD"/>
    <w:rsid w:val="005C7D7B"/>
    <w:rsid w:val="005D09B1"/>
    <w:rsid w:val="005D0DDC"/>
    <w:rsid w:val="005D0F8E"/>
    <w:rsid w:val="005D0FDE"/>
    <w:rsid w:val="005D0FE0"/>
    <w:rsid w:val="005D15A7"/>
    <w:rsid w:val="005D1682"/>
    <w:rsid w:val="005D189C"/>
    <w:rsid w:val="005D1C4F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B68"/>
    <w:rsid w:val="005D4B82"/>
    <w:rsid w:val="005D4FB3"/>
    <w:rsid w:val="005D5841"/>
    <w:rsid w:val="005D5855"/>
    <w:rsid w:val="005D59BD"/>
    <w:rsid w:val="005D5F55"/>
    <w:rsid w:val="005D5FCC"/>
    <w:rsid w:val="005D63DB"/>
    <w:rsid w:val="005D6ACB"/>
    <w:rsid w:val="005D6C9A"/>
    <w:rsid w:val="005D6E4B"/>
    <w:rsid w:val="005D7154"/>
    <w:rsid w:val="005D7727"/>
    <w:rsid w:val="005D7C57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D03"/>
    <w:rsid w:val="005E2D9B"/>
    <w:rsid w:val="005E2EF3"/>
    <w:rsid w:val="005E3591"/>
    <w:rsid w:val="005E37CB"/>
    <w:rsid w:val="005E3D37"/>
    <w:rsid w:val="005E3DAC"/>
    <w:rsid w:val="005E3F62"/>
    <w:rsid w:val="005E4257"/>
    <w:rsid w:val="005E49E2"/>
    <w:rsid w:val="005E4B54"/>
    <w:rsid w:val="005E4C0E"/>
    <w:rsid w:val="005E53EC"/>
    <w:rsid w:val="005E588D"/>
    <w:rsid w:val="005E5910"/>
    <w:rsid w:val="005E5A78"/>
    <w:rsid w:val="005E5AA2"/>
    <w:rsid w:val="005E5AD4"/>
    <w:rsid w:val="005E5B47"/>
    <w:rsid w:val="005E5B58"/>
    <w:rsid w:val="005E5D3B"/>
    <w:rsid w:val="005E5E8B"/>
    <w:rsid w:val="005E5ED8"/>
    <w:rsid w:val="005E6104"/>
    <w:rsid w:val="005E731A"/>
    <w:rsid w:val="005E7EFB"/>
    <w:rsid w:val="005E7F2B"/>
    <w:rsid w:val="005F00EF"/>
    <w:rsid w:val="005F07FA"/>
    <w:rsid w:val="005F0B83"/>
    <w:rsid w:val="005F0C44"/>
    <w:rsid w:val="005F0EA3"/>
    <w:rsid w:val="005F1475"/>
    <w:rsid w:val="005F17A6"/>
    <w:rsid w:val="005F2316"/>
    <w:rsid w:val="005F2E9A"/>
    <w:rsid w:val="005F2F6F"/>
    <w:rsid w:val="005F3119"/>
    <w:rsid w:val="005F3170"/>
    <w:rsid w:val="005F349F"/>
    <w:rsid w:val="005F41D0"/>
    <w:rsid w:val="005F45FB"/>
    <w:rsid w:val="005F4616"/>
    <w:rsid w:val="005F46B8"/>
    <w:rsid w:val="005F4850"/>
    <w:rsid w:val="005F4FA0"/>
    <w:rsid w:val="005F5728"/>
    <w:rsid w:val="005F5933"/>
    <w:rsid w:val="005F61A1"/>
    <w:rsid w:val="005F6E4D"/>
    <w:rsid w:val="005F6F6B"/>
    <w:rsid w:val="005F7082"/>
    <w:rsid w:val="005F7411"/>
    <w:rsid w:val="005F7887"/>
    <w:rsid w:val="005F78A1"/>
    <w:rsid w:val="005F7D6F"/>
    <w:rsid w:val="00600911"/>
    <w:rsid w:val="00600DC4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3218"/>
    <w:rsid w:val="006036BF"/>
    <w:rsid w:val="00603751"/>
    <w:rsid w:val="00603883"/>
    <w:rsid w:val="00603DD0"/>
    <w:rsid w:val="0060406F"/>
    <w:rsid w:val="0060432D"/>
    <w:rsid w:val="0060479F"/>
    <w:rsid w:val="00604B5C"/>
    <w:rsid w:val="00604B6E"/>
    <w:rsid w:val="00605014"/>
    <w:rsid w:val="00605139"/>
    <w:rsid w:val="00605394"/>
    <w:rsid w:val="00605A17"/>
    <w:rsid w:val="00605CE8"/>
    <w:rsid w:val="00605DDF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B17"/>
    <w:rsid w:val="00610C84"/>
    <w:rsid w:val="00610CD4"/>
    <w:rsid w:val="00611071"/>
    <w:rsid w:val="006116E5"/>
    <w:rsid w:val="00611D04"/>
    <w:rsid w:val="00611DB0"/>
    <w:rsid w:val="00611EA7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E12"/>
    <w:rsid w:val="006141EC"/>
    <w:rsid w:val="00614615"/>
    <w:rsid w:val="0061468F"/>
    <w:rsid w:val="006147BF"/>
    <w:rsid w:val="00615E91"/>
    <w:rsid w:val="0061629D"/>
    <w:rsid w:val="00616620"/>
    <w:rsid w:val="00616CF2"/>
    <w:rsid w:val="00616F5D"/>
    <w:rsid w:val="00616FB0"/>
    <w:rsid w:val="00616FDE"/>
    <w:rsid w:val="00617038"/>
    <w:rsid w:val="006171E6"/>
    <w:rsid w:val="00617214"/>
    <w:rsid w:val="00617297"/>
    <w:rsid w:val="00617346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201BF"/>
    <w:rsid w:val="00620248"/>
    <w:rsid w:val="00620439"/>
    <w:rsid w:val="006204E2"/>
    <w:rsid w:val="00620597"/>
    <w:rsid w:val="0062082B"/>
    <w:rsid w:val="006208BE"/>
    <w:rsid w:val="00620E51"/>
    <w:rsid w:val="00620EA1"/>
    <w:rsid w:val="00621335"/>
    <w:rsid w:val="00621A15"/>
    <w:rsid w:val="00621CD8"/>
    <w:rsid w:val="00622180"/>
    <w:rsid w:val="006222CB"/>
    <w:rsid w:val="0062254B"/>
    <w:rsid w:val="0062276E"/>
    <w:rsid w:val="00622BFC"/>
    <w:rsid w:val="00622CC7"/>
    <w:rsid w:val="00622CD6"/>
    <w:rsid w:val="00622D86"/>
    <w:rsid w:val="00622DBC"/>
    <w:rsid w:val="00622F03"/>
    <w:rsid w:val="00623A9E"/>
    <w:rsid w:val="00623AE2"/>
    <w:rsid w:val="00623AF5"/>
    <w:rsid w:val="0062409A"/>
    <w:rsid w:val="006240D3"/>
    <w:rsid w:val="0062425F"/>
    <w:rsid w:val="00624753"/>
    <w:rsid w:val="006247E4"/>
    <w:rsid w:val="00625B8D"/>
    <w:rsid w:val="00625D16"/>
    <w:rsid w:val="00625D4B"/>
    <w:rsid w:val="00625F57"/>
    <w:rsid w:val="00625F73"/>
    <w:rsid w:val="0062603B"/>
    <w:rsid w:val="00626394"/>
    <w:rsid w:val="00626721"/>
    <w:rsid w:val="00626730"/>
    <w:rsid w:val="00626C48"/>
    <w:rsid w:val="00626D54"/>
    <w:rsid w:val="00626FE4"/>
    <w:rsid w:val="006300D8"/>
    <w:rsid w:val="00630841"/>
    <w:rsid w:val="00630F30"/>
    <w:rsid w:val="006310F3"/>
    <w:rsid w:val="006314FF"/>
    <w:rsid w:val="00631710"/>
    <w:rsid w:val="006318C0"/>
    <w:rsid w:val="00631986"/>
    <w:rsid w:val="00631B93"/>
    <w:rsid w:val="00631F39"/>
    <w:rsid w:val="006329C2"/>
    <w:rsid w:val="00632B50"/>
    <w:rsid w:val="00632C93"/>
    <w:rsid w:val="00633391"/>
    <w:rsid w:val="006335D0"/>
    <w:rsid w:val="00633621"/>
    <w:rsid w:val="00633717"/>
    <w:rsid w:val="00633E5D"/>
    <w:rsid w:val="006341BA"/>
    <w:rsid w:val="00634335"/>
    <w:rsid w:val="00634451"/>
    <w:rsid w:val="006344E2"/>
    <w:rsid w:val="006346F3"/>
    <w:rsid w:val="006349BF"/>
    <w:rsid w:val="0063526D"/>
    <w:rsid w:val="006353AA"/>
    <w:rsid w:val="00635788"/>
    <w:rsid w:val="00635EAE"/>
    <w:rsid w:val="00636488"/>
    <w:rsid w:val="006364ED"/>
    <w:rsid w:val="006366E8"/>
    <w:rsid w:val="006369B7"/>
    <w:rsid w:val="00636DAC"/>
    <w:rsid w:val="00636FEF"/>
    <w:rsid w:val="00637614"/>
    <w:rsid w:val="0063767C"/>
    <w:rsid w:val="00637F26"/>
    <w:rsid w:val="006408B0"/>
    <w:rsid w:val="00640CD2"/>
    <w:rsid w:val="00640D74"/>
    <w:rsid w:val="00640DC1"/>
    <w:rsid w:val="00640EB2"/>
    <w:rsid w:val="0064183F"/>
    <w:rsid w:val="006418E2"/>
    <w:rsid w:val="00641FBA"/>
    <w:rsid w:val="0064210A"/>
    <w:rsid w:val="00642122"/>
    <w:rsid w:val="00642205"/>
    <w:rsid w:val="00642416"/>
    <w:rsid w:val="00642A3B"/>
    <w:rsid w:val="00642ECF"/>
    <w:rsid w:val="00643173"/>
    <w:rsid w:val="0064323A"/>
    <w:rsid w:val="006433CA"/>
    <w:rsid w:val="00643BA2"/>
    <w:rsid w:val="00643C94"/>
    <w:rsid w:val="00643EAB"/>
    <w:rsid w:val="006449CB"/>
    <w:rsid w:val="00644BB3"/>
    <w:rsid w:val="006450D1"/>
    <w:rsid w:val="006450E5"/>
    <w:rsid w:val="006454EA"/>
    <w:rsid w:val="00645A14"/>
    <w:rsid w:val="00645F04"/>
    <w:rsid w:val="00645F21"/>
    <w:rsid w:val="006461E1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B07"/>
    <w:rsid w:val="00650200"/>
    <w:rsid w:val="0065034C"/>
    <w:rsid w:val="00650840"/>
    <w:rsid w:val="00650A05"/>
    <w:rsid w:val="0065103C"/>
    <w:rsid w:val="00651C85"/>
    <w:rsid w:val="00651CC2"/>
    <w:rsid w:val="006521EA"/>
    <w:rsid w:val="006522DA"/>
    <w:rsid w:val="006524CA"/>
    <w:rsid w:val="006528B3"/>
    <w:rsid w:val="00652BC9"/>
    <w:rsid w:val="00652E06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5D9"/>
    <w:rsid w:val="00655648"/>
    <w:rsid w:val="00655B9E"/>
    <w:rsid w:val="00655D7D"/>
    <w:rsid w:val="00655E1E"/>
    <w:rsid w:val="00656929"/>
    <w:rsid w:val="00657704"/>
    <w:rsid w:val="006578B1"/>
    <w:rsid w:val="00657BCA"/>
    <w:rsid w:val="006605C0"/>
    <w:rsid w:val="006608F1"/>
    <w:rsid w:val="0066093A"/>
    <w:rsid w:val="00660AF3"/>
    <w:rsid w:val="00660B8B"/>
    <w:rsid w:val="00661394"/>
    <w:rsid w:val="00661413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A21"/>
    <w:rsid w:val="00662A80"/>
    <w:rsid w:val="00662CEF"/>
    <w:rsid w:val="006631BC"/>
    <w:rsid w:val="006631D3"/>
    <w:rsid w:val="0066338C"/>
    <w:rsid w:val="006633ED"/>
    <w:rsid w:val="00663433"/>
    <w:rsid w:val="00663C6F"/>
    <w:rsid w:val="00663FB8"/>
    <w:rsid w:val="006641C2"/>
    <w:rsid w:val="006642F4"/>
    <w:rsid w:val="0066481E"/>
    <w:rsid w:val="00664A4E"/>
    <w:rsid w:val="00664BEA"/>
    <w:rsid w:val="00664F87"/>
    <w:rsid w:val="00664FBB"/>
    <w:rsid w:val="00665016"/>
    <w:rsid w:val="0066525D"/>
    <w:rsid w:val="0066581B"/>
    <w:rsid w:val="00665B4B"/>
    <w:rsid w:val="00665F7E"/>
    <w:rsid w:val="00666298"/>
    <w:rsid w:val="00666694"/>
    <w:rsid w:val="00666B4A"/>
    <w:rsid w:val="00666B78"/>
    <w:rsid w:val="0066707D"/>
    <w:rsid w:val="0066716F"/>
    <w:rsid w:val="00667691"/>
    <w:rsid w:val="0066783E"/>
    <w:rsid w:val="00667A9D"/>
    <w:rsid w:val="00667C63"/>
    <w:rsid w:val="00667E19"/>
    <w:rsid w:val="00667F3F"/>
    <w:rsid w:val="006700FC"/>
    <w:rsid w:val="00670AF8"/>
    <w:rsid w:val="006713EC"/>
    <w:rsid w:val="0067157D"/>
    <w:rsid w:val="00671751"/>
    <w:rsid w:val="006717DD"/>
    <w:rsid w:val="006718D0"/>
    <w:rsid w:val="006722E7"/>
    <w:rsid w:val="006725BE"/>
    <w:rsid w:val="00672716"/>
    <w:rsid w:val="0067296B"/>
    <w:rsid w:val="00672E50"/>
    <w:rsid w:val="0067309D"/>
    <w:rsid w:val="00673537"/>
    <w:rsid w:val="00673C02"/>
    <w:rsid w:val="00673DD7"/>
    <w:rsid w:val="0067407E"/>
    <w:rsid w:val="00674147"/>
    <w:rsid w:val="00674152"/>
    <w:rsid w:val="00674296"/>
    <w:rsid w:val="0067450E"/>
    <w:rsid w:val="006748BD"/>
    <w:rsid w:val="00674B12"/>
    <w:rsid w:val="00674ED2"/>
    <w:rsid w:val="00674FB5"/>
    <w:rsid w:val="006752EE"/>
    <w:rsid w:val="00675A37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80433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AE4"/>
    <w:rsid w:val="00682C78"/>
    <w:rsid w:val="00682D07"/>
    <w:rsid w:val="00682D1F"/>
    <w:rsid w:val="00682FBC"/>
    <w:rsid w:val="00683DD8"/>
    <w:rsid w:val="00684187"/>
    <w:rsid w:val="006843A5"/>
    <w:rsid w:val="00684466"/>
    <w:rsid w:val="0068493C"/>
    <w:rsid w:val="00684BE1"/>
    <w:rsid w:val="00685EB6"/>
    <w:rsid w:val="00686170"/>
    <w:rsid w:val="00687053"/>
    <w:rsid w:val="0068757E"/>
    <w:rsid w:val="00687685"/>
    <w:rsid w:val="00687D56"/>
    <w:rsid w:val="0069003E"/>
    <w:rsid w:val="00690514"/>
    <w:rsid w:val="00690B59"/>
    <w:rsid w:val="00690D05"/>
    <w:rsid w:val="00691047"/>
    <w:rsid w:val="00691059"/>
    <w:rsid w:val="00691A80"/>
    <w:rsid w:val="00691ECC"/>
    <w:rsid w:val="00691FAA"/>
    <w:rsid w:val="006920DB"/>
    <w:rsid w:val="006923CE"/>
    <w:rsid w:val="00692582"/>
    <w:rsid w:val="006932FE"/>
    <w:rsid w:val="0069398D"/>
    <w:rsid w:val="00693CB6"/>
    <w:rsid w:val="00693E53"/>
    <w:rsid w:val="00694155"/>
    <w:rsid w:val="006941ED"/>
    <w:rsid w:val="00694245"/>
    <w:rsid w:val="0069491A"/>
    <w:rsid w:val="00694F54"/>
    <w:rsid w:val="006953A8"/>
    <w:rsid w:val="00695577"/>
    <w:rsid w:val="0069570E"/>
    <w:rsid w:val="00695887"/>
    <w:rsid w:val="00695AEF"/>
    <w:rsid w:val="00695B71"/>
    <w:rsid w:val="00695C6A"/>
    <w:rsid w:val="00696166"/>
    <w:rsid w:val="00696223"/>
    <w:rsid w:val="0069635F"/>
    <w:rsid w:val="00696AED"/>
    <w:rsid w:val="00696CB5"/>
    <w:rsid w:val="00697449"/>
    <w:rsid w:val="006975BB"/>
    <w:rsid w:val="00697651"/>
    <w:rsid w:val="00697819"/>
    <w:rsid w:val="006979ED"/>
    <w:rsid w:val="00697A88"/>
    <w:rsid w:val="006A00D3"/>
    <w:rsid w:val="006A01F3"/>
    <w:rsid w:val="006A052B"/>
    <w:rsid w:val="006A0B8E"/>
    <w:rsid w:val="006A0DF0"/>
    <w:rsid w:val="006A0E25"/>
    <w:rsid w:val="006A1054"/>
    <w:rsid w:val="006A12D7"/>
    <w:rsid w:val="006A130D"/>
    <w:rsid w:val="006A156A"/>
    <w:rsid w:val="006A195F"/>
    <w:rsid w:val="006A1B0C"/>
    <w:rsid w:val="006A243D"/>
    <w:rsid w:val="006A2577"/>
    <w:rsid w:val="006A2667"/>
    <w:rsid w:val="006A27B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480"/>
    <w:rsid w:val="006A5590"/>
    <w:rsid w:val="006A57C9"/>
    <w:rsid w:val="006A58D0"/>
    <w:rsid w:val="006A5AC2"/>
    <w:rsid w:val="006A5BB3"/>
    <w:rsid w:val="006A5D10"/>
    <w:rsid w:val="006A5DDF"/>
    <w:rsid w:val="006A60C9"/>
    <w:rsid w:val="006A6448"/>
    <w:rsid w:val="006A666E"/>
    <w:rsid w:val="006A679E"/>
    <w:rsid w:val="006A67EA"/>
    <w:rsid w:val="006A6EAD"/>
    <w:rsid w:val="006A71E1"/>
    <w:rsid w:val="006A77B1"/>
    <w:rsid w:val="006A7F17"/>
    <w:rsid w:val="006B0188"/>
    <w:rsid w:val="006B02A6"/>
    <w:rsid w:val="006B083D"/>
    <w:rsid w:val="006B0BBC"/>
    <w:rsid w:val="006B0F33"/>
    <w:rsid w:val="006B1360"/>
    <w:rsid w:val="006B194E"/>
    <w:rsid w:val="006B1A54"/>
    <w:rsid w:val="006B340E"/>
    <w:rsid w:val="006B39C2"/>
    <w:rsid w:val="006B3FC5"/>
    <w:rsid w:val="006B43A2"/>
    <w:rsid w:val="006B4499"/>
    <w:rsid w:val="006B4B1F"/>
    <w:rsid w:val="006B4CB2"/>
    <w:rsid w:val="006B517A"/>
    <w:rsid w:val="006B53C0"/>
    <w:rsid w:val="006B5B6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76C"/>
    <w:rsid w:val="006C0F64"/>
    <w:rsid w:val="006C1620"/>
    <w:rsid w:val="006C1A36"/>
    <w:rsid w:val="006C1A77"/>
    <w:rsid w:val="006C1B65"/>
    <w:rsid w:val="006C1B8F"/>
    <w:rsid w:val="006C1FA1"/>
    <w:rsid w:val="006C251C"/>
    <w:rsid w:val="006C2542"/>
    <w:rsid w:val="006C2BD3"/>
    <w:rsid w:val="006C30B2"/>
    <w:rsid w:val="006C3119"/>
    <w:rsid w:val="006C333F"/>
    <w:rsid w:val="006C3597"/>
    <w:rsid w:val="006C36A9"/>
    <w:rsid w:val="006C3EBC"/>
    <w:rsid w:val="006C4287"/>
    <w:rsid w:val="006C4789"/>
    <w:rsid w:val="006C47F8"/>
    <w:rsid w:val="006C4BD8"/>
    <w:rsid w:val="006C4D8F"/>
    <w:rsid w:val="006C4FF8"/>
    <w:rsid w:val="006C5701"/>
    <w:rsid w:val="006C5B43"/>
    <w:rsid w:val="006C5C8D"/>
    <w:rsid w:val="006C5CD3"/>
    <w:rsid w:val="006C5DCF"/>
    <w:rsid w:val="006C62BA"/>
    <w:rsid w:val="006C66E8"/>
    <w:rsid w:val="006C6818"/>
    <w:rsid w:val="006C682C"/>
    <w:rsid w:val="006C6B97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D009D"/>
    <w:rsid w:val="006D03CC"/>
    <w:rsid w:val="006D051D"/>
    <w:rsid w:val="006D06C8"/>
    <w:rsid w:val="006D09FE"/>
    <w:rsid w:val="006D0B0C"/>
    <w:rsid w:val="006D0CCC"/>
    <w:rsid w:val="006D0D64"/>
    <w:rsid w:val="006D0E63"/>
    <w:rsid w:val="006D0FF9"/>
    <w:rsid w:val="006D12F9"/>
    <w:rsid w:val="006D14B5"/>
    <w:rsid w:val="006D186F"/>
    <w:rsid w:val="006D1872"/>
    <w:rsid w:val="006D1E7F"/>
    <w:rsid w:val="006D2137"/>
    <w:rsid w:val="006D21EC"/>
    <w:rsid w:val="006D2B87"/>
    <w:rsid w:val="006D32F7"/>
    <w:rsid w:val="006D3398"/>
    <w:rsid w:val="006D38F0"/>
    <w:rsid w:val="006D39F5"/>
    <w:rsid w:val="006D3A3D"/>
    <w:rsid w:val="006D3C69"/>
    <w:rsid w:val="006D3CFD"/>
    <w:rsid w:val="006D42E0"/>
    <w:rsid w:val="006D464A"/>
    <w:rsid w:val="006D480A"/>
    <w:rsid w:val="006D4A78"/>
    <w:rsid w:val="006D4C72"/>
    <w:rsid w:val="006D4DA4"/>
    <w:rsid w:val="006D4E82"/>
    <w:rsid w:val="006D50B0"/>
    <w:rsid w:val="006D56A9"/>
    <w:rsid w:val="006D5AB4"/>
    <w:rsid w:val="006D5BA0"/>
    <w:rsid w:val="006D5CC1"/>
    <w:rsid w:val="006D5DFE"/>
    <w:rsid w:val="006D5EAF"/>
    <w:rsid w:val="006D6069"/>
    <w:rsid w:val="006D65A3"/>
    <w:rsid w:val="006D6B46"/>
    <w:rsid w:val="006D6BA1"/>
    <w:rsid w:val="006D6C67"/>
    <w:rsid w:val="006D71C0"/>
    <w:rsid w:val="006D7547"/>
    <w:rsid w:val="006D75DC"/>
    <w:rsid w:val="006D75F5"/>
    <w:rsid w:val="006D7661"/>
    <w:rsid w:val="006D7A14"/>
    <w:rsid w:val="006E066F"/>
    <w:rsid w:val="006E06F3"/>
    <w:rsid w:val="006E0B6F"/>
    <w:rsid w:val="006E0F0F"/>
    <w:rsid w:val="006E1395"/>
    <w:rsid w:val="006E1407"/>
    <w:rsid w:val="006E14F2"/>
    <w:rsid w:val="006E1515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B0"/>
    <w:rsid w:val="006E2BA8"/>
    <w:rsid w:val="006E2D30"/>
    <w:rsid w:val="006E31D7"/>
    <w:rsid w:val="006E3398"/>
    <w:rsid w:val="006E3451"/>
    <w:rsid w:val="006E37F6"/>
    <w:rsid w:val="006E3886"/>
    <w:rsid w:val="006E3AFF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9E9"/>
    <w:rsid w:val="006E5A1F"/>
    <w:rsid w:val="006E5EA2"/>
    <w:rsid w:val="006E605B"/>
    <w:rsid w:val="006E6596"/>
    <w:rsid w:val="006E65F4"/>
    <w:rsid w:val="006E6633"/>
    <w:rsid w:val="006E6A16"/>
    <w:rsid w:val="006E70B8"/>
    <w:rsid w:val="006E7221"/>
    <w:rsid w:val="006E7281"/>
    <w:rsid w:val="006E739D"/>
    <w:rsid w:val="006E7A35"/>
    <w:rsid w:val="006E7BDF"/>
    <w:rsid w:val="006E7CED"/>
    <w:rsid w:val="006E7E18"/>
    <w:rsid w:val="006F002F"/>
    <w:rsid w:val="006F06BA"/>
    <w:rsid w:val="006F0E20"/>
    <w:rsid w:val="006F2051"/>
    <w:rsid w:val="006F21D8"/>
    <w:rsid w:val="006F2ABF"/>
    <w:rsid w:val="006F2E7C"/>
    <w:rsid w:val="006F2F9E"/>
    <w:rsid w:val="006F3016"/>
    <w:rsid w:val="006F3037"/>
    <w:rsid w:val="006F37CE"/>
    <w:rsid w:val="006F3801"/>
    <w:rsid w:val="006F3840"/>
    <w:rsid w:val="006F390D"/>
    <w:rsid w:val="006F41B6"/>
    <w:rsid w:val="006F43A2"/>
    <w:rsid w:val="006F4898"/>
    <w:rsid w:val="006F4981"/>
    <w:rsid w:val="006F4D61"/>
    <w:rsid w:val="006F5A61"/>
    <w:rsid w:val="006F6127"/>
    <w:rsid w:val="006F64BD"/>
    <w:rsid w:val="006F6D32"/>
    <w:rsid w:val="006F6D96"/>
    <w:rsid w:val="006F6E0C"/>
    <w:rsid w:val="006F71D4"/>
    <w:rsid w:val="006F7506"/>
    <w:rsid w:val="006F76FB"/>
    <w:rsid w:val="006F78CE"/>
    <w:rsid w:val="006F7A1F"/>
    <w:rsid w:val="006F7B61"/>
    <w:rsid w:val="006F7E76"/>
    <w:rsid w:val="0070062C"/>
    <w:rsid w:val="00700CC5"/>
    <w:rsid w:val="007014BA"/>
    <w:rsid w:val="0070150B"/>
    <w:rsid w:val="00701B4A"/>
    <w:rsid w:val="00701B52"/>
    <w:rsid w:val="0070218B"/>
    <w:rsid w:val="0070230B"/>
    <w:rsid w:val="0070243B"/>
    <w:rsid w:val="007024D7"/>
    <w:rsid w:val="0070263A"/>
    <w:rsid w:val="007029B7"/>
    <w:rsid w:val="00702C0C"/>
    <w:rsid w:val="00702C1D"/>
    <w:rsid w:val="00702E39"/>
    <w:rsid w:val="00703285"/>
    <w:rsid w:val="007038AA"/>
    <w:rsid w:val="00703D04"/>
    <w:rsid w:val="00703F63"/>
    <w:rsid w:val="00703F99"/>
    <w:rsid w:val="007046F6"/>
    <w:rsid w:val="00704AEC"/>
    <w:rsid w:val="007058E6"/>
    <w:rsid w:val="00705C18"/>
    <w:rsid w:val="00705DB2"/>
    <w:rsid w:val="0070608B"/>
    <w:rsid w:val="00706384"/>
    <w:rsid w:val="007065D0"/>
    <w:rsid w:val="007066DA"/>
    <w:rsid w:val="007068DB"/>
    <w:rsid w:val="00706E35"/>
    <w:rsid w:val="00707122"/>
    <w:rsid w:val="00707570"/>
    <w:rsid w:val="007077F4"/>
    <w:rsid w:val="007078CA"/>
    <w:rsid w:val="00707959"/>
    <w:rsid w:val="00707B96"/>
    <w:rsid w:val="00707D81"/>
    <w:rsid w:val="00707DC4"/>
    <w:rsid w:val="00707FA4"/>
    <w:rsid w:val="0071022E"/>
    <w:rsid w:val="007109BF"/>
    <w:rsid w:val="00711184"/>
    <w:rsid w:val="00711806"/>
    <w:rsid w:val="007118F0"/>
    <w:rsid w:val="00711ED9"/>
    <w:rsid w:val="00712AF3"/>
    <w:rsid w:val="00712FF8"/>
    <w:rsid w:val="0071321C"/>
    <w:rsid w:val="00713223"/>
    <w:rsid w:val="007132C1"/>
    <w:rsid w:val="007132C7"/>
    <w:rsid w:val="007133B9"/>
    <w:rsid w:val="007136C2"/>
    <w:rsid w:val="00713A29"/>
    <w:rsid w:val="0071421C"/>
    <w:rsid w:val="007143A1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EAC"/>
    <w:rsid w:val="00716370"/>
    <w:rsid w:val="007169FA"/>
    <w:rsid w:val="00716A8A"/>
    <w:rsid w:val="00716BDA"/>
    <w:rsid w:val="00716F48"/>
    <w:rsid w:val="00717073"/>
    <w:rsid w:val="007172CA"/>
    <w:rsid w:val="007172F0"/>
    <w:rsid w:val="00717670"/>
    <w:rsid w:val="0071795D"/>
    <w:rsid w:val="00717E8B"/>
    <w:rsid w:val="00720105"/>
    <w:rsid w:val="00720E97"/>
    <w:rsid w:val="007211A9"/>
    <w:rsid w:val="00721A2D"/>
    <w:rsid w:val="007223D7"/>
    <w:rsid w:val="007223ED"/>
    <w:rsid w:val="007224D9"/>
    <w:rsid w:val="00722618"/>
    <w:rsid w:val="00722658"/>
    <w:rsid w:val="00722A5A"/>
    <w:rsid w:val="00722FCB"/>
    <w:rsid w:val="0072321D"/>
    <w:rsid w:val="00723510"/>
    <w:rsid w:val="00723638"/>
    <w:rsid w:val="00723AEF"/>
    <w:rsid w:val="0072405C"/>
    <w:rsid w:val="00724250"/>
    <w:rsid w:val="007245F8"/>
    <w:rsid w:val="00724788"/>
    <w:rsid w:val="007249DA"/>
    <w:rsid w:val="0072521F"/>
    <w:rsid w:val="007256AE"/>
    <w:rsid w:val="007256D2"/>
    <w:rsid w:val="00725CA0"/>
    <w:rsid w:val="0072639C"/>
    <w:rsid w:val="0072675F"/>
    <w:rsid w:val="007268FF"/>
    <w:rsid w:val="00726FA2"/>
    <w:rsid w:val="007273BA"/>
    <w:rsid w:val="007276AF"/>
    <w:rsid w:val="00727839"/>
    <w:rsid w:val="00727A28"/>
    <w:rsid w:val="00727BA4"/>
    <w:rsid w:val="00727BD8"/>
    <w:rsid w:val="00727D6F"/>
    <w:rsid w:val="00727E0D"/>
    <w:rsid w:val="00727F11"/>
    <w:rsid w:val="00727FAE"/>
    <w:rsid w:val="007301AA"/>
    <w:rsid w:val="007305E2"/>
    <w:rsid w:val="00730D11"/>
    <w:rsid w:val="00731012"/>
    <w:rsid w:val="00731116"/>
    <w:rsid w:val="00731E85"/>
    <w:rsid w:val="00732029"/>
    <w:rsid w:val="007323D0"/>
    <w:rsid w:val="007327A5"/>
    <w:rsid w:val="00732975"/>
    <w:rsid w:val="007329A1"/>
    <w:rsid w:val="00732B1C"/>
    <w:rsid w:val="00732E63"/>
    <w:rsid w:val="00732F58"/>
    <w:rsid w:val="00733127"/>
    <w:rsid w:val="0073314C"/>
    <w:rsid w:val="00733204"/>
    <w:rsid w:val="007336F8"/>
    <w:rsid w:val="00733A2D"/>
    <w:rsid w:val="00733C00"/>
    <w:rsid w:val="00734331"/>
    <w:rsid w:val="00734683"/>
    <w:rsid w:val="007347A8"/>
    <w:rsid w:val="00734B79"/>
    <w:rsid w:val="00734F66"/>
    <w:rsid w:val="007359CC"/>
    <w:rsid w:val="00735A60"/>
    <w:rsid w:val="00736320"/>
    <w:rsid w:val="007365DD"/>
    <w:rsid w:val="00736ABF"/>
    <w:rsid w:val="00736C5D"/>
    <w:rsid w:val="00736DBD"/>
    <w:rsid w:val="00736F5F"/>
    <w:rsid w:val="00737123"/>
    <w:rsid w:val="007378FC"/>
    <w:rsid w:val="00737974"/>
    <w:rsid w:val="00737DCF"/>
    <w:rsid w:val="007401DF"/>
    <w:rsid w:val="007404A0"/>
    <w:rsid w:val="00740626"/>
    <w:rsid w:val="0074068E"/>
    <w:rsid w:val="00740B75"/>
    <w:rsid w:val="00740D43"/>
    <w:rsid w:val="00741490"/>
    <w:rsid w:val="0074199C"/>
    <w:rsid w:val="00741B9E"/>
    <w:rsid w:val="007420B8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EFD"/>
    <w:rsid w:val="007453F4"/>
    <w:rsid w:val="00745B3E"/>
    <w:rsid w:val="00745FFC"/>
    <w:rsid w:val="00746013"/>
    <w:rsid w:val="0074663F"/>
    <w:rsid w:val="007469CB"/>
    <w:rsid w:val="00746CE9"/>
    <w:rsid w:val="00746FFB"/>
    <w:rsid w:val="0074766D"/>
    <w:rsid w:val="00747A79"/>
    <w:rsid w:val="00747AC3"/>
    <w:rsid w:val="00747B40"/>
    <w:rsid w:val="00747B41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1F5"/>
    <w:rsid w:val="00751910"/>
    <w:rsid w:val="0075195E"/>
    <w:rsid w:val="00752776"/>
    <w:rsid w:val="007529A6"/>
    <w:rsid w:val="00752A8E"/>
    <w:rsid w:val="00753094"/>
    <w:rsid w:val="0075315E"/>
    <w:rsid w:val="00753324"/>
    <w:rsid w:val="00753485"/>
    <w:rsid w:val="00753AF9"/>
    <w:rsid w:val="00753B69"/>
    <w:rsid w:val="00753B7D"/>
    <w:rsid w:val="007548CF"/>
    <w:rsid w:val="007549CF"/>
    <w:rsid w:val="00754D89"/>
    <w:rsid w:val="00754F09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4B4"/>
    <w:rsid w:val="00756589"/>
    <w:rsid w:val="007566C2"/>
    <w:rsid w:val="00756835"/>
    <w:rsid w:val="0075717D"/>
    <w:rsid w:val="0075770A"/>
    <w:rsid w:val="0075785A"/>
    <w:rsid w:val="00757891"/>
    <w:rsid w:val="00760A54"/>
    <w:rsid w:val="00760AEA"/>
    <w:rsid w:val="00760E1D"/>
    <w:rsid w:val="00760EF7"/>
    <w:rsid w:val="00760FB7"/>
    <w:rsid w:val="00761058"/>
    <w:rsid w:val="007621C4"/>
    <w:rsid w:val="00762252"/>
    <w:rsid w:val="007622AB"/>
    <w:rsid w:val="00762336"/>
    <w:rsid w:val="00762687"/>
    <w:rsid w:val="007626AC"/>
    <w:rsid w:val="0076276D"/>
    <w:rsid w:val="00762CD8"/>
    <w:rsid w:val="007631EC"/>
    <w:rsid w:val="00763249"/>
    <w:rsid w:val="0076368E"/>
    <w:rsid w:val="00763806"/>
    <w:rsid w:val="0076380B"/>
    <w:rsid w:val="00763A3A"/>
    <w:rsid w:val="00763E8D"/>
    <w:rsid w:val="00763F28"/>
    <w:rsid w:val="007645B5"/>
    <w:rsid w:val="007646B9"/>
    <w:rsid w:val="007646E5"/>
    <w:rsid w:val="007648C3"/>
    <w:rsid w:val="00764D11"/>
    <w:rsid w:val="00764EBE"/>
    <w:rsid w:val="00764F5E"/>
    <w:rsid w:val="00764F81"/>
    <w:rsid w:val="007650F2"/>
    <w:rsid w:val="00765176"/>
    <w:rsid w:val="00765276"/>
    <w:rsid w:val="007653E7"/>
    <w:rsid w:val="0076547A"/>
    <w:rsid w:val="007655B9"/>
    <w:rsid w:val="00765A10"/>
    <w:rsid w:val="00765A3F"/>
    <w:rsid w:val="00765B75"/>
    <w:rsid w:val="00765F28"/>
    <w:rsid w:val="0076646A"/>
    <w:rsid w:val="00766532"/>
    <w:rsid w:val="007665A6"/>
    <w:rsid w:val="00766850"/>
    <w:rsid w:val="00766D86"/>
    <w:rsid w:val="00766E67"/>
    <w:rsid w:val="00766F26"/>
    <w:rsid w:val="0076763F"/>
    <w:rsid w:val="00767FC5"/>
    <w:rsid w:val="0077006B"/>
    <w:rsid w:val="007701EC"/>
    <w:rsid w:val="00770881"/>
    <w:rsid w:val="00770957"/>
    <w:rsid w:val="00770B72"/>
    <w:rsid w:val="00770BF2"/>
    <w:rsid w:val="00770C93"/>
    <w:rsid w:val="007712AE"/>
    <w:rsid w:val="0077196A"/>
    <w:rsid w:val="00771B1C"/>
    <w:rsid w:val="0077213D"/>
    <w:rsid w:val="007727F4"/>
    <w:rsid w:val="00772E3A"/>
    <w:rsid w:val="007737D3"/>
    <w:rsid w:val="00773908"/>
    <w:rsid w:val="00773E6E"/>
    <w:rsid w:val="0077435F"/>
    <w:rsid w:val="00774380"/>
    <w:rsid w:val="00774D72"/>
    <w:rsid w:val="00774EA8"/>
    <w:rsid w:val="007756A1"/>
    <w:rsid w:val="00775BCD"/>
    <w:rsid w:val="00775BDD"/>
    <w:rsid w:val="00775C5A"/>
    <w:rsid w:val="00775DCA"/>
    <w:rsid w:val="00775FAC"/>
    <w:rsid w:val="0077667E"/>
    <w:rsid w:val="0077690A"/>
    <w:rsid w:val="00777318"/>
    <w:rsid w:val="0077749C"/>
    <w:rsid w:val="007777D5"/>
    <w:rsid w:val="00777A20"/>
    <w:rsid w:val="00777AFE"/>
    <w:rsid w:val="00777B0F"/>
    <w:rsid w:val="00777BAC"/>
    <w:rsid w:val="00777D8B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729"/>
    <w:rsid w:val="007829B1"/>
    <w:rsid w:val="00782D5F"/>
    <w:rsid w:val="0078315F"/>
    <w:rsid w:val="0078338C"/>
    <w:rsid w:val="00783445"/>
    <w:rsid w:val="007834A6"/>
    <w:rsid w:val="007834CD"/>
    <w:rsid w:val="00783768"/>
    <w:rsid w:val="00783BF8"/>
    <w:rsid w:val="007844CD"/>
    <w:rsid w:val="00784EDD"/>
    <w:rsid w:val="00785552"/>
    <w:rsid w:val="007858F4"/>
    <w:rsid w:val="00785AA3"/>
    <w:rsid w:val="00785C63"/>
    <w:rsid w:val="00786071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90286"/>
    <w:rsid w:val="007904DA"/>
    <w:rsid w:val="0079070F"/>
    <w:rsid w:val="007907A7"/>
    <w:rsid w:val="00790A6F"/>
    <w:rsid w:val="00790F27"/>
    <w:rsid w:val="007911FB"/>
    <w:rsid w:val="00791426"/>
    <w:rsid w:val="007914CF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45D"/>
    <w:rsid w:val="00793650"/>
    <w:rsid w:val="00793999"/>
    <w:rsid w:val="00793A8F"/>
    <w:rsid w:val="00793EC2"/>
    <w:rsid w:val="007940E0"/>
    <w:rsid w:val="00794C9B"/>
    <w:rsid w:val="007950BD"/>
    <w:rsid w:val="00795573"/>
    <w:rsid w:val="00795879"/>
    <w:rsid w:val="007958FA"/>
    <w:rsid w:val="00795B9E"/>
    <w:rsid w:val="00795E76"/>
    <w:rsid w:val="00795FFE"/>
    <w:rsid w:val="007964EE"/>
    <w:rsid w:val="00796A0C"/>
    <w:rsid w:val="00796A4F"/>
    <w:rsid w:val="00797006"/>
    <w:rsid w:val="0079722C"/>
    <w:rsid w:val="00797532"/>
    <w:rsid w:val="007975C9"/>
    <w:rsid w:val="0079791A"/>
    <w:rsid w:val="007A00BA"/>
    <w:rsid w:val="007A0C1A"/>
    <w:rsid w:val="007A0C1D"/>
    <w:rsid w:val="007A1580"/>
    <w:rsid w:val="007A168A"/>
    <w:rsid w:val="007A197A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BA"/>
    <w:rsid w:val="007A50F8"/>
    <w:rsid w:val="007A5418"/>
    <w:rsid w:val="007A5B64"/>
    <w:rsid w:val="007A6052"/>
    <w:rsid w:val="007A6654"/>
    <w:rsid w:val="007A67D0"/>
    <w:rsid w:val="007A6888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B75"/>
    <w:rsid w:val="007B2C33"/>
    <w:rsid w:val="007B2D81"/>
    <w:rsid w:val="007B324A"/>
    <w:rsid w:val="007B324C"/>
    <w:rsid w:val="007B327D"/>
    <w:rsid w:val="007B33A9"/>
    <w:rsid w:val="007B3485"/>
    <w:rsid w:val="007B3CB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DB"/>
    <w:rsid w:val="007B67F3"/>
    <w:rsid w:val="007B680D"/>
    <w:rsid w:val="007B714B"/>
    <w:rsid w:val="007B763F"/>
    <w:rsid w:val="007B76A1"/>
    <w:rsid w:val="007B7E43"/>
    <w:rsid w:val="007B7EED"/>
    <w:rsid w:val="007C02B1"/>
    <w:rsid w:val="007C02CA"/>
    <w:rsid w:val="007C06D1"/>
    <w:rsid w:val="007C0C22"/>
    <w:rsid w:val="007C10AD"/>
    <w:rsid w:val="007C15F3"/>
    <w:rsid w:val="007C1BE8"/>
    <w:rsid w:val="007C22CB"/>
    <w:rsid w:val="007C2517"/>
    <w:rsid w:val="007C2519"/>
    <w:rsid w:val="007C28A9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89A"/>
    <w:rsid w:val="007C48D5"/>
    <w:rsid w:val="007C4A64"/>
    <w:rsid w:val="007C4C4A"/>
    <w:rsid w:val="007C4D87"/>
    <w:rsid w:val="007C4D9E"/>
    <w:rsid w:val="007C50C1"/>
    <w:rsid w:val="007C5505"/>
    <w:rsid w:val="007C56F3"/>
    <w:rsid w:val="007C56F5"/>
    <w:rsid w:val="007C575F"/>
    <w:rsid w:val="007C5860"/>
    <w:rsid w:val="007C5A8D"/>
    <w:rsid w:val="007C5DB7"/>
    <w:rsid w:val="007C61C4"/>
    <w:rsid w:val="007C6338"/>
    <w:rsid w:val="007C6777"/>
    <w:rsid w:val="007C6877"/>
    <w:rsid w:val="007C6BBD"/>
    <w:rsid w:val="007C6CD9"/>
    <w:rsid w:val="007C6CF5"/>
    <w:rsid w:val="007C7410"/>
    <w:rsid w:val="007C7440"/>
    <w:rsid w:val="007C764C"/>
    <w:rsid w:val="007C7B5D"/>
    <w:rsid w:val="007C7EA2"/>
    <w:rsid w:val="007D005A"/>
    <w:rsid w:val="007D02C0"/>
    <w:rsid w:val="007D037F"/>
    <w:rsid w:val="007D0897"/>
    <w:rsid w:val="007D0F9E"/>
    <w:rsid w:val="007D115B"/>
    <w:rsid w:val="007D12F9"/>
    <w:rsid w:val="007D1821"/>
    <w:rsid w:val="007D1AE4"/>
    <w:rsid w:val="007D1E3E"/>
    <w:rsid w:val="007D1ECD"/>
    <w:rsid w:val="007D2039"/>
    <w:rsid w:val="007D2067"/>
    <w:rsid w:val="007D21A4"/>
    <w:rsid w:val="007D21CE"/>
    <w:rsid w:val="007D22AB"/>
    <w:rsid w:val="007D23D1"/>
    <w:rsid w:val="007D25CF"/>
    <w:rsid w:val="007D265C"/>
    <w:rsid w:val="007D27CE"/>
    <w:rsid w:val="007D29B5"/>
    <w:rsid w:val="007D2AEC"/>
    <w:rsid w:val="007D3248"/>
    <w:rsid w:val="007D35A4"/>
    <w:rsid w:val="007D37B5"/>
    <w:rsid w:val="007D3BA4"/>
    <w:rsid w:val="007D3FC8"/>
    <w:rsid w:val="007D42BD"/>
    <w:rsid w:val="007D4669"/>
    <w:rsid w:val="007D492B"/>
    <w:rsid w:val="007D4FF8"/>
    <w:rsid w:val="007D52F6"/>
    <w:rsid w:val="007D58A1"/>
    <w:rsid w:val="007D676A"/>
    <w:rsid w:val="007D6A81"/>
    <w:rsid w:val="007D6E06"/>
    <w:rsid w:val="007D6F84"/>
    <w:rsid w:val="007D6FD3"/>
    <w:rsid w:val="007D6FD6"/>
    <w:rsid w:val="007D7299"/>
    <w:rsid w:val="007D75E2"/>
    <w:rsid w:val="007D766E"/>
    <w:rsid w:val="007D7759"/>
    <w:rsid w:val="007E01FF"/>
    <w:rsid w:val="007E079A"/>
    <w:rsid w:val="007E0912"/>
    <w:rsid w:val="007E0C8E"/>
    <w:rsid w:val="007E0F95"/>
    <w:rsid w:val="007E0FEE"/>
    <w:rsid w:val="007E1317"/>
    <w:rsid w:val="007E16A5"/>
    <w:rsid w:val="007E1D0F"/>
    <w:rsid w:val="007E2363"/>
    <w:rsid w:val="007E269E"/>
    <w:rsid w:val="007E288F"/>
    <w:rsid w:val="007E28FB"/>
    <w:rsid w:val="007E2DEF"/>
    <w:rsid w:val="007E2E54"/>
    <w:rsid w:val="007E3709"/>
    <w:rsid w:val="007E3A3C"/>
    <w:rsid w:val="007E3CEA"/>
    <w:rsid w:val="007E3D21"/>
    <w:rsid w:val="007E3DA5"/>
    <w:rsid w:val="007E400E"/>
    <w:rsid w:val="007E4641"/>
    <w:rsid w:val="007E488B"/>
    <w:rsid w:val="007E48CD"/>
    <w:rsid w:val="007E4A2E"/>
    <w:rsid w:val="007E4AD6"/>
    <w:rsid w:val="007E4D45"/>
    <w:rsid w:val="007E5132"/>
    <w:rsid w:val="007E570D"/>
    <w:rsid w:val="007E5B52"/>
    <w:rsid w:val="007E5C78"/>
    <w:rsid w:val="007E6341"/>
    <w:rsid w:val="007E646F"/>
    <w:rsid w:val="007E6625"/>
    <w:rsid w:val="007E6B17"/>
    <w:rsid w:val="007E6C4C"/>
    <w:rsid w:val="007E7017"/>
    <w:rsid w:val="007E7274"/>
    <w:rsid w:val="007E73CA"/>
    <w:rsid w:val="007E741A"/>
    <w:rsid w:val="007E7B4D"/>
    <w:rsid w:val="007E7B92"/>
    <w:rsid w:val="007E7D66"/>
    <w:rsid w:val="007E7E8D"/>
    <w:rsid w:val="007F03A1"/>
    <w:rsid w:val="007F0493"/>
    <w:rsid w:val="007F06AD"/>
    <w:rsid w:val="007F09DD"/>
    <w:rsid w:val="007F0AD8"/>
    <w:rsid w:val="007F0C5D"/>
    <w:rsid w:val="007F0F89"/>
    <w:rsid w:val="007F15B4"/>
    <w:rsid w:val="007F1A2C"/>
    <w:rsid w:val="007F1AC6"/>
    <w:rsid w:val="007F1E7B"/>
    <w:rsid w:val="007F23D9"/>
    <w:rsid w:val="007F2525"/>
    <w:rsid w:val="007F2F4C"/>
    <w:rsid w:val="007F3032"/>
    <w:rsid w:val="007F3204"/>
    <w:rsid w:val="007F3FF4"/>
    <w:rsid w:val="007F48E2"/>
    <w:rsid w:val="007F4AF7"/>
    <w:rsid w:val="007F4C92"/>
    <w:rsid w:val="007F4D77"/>
    <w:rsid w:val="007F4D83"/>
    <w:rsid w:val="007F4DE2"/>
    <w:rsid w:val="007F4EBA"/>
    <w:rsid w:val="007F4F8B"/>
    <w:rsid w:val="007F5009"/>
    <w:rsid w:val="007F51C6"/>
    <w:rsid w:val="007F51FE"/>
    <w:rsid w:val="007F53A7"/>
    <w:rsid w:val="007F56EE"/>
    <w:rsid w:val="007F59B5"/>
    <w:rsid w:val="007F5B9D"/>
    <w:rsid w:val="007F67E2"/>
    <w:rsid w:val="007F72B0"/>
    <w:rsid w:val="007F792C"/>
    <w:rsid w:val="007F7ACB"/>
    <w:rsid w:val="007F7BCC"/>
    <w:rsid w:val="007F7C29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372"/>
    <w:rsid w:val="00802ACF"/>
    <w:rsid w:val="008034C1"/>
    <w:rsid w:val="008035EC"/>
    <w:rsid w:val="00803659"/>
    <w:rsid w:val="008036F4"/>
    <w:rsid w:val="00803D25"/>
    <w:rsid w:val="00803D69"/>
    <w:rsid w:val="0080423A"/>
    <w:rsid w:val="00804A3D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E"/>
    <w:rsid w:val="00810761"/>
    <w:rsid w:val="008107D4"/>
    <w:rsid w:val="0081084E"/>
    <w:rsid w:val="00810974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6B"/>
    <w:rsid w:val="008135C9"/>
    <w:rsid w:val="0081396B"/>
    <w:rsid w:val="00813A34"/>
    <w:rsid w:val="00813F0E"/>
    <w:rsid w:val="00813F35"/>
    <w:rsid w:val="00814320"/>
    <w:rsid w:val="008145A3"/>
    <w:rsid w:val="00814FA6"/>
    <w:rsid w:val="00815096"/>
    <w:rsid w:val="008150FF"/>
    <w:rsid w:val="00815140"/>
    <w:rsid w:val="008152C5"/>
    <w:rsid w:val="0081549A"/>
    <w:rsid w:val="008154C5"/>
    <w:rsid w:val="008154DB"/>
    <w:rsid w:val="008159CE"/>
    <w:rsid w:val="00815A2C"/>
    <w:rsid w:val="00815A63"/>
    <w:rsid w:val="008164E9"/>
    <w:rsid w:val="00816FFA"/>
    <w:rsid w:val="008175BC"/>
    <w:rsid w:val="0081776C"/>
    <w:rsid w:val="00817C9B"/>
    <w:rsid w:val="00820ADC"/>
    <w:rsid w:val="00820F09"/>
    <w:rsid w:val="00820FDE"/>
    <w:rsid w:val="00821352"/>
    <w:rsid w:val="008216D8"/>
    <w:rsid w:val="0082175C"/>
    <w:rsid w:val="00821A85"/>
    <w:rsid w:val="00821D07"/>
    <w:rsid w:val="00821E95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865"/>
    <w:rsid w:val="00823C54"/>
    <w:rsid w:val="008240C7"/>
    <w:rsid w:val="00824104"/>
    <w:rsid w:val="00824437"/>
    <w:rsid w:val="00824768"/>
    <w:rsid w:val="00824AC2"/>
    <w:rsid w:val="00824AED"/>
    <w:rsid w:val="0082506C"/>
    <w:rsid w:val="00825404"/>
    <w:rsid w:val="00825508"/>
    <w:rsid w:val="0082568B"/>
    <w:rsid w:val="00825B6A"/>
    <w:rsid w:val="00826326"/>
    <w:rsid w:val="00826992"/>
    <w:rsid w:val="00826AB1"/>
    <w:rsid w:val="00826B77"/>
    <w:rsid w:val="00827489"/>
    <w:rsid w:val="0082787B"/>
    <w:rsid w:val="00827C09"/>
    <w:rsid w:val="008300E2"/>
    <w:rsid w:val="00830212"/>
    <w:rsid w:val="00830386"/>
    <w:rsid w:val="00830596"/>
    <w:rsid w:val="008306FD"/>
    <w:rsid w:val="008309AC"/>
    <w:rsid w:val="00830B61"/>
    <w:rsid w:val="00830BFB"/>
    <w:rsid w:val="00830FF1"/>
    <w:rsid w:val="008310A1"/>
    <w:rsid w:val="008312A5"/>
    <w:rsid w:val="008315E7"/>
    <w:rsid w:val="008319E2"/>
    <w:rsid w:val="00831A6C"/>
    <w:rsid w:val="00831BE2"/>
    <w:rsid w:val="00831E1D"/>
    <w:rsid w:val="00832283"/>
    <w:rsid w:val="008323B6"/>
    <w:rsid w:val="00832403"/>
    <w:rsid w:val="0083245E"/>
    <w:rsid w:val="0083261F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5B"/>
    <w:rsid w:val="008345B8"/>
    <w:rsid w:val="008347B4"/>
    <w:rsid w:val="008348A1"/>
    <w:rsid w:val="00834B92"/>
    <w:rsid w:val="00834BEC"/>
    <w:rsid w:val="008351F8"/>
    <w:rsid w:val="008355A3"/>
    <w:rsid w:val="008355FF"/>
    <w:rsid w:val="00835944"/>
    <w:rsid w:val="00835BE5"/>
    <w:rsid w:val="0083618C"/>
    <w:rsid w:val="00836374"/>
    <w:rsid w:val="008364C5"/>
    <w:rsid w:val="008366CA"/>
    <w:rsid w:val="00836CBD"/>
    <w:rsid w:val="00837028"/>
    <w:rsid w:val="00837031"/>
    <w:rsid w:val="00837092"/>
    <w:rsid w:val="00837228"/>
    <w:rsid w:val="0083747F"/>
    <w:rsid w:val="00837603"/>
    <w:rsid w:val="008377A4"/>
    <w:rsid w:val="00837B3C"/>
    <w:rsid w:val="00837E5E"/>
    <w:rsid w:val="00837FF6"/>
    <w:rsid w:val="008400BB"/>
    <w:rsid w:val="00840AD3"/>
    <w:rsid w:val="00840ED9"/>
    <w:rsid w:val="0084144A"/>
    <w:rsid w:val="008417F2"/>
    <w:rsid w:val="008418F2"/>
    <w:rsid w:val="00841E3F"/>
    <w:rsid w:val="00841F0D"/>
    <w:rsid w:val="00841F32"/>
    <w:rsid w:val="0084224B"/>
    <w:rsid w:val="0084251E"/>
    <w:rsid w:val="00842B32"/>
    <w:rsid w:val="0084331F"/>
    <w:rsid w:val="008435E0"/>
    <w:rsid w:val="00843746"/>
    <w:rsid w:val="0084379C"/>
    <w:rsid w:val="0084392E"/>
    <w:rsid w:val="00843A6A"/>
    <w:rsid w:val="00843C02"/>
    <w:rsid w:val="0084460B"/>
    <w:rsid w:val="00844743"/>
    <w:rsid w:val="0084484D"/>
    <w:rsid w:val="00844D55"/>
    <w:rsid w:val="00844F04"/>
    <w:rsid w:val="00845199"/>
    <w:rsid w:val="00845664"/>
    <w:rsid w:val="00845BE7"/>
    <w:rsid w:val="00845CF7"/>
    <w:rsid w:val="00845F95"/>
    <w:rsid w:val="00846133"/>
    <w:rsid w:val="00846296"/>
    <w:rsid w:val="0084651B"/>
    <w:rsid w:val="008467AD"/>
    <w:rsid w:val="008469C4"/>
    <w:rsid w:val="008469F3"/>
    <w:rsid w:val="00846F4C"/>
    <w:rsid w:val="00847288"/>
    <w:rsid w:val="0084771F"/>
    <w:rsid w:val="0084782E"/>
    <w:rsid w:val="00847BDF"/>
    <w:rsid w:val="00847DCA"/>
    <w:rsid w:val="00847E6A"/>
    <w:rsid w:val="0084B755"/>
    <w:rsid w:val="00850306"/>
    <w:rsid w:val="008503D4"/>
    <w:rsid w:val="00850E2D"/>
    <w:rsid w:val="00850E3F"/>
    <w:rsid w:val="00850E52"/>
    <w:rsid w:val="00850ED8"/>
    <w:rsid w:val="0085155F"/>
    <w:rsid w:val="008517F4"/>
    <w:rsid w:val="00851B31"/>
    <w:rsid w:val="00851F85"/>
    <w:rsid w:val="008522CF"/>
    <w:rsid w:val="0085296C"/>
    <w:rsid w:val="008529C7"/>
    <w:rsid w:val="00852CA9"/>
    <w:rsid w:val="00852F59"/>
    <w:rsid w:val="00852FCA"/>
    <w:rsid w:val="00852FEE"/>
    <w:rsid w:val="0085344E"/>
    <w:rsid w:val="0085353F"/>
    <w:rsid w:val="008538FC"/>
    <w:rsid w:val="00854534"/>
    <w:rsid w:val="0085490F"/>
    <w:rsid w:val="00854B0C"/>
    <w:rsid w:val="00854BE2"/>
    <w:rsid w:val="00854EEA"/>
    <w:rsid w:val="00854F64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0F82"/>
    <w:rsid w:val="0086112B"/>
    <w:rsid w:val="00861A13"/>
    <w:rsid w:val="00861B0D"/>
    <w:rsid w:val="00862F92"/>
    <w:rsid w:val="0086314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5B9A"/>
    <w:rsid w:val="00866313"/>
    <w:rsid w:val="0086667E"/>
    <w:rsid w:val="00866ADA"/>
    <w:rsid w:val="00866B33"/>
    <w:rsid w:val="00866DB5"/>
    <w:rsid w:val="00866DD3"/>
    <w:rsid w:val="008673CF"/>
    <w:rsid w:val="008677E1"/>
    <w:rsid w:val="00867FF1"/>
    <w:rsid w:val="008703FA"/>
    <w:rsid w:val="0087049C"/>
    <w:rsid w:val="008704F5"/>
    <w:rsid w:val="008709BE"/>
    <w:rsid w:val="00870E77"/>
    <w:rsid w:val="00870E80"/>
    <w:rsid w:val="00870EBD"/>
    <w:rsid w:val="00870EE8"/>
    <w:rsid w:val="00871146"/>
    <w:rsid w:val="008711CC"/>
    <w:rsid w:val="008715B7"/>
    <w:rsid w:val="0087172F"/>
    <w:rsid w:val="00871BCD"/>
    <w:rsid w:val="008721AB"/>
    <w:rsid w:val="00872893"/>
    <w:rsid w:val="008729DE"/>
    <w:rsid w:val="008730D7"/>
    <w:rsid w:val="008735AB"/>
    <w:rsid w:val="008737B0"/>
    <w:rsid w:val="00873E0B"/>
    <w:rsid w:val="0087402F"/>
    <w:rsid w:val="008752BB"/>
    <w:rsid w:val="00875427"/>
    <w:rsid w:val="0087546B"/>
    <w:rsid w:val="0087599A"/>
    <w:rsid w:val="008759FE"/>
    <w:rsid w:val="00875A0B"/>
    <w:rsid w:val="00875C43"/>
    <w:rsid w:val="00876EA3"/>
    <w:rsid w:val="00876FE3"/>
    <w:rsid w:val="00877121"/>
    <w:rsid w:val="00877677"/>
    <w:rsid w:val="00877A6D"/>
    <w:rsid w:val="00877D70"/>
    <w:rsid w:val="00877F5F"/>
    <w:rsid w:val="0088029A"/>
    <w:rsid w:val="00880612"/>
    <w:rsid w:val="00880A22"/>
    <w:rsid w:val="00880B2D"/>
    <w:rsid w:val="00880D3D"/>
    <w:rsid w:val="00881116"/>
    <w:rsid w:val="00881131"/>
    <w:rsid w:val="00881194"/>
    <w:rsid w:val="0088119E"/>
    <w:rsid w:val="00881B50"/>
    <w:rsid w:val="00881BA0"/>
    <w:rsid w:val="00881C6F"/>
    <w:rsid w:val="008820B9"/>
    <w:rsid w:val="008823E6"/>
    <w:rsid w:val="00882410"/>
    <w:rsid w:val="0088258B"/>
    <w:rsid w:val="00882757"/>
    <w:rsid w:val="00882A27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5218"/>
    <w:rsid w:val="00885275"/>
    <w:rsid w:val="0088527C"/>
    <w:rsid w:val="00886177"/>
    <w:rsid w:val="00886331"/>
    <w:rsid w:val="00886502"/>
    <w:rsid w:val="00886BD9"/>
    <w:rsid w:val="00886F71"/>
    <w:rsid w:val="0088704D"/>
    <w:rsid w:val="008872BD"/>
    <w:rsid w:val="0088748E"/>
    <w:rsid w:val="008876E5"/>
    <w:rsid w:val="0088783A"/>
    <w:rsid w:val="00887A65"/>
    <w:rsid w:val="00890655"/>
    <w:rsid w:val="00890C20"/>
    <w:rsid w:val="00890DB5"/>
    <w:rsid w:val="00890F10"/>
    <w:rsid w:val="008910B3"/>
    <w:rsid w:val="008910F4"/>
    <w:rsid w:val="00891201"/>
    <w:rsid w:val="0089122D"/>
    <w:rsid w:val="00891C72"/>
    <w:rsid w:val="00891D58"/>
    <w:rsid w:val="00891E6A"/>
    <w:rsid w:val="00892208"/>
    <w:rsid w:val="0089222C"/>
    <w:rsid w:val="008926B1"/>
    <w:rsid w:val="008927F8"/>
    <w:rsid w:val="008928C0"/>
    <w:rsid w:val="00892913"/>
    <w:rsid w:val="008934BD"/>
    <w:rsid w:val="008938EE"/>
    <w:rsid w:val="00893C38"/>
    <w:rsid w:val="00893E4D"/>
    <w:rsid w:val="0089417D"/>
    <w:rsid w:val="008944AB"/>
    <w:rsid w:val="00894903"/>
    <w:rsid w:val="00894CAA"/>
    <w:rsid w:val="00894E83"/>
    <w:rsid w:val="0089509C"/>
    <w:rsid w:val="0089515A"/>
    <w:rsid w:val="0089550F"/>
    <w:rsid w:val="00895593"/>
    <w:rsid w:val="00895682"/>
    <w:rsid w:val="008956B1"/>
    <w:rsid w:val="00895810"/>
    <w:rsid w:val="0089590E"/>
    <w:rsid w:val="00895AED"/>
    <w:rsid w:val="00895DE9"/>
    <w:rsid w:val="008963B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97FAA"/>
    <w:rsid w:val="008A090B"/>
    <w:rsid w:val="008A0A40"/>
    <w:rsid w:val="008A1091"/>
    <w:rsid w:val="008A13F8"/>
    <w:rsid w:val="008A1629"/>
    <w:rsid w:val="008A1C17"/>
    <w:rsid w:val="008A1C46"/>
    <w:rsid w:val="008A22D1"/>
    <w:rsid w:val="008A2662"/>
    <w:rsid w:val="008A29D1"/>
    <w:rsid w:val="008A2E5F"/>
    <w:rsid w:val="008A31C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F4F"/>
    <w:rsid w:val="008A63C0"/>
    <w:rsid w:val="008A65BA"/>
    <w:rsid w:val="008A692C"/>
    <w:rsid w:val="008A6DA5"/>
    <w:rsid w:val="008A6E11"/>
    <w:rsid w:val="008A7184"/>
    <w:rsid w:val="008A7193"/>
    <w:rsid w:val="008A73E1"/>
    <w:rsid w:val="008A7A69"/>
    <w:rsid w:val="008A7BEE"/>
    <w:rsid w:val="008A7C66"/>
    <w:rsid w:val="008A7F69"/>
    <w:rsid w:val="008B002B"/>
    <w:rsid w:val="008B0F23"/>
    <w:rsid w:val="008B1410"/>
    <w:rsid w:val="008B143F"/>
    <w:rsid w:val="008B16A4"/>
    <w:rsid w:val="008B1BBC"/>
    <w:rsid w:val="008B20B9"/>
    <w:rsid w:val="008B20C8"/>
    <w:rsid w:val="008B22A5"/>
    <w:rsid w:val="008B29C9"/>
    <w:rsid w:val="008B308B"/>
    <w:rsid w:val="008B3210"/>
    <w:rsid w:val="008B3293"/>
    <w:rsid w:val="008B3CEC"/>
    <w:rsid w:val="008B4418"/>
    <w:rsid w:val="008B4533"/>
    <w:rsid w:val="008B467B"/>
    <w:rsid w:val="008B4801"/>
    <w:rsid w:val="008B504B"/>
    <w:rsid w:val="008B5433"/>
    <w:rsid w:val="008B5576"/>
    <w:rsid w:val="008B59A7"/>
    <w:rsid w:val="008B5DB2"/>
    <w:rsid w:val="008B61FA"/>
    <w:rsid w:val="008B6359"/>
    <w:rsid w:val="008B689F"/>
    <w:rsid w:val="008B6FE2"/>
    <w:rsid w:val="008B7031"/>
    <w:rsid w:val="008B7070"/>
    <w:rsid w:val="008B76AA"/>
    <w:rsid w:val="008B78A5"/>
    <w:rsid w:val="008C00B3"/>
    <w:rsid w:val="008C022B"/>
    <w:rsid w:val="008C0270"/>
    <w:rsid w:val="008C037E"/>
    <w:rsid w:val="008C052C"/>
    <w:rsid w:val="008C0596"/>
    <w:rsid w:val="008C05B2"/>
    <w:rsid w:val="008C0699"/>
    <w:rsid w:val="008C0AA2"/>
    <w:rsid w:val="008C0C30"/>
    <w:rsid w:val="008C0C85"/>
    <w:rsid w:val="008C0EC1"/>
    <w:rsid w:val="008C163A"/>
    <w:rsid w:val="008C236D"/>
    <w:rsid w:val="008C2B64"/>
    <w:rsid w:val="008C2FE1"/>
    <w:rsid w:val="008C312C"/>
    <w:rsid w:val="008C3195"/>
    <w:rsid w:val="008C330D"/>
    <w:rsid w:val="008C3471"/>
    <w:rsid w:val="008C35AF"/>
    <w:rsid w:val="008C3709"/>
    <w:rsid w:val="008C3A8D"/>
    <w:rsid w:val="008C3B96"/>
    <w:rsid w:val="008C3C9C"/>
    <w:rsid w:val="008C3FC0"/>
    <w:rsid w:val="008C4008"/>
    <w:rsid w:val="008C40A3"/>
    <w:rsid w:val="008C415F"/>
    <w:rsid w:val="008C4378"/>
    <w:rsid w:val="008C48C7"/>
    <w:rsid w:val="008C49FE"/>
    <w:rsid w:val="008C4B42"/>
    <w:rsid w:val="008C4BE1"/>
    <w:rsid w:val="008C4DA9"/>
    <w:rsid w:val="008C4E6D"/>
    <w:rsid w:val="008C52BF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E4D"/>
    <w:rsid w:val="008C6EDD"/>
    <w:rsid w:val="008C70C9"/>
    <w:rsid w:val="008C717B"/>
    <w:rsid w:val="008C7395"/>
    <w:rsid w:val="008C73C9"/>
    <w:rsid w:val="008C7972"/>
    <w:rsid w:val="008D00B4"/>
    <w:rsid w:val="008D0186"/>
    <w:rsid w:val="008D06B8"/>
    <w:rsid w:val="008D0E32"/>
    <w:rsid w:val="008D0E83"/>
    <w:rsid w:val="008D0EDB"/>
    <w:rsid w:val="008D1420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0CF"/>
    <w:rsid w:val="008D3436"/>
    <w:rsid w:val="008D3451"/>
    <w:rsid w:val="008D34E9"/>
    <w:rsid w:val="008D3CF2"/>
    <w:rsid w:val="008D3EA0"/>
    <w:rsid w:val="008D3F65"/>
    <w:rsid w:val="008D3F85"/>
    <w:rsid w:val="008D437C"/>
    <w:rsid w:val="008D44FE"/>
    <w:rsid w:val="008D4BE8"/>
    <w:rsid w:val="008D4D7C"/>
    <w:rsid w:val="008D5140"/>
    <w:rsid w:val="008D52A4"/>
    <w:rsid w:val="008D56F7"/>
    <w:rsid w:val="008D57DD"/>
    <w:rsid w:val="008D5C9B"/>
    <w:rsid w:val="008D5D54"/>
    <w:rsid w:val="008D672A"/>
    <w:rsid w:val="008D6D1D"/>
    <w:rsid w:val="008D729F"/>
    <w:rsid w:val="008D743A"/>
    <w:rsid w:val="008D78F7"/>
    <w:rsid w:val="008D7CB2"/>
    <w:rsid w:val="008E05AB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DCB"/>
    <w:rsid w:val="008E2083"/>
    <w:rsid w:val="008E209F"/>
    <w:rsid w:val="008E2454"/>
    <w:rsid w:val="008E258C"/>
    <w:rsid w:val="008E26C7"/>
    <w:rsid w:val="008E2A29"/>
    <w:rsid w:val="008E2E0E"/>
    <w:rsid w:val="008E2E35"/>
    <w:rsid w:val="008E3080"/>
    <w:rsid w:val="008E3142"/>
    <w:rsid w:val="008E3248"/>
    <w:rsid w:val="008E3EE0"/>
    <w:rsid w:val="008E3F2A"/>
    <w:rsid w:val="008E3FD7"/>
    <w:rsid w:val="008E42D8"/>
    <w:rsid w:val="008E4C12"/>
    <w:rsid w:val="008E54E3"/>
    <w:rsid w:val="008E58F8"/>
    <w:rsid w:val="008E59C1"/>
    <w:rsid w:val="008E68D5"/>
    <w:rsid w:val="008E6AF6"/>
    <w:rsid w:val="008E6E32"/>
    <w:rsid w:val="008E7293"/>
    <w:rsid w:val="008E73C5"/>
    <w:rsid w:val="008E7548"/>
    <w:rsid w:val="008E77B9"/>
    <w:rsid w:val="008E7A12"/>
    <w:rsid w:val="008E7A23"/>
    <w:rsid w:val="008E7CB0"/>
    <w:rsid w:val="008F0129"/>
    <w:rsid w:val="008F07A1"/>
    <w:rsid w:val="008F0A02"/>
    <w:rsid w:val="008F0E4C"/>
    <w:rsid w:val="008F0EE1"/>
    <w:rsid w:val="008F1149"/>
    <w:rsid w:val="008F1336"/>
    <w:rsid w:val="008F1422"/>
    <w:rsid w:val="008F17D7"/>
    <w:rsid w:val="008F1857"/>
    <w:rsid w:val="008F196A"/>
    <w:rsid w:val="008F1E99"/>
    <w:rsid w:val="008F207B"/>
    <w:rsid w:val="008F21EB"/>
    <w:rsid w:val="008F26C0"/>
    <w:rsid w:val="008F2774"/>
    <w:rsid w:val="008F28C9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2A5"/>
    <w:rsid w:val="008F49E6"/>
    <w:rsid w:val="008F4E92"/>
    <w:rsid w:val="008F5204"/>
    <w:rsid w:val="008F531F"/>
    <w:rsid w:val="008F53CE"/>
    <w:rsid w:val="008F5911"/>
    <w:rsid w:val="008F5A69"/>
    <w:rsid w:val="008F5B2E"/>
    <w:rsid w:val="008F5BF1"/>
    <w:rsid w:val="008F5CF6"/>
    <w:rsid w:val="008F630E"/>
    <w:rsid w:val="008F67FF"/>
    <w:rsid w:val="008F69EC"/>
    <w:rsid w:val="008F7302"/>
    <w:rsid w:val="008F7698"/>
    <w:rsid w:val="008F78AA"/>
    <w:rsid w:val="008F7916"/>
    <w:rsid w:val="008F7966"/>
    <w:rsid w:val="008F7C6B"/>
    <w:rsid w:val="0090020B"/>
    <w:rsid w:val="0090037E"/>
    <w:rsid w:val="009005E3"/>
    <w:rsid w:val="009006E0"/>
    <w:rsid w:val="00900971"/>
    <w:rsid w:val="00901126"/>
    <w:rsid w:val="009017ED"/>
    <w:rsid w:val="009018CC"/>
    <w:rsid w:val="00901B83"/>
    <w:rsid w:val="0090201A"/>
    <w:rsid w:val="009021F6"/>
    <w:rsid w:val="00902242"/>
    <w:rsid w:val="00902A67"/>
    <w:rsid w:val="00902B38"/>
    <w:rsid w:val="00902C56"/>
    <w:rsid w:val="0090316B"/>
    <w:rsid w:val="009031F3"/>
    <w:rsid w:val="00903237"/>
    <w:rsid w:val="00903A57"/>
    <w:rsid w:val="00903A9F"/>
    <w:rsid w:val="00903EF4"/>
    <w:rsid w:val="009047D0"/>
    <w:rsid w:val="009048A3"/>
    <w:rsid w:val="00904AD4"/>
    <w:rsid w:val="00905243"/>
    <w:rsid w:val="0090553E"/>
    <w:rsid w:val="0090554C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7165"/>
    <w:rsid w:val="00907300"/>
    <w:rsid w:val="0090770E"/>
    <w:rsid w:val="009078E1"/>
    <w:rsid w:val="00907AC7"/>
    <w:rsid w:val="00907DE8"/>
    <w:rsid w:val="00907EB8"/>
    <w:rsid w:val="00910011"/>
    <w:rsid w:val="00910255"/>
    <w:rsid w:val="00910B4B"/>
    <w:rsid w:val="00910B9F"/>
    <w:rsid w:val="00910DAA"/>
    <w:rsid w:val="00911719"/>
    <w:rsid w:val="009117A5"/>
    <w:rsid w:val="00911818"/>
    <w:rsid w:val="00911858"/>
    <w:rsid w:val="009119DD"/>
    <w:rsid w:val="00911BF8"/>
    <w:rsid w:val="00911C6C"/>
    <w:rsid w:val="00911C97"/>
    <w:rsid w:val="009121AD"/>
    <w:rsid w:val="0091253D"/>
    <w:rsid w:val="009128D4"/>
    <w:rsid w:val="00912CCC"/>
    <w:rsid w:val="00913187"/>
    <w:rsid w:val="009131AD"/>
    <w:rsid w:val="00913304"/>
    <w:rsid w:val="00913819"/>
    <w:rsid w:val="00913A42"/>
    <w:rsid w:val="00913D8D"/>
    <w:rsid w:val="0091427D"/>
    <w:rsid w:val="009143ED"/>
    <w:rsid w:val="00914A0A"/>
    <w:rsid w:val="00914B53"/>
    <w:rsid w:val="00914BAD"/>
    <w:rsid w:val="00914C9E"/>
    <w:rsid w:val="00914EBD"/>
    <w:rsid w:val="0091514E"/>
    <w:rsid w:val="0091528F"/>
    <w:rsid w:val="00915404"/>
    <w:rsid w:val="009155D9"/>
    <w:rsid w:val="00915919"/>
    <w:rsid w:val="00915927"/>
    <w:rsid w:val="0091598C"/>
    <w:rsid w:val="00915B3F"/>
    <w:rsid w:val="00915DEC"/>
    <w:rsid w:val="00915FD7"/>
    <w:rsid w:val="00916147"/>
    <w:rsid w:val="009163F3"/>
    <w:rsid w:val="00916E23"/>
    <w:rsid w:val="00916E67"/>
    <w:rsid w:val="00917297"/>
    <w:rsid w:val="009177D5"/>
    <w:rsid w:val="0091799B"/>
    <w:rsid w:val="00917AF0"/>
    <w:rsid w:val="00917B0F"/>
    <w:rsid w:val="00917CFF"/>
    <w:rsid w:val="00917D22"/>
    <w:rsid w:val="00917FD8"/>
    <w:rsid w:val="0092033D"/>
    <w:rsid w:val="009203C0"/>
    <w:rsid w:val="009208B0"/>
    <w:rsid w:val="00920AD7"/>
    <w:rsid w:val="00921053"/>
    <w:rsid w:val="00921074"/>
    <w:rsid w:val="009210D2"/>
    <w:rsid w:val="0092145B"/>
    <w:rsid w:val="00921492"/>
    <w:rsid w:val="00921575"/>
    <w:rsid w:val="00921AE9"/>
    <w:rsid w:val="00921C0F"/>
    <w:rsid w:val="00921D7C"/>
    <w:rsid w:val="009226AE"/>
    <w:rsid w:val="009229AD"/>
    <w:rsid w:val="00922C45"/>
    <w:rsid w:val="00923045"/>
    <w:rsid w:val="00923058"/>
    <w:rsid w:val="009232B0"/>
    <w:rsid w:val="0092334F"/>
    <w:rsid w:val="009233BB"/>
    <w:rsid w:val="0092380F"/>
    <w:rsid w:val="00923968"/>
    <w:rsid w:val="00923A41"/>
    <w:rsid w:val="00923A8A"/>
    <w:rsid w:val="00923AB8"/>
    <w:rsid w:val="00923B22"/>
    <w:rsid w:val="00923C2B"/>
    <w:rsid w:val="0092406E"/>
    <w:rsid w:val="00924388"/>
    <w:rsid w:val="00924CE1"/>
    <w:rsid w:val="00924E51"/>
    <w:rsid w:val="009252A5"/>
    <w:rsid w:val="00925BFF"/>
    <w:rsid w:val="00926088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B7F"/>
    <w:rsid w:val="00927DF7"/>
    <w:rsid w:val="00927FFC"/>
    <w:rsid w:val="009300F1"/>
    <w:rsid w:val="009301D9"/>
    <w:rsid w:val="00930468"/>
    <w:rsid w:val="00930657"/>
    <w:rsid w:val="009309B1"/>
    <w:rsid w:val="00930ECD"/>
    <w:rsid w:val="00931777"/>
    <w:rsid w:val="009322C8"/>
    <w:rsid w:val="0093234E"/>
    <w:rsid w:val="00932B25"/>
    <w:rsid w:val="00932D00"/>
    <w:rsid w:val="00932FCD"/>
    <w:rsid w:val="00933065"/>
    <w:rsid w:val="0093313F"/>
    <w:rsid w:val="009331AA"/>
    <w:rsid w:val="0093344A"/>
    <w:rsid w:val="009335F1"/>
    <w:rsid w:val="00933870"/>
    <w:rsid w:val="00933AAE"/>
    <w:rsid w:val="00933C9B"/>
    <w:rsid w:val="00933E85"/>
    <w:rsid w:val="00934138"/>
    <w:rsid w:val="0093425A"/>
    <w:rsid w:val="00934574"/>
    <w:rsid w:val="0093487B"/>
    <w:rsid w:val="00934C8C"/>
    <w:rsid w:val="00935052"/>
    <w:rsid w:val="009356CE"/>
    <w:rsid w:val="00935721"/>
    <w:rsid w:val="00935B19"/>
    <w:rsid w:val="00935B2A"/>
    <w:rsid w:val="009363DA"/>
    <w:rsid w:val="00936598"/>
    <w:rsid w:val="00936CBF"/>
    <w:rsid w:val="00936DC9"/>
    <w:rsid w:val="00937117"/>
    <w:rsid w:val="0093716D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D2"/>
    <w:rsid w:val="009415C4"/>
    <w:rsid w:val="009417A9"/>
    <w:rsid w:val="009417E0"/>
    <w:rsid w:val="00941B66"/>
    <w:rsid w:val="00941B73"/>
    <w:rsid w:val="00941D92"/>
    <w:rsid w:val="0094203A"/>
    <w:rsid w:val="0094222D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FF9"/>
    <w:rsid w:val="00944096"/>
    <w:rsid w:val="00944344"/>
    <w:rsid w:val="00944454"/>
    <w:rsid w:val="00944586"/>
    <w:rsid w:val="009445E7"/>
    <w:rsid w:val="00944929"/>
    <w:rsid w:val="00944D71"/>
    <w:rsid w:val="009451DD"/>
    <w:rsid w:val="00945558"/>
    <w:rsid w:val="00945F21"/>
    <w:rsid w:val="00946027"/>
    <w:rsid w:val="00946064"/>
    <w:rsid w:val="00946388"/>
    <w:rsid w:val="00946E52"/>
    <w:rsid w:val="00947364"/>
    <w:rsid w:val="009479E1"/>
    <w:rsid w:val="00947DC0"/>
    <w:rsid w:val="00950301"/>
    <w:rsid w:val="00950435"/>
    <w:rsid w:val="009504EC"/>
    <w:rsid w:val="00950933"/>
    <w:rsid w:val="00950DF2"/>
    <w:rsid w:val="00950E27"/>
    <w:rsid w:val="00950F19"/>
    <w:rsid w:val="00950F67"/>
    <w:rsid w:val="00950F78"/>
    <w:rsid w:val="0095193D"/>
    <w:rsid w:val="00951CC5"/>
    <w:rsid w:val="00951E5D"/>
    <w:rsid w:val="00951F1F"/>
    <w:rsid w:val="009521EE"/>
    <w:rsid w:val="00952580"/>
    <w:rsid w:val="009526F5"/>
    <w:rsid w:val="0095289F"/>
    <w:rsid w:val="00952C58"/>
    <w:rsid w:val="00952D0D"/>
    <w:rsid w:val="00952D60"/>
    <w:rsid w:val="00953016"/>
    <w:rsid w:val="009536CA"/>
    <w:rsid w:val="00953AE9"/>
    <w:rsid w:val="00953F46"/>
    <w:rsid w:val="009549C8"/>
    <w:rsid w:val="00954A66"/>
    <w:rsid w:val="0095500A"/>
    <w:rsid w:val="00955043"/>
    <w:rsid w:val="0095510A"/>
    <w:rsid w:val="00955D73"/>
    <w:rsid w:val="00955FBD"/>
    <w:rsid w:val="0095690F"/>
    <w:rsid w:val="009569FD"/>
    <w:rsid w:val="00956AE7"/>
    <w:rsid w:val="00956C63"/>
    <w:rsid w:val="00956EC5"/>
    <w:rsid w:val="00956F48"/>
    <w:rsid w:val="00957998"/>
    <w:rsid w:val="00957DF9"/>
    <w:rsid w:val="00957F14"/>
    <w:rsid w:val="00957FC1"/>
    <w:rsid w:val="0096039A"/>
    <w:rsid w:val="009606CE"/>
    <w:rsid w:val="0096096A"/>
    <w:rsid w:val="00960FB9"/>
    <w:rsid w:val="0096109E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21E"/>
    <w:rsid w:val="009635BC"/>
    <w:rsid w:val="00963803"/>
    <w:rsid w:val="00963A25"/>
    <w:rsid w:val="00963C4D"/>
    <w:rsid w:val="00963E02"/>
    <w:rsid w:val="0096494F"/>
    <w:rsid w:val="0096529E"/>
    <w:rsid w:val="009654DD"/>
    <w:rsid w:val="00965599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8B9"/>
    <w:rsid w:val="009669ED"/>
    <w:rsid w:val="00966DEB"/>
    <w:rsid w:val="00967081"/>
    <w:rsid w:val="009672A3"/>
    <w:rsid w:val="009672B0"/>
    <w:rsid w:val="00967622"/>
    <w:rsid w:val="009676EC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563"/>
    <w:rsid w:val="00971B39"/>
    <w:rsid w:val="0097237C"/>
    <w:rsid w:val="009723AA"/>
    <w:rsid w:val="009725D5"/>
    <w:rsid w:val="0097290D"/>
    <w:rsid w:val="0097297E"/>
    <w:rsid w:val="00972D4B"/>
    <w:rsid w:val="00972F39"/>
    <w:rsid w:val="00972F61"/>
    <w:rsid w:val="0097383F"/>
    <w:rsid w:val="009738B3"/>
    <w:rsid w:val="00973C2B"/>
    <w:rsid w:val="00974470"/>
    <w:rsid w:val="0097468E"/>
    <w:rsid w:val="00974A10"/>
    <w:rsid w:val="00974B80"/>
    <w:rsid w:val="00974CA8"/>
    <w:rsid w:val="00974F54"/>
    <w:rsid w:val="00975042"/>
    <w:rsid w:val="0097577C"/>
    <w:rsid w:val="00975787"/>
    <w:rsid w:val="009759DE"/>
    <w:rsid w:val="00975AD0"/>
    <w:rsid w:val="0097620E"/>
    <w:rsid w:val="009765E4"/>
    <w:rsid w:val="00976656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B0"/>
    <w:rsid w:val="00977B28"/>
    <w:rsid w:val="00977BBB"/>
    <w:rsid w:val="0098017B"/>
    <w:rsid w:val="00980A4B"/>
    <w:rsid w:val="00980CC8"/>
    <w:rsid w:val="009810A4"/>
    <w:rsid w:val="00981356"/>
    <w:rsid w:val="00981474"/>
    <w:rsid w:val="00981934"/>
    <w:rsid w:val="00981957"/>
    <w:rsid w:val="009822C6"/>
    <w:rsid w:val="00982D57"/>
    <w:rsid w:val="009835ED"/>
    <w:rsid w:val="0098384E"/>
    <w:rsid w:val="00983A52"/>
    <w:rsid w:val="00983F97"/>
    <w:rsid w:val="009841EA"/>
    <w:rsid w:val="0098446D"/>
    <w:rsid w:val="00984760"/>
    <w:rsid w:val="009847DF"/>
    <w:rsid w:val="00984890"/>
    <w:rsid w:val="00984AE0"/>
    <w:rsid w:val="0098559B"/>
    <w:rsid w:val="009857F6"/>
    <w:rsid w:val="00985942"/>
    <w:rsid w:val="00985B77"/>
    <w:rsid w:val="00985F8F"/>
    <w:rsid w:val="00986139"/>
    <w:rsid w:val="009861E5"/>
    <w:rsid w:val="0098635C"/>
    <w:rsid w:val="0098638B"/>
    <w:rsid w:val="009863E6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2245"/>
    <w:rsid w:val="00992405"/>
    <w:rsid w:val="00992769"/>
    <w:rsid w:val="009928CB"/>
    <w:rsid w:val="00992F4A"/>
    <w:rsid w:val="00993949"/>
    <w:rsid w:val="00993991"/>
    <w:rsid w:val="00993B03"/>
    <w:rsid w:val="00993E2E"/>
    <w:rsid w:val="00994623"/>
    <w:rsid w:val="00994822"/>
    <w:rsid w:val="009949B1"/>
    <w:rsid w:val="00994F5B"/>
    <w:rsid w:val="00995392"/>
    <w:rsid w:val="00995B17"/>
    <w:rsid w:val="00995C22"/>
    <w:rsid w:val="00996132"/>
    <w:rsid w:val="009969E5"/>
    <w:rsid w:val="00996A55"/>
    <w:rsid w:val="00996B89"/>
    <w:rsid w:val="00996CF7"/>
    <w:rsid w:val="009979AD"/>
    <w:rsid w:val="00997B73"/>
    <w:rsid w:val="009A01AB"/>
    <w:rsid w:val="009A0353"/>
    <w:rsid w:val="009A0854"/>
    <w:rsid w:val="009A135D"/>
    <w:rsid w:val="009A1448"/>
    <w:rsid w:val="009A15BC"/>
    <w:rsid w:val="009A16C1"/>
    <w:rsid w:val="009A178F"/>
    <w:rsid w:val="009A1C3C"/>
    <w:rsid w:val="009A1E6A"/>
    <w:rsid w:val="009A226B"/>
    <w:rsid w:val="009A260A"/>
    <w:rsid w:val="009A2714"/>
    <w:rsid w:val="009A3190"/>
    <w:rsid w:val="009A352C"/>
    <w:rsid w:val="009A360E"/>
    <w:rsid w:val="009A4471"/>
    <w:rsid w:val="009A46CE"/>
    <w:rsid w:val="009A49F0"/>
    <w:rsid w:val="009A5447"/>
    <w:rsid w:val="009A5B87"/>
    <w:rsid w:val="009A5C93"/>
    <w:rsid w:val="009A60BA"/>
    <w:rsid w:val="009A6109"/>
    <w:rsid w:val="009A6519"/>
    <w:rsid w:val="009A696E"/>
    <w:rsid w:val="009A6980"/>
    <w:rsid w:val="009A6CDA"/>
    <w:rsid w:val="009A6CEF"/>
    <w:rsid w:val="009A7496"/>
    <w:rsid w:val="009A7CDF"/>
    <w:rsid w:val="009B0360"/>
    <w:rsid w:val="009B06A9"/>
    <w:rsid w:val="009B07B0"/>
    <w:rsid w:val="009B0992"/>
    <w:rsid w:val="009B0B56"/>
    <w:rsid w:val="009B12D3"/>
    <w:rsid w:val="009B15AB"/>
    <w:rsid w:val="009B16AC"/>
    <w:rsid w:val="009B18ED"/>
    <w:rsid w:val="009B1AC4"/>
    <w:rsid w:val="009B22DC"/>
    <w:rsid w:val="009B2472"/>
    <w:rsid w:val="009B26AB"/>
    <w:rsid w:val="009B2894"/>
    <w:rsid w:val="009B2AA9"/>
    <w:rsid w:val="009B2B08"/>
    <w:rsid w:val="009B2F70"/>
    <w:rsid w:val="009B36EE"/>
    <w:rsid w:val="009B3929"/>
    <w:rsid w:val="009B3B6A"/>
    <w:rsid w:val="009B3E24"/>
    <w:rsid w:val="009B440B"/>
    <w:rsid w:val="009B4B4C"/>
    <w:rsid w:val="009B4CD1"/>
    <w:rsid w:val="009B50ED"/>
    <w:rsid w:val="009B53ED"/>
    <w:rsid w:val="009B53F8"/>
    <w:rsid w:val="009B543B"/>
    <w:rsid w:val="009B5D32"/>
    <w:rsid w:val="009B5F90"/>
    <w:rsid w:val="009B62F6"/>
    <w:rsid w:val="009B66E8"/>
    <w:rsid w:val="009B6ACA"/>
    <w:rsid w:val="009B6B00"/>
    <w:rsid w:val="009B6B96"/>
    <w:rsid w:val="009B6CCD"/>
    <w:rsid w:val="009B6DD4"/>
    <w:rsid w:val="009B7192"/>
    <w:rsid w:val="009B71B2"/>
    <w:rsid w:val="009B74BB"/>
    <w:rsid w:val="009B766C"/>
    <w:rsid w:val="009B7D54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78"/>
    <w:rsid w:val="009C0E20"/>
    <w:rsid w:val="009C0E44"/>
    <w:rsid w:val="009C0EE0"/>
    <w:rsid w:val="009C10A5"/>
    <w:rsid w:val="009C13AC"/>
    <w:rsid w:val="009C13E6"/>
    <w:rsid w:val="009C15C3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323F"/>
    <w:rsid w:val="009C37D0"/>
    <w:rsid w:val="009C3FE6"/>
    <w:rsid w:val="009C4021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EBF"/>
    <w:rsid w:val="009C5F2F"/>
    <w:rsid w:val="009C60B4"/>
    <w:rsid w:val="009C691E"/>
    <w:rsid w:val="009C6C8F"/>
    <w:rsid w:val="009C711E"/>
    <w:rsid w:val="009C75A0"/>
    <w:rsid w:val="009C79A4"/>
    <w:rsid w:val="009C7C40"/>
    <w:rsid w:val="009C7E4F"/>
    <w:rsid w:val="009C7F83"/>
    <w:rsid w:val="009D014E"/>
    <w:rsid w:val="009D0358"/>
    <w:rsid w:val="009D0840"/>
    <w:rsid w:val="009D087C"/>
    <w:rsid w:val="009D08A1"/>
    <w:rsid w:val="009D090C"/>
    <w:rsid w:val="009D0B11"/>
    <w:rsid w:val="009D132E"/>
    <w:rsid w:val="009D1440"/>
    <w:rsid w:val="009D15A3"/>
    <w:rsid w:val="009D1611"/>
    <w:rsid w:val="009D1AEE"/>
    <w:rsid w:val="009D1B16"/>
    <w:rsid w:val="009D2AF3"/>
    <w:rsid w:val="009D2DF1"/>
    <w:rsid w:val="009D2E98"/>
    <w:rsid w:val="009D2ED4"/>
    <w:rsid w:val="009D331D"/>
    <w:rsid w:val="009D3663"/>
    <w:rsid w:val="009D36DF"/>
    <w:rsid w:val="009D3842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C05"/>
    <w:rsid w:val="009D4CD1"/>
    <w:rsid w:val="009D4DA3"/>
    <w:rsid w:val="009D5178"/>
    <w:rsid w:val="009D5192"/>
    <w:rsid w:val="009D549D"/>
    <w:rsid w:val="009D5500"/>
    <w:rsid w:val="009D5A52"/>
    <w:rsid w:val="009D64D1"/>
    <w:rsid w:val="009D655D"/>
    <w:rsid w:val="009D6860"/>
    <w:rsid w:val="009D692D"/>
    <w:rsid w:val="009D6F72"/>
    <w:rsid w:val="009D7019"/>
    <w:rsid w:val="009D726B"/>
    <w:rsid w:val="009D75E5"/>
    <w:rsid w:val="009D75E6"/>
    <w:rsid w:val="009D75ED"/>
    <w:rsid w:val="009D7BC4"/>
    <w:rsid w:val="009D7BF4"/>
    <w:rsid w:val="009D7FCA"/>
    <w:rsid w:val="009E049B"/>
    <w:rsid w:val="009E081B"/>
    <w:rsid w:val="009E08C1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16"/>
    <w:rsid w:val="009E2E6D"/>
    <w:rsid w:val="009E32BC"/>
    <w:rsid w:val="009E33D7"/>
    <w:rsid w:val="009E35C4"/>
    <w:rsid w:val="009E35FF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A06"/>
    <w:rsid w:val="009E6B42"/>
    <w:rsid w:val="009E6C41"/>
    <w:rsid w:val="009E6F70"/>
    <w:rsid w:val="009E7400"/>
    <w:rsid w:val="009E7AF2"/>
    <w:rsid w:val="009E7D0E"/>
    <w:rsid w:val="009E7FCC"/>
    <w:rsid w:val="009F0C96"/>
    <w:rsid w:val="009F0FDE"/>
    <w:rsid w:val="009F1C7C"/>
    <w:rsid w:val="009F1EF3"/>
    <w:rsid w:val="009F1FB4"/>
    <w:rsid w:val="009F1FC7"/>
    <w:rsid w:val="009F20DE"/>
    <w:rsid w:val="009F2199"/>
    <w:rsid w:val="009F27EE"/>
    <w:rsid w:val="009F2BC2"/>
    <w:rsid w:val="009F2DCE"/>
    <w:rsid w:val="009F31BB"/>
    <w:rsid w:val="009F3860"/>
    <w:rsid w:val="009F3B5E"/>
    <w:rsid w:val="009F4881"/>
    <w:rsid w:val="009F4CA3"/>
    <w:rsid w:val="009F4D42"/>
    <w:rsid w:val="009F4E93"/>
    <w:rsid w:val="009F597D"/>
    <w:rsid w:val="009F5A34"/>
    <w:rsid w:val="009F5B5A"/>
    <w:rsid w:val="009F5BF8"/>
    <w:rsid w:val="009F5E27"/>
    <w:rsid w:val="009F5E45"/>
    <w:rsid w:val="009F5FEF"/>
    <w:rsid w:val="009F6074"/>
    <w:rsid w:val="009F6523"/>
    <w:rsid w:val="009F6629"/>
    <w:rsid w:val="009F679C"/>
    <w:rsid w:val="009F69C2"/>
    <w:rsid w:val="009F6E27"/>
    <w:rsid w:val="009F6EE9"/>
    <w:rsid w:val="009F72F8"/>
    <w:rsid w:val="009F73A0"/>
    <w:rsid w:val="009F7800"/>
    <w:rsid w:val="00A0010E"/>
    <w:rsid w:val="00A00140"/>
    <w:rsid w:val="00A0073D"/>
    <w:rsid w:val="00A00770"/>
    <w:rsid w:val="00A00C73"/>
    <w:rsid w:val="00A014A4"/>
    <w:rsid w:val="00A01DF7"/>
    <w:rsid w:val="00A02213"/>
    <w:rsid w:val="00A02250"/>
    <w:rsid w:val="00A022D7"/>
    <w:rsid w:val="00A02394"/>
    <w:rsid w:val="00A02407"/>
    <w:rsid w:val="00A02476"/>
    <w:rsid w:val="00A026D9"/>
    <w:rsid w:val="00A026E9"/>
    <w:rsid w:val="00A02D0B"/>
    <w:rsid w:val="00A02EB5"/>
    <w:rsid w:val="00A03375"/>
    <w:rsid w:val="00A03629"/>
    <w:rsid w:val="00A03E1D"/>
    <w:rsid w:val="00A03EB1"/>
    <w:rsid w:val="00A04997"/>
    <w:rsid w:val="00A04BF3"/>
    <w:rsid w:val="00A053E5"/>
    <w:rsid w:val="00A05712"/>
    <w:rsid w:val="00A0596E"/>
    <w:rsid w:val="00A05AC6"/>
    <w:rsid w:val="00A05AE8"/>
    <w:rsid w:val="00A05B02"/>
    <w:rsid w:val="00A05B65"/>
    <w:rsid w:val="00A05C1E"/>
    <w:rsid w:val="00A05DBE"/>
    <w:rsid w:val="00A05F0A"/>
    <w:rsid w:val="00A06498"/>
    <w:rsid w:val="00A0655A"/>
    <w:rsid w:val="00A06ACF"/>
    <w:rsid w:val="00A06D4B"/>
    <w:rsid w:val="00A06E58"/>
    <w:rsid w:val="00A07245"/>
    <w:rsid w:val="00A07AE1"/>
    <w:rsid w:val="00A07D8E"/>
    <w:rsid w:val="00A10019"/>
    <w:rsid w:val="00A1001A"/>
    <w:rsid w:val="00A108CC"/>
    <w:rsid w:val="00A10B64"/>
    <w:rsid w:val="00A10F14"/>
    <w:rsid w:val="00A11152"/>
    <w:rsid w:val="00A111FF"/>
    <w:rsid w:val="00A1132D"/>
    <w:rsid w:val="00A11522"/>
    <w:rsid w:val="00A11648"/>
    <w:rsid w:val="00A11E36"/>
    <w:rsid w:val="00A1251F"/>
    <w:rsid w:val="00A12AF4"/>
    <w:rsid w:val="00A12F39"/>
    <w:rsid w:val="00A13612"/>
    <w:rsid w:val="00A13625"/>
    <w:rsid w:val="00A13C6E"/>
    <w:rsid w:val="00A13CC9"/>
    <w:rsid w:val="00A13CDF"/>
    <w:rsid w:val="00A13F53"/>
    <w:rsid w:val="00A14304"/>
    <w:rsid w:val="00A144AD"/>
    <w:rsid w:val="00A1469F"/>
    <w:rsid w:val="00A147D2"/>
    <w:rsid w:val="00A14AB0"/>
    <w:rsid w:val="00A14B3D"/>
    <w:rsid w:val="00A14C13"/>
    <w:rsid w:val="00A14CC2"/>
    <w:rsid w:val="00A15196"/>
    <w:rsid w:val="00A15269"/>
    <w:rsid w:val="00A153EB"/>
    <w:rsid w:val="00A15518"/>
    <w:rsid w:val="00A15AD8"/>
    <w:rsid w:val="00A1608A"/>
    <w:rsid w:val="00A16152"/>
    <w:rsid w:val="00A1620B"/>
    <w:rsid w:val="00A162A3"/>
    <w:rsid w:val="00A16634"/>
    <w:rsid w:val="00A16F1E"/>
    <w:rsid w:val="00A1712B"/>
    <w:rsid w:val="00A17537"/>
    <w:rsid w:val="00A17995"/>
    <w:rsid w:val="00A17DE4"/>
    <w:rsid w:val="00A17ED9"/>
    <w:rsid w:val="00A2078B"/>
    <w:rsid w:val="00A210B9"/>
    <w:rsid w:val="00A21673"/>
    <w:rsid w:val="00A2171D"/>
    <w:rsid w:val="00A21A03"/>
    <w:rsid w:val="00A21B52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3082"/>
    <w:rsid w:val="00A236D9"/>
    <w:rsid w:val="00A23973"/>
    <w:rsid w:val="00A239AA"/>
    <w:rsid w:val="00A23FF5"/>
    <w:rsid w:val="00A2402F"/>
    <w:rsid w:val="00A24083"/>
    <w:rsid w:val="00A24210"/>
    <w:rsid w:val="00A243C5"/>
    <w:rsid w:val="00A2463A"/>
    <w:rsid w:val="00A2498C"/>
    <w:rsid w:val="00A249AA"/>
    <w:rsid w:val="00A2505F"/>
    <w:rsid w:val="00A25A5F"/>
    <w:rsid w:val="00A264F4"/>
    <w:rsid w:val="00A2671D"/>
    <w:rsid w:val="00A2674D"/>
    <w:rsid w:val="00A26D66"/>
    <w:rsid w:val="00A277B0"/>
    <w:rsid w:val="00A27F6F"/>
    <w:rsid w:val="00A300FB"/>
    <w:rsid w:val="00A30124"/>
    <w:rsid w:val="00A30173"/>
    <w:rsid w:val="00A30614"/>
    <w:rsid w:val="00A307A8"/>
    <w:rsid w:val="00A30838"/>
    <w:rsid w:val="00A3093E"/>
    <w:rsid w:val="00A30C98"/>
    <w:rsid w:val="00A30EF2"/>
    <w:rsid w:val="00A3117C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3117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4D4"/>
    <w:rsid w:val="00A3451E"/>
    <w:rsid w:val="00A34568"/>
    <w:rsid w:val="00A3471C"/>
    <w:rsid w:val="00A34CC6"/>
    <w:rsid w:val="00A34D87"/>
    <w:rsid w:val="00A35030"/>
    <w:rsid w:val="00A35384"/>
    <w:rsid w:val="00A353B9"/>
    <w:rsid w:val="00A35751"/>
    <w:rsid w:val="00A358C2"/>
    <w:rsid w:val="00A35968"/>
    <w:rsid w:val="00A359B1"/>
    <w:rsid w:val="00A35F73"/>
    <w:rsid w:val="00A36A3E"/>
    <w:rsid w:val="00A36D50"/>
    <w:rsid w:val="00A371A1"/>
    <w:rsid w:val="00A371F4"/>
    <w:rsid w:val="00A376D5"/>
    <w:rsid w:val="00A378C5"/>
    <w:rsid w:val="00A37A04"/>
    <w:rsid w:val="00A37A13"/>
    <w:rsid w:val="00A40143"/>
    <w:rsid w:val="00A4071E"/>
    <w:rsid w:val="00A40A1F"/>
    <w:rsid w:val="00A4122F"/>
    <w:rsid w:val="00A413E4"/>
    <w:rsid w:val="00A4151D"/>
    <w:rsid w:val="00A41B18"/>
    <w:rsid w:val="00A41DA3"/>
    <w:rsid w:val="00A4203C"/>
    <w:rsid w:val="00A42466"/>
    <w:rsid w:val="00A428AE"/>
    <w:rsid w:val="00A42982"/>
    <w:rsid w:val="00A42A61"/>
    <w:rsid w:val="00A42BFB"/>
    <w:rsid w:val="00A42DA5"/>
    <w:rsid w:val="00A42DBA"/>
    <w:rsid w:val="00A42F28"/>
    <w:rsid w:val="00A439C5"/>
    <w:rsid w:val="00A439F7"/>
    <w:rsid w:val="00A43A24"/>
    <w:rsid w:val="00A43DF0"/>
    <w:rsid w:val="00A43ECD"/>
    <w:rsid w:val="00A4420B"/>
    <w:rsid w:val="00A445BE"/>
    <w:rsid w:val="00A445E9"/>
    <w:rsid w:val="00A44A81"/>
    <w:rsid w:val="00A44BA2"/>
    <w:rsid w:val="00A44C56"/>
    <w:rsid w:val="00A44E8C"/>
    <w:rsid w:val="00A451EB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50234"/>
    <w:rsid w:val="00A504ED"/>
    <w:rsid w:val="00A50535"/>
    <w:rsid w:val="00A50578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A"/>
    <w:rsid w:val="00A519A1"/>
    <w:rsid w:val="00A51AB7"/>
    <w:rsid w:val="00A51F88"/>
    <w:rsid w:val="00A526C1"/>
    <w:rsid w:val="00A531B5"/>
    <w:rsid w:val="00A532D9"/>
    <w:rsid w:val="00A534B5"/>
    <w:rsid w:val="00A53590"/>
    <w:rsid w:val="00A5372B"/>
    <w:rsid w:val="00A53770"/>
    <w:rsid w:val="00A538C4"/>
    <w:rsid w:val="00A53945"/>
    <w:rsid w:val="00A54338"/>
    <w:rsid w:val="00A54BAD"/>
    <w:rsid w:val="00A54BE5"/>
    <w:rsid w:val="00A55584"/>
    <w:rsid w:val="00A556D4"/>
    <w:rsid w:val="00A556E6"/>
    <w:rsid w:val="00A55A13"/>
    <w:rsid w:val="00A55B03"/>
    <w:rsid w:val="00A55EF1"/>
    <w:rsid w:val="00A56B93"/>
    <w:rsid w:val="00A56F96"/>
    <w:rsid w:val="00A57AA6"/>
    <w:rsid w:val="00A60786"/>
    <w:rsid w:val="00A60FDC"/>
    <w:rsid w:val="00A610EA"/>
    <w:rsid w:val="00A61495"/>
    <w:rsid w:val="00A618B3"/>
    <w:rsid w:val="00A618D7"/>
    <w:rsid w:val="00A61AF8"/>
    <w:rsid w:val="00A61F70"/>
    <w:rsid w:val="00A62070"/>
    <w:rsid w:val="00A623B5"/>
    <w:rsid w:val="00A6265F"/>
    <w:rsid w:val="00A62A0D"/>
    <w:rsid w:val="00A62B93"/>
    <w:rsid w:val="00A62C17"/>
    <w:rsid w:val="00A62CE0"/>
    <w:rsid w:val="00A635A8"/>
    <w:rsid w:val="00A63960"/>
    <w:rsid w:val="00A63998"/>
    <w:rsid w:val="00A63BF7"/>
    <w:rsid w:val="00A6404E"/>
    <w:rsid w:val="00A643D5"/>
    <w:rsid w:val="00A645EC"/>
    <w:rsid w:val="00A64A3F"/>
    <w:rsid w:val="00A65105"/>
    <w:rsid w:val="00A6575B"/>
    <w:rsid w:val="00A65820"/>
    <w:rsid w:val="00A65A6B"/>
    <w:rsid w:val="00A664B7"/>
    <w:rsid w:val="00A67500"/>
    <w:rsid w:val="00A675A7"/>
    <w:rsid w:val="00A67753"/>
    <w:rsid w:val="00A67D76"/>
    <w:rsid w:val="00A701D7"/>
    <w:rsid w:val="00A7030F"/>
    <w:rsid w:val="00A70328"/>
    <w:rsid w:val="00A7046C"/>
    <w:rsid w:val="00A70996"/>
    <w:rsid w:val="00A70B93"/>
    <w:rsid w:val="00A71155"/>
    <w:rsid w:val="00A71156"/>
    <w:rsid w:val="00A71356"/>
    <w:rsid w:val="00A71B89"/>
    <w:rsid w:val="00A71F23"/>
    <w:rsid w:val="00A723A0"/>
    <w:rsid w:val="00A72BCE"/>
    <w:rsid w:val="00A72DD1"/>
    <w:rsid w:val="00A72E26"/>
    <w:rsid w:val="00A72FDD"/>
    <w:rsid w:val="00A7334F"/>
    <w:rsid w:val="00A73753"/>
    <w:rsid w:val="00A73F63"/>
    <w:rsid w:val="00A7414A"/>
    <w:rsid w:val="00A74D30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A6"/>
    <w:rsid w:val="00A7611F"/>
    <w:rsid w:val="00A76650"/>
    <w:rsid w:val="00A768E0"/>
    <w:rsid w:val="00A76E54"/>
    <w:rsid w:val="00A77008"/>
    <w:rsid w:val="00A77183"/>
    <w:rsid w:val="00A77853"/>
    <w:rsid w:val="00A77D34"/>
    <w:rsid w:val="00A77E52"/>
    <w:rsid w:val="00A80CE8"/>
    <w:rsid w:val="00A81094"/>
    <w:rsid w:val="00A81103"/>
    <w:rsid w:val="00A812C2"/>
    <w:rsid w:val="00A8172F"/>
    <w:rsid w:val="00A8177D"/>
    <w:rsid w:val="00A81CF2"/>
    <w:rsid w:val="00A8210D"/>
    <w:rsid w:val="00A82229"/>
    <w:rsid w:val="00A827B8"/>
    <w:rsid w:val="00A82C03"/>
    <w:rsid w:val="00A82ED1"/>
    <w:rsid w:val="00A82F4D"/>
    <w:rsid w:val="00A83039"/>
    <w:rsid w:val="00A831F4"/>
    <w:rsid w:val="00A8347D"/>
    <w:rsid w:val="00A8350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12F"/>
    <w:rsid w:val="00A8554B"/>
    <w:rsid w:val="00A859C9"/>
    <w:rsid w:val="00A85A8E"/>
    <w:rsid w:val="00A85AEE"/>
    <w:rsid w:val="00A85BD0"/>
    <w:rsid w:val="00A8600B"/>
    <w:rsid w:val="00A862AE"/>
    <w:rsid w:val="00A863CB"/>
    <w:rsid w:val="00A86623"/>
    <w:rsid w:val="00A8671C"/>
    <w:rsid w:val="00A867DE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E1"/>
    <w:rsid w:val="00A90524"/>
    <w:rsid w:val="00A90BDB"/>
    <w:rsid w:val="00A90DB3"/>
    <w:rsid w:val="00A90FF9"/>
    <w:rsid w:val="00A91144"/>
    <w:rsid w:val="00A917E7"/>
    <w:rsid w:val="00A91DA8"/>
    <w:rsid w:val="00A92183"/>
    <w:rsid w:val="00A924CD"/>
    <w:rsid w:val="00A9297F"/>
    <w:rsid w:val="00A92A2B"/>
    <w:rsid w:val="00A92CEE"/>
    <w:rsid w:val="00A92DD2"/>
    <w:rsid w:val="00A934C4"/>
    <w:rsid w:val="00A93C97"/>
    <w:rsid w:val="00A93DD4"/>
    <w:rsid w:val="00A94252"/>
    <w:rsid w:val="00A9465A"/>
    <w:rsid w:val="00A94E27"/>
    <w:rsid w:val="00A952DF"/>
    <w:rsid w:val="00A9548E"/>
    <w:rsid w:val="00A95723"/>
    <w:rsid w:val="00A95AC6"/>
    <w:rsid w:val="00A95B26"/>
    <w:rsid w:val="00A95FA5"/>
    <w:rsid w:val="00A960E8"/>
    <w:rsid w:val="00A96A89"/>
    <w:rsid w:val="00A96D65"/>
    <w:rsid w:val="00A97350"/>
    <w:rsid w:val="00A9788C"/>
    <w:rsid w:val="00A97B31"/>
    <w:rsid w:val="00AA0773"/>
    <w:rsid w:val="00AA081C"/>
    <w:rsid w:val="00AA089F"/>
    <w:rsid w:val="00AA0A42"/>
    <w:rsid w:val="00AA0BC6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856"/>
    <w:rsid w:val="00AA3870"/>
    <w:rsid w:val="00AA3A97"/>
    <w:rsid w:val="00AA3F5A"/>
    <w:rsid w:val="00AA4237"/>
    <w:rsid w:val="00AA4253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03B"/>
    <w:rsid w:val="00AA62B2"/>
    <w:rsid w:val="00AA696F"/>
    <w:rsid w:val="00AA6A38"/>
    <w:rsid w:val="00AA70D4"/>
    <w:rsid w:val="00AA71EA"/>
    <w:rsid w:val="00AA72FF"/>
    <w:rsid w:val="00AA776B"/>
    <w:rsid w:val="00AA79C5"/>
    <w:rsid w:val="00AA7BE5"/>
    <w:rsid w:val="00AA7E9F"/>
    <w:rsid w:val="00AA7FC4"/>
    <w:rsid w:val="00AB098A"/>
    <w:rsid w:val="00AB0C6A"/>
    <w:rsid w:val="00AB0CED"/>
    <w:rsid w:val="00AB0DAF"/>
    <w:rsid w:val="00AB0FFD"/>
    <w:rsid w:val="00AB1753"/>
    <w:rsid w:val="00AB1CAD"/>
    <w:rsid w:val="00AB1DD3"/>
    <w:rsid w:val="00AB2089"/>
    <w:rsid w:val="00AB230E"/>
    <w:rsid w:val="00AB2892"/>
    <w:rsid w:val="00AB2ED0"/>
    <w:rsid w:val="00AB366B"/>
    <w:rsid w:val="00AB3A09"/>
    <w:rsid w:val="00AB3FF2"/>
    <w:rsid w:val="00AB413D"/>
    <w:rsid w:val="00AB41D8"/>
    <w:rsid w:val="00AB4231"/>
    <w:rsid w:val="00AB4395"/>
    <w:rsid w:val="00AB47A1"/>
    <w:rsid w:val="00AB4A03"/>
    <w:rsid w:val="00AB4E36"/>
    <w:rsid w:val="00AB51B2"/>
    <w:rsid w:val="00AB55F3"/>
    <w:rsid w:val="00AB5D12"/>
    <w:rsid w:val="00AB60DC"/>
    <w:rsid w:val="00AB6471"/>
    <w:rsid w:val="00AB666F"/>
    <w:rsid w:val="00AB73B7"/>
    <w:rsid w:val="00AB76CB"/>
    <w:rsid w:val="00AB7B79"/>
    <w:rsid w:val="00AC0265"/>
    <w:rsid w:val="00AC051B"/>
    <w:rsid w:val="00AC0992"/>
    <w:rsid w:val="00AC0BC2"/>
    <w:rsid w:val="00AC0BDC"/>
    <w:rsid w:val="00AC10ED"/>
    <w:rsid w:val="00AC12F0"/>
    <w:rsid w:val="00AC151B"/>
    <w:rsid w:val="00AC1AFB"/>
    <w:rsid w:val="00AC1B94"/>
    <w:rsid w:val="00AC1D25"/>
    <w:rsid w:val="00AC1D9B"/>
    <w:rsid w:val="00AC1DB0"/>
    <w:rsid w:val="00AC1F0A"/>
    <w:rsid w:val="00AC1FCD"/>
    <w:rsid w:val="00AC2292"/>
    <w:rsid w:val="00AC2613"/>
    <w:rsid w:val="00AC2664"/>
    <w:rsid w:val="00AC26F9"/>
    <w:rsid w:val="00AC275E"/>
    <w:rsid w:val="00AC34DD"/>
    <w:rsid w:val="00AC34FB"/>
    <w:rsid w:val="00AC3659"/>
    <w:rsid w:val="00AC4081"/>
    <w:rsid w:val="00AC40ED"/>
    <w:rsid w:val="00AC450C"/>
    <w:rsid w:val="00AC47E4"/>
    <w:rsid w:val="00AC4C7C"/>
    <w:rsid w:val="00AC4CF4"/>
    <w:rsid w:val="00AC4D8A"/>
    <w:rsid w:val="00AC4E4E"/>
    <w:rsid w:val="00AC5045"/>
    <w:rsid w:val="00AC534A"/>
    <w:rsid w:val="00AC545F"/>
    <w:rsid w:val="00AC56C5"/>
    <w:rsid w:val="00AC58D4"/>
    <w:rsid w:val="00AC5EAA"/>
    <w:rsid w:val="00AC6133"/>
    <w:rsid w:val="00AC627E"/>
    <w:rsid w:val="00AC63A1"/>
    <w:rsid w:val="00AC67F3"/>
    <w:rsid w:val="00AC69E2"/>
    <w:rsid w:val="00AC6FE1"/>
    <w:rsid w:val="00AC700F"/>
    <w:rsid w:val="00AC70F1"/>
    <w:rsid w:val="00AC721C"/>
    <w:rsid w:val="00AC75EE"/>
    <w:rsid w:val="00AC77E8"/>
    <w:rsid w:val="00AD0199"/>
    <w:rsid w:val="00AD0B4C"/>
    <w:rsid w:val="00AD0CCE"/>
    <w:rsid w:val="00AD0E18"/>
    <w:rsid w:val="00AD1832"/>
    <w:rsid w:val="00AD18A1"/>
    <w:rsid w:val="00AD18AA"/>
    <w:rsid w:val="00AD18C5"/>
    <w:rsid w:val="00AD1CB1"/>
    <w:rsid w:val="00AD1F8F"/>
    <w:rsid w:val="00AD2696"/>
    <w:rsid w:val="00AD26C0"/>
    <w:rsid w:val="00AD28B1"/>
    <w:rsid w:val="00AD2D22"/>
    <w:rsid w:val="00AD2DD0"/>
    <w:rsid w:val="00AD383A"/>
    <w:rsid w:val="00AD39B8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178"/>
    <w:rsid w:val="00AD732C"/>
    <w:rsid w:val="00AD7352"/>
    <w:rsid w:val="00AD7393"/>
    <w:rsid w:val="00AD7904"/>
    <w:rsid w:val="00AE02E1"/>
    <w:rsid w:val="00AE0FF8"/>
    <w:rsid w:val="00AE11CB"/>
    <w:rsid w:val="00AE1492"/>
    <w:rsid w:val="00AE19B4"/>
    <w:rsid w:val="00AE19E0"/>
    <w:rsid w:val="00AE1B7B"/>
    <w:rsid w:val="00AE1F4A"/>
    <w:rsid w:val="00AE22A1"/>
    <w:rsid w:val="00AE2A7C"/>
    <w:rsid w:val="00AE2AF0"/>
    <w:rsid w:val="00AE2C55"/>
    <w:rsid w:val="00AE30A1"/>
    <w:rsid w:val="00AE3100"/>
    <w:rsid w:val="00AE3103"/>
    <w:rsid w:val="00AE3816"/>
    <w:rsid w:val="00AE38BA"/>
    <w:rsid w:val="00AE3D78"/>
    <w:rsid w:val="00AE3DB4"/>
    <w:rsid w:val="00AE3F10"/>
    <w:rsid w:val="00AE4768"/>
    <w:rsid w:val="00AE5047"/>
    <w:rsid w:val="00AE521E"/>
    <w:rsid w:val="00AE5636"/>
    <w:rsid w:val="00AE5743"/>
    <w:rsid w:val="00AE5AF5"/>
    <w:rsid w:val="00AE5B2C"/>
    <w:rsid w:val="00AE5C78"/>
    <w:rsid w:val="00AE5FCB"/>
    <w:rsid w:val="00AE62C3"/>
    <w:rsid w:val="00AE637C"/>
    <w:rsid w:val="00AE6426"/>
    <w:rsid w:val="00AE674B"/>
    <w:rsid w:val="00AE69C1"/>
    <w:rsid w:val="00AE6BE3"/>
    <w:rsid w:val="00AE71A7"/>
    <w:rsid w:val="00AE73FE"/>
    <w:rsid w:val="00AE7423"/>
    <w:rsid w:val="00AE786A"/>
    <w:rsid w:val="00AE7A7D"/>
    <w:rsid w:val="00AF0058"/>
    <w:rsid w:val="00AF0BE4"/>
    <w:rsid w:val="00AF0C43"/>
    <w:rsid w:val="00AF0E05"/>
    <w:rsid w:val="00AF14FB"/>
    <w:rsid w:val="00AF184B"/>
    <w:rsid w:val="00AF1BD8"/>
    <w:rsid w:val="00AF1BFD"/>
    <w:rsid w:val="00AF1E8B"/>
    <w:rsid w:val="00AF2087"/>
    <w:rsid w:val="00AF2120"/>
    <w:rsid w:val="00AF21A7"/>
    <w:rsid w:val="00AF21B6"/>
    <w:rsid w:val="00AF26DA"/>
    <w:rsid w:val="00AF2C32"/>
    <w:rsid w:val="00AF2DDC"/>
    <w:rsid w:val="00AF2FF1"/>
    <w:rsid w:val="00AF31DF"/>
    <w:rsid w:val="00AF3AAF"/>
    <w:rsid w:val="00AF3C4A"/>
    <w:rsid w:val="00AF3DBB"/>
    <w:rsid w:val="00AF3E2D"/>
    <w:rsid w:val="00AF3E6C"/>
    <w:rsid w:val="00AF4257"/>
    <w:rsid w:val="00AF42B4"/>
    <w:rsid w:val="00AF48ED"/>
    <w:rsid w:val="00AF5156"/>
    <w:rsid w:val="00AF54AF"/>
    <w:rsid w:val="00AF57B6"/>
    <w:rsid w:val="00AF5A36"/>
    <w:rsid w:val="00AF601F"/>
    <w:rsid w:val="00AF610A"/>
    <w:rsid w:val="00AF612E"/>
    <w:rsid w:val="00AF64C2"/>
    <w:rsid w:val="00AF6728"/>
    <w:rsid w:val="00AF6D15"/>
    <w:rsid w:val="00AF6E8C"/>
    <w:rsid w:val="00AF6F2B"/>
    <w:rsid w:val="00AF725D"/>
    <w:rsid w:val="00AF7617"/>
    <w:rsid w:val="00AF7BDE"/>
    <w:rsid w:val="00AF7C2E"/>
    <w:rsid w:val="00AF7D78"/>
    <w:rsid w:val="00B0014E"/>
    <w:rsid w:val="00B0058B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E61"/>
    <w:rsid w:val="00B03014"/>
    <w:rsid w:val="00B031A2"/>
    <w:rsid w:val="00B03202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D53"/>
    <w:rsid w:val="00B04E5D"/>
    <w:rsid w:val="00B04FFF"/>
    <w:rsid w:val="00B055F8"/>
    <w:rsid w:val="00B05CBE"/>
    <w:rsid w:val="00B05E9D"/>
    <w:rsid w:val="00B060FF"/>
    <w:rsid w:val="00B0693A"/>
    <w:rsid w:val="00B0716C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D39"/>
    <w:rsid w:val="00B10E8A"/>
    <w:rsid w:val="00B112A9"/>
    <w:rsid w:val="00B114AF"/>
    <w:rsid w:val="00B1169B"/>
    <w:rsid w:val="00B1177B"/>
    <w:rsid w:val="00B11924"/>
    <w:rsid w:val="00B1243C"/>
    <w:rsid w:val="00B124C4"/>
    <w:rsid w:val="00B12653"/>
    <w:rsid w:val="00B1273A"/>
    <w:rsid w:val="00B12A96"/>
    <w:rsid w:val="00B12B1C"/>
    <w:rsid w:val="00B12E1E"/>
    <w:rsid w:val="00B12F00"/>
    <w:rsid w:val="00B137D9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E8D"/>
    <w:rsid w:val="00B14E96"/>
    <w:rsid w:val="00B14F63"/>
    <w:rsid w:val="00B15546"/>
    <w:rsid w:val="00B15A40"/>
    <w:rsid w:val="00B1623E"/>
    <w:rsid w:val="00B1643C"/>
    <w:rsid w:val="00B1643E"/>
    <w:rsid w:val="00B16791"/>
    <w:rsid w:val="00B1686E"/>
    <w:rsid w:val="00B168A6"/>
    <w:rsid w:val="00B16A1F"/>
    <w:rsid w:val="00B16E76"/>
    <w:rsid w:val="00B17036"/>
    <w:rsid w:val="00B1723D"/>
    <w:rsid w:val="00B1738A"/>
    <w:rsid w:val="00B1746B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FB0"/>
    <w:rsid w:val="00B220D8"/>
    <w:rsid w:val="00B22A15"/>
    <w:rsid w:val="00B22B07"/>
    <w:rsid w:val="00B23296"/>
    <w:rsid w:val="00B236CF"/>
    <w:rsid w:val="00B23826"/>
    <w:rsid w:val="00B23D1C"/>
    <w:rsid w:val="00B23E1E"/>
    <w:rsid w:val="00B24155"/>
    <w:rsid w:val="00B24281"/>
    <w:rsid w:val="00B244C8"/>
    <w:rsid w:val="00B24789"/>
    <w:rsid w:val="00B24AFA"/>
    <w:rsid w:val="00B25213"/>
    <w:rsid w:val="00B25309"/>
    <w:rsid w:val="00B25578"/>
    <w:rsid w:val="00B2572C"/>
    <w:rsid w:val="00B25820"/>
    <w:rsid w:val="00B259C4"/>
    <w:rsid w:val="00B25E47"/>
    <w:rsid w:val="00B25FA0"/>
    <w:rsid w:val="00B263DE"/>
    <w:rsid w:val="00B26537"/>
    <w:rsid w:val="00B265B1"/>
    <w:rsid w:val="00B2673B"/>
    <w:rsid w:val="00B26A16"/>
    <w:rsid w:val="00B26A2C"/>
    <w:rsid w:val="00B26F0D"/>
    <w:rsid w:val="00B272BD"/>
    <w:rsid w:val="00B277C5"/>
    <w:rsid w:val="00B27AAF"/>
    <w:rsid w:val="00B27ABF"/>
    <w:rsid w:val="00B27DD9"/>
    <w:rsid w:val="00B27F63"/>
    <w:rsid w:val="00B3029B"/>
    <w:rsid w:val="00B30379"/>
    <w:rsid w:val="00B304FC"/>
    <w:rsid w:val="00B30C48"/>
    <w:rsid w:val="00B30C66"/>
    <w:rsid w:val="00B31201"/>
    <w:rsid w:val="00B313A1"/>
    <w:rsid w:val="00B31AC2"/>
    <w:rsid w:val="00B31C22"/>
    <w:rsid w:val="00B32220"/>
    <w:rsid w:val="00B3255C"/>
    <w:rsid w:val="00B32C5A"/>
    <w:rsid w:val="00B32C6F"/>
    <w:rsid w:val="00B32F8C"/>
    <w:rsid w:val="00B32FCC"/>
    <w:rsid w:val="00B3325F"/>
    <w:rsid w:val="00B333D5"/>
    <w:rsid w:val="00B3395E"/>
    <w:rsid w:val="00B34372"/>
    <w:rsid w:val="00B34573"/>
    <w:rsid w:val="00B348D3"/>
    <w:rsid w:val="00B34B38"/>
    <w:rsid w:val="00B34C7F"/>
    <w:rsid w:val="00B34D28"/>
    <w:rsid w:val="00B34F5A"/>
    <w:rsid w:val="00B35495"/>
    <w:rsid w:val="00B35FBF"/>
    <w:rsid w:val="00B36464"/>
    <w:rsid w:val="00B36701"/>
    <w:rsid w:val="00B367A4"/>
    <w:rsid w:val="00B36C59"/>
    <w:rsid w:val="00B36F1E"/>
    <w:rsid w:val="00B370D6"/>
    <w:rsid w:val="00B3719E"/>
    <w:rsid w:val="00B37488"/>
    <w:rsid w:val="00B374BA"/>
    <w:rsid w:val="00B3751D"/>
    <w:rsid w:val="00B375F0"/>
    <w:rsid w:val="00B375F2"/>
    <w:rsid w:val="00B37708"/>
    <w:rsid w:val="00B379A1"/>
    <w:rsid w:val="00B37C90"/>
    <w:rsid w:val="00B4003E"/>
    <w:rsid w:val="00B400AB"/>
    <w:rsid w:val="00B40107"/>
    <w:rsid w:val="00B402D1"/>
    <w:rsid w:val="00B404FB"/>
    <w:rsid w:val="00B4058A"/>
    <w:rsid w:val="00B4088F"/>
    <w:rsid w:val="00B4093C"/>
    <w:rsid w:val="00B40AA7"/>
    <w:rsid w:val="00B40F8F"/>
    <w:rsid w:val="00B4104F"/>
    <w:rsid w:val="00B4158B"/>
    <w:rsid w:val="00B417A4"/>
    <w:rsid w:val="00B41AA3"/>
    <w:rsid w:val="00B41C6C"/>
    <w:rsid w:val="00B41E09"/>
    <w:rsid w:val="00B41F38"/>
    <w:rsid w:val="00B42432"/>
    <w:rsid w:val="00B425E3"/>
    <w:rsid w:val="00B42696"/>
    <w:rsid w:val="00B42B30"/>
    <w:rsid w:val="00B42D32"/>
    <w:rsid w:val="00B430FD"/>
    <w:rsid w:val="00B432E4"/>
    <w:rsid w:val="00B43478"/>
    <w:rsid w:val="00B436E5"/>
    <w:rsid w:val="00B43A45"/>
    <w:rsid w:val="00B43C19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6FE"/>
    <w:rsid w:val="00B46758"/>
    <w:rsid w:val="00B4694E"/>
    <w:rsid w:val="00B469FE"/>
    <w:rsid w:val="00B46B92"/>
    <w:rsid w:val="00B46CEE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1456"/>
    <w:rsid w:val="00B51665"/>
    <w:rsid w:val="00B5168E"/>
    <w:rsid w:val="00B51AD2"/>
    <w:rsid w:val="00B51CD8"/>
    <w:rsid w:val="00B51D9C"/>
    <w:rsid w:val="00B5240A"/>
    <w:rsid w:val="00B52674"/>
    <w:rsid w:val="00B527EC"/>
    <w:rsid w:val="00B529E4"/>
    <w:rsid w:val="00B52B92"/>
    <w:rsid w:val="00B52D41"/>
    <w:rsid w:val="00B52EA0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9E5"/>
    <w:rsid w:val="00B54E30"/>
    <w:rsid w:val="00B55079"/>
    <w:rsid w:val="00B55276"/>
    <w:rsid w:val="00B552C6"/>
    <w:rsid w:val="00B5548B"/>
    <w:rsid w:val="00B55596"/>
    <w:rsid w:val="00B55897"/>
    <w:rsid w:val="00B55ACD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C3E"/>
    <w:rsid w:val="00B57CFC"/>
    <w:rsid w:val="00B57F33"/>
    <w:rsid w:val="00B602AB"/>
    <w:rsid w:val="00B602CB"/>
    <w:rsid w:val="00B607B1"/>
    <w:rsid w:val="00B607B8"/>
    <w:rsid w:val="00B60A1C"/>
    <w:rsid w:val="00B60C04"/>
    <w:rsid w:val="00B60D60"/>
    <w:rsid w:val="00B612C5"/>
    <w:rsid w:val="00B61496"/>
    <w:rsid w:val="00B61623"/>
    <w:rsid w:val="00B6205B"/>
    <w:rsid w:val="00B6216A"/>
    <w:rsid w:val="00B62214"/>
    <w:rsid w:val="00B62425"/>
    <w:rsid w:val="00B62C6F"/>
    <w:rsid w:val="00B62D84"/>
    <w:rsid w:val="00B62DB8"/>
    <w:rsid w:val="00B6310F"/>
    <w:rsid w:val="00B637C1"/>
    <w:rsid w:val="00B6385F"/>
    <w:rsid w:val="00B63C51"/>
    <w:rsid w:val="00B63E01"/>
    <w:rsid w:val="00B63F62"/>
    <w:rsid w:val="00B64242"/>
    <w:rsid w:val="00B64FCA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267"/>
    <w:rsid w:val="00B676E1"/>
    <w:rsid w:val="00B67A45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5AE"/>
    <w:rsid w:val="00B728DE"/>
    <w:rsid w:val="00B72D78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644B"/>
    <w:rsid w:val="00B7658E"/>
    <w:rsid w:val="00B76B44"/>
    <w:rsid w:val="00B76F77"/>
    <w:rsid w:val="00B771FF"/>
    <w:rsid w:val="00B77299"/>
    <w:rsid w:val="00B7736D"/>
    <w:rsid w:val="00B77484"/>
    <w:rsid w:val="00B775E1"/>
    <w:rsid w:val="00B77A66"/>
    <w:rsid w:val="00B77D45"/>
    <w:rsid w:val="00B8054E"/>
    <w:rsid w:val="00B81307"/>
    <w:rsid w:val="00B81467"/>
    <w:rsid w:val="00B8165D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30E3"/>
    <w:rsid w:val="00B835B8"/>
    <w:rsid w:val="00B8373C"/>
    <w:rsid w:val="00B83809"/>
    <w:rsid w:val="00B83AB4"/>
    <w:rsid w:val="00B83AB9"/>
    <w:rsid w:val="00B83CB6"/>
    <w:rsid w:val="00B83F04"/>
    <w:rsid w:val="00B83F94"/>
    <w:rsid w:val="00B8445B"/>
    <w:rsid w:val="00B845A3"/>
    <w:rsid w:val="00B848CE"/>
    <w:rsid w:val="00B8517B"/>
    <w:rsid w:val="00B85D0D"/>
    <w:rsid w:val="00B85EC3"/>
    <w:rsid w:val="00B85FD4"/>
    <w:rsid w:val="00B86570"/>
    <w:rsid w:val="00B86EE8"/>
    <w:rsid w:val="00B86EF2"/>
    <w:rsid w:val="00B87447"/>
    <w:rsid w:val="00B87592"/>
    <w:rsid w:val="00B8763D"/>
    <w:rsid w:val="00B87EA5"/>
    <w:rsid w:val="00B901CA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C92"/>
    <w:rsid w:val="00B94D12"/>
    <w:rsid w:val="00B94D3D"/>
    <w:rsid w:val="00B9508F"/>
    <w:rsid w:val="00B95566"/>
    <w:rsid w:val="00B959D5"/>
    <w:rsid w:val="00B95DC4"/>
    <w:rsid w:val="00B960F1"/>
    <w:rsid w:val="00B96509"/>
    <w:rsid w:val="00B96E83"/>
    <w:rsid w:val="00B96F45"/>
    <w:rsid w:val="00B97151"/>
    <w:rsid w:val="00B97624"/>
    <w:rsid w:val="00B97B83"/>
    <w:rsid w:val="00B97C97"/>
    <w:rsid w:val="00B97E0A"/>
    <w:rsid w:val="00BA0786"/>
    <w:rsid w:val="00BA0BFA"/>
    <w:rsid w:val="00BA1BDA"/>
    <w:rsid w:val="00BA1C58"/>
    <w:rsid w:val="00BA1D34"/>
    <w:rsid w:val="00BA204C"/>
    <w:rsid w:val="00BA2681"/>
    <w:rsid w:val="00BA2867"/>
    <w:rsid w:val="00BA2CCF"/>
    <w:rsid w:val="00BA317E"/>
    <w:rsid w:val="00BA34EE"/>
    <w:rsid w:val="00BA3713"/>
    <w:rsid w:val="00BA38E7"/>
    <w:rsid w:val="00BA38EA"/>
    <w:rsid w:val="00BA3DFB"/>
    <w:rsid w:val="00BA406F"/>
    <w:rsid w:val="00BA416A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618C"/>
    <w:rsid w:val="00BA6351"/>
    <w:rsid w:val="00BA644A"/>
    <w:rsid w:val="00BA64AF"/>
    <w:rsid w:val="00BA64DE"/>
    <w:rsid w:val="00BA6818"/>
    <w:rsid w:val="00BA68AB"/>
    <w:rsid w:val="00BA69CB"/>
    <w:rsid w:val="00BA7BDF"/>
    <w:rsid w:val="00BA7CCF"/>
    <w:rsid w:val="00BA7D89"/>
    <w:rsid w:val="00BB0C86"/>
    <w:rsid w:val="00BB1337"/>
    <w:rsid w:val="00BB14DE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DEA"/>
    <w:rsid w:val="00BB43BA"/>
    <w:rsid w:val="00BB48CF"/>
    <w:rsid w:val="00BB4B38"/>
    <w:rsid w:val="00BB4C6B"/>
    <w:rsid w:val="00BB4D58"/>
    <w:rsid w:val="00BB530E"/>
    <w:rsid w:val="00BB599F"/>
    <w:rsid w:val="00BB5C6E"/>
    <w:rsid w:val="00BB5D72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0B5B"/>
    <w:rsid w:val="00BC110C"/>
    <w:rsid w:val="00BC1682"/>
    <w:rsid w:val="00BC1E84"/>
    <w:rsid w:val="00BC22B6"/>
    <w:rsid w:val="00BC2359"/>
    <w:rsid w:val="00BC24CA"/>
    <w:rsid w:val="00BC26E9"/>
    <w:rsid w:val="00BC28F5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97A"/>
    <w:rsid w:val="00BC4D09"/>
    <w:rsid w:val="00BC4D27"/>
    <w:rsid w:val="00BC57CD"/>
    <w:rsid w:val="00BC5C97"/>
    <w:rsid w:val="00BC6067"/>
    <w:rsid w:val="00BC6525"/>
    <w:rsid w:val="00BC6561"/>
    <w:rsid w:val="00BC68E2"/>
    <w:rsid w:val="00BC6B39"/>
    <w:rsid w:val="00BC6DA3"/>
    <w:rsid w:val="00BC70EA"/>
    <w:rsid w:val="00BC71BE"/>
    <w:rsid w:val="00BC74FA"/>
    <w:rsid w:val="00BC7673"/>
    <w:rsid w:val="00BC7E9B"/>
    <w:rsid w:val="00BC7F79"/>
    <w:rsid w:val="00BD0183"/>
    <w:rsid w:val="00BD060C"/>
    <w:rsid w:val="00BD09DC"/>
    <w:rsid w:val="00BD0A5A"/>
    <w:rsid w:val="00BD0B5D"/>
    <w:rsid w:val="00BD0CC1"/>
    <w:rsid w:val="00BD0E62"/>
    <w:rsid w:val="00BD1494"/>
    <w:rsid w:val="00BD175A"/>
    <w:rsid w:val="00BD1821"/>
    <w:rsid w:val="00BD1ABC"/>
    <w:rsid w:val="00BD1D03"/>
    <w:rsid w:val="00BD215D"/>
    <w:rsid w:val="00BD24C2"/>
    <w:rsid w:val="00BD2743"/>
    <w:rsid w:val="00BD2AFD"/>
    <w:rsid w:val="00BD2F2C"/>
    <w:rsid w:val="00BD3205"/>
    <w:rsid w:val="00BD337B"/>
    <w:rsid w:val="00BD3888"/>
    <w:rsid w:val="00BD38A7"/>
    <w:rsid w:val="00BD39A3"/>
    <w:rsid w:val="00BD3C38"/>
    <w:rsid w:val="00BD3D44"/>
    <w:rsid w:val="00BD3DC4"/>
    <w:rsid w:val="00BD3E58"/>
    <w:rsid w:val="00BD48EE"/>
    <w:rsid w:val="00BD49C0"/>
    <w:rsid w:val="00BD4ABF"/>
    <w:rsid w:val="00BD5068"/>
    <w:rsid w:val="00BD546C"/>
    <w:rsid w:val="00BD5479"/>
    <w:rsid w:val="00BD5555"/>
    <w:rsid w:val="00BD57E5"/>
    <w:rsid w:val="00BD5951"/>
    <w:rsid w:val="00BD5D76"/>
    <w:rsid w:val="00BD60B6"/>
    <w:rsid w:val="00BD6ED4"/>
    <w:rsid w:val="00BD6F0B"/>
    <w:rsid w:val="00BD6F26"/>
    <w:rsid w:val="00BD7504"/>
    <w:rsid w:val="00BD7D1C"/>
    <w:rsid w:val="00BD7F94"/>
    <w:rsid w:val="00BE0387"/>
    <w:rsid w:val="00BE044C"/>
    <w:rsid w:val="00BE09A8"/>
    <w:rsid w:val="00BE09B4"/>
    <w:rsid w:val="00BE0B11"/>
    <w:rsid w:val="00BE0D93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2C8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CC2"/>
    <w:rsid w:val="00BE3D1A"/>
    <w:rsid w:val="00BE40C7"/>
    <w:rsid w:val="00BE414D"/>
    <w:rsid w:val="00BE44F6"/>
    <w:rsid w:val="00BE4622"/>
    <w:rsid w:val="00BE4891"/>
    <w:rsid w:val="00BE4A65"/>
    <w:rsid w:val="00BE4BF0"/>
    <w:rsid w:val="00BE4C85"/>
    <w:rsid w:val="00BE5165"/>
    <w:rsid w:val="00BE5468"/>
    <w:rsid w:val="00BE57ED"/>
    <w:rsid w:val="00BE5827"/>
    <w:rsid w:val="00BE5F2B"/>
    <w:rsid w:val="00BE6042"/>
    <w:rsid w:val="00BE6316"/>
    <w:rsid w:val="00BE66F7"/>
    <w:rsid w:val="00BE69D9"/>
    <w:rsid w:val="00BE70CC"/>
    <w:rsid w:val="00BE7234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139D"/>
    <w:rsid w:val="00BF1667"/>
    <w:rsid w:val="00BF1889"/>
    <w:rsid w:val="00BF18CB"/>
    <w:rsid w:val="00BF1B4A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5079"/>
    <w:rsid w:val="00BF52A4"/>
    <w:rsid w:val="00BF5311"/>
    <w:rsid w:val="00BF54BA"/>
    <w:rsid w:val="00BF55B8"/>
    <w:rsid w:val="00BF597F"/>
    <w:rsid w:val="00BF59A4"/>
    <w:rsid w:val="00BF59CB"/>
    <w:rsid w:val="00BF5A5A"/>
    <w:rsid w:val="00BF5B5E"/>
    <w:rsid w:val="00BF5C36"/>
    <w:rsid w:val="00BF5DEB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858"/>
    <w:rsid w:val="00C00CF8"/>
    <w:rsid w:val="00C00F00"/>
    <w:rsid w:val="00C013D8"/>
    <w:rsid w:val="00C0179A"/>
    <w:rsid w:val="00C020C2"/>
    <w:rsid w:val="00C02A64"/>
    <w:rsid w:val="00C02ACC"/>
    <w:rsid w:val="00C02C85"/>
    <w:rsid w:val="00C02E1E"/>
    <w:rsid w:val="00C02EA7"/>
    <w:rsid w:val="00C02F97"/>
    <w:rsid w:val="00C0300C"/>
    <w:rsid w:val="00C03343"/>
    <w:rsid w:val="00C03596"/>
    <w:rsid w:val="00C03B8F"/>
    <w:rsid w:val="00C03D3B"/>
    <w:rsid w:val="00C03D66"/>
    <w:rsid w:val="00C03F20"/>
    <w:rsid w:val="00C03F32"/>
    <w:rsid w:val="00C0433B"/>
    <w:rsid w:val="00C04B66"/>
    <w:rsid w:val="00C050E7"/>
    <w:rsid w:val="00C0535E"/>
    <w:rsid w:val="00C05618"/>
    <w:rsid w:val="00C05AFC"/>
    <w:rsid w:val="00C05F2E"/>
    <w:rsid w:val="00C06079"/>
    <w:rsid w:val="00C0637F"/>
    <w:rsid w:val="00C065E0"/>
    <w:rsid w:val="00C0666E"/>
    <w:rsid w:val="00C0682D"/>
    <w:rsid w:val="00C06860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9B"/>
    <w:rsid w:val="00C1076C"/>
    <w:rsid w:val="00C108FC"/>
    <w:rsid w:val="00C10A39"/>
    <w:rsid w:val="00C10D32"/>
    <w:rsid w:val="00C10E0C"/>
    <w:rsid w:val="00C11A7D"/>
    <w:rsid w:val="00C11C5B"/>
    <w:rsid w:val="00C11F34"/>
    <w:rsid w:val="00C1204A"/>
    <w:rsid w:val="00C121FF"/>
    <w:rsid w:val="00C12454"/>
    <w:rsid w:val="00C1252E"/>
    <w:rsid w:val="00C1290E"/>
    <w:rsid w:val="00C12E2D"/>
    <w:rsid w:val="00C12F5D"/>
    <w:rsid w:val="00C13236"/>
    <w:rsid w:val="00C132B5"/>
    <w:rsid w:val="00C13806"/>
    <w:rsid w:val="00C139C5"/>
    <w:rsid w:val="00C13A72"/>
    <w:rsid w:val="00C13F90"/>
    <w:rsid w:val="00C141CD"/>
    <w:rsid w:val="00C143AD"/>
    <w:rsid w:val="00C144F9"/>
    <w:rsid w:val="00C14961"/>
    <w:rsid w:val="00C14B44"/>
    <w:rsid w:val="00C15186"/>
    <w:rsid w:val="00C15503"/>
    <w:rsid w:val="00C155F5"/>
    <w:rsid w:val="00C15739"/>
    <w:rsid w:val="00C15ABB"/>
    <w:rsid w:val="00C167A6"/>
    <w:rsid w:val="00C16BAF"/>
    <w:rsid w:val="00C16E1D"/>
    <w:rsid w:val="00C16FBE"/>
    <w:rsid w:val="00C17324"/>
    <w:rsid w:val="00C1749B"/>
    <w:rsid w:val="00C17664"/>
    <w:rsid w:val="00C17A7F"/>
    <w:rsid w:val="00C17EE9"/>
    <w:rsid w:val="00C2012C"/>
    <w:rsid w:val="00C207AE"/>
    <w:rsid w:val="00C20B90"/>
    <w:rsid w:val="00C20D76"/>
    <w:rsid w:val="00C20DB5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681"/>
    <w:rsid w:val="00C246D3"/>
    <w:rsid w:val="00C249DA"/>
    <w:rsid w:val="00C2523C"/>
    <w:rsid w:val="00C25282"/>
    <w:rsid w:val="00C25341"/>
    <w:rsid w:val="00C2560D"/>
    <w:rsid w:val="00C25734"/>
    <w:rsid w:val="00C25818"/>
    <w:rsid w:val="00C25969"/>
    <w:rsid w:val="00C25C5E"/>
    <w:rsid w:val="00C2615C"/>
    <w:rsid w:val="00C26289"/>
    <w:rsid w:val="00C265BA"/>
    <w:rsid w:val="00C2680B"/>
    <w:rsid w:val="00C26B83"/>
    <w:rsid w:val="00C27132"/>
    <w:rsid w:val="00C2736C"/>
    <w:rsid w:val="00C27ACB"/>
    <w:rsid w:val="00C27F88"/>
    <w:rsid w:val="00C30631"/>
    <w:rsid w:val="00C30B4F"/>
    <w:rsid w:val="00C30D2C"/>
    <w:rsid w:val="00C30E2E"/>
    <w:rsid w:val="00C30F52"/>
    <w:rsid w:val="00C311AA"/>
    <w:rsid w:val="00C314A7"/>
    <w:rsid w:val="00C316FA"/>
    <w:rsid w:val="00C31B80"/>
    <w:rsid w:val="00C321C8"/>
    <w:rsid w:val="00C324D9"/>
    <w:rsid w:val="00C32A6F"/>
    <w:rsid w:val="00C33186"/>
    <w:rsid w:val="00C331EE"/>
    <w:rsid w:val="00C33371"/>
    <w:rsid w:val="00C3354B"/>
    <w:rsid w:val="00C33554"/>
    <w:rsid w:val="00C3356C"/>
    <w:rsid w:val="00C33800"/>
    <w:rsid w:val="00C33A39"/>
    <w:rsid w:val="00C33EAF"/>
    <w:rsid w:val="00C3400C"/>
    <w:rsid w:val="00C3457E"/>
    <w:rsid w:val="00C350A1"/>
    <w:rsid w:val="00C35351"/>
    <w:rsid w:val="00C354A3"/>
    <w:rsid w:val="00C354F2"/>
    <w:rsid w:val="00C35A9D"/>
    <w:rsid w:val="00C35B71"/>
    <w:rsid w:val="00C35EFE"/>
    <w:rsid w:val="00C36214"/>
    <w:rsid w:val="00C364A3"/>
    <w:rsid w:val="00C36687"/>
    <w:rsid w:val="00C366CD"/>
    <w:rsid w:val="00C366D8"/>
    <w:rsid w:val="00C3673B"/>
    <w:rsid w:val="00C36807"/>
    <w:rsid w:val="00C368B3"/>
    <w:rsid w:val="00C36BD4"/>
    <w:rsid w:val="00C374EC"/>
    <w:rsid w:val="00C37BF7"/>
    <w:rsid w:val="00C402E0"/>
    <w:rsid w:val="00C40659"/>
    <w:rsid w:val="00C40D71"/>
    <w:rsid w:val="00C41217"/>
    <w:rsid w:val="00C41498"/>
    <w:rsid w:val="00C41B1F"/>
    <w:rsid w:val="00C41EA7"/>
    <w:rsid w:val="00C41F6A"/>
    <w:rsid w:val="00C42072"/>
    <w:rsid w:val="00C4214C"/>
    <w:rsid w:val="00C42263"/>
    <w:rsid w:val="00C4237A"/>
    <w:rsid w:val="00C424A2"/>
    <w:rsid w:val="00C42918"/>
    <w:rsid w:val="00C42E16"/>
    <w:rsid w:val="00C43144"/>
    <w:rsid w:val="00C4335F"/>
    <w:rsid w:val="00C43401"/>
    <w:rsid w:val="00C43701"/>
    <w:rsid w:val="00C438FD"/>
    <w:rsid w:val="00C43BB5"/>
    <w:rsid w:val="00C43D75"/>
    <w:rsid w:val="00C43DC1"/>
    <w:rsid w:val="00C43E03"/>
    <w:rsid w:val="00C443C4"/>
    <w:rsid w:val="00C4470C"/>
    <w:rsid w:val="00C4478A"/>
    <w:rsid w:val="00C44950"/>
    <w:rsid w:val="00C44955"/>
    <w:rsid w:val="00C453D0"/>
    <w:rsid w:val="00C45792"/>
    <w:rsid w:val="00C45C81"/>
    <w:rsid w:val="00C45EB9"/>
    <w:rsid w:val="00C45F93"/>
    <w:rsid w:val="00C45FE8"/>
    <w:rsid w:val="00C46091"/>
    <w:rsid w:val="00C46490"/>
    <w:rsid w:val="00C4687A"/>
    <w:rsid w:val="00C46977"/>
    <w:rsid w:val="00C46B7A"/>
    <w:rsid w:val="00C4705B"/>
    <w:rsid w:val="00C470AF"/>
    <w:rsid w:val="00C47354"/>
    <w:rsid w:val="00C474B5"/>
    <w:rsid w:val="00C475CD"/>
    <w:rsid w:val="00C4781E"/>
    <w:rsid w:val="00C47A5A"/>
    <w:rsid w:val="00C47A62"/>
    <w:rsid w:val="00C47B40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E0"/>
    <w:rsid w:val="00C5140A"/>
    <w:rsid w:val="00C515D0"/>
    <w:rsid w:val="00C515F0"/>
    <w:rsid w:val="00C51764"/>
    <w:rsid w:val="00C517BA"/>
    <w:rsid w:val="00C51D8F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6D0"/>
    <w:rsid w:val="00C550DD"/>
    <w:rsid w:val="00C555F8"/>
    <w:rsid w:val="00C55806"/>
    <w:rsid w:val="00C5598F"/>
    <w:rsid w:val="00C55AB4"/>
    <w:rsid w:val="00C55D21"/>
    <w:rsid w:val="00C55EEC"/>
    <w:rsid w:val="00C562A1"/>
    <w:rsid w:val="00C56306"/>
    <w:rsid w:val="00C5633A"/>
    <w:rsid w:val="00C564C6"/>
    <w:rsid w:val="00C5691E"/>
    <w:rsid w:val="00C56DEF"/>
    <w:rsid w:val="00C56F05"/>
    <w:rsid w:val="00C57008"/>
    <w:rsid w:val="00C570A1"/>
    <w:rsid w:val="00C6011A"/>
    <w:rsid w:val="00C602A2"/>
    <w:rsid w:val="00C6096A"/>
    <w:rsid w:val="00C60D7A"/>
    <w:rsid w:val="00C60E26"/>
    <w:rsid w:val="00C61375"/>
    <w:rsid w:val="00C61635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D7D"/>
    <w:rsid w:val="00C63852"/>
    <w:rsid w:val="00C63A0E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ED"/>
    <w:rsid w:val="00C64F7D"/>
    <w:rsid w:val="00C64FBA"/>
    <w:rsid w:val="00C657BA"/>
    <w:rsid w:val="00C661C9"/>
    <w:rsid w:val="00C66450"/>
    <w:rsid w:val="00C66A01"/>
    <w:rsid w:val="00C66D5D"/>
    <w:rsid w:val="00C66E55"/>
    <w:rsid w:val="00C66F13"/>
    <w:rsid w:val="00C674AD"/>
    <w:rsid w:val="00C67528"/>
    <w:rsid w:val="00C67CFE"/>
    <w:rsid w:val="00C70060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A95"/>
    <w:rsid w:val="00C72D9A"/>
    <w:rsid w:val="00C7322B"/>
    <w:rsid w:val="00C736C4"/>
    <w:rsid w:val="00C73792"/>
    <w:rsid w:val="00C74067"/>
    <w:rsid w:val="00C74370"/>
    <w:rsid w:val="00C74454"/>
    <w:rsid w:val="00C7452B"/>
    <w:rsid w:val="00C746D8"/>
    <w:rsid w:val="00C74AB8"/>
    <w:rsid w:val="00C74BBB"/>
    <w:rsid w:val="00C752C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37D"/>
    <w:rsid w:val="00C77631"/>
    <w:rsid w:val="00C77810"/>
    <w:rsid w:val="00C7782A"/>
    <w:rsid w:val="00C77CF9"/>
    <w:rsid w:val="00C80080"/>
    <w:rsid w:val="00C802E9"/>
    <w:rsid w:val="00C80621"/>
    <w:rsid w:val="00C80CDB"/>
    <w:rsid w:val="00C80E30"/>
    <w:rsid w:val="00C811B0"/>
    <w:rsid w:val="00C811FF"/>
    <w:rsid w:val="00C815C4"/>
    <w:rsid w:val="00C81710"/>
    <w:rsid w:val="00C81BEC"/>
    <w:rsid w:val="00C81C56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2D46"/>
    <w:rsid w:val="00C83F6C"/>
    <w:rsid w:val="00C83FF7"/>
    <w:rsid w:val="00C84122"/>
    <w:rsid w:val="00C8435B"/>
    <w:rsid w:val="00C84C24"/>
    <w:rsid w:val="00C85024"/>
    <w:rsid w:val="00C8601D"/>
    <w:rsid w:val="00C86114"/>
    <w:rsid w:val="00C86357"/>
    <w:rsid w:val="00C8639E"/>
    <w:rsid w:val="00C86C26"/>
    <w:rsid w:val="00C86C97"/>
    <w:rsid w:val="00C86EC3"/>
    <w:rsid w:val="00C86F1F"/>
    <w:rsid w:val="00C87475"/>
    <w:rsid w:val="00C876F8"/>
    <w:rsid w:val="00C87744"/>
    <w:rsid w:val="00C87C14"/>
    <w:rsid w:val="00C87F14"/>
    <w:rsid w:val="00C90205"/>
    <w:rsid w:val="00C90DB9"/>
    <w:rsid w:val="00C910A9"/>
    <w:rsid w:val="00C910DB"/>
    <w:rsid w:val="00C91990"/>
    <w:rsid w:val="00C91E98"/>
    <w:rsid w:val="00C92D3E"/>
    <w:rsid w:val="00C92DD7"/>
    <w:rsid w:val="00C93276"/>
    <w:rsid w:val="00C932E0"/>
    <w:rsid w:val="00C935A5"/>
    <w:rsid w:val="00C938F2"/>
    <w:rsid w:val="00C93BCA"/>
    <w:rsid w:val="00C93DA8"/>
    <w:rsid w:val="00C93F18"/>
    <w:rsid w:val="00C94029"/>
    <w:rsid w:val="00C940EF"/>
    <w:rsid w:val="00C94161"/>
    <w:rsid w:val="00C941D8"/>
    <w:rsid w:val="00C94419"/>
    <w:rsid w:val="00C94A81"/>
    <w:rsid w:val="00C94B1A"/>
    <w:rsid w:val="00C94B65"/>
    <w:rsid w:val="00C94CE4"/>
    <w:rsid w:val="00C955E4"/>
    <w:rsid w:val="00C956DD"/>
    <w:rsid w:val="00C958D0"/>
    <w:rsid w:val="00C95E9B"/>
    <w:rsid w:val="00C95FB7"/>
    <w:rsid w:val="00C960B4"/>
    <w:rsid w:val="00C96352"/>
    <w:rsid w:val="00C964FA"/>
    <w:rsid w:val="00C96725"/>
    <w:rsid w:val="00C96A75"/>
    <w:rsid w:val="00C96EE1"/>
    <w:rsid w:val="00C9737E"/>
    <w:rsid w:val="00C97A89"/>
    <w:rsid w:val="00C97CBC"/>
    <w:rsid w:val="00CA0597"/>
    <w:rsid w:val="00CA0B95"/>
    <w:rsid w:val="00CA0C8F"/>
    <w:rsid w:val="00CA0CF2"/>
    <w:rsid w:val="00CA109C"/>
    <w:rsid w:val="00CA1565"/>
    <w:rsid w:val="00CA1DB1"/>
    <w:rsid w:val="00CA1E53"/>
    <w:rsid w:val="00CA21E5"/>
    <w:rsid w:val="00CA2572"/>
    <w:rsid w:val="00CA2B67"/>
    <w:rsid w:val="00CA34F0"/>
    <w:rsid w:val="00CA350A"/>
    <w:rsid w:val="00CA3554"/>
    <w:rsid w:val="00CA3624"/>
    <w:rsid w:val="00CA386B"/>
    <w:rsid w:val="00CA40D8"/>
    <w:rsid w:val="00CA426A"/>
    <w:rsid w:val="00CA4DCE"/>
    <w:rsid w:val="00CA4E97"/>
    <w:rsid w:val="00CA4F49"/>
    <w:rsid w:val="00CA5040"/>
    <w:rsid w:val="00CA509C"/>
    <w:rsid w:val="00CA515F"/>
    <w:rsid w:val="00CA5278"/>
    <w:rsid w:val="00CA5365"/>
    <w:rsid w:val="00CA5E64"/>
    <w:rsid w:val="00CA6A0F"/>
    <w:rsid w:val="00CA6B91"/>
    <w:rsid w:val="00CA6C6A"/>
    <w:rsid w:val="00CA70D8"/>
    <w:rsid w:val="00CA75EE"/>
    <w:rsid w:val="00CB04B9"/>
    <w:rsid w:val="00CB0BF3"/>
    <w:rsid w:val="00CB0C09"/>
    <w:rsid w:val="00CB1525"/>
    <w:rsid w:val="00CB188A"/>
    <w:rsid w:val="00CB1CC7"/>
    <w:rsid w:val="00CB1CCD"/>
    <w:rsid w:val="00CB21F7"/>
    <w:rsid w:val="00CB24AF"/>
    <w:rsid w:val="00CB24D5"/>
    <w:rsid w:val="00CB24EB"/>
    <w:rsid w:val="00CB29A7"/>
    <w:rsid w:val="00CB2B1B"/>
    <w:rsid w:val="00CB2B43"/>
    <w:rsid w:val="00CB2B58"/>
    <w:rsid w:val="00CB2BA4"/>
    <w:rsid w:val="00CB2F17"/>
    <w:rsid w:val="00CB3057"/>
    <w:rsid w:val="00CB3079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95"/>
    <w:rsid w:val="00CB5AD3"/>
    <w:rsid w:val="00CB6BDB"/>
    <w:rsid w:val="00CB70ED"/>
    <w:rsid w:val="00CB750D"/>
    <w:rsid w:val="00CB7587"/>
    <w:rsid w:val="00CB7AD5"/>
    <w:rsid w:val="00CB7B98"/>
    <w:rsid w:val="00CB7D82"/>
    <w:rsid w:val="00CB7E09"/>
    <w:rsid w:val="00CB7EC7"/>
    <w:rsid w:val="00CC036B"/>
    <w:rsid w:val="00CC087B"/>
    <w:rsid w:val="00CC155A"/>
    <w:rsid w:val="00CC18E7"/>
    <w:rsid w:val="00CC1A61"/>
    <w:rsid w:val="00CC1B78"/>
    <w:rsid w:val="00CC1FEC"/>
    <w:rsid w:val="00CC2055"/>
    <w:rsid w:val="00CC22E2"/>
    <w:rsid w:val="00CC2B79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E2D"/>
    <w:rsid w:val="00CC4FA6"/>
    <w:rsid w:val="00CC5418"/>
    <w:rsid w:val="00CC5970"/>
    <w:rsid w:val="00CC5A42"/>
    <w:rsid w:val="00CC5AB1"/>
    <w:rsid w:val="00CC603D"/>
    <w:rsid w:val="00CC6093"/>
    <w:rsid w:val="00CC6734"/>
    <w:rsid w:val="00CC6A9D"/>
    <w:rsid w:val="00CC6B60"/>
    <w:rsid w:val="00CC6F76"/>
    <w:rsid w:val="00CC6F9E"/>
    <w:rsid w:val="00CC73FA"/>
    <w:rsid w:val="00CC7720"/>
    <w:rsid w:val="00CC77DF"/>
    <w:rsid w:val="00CC7878"/>
    <w:rsid w:val="00CC7E7F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B63"/>
    <w:rsid w:val="00CD3E30"/>
    <w:rsid w:val="00CD40B0"/>
    <w:rsid w:val="00CD423A"/>
    <w:rsid w:val="00CD42D3"/>
    <w:rsid w:val="00CD4441"/>
    <w:rsid w:val="00CD4614"/>
    <w:rsid w:val="00CD489B"/>
    <w:rsid w:val="00CD4990"/>
    <w:rsid w:val="00CD4A7E"/>
    <w:rsid w:val="00CD4FC6"/>
    <w:rsid w:val="00CD4FCE"/>
    <w:rsid w:val="00CD54E0"/>
    <w:rsid w:val="00CD5542"/>
    <w:rsid w:val="00CD5FAF"/>
    <w:rsid w:val="00CD612E"/>
    <w:rsid w:val="00CD6818"/>
    <w:rsid w:val="00CD6A1E"/>
    <w:rsid w:val="00CD6A4B"/>
    <w:rsid w:val="00CD6BDF"/>
    <w:rsid w:val="00CD6DCF"/>
    <w:rsid w:val="00CD6E78"/>
    <w:rsid w:val="00CD6FA1"/>
    <w:rsid w:val="00CD75F4"/>
    <w:rsid w:val="00CD7887"/>
    <w:rsid w:val="00CD7AA8"/>
    <w:rsid w:val="00CD7B2F"/>
    <w:rsid w:val="00CD7CDB"/>
    <w:rsid w:val="00CD7F69"/>
    <w:rsid w:val="00CE007A"/>
    <w:rsid w:val="00CE045E"/>
    <w:rsid w:val="00CE05A7"/>
    <w:rsid w:val="00CE0700"/>
    <w:rsid w:val="00CE11B5"/>
    <w:rsid w:val="00CE151B"/>
    <w:rsid w:val="00CE1667"/>
    <w:rsid w:val="00CE193A"/>
    <w:rsid w:val="00CE199C"/>
    <w:rsid w:val="00CE1E04"/>
    <w:rsid w:val="00CE1F10"/>
    <w:rsid w:val="00CE2920"/>
    <w:rsid w:val="00CE2AA6"/>
    <w:rsid w:val="00CE2E09"/>
    <w:rsid w:val="00CE340B"/>
    <w:rsid w:val="00CE3489"/>
    <w:rsid w:val="00CE3937"/>
    <w:rsid w:val="00CE3955"/>
    <w:rsid w:val="00CE429F"/>
    <w:rsid w:val="00CE48CC"/>
    <w:rsid w:val="00CE4915"/>
    <w:rsid w:val="00CE4BA0"/>
    <w:rsid w:val="00CE4F49"/>
    <w:rsid w:val="00CE4F4F"/>
    <w:rsid w:val="00CE5163"/>
    <w:rsid w:val="00CE5794"/>
    <w:rsid w:val="00CE589B"/>
    <w:rsid w:val="00CE5A24"/>
    <w:rsid w:val="00CE5B38"/>
    <w:rsid w:val="00CE5DF4"/>
    <w:rsid w:val="00CE619B"/>
    <w:rsid w:val="00CE6451"/>
    <w:rsid w:val="00CE69F9"/>
    <w:rsid w:val="00CE6DCD"/>
    <w:rsid w:val="00CE6E6C"/>
    <w:rsid w:val="00CE6E72"/>
    <w:rsid w:val="00CE71AD"/>
    <w:rsid w:val="00CE74A6"/>
    <w:rsid w:val="00CE7575"/>
    <w:rsid w:val="00CE7654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949"/>
    <w:rsid w:val="00CF2BEE"/>
    <w:rsid w:val="00CF3929"/>
    <w:rsid w:val="00CF3B08"/>
    <w:rsid w:val="00CF3B8F"/>
    <w:rsid w:val="00CF4BE3"/>
    <w:rsid w:val="00CF5303"/>
    <w:rsid w:val="00CF5F1E"/>
    <w:rsid w:val="00CF61A3"/>
    <w:rsid w:val="00CF6334"/>
    <w:rsid w:val="00CF6373"/>
    <w:rsid w:val="00CF6551"/>
    <w:rsid w:val="00CF6E97"/>
    <w:rsid w:val="00CF7270"/>
    <w:rsid w:val="00CF7455"/>
    <w:rsid w:val="00CF749C"/>
    <w:rsid w:val="00CF74D1"/>
    <w:rsid w:val="00CF7646"/>
    <w:rsid w:val="00D00098"/>
    <w:rsid w:val="00D000C3"/>
    <w:rsid w:val="00D00408"/>
    <w:rsid w:val="00D0067B"/>
    <w:rsid w:val="00D006A9"/>
    <w:rsid w:val="00D0084F"/>
    <w:rsid w:val="00D00905"/>
    <w:rsid w:val="00D0091F"/>
    <w:rsid w:val="00D00A1C"/>
    <w:rsid w:val="00D00CE2"/>
    <w:rsid w:val="00D00E7A"/>
    <w:rsid w:val="00D016E2"/>
    <w:rsid w:val="00D01B49"/>
    <w:rsid w:val="00D01B65"/>
    <w:rsid w:val="00D01BB6"/>
    <w:rsid w:val="00D01D91"/>
    <w:rsid w:val="00D01E0B"/>
    <w:rsid w:val="00D01F26"/>
    <w:rsid w:val="00D032AE"/>
    <w:rsid w:val="00D03482"/>
    <w:rsid w:val="00D039A9"/>
    <w:rsid w:val="00D03EDF"/>
    <w:rsid w:val="00D03F13"/>
    <w:rsid w:val="00D04502"/>
    <w:rsid w:val="00D04521"/>
    <w:rsid w:val="00D0499B"/>
    <w:rsid w:val="00D04A5F"/>
    <w:rsid w:val="00D04C77"/>
    <w:rsid w:val="00D04E6C"/>
    <w:rsid w:val="00D05797"/>
    <w:rsid w:val="00D0646C"/>
    <w:rsid w:val="00D06523"/>
    <w:rsid w:val="00D065E4"/>
    <w:rsid w:val="00D06BB7"/>
    <w:rsid w:val="00D06CE4"/>
    <w:rsid w:val="00D06ECE"/>
    <w:rsid w:val="00D06FD9"/>
    <w:rsid w:val="00D07894"/>
    <w:rsid w:val="00D1005C"/>
    <w:rsid w:val="00D100F6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9BF"/>
    <w:rsid w:val="00D12B95"/>
    <w:rsid w:val="00D1316B"/>
    <w:rsid w:val="00D13737"/>
    <w:rsid w:val="00D1373C"/>
    <w:rsid w:val="00D137EE"/>
    <w:rsid w:val="00D13C38"/>
    <w:rsid w:val="00D13D04"/>
    <w:rsid w:val="00D1405F"/>
    <w:rsid w:val="00D1474C"/>
    <w:rsid w:val="00D149D9"/>
    <w:rsid w:val="00D14A03"/>
    <w:rsid w:val="00D14DF9"/>
    <w:rsid w:val="00D15A2F"/>
    <w:rsid w:val="00D15CDD"/>
    <w:rsid w:val="00D15DD2"/>
    <w:rsid w:val="00D15EBA"/>
    <w:rsid w:val="00D16166"/>
    <w:rsid w:val="00D162C3"/>
    <w:rsid w:val="00D166E8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D35"/>
    <w:rsid w:val="00D202F6"/>
    <w:rsid w:val="00D20712"/>
    <w:rsid w:val="00D20719"/>
    <w:rsid w:val="00D21182"/>
    <w:rsid w:val="00D213AF"/>
    <w:rsid w:val="00D21A68"/>
    <w:rsid w:val="00D21FE5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E3A"/>
    <w:rsid w:val="00D24FCE"/>
    <w:rsid w:val="00D2571E"/>
    <w:rsid w:val="00D2587D"/>
    <w:rsid w:val="00D25FEB"/>
    <w:rsid w:val="00D2607B"/>
    <w:rsid w:val="00D268C6"/>
    <w:rsid w:val="00D26963"/>
    <w:rsid w:val="00D26B1D"/>
    <w:rsid w:val="00D26DEE"/>
    <w:rsid w:val="00D26E2E"/>
    <w:rsid w:val="00D27030"/>
    <w:rsid w:val="00D27414"/>
    <w:rsid w:val="00D275B0"/>
    <w:rsid w:val="00D27A94"/>
    <w:rsid w:val="00D27DDD"/>
    <w:rsid w:val="00D27F42"/>
    <w:rsid w:val="00D306A8"/>
    <w:rsid w:val="00D306B0"/>
    <w:rsid w:val="00D3099D"/>
    <w:rsid w:val="00D30A03"/>
    <w:rsid w:val="00D30A32"/>
    <w:rsid w:val="00D30BC6"/>
    <w:rsid w:val="00D314D8"/>
    <w:rsid w:val="00D3191D"/>
    <w:rsid w:val="00D31AB4"/>
    <w:rsid w:val="00D31B31"/>
    <w:rsid w:val="00D31BF6"/>
    <w:rsid w:val="00D31C6D"/>
    <w:rsid w:val="00D3264E"/>
    <w:rsid w:val="00D32CFE"/>
    <w:rsid w:val="00D33380"/>
    <w:rsid w:val="00D339D8"/>
    <w:rsid w:val="00D33CC4"/>
    <w:rsid w:val="00D340EC"/>
    <w:rsid w:val="00D34269"/>
    <w:rsid w:val="00D34556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62C4"/>
    <w:rsid w:val="00D36489"/>
    <w:rsid w:val="00D3656C"/>
    <w:rsid w:val="00D36A5F"/>
    <w:rsid w:val="00D36C72"/>
    <w:rsid w:val="00D37229"/>
    <w:rsid w:val="00D372D4"/>
    <w:rsid w:val="00D373C2"/>
    <w:rsid w:val="00D3760A"/>
    <w:rsid w:val="00D3778E"/>
    <w:rsid w:val="00D3790F"/>
    <w:rsid w:val="00D379B7"/>
    <w:rsid w:val="00D37CF7"/>
    <w:rsid w:val="00D37D9D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826"/>
    <w:rsid w:val="00D42D03"/>
    <w:rsid w:val="00D435C7"/>
    <w:rsid w:val="00D43888"/>
    <w:rsid w:val="00D43BB3"/>
    <w:rsid w:val="00D4408C"/>
    <w:rsid w:val="00D44166"/>
    <w:rsid w:val="00D4433D"/>
    <w:rsid w:val="00D44551"/>
    <w:rsid w:val="00D44CF3"/>
    <w:rsid w:val="00D4518C"/>
    <w:rsid w:val="00D4569C"/>
    <w:rsid w:val="00D45DFE"/>
    <w:rsid w:val="00D45E24"/>
    <w:rsid w:val="00D462C5"/>
    <w:rsid w:val="00D466FB"/>
    <w:rsid w:val="00D46939"/>
    <w:rsid w:val="00D469CB"/>
    <w:rsid w:val="00D46ADC"/>
    <w:rsid w:val="00D46BF9"/>
    <w:rsid w:val="00D46D86"/>
    <w:rsid w:val="00D46E9B"/>
    <w:rsid w:val="00D46FA3"/>
    <w:rsid w:val="00D471AA"/>
    <w:rsid w:val="00D47339"/>
    <w:rsid w:val="00D47565"/>
    <w:rsid w:val="00D47741"/>
    <w:rsid w:val="00D47FF9"/>
    <w:rsid w:val="00D50221"/>
    <w:rsid w:val="00D50243"/>
    <w:rsid w:val="00D5031D"/>
    <w:rsid w:val="00D5066E"/>
    <w:rsid w:val="00D507BC"/>
    <w:rsid w:val="00D508B1"/>
    <w:rsid w:val="00D510A0"/>
    <w:rsid w:val="00D51134"/>
    <w:rsid w:val="00D5149B"/>
    <w:rsid w:val="00D5184E"/>
    <w:rsid w:val="00D51B4D"/>
    <w:rsid w:val="00D51F6F"/>
    <w:rsid w:val="00D52022"/>
    <w:rsid w:val="00D5205E"/>
    <w:rsid w:val="00D521AE"/>
    <w:rsid w:val="00D521F2"/>
    <w:rsid w:val="00D5255E"/>
    <w:rsid w:val="00D528B8"/>
    <w:rsid w:val="00D52DB4"/>
    <w:rsid w:val="00D52DDA"/>
    <w:rsid w:val="00D52FC2"/>
    <w:rsid w:val="00D533B8"/>
    <w:rsid w:val="00D53699"/>
    <w:rsid w:val="00D538A1"/>
    <w:rsid w:val="00D53AF4"/>
    <w:rsid w:val="00D53B46"/>
    <w:rsid w:val="00D53DA1"/>
    <w:rsid w:val="00D53E46"/>
    <w:rsid w:val="00D5411F"/>
    <w:rsid w:val="00D544E2"/>
    <w:rsid w:val="00D545D1"/>
    <w:rsid w:val="00D547D8"/>
    <w:rsid w:val="00D54924"/>
    <w:rsid w:val="00D549AD"/>
    <w:rsid w:val="00D54CE2"/>
    <w:rsid w:val="00D552F3"/>
    <w:rsid w:val="00D5594B"/>
    <w:rsid w:val="00D55C0F"/>
    <w:rsid w:val="00D56323"/>
    <w:rsid w:val="00D56532"/>
    <w:rsid w:val="00D56C56"/>
    <w:rsid w:val="00D56E13"/>
    <w:rsid w:val="00D56FDB"/>
    <w:rsid w:val="00D570F9"/>
    <w:rsid w:val="00D574A3"/>
    <w:rsid w:val="00D57679"/>
    <w:rsid w:val="00D5791B"/>
    <w:rsid w:val="00D57941"/>
    <w:rsid w:val="00D57B1B"/>
    <w:rsid w:val="00D57E31"/>
    <w:rsid w:val="00D60331"/>
    <w:rsid w:val="00D6098D"/>
    <w:rsid w:val="00D60C2B"/>
    <w:rsid w:val="00D61148"/>
    <w:rsid w:val="00D61AD2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DCB"/>
    <w:rsid w:val="00D632D7"/>
    <w:rsid w:val="00D632F5"/>
    <w:rsid w:val="00D63439"/>
    <w:rsid w:val="00D63720"/>
    <w:rsid w:val="00D638A1"/>
    <w:rsid w:val="00D63AB5"/>
    <w:rsid w:val="00D63D66"/>
    <w:rsid w:val="00D63FD6"/>
    <w:rsid w:val="00D64195"/>
    <w:rsid w:val="00D641D3"/>
    <w:rsid w:val="00D646F9"/>
    <w:rsid w:val="00D6488D"/>
    <w:rsid w:val="00D64A81"/>
    <w:rsid w:val="00D64C97"/>
    <w:rsid w:val="00D64D89"/>
    <w:rsid w:val="00D64E4B"/>
    <w:rsid w:val="00D65010"/>
    <w:rsid w:val="00D650E2"/>
    <w:rsid w:val="00D6538C"/>
    <w:rsid w:val="00D65475"/>
    <w:rsid w:val="00D65AB8"/>
    <w:rsid w:val="00D65EA7"/>
    <w:rsid w:val="00D65F4F"/>
    <w:rsid w:val="00D65F88"/>
    <w:rsid w:val="00D662A6"/>
    <w:rsid w:val="00D665E0"/>
    <w:rsid w:val="00D668C6"/>
    <w:rsid w:val="00D66ABA"/>
    <w:rsid w:val="00D66D96"/>
    <w:rsid w:val="00D672A4"/>
    <w:rsid w:val="00D67363"/>
    <w:rsid w:val="00D6788A"/>
    <w:rsid w:val="00D67925"/>
    <w:rsid w:val="00D67969"/>
    <w:rsid w:val="00D67B25"/>
    <w:rsid w:val="00D7016C"/>
    <w:rsid w:val="00D701F5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20AF"/>
    <w:rsid w:val="00D7214C"/>
    <w:rsid w:val="00D72300"/>
    <w:rsid w:val="00D72369"/>
    <w:rsid w:val="00D7242A"/>
    <w:rsid w:val="00D72A34"/>
    <w:rsid w:val="00D72A58"/>
    <w:rsid w:val="00D72F40"/>
    <w:rsid w:val="00D72F99"/>
    <w:rsid w:val="00D7366C"/>
    <w:rsid w:val="00D736E7"/>
    <w:rsid w:val="00D73717"/>
    <w:rsid w:val="00D74294"/>
    <w:rsid w:val="00D74387"/>
    <w:rsid w:val="00D745A8"/>
    <w:rsid w:val="00D748B1"/>
    <w:rsid w:val="00D74A69"/>
    <w:rsid w:val="00D74ACE"/>
    <w:rsid w:val="00D74FA1"/>
    <w:rsid w:val="00D754F1"/>
    <w:rsid w:val="00D7565C"/>
    <w:rsid w:val="00D75995"/>
    <w:rsid w:val="00D75BA5"/>
    <w:rsid w:val="00D75EC4"/>
    <w:rsid w:val="00D7607F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2574"/>
    <w:rsid w:val="00D827D9"/>
    <w:rsid w:val="00D828D3"/>
    <w:rsid w:val="00D82926"/>
    <w:rsid w:val="00D832AD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6482"/>
    <w:rsid w:val="00D86AB3"/>
    <w:rsid w:val="00D86B05"/>
    <w:rsid w:val="00D86C4D"/>
    <w:rsid w:val="00D86FF4"/>
    <w:rsid w:val="00D871D7"/>
    <w:rsid w:val="00D8744B"/>
    <w:rsid w:val="00D879EB"/>
    <w:rsid w:val="00D87A05"/>
    <w:rsid w:val="00D87F7D"/>
    <w:rsid w:val="00D903CC"/>
    <w:rsid w:val="00D90460"/>
    <w:rsid w:val="00D90831"/>
    <w:rsid w:val="00D90B17"/>
    <w:rsid w:val="00D90D28"/>
    <w:rsid w:val="00D90D9E"/>
    <w:rsid w:val="00D92114"/>
    <w:rsid w:val="00D922FE"/>
    <w:rsid w:val="00D92307"/>
    <w:rsid w:val="00D9258B"/>
    <w:rsid w:val="00D92D5E"/>
    <w:rsid w:val="00D92DEF"/>
    <w:rsid w:val="00D92E54"/>
    <w:rsid w:val="00D92FD8"/>
    <w:rsid w:val="00D930B1"/>
    <w:rsid w:val="00D934E2"/>
    <w:rsid w:val="00D93B35"/>
    <w:rsid w:val="00D94983"/>
    <w:rsid w:val="00D94AA9"/>
    <w:rsid w:val="00D94D01"/>
    <w:rsid w:val="00D953D9"/>
    <w:rsid w:val="00D954DB"/>
    <w:rsid w:val="00D95D16"/>
    <w:rsid w:val="00D95E3A"/>
    <w:rsid w:val="00D95F2D"/>
    <w:rsid w:val="00D9610B"/>
    <w:rsid w:val="00D962C0"/>
    <w:rsid w:val="00D96433"/>
    <w:rsid w:val="00D964C3"/>
    <w:rsid w:val="00D965C3"/>
    <w:rsid w:val="00D96A34"/>
    <w:rsid w:val="00D971D1"/>
    <w:rsid w:val="00D97404"/>
    <w:rsid w:val="00D974EA"/>
    <w:rsid w:val="00D975EA"/>
    <w:rsid w:val="00D97A76"/>
    <w:rsid w:val="00D97B6D"/>
    <w:rsid w:val="00D97D5C"/>
    <w:rsid w:val="00DA002B"/>
    <w:rsid w:val="00DA00FF"/>
    <w:rsid w:val="00DA0158"/>
    <w:rsid w:val="00DA0184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54F"/>
    <w:rsid w:val="00DA29A9"/>
    <w:rsid w:val="00DA2A21"/>
    <w:rsid w:val="00DA2C50"/>
    <w:rsid w:val="00DA2D8E"/>
    <w:rsid w:val="00DA3112"/>
    <w:rsid w:val="00DA3900"/>
    <w:rsid w:val="00DA4CF3"/>
    <w:rsid w:val="00DA4DEC"/>
    <w:rsid w:val="00DA4FB4"/>
    <w:rsid w:val="00DA54E4"/>
    <w:rsid w:val="00DA568B"/>
    <w:rsid w:val="00DA59D1"/>
    <w:rsid w:val="00DA5BDE"/>
    <w:rsid w:val="00DA5CD8"/>
    <w:rsid w:val="00DA5D68"/>
    <w:rsid w:val="00DA5F72"/>
    <w:rsid w:val="00DA62CD"/>
    <w:rsid w:val="00DA6728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111C"/>
    <w:rsid w:val="00DB1901"/>
    <w:rsid w:val="00DB1C03"/>
    <w:rsid w:val="00DB2236"/>
    <w:rsid w:val="00DB2605"/>
    <w:rsid w:val="00DB2828"/>
    <w:rsid w:val="00DB29BF"/>
    <w:rsid w:val="00DB2E47"/>
    <w:rsid w:val="00DB377F"/>
    <w:rsid w:val="00DB3E4F"/>
    <w:rsid w:val="00DB3E53"/>
    <w:rsid w:val="00DB3FC4"/>
    <w:rsid w:val="00DB4A67"/>
    <w:rsid w:val="00DB4AB5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1CB"/>
    <w:rsid w:val="00DB733A"/>
    <w:rsid w:val="00DB78A8"/>
    <w:rsid w:val="00DB7A33"/>
    <w:rsid w:val="00DB7B4F"/>
    <w:rsid w:val="00DC002B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6F7"/>
    <w:rsid w:val="00DC2DE5"/>
    <w:rsid w:val="00DC3167"/>
    <w:rsid w:val="00DC347C"/>
    <w:rsid w:val="00DC3637"/>
    <w:rsid w:val="00DC3895"/>
    <w:rsid w:val="00DC3932"/>
    <w:rsid w:val="00DC3B30"/>
    <w:rsid w:val="00DC3E0C"/>
    <w:rsid w:val="00DC3FC5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D72"/>
    <w:rsid w:val="00DC6373"/>
    <w:rsid w:val="00DC6487"/>
    <w:rsid w:val="00DC6DFA"/>
    <w:rsid w:val="00DC6EC0"/>
    <w:rsid w:val="00DC721D"/>
    <w:rsid w:val="00DC734F"/>
    <w:rsid w:val="00DC76F1"/>
    <w:rsid w:val="00DC7B0B"/>
    <w:rsid w:val="00DC7D39"/>
    <w:rsid w:val="00DC7D60"/>
    <w:rsid w:val="00DC7F42"/>
    <w:rsid w:val="00DD0205"/>
    <w:rsid w:val="00DD060A"/>
    <w:rsid w:val="00DD06BD"/>
    <w:rsid w:val="00DD0A7B"/>
    <w:rsid w:val="00DD0A7F"/>
    <w:rsid w:val="00DD0CD4"/>
    <w:rsid w:val="00DD0CD9"/>
    <w:rsid w:val="00DD0CFA"/>
    <w:rsid w:val="00DD18E1"/>
    <w:rsid w:val="00DD18F9"/>
    <w:rsid w:val="00DD1EB2"/>
    <w:rsid w:val="00DD1FB1"/>
    <w:rsid w:val="00DD2087"/>
    <w:rsid w:val="00DD2434"/>
    <w:rsid w:val="00DD2A03"/>
    <w:rsid w:val="00DD2AC3"/>
    <w:rsid w:val="00DD3708"/>
    <w:rsid w:val="00DD3711"/>
    <w:rsid w:val="00DD3981"/>
    <w:rsid w:val="00DD3A1B"/>
    <w:rsid w:val="00DD3AE7"/>
    <w:rsid w:val="00DD3C6D"/>
    <w:rsid w:val="00DD3E51"/>
    <w:rsid w:val="00DD3FE1"/>
    <w:rsid w:val="00DD42AE"/>
    <w:rsid w:val="00DD51D6"/>
    <w:rsid w:val="00DD54C6"/>
    <w:rsid w:val="00DD56D7"/>
    <w:rsid w:val="00DD587E"/>
    <w:rsid w:val="00DD5D04"/>
    <w:rsid w:val="00DD5FA5"/>
    <w:rsid w:val="00DD607C"/>
    <w:rsid w:val="00DD6274"/>
    <w:rsid w:val="00DD6359"/>
    <w:rsid w:val="00DD6741"/>
    <w:rsid w:val="00DD6F65"/>
    <w:rsid w:val="00DD73B9"/>
    <w:rsid w:val="00DD7E0A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20F4"/>
    <w:rsid w:val="00DE20FB"/>
    <w:rsid w:val="00DE2247"/>
    <w:rsid w:val="00DE2494"/>
    <w:rsid w:val="00DE27ED"/>
    <w:rsid w:val="00DE2E38"/>
    <w:rsid w:val="00DE334F"/>
    <w:rsid w:val="00DE3CDE"/>
    <w:rsid w:val="00DE3E49"/>
    <w:rsid w:val="00DE414B"/>
    <w:rsid w:val="00DE416F"/>
    <w:rsid w:val="00DE43ED"/>
    <w:rsid w:val="00DE4702"/>
    <w:rsid w:val="00DE4AE5"/>
    <w:rsid w:val="00DE4F46"/>
    <w:rsid w:val="00DE5052"/>
    <w:rsid w:val="00DE5359"/>
    <w:rsid w:val="00DE5551"/>
    <w:rsid w:val="00DE5A51"/>
    <w:rsid w:val="00DE6390"/>
    <w:rsid w:val="00DE68AB"/>
    <w:rsid w:val="00DE6E23"/>
    <w:rsid w:val="00DE7087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119A"/>
    <w:rsid w:val="00DF1252"/>
    <w:rsid w:val="00DF1A9C"/>
    <w:rsid w:val="00DF1AC4"/>
    <w:rsid w:val="00DF2099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865"/>
    <w:rsid w:val="00DF3C85"/>
    <w:rsid w:val="00DF4595"/>
    <w:rsid w:val="00DF4A9A"/>
    <w:rsid w:val="00DF4CE3"/>
    <w:rsid w:val="00DF5372"/>
    <w:rsid w:val="00DF53EB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247"/>
    <w:rsid w:val="00E004E1"/>
    <w:rsid w:val="00E00E11"/>
    <w:rsid w:val="00E0111D"/>
    <w:rsid w:val="00E01138"/>
    <w:rsid w:val="00E012D7"/>
    <w:rsid w:val="00E01BBA"/>
    <w:rsid w:val="00E021CC"/>
    <w:rsid w:val="00E0277D"/>
    <w:rsid w:val="00E028CE"/>
    <w:rsid w:val="00E02A71"/>
    <w:rsid w:val="00E0324A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9DA"/>
    <w:rsid w:val="00E06C88"/>
    <w:rsid w:val="00E06CEE"/>
    <w:rsid w:val="00E06F9A"/>
    <w:rsid w:val="00E07128"/>
    <w:rsid w:val="00E0716C"/>
    <w:rsid w:val="00E075A9"/>
    <w:rsid w:val="00E07837"/>
    <w:rsid w:val="00E07E68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72D"/>
    <w:rsid w:val="00E11791"/>
    <w:rsid w:val="00E117BA"/>
    <w:rsid w:val="00E11DEE"/>
    <w:rsid w:val="00E11E26"/>
    <w:rsid w:val="00E11FEE"/>
    <w:rsid w:val="00E122DE"/>
    <w:rsid w:val="00E12735"/>
    <w:rsid w:val="00E1298F"/>
    <w:rsid w:val="00E129EF"/>
    <w:rsid w:val="00E12F67"/>
    <w:rsid w:val="00E138E1"/>
    <w:rsid w:val="00E13CEC"/>
    <w:rsid w:val="00E140BD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6D86"/>
    <w:rsid w:val="00E1717A"/>
    <w:rsid w:val="00E173E3"/>
    <w:rsid w:val="00E17482"/>
    <w:rsid w:val="00E174BE"/>
    <w:rsid w:val="00E1764E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C50"/>
    <w:rsid w:val="00E210EE"/>
    <w:rsid w:val="00E21254"/>
    <w:rsid w:val="00E21481"/>
    <w:rsid w:val="00E2183B"/>
    <w:rsid w:val="00E2183C"/>
    <w:rsid w:val="00E21B73"/>
    <w:rsid w:val="00E21C14"/>
    <w:rsid w:val="00E21DF9"/>
    <w:rsid w:val="00E21F21"/>
    <w:rsid w:val="00E21F8A"/>
    <w:rsid w:val="00E2215F"/>
    <w:rsid w:val="00E223E1"/>
    <w:rsid w:val="00E225B5"/>
    <w:rsid w:val="00E2296F"/>
    <w:rsid w:val="00E229A7"/>
    <w:rsid w:val="00E22E10"/>
    <w:rsid w:val="00E230BD"/>
    <w:rsid w:val="00E233B2"/>
    <w:rsid w:val="00E23464"/>
    <w:rsid w:val="00E237E7"/>
    <w:rsid w:val="00E23BE8"/>
    <w:rsid w:val="00E23CA7"/>
    <w:rsid w:val="00E23CF9"/>
    <w:rsid w:val="00E23EFB"/>
    <w:rsid w:val="00E240D2"/>
    <w:rsid w:val="00E24FE4"/>
    <w:rsid w:val="00E2524B"/>
    <w:rsid w:val="00E25636"/>
    <w:rsid w:val="00E257B2"/>
    <w:rsid w:val="00E25821"/>
    <w:rsid w:val="00E259D8"/>
    <w:rsid w:val="00E25B2D"/>
    <w:rsid w:val="00E25E7D"/>
    <w:rsid w:val="00E25EE1"/>
    <w:rsid w:val="00E25F0D"/>
    <w:rsid w:val="00E2618D"/>
    <w:rsid w:val="00E2648A"/>
    <w:rsid w:val="00E26729"/>
    <w:rsid w:val="00E26A58"/>
    <w:rsid w:val="00E26BBF"/>
    <w:rsid w:val="00E26C7A"/>
    <w:rsid w:val="00E26F04"/>
    <w:rsid w:val="00E27056"/>
    <w:rsid w:val="00E273A6"/>
    <w:rsid w:val="00E273ED"/>
    <w:rsid w:val="00E2743E"/>
    <w:rsid w:val="00E274FB"/>
    <w:rsid w:val="00E27BED"/>
    <w:rsid w:val="00E30A10"/>
    <w:rsid w:val="00E30BFE"/>
    <w:rsid w:val="00E30C76"/>
    <w:rsid w:val="00E30C78"/>
    <w:rsid w:val="00E31491"/>
    <w:rsid w:val="00E314B3"/>
    <w:rsid w:val="00E31920"/>
    <w:rsid w:val="00E32315"/>
    <w:rsid w:val="00E323A8"/>
    <w:rsid w:val="00E324FA"/>
    <w:rsid w:val="00E3259E"/>
    <w:rsid w:val="00E3296B"/>
    <w:rsid w:val="00E32A7A"/>
    <w:rsid w:val="00E32D43"/>
    <w:rsid w:val="00E334DC"/>
    <w:rsid w:val="00E338ED"/>
    <w:rsid w:val="00E33CCB"/>
    <w:rsid w:val="00E33F9C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7EC"/>
    <w:rsid w:val="00E36A01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43E"/>
    <w:rsid w:val="00E404CC"/>
    <w:rsid w:val="00E406B7"/>
    <w:rsid w:val="00E407DF"/>
    <w:rsid w:val="00E40EDA"/>
    <w:rsid w:val="00E412AB"/>
    <w:rsid w:val="00E41430"/>
    <w:rsid w:val="00E418B8"/>
    <w:rsid w:val="00E42433"/>
    <w:rsid w:val="00E42830"/>
    <w:rsid w:val="00E42BCE"/>
    <w:rsid w:val="00E43148"/>
    <w:rsid w:val="00E43152"/>
    <w:rsid w:val="00E43155"/>
    <w:rsid w:val="00E43967"/>
    <w:rsid w:val="00E439ED"/>
    <w:rsid w:val="00E43C61"/>
    <w:rsid w:val="00E440FD"/>
    <w:rsid w:val="00E444B6"/>
    <w:rsid w:val="00E446F4"/>
    <w:rsid w:val="00E44C09"/>
    <w:rsid w:val="00E459E1"/>
    <w:rsid w:val="00E45B15"/>
    <w:rsid w:val="00E45CD4"/>
    <w:rsid w:val="00E45E8E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CF5"/>
    <w:rsid w:val="00E50E02"/>
    <w:rsid w:val="00E511A4"/>
    <w:rsid w:val="00E51235"/>
    <w:rsid w:val="00E515B3"/>
    <w:rsid w:val="00E51FE3"/>
    <w:rsid w:val="00E52074"/>
    <w:rsid w:val="00E52286"/>
    <w:rsid w:val="00E523F3"/>
    <w:rsid w:val="00E52606"/>
    <w:rsid w:val="00E52D43"/>
    <w:rsid w:val="00E52EEB"/>
    <w:rsid w:val="00E53211"/>
    <w:rsid w:val="00E5373B"/>
    <w:rsid w:val="00E53979"/>
    <w:rsid w:val="00E53AF9"/>
    <w:rsid w:val="00E53DC8"/>
    <w:rsid w:val="00E53F4B"/>
    <w:rsid w:val="00E542B3"/>
    <w:rsid w:val="00E5461A"/>
    <w:rsid w:val="00E54B5E"/>
    <w:rsid w:val="00E54D21"/>
    <w:rsid w:val="00E54F3B"/>
    <w:rsid w:val="00E54F9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E36"/>
    <w:rsid w:val="00E56F2F"/>
    <w:rsid w:val="00E573FB"/>
    <w:rsid w:val="00E57938"/>
    <w:rsid w:val="00E57BE2"/>
    <w:rsid w:val="00E57F39"/>
    <w:rsid w:val="00E6036D"/>
    <w:rsid w:val="00E6055C"/>
    <w:rsid w:val="00E609D5"/>
    <w:rsid w:val="00E60A50"/>
    <w:rsid w:val="00E60D71"/>
    <w:rsid w:val="00E6100F"/>
    <w:rsid w:val="00E616D9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786"/>
    <w:rsid w:val="00E637A2"/>
    <w:rsid w:val="00E63937"/>
    <w:rsid w:val="00E6449B"/>
    <w:rsid w:val="00E64614"/>
    <w:rsid w:val="00E64828"/>
    <w:rsid w:val="00E64C8E"/>
    <w:rsid w:val="00E64DE3"/>
    <w:rsid w:val="00E6517F"/>
    <w:rsid w:val="00E65180"/>
    <w:rsid w:val="00E6538D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10FA"/>
    <w:rsid w:val="00E71717"/>
    <w:rsid w:val="00E718DF"/>
    <w:rsid w:val="00E71A01"/>
    <w:rsid w:val="00E7219F"/>
    <w:rsid w:val="00E72379"/>
    <w:rsid w:val="00E723E4"/>
    <w:rsid w:val="00E726F4"/>
    <w:rsid w:val="00E72822"/>
    <w:rsid w:val="00E728C5"/>
    <w:rsid w:val="00E72BF3"/>
    <w:rsid w:val="00E72D14"/>
    <w:rsid w:val="00E73207"/>
    <w:rsid w:val="00E733E0"/>
    <w:rsid w:val="00E737FB"/>
    <w:rsid w:val="00E739B9"/>
    <w:rsid w:val="00E73A69"/>
    <w:rsid w:val="00E73C53"/>
    <w:rsid w:val="00E73D18"/>
    <w:rsid w:val="00E73F96"/>
    <w:rsid w:val="00E7427A"/>
    <w:rsid w:val="00E749F6"/>
    <w:rsid w:val="00E74DA2"/>
    <w:rsid w:val="00E74DE9"/>
    <w:rsid w:val="00E74F6C"/>
    <w:rsid w:val="00E75016"/>
    <w:rsid w:val="00E75670"/>
    <w:rsid w:val="00E759F7"/>
    <w:rsid w:val="00E75B60"/>
    <w:rsid w:val="00E75BAB"/>
    <w:rsid w:val="00E75D8E"/>
    <w:rsid w:val="00E75E49"/>
    <w:rsid w:val="00E76478"/>
    <w:rsid w:val="00E765C9"/>
    <w:rsid w:val="00E7699B"/>
    <w:rsid w:val="00E76FF9"/>
    <w:rsid w:val="00E776B8"/>
    <w:rsid w:val="00E7791E"/>
    <w:rsid w:val="00E77A68"/>
    <w:rsid w:val="00E77AA2"/>
    <w:rsid w:val="00E8057E"/>
    <w:rsid w:val="00E80F86"/>
    <w:rsid w:val="00E8136D"/>
    <w:rsid w:val="00E8151E"/>
    <w:rsid w:val="00E8165B"/>
    <w:rsid w:val="00E816A8"/>
    <w:rsid w:val="00E816E0"/>
    <w:rsid w:val="00E819D1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8B9"/>
    <w:rsid w:val="00E839E2"/>
    <w:rsid w:val="00E83F63"/>
    <w:rsid w:val="00E84286"/>
    <w:rsid w:val="00E8453D"/>
    <w:rsid w:val="00E845EB"/>
    <w:rsid w:val="00E85122"/>
    <w:rsid w:val="00E85382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70FA"/>
    <w:rsid w:val="00E87839"/>
    <w:rsid w:val="00E878E6"/>
    <w:rsid w:val="00E87BE6"/>
    <w:rsid w:val="00E87CE3"/>
    <w:rsid w:val="00E900A6"/>
    <w:rsid w:val="00E900D8"/>
    <w:rsid w:val="00E9049F"/>
    <w:rsid w:val="00E905EB"/>
    <w:rsid w:val="00E9085A"/>
    <w:rsid w:val="00E90946"/>
    <w:rsid w:val="00E90BAA"/>
    <w:rsid w:val="00E91085"/>
    <w:rsid w:val="00E913A5"/>
    <w:rsid w:val="00E91617"/>
    <w:rsid w:val="00E91A10"/>
    <w:rsid w:val="00E91CCD"/>
    <w:rsid w:val="00E92775"/>
    <w:rsid w:val="00E929E9"/>
    <w:rsid w:val="00E929FF"/>
    <w:rsid w:val="00E92CB4"/>
    <w:rsid w:val="00E92EA6"/>
    <w:rsid w:val="00E92FC5"/>
    <w:rsid w:val="00E9353B"/>
    <w:rsid w:val="00E93570"/>
    <w:rsid w:val="00E936A0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AFA"/>
    <w:rsid w:val="00E94E73"/>
    <w:rsid w:val="00E955BA"/>
    <w:rsid w:val="00E956B2"/>
    <w:rsid w:val="00E95EBB"/>
    <w:rsid w:val="00E960C8"/>
    <w:rsid w:val="00E960F6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7B3"/>
    <w:rsid w:val="00E97A3C"/>
    <w:rsid w:val="00E97AF5"/>
    <w:rsid w:val="00E97FB0"/>
    <w:rsid w:val="00EA01BB"/>
    <w:rsid w:val="00EA02F2"/>
    <w:rsid w:val="00EA079B"/>
    <w:rsid w:val="00EA07B7"/>
    <w:rsid w:val="00EA110D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2A2"/>
    <w:rsid w:val="00EA27DC"/>
    <w:rsid w:val="00EA29EE"/>
    <w:rsid w:val="00EA2CA4"/>
    <w:rsid w:val="00EA2D4D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710"/>
    <w:rsid w:val="00EA5909"/>
    <w:rsid w:val="00EA5B92"/>
    <w:rsid w:val="00EA5C21"/>
    <w:rsid w:val="00EA5EBA"/>
    <w:rsid w:val="00EA6083"/>
    <w:rsid w:val="00EA63F3"/>
    <w:rsid w:val="00EA65E3"/>
    <w:rsid w:val="00EA67D0"/>
    <w:rsid w:val="00EA68E6"/>
    <w:rsid w:val="00EA691B"/>
    <w:rsid w:val="00EA6999"/>
    <w:rsid w:val="00EA71B5"/>
    <w:rsid w:val="00EA7358"/>
    <w:rsid w:val="00EA73AC"/>
    <w:rsid w:val="00EA7642"/>
    <w:rsid w:val="00EA7802"/>
    <w:rsid w:val="00EA79FB"/>
    <w:rsid w:val="00EA7BFD"/>
    <w:rsid w:val="00EA7C22"/>
    <w:rsid w:val="00EA7D68"/>
    <w:rsid w:val="00EA7E94"/>
    <w:rsid w:val="00EB0209"/>
    <w:rsid w:val="00EB0364"/>
    <w:rsid w:val="00EB0435"/>
    <w:rsid w:val="00EB0B8B"/>
    <w:rsid w:val="00EB0E18"/>
    <w:rsid w:val="00EB10A8"/>
    <w:rsid w:val="00EB10AC"/>
    <w:rsid w:val="00EB111F"/>
    <w:rsid w:val="00EB11A7"/>
    <w:rsid w:val="00EB156F"/>
    <w:rsid w:val="00EB1A70"/>
    <w:rsid w:val="00EB1E36"/>
    <w:rsid w:val="00EB1ED2"/>
    <w:rsid w:val="00EB1F30"/>
    <w:rsid w:val="00EB21BA"/>
    <w:rsid w:val="00EB227B"/>
    <w:rsid w:val="00EB2337"/>
    <w:rsid w:val="00EB2487"/>
    <w:rsid w:val="00EB27C8"/>
    <w:rsid w:val="00EB27E1"/>
    <w:rsid w:val="00EB2A62"/>
    <w:rsid w:val="00EB2C87"/>
    <w:rsid w:val="00EB2D45"/>
    <w:rsid w:val="00EB324D"/>
    <w:rsid w:val="00EB32DB"/>
    <w:rsid w:val="00EB3447"/>
    <w:rsid w:val="00EB3610"/>
    <w:rsid w:val="00EB3746"/>
    <w:rsid w:val="00EB395B"/>
    <w:rsid w:val="00EB3F48"/>
    <w:rsid w:val="00EB4110"/>
    <w:rsid w:val="00EB4943"/>
    <w:rsid w:val="00EB49B7"/>
    <w:rsid w:val="00EB4D2C"/>
    <w:rsid w:val="00EB4FC4"/>
    <w:rsid w:val="00EB50F3"/>
    <w:rsid w:val="00EB567C"/>
    <w:rsid w:val="00EB59B1"/>
    <w:rsid w:val="00EB5D9E"/>
    <w:rsid w:val="00EB6748"/>
    <w:rsid w:val="00EB678A"/>
    <w:rsid w:val="00EB69EE"/>
    <w:rsid w:val="00EB6C2B"/>
    <w:rsid w:val="00EB6EFC"/>
    <w:rsid w:val="00EB703A"/>
    <w:rsid w:val="00EB714C"/>
    <w:rsid w:val="00EB72C3"/>
    <w:rsid w:val="00EB7483"/>
    <w:rsid w:val="00EB74DC"/>
    <w:rsid w:val="00EB78CD"/>
    <w:rsid w:val="00EB7985"/>
    <w:rsid w:val="00EB79FC"/>
    <w:rsid w:val="00EB7D72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9AF"/>
    <w:rsid w:val="00EC1B8C"/>
    <w:rsid w:val="00EC2059"/>
    <w:rsid w:val="00EC27FE"/>
    <w:rsid w:val="00EC2B01"/>
    <w:rsid w:val="00EC31FD"/>
    <w:rsid w:val="00EC3279"/>
    <w:rsid w:val="00EC3A5E"/>
    <w:rsid w:val="00EC3E27"/>
    <w:rsid w:val="00EC4295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6065"/>
    <w:rsid w:val="00EC659C"/>
    <w:rsid w:val="00EC68BE"/>
    <w:rsid w:val="00EC6C05"/>
    <w:rsid w:val="00EC71DA"/>
    <w:rsid w:val="00EC7875"/>
    <w:rsid w:val="00EC78D9"/>
    <w:rsid w:val="00EC797F"/>
    <w:rsid w:val="00EC7D15"/>
    <w:rsid w:val="00EC7DBE"/>
    <w:rsid w:val="00ED023F"/>
    <w:rsid w:val="00ED0379"/>
    <w:rsid w:val="00ED0908"/>
    <w:rsid w:val="00ED0B4D"/>
    <w:rsid w:val="00ED134F"/>
    <w:rsid w:val="00ED1D2E"/>
    <w:rsid w:val="00ED1EE5"/>
    <w:rsid w:val="00ED20E9"/>
    <w:rsid w:val="00ED22AE"/>
    <w:rsid w:val="00ED25F9"/>
    <w:rsid w:val="00ED2652"/>
    <w:rsid w:val="00ED28AF"/>
    <w:rsid w:val="00ED2A1C"/>
    <w:rsid w:val="00ED2A2A"/>
    <w:rsid w:val="00ED2ADF"/>
    <w:rsid w:val="00ED2B1F"/>
    <w:rsid w:val="00ED2B51"/>
    <w:rsid w:val="00ED2DC4"/>
    <w:rsid w:val="00ED2FE8"/>
    <w:rsid w:val="00ED30AE"/>
    <w:rsid w:val="00ED3B40"/>
    <w:rsid w:val="00ED3EBD"/>
    <w:rsid w:val="00ED4081"/>
    <w:rsid w:val="00ED4135"/>
    <w:rsid w:val="00ED41EC"/>
    <w:rsid w:val="00ED4459"/>
    <w:rsid w:val="00ED4918"/>
    <w:rsid w:val="00ED517F"/>
    <w:rsid w:val="00ED575B"/>
    <w:rsid w:val="00ED5B00"/>
    <w:rsid w:val="00ED5CC6"/>
    <w:rsid w:val="00ED5D4B"/>
    <w:rsid w:val="00ED61DE"/>
    <w:rsid w:val="00ED623E"/>
    <w:rsid w:val="00ED64AF"/>
    <w:rsid w:val="00ED6C57"/>
    <w:rsid w:val="00ED6CC6"/>
    <w:rsid w:val="00ED6CD1"/>
    <w:rsid w:val="00ED6DC9"/>
    <w:rsid w:val="00ED74D8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C96"/>
    <w:rsid w:val="00EE1CEA"/>
    <w:rsid w:val="00EE1D0B"/>
    <w:rsid w:val="00EE1D30"/>
    <w:rsid w:val="00EE1D3E"/>
    <w:rsid w:val="00EE1F0F"/>
    <w:rsid w:val="00EE2005"/>
    <w:rsid w:val="00EE21B6"/>
    <w:rsid w:val="00EE2418"/>
    <w:rsid w:val="00EE2611"/>
    <w:rsid w:val="00EE2719"/>
    <w:rsid w:val="00EE29D1"/>
    <w:rsid w:val="00EE2B6D"/>
    <w:rsid w:val="00EE2C84"/>
    <w:rsid w:val="00EE2E9C"/>
    <w:rsid w:val="00EE3228"/>
    <w:rsid w:val="00EE3427"/>
    <w:rsid w:val="00EE3823"/>
    <w:rsid w:val="00EE387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F7C"/>
    <w:rsid w:val="00EE6105"/>
    <w:rsid w:val="00EE61F1"/>
    <w:rsid w:val="00EE63C6"/>
    <w:rsid w:val="00EE690E"/>
    <w:rsid w:val="00EE6B45"/>
    <w:rsid w:val="00EE6E82"/>
    <w:rsid w:val="00EE73A4"/>
    <w:rsid w:val="00EE7417"/>
    <w:rsid w:val="00EE7668"/>
    <w:rsid w:val="00EE7841"/>
    <w:rsid w:val="00EE7AAB"/>
    <w:rsid w:val="00EE7BD6"/>
    <w:rsid w:val="00EF01D5"/>
    <w:rsid w:val="00EF07FF"/>
    <w:rsid w:val="00EF0853"/>
    <w:rsid w:val="00EF0985"/>
    <w:rsid w:val="00EF0A5A"/>
    <w:rsid w:val="00EF0A89"/>
    <w:rsid w:val="00EF0C2D"/>
    <w:rsid w:val="00EF0D37"/>
    <w:rsid w:val="00EF0FA9"/>
    <w:rsid w:val="00EF1264"/>
    <w:rsid w:val="00EF139F"/>
    <w:rsid w:val="00EF1BCC"/>
    <w:rsid w:val="00EF204A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FF"/>
    <w:rsid w:val="00EF53C4"/>
    <w:rsid w:val="00EF5833"/>
    <w:rsid w:val="00EF5A83"/>
    <w:rsid w:val="00EF5CBD"/>
    <w:rsid w:val="00EF5E72"/>
    <w:rsid w:val="00EF5F72"/>
    <w:rsid w:val="00EF61E8"/>
    <w:rsid w:val="00EF63B8"/>
    <w:rsid w:val="00EF6673"/>
    <w:rsid w:val="00EF687B"/>
    <w:rsid w:val="00EF70CF"/>
    <w:rsid w:val="00EF7267"/>
    <w:rsid w:val="00F001EC"/>
    <w:rsid w:val="00F002A9"/>
    <w:rsid w:val="00F00445"/>
    <w:rsid w:val="00F00659"/>
    <w:rsid w:val="00F00ACD"/>
    <w:rsid w:val="00F00B29"/>
    <w:rsid w:val="00F0143A"/>
    <w:rsid w:val="00F01697"/>
    <w:rsid w:val="00F01798"/>
    <w:rsid w:val="00F01C6F"/>
    <w:rsid w:val="00F01DFD"/>
    <w:rsid w:val="00F02238"/>
    <w:rsid w:val="00F02247"/>
    <w:rsid w:val="00F02686"/>
    <w:rsid w:val="00F02A92"/>
    <w:rsid w:val="00F02C4C"/>
    <w:rsid w:val="00F02D04"/>
    <w:rsid w:val="00F0341A"/>
    <w:rsid w:val="00F034DB"/>
    <w:rsid w:val="00F035D3"/>
    <w:rsid w:val="00F037DB"/>
    <w:rsid w:val="00F03892"/>
    <w:rsid w:val="00F03A77"/>
    <w:rsid w:val="00F03F46"/>
    <w:rsid w:val="00F042D8"/>
    <w:rsid w:val="00F044AF"/>
    <w:rsid w:val="00F0456C"/>
    <w:rsid w:val="00F045A0"/>
    <w:rsid w:val="00F051B7"/>
    <w:rsid w:val="00F0537D"/>
    <w:rsid w:val="00F05529"/>
    <w:rsid w:val="00F0567C"/>
    <w:rsid w:val="00F05BF5"/>
    <w:rsid w:val="00F05FE6"/>
    <w:rsid w:val="00F064C1"/>
    <w:rsid w:val="00F06544"/>
    <w:rsid w:val="00F066BE"/>
    <w:rsid w:val="00F06A63"/>
    <w:rsid w:val="00F06B5D"/>
    <w:rsid w:val="00F06E0F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6AF"/>
    <w:rsid w:val="00F1185A"/>
    <w:rsid w:val="00F118B1"/>
    <w:rsid w:val="00F11F3C"/>
    <w:rsid w:val="00F12013"/>
    <w:rsid w:val="00F12197"/>
    <w:rsid w:val="00F121E1"/>
    <w:rsid w:val="00F1241F"/>
    <w:rsid w:val="00F12625"/>
    <w:rsid w:val="00F12707"/>
    <w:rsid w:val="00F12890"/>
    <w:rsid w:val="00F128CF"/>
    <w:rsid w:val="00F12985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83C"/>
    <w:rsid w:val="00F14FE0"/>
    <w:rsid w:val="00F150EF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933"/>
    <w:rsid w:val="00F17106"/>
    <w:rsid w:val="00F172B5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75"/>
    <w:rsid w:val="00F212B7"/>
    <w:rsid w:val="00F21A68"/>
    <w:rsid w:val="00F21C89"/>
    <w:rsid w:val="00F21D9C"/>
    <w:rsid w:val="00F21E0A"/>
    <w:rsid w:val="00F2235A"/>
    <w:rsid w:val="00F2243B"/>
    <w:rsid w:val="00F2257F"/>
    <w:rsid w:val="00F229D6"/>
    <w:rsid w:val="00F22ABD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6610"/>
    <w:rsid w:val="00F26C9B"/>
    <w:rsid w:val="00F26CB1"/>
    <w:rsid w:val="00F26E48"/>
    <w:rsid w:val="00F26EBA"/>
    <w:rsid w:val="00F26F44"/>
    <w:rsid w:val="00F2703D"/>
    <w:rsid w:val="00F27326"/>
    <w:rsid w:val="00F2753B"/>
    <w:rsid w:val="00F275D7"/>
    <w:rsid w:val="00F2774F"/>
    <w:rsid w:val="00F27F04"/>
    <w:rsid w:val="00F27FEC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3257"/>
    <w:rsid w:val="00F332B2"/>
    <w:rsid w:val="00F33632"/>
    <w:rsid w:val="00F3366E"/>
    <w:rsid w:val="00F34723"/>
    <w:rsid w:val="00F349BE"/>
    <w:rsid w:val="00F34A95"/>
    <w:rsid w:val="00F34B15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E5E"/>
    <w:rsid w:val="00F37068"/>
    <w:rsid w:val="00F3706F"/>
    <w:rsid w:val="00F3713D"/>
    <w:rsid w:val="00F375CA"/>
    <w:rsid w:val="00F37CF5"/>
    <w:rsid w:val="00F401A4"/>
    <w:rsid w:val="00F40322"/>
    <w:rsid w:val="00F40575"/>
    <w:rsid w:val="00F40A6A"/>
    <w:rsid w:val="00F40FAA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3C8"/>
    <w:rsid w:val="00F424E8"/>
    <w:rsid w:val="00F425F2"/>
    <w:rsid w:val="00F4272F"/>
    <w:rsid w:val="00F429C0"/>
    <w:rsid w:val="00F42CFF"/>
    <w:rsid w:val="00F436EB"/>
    <w:rsid w:val="00F439AF"/>
    <w:rsid w:val="00F43D0C"/>
    <w:rsid w:val="00F43E36"/>
    <w:rsid w:val="00F44087"/>
    <w:rsid w:val="00F442F6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6E0"/>
    <w:rsid w:val="00F47C61"/>
    <w:rsid w:val="00F47C65"/>
    <w:rsid w:val="00F503E5"/>
    <w:rsid w:val="00F503F7"/>
    <w:rsid w:val="00F50593"/>
    <w:rsid w:val="00F506A9"/>
    <w:rsid w:val="00F50854"/>
    <w:rsid w:val="00F50B16"/>
    <w:rsid w:val="00F50DC5"/>
    <w:rsid w:val="00F510E1"/>
    <w:rsid w:val="00F513F6"/>
    <w:rsid w:val="00F51AC9"/>
    <w:rsid w:val="00F51B64"/>
    <w:rsid w:val="00F51E58"/>
    <w:rsid w:val="00F52044"/>
    <w:rsid w:val="00F521F6"/>
    <w:rsid w:val="00F52298"/>
    <w:rsid w:val="00F5239C"/>
    <w:rsid w:val="00F52684"/>
    <w:rsid w:val="00F52760"/>
    <w:rsid w:val="00F527E6"/>
    <w:rsid w:val="00F52FCE"/>
    <w:rsid w:val="00F531D3"/>
    <w:rsid w:val="00F5328C"/>
    <w:rsid w:val="00F5362C"/>
    <w:rsid w:val="00F53D58"/>
    <w:rsid w:val="00F53DCB"/>
    <w:rsid w:val="00F5402B"/>
    <w:rsid w:val="00F54EC2"/>
    <w:rsid w:val="00F5534D"/>
    <w:rsid w:val="00F553D3"/>
    <w:rsid w:val="00F559A1"/>
    <w:rsid w:val="00F55A0E"/>
    <w:rsid w:val="00F55A12"/>
    <w:rsid w:val="00F55AF3"/>
    <w:rsid w:val="00F55EA6"/>
    <w:rsid w:val="00F56218"/>
    <w:rsid w:val="00F5624F"/>
    <w:rsid w:val="00F56305"/>
    <w:rsid w:val="00F5647E"/>
    <w:rsid w:val="00F56A56"/>
    <w:rsid w:val="00F56AB4"/>
    <w:rsid w:val="00F5722F"/>
    <w:rsid w:val="00F57393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44"/>
    <w:rsid w:val="00F6126B"/>
    <w:rsid w:val="00F612D5"/>
    <w:rsid w:val="00F613AD"/>
    <w:rsid w:val="00F61622"/>
    <w:rsid w:val="00F619AC"/>
    <w:rsid w:val="00F61ACE"/>
    <w:rsid w:val="00F61E40"/>
    <w:rsid w:val="00F61FB0"/>
    <w:rsid w:val="00F626F1"/>
    <w:rsid w:val="00F629B9"/>
    <w:rsid w:val="00F62D6A"/>
    <w:rsid w:val="00F63347"/>
    <w:rsid w:val="00F641BA"/>
    <w:rsid w:val="00F64230"/>
    <w:rsid w:val="00F644CF"/>
    <w:rsid w:val="00F6464C"/>
    <w:rsid w:val="00F646F5"/>
    <w:rsid w:val="00F64A87"/>
    <w:rsid w:val="00F64AAA"/>
    <w:rsid w:val="00F64E1C"/>
    <w:rsid w:val="00F6522D"/>
    <w:rsid w:val="00F6526F"/>
    <w:rsid w:val="00F65485"/>
    <w:rsid w:val="00F659F1"/>
    <w:rsid w:val="00F65E39"/>
    <w:rsid w:val="00F65FC8"/>
    <w:rsid w:val="00F665B8"/>
    <w:rsid w:val="00F667BF"/>
    <w:rsid w:val="00F667DC"/>
    <w:rsid w:val="00F66A3C"/>
    <w:rsid w:val="00F67373"/>
    <w:rsid w:val="00F674AF"/>
    <w:rsid w:val="00F676AD"/>
    <w:rsid w:val="00F67943"/>
    <w:rsid w:val="00F67972"/>
    <w:rsid w:val="00F67AF7"/>
    <w:rsid w:val="00F67B2E"/>
    <w:rsid w:val="00F67C63"/>
    <w:rsid w:val="00F70233"/>
    <w:rsid w:val="00F704A0"/>
    <w:rsid w:val="00F706E3"/>
    <w:rsid w:val="00F707A6"/>
    <w:rsid w:val="00F7085E"/>
    <w:rsid w:val="00F70A33"/>
    <w:rsid w:val="00F70B18"/>
    <w:rsid w:val="00F70EF0"/>
    <w:rsid w:val="00F71389"/>
    <w:rsid w:val="00F71A91"/>
    <w:rsid w:val="00F720D8"/>
    <w:rsid w:val="00F728D6"/>
    <w:rsid w:val="00F730FF"/>
    <w:rsid w:val="00F73349"/>
    <w:rsid w:val="00F733CC"/>
    <w:rsid w:val="00F73433"/>
    <w:rsid w:val="00F73B31"/>
    <w:rsid w:val="00F73D02"/>
    <w:rsid w:val="00F73FBB"/>
    <w:rsid w:val="00F7454C"/>
    <w:rsid w:val="00F74587"/>
    <w:rsid w:val="00F7460C"/>
    <w:rsid w:val="00F74685"/>
    <w:rsid w:val="00F74C1E"/>
    <w:rsid w:val="00F751B2"/>
    <w:rsid w:val="00F75431"/>
    <w:rsid w:val="00F757CB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E8A"/>
    <w:rsid w:val="00F770ED"/>
    <w:rsid w:val="00F77BD0"/>
    <w:rsid w:val="00F8062F"/>
    <w:rsid w:val="00F8070B"/>
    <w:rsid w:val="00F808DE"/>
    <w:rsid w:val="00F808F5"/>
    <w:rsid w:val="00F80D3B"/>
    <w:rsid w:val="00F80E2D"/>
    <w:rsid w:val="00F80EC0"/>
    <w:rsid w:val="00F81234"/>
    <w:rsid w:val="00F8160C"/>
    <w:rsid w:val="00F81A95"/>
    <w:rsid w:val="00F81ABA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47C0"/>
    <w:rsid w:val="00F850C1"/>
    <w:rsid w:val="00F85536"/>
    <w:rsid w:val="00F8589A"/>
    <w:rsid w:val="00F85E10"/>
    <w:rsid w:val="00F86094"/>
    <w:rsid w:val="00F86183"/>
    <w:rsid w:val="00F86565"/>
    <w:rsid w:val="00F866AA"/>
    <w:rsid w:val="00F869AC"/>
    <w:rsid w:val="00F86AC9"/>
    <w:rsid w:val="00F86D87"/>
    <w:rsid w:val="00F8710B"/>
    <w:rsid w:val="00F871AC"/>
    <w:rsid w:val="00F87212"/>
    <w:rsid w:val="00F87EA4"/>
    <w:rsid w:val="00F90BB0"/>
    <w:rsid w:val="00F90D4C"/>
    <w:rsid w:val="00F9110C"/>
    <w:rsid w:val="00F91395"/>
    <w:rsid w:val="00F92226"/>
    <w:rsid w:val="00F92229"/>
    <w:rsid w:val="00F923F8"/>
    <w:rsid w:val="00F926B8"/>
    <w:rsid w:val="00F926B9"/>
    <w:rsid w:val="00F92C1B"/>
    <w:rsid w:val="00F92FAB"/>
    <w:rsid w:val="00F93269"/>
    <w:rsid w:val="00F932D9"/>
    <w:rsid w:val="00F9367B"/>
    <w:rsid w:val="00F93850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85C"/>
    <w:rsid w:val="00FA09FB"/>
    <w:rsid w:val="00FA11E2"/>
    <w:rsid w:val="00FA160B"/>
    <w:rsid w:val="00FA2150"/>
    <w:rsid w:val="00FA263F"/>
    <w:rsid w:val="00FA2719"/>
    <w:rsid w:val="00FA2750"/>
    <w:rsid w:val="00FA29FB"/>
    <w:rsid w:val="00FA2B63"/>
    <w:rsid w:val="00FA2BF9"/>
    <w:rsid w:val="00FA2D28"/>
    <w:rsid w:val="00FA375B"/>
    <w:rsid w:val="00FA37EB"/>
    <w:rsid w:val="00FA3ECB"/>
    <w:rsid w:val="00FA462E"/>
    <w:rsid w:val="00FA471C"/>
    <w:rsid w:val="00FA4D33"/>
    <w:rsid w:val="00FA5043"/>
    <w:rsid w:val="00FA5123"/>
    <w:rsid w:val="00FA58B7"/>
    <w:rsid w:val="00FA5922"/>
    <w:rsid w:val="00FA59E9"/>
    <w:rsid w:val="00FA5A53"/>
    <w:rsid w:val="00FA5C3D"/>
    <w:rsid w:val="00FA5FA4"/>
    <w:rsid w:val="00FA614A"/>
    <w:rsid w:val="00FA6452"/>
    <w:rsid w:val="00FA647D"/>
    <w:rsid w:val="00FA6B9A"/>
    <w:rsid w:val="00FA6EB1"/>
    <w:rsid w:val="00FA6F3B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E3D"/>
    <w:rsid w:val="00FB15E9"/>
    <w:rsid w:val="00FB1747"/>
    <w:rsid w:val="00FB175E"/>
    <w:rsid w:val="00FB1789"/>
    <w:rsid w:val="00FB1AE1"/>
    <w:rsid w:val="00FB1BAB"/>
    <w:rsid w:val="00FB1FBF"/>
    <w:rsid w:val="00FB1FED"/>
    <w:rsid w:val="00FB20F2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CE"/>
    <w:rsid w:val="00FB46FD"/>
    <w:rsid w:val="00FB4A69"/>
    <w:rsid w:val="00FB4B5F"/>
    <w:rsid w:val="00FB4BBA"/>
    <w:rsid w:val="00FB4F40"/>
    <w:rsid w:val="00FB5252"/>
    <w:rsid w:val="00FB5275"/>
    <w:rsid w:val="00FB5404"/>
    <w:rsid w:val="00FB545F"/>
    <w:rsid w:val="00FB5659"/>
    <w:rsid w:val="00FB56DC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087"/>
    <w:rsid w:val="00FB736C"/>
    <w:rsid w:val="00FB7781"/>
    <w:rsid w:val="00FB7DDE"/>
    <w:rsid w:val="00FB7F82"/>
    <w:rsid w:val="00FC0634"/>
    <w:rsid w:val="00FC0955"/>
    <w:rsid w:val="00FC0C81"/>
    <w:rsid w:val="00FC0DB7"/>
    <w:rsid w:val="00FC0FFD"/>
    <w:rsid w:val="00FC1098"/>
    <w:rsid w:val="00FC12DF"/>
    <w:rsid w:val="00FC18AF"/>
    <w:rsid w:val="00FC1A6D"/>
    <w:rsid w:val="00FC1AE0"/>
    <w:rsid w:val="00FC223F"/>
    <w:rsid w:val="00FC25AA"/>
    <w:rsid w:val="00FC2700"/>
    <w:rsid w:val="00FC3021"/>
    <w:rsid w:val="00FC3694"/>
    <w:rsid w:val="00FC3749"/>
    <w:rsid w:val="00FC3D39"/>
    <w:rsid w:val="00FC3E3D"/>
    <w:rsid w:val="00FC4212"/>
    <w:rsid w:val="00FC4CC6"/>
    <w:rsid w:val="00FC4D55"/>
    <w:rsid w:val="00FC4ED0"/>
    <w:rsid w:val="00FC4FB8"/>
    <w:rsid w:val="00FC4FC5"/>
    <w:rsid w:val="00FC5FDD"/>
    <w:rsid w:val="00FC632B"/>
    <w:rsid w:val="00FC63B0"/>
    <w:rsid w:val="00FC655F"/>
    <w:rsid w:val="00FC6D51"/>
    <w:rsid w:val="00FC6DA7"/>
    <w:rsid w:val="00FC6DB7"/>
    <w:rsid w:val="00FC7003"/>
    <w:rsid w:val="00FC7087"/>
    <w:rsid w:val="00FC72CC"/>
    <w:rsid w:val="00FC74B2"/>
    <w:rsid w:val="00FC7562"/>
    <w:rsid w:val="00FC7704"/>
    <w:rsid w:val="00FC7751"/>
    <w:rsid w:val="00FC7B68"/>
    <w:rsid w:val="00FC7CA9"/>
    <w:rsid w:val="00FD02AE"/>
    <w:rsid w:val="00FD075C"/>
    <w:rsid w:val="00FD0857"/>
    <w:rsid w:val="00FD0CC7"/>
    <w:rsid w:val="00FD0D58"/>
    <w:rsid w:val="00FD0EDB"/>
    <w:rsid w:val="00FD1096"/>
    <w:rsid w:val="00FD117F"/>
    <w:rsid w:val="00FD2359"/>
    <w:rsid w:val="00FD2436"/>
    <w:rsid w:val="00FD2707"/>
    <w:rsid w:val="00FD2D44"/>
    <w:rsid w:val="00FD2D6B"/>
    <w:rsid w:val="00FD346A"/>
    <w:rsid w:val="00FD37E4"/>
    <w:rsid w:val="00FD3B88"/>
    <w:rsid w:val="00FD3D6E"/>
    <w:rsid w:val="00FD3EFC"/>
    <w:rsid w:val="00FD3F75"/>
    <w:rsid w:val="00FD40DA"/>
    <w:rsid w:val="00FD4103"/>
    <w:rsid w:val="00FD4395"/>
    <w:rsid w:val="00FD479F"/>
    <w:rsid w:val="00FD4CEC"/>
    <w:rsid w:val="00FD4D47"/>
    <w:rsid w:val="00FD509F"/>
    <w:rsid w:val="00FD51D2"/>
    <w:rsid w:val="00FD56E1"/>
    <w:rsid w:val="00FD5B28"/>
    <w:rsid w:val="00FD5FCE"/>
    <w:rsid w:val="00FD6171"/>
    <w:rsid w:val="00FD618A"/>
    <w:rsid w:val="00FD6253"/>
    <w:rsid w:val="00FD66D4"/>
    <w:rsid w:val="00FD6796"/>
    <w:rsid w:val="00FD6843"/>
    <w:rsid w:val="00FD6B11"/>
    <w:rsid w:val="00FD6BE5"/>
    <w:rsid w:val="00FD6D5C"/>
    <w:rsid w:val="00FD6F30"/>
    <w:rsid w:val="00FD7AE9"/>
    <w:rsid w:val="00FD7F94"/>
    <w:rsid w:val="00FE017F"/>
    <w:rsid w:val="00FE01E3"/>
    <w:rsid w:val="00FE0619"/>
    <w:rsid w:val="00FE11D3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2CF9"/>
    <w:rsid w:val="00FE3234"/>
    <w:rsid w:val="00FE399E"/>
    <w:rsid w:val="00FE3B35"/>
    <w:rsid w:val="00FE3BB5"/>
    <w:rsid w:val="00FE41AC"/>
    <w:rsid w:val="00FE45B1"/>
    <w:rsid w:val="00FE49B6"/>
    <w:rsid w:val="00FE4B76"/>
    <w:rsid w:val="00FE4E60"/>
    <w:rsid w:val="00FE4FA7"/>
    <w:rsid w:val="00FE5222"/>
    <w:rsid w:val="00FE53CD"/>
    <w:rsid w:val="00FE55A6"/>
    <w:rsid w:val="00FE57A6"/>
    <w:rsid w:val="00FE5BA3"/>
    <w:rsid w:val="00FE5FEE"/>
    <w:rsid w:val="00FE61A2"/>
    <w:rsid w:val="00FE65CB"/>
    <w:rsid w:val="00FE66AF"/>
    <w:rsid w:val="00FE691E"/>
    <w:rsid w:val="00FE6E75"/>
    <w:rsid w:val="00FE6F49"/>
    <w:rsid w:val="00FE708F"/>
    <w:rsid w:val="00FE70B3"/>
    <w:rsid w:val="00FE70F4"/>
    <w:rsid w:val="00FE75AF"/>
    <w:rsid w:val="00FE775B"/>
    <w:rsid w:val="00FE7BC5"/>
    <w:rsid w:val="00FE7BCA"/>
    <w:rsid w:val="00FF0246"/>
    <w:rsid w:val="00FF042B"/>
    <w:rsid w:val="00FF068C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7C1"/>
    <w:rsid w:val="00FF2B39"/>
    <w:rsid w:val="00FF2C25"/>
    <w:rsid w:val="00FF3059"/>
    <w:rsid w:val="00FF34B7"/>
    <w:rsid w:val="00FF3691"/>
    <w:rsid w:val="00FF3AFA"/>
    <w:rsid w:val="00FF3C8D"/>
    <w:rsid w:val="00FF3C9F"/>
    <w:rsid w:val="00FF423D"/>
    <w:rsid w:val="00FF4674"/>
    <w:rsid w:val="00FF48C6"/>
    <w:rsid w:val="00FF4E67"/>
    <w:rsid w:val="00FF532A"/>
    <w:rsid w:val="00FF5577"/>
    <w:rsid w:val="00FF565E"/>
    <w:rsid w:val="00FF5B46"/>
    <w:rsid w:val="00FF64F7"/>
    <w:rsid w:val="00FF688A"/>
    <w:rsid w:val="00FF6FA5"/>
    <w:rsid w:val="00FF74E1"/>
    <w:rsid w:val="00FF7AB9"/>
    <w:rsid w:val="00FF7C47"/>
    <w:rsid w:val="00FF7E5F"/>
    <w:rsid w:val="0266D1A1"/>
    <w:rsid w:val="026ED33E"/>
    <w:rsid w:val="04B4667E"/>
    <w:rsid w:val="04DE23BC"/>
    <w:rsid w:val="05676C5A"/>
    <w:rsid w:val="068E7F29"/>
    <w:rsid w:val="06950E4E"/>
    <w:rsid w:val="06CF2C57"/>
    <w:rsid w:val="079F1B16"/>
    <w:rsid w:val="084AF69C"/>
    <w:rsid w:val="0869ADA4"/>
    <w:rsid w:val="08A6CE30"/>
    <w:rsid w:val="08CC02BC"/>
    <w:rsid w:val="08D0F3C0"/>
    <w:rsid w:val="09893F29"/>
    <w:rsid w:val="098EB285"/>
    <w:rsid w:val="09B6B131"/>
    <w:rsid w:val="0A0B0691"/>
    <w:rsid w:val="0A3921F0"/>
    <w:rsid w:val="0AA38AC9"/>
    <w:rsid w:val="0AD552BD"/>
    <w:rsid w:val="0B54C879"/>
    <w:rsid w:val="0B8E4708"/>
    <w:rsid w:val="0B99998F"/>
    <w:rsid w:val="0BA090BB"/>
    <w:rsid w:val="0C01E00C"/>
    <w:rsid w:val="0C1246B8"/>
    <w:rsid w:val="0C378985"/>
    <w:rsid w:val="0C5CDC5E"/>
    <w:rsid w:val="0D772CB9"/>
    <w:rsid w:val="0EA29FCF"/>
    <w:rsid w:val="0ED1FEBC"/>
    <w:rsid w:val="0F0CDD16"/>
    <w:rsid w:val="104E1C2D"/>
    <w:rsid w:val="1077FAC7"/>
    <w:rsid w:val="109B8FCE"/>
    <w:rsid w:val="10C7FC51"/>
    <w:rsid w:val="11D1E015"/>
    <w:rsid w:val="126C1866"/>
    <w:rsid w:val="1296BF30"/>
    <w:rsid w:val="13599EC1"/>
    <w:rsid w:val="13C917FB"/>
    <w:rsid w:val="1466CAF8"/>
    <w:rsid w:val="1481C496"/>
    <w:rsid w:val="151A4375"/>
    <w:rsid w:val="154AD472"/>
    <w:rsid w:val="15C4A72E"/>
    <w:rsid w:val="15EED63A"/>
    <w:rsid w:val="161C48CE"/>
    <w:rsid w:val="167D8975"/>
    <w:rsid w:val="169B57CB"/>
    <w:rsid w:val="16E5EFC1"/>
    <w:rsid w:val="17C477C3"/>
    <w:rsid w:val="18897507"/>
    <w:rsid w:val="196FE2D9"/>
    <w:rsid w:val="1A78DFBA"/>
    <w:rsid w:val="1A8447F4"/>
    <w:rsid w:val="1AF42E0E"/>
    <w:rsid w:val="1B08727E"/>
    <w:rsid w:val="1B915BC9"/>
    <w:rsid w:val="1BD2A6DB"/>
    <w:rsid w:val="1BD9CBBF"/>
    <w:rsid w:val="1C0C8916"/>
    <w:rsid w:val="1C246B39"/>
    <w:rsid w:val="1C35DF99"/>
    <w:rsid w:val="1C6BD883"/>
    <w:rsid w:val="1D0BBBEC"/>
    <w:rsid w:val="1D1186E0"/>
    <w:rsid w:val="1DB23F3B"/>
    <w:rsid w:val="1DC4C44A"/>
    <w:rsid w:val="1EB643B8"/>
    <w:rsid w:val="1EC2C691"/>
    <w:rsid w:val="1F3966B6"/>
    <w:rsid w:val="1F759FB7"/>
    <w:rsid w:val="1FAD2591"/>
    <w:rsid w:val="1FE5C4F7"/>
    <w:rsid w:val="2065112E"/>
    <w:rsid w:val="21B3EA2B"/>
    <w:rsid w:val="21E31CAE"/>
    <w:rsid w:val="21F5C49A"/>
    <w:rsid w:val="22F4894C"/>
    <w:rsid w:val="230A52C2"/>
    <w:rsid w:val="233B6784"/>
    <w:rsid w:val="235F555A"/>
    <w:rsid w:val="23777A18"/>
    <w:rsid w:val="238534C1"/>
    <w:rsid w:val="23A626C5"/>
    <w:rsid w:val="23FDC811"/>
    <w:rsid w:val="24677888"/>
    <w:rsid w:val="25581FC3"/>
    <w:rsid w:val="258B126A"/>
    <w:rsid w:val="262A76BC"/>
    <w:rsid w:val="26596DDA"/>
    <w:rsid w:val="26FAD5F8"/>
    <w:rsid w:val="27844412"/>
    <w:rsid w:val="27C712A4"/>
    <w:rsid w:val="283EF30A"/>
    <w:rsid w:val="29350C19"/>
    <w:rsid w:val="297F66A6"/>
    <w:rsid w:val="29E1C980"/>
    <w:rsid w:val="2A013C42"/>
    <w:rsid w:val="2A625A03"/>
    <w:rsid w:val="2ACE2099"/>
    <w:rsid w:val="2B00CEA7"/>
    <w:rsid w:val="2B160170"/>
    <w:rsid w:val="2B75C983"/>
    <w:rsid w:val="2BB64B4B"/>
    <w:rsid w:val="2BCE0EB1"/>
    <w:rsid w:val="2CE12024"/>
    <w:rsid w:val="2D7198BB"/>
    <w:rsid w:val="2E5F359C"/>
    <w:rsid w:val="2E68E793"/>
    <w:rsid w:val="2E6D69B7"/>
    <w:rsid w:val="2F40EC8E"/>
    <w:rsid w:val="2FD39C08"/>
    <w:rsid w:val="305104AF"/>
    <w:rsid w:val="30EFC5C8"/>
    <w:rsid w:val="3173D7A6"/>
    <w:rsid w:val="322DA0DA"/>
    <w:rsid w:val="32430592"/>
    <w:rsid w:val="3319088A"/>
    <w:rsid w:val="332A099B"/>
    <w:rsid w:val="333A0D45"/>
    <w:rsid w:val="33606182"/>
    <w:rsid w:val="337A9239"/>
    <w:rsid w:val="33941749"/>
    <w:rsid w:val="339C4F97"/>
    <w:rsid w:val="342D3879"/>
    <w:rsid w:val="3568CD0F"/>
    <w:rsid w:val="35C3F703"/>
    <w:rsid w:val="36AD5663"/>
    <w:rsid w:val="36C6B191"/>
    <w:rsid w:val="3759C4E1"/>
    <w:rsid w:val="37685A85"/>
    <w:rsid w:val="377CE7C0"/>
    <w:rsid w:val="3794DEE6"/>
    <w:rsid w:val="37A13438"/>
    <w:rsid w:val="37CDE31D"/>
    <w:rsid w:val="38F87F4E"/>
    <w:rsid w:val="39578E8E"/>
    <w:rsid w:val="395F4190"/>
    <w:rsid w:val="39C13680"/>
    <w:rsid w:val="39C2BAC3"/>
    <w:rsid w:val="39CE7187"/>
    <w:rsid w:val="39D13313"/>
    <w:rsid w:val="39F31C23"/>
    <w:rsid w:val="3A8F7AA0"/>
    <w:rsid w:val="3AE0C848"/>
    <w:rsid w:val="3AE22091"/>
    <w:rsid w:val="3AEBE1B7"/>
    <w:rsid w:val="3B5ABD54"/>
    <w:rsid w:val="3BDD3897"/>
    <w:rsid w:val="3C2CD879"/>
    <w:rsid w:val="3C6318B4"/>
    <w:rsid w:val="3CB36A09"/>
    <w:rsid w:val="3D843DF5"/>
    <w:rsid w:val="3ED3FE54"/>
    <w:rsid w:val="3F0590BD"/>
    <w:rsid w:val="3F10C51D"/>
    <w:rsid w:val="3F2A14A1"/>
    <w:rsid w:val="3F36D233"/>
    <w:rsid w:val="3FAB2AFF"/>
    <w:rsid w:val="3FAE499C"/>
    <w:rsid w:val="406A35BB"/>
    <w:rsid w:val="40869A76"/>
    <w:rsid w:val="408FCB8F"/>
    <w:rsid w:val="40DFA8AF"/>
    <w:rsid w:val="412F01F3"/>
    <w:rsid w:val="41750B2C"/>
    <w:rsid w:val="41F42AD6"/>
    <w:rsid w:val="42AA9BE9"/>
    <w:rsid w:val="43A5DD24"/>
    <w:rsid w:val="443FB909"/>
    <w:rsid w:val="4448A959"/>
    <w:rsid w:val="444D8FC5"/>
    <w:rsid w:val="44D0008F"/>
    <w:rsid w:val="45065816"/>
    <w:rsid w:val="451E3AA1"/>
    <w:rsid w:val="45C46C93"/>
    <w:rsid w:val="46F64E8E"/>
    <w:rsid w:val="476514FE"/>
    <w:rsid w:val="479B2218"/>
    <w:rsid w:val="481AE1BF"/>
    <w:rsid w:val="48980A91"/>
    <w:rsid w:val="48B34114"/>
    <w:rsid w:val="4928EA4E"/>
    <w:rsid w:val="495FDEE2"/>
    <w:rsid w:val="49A61819"/>
    <w:rsid w:val="49DDAB04"/>
    <w:rsid w:val="49EEF9E7"/>
    <w:rsid w:val="4AC4663B"/>
    <w:rsid w:val="4AFA0AC3"/>
    <w:rsid w:val="4B0FD207"/>
    <w:rsid w:val="4C8FCDAF"/>
    <w:rsid w:val="4CA1AB91"/>
    <w:rsid w:val="4CDD1DA1"/>
    <w:rsid w:val="4D83C9EE"/>
    <w:rsid w:val="4DAD7F23"/>
    <w:rsid w:val="4DB30358"/>
    <w:rsid w:val="4DED96E8"/>
    <w:rsid w:val="4DF2732E"/>
    <w:rsid w:val="4E464AF3"/>
    <w:rsid w:val="4F33F993"/>
    <w:rsid w:val="4FB6B311"/>
    <w:rsid w:val="4FC4347C"/>
    <w:rsid w:val="4FDB33A3"/>
    <w:rsid w:val="50E6BB35"/>
    <w:rsid w:val="5150B840"/>
    <w:rsid w:val="515E5237"/>
    <w:rsid w:val="51A51404"/>
    <w:rsid w:val="52196644"/>
    <w:rsid w:val="525132D0"/>
    <w:rsid w:val="528A0CBC"/>
    <w:rsid w:val="5296877B"/>
    <w:rsid w:val="52F4A2C1"/>
    <w:rsid w:val="53299627"/>
    <w:rsid w:val="53756CDA"/>
    <w:rsid w:val="54D5D0F7"/>
    <w:rsid w:val="54D86BC4"/>
    <w:rsid w:val="54F774A3"/>
    <w:rsid w:val="55FCBEA9"/>
    <w:rsid w:val="56417BAD"/>
    <w:rsid w:val="56D63960"/>
    <w:rsid w:val="580E5102"/>
    <w:rsid w:val="58DD3A03"/>
    <w:rsid w:val="595E294F"/>
    <w:rsid w:val="5965C94D"/>
    <w:rsid w:val="5B7A1CD0"/>
    <w:rsid w:val="5C241FA1"/>
    <w:rsid w:val="5CDDA05F"/>
    <w:rsid w:val="5DB20986"/>
    <w:rsid w:val="5DE75DCF"/>
    <w:rsid w:val="5F3791EF"/>
    <w:rsid w:val="5F42333C"/>
    <w:rsid w:val="5F42A2D2"/>
    <w:rsid w:val="5F5EA2E6"/>
    <w:rsid w:val="60104F19"/>
    <w:rsid w:val="604D94E9"/>
    <w:rsid w:val="6095004C"/>
    <w:rsid w:val="60CD6ED3"/>
    <w:rsid w:val="612E684F"/>
    <w:rsid w:val="624A16C3"/>
    <w:rsid w:val="62D60884"/>
    <w:rsid w:val="62D6C745"/>
    <w:rsid w:val="638C647B"/>
    <w:rsid w:val="64B54CED"/>
    <w:rsid w:val="651F1F80"/>
    <w:rsid w:val="6525DE16"/>
    <w:rsid w:val="6525ED86"/>
    <w:rsid w:val="65309C46"/>
    <w:rsid w:val="6533BEEE"/>
    <w:rsid w:val="65549B20"/>
    <w:rsid w:val="6591C10A"/>
    <w:rsid w:val="65957F9B"/>
    <w:rsid w:val="65965786"/>
    <w:rsid w:val="6622A35C"/>
    <w:rsid w:val="66564990"/>
    <w:rsid w:val="67952DCC"/>
    <w:rsid w:val="68743E22"/>
    <w:rsid w:val="6888932D"/>
    <w:rsid w:val="68F2CD40"/>
    <w:rsid w:val="695708DD"/>
    <w:rsid w:val="697D6979"/>
    <w:rsid w:val="699EECBB"/>
    <w:rsid w:val="69D617BF"/>
    <w:rsid w:val="6A00D003"/>
    <w:rsid w:val="6A355569"/>
    <w:rsid w:val="6A43E8CC"/>
    <w:rsid w:val="6A4EE7AF"/>
    <w:rsid w:val="6B3CC70D"/>
    <w:rsid w:val="6B40A00B"/>
    <w:rsid w:val="6B4B7CF7"/>
    <w:rsid w:val="6B6FB483"/>
    <w:rsid w:val="6C8DC193"/>
    <w:rsid w:val="6CD972FB"/>
    <w:rsid w:val="6D2896B4"/>
    <w:rsid w:val="6D51E09D"/>
    <w:rsid w:val="6E655EC9"/>
    <w:rsid w:val="6EA159EF"/>
    <w:rsid w:val="6EAC1E4A"/>
    <w:rsid w:val="6EF91C51"/>
    <w:rsid w:val="6F2258D2"/>
    <w:rsid w:val="70E590A4"/>
    <w:rsid w:val="714F4F3B"/>
    <w:rsid w:val="719A46B0"/>
    <w:rsid w:val="725B60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78BA584"/>
    <w:rsid w:val="793B4207"/>
    <w:rsid w:val="79A8E557"/>
    <w:rsid w:val="79CD6CA0"/>
    <w:rsid w:val="79DCD887"/>
    <w:rsid w:val="79F3CA01"/>
    <w:rsid w:val="79FDDB2A"/>
    <w:rsid w:val="7AB15334"/>
    <w:rsid w:val="7B41E181"/>
    <w:rsid w:val="7B46BDE2"/>
    <w:rsid w:val="7C23C39A"/>
    <w:rsid w:val="7C44F8A6"/>
    <w:rsid w:val="7C5160CE"/>
    <w:rsid w:val="7CE928D7"/>
    <w:rsid w:val="7D44F0A0"/>
    <w:rsid w:val="7DD54D97"/>
    <w:rsid w:val="7DFB0096"/>
    <w:rsid w:val="7E17E972"/>
    <w:rsid w:val="7E35028F"/>
    <w:rsid w:val="7E4788A0"/>
    <w:rsid w:val="7E6A15D0"/>
    <w:rsid w:val="7F03A77C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D0B1F193-6575-4E13-BF56-3F49A6083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7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Nitinath, Kajohntridach</cp:lastModifiedBy>
  <cp:revision>3</cp:revision>
  <cp:lastPrinted>2023-02-20T14:51:00Z</cp:lastPrinted>
  <dcterms:created xsi:type="dcterms:W3CDTF">2023-02-27T10:05:00Z</dcterms:created>
  <dcterms:modified xsi:type="dcterms:W3CDTF">2023-02-27T10:09:00Z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