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87049C" w14:paraId="005A9E57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B88D41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FBFBF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3BC0A7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57DF9" w:rsidRPr="0087049C" w14:paraId="2CFA768B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201079" w14:textId="77777777" w:rsidR="00957DF9" w:rsidRPr="0087049C" w:rsidRDefault="00957DF9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24C49A" w14:textId="77777777" w:rsidR="00957DF9" w:rsidRPr="0087049C" w:rsidRDefault="00957DF9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972F32" w14:textId="77777777" w:rsidR="00957DF9" w:rsidRPr="0087049C" w:rsidRDefault="00957DF9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6933" w:rsidRPr="0087049C" w14:paraId="33D58C15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B7DC13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2B764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C26625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87049C" w14:paraId="31EFDB9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6BD806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B2238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C6F1F" w14:textId="77777777" w:rsidR="00F16933" w:rsidRPr="0087049C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87049C" w14:paraId="26EC1BF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5C10079" w14:textId="77777777" w:rsidR="00D3790F" w:rsidRPr="0087049C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C18A4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8A40FD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106EE5" w:rsidRPr="0087049C" w14:paraId="7122988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C78E41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94D25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17642" w14:textId="20F16BFF" w:rsidR="00106EE5" w:rsidRPr="00C81C56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06EE5" w:rsidRPr="0087049C" w14:paraId="569910F2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22D889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D7E2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1D0097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22AC9B4A" w14:textId="77777777" w:rsidR="00106EE5" w:rsidRPr="0087049C" w:rsidRDefault="00106EE5" w:rsidP="006C333F">
            <w:pPr>
              <w:rPr>
                <w:rFonts w:asciiTheme="majorBidi" w:hAnsiTheme="majorBidi" w:cstheme="majorBidi"/>
              </w:rPr>
            </w:pPr>
          </w:p>
          <w:p w14:paraId="353BEA52" w14:textId="68C8D194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06EE5" w:rsidRPr="0087049C" w14:paraId="35A05A5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92C06DB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FCB76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CE383A" w14:textId="77777777" w:rsidR="00106EE5" w:rsidRPr="00C81C56" w:rsidRDefault="00106EE5" w:rsidP="00FB1B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14:paraId="66F3E4E0" w14:textId="77777777" w:rsidR="00106EE5" w:rsidRPr="0087049C" w:rsidRDefault="00106EE5" w:rsidP="006C333F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106EE5" w:rsidRPr="0087049C" w14:paraId="1799B87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7D45BA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89CB4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D07EB5" w14:textId="4C4FFAD0" w:rsidR="00106EE5" w:rsidRPr="00C81C56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106EE5" w:rsidRPr="0087049C" w14:paraId="3A7D98E5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CA35017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472FA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FB9485" w14:textId="1E8C0104" w:rsidR="00106EE5" w:rsidRPr="00C81C56" w:rsidRDefault="00106EE5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106EE5" w:rsidRPr="0087049C" w14:paraId="1D45DEE3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F5F649A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358DE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4E5EF" w14:textId="7DE4ACB4" w:rsidR="00106EE5" w:rsidRPr="00C81C56" w:rsidRDefault="00106EE5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06EE5" w:rsidRPr="0087049C" w14:paraId="7902375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8474DF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450A7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16CEA5" w14:textId="642C5C4F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06EE5" w:rsidRPr="0087049C" w14:paraId="424C5D89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12665D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E291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1993E9" w14:textId="2CAE159E" w:rsidR="00106EE5" w:rsidRPr="0087049C" w:rsidRDefault="00106EE5" w:rsidP="009C0D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6EE5" w:rsidRPr="0087049C" w14:paraId="0280FDA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6AD2F68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06C11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EA65C" w14:textId="2874DF42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06EE5" w:rsidRPr="0087049C" w14:paraId="2D1ACD2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CBB15E2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6AA0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E48C7" w14:textId="3B1D3A90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106EE5" w:rsidRPr="0087049C" w14:paraId="67A8839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98EB3AD" w14:textId="77777777" w:rsidR="00106EE5" w:rsidRPr="00106EE5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FB170" w14:textId="77777777" w:rsidR="00106EE5" w:rsidRPr="00106EE5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7125E" w14:textId="549F2181" w:rsidR="00106EE5" w:rsidRPr="00106EE5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06E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  <w:r w:rsidRPr="00106E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6EE5" w:rsidRPr="0087049C" w14:paraId="5080607B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6CCA007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0F86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745F80" w14:textId="4BB4BF20" w:rsidR="00106EE5" w:rsidRPr="0087049C" w:rsidRDefault="00106EE5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06EE5" w:rsidRPr="0087049C" w14:paraId="0054DAA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8022440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95B9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DB851" w14:textId="73D5792C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6EE5" w:rsidRPr="0087049C" w14:paraId="114940F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555A10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FB65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F522EB" w14:textId="2D62BFCF" w:rsidR="00106EE5" w:rsidRPr="0087049C" w:rsidRDefault="00106EE5" w:rsidP="005600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6EE5" w:rsidRPr="0087049C" w14:paraId="7D3E101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24D913B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964F1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324998" w14:textId="02E921C1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106EE5" w:rsidRPr="0087049C" w14:paraId="6AF154B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FCA503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34FC4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7C65B" w14:textId="2D7D706F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06EE5" w:rsidRPr="0087049C" w14:paraId="23C2ED0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74BF182" w14:textId="77777777" w:rsidR="00106EE5" w:rsidRPr="00106EE5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CD9F9" w14:textId="77777777" w:rsidR="00106EE5" w:rsidRPr="00106EE5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C305D1" w14:textId="37ABE0F3" w:rsidR="00106EE5" w:rsidRPr="00106EE5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06E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06EE5" w:rsidRPr="0087049C" w14:paraId="30C6DB3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80C180A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2D9B9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780D9" w14:textId="045C7BDA" w:rsidR="00106EE5" w:rsidRPr="0087049C" w:rsidRDefault="00106EE5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</w:tr>
      <w:tr w:rsidR="00106EE5" w:rsidRPr="0087049C" w14:paraId="2505A42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501D10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7D2D7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06EC1" w14:textId="30DE7BB0" w:rsidR="00106EE5" w:rsidRPr="0087049C" w:rsidRDefault="00106EE5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106EE5" w:rsidRPr="0087049C" w14:paraId="7ABB2C16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5470CC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E51A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9CE99F" w14:textId="3043E19F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106EE5" w:rsidRPr="0087049C" w14:paraId="72D128A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9973216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97DFD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132076" w14:textId="47124FB5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06EE5" w:rsidRPr="0087049C" w14:paraId="553CEFFD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10998E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BA2B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5FECF" w14:textId="2BFB81C0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06EE5" w:rsidRPr="0087049C" w14:paraId="5103ED0C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CF9DDF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84024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F16D89" w14:textId="1D15B895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106EE5" w:rsidRPr="0087049C" w14:paraId="7030665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A9BBC1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9F25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120BE0" w14:textId="77777777" w:rsidR="00106EE5" w:rsidRPr="00C81C56" w:rsidRDefault="00106EE5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  <w:p w14:paraId="10AA4BF3" w14:textId="6556E167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06EE5" w:rsidRPr="0087049C" w14:paraId="6ED3CDF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544243F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F7C2C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BB846C" w14:textId="3C5E79F3" w:rsidR="00106EE5" w:rsidRPr="0087049C" w:rsidRDefault="00106EE5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106EE5" w:rsidRPr="0087049C" w14:paraId="10B9A88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427A430" w14:textId="77777777" w:rsidR="00106EE5" w:rsidRPr="0087049C" w:rsidRDefault="00106EE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28978" w14:textId="77777777" w:rsidR="00106EE5" w:rsidRPr="0087049C" w:rsidRDefault="00106EE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F0BE19" w14:textId="6569C284" w:rsidR="00106EE5" w:rsidRPr="0087049C" w:rsidRDefault="00106EE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7E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E274AC4" w14:textId="77777777" w:rsidR="00F16933" w:rsidRPr="0087049C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br w:type="page"/>
      </w: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6BFE6C" w14:textId="77777777" w:rsidR="00F16933" w:rsidRPr="00C81C56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C3813" w14:textId="3EC7033C" w:rsidR="006D186F" w:rsidRPr="0087049C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5367D0" w:rsidRPr="0087049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่</w:t>
      </w:r>
      <w:r w:rsidR="009C2E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28</w:t>
      </w:r>
      <w:r w:rsidR="009C2EFB">
        <w:rPr>
          <w:rFonts w:asciiTheme="majorBidi" w:hAnsiTheme="majorBidi" w:cstheme="majorBidi"/>
          <w:sz w:val="30"/>
          <w:szCs w:val="30"/>
        </w:rPr>
        <w:t xml:space="preserve"> </w:t>
      </w:r>
      <w:r w:rsidR="009C2EF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9C2EFB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2566</w:t>
      </w:r>
    </w:p>
    <w:p w14:paraId="05CFE548" w14:textId="77777777" w:rsidR="006D186F" w:rsidRPr="00C81C56" w:rsidRDefault="006D186F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BAD5C" w14:textId="77777777" w:rsidR="00F16933" w:rsidRPr="0087049C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65670B9" w14:textId="77777777" w:rsidR="00F16933" w:rsidRPr="00C81C56" w:rsidRDefault="007D2AEC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1C56">
        <w:rPr>
          <w:rFonts w:asciiTheme="majorBidi" w:hAnsiTheme="majorBidi" w:cstheme="majorBidi"/>
          <w:sz w:val="28"/>
          <w:szCs w:val="28"/>
          <w:cs/>
        </w:rPr>
        <w:tab/>
      </w:r>
    </w:p>
    <w:p w14:paraId="4D2F3BED" w14:textId="77777777" w:rsidR="00560078" w:rsidRPr="0087049C" w:rsidRDefault="00F16933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จำกัด (มหาชน) </w:t>
      </w:r>
      <w:r w:rsidR="00560078" w:rsidRPr="0087049C">
        <w:rPr>
          <w:rFonts w:asciiTheme="majorBidi" w:hAnsiTheme="majorBidi" w:cstheme="majorBidi"/>
          <w:sz w:val="30"/>
          <w:szCs w:val="30"/>
        </w:rPr>
        <w:t>“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0078" w:rsidRPr="0087049C">
        <w:rPr>
          <w:rFonts w:asciiTheme="majorBidi" w:hAnsiTheme="majorBidi" w:cstheme="majorBidi"/>
          <w:sz w:val="30"/>
          <w:szCs w:val="30"/>
        </w:rPr>
        <w:t>”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จดทะเบียนกับตลาดหลักทรัพย์แห่งประเทศไทย</w:t>
      </w:r>
      <w:r w:rsidR="00A27F6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81AE152" w14:textId="77777777" w:rsidR="00560078" w:rsidRPr="00C81C56" w:rsidRDefault="00560078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42C1AF" w14:textId="68E71656" w:rsidR="00560078" w:rsidRPr="0087049C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AC1B94" w:rsidRPr="0087049C">
        <w:rPr>
          <w:rFonts w:asciiTheme="majorBidi" w:hAnsiTheme="majorBidi" w:cstheme="majorBidi"/>
          <w:sz w:val="30"/>
          <w:szCs w:val="30"/>
        </w:rPr>
        <w:t xml:space="preserve">         :</w:t>
      </w:r>
      <w:r w:rsidR="00AC1B94"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9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5E0D2792" w14:textId="0B21C682" w:rsidR="00560078" w:rsidRPr="0087049C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สำนักงานสาขาที่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>: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511F5" w:rsidRPr="007511F5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ถนนรามคำแหง แขวงหัวหมาก</w:t>
      </w:r>
      <w:r w:rsidR="00B7658E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เขตบางกะปิ กรุงเทพมหานคร</w:t>
      </w:r>
    </w:p>
    <w:p w14:paraId="39B3F371" w14:textId="21DBD2E4" w:rsidR="00560078" w:rsidRPr="0087049C" w:rsidRDefault="00560078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 xml:space="preserve">: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8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7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478F0301" w14:textId="77777777" w:rsidR="002D4BE4" w:rsidRPr="00C81C56" w:rsidRDefault="002D4BE4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7305BE" w14:textId="034D5ECE" w:rsidR="002D4BE4" w:rsidRPr="0087049C" w:rsidRDefault="002D4BE4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327A14" w:rsidRPr="0087049C">
        <w:rPr>
          <w:rFonts w:asciiTheme="majorBidi" w:hAnsiTheme="majorBidi" w:cstheme="majorBidi"/>
          <w:sz w:val="30"/>
          <w:szCs w:val="30"/>
          <w:cs/>
        </w:rPr>
        <w:t>และอาหาร</w:t>
      </w:r>
      <w:r w:rsidRPr="0087049C">
        <w:rPr>
          <w:rFonts w:asciiTheme="majorBidi" w:hAnsiTheme="majorBidi" w:cstheme="majorBidi"/>
          <w:sz w:val="30"/>
          <w:szCs w:val="30"/>
          <w:cs/>
        </w:rPr>
        <w:t>เพื่อสุขภาพ</w:t>
      </w:r>
      <w:r w:rsidR="00A41DA3"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กลุ่มบริษัทดำเนินธุรกิจหลักเกี่ยวกับการผลิตและจำหน่ายเครื่องดื่มและอาหารเพื่อสุขภาพ และผลิตภัณฑ์จากมะพร้าว 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5C6598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C2EFB">
        <w:rPr>
          <w:rFonts w:asciiTheme="majorBidi" w:hAnsiTheme="majorBidi" w:cstheme="majorBidi"/>
          <w:sz w:val="30"/>
          <w:szCs w:val="30"/>
        </w:rPr>
        <w:t xml:space="preserve"> </w:t>
      </w:r>
      <w:r w:rsidR="000B208F" w:rsidRPr="0087049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957DF9">
        <w:rPr>
          <w:rFonts w:asciiTheme="majorBidi" w:hAnsiTheme="majorBidi" w:cstheme="majorBidi"/>
          <w:sz w:val="30"/>
          <w:szCs w:val="30"/>
        </w:rPr>
        <w:t xml:space="preserve"> </w:t>
      </w:r>
      <w:r w:rsidR="009C2EFB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11F5" w:rsidRPr="007511F5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BB035B2" w14:textId="77777777" w:rsidR="00F16933" w:rsidRPr="00C81C56" w:rsidRDefault="00F16933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77006B" w:rsidRPr="0087049C" w14:paraId="5D1FB5A3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08C82E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F4505E" w14:textId="7777777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BC272D" w14:textId="3438DEB0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8F4E9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537BB19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16813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D2915F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006B" w:rsidRPr="0087049C" w14:paraId="474C1372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881D09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CEAE8D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0B0740" w14:textId="04C3C98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20CA6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7006B" w:rsidRPr="0087049C" w14:paraId="1F4F1837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2DFC5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9F5CDD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BA4B06" w14:textId="77777777" w:rsidR="0077006B" w:rsidRPr="0087049C" w:rsidRDefault="0077006B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2DCFC9F" w14:textId="4A2801F4" w:rsidR="0077006B" w:rsidRPr="0087049C" w:rsidRDefault="007511F5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38A1" w14:textId="7777777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8D3C4D" w14:textId="50BB64F6" w:rsidR="0077006B" w:rsidRPr="0087049C" w:rsidRDefault="007511F5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006B" w:rsidRPr="0087049C" w14:paraId="50C8F21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60AFFA" w14:textId="77777777" w:rsidR="0077006B" w:rsidRPr="0087049C" w:rsidRDefault="0077006B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4BD3EC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0DF73A" w14:textId="77777777" w:rsidR="0077006B" w:rsidRPr="0087049C" w:rsidRDefault="0077006B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AD23487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5EB52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917F2F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87049C" w14:paraId="200D78F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FCF350" w14:textId="77777777" w:rsidR="001F6F8E" w:rsidRPr="0087049C" w:rsidRDefault="001F6F8E" w:rsidP="001F6F8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0F276B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68082B" w14:textId="77777777" w:rsidR="001F6F8E" w:rsidRPr="0087049C" w:rsidRDefault="001F6F8E" w:rsidP="001F6F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0E1A5C" w14:textId="36BF30DB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612D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DE8127" w14:textId="33883667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1F6F8E" w:rsidRPr="0087049C" w14:paraId="0BCF84E3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E6F76C" w14:textId="77777777" w:rsidR="001F6F8E" w:rsidRPr="0087049C" w:rsidRDefault="001F6F8E" w:rsidP="001F6F8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1AAEB397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2C7B07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347886D9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D9FB5E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B8CF207" w14:textId="35DB7C21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DEF2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3D7C20" w14:textId="69922096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F6F8E" w:rsidRPr="0087049C" w14:paraId="0ADE42D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9A0DB" w14:textId="77777777" w:rsidR="001F6F8E" w:rsidRPr="0087049C" w:rsidRDefault="001F6F8E" w:rsidP="001F6F8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0CB85B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95E9B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7F0C84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0043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7F5B4C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6F8E" w:rsidRPr="0087049C" w14:paraId="62B3E39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B7BA02" w14:textId="77777777" w:rsidR="001F6F8E" w:rsidRPr="0087049C" w:rsidRDefault="001F6F8E" w:rsidP="001F6F8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67882A" w14:textId="77777777" w:rsidR="001F6F8E" w:rsidRPr="0087049C" w:rsidRDefault="001F6F8E" w:rsidP="001F6F8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DF77E4" w14:textId="77777777" w:rsidR="001F6F8E" w:rsidRPr="0087049C" w:rsidRDefault="001F6F8E" w:rsidP="001F6F8E">
            <w:pPr>
              <w:ind w:left="72" w:right="-16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074E5B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5BB86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07BB94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1F6F8E" w:rsidRPr="0087049C" w14:paraId="7F9E41D9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2E4AD5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</w:t>
            </w:r>
          </w:p>
          <w:p w14:paraId="4CF98B58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639121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นำเข้า-ส่งออก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35084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9F4B445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BB46627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2BFAAA8" w14:textId="5BFB8474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A342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3DE59B" w14:textId="58798F5C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F6F8E" w:rsidRPr="0087049C" w14:paraId="3A6E83D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11A2A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Hong Kong</w:t>
            </w:r>
          </w:p>
          <w:p w14:paraId="4365B2AC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843C3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F07BC22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C96B98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831A12D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30117F7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C00FF53" w14:textId="5295107F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FED85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57D40A" w14:textId="07EF1400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F6F8E" w:rsidRPr="0087049C" w14:paraId="6BC4C81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C47A7D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9BEDC4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FD68AB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55A9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2017E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500B0C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87049C" w14:paraId="2379AF4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3DEB01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</w:t>
            </w:r>
          </w:p>
          <w:p w14:paraId="1D6D89EA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5095E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945640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9BDB516" w14:textId="7ABD29FF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8CCAE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311830" w14:textId="32C6E22A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1F6F8E" w:rsidRPr="0087049C" w14:paraId="0E2DD00F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45CF00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2722D9D1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0ADDD8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DAD24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F1819B7" w14:textId="185AE550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F60F1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56C0C4" w14:textId="345039BB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1F6F8E" w:rsidRPr="0087049C" w14:paraId="19918360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93936A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F351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A551E7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43DED7" w14:textId="5C241923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8A25E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09B5D6" w14:textId="492ACE90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1F6F8E" w:rsidRPr="0087049C" w14:paraId="5198A44A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69A8ED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828F00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จัดหาและจำหน่าย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4B310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465244" w14:textId="53944714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ED24C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66E0D" w14:textId="5B582C0C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1F6F8E" w:rsidRPr="0087049C" w14:paraId="57E3AAF8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E3943B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A8F93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22C2B6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0947E75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42D24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004815D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87049C" w14:paraId="2FDBCFF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22D24C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EA7E28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F6A87B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AA82BA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5DFC8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C46B6B4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87049C" w14:paraId="76058C2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C5EF87" w14:textId="77777777" w:rsidR="001F6F8E" w:rsidRPr="0087049C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DBBF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34EFB9" w14:textId="77777777" w:rsidR="001F6F8E" w:rsidRPr="0087049C" w:rsidRDefault="001F6F8E" w:rsidP="001F6F8E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EDD7507" w14:textId="437EB0A5" w:rsidR="001F6F8E" w:rsidRPr="0087049C" w:rsidRDefault="007511F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F923F" w14:textId="77777777" w:rsidR="001F6F8E" w:rsidRPr="0087049C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FA225F" w14:textId="60C3B012" w:rsidR="001F6F8E" w:rsidRPr="0087049C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F6F8E" w:rsidRPr="00620EA1" w14:paraId="35EA806E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1D64A" w14:textId="7851D764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BC82" w14:textId="0920B653" w:rsidR="001F6F8E" w:rsidRPr="00620EA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</w:t>
            </w:r>
            <w:r w:rsidRPr="007431C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ด้าน</w:t>
            </w: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Digital Transformation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A928" w14:textId="600D381B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0B79A" w14:textId="743AC0B8" w:rsidR="001F6F8E" w:rsidRDefault="007511F5" w:rsidP="00EC4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19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F6F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3F284CE1" w14:textId="165D6927" w:rsidR="001F6F8E" w:rsidRPr="00620EA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3C6B" w14:textId="77777777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781F8" w14:textId="5E5C9DAD" w:rsidR="001F6F8E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F6F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718C7ED4" w14:textId="251E65E3" w:rsidR="001F6F8E" w:rsidRPr="00620EA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620EA1" w14:paraId="5AF55815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384A" w14:textId="77777777" w:rsidR="001F6F8E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5A8E" w14:textId="77777777" w:rsidR="001F6F8E" w:rsidRPr="007431C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CD41A" w14:textId="77777777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1AD1A" w14:textId="77777777" w:rsidR="001F6F8E" w:rsidRPr="00620EA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BF78" w14:textId="77777777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0568D" w14:textId="77777777" w:rsidR="001F6F8E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620EA1" w14:paraId="7E77B89F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4A4B" w14:textId="265BF551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3C5B0" w14:textId="77777777" w:rsidR="001F6F8E" w:rsidRPr="007431C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3AB62" w14:textId="390AADD4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A7A7" w14:textId="77777777" w:rsidR="001F6F8E" w:rsidRPr="00620EA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9A1F" w14:textId="77777777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52AE" w14:textId="4FBB4FC5" w:rsidR="001F6F8E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8E" w:rsidRPr="00620EA1" w14:paraId="2DCEC606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4FB1" w14:textId="33FE5B61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1431" w14:textId="7547B2B2" w:rsidR="001F6F8E" w:rsidRPr="007431C1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</w:t>
            </w:r>
            <w:r w:rsidR="00D21FE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หน่ายผลิตภัณฑ์ลูกอม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5BF1" w14:textId="10C58DF2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F29C" w14:textId="56971E33" w:rsidR="001F6F8E" w:rsidRPr="001F6F8E" w:rsidRDefault="007511F5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1E24" w14:textId="77777777" w:rsidR="001F6F8E" w:rsidRPr="00620EA1" w:rsidRDefault="001F6F8E" w:rsidP="001F6F8E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3241" w14:textId="5FF02762" w:rsidR="001F6F8E" w:rsidRDefault="001F6F8E" w:rsidP="001F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64AC3C" w14:textId="77777777" w:rsidR="00327A14" w:rsidRPr="00C81C56" w:rsidRDefault="00327A14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330665E" w14:textId="77777777" w:rsidR="00F16933" w:rsidRPr="00C81C56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81C5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53558879" w14:textId="77777777" w:rsidR="00FD2436" w:rsidRPr="00C81C56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17E06" w14:textId="72382F54" w:rsidR="00FB59D0" w:rsidRPr="00C81C56" w:rsidRDefault="008F5A69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F728D6"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A7BE5" w:rsidRPr="00C81C5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สภาวิ</w:t>
      </w:r>
      <w:r w:rsidR="00125CA7" w:rsidRPr="00C81C56">
        <w:rPr>
          <w:rFonts w:asciiTheme="majorBidi" w:hAnsiTheme="majorBidi" w:cstheme="majorBidi"/>
          <w:spacing w:val="-2"/>
          <w:sz w:val="30"/>
          <w:szCs w:val="30"/>
          <w:cs/>
        </w:rPr>
        <w:t>ชาชีพบัญชีฯ</w:t>
      </w:r>
      <w:r w:rsidR="00FB59D0"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59D0" w:rsidRPr="00C81C5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C81C56"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นโยบายการบัญชีที่</w:t>
      </w:r>
      <w:r w:rsidR="00C81C56"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>เปิดเผย</w:t>
      </w:r>
      <w:r w:rsidR="009C2EF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ในหมายเหตุข้อ </w:t>
      </w:r>
      <w:r w:rsidR="007511F5" w:rsidRPr="007511F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9C2EF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6D3A3D" w:rsidRPr="00C81C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339EC9E3" w14:textId="58D52F5D" w:rsidR="00A41DA3" w:rsidRPr="003D1D3D" w:rsidRDefault="00A41DA3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3776346" w14:textId="77777777" w:rsidR="00957DF9" w:rsidRDefault="00957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586EAF0" w14:textId="30DEEEAE" w:rsidR="00FE5BA3" w:rsidRPr="003D1D3D" w:rsidRDefault="003D1D3D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D1D3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D1D3D">
        <w:rPr>
          <w:rFonts w:asciiTheme="majorBidi" w:hAnsiTheme="majorBidi" w:cstheme="majorBidi" w:hint="cs"/>
          <w:spacing w:val="-2"/>
          <w:sz w:val="30"/>
          <w:szCs w:val="30"/>
          <w:cs/>
        </w:rPr>
        <w:t>ไป</w:t>
      </w:r>
    </w:p>
    <w:p w14:paraId="19B6531D" w14:textId="6404A306" w:rsidR="003D1D3D" w:rsidRDefault="003D1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D5379F1" w14:textId="7BE19FA4" w:rsidR="0034460D" w:rsidRPr="0087049C" w:rsidRDefault="0034460D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4F5319B8" w14:textId="77777777" w:rsidR="007622AB" w:rsidRPr="0087049C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E99E3" w14:textId="77777777" w:rsidR="00E625F8" w:rsidRPr="0087049C" w:rsidRDefault="00E625F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5325E79" w14:textId="77777777" w:rsidR="00E625F8" w:rsidRPr="0087049C" w:rsidRDefault="00E625F8" w:rsidP="00607C9D">
      <w:pPr>
        <w:pStyle w:val="BodyText2"/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5F2CF6" w14:textId="0DFF8488" w:rsidR="00A4071E" w:rsidRPr="0087049C" w:rsidRDefault="00E625F8" w:rsidP="00612EF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="0057539D" w:rsidRPr="0087049C">
        <w:rPr>
          <w:rFonts w:asciiTheme="majorBidi" w:hAnsiTheme="majorBidi" w:cstheme="majorBidi"/>
          <w:sz w:val="30"/>
          <w:szCs w:val="30"/>
          <w:cs/>
        </w:rPr>
        <w:t>)</w:t>
      </w:r>
      <w:r w:rsidR="00186EEE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5660" w:rsidRPr="0087049C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และส่วนได้เสียของกลุ่มบริษัทในบริษัทร่วม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364CAD83" w14:textId="36E1A8F5" w:rsidR="00327A14" w:rsidRPr="00B43A45" w:rsidRDefault="00327A14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B8A29" w14:textId="34F87A0A" w:rsidR="00B43A45" w:rsidRDefault="00B43A45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43A4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3A45"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01CB189" w14:textId="0A83003C" w:rsidR="00B43A45" w:rsidRDefault="00B43A45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CA475" w14:textId="58A726C7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591B" w:rsidRPr="003D591B">
        <w:rPr>
          <w:rFonts w:asciiTheme="majorBidi" w:hAnsi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93B9905" w14:textId="1AE44BAC" w:rsidR="00BA38EA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C014" w14:textId="2DA09D17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B734E2">
        <w:rPr>
          <w:rFonts w:asciiTheme="majorBidi" w:hAnsiTheme="majorBidi" w:cstheme="majorBidi"/>
          <w:sz w:val="30"/>
          <w:szCs w:val="30"/>
          <w:cs/>
        </w:rPr>
        <w:t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>หรือการควบคุมร่วม</w:t>
      </w:r>
      <w:r w:rsidRPr="00B734E2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615F1538" w14:textId="17BDE016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A5E31" w14:textId="27A13343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B734E2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6A953C1" w14:textId="77777777" w:rsidR="00E625F8" w:rsidRPr="0087049C" w:rsidRDefault="00E625F8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18FEF2CD" w14:textId="77777777" w:rsidR="00A4071E" w:rsidRPr="00B734E2" w:rsidRDefault="00A4071E" w:rsidP="00A4071E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DFE46" w14:textId="7C0FC559" w:rsidR="00B734E2" w:rsidRDefault="00B734E2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4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412F1CE" w14:textId="77777777" w:rsidR="00957DF9" w:rsidRPr="00B734E2" w:rsidRDefault="00957DF9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CFFEC" w14:textId="4DD10832" w:rsidR="007D7299" w:rsidRPr="00B734E2" w:rsidRDefault="00B734E2" w:rsidP="00B734E2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lang w:val="en-GB"/>
        </w:rPr>
      </w:pPr>
      <w:r w:rsidRPr="00B734E2">
        <w:rPr>
          <w:rFonts w:ascii="Angsana New" w:hAnsi="Angsana New"/>
          <w:sz w:val="30"/>
          <w:szCs w:val="30"/>
          <w:cs/>
          <w:lang w:val="en-GB"/>
        </w:rPr>
        <w:t>กลุ่มบริษัทเลือกใช้วิธีการทดสอบการกระจุกตัว (</w:t>
      </w:r>
      <w:r w:rsidRPr="00B734E2">
        <w:rPr>
          <w:rFonts w:ascii="Angsana New" w:hAnsi="Angsana New"/>
          <w:sz w:val="30"/>
          <w:szCs w:val="30"/>
          <w:lang w:val="en-GB"/>
        </w:rPr>
        <w:t xml:space="preserve">concentration test) </w:t>
      </w:r>
      <w:r w:rsidRPr="00B734E2">
        <w:rPr>
          <w:rFonts w:ascii="Angsana New" w:hAnsi="Angsana New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74B8CAF" w14:textId="77777777" w:rsidR="00E625F8" w:rsidRPr="0087049C" w:rsidRDefault="00E625F8" w:rsidP="00607C9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4860E599" w14:textId="59195399" w:rsidR="00AA7BE5" w:rsidRPr="0087049C" w:rsidRDefault="00FD0D58" w:rsidP="009A01AB">
      <w:pPr>
        <w:pStyle w:val="BodyText"/>
        <w:tabs>
          <w:tab w:val="left" w:pos="540"/>
        </w:tabs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4F24DD" w:rsidRPr="00B734E2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4F24DD" w:rsidRPr="004F24D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7C424C" w:rsidRPr="0087049C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854F81F" w14:textId="77777777" w:rsidR="00FF2B39" w:rsidRPr="0087049C" w:rsidRDefault="00FF2B39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F996C" w14:textId="3BC20D79" w:rsidR="00E625F8" w:rsidRPr="0087049C" w:rsidRDefault="00E625F8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สิ่งตอบแทนที่โอนให้ </w:t>
      </w:r>
      <w:r w:rsidR="0081396B" w:rsidRPr="00B734E2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87049C">
        <w:rPr>
          <w:rFonts w:asciiTheme="majorBidi" w:hAnsiTheme="majorBidi" w:cstheme="majorBidi"/>
          <w:sz w:val="30"/>
          <w:szCs w:val="30"/>
          <w:cs/>
        </w:rPr>
        <w:t>สินทรัพย์ที่โอนไป หนี้สินที่กลุ่มบริษัทก่อขึ้นเพื่อจ่ายชำระให้แก่เจ้าของเดิม</w:t>
      </w:r>
      <w:r w:rsidR="0081396B">
        <w:rPr>
          <w:rFonts w:asciiTheme="majorBidi" w:hAnsiTheme="majorBidi" w:cstheme="majorBidi"/>
          <w:sz w:val="30"/>
          <w:szCs w:val="30"/>
        </w:rPr>
        <w:t xml:space="preserve"> </w:t>
      </w:r>
      <w:r w:rsidR="0081396B" w:rsidRPr="00B734E2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และส่วนได้เสียในส่วนของผู้ถือหุ้นที่ออกโดยกลุ่มบริษัท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35FCCB" w14:textId="77777777" w:rsidR="00AD56F7" w:rsidRPr="0087049C" w:rsidRDefault="00AD56F7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DAE1C" w14:textId="5AB7759F" w:rsidR="00FF2B39" w:rsidRDefault="00FF2B39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B283C2A" w14:textId="77777777" w:rsidR="0081396B" w:rsidRPr="0087049C" w:rsidRDefault="0081396B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A9F41" w14:textId="38011C2B" w:rsidR="002A62DD" w:rsidRPr="0087049C" w:rsidRDefault="00E625F8" w:rsidP="00AD56F7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DF405F1" w14:textId="77777777" w:rsidR="001078C7" w:rsidRPr="0087049C" w:rsidRDefault="001078C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FF465EB" w14:textId="77777777" w:rsidR="009A01AB" w:rsidRPr="0087049C" w:rsidRDefault="009A01AB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DF6EFB1" w14:textId="77777777" w:rsidR="001F3A7F" w:rsidRPr="0087049C" w:rsidRDefault="001F3A7F" w:rsidP="00607C9D">
      <w:pPr>
        <w:pStyle w:val="BodyText2"/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DBBBF1" w14:textId="7DC9208D" w:rsidR="0021718E" w:rsidRPr="0087049C" w:rsidRDefault="0021718E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="00EA3BA0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A3B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2BC60317" w14:textId="67266A52" w:rsidR="00FF2B39" w:rsidRPr="0087049C" w:rsidRDefault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F616EBF" w14:textId="37A697F3" w:rsidR="00B4104F" w:rsidRPr="0087049C" w:rsidRDefault="00B4104F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3D591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  <w:r w:rsidR="003D591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39CDD964" w14:textId="77777777" w:rsidR="00B4104F" w:rsidRPr="00A54BE5" w:rsidRDefault="00B4104F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5C9A6331" w14:textId="3F1D1982" w:rsidR="00A54BE5" w:rsidRPr="00A54BE5" w:rsidRDefault="00A54BE5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/>
          <w:sz w:val="30"/>
          <w:szCs w:val="30"/>
          <w:cs/>
        </w:rPr>
        <w:t>บริษัทร่วม</w:t>
      </w:r>
      <w:r w:rsidR="003D591B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A54BE5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DA254F">
        <w:rPr>
          <w:rFonts w:asciiTheme="majorBidi" w:hAnsiTheme="majorBidi" w:cstheme="majorBidi"/>
          <w:sz w:val="30"/>
          <w:szCs w:val="30"/>
        </w:rPr>
        <w:t xml:space="preserve">        </w:t>
      </w:r>
      <w:r w:rsidRPr="00A54BE5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1A6DC5C5" w14:textId="77777777" w:rsidR="00B4104F" w:rsidRPr="00A54BE5" w:rsidRDefault="00B4104F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4DA6FC77" w14:textId="77777777" w:rsidR="001604CE" w:rsidRPr="00A54BE5" w:rsidRDefault="00334C95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A303108" w14:textId="77777777" w:rsidR="001604CE" w:rsidRPr="00A54BE5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04D84F" w14:textId="6C392DA5" w:rsidR="004D5D5A" w:rsidRDefault="00D100F6" w:rsidP="00A54BE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>แปลงค่าโดย</w:t>
      </w:r>
      <w:r w:rsidRPr="00A54BE5">
        <w:rPr>
          <w:rFonts w:asciiTheme="majorBidi" w:hAnsiTheme="majorBidi" w:cstheme="majorBidi"/>
          <w:sz w:val="30"/>
          <w:szCs w:val="30"/>
          <w:cs/>
        </w:rPr>
        <w:t>ใช้อัตราแลกเปลี่ยน ณ วันที่รายงาน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79F1"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C58FB71" w14:textId="77777777" w:rsidR="000179F1" w:rsidRPr="00A54BE5" w:rsidRDefault="000179F1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F6D4C3" w14:textId="77777777" w:rsidR="005646CA" w:rsidRPr="00A54BE5" w:rsidRDefault="005646CA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EE1D30" w:rsidRPr="00A54BE5">
        <w:rPr>
          <w:rFonts w:asciiTheme="majorBidi" w:hAnsiTheme="majorBidi" w:cstheme="majorBidi"/>
          <w:sz w:val="30"/>
          <w:szCs w:val="30"/>
          <w:cs/>
        </w:rPr>
        <w:t>ป็นกำไรหรือขาดทุนในงวดบัญชีนั้น</w:t>
      </w:r>
    </w:p>
    <w:p w14:paraId="4E4D1B66" w14:textId="77777777" w:rsidR="001F3A7F" w:rsidRPr="00A54BE5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F20FABB" w14:textId="77777777" w:rsidR="00CA6C6A" w:rsidRPr="00A54BE5" w:rsidRDefault="00BF68CF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CA6C6A" w:rsidRPr="00A54BE5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2F3FE09B" w14:textId="77777777" w:rsidR="001B60F9" w:rsidRPr="00A54BE5" w:rsidRDefault="001B60F9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D03332" w14:textId="296CDF52" w:rsidR="001B60F9" w:rsidRPr="0087049C" w:rsidRDefault="00CA6C6A" w:rsidP="00A54BE5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BF68CF" w:rsidRPr="00A54BE5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A54BE5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  <w:r w:rsidR="001B60F9" w:rsidRPr="00A54BE5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</w:t>
      </w:r>
      <w:r w:rsidR="00A84F12" w:rsidRPr="00A54BE5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="001B60F9" w:rsidRPr="00A54BE5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>นบาทโดยใช้อัตราแลกเปลี่ยนที่ใกล้เคียงกับอัตรา</w:t>
      </w:r>
      <w:r w:rsidR="001B60F9" w:rsidRPr="0087049C">
        <w:rPr>
          <w:rFonts w:asciiTheme="majorBidi" w:hAnsiTheme="majorBidi" w:cstheme="majorBidi"/>
          <w:sz w:val="30"/>
          <w:szCs w:val="30"/>
        </w:rPr>
        <w:t xml:space="preserve">    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60F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</w:p>
    <w:p w14:paraId="4F4CD17B" w14:textId="77777777" w:rsidR="00305C6C" w:rsidRPr="0087049C" w:rsidRDefault="00305C6C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E49D6" w14:textId="2EC6FDD5" w:rsidR="00186EEE" w:rsidRPr="0087049C" w:rsidRDefault="00A84F12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A54BE5" w:rsidRPr="00A54BE5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5D0FDE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2B03651E" w14:textId="77777777" w:rsidR="00A84F12" w:rsidRPr="00957DF9" w:rsidRDefault="00A84F12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B0997" w14:textId="5E302E4A" w:rsidR="00A84F12" w:rsidRPr="0087049C" w:rsidRDefault="00A84F12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25BBA998" w14:textId="77777777" w:rsidR="001B60F9" w:rsidRPr="00957DF9" w:rsidRDefault="001B60F9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5E77D" w14:textId="260CC073" w:rsidR="00A84F12" w:rsidRPr="00ED6CD1" w:rsidRDefault="00A84F12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ED6CD1" w:rsidRPr="00ED6CD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</w:t>
      </w:r>
      <w:r w:rsidRPr="00ED6CD1">
        <w:rPr>
          <w:rFonts w:asciiTheme="majorBidi" w:hAnsiTheme="majorBidi" w:cstheme="majorBidi"/>
          <w:sz w:val="30"/>
          <w:szCs w:val="30"/>
          <w:cs/>
        </w:rPr>
        <w:t>ลงทุนนั้นออกไป</w:t>
      </w:r>
    </w:p>
    <w:p w14:paraId="7F6E73E2" w14:textId="77777777" w:rsidR="001604CE" w:rsidRPr="00ED6CD1" w:rsidRDefault="001604CE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609E43" w14:textId="146710D6" w:rsidR="005258B5" w:rsidRPr="00ED6CD1" w:rsidRDefault="0000161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6C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1E15BF6" w14:textId="77777777" w:rsidR="0000161A" w:rsidRPr="00ED6CD1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69BD9" w14:textId="6161FA59" w:rsidR="000179F1" w:rsidRPr="00C2212E" w:rsidRDefault="000179F1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C2212E">
        <w:rPr>
          <w:rFonts w:asciiTheme="majorBidi" w:hAnsiTheme="majorBidi" w:hint="cs"/>
          <w:i/>
          <w:iCs/>
          <w:sz w:val="30"/>
          <w:szCs w:val="30"/>
          <w:cs/>
        </w:rPr>
        <w:t>จัดประเภท</w:t>
      </w: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3BE976E0" w14:textId="77777777" w:rsidR="0000161A" w:rsidRPr="00ED6CD1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6A92" w14:textId="7637CFAA" w:rsidR="00D435C7" w:rsidRPr="00CD5542" w:rsidRDefault="00ED6CD1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 w:hint="cs"/>
          <w:sz w:val="30"/>
          <w:szCs w:val="30"/>
        </w:rPr>
        <w:t>3</w:t>
      </w:r>
      <w:r w:rsidRPr="00CD5542">
        <w:rPr>
          <w:rFonts w:asciiTheme="majorBidi" w:hAnsiTheme="majorBidi" w:cstheme="majorBidi"/>
          <w:sz w:val="30"/>
          <w:szCs w:val="30"/>
          <w:cs/>
        </w:rPr>
        <w:t>(ฉ))</w:t>
      </w:r>
      <w:r w:rsidR="00FF136C">
        <w:rPr>
          <w:rFonts w:asciiTheme="majorBidi" w:hAnsiTheme="majorBidi" w:cstheme="majorBidi"/>
          <w:sz w:val="30"/>
          <w:szCs w:val="30"/>
        </w:rPr>
        <w:t>)</w:t>
      </w:r>
      <w:r w:rsidR="003D6B7A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3D591B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D554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3D591B" w:rsidRPr="003D591B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064A98">
        <w:rPr>
          <w:rFonts w:asciiTheme="majorBidi" w:hAnsiTheme="majorBidi" w:hint="cs"/>
          <w:sz w:val="30"/>
          <w:szCs w:val="30"/>
          <w:cs/>
        </w:rPr>
        <w:t>ด้วย</w:t>
      </w:r>
    </w:p>
    <w:p w14:paraId="2D5BEDC0" w14:textId="77777777" w:rsidR="00ED6CD1" w:rsidRPr="00CD5542" w:rsidRDefault="00ED6CD1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673ED" w14:textId="7F34F91D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D5542">
        <w:rPr>
          <w:rFonts w:asciiTheme="majorBidi" w:hAnsiTheme="majorBidi" w:cstheme="majorBidi"/>
          <w:sz w:val="30"/>
          <w:szCs w:val="30"/>
          <w:cs/>
        </w:rPr>
        <w:t>วั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4F4F77C" w14:textId="6FD861F7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32429" w14:textId="37BEF050" w:rsidR="00D435C7" w:rsidRPr="00CD5542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D554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1396AED1" w14:textId="5862EC4F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6B0D" w14:textId="3443C8A3" w:rsidR="00CD5542" w:rsidRPr="00CD5542" w:rsidRDefault="00CD5542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80690FE" w14:textId="35A4DA25" w:rsidR="00AF0C43" w:rsidRDefault="00AF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063B3F6F" w14:textId="2E45D4EF" w:rsidR="0000161A" w:rsidRPr="00C2212E" w:rsidRDefault="00D435C7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D5BBC80" w14:textId="77777777" w:rsidR="0000161A" w:rsidRPr="0087049C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1C61B" w14:textId="77777777" w:rsidR="00D435C7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1A22419" w14:textId="77777777" w:rsidR="00D435C7" w:rsidRDefault="00D435C7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5B7036" w14:textId="5BCF7ACF" w:rsidR="0000161A" w:rsidRDefault="00D435C7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CD5542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0161A"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1A73CA7" w14:textId="47CEAA42" w:rsidR="009B2472" w:rsidRDefault="009B2472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46FC4E" w14:textId="1D7E6EF7" w:rsidR="009B2472" w:rsidRPr="00CD5542" w:rsidRDefault="009B2472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4C4A2E60" w14:textId="77777777" w:rsidR="009B2472" w:rsidRPr="00CD5542" w:rsidRDefault="009B2472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668CC7" w14:textId="6CFD048D" w:rsidR="009B2472" w:rsidRDefault="009B2472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1A494D3" w14:textId="77777777" w:rsidR="00EE2005" w:rsidRPr="009B2472" w:rsidRDefault="00EE2005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E71A2ED" w14:textId="6D85CCF7" w:rsidR="0000161A" w:rsidRPr="00C2212E" w:rsidRDefault="0000161A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อนุพันธ์</w:t>
      </w:r>
    </w:p>
    <w:p w14:paraId="0884212A" w14:textId="77777777" w:rsidR="0000161A" w:rsidRPr="0087049C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8EB2C" w14:textId="61EE4961" w:rsidR="0000161A" w:rsidRPr="0087049C" w:rsidRDefault="0000161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082D874" w14:textId="5B4F5B7C" w:rsidR="002E6A41" w:rsidRPr="00C2212E" w:rsidRDefault="002E6A41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0F97C4E" w14:textId="04F5C7CF" w:rsidR="00305C6C" w:rsidRPr="009669ED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05B572" w14:textId="7BB26204" w:rsidR="002E6A41" w:rsidRPr="009669ED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669E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511F5" w:rsidRPr="007511F5">
        <w:rPr>
          <w:rFonts w:asciiTheme="majorBidi" w:hAnsiTheme="majorBidi" w:cstheme="majorBidi"/>
          <w:sz w:val="30"/>
          <w:szCs w:val="30"/>
        </w:rPr>
        <w:t>12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120EBD98" w14:textId="77777777" w:rsidR="002E6A41" w:rsidRPr="002E6A41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A8C2844" w14:textId="0F0D41CB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DF18D72" w14:textId="77777777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6CC38F6" w14:textId="640A3C35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</w:t>
      </w:r>
      <w:r w:rsidR="0009206B">
        <w:rPr>
          <w:rFonts w:asciiTheme="majorBidi" w:hAnsiTheme="majorBidi" w:cstheme="majorBidi"/>
          <w:sz w:val="30"/>
          <w:szCs w:val="30"/>
        </w:rPr>
        <w:t xml:space="preserve"> </w:t>
      </w:r>
      <w:r w:rsidR="005A4A20">
        <w:rPr>
          <w:rFonts w:asciiTheme="majorBidi" w:hAnsiTheme="majorBidi" w:cstheme="majorBidi"/>
          <w:sz w:val="30"/>
          <w:szCs w:val="30"/>
        </w:rPr>
        <w:t xml:space="preserve"> 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511F5" w:rsidRPr="007511F5">
        <w:rPr>
          <w:rFonts w:asciiTheme="majorBidi" w:hAnsiTheme="majorBidi" w:cstheme="majorBidi"/>
          <w:sz w:val="30"/>
          <w:szCs w:val="30"/>
        </w:rPr>
        <w:t>12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23B21A73" w14:textId="77777777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0A9AA16" w14:textId="22EEC053" w:rsidR="002E6A41" w:rsidRPr="00C2212E" w:rsidRDefault="002E6A41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511F5" w:rsidRPr="007511F5">
        <w:rPr>
          <w:rFonts w:asciiTheme="majorBidi" w:hAnsiTheme="majorBidi" w:cstheme="majorBidi"/>
          <w:sz w:val="30"/>
          <w:szCs w:val="30"/>
        </w:rPr>
        <w:t>30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266B359" w14:textId="77777777" w:rsidR="00B1048A" w:rsidRPr="00C2212E" w:rsidRDefault="00B1048A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EEE0E" w14:textId="154752BB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42F5452" w14:textId="3B9AAD6D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C2A155" w14:textId="28DDDE07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7511F5" w:rsidRPr="007511F5">
        <w:rPr>
          <w:rFonts w:asciiTheme="majorBidi" w:hAnsiTheme="majorBidi" w:cstheme="majorBidi"/>
          <w:sz w:val="30"/>
          <w:szCs w:val="30"/>
        </w:rPr>
        <w:t>90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335FAE1" w14:textId="77777777" w:rsidR="00C2212E" w:rsidRPr="002E6A41" w:rsidRDefault="00C2212E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7DAD5D8" w14:textId="14AA04AD" w:rsidR="00C2212E" w:rsidRPr="00C2212E" w:rsidRDefault="00C2212E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59822C13" w14:textId="77777777" w:rsidR="00C2212E" w:rsidRPr="00C2212E" w:rsidRDefault="00C2212E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A7C75" w14:textId="759E5932" w:rsidR="00C2212E" w:rsidRPr="00C2212E" w:rsidRDefault="00C2212E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54CE869" w14:textId="510D2962" w:rsidR="0034460D" w:rsidRPr="0087049C" w:rsidRDefault="00262DD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</w:t>
      </w:r>
      <w:r w:rsidR="0034460D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027CF118" w14:textId="77777777" w:rsidR="004D5D5A" w:rsidRPr="0087049C" w:rsidRDefault="004D5D5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95DDA" w14:textId="2FD518B4" w:rsidR="001F3A7F" w:rsidRDefault="0074337E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D217A00" w14:textId="77777777" w:rsidR="0074337E" w:rsidRPr="0087049C" w:rsidRDefault="0074337E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26C3A" w14:textId="41921B22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60BEECD2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14FFBE85" w14:textId="64D0DBA8" w:rsidR="009B2472" w:rsidRPr="009B2472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9B2472"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4337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9B2472" w:rsidRPr="0074337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9B2472"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9B2472" w:rsidRPr="0074337E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9B2472" w:rsidRPr="009B2472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020E25CF" w14:textId="77777777" w:rsidR="009B2472" w:rsidRPr="009B2472" w:rsidRDefault="009B2472" w:rsidP="009B24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B07E4" w14:textId="2770B749" w:rsidR="009B2472" w:rsidRPr="0074337E" w:rsidRDefault="009B2472" w:rsidP="009B247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74337E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74337E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</w:t>
      </w:r>
      <w:r w:rsidRPr="00064A98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Pr="00064A9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โดยนำข้อมูลผลขาดทุนที่เกิดขึ้นในอดีต การปรับปรุง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2C4CBE" w14:textId="22DE91E7" w:rsidR="001F3A7F" w:rsidRPr="0087049C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288D610" w14:textId="77777777" w:rsidR="00E94AFA" w:rsidRPr="0087049C" w:rsidRDefault="00E94AF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688F0C4" w14:textId="77777777" w:rsidR="00E94AFA" w:rsidRPr="0087049C" w:rsidRDefault="00E94AFA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95796" w14:textId="77777777" w:rsidR="00746CE9" w:rsidRPr="0087049C" w:rsidRDefault="00746CE9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F2913" w:rsidRPr="0087049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87049C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45F1DACD" w14:textId="77777777" w:rsidR="001604CE" w:rsidRPr="0087049C" w:rsidRDefault="001604CE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746CE9" w:rsidRPr="0087049C" w14:paraId="071D62FE" w14:textId="77777777" w:rsidTr="00092057">
        <w:tc>
          <w:tcPr>
            <w:tcW w:w="2857" w:type="dxa"/>
          </w:tcPr>
          <w:p w14:paraId="6A63C4FC" w14:textId="77777777" w:rsidR="00746CE9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1088E193" w14:textId="77777777" w:rsidR="001604CE" w:rsidRPr="0087049C" w:rsidRDefault="00746CE9" w:rsidP="00D97D5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(ซึ่งใกล้เคียงกับต้นทุนการผลิตในปัจจุบัน)</w:t>
            </w:r>
            <w:r w:rsidR="001604CE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E4278B3" w14:textId="77777777" w:rsidR="00746CE9" w:rsidRPr="0087049C" w:rsidRDefault="001604CE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ใช้</w:t>
            </w:r>
            <w:r w:rsidR="0041131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วิธีถัวเฉลี่ย</w:t>
            </w:r>
            <w:r w:rsidR="00386CE5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</w:tr>
      <w:tr w:rsidR="00746CE9" w:rsidRPr="0087049C" w14:paraId="7C8D5C7A" w14:textId="77777777" w:rsidTr="00092057">
        <w:tc>
          <w:tcPr>
            <w:tcW w:w="2857" w:type="dxa"/>
          </w:tcPr>
          <w:p w14:paraId="0D6B5669" w14:textId="77777777" w:rsidR="00746CE9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69DEAD18" w14:textId="77777777" w:rsidR="00A62070" w:rsidRPr="0087049C" w:rsidRDefault="00746CE9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ซึ่งป</w:t>
            </w:r>
            <w:r w:rsidR="00A6207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ระกอบด้วย ต้นทุนวัตถุดิบ แรงงาน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EA35F57" w14:textId="5CFDC4D6" w:rsidR="00746CE9" w:rsidRPr="0087049C" w:rsidRDefault="00A62070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746C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ค่าใช้จ่ายในการผลิตผันแปร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46CE9" w:rsidRPr="0087049C" w14:paraId="67F35595" w14:textId="77777777" w:rsidTr="00092057">
        <w:tc>
          <w:tcPr>
            <w:tcW w:w="2857" w:type="dxa"/>
          </w:tcPr>
          <w:p w14:paraId="5621A649" w14:textId="77777777" w:rsidR="00A62070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อะไหล่ วัสดุ</w:t>
            </w:r>
          </w:p>
          <w:p w14:paraId="63F522FF" w14:textId="77777777" w:rsidR="00746CE9" w:rsidRPr="0087049C" w:rsidRDefault="00A62070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ของใช้สิ้นเปลืองและอื่นๆ</w:t>
            </w:r>
            <w:r w:rsidR="00746C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3" w:type="dxa"/>
          </w:tcPr>
          <w:p w14:paraId="4E4C80BB" w14:textId="0E752547" w:rsidR="00746CE9" w:rsidRPr="0087049C" w:rsidRDefault="00A62070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</w:t>
            </w:r>
            <w:r w:rsidR="002B0434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ถัวเฉลี่ยถ่วงน้ำหนัก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7D271230" w14:textId="77777777" w:rsidR="00FF27C1" w:rsidRPr="0087049C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621B7" w14:textId="77777777" w:rsidR="004F05B1" w:rsidRDefault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843B01" w14:textId="571E46FC" w:rsidR="0074337E" w:rsidRPr="0074337E" w:rsidRDefault="0074337E" w:rsidP="00607C9D">
      <w:pPr>
        <w:pStyle w:val="BodyText2"/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74337E">
        <w:rPr>
          <w:rFonts w:asciiTheme="majorBidi" w:hAnsiTheme="majorBidi" w:cstheme="majorBidi"/>
          <w:sz w:val="30"/>
          <w:szCs w:val="30"/>
        </w:rPr>
        <w:t xml:space="preserve"> </w:t>
      </w:r>
      <w:r w:rsidRPr="0074337E">
        <w:rPr>
          <w:rFonts w:asciiTheme="majorBidi" w:hAnsiTheme="majorBidi" w:cs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750F954F" w14:textId="7D984018" w:rsidR="0074337E" w:rsidRPr="004F05B1" w:rsidRDefault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717DE53" w14:textId="65DD4792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9B8DA45" w14:textId="77777777" w:rsidR="0034460D" w:rsidRPr="004F05B1" w:rsidRDefault="0034460D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21E9133" w14:textId="77777777" w:rsidR="00747CE4" w:rsidRPr="0087049C" w:rsidRDefault="00B665B7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</w:t>
      </w:r>
      <w:r w:rsidR="00D719CA"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462268C3" w14:textId="77777777" w:rsidR="00747CE4" w:rsidRPr="004F05B1" w:rsidRDefault="00747CE4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97F2691" w14:textId="6FB08DEE" w:rsidR="00C710B3" w:rsidRPr="0087049C" w:rsidRDefault="00C710B3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BE4891">
        <w:rPr>
          <w:rFonts w:asciiTheme="majorBidi" w:hAnsiTheme="majorBidi" w:cstheme="majorBidi" w:hint="cs"/>
          <w:sz w:val="30"/>
          <w:szCs w:val="30"/>
          <w:cs/>
        </w:rPr>
        <w:t>การกู้ยืม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BA1D34" w:rsidRPr="0087049C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</w:t>
      </w:r>
      <w:r w:rsidR="00043306" w:rsidRPr="0087049C">
        <w:rPr>
          <w:rFonts w:asciiTheme="majorBidi" w:hAnsiTheme="majorBidi" w:cstheme="majorBidi"/>
          <w:sz w:val="30"/>
          <w:szCs w:val="30"/>
          <w:cs/>
        </w:rPr>
        <w:t>กลิขสิทธิ์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="00043306" w:rsidRPr="0087049C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</w:p>
    <w:p w14:paraId="4599D165" w14:textId="1C28DE8C" w:rsidR="00747CE4" w:rsidRPr="004F05B1" w:rsidRDefault="00747CE4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6EE65CB" w14:textId="5AF9C7E2" w:rsidR="0074337E" w:rsidRPr="0074337E" w:rsidRDefault="0074337E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1BB5EC7" w14:textId="77777777" w:rsidR="0034460D" w:rsidRPr="004F05B1" w:rsidRDefault="0034460D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C2FE47E" w14:textId="343D9596" w:rsidR="004A57CF" w:rsidRPr="0087049C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="00341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7BD7" w:rsidRPr="00341702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B10432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="00341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617BD7" w:rsidRPr="00341702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155A818" w14:textId="77777777" w:rsidR="00027732" w:rsidRPr="004F05B1" w:rsidRDefault="00027732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1F990A1" w14:textId="4CF76055" w:rsidR="00F3366E" w:rsidRPr="0087049C" w:rsidRDefault="00F41E86" w:rsidP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6EF4EC79" w14:textId="77777777" w:rsidR="00F41E86" w:rsidRPr="004F05B1" w:rsidRDefault="00F41E8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1F71518" w14:textId="493770F3" w:rsidR="005037D0" w:rsidRPr="00617BD7" w:rsidRDefault="00617BD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617BD7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อายุการให้ประโยชน์ของสินทรัพย์แสดงได้ดังนี้</w:t>
      </w:r>
    </w:p>
    <w:p w14:paraId="23F6C306" w14:textId="77777777" w:rsidR="00617BD7" w:rsidRPr="004F05B1" w:rsidRDefault="00617BD7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34460D" w:rsidRPr="0087049C" w14:paraId="7D2A4921" w14:textId="77777777" w:rsidTr="006A34DD">
        <w:tc>
          <w:tcPr>
            <w:tcW w:w="6642" w:type="dxa"/>
            <w:shd w:val="clear" w:color="auto" w:fill="auto"/>
          </w:tcPr>
          <w:p w14:paraId="0EF10E17" w14:textId="77777777" w:rsidR="0034460D" w:rsidRPr="0087049C" w:rsidRDefault="005037D0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="006D051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4460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907EB8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่วนปรั</w:t>
            </w:r>
            <w:r w:rsidR="00D54CE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907EB8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ปรุง</w:t>
            </w:r>
            <w:r w:rsidR="009451D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50B65010" w14:textId="7DD22A45" w:rsidR="0034460D" w:rsidRPr="00803D69" w:rsidRDefault="002B45C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4AF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A6888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460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31F3E018" w14:textId="77777777" w:rsidTr="006A34DD">
        <w:tc>
          <w:tcPr>
            <w:tcW w:w="6642" w:type="dxa"/>
            <w:shd w:val="clear" w:color="auto" w:fill="auto"/>
          </w:tcPr>
          <w:p w14:paraId="5A447697" w14:textId="77777777" w:rsidR="009451DD" w:rsidRPr="0087049C" w:rsidRDefault="009451DD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0F866596" w14:textId="0A7209D5" w:rsidR="009451DD" w:rsidRPr="00803D69" w:rsidRDefault="007511F5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451DD" w:rsidRPr="0087049C" w14:paraId="6E03097C" w14:textId="77777777" w:rsidTr="006A34DD">
        <w:tc>
          <w:tcPr>
            <w:tcW w:w="6642" w:type="dxa"/>
            <w:shd w:val="clear" w:color="auto" w:fill="auto"/>
          </w:tcPr>
          <w:p w14:paraId="73E8BFD3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313E9F4" w14:textId="36442BE0" w:rsidR="009451DD" w:rsidRPr="00803D69" w:rsidRDefault="007511F5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5EE25085" w14:textId="77777777" w:rsidTr="006A34DD">
        <w:tc>
          <w:tcPr>
            <w:tcW w:w="6642" w:type="dxa"/>
            <w:shd w:val="clear" w:color="auto" w:fill="auto"/>
          </w:tcPr>
          <w:p w14:paraId="058FBDB5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766D6C58" w14:textId="3080B776" w:rsidR="009451DD" w:rsidRPr="00803D69" w:rsidRDefault="007511F5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68ECF16B" w14:textId="77777777" w:rsidTr="006A34DD">
        <w:tc>
          <w:tcPr>
            <w:tcW w:w="6642" w:type="dxa"/>
            <w:shd w:val="clear" w:color="auto" w:fill="auto"/>
          </w:tcPr>
          <w:p w14:paraId="2B37F587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1CD31583" w14:textId="63778D62" w:rsidR="009451DD" w:rsidRPr="00803D69" w:rsidRDefault="007511F5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D6B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0F1935A7" w14:textId="77777777" w:rsidR="00092057" w:rsidRPr="00F41E86" w:rsidRDefault="00092057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ค่าความนิยม</w:t>
      </w:r>
    </w:p>
    <w:p w14:paraId="552C0D80" w14:textId="11850B75" w:rsidR="00092057" w:rsidRDefault="00092057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4E16" w14:textId="768769F4" w:rsidR="00617BD7" w:rsidRPr="00617BD7" w:rsidRDefault="00617BD7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B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617BD7">
        <w:rPr>
          <w:rFonts w:asciiTheme="majorBidi" w:hAnsiTheme="majorBidi" w:cstheme="majorBidi"/>
          <w:sz w:val="30"/>
          <w:szCs w:val="30"/>
          <w:cs/>
        </w:rPr>
        <w:t>ด้วยวิธีราคาทุนหักขาดทุนจากการด้อยค่าสะสม</w:t>
      </w:r>
      <w:r w:rsidR="006939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โดยค่าความนิยมของ</w:t>
      </w:r>
      <w:r w:rsidRPr="00617BD7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Pr="0069398D">
        <w:rPr>
          <w:rFonts w:asciiTheme="majorBidi" w:hAnsiTheme="majorBidi" w:cstheme="majorBidi"/>
          <w:sz w:val="30"/>
          <w:szCs w:val="30"/>
          <w:cs/>
        </w:rPr>
        <w:t>รวม</w:t>
      </w:r>
      <w:r w:rsidRPr="00617BD7">
        <w:rPr>
          <w:rFonts w:asciiTheme="majorBidi" w:hAnsiTheme="majorBidi" w:cstheme="majorBidi"/>
          <w:sz w:val="30"/>
          <w:szCs w:val="30"/>
          <w:cs/>
        </w:rPr>
        <w:t>อยู่ในมูลค่าตามบัญชีของเงินลงทุน</w:t>
      </w:r>
      <w:r w:rsidRPr="00617BD7">
        <w:rPr>
          <w:rFonts w:asciiTheme="majorBidi" w:hAnsiTheme="majorBidi" w:cstheme="majorBidi"/>
          <w:sz w:val="30"/>
          <w:szCs w:val="30"/>
        </w:rPr>
        <w:t xml:space="preserve"> </w:t>
      </w:r>
    </w:p>
    <w:p w14:paraId="4B5C4830" w14:textId="0D0E0806" w:rsidR="00B10432" w:rsidRPr="0087049C" w:rsidRDefault="00B1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C5CD00" w14:textId="6E567571" w:rsidR="00092057" w:rsidRPr="00F41E86" w:rsidRDefault="00092057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สินทรัพย์ไม่มีตัวตนอื่น </w:t>
      </w:r>
    </w:p>
    <w:p w14:paraId="22565850" w14:textId="77777777" w:rsidR="00092057" w:rsidRPr="0087049C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E77AC3" w14:textId="6E971E23" w:rsidR="00F3366E" w:rsidRDefault="0069398D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9398D">
        <w:rPr>
          <w:rFonts w:asciiTheme="majorBidi" w:hAnsiTheme="majorBidi" w:cstheme="majorBidi"/>
          <w:sz w:val="30"/>
          <w:szCs w:val="30"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F18D5D" w14:textId="77777777" w:rsidR="0069398D" w:rsidRPr="0069398D" w:rsidRDefault="0069398D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93D3C2" w14:textId="695B21AF" w:rsidR="00617BD7" w:rsidRPr="0069398D" w:rsidRDefault="00617BD7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8281FC5" w14:textId="77777777" w:rsidR="00617BD7" w:rsidRPr="00617BD7" w:rsidRDefault="00617BD7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616620" w:rsidRPr="0087049C" w14:paraId="7B4F0851" w14:textId="77777777" w:rsidTr="00F3366E">
        <w:tc>
          <w:tcPr>
            <w:tcW w:w="6462" w:type="dxa"/>
          </w:tcPr>
          <w:p w14:paraId="02D48F67" w14:textId="77777777" w:rsidR="00616620" w:rsidRPr="0087049C" w:rsidRDefault="00616620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54B5E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  <w:r w:rsidR="0056503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ซอฟต์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245" w:type="dxa"/>
          </w:tcPr>
          <w:p w14:paraId="2F8E25DB" w14:textId="20892039" w:rsidR="00616620" w:rsidRPr="0087049C" w:rsidRDefault="007511F5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620"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1662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34460D" w:rsidRPr="0087049C" w14:paraId="078A5F8F" w14:textId="77777777" w:rsidTr="00F3366E">
        <w:tc>
          <w:tcPr>
            <w:tcW w:w="6462" w:type="dxa"/>
            <w:shd w:val="clear" w:color="auto" w:fill="auto"/>
          </w:tcPr>
          <w:p w14:paraId="21FF0064" w14:textId="77777777" w:rsidR="0034460D" w:rsidRPr="0087049C" w:rsidRDefault="0034460D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1B45DF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="0086314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4EBEC4A2" w14:textId="77777777" w:rsidR="0034460D" w:rsidRPr="0087049C" w:rsidRDefault="0034460D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</w:t>
            </w:r>
            <w:r w:rsidR="00EE1D3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</w:tr>
    </w:tbl>
    <w:p w14:paraId="6280A938" w14:textId="77777777" w:rsidR="00B220D8" w:rsidRPr="0087049C" w:rsidRDefault="00B220D8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CA687" w14:textId="4A423ED7" w:rsidR="00145D30" w:rsidRPr="0087049C" w:rsidRDefault="00145D3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438BCAB" w14:textId="74660386" w:rsidR="00145D30" w:rsidRPr="0087049C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F808A" w14:textId="1BE8A255" w:rsidR="007C4C4A" w:rsidRPr="005B086C" w:rsidRDefault="007C4C4A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5B086C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308BD585" w14:textId="77777777" w:rsidR="00145D30" w:rsidRPr="005B086C" w:rsidRDefault="00145D30" w:rsidP="00145D3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 w:rsidDel="005868E9">
        <w:rPr>
          <w:rFonts w:asciiTheme="majorBidi" w:hAnsiTheme="majorBidi" w:cstheme="majorBidi"/>
          <w:sz w:val="30"/>
          <w:szCs w:val="30"/>
        </w:rPr>
        <w:t xml:space="preserve"> </w:t>
      </w:r>
    </w:p>
    <w:p w14:paraId="443BB412" w14:textId="322D991D" w:rsidR="007C4C4A" w:rsidRPr="005B086C" w:rsidRDefault="007C4C4A" w:rsidP="00145D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ราคาเอกเทศของแต่ละส่วนประกอบ</w:t>
      </w:r>
      <w:r w:rsidRPr="005B086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</w:t>
      </w:r>
      <w:r w:rsidRPr="005B086C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ที่ไม่เป็นการเช่า</w:t>
      </w:r>
      <w:r w:rsidRPr="005B086C">
        <w:rPr>
          <w:rFonts w:asciiTheme="majorBidi" w:hAnsiTheme="majorBidi" w:cstheme="majorBidi"/>
          <w:sz w:val="30"/>
          <w:szCs w:val="30"/>
          <w:cs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1CA6A5BC" w14:textId="77777777" w:rsidR="00145D30" w:rsidRPr="0087049C" w:rsidRDefault="00145D30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4030DBDD" w14:textId="70AB30CA" w:rsidR="00145D30" w:rsidRPr="0087049C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6F7A76" w14:textId="77777777" w:rsidR="00145D30" w:rsidRPr="0087049C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FA37892" w14:textId="77777777" w:rsidR="005B086C" w:rsidRDefault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78DB6E6A" w14:textId="21E07CD2" w:rsidR="007C4C4A" w:rsidRPr="005A4532" w:rsidRDefault="007C4C4A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65"/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bookmarkEnd w:id="0"/>
      <w:r w:rsidRPr="005A4532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จะใช้สิทธิในการซื้อสินทรัพย์ </w:t>
      </w:r>
      <w:r w:rsidR="00CE429F">
        <w:rPr>
          <w:rFonts w:asciiTheme="majorBidi" w:hAnsiTheme="majorBidi" w:cstheme="majorBidi"/>
          <w:b/>
          <w:sz w:val="30"/>
          <w:szCs w:val="30"/>
        </w:rPr>
        <w:br/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01058A3" w14:textId="429A6A08" w:rsidR="00AC5EAA" w:rsidRPr="005B086C" w:rsidRDefault="00AC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1938D767" w14:textId="580583D3" w:rsidR="007C4C4A" w:rsidRPr="005A4532" w:rsidRDefault="007C4C4A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CE5A2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B4CA29" w14:textId="77777777" w:rsidR="00145D30" w:rsidRPr="0087049C" w:rsidRDefault="00145D30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257944D" w14:textId="0DC06C1A" w:rsidR="00494995" w:rsidRPr="005A4532" w:rsidRDefault="000053BB" w:rsidP="005B08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  <w:r w:rsidR="00494995" w:rsidRPr="005A453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3412E2" w14:textId="77777777" w:rsidR="00B425E3" w:rsidRPr="0087049C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0A6C8" w14:textId="4BC34540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4F5332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1DB1E2B" w14:textId="77777777" w:rsidR="0034460D" w:rsidRPr="0087049C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15DD0" w14:textId="0EEC769F" w:rsidR="0034460D" w:rsidRPr="0087049C" w:rsidRDefault="005875D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ยอด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ของ</w:t>
      </w:r>
      <w:r w:rsidR="00181B18" w:rsidRPr="0087049C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4460D" w:rsidRPr="0087049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CE429F">
        <w:rPr>
          <w:rFonts w:asciiTheme="majorBidi" w:hAnsiTheme="majorBidi" w:cstheme="majorBidi" w:hint="cs"/>
          <w:spacing w:val="4"/>
          <w:sz w:val="30"/>
          <w:szCs w:val="30"/>
          <w:cs/>
        </w:rPr>
        <w:t>ค่าความนิยมและ</w:t>
      </w:r>
      <w:r w:rsidR="0034460D" w:rsidRPr="0087049C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สินทรัพย์ไม่มีตัวตนที่มีอายุการให้ประโยชน์ไม่ทราบแน่นอนหรือยังไม่พร้อมใช้งานจะ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ถูกประมาณมูลค่าที่คาดว่าจะได้รับคืนทุกปีในช่วงเวลาเดียวกัน</w:t>
      </w:r>
    </w:p>
    <w:p w14:paraId="6119010D" w14:textId="77777777" w:rsidR="0034460D" w:rsidRPr="0087049C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A3FBE" w14:textId="0F4B824D" w:rsidR="00DF4CE3" w:rsidRPr="0087049C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รับรู้</w:t>
      </w:r>
      <w:r w:rsidR="002E40F6" w:rsidRPr="005B086C">
        <w:rPr>
          <w:rFonts w:asciiTheme="majorBidi" w:hAnsiTheme="majorBidi" w:cstheme="majorBidi"/>
          <w:spacing w:val="4"/>
          <w:sz w:val="30"/>
          <w:szCs w:val="30"/>
          <w:cs/>
        </w:rPr>
        <w:t>ในกำไรหรือขาดทุน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เมื่อ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มูลค่าตามบัญชีของสินทรัพย์ หรือ</w:t>
      </w:r>
      <w:r w:rsidR="005875D0" w:rsidRPr="0087049C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หน่วยสินทรัพย์ที่ก่อให้เกิดเงินสดสูงกว่า</w:t>
      </w:r>
      <w:r w:rsidR="005875D0"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มูลค่าที่จะได้รับคืน 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87049C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2C6079E2" w14:textId="77777777" w:rsidR="004F5332" w:rsidRPr="0087049C" w:rsidRDefault="004F5332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DA155" w14:textId="77777777" w:rsidR="005B086C" w:rsidRDefault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92327C" w14:textId="6CFA1BD7" w:rsidR="00EC2059" w:rsidRPr="0087049C" w:rsidRDefault="0034460D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กระแสเงินสดที่จะได้รับในอนาคตคิดลดเป็นมูลค่าปัจจุบันโดยใช้อัตราคิดลดก่อน</w:t>
      </w:r>
      <w:r w:rsidR="00340342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คำนึงถึงภาษีเงินได้เพื่อให้สะท้อนมูลค่าที่อาจประเมินได้ในตลาดปัจจุบัน</w:t>
      </w:r>
      <w:r w:rsidR="005875D0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CF749C" w:rsidRPr="0087049C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133D910" w14:textId="7D9DCAF0" w:rsidR="004F5332" w:rsidRPr="005B086C" w:rsidRDefault="008841E0" w:rsidP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060F0B8" w14:textId="31ED10F6" w:rsidR="00F46B53" w:rsidRPr="0087049C" w:rsidRDefault="00CF749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C643BD" w:rsidRPr="005B086C">
        <w:rPr>
          <w:rFonts w:asciiTheme="majorBidi" w:hAnsiTheme="majorBidi" w:cstheme="majorBidi"/>
          <w:sz w:val="30"/>
          <w:szCs w:val="30"/>
          <w:cs/>
        </w:rPr>
        <w:t>ของสินทรัพย์ที่เคยรับรู้ในงวดก่อน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จะถูกกลับรายการ 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</w:t>
      </w:r>
      <w:r w:rsidRPr="0087049C">
        <w:rPr>
          <w:rFonts w:asciiTheme="majorBidi" w:hAnsiTheme="majorBidi" w:cstheme="majorBidi"/>
          <w:sz w:val="30"/>
          <w:szCs w:val="30"/>
          <w:cs/>
        </w:rPr>
        <w:t>นวณมูลค่าที่คาดว่าจะได้รับ</w:t>
      </w:r>
      <w:r w:rsidRPr="00C643BD">
        <w:rPr>
          <w:rFonts w:asciiTheme="majorBidi" w:hAnsiTheme="majorBidi" w:cstheme="majorBidi"/>
          <w:sz w:val="30"/>
          <w:szCs w:val="30"/>
          <w:cs/>
        </w:rPr>
        <w:t xml:space="preserve">คืน </w:t>
      </w:r>
      <w:r w:rsidR="00C643BD" w:rsidRPr="005B086C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643BD"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</w:t>
      </w:r>
      <w:r w:rsidRPr="0087049C">
        <w:rPr>
          <w:rFonts w:asciiTheme="majorBidi" w:hAnsiTheme="majorBidi" w:cstheme="majorBidi"/>
          <w:sz w:val="30"/>
          <w:szCs w:val="30"/>
          <w:cs/>
        </w:rPr>
        <w:t>่าที่มูลค่าตามบัญชีของสินทรัพย์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ไม่เกินกว่ามูลค่าตามบัญชีภายหลังหักด้วยค่าเสื่อมราคาสะสมหรือค่าตัดจำหน่าย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เสมือนหนึ่งไม่เคยมีการบันทึก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ขาดทุนจากการด้อยค่ามาก่อน </w:t>
      </w:r>
    </w:p>
    <w:p w14:paraId="764325A7" w14:textId="14909529" w:rsidR="009D4CD1" w:rsidRPr="0087049C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7F60A68" w14:textId="2246193E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4F9F72B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4AA63421" w14:textId="69419354" w:rsidR="00CF749C" w:rsidRPr="0087049C" w:rsidRDefault="00CF749C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5B086C" w:rsidRPr="005B086C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5B086C" w:rsidRPr="005B086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1DEC73B" w14:textId="26ECA970" w:rsidR="004375AF" w:rsidRPr="0087049C" w:rsidRDefault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275C22CA" w14:textId="4F53E02E" w:rsidR="00452C60" w:rsidRPr="00E960F6" w:rsidRDefault="00013EAC" w:rsidP="00E960F6">
      <w:pPr>
        <w:spacing w:line="240" w:lineRule="auto"/>
        <w:ind w:left="547"/>
        <w:jc w:val="thaiDistribute"/>
        <w:rPr>
          <w:rFonts w:ascii="Times New Roman" w:hAnsi="Times New Roman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ปัจจุบัน</w:t>
      </w:r>
      <w:r w:rsidR="00C3400C" w:rsidRPr="004F05B1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โดยวิธีคิดลดแต่ละหน่วยที่ประมาณการไว้</w:t>
      </w:r>
    </w:p>
    <w:p w14:paraId="250276BA" w14:textId="77777777" w:rsidR="009D4CD1" w:rsidRPr="0087049C" w:rsidRDefault="009D4CD1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DD746EA" w14:textId="397B734C" w:rsidR="00013EAC" w:rsidRDefault="00013EAC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5002FA8F" w14:textId="77777777" w:rsidR="005B086C" w:rsidRPr="0087049C" w:rsidRDefault="005B086C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ABB3FE8" w14:textId="77777777" w:rsidR="00013EAC" w:rsidRPr="005B086C" w:rsidRDefault="00013EAC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9FBBBA4" w14:textId="491C89B2" w:rsidR="00013EAC" w:rsidRPr="005B086C" w:rsidRDefault="00013EAC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B220D8" w:rsidRPr="005B086C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</w:t>
      </w:r>
      <w:r w:rsidR="00EB0B8B"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D59A8C3" w14:textId="77777777" w:rsidR="002867B4" w:rsidRPr="005B086C" w:rsidRDefault="002867B4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5CA7107" w14:textId="11414EDB" w:rsidR="005037D0" w:rsidRPr="005B086C" w:rsidRDefault="005037D0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7511F5" w:rsidRPr="007511F5">
        <w:rPr>
          <w:rFonts w:asciiTheme="majorBidi" w:hAnsiTheme="majorBidi" w:cstheme="majorBidi"/>
          <w:iCs/>
          <w:sz w:val="30"/>
          <w:szCs w:val="30"/>
        </w:rPr>
        <w:t>12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40B16D" w14:textId="77777777" w:rsidR="00A2258E" w:rsidRPr="005B086C" w:rsidRDefault="00A2258E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4DFD9A1" w14:textId="6A917CF5" w:rsidR="00E64828" w:rsidRPr="005B086C" w:rsidRDefault="00E64828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="005037D0" w:rsidRPr="005B086C">
        <w:rPr>
          <w:rFonts w:asciiTheme="majorBidi" w:hAnsiTheme="majorBidi" w:cstheme="majorBidi"/>
          <w:i/>
          <w:sz w:val="30"/>
          <w:szCs w:val="30"/>
          <w:cs/>
        </w:rPr>
        <w:br/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A73B677" w14:textId="77777777" w:rsidR="009D4CD1" w:rsidRPr="005B086C" w:rsidRDefault="009D4CD1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F79C1B" w14:textId="77777777" w:rsidR="00E65CAC" w:rsidRPr="005B086C" w:rsidRDefault="00E65CAC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8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22CB4B7" w14:textId="77777777" w:rsidR="00E65CAC" w:rsidRPr="005B086C" w:rsidRDefault="00E65CAC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DA287" w14:textId="78E2C092" w:rsidR="00E65CAC" w:rsidRDefault="00E65CA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9300F1" w:rsidRPr="009300F1">
        <w:rPr>
          <w:rFonts w:asciiTheme="majorBidi" w:hAnsiTheme="majorBidi" w:cstheme="majorBidi"/>
          <w:iCs/>
          <w:sz w:val="30"/>
          <w:szCs w:val="30"/>
        </w:rPr>
        <w:t>(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7C424C" w:rsidRPr="005B086C">
        <w:rPr>
          <w:rFonts w:asciiTheme="majorBidi" w:hAnsiTheme="majorBidi" w:cstheme="majorBidi"/>
          <w:i/>
          <w:sz w:val="30"/>
          <w:szCs w:val="30"/>
          <w:cs/>
        </w:rPr>
        <w:br/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เกิดขึ้นจริง</w:t>
      </w:r>
    </w:p>
    <w:p w14:paraId="087D9B49" w14:textId="77777777" w:rsidR="005B086C" w:rsidRPr="005B086C" w:rsidRDefault="005B086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C70CCA1" w14:textId="77777777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E670A1D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BDB44" w14:textId="65EA07AC" w:rsidR="00083B51" w:rsidRPr="0087049C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="006D5BA0" w:rsidRPr="0087049C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บริษัทมีภาระ</w:t>
      </w:r>
      <w:r w:rsidR="006F6E0C" w:rsidRPr="008704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ตามกฎหมาย</w:t>
      </w:r>
      <w:r w:rsidR="006F6E0C" w:rsidRPr="0087049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73A31" w14:textId="77777777" w:rsidR="00EB0364" w:rsidRPr="0087049C" w:rsidRDefault="00EB0364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8903421" w14:textId="77777777" w:rsidR="00EB0364" w:rsidRPr="0087049C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6590113" w14:textId="78D7FCE7" w:rsidR="002867B4" w:rsidRPr="0087049C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EB0B8B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F8B1D13" w14:textId="77777777" w:rsidR="002867B4" w:rsidRPr="0087049C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882C6" w14:textId="48310879" w:rsidR="00EB0364" w:rsidRPr="0087049C" w:rsidRDefault="00EB0364" w:rsidP="0008009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1EDB1B" w14:textId="77777777" w:rsidR="005B7C1D" w:rsidRPr="0087049C" w:rsidRDefault="005B7C1D" w:rsidP="005B7C1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DDE6A" w14:textId="7D55010A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0A6559" w14:textId="34B29198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80091"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2DEBCD5" w14:textId="459F10D4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80091"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781F541" w14:textId="77777777" w:rsidR="005B7C1D" w:rsidRPr="0087049C" w:rsidRDefault="005B7C1D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D1A9" w14:textId="44545020" w:rsidR="00EB0364" w:rsidRPr="00A1608A" w:rsidRDefault="00EB0364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192C712" w14:textId="26EBE983" w:rsidR="00C3400C" w:rsidRPr="00A1608A" w:rsidRDefault="00C3400C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888BE" w14:textId="095E3461" w:rsidR="00C3400C" w:rsidRPr="00A1608A" w:rsidRDefault="00C3400C" w:rsidP="00C340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00F1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1608A">
        <w:rPr>
          <w:sz w:val="30"/>
          <w:szCs w:val="30"/>
          <w:cs/>
        </w:rPr>
        <w:t xml:space="preserve"> </w:t>
      </w:r>
    </w:p>
    <w:p w14:paraId="58B2D2B0" w14:textId="77777777" w:rsidR="00C3400C" w:rsidRPr="00C3400C" w:rsidRDefault="00C3400C" w:rsidP="00C340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A16B0" w14:textId="1FCD38CA" w:rsidR="00C3400C" w:rsidRPr="00C3400C" w:rsidRDefault="00C3400C" w:rsidP="00C34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/>
          <w:sz w:val="30"/>
          <w:szCs w:val="30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และรับรู้ในกำไรหรือขาดทุนทันที เว้นแต่มูลค่ายุติธรรมที่ได้มา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ดังกล่าวจะ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รับรู้เป็นรายการรอตัดบัญชี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139F91E" w14:textId="77777777" w:rsidR="00B665B7" w:rsidRPr="0087049C" w:rsidRDefault="00B665B7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08EB1" w14:textId="77777777" w:rsidR="005B7C1D" w:rsidRPr="0087049C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816BAA2" w14:textId="25EC381F" w:rsidR="0034460D" w:rsidRPr="00A1608A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A1608A" w:rsidRPr="00A160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451E0496" w14:textId="77777777" w:rsidR="004375AF" w:rsidRPr="00A1608A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2C9FB" w14:textId="3478292F" w:rsidR="004375AF" w:rsidRPr="00A1608A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>หรือบริการ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C3400C" w:rsidRPr="00A1608A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A1608A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>หรือภาษีขายอื่นๆ</w:t>
      </w:r>
      <w:r w:rsidRPr="00A1608A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62F5185F" w14:textId="77777777" w:rsidR="005B7C1D" w:rsidRPr="00A1608A" w:rsidRDefault="005B7C1D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9C862B" w14:textId="07BB31D0" w:rsidR="00A2258E" w:rsidRPr="00A1608A" w:rsidRDefault="00C3400C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A1608A">
        <w:rPr>
          <w:rFonts w:asciiTheme="majorBidi" w:hAnsiTheme="majorBidi" w:cstheme="majorBidi"/>
          <w:sz w:val="30"/>
          <w:szCs w:val="30"/>
        </w:rPr>
        <w:t xml:space="preserve"> 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 xml:space="preserve">และรายได้จากการให้บริการรับรู้เมื่อได้ให้บริการ </w:t>
      </w:r>
      <w:r w:rsidR="00431CD6" w:rsidRPr="00431CD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4A0C3BC" w14:textId="77777777" w:rsidR="00C3400C" w:rsidRPr="00A1608A" w:rsidRDefault="00C3400C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78665A" w14:textId="77777777" w:rsidR="0034460D" w:rsidRPr="00A1608A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0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3FB698E" w14:textId="77777777" w:rsidR="002F13DE" w:rsidRPr="0087049C" w:rsidRDefault="002F13D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4F0D44C7" w14:textId="5B96926C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A2D4D" w:rsidRPr="00A1608A">
        <w:rPr>
          <w:rFonts w:asciiTheme="majorBidi" w:hAnsiTheme="majorBidi" w:cstheme="majorBidi"/>
          <w:sz w:val="30"/>
          <w:szCs w:val="30"/>
          <w:cs/>
        </w:rPr>
        <w:t>ซึ่ง</w:t>
      </w:r>
      <w:r w:rsidRPr="0087049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99FCBB6" w14:textId="77777777" w:rsidR="001B77DD" w:rsidRPr="0087049C" w:rsidRDefault="001B77DD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8537DC" w14:textId="46E862EF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EA2D4D" w:rsidRPr="00A1608A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B0B8B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1FBCDF45" w14:textId="77777777" w:rsidR="00A05712" w:rsidRPr="0087049C" w:rsidRDefault="00A05712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E2692" w14:textId="7F3F17C0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080091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</w:t>
      </w:r>
      <w:r w:rsidRPr="00A43ECD">
        <w:rPr>
          <w:rFonts w:asciiTheme="majorBidi" w:hAnsiTheme="majorBidi" w:cstheme="majorBidi"/>
          <w:sz w:val="30"/>
          <w:szCs w:val="30"/>
          <w:cs/>
        </w:rPr>
        <w:t>ว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="00080091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</w:t>
      </w:r>
      <w:r w:rsidR="007256AE" w:rsidRPr="0087049C">
        <w:rPr>
          <w:rFonts w:asciiTheme="majorBidi" w:hAnsiTheme="majorBidi" w:cstheme="majorBidi"/>
          <w:sz w:val="30"/>
          <w:szCs w:val="30"/>
          <w:cs/>
        </w:rPr>
        <w:t xml:space="preserve">งทุนในบริษัทย่อย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1EAA73FA" w14:textId="77777777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FF57F" w14:textId="628AEB81" w:rsidR="00A371F4" w:rsidRPr="0087049C" w:rsidRDefault="007F23D9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B0B8B" w:rsidRPr="0087049C">
        <w:rPr>
          <w:rFonts w:asciiTheme="majorBidi" w:hAnsiTheme="majorBidi" w:cstheme="majorBidi"/>
          <w:sz w:val="30"/>
          <w:szCs w:val="30"/>
        </w:rPr>
        <w:br/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</w:t>
      </w:r>
      <w:r w:rsidR="00254DC2" w:rsidRPr="0087049C">
        <w:rPr>
          <w:rFonts w:asciiTheme="majorBidi" w:hAnsiTheme="majorBidi" w:cstheme="majorBidi"/>
          <w:sz w:val="30"/>
          <w:szCs w:val="30"/>
          <w:cs/>
        </w:rPr>
        <w:t>นี้สินตามมูลค่าตามบัญชี ณ วัน</w:t>
      </w:r>
      <w:r w:rsidR="00A05712" w:rsidRPr="0087049C">
        <w:rPr>
          <w:rFonts w:asciiTheme="majorBidi" w:hAnsiTheme="majorBidi" w:cstheme="majorBidi"/>
          <w:sz w:val="30"/>
          <w:szCs w:val="30"/>
          <w:cs/>
        </w:rPr>
        <w:t>ที่</w:t>
      </w:r>
      <w:r w:rsidR="00254DC2" w:rsidRPr="0087049C">
        <w:rPr>
          <w:rFonts w:asciiTheme="majorBidi" w:hAnsiTheme="majorBidi" w:cstheme="majorBidi"/>
          <w:sz w:val="30"/>
          <w:szCs w:val="30"/>
          <w:cs/>
        </w:rPr>
        <w:t>สิ้นรอบระยะเวลา</w:t>
      </w:r>
      <w:r w:rsidR="00A05712" w:rsidRPr="0087049C">
        <w:rPr>
          <w:rFonts w:asciiTheme="majorBidi" w:hAnsiTheme="majorBidi" w:cstheme="majorBidi"/>
          <w:sz w:val="30"/>
          <w:szCs w:val="30"/>
          <w:cs/>
        </w:rPr>
        <w:t>ที่</w:t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EC205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โดยใช้</w:t>
      </w:r>
      <w:r w:rsidR="00A43ECD" w:rsidRPr="00A43ECD">
        <w:rPr>
          <w:rFonts w:asciiTheme="majorBidi" w:hAnsiTheme="majorBidi" w:cstheme="majorBidi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  <w:r w:rsidR="00A43ECD" w:rsidRPr="00A43ECD">
        <w:rPr>
          <w:rFonts w:asciiTheme="majorBidi" w:hAnsiTheme="majorBidi" w:cstheme="majorBidi"/>
          <w:sz w:val="30"/>
          <w:szCs w:val="30"/>
        </w:rPr>
        <w:t xml:space="preserve"> 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03F7D7" w14:textId="77777777" w:rsidR="00A2258E" w:rsidRPr="0087049C" w:rsidRDefault="00A2258E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C34068" w14:textId="60830C1D" w:rsidR="00EC2059" w:rsidRPr="0087049C" w:rsidRDefault="00A1608A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EC2059"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226B6B4D" w14:textId="6B4694DD" w:rsidR="002F13DE" w:rsidRPr="0087049C" w:rsidRDefault="002F13DE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0E002FA2" w14:textId="77777777" w:rsidR="00EC453D" w:rsidRPr="0087049C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01858" w14:textId="420026E2" w:rsidR="001B36C3" w:rsidRPr="0087049C" w:rsidRDefault="001B36C3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</w:t>
      </w:r>
      <w:r w:rsidR="00233319" w:rsidRPr="0087049C">
        <w:rPr>
          <w:rFonts w:asciiTheme="majorBidi" w:hAnsiTheme="majorBidi" w:cstheme="majorBidi"/>
          <w:b/>
          <w:sz w:val="30"/>
          <w:szCs w:val="30"/>
          <w:cs/>
        </w:rPr>
        <w:t>อ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อกจำหน่ายระหว่างปี</w:t>
      </w:r>
      <w:r w:rsidRPr="008704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</w:t>
      </w:r>
      <w:r w:rsidR="00FB0A0C" w:rsidRPr="0087049C">
        <w:rPr>
          <w:rFonts w:asciiTheme="majorBidi" w:hAnsiTheme="majorBidi" w:cstheme="majorBidi"/>
          <w:b/>
          <w:sz w:val="30"/>
          <w:szCs w:val="30"/>
          <w:cs/>
        </w:rPr>
        <w:t>ฉลี่ยถ่วงน้ำหนักที่ออกจำหน่าย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710D5C88" w14:textId="3363E86A" w:rsidR="009252A5" w:rsidRPr="00582F04" w:rsidRDefault="009252A5" w:rsidP="0058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8A3C631" w14:textId="77777777" w:rsidR="00F16933" w:rsidRPr="0087049C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2DF71826" w14:textId="16D455CF" w:rsidR="007C424C" w:rsidRDefault="007C424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4B96F1" w14:textId="268EE340" w:rsidR="00F40322" w:rsidRPr="004F51A1" w:rsidRDefault="00F40322" w:rsidP="00F403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F51A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F51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51A1">
        <w:rPr>
          <w:rFonts w:asciiTheme="majorBidi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AECAA3B" w14:textId="77777777" w:rsidR="00F40322" w:rsidRPr="0087049C" w:rsidRDefault="00F40322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66352E" w14:textId="7F4C57FC" w:rsidR="000F3FBE" w:rsidRPr="0087049C" w:rsidRDefault="007C424C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ค</w:t>
      </w:r>
      <w:r w:rsidR="007256AE" w:rsidRPr="0087049C">
        <w:rPr>
          <w:rFonts w:asciiTheme="majorBidi" w:hAnsiTheme="majorBidi" w:cstheme="majorBidi"/>
          <w:b/>
          <w:sz w:val="30"/>
          <w:szCs w:val="30"/>
          <w:cs/>
        </w:rPr>
        <w:t>วามสัมพันธ์ที่มีกับบริษัทย่อย</w:t>
      </w:r>
      <w:r w:rsidR="00E960F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814320" w:rsidRPr="0087049C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="00E960F6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7256AE" w:rsidRPr="0087049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7256AE"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1</w:t>
      </w:r>
      <w:r w:rsidR="00814320" w:rsidRPr="004F51A1">
        <w:rPr>
          <w:rFonts w:asciiTheme="majorBidi" w:hAnsiTheme="majorBidi" w:cstheme="majorBidi"/>
          <w:sz w:val="30"/>
          <w:szCs w:val="30"/>
          <w:cs/>
        </w:rPr>
        <w:t>,</w:t>
      </w:r>
      <w:r w:rsidR="00F40322" w:rsidRPr="004F51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8</w:t>
      </w:r>
      <w:r w:rsidR="007256AE" w:rsidRPr="004F51A1">
        <w:rPr>
          <w:rFonts w:asciiTheme="majorBidi" w:hAnsiTheme="majorBidi" w:cstheme="majorBidi"/>
          <w:sz w:val="30"/>
          <w:szCs w:val="30"/>
        </w:rPr>
        <w:t xml:space="preserve"> </w:t>
      </w:r>
      <w:r w:rsidR="007256AE" w:rsidRPr="004F51A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11F5" w:rsidRPr="007511F5">
        <w:rPr>
          <w:rFonts w:ascii="Angsana New" w:hAnsi="Angsana New"/>
          <w:sz w:val="30"/>
          <w:szCs w:val="30"/>
        </w:rPr>
        <w:t>9</w:t>
      </w:r>
      <w:r w:rsidR="007256AE"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40322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C21F6D" w:rsidRPr="0087049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1B131B93" w14:textId="77777777" w:rsidR="00C21F6D" w:rsidRPr="0087049C" w:rsidRDefault="00C21F6D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9"/>
        <w:gridCol w:w="4021"/>
      </w:tblGrid>
      <w:tr w:rsidR="00F16933" w:rsidRPr="0087049C" w14:paraId="020FA006" w14:textId="77777777" w:rsidTr="004F05B1">
        <w:trPr>
          <w:trHeight w:val="425"/>
          <w:tblHeader/>
        </w:trPr>
        <w:tc>
          <w:tcPr>
            <w:tcW w:w="3780" w:type="dxa"/>
            <w:shd w:val="clear" w:color="auto" w:fill="auto"/>
          </w:tcPr>
          <w:p w14:paraId="4715A59A" w14:textId="77777777" w:rsidR="00F16933" w:rsidRPr="0087049C" w:rsidRDefault="00902B38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F1693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</w:t>
            </w:r>
            <w:r w:rsidR="00BD38A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บุคคลหรือ</w:t>
            </w:r>
            <w:r w:rsidR="00F1693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379" w:type="dxa"/>
            <w:shd w:val="clear" w:color="auto" w:fill="auto"/>
          </w:tcPr>
          <w:p w14:paraId="247EDE90" w14:textId="77777777" w:rsidR="00F16933" w:rsidRPr="0087049C" w:rsidRDefault="00F16933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21" w:type="dxa"/>
            <w:shd w:val="clear" w:color="auto" w:fill="auto"/>
          </w:tcPr>
          <w:p w14:paraId="322CF715" w14:textId="77777777" w:rsidR="00F16933" w:rsidRPr="0087049C" w:rsidRDefault="00F16933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5D63" w:rsidRPr="0087049C" w14:paraId="26196639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71E0305F" w14:textId="12E8CCAC" w:rsidR="006B5D63" w:rsidRPr="0087049C" w:rsidRDefault="004F05B1" w:rsidP="004F05B1">
            <w:pPr>
              <w:tabs>
                <w:tab w:val="clear" w:pos="3515"/>
              </w:tabs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4F05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ทีทีที คอร์ปอเรชั่น จำกัด (เดิม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B5D6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79" w:type="dxa"/>
            <w:shd w:val="clear" w:color="auto" w:fill="auto"/>
          </w:tcPr>
          <w:p w14:paraId="40ACA958" w14:textId="77777777" w:rsidR="006B5D63" w:rsidRPr="0087049C" w:rsidRDefault="006B5D63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3AE9601F" w14:textId="7BDD6887" w:rsidR="006B5D63" w:rsidRPr="0087049C" w:rsidRDefault="006B5D63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E960F6" w:rsidRPr="0087049C" w14:paraId="463E54FB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37734DD5" w14:textId="77777777" w:rsidR="00E960F6" w:rsidRPr="0087049C" w:rsidRDefault="00E960F6" w:rsidP="00E960F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5D7DB5E6" w14:textId="77777777" w:rsidR="00E960F6" w:rsidRPr="0087049C" w:rsidRDefault="00E960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3AB82A5F" w14:textId="304D7EE1" w:rsidR="00E960F6" w:rsidRPr="0087049C" w:rsidRDefault="00E960F6" w:rsidP="00E960F6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E960F6" w:rsidRPr="0087049C" w14:paraId="51F6266D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74C7754C" w14:textId="6B5439E4" w:rsidR="00E960F6" w:rsidRPr="0087049C" w:rsidRDefault="00E960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1379" w:type="dxa"/>
            <w:shd w:val="clear" w:color="auto" w:fill="auto"/>
          </w:tcPr>
          <w:p w14:paraId="22EBD83A" w14:textId="4B4F58AC" w:rsidR="00E960F6" w:rsidRPr="0087049C" w:rsidRDefault="00E960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4CD2E709" w14:textId="73F6B99A" w:rsidR="00E960F6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E960F6" w:rsidRPr="0087049C" w14:paraId="6EFBBCD2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104BCDBF" w14:textId="77777777" w:rsidR="00E960F6" w:rsidRPr="0087049C" w:rsidRDefault="00E960F6" w:rsidP="00E960F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4720C006" w14:textId="77777777" w:rsidR="00E960F6" w:rsidRPr="0087049C" w:rsidRDefault="00E960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</w:t>
            </w:r>
          </w:p>
          <w:p w14:paraId="4E738364" w14:textId="77777777" w:rsidR="00E960F6" w:rsidRPr="0087049C" w:rsidRDefault="00E960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สโลวาเกีย</w:t>
            </w:r>
          </w:p>
        </w:tc>
        <w:tc>
          <w:tcPr>
            <w:tcW w:w="4021" w:type="dxa"/>
            <w:shd w:val="clear" w:color="auto" w:fill="auto"/>
          </w:tcPr>
          <w:p w14:paraId="40846BAB" w14:textId="77777777" w:rsidR="00E960F6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8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เป็นบริษัทที่ถือหุ้นโดยผู้ถือหุ้นในบริษัทย่อย</w:t>
            </w:r>
          </w:p>
          <w:p w14:paraId="33235EE1" w14:textId="77777777" w:rsidR="00E960F6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60F6" w:rsidRPr="0087049C" w14:paraId="442F4BAC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0342FC24" w14:textId="7ECC1E5A" w:rsidR="00E960F6" w:rsidRPr="0087049C" w:rsidRDefault="00E960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1379" w:type="dxa"/>
            <w:shd w:val="clear" w:color="auto" w:fill="auto"/>
          </w:tcPr>
          <w:p w14:paraId="3BCF9545" w14:textId="77B54F90" w:rsidR="00E960F6" w:rsidRPr="0087049C" w:rsidRDefault="00E960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259E47A5" w14:textId="48EE2BA4" w:rsidR="004F05B1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E960F6" w:rsidRPr="0087049C" w14:paraId="0518EE81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1DC3E479" w14:textId="77777777" w:rsidR="00E960F6" w:rsidRPr="0087049C" w:rsidRDefault="00E960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7F20C082" w14:textId="77777777" w:rsidR="00E960F6" w:rsidRPr="0087049C" w:rsidRDefault="00E960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2686312A" w14:textId="77777777" w:rsidR="00E960F6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E960F6" w:rsidRPr="0087049C" w14:paraId="3C91A266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50BD9862" w14:textId="77777777" w:rsidR="000F4D13" w:rsidRDefault="000F4D13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66FD4" w14:textId="77777777" w:rsidR="000F4D13" w:rsidRDefault="000F4D13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F6E6B" w14:textId="77777777" w:rsidR="000F4D13" w:rsidRDefault="000F4D13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AE6FB8" w14:textId="77777777" w:rsidR="000F4D13" w:rsidRDefault="000F4D13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8280F7" w14:textId="7FEBEB4A" w:rsidR="00E960F6" w:rsidRPr="0087049C" w:rsidRDefault="00E960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ผู้บริหารสำคัญ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6F0C192E" w14:textId="77777777" w:rsidR="000F4D13" w:rsidRDefault="000F4D13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C6E85" w14:textId="77777777" w:rsidR="000F4D13" w:rsidRDefault="000F4D13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4335F" w14:textId="77777777" w:rsidR="000F4D13" w:rsidRDefault="000F4D13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C00278" w14:textId="77777777" w:rsidR="000F4D13" w:rsidRDefault="000F4D13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9A3CC1" w14:textId="6233BBFF" w:rsidR="00E960F6" w:rsidRPr="0087049C" w:rsidRDefault="00E960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4021" w:type="dxa"/>
            <w:shd w:val="clear" w:color="auto" w:fill="auto"/>
          </w:tcPr>
          <w:p w14:paraId="4237C171" w14:textId="77777777" w:rsidR="000F4D13" w:rsidRDefault="000F4D13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</w:p>
          <w:p w14:paraId="0F1D4463" w14:textId="77777777" w:rsidR="000F4D13" w:rsidRDefault="000F4D13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</w:p>
          <w:p w14:paraId="3FBCC88F" w14:textId="77777777" w:rsidR="000F4D13" w:rsidRDefault="000F4D13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</w:p>
          <w:p w14:paraId="0519745C" w14:textId="70D53E1D" w:rsidR="00E960F6" w:rsidRPr="0087049C" w:rsidRDefault="00E960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lastRenderedPageBreak/>
              <w:t>บุคคลที่มีอำนาจและความรับผิดชอบการวางแผน</w:t>
            </w:r>
            <w:r w:rsidR="004F05B1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 w:rsidR="004F05B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87049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0DE1B839" w14:textId="77777777" w:rsidR="000F4245" w:rsidRPr="0087049C" w:rsidRDefault="000F4245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64"/>
        <w:gridCol w:w="1102"/>
        <w:gridCol w:w="264"/>
        <w:gridCol w:w="1040"/>
        <w:gridCol w:w="247"/>
        <w:gridCol w:w="21"/>
        <w:gridCol w:w="1078"/>
      </w:tblGrid>
      <w:tr w:rsidR="00A43ECD" w:rsidRPr="0087049C" w14:paraId="3A46BD44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27650D7E" w14:textId="12BDD151" w:rsidR="00A43ECD" w:rsidRPr="00F40322" w:rsidRDefault="00A43ECD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4032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6AC369BF" w14:textId="77777777" w:rsidR="00A43ECD" w:rsidRPr="00F40322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65BCAF75" w14:textId="77777777" w:rsidR="00A43ECD" w:rsidRPr="00F40322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4"/>
            <w:shd w:val="clear" w:color="auto" w:fill="auto"/>
          </w:tcPr>
          <w:p w14:paraId="12A40B00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43ECD" w:rsidRPr="0087049C" w14:paraId="78FCEEC7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46D7B15E" w14:textId="1E382368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shd w:val="clear" w:color="auto" w:fill="auto"/>
          </w:tcPr>
          <w:p w14:paraId="5BBC50EB" w14:textId="6C88D642" w:rsidR="00A43ECD" w:rsidRPr="0087049C" w:rsidRDefault="007511F5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6279252E" w14:textId="77777777" w:rsidR="00A43ECD" w:rsidRPr="0087049C" w:rsidRDefault="00A43ECD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943F6F" w14:textId="3C0CFA1A" w:rsidR="00A43ECD" w:rsidRPr="0087049C" w:rsidRDefault="007511F5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3E526A7A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ACBAC66" w14:textId="2BE7DF1A" w:rsidR="00A43ECD" w:rsidRPr="0087049C" w:rsidRDefault="007511F5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72A1BC56" w14:textId="77777777" w:rsidR="00A43ECD" w:rsidRPr="0087049C" w:rsidRDefault="00A43ECD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1C3360A" w14:textId="71A09115" w:rsidR="00A43ECD" w:rsidRPr="0087049C" w:rsidRDefault="007511F5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43ECD" w:rsidRPr="0087049C" w14:paraId="7AA1012E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1A613DA2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8"/>
            <w:shd w:val="clear" w:color="auto" w:fill="auto"/>
          </w:tcPr>
          <w:p w14:paraId="1F8634B7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ECD" w:rsidRPr="0087049C" w14:paraId="7C473AC8" w14:textId="77777777" w:rsidTr="00F40322">
        <w:tc>
          <w:tcPr>
            <w:tcW w:w="2261" w:type="pct"/>
            <w:shd w:val="clear" w:color="auto" w:fill="auto"/>
          </w:tcPr>
          <w:p w14:paraId="0DB74477" w14:textId="77777777" w:rsidR="00A43ECD" w:rsidRPr="0087049C" w:rsidRDefault="00A43ECD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ACA3B5B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B53FFC1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8765F4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55F2F7D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FAD8CF9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0061FFF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6065712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BA5" w:rsidRPr="0087049C" w14:paraId="0198B32C" w14:textId="77777777" w:rsidTr="00F40322">
        <w:tc>
          <w:tcPr>
            <w:tcW w:w="2261" w:type="pct"/>
            <w:shd w:val="clear" w:color="auto" w:fill="auto"/>
          </w:tcPr>
          <w:p w14:paraId="53A7046A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496136CA" w14:textId="397FAA7C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17FCCE2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EE3CA5A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3D6A6C7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CC8F017" w14:textId="3B859405" w:rsidR="00D75BA5" w:rsidRPr="005537A4" w:rsidRDefault="007511F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AF8D5A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0CE9E39" w14:textId="3DCE791F" w:rsidR="00D75BA5" w:rsidRPr="005537A4" w:rsidRDefault="007511F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</w:p>
        </w:tc>
      </w:tr>
      <w:tr w:rsidR="00D75BA5" w:rsidRPr="0087049C" w14:paraId="2F12D21F" w14:textId="77777777" w:rsidTr="00F40322">
        <w:tc>
          <w:tcPr>
            <w:tcW w:w="2261" w:type="pct"/>
            <w:shd w:val="clear" w:color="auto" w:fill="auto"/>
          </w:tcPr>
          <w:p w14:paraId="5A1E56E1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58F7E2E9" w14:textId="71BC2D5D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8C8DC89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CC15016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F2A071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A5E4EC0" w14:textId="503EB8E1" w:rsidR="00D75BA5" w:rsidRPr="005537A4" w:rsidRDefault="007511F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B45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F46B8" w:rsidRPr="00487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5C3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EFFF67D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C9FF1FA" w14:textId="09CF3D68" w:rsidR="00D75BA5" w:rsidRPr="005537A4" w:rsidRDefault="007511F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88</w:t>
            </w:r>
            <w:r w:rsidR="00D75BA5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D75BA5" w:rsidRPr="0087049C" w14:paraId="62D73C25" w14:textId="77777777" w:rsidTr="00F40322">
        <w:tc>
          <w:tcPr>
            <w:tcW w:w="2261" w:type="pct"/>
            <w:shd w:val="clear" w:color="auto" w:fill="auto"/>
          </w:tcPr>
          <w:p w14:paraId="37A850A2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4F2A181D" w14:textId="5B252C3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CEBF265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2BEC8B6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26B48E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3E9552C" w14:textId="3CE99192" w:rsidR="00D75BA5" w:rsidRPr="005537A4" w:rsidRDefault="007511F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9754B8E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3E066DE" w14:textId="74AFA103" w:rsidR="00D75BA5" w:rsidRPr="005537A4" w:rsidRDefault="007511F5" w:rsidP="00D75BA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D75BA5" w:rsidRPr="0087049C" w14:paraId="54B9F85C" w14:textId="77777777" w:rsidTr="00F40322">
        <w:tc>
          <w:tcPr>
            <w:tcW w:w="2261" w:type="pct"/>
            <w:shd w:val="clear" w:color="auto" w:fill="auto"/>
          </w:tcPr>
          <w:p w14:paraId="762B4E0D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14:paraId="765E372A" w14:textId="3C1E1552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7773C9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45B7FAF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3E43D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0BCDB08" w14:textId="4A994A69" w:rsidR="00D75BA5" w:rsidRPr="005537A4" w:rsidRDefault="007511F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2B9287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AA12FF7" w14:textId="295071F5" w:rsidR="00D75BA5" w:rsidRPr="005537A4" w:rsidRDefault="007511F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D75BA5" w:rsidRPr="0087049C" w14:paraId="7DDB5A2E" w14:textId="77777777" w:rsidTr="00F40322">
        <w:tc>
          <w:tcPr>
            <w:tcW w:w="2261" w:type="pct"/>
            <w:shd w:val="clear" w:color="auto" w:fill="auto"/>
          </w:tcPr>
          <w:p w14:paraId="335BEA8F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7D79D542" w14:textId="55D2F12B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6924AE5F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17939D" w14:textId="3F426C92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886D22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7387C54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0686C5" w14:textId="77777777" w:rsidR="00D75BA5" w:rsidRPr="005537A4" w:rsidRDefault="00D75BA5" w:rsidP="00D75B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E6D0EC1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DE7A2BE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54D90" w14:textId="02DE4A2F" w:rsidR="00184C51" w:rsidRPr="005537A4" w:rsidRDefault="007511F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84C5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DD6249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F4933E9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A7299" w14:textId="37FCA619" w:rsidR="00D75BA5" w:rsidRPr="005537A4" w:rsidRDefault="007511F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D75BA5" w:rsidRPr="0087049C" w14:paraId="1AA0ABC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631F87A0" w14:textId="77777777" w:rsidR="00D75BA5" w:rsidRPr="0087049C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BA2FB2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6894AC7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1C067EB3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0375AAA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69E0A18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7F6087F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4B0B871" w14:textId="77777777" w:rsidR="00D75BA5" w:rsidRPr="005537A4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19" w:rsidRPr="0057059E" w14:paraId="6C7A21A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049F331E" w14:textId="05E6CC84" w:rsidR="007C2519" w:rsidRPr="0057059E" w:rsidRDefault="007C2519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6A78C895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36B3EF4B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2FEFF10E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22FF73A4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D040DFB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F9920E3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08F81FB" w14:textId="77777777" w:rsidR="007C2519" w:rsidRPr="0057059E" w:rsidRDefault="007C2519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19" w:rsidRPr="0057059E" w14:paraId="601ECBF0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B4FCF7D" w14:textId="57109088" w:rsidR="007C2519" w:rsidRPr="0057059E" w:rsidRDefault="007C2519" w:rsidP="007C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4FD7DC54" w14:textId="3CD91BBA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409A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1" w:type="pct"/>
            <w:shd w:val="clear" w:color="auto" w:fill="auto"/>
          </w:tcPr>
          <w:p w14:paraId="272C6E44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E8EE1D2" w14:textId="1F76B4B2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A7A1B30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97201D7" w14:textId="366D10B8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409A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5BD6341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D959FC3" w14:textId="4032F7DD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2519" w:rsidRPr="0057059E" w14:paraId="2AAD599E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BDB41DB" w14:textId="318585ED" w:rsidR="007C2519" w:rsidRPr="0057059E" w:rsidRDefault="007C2519" w:rsidP="007C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357A3DD5" w14:textId="7F8511B3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409A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1" w:type="pct"/>
            <w:shd w:val="clear" w:color="auto" w:fill="auto"/>
          </w:tcPr>
          <w:p w14:paraId="2DA2F4F7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F9C6060" w14:textId="27FED766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D2A2901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573D4F2" w14:textId="6D73AE5A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409A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7BD09A0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A27246D" w14:textId="7E5BA855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2519" w:rsidRPr="0057059E" w14:paraId="113526B3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BC5F81F" w14:textId="6A6FAABD" w:rsidR="007C2519" w:rsidRPr="0057059E" w:rsidRDefault="007C2519" w:rsidP="007C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04CC9BD3" w14:textId="257E8338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1" w:type="pct"/>
            <w:shd w:val="clear" w:color="auto" w:fill="auto"/>
          </w:tcPr>
          <w:p w14:paraId="3882A9F8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BF7167" w14:textId="769A2983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66E3BE2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DFC212B" w14:textId="2A3C9E14" w:rsidR="007C2519" w:rsidRPr="0057059E" w:rsidRDefault="007511F5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91672F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303384" w14:textId="1D55B6EC" w:rsidR="007C2519" w:rsidRPr="0057059E" w:rsidRDefault="007C2519" w:rsidP="007C2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2519" w:rsidRPr="0057059E" w14:paraId="2DE8AEF5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3506EF22" w14:textId="77777777" w:rsidR="007C2519" w:rsidRPr="0057059E" w:rsidRDefault="007C2519" w:rsidP="007C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610B322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29B4F9A4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1ED9DDB3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271ADCB1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C9142C6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BBB82EA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9A34CE" w14:textId="77777777" w:rsidR="007C2519" w:rsidRPr="0057059E" w:rsidRDefault="007C2519" w:rsidP="007C2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BA5" w:rsidRPr="0057059E" w14:paraId="2AE34330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20E9E9C0" w14:textId="77777777" w:rsidR="00D75BA5" w:rsidRPr="0057059E" w:rsidRDefault="00D75BA5" w:rsidP="00D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48B92E09" w14:textId="77777777" w:rsidR="00D75BA5" w:rsidRPr="0057059E" w:rsidRDefault="00D75BA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327ED75" w14:textId="77777777" w:rsidR="00D75BA5" w:rsidRPr="0057059E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CD6158" w14:textId="77777777" w:rsidR="00D75BA5" w:rsidRPr="0057059E" w:rsidRDefault="00D75BA5" w:rsidP="00D75B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B1C3D85" w14:textId="77777777" w:rsidR="00D75BA5" w:rsidRPr="0057059E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570EBE9" w14:textId="77777777" w:rsidR="00D75BA5" w:rsidRPr="0057059E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8172642" w14:textId="77777777" w:rsidR="00D75BA5" w:rsidRPr="0057059E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B2378EF" w14:textId="77777777" w:rsidR="00D75BA5" w:rsidRPr="0057059E" w:rsidRDefault="00D75BA5" w:rsidP="00D75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7C1" w:rsidRPr="0057059E" w14:paraId="407E48E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6B956486" w14:textId="77777777" w:rsidR="000867C1" w:rsidRPr="0057059E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5D3E4B95" w14:textId="79BBDCAA" w:rsidR="000867C1" w:rsidRPr="0057059E" w:rsidRDefault="0062409A" w:rsidP="0062409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9E68A57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560512" w14:textId="1560D655" w:rsidR="000867C1" w:rsidRPr="0057059E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6B0D58BB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A11EBED" w14:textId="15BD3AC2" w:rsidR="000867C1" w:rsidRPr="0057059E" w:rsidRDefault="0062409A" w:rsidP="0062409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94D5D1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14DB6A00" w14:textId="2ACA6D0F" w:rsidR="000867C1" w:rsidRPr="0057059E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0867C1" w:rsidRPr="0057059E" w14:paraId="3D030349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7BED97F" w14:textId="77777777" w:rsidR="000867C1" w:rsidRPr="0057059E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7FAABD57" w14:textId="6783F830" w:rsidR="000867C1" w:rsidRPr="0057059E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1" w:type="pct"/>
            <w:shd w:val="clear" w:color="auto" w:fill="auto"/>
          </w:tcPr>
          <w:p w14:paraId="542EBB80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FDBF1F2" w14:textId="086F36B0" w:rsidR="000867C1" w:rsidRPr="0057059E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141" w:type="pct"/>
            <w:shd w:val="clear" w:color="auto" w:fill="auto"/>
          </w:tcPr>
          <w:p w14:paraId="53DD9F96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840330D" w14:textId="2BC4DDC8" w:rsidR="000867C1" w:rsidRPr="0057059E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1F379B3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0490AB29" w14:textId="4775B685" w:rsidR="000867C1" w:rsidRPr="0057059E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</w:tr>
      <w:tr w:rsidR="000867C1" w:rsidRPr="0087049C" w14:paraId="504A85A7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37A1D49F" w14:textId="77777777" w:rsidR="000867C1" w:rsidRPr="0057059E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666AE14" w14:textId="5D29E8B3" w:rsidR="000867C1" w:rsidRPr="0057059E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1" w:type="pct"/>
            <w:shd w:val="clear" w:color="auto" w:fill="auto"/>
          </w:tcPr>
          <w:p w14:paraId="3C3118B2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28D3FED" w14:textId="1E0C1AF6" w:rsidR="000867C1" w:rsidRPr="0057059E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1" w:type="pct"/>
            <w:shd w:val="clear" w:color="auto" w:fill="auto"/>
          </w:tcPr>
          <w:p w14:paraId="3FDA4A14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458B915" w14:textId="0D3A18B3" w:rsidR="000867C1" w:rsidRPr="0057059E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C12FF9" w14:textId="77777777" w:rsidR="000867C1" w:rsidRPr="0057059E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05A3906" w14:textId="18630DF8" w:rsidR="000867C1" w:rsidRPr="005537A4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867C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0867C1" w:rsidRPr="0087049C" w14:paraId="367657C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08330287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1B88A8A9" w14:textId="27F4A9B8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31BEF71D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B208D" w14:textId="050AE8A9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1" w:type="pct"/>
            <w:shd w:val="clear" w:color="auto" w:fill="auto"/>
          </w:tcPr>
          <w:p w14:paraId="79DCB429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860CA78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7B2A" w14:textId="3444563B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199ADE2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DF8AC8E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B096B5" w14:textId="3661A234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4929543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6D7BEF40" w14:textId="77777777" w:rsidR="000867C1" w:rsidRPr="005537A4" w:rsidRDefault="000867C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520C0" w14:textId="4696685B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67C1" w:rsidRPr="0087049C" w14:paraId="77D96C5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28849F2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189AB73" w14:textId="77777777" w:rsidR="000867C1" w:rsidRPr="005537A4" w:rsidRDefault="000867C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98308C9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2F4CEBA" w14:textId="77777777" w:rsidR="000867C1" w:rsidRPr="005537A4" w:rsidRDefault="000867C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4AB9465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568A82F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08BD1B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94BB130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421" w:rsidRPr="0087049C" w14:paraId="21C8B66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2E90454C" w14:textId="77777777" w:rsidR="00DC4421" w:rsidRPr="0087049C" w:rsidRDefault="00DC442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FBF466E" w14:textId="77777777" w:rsidR="00DC4421" w:rsidRPr="005537A4" w:rsidRDefault="00DC442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7FDD14A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F52C9F0" w14:textId="77777777" w:rsidR="00DC4421" w:rsidRPr="005537A4" w:rsidRDefault="00DC442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619F606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D000524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4D2226D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5C7F7C19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421" w:rsidRPr="0087049C" w14:paraId="07D9C78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0FE83D29" w14:textId="77777777" w:rsidR="00DC4421" w:rsidRPr="0087049C" w:rsidRDefault="00DC442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B7EFD2C" w14:textId="77777777" w:rsidR="00DC4421" w:rsidRPr="005537A4" w:rsidRDefault="00DC442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1C3726D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099996" w14:textId="77777777" w:rsidR="00DC4421" w:rsidRPr="005537A4" w:rsidRDefault="00DC4421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555EF1A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CC28998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E255B32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A2851DF" w14:textId="77777777" w:rsidR="00DC4421" w:rsidRPr="005537A4" w:rsidRDefault="00DC442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7C1" w:rsidRPr="0087049C" w14:paraId="2A43C0E8" w14:textId="77777777" w:rsidTr="00F40322">
        <w:tc>
          <w:tcPr>
            <w:tcW w:w="2261" w:type="pct"/>
            <w:shd w:val="clear" w:color="auto" w:fill="auto"/>
          </w:tcPr>
          <w:p w14:paraId="6B1ECACE" w14:textId="3E18574D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17572278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4D2232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C9B1C35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595E7F5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2F07F83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58B8CD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B6861C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7C1" w:rsidRPr="0087049C" w14:paraId="0446D5C6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44C4ADE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7DE0DE2B" w14:textId="6A43C3EC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AA776B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162</w:t>
            </w:r>
          </w:p>
        </w:tc>
        <w:tc>
          <w:tcPr>
            <w:tcW w:w="141" w:type="pct"/>
            <w:shd w:val="clear" w:color="auto" w:fill="auto"/>
          </w:tcPr>
          <w:p w14:paraId="36B80850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23C618" w14:textId="0B3F97BB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41" w:type="pct"/>
            <w:shd w:val="clear" w:color="auto" w:fill="auto"/>
          </w:tcPr>
          <w:p w14:paraId="7073692C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696B0C0" w14:textId="6F525F5D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E0781A7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05BD94" w14:textId="7669FEEF" w:rsidR="000867C1" w:rsidRPr="005537A4" w:rsidRDefault="007511F5" w:rsidP="000867C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0867C1" w:rsidRPr="0087049C" w14:paraId="3A2D7DBE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2C83BBE9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14:paraId="54CCAF36" w14:textId="61A9EC93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541C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41" w:type="pct"/>
            <w:shd w:val="clear" w:color="auto" w:fill="auto"/>
          </w:tcPr>
          <w:p w14:paraId="4B6A9517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2E67177" w14:textId="6E0A0031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1" w:type="pct"/>
            <w:shd w:val="clear" w:color="auto" w:fill="auto"/>
          </w:tcPr>
          <w:p w14:paraId="6D9BC17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B59C6E7" w14:textId="1F486B32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30494A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D78464A" w14:textId="3E32B1EC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0867C1" w:rsidRPr="0087049C" w14:paraId="7ABC26A8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7E3DBB69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214B9FBC" w14:textId="5F82AD25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6D3BBB0C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83ADB4" w14:textId="736AC2AB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41" w:type="pct"/>
            <w:shd w:val="clear" w:color="auto" w:fill="auto"/>
          </w:tcPr>
          <w:p w14:paraId="01AB8D10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D4F5AE8" w14:textId="38A96437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85F43AF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9B47367" w14:textId="618358C2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0867C1" w:rsidRPr="0087049C" w14:paraId="6B80B110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1F23FEFB" w14:textId="39CB2412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42F9B814" w14:textId="728EE754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41" w:type="pct"/>
            <w:shd w:val="clear" w:color="auto" w:fill="auto"/>
          </w:tcPr>
          <w:p w14:paraId="0117A964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3CA17CE" w14:textId="6453D380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1" w:type="pct"/>
            <w:shd w:val="clear" w:color="auto" w:fill="auto"/>
          </w:tcPr>
          <w:p w14:paraId="7AFFEF55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78D8FBD" w14:textId="08150899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D029FE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8E7B110" w14:textId="4CCC4B0B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0867C1" w:rsidRPr="0087049C" w14:paraId="2D85EBFE" w14:textId="77777777" w:rsidTr="00F40322">
        <w:tc>
          <w:tcPr>
            <w:tcW w:w="2261" w:type="pct"/>
            <w:shd w:val="clear" w:color="auto" w:fill="auto"/>
          </w:tcPr>
          <w:p w14:paraId="4315B590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shd w:val="clear" w:color="auto" w:fill="auto"/>
          </w:tcPr>
          <w:p w14:paraId="32E32DCE" w14:textId="54DDB45B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0648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5060FF2B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29EB77" w14:textId="010108A4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473AFBB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</w:tcPr>
          <w:p w14:paraId="3CD759E5" w14:textId="04624332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A08BCC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14:paraId="261FD047" w14:textId="69382A81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867C1" w:rsidRPr="0087049C" w14:paraId="2E0E42A4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5BB2B98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67770DC1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F64BA" w14:textId="1685EAD1" w:rsidR="00195D20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1" w:type="pct"/>
            <w:shd w:val="clear" w:color="auto" w:fill="auto"/>
          </w:tcPr>
          <w:p w14:paraId="4F67E15A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288DE3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96FFE" w14:textId="71B09809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1" w:type="pct"/>
            <w:shd w:val="clear" w:color="auto" w:fill="auto"/>
          </w:tcPr>
          <w:p w14:paraId="161A3699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CF5BAD7" w14:textId="77777777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1F528" w14:textId="2A0DC570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066D38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8480124" w14:textId="77777777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D17FD" w14:textId="0D60A8F5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67C1" w:rsidRPr="0087049C" w14:paraId="7E759CF1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741F5F79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shd w:val="clear" w:color="auto" w:fill="auto"/>
          </w:tcPr>
          <w:p w14:paraId="729E9340" w14:textId="1D5C15D8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1" w:type="pct"/>
            <w:shd w:val="clear" w:color="auto" w:fill="auto"/>
          </w:tcPr>
          <w:p w14:paraId="4883E67A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2DA347" w14:textId="52882967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1" w:type="pct"/>
            <w:shd w:val="clear" w:color="auto" w:fill="auto"/>
          </w:tcPr>
          <w:p w14:paraId="7CDD7CCF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809FCDF" w14:textId="6D5C32ED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236D19A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C13CB93" w14:textId="08FC705D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DA3" w:rsidRPr="0087049C" w14:paraId="4351F94E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4BED87F5" w14:textId="77777777" w:rsidR="000A2DA3" w:rsidRPr="0087049C" w:rsidRDefault="000A2DA3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285916D" w14:textId="77777777" w:rsidR="000A2DA3" w:rsidRPr="005537A4" w:rsidRDefault="000A2DA3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928F11F" w14:textId="77777777" w:rsidR="000A2DA3" w:rsidRPr="005537A4" w:rsidRDefault="000A2DA3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2B6E2BF" w14:textId="77777777" w:rsidR="000A2DA3" w:rsidRPr="005537A4" w:rsidRDefault="000A2DA3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D255A81" w14:textId="77777777" w:rsidR="000A2DA3" w:rsidRPr="005537A4" w:rsidRDefault="000A2DA3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D0DEBA5" w14:textId="77777777" w:rsidR="000A2DA3" w:rsidRPr="005537A4" w:rsidRDefault="000A2DA3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A15EF2E" w14:textId="77777777" w:rsidR="000A2DA3" w:rsidRPr="005537A4" w:rsidRDefault="000A2DA3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685BA89" w14:textId="77777777" w:rsidR="000A2DA3" w:rsidRPr="005537A4" w:rsidRDefault="000A2DA3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7C1" w:rsidRPr="0087049C" w14:paraId="0357F45F" w14:textId="77777777" w:rsidTr="00F40322">
        <w:tc>
          <w:tcPr>
            <w:tcW w:w="2261" w:type="pct"/>
            <w:shd w:val="clear" w:color="auto" w:fill="auto"/>
          </w:tcPr>
          <w:p w14:paraId="5C1A3539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7478AE89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4CCAE03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B3C86D3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C0D2F68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0E0920E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5004DE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2D7940F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67C1" w:rsidRPr="0087049C" w14:paraId="1A21F4A5" w14:textId="77777777" w:rsidTr="00F40322">
        <w:tc>
          <w:tcPr>
            <w:tcW w:w="2261" w:type="pct"/>
            <w:shd w:val="clear" w:color="auto" w:fill="auto"/>
          </w:tcPr>
          <w:p w14:paraId="604689B8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ผลประโยชน์ระยะสั้นและอื่นๆ</w:t>
            </w:r>
          </w:p>
        </w:tc>
        <w:tc>
          <w:tcPr>
            <w:tcW w:w="593" w:type="pct"/>
            <w:shd w:val="clear" w:color="auto" w:fill="auto"/>
          </w:tcPr>
          <w:p w14:paraId="0D1E544E" w14:textId="26C18074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1" w:type="pct"/>
            <w:shd w:val="clear" w:color="auto" w:fill="auto"/>
          </w:tcPr>
          <w:p w14:paraId="5F94DC7F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CDBDBC3" w14:textId="4EF067ED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1" w:type="pct"/>
            <w:shd w:val="clear" w:color="auto" w:fill="auto"/>
          </w:tcPr>
          <w:p w14:paraId="498AA9B2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79CF431" w14:textId="37750ADD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B50F689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C0EAD7A" w14:textId="7A426683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</w:tr>
      <w:tr w:rsidR="000867C1" w:rsidRPr="0087049C" w14:paraId="38A6D256" w14:textId="77777777" w:rsidTr="00F40322">
        <w:tc>
          <w:tcPr>
            <w:tcW w:w="2261" w:type="pct"/>
            <w:shd w:val="clear" w:color="auto" w:fill="auto"/>
          </w:tcPr>
          <w:p w14:paraId="23B310D2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3" w:type="pct"/>
            <w:shd w:val="clear" w:color="auto" w:fill="auto"/>
          </w:tcPr>
          <w:p w14:paraId="27990894" w14:textId="67E67853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41" w:type="pct"/>
            <w:shd w:val="clear" w:color="auto" w:fill="auto"/>
          </w:tcPr>
          <w:p w14:paraId="34EAE9C3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316A912" w14:textId="51B82D55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1" w:type="pct"/>
            <w:shd w:val="clear" w:color="auto" w:fill="auto"/>
          </w:tcPr>
          <w:p w14:paraId="0760D91B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97591D0" w14:textId="783D2E00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E67AA76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0338CD" w14:textId="758677C5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67C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0867C1" w:rsidRPr="0087049C" w14:paraId="388645A2" w14:textId="77777777" w:rsidTr="00F40322">
        <w:tc>
          <w:tcPr>
            <w:tcW w:w="2261" w:type="pct"/>
            <w:shd w:val="clear" w:color="auto" w:fill="auto"/>
          </w:tcPr>
          <w:p w14:paraId="72DFFA1E" w14:textId="77777777" w:rsidR="000867C1" w:rsidRPr="0087049C" w:rsidRDefault="000867C1" w:rsidP="0008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  <w:shd w:val="clear" w:color="auto" w:fill="auto"/>
          </w:tcPr>
          <w:p w14:paraId="158B38AD" w14:textId="1DA6A6D4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90A0E5B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1D573CE" w14:textId="333DF8F1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41" w:type="pct"/>
            <w:shd w:val="clear" w:color="auto" w:fill="auto"/>
          </w:tcPr>
          <w:p w14:paraId="64C868E5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76D08D5" w14:textId="67374E0C" w:rsidR="000867C1" w:rsidRPr="005537A4" w:rsidRDefault="000867C1" w:rsidP="000867C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F8C5F2" w14:textId="77777777" w:rsidR="000867C1" w:rsidRPr="005537A4" w:rsidRDefault="000867C1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CEA469" w14:textId="41E25CEF" w:rsidR="000867C1" w:rsidRPr="005537A4" w:rsidRDefault="007511F5" w:rsidP="00086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</w:tbl>
    <w:p w14:paraId="122A2A80" w14:textId="77777777" w:rsidR="00A15196" w:rsidRPr="0087049C" w:rsidRDefault="00A1519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D44AE99" w14:textId="32D5BC80" w:rsidR="006B5D63" w:rsidRPr="005537A4" w:rsidRDefault="008F5911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รายการซื้อและขายระหว่างกันกับบริษัทร่วมที่แสดงไว้ข้างต้น ไม่รวมรายการที่บริษัทเป็นผู้รับจ้างผลิต และ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>เป็นผู้จัดจำหน่ายสินค้าให้กับบริษัทร่วมทางอ้อมแห่งหนึ่งสำหรับปีสิ้นสุดวันที่</w:t>
      </w:r>
      <w:r w:rsidR="00672E50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7511F5" w:rsidRPr="007511F5">
        <w:rPr>
          <w:rFonts w:asciiTheme="majorBidi" w:hAnsiTheme="majorBidi" w:cstheme="majorBidi"/>
          <w:sz w:val="30"/>
          <w:szCs w:val="30"/>
        </w:rPr>
        <w:t>90</w:t>
      </w:r>
      <w:r w:rsidR="00BD175A" w:rsidRPr="00DC4421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88</w:t>
      </w:r>
      <w:r w:rsidR="00BD175A" w:rsidRPr="00DC4421">
        <w:rPr>
          <w:rFonts w:asciiTheme="majorBidi" w:hAnsiTheme="majorBidi" w:cstheme="majorBidi"/>
          <w:sz w:val="30"/>
          <w:szCs w:val="30"/>
        </w:rPr>
        <w:t xml:space="preserve"> </w:t>
      </w:r>
      <w:r w:rsidRPr="00DC44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B5D63" w:rsidRPr="00DC44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5D63" w:rsidRPr="00DC4421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511F5" w:rsidRPr="007511F5">
        <w:rPr>
          <w:rFonts w:asciiTheme="majorBidi" w:hAnsiTheme="majorBidi" w:cstheme="majorBidi"/>
          <w:i/>
          <w:iCs/>
          <w:spacing w:val="-2"/>
          <w:sz w:val="30"/>
          <w:szCs w:val="30"/>
        </w:rPr>
        <w:t>2564</w:t>
      </w:r>
      <w:r w:rsidR="006B5D63" w:rsidRPr="005537A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511F5" w:rsidRPr="007511F5">
        <w:rPr>
          <w:rFonts w:asciiTheme="majorBidi" w:hAnsiTheme="majorBidi" w:cstheme="majorBidi"/>
          <w:i/>
          <w:iCs/>
          <w:spacing w:val="-2"/>
          <w:sz w:val="30"/>
          <w:szCs w:val="30"/>
        </w:rPr>
        <w:t>114</w:t>
      </w:r>
      <w:r w:rsidR="000220ED" w:rsidRPr="005537A4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pacing w:val="-2"/>
          <w:sz w:val="30"/>
          <w:szCs w:val="30"/>
        </w:rPr>
        <w:t>04</w:t>
      </w:r>
      <w:r w:rsidR="006B5D63" w:rsidRPr="005537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5D63" w:rsidRPr="005537A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72D7E2" w14:textId="5BE6CCB9" w:rsidR="00BE14E4" w:rsidRPr="005537A4" w:rsidRDefault="00B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C1768AB" w14:textId="7FA0894F" w:rsidR="00D650E2" w:rsidRPr="005537A4" w:rsidRDefault="00D650E2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37A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5537A4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5537A4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191733BA" w14:textId="77777777" w:rsidR="00131B70" w:rsidRPr="005537A4" w:rsidRDefault="00131B70" w:rsidP="0022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4D73E7" w:rsidRPr="005537A4" w14:paraId="3BA30599" w14:textId="77777777" w:rsidTr="00385032">
        <w:trPr>
          <w:tblHeader/>
        </w:trPr>
        <w:tc>
          <w:tcPr>
            <w:tcW w:w="2165" w:type="pct"/>
          </w:tcPr>
          <w:p w14:paraId="2A28249D" w14:textId="1382D682" w:rsidR="00CD27E5" w:rsidRPr="005537A4" w:rsidRDefault="00CD27E5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61115DCB" w14:textId="77777777" w:rsidR="00CD27E5" w:rsidRPr="005537A4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2482EE0" w14:textId="77777777" w:rsidR="00CD27E5" w:rsidRPr="005537A4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63B4A6C" w14:textId="77777777" w:rsidR="00CD27E5" w:rsidRPr="005537A4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49969424" w14:textId="77777777" w:rsidTr="00385032">
        <w:trPr>
          <w:tblHeader/>
        </w:trPr>
        <w:tc>
          <w:tcPr>
            <w:tcW w:w="2165" w:type="pct"/>
          </w:tcPr>
          <w:p w14:paraId="781A9BCA" w14:textId="1D6BFA7E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2FD79316" w14:textId="2CDCFCE5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7C3292D2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B378EB5" w14:textId="5CED18ED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5D6A7883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89E33B9" w14:textId="12AFA704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8331CE5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BE84B1D" w14:textId="5F1A0DBF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5537A4" w14:paraId="29683A73" w14:textId="77777777" w:rsidTr="000A065D">
        <w:trPr>
          <w:tblHeader/>
        </w:trPr>
        <w:tc>
          <w:tcPr>
            <w:tcW w:w="2165" w:type="pct"/>
          </w:tcPr>
          <w:p w14:paraId="30BE059E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14:paraId="04EA3E64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7D886FCF" w14:textId="77777777" w:rsidTr="00385032">
        <w:tc>
          <w:tcPr>
            <w:tcW w:w="2165" w:type="pct"/>
          </w:tcPr>
          <w:p w14:paraId="1E97297E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81F86D7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84A532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C246C1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32140EB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DC432F0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30A89" w14:textId="77777777" w:rsidR="00421DFD" w:rsidRPr="005537A4" w:rsidRDefault="00421DFD" w:rsidP="00421D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3181271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21" w:rsidRPr="005537A4" w14:paraId="68C45428" w14:textId="77777777" w:rsidTr="00385032">
        <w:trPr>
          <w:trHeight w:val="87"/>
        </w:trPr>
        <w:tc>
          <w:tcPr>
            <w:tcW w:w="2165" w:type="pct"/>
          </w:tcPr>
          <w:p w14:paraId="0E28247D" w14:textId="726AABB4" w:rsidR="00662A21" w:rsidRPr="005537A4" w:rsidRDefault="00662A21" w:rsidP="00662A2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350C8EA7" w14:textId="4059DCDE" w:rsidR="00662A21" w:rsidRPr="005537A4" w:rsidRDefault="00662A21" w:rsidP="00662A2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DC95BD5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0D4D8F0" w14:textId="25B09E8E" w:rsidR="00662A21" w:rsidRPr="005537A4" w:rsidRDefault="00662A21" w:rsidP="00662A2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309351DF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EB89408" w14:textId="0E376845" w:rsidR="00662A21" w:rsidRPr="005537A4" w:rsidRDefault="007511F5" w:rsidP="000A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2A13BD57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253828E" w14:textId="63388746" w:rsidR="00662A21" w:rsidRPr="005537A4" w:rsidRDefault="007511F5" w:rsidP="000A2DA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662A21" w:rsidRPr="005537A4" w14:paraId="4D12D05A" w14:textId="77777777" w:rsidTr="00385032">
        <w:trPr>
          <w:trHeight w:val="87"/>
        </w:trPr>
        <w:tc>
          <w:tcPr>
            <w:tcW w:w="2165" w:type="pct"/>
          </w:tcPr>
          <w:p w14:paraId="06C258C8" w14:textId="77777777" w:rsidR="00662A21" w:rsidRPr="005537A4" w:rsidRDefault="00662A21" w:rsidP="00662A2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D4ACBF" w14:textId="77777777" w:rsidR="00662A21" w:rsidRPr="005537A4" w:rsidRDefault="00662A21" w:rsidP="00662A2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1F40F27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AF616FF" w14:textId="77777777" w:rsidR="00662A21" w:rsidRPr="005537A4" w:rsidRDefault="00662A21" w:rsidP="00662A2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5DDD0795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378BBE5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CCEEB9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5EF0154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2A21" w:rsidRPr="005537A4" w14:paraId="7F13AF37" w14:textId="77777777" w:rsidTr="00A960E8">
        <w:tc>
          <w:tcPr>
            <w:tcW w:w="2165" w:type="pct"/>
          </w:tcPr>
          <w:p w14:paraId="25B44F2F" w14:textId="77777777" w:rsidR="00662A21" w:rsidRPr="005537A4" w:rsidRDefault="00662A21" w:rsidP="00662A2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vAlign w:val="bottom"/>
          </w:tcPr>
          <w:p w14:paraId="114E75F9" w14:textId="77777777" w:rsidR="00662A21" w:rsidRPr="005537A4" w:rsidRDefault="00662A21" w:rsidP="00662A2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A109845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</w:tcPr>
          <w:p w14:paraId="39AE3521" w14:textId="77777777" w:rsidR="00662A21" w:rsidRPr="005537A4" w:rsidRDefault="00662A21" w:rsidP="00662A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B391751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6" w:type="pct"/>
            <w:vAlign w:val="bottom"/>
          </w:tcPr>
          <w:p w14:paraId="08406096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" w:type="pct"/>
          </w:tcPr>
          <w:p w14:paraId="28C60C2C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  <w:vAlign w:val="bottom"/>
          </w:tcPr>
          <w:p w14:paraId="50CDB7DE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62A21" w:rsidRPr="005537A4" w14:paraId="0702104A" w14:textId="77777777" w:rsidTr="00385032">
        <w:tc>
          <w:tcPr>
            <w:tcW w:w="2165" w:type="pct"/>
          </w:tcPr>
          <w:p w14:paraId="3135BC94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537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75904D4F" w14:textId="7C21EDEE" w:rsidR="00662A21" w:rsidRPr="005537A4" w:rsidRDefault="007511F5" w:rsidP="000A2DA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3BF2BDD8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</w:tcPr>
          <w:p w14:paraId="6A69E1E8" w14:textId="3EB603E0" w:rsidR="00662A21" w:rsidRPr="005537A4" w:rsidRDefault="007511F5" w:rsidP="000A2D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662A21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50" w:type="pct"/>
          </w:tcPr>
          <w:p w14:paraId="7B0C6455" w14:textId="77777777" w:rsidR="00662A21" w:rsidRPr="005537A4" w:rsidRDefault="00662A21" w:rsidP="00662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721607" w14:textId="7135AE99" w:rsidR="00662A21" w:rsidRPr="005537A4" w:rsidRDefault="007511F5" w:rsidP="007A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4C3DBD8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08D5A405" w14:textId="393286CF" w:rsidR="00662A21" w:rsidRPr="005537A4" w:rsidRDefault="007511F5" w:rsidP="00662A2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62A2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662A21" w:rsidRPr="005537A4" w14:paraId="159A6EDF" w14:textId="77777777" w:rsidTr="00385032">
        <w:tc>
          <w:tcPr>
            <w:tcW w:w="2165" w:type="pct"/>
            <w:shd w:val="clear" w:color="auto" w:fill="auto"/>
          </w:tcPr>
          <w:p w14:paraId="41257F49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690DCE0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76508C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BFCD629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B0D1C9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6D05A0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87DC3C2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BCBD440" w14:textId="77777777" w:rsidR="00662A21" w:rsidRPr="005537A4" w:rsidRDefault="00662A21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21" w:rsidRPr="005537A4" w14:paraId="12E09B2B" w14:textId="77777777" w:rsidTr="00385032">
        <w:tc>
          <w:tcPr>
            <w:tcW w:w="2165" w:type="pct"/>
            <w:shd w:val="clear" w:color="auto" w:fill="auto"/>
          </w:tcPr>
          <w:p w14:paraId="17244AD7" w14:textId="77777777" w:rsidR="00662A21" w:rsidRPr="005537A4" w:rsidRDefault="00662A21" w:rsidP="00662A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5537A4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6657C736" w14:textId="2C33D133" w:rsidR="00662A21" w:rsidRPr="005537A4" w:rsidRDefault="007511F5" w:rsidP="00662A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43" w:type="pct"/>
            <w:shd w:val="clear" w:color="auto" w:fill="auto"/>
          </w:tcPr>
          <w:p w14:paraId="508249CB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155CF28" w14:textId="48F85B2A" w:rsidR="00662A21" w:rsidRPr="005537A4" w:rsidRDefault="007511F5" w:rsidP="00662A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50" w:type="pct"/>
            <w:shd w:val="clear" w:color="auto" w:fill="auto"/>
          </w:tcPr>
          <w:p w14:paraId="43F90646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37295FA" w14:textId="682CE5A8" w:rsidR="00662A21" w:rsidRPr="005537A4" w:rsidRDefault="00662A21" w:rsidP="00662A2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DF07CE7" w14:textId="77777777" w:rsidR="00662A21" w:rsidRPr="005537A4" w:rsidRDefault="00662A21" w:rsidP="00662A2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2DF45EAB" w14:textId="7232C5C6" w:rsidR="00662A21" w:rsidRPr="005537A4" w:rsidRDefault="00662A21" w:rsidP="00662A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A21" w:rsidRPr="005537A4" w14:paraId="5288D812" w14:textId="77777777" w:rsidTr="00385032">
        <w:tc>
          <w:tcPr>
            <w:tcW w:w="2165" w:type="pct"/>
          </w:tcPr>
          <w:p w14:paraId="1C044C16" w14:textId="5FA105B0" w:rsidR="00662A21" w:rsidRPr="005537A4" w:rsidRDefault="00662A21" w:rsidP="00662A2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796D2" w14:textId="5E17EB08" w:rsidR="00662A21" w:rsidRPr="005537A4" w:rsidRDefault="007511F5" w:rsidP="00662A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43" w:type="pct"/>
          </w:tcPr>
          <w:p w14:paraId="2E91EFC9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FA8CD0F" w14:textId="07BDAABD" w:rsidR="00662A21" w:rsidRPr="005537A4" w:rsidRDefault="007511F5" w:rsidP="00662A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662A2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50" w:type="pct"/>
          </w:tcPr>
          <w:p w14:paraId="79CF8685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968A6DC" w14:textId="545DECFE" w:rsidR="00662A21" w:rsidRPr="005537A4" w:rsidRDefault="007511F5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2ED61A38" w14:textId="77777777" w:rsidR="00662A21" w:rsidRPr="005537A4" w:rsidRDefault="00662A21" w:rsidP="00662A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B89714" w14:textId="53ADB13A" w:rsidR="00662A21" w:rsidRPr="005537A4" w:rsidRDefault="007511F5" w:rsidP="0066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662A2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</w:tbl>
    <w:p w14:paraId="50028650" w14:textId="53B8EB5D" w:rsidR="00A60786" w:rsidRPr="005537A4" w:rsidRDefault="00A60786"/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F1309F" w:rsidRPr="005537A4" w14:paraId="1B02B65C" w14:textId="77777777" w:rsidTr="0018756E">
        <w:tc>
          <w:tcPr>
            <w:tcW w:w="2175" w:type="pct"/>
          </w:tcPr>
          <w:p w14:paraId="0D23E32C" w14:textId="772B37A4" w:rsidR="00F1309F" w:rsidRPr="005537A4" w:rsidRDefault="007C424C" w:rsidP="00913A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34CEC1DD" w14:textId="77777777" w:rsidR="00F1309F" w:rsidRPr="005537A4" w:rsidRDefault="00F1309F" w:rsidP="00BE14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EFFB92" w14:textId="77777777" w:rsidR="00F1309F" w:rsidRPr="005537A4" w:rsidRDefault="00F1309F" w:rsidP="00913A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3930A65" w14:textId="77777777" w:rsidR="00F1309F" w:rsidRPr="005537A4" w:rsidRDefault="00F1309F" w:rsidP="00BE14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78D8F48E" w14:textId="77777777" w:rsidTr="0018756E">
        <w:tc>
          <w:tcPr>
            <w:tcW w:w="2175" w:type="pct"/>
          </w:tcPr>
          <w:p w14:paraId="521AAFF4" w14:textId="67BD6AB5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  <w:shd w:val="clear" w:color="auto" w:fill="auto"/>
          </w:tcPr>
          <w:p w14:paraId="64DCF6E2" w14:textId="2177E3BC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0BF834BD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BFB12" w14:textId="329067B0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02ABB52A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051B4A6" w14:textId="701BDCB1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98BF41D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920C2AA" w14:textId="0EC5F1FB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5537A4" w14:paraId="556FFACA" w14:textId="77777777" w:rsidTr="0018756E">
        <w:tc>
          <w:tcPr>
            <w:tcW w:w="2175" w:type="pct"/>
          </w:tcPr>
          <w:p w14:paraId="362AF515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2908E618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656C01E4" w14:textId="77777777" w:rsidTr="0018756E">
        <w:tc>
          <w:tcPr>
            <w:tcW w:w="2175" w:type="pct"/>
          </w:tcPr>
          <w:p w14:paraId="43F4E994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5B1B692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DB5D6C8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FD8508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E55D99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D447A51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155710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8B9A7ED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59" w:rsidRPr="005537A4" w14:paraId="2FDCDD55" w14:textId="77777777" w:rsidTr="0018756E">
        <w:tc>
          <w:tcPr>
            <w:tcW w:w="2175" w:type="pct"/>
          </w:tcPr>
          <w:p w14:paraId="7B917D03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5537A4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1775DF98" w14:textId="654E2CD5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00F754E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C13F5D3" w14:textId="5E646E09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4CA53E0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100A95F" w14:textId="376B53FF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185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29" w:type="pct"/>
          </w:tcPr>
          <w:p w14:paraId="616E51B0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040C545" w14:textId="28BE6C38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185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0A1859" w:rsidRPr="005537A4" w14:paraId="50F8E52B" w14:textId="77777777" w:rsidTr="0018756E">
        <w:tc>
          <w:tcPr>
            <w:tcW w:w="2175" w:type="pct"/>
          </w:tcPr>
          <w:p w14:paraId="4723C39F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5537A4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42147803" w14:textId="031AE650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64CEF59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86DE27" w14:textId="61572C43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105808C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21306F" w14:textId="3D12DAF1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A185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29" w:type="pct"/>
          </w:tcPr>
          <w:p w14:paraId="534BE74B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1F50CCD" w14:textId="3B4A87C8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A185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0A1859" w:rsidRPr="005537A4" w14:paraId="60928A2B" w14:textId="77777777" w:rsidTr="0018756E">
        <w:tc>
          <w:tcPr>
            <w:tcW w:w="2175" w:type="pct"/>
          </w:tcPr>
          <w:p w14:paraId="368E7B6A" w14:textId="77777777" w:rsidR="000A1859" w:rsidRPr="005537A4" w:rsidRDefault="000A1859" w:rsidP="000A18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5537A4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132171CB" w14:textId="016B59BA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5173BE3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611D59" w14:textId="27885640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3AFCDC8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A761B17" w14:textId="2369DA34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29" w:type="pct"/>
          </w:tcPr>
          <w:p w14:paraId="7FFA2C59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846139" w14:textId="2398EDC3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0A1859" w:rsidRPr="005537A4" w14:paraId="646C9BF4" w14:textId="77777777" w:rsidTr="0018756E">
        <w:tc>
          <w:tcPr>
            <w:tcW w:w="2175" w:type="pct"/>
          </w:tcPr>
          <w:p w14:paraId="70CB71E1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47DCB1E9" w14:textId="0E5DED12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8A20425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A85EABC" w14:textId="226178B6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E8B32B1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D24AF01" w14:textId="44E737A8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6261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29" w:type="pct"/>
          </w:tcPr>
          <w:p w14:paraId="435A9932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5B3F938" w14:textId="7232E340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1859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0A1859" w:rsidRPr="005537A4" w14:paraId="1A7C1A4A" w14:textId="77777777" w:rsidTr="0018756E">
        <w:tc>
          <w:tcPr>
            <w:tcW w:w="2175" w:type="pct"/>
          </w:tcPr>
          <w:p w14:paraId="35A7CBD7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0143B5AD" w14:textId="445C7D5E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9D54AA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C5B4AF" w14:textId="65F48C69" w:rsidR="000A1859" w:rsidRPr="005537A4" w:rsidRDefault="000A1859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6B16206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0A4410" w14:textId="63B40BA9" w:rsidR="000A1859" w:rsidRPr="005537A4" w:rsidRDefault="007511F5" w:rsidP="00DD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29" w:type="pct"/>
          </w:tcPr>
          <w:p w14:paraId="7AE20961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C8EB9D6" w14:textId="1AD8D5EB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C555F8" w:rsidRPr="005537A4" w14:paraId="095E95A2" w14:textId="77777777" w:rsidTr="0018756E">
        <w:tc>
          <w:tcPr>
            <w:tcW w:w="2175" w:type="pct"/>
          </w:tcPr>
          <w:p w14:paraId="51D87EE5" w14:textId="77777777" w:rsidR="00C555F8" w:rsidRPr="005537A4" w:rsidRDefault="00C555F8" w:rsidP="000A18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88ECD5" w14:textId="77777777" w:rsidR="00C555F8" w:rsidRPr="005537A4" w:rsidRDefault="00C555F8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14F298D3" w14:textId="77777777" w:rsidR="00C555F8" w:rsidRPr="005537A4" w:rsidRDefault="00C555F8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9DD8A6E" w14:textId="77777777" w:rsidR="00C555F8" w:rsidRPr="005537A4" w:rsidRDefault="00C555F8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03146526" w14:textId="77777777" w:rsidR="00C555F8" w:rsidRPr="005537A4" w:rsidRDefault="00C555F8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790559" w14:textId="77777777" w:rsidR="00C555F8" w:rsidRPr="005537A4" w:rsidRDefault="00C555F8" w:rsidP="00DD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DCEF70E" w14:textId="77777777" w:rsidR="00C555F8" w:rsidRPr="005537A4" w:rsidRDefault="00C555F8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7E8CF1F" w14:textId="77777777" w:rsidR="00C555F8" w:rsidRPr="005537A4" w:rsidRDefault="00C555F8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F8" w:rsidRPr="005537A4" w14:paraId="154A310A" w14:textId="77777777" w:rsidTr="0018756E">
        <w:tc>
          <w:tcPr>
            <w:tcW w:w="2175" w:type="pct"/>
          </w:tcPr>
          <w:p w14:paraId="55B64402" w14:textId="3CC0E72B" w:rsidR="00C555F8" w:rsidRPr="00C555F8" w:rsidRDefault="00C555F8" w:rsidP="000A18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55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</w:tcPr>
          <w:p w14:paraId="4C5BD7A5" w14:textId="77777777" w:rsidR="00C555F8" w:rsidRPr="005537A4" w:rsidRDefault="00C555F8" w:rsidP="000A18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7A6CA363" w14:textId="77777777" w:rsidR="00C555F8" w:rsidRPr="005537A4" w:rsidRDefault="00C555F8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513FD" w14:textId="77777777" w:rsidR="00C555F8" w:rsidRPr="005537A4" w:rsidRDefault="00C555F8" w:rsidP="000A18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079C90AE" w14:textId="77777777" w:rsidR="00C555F8" w:rsidRPr="005537A4" w:rsidRDefault="00C555F8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C67066E" w14:textId="77777777" w:rsidR="00C555F8" w:rsidRPr="005537A4" w:rsidRDefault="00C555F8" w:rsidP="00DD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6E6BAD" w14:textId="77777777" w:rsidR="00C555F8" w:rsidRPr="005537A4" w:rsidRDefault="00C555F8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2258ACA" w14:textId="77777777" w:rsidR="00C555F8" w:rsidRPr="005537A4" w:rsidRDefault="00C555F8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04B" w:rsidRPr="005537A4" w14:paraId="406DEB10" w14:textId="77777777" w:rsidTr="0018756E">
        <w:tc>
          <w:tcPr>
            <w:tcW w:w="2175" w:type="pct"/>
          </w:tcPr>
          <w:p w14:paraId="3B771AA2" w14:textId="77777777" w:rsidR="008B504B" w:rsidRPr="005537A4" w:rsidRDefault="008B504B" w:rsidP="004004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634591F1" w14:textId="64EC4E06" w:rsidR="008B504B" w:rsidRPr="005537A4" w:rsidRDefault="007511F5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3" w:type="pct"/>
          </w:tcPr>
          <w:p w14:paraId="7EFCA343" w14:textId="77777777" w:rsidR="008B504B" w:rsidRPr="005537A4" w:rsidRDefault="008B504B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D1043F1" w14:textId="77777777" w:rsidR="008B504B" w:rsidRPr="005537A4" w:rsidRDefault="008B504B" w:rsidP="004004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40B3F1B" w14:textId="77777777" w:rsidR="008B504B" w:rsidRPr="005537A4" w:rsidRDefault="008B504B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E80BE62" w14:textId="62298744" w:rsidR="008B504B" w:rsidRPr="005537A4" w:rsidRDefault="007511F5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9" w:type="pct"/>
          </w:tcPr>
          <w:p w14:paraId="1C148BB2" w14:textId="77777777" w:rsidR="008B504B" w:rsidRPr="005537A4" w:rsidRDefault="008B504B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B3FFA30" w14:textId="77777777" w:rsidR="008B504B" w:rsidRPr="005537A4" w:rsidRDefault="008B504B" w:rsidP="004004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1859" w:rsidRPr="005537A4" w14:paraId="0F1A9D80" w14:textId="77777777" w:rsidTr="0018756E">
        <w:tc>
          <w:tcPr>
            <w:tcW w:w="2175" w:type="pct"/>
          </w:tcPr>
          <w:p w14:paraId="260950AB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E68640C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D2F57B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9203058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EB96CE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30539D2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881716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1EA931D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59" w:rsidRPr="005537A4" w14:paraId="0FD176FB" w14:textId="77777777" w:rsidTr="0018756E">
        <w:tc>
          <w:tcPr>
            <w:tcW w:w="2175" w:type="pct"/>
          </w:tcPr>
          <w:p w14:paraId="0B18E270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4B3993C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90A75A2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14:paraId="714F6B5D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ED6D2BD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625F4B30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CD468EB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7BCA0291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A1859" w:rsidRPr="005537A4" w14:paraId="6B8AB366" w14:textId="77777777" w:rsidTr="0018756E">
        <w:tc>
          <w:tcPr>
            <w:tcW w:w="2175" w:type="pct"/>
          </w:tcPr>
          <w:p w14:paraId="3DC4417B" w14:textId="77777777" w:rsidR="000A1859" w:rsidRPr="005537A4" w:rsidRDefault="000A1859" w:rsidP="000A18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537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2D10E872" w14:textId="7E6A4F12" w:rsidR="000A1859" w:rsidRPr="005537A4" w:rsidRDefault="00996CF7" w:rsidP="00996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B2324E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0D2D2" w14:textId="483FD12C" w:rsidR="000A1859" w:rsidRPr="005537A4" w:rsidRDefault="007511F5" w:rsidP="000A1859">
            <w:pPr>
              <w:tabs>
                <w:tab w:val="clear" w:pos="907"/>
                <w:tab w:val="left" w:pos="786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60E49F20" w14:textId="77777777" w:rsidR="000A1859" w:rsidRPr="005537A4" w:rsidRDefault="000A1859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DB96A7D" w14:textId="3DD51830" w:rsidR="000A1859" w:rsidRPr="005537A4" w:rsidRDefault="00B5548B" w:rsidP="00B554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D370B6A" w14:textId="77777777" w:rsidR="000A1859" w:rsidRPr="005537A4" w:rsidRDefault="000A1859" w:rsidP="000A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3BD985C" w14:textId="7AABB43A" w:rsidR="000A1859" w:rsidRPr="005537A4" w:rsidRDefault="007511F5" w:rsidP="000A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291070" w:rsidRPr="005537A4" w14:paraId="3AFA31FB" w14:textId="77777777" w:rsidTr="0018756E">
        <w:tc>
          <w:tcPr>
            <w:tcW w:w="2175" w:type="pct"/>
          </w:tcPr>
          <w:p w14:paraId="17AB1EBE" w14:textId="6C35EBBE" w:rsidR="00291070" w:rsidRPr="005537A4" w:rsidRDefault="00291070" w:rsidP="002910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1AC71280" w14:textId="46A7DD87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3" w:type="pct"/>
          </w:tcPr>
          <w:p w14:paraId="621D8A2C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24A9360" w14:textId="32D3DE4C" w:rsidR="00291070" w:rsidRPr="005537A4" w:rsidRDefault="00291070" w:rsidP="0029107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204981A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54BE933" w14:textId="2C458013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29" w:type="pct"/>
          </w:tcPr>
          <w:p w14:paraId="6C3E1581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4CBD6BF" w14:textId="0503D6DD" w:rsidR="00291070" w:rsidRPr="005537A4" w:rsidRDefault="00291070" w:rsidP="0029107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070" w:rsidRPr="005537A4" w14:paraId="44FD4E6D" w14:textId="77777777" w:rsidTr="0018756E">
        <w:tc>
          <w:tcPr>
            <w:tcW w:w="2175" w:type="pct"/>
          </w:tcPr>
          <w:p w14:paraId="0E20FECE" w14:textId="77777777" w:rsidR="00291070" w:rsidRPr="005537A4" w:rsidRDefault="00291070" w:rsidP="002910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2DBD012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CA14F5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92F3B7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9C7EDB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BB8D6B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2D375C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1B19711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070" w:rsidRPr="005537A4" w14:paraId="50000E45" w14:textId="77777777" w:rsidTr="0018756E">
        <w:tc>
          <w:tcPr>
            <w:tcW w:w="2175" w:type="pct"/>
          </w:tcPr>
          <w:p w14:paraId="1C5BE5FD" w14:textId="77777777" w:rsidR="00291070" w:rsidRPr="005537A4" w:rsidRDefault="00291070" w:rsidP="00291070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0C92D79B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660DBA" w14:textId="77777777" w:rsidR="00291070" w:rsidRPr="005537A4" w:rsidRDefault="00291070" w:rsidP="002910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E299027" w14:textId="77777777" w:rsidR="00291070" w:rsidRPr="005537A4" w:rsidRDefault="00291070" w:rsidP="00291070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8C247A" w14:textId="77777777" w:rsidR="00291070" w:rsidRPr="005537A4" w:rsidRDefault="00291070" w:rsidP="002910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A601CFB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44C006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C875CCD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070" w:rsidRPr="005537A4" w14:paraId="0C6E2301" w14:textId="77777777" w:rsidTr="0018756E">
        <w:tc>
          <w:tcPr>
            <w:tcW w:w="2175" w:type="pct"/>
          </w:tcPr>
          <w:p w14:paraId="2D305930" w14:textId="77777777" w:rsidR="00291070" w:rsidRPr="005537A4" w:rsidRDefault="00291070" w:rsidP="0029107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32DA6466" w14:textId="2C645A6B" w:rsidR="00291070" w:rsidRPr="005537A4" w:rsidRDefault="007511F5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14:paraId="7F4A6E59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5784F9B" w14:textId="3197FCD4" w:rsidR="00291070" w:rsidRPr="005537A4" w:rsidRDefault="007511F5" w:rsidP="0029107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5392D023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247BEF5" w14:textId="55D65722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55759A97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B867AD" w14:textId="17314467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91070" w:rsidRPr="005537A4" w14:paraId="42823B7E" w14:textId="77777777" w:rsidTr="0018756E">
        <w:tc>
          <w:tcPr>
            <w:tcW w:w="2175" w:type="pct"/>
          </w:tcPr>
          <w:p w14:paraId="273F43D2" w14:textId="77777777" w:rsidR="00291070" w:rsidRPr="005537A4" w:rsidRDefault="00291070" w:rsidP="002910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1199546" w14:textId="534F77BE" w:rsidR="00291070" w:rsidRPr="005537A4" w:rsidRDefault="007511F5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3" w:type="pct"/>
          </w:tcPr>
          <w:p w14:paraId="0D806AEF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29317C3" w14:textId="27BC9A75" w:rsidR="00291070" w:rsidRPr="005537A4" w:rsidRDefault="007511F5" w:rsidP="0029107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47" w:type="pct"/>
          </w:tcPr>
          <w:p w14:paraId="30034B83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974B8DC" w14:textId="4A99B221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91070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9" w:type="pct"/>
          </w:tcPr>
          <w:p w14:paraId="5DE48259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269738A" w14:textId="6D85DB91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91070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291070" w:rsidRPr="005537A4" w14:paraId="2E01F7D2" w14:textId="77777777" w:rsidTr="0018756E">
        <w:tc>
          <w:tcPr>
            <w:tcW w:w="2175" w:type="pct"/>
          </w:tcPr>
          <w:p w14:paraId="193119C2" w14:textId="70A4D0A1" w:rsidR="00291070" w:rsidRPr="005537A4" w:rsidRDefault="00291070" w:rsidP="002910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BB5D7CF" w14:textId="329A844C" w:rsidR="00291070" w:rsidRPr="005537A4" w:rsidRDefault="000B0F0F" w:rsidP="0029107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A24D9BE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2C23B0B" w14:textId="02C7EFC5" w:rsidR="00291070" w:rsidRPr="005537A4" w:rsidRDefault="00291070" w:rsidP="0029107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05FF9DB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D00E666" w14:textId="4FA6C2BB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693DED4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D831FA" w14:textId="0E0C353A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1070" w:rsidRPr="005537A4" w14:paraId="502FCC1D" w14:textId="77777777" w:rsidTr="0018756E">
        <w:tc>
          <w:tcPr>
            <w:tcW w:w="2175" w:type="pct"/>
          </w:tcPr>
          <w:p w14:paraId="1C8D0F61" w14:textId="77777777" w:rsidR="00291070" w:rsidRPr="005537A4" w:rsidRDefault="00291070" w:rsidP="002910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B8C7" w14:textId="21E70C2E" w:rsidR="00291070" w:rsidRPr="005537A4" w:rsidRDefault="007511F5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3" w:type="pct"/>
          </w:tcPr>
          <w:p w14:paraId="4024A181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854AB54" w14:textId="728A4CF7" w:rsidR="00291070" w:rsidRPr="005537A4" w:rsidRDefault="007511F5" w:rsidP="0029107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47" w:type="pct"/>
          </w:tcPr>
          <w:p w14:paraId="433D8AB6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AFF2FC0" w14:textId="40438715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291070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29" w:type="pct"/>
          </w:tcPr>
          <w:p w14:paraId="1AD7A51B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DE5B3CE" w14:textId="3766DBA6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1070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</w:tr>
      <w:tr w:rsidR="00291070" w:rsidRPr="005537A4" w14:paraId="0A609841" w14:textId="77777777" w:rsidTr="0018756E">
        <w:tc>
          <w:tcPr>
            <w:tcW w:w="2175" w:type="pct"/>
          </w:tcPr>
          <w:p w14:paraId="54B64C0D" w14:textId="77777777" w:rsidR="00291070" w:rsidRPr="005537A4" w:rsidRDefault="00291070" w:rsidP="002910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0906E8E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E23A3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1DDA0D57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513E9673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691E9D6E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68A7521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8BC499C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91070" w:rsidRPr="0087049C" w14:paraId="59A4B6EE" w14:textId="77777777" w:rsidTr="0018756E">
        <w:tc>
          <w:tcPr>
            <w:tcW w:w="2175" w:type="pct"/>
          </w:tcPr>
          <w:p w14:paraId="36BD9A08" w14:textId="08A6AC87" w:rsidR="00291070" w:rsidRPr="005537A4" w:rsidRDefault="00291070" w:rsidP="0029107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31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62BF0D52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2CAE306" w14:textId="566EDC2D" w:rsidR="00291070" w:rsidRPr="005537A4" w:rsidRDefault="00291070" w:rsidP="002910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C7426E8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ED82AC4" w14:textId="77777777" w:rsidR="00291070" w:rsidRPr="005537A4" w:rsidRDefault="00291070" w:rsidP="002910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F05884A" w14:textId="15ED52BC" w:rsidR="00291070" w:rsidRPr="005537A4" w:rsidRDefault="00291070" w:rsidP="002910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4A824F" w14:textId="77777777" w:rsidR="00291070" w:rsidRPr="005537A4" w:rsidRDefault="00291070" w:rsidP="002910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13259B7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75DB41" w14:textId="64EDEC75" w:rsidR="00291070" w:rsidRPr="005537A4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29" w:type="pct"/>
          </w:tcPr>
          <w:p w14:paraId="27691C30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9AA0A8" w14:textId="77777777" w:rsidR="00291070" w:rsidRPr="005537A4" w:rsidRDefault="00291070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B3389" w14:textId="75128EF6" w:rsidR="00291070" w:rsidRPr="0087049C" w:rsidRDefault="007511F5" w:rsidP="0029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</w:tr>
      <w:tr w:rsidR="000A065D" w:rsidRPr="0087049C" w14:paraId="311CDA63" w14:textId="77777777" w:rsidTr="0018756E">
        <w:tc>
          <w:tcPr>
            <w:tcW w:w="2175" w:type="pct"/>
          </w:tcPr>
          <w:p w14:paraId="60F44BCE" w14:textId="0BE78F18" w:rsidR="000A065D" w:rsidRPr="0087049C" w:rsidRDefault="000A065D" w:rsidP="000A0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0CF7D4" w14:textId="77777777" w:rsidR="000A065D" w:rsidRPr="0087049C" w:rsidRDefault="000A065D" w:rsidP="000A06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8C3942" w14:textId="77777777" w:rsidR="000A065D" w:rsidRPr="0087049C" w:rsidRDefault="000A065D" w:rsidP="000A06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97D907E" w14:textId="77777777" w:rsidR="000A065D" w:rsidRPr="0087049C" w:rsidRDefault="000A065D" w:rsidP="000A065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87049C" w14:paraId="18DB22BB" w14:textId="77777777" w:rsidTr="0018756E">
        <w:tc>
          <w:tcPr>
            <w:tcW w:w="2175" w:type="pct"/>
          </w:tcPr>
          <w:p w14:paraId="3AF2CCAD" w14:textId="2004C3D0" w:rsidR="00421DFD" w:rsidRPr="0087049C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0FA2D1FB" w14:textId="4830DBC0" w:rsidR="00421DFD" w:rsidRPr="0087049C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745E4872" w14:textId="77777777" w:rsidR="00421DFD" w:rsidRPr="0087049C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0E3B71" w14:textId="4DCA12CD" w:rsidR="00421DFD" w:rsidRPr="0087049C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1D0B4BF9" w14:textId="77777777" w:rsidR="00421DFD" w:rsidRPr="0087049C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56E54D7" w14:textId="2234BE9E" w:rsidR="00421DFD" w:rsidRPr="0087049C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04B99D97" w14:textId="77777777" w:rsidR="00421DFD" w:rsidRPr="0087049C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FDF6965" w14:textId="6C8AE314" w:rsidR="00421DFD" w:rsidRPr="0087049C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87049C" w14:paraId="3C842680" w14:textId="77777777" w:rsidTr="0018756E">
        <w:tc>
          <w:tcPr>
            <w:tcW w:w="2175" w:type="pct"/>
          </w:tcPr>
          <w:p w14:paraId="29D02E03" w14:textId="77777777" w:rsidR="00421DFD" w:rsidRPr="0087049C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3281E6E8" w14:textId="77777777" w:rsidR="00421DFD" w:rsidRPr="0087049C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87049C" w14:paraId="170A6029" w14:textId="77777777" w:rsidTr="0018756E">
        <w:tc>
          <w:tcPr>
            <w:tcW w:w="2175" w:type="pct"/>
          </w:tcPr>
          <w:p w14:paraId="34C5DCA2" w14:textId="77777777" w:rsidR="00421DFD" w:rsidRPr="0087049C" w:rsidRDefault="00421DFD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5AE0E6A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216BD100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03DB455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A3BF7B9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099B3BB1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234DB3B8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76F45915" w14:textId="77777777" w:rsidR="00421DFD" w:rsidRPr="0087049C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1334BE" w:rsidRPr="0087049C" w14:paraId="35C6533B" w14:textId="77777777" w:rsidTr="0018756E">
        <w:tc>
          <w:tcPr>
            <w:tcW w:w="2175" w:type="pct"/>
          </w:tcPr>
          <w:p w14:paraId="0417BD2B" w14:textId="77777777" w:rsidR="001334BE" w:rsidRPr="0087049C" w:rsidRDefault="001334BE" w:rsidP="001334B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1DC0DDE9" w14:textId="5ED602FF" w:rsidR="001334BE" w:rsidRPr="0087049C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0DEB78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00F1A6F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75E4DF" w14:textId="77777777" w:rsidR="001334BE" w:rsidRPr="0087049C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BDA22F8" w14:textId="4B96EA1A" w:rsidR="001334BE" w:rsidRPr="00F55A0E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334BE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29" w:type="pct"/>
          </w:tcPr>
          <w:p w14:paraId="1A7C4369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32D947" w14:textId="710B7583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334B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1334BE" w:rsidRPr="0087049C" w14:paraId="4E520744" w14:textId="77777777" w:rsidTr="0018756E">
        <w:tc>
          <w:tcPr>
            <w:tcW w:w="2175" w:type="pct"/>
          </w:tcPr>
          <w:p w14:paraId="2C4FAA9A" w14:textId="77777777" w:rsidR="001334BE" w:rsidRPr="0087049C" w:rsidRDefault="001334BE" w:rsidP="001334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07509138" w14:textId="533DDAE2" w:rsidR="001334BE" w:rsidRPr="0087049C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8DFB875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9B4334C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120DFCD" w14:textId="77777777" w:rsidR="001334BE" w:rsidRPr="0087049C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536723F" w14:textId="608A88D8" w:rsidR="001334BE" w:rsidRPr="00F55A0E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34BE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04C9AC43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7E243DB" w14:textId="3DD1938D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34B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1334BE" w:rsidRPr="0087049C" w14:paraId="58B973AE" w14:textId="77777777" w:rsidTr="0018756E">
        <w:tc>
          <w:tcPr>
            <w:tcW w:w="2175" w:type="pct"/>
          </w:tcPr>
          <w:p w14:paraId="3BEDAC52" w14:textId="77777777" w:rsidR="001334BE" w:rsidRPr="0087049C" w:rsidRDefault="001334BE" w:rsidP="001334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27F89FDB" w14:textId="0702FFAC" w:rsidR="001334BE" w:rsidRPr="0087049C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81954C7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ED5FCF5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256125B" w14:textId="77777777" w:rsidR="001334BE" w:rsidRPr="0087049C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0AEE3F" w14:textId="634EED17" w:rsidR="001334BE" w:rsidRPr="00F55A0E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34BE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2D62C1C7" w14:textId="77777777" w:rsidR="001334BE" w:rsidRPr="0087049C" w:rsidRDefault="001334BE" w:rsidP="00133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B0C66F" w14:textId="453945BA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34B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1334BE" w:rsidRPr="0087049C" w14:paraId="1A7821A7" w14:textId="77777777" w:rsidTr="0018756E">
        <w:tc>
          <w:tcPr>
            <w:tcW w:w="2175" w:type="pct"/>
          </w:tcPr>
          <w:p w14:paraId="2848B5F4" w14:textId="77777777" w:rsidR="001334BE" w:rsidRPr="0087049C" w:rsidRDefault="001334BE" w:rsidP="001334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8792C4F" w14:textId="19172EB9" w:rsidR="001334BE" w:rsidRPr="00943A26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A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BA57DEF" w14:textId="77777777" w:rsidR="001334BE" w:rsidRPr="00943A26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6DD0C40" w14:textId="299D4E62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92B9F3B" w14:textId="77777777" w:rsidR="001334BE" w:rsidRPr="00943A26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9888C2D" w14:textId="56D9958D" w:rsidR="001334BE" w:rsidRPr="00F55A0E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334BE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29" w:type="pct"/>
          </w:tcPr>
          <w:p w14:paraId="167669D9" w14:textId="77777777" w:rsidR="001334BE" w:rsidRPr="00943A26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7C778F5" w14:textId="50C73202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334B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1334BE" w:rsidRPr="0087049C" w14:paraId="7BE5D894" w14:textId="77777777" w:rsidTr="0018756E">
        <w:tc>
          <w:tcPr>
            <w:tcW w:w="2175" w:type="pct"/>
          </w:tcPr>
          <w:p w14:paraId="0DAFC48F" w14:textId="77777777" w:rsidR="001334BE" w:rsidRPr="0087049C" w:rsidRDefault="001334BE" w:rsidP="001334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B1460F7" w14:textId="29681C64" w:rsidR="001334BE" w:rsidRPr="00385032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7D8B45A" w14:textId="77777777" w:rsidR="001334BE" w:rsidRPr="0087049C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8BCB9E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10F4DF5" w14:textId="77777777" w:rsidR="001334BE" w:rsidRPr="0087049C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32E7684" w14:textId="22EDF782" w:rsidR="001334BE" w:rsidRPr="00F55A0E" w:rsidRDefault="001334BE" w:rsidP="00F5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8855681" w14:textId="77777777" w:rsidR="001334BE" w:rsidRPr="0087049C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E5487AE" w14:textId="2B53CE11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34BE" w:rsidRPr="0087049C" w14:paraId="1188CCF2" w14:textId="77777777" w:rsidTr="0018756E">
        <w:tc>
          <w:tcPr>
            <w:tcW w:w="2175" w:type="pct"/>
          </w:tcPr>
          <w:p w14:paraId="3BB292B6" w14:textId="77777777" w:rsidR="001334BE" w:rsidRPr="0087049C" w:rsidRDefault="001334BE" w:rsidP="001334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32E27" w14:textId="1A15F01D" w:rsidR="001334BE" w:rsidRPr="00385032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2E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10FE6670" w14:textId="77777777" w:rsidR="001334BE" w:rsidRPr="0087049C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AC891E" w14:textId="183CE4F4" w:rsidR="001334BE" w:rsidRPr="005537A4" w:rsidRDefault="001334BE" w:rsidP="001334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81500BE" w14:textId="77777777" w:rsidR="001334BE" w:rsidRPr="0087049C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8CA3F61" w14:textId="6E417581" w:rsidR="001334BE" w:rsidRPr="001A7DAC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33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01EE5B96" w14:textId="77777777" w:rsidR="001334BE" w:rsidRPr="0087049C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03C39F9" w14:textId="6F6C1BCA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334BE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1334BE" w:rsidRPr="005537A4" w14:paraId="65D9603E" w14:textId="77777777" w:rsidTr="0018756E">
        <w:tc>
          <w:tcPr>
            <w:tcW w:w="2175" w:type="pct"/>
          </w:tcPr>
          <w:p w14:paraId="482B0EF8" w14:textId="77777777" w:rsidR="001334BE" w:rsidRPr="0091799B" w:rsidRDefault="001334BE" w:rsidP="001334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6EA1CA2" w14:textId="77777777" w:rsidR="001334BE" w:rsidRPr="0091799B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E5932D7" w14:textId="77777777" w:rsidR="001334BE" w:rsidRPr="0091799B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F004097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7" w:type="pct"/>
          </w:tcPr>
          <w:p w14:paraId="57BABC91" w14:textId="77777777" w:rsidR="001334BE" w:rsidRPr="005537A4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1E0ED1B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1CF4E3E7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9D7C625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334BE" w:rsidRPr="005537A4" w14:paraId="248307DB" w14:textId="77777777" w:rsidTr="0018756E">
        <w:tc>
          <w:tcPr>
            <w:tcW w:w="2175" w:type="pct"/>
          </w:tcPr>
          <w:p w14:paraId="5F4E0C74" w14:textId="0DAEC786" w:rsidR="001334BE" w:rsidRPr="005537A4" w:rsidRDefault="001334BE" w:rsidP="001334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537A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31</w:t>
            </w:r>
            <w:r w:rsidRPr="005537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56A93C76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040A77D" w14:textId="35814FFD" w:rsidR="001334BE" w:rsidRPr="005537A4" w:rsidRDefault="001334BE" w:rsidP="001334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B664F15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7EF4CF50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0C2257A" w14:textId="77777777" w:rsidR="001334BE" w:rsidRPr="005537A4" w:rsidRDefault="001334BE" w:rsidP="001334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3248514" w14:textId="77777777" w:rsidR="001334BE" w:rsidRPr="005537A4" w:rsidRDefault="001334BE" w:rsidP="001334B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9304FB8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B11F5E2" w14:textId="32D90BAC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29" w:type="pct"/>
          </w:tcPr>
          <w:p w14:paraId="6B12999F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A0DC061" w14:textId="77777777" w:rsidR="001334BE" w:rsidRPr="005537A4" w:rsidRDefault="001334BE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5A412B" w14:textId="3736B759" w:rsidR="001334BE" w:rsidRPr="005537A4" w:rsidRDefault="007511F5" w:rsidP="0013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</w:tbl>
    <w:p w14:paraId="07F628E3" w14:textId="77777777" w:rsidR="00CE5A24" w:rsidRPr="005537A4" w:rsidRDefault="00CE5A2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2"/>
        <w:gridCol w:w="271"/>
        <w:gridCol w:w="1045"/>
        <w:gridCol w:w="295"/>
        <w:gridCol w:w="1167"/>
      </w:tblGrid>
      <w:tr w:rsidR="007E4A2E" w:rsidRPr="005537A4" w14:paraId="37E58918" w14:textId="77777777" w:rsidTr="00792EF9">
        <w:trPr>
          <w:trHeight w:val="396"/>
        </w:trPr>
        <w:tc>
          <w:tcPr>
            <w:tcW w:w="2166" w:type="pct"/>
          </w:tcPr>
          <w:p w14:paraId="6C585C85" w14:textId="669084F7" w:rsidR="00D4408C" w:rsidRPr="005537A4" w:rsidRDefault="006A67EA" w:rsidP="00F25A80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br w:type="page"/>
            </w:r>
            <w:r w:rsidR="00C22191"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14E23F8C" w14:textId="77777777" w:rsidR="00D4408C" w:rsidRPr="005537A4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ACA09F" w14:textId="77777777" w:rsidR="00D4408C" w:rsidRPr="005537A4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679AC788" w14:textId="77777777" w:rsidR="00D4408C" w:rsidRPr="005537A4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51F6A690" w14:textId="77777777" w:rsidTr="00792EF9">
        <w:trPr>
          <w:trHeight w:val="410"/>
        </w:trPr>
        <w:tc>
          <w:tcPr>
            <w:tcW w:w="2166" w:type="pct"/>
          </w:tcPr>
          <w:p w14:paraId="7BC92BA4" w14:textId="61A34D8B" w:rsidR="00421DFD" w:rsidRPr="005537A4" w:rsidRDefault="00421DFD" w:rsidP="00421DFD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6F9C2F2E" w14:textId="54294FFF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5CAFA9C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6FD1919" w14:textId="19A7E4A3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6B8B98A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7B2945C" w14:textId="2F5BD288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28F2743A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6190A3" w14:textId="0CE429DD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5537A4" w14:paraId="45CCCCC7" w14:textId="77777777" w:rsidTr="00792EF9">
        <w:trPr>
          <w:trHeight w:val="396"/>
        </w:trPr>
        <w:tc>
          <w:tcPr>
            <w:tcW w:w="2166" w:type="pct"/>
          </w:tcPr>
          <w:p w14:paraId="7E60CB22" w14:textId="77777777" w:rsidR="00421DFD" w:rsidRPr="005537A4" w:rsidRDefault="00421DFD" w:rsidP="00421DFD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4" w:type="pct"/>
            <w:gridSpan w:val="7"/>
          </w:tcPr>
          <w:p w14:paraId="625DDBF9" w14:textId="77777777" w:rsidR="00421DFD" w:rsidRPr="005537A4" w:rsidRDefault="00421DFD" w:rsidP="00421DFD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17999A65" w14:textId="77777777" w:rsidTr="00792EF9">
        <w:trPr>
          <w:trHeight w:val="439"/>
        </w:trPr>
        <w:tc>
          <w:tcPr>
            <w:tcW w:w="2166" w:type="pct"/>
          </w:tcPr>
          <w:p w14:paraId="5CD8C8A8" w14:textId="77777777" w:rsidR="00421DFD" w:rsidRPr="005537A4" w:rsidRDefault="00421DFD" w:rsidP="00421D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396B11F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715AECE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5DFE5AF" w14:textId="77777777" w:rsidR="00421DFD" w:rsidRPr="005537A4" w:rsidRDefault="00421DFD" w:rsidP="00421DFD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7B440B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8EE08D4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</w:tcPr>
          <w:p w14:paraId="4ED574A6" w14:textId="77777777" w:rsidR="00421DFD" w:rsidRPr="005537A4" w:rsidRDefault="00421DFD" w:rsidP="00421D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E8D0A7" w14:textId="77777777" w:rsidR="00421DFD" w:rsidRPr="005537A4" w:rsidRDefault="00421DFD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971" w:rsidRPr="005537A4" w14:paraId="342A80B8" w14:textId="77777777" w:rsidTr="00792EF9">
        <w:trPr>
          <w:trHeight w:val="439"/>
        </w:trPr>
        <w:tc>
          <w:tcPr>
            <w:tcW w:w="2166" w:type="pct"/>
          </w:tcPr>
          <w:p w14:paraId="7AC4D4C0" w14:textId="77777777" w:rsidR="00900971" w:rsidRPr="005537A4" w:rsidRDefault="00900971" w:rsidP="0090097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C22D590" w14:textId="69369E7E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0F67F36C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1F21E53" w14:textId="012B19B4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60821072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8BDCB63" w14:textId="4045A97E" w:rsidR="00900971" w:rsidRPr="005537A4" w:rsidRDefault="007511F5" w:rsidP="0090097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8" w:type="pct"/>
          </w:tcPr>
          <w:p w14:paraId="24309D56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810B631" w14:textId="279BF06F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900971" w:rsidRPr="005537A4" w14:paraId="61368EBE" w14:textId="77777777" w:rsidTr="00792EF9">
        <w:trPr>
          <w:trHeight w:val="425"/>
        </w:trPr>
        <w:tc>
          <w:tcPr>
            <w:tcW w:w="2166" w:type="pct"/>
          </w:tcPr>
          <w:p w14:paraId="5D98E3B1" w14:textId="77777777" w:rsidR="00900971" w:rsidRPr="005537A4" w:rsidRDefault="00900971" w:rsidP="0090097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D6C4" w14:textId="1D7434CA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0A32F266" w14:textId="77777777" w:rsidR="00900971" w:rsidRPr="005537A4" w:rsidRDefault="00900971" w:rsidP="0090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89FAAF" w14:textId="14CCCC79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4B62FE4A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FC23A3F" w14:textId="435A0C60" w:rsidR="00900971" w:rsidRPr="005537A4" w:rsidRDefault="007511F5" w:rsidP="0090097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8" w:type="pct"/>
          </w:tcPr>
          <w:p w14:paraId="494142CD" w14:textId="77777777" w:rsidR="00900971" w:rsidRPr="005537A4" w:rsidRDefault="00900971" w:rsidP="00900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7AC89FD" w14:textId="520E18ED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97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900971" w:rsidRPr="005537A4" w14:paraId="727F609A" w14:textId="77777777" w:rsidTr="00792EF9">
        <w:trPr>
          <w:trHeight w:val="439"/>
        </w:trPr>
        <w:tc>
          <w:tcPr>
            <w:tcW w:w="2166" w:type="pct"/>
          </w:tcPr>
          <w:p w14:paraId="050EF514" w14:textId="77777777" w:rsidR="00900971" w:rsidRPr="005537A4" w:rsidRDefault="00900971" w:rsidP="0090097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CC2E1" w14:textId="18A43B47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097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152CF793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80F7" w14:textId="05EEE2E6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097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3BBA7745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F80" w14:textId="1F7A8FE4" w:rsidR="00900971" w:rsidRPr="005537A4" w:rsidRDefault="007511F5" w:rsidP="0090097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0097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8" w:type="pct"/>
          </w:tcPr>
          <w:p w14:paraId="3C886EBF" w14:textId="77777777" w:rsidR="00900971" w:rsidRPr="005537A4" w:rsidRDefault="00900971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D68EE" w14:textId="55619DAD" w:rsidR="00900971" w:rsidRPr="005537A4" w:rsidRDefault="007511F5" w:rsidP="009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097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1AEECBA1" w14:textId="560699DB" w:rsidR="008F3DC9" w:rsidRPr="005537A4" w:rsidRDefault="008F3DC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4"/>
        <w:gridCol w:w="269"/>
        <w:gridCol w:w="1176"/>
        <w:gridCol w:w="270"/>
        <w:gridCol w:w="1082"/>
        <w:gridCol w:w="270"/>
        <w:gridCol w:w="1176"/>
      </w:tblGrid>
      <w:tr w:rsidR="00C75BB3" w:rsidRPr="005537A4" w14:paraId="19D94CFF" w14:textId="77777777" w:rsidTr="00A11E36">
        <w:trPr>
          <w:tblHeader/>
        </w:trPr>
        <w:tc>
          <w:tcPr>
            <w:tcW w:w="2160" w:type="pct"/>
          </w:tcPr>
          <w:p w14:paraId="621966C6" w14:textId="0E69AE7A" w:rsidR="00C75BB3" w:rsidRPr="005537A4" w:rsidRDefault="00C75BB3" w:rsidP="00F25A8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537A4">
              <w:rPr>
                <w:rFonts w:asciiTheme="majorBidi" w:hAnsiTheme="majorBidi" w:cstheme="majorBidi"/>
              </w:rPr>
              <w:br w:type="page"/>
            </w: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0388A7EE" w14:textId="77777777" w:rsidR="00C75BB3" w:rsidRPr="005537A4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C9EFB73" w14:textId="77777777" w:rsidR="00C75BB3" w:rsidRPr="005537A4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A214823" w14:textId="77777777" w:rsidR="00C75BB3" w:rsidRPr="005537A4" w:rsidRDefault="00C75BB3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6B7446BE" w14:textId="77777777" w:rsidTr="001B58EA">
        <w:trPr>
          <w:trHeight w:val="335"/>
          <w:tblHeader/>
        </w:trPr>
        <w:tc>
          <w:tcPr>
            <w:tcW w:w="2160" w:type="pct"/>
          </w:tcPr>
          <w:p w14:paraId="406B83CA" w14:textId="07573878" w:rsidR="00421DFD" w:rsidRPr="005537A4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</w:tcPr>
          <w:p w14:paraId="77ABBC37" w14:textId="64AFFCFF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2607009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B6CC09" w14:textId="155DE249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7BE22AD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452389" w14:textId="2971D279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B710CB2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B00DEE7" w14:textId="4ED457C1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5537A4" w14:paraId="2E3672F5" w14:textId="77777777" w:rsidTr="00421DFD">
        <w:trPr>
          <w:tblHeader/>
        </w:trPr>
        <w:tc>
          <w:tcPr>
            <w:tcW w:w="2160" w:type="pct"/>
          </w:tcPr>
          <w:p w14:paraId="66CAC68E" w14:textId="77777777" w:rsidR="00421DFD" w:rsidRPr="005537A4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0C302635" w14:textId="77777777" w:rsidR="00421DFD" w:rsidRPr="005537A4" w:rsidRDefault="00421DFD" w:rsidP="00421DFD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1BB2A749" w14:textId="77777777" w:rsidTr="001B58EA">
        <w:tc>
          <w:tcPr>
            <w:tcW w:w="2160" w:type="pct"/>
          </w:tcPr>
          <w:p w14:paraId="79E4E137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5CA0EE5E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E581DD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3B3BC7A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5248D8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C16CF8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7E5284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306580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DFD" w:rsidRPr="005537A4" w14:paraId="677FFD95" w14:textId="77777777" w:rsidTr="001B58EA">
        <w:tc>
          <w:tcPr>
            <w:tcW w:w="2160" w:type="pct"/>
          </w:tcPr>
          <w:p w14:paraId="2FC84F72" w14:textId="77777777" w:rsidR="00421DFD" w:rsidRPr="005537A4" w:rsidRDefault="00421DFD" w:rsidP="00421DF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4" w:type="pct"/>
          </w:tcPr>
          <w:p w14:paraId="329C9D89" w14:textId="0303C9C8" w:rsidR="00421DFD" w:rsidRPr="005537A4" w:rsidRDefault="00792015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D54516F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6C4DFCC" w14:textId="139E99FF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9CA7219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87EC84" w14:textId="4CFA2AA7" w:rsidR="00421DFD" w:rsidRPr="005537A4" w:rsidRDefault="007511F5" w:rsidP="00421DF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C1CD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44" w:type="pct"/>
          </w:tcPr>
          <w:p w14:paraId="37897013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E9D66DD" w14:textId="70ED773B" w:rsidR="00421DFD" w:rsidRPr="005537A4" w:rsidRDefault="007511F5" w:rsidP="00421DF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421DFD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1B58EA" w:rsidRPr="005537A4" w14:paraId="72DB81A7" w14:textId="77777777" w:rsidTr="001B58EA">
        <w:tc>
          <w:tcPr>
            <w:tcW w:w="2160" w:type="pct"/>
          </w:tcPr>
          <w:p w14:paraId="2DFD89BD" w14:textId="77777777" w:rsidR="001B58EA" w:rsidRPr="005537A4" w:rsidRDefault="001B58EA" w:rsidP="00421DF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299E6EE" w14:textId="77777777" w:rsidR="001B58EA" w:rsidRPr="005537A4" w:rsidRDefault="001B58EA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53D3F69" w14:textId="77777777" w:rsidR="001B58EA" w:rsidRPr="005537A4" w:rsidRDefault="001B58EA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B657DD" w14:textId="77777777" w:rsidR="001B58EA" w:rsidRPr="005537A4" w:rsidRDefault="001B58EA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355A662" w14:textId="77777777" w:rsidR="001B58EA" w:rsidRPr="005537A4" w:rsidRDefault="001B58EA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DCC30F" w14:textId="77777777" w:rsidR="001B58EA" w:rsidRPr="005537A4" w:rsidRDefault="001B58EA" w:rsidP="00421DF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33FEE6" w14:textId="77777777" w:rsidR="001B58EA" w:rsidRPr="005537A4" w:rsidRDefault="001B58EA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4C69F57" w14:textId="77777777" w:rsidR="001B58EA" w:rsidRPr="005537A4" w:rsidRDefault="001B58EA" w:rsidP="00421DF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8EA" w:rsidRPr="005537A4" w14:paraId="5ACE1F13" w14:textId="77777777" w:rsidTr="001B58EA">
        <w:tc>
          <w:tcPr>
            <w:tcW w:w="2160" w:type="pct"/>
          </w:tcPr>
          <w:p w14:paraId="3725928C" w14:textId="5A574D86" w:rsidR="001B58EA" w:rsidRPr="005537A4" w:rsidRDefault="001B58EA" w:rsidP="001B58E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5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3773DE1A" w14:textId="77777777" w:rsidR="001B58EA" w:rsidRPr="005537A4" w:rsidRDefault="001B58EA" w:rsidP="001B58E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31C4BBB" w14:textId="77777777" w:rsidR="001B58EA" w:rsidRPr="005537A4" w:rsidRDefault="001B58EA" w:rsidP="001B58EA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923F4B" w14:textId="77777777" w:rsidR="001B58EA" w:rsidRPr="005537A4" w:rsidRDefault="001B58EA" w:rsidP="001B58E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892EB8D" w14:textId="77777777" w:rsidR="001B58EA" w:rsidRPr="005537A4" w:rsidRDefault="001B58EA" w:rsidP="001B58EA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6348C1" w14:textId="77777777" w:rsidR="001B58EA" w:rsidRPr="005537A4" w:rsidRDefault="001B58EA" w:rsidP="001B58E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EAE75C" w14:textId="77777777" w:rsidR="001B58EA" w:rsidRPr="005537A4" w:rsidRDefault="001B58EA" w:rsidP="001B5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CBA86B2" w14:textId="77777777" w:rsidR="001B58EA" w:rsidRPr="005537A4" w:rsidRDefault="001B58EA" w:rsidP="001B58E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8EA" w:rsidRPr="005537A4" w14:paraId="23FA90A0" w14:textId="77777777" w:rsidTr="007F2525">
        <w:tc>
          <w:tcPr>
            <w:tcW w:w="2160" w:type="pct"/>
            <w:shd w:val="clear" w:color="auto" w:fill="auto"/>
          </w:tcPr>
          <w:p w14:paraId="681A28AA" w14:textId="77777777" w:rsidR="001B58EA" w:rsidRPr="005537A4" w:rsidRDefault="001B58EA" w:rsidP="004004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4" w:type="pct"/>
            <w:shd w:val="clear" w:color="auto" w:fill="auto"/>
          </w:tcPr>
          <w:p w14:paraId="4E96EA6F" w14:textId="19B793A5" w:rsidR="001B58EA" w:rsidRPr="005537A4" w:rsidRDefault="007511F5" w:rsidP="0030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58EA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44" w:type="pct"/>
            <w:shd w:val="clear" w:color="auto" w:fill="auto"/>
          </w:tcPr>
          <w:p w14:paraId="0EAC74A7" w14:textId="77777777" w:rsidR="001B58EA" w:rsidRPr="005537A4" w:rsidRDefault="001B58EA" w:rsidP="00400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903D35C" w14:textId="77777777" w:rsidR="001B58EA" w:rsidRPr="005537A4" w:rsidRDefault="001B58EA" w:rsidP="0040049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D015BC" w14:textId="77777777" w:rsidR="001B58EA" w:rsidRPr="005537A4" w:rsidRDefault="001B58EA" w:rsidP="00400499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3DEB8AC" w14:textId="6FE82C5D" w:rsidR="001B58EA" w:rsidRPr="005537A4" w:rsidRDefault="007511F5" w:rsidP="00400499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B58EA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144" w:type="pct"/>
            <w:shd w:val="clear" w:color="auto" w:fill="auto"/>
          </w:tcPr>
          <w:p w14:paraId="025F5D34" w14:textId="77777777" w:rsidR="001B58EA" w:rsidRPr="005537A4" w:rsidRDefault="001B58EA" w:rsidP="0040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F8748A4" w14:textId="77777777" w:rsidR="001B58EA" w:rsidRPr="005537A4" w:rsidRDefault="001B58EA" w:rsidP="0040049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1DFD" w:rsidRPr="005537A4" w14:paraId="03D517E9" w14:textId="77777777" w:rsidTr="001B58EA">
        <w:tc>
          <w:tcPr>
            <w:tcW w:w="2160" w:type="pct"/>
            <w:shd w:val="clear" w:color="auto" w:fill="auto"/>
          </w:tcPr>
          <w:p w14:paraId="34301A0B" w14:textId="77777777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3463D477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4DAA31B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2B046C3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F97555F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BB2EFA3" w14:textId="77777777" w:rsidR="00421DFD" w:rsidRPr="005537A4" w:rsidRDefault="00421DFD" w:rsidP="00421DF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AA00DB2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93A1219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DFD" w:rsidRPr="005537A4" w14:paraId="3FDA1806" w14:textId="77777777" w:rsidTr="001B58EA">
        <w:tc>
          <w:tcPr>
            <w:tcW w:w="2160" w:type="pct"/>
            <w:shd w:val="clear" w:color="auto" w:fill="auto"/>
          </w:tcPr>
          <w:p w14:paraId="2717A2D9" w14:textId="77777777" w:rsidR="00EC4295" w:rsidRDefault="00EC4295" w:rsidP="00421DF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02FC6B" w14:textId="6BDA0C52" w:rsidR="00421DFD" w:rsidRPr="005537A4" w:rsidRDefault="00421DFD" w:rsidP="00421DF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4" w:type="pct"/>
            <w:shd w:val="clear" w:color="auto" w:fill="auto"/>
          </w:tcPr>
          <w:p w14:paraId="0A9A663F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0513C67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7871A21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5022E3F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B4DA96" w14:textId="77777777" w:rsidR="00421DFD" w:rsidRPr="005537A4" w:rsidRDefault="00421DFD" w:rsidP="00421DF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329312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740E690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1E36" w:rsidRPr="005537A4" w14:paraId="0697BC93" w14:textId="77777777" w:rsidTr="001B58EA">
        <w:tc>
          <w:tcPr>
            <w:tcW w:w="2160" w:type="pct"/>
            <w:shd w:val="clear" w:color="auto" w:fill="auto"/>
          </w:tcPr>
          <w:p w14:paraId="2CD885BB" w14:textId="77777777" w:rsidR="00A11E36" w:rsidRPr="005537A4" w:rsidRDefault="00A11E36" w:rsidP="00A11E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5537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4" w:type="pct"/>
            <w:shd w:val="clear" w:color="auto" w:fill="auto"/>
          </w:tcPr>
          <w:p w14:paraId="098F31D3" w14:textId="72745E2B" w:rsidR="00A11E36" w:rsidRPr="005537A4" w:rsidRDefault="007511F5" w:rsidP="00A1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11E36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44" w:type="pct"/>
            <w:shd w:val="clear" w:color="auto" w:fill="auto"/>
          </w:tcPr>
          <w:p w14:paraId="55772BCA" w14:textId="77777777" w:rsidR="00A11E36" w:rsidRPr="005537A4" w:rsidRDefault="00A11E36" w:rsidP="00A11E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7D7D0CE" w14:textId="387DFDD6" w:rsidR="00A11E36" w:rsidRPr="005537A4" w:rsidRDefault="007511F5" w:rsidP="00A1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11E36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4" w:type="pct"/>
            <w:shd w:val="clear" w:color="auto" w:fill="auto"/>
          </w:tcPr>
          <w:p w14:paraId="0D72424F" w14:textId="77777777" w:rsidR="00A11E36" w:rsidRPr="005537A4" w:rsidRDefault="00A11E36" w:rsidP="00A11E3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669182" w14:textId="3B8CF992" w:rsidR="00A11E36" w:rsidRPr="005537A4" w:rsidRDefault="007511F5" w:rsidP="00A11E36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A11E36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144" w:type="pct"/>
            <w:shd w:val="clear" w:color="auto" w:fill="auto"/>
          </w:tcPr>
          <w:p w14:paraId="40E92D00" w14:textId="77777777" w:rsidR="00A11E36" w:rsidRPr="005537A4" w:rsidRDefault="00A11E36" w:rsidP="00A1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C702DBE" w14:textId="4DA566D7" w:rsidR="00A11E36" w:rsidRPr="005537A4" w:rsidRDefault="007511F5" w:rsidP="00A11E3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11E36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</w:tbl>
    <w:p w14:paraId="3B8EEF38" w14:textId="77777777" w:rsidR="00C75BB3" w:rsidRPr="006A67EA" w:rsidRDefault="00C75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3"/>
        <w:gridCol w:w="268"/>
        <w:gridCol w:w="1170"/>
        <w:gridCol w:w="270"/>
        <w:gridCol w:w="1080"/>
        <w:gridCol w:w="270"/>
        <w:gridCol w:w="1176"/>
      </w:tblGrid>
      <w:tr w:rsidR="00C22191" w:rsidRPr="0087049C" w14:paraId="10B11723" w14:textId="77777777" w:rsidTr="00421DFD">
        <w:trPr>
          <w:tblHeader/>
        </w:trPr>
        <w:tc>
          <w:tcPr>
            <w:tcW w:w="2160" w:type="pct"/>
          </w:tcPr>
          <w:p w14:paraId="757C19F2" w14:textId="5A7476A1" w:rsidR="00C22191" w:rsidRPr="0087049C" w:rsidRDefault="00C22191" w:rsidP="00F25A8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87049C">
              <w:rPr>
                <w:rFonts w:asciiTheme="majorBidi" w:hAnsiTheme="majorBidi" w:cstheme="majorBidi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7" w:type="pct"/>
            <w:gridSpan w:val="3"/>
          </w:tcPr>
          <w:p w14:paraId="34FC5A9E" w14:textId="77777777" w:rsidR="00C22191" w:rsidRPr="0087049C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02D230F" w14:textId="77777777" w:rsidR="00C22191" w:rsidRPr="0087049C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EA6D11C" w14:textId="77777777" w:rsidR="00C22191" w:rsidRPr="0087049C" w:rsidRDefault="00C22191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87049C" w14:paraId="73B92859" w14:textId="77777777" w:rsidTr="00421DFD">
        <w:trPr>
          <w:tblHeader/>
        </w:trPr>
        <w:tc>
          <w:tcPr>
            <w:tcW w:w="2160" w:type="pct"/>
          </w:tcPr>
          <w:p w14:paraId="74D145D8" w14:textId="7CD10BE8" w:rsidR="00421DFD" w:rsidRPr="0087049C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</w:tcPr>
          <w:p w14:paraId="1B716F26" w14:textId="3DAB182D" w:rsidR="00421DFD" w:rsidRPr="0087049C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9C1CC0F" w14:textId="77777777" w:rsidR="00421DFD" w:rsidRPr="0087049C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BE51B0" w14:textId="7F2EC354" w:rsidR="00421DFD" w:rsidRPr="0087049C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250988B" w14:textId="77777777" w:rsidR="00421DFD" w:rsidRPr="0087049C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F8CA89" w14:textId="1DB9855A" w:rsidR="00421DFD" w:rsidRPr="0087049C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B7ED2E6" w14:textId="77777777" w:rsidR="00421DFD" w:rsidRPr="0087049C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B6D85F7" w14:textId="631ABDEB" w:rsidR="00421DFD" w:rsidRPr="0087049C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1DFD" w:rsidRPr="0087049C" w14:paraId="6DC8137E" w14:textId="77777777" w:rsidTr="00421DFD">
        <w:trPr>
          <w:tblHeader/>
        </w:trPr>
        <w:tc>
          <w:tcPr>
            <w:tcW w:w="2160" w:type="pct"/>
          </w:tcPr>
          <w:p w14:paraId="214DD372" w14:textId="77777777" w:rsidR="00421DFD" w:rsidRPr="0087049C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41B592A8" w14:textId="77777777" w:rsidR="00421DFD" w:rsidRPr="0087049C" w:rsidRDefault="00421DFD" w:rsidP="00421DFD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87049C" w14:paraId="3B0B0504" w14:textId="77777777" w:rsidTr="00421DFD">
        <w:tc>
          <w:tcPr>
            <w:tcW w:w="2160" w:type="pct"/>
          </w:tcPr>
          <w:p w14:paraId="2FA0A829" w14:textId="77777777" w:rsidR="00421DFD" w:rsidRPr="0087049C" w:rsidRDefault="00421DFD" w:rsidP="00421DFD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415FE936" w14:textId="77777777" w:rsidR="00421DFD" w:rsidRPr="0087049C" w:rsidRDefault="00421DFD" w:rsidP="00421D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829EED" w14:textId="77777777" w:rsidR="00421DFD" w:rsidRPr="0087049C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17A991" w14:textId="77777777" w:rsidR="00421DFD" w:rsidRPr="0087049C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D0CD61" w14:textId="77777777" w:rsidR="00421DFD" w:rsidRPr="0087049C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63FACC" w14:textId="77777777" w:rsidR="00421DFD" w:rsidRPr="0087049C" w:rsidRDefault="00421DFD" w:rsidP="00421D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9947FD" w14:textId="77777777" w:rsidR="00421DFD" w:rsidRPr="0087049C" w:rsidRDefault="00421DFD" w:rsidP="00421D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6B939E" w14:textId="77777777" w:rsidR="00421DFD" w:rsidRPr="0087049C" w:rsidRDefault="00421DFD" w:rsidP="00421DF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DFD" w:rsidRPr="0087049C" w14:paraId="09346A92" w14:textId="77777777" w:rsidTr="00421DFD">
        <w:tc>
          <w:tcPr>
            <w:tcW w:w="2160" w:type="pct"/>
            <w:shd w:val="clear" w:color="auto" w:fill="auto"/>
          </w:tcPr>
          <w:p w14:paraId="30CC4498" w14:textId="77777777" w:rsidR="00421DFD" w:rsidRPr="0087049C" w:rsidRDefault="00421DFD" w:rsidP="00421DFD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7704267" w14:textId="16FBD62B" w:rsidR="00421DFD" w:rsidRPr="0087049C" w:rsidRDefault="00B71E21" w:rsidP="00B94C9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B03253" w14:textId="77777777" w:rsidR="00421DFD" w:rsidRPr="0087049C" w:rsidRDefault="00421DFD" w:rsidP="00421D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A8769E0" w14:textId="63A2DA71" w:rsidR="00421DFD" w:rsidRPr="005537A4" w:rsidRDefault="00421DFD" w:rsidP="00B94C9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F59A67" w14:textId="77777777" w:rsidR="00421DFD" w:rsidRPr="005537A4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314E11" w14:textId="3B489846" w:rsidR="00421DFD" w:rsidRPr="005537A4" w:rsidRDefault="007511F5" w:rsidP="00B94C9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44" w:type="pct"/>
            <w:shd w:val="clear" w:color="auto" w:fill="auto"/>
          </w:tcPr>
          <w:p w14:paraId="128CA457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8895FFE" w14:textId="731DF97B" w:rsidR="00421DFD" w:rsidRPr="005537A4" w:rsidRDefault="007511F5" w:rsidP="00B9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421DFD" w:rsidRPr="0087049C" w14:paraId="054EABAD" w14:textId="77777777" w:rsidTr="00421DFD">
        <w:tc>
          <w:tcPr>
            <w:tcW w:w="2160" w:type="pct"/>
          </w:tcPr>
          <w:p w14:paraId="3AE9079B" w14:textId="77777777" w:rsidR="00421DFD" w:rsidRPr="0087049C" w:rsidRDefault="00421DFD" w:rsidP="00421DF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8D5915D" w14:textId="77777777" w:rsidR="00421DFD" w:rsidRPr="0087049C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54365E46" w14:textId="77777777" w:rsidR="00421DFD" w:rsidRPr="0087049C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44CB73D4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76208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E8BAD4" w14:textId="77777777" w:rsidR="00421DFD" w:rsidRPr="005537A4" w:rsidRDefault="00421DFD" w:rsidP="00421DF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41C67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9D2568A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2D7" w:rsidRPr="0087049C" w14:paraId="03DDBEC0" w14:textId="77777777" w:rsidTr="00421DFD">
        <w:tc>
          <w:tcPr>
            <w:tcW w:w="2160" w:type="pct"/>
          </w:tcPr>
          <w:p w14:paraId="76A3A60E" w14:textId="39C80E21" w:rsidR="00A022D7" w:rsidRPr="0087049C" w:rsidRDefault="00A022D7" w:rsidP="00A022D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14:paraId="7F2654C7" w14:textId="77777777" w:rsidR="00A022D7" w:rsidRPr="0087049C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C8F537F" w14:textId="77777777" w:rsidR="00A022D7" w:rsidRPr="0087049C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21831D0F" w14:textId="77777777" w:rsidR="00A022D7" w:rsidRPr="005537A4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FE8DE8" w14:textId="77777777" w:rsidR="00A022D7" w:rsidRPr="005537A4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96E5BB" w14:textId="77777777" w:rsidR="00A022D7" w:rsidRPr="005537A4" w:rsidRDefault="00A022D7" w:rsidP="00A022D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F818B7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4D8FFE5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2D7" w:rsidRPr="0087049C" w14:paraId="6030141D" w14:textId="77777777" w:rsidTr="00421DFD">
        <w:tc>
          <w:tcPr>
            <w:tcW w:w="2160" w:type="pct"/>
          </w:tcPr>
          <w:p w14:paraId="380C189C" w14:textId="4AD2CE58" w:rsidR="00A022D7" w:rsidRPr="0087049C" w:rsidRDefault="00A022D7" w:rsidP="00A022D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</w:tcPr>
          <w:p w14:paraId="4318E5C6" w14:textId="2F78B134" w:rsidR="00A022D7" w:rsidRPr="0087049C" w:rsidRDefault="007511F5" w:rsidP="00EB0E18">
            <w:pPr>
              <w:tabs>
                <w:tab w:val="clear" w:pos="907"/>
                <w:tab w:val="left" w:pos="708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3" w:type="pct"/>
          </w:tcPr>
          <w:p w14:paraId="2D33B340" w14:textId="77777777" w:rsidR="00A022D7" w:rsidRPr="0087049C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33705B51" w14:textId="0534D7A9" w:rsidR="00A022D7" w:rsidRPr="005537A4" w:rsidRDefault="00A022D7" w:rsidP="00B94C9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86C0DAF" w14:textId="77777777" w:rsidR="00A022D7" w:rsidRPr="005537A4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55FBEA" w14:textId="6F317E78" w:rsidR="00A022D7" w:rsidRPr="005537A4" w:rsidRDefault="007511F5" w:rsidP="00B94C92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22D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144" w:type="pct"/>
          </w:tcPr>
          <w:p w14:paraId="51AE3E43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4976CA7" w14:textId="3EEE65AC" w:rsidR="00A022D7" w:rsidRPr="005537A4" w:rsidRDefault="00A022D7" w:rsidP="00B94C92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22D7" w:rsidRPr="0087049C" w14:paraId="1D2D3766" w14:textId="77777777" w:rsidTr="00421DFD">
        <w:tc>
          <w:tcPr>
            <w:tcW w:w="2160" w:type="pct"/>
          </w:tcPr>
          <w:p w14:paraId="731D7158" w14:textId="77777777" w:rsidR="00A022D7" w:rsidRPr="0087049C" w:rsidRDefault="00A022D7" w:rsidP="00A022D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B922C63" w14:textId="77777777" w:rsidR="00A022D7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BDAFB3" w14:textId="77777777" w:rsidR="00A022D7" w:rsidRPr="0087049C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250A48C9" w14:textId="77777777" w:rsidR="00A022D7" w:rsidRPr="005537A4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9709EF" w14:textId="77777777" w:rsidR="00A022D7" w:rsidRPr="005537A4" w:rsidRDefault="00A022D7" w:rsidP="00A022D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64D12B" w14:textId="77777777" w:rsidR="00A022D7" w:rsidRPr="005537A4" w:rsidRDefault="00A022D7" w:rsidP="00A022D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93311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E8E1DA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2D7" w:rsidRPr="0087049C" w14:paraId="7C69170F" w14:textId="77777777" w:rsidTr="00421DFD">
        <w:tc>
          <w:tcPr>
            <w:tcW w:w="2160" w:type="pct"/>
          </w:tcPr>
          <w:p w14:paraId="1C945B7C" w14:textId="77777777" w:rsidR="00A022D7" w:rsidRPr="0087049C" w:rsidRDefault="00A022D7" w:rsidP="00A022D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2865FB2" w14:textId="77777777" w:rsidR="00A022D7" w:rsidRPr="0087049C" w:rsidRDefault="00A022D7" w:rsidP="00A022D7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811DEC1" w14:textId="77777777" w:rsidR="00A022D7" w:rsidRPr="0087049C" w:rsidRDefault="00A022D7" w:rsidP="00A022D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9B8551" w14:textId="77777777" w:rsidR="00A022D7" w:rsidRPr="005537A4" w:rsidRDefault="00A022D7" w:rsidP="00A022D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65CA7" w14:textId="77777777" w:rsidR="00A022D7" w:rsidRPr="005537A4" w:rsidRDefault="00A022D7" w:rsidP="00A022D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2D3F8C" w14:textId="77777777" w:rsidR="00A022D7" w:rsidRPr="005537A4" w:rsidRDefault="00A022D7" w:rsidP="00A022D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EB9F46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D4A09DC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2D7" w:rsidRPr="0087049C" w14:paraId="7021C5A3" w14:textId="77777777" w:rsidTr="00421DFD">
        <w:tc>
          <w:tcPr>
            <w:tcW w:w="2160" w:type="pct"/>
          </w:tcPr>
          <w:p w14:paraId="66A687FE" w14:textId="77777777" w:rsidR="00A022D7" w:rsidRPr="0087049C" w:rsidRDefault="00A022D7" w:rsidP="00A022D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9" w:type="pct"/>
            <w:shd w:val="clear" w:color="auto" w:fill="auto"/>
            <w:vAlign w:val="bottom"/>
          </w:tcPr>
          <w:p w14:paraId="1DBC0AB2" w14:textId="4D3D4C9C" w:rsidR="00A022D7" w:rsidRPr="0087049C" w:rsidRDefault="007511F5" w:rsidP="00EB0E18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43" w:type="pct"/>
          </w:tcPr>
          <w:p w14:paraId="51F305F6" w14:textId="77777777" w:rsidR="00A022D7" w:rsidRPr="0087049C" w:rsidRDefault="00A022D7" w:rsidP="00A022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73388A27" w14:textId="736142E7" w:rsidR="00A022D7" w:rsidRPr="005537A4" w:rsidRDefault="007511F5" w:rsidP="003075B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4" w:type="pct"/>
          </w:tcPr>
          <w:p w14:paraId="5B18E790" w14:textId="77777777" w:rsidR="00A022D7" w:rsidRPr="005537A4" w:rsidRDefault="00A022D7" w:rsidP="00A022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657860A4" w14:textId="27D19DC1" w:rsidR="00A022D7" w:rsidRPr="005537A4" w:rsidRDefault="00074A6E" w:rsidP="00B94C9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2071E8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5BEB490" w14:textId="34795EB7" w:rsidR="00A022D7" w:rsidRPr="005537A4" w:rsidRDefault="00A022D7" w:rsidP="00EB0E1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2D7" w:rsidRPr="0087049C" w14:paraId="4ECFE910" w14:textId="77777777" w:rsidTr="00421DFD">
        <w:tc>
          <w:tcPr>
            <w:tcW w:w="2160" w:type="pct"/>
          </w:tcPr>
          <w:p w14:paraId="5AA7E970" w14:textId="06B1440A" w:rsidR="00A022D7" w:rsidRPr="0087049C" w:rsidRDefault="00A022D7" w:rsidP="00A022D7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ทีทีที คอร์ปอเรชั่น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(เดิมชื่อ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  <w:r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40BEDD1C" w14:textId="77777777" w:rsidR="00A022D7" w:rsidRDefault="00A022D7" w:rsidP="00A022D7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B344D3" w14:textId="5B57D505" w:rsidR="00A022D7" w:rsidRPr="0087049C" w:rsidRDefault="007511F5" w:rsidP="00A022D7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3" w:type="pct"/>
          </w:tcPr>
          <w:p w14:paraId="56645C5F" w14:textId="77777777" w:rsidR="00A022D7" w:rsidRPr="0087049C" w:rsidRDefault="00A022D7" w:rsidP="00A022D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9C59BE6" w14:textId="77777777" w:rsidR="00A022D7" w:rsidRPr="005537A4" w:rsidRDefault="00A022D7" w:rsidP="00A022D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387CF4" w14:textId="00EF72D5" w:rsidR="00A022D7" w:rsidRPr="005537A4" w:rsidRDefault="007511F5" w:rsidP="00A022D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091E91AF" w14:textId="77777777" w:rsidR="00A022D7" w:rsidRPr="005537A4" w:rsidRDefault="00A022D7" w:rsidP="00A022D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0761D3" w14:textId="77777777" w:rsidR="00A022D7" w:rsidRPr="005537A4" w:rsidRDefault="00A022D7" w:rsidP="00A022D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C78F68" w14:textId="71961316" w:rsidR="00A022D7" w:rsidRPr="005537A4" w:rsidRDefault="007511F5" w:rsidP="00A022D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4" w:type="pct"/>
          </w:tcPr>
          <w:p w14:paraId="26D588C3" w14:textId="77777777" w:rsidR="00A022D7" w:rsidRPr="005537A4" w:rsidRDefault="00A022D7" w:rsidP="00A0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C3D4B80" w14:textId="77777777" w:rsidR="00A022D7" w:rsidRPr="005537A4" w:rsidRDefault="00A022D7" w:rsidP="00B9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C5D9B" w14:textId="28D6C431" w:rsidR="00A022D7" w:rsidRPr="005537A4" w:rsidRDefault="007511F5" w:rsidP="00B9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022D7" w:rsidRPr="0087049C" w14:paraId="30DE3006" w14:textId="77777777" w:rsidTr="00421DFD">
        <w:tc>
          <w:tcPr>
            <w:tcW w:w="2160" w:type="pct"/>
          </w:tcPr>
          <w:p w14:paraId="192CD7EB" w14:textId="6F548F83" w:rsidR="00A022D7" w:rsidRPr="0087049C" w:rsidRDefault="00A022D7" w:rsidP="00A022D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โฮสเซ็นเตอร์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68640253" w14:textId="543E4B9B" w:rsidR="00A022D7" w:rsidRPr="0087049C" w:rsidRDefault="004C6EEA" w:rsidP="004C6EE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FBA0D95" w14:textId="77777777" w:rsidR="00A022D7" w:rsidRPr="0087049C" w:rsidRDefault="00A022D7" w:rsidP="00A022D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A7E863" w14:textId="0BF1914C" w:rsidR="00A022D7" w:rsidRPr="005537A4" w:rsidRDefault="007511F5" w:rsidP="00A022D7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4" w:type="pct"/>
          </w:tcPr>
          <w:p w14:paraId="678B274E" w14:textId="77777777" w:rsidR="00A022D7" w:rsidRPr="005537A4" w:rsidRDefault="00A022D7" w:rsidP="00A022D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6FD997" w14:textId="10367B4B" w:rsidR="00A022D7" w:rsidRPr="005537A4" w:rsidRDefault="00074A6E" w:rsidP="00074A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FB522B" w14:textId="77777777" w:rsidR="00A022D7" w:rsidRPr="005537A4" w:rsidRDefault="00A022D7" w:rsidP="00A02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D8C0D11" w14:textId="11B54C55" w:rsidR="00A022D7" w:rsidRPr="005537A4" w:rsidRDefault="007511F5" w:rsidP="00B9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66716F" w:rsidRPr="0087049C" w14:paraId="7DFFBC0E" w14:textId="77777777" w:rsidTr="00421DFD">
        <w:tc>
          <w:tcPr>
            <w:tcW w:w="2160" w:type="pct"/>
          </w:tcPr>
          <w:p w14:paraId="7E14BEB6" w14:textId="77777777" w:rsidR="0066716F" w:rsidRPr="0087049C" w:rsidRDefault="0066716F" w:rsidP="0066716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9" w:type="pct"/>
            <w:shd w:val="clear" w:color="auto" w:fill="auto"/>
          </w:tcPr>
          <w:p w14:paraId="7CE53829" w14:textId="264C1A3D" w:rsidR="0066716F" w:rsidRPr="0087049C" w:rsidRDefault="007511F5" w:rsidP="00EB0E18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43" w:type="pct"/>
          </w:tcPr>
          <w:p w14:paraId="00A87A67" w14:textId="77777777" w:rsidR="0066716F" w:rsidRPr="0087049C" w:rsidRDefault="0066716F" w:rsidP="0066716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6C7E7C" w14:textId="0974C6C3" w:rsidR="0066716F" w:rsidRPr="005537A4" w:rsidRDefault="007511F5" w:rsidP="0066716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0F3D3650" w14:textId="77777777" w:rsidR="0066716F" w:rsidRPr="005537A4" w:rsidRDefault="0066716F" w:rsidP="0066716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596325" w14:textId="7BA3D7D9" w:rsidR="0066716F" w:rsidRPr="005537A4" w:rsidRDefault="0066716F" w:rsidP="0066716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D523E" w14:textId="77777777" w:rsidR="0066716F" w:rsidRPr="005537A4" w:rsidRDefault="0066716F" w:rsidP="00667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588D928" w14:textId="49FF8050" w:rsidR="0066716F" w:rsidRPr="005537A4" w:rsidRDefault="0066716F" w:rsidP="00EB0E1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16F" w:rsidRPr="0087049C" w14:paraId="3544229C" w14:textId="77777777" w:rsidTr="00421DFD">
        <w:tc>
          <w:tcPr>
            <w:tcW w:w="2160" w:type="pct"/>
          </w:tcPr>
          <w:p w14:paraId="56DE4DD6" w14:textId="77777777" w:rsidR="0066716F" w:rsidRPr="0087049C" w:rsidRDefault="0066716F" w:rsidP="0066716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14:paraId="295CE22F" w14:textId="71173AEF" w:rsidR="0066716F" w:rsidRPr="0087049C" w:rsidRDefault="007511F5" w:rsidP="00EB0E18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43" w:type="pct"/>
          </w:tcPr>
          <w:p w14:paraId="6B5DFDF0" w14:textId="77777777" w:rsidR="0066716F" w:rsidRPr="0087049C" w:rsidRDefault="0066716F" w:rsidP="0066716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E3CA5D" w14:textId="104A3AD1" w:rsidR="0066716F" w:rsidRPr="005537A4" w:rsidRDefault="007511F5" w:rsidP="0066716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30D71419" w14:textId="77777777" w:rsidR="0066716F" w:rsidRPr="005537A4" w:rsidRDefault="0066716F" w:rsidP="0066716F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2AD368" w14:textId="579C8865" w:rsidR="0066716F" w:rsidRPr="005537A4" w:rsidRDefault="0066716F" w:rsidP="0066716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FD0BD4" w14:textId="77777777" w:rsidR="0066716F" w:rsidRPr="005537A4" w:rsidRDefault="0066716F" w:rsidP="00667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BBB60E" w14:textId="5C37830E" w:rsidR="0066716F" w:rsidRPr="005537A4" w:rsidRDefault="0066716F" w:rsidP="00EB0E18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16F" w:rsidRPr="0087049C" w14:paraId="59F6D098" w14:textId="77777777" w:rsidTr="001021BD">
        <w:tc>
          <w:tcPr>
            <w:tcW w:w="2160" w:type="pct"/>
          </w:tcPr>
          <w:p w14:paraId="11F08740" w14:textId="77777777" w:rsidR="0066716F" w:rsidRPr="0087049C" w:rsidRDefault="0066716F" w:rsidP="0066716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16E27" w14:textId="2CEE81EF" w:rsidR="0066716F" w:rsidRPr="0087049C" w:rsidRDefault="007511F5" w:rsidP="0066716F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57393" w:rsidRPr="00102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43" w:type="pct"/>
          </w:tcPr>
          <w:p w14:paraId="276BA815" w14:textId="77777777" w:rsidR="0066716F" w:rsidRPr="0087049C" w:rsidRDefault="0066716F" w:rsidP="0066716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C0644" w14:textId="5D98757E" w:rsidR="0066716F" w:rsidRPr="00EB0E18" w:rsidRDefault="007511F5" w:rsidP="0066716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6716F" w:rsidRPr="00102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144" w:type="pct"/>
          </w:tcPr>
          <w:p w14:paraId="16295A56" w14:textId="77777777" w:rsidR="0066716F" w:rsidRPr="0087049C" w:rsidRDefault="0066716F" w:rsidP="0066716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63D7" w14:textId="4C68C648" w:rsidR="0066716F" w:rsidRPr="0087049C" w:rsidRDefault="007511F5" w:rsidP="00667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71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44" w:type="pct"/>
          </w:tcPr>
          <w:p w14:paraId="57B21DB3" w14:textId="77777777" w:rsidR="0066716F" w:rsidRPr="0087049C" w:rsidRDefault="0066716F" w:rsidP="00667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39C3" w14:textId="59FEA2C4" w:rsidR="0066716F" w:rsidRPr="00EB0E18" w:rsidRDefault="007511F5" w:rsidP="00667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</w:tbl>
    <w:p w14:paraId="6CAD407E" w14:textId="6C4F796B" w:rsidR="0004267C" w:rsidRDefault="0004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6A67EA" w:rsidRPr="009E555A" w14:paraId="3CA92FE3" w14:textId="77777777" w:rsidTr="00792FBA">
        <w:trPr>
          <w:trHeight w:val="335"/>
          <w:tblHeader/>
        </w:trPr>
        <w:tc>
          <w:tcPr>
            <w:tcW w:w="4050" w:type="dxa"/>
          </w:tcPr>
          <w:p w14:paraId="3F542BC1" w14:textId="77777777" w:rsidR="006A67EA" w:rsidRPr="009E555A" w:rsidRDefault="006A67EA" w:rsidP="00AC1A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B1F5D63" w14:textId="77777777" w:rsidR="006A67EA" w:rsidRPr="00423998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4E6360" w14:textId="77777777" w:rsidR="006A67EA" w:rsidRPr="009E555A" w:rsidRDefault="006A67EA" w:rsidP="00AC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472D7E" w14:textId="77777777" w:rsidR="006A67EA" w:rsidRPr="00423998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7EA" w:rsidRPr="009E555A" w14:paraId="14300BDB" w14:textId="77777777" w:rsidTr="00792FBA">
        <w:trPr>
          <w:trHeight w:val="335"/>
          <w:tblHeader/>
        </w:trPr>
        <w:tc>
          <w:tcPr>
            <w:tcW w:w="4050" w:type="dxa"/>
          </w:tcPr>
          <w:p w14:paraId="303950E7" w14:textId="77777777" w:rsidR="006A67EA" w:rsidRPr="009E555A" w:rsidRDefault="006A67EA" w:rsidP="005E5B47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1E172C7" w14:textId="042B6610" w:rsidR="006A67EA" w:rsidRPr="009E555A" w:rsidRDefault="007511F5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FD135C" w14:textId="77777777" w:rsidR="006A67EA" w:rsidRPr="009E555A" w:rsidRDefault="006A67EA" w:rsidP="00AC1AF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8CCE" w14:textId="14F652BA" w:rsidR="006A67EA" w:rsidRPr="009E555A" w:rsidRDefault="007511F5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12B99E" w14:textId="77777777" w:rsidR="006A67EA" w:rsidRPr="009E555A" w:rsidRDefault="006A67EA" w:rsidP="00AC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7A2C3" w14:textId="7BD94F2D" w:rsidR="006A67EA" w:rsidRPr="009E555A" w:rsidRDefault="007511F5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DBEDCE" w14:textId="77777777" w:rsidR="006A67EA" w:rsidRPr="009E555A" w:rsidRDefault="006A67EA" w:rsidP="00AC1AF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3EBEF2" w14:textId="7C0CB035" w:rsidR="006A67EA" w:rsidRPr="009E555A" w:rsidRDefault="007511F5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67EA" w:rsidRPr="009E555A" w14:paraId="3F07C5B0" w14:textId="77777777" w:rsidTr="00792FBA">
        <w:trPr>
          <w:tblHeader/>
        </w:trPr>
        <w:tc>
          <w:tcPr>
            <w:tcW w:w="4050" w:type="dxa"/>
          </w:tcPr>
          <w:p w14:paraId="12437E0B" w14:textId="77777777" w:rsidR="006A67EA" w:rsidRPr="009E555A" w:rsidRDefault="006A67EA" w:rsidP="00AC1AF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4247294A" w14:textId="77777777" w:rsidR="006A67EA" w:rsidRPr="009E555A" w:rsidRDefault="006A67EA" w:rsidP="00AC1AFB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C2615C" w14:paraId="5D9A2015" w14:textId="77777777" w:rsidTr="00C2615C">
        <w:tc>
          <w:tcPr>
            <w:tcW w:w="4050" w:type="dxa"/>
          </w:tcPr>
          <w:p w14:paraId="2837C78E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EEF6B86" w14:textId="1CD35AA1" w:rsidR="00421DFD" w:rsidRPr="005537A4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E97A3C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41FCE4D2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E330EC" w14:textId="202145F1" w:rsidR="00421DFD" w:rsidRPr="005537A4" w:rsidRDefault="007511F5" w:rsidP="00421DF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421DFD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2FD87F0A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8E6A0B" w14:textId="05E5C6E7" w:rsidR="00421DFD" w:rsidRPr="00C2615C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E97A3C"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3586DF72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36DBC7" w14:textId="7D98B200" w:rsidR="00421DFD" w:rsidRPr="00C2615C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421DFD"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421DFD" w:rsidRPr="00C2615C" w14:paraId="22F24F90" w14:textId="77777777" w:rsidTr="00C2615C">
        <w:tc>
          <w:tcPr>
            <w:tcW w:w="4050" w:type="dxa"/>
          </w:tcPr>
          <w:p w14:paraId="7CCDA7B5" w14:textId="77777777" w:rsidR="00421DFD" w:rsidRPr="007A6DED" w:rsidRDefault="00421DFD" w:rsidP="007A6DED">
            <w:pPr>
              <w:pStyle w:val="acctfourfigures"/>
              <w:tabs>
                <w:tab w:val="clear" w:pos="765"/>
                <w:tab w:val="decimal" w:pos="7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6D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7C209" w14:textId="4022C815" w:rsidR="00421DFD" w:rsidRPr="00C2615C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E97A3C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56CBDA11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98F52" w14:textId="02B177C2" w:rsidR="00421DFD" w:rsidRPr="00C2615C" w:rsidRDefault="007511F5" w:rsidP="00421DF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421DFD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037C3221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BE0B2" w14:textId="03C7D6E2" w:rsidR="00421DFD" w:rsidRPr="00C2615C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E97A3C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4D07FC28" w14:textId="77777777" w:rsidR="00421DFD" w:rsidRPr="00C2615C" w:rsidRDefault="00421DFD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616F29" w14:textId="0DE364AD" w:rsidR="00421DFD" w:rsidRPr="00C2615C" w:rsidRDefault="007511F5" w:rsidP="00C2615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421DFD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49849EA3" w14:textId="105C8704" w:rsidR="000522E9" w:rsidRPr="00C2615C" w:rsidRDefault="000522E9" w:rsidP="00C2615C">
      <w:pPr>
        <w:pStyle w:val="acctfourfigures"/>
        <w:tabs>
          <w:tab w:val="clear" w:pos="765"/>
          <w:tab w:val="decimal" w:pos="810"/>
        </w:tabs>
        <w:spacing w:line="380" w:lineRule="exact"/>
        <w:ind w:right="-9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0"/>
        <w:gridCol w:w="1170"/>
        <w:gridCol w:w="270"/>
        <w:gridCol w:w="1080"/>
        <w:gridCol w:w="270"/>
        <w:gridCol w:w="1177"/>
      </w:tblGrid>
      <w:tr w:rsidR="005E5B47" w:rsidRPr="005537A4" w14:paraId="593E681D" w14:textId="77777777" w:rsidTr="00915919">
        <w:trPr>
          <w:tblHeader/>
        </w:trPr>
        <w:tc>
          <w:tcPr>
            <w:tcW w:w="2160" w:type="pct"/>
          </w:tcPr>
          <w:p w14:paraId="6F5BDFEC" w14:textId="77777777" w:rsidR="005E5B47" w:rsidRPr="005537A4" w:rsidRDefault="005E5B47" w:rsidP="00AC1AF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5537A4">
              <w:rPr>
                <w:rFonts w:asciiTheme="majorBidi" w:hAnsiTheme="majorBidi" w:cstheme="majorBidi"/>
              </w:rPr>
              <w:br w:type="page"/>
            </w: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32AA545A" w14:textId="77777777" w:rsidR="005E5B47" w:rsidRPr="005537A4" w:rsidRDefault="005E5B47" w:rsidP="00AC1AFB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B72BEA9" w14:textId="77777777" w:rsidR="005E5B47" w:rsidRPr="005537A4" w:rsidRDefault="005E5B47" w:rsidP="00AC1AFB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0C093B8E" w14:textId="77777777" w:rsidR="005E5B47" w:rsidRPr="005537A4" w:rsidRDefault="005E5B47" w:rsidP="00AC1AFB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56F499DE" w14:textId="77777777" w:rsidTr="00915919">
        <w:trPr>
          <w:tblHeader/>
        </w:trPr>
        <w:tc>
          <w:tcPr>
            <w:tcW w:w="2160" w:type="pct"/>
          </w:tcPr>
          <w:p w14:paraId="4A2CFCD9" w14:textId="4834FD22" w:rsidR="00421DFD" w:rsidRPr="005537A4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77" w:type="pct"/>
          </w:tcPr>
          <w:p w14:paraId="3AECE248" w14:textId="17F2C0A3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CB1A8A4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9F762B" w14:textId="40D66B4D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E851A41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4CDFCA" w14:textId="18F99AEE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73240B7" w14:textId="77777777" w:rsidR="00421DFD" w:rsidRPr="005537A4" w:rsidRDefault="00421DFD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E9A1E5" w14:textId="75EB5170" w:rsidR="00421DFD" w:rsidRPr="005537A4" w:rsidRDefault="007511F5" w:rsidP="00421D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21DFD" w:rsidRPr="005537A4" w14:paraId="1B7B8D70" w14:textId="77777777" w:rsidTr="00915919">
        <w:trPr>
          <w:tblHeader/>
        </w:trPr>
        <w:tc>
          <w:tcPr>
            <w:tcW w:w="2160" w:type="pct"/>
          </w:tcPr>
          <w:p w14:paraId="00BFC506" w14:textId="77777777" w:rsidR="00421DFD" w:rsidRPr="005537A4" w:rsidRDefault="00421DFD" w:rsidP="00421DFD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57F635D2" w14:textId="77777777" w:rsidR="00421DFD" w:rsidRPr="005537A4" w:rsidRDefault="00421DFD" w:rsidP="00421DFD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13F5488B" w14:textId="77777777" w:rsidTr="00915919">
        <w:tc>
          <w:tcPr>
            <w:tcW w:w="2160" w:type="pct"/>
          </w:tcPr>
          <w:p w14:paraId="688208D5" w14:textId="77777777" w:rsidR="00421DFD" w:rsidRPr="005537A4" w:rsidRDefault="00421DFD" w:rsidP="00421DFD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5F99AF9D" w14:textId="77777777" w:rsidR="00421DFD" w:rsidRPr="005537A4" w:rsidRDefault="00421DFD" w:rsidP="00421DFD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25F30AE1" w14:textId="77777777" w:rsidR="00421DFD" w:rsidRPr="005537A4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7F52257" w14:textId="77777777" w:rsidR="00421DFD" w:rsidRPr="005537A4" w:rsidRDefault="00421DFD" w:rsidP="00421DFD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3642F" w14:textId="77777777" w:rsidR="00421DFD" w:rsidRPr="005537A4" w:rsidRDefault="00421DFD" w:rsidP="00421DFD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972D39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AECEDB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F4277A8" w14:textId="77777777" w:rsidR="00421DFD" w:rsidRPr="005537A4" w:rsidRDefault="00421DFD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919" w:rsidRPr="005537A4" w14:paraId="69874D26" w14:textId="77777777" w:rsidTr="00915919">
        <w:tc>
          <w:tcPr>
            <w:tcW w:w="2160" w:type="pct"/>
          </w:tcPr>
          <w:p w14:paraId="43ECAE2C" w14:textId="02B21057" w:rsidR="00915919" w:rsidRPr="005537A4" w:rsidRDefault="00915919" w:rsidP="0091591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5537A4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7" w:type="pct"/>
            <w:shd w:val="clear" w:color="auto" w:fill="auto"/>
            <w:vAlign w:val="bottom"/>
          </w:tcPr>
          <w:p w14:paraId="69E2B83B" w14:textId="7FA01F76" w:rsidR="00915919" w:rsidRPr="005537A4" w:rsidRDefault="007511F5" w:rsidP="00915919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E35D3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144" w:type="pct"/>
          </w:tcPr>
          <w:p w14:paraId="39C29F01" w14:textId="77777777" w:rsidR="00915919" w:rsidRPr="005537A4" w:rsidRDefault="00915919" w:rsidP="0091591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7A5AAE98" w14:textId="45D9114D" w:rsidR="00915919" w:rsidRPr="005537A4" w:rsidRDefault="007511F5" w:rsidP="00915919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15919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4" w:type="pct"/>
          </w:tcPr>
          <w:p w14:paraId="03E8F722" w14:textId="77777777" w:rsidR="00915919" w:rsidRPr="005537A4" w:rsidRDefault="00915919" w:rsidP="0091591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B5D74D9" w14:textId="622A0BDD" w:rsidR="00915919" w:rsidRPr="005537A4" w:rsidRDefault="00915919" w:rsidP="0091591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B5863B9" w14:textId="77777777" w:rsidR="00915919" w:rsidRPr="005537A4" w:rsidRDefault="00915919" w:rsidP="0091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8F6A792" w14:textId="1944BD63" w:rsidR="00915919" w:rsidRPr="005537A4" w:rsidRDefault="00915919" w:rsidP="0091591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5919" w:rsidRPr="005537A4" w14:paraId="4CBB3E4D" w14:textId="77777777" w:rsidTr="00915919">
        <w:tc>
          <w:tcPr>
            <w:tcW w:w="2160" w:type="pct"/>
          </w:tcPr>
          <w:p w14:paraId="06A7A517" w14:textId="48DCB2E4" w:rsidR="00915919" w:rsidRPr="005537A4" w:rsidRDefault="00915919" w:rsidP="0091591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shd w:val="clear" w:color="auto" w:fill="auto"/>
          </w:tcPr>
          <w:p w14:paraId="6875279D" w14:textId="7585323D" w:rsidR="00915919" w:rsidRPr="005537A4" w:rsidRDefault="007511F5" w:rsidP="00915919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51D9C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144" w:type="pct"/>
          </w:tcPr>
          <w:p w14:paraId="717D9E14" w14:textId="77777777" w:rsidR="00915919" w:rsidRPr="005537A4" w:rsidRDefault="00915919" w:rsidP="00915919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26629E" w14:textId="221678E6" w:rsidR="00915919" w:rsidRPr="005537A4" w:rsidRDefault="007511F5" w:rsidP="00915919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15919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4" w:type="pct"/>
          </w:tcPr>
          <w:p w14:paraId="0AA24342" w14:textId="77777777" w:rsidR="00915919" w:rsidRPr="005537A4" w:rsidRDefault="00915919" w:rsidP="00915919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DFAF832" w14:textId="02161985" w:rsidR="00915919" w:rsidRPr="005537A4" w:rsidRDefault="00915919" w:rsidP="0091591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01058FF" w14:textId="77777777" w:rsidR="00915919" w:rsidRPr="005537A4" w:rsidRDefault="00915919" w:rsidP="0091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E332FBD" w14:textId="40384455" w:rsidR="00915919" w:rsidRPr="005537A4" w:rsidRDefault="00915919" w:rsidP="0091591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5919" w:rsidRPr="005537A4" w14:paraId="70038EA4" w14:textId="77777777" w:rsidTr="00915919">
        <w:tc>
          <w:tcPr>
            <w:tcW w:w="2160" w:type="pct"/>
          </w:tcPr>
          <w:p w14:paraId="4651E53E" w14:textId="67003D3D" w:rsidR="00915919" w:rsidRPr="005537A4" w:rsidRDefault="00915919" w:rsidP="00915919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4ED44A1F" w14:textId="0FA5100C" w:rsidR="00915919" w:rsidRPr="005537A4" w:rsidRDefault="007511F5" w:rsidP="00915919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51D9C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412C75DB" w14:textId="77777777" w:rsidR="00915919" w:rsidRPr="005537A4" w:rsidRDefault="00915919" w:rsidP="00915919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B2304B" w14:textId="2A41C719" w:rsidR="00915919" w:rsidRPr="005537A4" w:rsidRDefault="007511F5" w:rsidP="00915919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15919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0BF39001" w14:textId="77777777" w:rsidR="00915919" w:rsidRPr="005537A4" w:rsidRDefault="00915919" w:rsidP="00915919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9E83947" w14:textId="24DDBCF0" w:rsidR="00915919" w:rsidRPr="005537A4" w:rsidRDefault="00915919" w:rsidP="0091591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CEA1422" w14:textId="77777777" w:rsidR="00915919" w:rsidRPr="005537A4" w:rsidRDefault="00915919" w:rsidP="0091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B135729" w14:textId="49A23776" w:rsidR="00915919" w:rsidRPr="005537A4" w:rsidRDefault="00915919" w:rsidP="00915919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15919" w:rsidRPr="005537A4" w14:paraId="28EA0054" w14:textId="77777777" w:rsidTr="00915919">
        <w:tc>
          <w:tcPr>
            <w:tcW w:w="2160" w:type="pct"/>
          </w:tcPr>
          <w:p w14:paraId="5384261C" w14:textId="4777FFD5" w:rsidR="00915919" w:rsidRPr="005537A4" w:rsidRDefault="00915919" w:rsidP="0091591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0FB6D5D1" w14:textId="1C7490A0" w:rsidR="00915919" w:rsidRPr="005537A4" w:rsidRDefault="007511F5" w:rsidP="00915919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44" w:type="pct"/>
          </w:tcPr>
          <w:p w14:paraId="74357E00" w14:textId="77777777" w:rsidR="00915919" w:rsidRPr="005537A4" w:rsidRDefault="00915919" w:rsidP="00915919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2FC65A" w14:textId="41B44F31" w:rsidR="00915919" w:rsidRPr="005537A4" w:rsidRDefault="007511F5" w:rsidP="00915919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4" w:type="pct"/>
          </w:tcPr>
          <w:p w14:paraId="1AD94A62" w14:textId="77777777" w:rsidR="00915919" w:rsidRPr="005537A4" w:rsidRDefault="00915919" w:rsidP="00915919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D07435B" w14:textId="7F75C58C" w:rsidR="00915919" w:rsidRPr="005537A4" w:rsidRDefault="00915919" w:rsidP="0091591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AAFC4EA" w14:textId="77777777" w:rsidR="00915919" w:rsidRPr="005537A4" w:rsidRDefault="00915919" w:rsidP="0091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4220A18" w14:textId="6F3687C0" w:rsidR="00915919" w:rsidRPr="005537A4" w:rsidRDefault="00915919" w:rsidP="0091591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15919" w:rsidRPr="005537A4" w14:paraId="5B4571C7" w14:textId="77777777" w:rsidTr="00915919">
        <w:tc>
          <w:tcPr>
            <w:tcW w:w="2160" w:type="pct"/>
          </w:tcPr>
          <w:p w14:paraId="6BEC76C6" w14:textId="77777777" w:rsidR="00915919" w:rsidRPr="005537A4" w:rsidRDefault="00915919" w:rsidP="0091591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57F31" w14:textId="15FCA0E2" w:rsidR="00915919" w:rsidRPr="005537A4" w:rsidRDefault="007511F5" w:rsidP="00915919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754F1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4" w:type="pct"/>
          </w:tcPr>
          <w:p w14:paraId="273D5EFB" w14:textId="77777777" w:rsidR="00915919" w:rsidRPr="005537A4" w:rsidRDefault="00915919" w:rsidP="0091591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19766" w14:textId="0BED56D8" w:rsidR="00915919" w:rsidRPr="005537A4" w:rsidRDefault="007511F5" w:rsidP="00915919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15919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44" w:type="pct"/>
          </w:tcPr>
          <w:p w14:paraId="38CA2A8D" w14:textId="77777777" w:rsidR="00915919" w:rsidRPr="005537A4" w:rsidRDefault="00915919" w:rsidP="0091591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F3EDC" w14:textId="64288DB5" w:rsidR="00915919" w:rsidRPr="005537A4" w:rsidRDefault="00915919" w:rsidP="0091591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FAB5D62" w14:textId="77777777" w:rsidR="00915919" w:rsidRPr="005537A4" w:rsidRDefault="00915919" w:rsidP="0091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A3BD0" w14:textId="1A02C172" w:rsidR="00915919" w:rsidRPr="005537A4" w:rsidRDefault="00915919" w:rsidP="0091591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39EE7DC" w14:textId="6F66D84E" w:rsidR="00CD5FAF" w:rsidRPr="005537A4" w:rsidRDefault="00CD5FAF" w:rsidP="004C4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134AC1" w:rsidRPr="005537A4" w14:paraId="3E777F24" w14:textId="77777777" w:rsidTr="00792FBA">
        <w:tc>
          <w:tcPr>
            <w:tcW w:w="4050" w:type="dxa"/>
          </w:tcPr>
          <w:p w14:paraId="687A52EC" w14:textId="4AD7D87B" w:rsidR="00134AC1" w:rsidRPr="005537A4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7CC08D8" w14:textId="77777777" w:rsidR="00134AC1" w:rsidRPr="005537A4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7C0988" w14:textId="77777777" w:rsidR="00134AC1" w:rsidRPr="005537A4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866FB0" w14:textId="77777777" w:rsidR="00134AC1" w:rsidRPr="005537A4" w:rsidRDefault="00134AC1" w:rsidP="00134AC1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DFD" w:rsidRPr="005537A4" w14:paraId="233EB2B1" w14:textId="77777777" w:rsidTr="00792FBA">
        <w:tc>
          <w:tcPr>
            <w:tcW w:w="4050" w:type="dxa"/>
          </w:tcPr>
          <w:p w14:paraId="09555781" w14:textId="5598B74E" w:rsidR="00421DFD" w:rsidRPr="005537A4" w:rsidRDefault="00421DFD" w:rsidP="00421DF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2A0AB805" w14:textId="3CA7F6BA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8426E95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93102" w14:textId="2B8BFA6F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AF9DC57" w14:textId="77777777" w:rsidR="00421DFD" w:rsidRPr="005537A4" w:rsidRDefault="00421DFD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86BB71" w14:textId="609C961B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D19C9E" w14:textId="77777777" w:rsidR="00421DFD" w:rsidRPr="005537A4" w:rsidRDefault="00421DFD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22693" w14:textId="53275B44" w:rsidR="00421DFD" w:rsidRPr="005537A4" w:rsidRDefault="007511F5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21DFD" w:rsidRPr="005537A4" w14:paraId="6F1F8123" w14:textId="77777777" w:rsidTr="00792FBA">
        <w:tc>
          <w:tcPr>
            <w:tcW w:w="4050" w:type="dxa"/>
          </w:tcPr>
          <w:p w14:paraId="3759E93F" w14:textId="77777777" w:rsidR="00421DFD" w:rsidRPr="005537A4" w:rsidRDefault="00421DFD" w:rsidP="00421DF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F55F187" w14:textId="77777777" w:rsidR="00421DFD" w:rsidRPr="005537A4" w:rsidRDefault="00421DFD" w:rsidP="00421DFD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DFD" w:rsidRPr="005537A4" w14:paraId="7DC03131" w14:textId="77777777" w:rsidTr="00792FBA">
        <w:tc>
          <w:tcPr>
            <w:tcW w:w="4050" w:type="dxa"/>
          </w:tcPr>
          <w:p w14:paraId="26AA054A" w14:textId="77777777" w:rsidR="00421DFD" w:rsidRPr="005537A4" w:rsidRDefault="00421DFD" w:rsidP="00421DFD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99BF2C" w14:textId="505C652F" w:rsidR="00421DFD" w:rsidRPr="005537A4" w:rsidRDefault="00421DFD" w:rsidP="00EC71D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47EC47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02BD9" w14:textId="77777777" w:rsidR="00421DFD" w:rsidRPr="005537A4" w:rsidRDefault="00421DFD" w:rsidP="00421DFD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EE552" w14:textId="77777777" w:rsidR="00421DFD" w:rsidRPr="005537A4" w:rsidRDefault="00421DFD" w:rsidP="00421DFD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04B30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14676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8BE10" w14:textId="77777777" w:rsidR="00421DFD" w:rsidRPr="005537A4" w:rsidRDefault="00421DFD" w:rsidP="00421DF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92B" w:rsidRPr="0087049C" w14:paraId="36731E5B" w14:textId="77777777" w:rsidTr="00792FBA">
        <w:tc>
          <w:tcPr>
            <w:tcW w:w="4050" w:type="dxa"/>
          </w:tcPr>
          <w:p w14:paraId="512C2CA5" w14:textId="77777777" w:rsidR="007D492B" w:rsidRPr="005537A4" w:rsidRDefault="007D492B" w:rsidP="007D49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B99BEC" w14:textId="13C4B76C" w:rsidR="007D492B" w:rsidRPr="005537A4" w:rsidRDefault="007511F5" w:rsidP="002B45C3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B45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,017</w:t>
            </w:r>
          </w:p>
        </w:tc>
        <w:tc>
          <w:tcPr>
            <w:tcW w:w="270" w:type="dxa"/>
          </w:tcPr>
          <w:p w14:paraId="399F6861" w14:textId="77777777" w:rsidR="007D492B" w:rsidRPr="005537A4" w:rsidRDefault="007D492B" w:rsidP="007D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741B32" w14:textId="11FAE6B7" w:rsidR="007D492B" w:rsidRPr="005537A4" w:rsidRDefault="007511F5" w:rsidP="007D492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D492B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08440B5C" w14:textId="77777777" w:rsidR="007D492B" w:rsidRPr="005537A4" w:rsidRDefault="007D492B" w:rsidP="007D4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7472C2" w14:textId="15ABF8AC" w:rsidR="007D492B" w:rsidRPr="005537A4" w:rsidRDefault="007D492B" w:rsidP="007D492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634801" w14:textId="77777777" w:rsidR="007D492B" w:rsidRPr="005537A4" w:rsidRDefault="007D492B" w:rsidP="007D4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CE2BCD" w14:textId="77777777" w:rsidR="007D492B" w:rsidRPr="0087049C" w:rsidRDefault="007D492B" w:rsidP="007D492B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8362707" w14:textId="318B1D17" w:rsidR="00E14CBA" w:rsidRPr="0087049C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7786EDE" w14:textId="72023A34" w:rsidR="009417A9" w:rsidRPr="005E5B47" w:rsidRDefault="002E3714" w:rsidP="00153D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7511F5" w:rsidRPr="007511F5">
        <w:rPr>
          <w:rFonts w:asciiTheme="majorBidi" w:hAnsiTheme="majorBidi" w:cstheme="majorBidi"/>
          <w:sz w:val="30"/>
          <w:szCs w:val="30"/>
        </w:rPr>
        <w:t>109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7511F5" w:rsidRPr="007511F5">
        <w:rPr>
          <w:rFonts w:asciiTheme="majorBidi" w:hAnsiTheme="majorBidi" w:cstheme="majorBidi"/>
          <w:sz w:val="30"/>
          <w:szCs w:val="30"/>
        </w:rPr>
        <w:t>076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>ยูโร</w:t>
      </w:r>
      <w:r w:rsidR="00140858" w:rsidRPr="0087049C">
        <w:rPr>
          <w:rFonts w:asciiTheme="majorBidi" w:hAnsiTheme="majorBidi" w:cstheme="majorBidi"/>
          <w:sz w:val="30"/>
          <w:szCs w:val="30"/>
        </w:rPr>
        <w:br/>
      </w:r>
      <w:r w:rsidR="00140858" w:rsidRPr="0087049C">
        <w:rPr>
          <w:rFonts w:asciiTheme="majorBidi" w:hAnsiTheme="majorBidi" w:cstheme="majorBidi"/>
          <w:sz w:val="30"/>
          <w:szCs w:val="30"/>
          <w:cs/>
        </w:rPr>
        <w:t>ให้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87049C">
        <w:rPr>
          <w:rFonts w:asciiTheme="majorBidi" w:hAnsiTheme="majorBidi" w:cstheme="majorBidi"/>
          <w:sz w:val="30"/>
          <w:szCs w:val="30"/>
        </w:rPr>
        <w:t> 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0858" w:rsidRPr="0087049C">
        <w:rPr>
          <w:rFonts w:asciiTheme="majorBidi" w:hAnsiTheme="majorBidi" w:cstheme="majorBidi"/>
          <w:sz w:val="30"/>
          <w:szCs w:val="30"/>
          <w:cs/>
        </w:rPr>
        <w:br/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87049C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B7644B">
        <w:rPr>
          <w:rFonts w:asciiTheme="majorBidi" w:hAnsiTheme="majorBidi" w:cstheme="majorBidi"/>
          <w:sz w:val="30"/>
          <w:szCs w:val="30"/>
          <w:cs/>
        </w:rPr>
        <w:t>เงิน</w:t>
      </w:r>
      <w:r w:rsidR="003947E5" w:rsidRPr="00B7644B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4</w:t>
      </w:r>
      <w:r w:rsidR="003F4C62" w:rsidRPr="00B7644B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</w:t>
      </w:r>
      <w:r w:rsidR="002B45C3">
        <w:rPr>
          <w:rFonts w:asciiTheme="majorBidi" w:hAnsiTheme="majorBidi" w:cstheme="majorBidi"/>
          <w:sz w:val="30"/>
          <w:szCs w:val="30"/>
        </w:rPr>
        <w:t xml:space="preserve">2 </w:t>
      </w:r>
      <w:r w:rsidRPr="00B7644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C95"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D56E13" w:rsidRPr="00170F9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91DA8" w:rsidRPr="00170F9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13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ภายใต้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หนี้สินไม่หมุนเวียนอื่น</w:t>
      </w:r>
      <w:r w:rsidRPr="0087049C">
        <w:rPr>
          <w:rFonts w:asciiTheme="majorBidi" w:hAnsiTheme="majorBidi" w:cstheme="majorBidi"/>
          <w:sz w:val="30"/>
          <w:szCs w:val="30"/>
        </w:rPr>
        <w:t xml:space="preserve">” 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184B51" w14:textId="57CF154C" w:rsidR="00310CD7" w:rsidRDefault="0031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1EB2E21" w14:textId="35FDEA75" w:rsidR="00E86162" w:rsidRPr="0087049C" w:rsidRDefault="00E86162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7E4A2E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="00186D03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5581A4" w14:textId="77777777" w:rsidR="00A77008" w:rsidRPr="0087049C" w:rsidRDefault="00A77008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95B440C" w14:textId="77777777" w:rsidR="00D2481A" w:rsidRPr="0087049C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1D4E678A" w14:textId="77777777" w:rsidR="00A77008" w:rsidRPr="0087049C" w:rsidRDefault="00A77008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E6D12D" w14:textId="60560C7C" w:rsidR="007712AE" w:rsidRPr="0087049C" w:rsidRDefault="007712AE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7511F5" w:rsidRPr="007511F5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2576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87049C">
        <w:rPr>
          <w:rFonts w:asciiTheme="majorBidi" w:hAnsiTheme="majorBidi" w:cstheme="majorBidi"/>
          <w:spacing w:val="22"/>
          <w:sz w:val="30"/>
          <w:szCs w:val="30"/>
          <w:cs/>
        </w:rPr>
        <w:t>โดยในแต่ละปี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7511F5" w:rsidRPr="007511F5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 เมื่อวันที่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19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2557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ต่อปี เป็นร้อยละ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ต่อปี อย่างไรก็ตาม เมื่อพ้นระยะเวลา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28F3A675" w14:textId="46A0DED0" w:rsidR="00A77008" w:rsidRPr="0087049C" w:rsidRDefault="00A77008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0A18266E" w14:textId="0648860A" w:rsidR="00792FBA" w:rsidRDefault="008F69EC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7511F5" w:rsidRPr="007511F5">
        <w:rPr>
          <w:rFonts w:asciiTheme="majorBidi" w:hAnsiTheme="majorBidi" w:cstheme="majorBidi"/>
          <w:sz w:val="30"/>
          <w:szCs w:val="30"/>
        </w:rPr>
        <w:t>30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2589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บริษัทจะต้องจ่ายค่าเช่าที่ดินรายเดือน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>โดยในทุก</w:t>
      </w:r>
      <w:r w:rsidR="00C82B83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="000B50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ปี คู่สัญญาจะมีการปรับค่าเช่าในอัตราร้อยละ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10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>จากอัตราค่าเช่าที่ดินสุดท้าย</w:t>
      </w:r>
      <w:r w:rsidR="000B50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7511F5" w:rsidRPr="007511F5">
        <w:rPr>
          <w:rFonts w:asciiTheme="majorBidi" w:hAnsiTheme="majorBidi" w:cstheme="majorBidi"/>
          <w:sz w:val="30"/>
          <w:szCs w:val="30"/>
        </w:rPr>
        <w:t>90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406F40AA" w14:textId="77777777" w:rsidR="00915919" w:rsidRDefault="00915919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59AB1" w14:textId="77777777" w:rsidR="00140858" w:rsidRPr="00B7644B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64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574C3704" w14:textId="77777777" w:rsidR="00140858" w:rsidRPr="0087049C" w:rsidRDefault="00140858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E76F91" w14:textId="0EFCC131" w:rsidR="00A77008" w:rsidRPr="0087049C" w:rsidRDefault="00A77008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ปี สิ้นสุดปี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2568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ค่าเช่าในอัตราร้อยละ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7511F5" w:rsidRPr="007511F5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5F81E128" w14:textId="0CB94071" w:rsidR="00310CD7" w:rsidRDefault="0031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4998CE6" w14:textId="6A9B3660" w:rsidR="00CC77DF" w:rsidRPr="0087049C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สัญญาว่าจ้างให้เป็นผู้ผลิต</w:t>
      </w:r>
    </w:p>
    <w:p w14:paraId="71BF4E82" w14:textId="77777777" w:rsidR="00CC77DF" w:rsidRPr="005E5B47" w:rsidRDefault="00CC77DF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429A07" w14:textId="0EFC18AA" w:rsidR="004130F1" w:rsidRPr="004130F1" w:rsidRDefault="00CC77DF" w:rsidP="00413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127814418"/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โดยบริษัทเป็นผู้จัดหาวัตถุดิบและบรรจุภัณฑ์ที่จะใช้ใ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นการผลิตซึ่งจะต้องเป็นไปตามเงื่อนไขหรือคำแนะนำที่กำหนดโดยคู่สัญญา สัญญาฉบับนี้มีผลบังคับใช้นับตั้งแต่วันที่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27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511F5" w:rsidRPr="007511F5">
        <w:rPr>
          <w:rFonts w:asciiTheme="majorBidi" w:hAnsiTheme="majorBidi" w:cstheme="majorBidi"/>
          <w:sz w:val="30"/>
          <w:szCs w:val="30"/>
        </w:rPr>
        <w:t>2562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</w:t>
      </w:r>
      <w:r w:rsidRPr="004130F1">
        <w:rPr>
          <w:rFonts w:asciiTheme="majorBidi" w:hAnsiTheme="majorBidi" w:cstheme="majorBidi"/>
          <w:sz w:val="30"/>
          <w:szCs w:val="30"/>
          <w:cs/>
        </w:rPr>
        <w:t>บริษัทดาน่อน เซ็ปเป้ เบฟเวอเรจส์ จำกัด</w:t>
      </w:r>
      <w:r w:rsidRPr="004130F1">
        <w:rPr>
          <w:rFonts w:asciiTheme="majorBidi" w:hAnsiTheme="majorBidi" w:cstheme="majorBidi"/>
          <w:sz w:val="30"/>
          <w:szCs w:val="30"/>
        </w:rPr>
        <w:t> </w:t>
      </w:r>
      <w:r w:rsidRPr="004130F1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</w:t>
      </w:r>
      <w:bookmarkEnd w:id="1"/>
      <w:r w:rsidRPr="004130F1">
        <w:rPr>
          <w:rFonts w:asciiTheme="majorBidi" w:hAnsiTheme="majorBidi" w:cstheme="majorBidi"/>
          <w:sz w:val="30"/>
          <w:szCs w:val="30"/>
          <w:cs/>
        </w:rPr>
        <w:t>า</w:t>
      </w:r>
      <w:r w:rsidR="004130F1" w:rsidRPr="004130F1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 w:rsidR="004130F1">
        <w:rPr>
          <w:rFonts w:asciiTheme="majorBidi" w:hAnsiTheme="majorBidi" w:hint="cs"/>
          <w:sz w:val="30"/>
          <w:szCs w:val="30"/>
          <w:cs/>
        </w:rPr>
        <w:t xml:space="preserve"> </w:t>
      </w:r>
      <w:r w:rsidR="004130F1">
        <w:rPr>
          <w:rFonts w:asciiTheme="majorBidi" w:hAnsiTheme="majorBidi"/>
          <w:sz w:val="30"/>
          <w:szCs w:val="30"/>
        </w:rPr>
        <w:t xml:space="preserve">1 </w:t>
      </w:r>
      <w:r w:rsidR="004130F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4130F1">
        <w:rPr>
          <w:rFonts w:asciiTheme="majorBidi" w:hAnsiTheme="majorBidi"/>
          <w:sz w:val="30"/>
          <w:szCs w:val="30"/>
        </w:rPr>
        <w:t xml:space="preserve">2565 </w:t>
      </w:r>
    </w:p>
    <w:p w14:paraId="79034D97" w14:textId="77777777" w:rsidR="005E5B47" w:rsidRPr="005E5B47" w:rsidRDefault="005E5B47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62FCD" w14:textId="056EE808" w:rsidR="005E5B47" w:rsidRDefault="005E5B47" w:rsidP="005E5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5B47">
        <w:rPr>
          <w:rFonts w:ascii="Angsana New" w:hAnsi="Angsana New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5E5B47">
        <w:rPr>
          <w:rFonts w:ascii="Angsana New" w:hAnsi="Angsana New"/>
          <w:sz w:val="30"/>
          <w:szCs w:val="30"/>
          <w:cs/>
        </w:rPr>
        <w:t xml:space="preserve"> จำกัด ซึ่งเป็นบริษัท</w:t>
      </w:r>
      <w:r w:rsidRPr="005E5B47">
        <w:rPr>
          <w:rFonts w:ascii="Angsana New" w:hAnsi="Angsana New" w:hint="cs"/>
          <w:sz w:val="30"/>
          <w:szCs w:val="30"/>
          <w:cs/>
        </w:rPr>
        <w:t>ที่มี</w:t>
      </w:r>
      <w:r w:rsidRPr="005E5B47">
        <w:rPr>
          <w:rFonts w:ascii="Angsana New" w:hAnsi="Angsana New"/>
          <w:sz w:val="30"/>
          <w:szCs w:val="30"/>
          <w:cs/>
        </w:rPr>
        <w:t>กรรมการที่มีความสัมพันธ์ทางครอบครัวกับกรรมการของบริษัท</w:t>
      </w:r>
      <w:r w:rsidRPr="005E5B47">
        <w:rPr>
          <w:rFonts w:ascii="Angsana New" w:hAnsi="Angsana New" w:hint="cs"/>
          <w:sz w:val="30"/>
          <w:szCs w:val="30"/>
          <w:cs/>
        </w:rPr>
        <w:t xml:space="preserve"> </w:t>
      </w:r>
      <w:r w:rsidRPr="005E5B47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Pr="005E5B47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5E5B47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Pr="005E5B47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5E5B47">
        <w:rPr>
          <w:rFonts w:ascii="Angsana New" w:hAnsi="Angsana New"/>
          <w:sz w:val="30"/>
          <w:szCs w:val="30"/>
          <w:cs/>
        </w:rPr>
        <w:t>และ</w:t>
      </w:r>
      <w:r w:rsidRPr="005E5B47">
        <w:rPr>
          <w:rFonts w:ascii="Angsana New" w:hAnsi="Angsana New" w:hint="cs"/>
          <w:sz w:val="30"/>
          <w:szCs w:val="30"/>
          <w:cs/>
        </w:rPr>
        <w:t>ภาชนะ</w:t>
      </w:r>
      <w:r w:rsidRPr="005E5B47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5E5B47">
        <w:rPr>
          <w:rFonts w:ascii="Angsana New" w:hAnsi="Angsana New" w:hint="cs"/>
          <w:sz w:val="30"/>
          <w:szCs w:val="30"/>
          <w:cs/>
        </w:rPr>
        <w:t>ตั้งแต่</w:t>
      </w:r>
      <w:r w:rsidRPr="005E5B47">
        <w:rPr>
          <w:rFonts w:ascii="Angsana New" w:hAnsi="Angsana New"/>
          <w:sz w:val="30"/>
          <w:szCs w:val="30"/>
          <w:cs/>
        </w:rPr>
        <w:t xml:space="preserve">วันที่ </w:t>
      </w:r>
      <w:r w:rsidRPr="005E5B47">
        <w:rPr>
          <w:rFonts w:ascii="Angsana New" w:hAnsi="Angsana New"/>
          <w:sz w:val="30"/>
          <w:szCs w:val="30"/>
          <w:cs/>
        </w:rPr>
        <w:br/>
      </w:r>
      <w:r w:rsidR="007511F5" w:rsidRPr="007511F5">
        <w:rPr>
          <w:rFonts w:ascii="Angsana New" w:hAnsi="Angsana New"/>
          <w:sz w:val="30"/>
          <w:szCs w:val="30"/>
        </w:rPr>
        <w:t>11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>มีนาคม</w:t>
      </w:r>
      <w:r w:rsidRPr="005E5B47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B7644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511F5" w:rsidRPr="007511F5">
        <w:rPr>
          <w:rFonts w:ascii="Angsana New" w:hAnsi="Angsana New"/>
          <w:sz w:val="30"/>
          <w:szCs w:val="30"/>
        </w:rPr>
        <w:t>15</w:t>
      </w:r>
      <w:r w:rsidRPr="00B7644B">
        <w:rPr>
          <w:rFonts w:ascii="Angsana New" w:hAnsi="Angsana New"/>
          <w:sz w:val="30"/>
          <w:szCs w:val="30"/>
        </w:rPr>
        <w:t xml:space="preserve"> </w:t>
      </w:r>
      <w:r w:rsidRPr="00B7644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511F5" w:rsidRPr="007511F5">
        <w:rPr>
          <w:rFonts w:ascii="Angsana New" w:hAnsi="Angsana New" w:hint="cs"/>
          <w:sz w:val="30"/>
          <w:szCs w:val="30"/>
        </w:rPr>
        <w:t>2565</w:t>
      </w:r>
      <w:r w:rsidRPr="00B7644B">
        <w:rPr>
          <w:rFonts w:ascii="Angsana New" w:hAnsi="Angsana New"/>
          <w:sz w:val="30"/>
          <w:szCs w:val="30"/>
        </w:rPr>
        <w:t xml:space="preserve"> </w:t>
      </w:r>
      <w:r w:rsidRPr="00B7644B">
        <w:rPr>
          <w:rFonts w:ascii="Angsana New" w:hAnsi="Angsana New"/>
          <w:sz w:val="30"/>
          <w:szCs w:val="30"/>
          <w:cs/>
        </w:rPr>
        <w:t>คู่สัญญามี</w:t>
      </w:r>
      <w:r w:rsidRPr="005E5B47">
        <w:rPr>
          <w:rFonts w:ascii="Angsana New" w:hAnsi="Angsana New"/>
          <w:sz w:val="30"/>
          <w:szCs w:val="30"/>
          <w:cs/>
        </w:rPr>
        <w:t>ภาระผูกพันที่จะต้องจ่าย</w:t>
      </w:r>
      <w:r w:rsidRPr="005E5B47">
        <w:rPr>
          <w:rFonts w:ascii="Angsana New" w:hAnsi="Angsana New" w:hint="cs"/>
          <w:sz w:val="30"/>
          <w:szCs w:val="30"/>
          <w:cs/>
        </w:rPr>
        <w:t>ค่าบริการ</w:t>
      </w:r>
      <w:r w:rsidRPr="005E5B47">
        <w:rPr>
          <w:rFonts w:ascii="Angsana New" w:hAnsi="Angsana New"/>
          <w:sz w:val="30"/>
          <w:szCs w:val="30"/>
          <w:cs/>
        </w:rPr>
        <w:t>ตาม</w:t>
      </w:r>
      <w:r w:rsidRPr="005E5B47">
        <w:rPr>
          <w:rFonts w:ascii="Angsana New" w:hAnsi="Angsana New" w:hint="cs"/>
          <w:sz w:val="30"/>
          <w:szCs w:val="30"/>
          <w:cs/>
        </w:rPr>
        <w:t>อัตรา</w:t>
      </w:r>
      <w:r w:rsidRPr="005E5B47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34FDEB95" w14:textId="0C438255" w:rsidR="00A60786" w:rsidRDefault="00A6078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69C24B" w14:textId="3C467BAC" w:rsidR="008F5204" w:rsidRPr="00C47B40" w:rsidRDefault="008F5204" w:rsidP="00C47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ค้า</w:t>
      </w:r>
      <w:r w:rsidR="0077690A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ของบริษัท โดยที่คู่สัญญา</w:t>
      </w:r>
      <w:r w:rsidR="008C3709">
        <w:rPr>
          <w:rFonts w:asciiTheme="majorBid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hAnsiTheme="majorBidi" w:cstheme="majorBidi"/>
          <w:sz w:val="30"/>
          <w:szCs w:val="30"/>
          <w:cs/>
        </w:rPr>
        <w:t>ตกลงว่าจ้างให้บริษัทเป็นผู้ผลิต</w:t>
      </w:r>
      <w:r w:rsidR="00CC5A42">
        <w:rPr>
          <w:rFonts w:asciiTheme="majorBidi" w:hAnsiTheme="majorBidi" w:cstheme="majorBidi" w:hint="cs"/>
          <w:sz w:val="30"/>
          <w:szCs w:val="30"/>
          <w:cs/>
        </w:rPr>
        <w:t>สินค้าประเภทอาหาร และเครื่องดื่ม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โดยบริษัทเป็นผู้จัดหาวัตถุดิบและบรรจุภัณฑ์ที่จะใช้ใ</w:t>
      </w:r>
      <w:r w:rsidRPr="005E5B47">
        <w:rPr>
          <w:rFonts w:asciiTheme="majorBidi" w:hAnsiTheme="majorBidi" w:cstheme="majorBidi"/>
          <w:sz w:val="30"/>
          <w:szCs w:val="30"/>
          <w:cs/>
        </w:rPr>
        <w:t>นการผลิตซึ่งจะต้องเป็นไปตามเงื่อนไขหรือคำแนะนำที่กำหนดโดยคู่สัญญา สัญญาฉบับนี้มีผลบังคับใช้</w:t>
      </w:r>
      <w:r w:rsidR="00C47A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47B40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F51AC9" w:rsidRPr="00C47B40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="00152499" w:rsidRPr="00C47B40">
        <w:rPr>
          <w:rFonts w:asciiTheme="majorBidi" w:hAnsiTheme="majorBidi" w:cstheme="majorBidi"/>
          <w:sz w:val="30"/>
          <w:szCs w:val="30"/>
        </w:rPr>
        <w:t xml:space="preserve"> </w:t>
      </w:r>
      <w:r w:rsidRPr="00C47B40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</w:t>
      </w:r>
      <w:r w:rsidR="00E25821" w:rsidRPr="00C47B40">
        <w:rPr>
          <w:rFonts w:asciiTheme="majorBidi" w:hAnsiTheme="majorBidi" w:cstheme="majorBidi" w:hint="cs"/>
          <w:sz w:val="30"/>
          <w:szCs w:val="30"/>
          <w:cs/>
        </w:rPr>
        <w:t>ร่วมลงทุน</w:t>
      </w:r>
      <w:r w:rsidR="00753485" w:rsidRPr="00C47B40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151224" w:rsidRPr="00C47B40">
        <w:rPr>
          <w:rFonts w:asciiTheme="majorBidi" w:hAnsiTheme="majorBidi" w:cstheme="majorBidi"/>
          <w:sz w:val="30"/>
          <w:szCs w:val="30"/>
        </w:rPr>
        <w:t xml:space="preserve">         </w:t>
      </w:r>
      <w:r w:rsidRPr="00C47B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51224" w:rsidRPr="00C47B40">
        <w:rPr>
          <w:rFonts w:asciiTheme="majorBidi" w:hAnsiTheme="majorBidi" w:cstheme="majorBidi"/>
          <w:sz w:val="30"/>
          <w:szCs w:val="30"/>
        </w:rPr>
        <w:t xml:space="preserve"> </w:t>
      </w:r>
      <w:r w:rsidR="004F6E3C" w:rsidRPr="00C47B40"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C47B40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753485" w:rsidRPr="00C47B40">
        <w:rPr>
          <w:rFonts w:asciiTheme="majorBidi" w:hAnsiTheme="majorBidi" w:cstheme="majorBidi" w:hint="cs"/>
          <w:sz w:val="30"/>
          <w:szCs w:val="30"/>
          <w:cs/>
        </w:rPr>
        <w:t>จะสิ้นสุดลง</w:t>
      </w:r>
      <w:r w:rsidRPr="00C47B40">
        <w:rPr>
          <w:rFonts w:asciiTheme="majorBidi" w:hAnsiTheme="majorBidi" w:cstheme="majorBidi"/>
          <w:sz w:val="30"/>
          <w:szCs w:val="30"/>
        </w:rPr>
        <w:t> </w:t>
      </w:r>
      <w:r w:rsidRPr="00C47B40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คู่สัญญามีภาระผูกพันที่จะต้องจ่ายค่าบริการตามอัตราที่ระบุไว้ในสัญญา</w:t>
      </w:r>
    </w:p>
    <w:p w14:paraId="066095DA" w14:textId="77777777" w:rsidR="00CC77DF" w:rsidRPr="005E5B47" w:rsidRDefault="00CC77DF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7FDA41" w14:textId="77777777" w:rsidR="00CC77DF" w:rsidRPr="005E5B47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B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7E72F427" w14:textId="77777777" w:rsidR="00F25A80" w:rsidRPr="005E5B47" w:rsidRDefault="00F25A80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904AD" w14:textId="4AC0285E" w:rsidR="00D4569C" w:rsidRPr="00D4569C" w:rsidRDefault="00CC77DF" w:rsidP="00D456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สัญญานี้มีผลบังคับใช้ตั้งแต่วันที่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27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511F5" w:rsidRPr="007511F5">
        <w:rPr>
          <w:rFonts w:asciiTheme="majorBidi" w:hAnsiTheme="majorBidi" w:cstheme="majorBidi"/>
          <w:sz w:val="30"/>
          <w:szCs w:val="30"/>
        </w:rPr>
        <w:t>2562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สัญญาดังกล่าวมีกำหนดระยะเวลา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และให้ถือว่าสัญญาฉบับนี้มีผลบังคับใช้ต่อไปอีกคราวละ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ทั้งนี้คู่สัญญามีสิทธิบอกเลิกสัญญาโดยแจ้งเป็นลายลักษณ์อักษรก่อนสัญญาหมดอายุภายใน </w:t>
      </w:r>
      <w:r w:rsidR="007511F5" w:rsidRPr="007511F5">
        <w:rPr>
          <w:rFonts w:asciiTheme="majorBidi" w:hAnsiTheme="majorBidi" w:cstheme="majorBidi"/>
          <w:sz w:val="30"/>
          <w:szCs w:val="30"/>
        </w:rPr>
        <w:t>6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เดือน โดยคู่สัญญามีภาระผูกพันที่จะต้องจ่ายค่าบริการตามอัตราที่ระบุไว้ในสัญญา</w:t>
      </w:r>
      <w:r w:rsidR="00D456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569C" w:rsidRPr="00D4569C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 w:rsidR="00D4569C" w:rsidRPr="00D4569C">
        <w:rPr>
          <w:rFonts w:asciiTheme="majorBidi" w:hAnsiTheme="majorBidi" w:hint="cs"/>
          <w:sz w:val="30"/>
          <w:szCs w:val="30"/>
          <w:cs/>
        </w:rPr>
        <w:t xml:space="preserve"> </w:t>
      </w:r>
      <w:r w:rsidR="00D4569C" w:rsidRPr="00D4569C">
        <w:rPr>
          <w:rFonts w:asciiTheme="majorBidi" w:hAnsiTheme="majorBidi"/>
          <w:sz w:val="30"/>
          <w:szCs w:val="30"/>
        </w:rPr>
        <w:t xml:space="preserve">1 </w:t>
      </w:r>
      <w:r w:rsidR="00D4569C" w:rsidRPr="00D4569C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D4569C" w:rsidRPr="00D4569C">
        <w:rPr>
          <w:rFonts w:asciiTheme="majorBidi" w:hAnsiTheme="majorBidi"/>
          <w:sz w:val="30"/>
          <w:szCs w:val="30"/>
        </w:rPr>
        <w:t xml:space="preserve">2565 </w:t>
      </w:r>
    </w:p>
    <w:p w14:paraId="570AC338" w14:textId="52F01CE6" w:rsidR="00A60786" w:rsidRDefault="00A6078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C2B47" w14:textId="742FE276" w:rsidR="0021383C" w:rsidRDefault="0021383C" w:rsidP="002138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</w:t>
      </w:r>
      <w:r w:rsidR="00680433"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</w:t>
      </w:r>
      <w:r w:rsidR="00680433">
        <w:rPr>
          <w:rFonts w:asciiTheme="majorBidi" w:hAnsiTheme="majorBidi" w:cstheme="majorBidi" w:hint="cs"/>
          <w:sz w:val="30"/>
          <w:szCs w:val="30"/>
          <w:cs/>
        </w:rPr>
        <w:t>ค้า</w:t>
      </w:r>
      <w:r w:rsidRPr="005E5B47">
        <w:rPr>
          <w:rFonts w:asciiTheme="majorBidi" w:hAnsiTheme="majorBidi" w:cstheme="majorBidi"/>
          <w:sz w:val="30"/>
          <w:szCs w:val="30"/>
          <w:cs/>
        </w:rPr>
        <w:t>ทางอ้อมของบริษัท โดยที่คู่สัญญาตกลงที่จะให้บริษัทเป็นผู้จัดจำหน่าย</w:t>
      </w:r>
      <w:r w:rsidR="00575FAC">
        <w:rPr>
          <w:rFonts w:asciiTheme="majorBidi" w:hAnsiTheme="majorBidi" w:cstheme="majorBidi" w:hint="cs"/>
          <w:sz w:val="30"/>
          <w:szCs w:val="30"/>
          <w:cs/>
        </w:rPr>
        <w:t>สินค้าประเภทอาหาร และเครื่องดื่ม</w:t>
      </w:r>
      <w:r w:rsidR="00575FAC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สัญญานี้มีผลบังคับใช้ตั้งแต่วันที่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106F7F">
        <w:rPr>
          <w:rFonts w:asciiTheme="majorBidi" w:hAnsiTheme="majorBidi" w:cstheme="majorBidi"/>
          <w:sz w:val="30"/>
          <w:szCs w:val="30"/>
        </w:rPr>
        <w:t xml:space="preserve"> </w:t>
      </w:r>
      <w:r w:rsidR="00106F7F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</w:t>
      </w:r>
      <w:r w:rsidR="00E6055C" w:rsidRPr="005E5B47">
        <w:rPr>
          <w:rFonts w:asciiTheme="majorBidi" w:hAnsiTheme="majorBidi" w:cstheme="majorBidi"/>
          <w:sz w:val="30"/>
          <w:szCs w:val="30"/>
          <w:cs/>
        </w:rPr>
        <w:t>จะยังคงมีผลบังคับใช้ต่อไปตลอดระยะเวลาที่กลุ่มบริษัท</w:t>
      </w:r>
      <w:r w:rsidR="00E6055C">
        <w:rPr>
          <w:rFonts w:asciiTheme="majorBidi" w:hAnsiTheme="majorBidi" w:cstheme="majorBidi" w:hint="cs"/>
          <w:sz w:val="30"/>
          <w:szCs w:val="30"/>
          <w:cs/>
        </w:rPr>
        <w:t>ร่วมลงทุนกับ</w:t>
      </w:r>
      <w:r w:rsidR="00E6055C" w:rsidRPr="005E5B4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43C42">
        <w:rPr>
          <w:rFonts w:asciiTheme="majorBidi" w:hAnsiTheme="majorBidi" w:cstheme="majorBidi"/>
          <w:sz w:val="30"/>
          <w:szCs w:val="30"/>
        </w:rPr>
        <w:t xml:space="preserve"> </w:t>
      </w:r>
      <w:r w:rsidR="00E6055C">
        <w:rPr>
          <w:rFonts w:asciiTheme="majorBidi" w:hAnsiTheme="majorBidi" w:cstheme="majorBidi" w:hint="cs"/>
          <w:sz w:val="30"/>
          <w:szCs w:val="30"/>
          <w:cs/>
        </w:rPr>
        <w:t>โวป</w:t>
      </w:r>
      <w:r w:rsidR="00E6055C" w:rsidRPr="005E5B4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C47B40">
        <w:rPr>
          <w:rFonts w:asciiTheme="majorBidi" w:hAnsiTheme="majorBidi" w:cstheme="majorBidi"/>
          <w:sz w:val="30"/>
          <w:szCs w:val="30"/>
        </w:rPr>
        <w:t xml:space="preserve"> </w:t>
      </w:r>
      <w:r w:rsidR="00E6055C" w:rsidRPr="005E5B47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คู่สัญญามีภาระผูกพันที่จะต้องจ่ายค่าบริการตามอัตราที่ระบุไว้ในสัญญา</w:t>
      </w:r>
    </w:p>
    <w:p w14:paraId="59154B95" w14:textId="77777777" w:rsidR="005B3B34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21018120" w14:textId="77777777" w:rsidR="005B3B34" w:rsidRPr="006E6633" w:rsidRDefault="005B3B34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4"/>
        <w:gridCol w:w="1106"/>
        <w:gridCol w:w="266"/>
        <w:gridCol w:w="1084"/>
        <w:gridCol w:w="270"/>
        <w:gridCol w:w="1080"/>
      </w:tblGrid>
      <w:tr w:rsidR="00770C93" w:rsidRPr="0087049C" w14:paraId="13B8446F" w14:textId="77777777" w:rsidTr="1B08727E">
        <w:tc>
          <w:tcPr>
            <w:tcW w:w="4050" w:type="dxa"/>
          </w:tcPr>
          <w:p w14:paraId="51C374FA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OLE_LINK2"/>
          </w:p>
        </w:tc>
        <w:tc>
          <w:tcPr>
            <w:tcW w:w="2430" w:type="dxa"/>
            <w:gridSpan w:val="3"/>
            <w:shd w:val="clear" w:color="auto" w:fill="auto"/>
          </w:tcPr>
          <w:p w14:paraId="526B782E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FEE62FC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585B6C" w14:textId="77777777" w:rsidR="00770C93" w:rsidRPr="0087049C" w:rsidRDefault="00345E30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79" w:rsidRPr="0087049C" w14:paraId="6596D76F" w14:textId="77777777" w:rsidTr="1B08727E">
        <w:tc>
          <w:tcPr>
            <w:tcW w:w="4050" w:type="dxa"/>
          </w:tcPr>
          <w:p w14:paraId="1F261617" w14:textId="77777777" w:rsidR="00B30379" w:rsidRPr="0087049C" w:rsidRDefault="00B30379" w:rsidP="00B3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2A39F0" w14:textId="34B88841" w:rsidR="00B30379" w:rsidRPr="0087049C" w:rsidRDefault="007511F5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55FD6DE6" w14:textId="77777777" w:rsidR="00B30379" w:rsidRPr="0087049C" w:rsidRDefault="00B30379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66DF5DB" w14:textId="62140455" w:rsidR="00B30379" w:rsidRPr="0087049C" w:rsidRDefault="007511F5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</w:tcPr>
          <w:p w14:paraId="737DC293" w14:textId="77777777" w:rsidR="00B30379" w:rsidRPr="0087049C" w:rsidRDefault="00B30379" w:rsidP="00B30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9E7086" w14:textId="08FD917F" w:rsidR="00B30379" w:rsidRPr="0087049C" w:rsidRDefault="007511F5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B4F868A" w14:textId="77777777" w:rsidR="00B30379" w:rsidRPr="0087049C" w:rsidRDefault="00B30379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94F5F" w14:textId="1D40A455" w:rsidR="00B30379" w:rsidRPr="0087049C" w:rsidRDefault="007511F5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676E1" w:rsidRPr="0087049C" w14:paraId="38A6607B" w14:textId="77777777" w:rsidTr="1B08727E">
        <w:tc>
          <w:tcPr>
            <w:tcW w:w="4050" w:type="dxa"/>
          </w:tcPr>
          <w:p w14:paraId="66D3BB0D" w14:textId="77777777" w:rsidR="00B676E1" w:rsidRPr="0087049C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3BBD9FB" w14:textId="77777777" w:rsidR="00B676E1" w:rsidRPr="0087049C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212" w:rsidRPr="0087049C" w14:paraId="73E86198" w14:textId="77777777" w:rsidTr="1B08727E">
        <w:tc>
          <w:tcPr>
            <w:tcW w:w="4050" w:type="dxa"/>
          </w:tcPr>
          <w:p w14:paraId="61D0108B" w14:textId="77777777" w:rsidR="00354212" w:rsidRPr="0087049C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61797BD" w14:textId="1ECE8F46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4" w:type="dxa"/>
          </w:tcPr>
          <w:p w14:paraId="5224EF12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DF47554" w14:textId="2F1E514A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66" w:type="dxa"/>
          </w:tcPr>
          <w:p w14:paraId="56461804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143F12" w14:textId="6DF6C897" w:rsidR="00354212" w:rsidRPr="0087049C" w:rsidRDefault="007511F5" w:rsidP="00F5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5C48BC6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31CE5" w14:textId="7EABA2F5" w:rsidR="00354212" w:rsidRPr="0087049C" w:rsidRDefault="00354212" w:rsidP="0016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212" w:rsidRPr="0087049C" w14:paraId="6F486F66" w14:textId="77777777" w:rsidTr="1B08727E">
        <w:tc>
          <w:tcPr>
            <w:tcW w:w="4050" w:type="dxa"/>
          </w:tcPr>
          <w:p w14:paraId="05F360BB" w14:textId="4D8CB9E9" w:rsidR="00354212" w:rsidRPr="0087049C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64D29F7A" w14:textId="7D0713B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A230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44" w:type="dxa"/>
          </w:tcPr>
          <w:p w14:paraId="7F3CF856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1100675" w14:textId="13B6CB8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66" w:type="dxa"/>
          </w:tcPr>
          <w:p w14:paraId="3ED4A33A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86B10C" w14:textId="703C814C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F531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043166B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C07D" w14:textId="518BC70A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354212" w:rsidRPr="0087049C" w14:paraId="7B6F3C04" w14:textId="77777777" w:rsidTr="1B08727E">
        <w:tc>
          <w:tcPr>
            <w:tcW w:w="4050" w:type="dxa"/>
          </w:tcPr>
          <w:p w14:paraId="4D4E180A" w14:textId="6CCDCB67" w:rsidR="00354212" w:rsidRPr="0087049C" w:rsidRDefault="00354212" w:rsidP="00354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B0872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FD1C7C" w14:textId="1847E20A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A230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44" w:type="dxa"/>
          </w:tcPr>
          <w:p w14:paraId="543AAD9E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B5228C5" w14:textId="62809FC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354212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66" w:type="dxa"/>
          </w:tcPr>
          <w:p w14:paraId="49F2ECBA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E892381" w14:textId="03539877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 w:rsidR="009048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6E2412CF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7DAD55" w14:textId="7BD59DAF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354212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bookmarkEnd w:id="2"/>
    </w:tbl>
    <w:p w14:paraId="4342EEB2" w14:textId="480D1A42" w:rsidR="00BE4891" w:rsidRPr="006E6633" w:rsidRDefault="00BE4891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BA33430" w14:textId="77777777" w:rsidR="00A87F7D" w:rsidRPr="005E5B47" w:rsidRDefault="00A87F7D" w:rsidP="005E5B47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E5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7AA1D4F8" w14:textId="01C87EF0" w:rsidR="00A87F7D" w:rsidRPr="006E6633" w:rsidRDefault="00A87F7D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E5B47" w:rsidRPr="007248D9" w14:paraId="5A3E6747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24472700" w14:textId="77777777" w:rsidR="005E5B47" w:rsidRPr="007248D9" w:rsidRDefault="005E5B47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8AFF611" w14:textId="77777777" w:rsidR="005E5B47" w:rsidRPr="007248D9" w:rsidRDefault="005E5B47" w:rsidP="00AC1A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17FDB47" w14:textId="77777777" w:rsidR="005E5B47" w:rsidRPr="007248D9" w:rsidRDefault="005E5B47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0C26EE" w14:textId="77777777" w:rsidR="005E5B47" w:rsidRPr="007248D9" w:rsidRDefault="005E5B47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4212" w:rsidRPr="007248D9" w14:paraId="67E9B1E7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51337D23" w14:textId="75BBECB9" w:rsidR="00354212" w:rsidRPr="00C43701" w:rsidRDefault="00354212" w:rsidP="003542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3F549051" w14:textId="1D0C7178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A313CC8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F597D4" w14:textId="54E45C39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11CE6B52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6F7F152" w14:textId="00D7F4EF" w:rsidR="00354212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0F1AA08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14ED8B" w14:textId="5142A354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54212" w:rsidRPr="007248D9" w14:paraId="2619B64A" w14:textId="77777777" w:rsidTr="00C43701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B5AE4E8" w14:textId="77777777" w:rsidR="00354212" w:rsidRPr="007248D9" w:rsidRDefault="00354212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90C40AB" w14:textId="77777777" w:rsidR="00354212" w:rsidRPr="007248D9" w:rsidRDefault="00354212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4212" w:rsidRPr="007248D9" w14:paraId="6E180EA5" w14:textId="77777777" w:rsidTr="00C43701">
        <w:trPr>
          <w:cantSplit/>
        </w:trPr>
        <w:tc>
          <w:tcPr>
            <w:tcW w:w="3960" w:type="dxa"/>
            <w:hideMark/>
          </w:tcPr>
          <w:p w14:paraId="43730A60" w14:textId="77777777" w:rsidR="00354212" w:rsidRPr="007248D9" w:rsidRDefault="00354212" w:rsidP="00354212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F61E862" w14:textId="79D11F51" w:rsidR="00354212" w:rsidRPr="00B854F7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0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4F5A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50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5A1CB378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DE175" w14:textId="62C6ED36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178" w:type="dxa"/>
          </w:tcPr>
          <w:p w14:paraId="075EF756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4349B3" w14:textId="710BE2C9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D840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0" w:type="dxa"/>
          </w:tcPr>
          <w:p w14:paraId="6D6F3F5A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E4C0A" w14:textId="6EEFEA65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354212" w:rsidRPr="007248D9" w14:paraId="56690C2D" w14:textId="77777777" w:rsidTr="00C43701">
        <w:trPr>
          <w:cantSplit/>
        </w:trPr>
        <w:tc>
          <w:tcPr>
            <w:tcW w:w="3960" w:type="dxa"/>
            <w:hideMark/>
          </w:tcPr>
          <w:p w14:paraId="2BF6C92D" w14:textId="77777777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590994B" w14:textId="77777777" w:rsidR="00354212" w:rsidRPr="007248D9" w:rsidRDefault="00354212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592D7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EEE53E" w14:textId="77777777" w:rsidR="00354212" w:rsidRPr="00AB3C96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DD82FD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F733B2" w14:textId="77777777" w:rsidR="00354212" w:rsidRPr="007248D9" w:rsidRDefault="00354212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9872361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539D9" w14:textId="77777777" w:rsidR="00354212" w:rsidRPr="00AB3C96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212" w:rsidRPr="007248D9" w14:paraId="26A33032" w14:textId="77777777" w:rsidTr="00C43701">
        <w:trPr>
          <w:cantSplit/>
        </w:trPr>
        <w:tc>
          <w:tcPr>
            <w:tcW w:w="3960" w:type="dxa"/>
            <w:hideMark/>
          </w:tcPr>
          <w:p w14:paraId="17050C17" w14:textId="4B9F2FC2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7AD9DDB" w14:textId="5C425DA5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="00044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180" w:type="dxa"/>
          </w:tcPr>
          <w:p w14:paraId="1A8DA9AF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37138" w14:textId="702A073B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78" w:type="dxa"/>
          </w:tcPr>
          <w:p w14:paraId="4A0B5898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52A499" w14:textId="0F55235F" w:rsidR="00354212" w:rsidRPr="00D773ED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="00AA4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180" w:type="dxa"/>
          </w:tcPr>
          <w:p w14:paraId="6D815234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B7FD1" w14:textId="7F76CC69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354212" w:rsidRPr="007248D9" w14:paraId="6404B24D" w14:textId="77777777" w:rsidTr="00C43701">
        <w:trPr>
          <w:cantSplit/>
        </w:trPr>
        <w:tc>
          <w:tcPr>
            <w:tcW w:w="3960" w:type="dxa"/>
            <w:hideMark/>
          </w:tcPr>
          <w:p w14:paraId="5D7CBBA3" w14:textId="75582F90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511F5" w:rsidRPr="007511F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5375560" w14:textId="6942DDEA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44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180" w:type="dxa"/>
          </w:tcPr>
          <w:p w14:paraId="06D312B4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A813A29" w14:textId="6094B1BA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78" w:type="dxa"/>
          </w:tcPr>
          <w:p w14:paraId="7AA12EA0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86BA5F" w14:textId="36883251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A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80" w:type="dxa"/>
          </w:tcPr>
          <w:p w14:paraId="0FA886F0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D500C" w14:textId="322DD4C3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354212" w:rsidRPr="007248D9" w14:paraId="65B6E769" w14:textId="77777777" w:rsidTr="00C43701">
        <w:trPr>
          <w:cantSplit/>
        </w:trPr>
        <w:tc>
          <w:tcPr>
            <w:tcW w:w="3960" w:type="dxa"/>
            <w:hideMark/>
          </w:tcPr>
          <w:p w14:paraId="23391AED" w14:textId="72979DCC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0CABF9A" w14:textId="1D0000E4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44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80" w:type="dxa"/>
          </w:tcPr>
          <w:p w14:paraId="5D25580D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FD425" w14:textId="13CD84B1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78" w:type="dxa"/>
          </w:tcPr>
          <w:p w14:paraId="006A7F17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9A3B59" w14:textId="014736BA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A2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E37C56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5944B" w14:textId="39E86711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354212" w:rsidRPr="007248D9" w14:paraId="60EA2CE7" w14:textId="77777777" w:rsidTr="00C43701">
        <w:trPr>
          <w:cantSplit/>
        </w:trPr>
        <w:tc>
          <w:tcPr>
            <w:tcW w:w="3960" w:type="dxa"/>
            <w:hideMark/>
          </w:tcPr>
          <w:p w14:paraId="34D8875A" w14:textId="1EE2A5E4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D6A39" w14:textId="348EEDF5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44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180" w:type="dxa"/>
          </w:tcPr>
          <w:p w14:paraId="70710770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741E8" w14:textId="54BD888D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78" w:type="dxa"/>
          </w:tcPr>
          <w:p w14:paraId="51E8429D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05900" w14:textId="731F4120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180" w:type="dxa"/>
          </w:tcPr>
          <w:p w14:paraId="63733847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2EF7B" w14:textId="381313CE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354212" w:rsidRPr="007248D9" w14:paraId="2938A367" w14:textId="77777777" w:rsidTr="00C43701">
        <w:trPr>
          <w:cantSplit/>
        </w:trPr>
        <w:tc>
          <w:tcPr>
            <w:tcW w:w="3960" w:type="dxa"/>
            <w:hideMark/>
          </w:tcPr>
          <w:p w14:paraId="12C9975A" w14:textId="77777777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0DB8" w14:textId="3F692CAF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50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940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0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14DB2443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ADEB4" w14:textId="4A90CFDB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78" w:type="dxa"/>
          </w:tcPr>
          <w:p w14:paraId="5A0E7A5A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8BC2A" w14:textId="735819CB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 w:rsidR="00A70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</w:tcPr>
          <w:p w14:paraId="4AD77F8F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564CB" w14:textId="487F4BCE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</w:tr>
      <w:tr w:rsidR="00354212" w:rsidRPr="007248D9" w14:paraId="02DE61A1" w14:textId="77777777" w:rsidTr="00D4433D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7CE17038" w14:textId="77777777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B1152" w14:textId="51678801" w:rsidR="00354212" w:rsidRPr="00B854F7" w:rsidRDefault="009401A9" w:rsidP="0035421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F47618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697D" w14:textId="2E9C2345" w:rsidR="00354212" w:rsidRPr="00AB3C96" w:rsidRDefault="00354212" w:rsidP="003542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BF6A62B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19D94" w14:textId="290D900C" w:rsidR="00354212" w:rsidRPr="0055013A" w:rsidRDefault="00C92D3E" w:rsidP="003542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72E94" w14:textId="77777777" w:rsidR="00354212" w:rsidRPr="007248D9" w:rsidRDefault="00354212" w:rsidP="0035421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DE059B5" w14:textId="07E9E283" w:rsidR="00354212" w:rsidRPr="00AB3C96" w:rsidRDefault="00354212" w:rsidP="0035421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54212" w:rsidRPr="007248D9" w14:paraId="6BD44511" w14:textId="77777777" w:rsidTr="00C43701">
        <w:trPr>
          <w:cantSplit/>
        </w:trPr>
        <w:tc>
          <w:tcPr>
            <w:tcW w:w="3960" w:type="dxa"/>
            <w:hideMark/>
          </w:tcPr>
          <w:p w14:paraId="28540E0B" w14:textId="77777777" w:rsidR="00354212" w:rsidRPr="007248D9" w:rsidRDefault="00354212" w:rsidP="00354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8A73" w14:textId="7B95B2BF" w:rsidR="00354212" w:rsidRPr="00D773ED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50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C745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0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EEB2F13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9C8D0" w14:textId="597E3A35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78" w:type="dxa"/>
          </w:tcPr>
          <w:p w14:paraId="5E19B664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70A93" w14:textId="468A86E7" w:rsidR="00354212" w:rsidRPr="00B7644B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  <w:r w:rsidR="00171ED0" w:rsidRPr="00B76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180" w:type="dxa"/>
          </w:tcPr>
          <w:p w14:paraId="40DD60A0" w14:textId="77777777" w:rsidR="00354212" w:rsidRPr="00B7644B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7D0AEF3" w14:textId="0EEF2C0B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</w:tr>
    </w:tbl>
    <w:p w14:paraId="49B9DCC3" w14:textId="11EA8DDF" w:rsidR="00A87F7D" w:rsidRPr="006E6633" w:rsidRDefault="00A87F7D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C43701" w:rsidRPr="007248D9" w14:paraId="40B2C900" w14:textId="77777777" w:rsidTr="2CE12024">
        <w:trPr>
          <w:cantSplit/>
          <w:tblHeader/>
        </w:trPr>
        <w:tc>
          <w:tcPr>
            <w:tcW w:w="3960" w:type="dxa"/>
          </w:tcPr>
          <w:p w14:paraId="4100AECF" w14:textId="358DA5B1" w:rsidR="00C43701" w:rsidRPr="007248D9" w:rsidRDefault="00C43701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523F04DA" w14:textId="77777777" w:rsidR="00C43701" w:rsidRPr="007248D9" w:rsidRDefault="00C43701" w:rsidP="00C43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AA0E3D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4F11B57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4212" w:rsidRPr="007248D9" w14:paraId="5FACBFB0" w14:textId="77777777" w:rsidTr="2CE12024">
        <w:trPr>
          <w:cantSplit/>
          <w:tblHeader/>
        </w:trPr>
        <w:tc>
          <w:tcPr>
            <w:tcW w:w="3960" w:type="dxa"/>
            <w:vAlign w:val="bottom"/>
          </w:tcPr>
          <w:p w14:paraId="25D5CA29" w14:textId="61AA70F6" w:rsidR="00354212" w:rsidRPr="00C43701" w:rsidRDefault="00354212" w:rsidP="003542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95379" w14:textId="13340902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1C414DD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115D6" w14:textId="11425998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598F8B62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2E31ADF" w14:textId="2AD412C3" w:rsidR="00354212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D8AC8E9" w14:textId="77777777" w:rsidR="00354212" w:rsidRPr="00B651B6" w:rsidRDefault="00354212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4A5BB4" w14:textId="5321E7D8" w:rsidR="00354212" w:rsidRPr="00B651B6" w:rsidRDefault="007511F5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54212" w:rsidRPr="007248D9" w14:paraId="0F805148" w14:textId="77777777" w:rsidTr="2CE12024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1429EBB" w14:textId="77777777" w:rsidR="00354212" w:rsidRPr="007248D9" w:rsidRDefault="00354212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3D00C99" w14:textId="77777777" w:rsidR="00354212" w:rsidRPr="007248D9" w:rsidRDefault="00354212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4212" w:rsidRPr="007248D9" w14:paraId="745C063A" w14:textId="77777777" w:rsidTr="2CE12024">
        <w:trPr>
          <w:cantSplit/>
        </w:trPr>
        <w:tc>
          <w:tcPr>
            <w:tcW w:w="3960" w:type="dxa"/>
            <w:hideMark/>
          </w:tcPr>
          <w:p w14:paraId="48BAF45F" w14:textId="22C8AE6E" w:rsidR="00354212" w:rsidRPr="00C43701" w:rsidRDefault="00354212" w:rsidP="00354212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473DC9B6" w14:textId="31B415EC" w:rsidR="00354212" w:rsidRPr="00B854F7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B7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80" w:type="dxa"/>
          </w:tcPr>
          <w:p w14:paraId="287025DB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91B1F" w14:textId="2CA50599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78" w:type="dxa"/>
          </w:tcPr>
          <w:p w14:paraId="684268EC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C01EE4" w14:textId="3E27FD1E" w:rsidR="00354212" w:rsidRPr="00E718DF" w:rsidRDefault="007511F5" w:rsidP="004019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236E0605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9A497" w14:textId="5B211924" w:rsidR="00354212" w:rsidRPr="00AB3C96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212" w:rsidRPr="007248D9" w14:paraId="56421DAF" w14:textId="77777777" w:rsidTr="2CE12024">
        <w:trPr>
          <w:cantSplit/>
        </w:trPr>
        <w:tc>
          <w:tcPr>
            <w:tcW w:w="3960" w:type="dxa"/>
            <w:hideMark/>
          </w:tcPr>
          <w:p w14:paraId="0967C2F4" w14:textId="25AA26DB" w:rsidR="00354212" w:rsidRPr="00C43701" w:rsidRDefault="00354212" w:rsidP="00354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CAEC30F" w14:textId="49124CEF" w:rsidR="00354212" w:rsidRPr="007248D9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10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0" w:type="dxa"/>
          </w:tcPr>
          <w:p w14:paraId="077E0E0A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D4537" w14:textId="6EDBB6DA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78" w:type="dxa"/>
          </w:tcPr>
          <w:p w14:paraId="6E850F91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B31D8C" w14:textId="2A98C561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325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0" w:type="dxa"/>
          </w:tcPr>
          <w:p w14:paraId="4F813EAD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E633E" w14:textId="17FD0096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  <w:tr w:rsidR="00354212" w:rsidRPr="007248D9" w14:paraId="25758A34" w14:textId="77777777" w:rsidTr="2CE12024">
        <w:trPr>
          <w:cantSplit/>
        </w:trPr>
        <w:tc>
          <w:tcPr>
            <w:tcW w:w="3960" w:type="dxa"/>
            <w:hideMark/>
          </w:tcPr>
          <w:p w14:paraId="44EAF2EA" w14:textId="38CE0F52" w:rsidR="00354212" w:rsidRPr="00C43701" w:rsidRDefault="00354212" w:rsidP="00354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C351" w14:textId="4DB454F6" w:rsidR="00354212" w:rsidRPr="00D773ED" w:rsidRDefault="007511F5" w:rsidP="003542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707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</w:tcPr>
          <w:p w14:paraId="34D2B8C4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715D7" w14:textId="2C27C61A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78" w:type="dxa"/>
          </w:tcPr>
          <w:p w14:paraId="11DD9C65" w14:textId="77777777" w:rsidR="00354212" w:rsidRPr="007248D9" w:rsidRDefault="00354212" w:rsidP="003542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58682" w14:textId="48B0A55C" w:rsidR="00354212" w:rsidRPr="007248D9" w:rsidRDefault="007511F5" w:rsidP="003542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325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</w:tcPr>
          <w:p w14:paraId="1DC635CB" w14:textId="77777777" w:rsidR="00354212" w:rsidRPr="007248D9" w:rsidRDefault="00354212" w:rsidP="003542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A7D4B" w14:textId="4F88868A" w:rsidR="00354212" w:rsidRPr="00AB3C9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196CEFBB" w14:textId="77777777" w:rsidR="006E6633" w:rsidRPr="006E6633" w:rsidRDefault="006E6633" w:rsidP="006E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E92F065" w14:textId="38EA8E96" w:rsidR="00C43701" w:rsidRPr="00C43701" w:rsidRDefault="00C43701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C4370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4370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7511F5" w:rsidRPr="007511F5">
        <w:rPr>
          <w:rFonts w:asciiTheme="majorBidi" w:hAnsiTheme="majorBidi" w:cstheme="majorBidi"/>
          <w:sz w:val="30"/>
          <w:szCs w:val="30"/>
        </w:rPr>
        <w:t>26</w:t>
      </w:r>
      <w:r w:rsidRPr="00C43701">
        <w:rPr>
          <w:rFonts w:asciiTheme="majorBidi" w:hAnsiTheme="majorBidi" w:cstheme="majorBidi"/>
          <w:sz w:val="30"/>
          <w:szCs w:val="30"/>
        </w:rPr>
        <w:t xml:space="preserve"> (</w:t>
      </w:r>
      <w:r w:rsidRPr="00C43701">
        <w:rPr>
          <w:rFonts w:asciiTheme="majorBidi" w:hAnsiTheme="majorBidi" w:cstheme="majorBidi"/>
          <w:sz w:val="30"/>
          <w:szCs w:val="30"/>
          <w:cs/>
        </w:rPr>
        <w:t>ข.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C43701">
        <w:rPr>
          <w:rFonts w:asciiTheme="majorBidi" w:hAnsiTheme="majorBidi" w:cstheme="majorBidi"/>
          <w:sz w:val="30"/>
          <w:szCs w:val="30"/>
        </w:rPr>
        <w:t>)</w:t>
      </w:r>
    </w:p>
    <w:p w14:paraId="1F4A5500" w14:textId="34931D50" w:rsidR="00407FA4" w:rsidRPr="0087049C" w:rsidRDefault="00697819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01ABB274" w14:textId="77777777" w:rsidR="0050409E" w:rsidRPr="006E6633" w:rsidRDefault="0050409E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D57E31" w:rsidRPr="0087049C" w14:paraId="2D6388F6" w14:textId="77777777" w:rsidTr="00186D03">
        <w:trPr>
          <w:tblHeader/>
        </w:trPr>
        <w:tc>
          <w:tcPr>
            <w:tcW w:w="2259" w:type="pct"/>
          </w:tcPr>
          <w:p w14:paraId="32E9AA43" w14:textId="77777777" w:rsidR="0050409E" w:rsidRPr="0087049C" w:rsidRDefault="0050409E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935A6EE" w14:textId="77777777" w:rsidR="0050409E" w:rsidRPr="0087049C" w:rsidRDefault="0050409E" w:rsidP="001C4188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A51DA18" w14:textId="77777777" w:rsidR="0050409E" w:rsidRPr="0087049C" w:rsidRDefault="0050409E" w:rsidP="001C4188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1289832" w14:textId="77777777" w:rsidR="0050409E" w:rsidRPr="0087049C" w:rsidRDefault="0050409E" w:rsidP="001C418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212" w:rsidRPr="0087049C" w14:paraId="451EAE5D" w14:textId="77777777" w:rsidTr="00290327">
        <w:trPr>
          <w:tblHeader/>
        </w:trPr>
        <w:tc>
          <w:tcPr>
            <w:tcW w:w="2259" w:type="pct"/>
          </w:tcPr>
          <w:p w14:paraId="5E8A1431" w14:textId="77777777" w:rsidR="00354212" w:rsidRPr="0087049C" w:rsidRDefault="00354212" w:rsidP="0035421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23578EF" w14:textId="123992DE" w:rsidR="00354212" w:rsidRPr="0087049C" w:rsidRDefault="007511F5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86D6090" w14:textId="77777777" w:rsidR="00354212" w:rsidRPr="0087049C" w:rsidRDefault="00354212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71E31FA" w14:textId="0CA08B25" w:rsidR="00354212" w:rsidRPr="0087049C" w:rsidRDefault="007511F5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C703078" w14:textId="77777777" w:rsidR="00354212" w:rsidRPr="0087049C" w:rsidRDefault="00354212" w:rsidP="00354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002D9B" w14:textId="4B0FB949" w:rsidR="00354212" w:rsidRPr="0087049C" w:rsidRDefault="007511F5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CE26E1F" w14:textId="77777777" w:rsidR="00354212" w:rsidRPr="0087049C" w:rsidRDefault="00354212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A77ACC" w14:textId="0CADFDD7" w:rsidR="00354212" w:rsidRPr="0087049C" w:rsidRDefault="007511F5" w:rsidP="00354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54212" w:rsidRPr="0087049C" w14:paraId="79749F2B" w14:textId="77777777" w:rsidTr="00186D03">
        <w:trPr>
          <w:tblHeader/>
        </w:trPr>
        <w:tc>
          <w:tcPr>
            <w:tcW w:w="2259" w:type="pct"/>
          </w:tcPr>
          <w:p w14:paraId="4513FFD9" w14:textId="77777777" w:rsidR="00354212" w:rsidRPr="0087049C" w:rsidRDefault="00354212" w:rsidP="003542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2B4B0E69" w14:textId="77777777" w:rsidR="00354212" w:rsidRPr="0087049C" w:rsidRDefault="00354212" w:rsidP="00354212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212" w:rsidRPr="0087049C" w14:paraId="1646065A" w14:textId="77777777" w:rsidTr="00290327">
        <w:tc>
          <w:tcPr>
            <w:tcW w:w="2259" w:type="pct"/>
          </w:tcPr>
          <w:p w14:paraId="0A0B2A56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  <w:shd w:val="clear" w:color="auto" w:fill="auto"/>
          </w:tcPr>
          <w:p w14:paraId="6963E681" w14:textId="1A2B72F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="003918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4" w:type="pct"/>
          </w:tcPr>
          <w:p w14:paraId="388EC4B8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81DA939" w14:textId="5ED7D33B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4" w:type="pct"/>
          </w:tcPr>
          <w:p w14:paraId="04F1DC82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A510D0" w14:textId="2D79EC01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860F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4" w:type="pct"/>
          </w:tcPr>
          <w:p w14:paraId="5082CE22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2ACEA2" w14:textId="41027BDB" w:rsidR="00354212" w:rsidRPr="0087049C" w:rsidRDefault="007511F5" w:rsidP="005E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354212" w:rsidRPr="0087049C" w14:paraId="668DD076" w14:textId="77777777" w:rsidTr="00290327">
        <w:tc>
          <w:tcPr>
            <w:tcW w:w="2259" w:type="pct"/>
          </w:tcPr>
          <w:p w14:paraId="176E7AF2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  <w:shd w:val="clear" w:color="auto" w:fill="auto"/>
          </w:tcPr>
          <w:p w14:paraId="046F5E00" w14:textId="1EF51B78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5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4" w:type="pct"/>
          </w:tcPr>
          <w:p w14:paraId="3F75CF70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A3C053" w14:textId="04DDC608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44" w:type="pct"/>
          </w:tcPr>
          <w:p w14:paraId="1615F251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FDCFCF" w14:textId="43FCC368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0F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44" w:type="pct"/>
          </w:tcPr>
          <w:p w14:paraId="3E1A35DB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90DD7D" w14:textId="385C822F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354212" w:rsidRPr="0087049C" w14:paraId="3AC299B1" w14:textId="77777777" w:rsidTr="00290327">
        <w:tc>
          <w:tcPr>
            <w:tcW w:w="2259" w:type="pct"/>
          </w:tcPr>
          <w:p w14:paraId="698326B7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  <w:shd w:val="clear" w:color="auto" w:fill="auto"/>
          </w:tcPr>
          <w:p w14:paraId="6771313D" w14:textId="70CC5DF1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00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44" w:type="pct"/>
          </w:tcPr>
          <w:p w14:paraId="7C7AED8A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12F7B50E" w14:textId="1AD7A701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" w:type="pct"/>
          </w:tcPr>
          <w:p w14:paraId="43E99F8B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49A7FF1" w14:textId="23CDB6D2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E5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4" w:type="pct"/>
          </w:tcPr>
          <w:p w14:paraId="662B48B2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90B027" w14:textId="39C1FCB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354212" w:rsidRPr="0087049C" w14:paraId="3E3690D9" w14:textId="77777777" w:rsidTr="00290327">
        <w:tc>
          <w:tcPr>
            <w:tcW w:w="2259" w:type="pct"/>
          </w:tcPr>
          <w:p w14:paraId="568EE6C1" w14:textId="77777777" w:rsidR="00354212" w:rsidRPr="0087049C" w:rsidRDefault="00354212" w:rsidP="003542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  <w:shd w:val="clear" w:color="auto" w:fill="auto"/>
          </w:tcPr>
          <w:p w14:paraId="43375095" w14:textId="5C4EEB4C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0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44" w:type="pct"/>
          </w:tcPr>
          <w:p w14:paraId="3C1B2F22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9EBFE5E" w14:textId="21BCD36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4" w:type="pct"/>
          </w:tcPr>
          <w:p w14:paraId="6D8A663D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181295E" w14:textId="23BE0DD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5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4" w:type="pct"/>
          </w:tcPr>
          <w:p w14:paraId="031CFB0E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D7FDF7" w14:textId="79327BE0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354212" w:rsidRPr="0087049C" w14:paraId="46245F75" w14:textId="77777777" w:rsidTr="00290327">
        <w:tc>
          <w:tcPr>
            <w:tcW w:w="2259" w:type="pct"/>
          </w:tcPr>
          <w:p w14:paraId="4E5FB46E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  <w:shd w:val="clear" w:color="auto" w:fill="auto"/>
          </w:tcPr>
          <w:p w14:paraId="4899C830" w14:textId="6E683C5F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00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14:paraId="4EA1A650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A7632D7" w14:textId="3367D1AC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44" w:type="pct"/>
          </w:tcPr>
          <w:p w14:paraId="13892B8A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05800E9" w14:textId="5D84682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E5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4" w:type="pct"/>
          </w:tcPr>
          <w:p w14:paraId="1B27B1D4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DDDAEB" w14:textId="6A011BD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</w:tr>
      <w:tr w:rsidR="00354212" w:rsidRPr="0087049C" w14:paraId="0C66D596" w14:textId="77777777" w:rsidTr="00290327">
        <w:tc>
          <w:tcPr>
            <w:tcW w:w="2259" w:type="pct"/>
          </w:tcPr>
          <w:p w14:paraId="7C6EEF88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 วัสดุโรงงาน และอื่นๆ</w:t>
            </w:r>
          </w:p>
        </w:tc>
        <w:tc>
          <w:tcPr>
            <w:tcW w:w="597" w:type="pct"/>
            <w:shd w:val="clear" w:color="auto" w:fill="auto"/>
          </w:tcPr>
          <w:p w14:paraId="46E8210D" w14:textId="1E103D76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00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44" w:type="pct"/>
          </w:tcPr>
          <w:p w14:paraId="5248D83F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F9CD1A3" w14:textId="56C9257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44" w:type="pct"/>
          </w:tcPr>
          <w:p w14:paraId="4E233181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72F1328" w14:textId="5B72FA05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E5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44" w:type="pct"/>
          </w:tcPr>
          <w:p w14:paraId="23FEB196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EF88FA" w14:textId="5457545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354212" w:rsidRPr="0087049C" w14:paraId="72B50C80" w14:textId="77777777" w:rsidTr="00290327">
        <w:tc>
          <w:tcPr>
            <w:tcW w:w="2259" w:type="pct"/>
          </w:tcPr>
          <w:p w14:paraId="601C8B38" w14:textId="77777777" w:rsidR="00354212" w:rsidRPr="0087049C" w:rsidRDefault="00354212" w:rsidP="00354212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  <w:shd w:val="clear" w:color="auto" w:fill="auto"/>
          </w:tcPr>
          <w:p w14:paraId="4215D83B" w14:textId="6377AFEC" w:rsidR="00354212" w:rsidRPr="0087049C" w:rsidRDefault="007511F5" w:rsidP="0020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0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44" w:type="pct"/>
          </w:tcPr>
          <w:p w14:paraId="5B15370F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57EE1C4E" w14:textId="1752FFDE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C0BEB7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1615F47" w14:textId="2DED2DAF" w:rsidR="00354212" w:rsidRPr="0087049C" w:rsidRDefault="007511F5" w:rsidP="008E5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58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44" w:type="pct"/>
          </w:tcPr>
          <w:p w14:paraId="1F90F6BE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56A999" w14:textId="5BFF7FA0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212" w:rsidRPr="0087049C" w14:paraId="5CD6E2E2" w14:textId="77777777" w:rsidTr="00290327">
        <w:tc>
          <w:tcPr>
            <w:tcW w:w="2259" w:type="pct"/>
          </w:tcPr>
          <w:p w14:paraId="26AD7400" w14:textId="77777777" w:rsidR="00354212" w:rsidRPr="0087049C" w:rsidRDefault="00354212" w:rsidP="00354212">
            <w:pPr>
              <w:spacing w:line="240" w:lineRule="auto"/>
              <w:ind w:right="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747F43F" w14:textId="162D15F7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  <w:r w:rsidR="00175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44" w:type="pct"/>
          </w:tcPr>
          <w:p w14:paraId="4E720355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06F6A3AE" w14:textId="3D4E173B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4" w:type="pct"/>
          </w:tcPr>
          <w:p w14:paraId="3EF20ED8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7305CFE" w14:textId="6BACFFC0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181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4" w:type="pct"/>
          </w:tcPr>
          <w:p w14:paraId="456C6506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A6C6E78" w14:textId="36EB72CE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  <w:tr w:rsidR="00354212" w:rsidRPr="0087049C" w14:paraId="6ED7E2E1" w14:textId="77777777" w:rsidTr="00290327">
        <w:tc>
          <w:tcPr>
            <w:tcW w:w="2259" w:type="pct"/>
          </w:tcPr>
          <w:p w14:paraId="3ACAEA85" w14:textId="77777777" w:rsidR="00354212" w:rsidRPr="0087049C" w:rsidRDefault="00354212" w:rsidP="0035421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  <w:shd w:val="clear" w:color="auto" w:fill="auto"/>
          </w:tcPr>
          <w:p w14:paraId="1593B1CF" w14:textId="1E7DD49A" w:rsidR="00354212" w:rsidRPr="0087049C" w:rsidRDefault="00175E31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E18FC3C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F915FD0" w14:textId="4AAAAC40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7159C7C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3210681" w14:textId="3A063388" w:rsidR="00354212" w:rsidRPr="0087049C" w:rsidRDefault="007844CD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5036B51" w14:textId="77777777" w:rsidR="00354212" w:rsidRPr="0087049C" w:rsidRDefault="00354212" w:rsidP="003542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38BDD7" w14:textId="129851C5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4212" w:rsidRPr="0087049C" w14:paraId="3B85B638" w14:textId="77777777" w:rsidTr="00290327">
        <w:tc>
          <w:tcPr>
            <w:tcW w:w="2259" w:type="pct"/>
          </w:tcPr>
          <w:p w14:paraId="6B27C2A7" w14:textId="77777777" w:rsidR="00354212" w:rsidRPr="0087049C" w:rsidRDefault="00354212" w:rsidP="0035421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F6376AD" w14:textId="42A045CF" w:rsidR="00354212" w:rsidRPr="0087049C" w:rsidRDefault="00FC18AF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5CCCE59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D14FDC8" w14:textId="306E2D7E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58A625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8EA8DAA" w14:textId="658E3698" w:rsidR="00354212" w:rsidRPr="0087049C" w:rsidRDefault="007844CD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949A3C0" w14:textId="77777777" w:rsidR="00354212" w:rsidRPr="0087049C" w:rsidRDefault="00354212" w:rsidP="003542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1BD34A" w14:textId="50D7C96C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4212" w:rsidRPr="0087049C" w14:paraId="444E2318" w14:textId="77777777" w:rsidTr="00290327">
        <w:tc>
          <w:tcPr>
            <w:tcW w:w="2259" w:type="pct"/>
          </w:tcPr>
          <w:p w14:paraId="13AC5165" w14:textId="77777777" w:rsidR="00354212" w:rsidRPr="0087049C" w:rsidRDefault="00354212" w:rsidP="0035421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B5B5E" w14:textId="1AB4CD65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="00F81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4" w:type="pct"/>
          </w:tcPr>
          <w:p w14:paraId="32AD1086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45FA352" w14:textId="3DBADD94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44" w:type="pct"/>
          </w:tcPr>
          <w:p w14:paraId="540954EF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0C2DFE" w14:textId="77FC30AB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  <w:r w:rsidR="00090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144" w:type="pct"/>
          </w:tcPr>
          <w:p w14:paraId="3F4D2298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4F956" w14:textId="6955C642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  <w:tr w:rsidR="00354212" w:rsidRPr="006E6633" w14:paraId="5FEB6929" w14:textId="77777777" w:rsidTr="00290327">
        <w:tc>
          <w:tcPr>
            <w:tcW w:w="2259" w:type="pct"/>
          </w:tcPr>
          <w:p w14:paraId="04A53B2B" w14:textId="77777777" w:rsidR="00354212" w:rsidRPr="006E6633" w:rsidRDefault="00354212" w:rsidP="00354212">
            <w:pPr>
              <w:tabs>
                <w:tab w:val="clear" w:pos="3515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51DBA63B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84F574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71C9630A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5E9793B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8DCBD59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758F545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AC62E4F" w14:textId="77777777" w:rsidR="00354212" w:rsidRPr="006E6633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786" w:rsidRPr="0087049C" w14:paraId="396C4AD9" w14:textId="77777777" w:rsidTr="00A60786">
        <w:tc>
          <w:tcPr>
            <w:tcW w:w="2855" w:type="pct"/>
            <w:gridSpan w:val="2"/>
          </w:tcPr>
          <w:p w14:paraId="36F26B66" w14:textId="2DD18AC4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" w:type="pct"/>
          </w:tcPr>
          <w:p w14:paraId="0D0F0365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401FD48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E607D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A87120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08D108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81C24" w14:textId="77777777" w:rsidR="00A60786" w:rsidRPr="0087049C" w:rsidRDefault="00A6078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212" w:rsidRPr="0087049C" w14:paraId="55059710" w14:textId="77777777" w:rsidTr="00290327">
        <w:tc>
          <w:tcPr>
            <w:tcW w:w="2259" w:type="pct"/>
          </w:tcPr>
          <w:p w14:paraId="4593B7DF" w14:textId="77777777" w:rsidR="00354212" w:rsidRPr="0087049C" w:rsidRDefault="00354212" w:rsidP="00354212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  <w:shd w:val="clear" w:color="auto" w:fill="auto"/>
          </w:tcPr>
          <w:p w14:paraId="4F01CBC4" w14:textId="727A62CA" w:rsidR="00354212" w:rsidRPr="004F551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4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A44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4" w:type="pct"/>
          </w:tcPr>
          <w:p w14:paraId="12F2EB4F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C39E5A8" w14:textId="40C6AC73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4212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087</w:t>
            </w:r>
            <w:r w:rsidR="00354212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4" w:type="pct"/>
          </w:tcPr>
          <w:p w14:paraId="242C1B1A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B186958" w14:textId="479F5DCA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4A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="00985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44" w:type="pct"/>
          </w:tcPr>
          <w:p w14:paraId="028E37F4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053D18" w14:textId="2FC29271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354212" w:rsidRPr="0087049C" w14:paraId="0780D8EA" w14:textId="77777777" w:rsidTr="00290327">
        <w:tc>
          <w:tcPr>
            <w:tcW w:w="2259" w:type="pct"/>
          </w:tcPr>
          <w:p w14:paraId="52812D62" w14:textId="77777777" w:rsidR="00354212" w:rsidRPr="0087049C" w:rsidRDefault="00354212" w:rsidP="00354212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hanging="18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7" w:type="pct"/>
            <w:shd w:val="clear" w:color="auto" w:fill="auto"/>
          </w:tcPr>
          <w:p w14:paraId="40B6EA02" w14:textId="6A229182" w:rsidR="00354212" w:rsidRPr="004F551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443C2DA9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53B08B8D" w14:textId="4E37F9D8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5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 w:rsidRPr="004F5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6E6944A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6D39C38" w14:textId="34FF3CFA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3F1CF92B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58FC4E1" w14:textId="402DFD0A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4212" w:rsidRPr="0087049C" w14:paraId="0C4380C1" w14:textId="77777777" w:rsidTr="00290327">
        <w:tc>
          <w:tcPr>
            <w:tcW w:w="2259" w:type="pct"/>
          </w:tcPr>
          <w:p w14:paraId="750E2F12" w14:textId="5BB75909" w:rsidR="00354212" w:rsidRPr="0087049C" w:rsidRDefault="00354212" w:rsidP="00354212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597" w:type="pct"/>
            <w:shd w:val="clear" w:color="auto" w:fill="auto"/>
          </w:tcPr>
          <w:p w14:paraId="3C30A9DE" w14:textId="74AC8195" w:rsidR="00354212" w:rsidRPr="004F551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4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144" w:type="pct"/>
          </w:tcPr>
          <w:p w14:paraId="31F18BE1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A90159A" w14:textId="1FF576E6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4212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44" w:type="pct"/>
          </w:tcPr>
          <w:p w14:paraId="249966C6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C088BC1" w14:textId="6A8B61D5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133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144" w:type="pct"/>
          </w:tcPr>
          <w:p w14:paraId="5EE62C13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35C140" w14:textId="617199CF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42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354212" w:rsidRPr="0087049C" w14:paraId="23E13149" w14:textId="77777777" w:rsidTr="00290327">
        <w:tc>
          <w:tcPr>
            <w:tcW w:w="2259" w:type="pct"/>
          </w:tcPr>
          <w:p w14:paraId="14AF310D" w14:textId="77777777" w:rsidR="00354212" w:rsidRPr="0087049C" w:rsidRDefault="00354212" w:rsidP="00354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7766" w14:textId="257097E9" w:rsidR="00354212" w:rsidRPr="004F5516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33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  <w:r w:rsidR="00933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44" w:type="pct"/>
          </w:tcPr>
          <w:p w14:paraId="406635F5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C30D0CC" w14:textId="3BE6FE1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54212" w:rsidRPr="004F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354212" w:rsidRPr="004F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4" w:type="pct"/>
          </w:tcPr>
          <w:p w14:paraId="67C6DEF3" w14:textId="77777777" w:rsidR="00354212" w:rsidRPr="0087049C" w:rsidRDefault="00354212" w:rsidP="003542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3FCFF" w14:textId="345B21F9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3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913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4" w:type="pct"/>
          </w:tcPr>
          <w:p w14:paraId="3DEDB1FB" w14:textId="77777777" w:rsidR="00354212" w:rsidRPr="0087049C" w:rsidRDefault="00354212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D1C0E0" w14:textId="5BE266EC" w:rsidR="00354212" w:rsidRPr="0087049C" w:rsidRDefault="007511F5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  <w:r w:rsidR="00354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</w:tbl>
    <w:p w14:paraId="47572705" w14:textId="26E94F27" w:rsidR="00E31491" w:rsidRPr="0087049C" w:rsidRDefault="00E31491" w:rsidP="00493611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E31491" w:rsidRPr="0087049C" w:rsidSect="00FA37E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7580B8E4" w14:textId="5DE36947" w:rsidR="00A1251F" w:rsidRPr="0087049C" w:rsidRDefault="00A1251F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="006D009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6641E701" w14:textId="77777777" w:rsidR="00A4604F" w:rsidRPr="00817C9B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1023"/>
      </w:tblGrid>
      <w:tr w:rsidR="00A75B67" w:rsidRPr="0087049C" w14:paraId="48EB7ED8" w14:textId="77777777" w:rsidTr="00A75B67">
        <w:trPr>
          <w:cantSplit/>
          <w:tblHeader/>
        </w:trPr>
        <w:tc>
          <w:tcPr>
            <w:tcW w:w="2700" w:type="dxa"/>
          </w:tcPr>
          <w:p w14:paraId="3ACAE4A2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14B1F7FE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0A837649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705D8C08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</w:tcPr>
          <w:p w14:paraId="0F3D978C" w14:textId="01F00B01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A75B67" w:rsidRPr="0087049C" w14:paraId="658C2B8D" w14:textId="77777777" w:rsidTr="00A75B67">
        <w:trPr>
          <w:cantSplit/>
          <w:tblHeader/>
        </w:trPr>
        <w:tc>
          <w:tcPr>
            <w:tcW w:w="2700" w:type="dxa"/>
          </w:tcPr>
          <w:p w14:paraId="293D60FE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2BEBB94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EE54C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53E00ED4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สัดส่วนความ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  <w:t>เป็นเจ้าของ</w:t>
            </w:r>
          </w:p>
        </w:tc>
        <w:tc>
          <w:tcPr>
            <w:tcW w:w="182" w:type="dxa"/>
          </w:tcPr>
          <w:p w14:paraId="55A5C5CA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53A1AA00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C03B71C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3594A9B4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233F3409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ABC0859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A991853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58" w:type="dxa"/>
            <w:gridSpan w:val="4"/>
          </w:tcPr>
          <w:p w14:paraId="4E46E166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1041D735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</w:tr>
      <w:tr w:rsidR="00A75B67" w:rsidRPr="0087049C" w14:paraId="52D8E7AF" w14:textId="77777777" w:rsidTr="00A75B67">
        <w:trPr>
          <w:cantSplit/>
          <w:tblHeader/>
        </w:trPr>
        <w:tc>
          <w:tcPr>
            <w:tcW w:w="2700" w:type="dxa"/>
          </w:tcPr>
          <w:p w14:paraId="4D6FA4DA" w14:textId="77777777" w:rsidR="00A75B67" w:rsidRPr="0087049C" w:rsidRDefault="00A75B67" w:rsidP="008221C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4F1416DC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1FD4DB1D" w14:textId="4F452F03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9" w:type="dxa"/>
          </w:tcPr>
          <w:p w14:paraId="43E6AAE5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0336F859" w14:textId="4BC1EE94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  <w:hideMark/>
          </w:tcPr>
          <w:p w14:paraId="6EE22A0C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757405A5" w14:textId="65402533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F098273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2ADE6B31" w14:textId="7702005D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5" w:type="dxa"/>
          </w:tcPr>
          <w:p w14:paraId="31C3028E" w14:textId="77777777" w:rsidR="00A75B67" w:rsidRPr="0087049C" w:rsidRDefault="00A75B67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145CD91" w14:textId="5AC5F429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DEBEE33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2F1DC8AF" w14:textId="3B2E22A1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24A8B738" w14:textId="77777777" w:rsidR="00A75B67" w:rsidRPr="0087049C" w:rsidRDefault="00A75B67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7789AA6B" w14:textId="5A7DDA99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75BCB38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17902965" w14:textId="659BDC8E" w:rsidR="00A75B67" w:rsidRPr="0087049C" w:rsidRDefault="007511F5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5B67" w:rsidRPr="0087049C" w14:paraId="6172E495" w14:textId="77777777" w:rsidTr="00A75B67">
        <w:trPr>
          <w:cantSplit/>
          <w:trHeight w:val="270"/>
        </w:trPr>
        <w:tc>
          <w:tcPr>
            <w:tcW w:w="2700" w:type="dxa"/>
          </w:tcPr>
          <w:p w14:paraId="663D0FDF" w14:textId="77777777" w:rsidR="00A75B67" w:rsidRPr="0087049C" w:rsidRDefault="00A75B67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4F96BC0C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5F402EB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1D20AE37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  <w:hideMark/>
          </w:tcPr>
          <w:p w14:paraId="5EF04DE5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75B67" w:rsidRPr="0087049C" w14:paraId="143A0702" w14:textId="77777777" w:rsidTr="00A75B67">
        <w:trPr>
          <w:cantSplit/>
          <w:trHeight w:val="270"/>
        </w:trPr>
        <w:tc>
          <w:tcPr>
            <w:tcW w:w="2700" w:type="dxa"/>
            <w:hideMark/>
          </w:tcPr>
          <w:p w14:paraId="0FB82530" w14:textId="77777777" w:rsidR="00A75B67" w:rsidRPr="0087049C" w:rsidRDefault="00A75B67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2520" w:type="dxa"/>
            <w:shd w:val="clear" w:color="auto" w:fill="auto"/>
          </w:tcPr>
          <w:p w14:paraId="26775BFC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33D244BF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24A41999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4676BDA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5455820F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F6B589B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433266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3953F24A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6482CA5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983934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D74712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27CE6CCF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353110ED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366311C4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1AD527D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4142476C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83FF7" w:rsidRPr="0087049C" w14:paraId="63A7E922" w14:textId="77777777" w:rsidTr="004E19E3">
        <w:trPr>
          <w:cantSplit/>
          <w:trHeight w:val="270"/>
        </w:trPr>
        <w:tc>
          <w:tcPr>
            <w:tcW w:w="2700" w:type="dxa"/>
          </w:tcPr>
          <w:p w14:paraId="4B18DC29" w14:textId="77777777" w:rsidR="00C83FF7" w:rsidRPr="0087049C" w:rsidRDefault="00C83FF7" w:rsidP="00C83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 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0C69986D" w14:textId="77777777" w:rsidR="00C83FF7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3C2E498" w14:textId="7A5AE755" w:rsidR="00C83FF7" w:rsidRPr="0087049C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  <w:shd w:val="clear" w:color="auto" w:fill="auto"/>
          </w:tcPr>
          <w:p w14:paraId="7517B974" w14:textId="77777777" w:rsidR="00C83FF7" w:rsidRPr="004E19E3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AE100A5" w14:textId="05BCE4A6" w:rsidR="00796A4F" w:rsidRPr="004E19E3" w:rsidRDefault="007511F5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796A4F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64E299EC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F9C205D" w14:textId="77777777" w:rsidR="00C83FF7" w:rsidRPr="004E19E3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F9B27F0" w14:textId="1AF60FF9" w:rsidR="00C83FF7" w:rsidRPr="004E19E3" w:rsidRDefault="007511F5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C83FF7" w:rsidRPr="004E19E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.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0E580F23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5777DCC6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257137E" w14:textId="059D2588" w:rsidR="00796A4F" w:rsidRPr="004E19E3" w:rsidRDefault="007511F5" w:rsidP="005E3D3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796A4F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1938372" w14:textId="77777777" w:rsidR="00C83FF7" w:rsidRPr="004E19E3" w:rsidRDefault="00C83FF7" w:rsidP="00C83FF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67F7CB6A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38410A0" w14:textId="66318888" w:rsidR="00C83FF7" w:rsidRPr="004E19E3" w:rsidRDefault="007511F5" w:rsidP="005E3D3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C7EBC52" w14:textId="77777777" w:rsidR="00C83FF7" w:rsidRPr="004E19E3" w:rsidRDefault="00C83FF7" w:rsidP="00C83FF7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654C5AAE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F736B70" w14:textId="7CB2ACCE" w:rsidR="00787D57" w:rsidRPr="004E19E3" w:rsidRDefault="007511F5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787D5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ED9FA6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E2DCAAD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B3E12CA" w14:textId="20637725" w:rsidR="00C83FF7" w:rsidRPr="004E19E3" w:rsidRDefault="007511F5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6396A4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5C79A2C9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153EABE" w14:textId="6D94A184" w:rsidR="00FE49B6" w:rsidRPr="004E19E3" w:rsidRDefault="007511F5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5E7F2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098</w:t>
            </w:r>
          </w:p>
        </w:tc>
        <w:tc>
          <w:tcPr>
            <w:tcW w:w="180" w:type="dxa"/>
            <w:shd w:val="clear" w:color="auto" w:fill="auto"/>
          </w:tcPr>
          <w:p w14:paraId="3B615F6E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shd w:val="clear" w:color="auto" w:fill="auto"/>
          </w:tcPr>
          <w:p w14:paraId="43E0D186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3080225" w14:textId="1CFED737" w:rsidR="00C83FF7" w:rsidRPr="004E19E3" w:rsidRDefault="007511F5" w:rsidP="00C83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4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712</w:t>
            </w:r>
          </w:p>
        </w:tc>
      </w:tr>
      <w:tr w:rsidR="00C83FF7" w:rsidRPr="0087049C" w14:paraId="04AAD5BA" w14:textId="77777777" w:rsidTr="006D009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6C1FEBA3" w14:textId="522C0F19" w:rsidR="00C83FF7" w:rsidRPr="00122DF4" w:rsidRDefault="00C83FF7" w:rsidP="00C83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F4">
              <w:rPr>
                <w:rFonts w:ascii="Angsana New" w:hAnsi="Angsana New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122DF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520" w:type="dxa"/>
            <w:shd w:val="clear" w:color="auto" w:fill="auto"/>
          </w:tcPr>
          <w:p w14:paraId="640292EA" w14:textId="77777777" w:rsidR="00C83FF7" w:rsidRDefault="00C83FF7" w:rsidP="00D2741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72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>จำหน่ายผลิตภัณฑ์</w:t>
            </w:r>
            <w:r w:rsidRPr="004E27B8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ด้าน</w:t>
            </w: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F9FB3EB" w14:textId="7E70EDC2" w:rsidR="00C83FF7" w:rsidRPr="00122DF4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  <w:t xml:space="preserve">   </w:t>
            </w:r>
            <w:r w:rsidRPr="004E27B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Digital Transformation</w:t>
            </w:r>
          </w:p>
        </w:tc>
        <w:tc>
          <w:tcPr>
            <w:tcW w:w="827" w:type="dxa"/>
            <w:shd w:val="clear" w:color="auto" w:fill="auto"/>
          </w:tcPr>
          <w:p w14:paraId="1C947CD5" w14:textId="77777777" w:rsidR="00C83FF7" w:rsidRPr="004E19E3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CC600D5" w14:textId="0992E275" w:rsidR="00796A4F" w:rsidRPr="004E19E3" w:rsidRDefault="007511F5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796A4F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31AC9A3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286744B" w14:textId="77777777" w:rsidR="00C83FF7" w:rsidRPr="004E19E3" w:rsidRDefault="00C83FF7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5B65F63" w14:textId="030C67A8" w:rsidR="00C83FF7" w:rsidRPr="004E19E3" w:rsidRDefault="007511F5" w:rsidP="00C8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10762565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05CD688D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F8551A9" w14:textId="34E7DBF9" w:rsidR="00796A4F" w:rsidRPr="004E19E3" w:rsidRDefault="007511F5" w:rsidP="00C8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796A4F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589A7C30" w14:textId="77777777" w:rsidR="00C83FF7" w:rsidRPr="004E19E3" w:rsidRDefault="00C83FF7" w:rsidP="00C83FF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0110F8F8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99B1554" w14:textId="0B94DB48" w:rsidR="00C83FF7" w:rsidRPr="004E19E3" w:rsidRDefault="007511F5" w:rsidP="00C83FF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5" w:type="dxa"/>
            <w:shd w:val="clear" w:color="auto" w:fill="auto"/>
          </w:tcPr>
          <w:p w14:paraId="0D8E13D5" w14:textId="77777777" w:rsidR="00C83FF7" w:rsidRPr="004E19E3" w:rsidRDefault="00C83FF7" w:rsidP="00C83FF7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C350CB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E9B7D77" w14:textId="30C2B79C" w:rsidR="00787D57" w:rsidRPr="004E19E3" w:rsidRDefault="007511F5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787D5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E2902B7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9DDB5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65A0112" w14:textId="67D45770" w:rsidR="00C83FF7" w:rsidRPr="004E19E3" w:rsidRDefault="007511F5" w:rsidP="00C83FF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E7DA2C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6D8784C2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AA97A29" w14:textId="54D2919B" w:rsidR="00C22E54" w:rsidRPr="004E19E3" w:rsidRDefault="007511F5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</w:t>
            </w:r>
            <w:r w:rsidR="00C22E54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52C06F3B" w14:textId="77777777" w:rsidR="00C83FF7" w:rsidRPr="004E19E3" w:rsidRDefault="00C83FF7" w:rsidP="00C83FF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6E524EE2" w14:textId="77777777" w:rsidR="00C83FF7" w:rsidRPr="004E19E3" w:rsidRDefault="00C83FF7" w:rsidP="00C83FF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B77F97C" w14:textId="0F14E802" w:rsidR="00C83FF7" w:rsidRPr="004E19E3" w:rsidRDefault="007511F5" w:rsidP="00C83FF7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C83FF7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6D009D" w:rsidRPr="0087049C" w14:paraId="30B94F6F" w14:textId="77777777" w:rsidTr="004E19E3">
        <w:trPr>
          <w:cantSplit/>
        </w:trPr>
        <w:tc>
          <w:tcPr>
            <w:tcW w:w="2700" w:type="dxa"/>
          </w:tcPr>
          <w:p w14:paraId="2540EF98" w14:textId="5ACF78AA" w:rsidR="006D009D" w:rsidRPr="006D009D" w:rsidRDefault="006D009D" w:rsidP="006D00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47345A35" w14:textId="77777777" w:rsidR="006D009D" w:rsidRPr="0087049C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3E758D3E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3EB8478F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3E9E1017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50DC25B6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289F8B6A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BB42240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892A255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4C6A4961" w14:textId="77777777" w:rsidR="006D009D" w:rsidRPr="004E19E3" w:rsidRDefault="006D009D" w:rsidP="006D009D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DF86A" w14:textId="670D4CF2" w:rsidR="006D009D" w:rsidRPr="004E19E3" w:rsidRDefault="007511F5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787D57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57FBCBE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8B4BE" w14:textId="3A429494" w:rsidR="006D009D" w:rsidRPr="00CD4614" w:rsidRDefault="007511F5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6D009D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BAB044" w14:textId="77777777" w:rsidR="006D009D" w:rsidRPr="00CD4614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91957" w14:textId="0F6FA184" w:rsidR="006D009D" w:rsidRPr="00CD4614" w:rsidRDefault="007511F5" w:rsidP="006D009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</w:t>
            </w:r>
            <w:r w:rsidR="00CB2F17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521DE32A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0A3D0" w14:textId="6ECE2FB8" w:rsidR="006D009D" w:rsidRPr="004E19E3" w:rsidRDefault="007511F5" w:rsidP="006D00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88</w:t>
            </w:r>
            <w:r w:rsidR="006D009D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955</w:t>
            </w:r>
          </w:p>
        </w:tc>
      </w:tr>
      <w:tr w:rsidR="006D009D" w:rsidRPr="0087049C" w14:paraId="5CE8FCBB" w14:textId="77777777" w:rsidTr="004E19E3">
        <w:trPr>
          <w:cantSplit/>
        </w:trPr>
        <w:tc>
          <w:tcPr>
            <w:tcW w:w="2700" w:type="dxa"/>
          </w:tcPr>
          <w:p w14:paraId="7B4765E9" w14:textId="0BE261F2" w:rsidR="006D009D" w:rsidRPr="006D009D" w:rsidRDefault="006D009D" w:rsidP="006D00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D00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520" w:type="dxa"/>
            <w:shd w:val="clear" w:color="auto" w:fill="auto"/>
          </w:tcPr>
          <w:p w14:paraId="7D1D8E22" w14:textId="77777777" w:rsidR="006D009D" w:rsidRPr="0087049C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71E29D2B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1DB46D57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2DD359AE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20242F18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272F7F1E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642C5BBE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4C86A8F" w14:textId="77777777" w:rsidR="006D009D" w:rsidRPr="004E19E3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67AC9DF4" w14:textId="77777777" w:rsidR="006D009D" w:rsidRPr="004E19E3" w:rsidRDefault="006D009D" w:rsidP="006D009D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3487B5" w14:textId="77777777" w:rsidR="006D009D" w:rsidRPr="004E19E3" w:rsidRDefault="006D009D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472470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DB5EE" w14:textId="77777777" w:rsidR="006D009D" w:rsidRPr="00CD4614" w:rsidRDefault="006D009D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2492BC0" w14:textId="77777777" w:rsidR="006D009D" w:rsidRPr="00CD4614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038BF" w14:textId="77777777" w:rsidR="006D009D" w:rsidRPr="00CD4614" w:rsidRDefault="006D009D" w:rsidP="006D009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2DC29E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8FE8F5" w14:textId="77777777" w:rsidR="006D009D" w:rsidRPr="004E19E3" w:rsidRDefault="006D009D" w:rsidP="006D00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6D009D" w:rsidRPr="0087049C" w14:paraId="6821E1DF" w14:textId="77777777" w:rsidTr="004E19E3">
        <w:trPr>
          <w:cantSplit/>
        </w:trPr>
        <w:tc>
          <w:tcPr>
            <w:tcW w:w="2700" w:type="dxa"/>
          </w:tcPr>
          <w:p w14:paraId="0A837ABB" w14:textId="754EDAE6" w:rsidR="006D009D" w:rsidRPr="006D009D" w:rsidRDefault="006D009D" w:rsidP="006D00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D009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บริษัท โวป จำกัด</w:t>
            </w:r>
          </w:p>
        </w:tc>
        <w:tc>
          <w:tcPr>
            <w:tcW w:w="2520" w:type="dxa"/>
            <w:shd w:val="clear" w:color="auto" w:fill="auto"/>
          </w:tcPr>
          <w:p w14:paraId="71081513" w14:textId="56BE4944" w:rsidR="006D009D" w:rsidRPr="00817C9B" w:rsidRDefault="002234D0" w:rsidP="00D2741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  <w:r w:rsidRPr="00D2741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จำหน่าย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ผลิตภัณฑ์ลูกอม</w:t>
            </w:r>
          </w:p>
        </w:tc>
        <w:tc>
          <w:tcPr>
            <w:tcW w:w="827" w:type="dxa"/>
            <w:shd w:val="clear" w:color="auto" w:fill="auto"/>
          </w:tcPr>
          <w:p w14:paraId="5E1D5C22" w14:textId="7C4A682C" w:rsidR="006D009D" w:rsidRPr="004E19E3" w:rsidRDefault="007511F5" w:rsidP="00796A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</w:t>
            </w:r>
            <w:r w:rsidR="00796A4F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2764634A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5141C6AD" w14:textId="049AAD54" w:rsidR="006D009D" w:rsidRPr="004E19E3" w:rsidRDefault="00817C9B" w:rsidP="00817C9B">
            <w:pPr>
              <w:tabs>
                <w:tab w:val="clear" w:pos="227"/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E19E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6FCEE9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5361A858" w14:textId="0296E141" w:rsidR="006D009D" w:rsidRPr="0040190E" w:rsidRDefault="007511F5" w:rsidP="00787D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787D57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48420CB" w14:textId="77777777" w:rsidR="006D009D" w:rsidRPr="0040190E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3BEAEA02" w14:textId="6B4F80EF" w:rsidR="006D009D" w:rsidRPr="0040190E" w:rsidRDefault="00817C9B" w:rsidP="00817C9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1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E201589" w14:textId="77777777" w:rsidR="006D009D" w:rsidRPr="0040190E" w:rsidRDefault="006D009D" w:rsidP="006D009D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6F532" w14:textId="5BF7D140" w:rsidR="006D009D" w:rsidRPr="0040190E" w:rsidRDefault="007511F5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787D57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A59637F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ABB02" w14:textId="0EF5C4FB" w:rsidR="006D009D" w:rsidRPr="00CD4614" w:rsidRDefault="006D009D" w:rsidP="00817C9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D46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F4F439" w14:textId="77777777" w:rsidR="006D009D" w:rsidRPr="00CD4614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06E5" w14:textId="3EF51CBB" w:rsidR="006D009D" w:rsidRPr="00CD4614" w:rsidRDefault="007511F5" w:rsidP="006D009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CB2F17" w:rsidRPr="00CD46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61F77760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B8533" w14:textId="0592827E" w:rsidR="006D009D" w:rsidRPr="004E19E3" w:rsidRDefault="006D009D" w:rsidP="00817C9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6D009D" w:rsidRPr="0087049C" w14:paraId="31CE95A0" w14:textId="77777777" w:rsidTr="004E19E3">
        <w:trPr>
          <w:cantSplit/>
        </w:trPr>
        <w:tc>
          <w:tcPr>
            <w:tcW w:w="2700" w:type="dxa"/>
          </w:tcPr>
          <w:p w14:paraId="3BA7A02F" w14:textId="77777777" w:rsidR="006D009D" w:rsidRPr="0087049C" w:rsidRDefault="006D009D" w:rsidP="006D00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28B8F4F5" w14:textId="77777777" w:rsidR="006D009D" w:rsidRPr="0087049C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3BA0FE3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740068FA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EC84624" w14:textId="77777777" w:rsidR="006D009D" w:rsidRPr="004E19E3" w:rsidRDefault="006D009D" w:rsidP="006D009D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7437AEB6" w14:textId="77777777" w:rsidR="006D009D" w:rsidRPr="004E19E3" w:rsidRDefault="006D009D" w:rsidP="006D009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173681F1" w14:textId="77777777" w:rsidR="006D009D" w:rsidRPr="0040190E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2123BDEA" w14:textId="77777777" w:rsidR="006D009D" w:rsidRPr="0040190E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33978CC" w14:textId="77777777" w:rsidR="006D009D" w:rsidRPr="0040190E" w:rsidRDefault="006D009D" w:rsidP="006D009D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7EDC0C30" w14:textId="77777777" w:rsidR="006D009D" w:rsidRPr="0040190E" w:rsidRDefault="006D009D" w:rsidP="006D009D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C84CC" w14:textId="51ACC311" w:rsidR="006D009D" w:rsidRPr="0040190E" w:rsidRDefault="007511F5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175</w:t>
            </w:r>
            <w:r w:rsidR="00FE49B6" w:rsidRPr="004019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30F6D95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EBE76A" w14:textId="15D67127" w:rsidR="006D009D" w:rsidRPr="00CD4614" w:rsidRDefault="007511F5" w:rsidP="006D00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6D009D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1991C5" w14:textId="77777777" w:rsidR="006D009D" w:rsidRPr="00CD4614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9F83F" w14:textId="60AEA1E6" w:rsidR="006D009D" w:rsidRPr="00CD4614" w:rsidRDefault="007511F5" w:rsidP="006D009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119</w:t>
            </w:r>
            <w:r w:rsidR="00CB2F17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298</w:t>
            </w:r>
          </w:p>
        </w:tc>
        <w:tc>
          <w:tcPr>
            <w:tcW w:w="180" w:type="dxa"/>
            <w:shd w:val="clear" w:color="auto" w:fill="auto"/>
          </w:tcPr>
          <w:p w14:paraId="35B5863E" w14:textId="77777777" w:rsidR="006D009D" w:rsidRPr="004E19E3" w:rsidRDefault="006D009D" w:rsidP="006D009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EBCDF2" w14:textId="77E9B7BD" w:rsidR="006D009D" w:rsidRPr="004E19E3" w:rsidRDefault="007511F5" w:rsidP="006D00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88</w:t>
            </w:r>
            <w:r w:rsidR="006D009D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955</w:t>
            </w:r>
          </w:p>
        </w:tc>
      </w:tr>
    </w:tbl>
    <w:p w14:paraId="5D4EDA37" w14:textId="77777777" w:rsidR="0006404F" w:rsidRPr="00817C9B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5164793" w14:textId="47CEFDF1" w:rsidR="0006404F" w:rsidRPr="0087049C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บริษัทร่วมทางอ้อม</w:t>
      </w:r>
      <w:r w:rsidR="006D009D">
        <w:rPr>
          <w:rFonts w:asciiTheme="majorBidi" w:hAnsiTheme="majorBidi" w:cstheme="majorBidi" w:hint="cs"/>
          <w:sz w:val="30"/>
          <w:szCs w:val="30"/>
          <w:cs/>
        </w:rPr>
        <w:t>และการร่วมค้าทางอ้อม</w:t>
      </w:r>
      <w:r w:rsidR="00A75B67" w:rsidRPr="00A75B67">
        <w:rPr>
          <w:rFonts w:asciiTheme="majorBidi" w:hAnsiTheme="majorBidi" w:cstheme="majorBidi"/>
          <w:sz w:val="30"/>
          <w:szCs w:val="30"/>
          <w:cs/>
        </w:rPr>
        <w:t xml:space="preserve">ทั้งหมดจดทะเบียนจัดตั้งและดำเนินธุรกิจในประเทศไทย </w:t>
      </w:r>
    </w:p>
    <w:p w14:paraId="32C492D8" w14:textId="77777777" w:rsidR="00A4604F" w:rsidRPr="00817C9B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D569F" w14:textId="24EB397B" w:rsidR="00665F7E" w:rsidRPr="0087049C" w:rsidRDefault="00A4604F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7BA0D412" w14:textId="77777777" w:rsidR="009F20DE" w:rsidRPr="0087049C" w:rsidRDefault="009F20DE" w:rsidP="00531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  <w:sectPr w:rsidR="009F20DE" w:rsidRPr="0087049C" w:rsidSect="000F79BD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13DEB" w:rsidRPr="00213DEB" w14:paraId="76103766" w14:textId="77777777" w:rsidTr="004F5516">
        <w:trPr>
          <w:cantSplit/>
          <w:tblHeader/>
        </w:trPr>
        <w:tc>
          <w:tcPr>
            <w:tcW w:w="6300" w:type="dxa"/>
            <w:shd w:val="clear" w:color="auto" w:fill="auto"/>
          </w:tcPr>
          <w:p w14:paraId="1F5C458C" w14:textId="77777777" w:rsidR="00213DEB" w:rsidRPr="004F5516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F55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4F5516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31E4C8ED" w14:textId="77777777" w:rsidR="00213DEB" w:rsidRPr="004F5516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14:paraId="30FD075D" w14:textId="59D8AC49" w:rsidR="00213DEB" w:rsidRPr="004F5516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F551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F551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3DEB" w:rsidRPr="00213DEB" w14:paraId="6DB08FA1" w14:textId="77777777" w:rsidTr="00AC1AFB">
        <w:trPr>
          <w:cantSplit/>
          <w:tblHeader/>
        </w:trPr>
        <w:tc>
          <w:tcPr>
            <w:tcW w:w="6300" w:type="dxa"/>
          </w:tcPr>
          <w:p w14:paraId="672A423B" w14:textId="1110515A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5B3BCD24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39B3A6" w14:textId="76382BB7" w:rsidR="00213DEB" w:rsidRPr="00213DEB" w:rsidRDefault="007511F5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0ADAB6A" w14:textId="77777777" w:rsidR="00213DEB" w:rsidRPr="00213DEB" w:rsidRDefault="00213DEB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95DF9F" w14:textId="5935590B" w:rsidR="00213DEB" w:rsidRPr="00213DEB" w:rsidRDefault="007511F5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213DEB" w:rsidRPr="00213DEB" w14:paraId="06CBFB3B" w14:textId="77777777" w:rsidTr="00AC1AFB">
        <w:trPr>
          <w:cantSplit/>
        </w:trPr>
        <w:tc>
          <w:tcPr>
            <w:tcW w:w="6300" w:type="dxa"/>
          </w:tcPr>
          <w:p w14:paraId="29830E86" w14:textId="77777777" w:rsidR="00213DEB" w:rsidRPr="00213DEB" w:rsidRDefault="00213DE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3D0F370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2217D17A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366CA" w:rsidRPr="00213DEB" w14:paraId="376637E3" w14:textId="77777777" w:rsidTr="00AC1AFB">
        <w:trPr>
          <w:cantSplit/>
        </w:trPr>
        <w:tc>
          <w:tcPr>
            <w:tcW w:w="6300" w:type="dxa"/>
            <w:vAlign w:val="bottom"/>
          </w:tcPr>
          <w:p w14:paraId="438B7A42" w14:textId="02B273B8" w:rsidR="008366CA" w:rsidRPr="005E5AA2" w:rsidRDefault="005E5AA2" w:rsidP="006221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A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8" w:type="dxa"/>
          </w:tcPr>
          <w:p w14:paraId="58DE21CC" w14:textId="77777777" w:rsidR="008366CA" w:rsidRPr="00213DEB" w:rsidRDefault="008366CA" w:rsidP="006221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CC3778F" w14:textId="77777777" w:rsidR="008366CA" w:rsidRPr="00EE1CEA" w:rsidRDefault="008366CA" w:rsidP="006221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CE8ABB" w14:textId="77777777" w:rsidR="008366CA" w:rsidRPr="00213DEB" w:rsidRDefault="008366CA" w:rsidP="00622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D0358" w14:textId="77777777" w:rsidR="008366CA" w:rsidRPr="003F0633" w:rsidRDefault="008366CA" w:rsidP="0062218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65105" w:rsidRPr="00213DEB" w14:paraId="348B47D4" w14:textId="77777777" w:rsidTr="00AC1AFB">
        <w:trPr>
          <w:cantSplit/>
        </w:trPr>
        <w:tc>
          <w:tcPr>
            <w:tcW w:w="6300" w:type="dxa"/>
            <w:vAlign w:val="bottom"/>
          </w:tcPr>
          <w:p w14:paraId="25C521A2" w14:textId="43FA893C" w:rsidR="00A65105" w:rsidRPr="00D773ED" w:rsidRDefault="00A65105" w:rsidP="00A651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8" w:type="dxa"/>
          </w:tcPr>
          <w:p w14:paraId="16A80198" w14:textId="77777777" w:rsidR="00A65105" w:rsidRPr="00213DEB" w:rsidRDefault="00A65105" w:rsidP="00A6510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651F178" w14:textId="00583DB7" w:rsidR="00A65105" w:rsidRPr="00EE1CEA" w:rsidRDefault="00A65105" w:rsidP="00A6510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60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A96CD9" w14:textId="77777777" w:rsidR="00A65105" w:rsidRPr="00213DEB" w:rsidRDefault="00A65105" w:rsidP="00A651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C19C06" w14:textId="64767C54" w:rsidR="00A65105" w:rsidRPr="00C22BE0" w:rsidRDefault="007511F5" w:rsidP="00A6510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A651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65105" w:rsidRPr="00213DEB" w14:paraId="4ACF2A2A" w14:textId="77777777" w:rsidTr="00AC1AFB">
        <w:trPr>
          <w:cantSplit/>
        </w:trPr>
        <w:tc>
          <w:tcPr>
            <w:tcW w:w="6300" w:type="dxa"/>
            <w:vAlign w:val="bottom"/>
          </w:tcPr>
          <w:p w14:paraId="5A71CBF7" w14:textId="3C6C38FA" w:rsidR="00A65105" w:rsidRPr="00213DEB" w:rsidRDefault="00A65105" w:rsidP="00A651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004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 จำกัด</w:t>
            </w:r>
          </w:p>
        </w:tc>
        <w:tc>
          <w:tcPr>
            <w:tcW w:w="178" w:type="dxa"/>
          </w:tcPr>
          <w:p w14:paraId="5AAAB226" w14:textId="77777777" w:rsidR="00A65105" w:rsidRPr="00213DEB" w:rsidRDefault="00A65105" w:rsidP="00A6510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813977" w14:textId="5A1A3767" w:rsidR="00A65105" w:rsidRPr="00A65105" w:rsidRDefault="00A65105" w:rsidP="00A6510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60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66605" w14:textId="77777777" w:rsidR="00A65105" w:rsidRPr="00213DEB" w:rsidRDefault="00A65105" w:rsidP="00A651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0494DA" w14:textId="6D9D2F31" w:rsidR="00A65105" w:rsidRPr="00C22BE0" w:rsidRDefault="007511F5" w:rsidP="00A6510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A65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E5AA2" w:rsidRPr="00213DEB" w14:paraId="069481C6" w14:textId="77777777" w:rsidTr="00AC1AFB">
        <w:trPr>
          <w:cantSplit/>
        </w:trPr>
        <w:tc>
          <w:tcPr>
            <w:tcW w:w="6300" w:type="dxa"/>
            <w:vAlign w:val="bottom"/>
          </w:tcPr>
          <w:p w14:paraId="5D5C4A39" w14:textId="77777777" w:rsidR="005E5AA2" w:rsidRPr="00D773ED" w:rsidRDefault="005E5AA2" w:rsidP="00622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89866FE" w14:textId="77777777" w:rsidR="005E5AA2" w:rsidRPr="00213DEB" w:rsidRDefault="005E5AA2" w:rsidP="006221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9B3E288" w14:textId="77777777" w:rsidR="005E5AA2" w:rsidRPr="00213DEB" w:rsidRDefault="005E5AA2" w:rsidP="006221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066775" w14:textId="77777777" w:rsidR="005E5AA2" w:rsidRPr="00213DEB" w:rsidRDefault="005E5AA2" w:rsidP="00622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BBA422" w14:textId="77777777" w:rsidR="005E5AA2" w:rsidRPr="003F0633" w:rsidRDefault="005E5AA2" w:rsidP="0062218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5AA2" w:rsidRPr="00213DEB" w14:paraId="2AC7FC74" w14:textId="77777777" w:rsidTr="00AC1AFB">
        <w:trPr>
          <w:cantSplit/>
        </w:trPr>
        <w:tc>
          <w:tcPr>
            <w:tcW w:w="6300" w:type="dxa"/>
            <w:vAlign w:val="bottom"/>
          </w:tcPr>
          <w:p w14:paraId="6308A9EA" w14:textId="27C2386B" w:rsidR="005E5AA2" w:rsidRPr="005E5AA2" w:rsidRDefault="005E5AA2" w:rsidP="006221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A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8" w:type="dxa"/>
          </w:tcPr>
          <w:p w14:paraId="5E6B741C" w14:textId="77777777" w:rsidR="005E5AA2" w:rsidRPr="00213DEB" w:rsidRDefault="005E5AA2" w:rsidP="006221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B524AE9" w14:textId="77777777" w:rsidR="005E5AA2" w:rsidRPr="00213DEB" w:rsidRDefault="005E5AA2" w:rsidP="006221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10A655" w14:textId="77777777" w:rsidR="005E5AA2" w:rsidRPr="00213DEB" w:rsidRDefault="005E5AA2" w:rsidP="00622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C9F4FA" w14:textId="77777777" w:rsidR="005E5AA2" w:rsidRPr="003F0633" w:rsidRDefault="005E5AA2" w:rsidP="0062218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5AA2" w:rsidRPr="00213DEB" w14:paraId="27BE64E3" w14:textId="77777777" w:rsidTr="00AC1AFB">
        <w:trPr>
          <w:cantSplit/>
        </w:trPr>
        <w:tc>
          <w:tcPr>
            <w:tcW w:w="6300" w:type="dxa"/>
            <w:vAlign w:val="bottom"/>
          </w:tcPr>
          <w:p w14:paraId="185E4CF7" w14:textId="605ED0A9" w:rsidR="005E5AA2" w:rsidRPr="00D773ED" w:rsidRDefault="005E5AA2" w:rsidP="006221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โวป จำกัด</w:t>
            </w:r>
          </w:p>
        </w:tc>
        <w:tc>
          <w:tcPr>
            <w:tcW w:w="178" w:type="dxa"/>
          </w:tcPr>
          <w:p w14:paraId="74BB6616" w14:textId="77777777" w:rsidR="005E5AA2" w:rsidRPr="00213DEB" w:rsidRDefault="005E5AA2" w:rsidP="006221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4484956" w14:textId="39365CEE" w:rsidR="005E5AA2" w:rsidRPr="00213DEB" w:rsidRDefault="007511F5" w:rsidP="0062218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D7B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4323F15" w14:textId="77777777" w:rsidR="005E5AA2" w:rsidRPr="00213DEB" w:rsidRDefault="005E5AA2" w:rsidP="006221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AAF679" w14:textId="6F08E279" w:rsidR="005E5AA2" w:rsidRPr="003F0633" w:rsidRDefault="00817C9B" w:rsidP="00817C9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3048482" w14:textId="77777777" w:rsidR="00213DEB" w:rsidRDefault="00213DEB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453C0379" w14:textId="7E6421B1" w:rsidR="002876D1" w:rsidRDefault="39C13680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00406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ในเดือนกุมภาพันธ์ </w:t>
      </w:r>
      <w:r w:rsidR="00374597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(จำนวน </w:t>
      </w:r>
      <w:r w:rsidR="00374597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7459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7459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กุมภาพันธ์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</w:p>
    <w:p w14:paraId="1462F1E0" w14:textId="32E5CF87" w:rsidR="0027214F" w:rsidRDefault="0027214F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652D591F" w14:textId="4BA818E6" w:rsidR="00622180" w:rsidRDefault="00300DE4" w:rsidP="00300DE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13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="007511F5" w:rsidRPr="007511F5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="0027214F" w:rsidRPr="00831E1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27214F" w:rsidRPr="00831E1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กลุ่ม</w:t>
      </w:r>
      <w:r w:rsidR="0027214F" w:rsidRPr="00831E1D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บริษัทได้ซื้อหุ้นสามัญบริษัท เอ็มอินเทลลิเจนซ์ จำกัด </w:t>
      </w:r>
      <w:r w:rsidRPr="00567BE0">
        <w:rPr>
          <w:rFonts w:ascii="Angsana New" w:hAnsi="Angsana New"/>
          <w:sz w:val="30"/>
          <w:szCs w:val="30"/>
          <w:cs/>
        </w:rPr>
        <w:t>ในสัดส่วนร้อยละ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/>
          <w:sz w:val="30"/>
          <w:szCs w:val="30"/>
        </w:rPr>
        <w:t>.</w:t>
      </w:r>
      <w:r w:rsidR="007511F5" w:rsidRPr="007511F5">
        <w:rPr>
          <w:rFonts w:ascii="Angsana New" w:hAnsi="Angsana New"/>
          <w:sz w:val="30"/>
          <w:szCs w:val="30"/>
          <w:lang w:val="en-US"/>
        </w:rPr>
        <w:t>21</w:t>
      </w:r>
      <w:r w:rsidRPr="00567BE0">
        <w:rPr>
          <w:rFonts w:ascii="Angsana New" w:hAnsi="Angsana New"/>
          <w:sz w:val="30"/>
          <w:szCs w:val="30"/>
          <w:cs/>
        </w:rPr>
        <w:t xml:space="preserve"> ของหุ้นสามัญที่จำหน่ายได้ หรือเทียบเท่าจำนวน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  <w:lang w:val="en-US"/>
        </w:rPr>
        <w:t>116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  <w:lang w:val="en-US"/>
        </w:rPr>
        <w:t>667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  <w:lang w:val="en-US"/>
        </w:rPr>
        <w:t>10</w:t>
      </w:r>
      <w:r w:rsidRPr="00567BE0">
        <w:rPr>
          <w:rFonts w:ascii="Angsana New" w:hAnsi="Angsana New"/>
          <w:sz w:val="30"/>
          <w:szCs w:val="30"/>
          <w:cs/>
        </w:rPr>
        <w:t xml:space="preserve"> บาท ในราคาหุ้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567BE0">
        <w:rPr>
          <w:rFonts w:ascii="Angsana New" w:hAnsi="Angsana New"/>
          <w:sz w:val="30"/>
          <w:szCs w:val="30"/>
          <w:cs/>
        </w:rPr>
        <w:t>ละ</w:t>
      </w:r>
      <w:r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  <w:lang w:val="en-US"/>
        </w:rPr>
        <w:t>600</w:t>
      </w:r>
      <w:r w:rsidRPr="00567BE0">
        <w:rPr>
          <w:rFonts w:ascii="Angsana New" w:hAnsi="Angsana New"/>
          <w:sz w:val="30"/>
          <w:szCs w:val="30"/>
          <w:cs/>
        </w:rPr>
        <w:t xml:space="preserve"> บาท </w:t>
      </w:r>
      <w:r>
        <w:rPr>
          <w:rFonts w:ascii="Angsana New" w:hAnsi="Angsana New"/>
          <w:sz w:val="30"/>
          <w:szCs w:val="30"/>
          <w:cs/>
        </w:rPr>
        <w:br/>
      </w:r>
      <w:r w:rsidRPr="00567BE0">
        <w:rPr>
          <w:rFonts w:ascii="Angsana New" w:hAnsi="Angsana New"/>
          <w:sz w:val="30"/>
          <w:szCs w:val="30"/>
          <w:cs/>
        </w:rPr>
        <w:t>รวมเป็นเงินทั้งสิ้น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  <w:lang w:val="en-US"/>
        </w:rPr>
        <w:t>70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  <w:lang w:val="en-US"/>
        </w:rPr>
        <w:t>000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  <w:lang w:val="en-US"/>
        </w:rPr>
        <w:t>200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31E1D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บริษัท เอ็มอินเทลลิเจนซ์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จึงมีสถานะเป็นบริษัทร่วมของกลุ่มบริษัท</w:t>
      </w:r>
    </w:p>
    <w:p w14:paraId="00ED8712" w14:textId="33636F38" w:rsidR="005E5AA2" w:rsidRDefault="005E5AA2" w:rsidP="00300DE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5C39AABF" w14:textId="13857F60" w:rsidR="00622180" w:rsidRDefault="002D771A" w:rsidP="00300DE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เมื่อวันที่ 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27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กันยายน</w:t>
      </w:r>
      <w:r w:rsidRPr="002D771A">
        <w:rPr>
          <w:rFonts w:ascii="Angsana New" w:hAnsi="Angsana New"/>
          <w:color w:val="000000"/>
          <w:sz w:val="30"/>
          <w:szCs w:val="30"/>
          <w:lang w:val="en-US" w:bidi="th-TH"/>
        </w:rPr>
        <w:t> 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กลุ่มบริษัทได้ร่วมลงทุนในบริษัท โวป จำกัด ร้อยละ 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60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หรือเทียบเท่าจำนวน 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300,000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หุ้น มูลค่าที่ตราไว้หุ้นละ</w:t>
      </w:r>
      <w:r w:rsidRPr="002D771A">
        <w:rPr>
          <w:rFonts w:ascii="Angsana New" w:hAnsi="Angsana New"/>
          <w:color w:val="000000"/>
          <w:sz w:val="30"/>
          <w:szCs w:val="30"/>
          <w:lang w:val="en-US" w:bidi="th-TH"/>
        </w:rPr>
        <w:t> 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เป็นจำนวนเงินรวม </w:t>
      </w:r>
      <w:r w:rsidR="003E076A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Pr="002D771A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ล้านบาท เพื่อดำเนินธุรกิจในการผลิต วางแผนและจัดทำแผนการตลาดและจัดจำหน่ายสินค้าหรือผลิตภัณฑ์ต่างๆ ร่วมกัน โดยเป็นการร่วมค้าเนื่องจากกลุ่มบริษัทมีอำนาจควบคุมกิจการดังกล่าวร่วมกับบริษัท ไทย บรอดคาสติ้ง จำกัด ซึ่งเป็นผู้ร่วมค้า</w:t>
      </w:r>
    </w:p>
    <w:p w14:paraId="452296CE" w14:textId="77777777" w:rsidR="00280B1A" w:rsidRDefault="00280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70BB55F" w14:textId="4F6A8950" w:rsidR="00A4604F" w:rsidRPr="0087049C" w:rsidRDefault="00A46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บริษัทร่วม</w:t>
      </w:r>
      <w:r w:rsidR="00A85BD0" w:rsidRPr="00AE19E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ที่มีสาระสำคัญ</w:t>
      </w:r>
    </w:p>
    <w:p w14:paraId="3739C5E5" w14:textId="77777777" w:rsidR="00A4604F" w:rsidRPr="00280B1A" w:rsidRDefault="00A4604F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</w:p>
    <w:p w14:paraId="3E69A780" w14:textId="013FA365" w:rsidR="00A4604F" w:rsidRPr="0087049C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A85BD0" w:rsidRPr="00A85BD0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อยู่ในงบการเงินของบริษัทร่วม </w:t>
      </w:r>
      <w:r w:rsidR="00FD3EFC" w:rsidRPr="0087049C">
        <w:rPr>
          <w:rFonts w:asciiTheme="majorBidi" w:hAnsiTheme="majorBidi" w:cstheme="majorBidi"/>
          <w:sz w:val="30"/>
          <w:szCs w:val="30"/>
          <w:cs/>
        </w:rPr>
        <w:t>ปรับปรุงด้วย</w:t>
      </w:r>
      <w:r w:rsidR="00B20BC4" w:rsidRPr="0087049C">
        <w:rPr>
          <w:rFonts w:asciiTheme="majorBidi" w:hAnsiTheme="majorBidi" w:cstheme="majorBidi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บัญชีของส่วนได้เสียของกลุ่ม</w:t>
      </w:r>
      <w:r w:rsidR="000D38D5"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ในกิจการเหล่านี้</w:t>
      </w:r>
    </w:p>
    <w:p w14:paraId="3D94C14D" w14:textId="5B004762" w:rsidR="00622180" w:rsidRPr="00280B1A" w:rsidRDefault="00622180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238"/>
        <w:gridCol w:w="1562"/>
        <w:gridCol w:w="250"/>
        <w:gridCol w:w="1460"/>
      </w:tblGrid>
      <w:tr w:rsidR="006D2B87" w:rsidRPr="0087049C" w14:paraId="04314AA7" w14:textId="77777777" w:rsidTr="00AC1AFB">
        <w:trPr>
          <w:tblHeader/>
        </w:trPr>
        <w:tc>
          <w:tcPr>
            <w:tcW w:w="5670" w:type="dxa"/>
            <w:shd w:val="clear" w:color="auto" w:fill="auto"/>
          </w:tcPr>
          <w:p w14:paraId="5145C11D" w14:textId="32C152DD" w:rsidR="006D2B87" w:rsidRPr="0087049C" w:rsidRDefault="006D2B87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510" w:type="dxa"/>
            <w:gridSpan w:val="4"/>
          </w:tcPr>
          <w:p w14:paraId="1197B617" w14:textId="2C8F8CE5" w:rsidR="006D2B87" w:rsidRPr="0087049C" w:rsidRDefault="006D2B87" w:rsidP="006D2B87">
            <w:pPr>
              <w:pStyle w:val="acctfourfigures"/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A85BD0" w:rsidRPr="0087049C" w14:paraId="3F82B538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7209A848" w14:textId="77777777" w:rsidR="00A85BD0" w:rsidRPr="0087049C" w:rsidRDefault="00A85BD0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58EAD5A0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562" w:type="dxa"/>
            <w:shd w:val="clear" w:color="auto" w:fill="auto"/>
            <w:hideMark/>
          </w:tcPr>
          <w:p w14:paraId="44124FDD" w14:textId="4B0FA162" w:rsidR="00A85BD0" w:rsidRPr="0087049C" w:rsidRDefault="007511F5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50" w:type="dxa"/>
          </w:tcPr>
          <w:p w14:paraId="0D8EAAFA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</w:tcPr>
          <w:p w14:paraId="3541FC8E" w14:textId="21F8D5D6" w:rsidR="00A85BD0" w:rsidRPr="0087049C" w:rsidRDefault="007511F5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</w:tr>
      <w:tr w:rsidR="00A85BD0" w:rsidRPr="0087049C" w14:paraId="3E2439DA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75113E20" w14:textId="77777777" w:rsidR="00A85BD0" w:rsidRPr="0087049C" w:rsidRDefault="00A85BD0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31894192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272" w:type="dxa"/>
            <w:gridSpan w:val="3"/>
            <w:shd w:val="clear" w:color="auto" w:fill="auto"/>
          </w:tcPr>
          <w:p w14:paraId="08624CAD" w14:textId="7A59DE06" w:rsidR="00A85BD0" w:rsidRPr="00A85BD0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622180" w:rsidRPr="0087049C" w14:paraId="327D9901" w14:textId="77777777" w:rsidTr="006D2B87">
        <w:tc>
          <w:tcPr>
            <w:tcW w:w="5670" w:type="dxa"/>
            <w:shd w:val="clear" w:color="auto" w:fill="auto"/>
            <w:hideMark/>
          </w:tcPr>
          <w:p w14:paraId="5B423E0F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38" w:type="dxa"/>
          </w:tcPr>
          <w:p w14:paraId="053028F5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39FE356" w14:textId="7370D0F3" w:rsidR="00622180" w:rsidRPr="00630841" w:rsidRDefault="007511F5" w:rsidP="00A65105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102</w:t>
            </w:r>
            <w:r w:rsidR="00E26BBF" w:rsidRPr="00630841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674</w:t>
            </w:r>
          </w:p>
        </w:tc>
        <w:tc>
          <w:tcPr>
            <w:tcW w:w="250" w:type="dxa"/>
          </w:tcPr>
          <w:p w14:paraId="47E1287F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23DB634F" w14:textId="543548D8" w:rsidR="00622180" w:rsidRPr="0087049C" w:rsidRDefault="007511F5" w:rsidP="005E3D3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156</w:t>
            </w:r>
            <w:r w:rsidR="0062218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529</w:t>
            </w:r>
          </w:p>
        </w:tc>
      </w:tr>
      <w:tr w:rsidR="00622180" w:rsidRPr="0087049C" w14:paraId="47196897" w14:textId="77777777" w:rsidTr="006D2B87">
        <w:tc>
          <w:tcPr>
            <w:tcW w:w="5670" w:type="dxa"/>
            <w:shd w:val="clear" w:color="auto" w:fill="auto"/>
            <w:hideMark/>
          </w:tcPr>
          <w:p w14:paraId="176383E6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238" w:type="dxa"/>
          </w:tcPr>
          <w:p w14:paraId="6F06B3E9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F30E6C1" w14:textId="6CC9A3B4" w:rsidR="00622180" w:rsidRPr="00630841" w:rsidRDefault="007511F5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26BBF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665</w:t>
            </w:r>
          </w:p>
        </w:tc>
        <w:tc>
          <w:tcPr>
            <w:tcW w:w="250" w:type="dxa"/>
          </w:tcPr>
          <w:p w14:paraId="421176B8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33044D62" w14:textId="59209BB5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506A8DD6" w14:textId="77777777" w:rsidTr="006D2B87">
        <w:tc>
          <w:tcPr>
            <w:tcW w:w="5670" w:type="dxa"/>
            <w:shd w:val="clear" w:color="auto" w:fill="auto"/>
            <w:hideMark/>
          </w:tcPr>
          <w:p w14:paraId="34CE4757" w14:textId="2C0E11A3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33C288E6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9FFE" w14:textId="01A361DB" w:rsidR="00622180" w:rsidRPr="00630841" w:rsidRDefault="007511F5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26BBF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665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7A8B535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C753D" w14:textId="52C6E01E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1E867DCF" w14:textId="77777777" w:rsidTr="006D2B87">
        <w:tc>
          <w:tcPr>
            <w:tcW w:w="5670" w:type="dxa"/>
            <w:shd w:val="clear" w:color="auto" w:fill="auto"/>
          </w:tcPr>
          <w:p w14:paraId="22D01B11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38" w:type="dxa"/>
          </w:tcPr>
          <w:p w14:paraId="564F477B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60DD4" w14:textId="03C67E9C" w:rsidR="00622180" w:rsidRPr="00630841" w:rsidRDefault="007511F5" w:rsidP="005A7326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F70233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416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FD572E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5B065F65" w14:textId="310A2D3A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445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0F20F503" w14:textId="77777777" w:rsidTr="006D2B87">
        <w:tc>
          <w:tcPr>
            <w:tcW w:w="5670" w:type="dxa"/>
            <w:shd w:val="clear" w:color="auto" w:fill="auto"/>
          </w:tcPr>
          <w:p w14:paraId="6704D24C" w14:textId="77777777" w:rsidR="00622180" w:rsidRDefault="00622180" w:rsidP="00622180">
            <w:pPr>
              <w:spacing w:line="240" w:lineRule="auto"/>
              <w:ind w:left="150" w:right="-110" w:hanging="15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การตัดกำไรระหว่างกันที่ยังไม่ได้รับรู้จากการซื้อขายแบบ </w:t>
            </w:r>
          </w:p>
          <w:p w14:paraId="2895390E" w14:textId="5FFE2691" w:rsidR="00622180" w:rsidRPr="0087049C" w:rsidRDefault="00622180" w:rsidP="005E3D3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upstream / downstream</w:t>
            </w:r>
          </w:p>
        </w:tc>
        <w:tc>
          <w:tcPr>
            <w:tcW w:w="238" w:type="dxa"/>
          </w:tcPr>
          <w:p w14:paraId="2D376289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2409B" w14:textId="77777777" w:rsidR="00622180" w:rsidRPr="00630841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6A07FDCB" w14:textId="4E496C03" w:rsidR="004D1031" w:rsidRPr="00630841" w:rsidRDefault="00153C68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5A7326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30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FA04669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</w:tcPr>
          <w:p w14:paraId="7330BC9A" w14:textId="77777777" w:rsidR="00622180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85F67E1" w14:textId="27D46DF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3ED5DCED" w14:textId="77777777" w:rsidTr="006D2B87">
        <w:tc>
          <w:tcPr>
            <w:tcW w:w="5670" w:type="dxa"/>
            <w:shd w:val="clear" w:color="auto" w:fill="auto"/>
            <w:hideMark/>
          </w:tcPr>
          <w:p w14:paraId="7E64387F" w14:textId="77777777" w:rsidR="00622180" w:rsidRPr="0087049C" w:rsidRDefault="00622180" w:rsidP="00622180">
            <w:pPr>
              <w:spacing w:line="240" w:lineRule="auto"/>
              <w:ind w:left="144" w:right="-110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38" w:type="dxa"/>
          </w:tcPr>
          <w:p w14:paraId="48A21478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CF8231A" w14:textId="756DB7EF" w:rsidR="00622180" w:rsidRPr="00630841" w:rsidRDefault="007511F5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153C68" w:rsidRPr="0063084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386</w:t>
            </w:r>
          </w:p>
        </w:tc>
        <w:tc>
          <w:tcPr>
            <w:tcW w:w="250" w:type="dxa"/>
          </w:tcPr>
          <w:p w14:paraId="26675851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65B3D3EB" w14:textId="674C594E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477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300DE4" w14:paraId="6BA721E2" w14:textId="77777777" w:rsidTr="006D2B87">
        <w:tc>
          <w:tcPr>
            <w:tcW w:w="5670" w:type="dxa"/>
            <w:shd w:val="clear" w:color="auto" w:fill="auto"/>
          </w:tcPr>
          <w:p w14:paraId="2D8941EC" w14:textId="77777777" w:rsidR="00622180" w:rsidRPr="00300DE4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AEF3726" w14:textId="77777777" w:rsidR="00622180" w:rsidRPr="00300DE4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3B134" w14:textId="77777777" w:rsidR="00622180" w:rsidRPr="00630841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251F03B" w14:textId="77777777" w:rsidR="00622180" w:rsidRPr="00300DE4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9E730" w14:textId="77777777" w:rsidR="00622180" w:rsidRPr="00300DE4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22180" w:rsidRPr="0087049C" w14:paraId="634B2CC0" w14:textId="77777777" w:rsidTr="006D2B87">
        <w:tc>
          <w:tcPr>
            <w:tcW w:w="5670" w:type="dxa"/>
            <w:shd w:val="clear" w:color="auto" w:fill="auto"/>
            <w:hideMark/>
          </w:tcPr>
          <w:p w14:paraId="05CBC847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31755BDB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E51B958" w14:textId="733E2642" w:rsidR="00622180" w:rsidRPr="00630841" w:rsidRDefault="007511F5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5A7326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87</w:t>
            </w:r>
            <w:r w:rsidR="00331BA3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A7326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536</w:t>
            </w:r>
          </w:p>
        </w:tc>
        <w:tc>
          <w:tcPr>
            <w:tcW w:w="250" w:type="dxa"/>
          </w:tcPr>
          <w:p w14:paraId="20406E8A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62DD6A7D" w14:textId="4833F84B" w:rsidR="00622180" w:rsidRPr="0087049C" w:rsidRDefault="007511F5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150</w:t>
            </w:r>
            <w:r w:rsidR="0062218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474</w:t>
            </w:r>
          </w:p>
        </w:tc>
      </w:tr>
      <w:tr w:rsidR="00622180" w:rsidRPr="0087049C" w14:paraId="6B272E46" w14:textId="77777777" w:rsidTr="006D2B87">
        <w:tc>
          <w:tcPr>
            <w:tcW w:w="5670" w:type="dxa"/>
            <w:shd w:val="clear" w:color="auto" w:fill="auto"/>
            <w:hideMark/>
          </w:tcPr>
          <w:p w14:paraId="5600BECE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8" w:type="dxa"/>
          </w:tcPr>
          <w:p w14:paraId="271B5D47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FD623B7" w14:textId="0E5314D7" w:rsidR="00622180" w:rsidRPr="00630841" w:rsidRDefault="007511F5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5A7326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68</w:t>
            </w:r>
          </w:p>
        </w:tc>
        <w:tc>
          <w:tcPr>
            <w:tcW w:w="250" w:type="dxa"/>
          </w:tcPr>
          <w:p w14:paraId="352502CA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67E8DB05" w14:textId="1AE9EA25" w:rsidR="00622180" w:rsidRPr="0087049C" w:rsidRDefault="007511F5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107</w:t>
            </w:r>
          </w:p>
        </w:tc>
      </w:tr>
      <w:tr w:rsidR="00622180" w:rsidRPr="0087049C" w14:paraId="320D834A" w14:textId="77777777" w:rsidTr="006D2B87">
        <w:tc>
          <w:tcPr>
            <w:tcW w:w="5670" w:type="dxa"/>
            <w:shd w:val="clear" w:color="auto" w:fill="auto"/>
            <w:hideMark/>
          </w:tcPr>
          <w:p w14:paraId="59271D01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8" w:type="dxa"/>
          </w:tcPr>
          <w:p w14:paraId="55E9E2B8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8ABA39C" w14:textId="104C9F17" w:rsidR="00622180" w:rsidRPr="00630841" w:rsidRDefault="00331BA3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476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3BB04754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74AD2912" w14:textId="27944A73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118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1357FC5C" w14:textId="77777777" w:rsidTr="006D2B87">
        <w:tc>
          <w:tcPr>
            <w:tcW w:w="5670" w:type="dxa"/>
            <w:shd w:val="clear" w:color="auto" w:fill="auto"/>
            <w:hideMark/>
          </w:tcPr>
          <w:p w14:paraId="2B1A5032" w14:textId="33B4ACA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4771AE71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DEF87" w14:textId="25F0506F" w:rsidR="00622180" w:rsidRPr="00630841" w:rsidRDefault="007511F5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86</w:t>
            </w:r>
            <w:r w:rsidR="00926088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128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61AFD03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93661" w14:textId="370A5A4C" w:rsidR="00622180" w:rsidRPr="0087049C" w:rsidRDefault="007511F5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80</w:t>
            </w:r>
            <w:r w:rsidR="0062218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463</w:t>
            </w:r>
          </w:p>
        </w:tc>
      </w:tr>
      <w:tr w:rsidR="00622180" w:rsidRPr="0087049C" w14:paraId="5C7F697D" w14:textId="77777777" w:rsidTr="006D2B87">
        <w:tc>
          <w:tcPr>
            <w:tcW w:w="5670" w:type="dxa"/>
            <w:shd w:val="clear" w:color="auto" w:fill="auto"/>
            <w:hideMark/>
          </w:tcPr>
          <w:p w14:paraId="31791616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8" w:type="dxa"/>
          </w:tcPr>
          <w:p w14:paraId="650D2D6A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41978" w14:textId="73871DF0" w:rsidR="00622180" w:rsidRPr="00630841" w:rsidRDefault="007511F5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4D2B7E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532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A1E1E4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3C4BE" w14:textId="2DA97CE4" w:rsidR="00622180" w:rsidRPr="0087049C" w:rsidRDefault="007511F5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62218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116</w:t>
            </w:r>
          </w:p>
        </w:tc>
      </w:tr>
      <w:tr w:rsidR="00622180" w:rsidRPr="0087049C" w14:paraId="7559FE13" w14:textId="77777777" w:rsidTr="006D2B87">
        <w:tc>
          <w:tcPr>
            <w:tcW w:w="5670" w:type="dxa"/>
            <w:shd w:val="clear" w:color="auto" w:fill="auto"/>
          </w:tcPr>
          <w:p w14:paraId="1EFED0A8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downstream / upstream</w:t>
            </w:r>
          </w:p>
        </w:tc>
        <w:tc>
          <w:tcPr>
            <w:tcW w:w="238" w:type="dxa"/>
          </w:tcPr>
          <w:p w14:paraId="2E83A6AE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756511A0" w14:textId="77777777" w:rsidR="00622180" w:rsidRPr="00630841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E244C39" w14:textId="643C3E44" w:rsidR="00A42466" w:rsidRPr="00630841" w:rsidRDefault="00A42466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434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8D1812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</w:tcPr>
          <w:p w14:paraId="014B9804" w14:textId="77777777" w:rsidR="00622180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6DC33876" w14:textId="25912102" w:rsidR="00622180" w:rsidRPr="0087049C" w:rsidRDefault="00622180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404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22180" w:rsidRPr="0087049C" w14:paraId="005C0CAB" w14:textId="77777777" w:rsidTr="006D2B87">
        <w:tc>
          <w:tcPr>
            <w:tcW w:w="5670" w:type="dxa"/>
            <w:shd w:val="clear" w:color="auto" w:fill="auto"/>
            <w:hideMark/>
          </w:tcPr>
          <w:p w14:paraId="03EAF89B" w14:textId="77777777" w:rsidR="00622180" w:rsidRPr="0087049C" w:rsidRDefault="00622180" w:rsidP="0062218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8" w:type="dxa"/>
          </w:tcPr>
          <w:p w14:paraId="1F72890B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3C4C" w14:textId="604040ED" w:rsidR="00622180" w:rsidRPr="00630841" w:rsidRDefault="007511F5" w:rsidP="005A7326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755B3A" w:rsidRPr="0063084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098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C15E629" w14:textId="77777777" w:rsidR="00622180" w:rsidRPr="0087049C" w:rsidRDefault="00622180" w:rsidP="00622180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B6F5D" w14:textId="3BCB2207" w:rsidR="00622180" w:rsidRPr="0087049C" w:rsidRDefault="007511F5" w:rsidP="0062218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62218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712</w:t>
            </w:r>
          </w:p>
        </w:tc>
      </w:tr>
    </w:tbl>
    <w:p w14:paraId="7C2A7F9C" w14:textId="77754341" w:rsidR="00213DEB" w:rsidRDefault="00213DEB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highlight w:val="yellow"/>
          <w:lang w:val="en-US" w:bidi="th-TH"/>
        </w:rPr>
      </w:pPr>
    </w:p>
    <w:p w14:paraId="39DC677A" w14:textId="77777777" w:rsidR="00F92226" w:rsidRDefault="00F92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B48CDD" w14:textId="389150FA" w:rsidR="006D2B87" w:rsidRDefault="006D2B87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</w:t>
      </w:r>
      <w:r w:rsidR="005E5AA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และการร่วมค้า</w:t>
      </w: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ที่ไม่มีสาระสำคัญ</w:t>
      </w:r>
      <w:r w:rsidRPr="006D2B8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3C6E415" w14:textId="77777777" w:rsidR="006D2B87" w:rsidRPr="006D2B87" w:rsidRDefault="006D2B87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28BEB6" w14:textId="5BC1F8FD" w:rsidR="006D2B87" w:rsidRPr="006D2B87" w:rsidRDefault="006D2B87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</w:t>
      </w:r>
      <w:r w:rsidR="005E5AA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  <w:r w:rsidRPr="006D2B8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6293816" w14:textId="77777777" w:rsidR="006D2B87" w:rsidRPr="006D2B87" w:rsidRDefault="006D2B87" w:rsidP="006D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79"/>
        <w:gridCol w:w="1171"/>
        <w:gridCol w:w="180"/>
        <w:gridCol w:w="1259"/>
        <w:gridCol w:w="180"/>
        <w:gridCol w:w="1170"/>
        <w:gridCol w:w="7"/>
      </w:tblGrid>
      <w:tr w:rsidR="00280B1A" w:rsidRPr="006D2B87" w14:paraId="22261B8D" w14:textId="77777777" w:rsidTr="00F92226">
        <w:trPr>
          <w:gridAfter w:val="1"/>
          <w:wAfter w:w="7" w:type="dxa"/>
          <w:cantSplit/>
          <w:trHeight w:val="20"/>
          <w:tblHeader/>
        </w:trPr>
        <w:tc>
          <w:tcPr>
            <w:tcW w:w="3780" w:type="dxa"/>
          </w:tcPr>
          <w:p w14:paraId="56599A74" w14:textId="77777777" w:rsidR="00280B1A" w:rsidRPr="006D2B87" w:rsidRDefault="00280B1A" w:rsidP="00280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CEBCAFC" w14:textId="37D86968" w:rsidR="00280B1A" w:rsidRPr="006D2B87" w:rsidRDefault="00280B1A" w:rsidP="00280B1A">
            <w:pPr>
              <w:pStyle w:val="acctmergecolhdg"/>
              <w:spacing w:line="240" w:lineRule="atLeast"/>
              <w:ind w:left="-82" w:right="-78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180" w:type="dxa"/>
          </w:tcPr>
          <w:p w14:paraId="4BFB9C58" w14:textId="27330FA4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0EA9C638" w14:textId="70801D4B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โวป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  <w:tr w:rsidR="00280B1A" w:rsidRPr="006D2B87" w14:paraId="6CA77E28" w14:textId="77777777" w:rsidTr="00F92226">
        <w:trPr>
          <w:gridAfter w:val="1"/>
          <w:wAfter w:w="7" w:type="dxa"/>
          <w:cantSplit/>
          <w:trHeight w:val="20"/>
          <w:tblHeader/>
        </w:trPr>
        <w:tc>
          <w:tcPr>
            <w:tcW w:w="3780" w:type="dxa"/>
          </w:tcPr>
          <w:p w14:paraId="2AFBB575" w14:textId="77777777" w:rsidR="00280B1A" w:rsidRPr="006D2B87" w:rsidRDefault="00280B1A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C6434" w14:textId="7060B09B" w:rsidR="00280B1A" w:rsidRPr="006D2B87" w:rsidRDefault="007511F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" w:type="dxa"/>
          </w:tcPr>
          <w:p w14:paraId="7E137105" w14:textId="77777777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E17328" w14:textId="4507BD9D" w:rsidR="00280B1A" w:rsidRPr="006D2B87" w:rsidRDefault="007511F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1695B4A" w14:textId="2CD71F88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DFE68C" w14:textId="4A83C512" w:rsidR="00280B1A" w:rsidRPr="006D2B87" w:rsidRDefault="007511F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59C5954" w14:textId="77777777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BEEDE" w14:textId="0669A1A5" w:rsidR="00280B1A" w:rsidRPr="006D2B87" w:rsidRDefault="007511F5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280B1A" w:rsidRPr="006D2B87" w14:paraId="5AC7E34D" w14:textId="77777777" w:rsidTr="00F92226">
        <w:trPr>
          <w:cantSplit/>
          <w:trHeight w:val="20"/>
          <w:tblHeader/>
        </w:trPr>
        <w:tc>
          <w:tcPr>
            <w:tcW w:w="3780" w:type="dxa"/>
          </w:tcPr>
          <w:p w14:paraId="76604ED1" w14:textId="77777777" w:rsidR="00280B1A" w:rsidRPr="006D2B87" w:rsidRDefault="00280B1A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6" w:type="dxa"/>
            <w:gridSpan w:val="8"/>
          </w:tcPr>
          <w:p w14:paraId="4882BE35" w14:textId="77625262" w:rsidR="00280B1A" w:rsidRPr="006D2B87" w:rsidRDefault="00280B1A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280B1A" w:rsidRPr="006D2B87" w14:paraId="70CC1B85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56BEC07F" w14:textId="58292742" w:rsidR="00280B1A" w:rsidRPr="006D2B87" w:rsidRDefault="00280B1A" w:rsidP="00F92226">
            <w:pPr>
              <w:tabs>
                <w:tab w:val="clear" w:pos="3515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="0056097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6D2B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</w:tcPr>
          <w:p w14:paraId="61082481" w14:textId="77777777" w:rsidR="00280B1A" w:rsidRDefault="00280B1A" w:rsidP="00F922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929157" w14:textId="049D08C4" w:rsidR="009F5E45" w:rsidRPr="006D2B87" w:rsidRDefault="007511F5" w:rsidP="009117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9F5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79" w:type="dxa"/>
          </w:tcPr>
          <w:p w14:paraId="3A998345" w14:textId="77777777" w:rsidR="00280B1A" w:rsidRPr="006D2B87" w:rsidRDefault="00280B1A" w:rsidP="00280B1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9B3685" w14:textId="3EE71B87" w:rsidR="00280B1A" w:rsidRPr="006D2B87" w:rsidRDefault="007511F5" w:rsidP="00F922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280B1A" w:rsidRPr="00300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D76A811" w14:textId="3E048CD2" w:rsidR="00280B1A" w:rsidRPr="006D2B87" w:rsidRDefault="00280B1A" w:rsidP="00280B1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C1A5418" w14:textId="04A57379" w:rsidR="00280B1A" w:rsidRPr="00300DE4" w:rsidRDefault="007511F5" w:rsidP="0056097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9F5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918CDDF" w14:textId="77777777" w:rsidR="00280B1A" w:rsidRPr="00300DE4" w:rsidRDefault="00280B1A" w:rsidP="00280B1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EC3D9" w14:textId="06095583" w:rsidR="00280B1A" w:rsidRPr="00F92226" w:rsidRDefault="00F92226" w:rsidP="00F9222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280B1A" w:rsidRPr="006D2B87" w14:paraId="4C193525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6148A64A" w14:textId="77777777" w:rsidR="00280B1A" w:rsidRPr="006D2B87" w:rsidRDefault="00280B1A" w:rsidP="00280B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1B5C1C05" w14:textId="77777777" w:rsidR="00280B1A" w:rsidRPr="006D2B87" w:rsidRDefault="00280B1A" w:rsidP="00F922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7A95EE75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27758A" w14:textId="2E4DD29F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9F0F18" w14:textId="10876B2E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12E7A8" w14:textId="77777777" w:rsidR="00280B1A" w:rsidRPr="006D2B87" w:rsidRDefault="00280B1A" w:rsidP="00280B1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4DECFF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9F217" w14:textId="569198C0" w:rsidR="00280B1A" w:rsidRPr="00045A20" w:rsidRDefault="00280B1A" w:rsidP="00F9222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80B1A" w:rsidRPr="006D2B87" w14:paraId="6F510C96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7E18AFA5" w14:textId="77777777" w:rsidR="00280B1A" w:rsidRPr="006D2B87" w:rsidRDefault="00280B1A" w:rsidP="00280B1A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7221C0" w14:textId="31982A72" w:rsidR="00280B1A" w:rsidRPr="006D2B87" w:rsidRDefault="007A3EC9" w:rsidP="0056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D7D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DB83020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9277F7" w14:textId="7C4AD8E5" w:rsidR="00280B1A" w:rsidRPr="006D2B87" w:rsidRDefault="007511F5" w:rsidP="00F922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52A9A7E" w14:textId="22D500F5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75C12B" w14:textId="038DF15C" w:rsidR="00280B1A" w:rsidRPr="006D2B87" w:rsidRDefault="007511F5" w:rsidP="00FA6EB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66806FF3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BB9B" w14:textId="2F22394A" w:rsidR="00280B1A" w:rsidRPr="00045A20" w:rsidRDefault="00F92226" w:rsidP="00F9222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280B1A" w:rsidRPr="006D2B87" w14:paraId="3438B37C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3EB07632" w14:textId="77777777" w:rsidR="00280B1A" w:rsidRPr="006D2B87" w:rsidRDefault="00280B1A" w:rsidP="00280B1A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0E1969" w14:textId="0430592F" w:rsidR="00280B1A" w:rsidRPr="006D2B87" w:rsidRDefault="00FC655F" w:rsidP="0056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D7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2FBC68F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AE6AC5" w14:textId="52B707E5" w:rsidR="00280B1A" w:rsidRPr="006D2B87" w:rsidRDefault="007511F5" w:rsidP="00F922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4BE1C2E" w14:textId="6E112B13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C4C0D5B" w14:textId="451A1F4C" w:rsidR="00280B1A" w:rsidRPr="006D2B87" w:rsidRDefault="007511F5" w:rsidP="00FA6EB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4CA928DC" w14:textId="77777777" w:rsidR="00280B1A" w:rsidRPr="006D2B87" w:rsidRDefault="00280B1A" w:rsidP="00280B1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9160BC" w14:textId="4EFC9649" w:rsidR="00280B1A" w:rsidRPr="00045A20" w:rsidRDefault="00F92226" w:rsidP="00F9222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7B81DED" w14:textId="3975B7AA" w:rsidR="002F7622" w:rsidRPr="006D2B87" w:rsidRDefault="002F7622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F7622" w:rsidRPr="006D2B87" w:rsidSect="003A5C2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D60C2E5" w14:textId="77777777" w:rsidR="006D6C67" w:rsidRPr="0087049C" w:rsidRDefault="006D6C67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1B510" w14:textId="77777777" w:rsidR="00335B84" w:rsidRPr="00300DE4" w:rsidRDefault="00335B84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877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3177"/>
        <w:gridCol w:w="720"/>
        <w:gridCol w:w="720"/>
        <w:gridCol w:w="990"/>
        <w:gridCol w:w="270"/>
        <w:gridCol w:w="990"/>
        <w:gridCol w:w="270"/>
        <w:gridCol w:w="1170"/>
        <w:gridCol w:w="237"/>
        <w:gridCol w:w="1113"/>
        <w:gridCol w:w="270"/>
        <w:gridCol w:w="990"/>
        <w:gridCol w:w="236"/>
        <w:gridCol w:w="1024"/>
        <w:gridCol w:w="238"/>
        <w:gridCol w:w="1112"/>
        <w:gridCol w:w="236"/>
        <w:gridCol w:w="1114"/>
      </w:tblGrid>
      <w:tr w:rsidR="006D2B87" w:rsidRPr="0087049C" w14:paraId="3B26C039" w14:textId="77777777" w:rsidTr="006D2B87">
        <w:tc>
          <w:tcPr>
            <w:tcW w:w="3177" w:type="dxa"/>
          </w:tcPr>
          <w:p w14:paraId="7C2C19E6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</w:tcPr>
          <w:p w14:paraId="64E96CED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B87" w:rsidRPr="0087049C" w14:paraId="16E89D3C" w14:textId="77777777" w:rsidTr="006D2B87">
        <w:tc>
          <w:tcPr>
            <w:tcW w:w="3177" w:type="dxa"/>
          </w:tcPr>
          <w:p w14:paraId="58A92B10" w14:textId="120A8990" w:rsidR="006D2B87" w:rsidRPr="0087049C" w:rsidRDefault="006D2B87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440" w:type="dxa"/>
            <w:gridSpan w:val="2"/>
          </w:tcPr>
          <w:p w14:paraId="6CE5F547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990" w:type="dxa"/>
          </w:tcPr>
          <w:p w14:paraId="4CFF9748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5B93F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8AA19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577A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D2A75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6B2534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77EF8E2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ECA65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76BC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F2231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CF644D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47C826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CD61C0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E9B5A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9A9EDE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B87" w:rsidRPr="0087049C" w:rsidDel="00685444" w14:paraId="4A228DBC" w14:textId="77777777" w:rsidTr="006D2B87">
        <w:tc>
          <w:tcPr>
            <w:tcW w:w="3177" w:type="dxa"/>
          </w:tcPr>
          <w:p w14:paraId="74E4B2B4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4A899A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531BF123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1FEB882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3F9498A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D8705C8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FF58A8B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69D0DBDF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0C8FF100" w14:textId="2FD9094A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- สุทธิ</w:t>
            </w:r>
          </w:p>
        </w:tc>
      </w:tr>
      <w:tr w:rsidR="006D2B87" w:rsidRPr="0087049C" w14:paraId="702A1973" w14:textId="77777777" w:rsidTr="006D2B87">
        <w:tc>
          <w:tcPr>
            <w:tcW w:w="3177" w:type="dxa"/>
          </w:tcPr>
          <w:p w14:paraId="2AA43C3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9A6D86D" w14:textId="535985FD" w:rsidR="006D2B87" w:rsidRPr="0087049C" w:rsidRDefault="007511F5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</w:tcPr>
          <w:p w14:paraId="10C9D49F" w14:textId="47FE6752" w:rsidR="006D2B87" w:rsidRPr="0087049C" w:rsidRDefault="007511F5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29EE9787" w14:textId="5F84D0B2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137DF9F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ABED7" w14:textId="13AA1F5D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0C7FD0C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37F03" w14:textId="1664FC3C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14:paraId="5F6C8522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13C4A88" w14:textId="515B0630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10433C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4404A1" w14:textId="7BE0E831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172876E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C25303" w14:textId="5A9ED7DE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76F781F0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040CAF4" w14:textId="2BA31598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0B6A25F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7FE50A" w14:textId="15A6C8CC" w:rsidR="006D2B87" w:rsidRPr="0087049C" w:rsidRDefault="007511F5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D2B87" w:rsidRPr="0087049C" w14:paraId="30BF43AC" w14:textId="77777777" w:rsidTr="006D2B87">
        <w:tc>
          <w:tcPr>
            <w:tcW w:w="3177" w:type="dxa"/>
          </w:tcPr>
          <w:p w14:paraId="1A1F49B7" w14:textId="2F14B021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3D5BAB8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00D1114D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1589D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016E3B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39DF4584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2B87" w:rsidRPr="0087049C" w14:paraId="002A5EDC" w14:textId="77777777" w:rsidTr="006D2B87">
        <w:trPr>
          <w:trHeight w:val="335"/>
        </w:trPr>
        <w:tc>
          <w:tcPr>
            <w:tcW w:w="3177" w:type="dxa"/>
          </w:tcPr>
          <w:p w14:paraId="3493F4E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2B2800F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38B9C78B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A28E1BB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1D68B2A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549A83D6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6C09A69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5F076A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55059E18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3" w:type="dxa"/>
          </w:tcPr>
          <w:p w14:paraId="538ED0F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8F464AF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2C76132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5E889E9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24" w:type="dxa"/>
          </w:tcPr>
          <w:p w14:paraId="74FFAC2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F7D0FFE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2" w:type="dxa"/>
          </w:tcPr>
          <w:p w14:paraId="4BDB4E6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75C8C8E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4" w:type="dxa"/>
          </w:tcPr>
          <w:p w14:paraId="7488FF12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0C7725" w:rsidRPr="0087049C" w14:paraId="6CFC85B2" w14:textId="77777777" w:rsidTr="006D2B87">
        <w:tc>
          <w:tcPr>
            <w:tcW w:w="3177" w:type="dxa"/>
          </w:tcPr>
          <w:p w14:paraId="7485DB49" w14:textId="77777777" w:rsidR="000C7725" w:rsidRPr="0087049C" w:rsidRDefault="000C7725" w:rsidP="000C7725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720" w:type="dxa"/>
          </w:tcPr>
          <w:p w14:paraId="4E3A76A8" w14:textId="4004E18B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720" w:type="dxa"/>
          </w:tcPr>
          <w:p w14:paraId="33E6EBEA" w14:textId="32FED535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0" w:type="dxa"/>
            <w:gridSpan w:val="3"/>
          </w:tcPr>
          <w:p w14:paraId="3CF54487" w14:textId="6C8D62FC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EUR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2852C4B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05F05" w14:textId="1B6564A3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4859F671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E502CA9" w14:textId="770F56B9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24CE208B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34379" w14:textId="7C310587" w:rsidR="000C7725" w:rsidRPr="0087049C" w:rsidRDefault="00ED6C57" w:rsidP="00ED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8003DAA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4A924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D985E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AF1E07B" w14:textId="59BB5E43" w:rsidR="000C7725" w:rsidRPr="004B1CF3" w:rsidRDefault="006E1D7C" w:rsidP="006E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D9D0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F2224" w14:textId="4F83A7D0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0C7725" w:rsidRPr="0087049C" w14:paraId="08FA61B8" w14:textId="77777777" w:rsidTr="00213DEB">
        <w:tc>
          <w:tcPr>
            <w:tcW w:w="3177" w:type="dxa"/>
          </w:tcPr>
          <w:p w14:paraId="181379B5" w14:textId="5C818E35" w:rsidR="000C7725" w:rsidRPr="0087049C" w:rsidRDefault="000C7725" w:rsidP="000C7725">
            <w:pPr>
              <w:ind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720" w:type="dxa"/>
          </w:tcPr>
          <w:p w14:paraId="730AD3BF" w14:textId="03DEB68B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62DB5AC7" w14:textId="31124E37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072D8C40" w14:textId="16B579B1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0C77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7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96A364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0BB549" w14:textId="3DCED89B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0C7725"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7725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09366E11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328DC" w14:textId="5F6C8894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9E0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4463551E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8A58C1" w14:textId="37757A6F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0C7725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D7BE7D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0CCE14" w14:textId="4369B6EF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4A867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CFC756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A1EF13B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FF03DB6" w14:textId="2F413693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Cs/>
                <w:sz w:val="28"/>
                <w:szCs w:val="28"/>
              </w:rPr>
              <w:t>420</w:t>
            </w:r>
            <w:r w:rsidR="009E081B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E7C3E2A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762622" w14:textId="2057E041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0C7725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E2454" w:rsidRPr="0087049C" w14:paraId="1A2413B6" w14:textId="77777777" w:rsidTr="006D2B87">
        <w:tc>
          <w:tcPr>
            <w:tcW w:w="3177" w:type="dxa"/>
          </w:tcPr>
          <w:p w14:paraId="088397DB" w14:textId="77777777" w:rsidR="000C7725" w:rsidRPr="0087049C" w:rsidRDefault="000C7725" w:rsidP="000C772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3B654F0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895884D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9AB3C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F05B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BC5C48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D2594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075610" w14:textId="3DFCA005" w:rsidR="000C7725" w:rsidRPr="004B1CF3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885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 w:rsidR="009E0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687D7F99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194FDFB" w14:textId="2CA9CD89" w:rsidR="000C7725" w:rsidRPr="004B1CF3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0C7725"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3BE0412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304D23" w14:textId="7F5C6802" w:rsidR="000C7725" w:rsidRPr="001C5943" w:rsidRDefault="001C5943" w:rsidP="001C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Pr="001C5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90BF4A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B4B82D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20A819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819951B" w14:textId="46CCF84A" w:rsidR="000C7725" w:rsidRPr="004B1CF3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 w:rsidR="009E0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87A0931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BF9B95" w14:textId="4BD6BE86" w:rsidR="000C7725" w:rsidRPr="0087049C" w:rsidRDefault="007511F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sz w:val="28"/>
                <w:szCs w:val="28"/>
              </w:rPr>
              <w:t>390</w:t>
            </w:r>
            <w:r w:rsidR="000C7725" w:rsidRPr="0087049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sz w:val="28"/>
                <w:szCs w:val="28"/>
              </w:rPr>
              <w:t>162</w:t>
            </w:r>
          </w:p>
        </w:tc>
      </w:tr>
      <w:tr w:rsidR="000C7725" w:rsidRPr="0087049C" w14:paraId="1A8043AA" w14:textId="77777777" w:rsidTr="006D2B87">
        <w:tc>
          <w:tcPr>
            <w:tcW w:w="3177" w:type="dxa"/>
          </w:tcPr>
          <w:p w14:paraId="7514EA7B" w14:textId="77777777" w:rsidR="000C7725" w:rsidRPr="0087049C" w:rsidRDefault="000C7725" w:rsidP="000C772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</w:tcPr>
          <w:p w14:paraId="3E7467D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12BFB5F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FB37913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38B349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42A1C8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453A3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ED7488A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406B9F0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011803EF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5B8FD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A9DE70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FC71790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3DFB93B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18D1E5D3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476A9DE1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378C7D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E1589C0" w14:textId="77777777" w:rsidR="000C7725" w:rsidRPr="0087049C" w:rsidRDefault="000C7725" w:rsidP="000C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0C7725" w:rsidRPr="0087049C" w14:paraId="7D2C4BD4" w14:textId="77777777" w:rsidTr="006D2B87">
        <w:tc>
          <w:tcPr>
            <w:tcW w:w="3177" w:type="dxa"/>
          </w:tcPr>
          <w:p w14:paraId="45B08A01" w14:textId="77777777" w:rsidR="000C7725" w:rsidRPr="0087049C" w:rsidRDefault="000C7725" w:rsidP="000C7725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20AB1983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EFE859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56D062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52F18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6C9058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A7DF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F08D68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26DACAB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85E674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6AAD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F33A9A7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05F6F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59F13B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68817FD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E0CF730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3C1B5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DB0B5A" w14:textId="77777777" w:rsidR="000C7725" w:rsidRPr="0087049C" w:rsidRDefault="000C7725" w:rsidP="000C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6EF1" w:rsidRPr="0087049C" w14:paraId="73A53A02" w14:textId="77777777" w:rsidTr="006D2B87">
        <w:tc>
          <w:tcPr>
            <w:tcW w:w="3177" w:type="dxa"/>
          </w:tcPr>
          <w:p w14:paraId="276605DE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Trading (Hong Kong) </w:t>
            </w:r>
          </w:p>
          <w:p w14:paraId="0FFBE740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7F43231A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45F0C" w14:textId="3103EDE0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3634BE47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19429" w14:textId="14CDB90D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157DB806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096A77" w14:textId="5B2E794D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B46181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1E852D" w14:textId="77777777" w:rsidR="00106EF1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81C46" w14:textId="3ADB8CAE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6701A07D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476CD60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1C048" w14:textId="7FD8CC7F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6A2A4CEA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5CC71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9ECC3" w14:textId="5842CC10" w:rsidR="00106EF1" w:rsidRPr="0087049C" w:rsidRDefault="00106EF1" w:rsidP="00ED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E7CE933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0B4D1A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9B6C9" w14:textId="0431C62E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1061CC8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EFCDC1C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5B98F9" w14:textId="0594E249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084DEB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A1F275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DF5449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06EF1" w:rsidRPr="0087049C" w14:paraId="01665327" w14:textId="77777777" w:rsidTr="006D2B87">
        <w:tc>
          <w:tcPr>
            <w:tcW w:w="3177" w:type="dxa"/>
          </w:tcPr>
          <w:p w14:paraId="24AF42D5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Hong Kong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72A3B2A1" w14:textId="40272E40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0D08AEBF" w14:textId="65CA629C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21248A5D" w14:textId="5794296A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1DCD560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7134" w14:textId="322F79C6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06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72EDD3F8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28E9C981" w14:textId="0118AA38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2BE42FCF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AD8C9" w14:textId="7D4FA5BD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72B86E2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E293A5" w14:textId="68ABE06D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E471169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773B546" w14:textId="3BB9C244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FE06E3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5AFEB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06EF1" w:rsidRPr="0087049C" w14:paraId="375850CD" w14:textId="77777777" w:rsidTr="006D2B87">
        <w:tc>
          <w:tcPr>
            <w:tcW w:w="3177" w:type="dxa"/>
          </w:tcPr>
          <w:p w14:paraId="4D90BFE8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720" w:type="dxa"/>
          </w:tcPr>
          <w:p w14:paraId="451EFEB9" w14:textId="04883D23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511EE389" w14:textId="414C7B0F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290BE0ED" w14:textId="1AACA621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CNY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7C0BBFD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8B539" w14:textId="385C8212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06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2B4D1D28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8644C04" w14:textId="467927B1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AC5100B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540A1" w14:textId="2DFB533D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8D10AB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C54217" w14:textId="465CA513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D85619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10FECE95" w14:textId="605E89EF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A47D7FD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35BEA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06EF1" w:rsidRPr="0087049C" w14:paraId="632D2544" w14:textId="77777777" w:rsidTr="006D2B87">
        <w:tc>
          <w:tcPr>
            <w:tcW w:w="3177" w:type="dxa"/>
          </w:tcPr>
          <w:p w14:paraId="44E39811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720" w:type="dxa"/>
          </w:tcPr>
          <w:p w14:paraId="40743CF3" w14:textId="1E244FB0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720" w:type="dxa"/>
          </w:tcPr>
          <w:p w14:paraId="7CF1514E" w14:textId="3398CCC5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250" w:type="dxa"/>
            <w:gridSpan w:val="3"/>
            <w:vAlign w:val="bottom"/>
          </w:tcPr>
          <w:p w14:paraId="57E529A1" w14:textId="1218F9AA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D7ADD9B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76657" w14:textId="7EF2F71D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106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4E6E0394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320942CB" w14:textId="56D66BBD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28543DCA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3C4A46" w14:textId="5CE00598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2FA24AB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6AB51F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6B31A31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D1DC69C" w14:textId="661B5D7D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A594595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339050" w14:textId="6B3C679B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106EF1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8E2454" w:rsidRPr="0087049C" w14:paraId="7C3FFCAD" w14:textId="77777777" w:rsidTr="006D2B87">
        <w:tc>
          <w:tcPr>
            <w:tcW w:w="3177" w:type="dxa"/>
          </w:tcPr>
          <w:p w14:paraId="55FB8E46" w14:textId="77777777" w:rsidR="00106EF1" w:rsidRPr="0087049C" w:rsidRDefault="00106EF1" w:rsidP="00106EF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2E8DF4D6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6F694A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B29003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B6A6E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3EBF4D" w14:textId="5D779563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DAF70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801395" w14:textId="77865090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106E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447C284D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A22DE66" w14:textId="49A613B4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106E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56BAD362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4C38C2" w14:textId="3A40D55A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2A425D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340EC77" w14:textId="5EE173FF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3CBC3C51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C62B3EA" w14:textId="7E84B884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106EF1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19CCC3C" w14:textId="77777777" w:rsidR="00106EF1" w:rsidRPr="0087049C" w:rsidRDefault="00106EF1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753E46D" w14:textId="6CCC51CF" w:rsidR="00106EF1" w:rsidRPr="0087049C" w:rsidRDefault="007511F5" w:rsidP="0010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106EF1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</w:tr>
    </w:tbl>
    <w:p w14:paraId="3DCD844A" w14:textId="77777777" w:rsidR="00BD5D76" w:rsidRPr="0087049C" w:rsidRDefault="00BD5D7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rPr>
          <w:rFonts w:asciiTheme="majorBidi" w:hAnsiTheme="majorBidi" w:cstheme="majorBidi"/>
        </w:rPr>
        <w:sectPr w:rsidR="00BD5D76" w:rsidRPr="0087049C" w:rsidSect="000F79BD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41F6C3" w14:textId="77777777" w:rsidR="0098384E" w:rsidRDefault="0098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13DEB" w:rsidRPr="00213DEB" w14:paraId="43FE6A79" w14:textId="77777777" w:rsidTr="00022EF9">
        <w:trPr>
          <w:cantSplit/>
          <w:trHeight w:val="92"/>
          <w:tblHeader/>
        </w:trPr>
        <w:tc>
          <w:tcPr>
            <w:tcW w:w="6300" w:type="dxa"/>
            <w:shd w:val="clear" w:color="auto" w:fill="auto"/>
          </w:tcPr>
          <w:p w14:paraId="47C0602D" w14:textId="05E99B39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60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213DE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59AA38B5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24E617A" w14:textId="498F881D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3DEB" w:rsidRPr="00213DEB" w14:paraId="34425EDC" w14:textId="77777777" w:rsidTr="00022EF9">
        <w:trPr>
          <w:cantSplit/>
          <w:tblHeader/>
        </w:trPr>
        <w:tc>
          <w:tcPr>
            <w:tcW w:w="6300" w:type="dxa"/>
          </w:tcPr>
          <w:p w14:paraId="12478631" w14:textId="5B560463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62D4F92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3528063" w14:textId="438C208E" w:rsidR="00213DEB" w:rsidRPr="00213DEB" w:rsidRDefault="007511F5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F14229E" w14:textId="77777777" w:rsidR="00213DEB" w:rsidRPr="00213DEB" w:rsidRDefault="00213DEB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80DA45" w14:textId="652237DA" w:rsidR="00213DEB" w:rsidRPr="00213DEB" w:rsidRDefault="007511F5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213DEB" w:rsidRPr="00213DEB" w14:paraId="5ECCFA0D" w14:textId="77777777" w:rsidTr="00022EF9">
        <w:trPr>
          <w:cantSplit/>
        </w:trPr>
        <w:tc>
          <w:tcPr>
            <w:tcW w:w="6300" w:type="dxa"/>
          </w:tcPr>
          <w:p w14:paraId="713DF6EF" w14:textId="77777777" w:rsidR="00213DEB" w:rsidRPr="00213DEB" w:rsidRDefault="00213DE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9DB12AD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74684286" w14:textId="1CD637C8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0C76ED" w:rsidRPr="00213DEB" w14:paraId="0C833686" w14:textId="77777777" w:rsidTr="00022EF9">
        <w:trPr>
          <w:cantSplit/>
        </w:trPr>
        <w:tc>
          <w:tcPr>
            <w:tcW w:w="6300" w:type="dxa"/>
            <w:vAlign w:val="bottom"/>
          </w:tcPr>
          <w:p w14:paraId="553CD09A" w14:textId="7996705E" w:rsidR="000C76ED" w:rsidRPr="00213DEB" w:rsidRDefault="000C76ED" w:rsidP="000C76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51E62E13" w14:textId="77777777" w:rsidR="000C76ED" w:rsidRPr="00213DEB" w:rsidRDefault="000C76ED" w:rsidP="000C76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6826E5D" w14:textId="434CCC09" w:rsidR="000C76ED" w:rsidRPr="003956C5" w:rsidRDefault="007511F5" w:rsidP="00911719">
            <w:pPr>
              <w:pStyle w:val="acctfourfigures"/>
              <w:tabs>
                <w:tab w:val="decimal" w:pos="728"/>
              </w:tabs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610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4D0A8FF" w14:textId="77777777" w:rsidR="000C76ED" w:rsidRPr="00213DEB" w:rsidRDefault="000C76ED" w:rsidP="000C76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015DA" w14:textId="7F6D49D7" w:rsidR="000C76ED" w:rsidRPr="001163CA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0C7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956C5" w:rsidRPr="00213DEB" w14:paraId="2DF97487" w14:textId="77777777" w:rsidTr="00022EF9">
        <w:trPr>
          <w:cantSplit/>
        </w:trPr>
        <w:tc>
          <w:tcPr>
            <w:tcW w:w="6300" w:type="dxa"/>
            <w:vAlign w:val="bottom"/>
          </w:tcPr>
          <w:p w14:paraId="3B22B307" w14:textId="0C071952" w:rsidR="003956C5" w:rsidRPr="005E5AA2" w:rsidRDefault="003956C5" w:rsidP="00395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60D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ขาดทุนจากการด้อยค่าในเงินลงทุนใน </w:t>
            </w:r>
            <w:proofErr w:type="spellStart"/>
            <w:r w:rsidRPr="00B60D60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B60D60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B60D60">
              <w:rPr>
                <w:rFonts w:asciiTheme="majorBidi" w:hAnsiTheme="majorBidi" w:cstheme="majorBidi"/>
                <w:sz w:val="30"/>
                <w:szCs w:val="30"/>
              </w:rPr>
              <w:t>s.r.o</w:t>
            </w:r>
            <w:proofErr w:type="spellEnd"/>
          </w:p>
        </w:tc>
        <w:tc>
          <w:tcPr>
            <w:tcW w:w="178" w:type="dxa"/>
          </w:tcPr>
          <w:p w14:paraId="3D3ADCE6" w14:textId="77777777" w:rsidR="003956C5" w:rsidRPr="00213DEB" w:rsidRDefault="003956C5" w:rsidP="003956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63936BA" w14:textId="73B5FDEF" w:rsidR="003956C5" w:rsidRPr="00213DEB" w:rsidRDefault="00761058" w:rsidP="00761058">
            <w:pPr>
              <w:pStyle w:val="acctfourfigures"/>
              <w:tabs>
                <w:tab w:val="decimal" w:pos="996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F548E0" w14:textId="77777777" w:rsidR="003956C5" w:rsidRPr="00213DEB" w:rsidRDefault="003956C5" w:rsidP="003956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F981E7" w14:textId="19E8476D" w:rsidR="003956C5" w:rsidRPr="003F0633" w:rsidRDefault="003956C5" w:rsidP="0039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8CDBC5F" w14:textId="77777777" w:rsidR="00213DEB" w:rsidRPr="00213DEB" w:rsidRDefault="00213DEB" w:rsidP="003977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D5459" w14:textId="280925A5" w:rsidR="00300DE4" w:rsidRPr="00213DEB" w:rsidRDefault="00300DE4" w:rsidP="00A1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6840"/>
        </w:tabs>
        <w:spacing w:line="240" w:lineRule="auto"/>
        <w:ind w:left="900" w:right="562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="007511F5" w:rsidRPr="007511F5">
        <w:rPr>
          <w:rFonts w:ascii="Angsana New" w:hAnsi="Angsana New"/>
          <w:sz w:val="30"/>
          <w:szCs w:val="30"/>
        </w:rPr>
        <w:t>2559</w:t>
      </w:r>
      <w:r w:rsidRPr="00213DEB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="007511F5" w:rsidRPr="007511F5">
        <w:rPr>
          <w:rFonts w:ascii="Angsana New" w:hAnsi="Angsana New"/>
          <w:sz w:val="30"/>
          <w:szCs w:val="30"/>
        </w:rPr>
        <w:t>9</w:t>
      </w:r>
      <w:r w:rsidRPr="00213DEB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="007511F5" w:rsidRPr="007511F5">
        <w:rPr>
          <w:rFonts w:ascii="Angsana New" w:hAnsi="Angsana New"/>
          <w:sz w:val="30"/>
          <w:szCs w:val="30"/>
        </w:rPr>
        <w:t>4</w:t>
      </w:r>
      <w:r w:rsidRPr="00213DEB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4CB9BC56" w14:textId="77777777" w:rsidR="00300DE4" w:rsidRPr="00213DEB" w:rsidRDefault="00300DE4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7B1F90" w14:textId="5187B35A" w:rsidR="00300DE4" w:rsidRPr="00213DEB" w:rsidRDefault="00300DE4" w:rsidP="00A1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2559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Pr="00213DEB">
        <w:rPr>
          <w:rFonts w:asciiTheme="majorBidi" w:hAnsiTheme="majorBidi" w:cstheme="majorBidi"/>
          <w:sz w:val="30"/>
          <w:szCs w:val="30"/>
        </w:rPr>
        <w:t>,</w:t>
      </w:r>
      <w:r w:rsidR="007511F5" w:rsidRPr="007511F5">
        <w:rPr>
          <w:rFonts w:asciiTheme="majorBidi" w:hAnsiTheme="majorBidi" w:cstheme="majorBidi"/>
          <w:sz w:val="30"/>
          <w:szCs w:val="30"/>
        </w:rPr>
        <w:t>550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51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213DEB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213DEB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213DEB">
        <w:rPr>
          <w:rFonts w:asciiTheme="majorBidi" w:hAnsiTheme="majorBidi" w:cstheme="majorBidi"/>
          <w:sz w:val="30"/>
          <w:szCs w:val="30"/>
        </w:rPr>
        <w:t xml:space="preserve"> Indonesia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51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7511F5" w:rsidRPr="007511F5">
        <w:rPr>
          <w:rFonts w:asciiTheme="majorBidi" w:hAnsiTheme="majorBidi" w:cstheme="majorBidi"/>
          <w:sz w:val="30"/>
          <w:szCs w:val="30"/>
        </w:rPr>
        <w:t>82</w:t>
      </w:r>
      <w:r w:rsidRPr="00213DEB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03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213DEB">
        <w:rPr>
          <w:rFonts w:asciiTheme="majorBidi" w:hAnsiTheme="majorBidi" w:hint="cs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สิทธิในการซื้อหุ้นคืนได้สิ้นสุดลงโดยกลุ่มบริษัทไม่ได้ใช้สิทธิดังกล่าว</w:t>
      </w:r>
    </w:p>
    <w:p w14:paraId="0E37E7DC" w14:textId="77777777" w:rsidR="00300DE4" w:rsidRPr="00213DEB" w:rsidRDefault="00300DE4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C69B1F" w14:textId="1C573761" w:rsidR="00300DE4" w:rsidRPr="00213DEB" w:rsidRDefault="00300DE4" w:rsidP="00A17ED9">
      <w:pPr>
        <w:tabs>
          <w:tab w:val="clear" w:pos="454"/>
          <w:tab w:val="clear" w:pos="680"/>
        </w:tabs>
        <w:ind w:left="900" w:right="562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>ในเดือน</w:t>
      </w:r>
      <w:r w:rsidRPr="00213DEB">
        <w:rPr>
          <w:rFonts w:ascii="Angsana New" w:hAnsi="Angsana New" w:hint="cs"/>
          <w:sz w:val="30"/>
          <w:szCs w:val="30"/>
          <w:cs/>
        </w:rPr>
        <w:t>มกราคม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  <w:r w:rsidRPr="00213DEB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7511F5" w:rsidRPr="007511F5">
        <w:rPr>
          <w:rFonts w:ascii="Angsana New" w:hAnsi="Angsana New"/>
          <w:sz w:val="30"/>
          <w:szCs w:val="30"/>
        </w:rPr>
        <w:t>290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7511F5" w:rsidRPr="007511F5">
        <w:rPr>
          <w:rFonts w:ascii="Angsana New" w:hAnsi="Angsana New"/>
          <w:sz w:val="30"/>
          <w:szCs w:val="30"/>
        </w:rPr>
        <w:t>320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32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7511F5" w:rsidRPr="007511F5">
        <w:rPr>
          <w:rFonts w:ascii="Angsana New" w:hAnsi="Angsana New"/>
          <w:sz w:val="30"/>
          <w:szCs w:val="30"/>
        </w:rPr>
        <w:t>30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3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7511F5" w:rsidRPr="007511F5">
        <w:rPr>
          <w:rFonts w:ascii="Angsana New" w:hAnsi="Angsana New"/>
          <w:sz w:val="30"/>
          <w:szCs w:val="30"/>
        </w:rPr>
        <w:t>30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Pr="00213DEB">
        <w:rPr>
          <w:rFonts w:ascii="Angsana New" w:hAnsi="Angsana New" w:hint="cs"/>
          <w:sz w:val="30"/>
          <w:szCs w:val="30"/>
          <w:cs/>
        </w:rPr>
        <w:t xml:space="preserve"> </w:t>
      </w:r>
      <w:r w:rsidRPr="00213DEB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7511F5" w:rsidRPr="007511F5">
        <w:rPr>
          <w:rFonts w:ascii="Angsana New" w:hAnsi="Angsana New"/>
          <w:sz w:val="30"/>
          <w:szCs w:val="30"/>
        </w:rPr>
        <w:t>8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Pr="00213DEB">
        <w:rPr>
          <w:rFonts w:ascii="Angsana New" w:hAnsi="Angsana New" w:hint="cs"/>
          <w:sz w:val="30"/>
          <w:szCs w:val="30"/>
          <w:cs/>
        </w:rPr>
        <w:t>มกราคม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</w:p>
    <w:p w14:paraId="16E5B71E" w14:textId="77777777" w:rsidR="001163CA" w:rsidRPr="00300DE4" w:rsidRDefault="001163CA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21634A" w14:textId="1F49963D" w:rsidR="001163CA" w:rsidRDefault="001163CA" w:rsidP="00A17ED9">
      <w:pPr>
        <w:tabs>
          <w:tab w:val="clear" w:pos="454"/>
          <w:tab w:val="clear" w:pos="680"/>
        </w:tabs>
        <w:ind w:left="900" w:right="562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  <w:r w:rsidRPr="00213DEB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7511F5" w:rsidRPr="007511F5">
        <w:rPr>
          <w:rFonts w:ascii="Angsana New" w:hAnsi="Angsana New"/>
          <w:sz w:val="30"/>
          <w:szCs w:val="30"/>
        </w:rPr>
        <w:t>320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7511F5" w:rsidRPr="007511F5">
        <w:rPr>
          <w:rFonts w:ascii="Angsana New" w:hAnsi="Angsana New"/>
          <w:sz w:val="30"/>
          <w:szCs w:val="30"/>
        </w:rPr>
        <w:t>390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39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7511F5" w:rsidRPr="007511F5">
        <w:rPr>
          <w:rFonts w:ascii="Angsana New" w:hAnsi="Angsana New"/>
          <w:sz w:val="30"/>
          <w:szCs w:val="30"/>
        </w:rPr>
        <w:t>70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7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7511F5" w:rsidRPr="007511F5">
        <w:rPr>
          <w:rFonts w:ascii="Angsana New" w:hAnsi="Angsana New"/>
          <w:sz w:val="30"/>
          <w:szCs w:val="30"/>
        </w:rPr>
        <w:t>70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Pr="00213DEB">
        <w:rPr>
          <w:rFonts w:ascii="Angsana New" w:hAnsi="Angsana New" w:hint="cs"/>
          <w:sz w:val="30"/>
          <w:szCs w:val="30"/>
          <w:cs/>
        </w:rPr>
        <w:t xml:space="preserve"> </w:t>
      </w:r>
      <w:r w:rsidRPr="00213DEB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223C7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</w:p>
    <w:p w14:paraId="160B8034" w14:textId="7FFD200D" w:rsidR="00EC4295" w:rsidRDefault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5B384617" w14:textId="703B6392" w:rsidR="005E5AA2" w:rsidRPr="00213DEB" w:rsidRDefault="005E5AA2" w:rsidP="00A17ED9">
      <w:pPr>
        <w:tabs>
          <w:tab w:val="clear" w:pos="454"/>
          <w:tab w:val="clear" w:pos="680"/>
        </w:tabs>
        <w:ind w:left="900" w:right="562"/>
        <w:jc w:val="thaiDistribute"/>
        <w:rPr>
          <w:rFonts w:ascii="Angsana New" w:hAnsi="Angsana New"/>
          <w:sz w:val="30"/>
          <w:szCs w:val="30"/>
        </w:rPr>
      </w:pPr>
      <w:r w:rsidRPr="007958FA">
        <w:rPr>
          <w:rFonts w:ascii="Angsana New" w:hAnsi="Angsana New" w:hint="cs"/>
          <w:sz w:val="30"/>
          <w:szCs w:val="30"/>
          <w:cs/>
        </w:rPr>
        <w:lastRenderedPageBreak/>
        <w:t>ในเดือ</w:t>
      </w:r>
      <w:r w:rsidR="00B60D60" w:rsidRPr="007958FA">
        <w:rPr>
          <w:rFonts w:ascii="Angsana New" w:hAnsi="Angsana New" w:hint="cs"/>
          <w:sz w:val="30"/>
          <w:szCs w:val="30"/>
          <w:cs/>
        </w:rPr>
        <w:t>นสิงหาคม</w:t>
      </w:r>
      <w:r w:rsidR="00B60D60" w:rsidRPr="007958FA"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2565</w:t>
      </w:r>
      <w:r w:rsidR="00B60D60" w:rsidRPr="007958FA">
        <w:rPr>
          <w:rFonts w:ascii="Angsana New" w:hAnsi="Angsana New"/>
          <w:sz w:val="30"/>
          <w:szCs w:val="30"/>
        </w:rPr>
        <w:t xml:space="preserve"> 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บริษัท เซ็ปเป้ โฮลดิ้ง (ประเทศไทย) จำกัด ได้เพิ่มทุนจดทะเบียนของบริษัทจากจำนวนเงิน </w:t>
      </w:r>
      <w:r w:rsidR="007511F5" w:rsidRPr="007511F5">
        <w:rPr>
          <w:rFonts w:ascii="Angsana New" w:hAnsi="Angsana New"/>
          <w:sz w:val="30"/>
          <w:szCs w:val="30"/>
        </w:rPr>
        <w:t>390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7511F5" w:rsidRPr="007511F5">
        <w:rPr>
          <w:rFonts w:ascii="Angsana New" w:hAnsi="Angsana New"/>
          <w:sz w:val="30"/>
          <w:szCs w:val="30"/>
        </w:rPr>
        <w:t>420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42</w:t>
      </w:r>
      <w:r w:rsidR="00B60D60" w:rsidRPr="007958FA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="00B60D60" w:rsidRPr="007958FA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7511F5" w:rsidRPr="007511F5">
        <w:rPr>
          <w:rFonts w:ascii="Angsana New" w:hAnsi="Angsana New"/>
          <w:sz w:val="30"/>
          <w:szCs w:val="30"/>
        </w:rPr>
        <w:t>30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511F5" w:rsidRPr="007511F5">
        <w:rPr>
          <w:rFonts w:ascii="Angsana New" w:hAnsi="Angsana New"/>
          <w:sz w:val="30"/>
          <w:szCs w:val="30"/>
        </w:rPr>
        <w:t>3</w:t>
      </w:r>
      <w:r w:rsidR="00B60D60" w:rsidRPr="007958FA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="00B60D60" w:rsidRPr="007958FA">
        <w:rPr>
          <w:rFonts w:ascii="Angsana New" w:hAnsi="Angsana New"/>
          <w:sz w:val="30"/>
          <w:szCs w:val="30"/>
          <w:cs/>
        </w:rPr>
        <w:t>,</w:t>
      </w:r>
      <w:r w:rsidR="007511F5" w:rsidRPr="007511F5">
        <w:rPr>
          <w:rFonts w:ascii="Angsana New" w:hAnsi="Angsana New"/>
          <w:sz w:val="30"/>
          <w:szCs w:val="30"/>
        </w:rPr>
        <w:t>000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</w:t>
      </w:r>
      <w:r w:rsidR="0098384E"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30</w:t>
      </w:r>
      <w:r w:rsidR="00B60D60" w:rsidRPr="007958FA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="00B60D60" w:rsidRPr="007958FA">
        <w:rPr>
          <w:rFonts w:ascii="Angsana New" w:hAnsi="Angsana New" w:hint="cs"/>
          <w:sz w:val="30"/>
          <w:szCs w:val="30"/>
          <w:cs/>
        </w:rPr>
        <w:t xml:space="preserve"> </w:t>
      </w:r>
      <w:r w:rsidR="00B60D60" w:rsidRPr="007958FA">
        <w:rPr>
          <w:rFonts w:ascii="Angsana New" w:hAnsi="Angsana New"/>
          <w:sz w:val="30"/>
          <w:szCs w:val="30"/>
          <w:cs/>
        </w:rPr>
        <w:t>ได้จดทะเบียนการเปลี่ยนแปลงทุนดังกล่าวต่อกระทรวงพาณิชย์เมื่อวันที่</w:t>
      </w:r>
      <w:r w:rsidR="00971563" w:rsidRPr="007958FA">
        <w:rPr>
          <w:rFonts w:ascii="Angsana New" w:hAnsi="Angsana New" w:hint="cs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29</w:t>
      </w:r>
      <w:r w:rsidR="007958FA" w:rsidRPr="007958F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7511F5" w:rsidRPr="007511F5">
        <w:rPr>
          <w:rFonts w:ascii="Angsana New" w:hAnsi="Angsana New"/>
          <w:sz w:val="30"/>
          <w:szCs w:val="30"/>
        </w:rPr>
        <w:t>2565</w:t>
      </w:r>
    </w:p>
    <w:p w14:paraId="06C7F766" w14:textId="77777777" w:rsidR="00213DEB" w:rsidRPr="00213DEB" w:rsidRDefault="00213DEB" w:rsidP="00213DEB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F4A0695" w14:textId="227C7038" w:rsidR="00300DE4" w:rsidRDefault="00300DE4" w:rsidP="00A17ED9">
      <w:pPr>
        <w:tabs>
          <w:tab w:val="clear" w:pos="454"/>
          <w:tab w:val="left" w:pos="810"/>
        </w:tabs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213DEB">
        <w:rPr>
          <w:rFonts w:asciiTheme="majorBidi" w:hAnsiTheme="majorBidi" w:cstheme="majorBidi"/>
          <w:sz w:val="30"/>
          <w:szCs w:val="30"/>
          <w:cs/>
        </w:rPr>
        <w:t>เมื่อพิจารณาผลการดำเนินงานของบริษัทย่อยในต่างประเทศ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กลุ่มบริษัทตั้งค่าเผื่อการด้อยค่าในเงินลงทุนสำหรับปีสิ้นสุดวันที่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7511F5" w:rsidRPr="007511F5">
        <w:rPr>
          <w:rFonts w:asciiTheme="majorBidi" w:hAnsiTheme="majorBidi" w:cstheme="majorBidi"/>
          <w:sz w:val="30"/>
          <w:szCs w:val="30"/>
        </w:rPr>
        <w:t>24</w:t>
      </w:r>
      <w:r w:rsidR="00C03B8F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77</w:t>
      </w:r>
      <w:r w:rsidR="000C76ED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13DEB">
        <w:rPr>
          <w:rFonts w:asciiTheme="majorBidi" w:hAnsiTheme="majorBidi" w:cstheme="majorBidi"/>
          <w:sz w:val="30"/>
          <w:szCs w:val="30"/>
          <w:cs/>
        </w:rPr>
        <w:tab/>
      </w:r>
    </w:p>
    <w:p w14:paraId="3B1D312A" w14:textId="1DD7B6E5" w:rsidR="00397775" w:rsidRPr="0087049C" w:rsidRDefault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7B3B92" w14:textId="16F47445" w:rsidR="00D7214C" w:rsidRPr="0087049C" w:rsidRDefault="0049062A" w:rsidP="00A17ED9">
      <w:pPr>
        <w:pStyle w:val="Heading1"/>
        <w:numPr>
          <w:ilvl w:val="0"/>
          <w:numId w:val="28"/>
        </w:numPr>
        <w:tabs>
          <w:tab w:val="clear" w:pos="340"/>
          <w:tab w:val="left" w:pos="810"/>
        </w:tabs>
        <w:ind w:left="81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BD0A5A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ได้เสีย</w:t>
      </w:r>
      <w:r w:rsidR="00CA426A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ไม่มีอำนาจควบคุม</w:t>
      </w:r>
    </w:p>
    <w:p w14:paraId="40A8F7D4" w14:textId="77777777" w:rsidR="00C938F2" w:rsidRPr="0087049C" w:rsidRDefault="00C938F2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3844CD" w14:textId="34A40CD9" w:rsidR="0049062A" w:rsidRPr="0087049C" w:rsidRDefault="0049062A" w:rsidP="00A1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2B43C92" w14:textId="08340B2E" w:rsidR="00895DE9" w:rsidRPr="0087049C" w:rsidRDefault="00895DE9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180"/>
        <w:gridCol w:w="1623"/>
      </w:tblGrid>
      <w:tr w:rsidR="00DC7F42" w:rsidRPr="0087049C" w14:paraId="48B784DA" w14:textId="77777777" w:rsidTr="00911719">
        <w:trPr>
          <w:cantSplit/>
          <w:tblHeader/>
        </w:trPr>
        <w:tc>
          <w:tcPr>
            <w:tcW w:w="5670" w:type="dxa"/>
            <w:shd w:val="clear" w:color="auto" w:fill="auto"/>
            <w:vAlign w:val="bottom"/>
          </w:tcPr>
          <w:p w14:paraId="5EC88142" w14:textId="77777777" w:rsidR="00DC7F42" w:rsidRPr="0087049C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3" w:type="dxa"/>
            <w:gridSpan w:val="3"/>
          </w:tcPr>
          <w:p w14:paraId="234FD553" w14:textId="656CB712" w:rsidR="00DC7F42" w:rsidRPr="00DC7F42" w:rsidRDefault="00DC7F42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7F4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</w:tr>
      <w:tr w:rsidR="00DC7F42" w:rsidRPr="0087049C" w14:paraId="4089686E" w14:textId="77777777" w:rsidTr="00911719">
        <w:trPr>
          <w:cantSplit/>
          <w:tblHeader/>
        </w:trPr>
        <w:tc>
          <w:tcPr>
            <w:tcW w:w="5670" w:type="dxa"/>
            <w:shd w:val="clear" w:color="auto" w:fill="auto"/>
            <w:vAlign w:val="bottom"/>
          </w:tcPr>
          <w:p w14:paraId="60D33BA5" w14:textId="77777777" w:rsidR="00DC7F42" w:rsidRPr="00DC7F42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2A40807" w14:textId="7DBBB93F" w:rsidR="00DC7F42" w:rsidRPr="000C76ED" w:rsidRDefault="007511F5" w:rsidP="00E57938">
            <w:pPr>
              <w:pStyle w:val="acctmergecolhdg"/>
              <w:spacing w:line="240" w:lineRule="auto"/>
              <w:ind w:left="-80" w:right="-7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4BB47" w14:textId="77777777" w:rsidR="00DC7F42" w:rsidRPr="000C76ED" w:rsidRDefault="00DC7F42" w:rsidP="005A6F6E">
            <w:pPr>
              <w:pStyle w:val="acctmergecolhdg"/>
              <w:spacing w:line="240" w:lineRule="auto"/>
              <w:ind w:left="90" w:hanging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41215840" w14:textId="1BF4092E" w:rsidR="00DC7F42" w:rsidRPr="000C76ED" w:rsidRDefault="007511F5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DC7F42" w:rsidRPr="0087049C" w14:paraId="43515E89" w14:textId="77777777" w:rsidTr="00911719">
        <w:trPr>
          <w:cantSplit/>
          <w:tblHeader/>
        </w:trPr>
        <w:tc>
          <w:tcPr>
            <w:tcW w:w="5670" w:type="dxa"/>
            <w:shd w:val="clear" w:color="auto" w:fill="auto"/>
            <w:vAlign w:val="bottom"/>
          </w:tcPr>
          <w:p w14:paraId="5F121E28" w14:textId="77777777" w:rsidR="00DC7F42" w:rsidRPr="00DC7F42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3" w:type="dxa"/>
            <w:gridSpan w:val="3"/>
          </w:tcPr>
          <w:p w14:paraId="0D9FB78D" w14:textId="106C5346" w:rsidR="00DC7F42" w:rsidRPr="00DC7F42" w:rsidRDefault="00DC7F42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C76ED" w:rsidRPr="00DC7F42" w14:paraId="6731E6C6" w14:textId="77777777" w:rsidTr="0091171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5180D9C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</w:tcPr>
          <w:p w14:paraId="36CF068B" w14:textId="358E0805" w:rsidR="000C76ED" w:rsidRPr="0087049C" w:rsidRDefault="007511F5" w:rsidP="005E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382DB8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AD97D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4FB665D4" w14:textId="5472591E" w:rsidR="000C76ED" w:rsidRPr="00DC7F42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0C76ED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0C76ED" w:rsidRPr="0087049C" w14:paraId="4B6C47D6" w14:textId="77777777" w:rsidTr="0091171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06F1F76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216AA10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70A7E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29AA718C" w14:textId="77777777" w:rsidR="000C76ED" w:rsidRPr="0087049C" w:rsidRDefault="000C76ED" w:rsidP="000C76ED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C76ED" w:rsidRPr="0087049C" w14:paraId="7D0873EF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140CA893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44ABBBFC" w14:textId="231747F0" w:rsidR="000C76ED" w:rsidRPr="0097779E" w:rsidRDefault="007511F5" w:rsidP="0091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CA1E53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0B578F50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39219E98" w14:textId="6F5697AA" w:rsidR="000C76ED" w:rsidRPr="0087049C" w:rsidRDefault="007511F5" w:rsidP="0091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0C7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0C76ED" w:rsidRPr="0087049C" w14:paraId="738D879A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48549687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701F98E0" w14:textId="1B009DB2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CA1E53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0738AF6E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24AED1B9" w14:textId="6A9D5E5A" w:rsidR="000C76ED" w:rsidRPr="0087049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0C76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0C76ED" w:rsidRPr="0087049C" w14:paraId="69B725B0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179824B2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42C47CFB" w14:textId="7B81C71A" w:rsidR="000C76ED" w:rsidRPr="0097779E" w:rsidRDefault="00CA1E53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777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B57C3E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B8B7E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7B23203C" w14:textId="34C0BA7F" w:rsidR="000C76ED" w:rsidRPr="0087049C" w:rsidRDefault="000C76ED" w:rsidP="005E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6ED" w:rsidRPr="0087049C" w14:paraId="174BCFC1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322DC9F3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1A9302B" w14:textId="2BE52E97" w:rsidR="000C76ED" w:rsidRPr="0097779E" w:rsidRDefault="00B57C3E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777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A9A0A2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70845DD6" w14:textId="0F0E05C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511F5" w:rsidRPr="007511F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6ED" w:rsidRPr="0087049C" w14:paraId="66480195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526DDCDA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BBE8ACF" w14:textId="460CC99B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9229AD" w:rsidRPr="00977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80" w:type="dxa"/>
            <w:shd w:val="clear" w:color="auto" w:fill="auto"/>
          </w:tcPr>
          <w:p w14:paraId="37E00B74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43C54" w14:textId="32AA00E7" w:rsidR="000C76ED" w:rsidRPr="0087049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0C7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0C76ED" w:rsidRPr="0087049C" w14:paraId="212C81B5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665778FB" w14:textId="2E914942" w:rsidR="000C76ED" w:rsidRPr="00F03F46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3F4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06929D0" w14:textId="09545A39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14368D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80" w:type="dxa"/>
            <w:shd w:val="clear" w:color="auto" w:fill="auto"/>
          </w:tcPr>
          <w:p w14:paraId="0D7615B7" w14:textId="77777777" w:rsidR="000C76ED" w:rsidRPr="00F03F46" w:rsidRDefault="000C76ED" w:rsidP="000C76ED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76B" w14:textId="642EB123" w:rsidR="000C76ED" w:rsidRPr="00F03F46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0C76ED" w:rsidRPr="00F03F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0C76ED" w:rsidRPr="0087049C" w14:paraId="44FC1497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4378B5D9" w14:textId="77777777" w:rsidR="000C76ED" w:rsidRPr="0087049C" w:rsidRDefault="000C76ED" w:rsidP="000C76ED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8E52F69" w14:textId="77777777" w:rsidR="000C76ED" w:rsidRPr="0097779E" w:rsidRDefault="000C76ED" w:rsidP="000C76ED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B587FFF" w14:textId="77777777" w:rsidR="000C76ED" w:rsidRPr="0087049C" w:rsidRDefault="000C76ED" w:rsidP="000C76ED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</w:tcPr>
          <w:p w14:paraId="6D3343F5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6ED" w:rsidRPr="0087049C" w14:paraId="344AD9CF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15AEB388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6A2A379A" w14:textId="507DBFCB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318</w:t>
            </w:r>
            <w:r w:rsidR="007211A9" w:rsidRPr="0097779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022EF9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80" w:type="dxa"/>
            <w:shd w:val="clear" w:color="auto" w:fill="auto"/>
          </w:tcPr>
          <w:p w14:paraId="70A40EEC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60DD56DD" w14:textId="7B4953CF" w:rsidR="000C76ED" w:rsidRPr="00897FAA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321</w:t>
            </w:r>
            <w:r w:rsidR="000C76ED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340</w:t>
            </w:r>
          </w:p>
        </w:tc>
      </w:tr>
      <w:tr w:rsidR="000C76ED" w:rsidRPr="0087049C" w14:paraId="6A962255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3692AB6C" w14:textId="7C9F5B25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</w:tcPr>
          <w:p w14:paraId="33C7242E" w14:textId="731A9E27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7211A9" w:rsidRPr="0097779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138</w:t>
            </w:r>
          </w:p>
        </w:tc>
        <w:tc>
          <w:tcPr>
            <w:tcW w:w="180" w:type="dxa"/>
            <w:shd w:val="clear" w:color="auto" w:fill="auto"/>
          </w:tcPr>
          <w:p w14:paraId="79C3B94C" w14:textId="77777777" w:rsidR="000C76ED" w:rsidRPr="0087049C" w:rsidRDefault="000C76ED" w:rsidP="000C76ED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64A8887A" w14:textId="5EE7DAC8" w:rsidR="000C76ED" w:rsidRPr="0087049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42</w:t>
            </w:r>
          </w:p>
        </w:tc>
      </w:tr>
      <w:tr w:rsidR="000C76ED" w:rsidRPr="0087049C" w14:paraId="2F36CE37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700E103F" w14:textId="77777777" w:rsidR="000C76ED" w:rsidRPr="0087049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923B9E" w14:textId="25619654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7211A9" w:rsidRPr="0097779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138</w:t>
            </w:r>
          </w:p>
        </w:tc>
        <w:tc>
          <w:tcPr>
            <w:tcW w:w="180" w:type="dxa"/>
            <w:shd w:val="clear" w:color="auto" w:fill="auto"/>
          </w:tcPr>
          <w:p w14:paraId="13060A9F" w14:textId="77777777" w:rsidR="000C76ED" w:rsidRPr="0087049C" w:rsidRDefault="000C76ED" w:rsidP="000C76ED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69D230A7" w14:textId="2C9F593F" w:rsidR="000C76ED" w:rsidRPr="0087049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42</w:t>
            </w:r>
          </w:p>
        </w:tc>
      </w:tr>
      <w:tr w:rsidR="000C76ED" w:rsidRPr="0087049C" w14:paraId="7DC9CA90" w14:textId="77777777" w:rsidTr="00911719">
        <w:trPr>
          <w:cantSplit/>
        </w:trPr>
        <w:tc>
          <w:tcPr>
            <w:tcW w:w="5670" w:type="dxa"/>
            <w:shd w:val="clear" w:color="auto" w:fill="auto"/>
          </w:tcPr>
          <w:p w14:paraId="6491EE7E" w14:textId="71E076E9" w:rsidR="000C76ED" w:rsidRPr="00897FAA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32409C5" w14:textId="08B1121B" w:rsidR="000C76ED" w:rsidRPr="0097779E" w:rsidRDefault="007511F5" w:rsidP="000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2E3297" w:rsidRPr="0097779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538</w:t>
            </w:r>
          </w:p>
        </w:tc>
        <w:tc>
          <w:tcPr>
            <w:tcW w:w="180" w:type="dxa"/>
            <w:shd w:val="clear" w:color="auto" w:fill="auto"/>
          </w:tcPr>
          <w:p w14:paraId="4897C287" w14:textId="77777777" w:rsidR="000C76ED" w:rsidRPr="0087049C" w:rsidRDefault="000C76ED" w:rsidP="000C76ED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9273" w14:textId="6FAD9BE1" w:rsidR="000C76ED" w:rsidRPr="0087049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sz w:val="30"/>
                <w:szCs w:val="30"/>
              </w:rPr>
              <w:t>21</w:t>
            </w:r>
          </w:p>
        </w:tc>
      </w:tr>
    </w:tbl>
    <w:p w14:paraId="6DCA351C" w14:textId="77777777" w:rsidR="0098384E" w:rsidRDefault="0098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98384E" w:rsidSect="0098384E">
          <w:headerReference w:type="default" r:id="rId16"/>
          <w:footerReference w:type="default" r:id="rId17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44658296" w14:textId="04EA6437" w:rsidR="005B3B34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326750D3" w14:textId="77777777" w:rsidR="00AC1AFB" w:rsidRPr="00AC1AFB" w:rsidRDefault="00AC1AFB" w:rsidP="00AC1AF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0861B5" w:rsidRPr="00C30D2C" w14:paraId="482E4129" w14:textId="77777777" w:rsidTr="003C1367">
        <w:trPr>
          <w:tblHeader/>
        </w:trPr>
        <w:tc>
          <w:tcPr>
            <w:tcW w:w="3690" w:type="dxa"/>
            <w:shd w:val="clear" w:color="auto" w:fill="auto"/>
          </w:tcPr>
          <w:p w14:paraId="594A969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8733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1D7FBACE" w14:textId="3BE8AB1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61B5" w:rsidRPr="00C30D2C" w14:paraId="64B54DD1" w14:textId="77777777" w:rsidTr="003C1367">
        <w:trPr>
          <w:tblHeader/>
        </w:trPr>
        <w:tc>
          <w:tcPr>
            <w:tcW w:w="3690" w:type="dxa"/>
            <w:shd w:val="clear" w:color="auto" w:fill="auto"/>
          </w:tcPr>
          <w:p w14:paraId="318690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C0E36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735F98" w14:textId="4168C100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F270F3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80091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72E8F20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9A8F8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80E78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53E72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7C3C66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A0054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F88D0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46290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69A06D7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5825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C30D2C" w14:paraId="70B846CD" w14:textId="77777777" w:rsidTr="003C1367">
        <w:trPr>
          <w:tblHeader/>
        </w:trPr>
        <w:tc>
          <w:tcPr>
            <w:tcW w:w="3690" w:type="dxa"/>
            <w:shd w:val="clear" w:color="auto" w:fill="auto"/>
          </w:tcPr>
          <w:p w14:paraId="1A77367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9BEF50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70A65A" w14:textId="04E1E94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7EAABCF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20034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22AB9C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269C7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504CE3B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C8813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17126C2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CFF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3BB9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026B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99D6F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D82961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C30D2C" w14:paraId="51EC8F60" w14:textId="77777777" w:rsidTr="003C1367">
        <w:trPr>
          <w:tblHeader/>
        </w:trPr>
        <w:tc>
          <w:tcPr>
            <w:tcW w:w="3690" w:type="dxa"/>
            <w:shd w:val="clear" w:color="auto" w:fill="auto"/>
          </w:tcPr>
          <w:p w14:paraId="68811B2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470A8" w14:textId="30407488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FAE083" w14:textId="5DC9E148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2283D06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DF4FA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2FF3E5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0666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01A80A4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9E769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387F49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77DF3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BBDC7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5DD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117B02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CE85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61B5" w:rsidRPr="00C30D2C" w14:paraId="79010AC8" w14:textId="77777777" w:rsidTr="003C1367">
        <w:trPr>
          <w:trHeight w:val="353"/>
          <w:tblHeader/>
        </w:trPr>
        <w:tc>
          <w:tcPr>
            <w:tcW w:w="3690" w:type="dxa"/>
            <w:shd w:val="clear" w:color="auto" w:fill="auto"/>
          </w:tcPr>
          <w:p w14:paraId="7B45442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EE6B3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2B550DD9" w14:textId="04F2AD49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1B5" w:rsidRPr="00C30D2C" w14:paraId="7345C88F" w14:textId="77777777" w:rsidTr="003C1367">
        <w:tc>
          <w:tcPr>
            <w:tcW w:w="3690" w:type="dxa"/>
            <w:shd w:val="clear" w:color="auto" w:fill="auto"/>
          </w:tcPr>
          <w:p w14:paraId="3807896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56DEC1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142EF9E1" w14:textId="1194D2F6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934EED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2EBAF66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558CDBB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17D6AC3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2199898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A3EE2A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8AFBB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E842E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05C39A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4D1D181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032AC7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0FE15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0C76ED" w:rsidRPr="00C30D2C" w14:paraId="2A123349" w14:textId="77777777" w:rsidTr="003C1367">
        <w:trPr>
          <w:trHeight w:val="380"/>
        </w:trPr>
        <w:tc>
          <w:tcPr>
            <w:tcW w:w="3690" w:type="dxa"/>
            <w:shd w:val="clear" w:color="auto" w:fill="auto"/>
          </w:tcPr>
          <w:p w14:paraId="572C07FD" w14:textId="6EE7CA01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11FB5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3B606F" w14:textId="68E0C404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33EF4EE7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B2BFD1" w14:textId="72DC915F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2A75B534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B56489" w14:textId="34B71427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49DE8AAD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7ADD72" w14:textId="301CE408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798E5878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4EFBF" w14:textId="0D0F50E4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3DCE71D7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F21DD2" w14:textId="5AE88D95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6A6EDD86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354E86" w14:textId="52CDC132" w:rsidR="000C76ED" w:rsidRPr="000C76ED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0C76ED" w:rsidRPr="00C30D2C" w14:paraId="07A8C661" w14:textId="77777777" w:rsidTr="003C1367">
        <w:tc>
          <w:tcPr>
            <w:tcW w:w="3690" w:type="dxa"/>
            <w:shd w:val="clear" w:color="auto" w:fill="auto"/>
          </w:tcPr>
          <w:p w14:paraId="174651BC" w14:textId="568C55D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D925FE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BA6772" w14:textId="3831FD8C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D1F6B9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6E4390" w14:textId="5129C8DE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0622B36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48F97D" w14:textId="2378944A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16981B6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4604D4E" w14:textId="459C1194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76ED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5D82921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2B2D48" w14:textId="6801308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1475147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E4BD4" w14:textId="36EBB66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0C76ED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55CFEBD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98740C" w14:textId="6D2D8849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0C76ED" w:rsidRPr="00C30D2C" w14:paraId="7F3C5F43" w14:textId="77777777" w:rsidTr="003C1367">
        <w:tc>
          <w:tcPr>
            <w:tcW w:w="3690" w:type="dxa"/>
            <w:shd w:val="clear" w:color="auto" w:fill="auto"/>
          </w:tcPr>
          <w:p w14:paraId="518ED60E" w14:textId="0BFC91AD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6FB6B97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5F707" w14:textId="0C2EDA92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2A12977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4A8F59" w14:textId="0CC446D2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156A034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0B97C0" w14:textId="1FACD499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1AC9710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00D515" w14:textId="3E8C36D5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76ED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63FB566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F7E99" w14:textId="2F864FB4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051875B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69E2C7" w14:textId="0A7122AC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749533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749533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D9D3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F55EA3" w14:textId="66E0BBF5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C76ED" w:rsidRPr="00C30D2C" w14:paraId="4E186714" w14:textId="77777777" w:rsidTr="003C1367">
        <w:tc>
          <w:tcPr>
            <w:tcW w:w="3690" w:type="dxa"/>
            <w:shd w:val="clear" w:color="auto" w:fill="auto"/>
          </w:tcPr>
          <w:p w14:paraId="6FFC3F18" w14:textId="466C9618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9561BEB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0D6824" w14:textId="12D8B08A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100A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1C1E9" w14:textId="0490D33F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8BB9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0A52A" w14:textId="59089D98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6CE4F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97E398" w14:textId="104B6292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036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A56CD1" w14:textId="2BE9F054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4C59D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1EF3EE" w14:textId="0FCB2BF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0CA1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61CB7" w14:textId="2908824F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4448E92E" w14:textId="77777777" w:rsidTr="003C1367">
        <w:tc>
          <w:tcPr>
            <w:tcW w:w="3690" w:type="dxa"/>
            <w:shd w:val="clear" w:color="auto" w:fill="auto"/>
          </w:tcPr>
          <w:p w14:paraId="7B58CDA7" w14:textId="06234208" w:rsidR="000C76ED" w:rsidRPr="00923045" w:rsidRDefault="000C76ED" w:rsidP="0092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="00923045"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="00923045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923045"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A5EC07E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8759FA" w14:textId="77777777" w:rsidR="000C76ED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4A7071" w14:textId="2B93CD99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8EB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C0DB4B" w14:textId="77777777" w:rsidR="000C76ED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A7E9D1" w14:textId="5DA97BF9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B6D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7BBB98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30C99" w14:textId="7ACA153F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7877094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D7FDF4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BBCE8" w14:textId="621CF88E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72AD5D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44DE1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F629D8" w14:textId="683BF2A8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EB01F4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D51239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D6A40F" w14:textId="17290ADF" w:rsidR="000C76ED" w:rsidRPr="00C30D2C" w:rsidRDefault="000C76ED" w:rsidP="000C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0AB7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818F77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85099" w14:textId="46DC274F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3C1367" w:rsidRPr="00C30D2C" w14:paraId="7ABC8FDD" w14:textId="77777777" w:rsidTr="003C1367">
        <w:tc>
          <w:tcPr>
            <w:tcW w:w="3690" w:type="dxa"/>
            <w:shd w:val="clear" w:color="auto" w:fill="auto"/>
          </w:tcPr>
          <w:p w14:paraId="25A54933" w14:textId="752662BA" w:rsidR="003C1367" w:rsidRPr="003C1367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0F5DFA0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90DC83" w14:textId="08D034A5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849D5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54BB8" w14:textId="58226297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6956E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F70A8" w14:textId="78348DB2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1B2C0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9F341CC" w14:textId="395F0B4B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004FB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BCACE" w14:textId="6D888D75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00E76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97A599" w14:textId="683B152E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8CB86" w14:textId="77777777" w:rsidR="003C1367" w:rsidRPr="00C30D2C" w:rsidRDefault="003C1367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64D7EE" w14:textId="6210DD98" w:rsidR="003C1367" w:rsidRPr="00C30D2C" w:rsidRDefault="007511F5" w:rsidP="003C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  <w:r w:rsidR="003C13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</w:tr>
      <w:tr w:rsidR="000C76ED" w:rsidRPr="00C30D2C" w14:paraId="7E3E12DF" w14:textId="77777777" w:rsidTr="003C1367">
        <w:tc>
          <w:tcPr>
            <w:tcW w:w="3690" w:type="dxa"/>
            <w:shd w:val="clear" w:color="auto" w:fill="auto"/>
          </w:tcPr>
          <w:p w14:paraId="4595A24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FB6024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F9261" w14:textId="6A8343D8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11F4E2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053F59" w14:textId="02C1EF3B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395C20C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3791F" w14:textId="4C75EDFC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004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692A5E8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79005E" w14:textId="598FAD3A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4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520FC6C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995B6" w14:textId="203F82B1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7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1C0143A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8D4404" w14:textId="322AB75F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764F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0177524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9D2FC2" w14:textId="5C6A075D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8878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0C76ED" w:rsidRPr="00C30D2C" w14:paraId="05019BE5" w14:textId="77777777" w:rsidTr="003C1367">
        <w:tc>
          <w:tcPr>
            <w:tcW w:w="3690" w:type="dxa"/>
            <w:shd w:val="clear" w:color="auto" w:fill="auto"/>
          </w:tcPr>
          <w:p w14:paraId="1922A28B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2F4E4C8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C26C29" w14:textId="509FA6BA" w:rsidR="000C76ED" w:rsidRPr="00C30D2C" w:rsidRDefault="00D53AF4" w:rsidP="00D53AF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C4D8B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78F82" w14:textId="012CC323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6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4349490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83E42A" w14:textId="0F1174F2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620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77D50FC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CBFEB8" w14:textId="49F47FC4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03F7AB3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6F422E" w14:textId="74A28069" w:rsidR="000C76ED" w:rsidRPr="00C30D2C" w:rsidRDefault="006C076C" w:rsidP="006C076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AAE3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0A1CBE" w14:textId="16E0F65D" w:rsidR="000C76ED" w:rsidRPr="00C30D2C" w:rsidRDefault="0007203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FD77A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4C260" w14:textId="28B36CA4" w:rsidR="000C76ED" w:rsidRPr="00C30D2C" w:rsidRDefault="00882C0A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C76ED" w:rsidRPr="00C30D2C" w14:paraId="14F32AF0" w14:textId="77777777" w:rsidTr="003C1367">
        <w:tc>
          <w:tcPr>
            <w:tcW w:w="3690" w:type="dxa"/>
            <w:shd w:val="clear" w:color="auto" w:fill="auto"/>
          </w:tcPr>
          <w:p w14:paraId="29C64A7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6E012D8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2308B3" w14:textId="07E8839F" w:rsidR="000C76ED" w:rsidRPr="00C30D2C" w:rsidRDefault="00D53AF4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119C9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B0ECFF" w14:textId="16E90400" w:rsidR="000C76ED" w:rsidRPr="00C30D2C" w:rsidRDefault="00346B83" w:rsidP="0034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80EFEB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80D8D3" w14:textId="7F1E0E88" w:rsidR="000C76ED" w:rsidRPr="00C30D2C" w:rsidRDefault="00AE3816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AD0F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FEB9E5" w14:textId="54164F65" w:rsidR="000C76ED" w:rsidRPr="00C30D2C" w:rsidRDefault="00792F23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E41E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35892" w14:textId="11FE84DA" w:rsidR="000C76ED" w:rsidRPr="00C30D2C" w:rsidRDefault="006C076C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89931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DD6A3F" w14:textId="76C4350F" w:rsidR="000C76ED" w:rsidRPr="00C30D2C" w:rsidRDefault="00764F5E" w:rsidP="0076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41BAE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BAC06" w14:textId="0AD2A2D9" w:rsidR="000C76ED" w:rsidRPr="00C30D2C" w:rsidRDefault="00882C0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20BFDA5B" w14:textId="77777777" w:rsidTr="003C1367">
        <w:tc>
          <w:tcPr>
            <w:tcW w:w="3690" w:type="dxa"/>
            <w:shd w:val="clear" w:color="auto" w:fill="auto"/>
          </w:tcPr>
          <w:p w14:paraId="06230EBB" w14:textId="7A74B155" w:rsidR="000C76ED" w:rsidRPr="00C30D2C" w:rsidRDefault="00923045" w:rsidP="0092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6DB8944A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9B12FB" w14:textId="77777777" w:rsidR="000C76ED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F8E178" w14:textId="1534079F" w:rsidR="00D53AF4" w:rsidRPr="00C30D2C" w:rsidRDefault="00D53AF4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E81A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C4080" w14:textId="77777777" w:rsidR="000C76ED" w:rsidRDefault="000C76ED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F09AF6" w14:textId="48133C80" w:rsidR="00216640" w:rsidRPr="00C30D2C" w:rsidRDefault="00216640" w:rsidP="000C76E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5D18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004CD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3A26D" w14:textId="0A35617B" w:rsidR="00E620A4" w:rsidRPr="00C30D2C" w:rsidRDefault="00E620A4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AAF18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CAFE93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0E89E" w14:textId="1E005578" w:rsidR="003C0CF8" w:rsidRPr="00C30D2C" w:rsidRDefault="003C0CF8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E8B2B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1C4AC9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BFA1A" w14:textId="3C832515" w:rsidR="006C076C" w:rsidRPr="00C30D2C" w:rsidRDefault="006C076C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56B46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C0B09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4928A" w14:textId="7AD81A1E" w:rsidR="00072035" w:rsidRPr="00C30D2C" w:rsidRDefault="00072035" w:rsidP="000C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682E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16CB7B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90921" w14:textId="11919E33" w:rsidR="009B0360" w:rsidRPr="00C30D2C" w:rsidRDefault="009B0360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5F57E81E" w14:textId="77777777" w:rsidTr="003C1367">
        <w:tc>
          <w:tcPr>
            <w:tcW w:w="3690" w:type="dxa"/>
            <w:shd w:val="clear" w:color="auto" w:fill="auto"/>
          </w:tcPr>
          <w:p w14:paraId="7B28A4B4" w14:textId="5D3FFA7B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A45D0F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90D0" w14:textId="1634533D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CD6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78176C7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7A42" w14:textId="26CF2EC7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  <w:r w:rsidR="00451C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41C40C3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9CCF" w14:textId="01F20392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7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</w:t>
            </w:r>
            <w:r w:rsidR="00177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6D2D6A3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C8F4" w14:textId="6D07D43C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5D1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7039ED9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D89FC" w14:textId="0AC7B18D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0224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1483735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E47D" w14:textId="3FBBC18C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977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21A93EC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9B73F" w14:textId="1E072DC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E3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9E3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</w:tr>
      <w:tr w:rsidR="000C76ED" w:rsidRPr="00C30D2C" w14:paraId="241AB939" w14:textId="77777777" w:rsidTr="003C1367">
        <w:tc>
          <w:tcPr>
            <w:tcW w:w="3690" w:type="dxa"/>
            <w:shd w:val="clear" w:color="auto" w:fill="auto"/>
          </w:tcPr>
          <w:p w14:paraId="454E0724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AE59B83" w14:textId="5B862BE0" w:rsidR="00F25A69" w:rsidRPr="00C30D2C" w:rsidRDefault="00F25A69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8BDB1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5FD2E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B86F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5ACC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21986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E12A2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AAF2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CBE194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B7AE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07A54B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D2E3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C323D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42AE7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2D0B6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6ED" w:rsidRPr="00C30D2C" w14:paraId="0B213DC2" w14:textId="77777777" w:rsidTr="003C1367">
        <w:tc>
          <w:tcPr>
            <w:tcW w:w="3690" w:type="dxa"/>
            <w:shd w:val="clear" w:color="auto" w:fill="auto"/>
          </w:tcPr>
          <w:p w14:paraId="4A70A70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68DC642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4B978" w14:textId="436DDDA2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C091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C5585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A3EF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AF841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C57A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B6C6D8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B29A4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D46AB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F6DD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F585C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1A17B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451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6ED" w:rsidRPr="00C30D2C" w14:paraId="07B98D35" w14:textId="77777777" w:rsidTr="003C1367">
        <w:tc>
          <w:tcPr>
            <w:tcW w:w="3690" w:type="dxa"/>
            <w:shd w:val="clear" w:color="auto" w:fill="auto"/>
          </w:tcPr>
          <w:p w14:paraId="154AF540" w14:textId="41B7ED4B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49F99F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AF4D72" w14:textId="7C9F5EA0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1B3B0D45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8D779" w14:textId="15F7A19D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DEF1AC5" w14:textId="77777777" w:rsidR="000C76ED" w:rsidRPr="000C76ED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E2BAEE" w14:textId="097A7F65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1D29FB41" w14:textId="77777777" w:rsidR="000C76ED" w:rsidRPr="000C76ED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E98A854" w14:textId="7AFA67E4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717E95CC" w14:textId="77777777" w:rsidR="000C76ED" w:rsidRPr="000C76ED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5B9E8" w14:textId="37D4EFAD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2DF9CA6E" w14:textId="77777777" w:rsidR="000C76ED" w:rsidRPr="000C76ED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D7ACEF" w14:textId="7C04BE91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2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71237E7" w14:textId="77777777" w:rsidR="000C76ED" w:rsidRP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F73BAF" w14:textId="14974E5F" w:rsidR="000C76ED" w:rsidRPr="000C76ED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0C76ED" w:rsidRP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0C76ED" w:rsidRPr="00C30D2C" w14:paraId="0FA86513" w14:textId="77777777" w:rsidTr="003C1367">
        <w:tc>
          <w:tcPr>
            <w:tcW w:w="3690" w:type="dxa"/>
            <w:shd w:val="clear" w:color="auto" w:fill="auto"/>
          </w:tcPr>
          <w:p w14:paraId="746ADB8E" w14:textId="7013C0FF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6EE8DE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75C45B" w14:textId="0B4C590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3AFAB4F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FC723E" w14:textId="164E41E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75B7958D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F14B0B" w14:textId="43B03033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9D8B28C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9467E9F" w14:textId="43665260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20748AD5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EC49A" w14:textId="075BAF9E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15C91CC4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61565B" w14:textId="15A60F6C" w:rsidR="000C76ED" w:rsidRPr="00C30D2C" w:rsidRDefault="000C76ED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3AC20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31EEF1" w14:textId="65676EF6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0C7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0C76ED" w:rsidRPr="00C30D2C" w14:paraId="568844C1" w14:textId="77777777" w:rsidTr="003C1367">
        <w:tc>
          <w:tcPr>
            <w:tcW w:w="3690" w:type="dxa"/>
            <w:shd w:val="clear" w:color="auto" w:fill="auto"/>
          </w:tcPr>
          <w:p w14:paraId="4A3A555B" w14:textId="459FA77B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02E9F1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E95A87" w14:textId="2DE23704" w:rsidR="000C76ED" w:rsidRPr="00C30D2C" w:rsidRDefault="000C76ED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2B80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9B7762" w14:textId="7B87FB7D" w:rsidR="000C76ED" w:rsidRPr="00C30D2C" w:rsidRDefault="000C76ED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FA7F7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1BA5DE" w14:textId="20266B10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B70825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6C04CC1" w14:textId="15C1FD8E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D75BC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A7D40" w14:textId="05009E15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93AC75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4BE4CA" w14:textId="125C66D5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4DC8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DCAA91" w14:textId="6A211745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2D077D70" w14:textId="77777777" w:rsidTr="003C1367">
        <w:tc>
          <w:tcPr>
            <w:tcW w:w="3690" w:type="dxa"/>
            <w:shd w:val="clear" w:color="auto" w:fill="auto"/>
          </w:tcPr>
          <w:p w14:paraId="3DE9D54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780BE66D" w14:textId="4EA89EBF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7C8527B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0E3F3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0AAA15" w14:textId="37E5CBE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2BEC53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5844F1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4856C" w14:textId="6C59809A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F60D1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52C2E5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086F3" w14:textId="7660A3EE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6F660838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F6FE4F2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07E55" w14:textId="4F644CEF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5B650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F4AE85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41B34" w14:textId="7F201A7D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7C2491B3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61AA1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71CDEA" w14:textId="62C88234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5311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2866E7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81F59" w14:textId="5C261A94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F25A69" w:rsidRPr="00C30D2C" w14:paraId="5BE38306" w14:textId="77777777" w:rsidTr="003C1367">
        <w:tc>
          <w:tcPr>
            <w:tcW w:w="3690" w:type="dxa"/>
            <w:shd w:val="clear" w:color="auto" w:fill="auto"/>
          </w:tcPr>
          <w:p w14:paraId="57E8D7BB" w14:textId="2BDDEB14" w:rsidR="00F25A69" w:rsidRPr="00C30D2C" w:rsidRDefault="00F25A69" w:rsidP="00F2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AA9135A" w14:textId="77777777" w:rsidR="00F25A69" w:rsidRPr="00C30D2C" w:rsidRDefault="00F25A69" w:rsidP="00F2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58252E" w14:textId="4CCEA3B4" w:rsidR="00F25A69" w:rsidRPr="00CE7654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25A69" w:rsidRPr="00CE7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47974C79" w14:textId="77777777" w:rsidR="00F25A69" w:rsidRPr="00C30D2C" w:rsidRDefault="00F25A69" w:rsidP="00F2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5D93FA" w14:textId="0F55B309" w:rsidR="00F25A69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2B02A561" w14:textId="77777777" w:rsidR="00F25A69" w:rsidRPr="00C30D2C" w:rsidRDefault="00F25A69" w:rsidP="00F25A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8F3FA0" w14:textId="5B1E0EFC" w:rsidR="00F25A69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5588983E" w14:textId="77777777" w:rsidR="00F25A69" w:rsidRPr="00C30D2C" w:rsidRDefault="00F25A69" w:rsidP="00F25A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445686C" w14:textId="7589F58D" w:rsidR="00F25A69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5C3F8A3" w14:textId="77777777" w:rsidR="00F25A69" w:rsidRPr="00C30D2C" w:rsidRDefault="00F25A69" w:rsidP="00F25A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6535D" w14:textId="0EDE26BF" w:rsidR="00F25A69" w:rsidRPr="00C30D2C" w:rsidRDefault="007511F5" w:rsidP="00F2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5B5901EE" w14:textId="77777777" w:rsidR="00F25A69" w:rsidRPr="00C30D2C" w:rsidRDefault="00F25A69" w:rsidP="00F25A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ABFDED" w14:textId="63002D1B" w:rsidR="00F25A69" w:rsidRPr="009668B9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25A69" w:rsidRPr="009668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6139273E" w14:textId="77777777" w:rsidR="00F25A69" w:rsidRPr="00C30D2C" w:rsidRDefault="00F25A69" w:rsidP="00F2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A34D90" w14:textId="462EFAC2" w:rsidR="00F25A69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  <w:r w:rsidR="00F25A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</w:t>
            </w:r>
          </w:p>
        </w:tc>
      </w:tr>
      <w:tr w:rsidR="000C76ED" w:rsidRPr="00C30D2C" w14:paraId="3330AD92" w14:textId="77777777" w:rsidTr="003C1367">
        <w:tc>
          <w:tcPr>
            <w:tcW w:w="3690" w:type="dxa"/>
            <w:shd w:val="clear" w:color="auto" w:fill="auto"/>
          </w:tcPr>
          <w:p w14:paraId="5CDB989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BB7A60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7AF7F5" w14:textId="3D875AD7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21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5B8756E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1EDC13" w14:textId="727C654B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D09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24EDA92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7F3EDE" w14:textId="606E2437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9B66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489BB49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86C2548" w14:textId="21676141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676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07DEEA84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D775A4" w14:textId="5645B3F5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45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1DC8C416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399D" w14:textId="1F546318" w:rsidR="000C76ED" w:rsidRPr="00C30D2C" w:rsidRDefault="00A371A1" w:rsidP="00A3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09A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217921" w14:textId="33B40F4B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744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7172CA" w:rsidRPr="00C30D2C" w14:paraId="04857B14" w14:textId="77777777" w:rsidTr="003C1367">
        <w:tc>
          <w:tcPr>
            <w:tcW w:w="3690" w:type="dxa"/>
            <w:shd w:val="clear" w:color="auto" w:fill="auto"/>
          </w:tcPr>
          <w:p w14:paraId="40E867A9" w14:textId="40173614" w:rsidR="007172CA" w:rsidRPr="00F25A69" w:rsidRDefault="007172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A69">
              <w:rPr>
                <w:rFonts w:asciiTheme="majorBidi" w:hAnsi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270" w:type="dxa"/>
          </w:tcPr>
          <w:p w14:paraId="2EDD8C8C" w14:textId="77777777" w:rsidR="007172CA" w:rsidRPr="00F25A69" w:rsidRDefault="007172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59BA6" w14:textId="1C77ACB8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0D90A" w14:textId="77777777" w:rsidR="007172CA" w:rsidRPr="00F25A69" w:rsidRDefault="007172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633524" w14:textId="3629C89D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FA7E1E" w14:textId="77777777" w:rsidR="007172CA" w:rsidRPr="00F25A69" w:rsidRDefault="007172CA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C52F26" w14:textId="7C020A98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AE8E03" w14:textId="77777777" w:rsidR="007172CA" w:rsidRPr="00F25A69" w:rsidRDefault="007172CA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08ACE54" w14:textId="755D6812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A19B3" w14:textId="77777777" w:rsidR="007172CA" w:rsidRPr="00F25A69" w:rsidRDefault="007172CA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58AFCF" w14:textId="1B6E6850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D727D" w14:textId="77777777" w:rsidR="007172CA" w:rsidRPr="00F25A69" w:rsidRDefault="007172CA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FDFA88" w14:textId="6B9D4494" w:rsidR="007172CA" w:rsidRPr="00F25A69" w:rsidRDefault="007172CA" w:rsidP="0071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80F413" w14:textId="77777777" w:rsidR="007172CA" w:rsidRPr="00F25A69" w:rsidRDefault="007172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202702" w14:textId="051BDC0D" w:rsidR="007172CA" w:rsidRDefault="007172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4AC3C1DC" w14:textId="77777777" w:rsidTr="003C1367">
        <w:tc>
          <w:tcPr>
            <w:tcW w:w="3690" w:type="dxa"/>
            <w:shd w:val="clear" w:color="auto" w:fill="auto"/>
          </w:tcPr>
          <w:p w14:paraId="6D7F97EC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E1854B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F4296D" w14:textId="3D967545" w:rsidR="000C76ED" w:rsidRPr="00C30D2C" w:rsidRDefault="004F53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61BA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BED1F2" w14:textId="1504D985" w:rsidR="000C76ED" w:rsidRPr="00C30D2C" w:rsidRDefault="00AB2089" w:rsidP="00AB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88FE77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96F4FE" w14:textId="729148BF" w:rsidR="000C76ED" w:rsidRPr="00C30D2C" w:rsidRDefault="009C1DE8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41A556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970D81F" w14:textId="3F179AE1" w:rsidR="000C76ED" w:rsidRPr="00C30D2C" w:rsidRDefault="00567612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1FC4C0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CBC906" w14:textId="4BE904A8" w:rsidR="000C76ED" w:rsidRPr="00C30D2C" w:rsidRDefault="001C395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BCBC3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F4D6D9" w14:textId="39388E9A" w:rsidR="000C76ED" w:rsidRPr="00C30D2C" w:rsidRDefault="002131F6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328F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A72F06" w14:textId="16BACDCE" w:rsidR="000C76ED" w:rsidRPr="00C30D2C" w:rsidRDefault="0055408C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1BA2BB0E" w14:textId="77777777" w:rsidTr="003C1367">
        <w:tc>
          <w:tcPr>
            <w:tcW w:w="3690" w:type="dxa"/>
            <w:shd w:val="clear" w:color="auto" w:fill="auto"/>
          </w:tcPr>
          <w:p w14:paraId="52F0F61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11E33D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48DD6E9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5E5606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78443" w14:textId="0116E11A" w:rsidR="004F53CA" w:rsidRPr="00C30D2C" w:rsidRDefault="004F53CA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9F14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157F01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A2E99" w14:textId="04B6327E" w:rsidR="00AB2089" w:rsidRPr="00C30D2C" w:rsidRDefault="00AB2089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2A7C73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B99DA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50B96" w14:textId="259459A2" w:rsidR="009C1DE8" w:rsidRPr="00C30D2C" w:rsidRDefault="009C1DE8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CA6217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4FF6126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1FC13" w14:textId="67D52182" w:rsidR="00567612" w:rsidRPr="00C30D2C" w:rsidRDefault="00567612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D03813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95E4AD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3FC34" w14:textId="419322AD" w:rsidR="00C958D0" w:rsidRPr="00C30D2C" w:rsidRDefault="00C958D0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EF45C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207E0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0344" w14:textId="3874CFC7" w:rsidR="002131F6" w:rsidRPr="00C30D2C" w:rsidRDefault="002131F6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B19F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C32C3D" w14:textId="77777777" w:rsidR="000C76ED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0503A" w14:textId="46E334D4" w:rsidR="0055408C" w:rsidRPr="00C30D2C" w:rsidRDefault="0055408C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76ED" w:rsidRPr="00C30D2C" w14:paraId="4A4C49E2" w14:textId="77777777" w:rsidTr="003C1367">
        <w:tc>
          <w:tcPr>
            <w:tcW w:w="3690" w:type="dxa"/>
            <w:shd w:val="clear" w:color="auto" w:fill="auto"/>
          </w:tcPr>
          <w:p w14:paraId="4CEED6D6" w14:textId="14AB5FD0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97B708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A5EA" w14:textId="3B4908FE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4F5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0A4DB124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6F38" w14:textId="40E1B588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624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2364B092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978B" w14:textId="20E47603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152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  <w:r w:rsidR="007152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0B80ACC8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1CBE" w14:textId="6FF707B3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5F1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286885AF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D4A30" w14:textId="16800BC1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314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6073F571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E05E" w14:textId="7453CFFE" w:rsidR="000C76ED" w:rsidRPr="00C30D2C" w:rsidRDefault="002131F6" w:rsidP="0021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B5AB5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7C17" w14:textId="63A2D351" w:rsidR="000C76ED" w:rsidRPr="00C30D2C" w:rsidRDefault="007511F5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D1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="004D1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</w:p>
        </w:tc>
      </w:tr>
      <w:tr w:rsidR="000C76ED" w:rsidRPr="00C30D2C" w14:paraId="7DEA8AE9" w14:textId="77777777" w:rsidTr="003C1367">
        <w:tc>
          <w:tcPr>
            <w:tcW w:w="3690" w:type="dxa"/>
            <w:shd w:val="clear" w:color="auto" w:fill="auto"/>
          </w:tcPr>
          <w:p w14:paraId="6BBB408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2B937E6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A7B505" w14:textId="510767AD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1D82E0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697DC8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330B3BF3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079F0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C6CFA3B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C87AB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1934D9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D254D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A5CC4DB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8BCC7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86F197A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31287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76ED" w:rsidRPr="00C30D2C" w14:paraId="1E2FE066" w14:textId="77777777" w:rsidTr="003C1367">
        <w:tc>
          <w:tcPr>
            <w:tcW w:w="3690" w:type="dxa"/>
            <w:shd w:val="clear" w:color="auto" w:fill="auto"/>
          </w:tcPr>
          <w:p w14:paraId="6B20B761" w14:textId="643D326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127EE69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F21AD2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FBBA9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2E81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FE5FAB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90E7E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9DDCC6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2B9270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9DABED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989BF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5EBF" w14:textId="77777777" w:rsidR="000C76ED" w:rsidRPr="00C30D2C" w:rsidRDefault="000C76ED" w:rsidP="000C76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ED90B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D49ED6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DE24A1" w14:textId="77777777" w:rsidR="000C76ED" w:rsidRPr="00C30D2C" w:rsidRDefault="000C76ED" w:rsidP="000C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4BBB" w:rsidRPr="00C30D2C" w14:paraId="637202A3" w14:textId="77777777" w:rsidTr="003C1367">
        <w:tc>
          <w:tcPr>
            <w:tcW w:w="3690" w:type="dxa"/>
            <w:shd w:val="clear" w:color="auto" w:fill="auto"/>
          </w:tcPr>
          <w:p w14:paraId="04B43C44" w14:textId="7693B392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178AEFC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DDA873" w14:textId="09D86E07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1B9438BE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519942" w14:textId="79C2F969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75713058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8A917" w14:textId="463E11F7" w:rsidR="00C74BBB" w:rsidRPr="00C30D2C" w:rsidRDefault="007511F5" w:rsidP="004F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6E5B9A6A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B3FC427" w14:textId="57BEF367" w:rsidR="00C74BBB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6854D885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0343AE" w14:textId="0891355C" w:rsidR="00C74BBB" w:rsidRPr="00C30D2C" w:rsidRDefault="007511F5" w:rsidP="004F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0A482A21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D84E525" w14:textId="015C14B7" w:rsidR="00C74BBB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3E5775E9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5351B3" w14:textId="126E0FF0" w:rsidR="00C74BBB" w:rsidRPr="00C30D2C" w:rsidRDefault="007511F5" w:rsidP="004F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C74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</w:tr>
      <w:tr w:rsidR="00C74BBB" w:rsidRPr="00C30D2C" w14:paraId="0B067FD8" w14:textId="77777777" w:rsidTr="003C1367">
        <w:tc>
          <w:tcPr>
            <w:tcW w:w="3690" w:type="dxa"/>
            <w:shd w:val="clear" w:color="auto" w:fill="auto"/>
          </w:tcPr>
          <w:p w14:paraId="5F275F51" w14:textId="5422132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809972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8B56EC" w14:textId="417AE8CE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DF03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00927188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1A2110" w14:textId="63BC7334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135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3E730E33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F48006" w14:textId="41C914FB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  <w:r w:rsidR="000F5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64E03EE5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9B36F" w14:textId="36B0780E" w:rsidR="00C74BBB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8C48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7FC54D70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38B0A8" w14:textId="0107E2FA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314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4CDDF752" w14:textId="77777777" w:rsidR="00C74BBB" w:rsidRPr="00C30D2C" w:rsidRDefault="00C74BBB" w:rsidP="00C74B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65D9E8" w14:textId="1EA669E3" w:rsidR="00C74BBB" w:rsidRPr="00C30D2C" w:rsidRDefault="007511F5" w:rsidP="00CE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1008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3065804F" w14:textId="77777777" w:rsidR="00C74BBB" w:rsidRPr="00C30D2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F8273F" w14:textId="2E60E214" w:rsidR="00C74BBB" w:rsidRPr="00C30D2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16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067</w:t>
            </w:r>
            <w:r w:rsidR="00E16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</w:tr>
    </w:tbl>
    <w:p w14:paraId="5183F27D" w14:textId="61761C1A" w:rsidR="00D45E24" w:rsidRPr="00A451EB" w:rsidRDefault="00D45E2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87049C" w14:paraId="0AA94804" w14:textId="77777777" w:rsidTr="74953350">
        <w:tc>
          <w:tcPr>
            <w:tcW w:w="3960" w:type="dxa"/>
            <w:shd w:val="clear" w:color="auto" w:fill="auto"/>
          </w:tcPr>
          <w:p w14:paraId="4D9DF7EE" w14:textId="7D0F5D87" w:rsidR="004A7B11" w:rsidRPr="0087049C" w:rsidRDefault="004A7B11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403D4C6A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E06" w:rsidRPr="0087049C" w14:paraId="5291E7A8" w14:textId="77777777" w:rsidTr="74953350">
        <w:tc>
          <w:tcPr>
            <w:tcW w:w="3960" w:type="dxa"/>
            <w:shd w:val="clear" w:color="auto" w:fill="auto"/>
          </w:tcPr>
          <w:p w14:paraId="1B3C7C3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5739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06E03124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9D81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1772E18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432B0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742E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D6B3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676B64E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CB75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513DE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C05F1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D0DF58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086D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E06" w:rsidRPr="0087049C" w14:paraId="00BC499E" w14:textId="77777777" w:rsidTr="74953350">
        <w:tc>
          <w:tcPr>
            <w:tcW w:w="3960" w:type="dxa"/>
            <w:shd w:val="clear" w:color="auto" w:fill="auto"/>
          </w:tcPr>
          <w:p w14:paraId="4270F40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F25F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16F16C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A42D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372FB7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25B10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A0597E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A29AB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5016581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E3CA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A8B0E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973B2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C5FC19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5215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E06" w:rsidRPr="0087049C" w14:paraId="23504F60" w14:textId="77777777" w:rsidTr="74953350">
        <w:tc>
          <w:tcPr>
            <w:tcW w:w="3960" w:type="dxa"/>
            <w:shd w:val="clear" w:color="auto" w:fill="auto"/>
          </w:tcPr>
          <w:p w14:paraId="5260EB6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44A7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01A111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0FB432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C80A52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E4C8B7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698FBE0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A7921C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119AF9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3077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1F2453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56E2F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E4D10B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871C2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B11" w:rsidRPr="0087049C" w14:paraId="7DDA246C" w14:textId="77777777" w:rsidTr="74953350">
        <w:tc>
          <w:tcPr>
            <w:tcW w:w="3960" w:type="dxa"/>
            <w:shd w:val="clear" w:color="auto" w:fill="auto"/>
          </w:tcPr>
          <w:p w14:paraId="5B01E0BA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72172B04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87049C" w14:paraId="6D827212" w14:textId="77777777" w:rsidTr="74953350">
        <w:tc>
          <w:tcPr>
            <w:tcW w:w="3960" w:type="dxa"/>
            <w:shd w:val="clear" w:color="auto" w:fill="auto"/>
          </w:tcPr>
          <w:p w14:paraId="34B439B2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1164240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F849E5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7BC52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406AD4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44F4D71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415A966F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49E482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D0344D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736F74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8763D3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A0D4F59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9DDED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3A9B6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BBB" w:rsidRPr="0087049C" w14:paraId="22963478" w14:textId="77777777" w:rsidTr="74953350">
        <w:tc>
          <w:tcPr>
            <w:tcW w:w="3960" w:type="dxa"/>
            <w:shd w:val="clear" w:color="auto" w:fill="auto"/>
          </w:tcPr>
          <w:p w14:paraId="405F1D44" w14:textId="35C0D8B2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BF295F1" w14:textId="2C3EF8CE" w:rsidR="00C74BBB" w:rsidRPr="00C74BBB" w:rsidRDefault="007511F5" w:rsidP="009E7D0E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446F0908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A4082" w14:textId="0084B27E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6E49BBCD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B69BFD" w14:textId="511F64C1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018AFDC6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3645A2" w14:textId="2696FD01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591A343D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2EC0A" w14:textId="7A8AE22A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51361A57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9D6C3A" w14:textId="637F9471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694DA0C5" w14:textId="77777777" w:rsidR="00C74BBB" w:rsidRPr="00C74BBB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D8C24" w14:textId="64DFE1CE" w:rsidR="00C74BBB" w:rsidRPr="00C74BBB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C74BBB" w:rsidRP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C74BBB" w:rsidRPr="0087049C" w14:paraId="4D3FEFD3" w14:textId="77777777" w:rsidTr="74953350">
        <w:tc>
          <w:tcPr>
            <w:tcW w:w="3960" w:type="dxa"/>
            <w:shd w:val="clear" w:color="auto" w:fill="auto"/>
          </w:tcPr>
          <w:p w14:paraId="7767AEF1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AF3B1A" w14:textId="20D0DC08" w:rsidR="00C74BBB" w:rsidRPr="0087049C" w:rsidRDefault="00C74BBB" w:rsidP="005E5AA2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B2F7B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9761F" w14:textId="0CC02CDD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61956770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AE2E58" w14:textId="538DBBE6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434CD12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8AC02FC" w14:textId="10205815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4BBB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19FB300D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F2688" w14:textId="2A85A3B2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4BBB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47261802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73CE15" w14:textId="6BA9BF31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74BBB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44B5CECD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CB59C7" w14:textId="4FCE1E13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C74BBB" w:rsidRPr="0087049C" w14:paraId="31C81B38" w14:textId="77777777" w:rsidTr="74953350">
        <w:tc>
          <w:tcPr>
            <w:tcW w:w="3960" w:type="dxa"/>
            <w:shd w:val="clear" w:color="auto" w:fill="auto"/>
          </w:tcPr>
          <w:p w14:paraId="28E044E6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EBFFDD4" w14:textId="1BB595B1" w:rsidR="00C74BBB" w:rsidRPr="0087049C" w:rsidRDefault="007511F5" w:rsidP="00C74BBB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6679726C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279337" w14:textId="7D5E0A82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75479A1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6EF60E3" w14:textId="7AB9BAF0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74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864BA1C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B448F41" w14:textId="45D81CF3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4BBB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6038643D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A57C4" w14:textId="19D13D3B" w:rsidR="00C74BBB" w:rsidRPr="0087049C" w:rsidRDefault="007511F5" w:rsidP="005E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4BBB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00B5F1B8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06C887" w14:textId="014A0C5B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4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BC24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47D516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67D77" w14:textId="023B96E8" w:rsidR="00C74BBB" w:rsidRPr="0087049C" w:rsidRDefault="00C74BBB" w:rsidP="00C74BB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74BBB" w:rsidRPr="0087049C" w14:paraId="7E116F4C" w14:textId="77777777" w:rsidTr="74953350">
        <w:tc>
          <w:tcPr>
            <w:tcW w:w="3960" w:type="dxa"/>
            <w:shd w:val="clear" w:color="auto" w:fill="auto"/>
          </w:tcPr>
          <w:p w14:paraId="64C8F6C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CB01C6B" w14:textId="3098B9A4" w:rsidR="00C74BBB" w:rsidRPr="0087049C" w:rsidRDefault="00C74BBB" w:rsidP="00C74BB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EEC7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288E5" w14:textId="7589F2BB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A6FBE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AD887E" w14:textId="4AE8F06C" w:rsidR="00C74BBB" w:rsidRPr="0087049C" w:rsidRDefault="00C74BBB" w:rsidP="0087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A5A13A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CB0CB42" w14:textId="12328E8A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72516F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AADA7A" w14:textId="697FC468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8C5B4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968E47" w14:textId="6E8E19BB" w:rsidR="00C74BBB" w:rsidRPr="0087049C" w:rsidRDefault="00C74BBB" w:rsidP="00C74BB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D31AD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7ABA9" w14:textId="0C188EF6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BBB" w:rsidRPr="0087049C" w14:paraId="6B28BAFE" w14:textId="77777777" w:rsidTr="74953350">
        <w:tc>
          <w:tcPr>
            <w:tcW w:w="3960" w:type="dxa"/>
            <w:shd w:val="clear" w:color="auto" w:fill="auto"/>
          </w:tcPr>
          <w:p w14:paraId="7DE7AEF1" w14:textId="0EF49844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2F48F7" w14:textId="7EB863D2" w:rsidR="00C74BBB" w:rsidRPr="0087049C" w:rsidRDefault="007511F5" w:rsidP="00C74BBB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7D0EF77B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391C06" w14:textId="6A33180F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23F4F33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7234114" w14:textId="136B97C8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E84434D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16D329" w14:textId="5C1AEE8A" w:rsidR="00C74BBB" w:rsidRPr="0087049C" w:rsidRDefault="007511F5" w:rsidP="004F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7DAFC533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D38A7" w14:textId="3586775A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70E333B5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3AD2D" w14:textId="13C6A79D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5A576C17" w14:textId="77777777" w:rsidR="00C74BBB" w:rsidRPr="0087049C" w:rsidRDefault="00C74BBB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DA98E7" w14:textId="2526165A" w:rsidR="00C74BBB" w:rsidRPr="0087049C" w:rsidRDefault="007511F5" w:rsidP="00C7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 w:rsidR="00C74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</w:tr>
      <w:tr w:rsidR="00534A3F" w:rsidRPr="0087049C" w14:paraId="44E127A0" w14:textId="77777777" w:rsidTr="74953350">
        <w:tc>
          <w:tcPr>
            <w:tcW w:w="3960" w:type="dxa"/>
            <w:shd w:val="clear" w:color="auto" w:fill="auto"/>
          </w:tcPr>
          <w:p w14:paraId="149AA3C1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B88D1CC" w14:textId="7754EDC5" w:rsidR="00534A3F" w:rsidRPr="0087049C" w:rsidRDefault="00534A3F" w:rsidP="00534A3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538CF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C10B6E" w14:textId="6E118643" w:rsidR="00534A3F" w:rsidRPr="0087049C" w:rsidRDefault="00534A3F" w:rsidP="00534A3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05793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78C695C" w14:textId="4BB94146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3B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0B2C8CA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CDA31C" w14:textId="20B37AD6" w:rsidR="00534A3F" w:rsidRPr="00BC24CA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0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3CF725B7" w14:textId="77777777" w:rsidR="00534A3F" w:rsidRPr="00BC24CA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EAE53" w14:textId="0EC44725" w:rsidR="00534A3F" w:rsidRPr="00BC24CA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73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6122A5FA" w14:textId="77777777" w:rsidR="00534A3F" w:rsidRPr="00BC24CA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466388" w14:textId="608741EB" w:rsidR="00534A3F" w:rsidRPr="00BC24CA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4928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6C65079C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1D624" w14:textId="1FCD6B12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D129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4020E7" w:rsidRPr="0087049C" w14:paraId="235D89EA" w14:textId="77777777" w:rsidTr="74953350">
        <w:tc>
          <w:tcPr>
            <w:tcW w:w="3960" w:type="dxa"/>
            <w:shd w:val="clear" w:color="auto" w:fill="auto"/>
          </w:tcPr>
          <w:p w14:paraId="0CBA0B68" w14:textId="77777777" w:rsidR="004020E7" w:rsidRPr="0087049C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85445EF" w14:textId="1032A8BD" w:rsidR="004020E7" w:rsidRPr="0087049C" w:rsidRDefault="004020E7" w:rsidP="004020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BC1A9" w14:textId="77777777" w:rsidR="004020E7" w:rsidRPr="0087049C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13015" w14:textId="22F413EF" w:rsidR="004020E7" w:rsidRPr="0087049C" w:rsidRDefault="007511F5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20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286E7E9B" w14:textId="77777777" w:rsidR="004020E7" w:rsidRPr="0087049C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FBC625" w14:textId="435412E0" w:rsidR="004020E7" w:rsidRPr="0087049C" w:rsidRDefault="007511F5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020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2ED3802" w14:textId="77777777" w:rsidR="004020E7" w:rsidRPr="0087049C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8A71E8" w14:textId="036CB2F2" w:rsidR="004020E7" w:rsidRPr="00BC24CA" w:rsidRDefault="007511F5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37408834" w14:textId="77777777" w:rsidR="004020E7" w:rsidRPr="00BC24CA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61233" w14:textId="48615694" w:rsidR="004020E7" w:rsidRPr="00BC24CA" w:rsidRDefault="004020E7" w:rsidP="004020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515A2" w14:textId="77777777" w:rsidR="004020E7" w:rsidRPr="00BC24CA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B98ED" w14:textId="310B39DB" w:rsidR="004020E7" w:rsidRPr="00BC24CA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A6BB53" w14:textId="77777777" w:rsidR="004020E7" w:rsidRPr="0087049C" w:rsidRDefault="004020E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D54DD" w14:textId="238F304E" w:rsidR="004020E7" w:rsidRPr="0087049C" w:rsidRDefault="004020E7" w:rsidP="004020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34A3F" w:rsidRPr="0087049C" w14:paraId="6FC26B0B" w14:textId="77777777" w:rsidTr="74953350">
        <w:tc>
          <w:tcPr>
            <w:tcW w:w="3960" w:type="dxa"/>
            <w:shd w:val="clear" w:color="auto" w:fill="auto"/>
          </w:tcPr>
          <w:p w14:paraId="56809180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5ABDE2" w14:textId="4866F452" w:rsidR="00534A3F" w:rsidRPr="0087049C" w:rsidRDefault="00534A3F" w:rsidP="00534A3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34D89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3250B7" w14:textId="47514815" w:rsidR="00534A3F" w:rsidRPr="0087049C" w:rsidRDefault="005F7411" w:rsidP="005F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4F756A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5843F2" w14:textId="3942E61F" w:rsidR="00534A3F" w:rsidRPr="0087049C" w:rsidRDefault="0038768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D3345A0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02D321" w14:textId="07F5E174" w:rsidR="00534A3F" w:rsidRPr="0087049C" w:rsidRDefault="007C7EA2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A882E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73BD4" w14:textId="0EAFF384" w:rsidR="00534A3F" w:rsidRPr="0087049C" w:rsidRDefault="00D67363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7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BF1C2B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A86387" w14:textId="57D984A1" w:rsidR="00534A3F" w:rsidRPr="0087049C" w:rsidRDefault="002E460F" w:rsidP="002E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FF1DF0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C6F9C" w14:textId="1024828D" w:rsidR="00534A3F" w:rsidRPr="0087049C" w:rsidRDefault="004A51C7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02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4A3F" w:rsidRPr="0087049C" w14:paraId="62DEB0BF" w14:textId="77777777" w:rsidTr="74953350">
        <w:tc>
          <w:tcPr>
            <w:tcW w:w="3960" w:type="dxa"/>
            <w:shd w:val="clear" w:color="auto" w:fill="auto"/>
          </w:tcPr>
          <w:p w14:paraId="109167C1" w14:textId="3DF9FA8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1A2D" w14:textId="783445A3" w:rsidR="00534A3F" w:rsidRPr="0087049C" w:rsidRDefault="007511F5" w:rsidP="00534A3F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  <w:r w:rsidR="00534A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5D66F9A0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61B1" w14:textId="27B9F8FC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="00772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154792BA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4B1B9" w14:textId="5BCA6B2F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4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  <w:r w:rsidR="00FD4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7BB30355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E145" w14:textId="0525D736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9F0F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4D35E49D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3EFE" w14:textId="1B6DF09D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F5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63CD5596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947FD" w14:textId="01986ECB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D129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172B8F5A" w14:textId="77777777" w:rsidR="00534A3F" w:rsidRPr="0087049C" w:rsidRDefault="00534A3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2C62" w14:textId="1139BA6A" w:rsidR="00534A3F" w:rsidRPr="0087049C" w:rsidRDefault="007511F5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62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  <w:r w:rsidR="00762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</w:tr>
    </w:tbl>
    <w:p w14:paraId="6AA47C96" w14:textId="215B0322" w:rsidR="00A451EB" w:rsidRDefault="005C53B8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</w:rPr>
        <w:t>.</w:t>
      </w:r>
    </w:p>
    <w:p w14:paraId="3B940140" w14:textId="77777777" w:rsidR="00A451EB" w:rsidRDefault="00A45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87049C" w14:paraId="4589CB5D" w14:textId="77777777" w:rsidTr="001500E7">
        <w:tc>
          <w:tcPr>
            <w:tcW w:w="3960" w:type="dxa"/>
            <w:gridSpan w:val="2"/>
          </w:tcPr>
          <w:p w14:paraId="434C63EE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64A26857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56E" w:rsidRPr="0087049C" w14:paraId="13F2C233" w14:textId="77777777" w:rsidTr="001500E7">
        <w:tc>
          <w:tcPr>
            <w:tcW w:w="3960" w:type="dxa"/>
            <w:gridSpan w:val="2"/>
          </w:tcPr>
          <w:p w14:paraId="524B8EF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988C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C21B3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A87F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5EBBB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3282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92CF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802CF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14AFDF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CCF1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12BE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1D02A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6FB5EB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61A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6E" w:rsidRPr="0087049C" w14:paraId="48D58423" w14:textId="77777777" w:rsidTr="001500E7">
        <w:tc>
          <w:tcPr>
            <w:tcW w:w="3960" w:type="dxa"/>
            <w:gridSpan w:val="2"/>
          </w:tcPr>
          <w:p w14:paraId="6310CE5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8686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158E80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9C3A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964EF6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24DA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AA528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2C7109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6AF9535D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029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0DCD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D4C03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DE693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7A3D9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6E" w:rsidRPr="0087049C" w14:paraId="6204A7E5" w14:textId="77777777" w:rsidTr="001500E7">
        <w:tc>
          <w:tcPr>
            <w:tcW w:w="3960" w:type="dxa"/>
            <w:gridSpan w:val="2"/>
          </w:tcPr>
          <w:p w14:paraId="423B176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E4281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4A388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6D7ED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E766CD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3B95A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8EA18E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CAA7A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48E369A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1A273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B51F888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B862D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6B44EBC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D5578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B11" w:rsidRPr="0087049C" w14:paraId="0073BC70" w14:textId="77777777" w:rsidTr="001500E7">
        <w:tc>
          <w:tcPr>
            <w:tcW w:w="3960" w:type="dxa"/>
            <w:gridSpan w:val="2"/>
          </w:tcPr>
          <w:p w14:paraId="67A9EB15" w14:textId="1A183C9D" w:rsidR="004A7B11" w:rsidRPr="0087049C" w:rsidRDefault="00332BD9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530" w:type="dxa"/>
            <w:gridSpan w:val="13"/>
          </w:tcPr>
          <w:p w14:paraId="7CAC7E3C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1688" w:rsidRPr="0087049C" w14:paraId="127A2D2C" w14:textId="77777777" w:rsidTr="001500E7">
        <w:tc>
          <w:tcPr>
            <w:tcW w:w="3960" w:type="dxa"/>
            <w:gridSpan w:val="2"/>
          </w:tcPr>
          <w:p w14:paraId="49D38A41" w14:textId="39A04879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36BC4EA" w14:textId="1EE7CCEA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686E3506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51639" w14:textId="1F1B0BEB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636269E3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519DB" w14:textId="2EE4676C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7A3DD214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B13C35" w14:textId="0E464F18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A5F894F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35D2F" w14:textId="6C361728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0DBACAD7" w14:textId="77777777" w:rsidR="00471688" w:rsidRPr="00471688" w:rsidRDefault="00471688" w:rsidP="004716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0449C2" w14:textId="5AA48C9C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098E8566" w14:textId="77777777" w:rsidR="00471688" w:rsidRPr="00471688" w:rsidRDefault="00471688" w:rsidP="004716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05F70" w14:textId="3163F33A" w:rsidR="00471688" w:rsidRPr="00471688" w:rsidRDefault="007511F5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471688" w:rsidRPr="0087049C" w14:paraId="029316BE" w14:textId="77777777" w:rsidTr="001500E7">
        <w:tc>
          <w:tcPr>
            <w:tcW w:w="3960" w:type="dxa"/>
            <w:gridSpan w:val="2"/>
          </w:tcPr>
          <w:p w14:paraId="7423B08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837DFB8" w14:textId="3799E3E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328E63F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EF26C" w14:textId="040C219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3BC6E95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24263" w14:textId="41B13FA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0" w:type="dxa"/>
          </w:tcPr>
          <w:p w14:paraId="60E9A80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DF189C" w14:textId="4B6B2951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4FC0083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F7D6" w14:textId="14D9141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141880E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1594DB" w14:textId="672CDCCD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C49DC" w14:textId="77777777" w:rsidR="00471688" w:rsidRPr="0087049C" w:rsidRDefault="00471688" w:rsidP="004716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A4E85" w14:textId="5D0290E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471688" w:rsidRPr="0087049C" w14:paraId="57024A56" w14:textId="77777777" w:rsidTr="001500E7">
        <w:tc>
          <w:tcPr>
            <w:tcW w:w="3960" w:type="dxa"/>
            <w:gridSpan w:val="2"/>
          </w:tcPr>
          <w:p w14:paraId="5FDC230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B37CF1C" w14:textId="398B74E1" w:rsidR="00471688" w:rsidRPr="0087049C" w:rsidRDefault="00471688" w:rsidP="009E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1254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1341E" w14:textId="11A1F85E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95CB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75942" w14:textId="2B5F880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28255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2CADA7" w14:textId="101DA43D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0ECAF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D43C3" w14:textId="4E295831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D8E7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F6A89" w14:textId="6E1F19FD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6D48D" w14:textId="77777777" w:rsidR="00471688" w:rsidRPr="0087049C" w:rsidRDefault="00471688" w:rsidP="004716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4E357" w14:textId="2B28923F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88" w:rsidRPr="0087049C" w14:paraId="52C2A3DC" w14:textId="77777777" w:rsidTr="001500E7">
        <w:tc>
          <w:tcPr>
            <w:tcW w:w="3960" w:type="dxa"/>
            <w:gridSpan w:val="2"/>
          </w:tcPr>
          <w:p w14:paraId="0DEAA065" w14:textId="59232B16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180812" w14:textId="0B0C180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1DFAA26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346F94" w14:textId="1B5374F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7DA962C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0FE2" w14:textId="65B840EB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1C5135B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871E99" w14:textId="29BF766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44ADC15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F7794" w14:textId="6689663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0FFB5976" w14:textId="77777777" w:rsidR="00471688" w:rsidRPr="0087049C" w:rsidRDefault="00471688" w:rsidP="004716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3BE89" w14:textId="11614145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7CD17039" w14:textId="77777777" w:rsidR="00471688" w:rsidRPr="0087049C" w:rsidRDefault="00471688" w:rsidP="004716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CB2E7A" w14:textId="693209C8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  <w:tr w:rsidR="00DE3CDE" w:rsidRPr="0087049C" w14:paraId="1AC2236E" w14:textId="77777777" w:rsidTr="001500E7">
        <w:tc>
          <w:tcPr>
            <w:tcW w:w="3960" w:type="dxa"/>
            <w:gridSpan w:val="2"/>
          </w:tcPr>
          <w:p w14:paraId="101508D7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200D263" w14:textId="290DBFAC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4493CEDF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40F9C" w14:textId="1611F0DC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E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0087C245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48870" w14:textId="332EB7A7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DE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41631372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EDCADE" w14:textId="16E49C80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E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0D8C60F2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FE387" w14:textId="5EAA75AA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2878940D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D480AE" w14:textId="053E7142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95166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94AD1E" w14:textId="4908C8A5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334C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5321B4" w:rsidRPr="005321B4" w14:paraId="43C14173" w14:textId="77777777" w:rsidTr="00840F1F">
        <w:tc>
          <w:tcPr>
            <w:tcW w:w="3420" w:type="dxa"/>
            <w:shd w:val="clear" w:color="auto" w:fill="auto"/>
          </w:tcPr>
          <w:p w14:paraId="187DCF53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1EB">
              <w:rPr>
                <w:rFonts w:asciiTheme="majorBidi" w:hAnsi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540" w:type="dxa"/>
          </w:tcPr>
          <w:p w14:paraId="2D876145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B5DCC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A2AC1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87318A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445B0" w14:textId="77777777" w:rsidR="005321B4" w:rsidRPr="00A451EB" w:rsidRDefault="005321B4" w:rsidP="00840F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724083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21B7B0" w14:textId="77777777" w:rsidR="005321B4" w:rsidRPr="00A451EB" w:rsidRDefault="005321B4" w:rsidP="00840F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C90831A" w14:textId="77777777" w:rsidR="005321B4" w:rsidRPr="00A451EB" w:rsidRDefault="005321B4" w:rsidP="0040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23DB5" w14:textId="77777777" w:rsidR="005321B4" w:rsidRPr="00A451EB" w:rsidRDefault="005321B4" w:rsidP="00840F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4062A9C" w14:textId="77777777" w:rsidR="005321B4" w:rsidRPr="00A451EB" w:rsidRDefault="005321B4" w:rsidP="0040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9D8534" w14:textId="77777777" w:rsidR="005321B4" w:rsidRPr="00A451EB" w:rsidRDefault="005321B4" w:rsidP="00840F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0BF043" w14:textId="7BF56A48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0D020C" w14:textId="77777777" w:rsidR="005321B4" w:rsidRPr="00A451EB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1459AE" w14:textId="02C7CBF2" w:rsidR="005321B4" w:rsidRPr="005321B4" w:rsidRDefault="005321B4" w:rsidP="0084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3CDE" w:rsidRPr="0087049C" w14:paraId="22F17582" w14:textId="77777777" w:rsidTr="001500E7">
        <w:tc>
          <w:tcPr>
            <w:tcW w:w="3960" w:type="dxa"/>
            <w:gridSpan w:val="2"/>
          </w:tcPr>
          <w:p w14:paraId="24D5EA09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802227" w14:textId="03780C2C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B058F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014584" w14:textId="54A6CF33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D4E1DA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91647" w14:textId="18162EFC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87078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CF7ACC" w14:textId="35DAC100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6975C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9878E" w14:textId="7A86F213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A211FB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870ED" w14:textId="73D5F453" w:rsidR="00DE3CDE" w:rsidRPr="0087049C" w:rsidRDefault="005321B4" w:rsidP="0053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02F2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270" w:type="dxa"/>
            <w:shd w:val="clear" w:color="auto" w:fill="auto"/>
          </w:tcPr>
          <w:p w14:paraId="7D30E40C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9AA27" w14:textId="17B77679" w:rsidR="00DE3CDE" w:rsidRPr="0087049C" w:rsidRDefault="00A33117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32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3CDE" w:rsidRPr="0087049C" w14:paraId="2F7FF7AC" w14:textId="77777777" w:rsidTr="001500E7">
        <w:tc>
          <w:tcPr>
            <w:tcW w:w="3960" w:type="dxa"/>
            <w:gridSpan w:val="2"/>
          </w:tcPr>
          <w:p w14:paraId="2435BFD0" w14:textId="1CE26396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6242" w14:textId="0D341BFE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shd w:val="clear" w:color="auto" w:fill="auto"/>
          </w:tcPr>
          <w:p w14:paraId="1F2253B2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A5B7" w14:textId="7D985C78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0B6F0CFD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1FF88" w14:textId="64603B7A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6AC4E906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79ED" w14:textId="796E0B4E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084E3E8F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B609" w14:textId="3F3EC9DD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14CE590E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2323" w14:textId="22B6C644" w:rsidR="00DE3CDE" w:rsidRPr="00202F2C" w:rsidRDefault="00202F2C" w:rsidP="00202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FC045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E6A3" w14:textId="04F7491B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1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041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</w:tr>
      <w:tr w:rsidR="00DE3CDE" w:rsidRPr="00332BD9" w14:paraId="365ECB14" w14:textId="77777777" w:rsidTr="00406806">
        <w:tc>
          <w:tcPr>
            <w:tcW w:w="3960" w:type="dxa"/>
            <w:gridSpan w:val="2"/>
          </w:tcPr>
          <w:p w14:paraId="5DB352B0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78105D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8A53C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87ECBF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9268A1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C4AB19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4CA46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30EABA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98874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E4D4C2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2F1D0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C3A282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E4F49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747950" w14:textId="77777777" w:rsidR="00DE3CDE" w:rsidRPr="00332BD9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3CDE" w:rsidRPr="0087049C" w14:paraId="1E6D2261" w14:textId="77777777" w:rsidTr="00406806">
        <w:tc>
          <w:tcPr>
            <w:tcW w:w="3960" w:type="dxa"/>
            <w:gridSpan w:val="2"/>
          </w:tcPr>
          <w:p w14:paraId="04AC89E8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A33399C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5F594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B1BCA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D2E0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7A196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8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9410B5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1A8A1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D6CC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30D54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3295A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659BB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D3452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CDE" w:rsidRPr="0087049C" w14:paraId="5F5BC861" w14:textId="77777777" w:rsidTr="00406806">
        <w:tc>
          <w:tcPr>
            <w:tcW w:w="3960" w:type="dxa"/>
            <w:gridSpan w:val="2"/>
          </w:tcPr>
          <w:p w14:paraId="5BCCAEFD" w14:textId="75A82D29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1240" w14:textId="63F88BB9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0B630223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55A6DE" w14:textId="29C32E24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20EF8EA8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08E30" w14:textId="693D619A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449B8208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CD84865" w14:textId="0ACAD0E1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305E1C37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D356F" w14:textId="213C2444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69A7B9CA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8F6BBF" w14:textId="57DB53D7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332577C6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70A44C" w14:textId="00CD9F5D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</w:tr>
      <w:tr w:rsidR="00DE3CDE" w:rsidRPr="0087049C" w14:paraId="789BC6C1" w14:textId="77777777" w:rsidTr="00406806">
        <w:tc>
          <w:tcPr>
            <w:tcW w:w="3960" w:type="dxa"/>
            <w:gridSpan w:val="2"/>
            <w:shd w:val="clear" w:color="auto" w:fill="auto"/>
          </w:tcPr>
          <w:p w14:paraId="5F232A19" w14:textId="20D4A5E6" w:rsidR="00DE3CDE" w:rsidRPr="0087049C" w:rsidRDefault="00DE3CDE" w:rsidP="00DE3C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12DA65" w14:textId="5F4D030E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6551424F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9C6EF" w14:textId="07434DDD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6A01B0CA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E819DC" w14:textId="357B7231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2C34FD04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DB521B" w14:textId="79C7DEA1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03E98C83" w14:textId="77777777" w:rsidR="00DE3CDE" w:rsidRPr="0087049C" w:rsidRDefault="00DE3CDE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C021A2" w14:textId="4845D0E9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E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32D7057D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DFA6ABE" w14:textId="143B4F22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202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0ADDEF2A" w14:textId="77777777" w:rsidR="00DE3CDE" w:rsidRPr="0087049C" w:rsidRDefault="00DE3CDE" w:rsidP="00DE3C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2CE6B6" w14:textId="1D5F50B4" w:rsidR="00DE3CDE" w:rsidRPr="0087049C" w:rsidRDefault="007511F5" w:rsidP="00DE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  <w:r w:rsidR="00117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</w:tr>
      <w:tr w:rsidR="00DE3CDE" w:rsidRPr="0087049C" w14:paraId="2DDE5360" w14:textId="77777777" w:rsidTr="001500E7">
        <w:tc>
          <w:tcPr>
            <w:tcW w:w="14490" w:type="dxa"/>
            <w:gridSpan w:val="15"/>
            <w:shd w:val="clear" w:color="auto" w:fill="auto"/>
          </w:tcPr>
          <w:p w14:paraId="0199AED4" w14:textId="77777777" w:rsidR="00332BD9" w:rsidRPr="00332BD9" w:rsidRDefault="00332BD9" w:rsidP="00DE3CDE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lang w:bidi="th-TH"/>
              </w:rPr>
            </w:pPr>
          </w:p>
          <w:p w14:paraId="03CEC168" w14:textId="2EDA23BC" w:rsidR="00DE3CDE" w:rsidRPr="0087049C" w:rsidRDefault="00DE3CDE" w:rsidP="00DE3CDE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บริษัทก่อนหักค่าเสื่อมราคาสะสมของส่วนปรับปรุงที่ดิน อาคารและอุปกรณ์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จำนวนแล้ว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มีจำนวน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672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  <w:r w:rsidR="00310D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ตามลำดับ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401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ล้านบาท และ 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384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1CAFD7CB" w14:textId="77777777" w:rsidR="005B3B34" w:rsidRPr="0087049C" w:rsidRDefault="005B3B34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Theme="majorBidi" w:hAnsiTheme="majorBidi" w:cstheme="majorBidi"/>
          <w:sz w:val="30"/>
          <w:szCs w:val="30"/>
          <w:highlight w:val="green"/>
          <w:cs/>
        </w:rPr>
        <w:sectPr w:rsidR="005B3B34" w:rsidRPr="0087049C" w:rsidSect="0098384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C7C439A" w14:textId="022603DE" w:rsidR="00D45E24" w:rsidRPr="0087049C" w:rsidRDefault="00D45E2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4E366B06" w14:textId="6A3B9A0D" w:rsidR="00D45E24" w:rsidRPr="0091799B" w:rsidRDefault="00D45E24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30A7D" w:rsidRPr="00130A7D" w14:paraId="11B77076" w14:textId="77777777" w:rsidTr="00252DA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A0444BB" w14:textId="66063F83" w:rsidR="00130A7D" w:rsidRPr="00130A7D" w:rsidRDefault="005003A6" w:rsidP="00252DA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30CD88AF" w14:textId="0D9C4DB2" w:rsidR="00130A7D" w:rsidRPr="00130A7D" w:rsidRDefault="00130A7D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A7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80177BE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4B5B8984" w14:textId="1DA74FA1" w:rsidR="00130A7D" w:rsidRPr="00130A7D" w:rsidRDefault="00130A7D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A7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0A7D" w:rsidRPr="00130A7D" w14:paraId="04BB6755" w14:textId="77777777" w:rsidTr="00252DA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5621ABC" w14:textId="2EA14811" w:rsidR="00130A7D" w:rsidRPr="00130A7D" w:rsidRDefault="005003A6" w:rsidP="00252D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FA87D28" w14:textId="027EEF2E" w:rsidR="00130A7D" w:rsidRPr="00130A7D" w:rsidRDefault="007511F5" w:rsidP="00252D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DD63FB8" w14:textId="77777777" w:rsidR="00130A7D" w:rsidRPr="00130A7D" w:rsidRDefault="00130A7D" w:rsidP="00252D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576E06" w14:textId="54EAB89D" w:rsidR="00130A7D" w:rsidRPr="00130A7D" w:rsidRDefault="007511F5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24E9DE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B2CD612" w14:textId="1D62C88E" w:rsidR="00130A7D" w:rsidRPr="00130A7D" w:rsidRDefault="007511F5" w:rsidP="00252D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21D4403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C6E7E7" w14:textId="3D7B24F9" w:rsidR="00130A7D" w:rsidRPr="00130A7D" w:rsidRDefault="007511F5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30A7D" w:rsidRPr="00130A7D" w14:paraId="1A12D5C3" w14:textId="77777777" w:rsidTr="00252DA3">
        <w:trPr>
          <w:cantSplit/>
          <w:trHeight w:val="20"/>
          <w:tblHeader/>
        </w:trPr>
        <w:tc>
          <w:tcPr>
            <w:tcW w:w="4050" w:type="dxa"/>
          </w:tcPr>
          <w:p w14:paraId="2477D643" w14:textId="354EB370" w:rsidR="00130A7D" w:rsidRPr="00130A7D" w:rsidRDefault="00130A7D" w:rsidP="00252DA3">
            <w:pPr>
              <w:pStyle w:val="Heading1"/>
              <w:keepLines/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4638C87" w14:textId="77777777" w:rsidR="00130A7D" w:rsidRPr="00130A7D" w:rsidRDefault="00130A7D" w:rsidP="00252DA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1688" w:rsidRPr="00130A7D" w14:paraId="599784BE" w14:textId="77777777" w:rsidTr="00252DA3">
        <w:trPr>
          <w:cantSplit/>
          <w:trHeight w:val="20"/>
        </w:trPr>
        <w:tc>
          <w:tcPr>
            <w:tcW w:w="4050" w:type="dxa"/>
          </w:tcPr>
          <w:p w14:paraId="5F9F4E96" w14:textId="77777777" w:rsidR="00471688" w:rsidRPr="00130A7D" w:rsidRDefault="00471688" w:rsidP="004716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D96CBE5" w14:textId="76FC5BDE" w:rsidR="00471688" w:rsidRPr="00130A7D" w:rsidRDefault="007511F5" w:rsidP="0047168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F11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178" w:type="dxa"/>
            <w:vAlign w:val="bottom"/>
          </w:tcPr>
          <w:p w14:paraId="1D19169D" w14:textId="77777777" w:rsidR="00471688" w:rsidRPr="00130A7D" w:rsidRDefault="00471688" w:rsidP="004716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8559C7" w14:textId="2CC6FC7E" w:rsidR="00471688" w:rsidRPr="00130A7D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180" w:type="dxa"/>
            <w:vAlign w:val="bottom"/>
          </w:tcPr>
          <w:p w14:paraId="24D211D8" w14:textId="77777777" w:rsidR="00471688" w:rsidRPr="00130A7D" w:rsidRDefault="00471688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A034A2F" w14:textId="7C852966" w:rsidR="00471688" w:rsidRPr="00130A7D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4E1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180" w:type="dxa"/>
            <w:vAlign w:val="bottom"/>
          </w:tcPr>
          <w:p w14:paraId="5B41C830" w14:textId="77777777" w:rsidR="00471688" w:rsidRPr="00130A7D" w:rsidRDefault="00471688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5A9AE7C" w14:textId="70959CC7" w:rsidR="00471688" w:rsidRPr="00130A7D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471688" w:rsidRPr="00130A7D" w14:paraId="6C9C475A" w14:textId="77777777" w:rsidTr="00252DA3">
        <w:trPr>
          <w:cantSplit/>
          <w:trHeight w:val="20"/>
        </w:trPr>
        <w:tc>
          <w:tcPr>
            <w:tcW w:w="4050" w:type="dxa"/>
          </w:tcPr>
          <w:p w14:paraId="78C12CDF" w14:textId="77777777" w:rsidR="00471688" w:rsidRPr="00130A7D" w:rsidRDefault="00471688" w:rsidP="004716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72AE" w14:textId="5967FED5" w:rsidR="00471688" w:rsidRPr="00471B7F" w:rsidRDefault="007511F5" w:rsidP="0047168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F11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178" w:type="dxa"/>
            <w:vAlign w:val="bottom"/>
          </w:tcPr>
          <w:p w14:paraId="21B346DE" w14:textId="77777777" w:rsidR="00471688" w:rsidRPr="00471B7F" w:rsidRDefault="00471688" w:rsidP="004716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27B53" w14:textId="3D8A5CAB" w:rsidR="00471688" w:rsidRPr="00471B7F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180" w:type="dxa"/>
            <w:vAlign w:val="bottom"/>
          </w:tcPr>
          <w:p w14:paraId="5B3226B2" w14:textId="77777777" w:rsidR="00471688" w:rsidRPr="00471B7F" w:rsidRDefault="00471688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36B22" w14:textId="4FD7C4D0" w:rsidR="00471688" w:rsidRPr="00471B7F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4E1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180" w:type="dxa"/>
            <w:vAlign w:val="bottom"/>
          </w:tcPr>
          <w:p w14:paraId="5431C37A" w14:textId="77777777" w:rsidR="00471688" w:rsidRPr="00471B7F" w:rsidRDefault="00471688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50E24" w14:textId="2F97A3C3" w:rsidR="00471688" w:rsidRPr="00471B7F" w:rsidRDefault="007511F5" w:rsidP="0047168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</w:tr>
    </w:tbl>
    <w:p w14:paraId="56F6BDC3" w14:textId="77777777" w:rsidR="005D09B1" w:rsidRPr="0091799B" w:rsidRDefault="005D09B1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0DEB98" w14:textId="287A2DB4" w:rsidR="003B368C" w:rsidRDefault="005D09B1" w:rsidP="003B368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324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7B324C">
        <w:rPr>
          <w:rFonts w:asciiTheme="majorBidi" w:hAnsiTheme="majorBidi" w:cstheme="majorBidi"/>
          <w:sz w:val="30"/>
          <w:szCs w:val="30"/>
        </w:rPr>
        <w:t xml:space="preserve"> </w:t>
      </w:r>
      <w:r w:rsidRPr="007B324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</w:t>
      </w:r>
      <w:r w:rsidR="005B0A87">
        <w:rPr>
          <w:rFonts w:asciiTheme="majorBidi" w:hAnsiTheme="majorBidi" w:cstheme="majorBidi" w:hint="cs"/>
          <w:sz w:val="30"/>
          <w:szCs w:val="30"/>
          <w:cs/>
        </w:rPr>
        <w:t>เพิ่มขึ้นเป็น</w:t>
      </w:r>
      <w:r w:rsidR="005B0A87" w:rsidRPr="004A5A6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A5A66" w:rsidRPr="004A5A66">
        <w:rPr>
          <w:rFonts w:asciiTheme="majorBidi" w:hAnsiTheme="majorBidi" w:cstheme="majorBidi"/>
          <w:sz w:val="30"/>
          <w:szCs w:val="30"/>
        </w:rPr>
        <w:t xml:space="preserve"> </w:t>
      </w:r>
      <w:r w:rsidR="00343D2F">
        <w:rPr>
          <w:rFonts w:asciiTheme="majorBidi" w:hAnsiTheme="majorBidi" w:cstheme="majorBidi"/>
          <w:sz w:val="30"/>
          <w:szCs w:val="30"/>
        </w:rPr>
        <w:t>21</w:t>
      </w:r>
      <w:r w:rsidR="004A5A66" w:rsidRPr="004A5A66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8</w:t>
      </w:r>
      <w:r w:rsidR="00343D2F">
        <w:rPr>
          <w:rFonts w:asciiTheme="majorBidi" w:hAnsiTheme="majorBidi" w:cstheme="majorBidi"/>
          <w:sz w:val="30"/>
          <w:szCs w:val="30"/>
        </w:rPr>
        <w:t>2</w:t>
      </w:r>
      <w:r w:rsidR="009F1EF3" w:rsidRPr="004A5A66">
        <w:rPr>
          <w:rFonts w:asciiTheme="majorBidi" w:hAnsiTheme="majorBidi" w:cstheme="majorBidi"/>
          <w:sz w:val="30"/>
          <w:szCs w:val="30"/>
        </w:rPr>
        <w:t xml:space="preserve"> </w:t>
      </w:r>
      <w:r w:rsidR="002E2AA8" w:rsidRPr="004A5A6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60D60" w:rsidRPr="004A5A66">
        <w:rPr>
          <w:rFonts w:asciiTheme="majorBidi" w:hAnsiTheme="majorBidi" w:cstheme="majorBidi"/>
          <w:sz w:val="30"/>
          <w:szCs w:val="30"/>
        </w:rPr>
        <w:t xml:space="preserve"> </w:t>
      </w:r>
      <w:r w:rsidR="002E2AA8" w:rsidRPr="004A5A6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A5A66" w:rsidRPr="004A5A66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18</w:t>
      </w:r>
      <w:r w:rsidR="004A5A66" w:rsidRPr="004A5A66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02</w:t>
      </w:r>
      <w:r w:rsidR="0083618C" w:rsidRPr="0083618C">
        <w:rPr>
          <w:rFonts w:asciiTheme="majorBidi" w:hAnsiTheme="majorBidi" w:cstheme="majorBidi"/>
          <w:sz w:val="30"/>
          <w:szCs w:val="30"/>
        </w:rPr>
        <w:t xml:space="preserve"> </w:t>
      </w:r>
      <w:r w:rsidR="002E2AA8" w:rsidRPr="0083618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2E2AA8" w:rsidRPr="00787767">
        <w:rPr>
          <w:rFonts w:asciiTheme="majorBidi" w:hAnsiTheme="majorBidi" w:cstheme="majorBidi" w:hint="cs"/>
          <w:sz w:val="30"/>
          <w:szCs w:val="30"/>
          <w:cs/>
        </w:rPr>
        <w:t>บาทตามลำดับ</w:t>
      </w:r>
      <w:r w:rsidR="003B368C" w:rsidRPr="007877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692D" w:rsidRPr="0078776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2E2AA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E2A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2AA8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ไม่มีการเพิ่มขึ้น</w:t>
      </w:r>
      <w:r w:rsidR="00732029" w:rsidRPr="0073202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DDCD545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8B3220" w14:textId="4BC8A4E3" w:rsidR="000A77F3" w:rsidRPr="00F510E1" w:rsidRDefault="000A77F3" w:rsidP="000A77F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10E1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73202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อาคาร</w:t>
      </w:r>
      <w:r w:rsidRPr="00F510E1">
        <w:rPr>
          <w:rFonts w:asciiTheme="majorBidi" w:hAnsiTheme="majorBidi" w:cstheme="majorBidi"/>
          <w:sz w:val="30"/>
          <w:szCs w:val="30"/>
          <w:cs/>
          <w:lang w:val="en-US"/>
        </w:rPr>
        <w:t>และโรงงาน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/>
        </w:rPr>
        <w:t>หลายแห่งเป็น</w:t>
      </w:r>
      <w:r w:rsidRPr="00FF5B4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ระยะเวลา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179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F5B46" w:rsidRPr="00FF5B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-</w:t>
      </w:r>
      <w:r w:rsidR="009179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="00F510E1" w:rsidRPr="00FF5B4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F5B46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ค่าเช่า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>ไว้ในสัญญา</w:t>
      </w:r>
    </w:p>
    <w:p w14:paraId="2A0EC86C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D204F" w14:textId="06FABEFC" w:rsidR="005D09B1" w:rsidRDefault="005D09B1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09BF6A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7D6FAF" w14:textId="3013A78F" w:rsidR="000A77F3" w:rsidRPr="00F510E1" w:rsidRDefault="000A77F3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F510E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F510E1">
        <w:rPr>
          <w:rFonts w:asciiTheme="majorBidi" w:hAnsiTheme="majorBidi" w:cstheme="majorBidi"/>
          <w:sz w:val="30"/>
          <w:szCs w:val="30"/>
          <w:cs/>
        </w:rPr>
        <w:t xml:space="preserve">เลือกขยายอายุสัญญาเช่าก่อนสิ้นสุดระยะเวลาเช่า 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510E1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2FBD6CCA" w14:textId="77777777" w:rsidR="005D09B1" w:rsidRPr="0091799B" w:rsidRDefault="005D09B1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09B1" w:rsidRPr="0087049C" w14:paraId="196806E3" w14:textId="77777777" w:rsidTr="005D09B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0EBBABD" w14:textId="11562BE3" w:rsidR="005D09B1" w:rsidRPr="0087049C" w:rsidRDefault="005D09B1" w:rsidP="00BD7D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E67BF79" w14:textId="08C6014E" w:rsidR="005D09B1" w:rsidRPr="0087049C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29647D" w14:textId="77777777" w:rsidR="005D09B1" w:rsidRPr="0087049C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800FFF4" w14:textId="2A348980" w:rsidR="005D09B1" w:rsidRPr="0087049C" w:rsidRDefault="005D09B1" w:rsidP="00BD7D1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0B73" w:rsidRPr="0087049C" w14:paraId="1DE8A7E7" w14:textId="77777777" w:rsidTr="005D09B1">
        <w:trPr>
          <w:cantSplit/>
          <w:tblHeader/>
        </w:trPr>
        <w:tc>
          <w:tcPr>
            <w:tcW w:w="4410" w:type="dxa"/>
          </w:tcPr>
          <w:p w14:paraId="46DD04BC" w14:textId="6BC741FE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80B8B12" w14:textId="09B1E063" w:rsidR="004A0B73" w:rsidRPr="0087049C" w:rsidRDefault="007511F5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DE30528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9C4A4" w14:textId="194C87ED" w:rsidR="004A0B73" w:rsidRPr="0087049C" w:rsidRDefault="007511F5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4E09C41C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53BAA" w14:textId="3880BF5C" w:rsidR="004A0B73" w:rsidRPr="0087049C" w:rsidRDefault="007511F5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EBECC44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F0892" w14:textId="542B9D35" w:rsidR="004A0B73" w:rsidRPr="0087049C" w:rsidRDefault="007511F5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A0B73" w:rsidRPr="0087049C" w14:paraId="53642F95" w14:textId="77777777" w:rsidTr="005D09B1">
        <w:trPr>
          <w:cantSplit/>
          <w:tblHeader/>
        </w:trPr>
        <w:tc>
          <w:tcPr>
            <w:tcW w:w="4410" w:type="dxa"/>
          </w:tcPr>
          <w:p w14:paraId="017DFAC0" w14:textId="6FD4C1A9" w:rsidR="004A0B73" w:rsidRPr="0087049C" w:rsidRDefault="004A0B73" w:rsidP="004A0B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0" w:type="dxa"/>
            <w:gridSpan w:val="7"/>
          </w:tcPr>
          <w:p w14:paraId="59094335" w14:textId="3B601364" w:rsidR="004A0B73" w:rsidRPr="0087049C" w:rsidRDefault="004A0B73" w:rsidP="004A0B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0B73" w:rsidRPr="0087049C" w14:paraId="015A570A" w14:textId="77777777" w:rsidTr="005D09B1">
        <w:trPr>
          <w:cantSplit/>
        </w:trPr>
        <w:tc>
          <w:tcPr>
            <w:tcW w:w="4410" w:type="dxa"/>
          </w:tcPr>
          <w:p w14:paraId="45823893" w14:textId="77777777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FC14A40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4A53D7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F29BC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0E7D7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AF514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18CF2A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0625D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104DE8FE" w14:textId="77777777" w:rsidTr="005D09B1">
        <w:trPr>
          <w:cantSplit/>
        </w:trPr>
        <w:tc>
          <w:tcPr>
            <w:tcW w:w="4410" w:type="dxa"/>
          </w:tcPr>
          <w:p w14:paraId="5F01C914" w14:textId="77777777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28BFC26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552F9F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0BD3A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384B71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2DAC9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80155C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010B7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71688" w:rsidRPr="0087049C" w14:paraId="0079F201" w14:textId="77777777" w:rsidTr="0091528F">
        <w:trPr>
          <w:cantSplit/>
        </w:trPr>
        <w:tc>
          <w:tcPr>
            <w:tcW w:w="4410" w:type="dxa"/>
          </w:tcPr>
          <w:p w14:paraId="17F007B5" w14:textId="77777777" w:rsidR="00471688" w:rsidRPr="0087049C" w:rsidRDefault="00471688" w:rsidP="00471688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E645D67" w14:textId="4814D288" w:rsidR="00471688" w:rsidRPr="0087049C" w:rsidRDefault="007511F5" w:rsidP="00283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8D4D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  <w:vAlign w:val="bottom"/>
          </w:tcPr>
          <w:p w14:paraId="1B603088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28B7A" w14:textId="3C180C79" w:rsidR="00471688" w:rsidRPr="0087049C" w:rsidRDefault="007511F5" w:rsidP="0028326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80" w:type="dxa"/>
            <w:vAlign w:val="bottom"/>
          </w:tcPr>
          <w:p w14:paraId="321D9865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C22B3" w14:textId="59C2D4EB" w:rsidR="00471688" w:rsidRPr="0087049C" w:rsidRDefault="007511F5" w:rsidP="00283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A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180" w:type="dxa"/>
            <w:vAlign w:val="bottom"/>
          </w:tcPr>
          <w:p w14:paraId="337BF5DC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93C1AE" w14:textId="230EF197" w:rsidR="00471688" w:rsidRPr="0087049C" w:rsidRDefault="007511F5" w:rsidP="00283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471688" w:rsidRPr="0087049C" w14:paraId="7EC65459" w14:textId="77777777" w:rsidTr="0091528F">
        <w:trPr>
          <w:cantSplit/>
        </w:trPr>
        <w:tc>
          <w:tcPr>
            <w:tcW w:w="4410" w:type="dxa"/>
          </w:tcPr>
          <w:p w14:paraId="5CC5AD22" w14:textId="77777777" w:rsidR="00471688" w:rsidRPr="0087049C" w:rsidRDefault="00471688" w:rsidP="0047168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68FD11D" w14:textId="0C502A0D" w:rsidR="00471688" w:rsidRPr="0087049C" w:rsidRDefault="007511F5" w:rsidP="00471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D4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180" w:type="dxa"/>
            <w:vAlign w:val="bottom"/>
          </w:tcPr>
          <w:p w14:paraId="7655FE41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7F0B5" w14:textId="11A36C9B" w:rsidR="00471688" w:rsidRPr="0087049C" w:rsidRDefault="007511F5" w:rsidP="004716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" w:type="dxa"/>
            <w:vAlign w:val="bottom"/>
          </w:tcPr>
          <w:p w14:paraId="37AA3B94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C5EDB" w14:textId="6F558258" w:rsidR="00471688" w:rsidRPr="002D17E2" w:rsidRDefault="007511F5" w:rsidP="00471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5CDF" w:rsidRPr="002D17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  <w:vAlign w:val="bottom"/>
          </w:tcPr>
          <w:p w14:paraId="0D8FB2FB" w14:textId="77777777" w:rsidR="00471688" w:rsidRPr="002D17E2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1FC3B" w14:textId="5D1F365C" w:rsidR="00471688" w:rsidRPr="002D17E2" w:rsidRDefault="007511F5" w:rsidP="00471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1688" w:rsidRPr="002D17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</w:tr>
      <w:tr w:rsidR="00471688" w:rsidRPr="0087049C" w14:paraId="47CC894F" w14:textId="77777777" w:rsidTr="00EB27E1">
        <w:trPr>
          <w:cantSplit/>
        </w:trPr>
        <w:tc>
          <w:tcPr>
            <w:tcW w:w="4410" w:type="dxa"/>
          </w:tcPr>
          <w:p w14:paraId="199ED046" w14:textId="1AA9B49F" w:rsidR="00471688" w:rsidRPr="0087049C" w:rsidRDefault="00471688" w:rsidP="0047168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CA8BD4E" w14:textId="45ECC117" w:rsidR="00471688" w:rsidRPr="0087049C" w:rsidRDefault="00F02A92" w:rsidP="008D4D7C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-256" w:firstLine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6,670</w:t>
            </w:r>
          </w:p>
        </w:tc>
        <w:tc>
          <w:tcPr>
            <w:tcW w:w="180" w:type="dxa"/>
            <w:vAlign w:val="bottom"/>
          </w:tcPr>
          <w:p w14:paraId="70735C28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3706E" w14:textId="12F83729" w:rsidR="00471688" w:rsidRPr="0087049C" w:rsidRDefault="007511F5" w:rsidP="004716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5D1CF637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E760B" w14:textId="5C700C74" w:rsidR="00471688" w:rsidRPr="0087049C" w:rsidRDefault="00F02A92" w:rsidP="00471688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-256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4,673</w:t>
            </w:r>
          </w:p>
        </w:tc>
        <w:tc>
          <w:tcPr>
            <w:tcW w:w="180" w:type="dxa"/>
            <w:vAlign w:val="bottom"/>
          </w:tcPr>
          <w:p w14:paraId="1AA36A93" w14:textId="77777777" w:rsidR="00471688" w:rsidRPr="0087049C" w:rsidRDefault="00471688" w:rsidP="0047168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C566F" w14:textId="70CC5158" w:rsidR="00471688" w:rsidRPr="0087049C" w:rsidRDefault="00471688" w:rsidP="004716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B27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68DD23" w14:textId="77777777" w:rsidR="003C3F83" w:rsidRDefault="003C3F83" w:rsidP="00DD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F84CA" w14:textId="0AF9599D" w:rsidR="005D09B1" w:rsidRPr="00DD2AC3" w:rsidRDefault="005D09B1" w:rsidP="003C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F510E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EE3427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7511F5" w:rsidRPr="007511F5">
        <w:rPr>
          <w:rFonts w:asciiTheme="majorBidi" w:hAnsiTheme="majorBidi" w:cstheme="majorBidi"/>
          <w:sz w:val="30"/>
          <w:szCs w:val="30"/>
        </w:rPr>
        <w:t>12</w:t>
      </w:r>
      <w:r w:rsidR="00EE3427" w:rsidRPr="00EE3427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95</w:t>
      </w:r>
      <w:r w:rsidR="00EC46F3" w:rsidRPr="00EE34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34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E3427">
        <w:rPr>
          <w:rFonts w:asciiTheme="majorBidi" w:hAnsiTheme="majorBidi" w:cstheme="majorBidi"/>
          <w:sz w:val="30"/>
          <w:szCs w:val="30"/>
        </w:rPr>
        <w:t xml:space="preserve"> </w:t>
      </w:r>
      <w:r w:rsidRPr="00EE3427">
        <w:rPr>
          <w:rFonts w:asciiTheme="majorBidi" w:hAnsiTheme="majorBidi" w:cstheme="majorBidi"/>
          <w:sz w:val="30"/>
          <w:szCs w:val="30"/>
          <w:cs/>
        </w:rPr>
        <w:t>แล</w:t>
      </w:r>
      <w:r w:rsidR="007D265C" w:rsidRPr="00EE3427">
        <w:rPr>
          <w:rFonts w:asciiTheme="majorBidi" w:hAnsiTheme="majorBidi" w:cstheme="majorBidi" w:hint="cs"/>
          <w:sz w:val="30"/>
          <w:szCs w:val="30"/>
          <w:cs/>
        </w:rPr>
        <w:t>ะ</w:t>
      </w:r>
      <w:r w:rsidR="00DD2A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11</w:t>
      </w:r>
      <w:r w:rsidR="00171F4D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83</w:t>
      </w:r>
      <w:r w:rsidR="00DD2A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510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10E1" w:rsidRPr="00F134F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716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4716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4716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06</w:t>
      </w:r>
      <w:r w:rsidR="004716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510E1" w:rsidRPr="00F134F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3506E88" w14:textId="77777777" w:rsidR="005D09B1" w:rsidRPr="0087049C" w:rsidRDefault="005D09B1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65799" w14:textId="3019E53E" w:rsidR="00311095" w:rsidRPr="0087049C" w:rsidRDefault="0031109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ค่าความนิยม</w:t>
      </w:r>
    </w:p>
    <w:p w14:paraId="258B3BAF" w14:textId="77777777" w:rsidR="00311095" w:rsidRPr="0087049C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1350"/>
        <w:gridCol w:w="1260"/>
        <w:gridCol w:w="270"/>
        <w:gridCol w:w="1260"/>
      </w:tblGrid>
      <w:tr w:rsidR="00311095" w:rsidRPr="0087049C" w14:paraId="1C662B1A" w14:textId="77777777" w:rsidTr="00911719">
        <w:trPr>
          <w:tblHeader/>
        </w:trPr>
        <w:tc>
          <w:tcPr>
            <w:tcW w:w="4950" w:type="dxa"/>
          </w:tcPr>
          <w:p w14:paraId="697D7DC4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EB634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CB08EE0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095" w:rsidRPr="0087049C" w14:paraId="1B74F2C6" w14:textId="77777777" w:rsidTr="00911719">
        <w:trPr>
          <w:tblHeader/>
        </w:trPr>
        <w:tc>
          <w:tcPr>
            <w:tcW w:w="4950" w:type="dxa"/>
          </w:tcPr>
          <w:p w14:paraId="16904483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114AE" w14:textId="1C9858C3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9A32ECE" w14:textId="577EB73B" w:rsidR="00311095" w:rsidRPr="0087049C" w:rsidRDefault="007511F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44475546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F9F405B" w14:textId="7566AD9D" w:rsidR="00311095" w:rsidRPr="0087049C" w:rsidRDefault="007511F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95566" w:rsidRPr="0087049C" w14:paraId="316827EA" w14:textId="77777777" w:rsidTr="00911719">
        <w:trPr>
          <w:tblHeader/>
        </w:trPr>
        <w:tc>
          <w:tcPr>
            <w:tcW w:w="4950" w:type="dxa"/>
          </w:tcPr>
          <w:p w14:paraId="3B115DD1" w14:textId="77777777" w:rsidR="00B95566" w:rsidRPr="0087049C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48FE22" w14:textId="77777777" w:rsidR="00B95566" w:rsidRPr="0087049C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14A24CC7" w14:textId="4344D4BE" w:rsidR="00B95566" w:rsidRPr="0087049C" w:rsidRDefault="00B9556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095" w:rsidRPr="0087049C" w14:paraId="65DF2FFA" w14:textId="77777777" w:rsidTr="00911719">
        <w:tc>
          <w:tcPr>
            <w:tcW w:w="4950" w:type="dxa"/>
          </w:tcPr>
          <w:p w14:paraId="70925863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955D297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B1D0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E52ED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02A30" w14:textId="77777777" w:rsidR="00311095" w:rsidRPr="0087049C" w:rsidRDefault="00311095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4A9CC7DC" w14:textId="77777777" w:rsidTr="00911719">
        <w:tc>
          <w:tcPr>
            <w:tcW w:w="4950" w:type="dxa"/>
            <w:shd w:val="clear" w:color="auto" w:fill="auto"/>
          </w:tcPr>
          <w:p w14:paraId="3E408108" w14:textId="6D01CBB5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4BA2E95F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FB6B5" w14:textId="03A0CC2F" w:rsidR="004A0B73" w:rsidRPr="0087049C" w:rsidRDefault="007511F5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B2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7871056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E87352" w14:textId="61EE2A3C" w:rsidR="004A0B73" w:rsidRPr="0087049C" w:rsidRDefault="007511F5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</w:tr>
      <w:tr w:rsidR="004A0B73" w:rsidRPr="0087049C" w14:paraId="1B938013" w14:textId="77777777" w:rsidTr="00911719">
        <w:tc>
          <w:tcPr>
            <w:tcW w:w="4950" w:type="dxa"/>
            <w:shd w:val="clear" w:color="auto" w:fill="auto"/>
          </w:tcPr>
          <w:p w14:paraId="78EE86A9" w14:textId="7993EBF3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</w:tcPr>
          <w:p w14:paraId="71B0EC64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A0DB" w14:textId="30A0D880" w:rsidR="004A0B73" w:rsidRPr="0087049C" w:rsidRDefault="007511F5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2B2E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E4CB40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0214" w14:textId="073BEA4F" w:rsidR="004A0B73" w:rsidRPr="0087049C" w:rsidRDefault="007511F5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4A0B73" w:rsidRPr="00F134F7" w14:paraId="1732AEA7" w14:textId="77777777" w:rsidTr="00911719">
        <w:tc>
          <w:tcPr>
            <w:tcW w:w="4950" w:type="dxa"/>
          </w:tcPr>
          <w:p w14:paraId="04A52555" w14:textId="77777777" w:rsidR="004A0B73" w:rsidRPr="00F134F7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95EBD8" w14:textId="77777777" w:rsidR="004A0B73" w:rsidRPr="00F134F7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859F9F" w14:textId="77777777" w:rsidR="004A0B73" w:rsidRPr="00F134F7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99504" w14:textId="77777777" w:rsidR="004A0B73" w:rsidRPr="00F134F7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E696C4" w14:textId="77777777" w:rsidR="004A0B73" w:rsidRPr="00F134F7" w:rsidRDefault="004A0B7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0B73" w:rsidRPr="0087049C" w14:paraId="2822C706" w14:textId="77777777" w:rsidTr="00911719">
        <w:tc>
          <w:tcPr>
            <w:tcW w:w="4950" w:type="dxa"/>
            <w:shd w:val="clear" w:color="auto" w:fill="auto"/>
          </w:tcPr>
          <w:p w14:paraId="0E63012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7300FC3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D9501B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E2F25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7838AB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77C118F5" w14:textId="77777777" w:rsidTr="00911719">
        <w:tc>
          <w:tcPr>
            <w:tcW w:w="4950" w:type="dxa"/>
            <w:shd w:val="clear" w:color="auto" w:fill="auto"/>
          </w:tcPr>
          <w:p w14:paraId="5939FA6C" w14:textId="51B336F2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2048DD23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58460F" w14:textId="71DA0C2F" w:rsidR="004A0B73" w:rsidRPr="0087049C" w:rsidRDefault="007511F5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2B2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238465B9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3F2D7F" w14:textId="0C08E7B5" w:rsidR="004A0B73" w:rsidRPr="0087049C" w:rsidRDefault="007511F5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6C5DB918" w14:textId="77777777" w:rsidR="00EC46F3" w:rsidRPr="0087049C" w:rsidRDefault="00EC46F3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21947" w14:textId="77777777" w:rsidR="00E377D4" w:rsidRPr="0087049C" w:rsidRDefault="001B1418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D207EED" w14:textId="77777777" w:rsidR="001B1418" w:rsidRPr="0087049C" w:rsidRDefault="001B1418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B0A7" w14:textId="1EA13A51" w:rsidR="001B1418" w:rsidRPr="0087049C" w:rsidRDefault="00A1132D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ออล โคโค กรุ๊ป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จำกัด</w:t>
      </w:r>
      <w:r w:rsidR="007D21A4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ซึ่งมูลค่าตามบัญชีของหน่วยสินทรัพย์ที่ก่อให้เกิดเงินสดต่ำกว่ามูลค่าที่คาดว่าจะได้รับคืน ดังนั้นจึงไม่มีการบันทึก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>ผล</w:t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E407DF" w:rsidRPr="0087049C">
        <w:rPr>
          <w:rFonts w:asciiTheme="majorBidi" w:hAnsiTheme="majorBidi" w:cstheme="majorBidi"/>
          <w:sz w:val="30"/>
          <w:szCs w:val="30"/>
        </w:rPr>
        <w:br/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="00E407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="00E407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11F5" w:rsidRPr="007511F5">
        <w:rPr>
          <w:rFonts w:asciiTheme="majorBidi" w:hAnsiTheme="majorBidi" w:cstheme="majorBidi"/>
          <w:sz w:val="30"/>
          <w:szCs w:val="30"/>
        </w:rPr>
        <w:t>2564</w:t>
      </w:r>
    </w:p>
    <w:p w14:paraId="45C2DBD6" w14:textId="77777777" w:rsidR="004A0B73" w:rsidRPr="0087049C" w:rsidRDefault="004A0B73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5D09B1" w:rsidRPr="00D350D5" w14:paraId="25E68D35" w14:textId="3784F608" w:rsidTr="00911719">
        <w:tc>
          <w:tcPr>
            <w:tcW w:w="6300" w:type="dxa"/>
          </w:tcPr>
          <w:p w14:paraId="6E033AA7" w14:textId="251FB1B4" w:rsidR="005D09B1" w:rsidRPr="00D350D5" w:rsidRDefault="00E407DF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2172858"/>
            <w:r w:rsidRPr="00D350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90" w:type="dxa"/>
            <w:gridSpan w:val="3"/>
            <w:vAlign w:val="center"/>
          </w:tcPr>
          <w:p w14:paraId="02DF6894" w14:textId="04E2B12A" w:rsidR="005D09B1" w:rsidRPr="00D350D5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09B1" w:rsidRPr="00D350D5" w14:paraId="7BC298EE" w14:textId="4FBB96CF" w:rsidTr="00911719">
        <w:tc>
          <w:tcPr>
            <w:tcW w:w="6300" w:type="dxa"/>
          </w:tcPr>
          <w:p w14:paraId="18C3DE42" w14:textId="77777777" w:rsidR="005D09B1" w:rsidRPr="00D350D5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D323FB4" w14:textId="7FAEFD13" w:rsidR="005D09B1" w:rsidRPr="00D350D5" w:rsidRDefault="007511F5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FBC713" w14:textId="77777777" w:rsidR="005D09B1" w:rsidRPr="00D350D5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56102" w14:textId="7E0579D3" w:rsidR="005D09B1" w:rsidRPr="00D350D5" w:rsidRDefault="007511F5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09B1" w:rsidRPr="00D350D5" w14:paraId="4C6E436A" w14:textId="7FB78A73" w:rsidTr="00911719">
        <w:tc>
          <w:tcPr>
            <w:tcW w:w="6300" w:type="dxa"/>
          </w:tcPr>
          <w:p w14:paraId="7371D9AB" w14:textId="77777777" w:rsidR="005D09B1" w:rsidRPr="00D350D5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F47603A" w14:textId="2022BF87" w:rsidR="005D09B1" w:rsidRPr="00D350D5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1688" w:rsidRPr="00D350D5" w14:paraId="220FD914" w14:textId="3043740D" w:rsidTr="00911719">
        <w:tc>
          <w:tcPr>
            <w:tcW w:w="6300" w:type="dxa"/>
            <w:shd w:val="clear" w:color="auto" w:fill="auto"/>
          </w:tcPr>
          <w:p w14:paraId="3D1D2A6D" w14:textId="77777777" w:rsidR="00471688" w:rsidRPr="00D350D5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1672C" w14:textId="7FE7B6CF" w:rsidR="00471688" w:rsidRPr="00D350D5" w:rsidRDefault="007511F5" w:rsidP="004716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350D5" w:rsidRPr="00D350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6478AF82" w14:textId="77777777" w:rsidR="00471688" w:rsidRPr="00D350D5" w:rsidRDefault="00471688" w:rsidP="004716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C7EE8A" w14:textId="58FEAC23" w:rsidR="00471688" w:rsidRPr="00D350D5" w:rsidRDefault="007511F5" w:rsidP="004716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71688" w:rsidRPr="00D350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471688" w:rsidRPr="0087049C" w14:paraId="2602B996" w14:textId="5F16F979" w:rsidTr="00911719">
        <w:tc>
          <w:tcPr>
            <w:tcW w:w="6300" w:type="dxa"/>
            <w:shd w:val="clear" w:color="auto" w:fill="auto"/>
          </w:tcPr>
          <w:p w14:paraId="5507A2CA" w14:textId="77777777" w:rsidR="00471688" w:rsidRPr="00D350D5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D0703" w14:textId="6ACCA0D6" w:rsidR="00471688" w:rsidRPr="00D350D5" w:rsidRDefault="007511F5" w:rsidP="00D350D5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71A91" w:rsidRPr="00D350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3B633ED" w14:textId="77777777" w:rsidR="00471688" w:rsidRPr="00D350D5" w:rsidRDefault="00471688" w:rsidP="004716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D92E4" w14:textId="5A01F359" w:rsidR="00471688" w:rsidRPr="0087049C" w:rsidRDefault="007511F5" w:rsidP="00D350D5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71688" w:rsidRPr="00D350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bookmarkEnd w:id="3"/>
    </w:tbl>
    <w:p w14:paraId="577825DF" w14:textId="34EE1197" w:rsidR="0091528F" w:rsidRPr="0087049C" w:rsidRDefault="0091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7D8990" w14:textId="2C25A4C6" w:rsidR="0091528F" w:rsidRPr="0087049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>ที่เคยเกิดขึ้นในอดีต</w:t>
      </w:r>
    </w:p>
    <w:p w14:paraId="17477FE6" w14:textId="77777777" w:rsidR="00F134F7" w:rsidRDefault="00F1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01C413" w14:textId="3D80988E" w:rsidR="00BE57ED" w:rsidRPr="0087049C" w:rsidRDefault="004F4F4A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ประมาณการอัตราการเติบโตของกำไร </w:t>
      </w:r>
      <w:r w:rsidRPr="0087049C">
        <w:rPr>
          <w:rFonts w:asciiTheme="majorBidi" w:hAnsiTheme="majorBidi" w:cstheme="majorBidi"/>
          <w:sz w:val="30"/>
          <w:szCs w:val="30"/>
        </w:rPr>
        <w:t xml:space="preserve">EBITDA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7511F5" w:rsidRPr="007511F5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3FA54B33" w14:textId="66EA2EC7" w:rsidR="00BE57ED" w:rsidRPr="0087049C" w:rsidRDefault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42C5AF" w14:textId="569BC44F" w:rsidR="005B3B34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สินทรัพย์ไม่มีตัวตน</w:t>
      </w:r>
      <w:r w:rsidR="00BE57ED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  <w:r w:rsidR="004F1ABE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นอกจากค่าความนิยม</w:t>
      </w:r>
    </w:p>
    <w:p w14:paraId="30C6F360" w14:textId="77777777" w:rsidR="004F1ABE" w:rsidRPr="0087049C" w:rsidRDefault="004F1ABE" w:rsidP="004F1ABE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080"/>
        <w:gridCol w:w="270"/>
        <w:gridCol w:w="1692"/>
        <w:gridCol w:w="270"/>
        <w:gridCol w:w="1188"/>
        <w:gridCol w:w="270"/>
        <w:gridCol w:w="1170"/>
      </w:tblGrid>
      <w:tr w:rsidR="00974F54" w:rsidRPr="0087049C" w14:paraId="1D714FA5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5AB38B8A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4FD24F2" w14:textId="77777777" w:rsidR="00974F54" w:rsidRPr="0087049C" w:rsidRDefault="00974F54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E7F1C65" w14:textId="77777777" w:rsidR="00974F54" w:rsidRPr="0087049C" w:rsidRDefault="00974F54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F54" w:rsidRPr="0087049C" w14:paraId="6D48EF14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1F0937A6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10739FE" w14:textId="2D025A2C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8948C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4779F7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C2C911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70" w:type="dxa"/>
            <w:shd w:val="clear" w:color="auto" w:fill="auto"/>
          </w:tcPr>
          <w:p w14:paraId="44C5D294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42C4158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ค่าออกแบบ</w:t>
            </w:r>
          </w:p>
          <w:p w14:paraId="60D3B50B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  <w:shd w:val="clear" w:color="auto" w:fill="auto"/>
          </w:tcPr>
          <w:p w14:paraId="34D54C6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FCF7F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8261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F54" w:rsidRPr="0087049C" w14:paraId="3A0C3A45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2208C61B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5A4CCC1" w14:textId="77777777" w:rsidR="00974F54" w:rsidRPr="0087049C" w:rsidRDefault="00974F54" w:rsidP="000D3E7C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E4FE4DF" w14:textId="77777777" w:rsidR="00974F54" w:rsidRPr="0087049C" w:rsidRDefault="00974F54" w:rsidP="000D3E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F54" w:rsidRPr="0087049C" w14:paraId="123E544D" w14:textId="77777777" w:rsidTr="00F134F7">
        <w:tc>
          <w:tcPr>
            <w:tcW w:w="2880" w:type="dxa"/>
            <w:shd w:val="clear" w:color="auto" w:fill="auto"/>
          </w:tcPr>
          <w:p w14:paraId="02243B31" w14:textId="77777777" w:rsidR="00974F54" w:rsidRPr="0087049C" w:rsidRDefault="00974F54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42FF7D46" w14:textId="77777777" w:rsidR="00974F54" w:rsidRPr="0087049C" w:rsidRDefault="00974F54" w:rsidP="004A0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E75C24B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AB9C3F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shd w:val="clear" w:color="auto" w:fill="auto"/>
          </w:tcPr>
          <w:p w14:paraId="60961765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0C56DA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shd w:val="clear" w:color="auto" w:fill="auto"/>
          </w:tcPr>
          <w:p w14:paraId="696CEF3D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322F5B8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F393F4D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71688" w:rsidRPr="0087049C" w14:paraId="12B0DF8D" w14:textId="77777777" w:rsidTr="00F134F7">
        <w:tc>
          <w:tcPr>
            <w:tcW w:w="2880" w:type="dxa"/>
            <w:shd w:val="clear" w:color="auto" w:fill="auto"/>
          </w:tcPr>
          <w:p w14:paraId="7C34D3F4" w14:textId="26C0F9BB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11B42A8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F823C" w14:textId="4092CD2A" w:rsidR="00471688" w:rsidRPr="00471688" w:rsidRDefault="007511F5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EC41CCC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491B89E" w14:textId="5249BDCB" w:rsidR="00471688" w:rsidRPr="00471688" w:rsidRDefault="007511F5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25645EA4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68F79DF" w14:textId="77005138" w:rsidR="00471688" w:rsidRPr="00471688" w:rsidRDefault="007511F5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9430DA5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F3E2C" w14:textId="4F23F4B5" w:rsidR="00471688" w:rsidRPr="00471688" w:rsidRDefault="007511F5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471688" w:rsidRPr="0087049C" w14:paraId="2827D64C" w14:textId="77777777" w:rsidTr="00F134F7">
        <w:tc>
          <w:tcPr>
            <w:tcW w:w="2880" w:type="dxa"/>
            <w:shd w:val="clear" w:color="auto" w:fill="auto"/>
          </w:tcPr>
          <w:p w14:paraId="267CD53A" w14:textId="2F5FE5CE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1E0CE3F8" w14:textId="4E4A05A0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26906" w14:textId="24DAA0E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ED3F36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2DA9BD" w14:textId="4DC5F346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6D559A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DE2D86" w14:textId="29D0D9B9" w:rsidR="00471688" w:rsidRPr="0087049C" w:rsidRDefault="00471688" w:rsidP="005E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521D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6FAC0B" w14:textId="384A018D" w:rsidR="00471688" w:rsidRPr="0087049C" w:rsidRDefault="007511F5" w:rsidP="002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471688" w:rsidRPr="0087049C" w14:paraId="68D49B6F" w14:textId="77777777" w:rsidTr="00F134F7">
        <w:tc>
          <w:tcPr>
            <w:tcW w:w="2880" w:type="dxa"/>
            <w:shd w:val="clear" w:color="auto" w:fill="auto"/>
          </w:tcPr>
          <w:p w14:paraId="72F599FE" w14:textId="4F0DD688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0" w:type="dxa"/>
          </w:tcPr>
          <w:p w14:paraId="5321A6D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9C8BD" w14:textId="64C6E153" w:rsidR="00471688" w:rsidRPr="0087049C" w:rsidRDefault="00471688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6DD9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4ED487" w14:textId="0BC05ECE" w:rsidR="00471688" w:rsidRPr="0087049C" w:rsidRDefault="00471688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BF22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9C54AA3" w14:textId="2CAFACC7" w:rsidR="00471688" w:rsidRPr="0087049C" w:rsidRDefault="00471688" w:rsidP="002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CD16D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F24F30" w14:textId="684CD151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88" w:rsidRPr="0087049C" w14:paraId="372763BA" w14:textId="77777777" w:rsidTr="00F134F7">
        <w:tc>
          <w:tcPr>
            <w:tcW w:w="2880" w:type="dxa"/>
            <w:shd w:val="clear" w:color="auto" w:fill="auto"/>
          </w:tcPr>
          <w:p w14:paraId="5680E62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5030AAD" w14:textId="2A0B04B2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360" w:type="dxa"/>
          </w:tcPr>
          <w:p w14:paraId="00BD613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868A" w14:textId="6C9BFFB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8A451F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1739135C" w14:textId="77777777" w:rsidR="00471688" w:rsidRDefault="00471688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F0171" w14:textId="03A8615B" w:rsidR="00471688" w:rsidRPr="0087049C" w:rsidRDefault="00471688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A5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80BBA2D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AEDBB" w14:textId="24F23846" w:rsidR="00471688" w:rsidRPr="0087049C" w:rsidRDefault="00471688" w:rsidP="0077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D9D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A2E003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1397F" w14:textId="45A3928B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71688" w:rsidRPr="0087049C" w14:paraId="7D2C1423" w14:textId="77777777" w:rsidTr="00F134F7">
        <w:tc>
          <w:tcPr>
            <w:tcW w:w="2880" w:type="dxa"/>
            <w:shd w:val="clear" w:color="auto" w:fill="auto"/>
          </w:tcPr>
          <w:p w14:paraId="7D299EF3" w14:textId="1095994B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0C3BBF3" w14:textId="1FC511CB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300E33D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9647" w14:textId="5555E1E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14D9F85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CC19CE8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18CD38" w14:textId="551FFFF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8585E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135C4A5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6DECD7" w14:textId="37FEC33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2C23E7B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4301AC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7D622B" w14:textId="6989A68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471688" w:rsidRPr="0087049C" w14:paraId="2BCBFCBD" w14:textId="77777777" w:rsidTr="00F134F7">
        <w:tc>
          <w:tcPr>
            <w:tcW w:w="2880" w:type="dxa"/>
            <w:shd w:val="clear" w:color="auto" w:fill="auto"/>
          </w:tcPr>
          <w:p w14:paraId="229F22F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4E0CE87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E3647" w14:textId="2392FBA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DB52BF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3A648B55" w14:textId="35B327EA" w:rsidR="00652BC9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77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3E42053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5CFA1F9" w14:textId="724F57E4" w:rsidR="00471688" w:rsidRPr="0087049C" w:rsidRDefault="00E9477A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726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27B95" w14:textId="1AE0846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9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471688" w:rsidRPr="0087049C" w14:paraId="7AF159CA" w14:textId="77777777" w:rsidTr="00F134F7">
        <w:tc>
          <w:tcPr>
            <w:tcW w:w="2880" w:type="dxa"/>
            <w:shd w:val="clear" w:color="auto" w:fill="auto"/>
          </w:tcPr>
          <w:p w14:paraId="4BABB0E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14AF853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360" w:type="dxa"/>
          </w:tcPr>
          <w:p w14:paraId="2C97226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319F" w14:textId="5DF47A7A" w:rsidR="00471688" w:rsidRPr="0087049C" w:rsidRDefault="001C2DB7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4C76E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463F9F3B" w14:textId="77777777" w:rsidR="00471688" w:rsidRDefault="00471688" w:rsidP="0087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B5DF4" w14:textId="11CC6271" w:rsidR="00652BC9" w:rsidRPr="0087049C" w:rsidRDefault="00652BC9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03D2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CB75D99" w14:textId="77777777" w:rsidR="00471688" w:rsidRDefault="00471688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696AC" w14:textId="418E6A95" w:rsidR="00A359B1" w:rsidRPr="0087049C" w:rsidRDefault="00A359B1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F235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2BE0C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BF29" w14:textId="603FDA5D" w:rsidR="00A359B1" w:rsidRPr="0087049C" w:rsidRDefault="00A359B1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88" w:rsidRPr="0087049C" w14:paraId="4D2B60DF" w14:textId="77777777" w:rsidTr="00F134F7">
        <w:tc>
          <w:tcPr>
            <w:tcW w:w="2880" w:type="dxa"/>
            <w:shd w:val="clear" w:color="auto" w:fill="auto"/>
          </w:tcPr>
          <w:p w14:paraId="180E88AE" w14:textId="2E1664E2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009E3D1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9CEC7" w14:textId="66C340E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946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149E901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D76F" w14:textId="3CED4B14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E94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6E9A8F7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E540" w14:textId="7F9ED51E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359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0AD0A43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9A69" w14:textId="21BD856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E1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  <w:tr w:rsidR="00471688" w:rsidRPr="0087049C" w14:paraId="58041F0E" w14:textId="77777777" w:rsidTr="009E6825">
        <w:tc>
          <w:tcPr>
            <w:tcW w:w="2880" w:type="dxa"/>
            <w:shd w:val="clear" w:color="auto" w:fill="auto"/>
          </w:tcPr>
          <w:p w14:paraId="143023B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D77E4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405E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2DA1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7E56B2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4CF6B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EA07BE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BE2F1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0C3C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4DBE9C77" w14:textId="77777777" w:rsidTr="009E6825">
        <w:tc>
          <w:tcPr>
            <w:tcW w:w="2880" w:type="dxa"/>
            <w:shd w:val="clear" w:color="auto" w:fill="auto"/>
          </w:tcPr>
          <w:p w14:paraId="2D7D911C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534ABC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ADB0A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ED094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A74BCC5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7AA6E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B620E3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8181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51087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12A8A834" w14:textId="77777777" w:rsidTr="009E6825">
        <w:tc>
          <w:tcPr>
            <w:tcW w:w="2880" w:type="dxa"/>
            <w:shd w:val="clear" w:color="auto" w:fill="auto"/>
          </w:tcPr>
          <w:p w14:paraId="62B3162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B65DC4B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0E1F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A9ADD3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77E637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BB016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F31D49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473BA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C8712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1D8A4D6C" w14:textId="77777777" w:rsidTr="009E6825">
        <w:tc>
          <w:tcPr>
            <w:tcW w:w="2880" w:type="dxa"/>
            <w:shd w:val="clear" w:color="auto" w:fill="auto"/>
          </w:tcPr>
          <w:p w14:paraId="3E0675C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8E2107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E7AA6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D40ED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F4A3476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CB4AFC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E08A7A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13653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1DC7E3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4C8EF98B" w14:textId="77777777" w:rsidTr="009E6825">
        <w:tc>
          <w:tcPr>
            <w:tcW w:w="2880" w:type="dxa"/>
            <w:shd w:val="clear" w:color="auto" w:fill="auto"/>
          </w:tcPr>
          <w:p w14:paraId="71F2CB4E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A6E7204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8AE8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ECA89E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50D8FF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59A78B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E7D2FA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9AD1D2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703430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3104B4F6" w14:textId="77777777" w:rsidTr="009E6825">
        <w:tc>
          <w:tcPr>
            <w:tcW w:w="2880" w:type="dxa"/>
            <w:shd w:val="clear" w:color="auto" w:fill="auto"/>
          </w:tcPr>
          <w:p w14:paraId="6DA31ED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5E30D73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7CB9F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9B5A3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8E1E14E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8D2CA6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EF6C8C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823AE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1ADFB3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1BEC988E" w14:textId="77777777" w:rsidTr="009E6825">
        <w:tc>
          <w:tcPr>
            <w:tcW w:w="2880" w:type="dxa"/>
            <w:shd w:val="clear" w:color="auto" w:fill="auto"/>
          </w:tcPr>
          <w:p w14:paraId="1E3267CB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EC4885A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FA19D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D7D15E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287A1A4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10E02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8934AA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A3C00A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0AEB2A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F83" w:rsidRPr="0087049C" w14:paraId="15DC1185" w14:textId="77777777" w:rsidTr="009E6825">
        <w:tc>
          <w:tcPr>
            <w:tcW w:w="2880" w:type="dxa"/>
            <w:shd w:val="clear" w:color="auto" w:fill="auto"/>
          </w:tcPr>
          <w:p w14:paraId="350BC2F7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F4351E1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8D78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1A8D2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996321E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0D7AB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A29CC2B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A79F8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75EB99" w14:textId="77777777" w:rsidR="003C3F83" w:rsidRPr="0087049C" w:rsidRDefault="003C3F83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688" w:rsidRPr="0087049C" w14:paraId="19389FB8" w14:textId="77777777" w:rsidTr="00F134F7">
        <w:tc>
          <w:tcPr>
            <w:tcW w:w="2880" w:type="dxa"/>
            <w:shd w:val="clear" w:color="auto" w:fill="auto"/>
          </w:tcPr>
          <w:p w14:paraId="312853E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360" w:type="dxa"/>
          </w:tcPr>
          <w:p w14:paraId="7327630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513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BC26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74E13A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54E1E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86A6A6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7FC57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C6F88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1688" w:rsidRPr="0087049C" w14:paraId="30FE31F6" w14:textId="77777777" w:rsidTr="00F134F7">
        <w:tc>
          <w:tcPr>
            <w:tcW w:w="2880" w:type="dxa"/>
            <w:shd w:val="clear" w:color="auto" w:fill="auto"/>
          </w:tcPr>
          <w:p w14:paraId="2C541F6D" w14:textId="3A82F35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32465A5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036E00" w14:textId="3563D51D" w:rsidR="00471688" w:rsidRPr="00471688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2E9FE605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748167F" w14:textId="15EF3C45" w:rsidR="00471688" w:rsidRPr="00471688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3393E752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C1DFED1" w14:textId="2ABE5D67" w:rsidR="00471688" w:rsidRPr="00471688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35C58373" w14:textId="77777777" w:rsidR="00471688" w:rsidRP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509F5A" w14:textId="211764E5" w:rsidR="00471688" w:rsidRPr="00471688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471688" w:rsidRPr="0087049C" w14:paraId="4EAFF394" w14:textId="77777777" w:rsidTr="00F134F7">
        <w:tc>
          <w:tcPr>
            <w:tcW w:w="2880" w:type="dxa"/>
            <w:shd w:val="clear" w:color="auto" w:fill="auto"/>
          </w:tcPr>
          <w:p w14:paraId="22CF845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0E1576A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64F44" w14:textId="1F0E1AD8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1DCBD90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23FB5" w14:textId="7E6E3281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E62CBE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F3481BC" w14:textId="0070B45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C61BA9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406D59" w14:textId="2E5A5241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</w:tr>
      <w:tr w:rsidR="00471688" w:rsidRPr="0087049C" w14:paraId="7F373B5D" w14:textId="77777777" w:rsidTr="00F134F7">
        <w:tc>
          <w:tcPr>
            <w:tcW w:w="2880" w:type="dxa"/>
            <w:shd w:val="clear" w:color="auto" w:fill="auto"/>
          </w:tcPr>
          <w:p w14:paraId="4F20658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8E3FA6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360" w:type="dxa"/>
          </w:tcPr>
          <w:p w14:paraId="4D0A461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0BAAD" w14:textId="5756EC7E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E76472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26CBECD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D54A6" w14:textId="10E07B9F" w:rsidR="00471688" w:rsidRPr="0087049C" w:rsidRDefault="00471688" w:rsidP="00D2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279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2693FDD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427D6" w14:textId="3AC3B3F0" w:rsidR="00471688" w:rsidRPr="0087049C" w:rsidRDefault="00471688" w:rsidP="00BC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0D4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67E42E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2FE6D" w14:textId="7F500F0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471688" w:rsidRPr="0087049C" w14:paraId="6AB1D4B6" w14:textId="77777777" w:rsidTr="00F134F7">
        <w:tc>
          <w:tcPr>
            <w:tcW w:w="2880" w:type="dxa"/>
            <w:shd w:val="clear" w:color="auto" w:fill="auto"/>
          </w:tcPr>
          <w:p w14:paraId="04ED5F98" w14:textId="13B97621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2178EC2A" w14:textId="043C8153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3708C59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5D37" w14:textId="5FB5154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1B1F0A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2271D112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692EAC" w14:textId="54DD561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283062C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BE0A1B3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9AA5B" w14:textId="646B810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1C1944E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57C46E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74C4E2" w14:textId="7179AC4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471688" w:rsidRPr="0087049C" w14:paraId="687D0BC7" w14:textId="77777777" w:rsidTr="00F134F7">
        <w:tc>
          <w:tcPr>
            <w:tcW w:w="2880" w:type="dxa"/>
            <w:shd w:val="clear" w:color="auto" w:fill="auto"/>
          </w:tcPr>
          <w:p w14:paraId="433A365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2B427FF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50073" w14:textId="634746B8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3C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595F191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15A1F" w14:textId="46C4034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2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3BFB32E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EDC8104" w14:textId="6E94EA9E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4E39A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0705FA" w14:textId="64C9D7F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39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471688" w:rsidRPr="0087049C" w14:paraId="61BDEB22" w14:textId="77777777" w:rsidTr="00F134F7">
        <w:tc>
          <w:tcPr>
            <w:tcW w:w="2880" w:type="dxa"/>
            <w:shd w:val="clear" w:color="auto" w:fill="auto"/>
          </w:tcPr>
          <w:p w14:paraId="2039C7D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63B3F77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360" w:type="dxa"/>
          </w:tcPr>
          <w:p w14:paraId="0A2A70B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20ED" w14:textId="114BE542" w:rsidR="00471688" w:rsidRPr="0087049C" w:rsidRDefault="00413CEC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25E9C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7EF18E1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674A6" w14:textId="5A9A6BD1" w:rsidR="005C20D4" w:rsidRPr="0087049C" w:rsidRDefault="005C20D4" w:rsidP="00BC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5D9B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15F2155" w14:textId="77777777" w:rsidR="00471688" w:rsidRPr="00B52B92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EE6ABF" w14:textId="098E7A9F" w:rsidR="00C4478A" w:rsidRPr="00B52B92" w:rsidRDefault="00C4478A" w:rsidP="00BC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52B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1E16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F3668C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AFFE5D" w14:textId="44D216E6" w:rsidR="00243932" w:rsidRPr="0087049C" w:rsidRDefault="00243932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88" w:rsidRPr="0087049C" w14:paraId="7756E1DF" w14:textId="77777777" w:rsidTr="00F134F7">
        <w:tc>
          <w:tcPr>
            <w:tcW w:w="2880" w:type="dxa"/>
            <w:shd w:val="clear" w:color="auto" w:fill="auto"/>
          </w:tcPr>
          <w:p w14:paraId="4DF25DC7" w14:textId="7B5BD07E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660480B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F6FA" w14:textId="091ECFE1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B4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0CCEBBA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A4B1" w14:textId="17B786A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C2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1DBB03A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022" w14:textId="378F98E3" w:rsidR="00471688" w:rsidRPr="00B52B92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39AE304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CE0E" w14:textId="0DF9AD9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407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  <w:tr w:rsidR="00471688" w:rsidRPr="0087049C" w14:paraId="04AB973B" w14:textId="77777777" w:rsidTr="00F134F7">
        <w:tc>
          <w:tcPr>
            <w:tcW w:w="2880" w:type="dxa"/>
            <w:shd w:val="clear" w:color="auto" w:fill="auto"/>
          </w:tcPr>
          <w:p w14:paraId="5B2432B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</w:tcPr>
          <w:p w14:paraId="16BA05A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839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2A442F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2A95C8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4FE21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1A0680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1C42B8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C61F4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71688" w:rsidRPr="0087049C" w14:paraId="19E760D4" w14:textId="77777777" w:rsidTr="00F134F7">
        <w:tc>
          <w:tcPr>
            <w:tcW w:w="2880" w:type="dxa"/>
            <w:shd w:val="clear" w:color="auto" w:fill="auto"/>
          </w:tcPr>
          <w:p w14:paraId="45D56622" w14:textId="77777777" w:rsidR="00471688" w:rsidRPr="0087049C" w:rsidRDefault="00471688" w:rsidP="004716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26BC0CE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8D37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E631C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D0FC70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53326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FC28C7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93774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5430F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1688" w:rsidRPr="0087049C" w14:paraId="52600C5F" w14:textId="77777777" w:rsidTr="00F134F7">
        <w:tc>
          <w:tcPr>
            <w:tcW w:w="2880" w:type="dxa"/>
            <w:shd w:val="clear" w:color="auto" w:fill="auto"/>
          </w:tcPr>
          <w:p w14:paraId="5C7A6A79" w14:textId="73E84517" w:rsidR="00471688" w:rsidRPr="0087049C" w:rsidRDefault="00471688" w:rsidP="004716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5F538C6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E5391" w14:textId="183CAA1E" w:rsidR="00471688" w:rsidRPr="0087049C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91896B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shd w:val="clear" w:color="auto" w:fill="auto"/>
          </w:tcPr>
          <w:p w14:paraId="2F5B2820" w14:textId="4C6231C6" w:rsidR="00471688" w:rsidRPr="0087049C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1F233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096319E" w14:textId="67DF3148" w:rsidR="00471688" w:rsidRPr="0087049C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7CFA6F4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8C2B26" w14:textId="570F2570" w:rsidR="00471688" w:rsidRPr="0087049C" w:rsidRDefault="007511F5" w:rsidP="000B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</w:tr>
      <w:tr w:rsidR="00471688" w:rsidRPr="0087049C" w14:paraId="567EF108" w14:textId="77777777" w:rsidTr="00F134F7">
        <w:tc>
          <w:tcPr>
            <w:tcW w:w="2880" w:type="dxa"/>
            <w:shd w:val="clear" w:color="auto" w:fill="auto"/>
          </w:tcPr>
          <w:p w14:paraId="49C781DC" w14:textId="018A382C" w:rsidR="00471688" w:rsidRPr="0087049C" w:rsidRDefault="00471688" w:rsidP="004716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05CDBD9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66E8" w14:textId="447FC42D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A64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14:paraId="3B4BA15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9058E" w14:textId="31B5DFE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C2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40D703F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BFB303" w14:textId="379B278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39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C4327D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5D6F2C" w14:textId="1A75D946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BE1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</w:tbl>
    <w:p w14:paraId="5EF19818" w14:textId="77777777" w:rsidR="000749A1" w:rsidRPr="007D676A" w:rsidRDefault="000749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70"/>
        <w:gridCol w:w="1710"/>
        <w:gridCol w:w="270"/>
        <w:gridCol w:w="1170"/>
        <w:gridCol w:w="270"/>
        <w:gridCol w:w="1170"/>
      </w:tblGrid>
      <w:tr w:rsidR="00C93DA8" w:rsidRPr="0087049C" w14:paraId="54E08FF2" w14:textId="77777777" w:rsidTr="002A22D9">
        <w:trPr>
          <w:tblHeader/>
        </w:trPr>
        <w:tc>
          <w:tcPr>
            <w:tcW w:w="3240" w:type="dxa"/>
          </w:tcPr>
          <w:p w14:paraId="7564C8E7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</w:p>
        </w:tc>
        <w:tc>
          <w:tcPr>
            <w:tcW w:w="5940" w:type="dxa"/>
            <w:gridSpan w:val="7"/>
          </w:tcPr>
          <w:p w14:paraId="367C2D3F" w14:textId="77777777" w:rsidR="00C93DA8" w:rsidRPr="0087049C" w:rsidRDefault="00C93DA8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DA8" w:rsidRPr="0087049C" w14:paraId="14B3CF7A" w14:textId="77777777" w:rsidTr="002A22D9">
        <w:trPr>
          <w:tblHeader/>
        </w:trPr>
        <w:tc>
          <w:tcPr>
            <w:tcW w:w="3240" w:type="dxa"/>
          </w:tcPr>
          <w:p w14:paraId="45FF0A62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80" w:type="dxa"/>
            <w:vAlign w:val="bottom"/>
          </w:tcPr>
          <w:p w14:paraId="643E38C7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895D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421508B4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FBB623" w14:textId="77777777" w:rsidR="00C93DA8" w:rsidRPr="0087049C" w:rsidRDefault="00C93DA8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D006A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70" w:type="dxa"/>
          </w:tcPr>
          <w:p w14:paraId="428720E6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05FCA2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ค่าออกแบบ</w:t>
            </w:r>
          </w:p>
          <w:p w14:paraId="61B9ADF6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B53B1C7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D7D8FD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C3682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3DA8" w:rsidRPr="0087049C" w14:paraId="5800729E" w14:textId="77777777" w:rsidTr="002A22D9">
        <w:trPr>
          <w:tblHeader/>
        </w:trPr>
        <w:tc>
          <w:tcPr>
            <w:tcW w:w="3240" w:type="dxa"/>
          </w:tcPr>
          <w:p w14:paraId="512B4247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40" w:type="dxa"/>
            <w:gridSpan w:val="7"/>
          </w:tcPr>
          <w:p w14:paraId="039A7829" w14:textId="77777777" w:rsidR="00C93DA8" w:rsidRPr="0087049C" w:rsidRDefault="00C93DA8" w:rsidP="000D3E7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DA8" w:rsidRPr="0087049C" w14:paraId="5F249153" w14:textId="77777777" w:rsidTr="002A22D9">
        <w:trPr>
          <w:trHeight w:val="92"/>
        </w:trPr>
        <w:tc>
          <w:tcPr>
            <w:tcW w:w="3240" w:type="dxa"/>
          </w:tcPr>
          <w:p w14:paraId="2439FA4E" w14:textId="77777777" w:rsidR="00C93DA8" w:rsidRPr="0087049C" w:rsidRDefault="00C93DA8" w:rsidP="002471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F44532F" w14:textId="77777777" w:rsidR="00C93DA8" w:rsidRPr="0087049C" w:rsidRDefault="00C93DA8" w:rsidP="002471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5B380B8A" w14:textId="77777777" w:rsidR="00C93DA8" w:rsidRPr="0087049C" w:rsidRDefault="00C93DA8" w:rsidP="002471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</w:tcPr>
          <w:p w14:paraId="101F8254" w14:textId="77777777" w:rsidR="00C93DA8" w:rsidRPr="0087049C" w:rsidRDefault="00C93DA8" w:rsidP="002471C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23D79826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20F4B629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FCF9E4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120B861C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71688" w:rsidRPr="0087049C" w14:paraId="0DA939FF" w14:textId="77777777" w:rsidTr="002A22D9">
        <w:tc>
          <w:tcPr>
            <w:tcW w:w="3240" w:type="dxa"/>
          </w:tcPr>
          <w:p w14:paraId="18E7FCFD" w14:textId="57C1B04C" w:rsidR="00471688" w:rsidRPr="0087049C" w:rsidRDefault="00471688" w:rsidP="004716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16E1359A" w14:textId="792C5579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58D2178E" w14:textId="77777777" w:rsidR="00471688" w:rsidRPr="00471688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DE8EC9" w14:textId="1C65D753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0B187397" w14:textId="77777777" w:rsidR="00471688" w:rsidRPr="00471688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170EAB" w14:textId="2D9AE014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39A9368" w14:textId="77777777" w:rsidR="00471688" w:rsidRPr="00471688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5DC18" w14:textId="1437AC02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471688" w:rsidRPr="0087049C" w14:paraId="545AB66E" w14:textId="77777777" w:rsidTr="002A22D9">
        <w:tc>
          <w:tcPr>
            <w:tcW w:w="3240" w:type="dxa"/>
          </w:tcPr>
          <w:p w14:paraId="495AEE6F" w14:textId="5F20926A" w:rsidR="00471688" w:rsidRPr="0087049C" w:rsidRDefault="00471688" w:rsidP="004716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07A057F" w14:textId="333AE887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2431BC92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31BE1F1" w14:textId="5CF5998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7FB7972A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2F2470" w14:textId="0CCAA078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5B208" w14:textId="77777777" w:rsidR="00471688" w:rsidRPr="0087049C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DBB27A" w14:textId="22B7D4FD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471688" w:rsidRPr="0087049C" w14:paraId="19F72CED" w14:textId="77777777" w:rsidTr="002A22D9">
        <w:tc>
          <w:tcPr>
            <w:tcW w:w="3240" w:type="dxa"/>
          </w:tcPr>
          <w:p w14:paraId="632F75B1" w14:textId="51972D0C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2EC2FF90" w14:textId="5ADF1A3C" w:rsidR="00471688" w:rsidRPr="0087049C" w:rsidRDefault="00471688" w:rsidP="00471688">
            <w:pPr>
              <w:tabs>
                <w:tab w:val="clear" w:pos="2580"/>
                <w:tab w:val="left" w:pos="24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2F2854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D2FF3F" w14:textId="6681EAA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7E96D5BF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E95431A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92F3A0" w14:textId="7FC493F7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4F99290D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79FA4C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C8AF2A" w14:textId="067B7249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AF4B71F" w14:textId="77777777" w:rsidR="00471688" w:rsidRPr="0087049C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457E6F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220A70" w14:textId="7C67C9EF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471688" w:rsidRPr="0087049C" w14:paraId="732358D6" w14:textId="77777777" w:rsidTr="002A22D9">
        <w:tc>
          <w:tcPr>
            <w:tcW w:w="3240" w:type="dxa"/>
          </w:tcPr>
          <w:p w14:paraId="3A834974" w14:textId="77777777" w:rsidR="00471688" w:rsidRPr="0087049C" w:rsidRDefault="00471688" w:rsidP="004716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9A5BA4F" w14:textId="6FFD3A0B" w:rsidR="00471688" w:rsidRPr="0087049C" w:rsidRDefault="002A0218" w:rsidP="002A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95A5E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3C90AE" w14:textId="47A1000D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70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42873675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70" w:type="dxa"/>
          </w:tcPr>
          <w:p w14:paraId="5840F8C6" w14:textId="0AB8EA6E" w:rsidR="00471688" w:rsidRPr="0087049C" w:rsidRDefault="0085155F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4AEB4" w14:textId="77777777" w:rsidR="00471688" w:rsidRPr="0087049C" w:rsidRDefault="00471688" w:rsidP="0047168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FF0303" w14:textId="3E7DE79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1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471688" w:rsidRPr="0087049C" w14:paraId="6EC8FD69" w14:textId="77777777" w:rsidTr="002A22D9">
        <w:tc>
          <w:tcPr>
            <w:tcW w:w="3240" w:type="dxa"/>
          </w:tcPr>
          <w:p w14:paraId="2E140646" w14:textId="7B00DA50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418112" w14:textId="7F94B225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37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90180FB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9BDF72D" w14:textId="6AA2257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515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77C03297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61C25E" w14:textId="242A1737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515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786A5F32" w14:textId="77777777" w:rsidR="00471688" w:rsidRPr="0087049C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2F335" w14:textId="71E775AF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60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</w:t>
            </w:r>
          </w:p>
        </w:tc>
      </w:tr>
      <w:tr w:rsidR="00471688" w:rsidRPr="0087049C" w14:paraId="4830FFD5" w14:textId="77777777" w:rsidTr="002A22D9">
        <w:tc>
          <w:tcPr>
            <w:tcW w:w="3240" w:type="dxa"/>
            <w:shd w:val="clear" w:color="auto" w:fill="auto"/>
          </w:tcPr>
          <w:p w14:paraId="3D328FE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67A16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446858A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07E006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0CE1962F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454B2FB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0733502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0EC5754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71688" w:rsidRPr="0087049C" w14:paraId="5BB0012D" w14:textId="77777777" w:rsidTr="002A22D9">
        <w:tc>
          <w:tcPr>
            <w:tcW w:w="3240" w:type="dxa"/>
            <w:shd w:val="clear" w:color="auto" w:fill="auto"/>
          </w:tcPr>
          <w:p w14:paraId="0032A4CA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80" w:type="dxa"/>
          </w:tcPr>
          <w:p w14:paraId="31E87D93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F263FFA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713E4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86FD9B4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05FF9E0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A5EC2B2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05FF11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71688" w:rsidRPr="0087049C" w14:paraId="714881BA" w14:textId="77777777" w:rsidTr="002A22D9">
        <w:tc>
          <w:tcPr>
            <w:tcW w:w="3240" w:type="dxa"/>
            <w:shd w:val="clear" w:color="auto" w:fill="auto"/>
          </w:tcPr>
          <w:p w14:paraId="0A29F9B0" w14:textId="31B191B5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C7C5B" w14:textId="625F673B" w:rsidR="00471688" w:rsidRPr="00471688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021B5101" w14:textId="77777777" w:rsidR="00471688" w:rsidRPr="00471688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6CFF51B4" w14:textId="64A065C3" w:rsidR="00471688" w:rsidRPr="00471688" w:rsidRDefault="007511F5" w:rsidP="0000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19EE4508" w14:textId="77777777" w:rsidR="00471688" w:rsidRPr="00471688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DAF7D4" w14:textId="019E44BD" w:rsidR="00471688" w:rsidRPr="00471688" w:rsidRDefault="007511F5" w:rsidP="0000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3F627B7F" w14:textId="77777777" w:rsidR="00471688" w:rsidRPr="00471688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289E2A" w14:textId="0EF08D07" w:rsidR="00471688" w:rsidRPr="00471688" w:rsidRDefault="007511F5" w:rsidP="0000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71688" w:rsidRP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471688" w:rsidRPr="0087049C" w14:paraId="3E51C4C0" w14:textId="77777777" w:rsidTr="002A22D9">
        <w:tc>
          <w:tcPr>
            <w:tcW w:w="3240" w:type="dxa"/>
            <w:shd w:val="clear" w:color="auto" w:fill="auto"/>
          </w:tcPr>
          <w:p w14:paraId="05A5BFE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0843F" w14:textId="7DD4D9E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6E9E319C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E22DE0" w14:textId="67F5F22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  <w:shd w:val="clear" w:color="auto" w:fill="auto"/>
          </w:tcPr>
          <w:p w14:paraId="1106BC20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6BD19F" w14:textId="62D72058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558ADE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BD32C6" w14:textId="42007F0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471688" w:rsidRPr="0087049C" w14:paraId="135F6A19" w14:textId="77777777" w:rsidTr="002A22D9">
        <w:tc>
          <w:tcPr>
            <w:tcW w:w="3240" w:type="dxa"/>
            <w:shd w:val="clear" w:color="auto" w:fill="auto"/>
          </w:tcPr>
          <w:p w14:paraId="61F5C606" w14:textId="12095CF1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2CBAD0F0" w14:textId="70D00A51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4B3A" w14:textId="0EA72A64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71C8A0D9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6FE05C8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CF8830" w14:textId="0C8B39B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0CA86DE3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ECD6A6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8C45C7" w14:textId="360064E4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045DB27F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8F7796" w14:textId="77777777" w:rsidR="00471688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956564" w14:textId="2DCDA70F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</w:tr>
      <w:tr w:rsidR="00471688" w:rsidRPr="0087049C" w14:paraId="486E6C82" w14:textId="77777777" w:rsidTr="002A22D9">
        <w:tc>
          <w:tcPr>
            <w:tcW w:w="3240" w:type="dxa"/>
            <w:shd w:val="clear" w:color="auto" w:fill="auto"/>
          </w:tcPr>
          <w:p w14:paraId="4E76007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FCEF0F" w14:textId="42C4607B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456BE8C4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7CD8AA2" w14:textId="50FECF0A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053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034C441E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DDEF85" w14:textId="55FFF40F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03A72C6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1DBE9" w14:textId="64C3B061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7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471688" w:rsidRPr="0087049C" w14:paraId="3E0744AE" w14:textId="77777777" w:rsidTr="002A22D9">
        <w:tc>
          <w:tcPr>
            <w:tcW w:w="3240" w:type="dxa"/>
            <w:shd w:val="clear" w:color="auto" w:fill="auto"/>
          </w:tcPr>
          <w:p w14:paraId="4F45A299" w14:textId="0FADE07E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AC96" w14:textId="6F1B4BF7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6C7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4C98CAA3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2A862" w14:textId="1F225642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877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272270EC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E5D9" w14:textId="22B31D8B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5A48A70C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2E2" w14:textId="0E978795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1A2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  <w:tr w:rsidR="00471688" w:rsidRPr="0087049C" w14:paraId="1A0DC94D" w14:textId="77777777" w:rsidTr="002A22D9">
        <w:tc>
          <w:tcPr>
            <w:tcW w:w="3240" w:type="dxa"/>
            <w:shd w:val="clear" w:color="auto" w:fill="auto"/>
          </w:tcPr>
          <w:p w14:paraId="37E2931D" w14:textId="77777777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32997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5A96B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6FB1432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98AAD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F9FD8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7F95BB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A00C8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88" w:rsidRPr="0087049C" w14:paraId="000D2404" w14:textId="77777777" w:rsidTr="002A22D9">
        <w:tc>
          <w:tcPr>
            <w:tcW w:w="3240" w:type="dxa"/>
            <w:shd w:val="clear" w:color="auto" w:fill="auto"/>
          </w:tcPr>
          <w:p w14:paraId="1DF0472C" w14:textId="77777777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5E71F4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8AF48" w14:textId="77777777" w:rsidR="00471688" w:rsidRPr="0087049C" w:rsidRDefault="00471688" w:rsidP="00471688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18591CA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BD3D5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A649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13F35" w14:textId="77777777" w:rsidR="00471688" w:rsidRPr="0087049C" w:rsidRDefault="00471688" w:rsidP="004716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82AC0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88" w:rsidRPr="0087049C" w14:paraId="4B4A2C1B" w14:textId="77777777" w:rsidTr="002A22D9">
        <w:tc>
          <w:tcPr>
            <w:tcW w:w="3240" w:type="dxa"/>
            <w:shd w:val="clear" w:color="auto" w:fill="auto"/>
          </w:tcPr>
          <w:p w14:paraId="132B60C8" w14:textId="1AD16953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C9C66" w14:textId="3934D755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0478979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215D5047" w14:textId="27C98B25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13DD7DD6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3128C9" w14:textId="31FB3109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7FF68563" w14:textId="77777777" w:rsidR="00471688" w:rsidRPr="0087049C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6831C5" w14:textId="7F4A39D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  <w:tr w:rsidR="00471688" w:rsidRPr="0087049C" w14:paraId="225E257E" w14:textId="77777777" w:rsidTr="002A22D9">
        <w:tc>
          <w:tcPr>
            <w:tcW w:w="3240" w:type="dxa"/>
            <w:shd w:val="clear" w:color="auto" w:fill="auto"/>
          </w:tcPr>
          <w:p w14:paraId="778AE3F8" w14:textId="4A350F39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588AF8" w14:textId="2666BF3C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75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2DD818E6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3FE9FF" w14:textId="133AF0B0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3877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6D00CF8C" w14:textId="77777777" w:rsidR="00471688" w:rsidRPr="0087049C" w:rsidRDefault="00471688" w:rsidP="004716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72DFC" w14:textId="70E1F353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211C0DC4" w14:textId="77777777" w:rsidR="00471688" w:rsidRPr="0087049C" w:rsidRDefault="00471688" w:rsidP="00471688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48DD49" w14:textId="4DFA92F6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933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</w:tr>
    </w:tbl>
    <w:p w14:paraId="3F8B5EEF" w14:textId="7004BB3A" w:rsidR="00313BF3" w:rsidRPr="0087049C" w:rsidRDefault="0031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0D122CD" w14:textId="56171AE6" w:rsidR="00AB51B2" w:rsidRPr="0087049C" w:rsidRDefault="00AB51B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0229B5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4230C5A6" w14:textId="77777777" w:rsidR="00AB51B2" w:rsidRPr="0087049C" w:rsidRDefault="00AB51B2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DA4FB4" w:rsidRPr="0087049C" w14:paraId="5257CC5B" w14:textId="77777777" w:rsidTr="00FE65CB">
        <w:tc>
          <w:tcPr>
            <w:tcW w:w="3510" w:type="dxa"/>
          </w:tcPr>
          <w:p w14:paraId="641B4D77" w14:textId="77777777" w:rsidR="00DA4FB4" w:rsidRPr="0087049C" w:rsidRDefault="00DA4FB4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7B81C" w14:textId="77777777" w:rsidR="00DA4FB4" w:rsidRPr="0087049C" w:rsidRDefault="00DA4FB4" w:rsidP="00FE65C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9DEB089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F27519C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12729F59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68" w:rsidRPr="0087049C" w14:paraId="71CCACEC" w14:textId="77777777" w:rsidTr="00FE65CB">
        <w:tc>
          <w:tcPr>
            <w:tcW w:w="3510" w:type="dxa"/>
          </w:tcPr>
          <w:p w14:paraId="0D47B3A7" w14:textId="77777777" w:rsidR="00C70868" w:rsidRPr="0087049C" w:rsidRDefault="00C70868" w:rsidP="00C70868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2C3B30F" w14:textId="77777777" w:rsidR="00C70868" w:rsidRPr="0087049C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8B9126C" w14:textId="19CE6279" w:rsidR="00C70868" w:rsidRPr="0087049C" w:rsidRDefault="007511F5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6F04C07A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4590348" w14:textId="4995B883" w:rsidR="00C70868" w:rsidRPr="0087049C" w:rsidRDefault="007511F5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8" w:type="dxa"/>
          </w:tcPr>
          <w:p w14:paraId="05DF977C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6DC3179B" w14:textId="5F52377A" w:rsidR="00C70868" w:rsidRPr="0087049C" w:rsidRDefault="007511F5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706D91E9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36839A8C" w14:textId="299BE84A" w:rsidR="00C70868" w:rsidRPr="0087049C" w:rsidRDefault="007511F5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980A4B" w:rsidRPr="0087049C" w14:paraId="58BFF8D4" w14:textId="77777777" w:rsidTr="00FE65CB">
        <w:tc>
          <w:tcPr>
            <w:tcW w:w="3510" w:type="dxa"/>
          </w:tcPr>
          <w:p w14:paraId="5412BF30" w14:textId="77777777" w:rsidR="00980A4B" w:rsidRPr="0087049C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E3D6C2D" w14:textId="77777777" w:rsidR="00980A4B" w:rsidRPr="0087049C" w:rsidRDefault="00980A4B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456BEF16" w14:textId="77777777" w:rsidR="00980A4B" w:rsidRPr="0087049C" w:rsidRDefault="00980A4B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1688" w:rsidRPr="0087049C" w14:paraId="7E0A8932" w14:textId="77777777" w:rsidTr="00FE65CB">
        <w:tc>
          <w:tcPr>
            <w:tcW w:w="3510" w:type="dxa"/>
          </w:tcPr>
          <w:p w14:paraId="57B9D50D" w14:textId="05B4B9B4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0F2F2D1E" w14:textId="117EBF86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FE27FC3" w14:textId="1459BB88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2542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68" w:type="dxa"/>
          </w:tcPr>
          <w:p w14:paraId="4F4C2797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7BE32" w14:textId="05A65F78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8" w:type="dxa"/>
          </w:tcPr>
          <w:p w14:paraId="5368650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6F951E0" w14:textId="4D8EC9F7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03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65" w:type="dxa"/>
          </w:tcPr>
          <w:p w14:paraId="05C6FA6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804CAE" w14:textId="4EDD5501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</w:tr>
      <w:tr w:rsidR="00471688" w:rsidRPr="0087049C" w14:paraId="2C87544B" w14:textId="77777777" w:rsidTr="00FE65CB">
        <w:tc>
          <w:tcPr>
            <w:tcW w:w="3510" w:type="dxa"/>
          </w:tcPr>
          <w:p w14:paraId="470AB47B" w14:textId="5775334F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00BABC69" w14:textId="2512A51E" w:rsidR="00471688" w:rsidRPr="0087049C" w:rsidRDefault="007511F5" w:rsidP="00471688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6DAC6F0" w14:textId="3B9BABD0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68" w:type="dxa"/>
          </w:tcPr>
          <w:p w14:paraId="620EA0E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63FC0B4" w14:textId="2BAE1445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8" w:type="dxa"/>
          </w:tcPr>
          <w:p w14:paraId="36D0A86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DA8B81" w14:textId="459D95D8" w:rsidR="00471688" w:rsidRPr="0087049C" w:rsidRDefault="008309AC" w:rsidP="0047168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426C441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43DD23" w14:textId="67253F6A" w:rsidR="00471688" w:rsidRPr="0087049C" w:rsidRDefault="00471688" w:rsidP="0047168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71688" w:rsidRPr="0087049C" w14:paraId="7AEA9B95" w14:textId="77777777" w:rsidTr="00061914">
        <w:tc>
          <w:tcPr>
            <w:tcW w:w="3510" w:type="dxa"/>
          </w:tcPr>
          <w:p w14:paraId="33C3ECAB" w14:textId="77777777" w:rsidR="00471688" w:rsidRPr="0087049C" w:rsidRDefault="00471688" w:rsidP="00471688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E5B2193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241338" w14:textId="28180C88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7155C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68" w:type="dxa"/>
          </w:tcPr>
          <w:p w14:paraId="480206E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0D001FF" w14:textId="124F5897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68" w:type="dxa"/>
          </w:tcPr>
          <w:p w14:paraId="16E955F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0931B9B" w14:textId="77C4BEC1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8309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265" w:type="dxa"/>
          </w:tcPr>
          <w:p w14:paraId="7696B1FE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E374F51" w14:textId="3A7D48D1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</w:tr>
      <w:tr w:rsidR="00471688" w:rsidRPr="0087049C" w14:paraId="51C26F8E" w14:textId="77777777" w:rsidTr="00FE65CB">
        <w:tc>
          <w:tcPr>
            <w:tcW w:w="3510" w:type="dxa"/>
          </w:tcPr>
          <w:p w14:paraId="753E4922" w14:textId="77777777" w:rsidR="00471688" w:rsidRPr="0087049C" w:rsidRDefault="00471688" w:rsidP="00471688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718894DC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C3B156" w14:textId="70E6BB49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0C1ABC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8" w:type="dxa"/>
          </w:tcPr>
          <w:p w14:paraId="3176FBF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CAE319D" w14:textId="5A7D4B56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8" w:type="dxa"/>
          </w:tcPr>
          <w:p w14:paraId="01B234E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A4EFE4" w14:textId="7E1802F9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8309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65" w:type="dxa"/>
          </w:tcPr>
          <w:p w14:paraId="4E93D379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24AB0A" w14:textId="2DDA18F9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471688" w:rsidRPr="0087049C" w14:paraId="0FEE58A9" w14:textId="77777777" w:rsidTr="00061914">
        <w:tc>
          <w:tcPr>
            <w:tcW w:w="3510" w:type="dxa"/>
          </w:tcPr>
          <w:p w14:paraId="26E0D502" w14:textId="77777777" w:rsidR="00471688" w:rsidRPr="0087049C" w:rsidRDefault="00471688" w:rsidP="0047168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1A5872E3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3C3B0B" w14:textId="56607EDF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527D52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8" w:type="dxa"/>
          </w:tcPr>
          <w:p w14:paraId="77B1E0E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0DB177" w14:textId="355F555C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68" w:type="dxa"/>
          </w:tcPr>
          <w:p w14:paraId="6E5E213B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2DD024" w14:textId="6CD9BC77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 w:rsidR="00A82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65" w:type="dxa"/>
          </w:tcPr>
          <w:p w14:paraId="7496CAB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7EBE649" w14:textId="1B829C2C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471688" w:rsidRPr="0087049C" w14:paraId="6C93AEC1" w14:textId="77777777" w:rsidTr="00FE65CB">
        <w:tc>
          <w:tcPr>
            <w:tcW w:w="3510" w:type="dxa"/>
          </w:tcPr>
          <w:p w14:paraId="6A6F6B49" w14:textId="30E89FEF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4F73B965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9C246B" w14:textId="5431ED74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C1ABC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68" w:type="dxa"/>
          </w:tcPr>
          <w:p w14:paraId="722DF6B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5E75C9" w14:textId="3B109EE2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8" w:type="dxa"/>
          </w:tcPr>
          <w:p w14:paraId="0AD99FE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9D8FCE5" w14:textId="63BCB192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A82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5" w:type="dxa"/>
          </w:tcPr>
          <w:p w14:paraId="746AC710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F63A3E7" w14:textId="3E4CC991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</w:tr>
      <w:tr w:rsidR="00471688" w:rsidRPr="0087049C" w14:paraId="596C0B08" w14:textId="77777777" w:rsidTr="00FE65CB">
        <w:tc>
          <w:tcPr>
            <w:tcW w:w="3510" w:type="dxa"/>
          </w:tcPr>
          <w:p w14:paraId="4EF0377F" w14:textId="2375C75C" w:rsidR="00471688" w:rsidRPr="0087049C" w:rsidRDefault="00471688" w:rsidP="0047168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เงินรับล่วงหน้าอื่น</w:t>
            </w:r>
          </w:p>
        </w:tc>
        <w:tc>
          <w:tcPr>
            <w:tcW w:w="810" w:type="dxa"/>
          </w:tcPr>
          <w:p w14:paraId="708DDE06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8B72AF" w14:textId="6032C13C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1ABC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68" w:type="dxa"/>
          </w:tcPr>
          <w:p w14:paraId="39BB69A2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5D03F52" w14:textId="3020F9B5" w:rsidR="00471688" w:rsidRPr="0087049C" w:rsidRDefault="007511F5" w:rsidP="0047168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68" w:type="dxa"/>
          </w:tcPr>
          <w:p w14:paraId="011A13F8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7CC923" w14:textId="4CAB992E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F3C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2E3D3ED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9FF44C" w14:textId="69DE9222" w:rsidR="00471688" w:rsidRPr="0087049C" w:rsidRDefault="007511F5" w:rsidP="0047168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</w:tr>
      <w:tr w:rsidR="00471688" w:rsidRPr="0087049C" w14:paraId="42D82BC3" w14:textId="77777777" w:rsidTr="00FE65CB">
        <w:tc>
          <w:tcPr>
            <w:tcW w:w="3510" w:type="dxa"/>
          </w:tcPr>
          <w:p w14:paraId="59679D5A" w14:textId="77777777" w:rsidR="00471688" w:rsidRPr="0087049C" w:rsidRDefault="00471688" w:rsidP="0047168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770C74F6" w14:textId="77777777" w:rsidR="00471688" w:rsidRPr="0087049C" w:rsidRDefault="00471688" w:rsidP="0047168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EFF775" w14:textId="3ED67B90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731EF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8" w:type="dxa"/>
          </w:tcPr>
          <w:p w14:paraId="17F5012C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3ABB45" w14:textId="70E5D9A4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1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68" w:type="dxa"/>
          </w:tcPr>
          <w:p w14:paraId="412F0814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455C214" w14:textId="240B2969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465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65" w:type="dxa"/>
          </w:tcPr>
          <w:p w14:paraId="290358CD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727AA8" w14:textId="4E9F0210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71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</w:tr>
      <w:tr w:rsidR="00471688" w:rsidRPr="0087049C" w14:paraId="31E98BAD" w14:textId="77777777" w:rsidTr="00FE65CB">
        <w:tc>
          <w:tcPr>
            <w:tcW w:w="3510" w:type="dxa"/>
          </w:tcPr>
          <w:p w14:paraId="7A13C289" w14:textId="77777777" w:rsidR="00471688" w:rsidRPr="0087049C" w:rsidRDefault="00471688" w:rsidP="00471688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31B003F" w14:textId="77777777" w:rsidR="00471688" w:rsidRPr="0087049C" w:rsidRDefault="00471688" w:rsidP="004716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621B" w14:textId="4F95F643" w:rsidR="00471688" w:rsidRPr="00DA3900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A463C9" w:rsidRPr="00DA3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8" w:type="dxa"/>
          </w:tcPr>
          <w:p w14:paraId="03F16AE5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9E98CC" w14:textId="28A69CEE" w:rsidR="00471688" w:rsidRPr="0087049C" w:rsidRDefault="007511F5" w:rsidP="00471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8" w:type="dxa"/>
          </w:tcPr>
          <w:p w14:paraId="6258C07F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DA1AE" w14:textId="7D6141C1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  <w:r w:rsidR="00C944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65" w:type="dxa"/>
          </w:tcPr>
          <w:p w14:paraId="2E904603" w14:textId="77777777" w:rsidR="00471688" w:rsidRPr="0087049C" w:rsidRDefault="00471688" w:rsidP="0047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FDAA49A" w14:textId="2C84D58A" w:rsidR="00471688" w:rsidRPr="0087049C" w:rsidRDefault="007511F5" w:rsidP="0047168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  <w:r w:rsidR="00471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</w:tr>
    </w:tbl>
    <w:p w14:paraId="29E4C17C" w14:textId="77777777" w:rsidR="00FE65CB" w:rsidRDefault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455222" w14:textId="75506FFA" w:rsidR="00147715" w:rsidRPr="0087049C" w:rsidRDefault="00BE4A6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4E133E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ไม่หมุนเวียน</w:t>
      </w:r>
      <w:r w:rsidR="00B47C06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สำหรับ</w:t>
      </w:r>
      <w:r w:rsidR="005B3B34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ผลประโยชน์พนักงาน</w:t>
      </w:r>
    </w:p>
    <w:p w14:paraId="436C912F" w14:textId="77777777" w:rsidR="0052240B" w:rsidRPr="000E0DF0" w:rsidRDefault="0052240B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0"/>
        <w:gridCol w:w="250"/>
        <w:gridCol w:w="20"/>
        <w:gridCol w:w="1060"/>
        <w:gridCol w:w="270"/>
        <w:gridCol w:w="1080"/>
      </w:tblGrid>
      <w:tr w:rsidR="001E50AF" w:rsidRPr="00FE65CB" w14:paraId="283E2613" w14:textId="77777777" w:rsidTr="000229B5">
        <w:trPr>
          <w:tblHeader/>
        </w:trPr>
        <w:tc>
          <w:tcPr>
            <w:tcW w:w="4050" w:type="dxa"/>
          </w:tcPr>
          <w:p w14:paraId="370A7FB5" w14:textId="77777777" w:rsidR="001E50AF" w:rsidRPr="00FE65CB" w:rsidRDefault="001E50AF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vAlign w:val="center"/>
          </w:tcPr>
          <w:p w14:paraId="28D20F1C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center"/>
          </w:tcPr>
          <w:p w14:paraId="1D9A5C2C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45CEC3E6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CD3" w:rsidRPr="00FE65CB" w14:paraId="6016C390" w14:textId="77777777" w:rsidTr="000229B5">
        <w:trPr>
          <w:tblHeader/>
        </w:trPr>
        <w:tc>
          <w:tcPr>
            <w:tcW w:w="4050" w:type="dxa"/>
          </w:tcPr>
          <w:p w14:paraId="7347605F" w14:textId="1022C62C" w:rsidR="00030CD3" w:rsidRPr="00B0058B" w:rsidRDefault="00FE65CB" w:rsidP="00FE65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E7C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7511F5" w:rsidRPr="007511F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4490291" w14:textId="6EE9956C" w:rsidR="00030CD3" w:rsidRPr="00FE65CB" w:rsidRDefault="007511F5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FF4377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FF9775" w14:textId="79F98E62" w:rsidR="00030CD3" w:rsidRPr="00FE65CB" w:rsidRDefault="007511F5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gridSpan w:val="2"/>
          </w:tcPr>
          <w:p w14:paraId="7662403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4565BA" w14:textId="052B9F50" w:rsidR="00030CD3" w:rsidRPr="00FE65CB" w:rsidRDefault="007511F5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B5C66D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E11607" w14:textId="02CDBBF2" w:rsidR="00030CD3" w:rsidRPr="00FE65CB" w:rsidRDefault="007511F5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30CD3" w:rsidRPr="00FE65CB" w14:paraId="494108B4" w14:textId="77777777" w:rsidTr="000229B5">
        <w:trPr>
          <w:tblHeader/>
        </w:trPr>
        <w:tc>
          <w:tcPr>
            <w:tcW w:w="4050" w:type="dxa"/>
          </w:tcPr>
          <w:p w14:paraId="64594DEB" w14:textId="77777777" w:rsidR="00030CD3" w:rsidRPr="00FE65CB" w:rsidRDefault="00030CD3" w:rsidP="00030CD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</w:tcPr>
          <w:p w14:paraId="510F0BB5" w14:textId="77777777" w:rsidR="00030CD3" w:rsidRPr="00FE65CB" w:rsidRDefault="00030CD3" w:rsidP="00030CD3">
            <w:pPr>
              <w:pStyle w:val="acctcolumnheading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65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C711E" w:rsidRPr="00FE65CB" w14:paraId="2B32852B" w14:textId="77777777" w:rsidTr="000229B5">
        <w:tc>
          <w:tcPr>
            <w:tcW w:w="4050" w:type="dxa"/>
          </w:tcPr>
          <w:p w14:paraId="128807DD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07A276B1" w14:textId="71C2C294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7878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7EB009C3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37726" w14:textId="2D51B011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AEC9A4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7A7470" w14:textId="1DC162AC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1431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02D1E10E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B38CEF" w14:textId="07085B39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</w:tr>
      <w:tr w:rsidR="005C711E" w:rsidRPr="00FE65CB" w14:paraId="52C8A01C" w14:textId="77777777" w:rsidTr="000229B5">
        <w:tc>
          <w:tcPr>
            <w:tcW w:w="4050" w:type="dxa"/>
          </w:tcPr>
          <w:p w14:paraId="4C2B9305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3EB3FCD6" w14:textId="2FFCE764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D6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9F7654D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6005B" w14:textId="66F72CB8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8848A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81880A" w14:textId="536F3C06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431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484C9C4F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1550C6" w14:textId="6E1E08D3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</w:tr>
      <w:tr w:rsidR="005C711E" w:rsidRPr="00FE65CB" w14:paraId="6B2AAA9B" w14:textId="77777777" w:rsidTr="000229B5">
        <w:tc>
          <w:tcPr>
            <w:tcW w:w="4050" w:type="dxa"/>
          </w:tcPr>
          <w:p w14:paraId="75B32663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4AA75" w14:textId="2ED58509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CD6D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1D9C4C82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FD066" w14:textId="426A7A07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36</w:t>
            </w:r>
            <w:r w:rsidR="005C7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5AA33D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E4" w14:textId="4808ECFD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1F51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7A7CA086" w14:textId="77777777" w:rsidR="005C711E" w:rsidRPr="00FE65CB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727B2" w14:textId="3D8AA8C7" w:rsidR="005C711E" w:rsidRPr="00FE65CB" w:rsidRDefault="007511F5" w:rsidP="005C711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5C7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</w:tr>
    </w:tbl>
    <w:p w14:paraId="2F4BE615" w14:textId="77777777" w:rsidR="00BF6DAA" w:rsidRPr="000E0DF0" w:rsidRDefault="00BF6DAA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</w:p>
    <w:p w14:paraId="0DC68E12" w14:textId="77777777" w:rsidR="00A12F39" w:rsidRPr="00FE65CB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</w:t>
      </w:r>
      <w:r w:rsidR="004E468F"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ที่กำหนดไว้</w:t>
      </w:r>
    </w:p>
    <w:p w14:paraId="1545053C" w14:textId="77777777" w:rsidR="00A12F39" w:rsidRPr="000E0DF0" w:rsidRDefault="00A12F39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</w:p>
    <w:p w14:paraId="50D32459" w14:textId="738AEF71" w:rsidR="007C4D87" w:rsidRPr="00FE65CB" w:rsidRDefault="004C134D" w:rsidP="0088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5C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4E468F" w:rsidRPr="00FE65CB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E65CB">
        <w:rPr>
          <w:rFonts w:asciiTheme="majorBidi" w:hAnsiTheme="majorBidi" w:cstheme="majorBidi"/>
          <w:sz w:val="30"/>
          <w:szCs w:val="30"/>
          <w:cs/>
        </w:rPr>
        <w:t>ตามข้อกำหนดของพระราชบัญญัติคุ้มครอง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แรงงาน</w:t>
      </w:r>
      <w:r w:rsidRPr="00FE65CB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7511F5" w:rsidRPr="007511F5">
        <w:rPr>
          <w:rFonts w:asciiTheme="majorBidi" w:hAnsiTheme="majorBidi" w:cstheme="majorBidi"/>
          <w:sz w:val="30"/>
          <w:szCs w:val="30"/>
        </w:rPr>
        <w:t>2541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0229B5" w:rsidRPr="00FE6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CE2AA6"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และ</w:t>
      </w:r>
      <w:r w:rsidRPr="00FE65CB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C666A21" w14:textId="77777777" w:rsidR="00FE65CB" w:rsidRPr="000E0DF0" w:rsidRDefault="00FE65CB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62"/>
        <w:gridCol w:w="270"/>
        <w:gridCol w:w="1080"/>
        <w:gridCol w:w="270"/>
        <w:gridCol w:w="1080"/>
        <w:gridCol w:w="270"/>
        <w:gridCol w:w="1080"/>
      </w:tblGrid>
      <w:tr w:rsidR="0071321C" w:rsidRPr="0087049C" w14:paraId="52A41DF4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0D5F37A3" w14:textId="76C60B59" w:rsidR="0071321C" w:rsidRPr="0087049C" w:rsidRDefault="007C4D87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18E62B47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51170C12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37011A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532383B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1E" w:rsidRPr="0087049C" w14:paraId="385F2334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7D1DF067" w14:textId="26AE4713" w:rsidR="005C711E" w:rsidRPr="0087049C" w:rsidRDefault="005C711E" w:rsidP="005C71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009CACA9" w14:textId="39C17F91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15989202" w14:textId="567EF3D8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9261C90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228A61" w14:textId="1FE43724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6238710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014E79" w14:textId="3472EDB1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92C53BE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958D6B" w14:textId="2AC10CA8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5C711E" w:rsidRPr="0087049C" w14:paraId="62B4492E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34D659DC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209D7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6804A6E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11E" w:rsidRPr="0087049C" w14:paraId="1CC66E59" w14:textId="77777777" w:rsidTr="00001B35">
        <w:tc>
          <w:tcPr>
            <w:tcW w:w="3780" w:type="dxa"/>
            <w:shd w:val="clear" w:color="auto" w:fill="auto"/>
          </w:tcPr>
          <w:p w14:paraId="39686724" w14:textId="576690EB" w:rsidR="005C711E" w:rsidRPr="0087049C" w:rsidRDefault="005C711E" w:rsidP="005C71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549AC76" w14:textId="77777777" w:rsidR="005C711E" w:rsidRPr="0087049C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66A29A6" w14:textId="0DDFB6FE" w:rsidR="005C711E" w:rsidRPr="00C86C97" w:rsidRDefault="007511F5" w:rsidP="00001B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850306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51CC85AB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0CC16" w14:textId="43526018" w:rsidR="005C711E" w:rsidRPr="00C86C97" w:rsidRDefault="007511F5" w:rsidP="00001B3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C711E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21122F1A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5BA62" w14:textId="6C5D9420" w:rsidR="005C711E" w:rsidRPr="00C86C97" w:rsidRDefault="007511F5" w:rsidP="00001B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</w:t>
            </w:r>
            <w:r w:rsidR="00E94552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5DEC1572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FF9A12" w14:textId="2F21B7C7" w:rsidR="005C711E" w:rsidRPr="0087049C" w:rsidRDefault="007511F5" w:rsidP="00001B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</w:tr>
      <w:tr w:rsidR="005C711E" w:rsidRPr="0087049C" w14:paraId="7565E8A6" w14:textId="77777777" w:rsidTr="00001B35">
        <w:tc>
          <w:tcPr>
            <w:tcW w:w="3780" w:type="dxa"/>
            <w:shd w:val="clear" w:color="auto" w:fill="auto"/>
          </w:tcPr>
          <w:p w14:paraId="7114DA79" w14:textId="77777777" w:rsidR="005C711E" w:rsidRPr="00FE65CB" w:rsidRDefault="005C711E" w:rsidP="005C711E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80E4938" w14:textId="4F47B903" w:rsidR="005C711E" w:rsidRPr="0087049C" w:rsidRDefault="005C711E" w:rsidP="005C711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71BCD85" w14:textId="77777777" w:rsidR="005C711E" w:rsidRPr="00C86C97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A861E6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C094B0" w14:textId="77777777" w:rsidR="005C711E" w:rsidRPr="00C86C97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14FF7F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9FD" w14:textId="77777777" w:rsidR="005C711E" w:rsidRPr="00C86C97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83C9B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9DD28" w14:textId="77777777" w:rsidR="005C711E" w:rsidRPr="0087049C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711E" w:rsidRPr="0087049C" w14:paraId="040518D2" w14:textId="77777777" w:rsidTr="00001B35">
        <w:tc>
          <w:tcPr>
            <w:tcW w:w="3780" w:type="dxa"/>
            <w:shd w:val="clear" w:color="auto" w:fill="auto"/>
          </w:tcPr>
          <w:p w14:paraId="619B0D15" w14:textId="77777777" w:rsidR="005C711E" w:rsidRPr="0087049C" w:rsidRDefault="005C711E" w:rsidP="005C71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1451CFD9" w14:textId="77777777" w:rsidR="005C711E" w:rsidRPr="0087049C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19F7CEB" w14:textId="42B699AD" w:rsidR="005C711E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E68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7E8808FA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D5535" w14:textId="61BAF021" w:rsidR="005C711E" w:rsidRPr="00C86C97" w:rsidRDefault="007511F5" w:rsidP="0091171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C711E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374AABCB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D66E8" w14:textId="7E8D41A4" w:rsidR="005C711E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94552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0551BC29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C1742" w14:textId="6C586148" w:rsidR="005C711E" w:rsidRPr="0087049C" w:rsidRDefault="007511F5" w:rsidP="009117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C7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</w:tr>
      <w:tr w:rsidR="002E2AA8" w:rsidRPr="0087049C" w14:paraId="5CF923B1" w14:textId="77777777" w:rsidTr="00001B35">
        <w:tc>
          <w:tcPr>
            <w:tcW w:w="3780" w:type="dxa"/>
          </w:tcPr>
          <w:p w14:paraId="1107D57C" w14:textId="3C6ACE3C" w:rsidR="002E2AA8" w:rsidRPr="0087049C" w:rsidRDefault="002E2AA8" w:rsidP="005C71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" w:type="dxa"/>
          </w:tcPr>
          <w:p w14:paraId="7495A819" w14:textId="77777777" w:rsidR="002E2AA8" w:rsidRPr="0087049C" w:rsidRDefault="002E2AA8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C5EADCF" w14:textId="347AA057" w:rsidR="002E2AA8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D337B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473EB93D" w14:textId="77777777" w:rsidR="002E2AA8" w:rsidRPr="00C86C97" w:rsidRDefault="002E2AA8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5273C" w14:textId="664F5029" w:rsidR="002E2AA8" w:rsidRPr="00C86C97" w:rsidRDefault="002E2AA8" w:rsidP="00001B3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F0CF9" w14:textId="77777777" w:rsidR="002E2AA8" w:rsidRPr="00C86C97" w:rsidRDefault="002E2AA8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1A70B" w14:textId="6679CB46" w:rsidR="002E2AA8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94552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66E20AC4" w14:textId="77777777" w:rsidR="002E2AA8" w:rsidRPr="0087049C" w:rsidRDefault="002E2AA8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C3DCC5" w14:textId="0BC31B66" w:rsidR="002E2AA8" w:rsidRPr="003F0633" w:rsidRDefault="002E2AA8" w:rsidP="008874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711E" w:rsidRPr="0087049C" w14:paraId="77ACF61D" w14:textId="77777777" w:rsidTr="00001B35">
        <w:tc>
          <w:tcPr>
            <w:tcW w:w="3780" w:type="dxa"/>
          </w:tcPr>
          <w:p w14:paraId="2AD3DC8F" w14:textId="77777777" w:rsidR="005C711E" w:rsidRPr="0087049C" w:rsidRDefault="005C711E" w:rsidP="005C711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1CC12B19" w14:textId="77777777" w:rsidR="005C711E" w:rsidRPr="0087049C" w:rsidRDefault="005C711E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99F2D0F" w14:textId="6736DD98" w:rsidR="005C711E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2A905D29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52B705" w14:textId="28B99D3F" w:rsidR="005C711E" w:rsidRPr="00C86C97" w:rsidRDefault="007511F5" w:rsidP="005C711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234445CF" w14:textId="77777777" w:rsidR="005C711E" w:rsidRPr="00C86C97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36EDF2" w14:textId="7A796CCB" w:rsidR="005C711E" w:rsidRPr="00C86C97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0F5304EE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F0D1C9" w14:textId="38DFCC60" w:rsidR="005C711E" w:rsidRPr="0087049C" w:rsidRDefault="007511F5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</w:tr>
      <w:tr w:rsidR="00C51F6A" w:rsidRPr="0087049C" w14:paraId="60A10784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10AA796C" w14:textId="5BC3670D" w:rsidR="00C51F6A" w:rsidRPr="00C51F6A" w:rsidRDefault="00C51F6A" w:rsidP="005C711E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1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7700ECB0" w14:textId="77777777" w:rsidR="00C51F6A" w:rsidRPr="0087049C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9850E93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8D1A50" w14:textId="77777777" w:rsidR="00C51F6A" w:rsidRPr="00C86C97" w:rsidRDefault="00C51F6A" w:rsidP="005C711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371ABF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09E742" w14:textId="77777777" w:rsidR="00C51F6A" w:rsidRPr="00C86C97" w:rsidRDefault="00C51F6A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F99410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B1EF6C" w14:textId="77777777" w:rsidR="00C51F6A" w:rsidRPr="0087049C" w:rsidRDefault="00C51F6A" w:rsidP="005C711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AD241" w14:textId="77777777" w:rsidR="00C51F6A" w:rsidRPr="0087049C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51F6A" w:rsidRPr="0087049C" w14:paraId="79014642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3A6D5D9A" w14:textId="7BCE6CFF" w:rsidR="00C51F6A" w:rsidRPr="00C51F6A" w:rsidRDefault="00C51F6A" w:rsidP="000E0DF0">
            <w:pPr>
              <w:tabs>
                <w:tab w:val="clear" w:pos="227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(กำไร) ขาดทุนจากการประมาณตาม</w:t>
            </w:r>
            <w:r w:rsidR="000E0DF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E0DF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E0DF0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10ACA82D" w14:textId="77777777" w:rsidR="00C51F6A" w:rsidRPr="0087049C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ABC87E9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B6CD03" w14:textId="77777777" w:rsidR="00C51F6A" w:rsidRPr="00C86C97" w:rsidRDefault="00C51F6A" w:rsidP="005C711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E3BDFD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FC5AD7" w14:textId="77777777" w:rsidR="00C51F6A" w:rsidRPr="00C86C97" w:rsidRDefault="00C51F6A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393F10" w14:textId="77777777" w:rsidR="00C51F6A" w:rsidRPr="00C86C97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35D255" w14:textId="3A3A17C8" w:rsidR="00CA6B91" w:rsidRPr="00C86C97" w:rsidRDefault="00CA6B91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D2D3C2" w14:textId="77777777" w:rsidR="00C51F6A" w:rsidRPr="0087049C" w:rsidRDefault="00C51F6A" w:rsidP="005C711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127AE3" w14:textId="77777777" w:rsidR="00C51F6A" w:rsidRPr="0087049C" w:rsidRDefault="00C51F6A" w:rsidP="005C71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7F04" w:rsidRPr="0087049C" w14:paraId="41AD27ED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30F70F14" w14:textId="286D9EF6" w:rsidR="00F27F04" w:rsidRPr="00AA0BC6" w:rsidRDefault="00F27F04" w:rsidP="00F27F04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110A4B22" w14:textId="77777777" w:rsidR="00F27F04" w:rsidRPr="0087049C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2F11B29" w14:textId="4A1992FF" w:rsidR="00F27F04" w:rsidRPr="00C86C97" w:rsidRDefault="007511F5" w:rsidP="005E3D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27F04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06ABDC80" w14:textId="77777777" w:rsidR="00F27F04" w:rsidRPr="00C86C97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36BD7F" w14:textId="52EA3C31" w:rsidR="00F27F04" w:rsidRPr="00C86C97" w:rsidRDefault="00F27F04" w:rsidP="00F27F0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05DF1" w14:textId="77777777" w:rsidR="00F27F04" w:rsidRPr="00C86C97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F0D838" w14:textId="0C26404D" w:rsidR="00F27F04" w:rsidRPr="00C86C97" w:rsidRDefault="007511F5" w:rsidP="005E3D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27F04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01A3A4F4" w14:textId="77777777" w:rsidR="00F27F04" w:rsidRPr="0087049C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BD87D" w14:textId="7F141204" w:rsidR="00F27F04" w:rsidRPr="0087049C" w:rsidRDefault="00F27F04" w:rsidP="00F27F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7F04" w:rsidRPr="0087049C" w14:paraId="123DF653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67B3CDC7" w14:textId="6E324A5F" w:rsidR="00F27F04" w:rsidRPr="000E0DF0" w:rsidRDefault="00F27F04" w:rsidP="00F27F04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77EA2A26" w14:textId="77777777" w:rsidR="00F27F04" w:rsidRPr="0087049C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D5FF25B" w14:textId="126AE027" w:rsidR="00F27F04" w:rsidRPr="00C86C97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E18552" w14:textId="77777777" w:rsidR="00F27F04" w:rsidRPr="00C86C97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462CC" w14:textId="40042B13" w:rsidR="00F27F04" w:rsidRPr="00C86C97" w:rsidRDefault="00F27F04" w:rsidP="00F27F0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EF4F0" w14:textId="77777777" w:rsidR="00F27F04" w:rsidRPr="00C86C97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78A4F" w14:textId="2F1007A4" w:rsidR="00F27F04" w:rsidRPr="00C86C97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E1BA7D" w14:textId="77777777" w:rsidR="00F27F04" w:rsidRPr="0087049C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C1351" w14:textId="7AF5490C" w:rsidR="00F27F04" w:rsidRPr="0087049C" w:rsidRDefault="00F27F04" w:rsidP="00F27F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7F04" w:rsidRPr="0087049C" w14:paraId="3DE97C6F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4A5520DE" w14:textId="5A6A9072" w:rsidR="00F27F04" w:rsidRPr="00C51F6A" w:rsidRDefault="00F27F04" w:rsidP="00F27F0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3EDAB68C" w14:textId="77777777" w:rsidR="00F27F04" w:rsidRPr="0087049C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799E0CA" w14:textId="6A2613A9" w:rsidR="00F27F04" w:rsidRPr="00B244C8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27F04"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15518D9C" w14:textId="77777777" w:rsidR="00F27F04" w:rsidRPr="00C86C97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2668C" w14:textId="2F0046B3" w:rsidR="00F27F04" w:rsidRPr="00C86C97" w:rsidRDefault="00F27F04" w:rsidP="00F27F0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4F0A2" w14:textId="77777777" w:rsidR="00F27F04" w:rsidRPr="00C86C97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6066B8" w14:textId="0DA24244" w:rsidR="00F27F04" w:rsidRPr="00C86C97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27F04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26518207" w14:textId="77777777" w:rsidR="00F27F04" w:rsidRPr="0087049C" w:rsidRDefault="00F27F04" w:rsidP="00F27F0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F610A6" w14:textId="38A505E3" w:rsidR="00F27F04" w:rsidRPr="0087049C" w:rsidRDefault="00F27F04" w:rsidP="00F27F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7F04" w:rsidRPr="0087049C" w14:paraId="2EF1CAD6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3C5F80BE" w14:textId="4BD2E98F" w:rsidR="00F27F04" w:rsidRPr="0087049C" w:rsidRDefault="00F27F04" w:rsidP="00F27F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36DAC97F" w14:textId="77777777" w:rsidR="00F27F04" w:rsidRPr="0087049C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270EA20" w14:textId="636D1398" w:rsidR="00F27F04" w:rsidRPr="00B244C8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D29110" w14:textId="77777777" w:rsidR="00F27F04" w:rsidRPr="00C86C97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3D892" w14:textId="3316E599" w:rsidR="00F27F04" w:rsidRPr="00C86C97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684E01" w14:textId="77777777" w:rsidR="00F27F04" w:rsidRPr="00C86C97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854497" w14:textId="428B2601" w:rsidR="00F27F04" w:rsidRPr="00C86C97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A558F5" w14:textId="77777777" w:rsidR="00F27F04" w:rsidRPr="0087049C" w:rsidRDefault="00F27F04" w:rsidP="00F27F0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526B7A" w14:textId="26B3CD45" w:rsidR="00F27F04" w:rsidRPr="003F0633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27F04" w:rsidRPr="0087049C" w14:paraId="55C14B1B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116E4BEA" w14:textId="3E904251" w:rsidR="00F27F04" w:rsidRPr="0087049C" w:rsidRDefault="00F27F04" w:rsidP="00F27F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63098D" w14:textId="77777777" w:rsidR="00F27F04" w:rsidRPr="0087049C" w:rsidRDefault="00F27F04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533F" w14:textId="04DDF27E" w:rsidR="00F27F04" w:rsidRPr="00B244C8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D521AE" w:rsidRPr="00B24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2DF05661" w14:textId="77777777" w:rsidR="00F27F04" w:rsidRPr="0087049C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8D71" w14:textId="1123E176" w:rsidR="00F27F04" w:rsidRPr="0087049C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F27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2CF52FD3" w14:textId="77777777" w:rsidR="00F27F04" w:rsidRPr="0087049C" w:rsidRDefault="00F27F04" w:rsidP="00F2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86A39" w14:textId="4876EA76" w:rsidR="00F27F04" w:rsidRPr="0087049C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F27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704FEBDD" w14:textId="77777777" w:rsidR="00F27F04" w:rsidRPr="0087049C" w:rsidRDefault="00F27F04" w:rsidP="00F27F04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87159" w14:textId="42897F32" w:rsidR="00F27F04" w:rsidRPr="0087049C" w:rsidRDefault="007511F5" w:rsidP="00F27F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F27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</w:tr>
    </w:tbl>
    <w:p w14:paraId="0F134E34" w14:textId="1692C12E" w:rsidR="00944454" w:rsidRPr="0087049C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โครงการผลประโยชน์ระยะยาวอื่น</w:t>
      </w:r>
    </w:p>
    <w:p w14:paraId="72ABCD18" w14:textId="77777777" w:rsidR="00944454" w:rsidRPr="006748BD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E8185D" w14:textId="60F83113" w:rsidR="00944454" w:rsidRPr="0087049C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ผลประโยชน์ระยะยาวอื่นถื</w:t>
      </w:r>
      <w:r w:rsidR="006B6911" w:rsidRPr="0087049C">
        <w:rPr>
          <w:rFonts w:asciiTheme="majorBidi" w:hAnsiTheme="majorBidi" w:cstheme="majorBidi"/>
          <w:sz w:val="30"/>
          <w:szCs w:val="30"/>
          <w:cs/>
          <w:lang w:val="en-GB"/>
        </w:rPr>
        <w:t>อตามอายุของพนักงานและข้อสมมติ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ในการประมาณการตามหลักคณิตศาสตร์</w:t>
      </w:r>
      <w:r w:rsidR="00FA29FB" w:rsidRPr="0087049C">
        <w:rPr>
          <w:rFonts w:asciiTheme="majorBidi" w:hAnsiTheme="majorBidi" w:cstheme="majorBidi"/>
          <w:sz w:val="30"/>
          <w:szCs w:val="30"/>
          <w:cs/>
          <w:lang w:val="en-GB"/>
        </w:rPr>
        <w:t>ป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ระกันภัยเป็นเกณฑ์ในการคำนวณภาระผูกพัน</w:t>
      </w:r>
    </w:p>
    <w:p w14:paraId="36F95731" w14:textId="77777777" w:rsidR="00DE7C8E" w:rsidRPr="00FE65CB" w:rsidRDefault="00DE7C8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62"/>
        <w:gridCol w:w="270"/>
        <w:gridCol w:w="1080"/>
        <w:gridCol w:w="270"/>
        <w:gridCol w:w="1080"/>
        <w:gridCol w:w="270"/>
        <w:gridCol w:w="1080"/>
      </w:tblGrid>
      <w:tr w:rsidR="00E77A68" w:rsidRPr="0087049C" w14:paraId="7CD27A17" w14:textId="77777777" w:rsidTr="00FE65CB">
        <w:tc>
          <w:tcPr>
            <w:tcW w:w="4050" w:type="dxa"/>
            <w:shd w:val="clear" w:color="auto" w:fill="auto"/>
          </w:tcPr>
          <w:p w14:paraId="1BC144D1" w14:textId="0C589D0F" w:rsidR="00E77A68" w:rsidRPr="0087049C" w:rsidRDefault="00E77A68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FE65C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3C4B593E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AB73BE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9842029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1E" w:rsidRPr="0087049C" w14:paraId="59E70BF1" w14:textId="77777777" w:rsidTr="00FE65CB">
        <w:tc>
          <w:tcPr>
            <w:tcW w:w="4050" w:type="dxa"/>
            <w:shd w:val="clear" w:color="auto" w:fill="auto"/>
          </w:tcPr>
          <w:p w14:paraId="31A2C336" w14:textId="77777777" w:rsidR="005C711E" w:rsidRPr="0087049C" w:rsidRDefault="005C711E" w:rsidP="005C711E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2A7EE1FE" w14:textId="76DCD6AE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0B090A2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97C01" w14:textId="4C6E8216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1071472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A82A69" w14:textId="6AC7F140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96FE58D" w14:textId="77777777" w:rsidR="005C711E" w:rsidRPr="0087049C" w:rsidRDefault="005C711E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C5F8D0" w14:textId="0B7BD7CC" w:rsidR="005C711E" w:rsidRPr="0087049C" w:rsidRDefault="007511F5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5C711E" w:rsidRPr="0087049C" w14:paraId="02D3BBD1" w14:textId="77777777" w:rsidTr="00FE65CB">
        <w:tc>
          <w:tcPr>
            <w:tcW w:w="4050" w:type="dxa"/>
            <w:shd w:val="clear" w:color="auto" w:fill="auto"/>
          </w:tcPr>
          <w:p w14:paraId="0FC2083A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3619475E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C711E" w:rsidRPr="0087049C" w14:paraId="2DA99B01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0FD8EC2A" w14:textId="77777777" w:rsidR="005C711E" w:rsidRPr="0087049C" w:rsidRDefault="005C711E" w:rsidP="005C71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  <w:shd w:val="clear" w:color="auto" w:fill="auto"/>
          </w:tcPr>
          <w:p w14:paraId="6D3413C6" w14:textId="7458A7F5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57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564B77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D21D9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564B77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64B77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1E77B9C" w14:textId="77777777" w:rsidR="005C711E" w:rsidRPr="00B820E8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DB9B5" w14:textId="01D1173D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711E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5C711E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711E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A4A2AC5" w14:textId="77777777" w:rsidR="005C711E" w:rsidRPr="00B820E8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7CC7E" w14:textId="46CF0C2B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0A6146" w:rsidRPr="00B820E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54CBA3D" w14:textId="77777777" w:rsidR="005C711E" w:rsidRPr="00B820E8" w:rsidRDefault="005C711E" w:rsidP="005C711E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1A667" w14:textId="254C7B92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711E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5C711E" w:rsidRPr="0087049C" w14:paraId="36FD5D37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5EAC4A2E" w14:textId="77777777" w:rsidR="005C711E" w:rsidRPr="0087049C" w:rsidRDefault="005C711E" w:rsidP="005C71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20F66A08" w14:textId="36BAAB06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4E6A08" w14:textId="77777777" w:rsidR="005C711E" w:rsidRPr="00B820E8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6866D" w14:textId="54D1F1B7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9FF56A" w14:textId="77777777" w:rsidR="005C711E" w:rsidRPr="00B820E8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6B9FA" w14:textId="5B68B0DF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6976D4" w14:textId="77777777" w:rsidR="005C711E" w:rsidRPr="00B820E8" w:rsidRDefault="005C711E" w:rsidP="005C711E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04FAC" w14:textId="3A6407C7" w:rsidR="005C711E" w:rsidRPr="00B820E8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C711E" w:rsidRPr="0087049C" w14:paraId="656425B0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30EDD7C1" w14:textId="77777777" w:rsidR="005C711E" w:rsidRPr="0087049C" w:rsidRDefault="005C711E" w:rsidP="005C711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16FB0EFD" w14:textId="02654B87" w:rsidR="005C711E" w:rsidRPr="0087049C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60C04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87AC72B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78C7E" w14:textId="48A9D128" w:rsidR="005C711E" w:rsidRPr="0087049C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C711E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315AFBD" w14:textId="77777777" w:rsidR="005C711E" w:rsidRPr="0087049C" w:rsidRDefault="005C711E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3CA11" w14:textId="79FB85D9" w:rsidR="005C711E" w:rsidRPr="006D7A14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C28AF" w:rsidRPr="006D7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66BB0F0" w14:textId="77777777" w:rsidR="005C711E" w:rsidRPr="0087049C" w:rsidRDefault="005C711E" w:rsidP="005C711E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FBAF4" w14:textId="1A7A2A1B" w:rsidR="005C711E" w:rsidRPr="0087049C" w:rsidRDefault="007511F5" w:rsidP="005C71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C711E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4E06C54D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74CBF82E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</w:t>
      </w:r>
      <w:r w:rsidR="00243640" w:rsidRPr="0087049C">
        <w:rPr>
          <w:rFonts w:asciiTheme="majorBidi" w:hAnsiTheme="majorBidi" w:cstheme="majorBidi"/>
          <w:sz w:val="30"/>
          <w:szCs w:val="30"/>
          <w:cs/>
        </w:rPr>
        <w:t>อสมมติ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4FFCFB6A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745F158" w14:textId="077EBA87" w:rsidR="00F85536" w:rsidRPr="001D361A" w:rsidRDefault="00944454" w:rsidP="001D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2CE120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="00E77A68"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="00E77A68"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4A4404" w:rsidRPr="2CE12024">
        <w:rPr>
          <w:rFonts w:asciiTheme="majorBidi" w:hAnsiTheme="majorBidi" w:cstheme="majorBidi"/>
          <w:sz w:val="30"/>
          <w:szCs w:val="30"/>
          <w:cs/>
        </w:rPr>
        <w:t>ผูกพันผลประโยชน์ที่</w:t>
      </w:r>
      <w:r w:rsidR="004A4404" w:rsidRPr="00A531B5">
        <w:rPr>
          <w:rFonts w:asciiTheme="majorBidi" w:hAnsiTheme="majorBidi" w:cstheme="majorBidi"/>
          <w:sz w:val="30"/>
          <w:szCs w:val="30"/>
          <w:cs/>
        </w:rPr>
        <w:t>กำหนดไว้เป็น</w:t>
      </w:r>
      <w:r w:rsidR="001D361A" w:rsidRPr="00A531B5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24</w:t>
      </w:r>
      <w:r w:rsidR="00D86FF4" w:rsidRPr="00A531B5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00</w:t>
      </w:r>
      <w:r w:rsidR="714F4F3B" w:rsidRPr="00A531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B92">
        <w:rPr>
          <w:rFonts w:asciiTheme="majorBidi" w:hAnsiTheme="majorBidi" w:cstheme="majorBidi"/>
          <w:sz w:val="30"/>
          <w:szCs w:val="30"/>
        </w:rPr>
        <w:t>-</w:t>
      </w:r>
      <w:r w:rsidR="00D86FF4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29</w:t>
      </w:r>
      <w:r w:rsidR="00432762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19</w:t>
      </w:r>
      <w:r w:rsidR="00432762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9969E5" w:rsidRPr="2CE1202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85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28</w:t>
      </w:r>
      <w:r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2CE120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33B21411" w14:textId="77777777" w:rsidR="00880A22" w:rsidRPr="0087049C" w:rsidRDefault="00880A22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4E32202" w14:textId="392AA2BE" w:rsidR="00944454" w:rsidRPr="00FE65CB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E65C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89C6C8F" w14:textId="77777777" w:rsidR="005A1A81" w:rsidRPr="0087049C" w:rsidRDefault="005A1A81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FD8EE0" w14:textId="77777777" w:rsidR="00944454" w:rsidRPr="0087049C" w:rsidRDefault="006B6911" w:rsidP="00E77A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944454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</w:t>
      </w:r>
      <w:r w:rsidRPr="0087049C">
        <w:rPr>
          <w:rFonts w:asciiTheme="majorBidi" w:hAnsiTheme="majorBidi" w:cstheme="majorBidi"/>
          <w:sz w:val="30"/>
          <w:szCs w:val="30"/>
          <w:cs/>
        </w:rPr>
        <w:t>ิ</w:t>
      </w:r>
      <w:r w:rsidR="00944454" w:rsidRPr="0087049C">
        <w:rPr>
          <w:rFonts w:asciiTheme="majorBidi" w:hAnsiTheme="majorBidi" w:cstheme="majorBidi"/>
          <w:sz w:val="30"/>
          <w:szCs w:val="30"/>
          <w:cs/>
        </w:rPr>
        <w:t>อื่นๆ คงที่</w:t>
      </w:r>
    </w:p>
    <w:p w14:paraId="115F1AEB" w14:textId="77777777" w:rsidR="00944454" w:rsidRPr="0087049C" w:rsidRDefault="00944454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187056" w:rsidRPr="0087049C" w14:paraId="658FAF39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0898604C" w14:textId="77777777" w:rsidR="00187056" w:rsidRPr="0087049C" w:rsidRDefault="00187056" w:rsidP="00E77A68">
            <w:pPr>
              <w:spacing w:line="240" w:lineRule="auto"/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58B2FC8E" w14:textId="77777777" w:rsidR="00187056" w:rsidRPr="0087049C" w:rsidRDefault="0018705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5536" w:rsidRPr="0087049C" w14:paraId="3D67EBAC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441FD2A" w14:textId="77777777" w:rsidR="00F85536" w:rsidRPr="0087049C" w:rsidRDefault="00187056" w:rsidP="00E77A6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029A1DD6" w14:textId="1F574C7D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74B98" w14:textId="77777777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149BF08C" w14:textId="6665CC2A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ข้อสมมติลดลงร้อยละ</w:t>
            </w:r>
            <w:r w:rsidR="00E77A68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941D8" w:rsidRPr="0087049C" w14:paraId="49ABA71B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6C903E5" w14:textId="428740DD" w:rsidR="00C941D8" w:rsidRPr="0087049C" w:rsidRDefault="00C941D8" w:rsidP="00C941D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78A73CEF" w14:textId="35E65C73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2D9875F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E2B2CBE" w14:textId="754AACF0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96037B6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60DEC" w14:textId="49D6DB8F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990D12E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B59F43" w14:textId="0D02641E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941D8" w:rsidRPr="0087049C" w14:paraId="50C11F4C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9368183" w14:textId="77777777" w:rsidR="00C941D8" w:rsidRPr="0087049C" w:rsidRDefault="00C941D8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1B135C1A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1D8" w:rsidRPr="0087049C" w14:paraId="78A70341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BDA75E3" w14:textId="77777777" w:rsidR="00C941D8" w:rsidRPr="0087049C" w:rsidRDefault="00C941D8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26E93FB0" w14:textId="6CC7C0E8" w:rsidR="00C941D8" w:rsidRPr="0087049C" w:rsidRDefault="00C25C5E" w:rsidP="008874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CFB95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78C6943" w14:textId="6D38AFA5" w:rsidR="00C941D8" w:rsidRPr="0087049C" w:rsidRDefault="00C941D8" w:rsidP="008874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AED28F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D079A9" w14:textId="3C8A7C9A" w:rsidR="00C941D8" w:rsidRPr="0087049C" w:rsidRDefault="007511F5" w:rsidP="008874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B7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01D82DB4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5DF5AE" w14:textId="43ED9997" w:rsidR="00C941D8" w:rsidRPr="0087049C" w:rsidRDefault="007511F5" w:rsidP="008874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941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</w:tr>
      <w:tr w:rsidR="00C941D8" w:rsidRPr="0087049C" w14:paraId="39A9F31D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3A34CCCD" w14:textId="77777777" w:rsidR="00C941D8" w:rsidRPr="009D014E" w:rsidRDefault="00C941D8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16A19570" w14:textId="2D80AA2C" w:rsidR="00C941D8" w:rsidRPr="009D014E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25C5E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4FEEAFAB" w14:textId="77777777" w:rsidR="00C941D8" w:rsidRPr="009D014E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D625FD" w14:textId="4C23C796" w:rsidR="00C941D8" w:rsidRPr="0087049C" w:rsidRDefault="007511F5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941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3C7C1FD8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DE7F82" w14:textId="6288991B" w:rsidR="00C941D8" w:rsidRPr="0087049C" w:rsidRDefault="00EA7D68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CE5020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E4DAC7" w14:textId="337F51F3" w:rsidR="00C941D8" w:rsidRPr="0087049C" w:rsidRDefault="00C941D8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941D8" w:rsidRPr="0087049C" w14:paraId="39AE8631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47E06BE3" w14:textId="6A3B1ADD" w:rsidR="00C941D8" w:rsidRPr="009D014E" w:rsidRDefault="00C941D8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797C0D4" w14:textId="60EBDE6F" w:rsidR="00C941D8" w:rsidRPr="009D014E" w:rsidRDefault="00C25C5E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CD44ED" w14:textId="77777777" w:rsidR="00C941D8" w:rsidRPr="009D014E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DA35FA" w14:textId="26461AEE" w:rsidR="00C941D8" w:rsidRPr="0087049C" w:rsidRDefault="00C941D8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5597A7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7C7B9" w14:textId="63C1197B" w:rsidR="00C941D8" w:rsidRPr="0087049C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A60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17A5C6D2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C92C1F" w14:textId="01D4A84D" w:rsidR="00C941D8" w:rsidRPr="0087049C" w:rsidRDefault="007511F5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941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</w:tr>
      <w:tr w:rsidR="00C941D8" w:rsidRPr="0087049C" w14:paraId="6BB9AAAA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775ED2F9" w14:textId="77777777" w:rsidR="00C941D8" w:rsidRPr="0087049C" w:rsidRDefault="00C941D8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BD09E1C" w14:textId="06AF8F09" w:rsidR="00C941D8" w:rsidRPr="0087049C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5D4E5131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08DA769" w14:textId="7ED154DA" w:rsidR="00C941D8" w:rsidRPr="0087049C" w:rsidRDefault="007511F5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14:paraId="755C1C1E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F94D8" w14:textId="4FC2B0D5" w:rsidR="00C941D8" w:rsidRPr="0087049C" w:rsidRDefault="00C25C5E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E1CAE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CEFC81" w14:textId="42E3776E" w:rsidR="00C941D8" w:rsidRPr="0087049C" w:rsidRDefault="00C941D8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75AB7F" w14:textId="7BDBC437" w:rsidR="0087172F" w:rsidRPr="0087049C" w:rsidRDefault="0087172F">
      <w:pPr>
        <w:rPr>
          <w:rFonts w:asciiTheme="majorBidi" w:hAnsiTheme="majorBidi" w:cstheme="majorBidi"/>
          <w:sz w:val="30"/>
          <w:szCs w:val="30"/>
        </w:rPr>
      </w:pPr>
    </w:p>
    <w:p w14:paraId="2DDF17AF" w14:textId="77777777" w:rsidR="00880A22" w:rsidRPr="0087049C" w:rsidRDefault="00880A22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187056" w:rsidRPr="0087049C" w14:paraId="53201EA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2AEE839A" w14:textId="683E01FC" w:rsidR="00187056" w:rsidRPr="0087049C" w:rsidRDefault="00187056" w:rsidP="00C1252E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1B3B75BA" w14:textId="77777777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056" w:rsidRPr="0087049C" w14:paraId="35A870E8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2460FAC" w14:textId="77777777" w:rsidR="00187056" w:rsidRPr="0087049C" w:rsidRDefault="0018705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24D3E2C6" w14:textId="1EC5A7FC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AF7CA0" w14:textId="77777777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A4CF6E5" w14:textId="29CFC31C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941D8" w:rsidRPr="0087049C" w14:paraId="49A6CC80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A003339" w14:textId="094FB7E5" w:rsidR="00C941D8" w:rsidRPr="0087049C" w:rsidRDefault="00C941D8" w:rsidP="00C941D8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14B9DB5D" w14:textId="13FA229A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9214777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CBF8169" w14:textId="01F0BDB5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9D48989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AD384B" w14:textId="27D12513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55561D3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96A78E" w14:textId="0699B639" w:rsidR="00C941D8" w:rsidRPr="0087049C" w:rsidRDefault="007511F5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941D8" w:rsidRPr="0087049C" w14:paraId="3347B1E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F002324" w14:textId="77777777" w:rsidR="00C941D8" w:rsidRPr="0087049C" w:rsidRDefault="00C941D8" w:rsidP="00C941D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350F158" w14:textId="77777777" w:rsidR="00C941D8" w:rsidRPr="0087049C" w:rsidRDefault="00C941D8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1D8" w:rsidRPr="0087049C" w14:paraId="32FF6108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6081E60E" w14:textId="77777777" w:rsidR="00C941D8" w:rsidRPr="0087049C" w:rsidRDefault="00C941D8" w:rsidP="00C941D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726384D2" w14:textId="0BF2257D" w:rsidR="00C941D8" w:rsidRPr="00DC3895" w:rsidRDefault="00D7607F" w:rsidP="008874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EB4F0B" w14:textId="77777777" w:rsidR="00C941D8" w:rsidRPr="00DC3895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44426B" w14:textId="14771F2C" w:rsidR="00C941D8" w:rsidRPr="00DC3895" w:rsidRDefault="00C941D8" w:rsidP="0088748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B4F297" w14:textId="77777777" w:rsidR="00C941D8" w:rsidRPr="00DC3895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B5E07" w14:textId="2B7153AB" w:rsidR="00C941D8" w:rsidRPr="00DC3895" w:rsidRDefault="007511F5" w:rsidP="008874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7309D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4DE2FDD8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31365E" w14:textId="70D9F8E6" w:rsidR="00C941D8" w:rsidRPr="0087049C" w:rsidRDefault="007511F5" w:rsidP="0088748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941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</w:tr>
      <w:tr w:rsidR="00C941D8" w:rsidRPr="0087049C" w14:paraId="711DA08C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0A3A422E" w14:textId="77777777" w:rsidR="00C941D8" w:rsidRPr="0087049C" w:rsidRDefault="00C941D8" w:rsidP="00C941D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7809A31E" w14:textId="1678F55C" w:rsidR="00C941D8" w:rsidRPr="00DC3895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8445B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24C3AFE2" w14:textId="77777777" w:rsidR="00C941D8" w:rsidRPr="00DC3895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3F3FDB" w14:textId="386FDB92" w:rsidR="00C941D8" w:rsidRPr="00DC3895" w:rsidRDefault="007511F5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941D8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4F81645D" w14:textId="77777777" w:rsidR="00C941D8" w:rsidRPr="00DC3895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41948" w14:textId="6615837D" w:rsidR="00C941D8" w:rsidRPr="00DC3895" w:rsidRDefault="0067309D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7AB34C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3D6A24" w14:textId="6E2563F1" w:rsidR="00C941D8" w:rsidRPr="0087049C" w:rsidRDefault="00C941D8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941D8" w:rsidRPr="0087049C" w14:paraId="74C05BE3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18A500EA" w14:textId="42C2EA88" w:rsidR="00C941D8" w:rsidRPr="0087049C" w:rsidRDefault="00C941D8" w:rsidP="00C941D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D20D3C6" w14:textId="366DFC8E" w:rsidR="00C941D8" w:rsidRPr="00DC3895" w:rsidRDefault="00B8445B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90056" w14:textId="77777777" w:rsidR="00C941D8" w:rsidRPr="00DC3895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A3EBFEE" w14:textId="6C99BB61" w:rsidR="00C941D8" w:rsidRPr="00DC3895" w:rsidRDefault="00C941D8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55DB64" w14:textId="77777777" w:rsidR="00C941D8" w:rsidRPr="00DC3895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3B35" w14:textId="7DF3A203" w:rsidR="00C941D8" w:rsidRPr="00DC3895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83CB6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4EC23CB7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017DE" w14:textId="7C1A9165" w:rsidR="00C941D8" w:rsidRPr="0087049C" w:rsidRDefault="007511F5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941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</w:tr>
      <w:tr w:rsidR="00C941D8" w:rsidRPr="0087049C" w14:paraId="1A460BD9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292152B" w14:textId="77777777" w:rsidR="00C941D8" w:rsidRPr="0087049C" w:rsidRDefault="00C941D8" w:rsidP="00C941D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942D649" w14:textId="431A585B" w:rsidR="00C941D8" w:rsidRPr="00DC3895" w:rsidRDefault="007511F5" w:rsidP="00C94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642362D1" w14:textId="77777777" w:rsidR="00C941D8" w:rsidRPr="00DC3895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C92E3E3" w14:textId="0F83A17A" w:rsidR="00C941D8" w:rsidRPr="00DC3895" w:rsidRDefault="007511F5" w:rsidP="00C941D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6A3D4DE2" w14:textId="77777777" w:rsidR="00C941D8" w:rsidRPr="00DC3895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1CFD0" w14:textId="41364C06" w:rsidR="00C941D8" w:rsidRPr="00DC3895" w:rsidRDefault="00B83CB6" w:rsidP="008874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E29F2" w14:textId="77777777" w:rsidR="00C941D8" w:rsidRPr="0087049C" w:rsidRDefault="00C941D8" w:rsidP="00C941D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CBD20E" w14:textId="09344C49" w:rsidR="00C941D8" w:rsidRPr="0087049C" w:rsidRDefault="00C941D8" w:rsidP="00C941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06ACE5E" w14:textId="629C6712" w:rsidR="000229B5" w:rsidRPr="0087049C" w:rsidRDefault="0002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CC85C7F" w14:textId="17CC371B" w:rsidR="00147715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1D9138B3" w14:textId="77777777" w:rsidR="000C40DF" w:rsidRPr="0087049C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5"/>
        <w:gridCol w:w="819"/>
        <w:gridCol w:w="272"/>
        <w:gridCol w:w="976"/>
        <w:gridCol w:w="270"/>
        <w:gridCol w:w="982"/>
        <w:gridCol w:w="270"/>
        <w:gridCol w:w="1000"/>
        <w:gridCol w:w="270"/>
        <w:gridCol w:w="1000"/>
      </w:tblGrid>
      <w:tr w:rsidR="00444D4F" w:rsidRPr="0087049C" w14:paraId="5F87E2C0" w14:textId="77777777" w:rsidTr="006F3801">
        <w:trPr>
          <w:tblHeader/>
        </w:trPr>
        <w:tc>
          <w:tcPr>
            <w:tcW w:w="1813" w:type="pct"/>
          </w:tcPr>
          <w:p w14:paraId="6738E638" w14:textId="77777777" w:rsidR="00B4662C" w:rsidRPr="0087049C" w:rsidRDefault="00B4662C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0CE4DF38" w14:textId="77777777" w:rsidR="00B4662C" w:rsidRPr="0087049C" w:rsidRDefault="00B4662C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435417E6" w14:textId="77777777" w:rsidR="00B4662C" w:rsidRPr="0087049C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0C25A102" w14:textId="7CCB4677" w:rsidR="00B4662C" w:rsidRPr="0087049C" w:rsidRDefault="007511F5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A9E8406" w14:textId="77777777" w:rsidR="00B4662C" w:rsidRPr="0087049C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tcBorders>
              <w:bottom w:val="single" w:sz="4" w:space="0" w:color="auto"/>
            </w:tcBorders>
          </w:tcPr>
          <w:p w14:paraId="4E3B99CB" w14:textId="4E9BE913" w:rsidR="00B4662C" w:rsidRPr="0087049C" w:rsidRDefault="007511F5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44D4F" w:rsidRPr="0087049C" w14:paraId="57335884" w14:textId="77777777" w:rsidTr="006F3801">
        <w:trPr>
          <w:tblHeader/>
        </w:trPr>
        <w:tc>
          <w:tcPr>
            <w:tcW w:w="1813" w:type="pct"/>
          </w:tcPr>
          <w:p w14:paraId="7B12D010" w14:textId="77777777" w:rsidR="00242DC6" w:rsidRPr="0087049C" w:rsidRDefault="00242DC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BC500BB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6FB9D6C7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771901F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AB2CA9A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81371E0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4D0488D9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202CAF1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0305ECA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AB119B0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158D" w:rsidRPr="0087049C" w14:paraId="148787EC" w14:textId="77777777" w:rsidTr="006F3801">
        <w:trPr>
          <w:tblHeader/>
        </w:trPr>
        <w:tc>
          <w:tcPr>
            <w:tcW w:w="1813" w:type="pct"/>
          </w:tcPr>
          <w:p w14:paraId="67D7B789" w14:textId="77777777" w:rsidR="005B3B34" w:rsidRPr="0087049C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59A8FF13" w14:textId="77777777" w:rsidR="005B3B34" w:rsidRPr="0087049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434E62DB" w14:textId="77777777" w:rsidR="005B3B34" w:rsidRPr="0087049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4" w:type="pct"/>
            <w:gridSpan w:val="7"/>
          </w:tcPr>
          <w:p w14:paraId="31333511" w14:textId="77777777" w:rsidR="005B3B34" w:rsidRPr="0087049C" w:rsidRDefault="005B3B34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="000B6C64"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0B6C64"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941D8" w:rsidRPr="0087049C" w14:paraId="637E152B" w14:textId="77777777" w:rsidTr="006F3801">
        <w:tc>
          <w:tcPr>
            <w:tcW w:w="1813" w:type="pct"/>
          </w:tcPr>
          <w:p w14:paraId="72F7828E" w14:textId="76F0E17F" w:rsidR="00C941D8" w:rsidRPr="0087049C" w:rsidRDefault="00C941D8" w:rsidP="00C941D8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7511F5" w:rsidRPr="007511F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5" w:type="pct"/>
          </w:tcPr>
          <w:p w14:paraId="1C587F65" w14:textId="652EB125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1BF846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6E1039D8" w14:textId="15809A68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F380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7F87F7F2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E3FEF16" w14:textId="70D43924" w:rsidR="00C941D8" w:rsidRPr="0087049C" w:rsidRDefault="007511F5" w:rsidP="0088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F380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15C3CF53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13F55CB3" w14:textId="77A37762" w:rsidR="00C941D8" w:rsidRPr="0087049C" w:rsidRDefault="007511F5" w:rsidP="0088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C941D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46F205AF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DD0EF6D" w14:textId="504D7C9F" w:rsidR="00C941D8" w:rsidRPr="0087049C" w:rsidRDefault="007511F5" w:rsidP="0088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C941D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C941D8" w:rsidRPr="0087049C" w14:paraId="78A19CED" w14:textId="77777777" w:rsidTr="006F3801">
        <w:tc>
          <w:tcPr>
            <w:tcW w:w="1813" w:type="pct"/>
          </w:tcPr>
          <w:p w14:paraId="76FEF406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5" w:type="pct"/>
          </w:tcPr>
          <w:p w14:paraId="2DE48F7B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8" w:type="pct"/>
          </w:tcPr>
          <w:p w14:paraId="34611A8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C448E4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D12373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EDC3BF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1F6A6B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E67794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2A5543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B9D9D1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</w:tr>
      <w:tr w:rsidR="00C941D8" w:rsidRPr="0087049C" w14:paraId="4278811B" w14:textId="77777777" w:rsidTr="006F3801">
        <w:tc>
          <w:tcPr>
            <w:tcW w:w="1813" w:type="pct"/>
          </w:tcPr>
          <w:p w14:paraId="6B0E3B2A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5" w:type="pct"/>
          </w:tcPr>
          <w:p w14:paraId="1C0098E5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F64C8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CE3A260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3D91EF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856DE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D6FD8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AC91B7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005B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D57202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1D8" w:rsidRPr="0087049C" w14:paraId="6AF4B701" w14:textId="77777777" w:rsidTr="006F3801">
        <w:tc>
          <w:tcPr>
            <w:tcW w:w="1813" w:type="pct"/>
          </w:tcPr>
          <w:p w14:paraId="23FDD109" w14:textId="3CD12E95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5" w:type="pct"/>
          </w:tcPr>
          <w:p w14:paraId="5B491325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705A3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A41DFC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32891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9C13ECC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92E7FC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FDA7A26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B8CE836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7B5226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801" w:rsidRPr="0087049C" w14:paraId="73009EE8" w14:textId="77777777" w:rsidTr="006F3801">
        <w:tc>
          <w:tcPr>
            <w:tcW w:w="1813" w:type="pct"/>
          </w:tcPr>
          <w:p w14:paraId="491DA46A" w14:textId="77777777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11394483" w14:textId="30D4B307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D060C70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17FD07" w14:textId="30478672" w:rsidR="006F3801" w:rsidRPr="0087049C" w:rsidRDefault="007511F5" w:rsidP="0088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4F52D54D" w14:textId="77777777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37CDCA0F" w14:textId="121A0B3E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6CCD682E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F229889" w14:textId="5D1BA5FA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6F380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0D4281EF" w14:textId="77777777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7F7036" w14:textId="176D4D0C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6F380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6F3801" w:rsidRPr="0087049C" w14:paraId="46795D6C" w14:textId="77777777" w:rsidTr="006F3801">
        <w:tc>
          <w:tcPr>
            <w:tcW w:w="1813" w:type="pct"/>
            <w:shd w:val="clear" w:color="auto" w:fill="auto"/>
          </w:tcPr>
          <w:p w14:paraId="79DD1B92" w14:textId="1FA4FF0A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7511F5"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5" w:type="pct"/>
            <w:shd w:val="clear" w:color="auto" w:fill="auto"/>
          </w:tcPr>
          <w:p w14:paraId="3277A275" w14:textId="44465B87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2A02411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4494778B" w14:textId="163B06CB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7" w:type="pct"/>
            <w:shd w:val="clear" w:color="auto" w:fill="auto"/>
          </w:tcPr>
          <w:p w14:paraId="0EBAE165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265A7A0" w14:textId="496D1DEA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7" w:type="pct"/>
            <w:shd w:val="clear" w:color="auto" w:fill="auto"/>
          </w:tcPr>
          <w:p w14:paraId="00DC66FE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2267C4CA" w14:textId="5C42CE0C" w:rsidR="006F3801" w:rsidRPr="0087049C" w:rsidRDefault="007511F5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47" w:type="pct"/>
            <w:shd w:val="clear" w:color="auto" w:fill="auto"/>
          </w:tcPr>
          <w:p w14:paraId="01F53ACD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37DD790B" w14:textId="11049D29" w:rsidR="006F3801" w:rsidRPr="0087049C" w:rsidRDefault="007511F5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3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6F3801" w:rsidRPr="0087049C" w14:paraId="6EB56504" w14:textId="77777777" w:rsidTr="006F3801">
        <w:tc>
          <w:tcPr>
            <w:tcW w:w="1813" w:type="pct"/>
          </w:tcPr>
          <w:p w14:paraId="3901D6CB" w14:textId="30768A4F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5" w:type="pct"/>
          </w:tcPr>
          <w:p w14:paraId="169A0C6E" w14:textId="77777777" w:rsidR="006F3801" w:rsidRPr="0087049C" w:rsidRDefault="006F3801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B93E8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38C5EABF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CB7575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765DBB3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AA45D5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2445D41F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777A3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BE581E8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801" w:rsidRPr="0087049C" w14:paraId="363E53CA" w14:textId="77777777" w:rsidTr="006F3801">
        <w:tc>
          <w:tcPr>
            <w:tcW w:w="1813" w:type="pct"/>
          </w:tcPr>
          <w:p w14:paraId="3FF12C16" w14:textId="77777777" w:rsidR="006F3801" w:rsidRPr="0087049C" w:rsidRDefault="006F3801" w:rsidP="006F3801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2235158C" w14:textId="08ADE86E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9884F42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2D55880B" w14:textId="2363B882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3448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4550EB82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4C67A814" w14:textId="6D207570" w:rsidR="006F3801" w:rsidRPr="0087049C" w:rsidRDefault="007511F5" w:rsidP="006F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F3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3FA7D68A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4DE4CB8" w14:textId="56F2564A" w:rsidR="006F3801" w:rsidRPr="0087049C" w:rsidRDefault="007511F5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6F3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7F31E77C" w14:textId="77777777" w:rsidR="006F3801" w:rsidRPr="0087049C" w:rsidRDefault="006F3801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88A8C8A" w14:textId="58975CDE" w:rsidR="006F3801" w:rsidRPr="0087049C" w:rsidRDefault="007511F5" w:rsidP="006F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6F3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</w:tr>
    </w:tbl>
    <w:p w14:paraId="10213511" w14:textId="0845E1D0" w:rsidR="00EC6065" w:rsidRPr="0087049C" w:rsidRDefault="00EC6065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F48D93" w14:textId="4DF8AEFC" w:rsidR="006318C0" w:rsidRPr="0087049C" w:rsidRDefault="006318C0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7C4CF6D0" w14:textId="3032B140" w:rsidR="00880A22" w:rsidRPr="0087049C" w:rsidRDefault="0088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D22E7A3" w14:textId="252AF6DB" w:rsidR="0088328E" w:rsidRPr="0087049C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0F1D21B9" w14:textId="77777777" w:rsidR="00241356" w:rsidRPr="0087049C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BA370F3" w14:textId="5F5F7B36" w:rsidR="00241356" w:rsidRPr="0087049C" w:rsidRDefault="0088328E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511F5" w:rsidRPr="007511F5">
        <w:rPr>
          <w:rFonts w:asciiTheme="majorBidi" w:hAnsiTheme="majorBidi" w:cstheme="majorBidi"/>
          <w:sz w:val="30"/>
          <w:szCs w:val="30"/>
        </w:rPr>
        <w:t>2535</w:t>
      </w:r>
      <w:r w:rsidR="00E77A68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7511F5" w:rsidRPr="007511F5">
        <w:rPr>
          <w:rFonts w:asciiTheme="majorBidi" w:hAnsiTheme="majorBidi" w:cstheme="majorBidi"/>
          <w:sz w:val="30"/>
          <w:szCs w:val="30"/>
        </w:rPr>
        <w:t>51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3103B3" w14:textId="77777777" w:rsidR="00D6538C" w:rsidRPr="0087049C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B67D9C0" w14:textId="66C06867" w:rsidR="00147715" w:rsidRDefault="00932D00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ใบ</w:t>
      </w:r>
      <w:r w:rsidR="008D2818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64DD9E30" w14:textId="77777777" w:rsidR="004430C9" w:rsidRPr="00D350D5" w:rsidRDefault="004430C9" w:rsidP="00D350D5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250A76F9" w14:textId="31A56B8F" w:rsidR="004430C9" w:rsidRPr="0087049C" w:rsidRDefault="004430C9" w:rsidP="006318C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26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511F5" w:rsidRPr="007511F5">
        <w:rPr>
          <w:rFonts w:asciiTheme="majorBidi" w:hAnsiTheme="majorBidi" w:cstheme="majorBidi"/>
          <w:sz w:val="30"/>
          <w:szCs w:val="30"/>
        </w:rPr>
        <w:t>2561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87049C">
        <w:rPr>
          <w:rFonts w:asciiTheme="majorBidi" w:hAnsiTheme="majorBidi" w:cstheme="majorBidi"/>
          <w:sz w:val="30"/>
          <w:szCs w:val="30"/>
        </w:rPr>
        <w:t>SAPPE-WA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”) ให้ผู้บริหารและพนักงานที่เข้าเงื่อนไข จำนวน </w:t>
      </w:r>
      <w:r w:rsidR="007511F5" w:rsidRPr="007511F5">
        <w:rPr>
          <w:rFonts w:asciiTheme="majorBidi" w:hAnsiTheme="majorBidi" w:cstheme="majorBidi"/>
          <w:sz w:val="30"/>
          <w:szCs w:val="30"/>
        </w:rPr>
        <w:t>4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7511F5" w:rsidRPr="007511F5">
        <w:rPr>
          <w:rFonts w:asciiTheme="majorBidi" w:hAnsiTheme="majorBidi" w:cstheme="majorBidi"/>
          <w:sz w:val="30"/>
          <w:szCs w:val="30"/>
        </w:rPr>
        <w:t>070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7511F5" w:rsidRPr="007511F5">
        <w:rPr>
          <w:rFonts w:asciiTheme="majorBidi" w:hAnsiTheme="majorBidi" w:cstheme="majorBidi"/>
          <w:sz w:val="30"/>
          <w:szCs w:val="30"/>
        </w:rPr>
        <w:t>000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หน่วย อายุ </w:t>
      </w:r>
      <w:r w:rsidR="007511F5" w:rsidRPr="007511F5">
        <w:rPr>
          <w:rFonts w:asciiTheme="majorBidi" w:hAnsiTheme="majorBidi" w:cstheme="majorBidi"/>
          <w:sz w:val="30"/>
          <w:szCs w:val="30"/>
        </w:rPr>
        <w:t>4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นับแต่วันที่ที่ออกใบสำคัญแสดงสิทธิ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โดยสิทธิในการซื้อหุ้นดังกล่าวสามารถใช้สิทธิได้ในวันทำการสุดท้ายของเดือนมิถุนายน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และเดือนธันวาคมของแต่ละปีปฏิทิน ตลอดอายุของใบสำคัญแสดงสิทธิ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เริ่มตั้งแต่วันที่ใบสำคัญแสดงสิทธิอายุครบ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12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เดือน นับจากวันที่ออกใบสำคัญแสดงสิทธิ โดยบริษัทและผู้ถือใบสำคัญแสดงสิทธิจะต้องผูกพันตามข้อกำหนดสิทธิทุกประการ</w:t>
      </w:r>
    </w:p>
    <w:p w14:paraId="4489584F" w14:textId="1C8260A4" w:rsidR="00EC6065" w:rsidRPr="0087049C" w:rsidRDefault="00EC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40DB965" w14:textId="488F14F6" w:rsidR="004430C9" w:rsidRPr="0087049C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สิทธิการซื้อหุ้นสามัญได้จัดสรรให้แก่ผู้บริหาร (รวมถึงผู้บริหารที่ดำรงตำแหน่งกรรมการ) และพนักงานของบริษัท   โดยไม่ผ่านผู้รับช่วงซื้อหลักทรัพย์ ทั้งนี้ผู้ถือใบสำคัญแสดงสิทธิจำนวน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หน่วยมีสิทธิซื้อหุ้นสามัญ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หุ้น และ ราคาการใช้สิทธิซื้อหุ้นสามัญเพิ่มทุนของบริษัทเท่ากับ </w:t>
      </w:r>
      <w:r w:rsidR="007511F5" w:rsidRPr="007511F5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56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บาทต่อหุ้น (เว้นแต่กรณีมีการปรับอัตราการใช้สิทธิตามเงื่อนไขการปรับสิทธิ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ข้อกำหนดการใช้สิทธิและมูลค่ายุติธรรมของสิทธิซื้อหุ้นมีรายละเอียดดังนี้</w:t>
      </w:r>
    </w:p>
    <w:p w14:paraId="7D8E4AB4" w14:textId="77777777" w:rsidR="00950F19" w:rsidRPr="0087049C" w:rsidRDefault="00950F19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68"/>
        <w:gridCol w:w="2539"/>
        <w:gridCol w:w="2863"/>
      </w:tblGrid>
      <w:tr w:rsidR="00932D00" w:rsidRPr="0087049C" w14:paraId="1BFFF67F" w14:textId="77777777" w:rsidTr="00EC6065">
        <w:trPr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56D4D4A0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รายการ</w:t>
            </w:r>
          </w:p>
        </w:tc>
        <w:tc>
          <w:tcPr>
            <w:tcW w:w="268" w:type="dxa"/>
          </w:tcPr>
          <w:p w14:paraId="3DEDD411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bottom w:val="single" w:sz="4" w:space="0" w:color="auto"/>
            </w:tcBorders>
          </w:tcPr>
          <w:p w14:paraId="67ED7720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4430C9" w:rsidRPr="0087049C" w14:paraId="7EA1C755" w14:textId="77777777" w:rsidTr="00EC6065">
        <w:trPr>
          <w:trHeight w:val="289"/>
        </w:trPr>
        <w:tc>
          <w:tcPr>
            <w:tcW w:w="3600" w:type="dxa"/>
            <w:tcBorders>
              <w:top w:val="single" w:sz="4" w:space="0" w:color="auto"/>
            </w:tcBorders>
          </w:tcPr>
          <w:p w14:paraId="45A020E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ประเภทและชนิดของใบสำคัญแสดงสิทธิที่เสนอขาย</w:t>
            </w:r>
          </w:p>
        </w:tc>
        <w:tc>
          <w:tcPr>
            <w:tcW w:w="268" w:type="dxa"/>
          </w:tcPr>
          <w:p w14:paraId="2B1A412A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</w:tcBorders>
          </w:tcPr>
          <w:p w14:paraId="2942B18A" w14:textId="764370E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ใบสำคัญแสดงสิทธิที่จะซื้อหุ้นสามัญของบริษัท เซ็ปเป้ จำกัด (มหาชน)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ที่ออกให้แก่ผู้บริหาร (รวมถึงผู้บริหารที่ดำรงตำแหน่งกรรมการ) และพนักงานของบริษัท ครั้งที่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(SAPPE-WA</w:t>
            </w:r>
            <w:r w:rsidR="007511F5" w:rsidRPr="007511F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ชนิดระบุชื่อผู้ถือ และไม่สามารถเปลี่ยนมือได้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เว้นแต่เป็นการโอนทางมรดก หรือการโอนให้แก่ทายาทหรือผู้แทนโดยชอบด้วยกฎหมาย</w:t>
            </w:r>
          </w:p>
        </w:tc>
      </w:tr>
      <w:tr w:rsidR="004430C9" w:rsidRPr="0087049C" w14:paraId="5C6A3FD3" w14:textId="77777777" w:rsidTr="00EC6065">
        <w:tc>
          <w:tcPr>
            <w:tcW w:w="3600" w:type="dxa"/>
          </w:tcPr>
          <w:p w14:paraId="1F68FDAB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268" w:type="dxa"/>
          </w:tcPr>
          <w:p w14:paraId="19D8514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AB2E790" w14:textId="78A217BF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</w:p>
        </w:tc>
      </w:tr>
      <w:tr w:rsidR="004430C9" w:rsidRPr="0087049C" w14:paraId="7D0C4DAF" w14:textId="77777777" w:rsidTr="00EC6065">
        <w:tc>
          <w:tcPr>
            <w:tcW w:w="3600" w:type="dxa"/>
          </w:tcPr>
          <w:p w14:paraId="731F6A8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17478874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E4A8CE7" w14:textId="6C2F4301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นับแต่วันที่ที่ออกใบสำคัญแสดงสิทธิ</w:t>
            </w:r>
          </w:p>
        </w:tc>
      </w:tr>
      <w:tr w:rsidR="004430C9" w:rsidRPr="0087049C" w14:paraId="0BBA0317" w14:textId="77777777" w:rsidTr="00EC6065">
        <w:trPr>
          <w:trHeight w:val="884"/>
        </w:trPr>
        <w:tc>
          <w:tcPr>
            <w:tcW w:w="3600" w:type="dxa"/>
          </w:tcPr>
          <w:p w14:paraId="5C0D359F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01CF092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7E9DEDD5" w14:textId="1F69C4AC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หน่วยต่อหุ้นสามัญ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 เว้นแต่กรณีมีการปรับอัตราการใช้สิทธิตามเงื่อนไขการปรับสิทธิ</w:t>
            </w:r>
          </w:p>
        </w:tc>
      </w:tr>
      <w:tr w:rsidR="004430C9" w:rsidRPr="0087049C" w14:paraId="501D5A36" w14:textId="77777777" w:rsidTr="00EC6065">
        <w:tc>
          <w:tcPr>
            <w:tcW w:w="3600" w:type="dxa"/>
          </w:tcPr>
          <w:p w14:paraId="7A153363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ราคาใช้สิทธิซื้อหุ้นสามัญ</w:t>
            </w:r>
          </w:p>
        </w:tc>
        <w:tc>
          <w:tcPr>
            <w:tcW w:w="268" w:type="dxa"/>
          </w:tcPr>
          <w:p w14:paraId="1A615959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34B78F3" w14:textId="6174C86D" w:rsidR="004430C9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  <w:p w14:paraId="2EC360C8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23F69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796F9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15B7A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D72E4" w14:textId="6717BBED" w:rsidR="00FB277E" w:rsidRPr="0087049C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0C9" w:rsidRPr="0087049C" w14:paraId="013CC992" w14:textId="77777777" w:rsidTr="00EC6065">
        <w:tc>
          <w:tcPr>
            <w:tcW w:w="3600" w:type="dxa"/>
          </w:tcPr>
          <w:p w14:paraId="111AAB1A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4722C3FC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BC57596" w14:textId="760145EC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SAPPE-WA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สามารถใช้สิทธิในการซื้อหุ้นสามัญที่ออกใหม่ของบริษัท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เมื่อครบกำหนดระยะเวลาตามที่กำหนด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โดยเริ่มใช้สิทธิครั้งแรกได้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ภายหลังจากใบสำคัญแสดงสิทธิมีอายุครบ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โดยมีรายละเอียดดังนี้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430C9" w:rsidRPr="0087049C" w14:paraId="7CA0C689" w14:textId="77777777" w:rsidTr="00EC6065">
        <w:tc>
          <w:tcPr>
            <w:tcW w:w="3600" w:type="dxa"/>
          </w:tcPr>
          <w:p w14:paraId="140DA3DC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A53DCC7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9E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เมื่อครบกำหนดระยะเวลา (เดือนที่) นับจากวันที่ออกใบสำคัญแสดงสิทธิ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35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ใช้สิทธิได้ไม่เกิน (ร้อยละของจำนวนใบสำคัญแสดงสิทธิที่ได้รับการจัดสรร)</w:t>
            </w:r>
          </w:p>
        </w:tc>
      </w:tr>
      <w:tr w:rsidR="004430C9" w:rsidRPr="0087049C" w14:paraId="7F817395" w14:textId="77777777" w:rsidTr="00EC6065">
        <w:tc>
          <w:tcPr>
            <w:tcW w:w="3600" w:type="dxa"/>
          </w:tcPr>
          <w:p w14:paraId="3EED615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33BD26B2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24271" w14:textId="3A756B0A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BE9B3" w14:textId="77F29735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430C9" w:rsidRPr="0087049C" w14:paraId="30C68B13" w14:textId="77777777" w:rsidTr="00EC6065">
        <w:tc>
          <w:tcPr>
            <w:tcW w:w="3600" w:type="dxa"/>
          </w:tcPr>
          <w:p w14:paraId="243C0933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E39BCE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781189F0" w14:textId="48E06380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53E5C515" w14:textId="4C3F7929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430C9" w:rsidRPr="0087049C" w14:paraId="241502D6" w14:textId="77777777" w:rsidTr="00EC6065">
        <w:tc>
          <w:tcPr>
            <w:tcW w:w="3600" w:type="dxa"/>
          </w:tcPr>
          <w:p w14:paraId="4BD22694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581ECAF7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305D3F59" w14:textId="352B74E8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0453F61A" w14:textId="6B188201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4430C9" w:rsidRPr="0087049C" w14:paraId="62084B7B" w14:textId="77777777" w:rsidTr="00EC6065">
        <w:tc>
          <w:tcPr>
            <w:tcW w:w="3600" w:type="dxa"/>
          </w:tcPr>
          <w:p w14:paraId="551A98D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78666CC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0C683E74" w14:textId="41BADE51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16309D1E" w14:textId="55BA5248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430C9" w:rsidRPr="0087049C" w14:paraId="33B79DC4" w14:textId="77777777" w:rsidTr="00EC6065">
        <w:tc>
          <w:tcPr>
            <w:tcW w:w="3600" w:type="dxa"/>
          </w:tcPr>
          <w:p w14:paraId="7344A7B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BE3F9B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63F0C011" w14:textId="41F3085B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26054869" w14:textId="32AAFE23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4430C9" w:rsidRPr="0087049C" w14:paraId="2F7F8589" w14:textId="77777777" w:rsidTr="00EC6065">
        <w:trPr>
          <w:trHeight w:val="435"/>
        </w:trPr>
        <w:tc>
          <w:tcPr>
            <w:tcW w:w="3600" w:type="dxa"/>
          </w:tcPr>
          <w:p w14:paraId="262C35D5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0919E6C0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A55" w14:textId="09FCE385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CC5" w14:textId="165BC35D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430C9" w:rsidRPr="0087049C" w14:paraId="4DB740BB" w14:textId="77777777" w:rsidTr="00EC6065">
        <w:trPr>
          <w:trHeight w:val="435"/>
        </w:trPr>
        <w:tc>
          <w:tcPr>
            <w:tcW w:w="3600" w:type="dxa"/>
            <w:tcBorders>
              <w:bottom w:val="nil"/>
            </w:tcBorders>
          </w:tcPr>
          <w:p w14:paraId="4A32937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268" w:type="dxa"/>
            <w:tcBorders>
              <w:bottom w:val="nil"/>
            </w:tcBorders>
          </w:tcPr>
          <w:p w14:paraId="114F2926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left w:val="nil"/>
              <w:bottom w:val="nil"/>
            </w:tcBorders>
          </w:tcPr>
          <w:p w14:paraId="24EA5B24" w14:textId="5070C2DE" w:rsidR="004430C9" w:rsidRPr="0087049C" w:rsidRDefault="007511F5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</w:tbl>
    <w:p w14:paraId="7B24A739" w14:textId="77777777" w:rsidR="00880A22" w:rsidRPr="0087049C" w:rsidRDefault="00880A22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B18CF" w14:textId="2FA57FCD" w:rsidR="003F6649" w:rsidRPr="0087049C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 ณ วันที่มีการใช้สิทธิในแต่ละครั้ง</w:t>
      </w:r>
    </w:p>
    <w:p w14:paraId="18336CA2" w14:textId="77777777" w:rsidR="003F6649" w:rsidRPr="0087049C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B3582" w14:textId="77777777" w:rsidR="00932D00" w:rsidRPr="0087049C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87049C">
        <w:rPr>
          <w:rFonts w:asciiTheme="majorBidi" w:hAnsiTheme="majorBidi" w:cstheme="majorBidi"/>
          <w:sz w:val="30"/>
          <w:szCs w:val="30"/>
        </w:rPr>
        <w:t xml:space="preserve">Black-Scholes Model </w:t>
      </w:r>
      <w:r w:rsidR="00950F19" w:rsidRPr="0087049C">
        <w:rPr>
          <w:rFonts w:asciiTheme="majorBidi" w:hAnsiTheme="majorBidi" w:cstheme="majorBidi"/>
          <w:sz w:val="30"/>
          <w:szCs w:val="30"/>
          <w:cs/>
        </w:rPr>
        <w:t>ภายใต้ข้อสมมติ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ทางการเงิน ดังนี้</w:t>
      </w:r>
    </w:p>
    <w:p w14:paraId="7FA0679B" w14:textId="77777777" w:rsidR="003F6649" w:rsidRPr="0087049C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755"/>
        <w:gridCol w:w="2292"/>
      </w:tblGrid>
      <w:tr w:rsidR="004430C9" w:rsidRPr="0087049C" w14:paraId="48C3F3F5" w14:textId="77777777" w:rsidTr="00EC6065">
        <w:tc>
          <w:tcPr>
            <w:tcW w:w="6755" w:type="dxa"/>
          </w:tcPr>
          <w:p w14:paraId="47B3AC08" w14:textId="77777777" w:rsidR="004430C9" w:rsidRPr="0087049C" w:rsidRDefault="004430C9" w:rsidP="004430C9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292" w:type="dxa"/>
          </w:tcPr>
          <w:p w14:paraId="52DB7929" w14:textId="4E419B22" w:rsidR="004430C9" w:rsidRPr="0087049C" w:rsidRDefault="007511F5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430C9" w:rsidRPr="0087049C" w14:paraId="1644CEE2" w14:textId="77777777" w:rsidTr="00EC6065">
        <w:tc>
          <w:tcPr>
            <w:tcW w:w="6755" w:type="dxa"/>
          </w:tcPr>
          <w:p w14:paraId="2072E495" w14:textId="77777777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2292" w:type="dxa"/>
          </w:tcPr>
          <w:p w14:paraId="72B7F527" w14:textId="21797AD6" w:rsidR="004430C9" w:rsidRPr="0087049C" w:rsidRDefault="007511F5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430C9" w:rsidRPr="0087049C" w14:paraId="4D2F3FF5" w14:textId="77777777" w:rsidTr="00EC6065">
        <w:tc>
          <w:tcPr>
            <w:tcW w:w="6755" w:type="dxa"/>
          </w:tcPr>
          <w:p w14:paraId="68C1755D" w14:textId="72538148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ความผันผวนของหุ้นย้อนหลัง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66DC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66DC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ณ วันจัดสรร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ร้อยละต่อครึ่งปี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60C052A4" w14:textId="203AE021" w:rsidR="004430C9" w:rsidRPr="0087049C" w:rsidRDefault="007511F5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430C9" w:rsidRPr="0087049C" w14:paraId="64919FCE" w14:textId="77777777" w:rsidTr="00EC6065">
        <w:tc>
          <w:tcPr>
            <w:tcW w:w="6755" w:type="dxa"/>
          </w:tcPr>
          <w:p w14:paraId="28B586CD" w14:textId="77777777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อัตราเงินปันผลตอบแทนเฉลี่ยย้อนหลัง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5701366C" w14:textId="1EE0FBCF" w:rsidR="004430C9" w:rsidRPr="0087049C" w:rsidRDefault="007511F5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430C9" w:rsidRPr="0087049C" w14:paraId="704AF34D" w14:textId="77777777" w:rsidTr="00EC6065">
        <w:tc>
          <w:tcPr>
            <w:tcW w:w="6755" w:type="dxa"/>
          </w:tcPr>
          <w:p w14:paraId="41AC821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ณ วันจัดสรร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292" w:type="dxa"/>
          </w:tcPr>
          <w:p w14:paraId="1208A267" w14:textId="4C14BFBF" w:rsidR="004430C9" w:rsidRPr="0087049C" w:rsidRDefault="007511F5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87172F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</w:tbl>
    <w:p w14:paraId="0664BF6C" w14:textId="61FC4324" w:rsidR="00307040" w:rsidRDefault="00307040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FE78E" w14:textId="77777777" w:rsidR="000E0DF0" w:rsidRDefault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2198658" w14:textId="7A7E14EA" w:rsidR="00AA0BC6" w:rsidRDefault="00AA0BC6" w:rsidP="00AA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73ED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7511F5" w:rsidRPr="007511F5">
        <w:rPr>
          <w:rFonts w:ascii="Angsana New" w:hAnsi="Angsana New"/>
          <w:sz w:val="30"/>
          <w:szCs w:val="30"/>
        </w:rPr>
        <w:t>30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2564</w:t>
      </w:r>
      <w:r w:rsidRPr="00D773ED">
        <w:rPr>
          <w:rFonts w:ascii="Angsana New" w:hAnsi="Angsana New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บริษัทได้รับชำระเงินค่าหุ้นสามัญจำนวน </w:t>
      </w:r>
      <w:r w:rsidR="007511F5" w:rsidRPr="007511F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.</w:t>
      </w:r>
      <w:r w:rsidR="007511F5" w:rsidRPr="007511F5">
        <w:rPr>
          <w:rFonts w:ascii="Angsana New" w:hAnsi="Angsana New"/>
          <w:sz w:val="30"/>
          <w:szCs w:val="30"/>
        </w:rPr>
        <w:t>48</w:t>
      </w:r>
      <w:r w:rsidRPr="00D773ED">
        <w:rPr>
          <w:rFonts w:ascii="Angsana New" w:hAnsi="Angsana New"/>
          <w:sz w:val="30"/>
          <w:szCs w:val="30"/>
          <w:cs/>
        </w:rPr>
        <w:t xml:space="preserve"> ล้านบาทแล้วในวันดังกล่าว 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D773E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D773ED">
        <w:rPr>
          <w:rFonts w:ascii="Angsana New" w:hAnsi="Angsana New"/>
          <w:sz w:val="30"/>
          <w:szCs w:val="30"/>
          <w:cs/>
        </w:rPr>
        <w:t>จดทะเบียนกับกระทรวงพาณิชย์เพื่อเปลี่ยนแปลงทุนชำระจาก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306</w:t>
      </w:r>
      <w:r w:rsidRPr="00D773ED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086</w:t>
      </w:r>
      <w:r w:rsidRPr="00D773ED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680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เป็น </w:t>
      </w:r>
      <w:r w:rsidR="007511F5" w:rsidRPr="007511F5">
        <w:rPr>
          <w:rFonts w:ascii="Angsana New" w:hAnsi="Angsana New"/>
          <w:sz w:val="30"/>
          <w:szCs w:val="30"/>
        </w:rPr>
        <w:t>307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325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780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D773ED">
        <w:rPr>
          <w:rFonts w:ascii="Angsana New" w:hAnsi="Angsana New"/>
          <w:sz w:val="30"/>
          <w:szCs w:val="30"/>
          <w:cs/>
        </w:rPr>
        <w:t xml:space="preserve">จำนวน </w:t>
      </w:r>
      <w:r w:rsidR="007511F5" w:rsidRPr="007511F5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239</w:t>
      </w:r>
      <w:r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100</w:t>
      </w:r>
      <w:r w:rsidRPr="00D773ED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="007511F5" w:rsidRPr="007511F5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B21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511F5" w:rsidRPr="007511F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511F5" w:rsidRPr="007511F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</w:p>
    <w:p w14:paraId="1843BE1B" w14:textId="77777777" w:rsidR="00AA0BC6" w:rsidRDefault="00AA0BC6" w:rsidP="00AA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0C701" w14:textId="742460C8" w:rsidR="00AA0BC6" w:rsidRPr="00C11866" w:rsidRDefault="00AA0BC6" w:rsidP="00AA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866">
        <w:rPr>
          <w:rFonts w:ascii="Angsana New" w:hAnsi="Angsana New"/>
          <w:sz w:val="30"/>
          <w:szCs w:val="30"/>
          <w:cs/>
        </w:rPr>
        <w:t>เมื่อวันที่</w:t>
      </w:r>
      <w:r w:rsidRPr="00C11866">
        <w:rPr>
          <w:rFonts w:ascii="Angsana New" w:hAnsi="Angsana New"/>
          <w:sz w:val="30"/>
          <w:szCs w:val="30"/>
        </w:rPr>
        <w:t> </w:t>
      </w:r>
      <w:r w:rsidR="007511F5" w:rsidRPr="007511F5">
        <w:rPr>
          <w:rFonts w:ascii="Angsana New" w:hAnsi="Angsana New"/>
          <w:sz w:val="30"/>
          <w:szCs w:val="30"/>
        </w:rPr>
        <w:t>13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7511F5" w:rsidRPr="007511F5">
        <w:rPr>
          <w:rFonts w:ascii="Angsana New" w:hAnsi="Angsana New"/>
          <w:sz w:val="30"/>
          <w:szCs w:val="30"/>
        </w:rPr>
        <w:t>2565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="007511F5" w:rsidRPr="007511F5">
        <w:rPr>
          <w:rFonts w:ascii="Angsana New" w:hAnsi="Angsana New"/>
          <w:sz w:val="30"/>
          <w:szCs w:val="30"/>
        </w:rPr>
        <w:t>19</w:t>
      </w:r>
      <w:r w:rsidRPr="00C11866">
        <w:rPr>
          <w:rFonts w:ascii="Angsana New" w:hAnsi="Angsana New"/>
          <w:sz w:val="30"/>
          <w:szCs w:val="30"/>
        </w:rPr>
        <w:t>.</w:t>
      </w:r>
      <w:r w:rsidR="007511F5" w:rsidRPr="007511F5">
        <w:rPr>
          <w:rFonts w:ascii="Angsana New" w:hAnsi="Angsana New"/>
          <w:sz w:val="30"/>
          <w:szCs w:val="30"/>
        </w:rPr>
        <w:t>81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ล้านบาทแล้วในวั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C11866">
        <w:rPr>
          <w:rFonts w:ascii="Angsana New" w:hAnsi="Angsana New"/>
          <w:sz w:val="30"/>
          <w:szCs w:val="30"/>
          <w:cs/>
        </w:rPr>
        <w:t xml:space="preserve">ดังกล่าว โดยบริษัทได้จดทะเบียนกับกระทรวงพาณิชย์เพื่อเปลี่ยนแปลงทุนชำระจากจำนวนเงิน </w:t>
      </w:r>
      <w:r w:rsidR="007511F5" w:rsidRPr="007511F5">
        <w:rPr>
          <w:rFonts w:ascii="Angsana New" w:hAnsi="Angsana New"/>
          <w:sz w:val="30"/>
          <w:szCs w:val="30"/>
        </w:rPr>
        <w:t>307</w:t>
      </w:r>
      <w:r w:rsidRPr="00C11866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325</w:t>
      </w:r>
      <w:r w:rsidRPr="00C11866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780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เป็น </w:t>
      </w:r>
      <w:r w:rsidR="007511F5" w:rsidRPr="007511F5">
        <w:rPr>
          <w:rFonts w:ascii="Angsana New" w:hAnsi="Angsana New"/>
          <w:sz w:val="30"/>
          <w:szCs w:val="30"/>
        </w:rPr>
        <w:t>308</w:t>
      </w:r>
      <w:r w:rsidRPr="00C11866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289</w:t>
      </w:r>
      <w:r w:rsidRPr="00C11866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080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(จำนวน </w:t>
      </w:r>
      <w:r w:rsidR="007511F5" w:rsidRPr="007511F5">
        <w:rPr>
          <w:rFonts w:ascii="Angsana New" w:hAnsi="Angsana New"/>
          <w:sz w:val="30"/>
          <w:szCs w:val="30"/>
        </w:rPr>
        <w:t>963</w:t>
      </w:r>
      <w:r w:rsidRPr="00C11866">
        <w:rPr>
          <w:rFonts w:ascii="Angsana New" w:hAnsi="Angsana New"/>
          <w:sz w:val="30"/>
          <w:szCs w:val="30"/>
        </w:rPr>
        <w:t>,</w:t>
      </w:r>
      <w:r w:rsidR="007511F5" w:rsidRPr="007511F5">
        <w:rPr>
          <w:rFonts w:ascii="Angsana New" w:hAnsi="Angsana New"/>
          <w:sz w:val="30"/>
          <w:szCs w:val="30"/>
        </w:rPr>
        <w:t>300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7511F5" w:rsidRPr="007511F5">
        <w:rPr>
          <w:rFonts w:ascii="Angsana New" w:hAnsi="Angsana New"/>
          <w:sz w:val="30"/>
          <w:szCs w:val="30"/>
        </w:rPr>
        <w:t>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บาท) เมื่อวันที่ </w:t>
      </w:r>
      <w:r w:rsidR="007511F5" w:rsidRPr="007511F5">
        <w:rPr>
          <w:rFonts w:ascii="Angsana New" w:hAnsi="Angsana New"/>
          <w:sz w:val="30"/>
          <w:szCs w:val="30"/>
        </w:rPr>
        <w:t>17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7511F5" w:rsidRPr="007511F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A2804">
        <w:rPr>
          <w:rFonts w:ascii="Angsana New" w:hAnsi="Angsana New" w:hint="cs"/>
          <w:sz w:val="30"/>
          <w:szCs w:val="30"/>
          <w:cs/>
        </w:rPr>
        <w:t>ทั้งนี้โครงการ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7511F5" w:rsidRPr="007511F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="007511F5" w:rsidRPr="007511F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ได้ครบกำหนดอายุของใบสำคัญแสดงสิทธิในเดือน</w:t>
      </w:r>
      <w:r>
        <w:rPr>
          <w:rFonts w:ascii="Angsana New" w:hAnsi="Angsana New" w:hint="cs"/>
          <w:sz w:val="30"/>
          <w:szCs w:val="30"/>
          <w:cs/>
        </w:rPr>
        <w:t>พฤษภา</w:t>
      </w:r>
      <w:r w:rsidRPr="00BA2804">
        <w:rPr>
          <w:rFonts w:ascii="Angsana New" w:hAnsi="Angsana New" w:hint="cs"/>
          <w:sz w:val="30"/>
          <w:szCs w:val="30"/>
          <w:cs/>
        </w:rPr>
        <w:t xml:space="preserve">คม </w:t>
      </w:r>
      <w:r w:rsidR="007511F5" w:rsidRPr="007511F5">
        <w:rPr>
          <w:rFonts w:ascii="Angsana New" w:hAnsi="Angsana New"/>
          <w:sz w:val="30"/>
          <w:szCs w:val="30"/>
        </w:rPr>
        <w:t>2565</w:t>
      </w:r>
    </w:p>
    <w:p w14:paraId="25A8B371" w14:textId="77777777" w:rsidR="00AA0BC6" w:rsidRPr="0087049C" w:rsidRDefault="00AA0BC6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03BD1" w14:textId="678CB38D" w:rsidR="00932D00" w:rsidRPr="0087049C" w:rsidRDefault="00AA0BC6" w:rsidP="00A4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932D00" w:rsidRPr="0087049C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สำหรับสิทธิที่หมดอายุ</w:t>
      </w:r>
      <w:r w:rsidR="00932D00"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</w:t>
      </w:r>
      <w:r w:rsidR="000E0DF0">
        <w:rPr>
          <w:rFonts w:asciiTheme="majorBidi" w:hAnsiTheme="majorBidi" w:cstheme="majorBidi"/>
          <w:sz w:val="30"/>
          <w:szCs w:val="30"/>
          <w:cs/>
        </w:rPr>
        <w:br/>
      </w:r>
      <w:r w:rsidR="00932D00" w:rsidRPr="0087049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3F664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6633ED"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6633ED"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32D00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5210A" w:rsidRPr="00D51F6F">
        <w:rPr>
          <w:rFonts w:asciiTheme="majorBidi" w:hAnsiTheme="majorBidi" w:cstheme="majorBidi"/>
          <w:sz w:val="30"/>
          <w:szCs w:val="30"/>
          <w:cs/>
        </w:rPr>
        <w:t>จำนวน</w:t>
      </w:r>
      <w:r w:rsidR="00880A22" w:rsidRPr="00D51F6F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D51F6F" w:rsidRPr="00D51F6F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23</w:t>
      </w:r>
      <w:r w:rsidR="00D51F6F" w:rsidRPr="00D51F6F">
        <w:rPr>
          <w:rFonts w:asciiTheme="majorBidi" w:hAnsiTheme="majorBidi" w:cstheme="majorBidi"/>
          <w:sz w:val="30"/>
          <w:szCs w:val="30"/>
        </w:rPr>
        <w:t xml:space="preserve"> </w:t>
      </w:r>
      <w:r w:rsidR="00932D00" w:rsidRPr="00D51F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F664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ค่าใช้จ่าย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57D3B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A466DC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5CFC2A2" w14:textId="28E994C5" w:rsidR="00457D3B" w:rsidRPr="0087049C" w:rsidRDefault="0045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C8E0D35" w14:textId="075EEF16" w:rsidR="005852E2" w:rsidRPr="0087049C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21C02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ของใบสำคัญแสดงสิทธิ  มีดังนี้</w:t>
      </w:r>
    </w:p>
    <w:p w14:paraId="409D6D64" w14:textId="77777777" w:rsidR="005852E2" w:rsidRPr="000E0DF0" w:rsidRDefault="005852E2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7"/>
        <w:gridCol w:w="270"/>
        <w:gridCol w:w="1170"/>
        <w:gridCol w:w="270"/>
        <w:gridCol w:w="1260"/>
        <w:gridCol w:w="270"/>
        <w:gridCol w:w="1243"/>
      </w:tblGrid>
      <w:tr w:rsidR="005852E2" w:rsidRPr="0087049C" w14:paraId="40E8A2C8" w14:textId="77777777" w:rsidTr="00EC6065">
        <w:tc>
          <w:tcPr>
            <w:tcW w:w="3690" w:type="dxa"/>
          </w:tcPr>
          <w:p w14:paraId="727A6593" w14:textId="77777777" w:rsidR="005852E2" w:rsidRPr="0087049C" w:rsidRDefault="005852E2" w:rsidP="0099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0" w:type="dxa"/>
            <w:gridSpan w:val="7"/>
          </w:tcPr>
          <w:p w14:paraId="5C97A6D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903A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="00903A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852E2" w:rsidRPr="0087049C" w14:paraId="07BFA098" w14:textId="77777777" w:rsidTr="00EC6065">
        <w:tc>
          <w:tcPr>
            <w:tcW w:w="3690" w:type="dxa"/>
          </w:tcPr>
          <w:p w14:paraId="37B9A53A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27" w:type="dxa"/>
            <w:gridSpan w:val="3"/>
          </w:tcPr>
          <w:p w14:paraId="6804825A" w14:textId="4122B99E" w:rsidR="005852E2" w:rsidRPr="0087049C" w:rsidRDefault="007511F5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09A03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73" w:type="dxa"/>
            <w:gridSpan w:val="3"/>
          </w:tcPr>
          <w:p w14:paraId="5C536E69" w14:textId="2ED61D82" w:rsidR="005852E2" w:rsidRPr="0087049C" w:rsidRDefault="007511F5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852E2" w:rsidRPr="0087049C" w14:paraId="170C59CC" w14:textId="77777777" w:rsidTr="00EC6065">
        <w:tc>
          <w:tcPr>
            <w:tcW w:w="3690" w:type="dxa"/>
          </w:tcPr>
          <w:p w14:paraId="5D8090A7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87" w:type="dxa"/>
          </w:tcPr>
          <w:p w14:paraId="283A41AB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</w:t>
            </w:r>
          </w:p>
          <w:p w14:paraId="5DF5FF4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414F55E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B9F7C9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07ADE54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จำนวนสิทธิ</w:t>
            </w:r>
          </w:p>
        </w:tc>
        <w:tc>
          <w:tcPr>
            <w:tcW w:w="270" w:type="dxa"/>
          </w:tcPr>
          <w:p w14:paraId="14B02EEF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54850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</w:t>
            </w:r>
          </w:p>
          <w:p w14:paraId="53B3F576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39DC85E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5C091D05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AB3490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จำนวนสิทธิ</w:t>
            </w:r>
          </w:p>
        </w:tc>
      </w:tr>
      <w:tr w:rsidR="005852E2" w:rsidRPr="0087049C" w14:paraId="5D6A1236" w14:textId="77777777" w:rsidTr="00EC6065">
        <w:tc>
          <w:tcPr>
            <w:tcW w:w="3690" w:type="dxa"/>
          </w:tcPr>
          <w:p w14:paraId="4FDDA6A6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4F0959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26430B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E6E12E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  <w:tc>
          <w:tcPr>
            <w:tcW w:w="270" w:type="dxa"/>
          </w:tcPr>
          <w:p w14:paraId="56594F91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B4E4DCF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0BD9C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4FADE654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</w:tr>
      <w:tr w:rsidR="00FC4FC5" w:rsidRPr="0087049C" w14:paraId="4D9818F7" w14:textId="77777777" w:rsidTr="00AA0BC6">
        <w:tc>
          <w:tcPr>
            <w:tcW w:w="3690" w:type="dxa"/>
          </w:tcPr>
          <w:p w14:paraId="49497875" w14:textId="1A415E46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7" w:type="dxa"/>
          </w:tcPr>
          <w:p w14:paraId="229F0E5A" w14:textId="06BE599A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09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4AF6511C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669284C6" w14:textId="70335E03" w:rsidR="00FC4FC5" w:rsidRPr="0087049C" w:rsidRDefault="007511F5" w:rsidP="001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93716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351</w:t>
            </w:r>
          </w:p>
        </w:tc>
        <w:tc>
          <w:tcPr>
            <w:tcW w:w="270" w:type="dxa"/>
          </w:tcPr>
          <w:p w14:paraId="1DFC8576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0" w:type="dxa"/>
          </w:tcPr>
          <w:p w14:paraId="7B98B80F" w14:textId="2DF26A4E" w:rsidR="00FC4FC5" w:rsidRPr="0087049C" w:rsidRDefault="007511F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  <w:r w:rsid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72</w:t>
            </w:r>
          </w:p>
        </w:tc>
        <w:tc>
          <w:tcPr>
            <w:tcW w:w="270" w:type="dxa"/>
          </w:tcPr>
          <w:p w14:paraId="2CDA207F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43" w:type="dxa"/>
          </w:tcPr>
          <w:p w14:paraId="471D6427" w14:textId="3ECF8566" w:rsidR="00FC4FC5" w:rsidRPr="0087049C" w:rsidRDefault="007511F5" w:rsidP="001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060</w:t>
            </w:r>
          </w:p>
        </w:tc>
      </w:tr>
      <w:tr w:rsidR="00FC4FC5" w:rsidRPr="0087049C" w14:paraId="1F3946D5" w14:textId="77777777" w:rsidTr="00AA0BC6">
        <w:tc>
          <w:tcPr>
            <w:tcW w:w="3690" w:type="dxa"/>
          </w:tcPr>
          <w:p w14:paraId="7E1BA158" w14:textId="77777777" w:rsidR="00FC4FC5" w:rsidRPr="0087049C" w:rsidRDefault="00FC4FC5" w:rsidP="00FC4FC5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สิทธิเลือกที่ใช้สิทธิ</w:t>
            </w:r>
          </w:p>
        </w:tc>
        <w:tc>
          <w:tcPr>
            <w:tcW w:w="1187" w:type="dxa"/>
          </w:tcPr>
          <w:p w14:paraId="0509A1DC" w14:textId="5D8F167A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5D93362F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8AEE" w14:textId="138586D0" w:rsidR="00FC4FC5" w:rsidRPr="0087049C" w:rsidRDefault="0093716D" w:rsidP="001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57E8AED7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60" w:type="dxa"/>
          </w:tcPr>
          <w:p w14:paraId="14885AFB" w14:textId="37A0FC93" w:rsidR="00FC4FC5" w:rsidRPr="0087049C" w:rsidRDefault="007511F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  <w:r w:rsid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270" w:type="dxa"/>
          </w:tcPr>
          <w:p w14:paraId="4E16FFBD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5DC41C" w14:textId="7E6AE873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FC4FC5" w:rsidRPr="0087049C" w14:paraId="47FECAB9" w14:textId="77777777" w:rsidTr="00AA0BC6">
        <w:tc>
          <w:tcPr>
            <w:tcW w:w="3690" w:type="dxa"/>
          </w:tcPr>
          <w:p w14:paraId="05F830F0" w14:textId="43281841" w:rsidR="00FC4FC5" w:rsidRPr="00AA0BC6" w:rsidRDefault="00FC4FC5" w:rsidP="00FC4FC5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A0BC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สิทธิหมดอายุ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1D7A1E90" w14:textId="1A0CB3A7" w:rsidR="00FC4FC5" w:rsidRPr="00FC4FC5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27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70F336B4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680AA" w14:textId="38676E85" w:rsidR="00FC4FC5" w:rsidRPr="0093716D" w:rsidRDefault="0093716D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3716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149</w:t>
            </w:r>
            <w:r w:rsidRPr="0093716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6C02DB89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87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D188C" w14:textId="3076B205" w:rsidR="00FC4FC5" w:rsidRPr="006E0B6F" w:rsidRDefault="00FC4FC5" w:rsidP="00F15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6E0B6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3F937D6A" w14:textId="77777777" w:rsidR="00FC4FC5" w:rsidRPr="0087049C" w:rsidRDefault="00FC4FC5" w:rsidP="00FC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83F1B16" w14:textId="549827DB" w:rsidR="00FC4FC5" w:rsidRPr="006E0B6F" w:rsidRDefault="00FC4FC5" w:rsidP="00FC4F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6E0B6F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C941D8" w:rsidRPr="0087049C" w14:paraId="17970D68" w14:textId="77777777" w:rsidTr="00AA0BC6">
        <w:tc>
          <w:tcPr>
            <w:tcW w:w="3690" w:type="dxa"/>
          </w:tcPr>
          <w:p w14:paraId="735F18FD" w14:textId="11E71744" w:rsidR="00C941D8" w:rsidRPr="0087049C" w:rsidRDefault="00C941D8" w:rsidP="00C941D8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24EAA48" w14:textId="356369E4" w:rsidR="00C941D8" w:rsidRPr="0087049C" w:rsidRDefault="00FC4FC5" w:rsidP="001075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3EE7561C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DF54BA" w14:textId="0419FD94" w:rsidR="00C941D8" w:rsidRPr="0087049C" w:rsidRDefault="0093716D" w:rsidP="001075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51C23444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87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5C0699" w14:textId="0C27E9EC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09</w:t>
            </w:r>
          </w:p>
        </w:tc>
        <w:tc>
          <w:tcPr>
            <w:tcW w:w="270" w:type="dxa"/>
          </w:tcPr>
          <w:p w14:paraId="3F75D2A8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61F3DEA" w14:textId="111E8E28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351</w:t>
            </w:r>
          </w:p>
        </w:tc>
      </w:tr>
    </w:tbl>
    <w:p w14:paraId="468DD6FD" w14:textId="4972B139" w:rsidR="006318C0" w:rsidRDefault="006318C0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05BE22" w14:textId="075C03CF" w:rsidR="00D51F6F" w:rsidRDefault="00D51F6F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0ACD6D" w14:textId="6977B566" w:rsidR="00D51F6F" w:rsidRDefault="00D51F6F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76EBFD" w14:textId="77777777" w:rsidR="00D51F6F" w:rsidRPr="000E0DF0" w:rsidRDefault="00D51F6F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13F7820" w14:textId="43CCD6D6" w:rsidR="00774D72" w:rsidRDefault="00BC26E9" w:rsidP="00D51F6F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สำรอง</w:t>
      </w:r>
      <w:r w:rsidR="00FB277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ตามกฎหมาย</w:t>
      </w:r>
    </w:p>
    <w:p w14:paraId="245AAF94" w14:textId="77777777" w:rsidR="00D51F6F" w:rsidRPr="00D51F6F" w:rsidRDefault="00D51F6F" w:rsidP="00D51F6F">
      <w:pPr>
        <w:rPr>
          <w:cs/>
          <w:lang w:val="th-TH"/>
        </w:rPr>
      </w:pPr>
    </w:p>
    <w:p w14:paraId="3155D384" w14:textId="642C177F" w:rsidR="00BF46A4" w:rsidRDefault="00774D72" w:rsidP="003F66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511F5" w:rsidRPr="007511F5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7511F5" w:rsidRPr="007511F5">
        <w:rPr>
          <w:rFonts w:asciiTheme="majorBidi" w:hAnsiTheme="majorBidi" w:cstheme="majorBidi"/>
          <w:sz w:val="30"/>
          <w:szCs w:val="30"/>
        </w:rPr>
        <w:t>116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สำรองตามกฎหมาย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อย่างน้อยร้อยละ </w:t>
      </w:r>
      <w:r w:rsidR="007511F5" w:rsidRPr="007511F5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ของกำไรสุทธิประจำปีหลังจากหัก</w:t>
      </w:r>
      <w:r w:rsidR="00F707A6" w:rsidRPr="00FB277E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ขาดทุนสะสมยกมา (ถ้ามี) จนกว่า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7511F5" w:rsidRPr="007511F5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B27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3562CB1E" w14:textId="77777777" w:rsidR="00D51F6F" w:rsidRDefault="00D51F6F" w:rsidP="003F66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04BB2" w14:textId="77777777" w:rsidR="00147715" w:rsidRPr="0087049C" w:rsidRDefault="00AF2C3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EC6065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474D8B0" w14:textId="773209A9" w:rsidR="00307040" w:rsidRPr="000E0DF0" w:rsidRDefault="00307040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99E97" w14:textId="450AB23C" w:rsidR="00FB277E" w:rsidRDefault="00FB277E" w:rsidP="00FB277E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FB277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466493FE" w14:textId="77777777" w:rsidR="00FB277E" w:rsidRPr="000E0DF0" w:rsidRDefault="00FB277E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A9966E" w14:textId="1C67E823" w:rsidR="009A5447" w:rsidRPr="0087049C" w:rsidRDefault="00C1252E" w:rsidP="009A544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9A5447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>ที่มี</w:t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สินค้าที่แตกต่างกัน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 xml:space="preserve">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1FCC02C" w14:textId="77777777" w:rsidR="00116D79" w:rsidRPr="000E0DF0" w:rsidRDefault="00116D79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651307" w14:textId="5C083E5F" w:rsidR="00116D79" w:rsidRPr="0087049C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เครื่องดื่มเพื่อสุขภาพ</w:t>
      </w:r>
    </w:p>
    <w:p w14:paraId="6897D27A" w14:textId="35EF40A6" w:rsidR="00F629B9" w:rsidRPr="0087049C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ผลิตภัณฑ์จากมะพร้าว</w:t>
      </w:r>
    </w:p>
    <w:p w14:paraId="2372717B" w14:textId="77777777" w:rsidR="00B9508F" w:rsidRPr="000E0DF0" w:rsidRDefault="00B9508F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A41C4E" w14:textId="340DBBAC" w:rsidR="00417FB6" w:rsidRPr="0087049C" w:rsidRDefault="00FA160B" w:rsidP="00B43F8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17FB6" w:rsidRPr="0087049C" w:rsidSect="000F79BD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87049C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4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430"/>
        <w:gridCol w:w="893"/>
        <w:gridCol w:w="282"/>
        <w:gridCol w:w="907"/>
        <w:gridCol w:w="284"/>
        <w:gridCol w:w="794"/>
        <w:gridCol w:w="283"/>
        <w:gridCol w:w="851"/>
        <w:gridCol w:w="283"/>
        <w:gridCol w:w="790"/>
        <w:gridCol w:w="56"/>
        <w:gridCol w:w="227"/>
        <w:gridCol w:w="56"/>
        <w:gridCol w:w="736"/>
        <w:gridCol w:w="51"/>
        <w:gridCol w:w="232"/>
        <w:gridCol w:w="51"/>
        <w:gridCol w:w="831"/>
        <w:gridCol w:w="237"/>
        <w:gridCol w:w="841"/>
        <w:gridCol w:w="236"/>
        <w:gridCol w:w="749"/>
        <w:gridCol w:w="236"/>
        <w:gridCol w:w="805"/>
        <w:gridCol w:w="236"/>
        <w:gridCol w:w="928"/>
        <w:gridCol w:w="237"/>
        <w:gridCol w:w="938"/>
      </w:tblGrid>
      <w:tr w:rsidR="003B61C9" w:rsidRPr="0087049C" w14:paraId="36F2C152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7DE9ECC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7"/>
          </w:tcPr>
          <w:p w14:paraId="627ED65E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C6C57" w:rsidRPr="0087049C" w14:paraId="13D23165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9EF3338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82" w:type="dxa"/>
            <w:gridSpan w:val="3"/>
          </w:tcPr>
          <w:p w14:paraId="17481DDC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44AE3273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gridSpan w:val="3"/>
          </w:tcPr>
          <w:p w14:paraId="69D24216" w14:textId="3A8FA4A2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423E3DCD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gridSpan w:val="6"/>
            <w:shd w:val="clear" w:color="auto" w:fill="auto"/>
          </w:tcPr>
          <w:p w14:paraId="6D0C4060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A0E93DF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27CE63C6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3D671FB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4BB9644B" w14:textId="4AB16761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22497640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3"/>
            <w:shd w:val="clear" w:color="auto" w:fill="auto"/>
          </w:tcPr>
          <w:p w14:paraId="77EE80DA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1435E0" w:rsidRPr="0087049C" w14:paraId="6D21F54F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1BDAF76" w14:textId="11788E20" w:rsidR="008E3F2A" w:rsidRPr="0087049C" w:rsidRDefault="008E3F2A" w:rsidP="00E2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6E613EB4" w14:textId="11FEE3DE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2" w:type="dxa"/>
          </w:tcPr>
          <w:p w14:paraId="23AF7BB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2FF050C6" w14:textId="7CBB88B8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15798E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6BB3F4F5" w14:textId="59F04558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</w:tcPr>
          <w:p w14:paraId="71C938F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0F210246" w14:textId="50B8B8E4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0060F2A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58C6DFC5" w14:textId="7F7C94BD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83656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4B3C2428" w14:textId="16631136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43EFB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4DECE38B" w14:textId="705188A7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13E22A9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85F4FBF" w14:textId="74150C5D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B83147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B8DF912" w14:textId="129F16C8" w:rsidR="008E3F2A" w:rsidRPr="0087049C" w:rsidRDefault="007511F5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099187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D11A582" w14:textId="49E4DBAC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90748B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A949765" w14:textId="132F159A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2180D90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7157478" w14:textId="47C21F01" w:rsidR="008E3F2A" w:rsidRPr="0087049C" w:rsidRDefault="007511F5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8E3F2A" w:rsidRPr="0087049C" w14:paraId="17D0777D" w14:textId="77777777" w:rsidTr="00E273A6">
        <w:trPr>
          <w:tblHeader/>
        </w:trPr>
        <w:tc>
          <w:tcPr>
            <w:tcW w:w="2430" w:type="dxa"/>
            <w:shd w:val="clear" w:color="auto" w:fill="auto"/>
          </w:tcPr>
          <w:p w14:paraId="4ACCD01C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50" w:type="dxa"/>
            <w:gridSpan w:val="27"/>
          </w:tcPr>
          <w:p w14:paraId="2E58981E" w14:textId="77777777" w:rsidR="008E3F2A" w:rsidRPr="00224B7A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FE01E3" w:rsidRPr="0087049C" w14:paraId="497D810C" w14:textId="77777777" w:rsidTr="00E273A6">
        <w:tc>
          <w:tcPr>
            <w:tcW w:w="2430" w:type="dxa"/>
            <w:shd w:val="clear" w:color="auto" w:fill="auto"/>
            <w:vAlign w:val="bottom"/>
          </w:tcPr>
          <w:p w14:paraId="2D3C40D9" w14:textId="2522A9D5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93" w:type="dxa"/>
          </w:tcPr>
          <w:p w14:paraId="7B90954D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4BCAE52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57869AB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7A6B8E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E7D2DC2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513908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2E059B4F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23F068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5CA7CEF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4278450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B0BC056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CDE83D3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F7414AA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3497D85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5614742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F79733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87072C5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FB0FA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265569E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B89F2D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9BF4887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A4E5250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9B896C9" w14:textId="77777777" w:rsidR="008E3F2A" w:rsidRPr="00224B7A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41D8" w:rsidRPr="0087049C" w14:paraId="55AFE1A5" w14:textId="77777777" w:rsidTr="00E273A6">
        <w:tc>
          <w:tcPr>
            <w:tcW w:w="2430" w:type="dxa"/>
            <w:shd w:val="clear" w:color="auto" w:fill="auto"/>
            <w:vAlign w:val="bottom"/>
          </w:tcPr>
          <w:p w14:paraId="0EA522F6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</w:tcPr>
          <w:p w14:paraId="703B00A5" w14:textId="25DC2785" w:rsidR="00C941D8" w:rsidRPr="00224B7A" w:rsidRDefault="007511F5" w:rsidP="00C5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5103C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316</w:t>
            </w:r>
            <w:r w:rsidR="00091B84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282" w:type="dxa"/>
          </w:tcPr>
          <w:p w14:paraId="2294AC8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3CAAC6BA" w14:textId="2B7CE34E" w:rsidR="00C941D8" w:rsidRPr="00224B7A" w:rsidRDefault="007511F5" w:rsidP="00C5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284" w:type="dxa"/>
          </w:tcPr>
          <w:p w14:paraId="7E969CB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3062B4F" w14:textId="25DE31D0" w:rsidR="00C941D8" w:rsidRPr="00224B7A" w:rsidRDefault="007511F5" w:rsidP="00C5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212</w:t>
            </w:r>
            <w:r w:rsidR="0061306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283" w:type="dxa"/>
          </w:tcPr>
          <w:p w14:paraId="4EB85D0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D59B9B" w14:textId="20A09A77" w:rsidR="00C941D8" w:rsidRPr="00224B7A" w:rsidRDefault="007511F5" w:rsidP="00C5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227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547</w:t>
            </w:r>
          </w:p>
        </w:tc>
        <w:tc>
          <w:tcPr>
            <w:tcW w:w="283" w:type="dxa"/>
          </w:tcPr>
          <w:p w14:paraId="4ABF366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49767B0" w14:textId="15BE2676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</w:t>
            </w:r>
            <w:r w:rsidR="000B23C6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7182F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0BAD24B" w14:textId="379AAD18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24B6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0B4A00A" w14:textId="34F83FF9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72265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566</w:t>
            </w:r>
            <w:r w:rsidR="0072265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7" w:type="dxa"/>
            <w:shd w:val="clear" w:color="auto" w:fill="auto"/>
          </w:tcPr>
          <w:p w14:paraId="3C6C7AB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8ADC66F" w14:textId="4E196159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444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6" w:type="dxa"/>
          </w:tcPr>
          <w:p w14:paraId="2DA24A0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5FE7669" w14:textId="3AD1705E" w:rsidR="00C941D8" w:rsidRPr="00224B7A" w:rsidRDefault="00E45CD4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176C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F05B770" w14:textId="405EE78C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5AF7A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1DCF706" w14:textId="4FE53702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1B7E6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7511F5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</w:rPr>
              <w:t>66</w:t>
            </w:r>
            <w:r w:rsidR="001B7E6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7" w:type="dxa"/>
            <w:shd w:val="clear" w:color="auto" w:fill="auto"/>
          </w:tcPr>
          <w:p w14:paraId="74FD841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CC110D7" w14:textId="608244F3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444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</w:tr>
      <w:tr w:rsidR="00B32F8C" w:rsidRPr="0087049C" w14:paraId="2E6CC144" w14:textId="77777777" w:rsidTr="00E273A6">
        <w:tc>
          <w:tcPr>
            <w:tcW w:w="2430" w:type="dxa"/>
            <w:shd w:val="clear" w:color="auto" w:fill="auto"/>
            <w:vAlign w:val="bottom"/>
          </w:tcPr>
          <w:p w14:paraId="5770531A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B30F653" w14:textId="542C711C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861</w:t>
            </w:r>
          </w:p>
        </w:tc>
        <w:tc>
          <w:tcPr>
            <w:tcW w:w="282" w:type="dxa"/>
          </w:tcPr>
          <w:p w14:paraId="7066748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590C5CB" w14:textId="23B1C1BE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84" w:type="dxa"/>
          </w:tcPr>
          <w:p w14:paraId="3E00CE7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FFE9822" w14:textId="762FD583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="0061306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283" w:type="dxa"/>
          </w:tcPr>
          <w:p w14:paraId="251F1A7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46C6A2" w14:textId="539B846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283" w:type="dxa"/>
          </w:tcPr>
          <w:p w14:paraId="773EFD4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6888BFA" w14:textId="309ADEAC" w:rsidR="00C941D8" w:rsidRPr="00224B7A" w:rsidRDefault="000B23C6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6ECC5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2DDC1" w14:textId="12016104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222A8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48B8" w14:textId="4BF1967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101</w:t>
            </w:r>
            <w:r w:rsidR="0025307E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237" w:type="dxa"/>
            <w:shd w:val="clear" w:color="auto" w:fill="auto"/>
          </w:tcPr>
          <w:p w14:paraId="19E0A65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B30B9" w14:textId="3ABEF72E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7511F5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7691B7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64FCAE0" w14:textId="005B9733" w:rsidR="00C941D8" w:rsidRPr="00224B7A" w:rsidRDefault="00E45CD4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101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253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26A5A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BADCCEF" w14:textId="43C753AA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59BE1C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CAB0" w14:textId="5194CC40" w:rsidR="00C941D8" w:rsidRPr="00224B7A" w:rsidRDefault="001B7E6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39A6A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C037" w14:textId="62539000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95E76" w:rsidRPr="0087049C" w14:paraId="62078904" w14:textId="77777777" w:rsidTr="00E273A6">
        <w:trPr>
          <w:trHeight w:val="355"/>
        </w:trPr>
        <w:tc>
          <w:tcPr>
            <w:tcW w:w="2430" w:type="dxa"/>
            <w:shd w:val="clear" w:color="auto" w:fill="auto"/>
            <w:vAlign w:val="bottom"/>
          </w:tcPr>
          <w:p w14:paraId="1D3F2BE4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1B8389AB" w14:textId="4D55059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091B84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091B84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2" w:type="dxa"/>
          </w:tcPr>
          <w:p w14:paraId="204535A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A28C514" w14:textId="586CF7DA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4" w:type="dxa"/>
          </w:tcPr>
          <w:p w14:paraId="291D4F9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482CD43" w14:textId="15C96808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613065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</w:tcPr>
          <w:p w14:paraId="09095DC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75F7E59" w14:textId="0B33362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</w:tcPr>
          <w:p w14:paraId="357EFB1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7F1E" w14:textId="6619A18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0B23C6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3D9E3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17D7" w14:textId="3E444EA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FE82F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6B90" w14:textId="308FD59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E73DE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4E73DE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7" w:type="dxa"/>
            <w:shd w:val="clear" w:color="auto" w:fill="auto"/>
          </w:tcPr>
          <w:p w14:paraId="3D725CB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87F0" w14:textId="3D4C4AF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6" w:type="dxa"/>
          </w:tcPr>
          <w:p w14:paraId="63D7F4C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55F89" w14:textId="19C4BDE3" w:rsidR="00C941D8" w:rsidRPr="00224B7A" w:rsidRDefault="00E45CD4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BEF94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B6E62B9" w14:textId="73CD40E6" w:rsidR="00C941D8" w:rsidRPr="00224B7A" w:rsidRDefault="00C941D8" w:rsidP="00E27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4CE410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7480" w14:textId="117A7470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1B7E6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1B7E6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7" w:type="dxa"/>
            <w:shd w:val="clear" w:color="auto" w:fill="auto"/>
          </w:tcPr>
          <w:p w14:paraId="5E5C381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122FA" w14:textId="010BA7A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444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</w:tr>
      <w:tr w:rsidR="00B32F8C" w:rsidRPr="0087049C" w14:paraId="57B8A7AA" w14:textId="77777777" w:rsidTr="00E273A6">
        <w:tc>
          <w:tcPr>
            <w:tcW w:w="2430" w:type="dxa"/>
            <w:shd w:val="clear" w:color="auto" w:fill="auto"/>
            <w:vAlign w:val="bottom"/>
          </w:tcPr>
          <w:p w14:paraId="56204122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E6F97A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</w:tcPr>
          <w:p w14:paraId="0A19EDD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FC6E4F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C4BB67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3FD6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3D09C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DA59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B53F9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9560EC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8225A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C283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ACF975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EE3B9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670551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2E7E03C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64367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268999F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E5724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85EC35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678085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35E4CC7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2585E44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C933DD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41D8" w:rsidRPr="0087049C" w14:paraId="59CBC0BA" w14:textId="77777777" w:rsidTr="00E273A6">
        <w:tc>
          <w:tcPr>
            <w:tcW w:w="2430" w:type="dxa"/>
            <w:shd w:val="clear" w:color="auto" w:fill="auto"/>
            <w:vAlign w:val="bottom"/>
          </w:tcPr>
          <w:p w14:paraId="62050BEF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93" w:type="dxa"/>
            <w:shd w:val="clear" w:color="auto" w:fill="auto"/>
          </w:tcPr>
          <w:p w14:paraId="76A7AE3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9D4088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65880C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C50582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52F40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668E0A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7E2E9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3CD65B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C3ECA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5BA8D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36889C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C7AA37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7DEA01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2B1711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C4C898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4B16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9574A9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1C5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0ADF8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2DD2F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20281C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5389BE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7C2087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41D8" w:rsidRPr="0087049C" w14:paraId="7575E1D8" w14:textId="77777777" w:rsidTr="00E273A6">
        <w:tc>
          <w:tcPr>
            <w:tcW w:w="2430" w:type="dxa"/>
            <w:shd w:val="clear" w:color="auto" w:fill="auto"/>
          </w:tcPr>
          <w:p w14:paraId="78AD974D" w14:textId="77777777" w:rsidR="00C941D8" w:rsidRPr="0087049C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893" w:type="dxa"/>
          </w:tcPr>
          <w:p w14:paraId="36926F3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2AC16FC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59E9836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E63C28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42B0F1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EE88A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3FD10F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8174B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7680AF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D79884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A6D46C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D415BC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F6A6AB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08D83F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00B7FA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C1D7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B73B0E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576B9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4C80EA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E6BB0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3A1519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EC3A5C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2BADB2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353AA" w:rsidRPr="0087049C" w14:paraId="32BF34FD" w14:textId="77777777" w:rsidTr="007D1C61">
        <w:tc>
          <w:tcPr>
            <w:tcW w:w="2430" w:type="dxa"/>
            <w:shd w:val="clear" w:color="auto" w:fill="auto"/>
          </w:tcPr>
          <w:p w14:paraId="0AAC59ED" w14:textId="77777777" w:rsidR="006353AA" w:rsidRPr="005545A5" w:rsidRDefault="006353AA" w:rsidP="007D1C6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545A5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93" w:type="dxa"/>
            <w:shd w:val="clear" w:color="auto" w:fill="auto"/>
          </w:tcPr>
          <w:p w14:paraId="110282B0" w14:textId="3B65400E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972</w:t>
            </w:r>
          </w:p>
        </w:tc>
        <w:tc>
          <w:tcPr>
            <w:tcW w:w="282" w:type="dxa"/>
            <w:shd w:val="clear" w:color="auto" w:fill="auto"/>
          </w:tcPr>
          <w:p w14:paraId="285C4626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6FBD9B9" w14:textId="48CB30F8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84" w:type="dxa"/>
            <w:shd w:val="clear" w:color="auto" w:fill="auto"/>
          </w:tcPr>
          <w:p w14:paraId="36DC77B5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42E92B01" w14:textId="77777777" w:rsidR="006353AA" w:rsidRPr="00224B7A" w:rsidRDefault="006353AA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238D73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CF61E37" w14:textId="77777777" w:rsidR="006353AA" w:rsidRPr="00224B7A" w:rsidRDefault="006353AA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F1E89E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375B78F" w14:textId="77777777" w:rsidR="006353AA" w:rsidRPr="00224B7A" w:rsidRDefault="006353AA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60FD1B3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17EC9752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75EFB7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497A31E5" w14:textId="645BB742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972</w:t>
            </w:r>
          </w:p>
        </w:tc>
        <w:tc>
          <w:tcPr>
            <w:tcW w:w="237" w:type="dxa"/>
            <w:shd w:val="clear" w:color="auto" w:fill="auto"/>
          </w:tcPr>
          <w:p w14:paraId="6FD9060A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3C9A464" w14:textId="627163DB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19B48CC9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E89C99F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08A0FE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31150E03" w14:textId="77777777" w:rsidR="006353AA" w:rsidRPr="00224B7A" w:rsidRDefault="006353AA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7457C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AC168F5" w14:textId="2429A714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081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972</w:t>
            </w:r>
          </w:p>
        </w:tc>
        <w:tc>
          <w:tcPr>
            <w:tcW w:w="237" w:type="dxa"/>
            <w:shd w:val="clear" w:color="auto" w:fill="auto"/>
          </w:tcPr>
          <w:p w14:paraId="18E460B7" w14:textId="77777777" w:rsidR="006353AA" w:rsidRPr="00224B7A" w:rsidRDefault="006353AA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C5EFA91" w14:textId="02ACAF2C" w:rsidR="006353AA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6353AA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C941D8" w:rsidRPr="0087049C" w14:paraId="3323734F" w14:textId="77777777" w:rsidTr="00E273A6">
        <w:tc>
          <w:tcPr>
            <w:tcW w:w="2430" w:type="dxa"/>
            <w:shd w:val="clear" w:color="auto" w:fill="auto"/>
          </w:tcPr>
          <w:p w14:paraId="46661FA4" w14:textId="77777777" w:rsidR="00C941D8" w:rsidRPr="0087049C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893" w:type="dxa"/>
          </w:tcPr>
          <w:p w14:paraId="56D8C04D" w14:textId="474AAB3C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888</w:t>
            </w:r>
            <w:r w:rsidR="00206483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282" w:type="dxa"/>
          </w:tcPr>
          <w:p w14:paraId="54562F2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95AC0B6" w14:textId="338BAAEC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284" w:type="dxa"/>
          </w:tcPr>
          <w:p w14:paraId="799FB0A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7E49BD47" w14:textId="775E5747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267</w:t>
            </w:r>
            <w:r w:rsidR="0061306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283" w:type="dxa"/>
            <w:shd w:val="clear" w:color="auto" w:fill="auto"/>
          </w:tcPr>
          <w:p w14:paraId="6DEF444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F1C3363" w14:textId="3CC73447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879</w:t>
            </w:r>
          </w:p>
        </w:tc>
        <w:tc>
          <w:tcPr>
            <w:tcW w:w="283" w:type="dxa"/>
            <w:shd w:val="clear" w:color="auto" w:fill="auto"/>
          </w:tcPr>
          <w:p w14:paraId="47EC28B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E2E6D2" w14:textId="604A8E5F" w:rsidR="00C941D8" w:rsidRPr="00224B7A" w:rsidRDefault="000B23C6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BDE72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05A5781" w14:textId="5862BF72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DBC58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E34D74E" w14:textId="37FC53B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E73DE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156</w:t>
            </w:r>
            <w:r w:rsidR="004E73DE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237" w:type="dxa"/>
            <w:shd w:val="clear" w:color="auto" w:fill="auto"/>
          </w:tcPr>
          <w:p w14:paraId="5C34A55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AB740C2" w14:textId="5D7AC73A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36" w:type="dxa"/>
          </w:tcPr>
          <w:p w14:paraId="133C49F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AEF3DE3" w14:textId="3650451A" w:rsidR="00C941D8" w:rsidRPr="00224B7A" w:rsidRDefault="00E45CD4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101</w:t>
            </w:r>
            <w:r w:rsidR="00F513F6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253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25F22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C8717B" w14:textId="2C876700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B639F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0AD9F6F2" w14:textId="1CAB065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054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237" w:type="dxa"/>
            <w:shd w:val="clear" w:color="auto" w:fill="auto"/>
          </w:tcPr>
          <w:p w14:paraId="66E3695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D4C4C9A" w14:textId="34E9543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859</w:t>
            </w:r>
          </w:p>
        </w:tc>
      </w:tr>
      <w:tr w:rsidR="00C941D8" w:rsidRPr="0087049C" w14:paraId="393C3A7B" w14:textId="77777777" w:rsidTr="00E273A6">
        <w:tc>
          <w:tcPr>
            <w:tcW w:w="2430" w:type="dxa"/>
            <w:shd w:val="clear" w:color="auto" w:fill="auto"/>
          </w:tcPr>
          <w:p w14:paraId="0CB84712" w14:textId="77777777" w:rsidR="00C941D8" w:rsidRPr="0087049C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893" w:type="dxa"/>
          </w:tcPr>
          <w:p w14:paraId="148B452D" w14:textId="7F2CFF82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518</w:t>
            </w:r>
            <w:r w:rsidR="00206483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282" w:type="dxa"/>
          </w:tcPr>
          <w:p w14:paraId="3DE983B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426ECCCC" w14:textId="18BC971F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284" w:type="dxa"/>
          </w:tcPr>
          <w:p w14:paraId="2FB3910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6CF174E" w14:textId="36FA239F" w:rsidR="00C941D8" w:rsidRPr="00224B7A" w:rsidRDefault="0061306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BDBE7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73FA3E2" w14:textId="309A2A05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F7EDCB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0E6E4A6" w14:textId="1191BEFD" w:rsidR="00C941D8" w:rsidRPr="00224B7A" w:rsidRDefault="000B23C6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4DE91A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9870D0A" w14:textId="1D2FBCD3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0BE9C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6D14A3DA" w14:textId="72F5C68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518</w:t>
            </w:r>
            <w:r w:rsidR="004E73DE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237" w:type="dxa"/>
            <w:shd w:val="clear" w:color="auto" w:fill="auto"/>
          </w:tcPr>
          <w:p w14:paraId="4BDEC83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CB50203" w14:textId="54E2A20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236" w:type="dxa"/>
          </w:tcPr>
          <w:p w14:paraId="071B00D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1FCD49C" w14:textId="20A2E06D" w:rsidR="00C941D8" w:rsidRPr="00224B7A" w:rsidRDefault="00F513F6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75329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A22EDD2" w14:textId="444A7250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A941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E0FBEC" w14:textId="15F5B308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518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237" w:type="dxa"/>
            <w:shd w:val="clear" w:color="auto" w:fill="auto"/>
          </w:tcPr>
          <w:p w14:paraId="232D48F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B557A29" w14:textId="4ACD74E4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B32F8C" w:rsidRPr="0087049C" w14:paraId="77FBD33A" w14:textId="77777777" w:rsidTr="00224B7A">
        <w:tc>
          <w:tcPr>
            <w:tcW w:w="2430" w:type="dxa"/>
            <w:shd w:val="clear" w:color="auto" w:fill="auto"/>
          </w:tcPr>
          <w:p w14:paraId="569C5461" w14:textId="77777777" w:rsidR="00C941D8" w:rsidRPr="000E0DF0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FD0E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65DE2F5" w14:textId="6BE9783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206483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828</w:t>
            </w:r>
            <w:r w:rsidR="00206483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282" w:type="dxa"/>
          </w:tcPr>
          <w:p w14:paraId="1AD8A30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3F3FF98" w14:textId="79EF9BF3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84" w:type="dxa"/>
            <w:shd w:val="clear" w:color="auto" w:fill="auto"/>
          </w:tcPr>
          <w:p w14:paraId="42A123D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AE8BCBB" w14:textId="444A7D8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61306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353</w:t>
            </w:r>
          </w:p>
        </w:tc>
        <w:tc>
          <w:tcPr>
            <w:tcW w:w="283" w:type="dxa"/>
            <w:shd w:val="clear" w:color="auto" w:fill="auto"/>
          </w:tcPr>
          <w:p w14:paraId="0D9D32A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AD90B4" w14:textId="0D300D66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283" w:type="dxa"/>
            <w:shd w:val="clear" w:color="auto" w:fill="auto"/>
          </w:tcPr>
          <w:p w14:paraId="3795274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010991F" w14:textId="1D4E8B39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</w:t>
            </w:r>
            <w:r w:rsidR="000B23C6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CF1B4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6EEC6" w14:textId="19B761F3" w:rsidR="00C941D8" w:rsidRPr="00224B7A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131CA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6D9C" w14:textId="177B8B2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C2B8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911</w:t>
            </w:r>
            <w:r w:rsidR="001C2B8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237" w:type="dxa"/>
            <w:shd w:val="clear" w:color="auto" w:fill="auto"/>
          </w:tcPr>
          <w:p w14:paraId="115D015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4B31" w14:textId="1314FEE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7DF35AA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BEADB24" w14:textId="23887849" w:rsidR="00C941D8" w:rsidRPr="00224B7A" w:rsidRDefault="00F513F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E5DFB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3CC5A357" w14:textId="43F8C236" w:rsidR="00C941D8" w:rsidRPr="00224B7A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80B5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B337" w14:textId="0A9C81E2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911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237" w:type="dxa"/>
            <w:shd w:val="clear" w:color="auto" w:fill="auto"/>
          </w:tcPr>
          <w:p w14:paraId="12C5EC7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86DE" w14:textId="0605352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</w:tr>
      <w:tr w:rsidR="00795E76" w:rsidRPr="0087049C" w14:paraId="788A0D88" w14:textId="77777777" w:rsidTr="00224B7A">
        <w:tc>
          <w:tcPr>
            <w:tcW w:w="2430" w:type="dxa"/>
            <w:shd w:val="clear" w:color="auto" w:fill="auto"/>
          </w:tcPr>
          <w:p w14:paraId="12E35D72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7849E2E" w14:textId="7F0513B0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DD0CD9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DD0CD9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2" w:type="dxa"/>
          </w:tcPr>
          <w:p w14:paraId="75B5144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842F5" w14:textId="29176D8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14:paraId="098D966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FE3A" w14:textId="7475865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797006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  <w:shd w:val="clear" w:color="auto" w:fill="auto"/>
          </w:tcPr>
          <w:p w14:paraId="7AFBBBA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9F10C" w14:textId="2A15BFB6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6381200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1E4E" w14:textId="0727217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0B23C6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B582E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BDFC4" w14:textId="3A3B35A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7421B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F5111" w14:textId="1B20FDFA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1C2B8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1C2B8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7" w:type="dxa"/>
            <w:shd w:val="clear" w:color="auto" w:fill="auto"/>
          </w:tcPr>
          <w:p w14:paraId="0915B7E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80F1" w14:textId="28C25623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6" w:type="dxa"/>
            <w:shd w:val="clear" w:color="auto" w:fill="auto"/>
          </w:tcPr>
          <w:p w14:paraId="292B729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1148" w14:textId="42A36AEA" w:rsidR="00C941D8" w:rsidRPr="00224B7A" w:rsidRDefault="00F513F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1BA56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4A394" w14:textId="57F0BD91" w:rsidR="00C941D8" w:rsidRPr="00224B7A" w:rsidRDefault="00C941D8" w:rsidP="00E27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2442B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AADE" w14:textId="653604C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0321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60321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7" w:type="dxa"/>
            <w:shd w:val="clear" w:color="auto" w:fill="auto"/>
          </w:tcPr>
          <w:p w14:paraId="3247E39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C7C8" w14:textId="27E6F6F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444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</w:tr>
      <w:tr w:rsidR="00C941D8" w:rsidRPr="0087049C" w14:paraId="27BF0731" w14:textId="77777777" w:rsidTr="00224B7A">
        <w:tc>
          <w:tcPr>
            <w:tcW w:w="2430" w:type="dxa"/>
            <w:shd w:val="clear" w:color="auto" w:fill="auto"/>
            <w:vAlign w:val="bottom"/>
          </w:tcPr>
          <w:p w14:paraId="628AC70C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</w:tcPr>
          <w:p w14:paraId="0103071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6C335D6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shd w:val="clear" w:color="auto" w:fill="auto"/>
          </w:tcPr>
          <w:p w14:paraId="09945CF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BC0506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shd w:val="clear" w:color="auto" w:fill="auto"/>
          </w:tcPr>
          <w:p w14:paraId="3BD9F20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32722F4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14:paraId="7F74C2C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60575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shd w:val="clear" w:color="auto" w:fill="auto"/>
          </w:tcPr>
          <w:p w14:paraId="34031D0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7DD53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469448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767C4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D8B9BF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FEA641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shd w:val="clear" w:color="auto" w:fill="auto"/>
          </w:tcPr>
          <w:p w14:paraId="1E0D88C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845721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shd w:val="clear" w:color="auto" w:fill="auto"/>
          </w:tcPr>
          <w:p w14:paraId="6B36CBD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037287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shd w:val="clear" w:color="auto" w:fill="auto"/>
          </w:tcPr>
          <w:p w14:paraId="4F180E9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8F5450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shd w:val="clear" w:color="auto" w:fill="auto"/>
          </w:tcPr>
          <w:p w14:paraId="2466B70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1389317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shd w:val="clear" w:color="auto" w:fill="auto"/>
          </w:tcPr>
          <w:p w14:paraId="113B372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41D8" w:rsidRPr="0087049C" w14:paraId="6618396F" w14:textId="77777777" w:rsidTr="00224B7A">
        <w:tc>
          <w:tcPr>
            <w:tcW w:w="2430" w:type="dxa"/>
            <w:shd w:val="clear" w:color="auto" w:fill="auto"/>
          </w:tcPr>
          <w:p w14:paraId="6683B598" w14:textId="77777777" w:rsidR="00C941D8" w:rsidRPr="0087049C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893" w:type="dxa"/>
          </w:tcPr>
          <w:p w14:paraId="65DA7D6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0A09DBE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74697B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A3837E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49C577A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78B25B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033C41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CF6669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3C9BC2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43876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2AE111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AD3AD8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5B4D0A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4B5BB3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ADBDBF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9241E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8F8584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6039C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689606F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9568D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4E34A9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EB201FD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E030D0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41D8" w:rsidRPr="0087049C" w14:paraId="53D3C701" w14:textId="77777777" w:rsidTr="00224B7A">
        <w:tc>
          <w:tcPr>
            <w:tcW w:w="2430" w:type="dxa"/>
            <w:shd w:val="clear" w:color="auto" w:fill="auto"/>
          </w:tcPr>
          <w:p w14:paraId="4A603A61" w14:textId="77777777" w:rsidR="00C941D8" w:rsidRPr="0087049C" w:rsidRDefault="00C941D8" w:rsidP="00C941D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893" w:type="dxa"/>
          </w:tcPr>
          <w:p w14:paraId="68AC7A05" w14:textId="62A6091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C0D8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904</w:t>
            </w:r>
            <w:r w:rsidR="003C0D8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282" w:type="dxa"/>
          </w:tcPr>
          <w:p w14:paraId="3BD2096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BF8A5D" w14:textId="23FCE86D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734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14:paraId="662BD25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A327661" w14:textId="5605697A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201</w:t>
            </w:r>
            <w:r w:rsidR="00DF253F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283" w:type="dxa"/>
            <w:shd w:val="clear" w:color="auto" w:fill="auto"/>
          </w:tcPr>
          <w:p w14:paraId="3CF4485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2884166" w14:textId="1D5AE50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249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283" w:type="dxa"/>
            <w:shd w:val="clear" w:color="auto" w:fill="auto"/>
          </w:tcPr>
          <w:p w14:paraId="404188F9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D3084AA" w14:textId="6908FAEE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</w:t>
            </w:r>
            <w:r w:rsidR="0072265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5E2DD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D10B6BD" w14:textId="0AB1E88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3F6E9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D8363E9" w14:textId="1F6A2F1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76C3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142</w:t>
            </w:r>
            <w:r w:rsidR="00476C3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149CCA8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E131BB9" w14:textId="411C3174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018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236" w:type="dxa"/>
            <w:shd w:val="clear" w:color="auto" w:fill="auto"/>
          </w:tcPr>
          <w:p w14:paraId="1E1B714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DD4BDC8" w14:textId="311A6436" w:rsidR="00C941D8" w:rsidRPr="00224B7A" w:rsidRDefault="00FD56E1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272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815C1B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4EB71EFF" w14:textId="709592F9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816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2CF66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1F5981E" w14:textId="6B11CE5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090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237" w:type="dxa"/>
            <w:shd w:val="clear" w:color="auto" w:fill="auto"/>
          </w:tcPr>
          <w:p w14:paraId="75D9BAC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CDF0BC8" w14:textId="7D0141D8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971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B32F8C" w:rsidRPr="0087049C" w14:paraId="0BFB21E0" w14:textId="77777777" w:rsidTr="00224B7A">
        <w:tc>
          <w:tcPr>
            <w:tcW w:w="2430" w:type="dxa"/>
            <w:shd w:val="clear" w:color="auto" w:fill="auto"/>
          </w:tcPr>
          <w:p w14:paraId="739FC90D" w14:textId="7CF1D795" w:rsidR="006E0B6F" w:rsidRPr="0087049C" w:rsidRDefault="006E0B6F" w:rsidP="00C941D8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93" w:type="dxa"/>
          </w:tcPr>
          <w:p w14:paraId="53F0F0F5" w14:textId="332DE6A9" w:rsidR="006E0B6F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3C0D8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282" w:type="dxa"/>
          </w:tcPr>
          <w:p w14:paraId="5D58BCF2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05576DE" w14:textId="03F24264" w:rsidR="006E0B6F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173</w:t>
            </w:r>
            <w:r w:rsidR="002240B0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284" w:type="dxa"/>
            <w:shd w:val="clear" w:color="auto" w:fill="auto"/>
          </w:tcPr>
          <w:p w14:paraId="59BDEC27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66197546" w14:textId="2116A2B0" w:rsidR="006E0B6F" w:rsidRPr="00224B7A" w:rsidRDefault="00DF253F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B4E7DA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C2F85D7" w14:textId="7C6BF893" w:rsidR="006E0B6F" w:rsidRPr="00224B7A" w:rsidRDefault="00DF253F" w:rsidP="00DF2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2E5575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A9146DE" w14:textId="0CA715B6" w:rsidR="006E0B6F" w:rsidRPr="00224B7A" w:rsidRDefault="0072265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587290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62FD5D4" w14:textId="17B82709" w:rsidR="006E0B6F" w:rsidRPr="00224B7A" w:rsidRDefault="0072265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42B05D9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18C3BE2" w14:textId="4ED2DA76" w:rsidR="006E0B6F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014246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237" w:type="dxa"/>
            <w:shd w:val="clear" w:color="auto" w:fill="auto"/>
          </w:tcPr>
          <w:p w14:paraId="5BE23613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041631A" w14:textId="5B8F020B" w:rsidR="006E0B6F" w:rsidRPr="00224B7A" w:rsidRDefault="007511F5" w:rsidP="002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173</w:t>
            </w:r>
            <w:r w:rsidR="00245CD9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37839B03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EDE8F44" w14:textId="618D4C57" w:rsidR="006E0B6F" w:rsidRPr="00224B7A" w:rsidRDefault="00FD56E1" w:rsidP="00FD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00FD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4BD1C938" w14:textId="4600C62F" w:rsidR="006E0B6F" w:rsidRPr="00224B7A" w:rsidRDefault="00FD56E1" w:rsidP="00FD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144FB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96030A4" w14:textId="2FF79110" w:rsidR="006E0B6F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237" w:type="dxa"/>
            <w:shd w:val="clear" w:color="auto" w:fill="auto"/>
          </w:tcPr>
          <w:p w14:paraId="7A36ED26" w14:textId="77777777" w:rsidR="006E0B6F" w:rsidRPr="00224B7A" w:rsidRDefault="006E0B6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834C876" w14:textId="1F051CF7" w:rsidR="006E0B6F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173</w:t>
            </w:r>
            <w:r w:rsidR="00CE4F4F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745</w:t>
            </w:r>
          </w:p>
        </w:tc>
      </w:tr>
      <w:tr w:rsidR="00B32F8C" w:rsidRPr="0087049C" w14:paraId="1667C43E" w14:textId="77777777" w:rsidTr="00224B7A">
        <w:tc>
          <w:tcPr>
            <w:tcW w:w="2430" w:type="dxa"/>
            <w:shd w:val="clear" w:color="auto" w:fill="auto"/>
          </w:tcPr>
          <w:p w14:paraId="7E8658E9" w14:textId="77777777" w:rsidR="00C941D8" w:rsidRPr="0087049C" w:rsidRDefault="00C941D8" w:rsidP="00C941D8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30DE3E6" w14:textId="3ECA6754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266</w:t>
            </w:r>
            <w:r w:rsidR="003C0D85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660</w:t>
            </w:r>
          </w:p>
        </w:tc>
        <w:tc>
          <w:tcPr>
            <w:tcW w:w="282" w:type="dxa"/>
          </w:tcPr>
          <w:p w14:paraId="46ECAEC5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0F98899" w14:textId="668C456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  <w:r w:rsidR="002240B0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284" w:type="dxa"/>
            <w:shd w:val="clear" w:color="auto" w:fill="auto"/>
          </w:tcPr>
          <w:p w14:paraId="7FFA159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81A6087" w14:textId="4EE27216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111</w:t>
            </w:r>
            <w:r w:rsidR="00AD1CB1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283" w:type="dxa"/>
            <w:shd w:val="clear" w:color="auto" w:fill="auto"/>
          </w:tcPr>
          <w:p w14:paraId="66F5DC01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105FEB7" w14:textId="7FBD443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</w:t>
            </w:r>
            <w:r w:rsidR="00C941D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14:paraId="5E09589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79990B3" w14:textId="00F8B14D" w:rsidR="00C941D8" w:rsidRPr="00224B7A" w:rsidRDefault="0072265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50E62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A982" w14:textId="6CEB78CC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B65A84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6AE7F" w14:textId="65D79334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378</w:t>
            </w:r>
            <w:r w:rsidR="00014246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237" w:type="dxa"/>
            <w:shd w:val="clear" w:color="auto" w:fill="auto"/>
          </w:tcPr>
          <w:p w14:paraId="1391292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42E3E5E0" w14:textId="1F7BC651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340</w:t>
            </w:r>
            <w:r w:rsidR="00245CD9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236" w:type="dxa"/>
            <w:shd w:val="clear" w:color="auto" w:fill="auto"/>
          </w:tcPr>
          <w:p w14:paraId="3BF6AB20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10FC1EC" w14:textId="4510CF60" w:rsidR="00C941D8" w:rsidRPr="00224B7A" w:rsidRDefault="00FD56E1" w:rsidP="00FD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</w:t>
            </w:r>
            <w:r w:rsidR="005F0B83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981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8F1F4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11B09907" w14:textId="0C4AB280" w:rsidR="00C941D8" w:rsidRPr="00224B7A" w:rsidRDefault="00C941D8" w:rsidP="00E27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EB6E7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68FAC684" w14:textId="677EFB5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329</w:t>
            </w:r>
            <w:r w:rsidR="00603218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237" w:type="dxa"/>
            <w:shd w:val="clear" w:color="auto" w:fill="auto"/>
          </w:tcPr>
          <w:p w14:paraId="779EA19F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1BAB51A4" w14:textId="4010EFCF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  <w:r w:rsidR="00DF084F" w:rsidRPr="00224B7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489</w:t>
            </w:r>
          </w:p>
        </w:tc>
      </w:tr>
      <w:tr w:rsidR="00795E76" w:rsidRPr="0087049C" w14:paraId="1927B818" w14:textId="77777777" w:rsidTr="00224B7A">
        <w:tc>
          <w:tcPr>
            <w:tcW w:w="2430" w:type="dxa"/>
            <w:shd w:val="clear" w:color="auto" w:fill="auto"/>
          </w:tcPr>
          <w:p w14:paraId="25E032D3" w14:textId="77777777" w:rsidR="00C941D8" w:rsidRPr="0087049C" w:rsidRDefault="00C941D8" w:rsidP="00C941D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50A9A40" w14:textId="76A0603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8A1C17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8A1C17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2" w:type="dxa"/>
          </w:tcPr>
          <w:p w14:paraId="22CC5BA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5A7D5" w14:textId="447D33CA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14:paraId="496461C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FA" w14:textId="5069B17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B563C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  <w:shd w:val="clear" w:color="auto" w:fill="auto"/>
          </w:tcPr>
          <w:p w14:paraId="4B3C2BF2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EB58F" w14:textId="4C04BA8B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58381633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887E7" w14:textId="33CE23C9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72265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429FE8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D4BD7" w14:textId="2AD3ADD5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5358A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D3845" w14:textId="50006500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E45CD4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E45CD4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7" w:type="dxa"/>
            <w:shd w:val="clear" w:color="auto" w:fill="auto"/>
          </w:tcPr>
          <w:p w14:paraId="68E45F9E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2537" w14:textId="69082057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6" w:type="dxa"/>
            <w:shd w:val="clear" w:color="auto" w:fill="auto"/>
          </w:tcPr>
          <w:p w14:paraId="3DE16946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08869" w14:textId="243DE6CF" w:rsidR="00C941D8" w:rsidRPr="00224B7A" w:rsidRDefault="005F0B8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CDDFCA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F1256" w14:textId="1A41AD8B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3F51CC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1CFF6" w14:textId="058F3356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0321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60321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7" w:type="dxa"/>
            <w:shd w:val="clear" w:color="auto" w:fill="auto"/>
          </w:tcPr>
          <w:p w14:paraId="7A03C377" w14:textId="77777777" w:rsidR="00C941D8" w:rsidRPr="00224B7A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EA7C9" w14:textId="61583E54" w:rsidR="00C941D8" w:rsidRPr="00224B7A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Pr="007511F5">
              <w:rPr>
                <w:rFonts w:asciiTheme="majorBidi" w:eastAsia="Calibr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C941D8" w:rsidRPr="00224B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</w:tr>
      <w:tr w:rsidR="00B32F8C" w:rsidRPr="0087049C" w14:paraId="3F0A256F" w14:textId="77777777" w:rsidTr="00E273A6">
        <w:tc>
          <w:tcPr>
            <w:tcW w:w="2430" w:type="dxa"/>
            <w:shd w:val="clear" w:color="auto" w:fill="auto"/>
            <w:vAlign w:val="bottom"/>
          </w:tcPr>
          <w:p w14:paraId="23CE1DC1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35582EF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130E4F8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70E0F2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679FC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F69B55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55EA3D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07C1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566856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5918BFF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5888699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A073B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38364E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C1F72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4634BD8B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8548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B0F4B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2AA84F8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FF68A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25E7F2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409C4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</w:tcPr>
          <w:p w14:paraId="0FB8814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4453D3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F4A437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41D8" w:rsidRPr="0087049C" w14:paraId="5E0DB336" w14:textId="77777777" w:rsidTr="00E273A6">
        <w:tc>
          <w:tcPr>
            <w:tcW w:w="2430" w:type="dxa"/>
            <w:shd w:val="clear" w:color="auto" w:fill="auto"/>
            <w:vAlign w:val="bottom"/>
          </w:tcPr>
          <w:p w14:paraId="6A977209" w14:textId="74E37B3B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เงินลงทุนในบริษัทร่วม</w:t>
            </w:r>
            <w:r w:rsidR="00980CC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E273A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980CC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2D62A3C2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36414C3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B9B6D4A" w14:textId="585C8ED3" w:rsidR="00E273A6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F51E5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386</w:t>
            </w:r>
          </w:p>
        </w:tc>
        <w:tc>
          <w:tcPr>
            <w:tcW w:w="282" w:type="dxa"/>
            <w:shd w:val="clear" w:color="auto" w:fill="auto"/>
          </w:tcPr>
          <w:p w14:paraId="34BC812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53BF48" w14:textId="717D5DCB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1843698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2361C98" w14:textId="3949C3B3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0F3BD19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168035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1AA45AC" w14:textId="7085AA75" w:rsidR="00E273A6" w:rsidRPr="0087049C" w:rsidRDefault="00470E36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3F85F0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6C9AF6" w14:textId="40BE1B96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81B0C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0F177DD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7E9D424" w14:textId="77777777" w:rsidR="00795879" w:rsidRDefault="00795879" w:rsidP="0079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3E14F73" w14:textId="4BACB1DA" w:rsidR="00795879" w:rsidRPr="0087049C" w:rsidRDefault="00F51E5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B1961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5F21D09" w14:textId="16414AA5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1D96A2A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8D8BE3D" w14:textId="36CFBB77" w:rsidR="00C941D8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06EC9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A2DF4A8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7E738B7" w14:textId="77777777" w:rsidR="00826B77" w:rsidRDefault="00826B77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D79A322" w14:textId="08AF7FE9" w:rsidR="00D032AE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237" w:type="dxa"/>
            <w:shd w:val="clear" w:color="auto" w:fill="auto"/>
          </w:tcPr>
          <w:p w14:paraId="3E74501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C7F3B96" w14:textId="6CCABF5F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91C91DA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2C77E57" w14:textId="2F3D40FF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A46BE9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03992C8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EB59E61" w14:textId="77777777" w:rsidR="00475724" w:rsidRDefault="00475724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207668D" w14:textId="1889D85E" w:rsidR="00475724" w:rsidRPr="0087049C" w:rsidRDefault="00475724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5F40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1E4B0F3" w14:textId="1814393B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AE44886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3583F28" w14:textId="1D653791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7BDFF0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9EB6AB2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7889FB8" w14:textId="77777777" w:rsidR="0089515A" w:rsidRDefault="0089515A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06D87FB" w14:textId="339D1D28" w:rsidR="0089515A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237" w:type="dxa"/>
            <w:shd w:val="clear" w:color="auto" w:fill="auto"/>
          </w:tcPr>
          <w:p w14:paraId="2506697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09AE03B" w14:textId="02BF3073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BB2513D" w14:textId="77777777" w:rsidR="00E273A6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C316573" w14:textId="607B5CB7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41D8" w:rsidRPr="0087049C" w14:paraId="0F43B044" w14:textId="77777777" w:rsidTr="00E273A6">
        <w:tc>
          <w:tcPr>
            <w:tcW w:w="2430" w:type="dxa"/>
            <w:shd w:val="clear" w:color="auto" w:fill="auto"/>
            <w:vAlign w:val="bottom"/>
          </w:tcPr>
          <w:p w14:paraId="4EA1058F" w14:textId="55FB6E0F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(ขาดทุน) ตามส่วนงาน </w:t>
            </w:r>
            <w:r w:rsidR="00E273A6"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2B769243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649836A" w14:textId="1E7A5935" w:rsidR="00E54F3B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814</w:t>
            </w:r>
            <w:r w:rsidR="00A62B9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282" w:type="dxa"/>
            <w:shd w:val="clear" w:color="auto" w:fill="auto"/>
          </w:tcPr>
          <w:p w14:paraId="2D435FA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3AF05A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5BC88D3" w14:textId="2E154675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510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284" w:type="dxa"/>
            <w:shd w:val="clear" w:color="auto" w:fill="auto"/>
          </w:tcPr>
          <w:p w14:paraId="4CD9C597" w14:textId="77777777" w:rsidR="00C941D8" w:rsidRPr="002E35B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7E21DF" w14:textId="2B8DB791" w:rsidR="00C941D8" w:rsidRPr="002E35B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470E36" w:rsidRPr="002E35B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283" w:type="dxa"/>
            <w:shd w:val="clear" w:color="auto" w:fill="auto"/>
          </w:tcPr>
          <w:p w14:paraId="56E6570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94218" w14:textId="6F00468F" w:rsidR="00C941D8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283" w:type="dxa"/>
            <w:shd w:val="clear" w:color="auto" w:fill="auto"/>
          </w:tcPr>
          <w:p w14:paraId="10297E3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C36AAFE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E1AFA5A" w14:textId="1109A012" w:rsidR="00795879" w:rsidRPr="0087049C" w:rsidRDefault="008D30CF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03023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630C59D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5E62750" w14:textId="6E28DFE3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7EF6A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00DB703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00B8AA6" w14:textId="17A5A008" w:rsidR="00D032AE" w:rsidRPr="0087049C" w:rsidRDefault="007511F5" w:rsidP="002E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814</w:t>
            </w:r>
            <w:r w:rsidR="00D032AE" w:rsidRPr="002E35B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237" w:type="dxa"/>
            <w:shd w:val="clear" w:color="auto" w:fill="auto"/>
          </w:tcPr>
          <w:p w14:paraId="25D2BEB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6670D78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6D27E4" w14:textId="374B9137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319</w:t>
            </w:r>
          </w:p>
        </w:tc>
        <w:tc>
          <w:tcPr>
            <w:tcW w:w="236" w:type="dxa"/>
          </w:tcPr>
          <w:p w14:paraId="6DA050A2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D827325" w14:textId="77777777" w:rsidR="00C941D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C66392E" w14:textId="0CAE7643" w:rsidR="00475724" w:rsidRPr="0087049C" w:rsidRDefault="007511F5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847E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236" w:type="dxa"/>
          </w:tcPr>
          <w:p w14:paraId="18AC5AE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ACDA566" w14:textId="77777777" w:rsidR="00C941D8" w:rsidRDefault="00C941D8" w:rsidP="00E27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53F498D" w14:textId="612D30E6" w:rsidR="00C941D8" w:rsidRPr="0087049C" w:rsidRDefault="00C941D8" w:rsidP="000F3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7F592A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C8B94A1" w14:textId="77777777" w:rsidR="00C941D8" w:rsidRPr="002E35B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5487E53" w14:textId="119C164B" w:rsidR="00CE6DCD" w:rsidRPr="002E35B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816</w:t>
            </w:r>
            <w:r w:rsidR="00CE6DCD" w:rsidRPr="002E35B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37" w:type="dxa"/>
            <w:shd w:val="clear" w:color="auto" w:fill="auto"/>
          </w:tcPr>
          <w:p w14:paraId="6922EE32" w14:textId="77777777" w:rsidR="00C941D8" w:rsidRPr="002E35B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BDF395B" w14:textId="77777777" w:rsidR="00C941D8" w:rsidRPr="002E35B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A0149D" w14:textId="44A486C3" w:rsidR="00C941D8" w:rsidRPr="002E35B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  <w:r w:rsidR="00C941D8" w:rsidRPr="002E35B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215</w:t>
            </w:r>
          </w:p>
        </w:tc>
      </w:tr>
      <w:tr w:rsidR="00C941D8" w:rsidRPr="0087049C" w14:paraId="16C8BF2A" w14:textId="77777777" w:rsidTr="00E273A6">
        <w:tc>
          <w:tcPr>
            <w:tcW w:w="2430" w:type="dxa"/>
            <w:shd w:val="clear" w:color="auto" w:fill="auto"/>
            <w:vAlign w:val="bottom"/>
          </w:tcPr>
          <w:p w14:paraId="32CDE364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893" w:type="dxa"/>
            <w:shd w:val="clear" w:color="auto" w:fill="auto"/>
          </w:tcPr>
          <w:p w14:paraId="1F994022" w14:textId="0D39B044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7B11A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282" w:type="dxa"/>
            <w:shd w:val="clear" w:color="auto" w:fill="auto"/>
          </w:tcPr>
          <w:p w14:paraId="553E12CB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963E9A9" w14:textId="33CE99A1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84" w:type="dxa"/>
            <w:shd w:val="clear" w:color="auto" w:fill="auto"/>
          </w:tcPr>
          <w:p w14:paraId="1907D229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163999" w14:textId="7F5612E4" w:rsidR="00C941D8" w:rsidRPr="0087049C" w:rsidRDefault="00466AD7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AC801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BAE693" w14:textId="515C55EB" w:rsidR="00C941D8" w:rsidRPr="0087049C" w:rsidRDefault="00C941D8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2C3E50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05F63A6" w14:textId="7C376EBC" w:rsidR="00C941D8" w:rsidRPr="0087049C" w:rsidRDefault="008D30CF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7E8FF4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0654368" w14:textId="7073366F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D7B65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97BCF7E" w14:textId="24071CE6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D032A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237" w:type="dxa"/>
            <w:shd w:val="clear" w:color="auto" w:fill="auto"/>
          </w:tcPr>
          <w:p w14:paraId="1DD4207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DED58B4" w14:textId="4D11FABE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36" w:type="dxa"/>
          </w:tcPr>
          <w:p w14:paraId="4570E06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65EE3A9" w14:textId="6BB37E78" w:rsidR="00C941D8" w:rsidRPr="0087049C" w:rsidRDefault="005847E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1507BF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7B1C8EB" w14:textId="21B162BE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A75ACB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F6F13E3" w14:textId="5A34EA22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477E5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990</w:t>
            </w:r>
          </w:p>
        </w:tc>
        <w:tc>
          <w:tcPr>
            <w:tcW w:w="237" w:type="dxa"/>
            <w:shd w:val="clear" w:color="auto" w:fill="auto"/>
          </w:tcPr>
          <w:p w14:paraId="535AC288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BE5B7CB" w14:textId="6B3136C3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</w:tr>
      <w:tr w:rsidR="00C941D8" w:rsidRPr="0087049C" w14:paraId="3647BC18" w14:textId="77777777" w:rsidTr="00E273A6">
        <w:tc>
          <w:tcPr>
            <w:tcW w:w="2430" w:type="dxa"/>
            <w:shd w:val="clear" w:color="auto" w:fill="auto"/>
          </w:tcPr>
          <w:p w14:paraId="2E5A6E9F" w14:textId="6E5619A6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93" w:type="dxa"/>
            <w:shd w:val="clear" w:color="auto" w:fill="auto"/>
          </w:tcPr>
          <w:p w14:paraId="5E52A4B9" w14:textId="697C8CBE" w:rsidR="00C941D8" w:rsidRPr="00415797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166</w:t>
            </w:r>
            <w:r w:rsidR="007B11A1" w:rsidRPr="0041579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345</w:t>
            </w:r>
          </w:p>
        </w:tc>
        <w:tc>
          <w:tcPr>
            <w:tcW w:w="282" w:type="dxa"/>
            <w:shd w:val="clear" w:color="auto" w:fill="auto"/>
          </w:tcPr>
          <w:p w14:paraId="23863AAE" w14:textId="77777777" w:rsidR="00C941D8" w:rsidRPr="00415797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F85E725" w14:textId="068A90AD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176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284" w:type="dxa"/>
            <w:shd w:val="clear" w:color="auto" w:fill="auto"/>
          </w:tcPr>
          <w:p w14:paraId="7F0170A5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54B7408" w14:textId="229ABDD4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466AD7" w:rsidRPr="009D3D3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283" w:type="dxa"/>
            <w:shd w:val="clear" w:color="auto" w:fill="auto"/>
          </w:tcPr>
          <w:p w14:paraId="6AAF4E1D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54AE70" w14:textId="7655A765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C941D8" w:rsidRPr="009D3D3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283" w:type="dxa"/>
            <w:shd w:val="clear" w:color="auto" w:fill="auto"/>
          </w:tcPr>
          <w:p w14:paraId="65B4DAD9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63CA0B4" w14:textId="05405559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EE0C7B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D61A486" w14:textId="59A27FB9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F17A5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BEFA817" w14:textId="5CB741B3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187</w:t>
            </w:r>
            <w:r w:rsidR="00D032A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237" w:type="dxa"/>
            <w:shd w:val="clear" w:color="auto" w:fill="auto"/>
          </w:tcPr>
          <w:p w14:paraId="04102239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79FD8A18" w14:textId="751517C1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36" w:type="dxa"/>
          </w:tcPr>
          <w:p w14:paraId="0EA7AD10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1A6F97B" w14:textId="762A6A6C" w:rsidR="00C941D8" w:rsidRPr="0087049C" w:rsidRDefault="005847E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BDC62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467207B" w14:textId="4D05B292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55DA8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FACA689" w14:textId="57BB24A4" w:rsidR="00C941D8" w:rsidRPr="00415797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187</w:t>
            </w:r>
            <w:r w:rsidR="00477E5A" w:rsidRPr="0041579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237" w:type="dxa"/>
            <w:shd w:val="clear" w:color="auto" w:fill="auto"/>
          </w:tcPr>
          <w:p w14:paraId="2D7DB288" w14:textId="77777777" w:rsidR="00C941D8" w:rsidRPr="00415797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A36E04D" w14:textId="700FF8E4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878</w:t>
            </w:r>
          </w:p>
        </w:tc>
      </w:tr>
      <w:tr w:rsidR="00C941D8" w:rsidRPr="0087049C" w14:paraId="218D315F" w14:textId="77777777" w:rsidTr="00E273A6">
        <w:tc>
          <w:tcPr>
            <w:tcW w:w="2430" w:type="dxa"/>
            <w:shd w:val="clear" w:color="auto" w:fill="auto"/>
          </w:tcPr>
          <w:p w14:paraId="7907C18D" w14:textId="204711CD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39994073" w14:textId="639C67EE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7B11A1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2" w:type="dxa"/>
            <w:shd w:val="clear" w:color="auto" w:fill="auto"/>
          </w:tcPr>
          <w:p w14:paraId="474A49E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802F440" w14:textId="235DFA0F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4" w:type="dxa"/>
            <w:shd w:val="clear" w:color="auto" w:fill="auto"/>
          </w:tcPr>
          <w:p w14:paraId="7460E4FB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43D780E" w14:textId="0640228C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283" w:type="dxa"/>
            <w:shd w:val="clear" w:color="auto" w:fill="auto"/>
          </w:tcPr>
          <w:p w14:paraId="05338921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07AE0" w14:textId="3305A796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283" w:type="dxa"/>
            <w:shd w:val="clear" w:color="auto" w:fill="auto"/>
          </w:tcPr>
          <w:p w14:paraId="6A16AC94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2E7955E" w14:textId="0FBA311F" w:rsidR="00C941D8" w:rsidRPr="009D3D38" w:rsidRDefault="0029580C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9D3D3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59E455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89958A9" w14:textId="1B218405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EB3CAE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4839BFB" w14:textId="6747343A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1F6693" w:rsidRPr="009D3D3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237" w:type="dxa"/>
            <w:shd w:val="clear" w:color="auto" w:fill="auto"/>
          </w:tcPr>
          <w:p w14:paraId="1803AB9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FD9F380" w14:textId="477F9AE5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236" w:type="dxa"/>
          </w:tcPr>
          <w:p w14:paraId="475F722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3AC3224" w14:textId="5441ACCA" w:rsidR="00C941D8" w:rsidRPr="0087049C" w:rsidRDefault="005847E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0C6A5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7586E96" w14:textId="1BC36C79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97486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4C0B3E9" w14:textId="4E3EA079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477E5A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237" w:type="dxa"/>
            <w:shd w:val="clear" w:color="auto" w:fill="auto"/>
          </w:tcPr>
          <w:p w14:paraId="1FC2E975" w14:textId="77777777" w:rsidR="00C941D8" w:rsidRPr="00F667D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1382F211" w14:textId="3AD61DAC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C941D8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</w:tr>
      <w:tr w:rsidR="00C941D8" w:rsidRPr="002A57DF" w14:paraId="00C38989" w14:textId="77777777" w:rsidTr="00E273A6">
        <w:tc>
          <w:tcPr>
            <w:tcW w:w="2430" w:type="dxa"/>
            <w:shd w:val="clear" w:color="auto" w:fill="auto"/>
            <w:vAlign w:val="bottom"/>
          </w:tcPr>
          <w:p w14:paraId="7FDF27D2" w14:textId="3DC746E9" w:rsidR="00C941D8" w:rsidRPr="002A57DF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  <w:r w:rsidR="00980CC8"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และ</w:t>
            </w:r>
            <w:r w:rsidR="00E273A6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br/>
            </w:r>
            <w:r w:rsidR="00980CC8"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3309869E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F079F26" w14:textId="1B1C95B3" w:rsidR="00D547D8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F20D75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282" w:type="dxa"/>
            <w:shd w:val="clear" w:color="auto" w:fill="auto"/>
          </w:tcPr>
          <w:p w14:paraId="52713205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44115B" w14:textId="77777777" w:rsidR="00E273A6" w:rsidRPr="002A57DF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B98D304" w14:textId="323D1DE4" w:rsidR="00C941D8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="00C941D8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284" w:type="dxa"/>
            <w:shd w:val="clear" w:color="auto" w:fill="auto"/>
          </w:tcPr>
          <w:p w14:paraId="10E41B32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3FF5E" w14:textId="1E07D51C" w:rsidR="00C941D8" w:rsidRPr="002A57DF" w:rsidRDefault="00044770" w:rsidP="008A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988773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11980" w14:textId="7EF8A42B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8C0B5A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D3B9B65" w14:textId="77777777" w:rsidR="00C941D8" w:rsidRPr="00D275B0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  <w:p w14:paraId="529C8351" w14:textId="2ACE1C9B" w:rsidR="0029580C" w:rsidRPr="00D275B0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="00497830" w:rsidRPr="0083594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9668B92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8DAFB45" w14:textId="77777777" w:rsidR="00E273A6" w:rsidRPr="002A57DF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E055560" w14:textId="24966C4D" w:rsidR="00C941D8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</w:t>
            </w:r>
            <w:r w:rsidR="00C941D8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A92EF3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01C3525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E7AE969" w14:textId="7798EF87" w:rsidR="001F6693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1F6693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</w:p>
        </w:tc>
        <w:tc>
          <w:tcPr>
            <w:tcW w:w="237" w:type="dxa"/>
            <w:shd w:val="clear" w:color="auto" w:fill="auto"/>
          </w:tcPr>
          <w:p w14:paraId="6C591F68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DD97551" w14:textId="77777777" w:rsidR="00E273A6" w:rsidRPr="002A57DF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216D6D0" w14:textId="04FB7E04" w:rsidR="00C941D8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C941D8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236" w:type="dxa"/>
          </w:tcPr>
          <w:p w14:paraId="313BB11F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AEDC876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A06B7A5" w14:textId="6F30301B" w:rsidR="005847E3" w:rsidRPr="002A57DF" w:rsidRDefault="005847E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C0166C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DBA352D" w14:textId="77777777" w:rsidR="00E273A6" w:rsidRPr="002A57DF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A291323" w14:textId="0A7676DA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D000C0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675DE2F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AB9BA30" w14:textId="367460E7" w:rsidR="00477E5A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477E5A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</w:p>
        </w:tc>
        <w:tc>
          <w:tcPr>
            <w:tcW w:w="237" w:type="dxa"/>
            <w:shd w:val="clear" w:color="auto" w:fill="auto"/>
          </w:tcPr>
          <w:p w14:paraId="5228A79E" w14:textId="77777777" w:rsidR="00C941D8" w:rsidRPr="002A57DF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18ABCF02" w14:textId="77777777" w:rsidR="00E273A6" w:rsidRPr="002A57DF" w:rsidRDefault="00E273A6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CB32C9D" w14:textId="53EF9809" w:rsidR="00C941D8" w:rsidRPr="002A57DF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C941D8"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955</w:t>
            </w:r>
          </w:p>
        </w:tc>
      </w:tr>
      <w:tr w:rsidR="00C941D8" w:rsidRPr="0087049C" w14:paraId="5F9ECBD4" w14:textId="77777777" w:rsidTr="00E273A6">
        <w:tc>
          <w:tcPr>
            <w:tcW w:w="2430" w:type="dxa"/>
            <w:shd w:val="clear" w:color="auto" w:fill="auto"/>
            <w:vAlign w:val="bottom"/>
          </w:tcPr>
          <w:p w14:paraId="40ABD005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893" w:type="dxa"/>
            <w:shd w:val="clear" w:color="auto" w:fill="auto"/>
          </w:tcPr>
          <w:p w14:paraId="1A5826BC" w14:textId="3D97BD8B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FA275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491</w:t>
            </w:r>
            <w:r w:rsidR="00FA275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82" w:type="dxa"/>
            <w:shd w:val="clear" w:color="auto" w:fill="auto"/>
          </w:tcPr>
          <w:p w14:paraId="42D2C8B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6C280C" w14:textId="51336670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783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682</w:t>
            </w:r>
          </w:p>
        </w:tc>
        <w:tc>
          <w:tcPr>
            <w:tcW w:w="284" w:type="dxa"/>
            <w:shd w:val="clear" w:color="auto" w:fill="auto"/>
          </w:tcPr>
          <w:p w14:paraId="6F4913F9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901976" w14:textId="59720B76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279</w:t>
            </w:r>
            <w:r w:rsidR="00795879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283" w:type="dxa"/>
            <w:shd w:val="clear" w:color="auto" w:fill="auto"/>
          </w:tcPr>
          <w:p w14:paraId="702DB42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6653A1" w14:textId="1E58708F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283" w:type="dxa"/>
            <w:shd w:val="clear" w:color="auto" w:fill="auto"/>
          </w:tcPr>
          <w:p w14:paraId="04A3185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FE974B4" w14:textId="6ACE7C25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254</w:t>
            </w:r>
            <w:r w:rsidR="00E61AE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F18F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BDCE9FC" w14:textId="521A89A7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093BD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E4A8CE3" w14:textId="3C37C4D3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1F669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025</w:t>
            </w:r>
            <w:r w:rsidR="0009152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237" w:type="dxa"/>
            <w:shd w:val="clear" w:color="auto" w:fill="auto"/>
          </w:tcPr>
          <w:p w14:paraId="3D0BC71E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7E29E0C" w14:textId="356695D3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269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236" w:type="dxa"/>
          </w:tcPr>
          <w:p w14:paraId="1BD5E52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77C53593" w14:textId="37DC70A0" w:rsidR="00C941D8" w:rsidRPr="0087049C" w:rsidRDefault="005847E3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A546E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69D16F4" w14:textId="28B280DE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867A16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90689F7" w14:textId="6079FA6D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D38F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D38F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4AE798C1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1DBFDA7" w14:textId="17F1D787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848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C941D8" w:rsidRPr="0087049C" w14:paraId="39398294" w14:textId="77777777" w:rsidTr="00E273A6">
        <w:tc>
          <w:tcPr>
            <w:tcW w:w="2430" w:type="dxa"/>
            <w:shd w:val="clear" w:color="auto" w:fill="auto"/>
            <w:vAlign w:val="bottom"/>
          </w:tcPr>
          <w:p w14:paraId="69FE6DE3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93" w:type="dxa"/>
            <w:shd w:val="clear" w:color="auto" w:fill="auto"/>
          </w:tcPr>
          <w:p w14:paraId="60CA908E" w14:textId="4E4A422F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FA275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156</w:t>
            </w:r>
            <w:r w:rsidR="00FA275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282" w:type="dxa"/>
            <w:shd w:val="clear" w:color="auto" w:fill="auto"/>
          </w:tcPr>
          <w:p w14:paraId="5618716D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C43446" w14:textId="0E6EC00A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797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284" w:type="dxa"/>
            <w:shd w:val="clear" w:color="auto" w:fill="auto"/>
          </w:tcPr>
          <w:p w14:paraId="3C16147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1B9ABB" w14:textId="66F5A302" w:rsidR="00C941D8" w:rsidRPr="009D3D38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="00795879" w:rsidRPr="009D3D3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83" w:type="dxa"/>
            <w:shd w:val="clear" w:color="auto" w:fill="auto"/>
          </w:tcPr>
          <w:p w14:paraId="5C0BDAB0" w14:textId="77777777" w:rsidR="00C941D8" w:rsidRPr="009D3D38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D17B36" w14:textId="34F1599A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</w:t>
            </w:r>
            <w:r w:rsidR="00C941D8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194</w:t>
            </w:r>
          </w:p>
        </w:tc>
        <w:tc>
          <w:tcPr>
            <w:tcW w:w="283" w:type="dxa"/>
            <w:shd w:val="clear" w:color="auto" w:fill="auto"/>
          </w:tcPr>
          <w:p w14:paraId="7870A852" w14:textId="77777777" w:rsidR="00C941D8" w:rsidRPr="00F667D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14F64C99" w14:textId="6FEB151C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826B77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E55855" w14:textId="77777777" w:rsidR="00C941D8" w:rsidRPr="00F667D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47A8B0C" w14:textId="7CD516CD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C941D8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3520DB" w14:textId="77777777" w:rsidR="00C941D8" w:rsidRPr="00F667D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D3A2EB4" w14:textId="5707CD93" w:rsidR="00C941D8" w:rsidRPr="00F667D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091520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268</w:t>
            </w:r>
            <w:r w:rsidR="00091520" w:rsidRPr="00F667D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237" w:type="dxa"/>
            <w:shd w:val="clear" w:color="auto" w:fill="auto"/>
          </w:tcPr>
          <w:p w14:paraId="0C1E6B43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605A1D7" w14:textId="1262CF19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894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236" w:type="dxa"/>
          </w:tcPr>
          <w:p w14:paraId="211E66EF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65FB0A6" w14:textId="1E3FA1AB" w:rsidR="00C941D8" w:rsidRPr="0087049C" w:rsidRDefault="0089515A" w:rsidP="0089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089145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3B9CA0D" w14:textId="0B00E1FB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511F5"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989213A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0CCC7302" w14:textId="36F52787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217617" w:rsidRPr="00310CD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217617" w:rsidRPr="00310CD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FC6DA7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37" w:type="dxa"/>
            <w:shd w:val="clear" w:color="auto" w:fill="auto"/>
          </w:tcPr>
          <w:p w14:paraId="1A64CB67" w14:textId="77777777" w:rsidR="00C941D8" w:rsidRPr="0087049C" w:rsidRDefault="00C941D8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7DBE052" w14:textId="33FF15AA" w:rsidR="00C941D8" w:rsidRPr="0087049C" w:rsidRDefault="007511F5" w:rsidP="00C94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841</w:t>
            </w:r>
            <w:r w:rsidR="00C941D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930</w:t>
            </w:r>
          </w:p>
        </w:tc>
      </w:tr>
    </w:tbl>
    <w:p w14:paraId="6E534AF8" w14:textId="77777777" w:rsidR="00417FB6" w:rsidRPr="0087049C" w:rsidRDefault="00417FB6" w:rsidP="00A91144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417FB6" w:rsidRPr="0087049C" w:rsidSect="000F79BD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1"/>
        <w:gridCol w:w="270"/>
        <w:gridCol w:w="1483"/>
      </w:tblGrid>
      <w:tr w:rsidR="007B0B04" w:rsidRPr="0087049C" w14:paraId="7C15A4D7" w14:textId="77777777" w:rsidTr="00F667DC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0C6FF8D1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4" w:name="_Hlk7568374"/>
          </w:p>
        </w:tc>
        <w:tc>
          <w:tcPr>
            <w:tcW w:w="3464" w:type="dxa"/>
            <w:gridSpan w:val="3"/>
          </w:tcPr>
          <w:p w14:paraId="3EA932FB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B04" w:rsidRPr="0087049C" w14:paraId="508EEAEE" w14:textId="77777777" w:rsidTr="00F667DC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6561CE41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74328115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B0B04" w:rsidRPr="0087049C" w14:paraId="422EA10B" w14:textId="77777777" w:rsidTr="00F667DC">
        <w:tc>
          <w:tcPr>
            <w:tcW w:w="5759" w:type="dxa"/>
            <w:shd w:val="clear" w:color="auto" w:fill="auto"/>
            <w:vAlign w:val="bottom"/>
          </w:tcPr>
          <w:p w14:paraId="15D7804F" w14:textId="744347A4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511F5" w:rsidRPr="007511F5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1" w:type="dxa"/>
          </w:tcPr>
          <w:p w14:paraId="076213FF" w14:textId="5EA63055" w:rsidR="007B0B04" w:rsidRPr="0087049C" w:rsidRDefault="007511F5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A5C114" w14:textId="77777777" w:rsidR="007B0B04" w:rsidRPr="0087049C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9ECF2E1" w14:textId="1494B0A3" w:rsidR="007B0B04" w:rsidRPr="0087049C" w:rsidRDefault="007511F5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7B0B04" w:rsidRPr="0087049C" w14:paraId="2DA9EAE0" w14:textId="77777777" w:rsidTr="00F667DC">
        <w:tc>
          <w:tcPr>
            <w:tcW w:w="5759" w:type="dxa"/>
            <w:shd w:val="clear" w:color="auto" w:fill="auto"/>
            <w:vAlign w:val="bottom"/>
          </w:tcPr>
          <w:p w14:paraId="11E4EDC7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1682A969" w14:textId="77777777" w:rsidR="007B0B04" w:rsidRPr="0087049C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0B04" w:rsidRPr="0087049C" w14:paraId="3D702F6B" w14:textId="77777777" w:rsidTr="00F667DC">
        <w:tc>
          <w:tcPr>
            <w:tcW w:w="5759" w:type="dxa"/>
            <w:shd w:val="clear" w:color="auto" w:fill="auto"/>
          </w:tcPr>
          <w:p w14:paraId="6AA46306" w14:textId="77777777" w:rsidR="007B0B04" w:rsidRPr="0087049C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11" w:type="dxa"/>
          </w:tcPr>
          <w:p w14:paraId="3F77BA3E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0A6ED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3880BA19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0B04" w:rsidRPr="0087049C" w14:paraId="2E18AFE0" w14:textId="77777777" w:rsidTr="00F667DC">
        <w:tc>
          <w:tcPr>
            <w:tcW w:w="5759" w:type="dxa"/>
            <w:shd w:val="clear" w:color="auto" w:fill="auto"/>
          </w:tcPr>
          <w:p w14:paraId="13D7E9A6" w14:textId="77777777" w:rsidR="007B0B04" w:rsidRPr="0087049C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711" w:type="dxa"/>
          </w:tcPr>
          <w:p w14:paraId="5D2B4D9C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D3E60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B5EC782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7402F" w:rsidRPr="0087049C" w14:paraId="38819063" w14:textId="77777777" w:rsidTr="007D1C61">
        <w:tc>
          <w:tcPr>
            <w:tcW w:w="5759" w:type="dxa"/>
            <w:shd w:val="clear" w:color="auto" w:fill="auto"/>
          </w:tcPr>
          <w:p w14:paraId="511523AC" w14:textId="77777777" w:rsidR="0087402F" w:rsidRPr="005545A5" w:rsidRDefault="0087402F" w:rsidP="007D1C6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545A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711" w:type="dxa"/>
          </w:tcPr>
          <w:p w14:paraId="33066C14" w14:textId="7A32D75A" w:rsidR="0087402F" w:rsidRPr="005545A5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87402F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081</w:t>
            </w:r>
            <w:r w:rsidR="0087402F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186D1901" w14:textId="77777777" w:rsidR="0087402F" w:rsidRPr="005545A5" w:rsidRDefault="0087402F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2C64F7C2" w14:textId="46775D51" w:rsidR="0087402F" w:rsidRPr="0087049C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704</w:t>
            </w:r>
            <w:r w:rsidR="0087402F" w:rsidRPr="005545A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926</w:t>
            </w:r>
          </w:p>
        </w:tc>
      </w:tr>
      <w:tr w:rsidR="00C941D8" w:rsidRPr="0087049C" w14:paraId="75CD74BD" w14:textId="77777777" w:rsidTr="00F667DC">
        <w:tc>
          <w:tcPr>
            <w:tcW w:w="5759" w:type="dxa"/>
            <w:shd w:val="clear" w:color="auto" w:fill="auto"/>
          </w:tcPr>
          <w:p w14:paraId="042002B7" w14:textId="77777777" w:rsidR="00C941D8" w:rsidRPr="0087049C" w:rsidRDefault="00C941D8" w:rsidP="00C941D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711" w:type="dxa"/>
          </w:tcPr>
          <w:p w14:paraId="5B14CDE4" w14:textId="3CDDA938" w:rsidR="00C941D8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888</w:t>
            </w:r>
            <w:r w:rsidR="00EF2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482B927F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A9FF6D7" w14:textId="13AA6689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</w:rPr>
              <w:t>1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023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022</w:t>
            </w:r>
          </w:p>
        </w:tc>
      </w:tr>
      <w:tr w:rsidR="00C941D8" w:rsidRPr="0087049C" w14:paraId="13FE910D" w14:textId="77777777" w:rsidTr="00F667DC">
        <w:tc>
          <w:tcPr>
            <w:tcW w:w="5759" w:type="dxa"/>
            <w:shd w:val="clear" w:color="auto" w:fill="auto"/>
          </w:tcPr>
          <w:p w14:paraId="6B034F80" w14:textId="77777777" w:rsidR="00C941D8" w:rsidRPr="0087049C" w:rsidRDefault="00C941D8" w:rsidP="00C941D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711" w:type="dxa"/>
          </w:tcPr>
          <w:p w14:paraId="790DCB38" w14:textId="2071EC60" w:rsidR="00C941D8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518</w:t>
            </w:r>
            <w:r w:rsidR="00EF2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14:paraId="213A2EF0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50276FF3" w14:textId="013937F0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333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985</w:t>
            </w:r>
          </w:p>
        </w:tc>
      </w:tr>
      <w:tr w:rsidR="00C941D8" w:rsidRPr="0087049C" w14:paraId="4313983A" w14:textId="77777777" w:rsidTr="00F667DC">
        <w:tc>
          <w:tcPr>
            <w:tcW w:w="5759" w:type="dxa"/>
            <w:shd w:val="clear" w:color="auto" w:fill="auto"/>
          </w:tcPr>
          <w:p w14:paraId="280F560C" w14:textId="77777777" w:rsidR="00C941D8" w:rsidRPr="0087049C" w:rsidRDefault="00C941D8" w:rsidP="00C941D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F64D848" w14:textId="6FCB511F" w:rsidR="00C941D8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EF2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828</w:t>
            </w:r>
            <w:r w:rsidR="00EF2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0ACA3EC4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BD69B61" w14:textId="3E531051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119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690</w:t>
            </w:r>
          </w:p>
        </w:tc>
      </w:tr>
      <w:tr w:rsidR="00C941D8" w:rsidRPr="0087049C" w14:paraId="792656CC" w14:textId="77777777" w:rsidTr="00F667DC">
        <w:tc>
          <w:tcPr>
            <w:tcW w:w="5759" w:type="dxa"/>
            <w:shd w:val="clear" w:color="auto" w:fill="auto"/>
          </w:tcPr>
          <w:p w14:paraId="61C3C78E" w14:textId="77777777" w:rsidR="00C941D8" w:rsidRPr="0087049C" w:rsidRDefault="00C941D8" w:rsidP="00C941D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2ECB6E4D" w14:textId="7BAA1D2E" w:rsidR="00C941D8" w:rsidRPr="00F667D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016DC6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  <w:r w:rsidR="00016DC6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D534009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0DCC7EBA" w14:textId="6217312C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941D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181</w:t>
            </w:r>
            <w:r w:rsidR="00C941D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623</w:t>
            </w:r>
          </w:p>
        </w:tc>
      </w:tr>
      <w:tr w:rsidR="00C941D8" w:rsidRPr="005F5933" w14:paraId="456D5DEC" w14:textId="77777777" w:rsidTr="00F667DC">
        <w:tc>
          <w:tcPr>
            <w:tcW w:w="5759" w:type="dxa"/>
            <w:shd w:val="clear" w:color="auto" w:fill="auto"/>
            <w:vAlign w:val="bottom"/>
          </w:tcPr>
          <w:p w14:paraId="4EDCB6E9" w14:textId="77777777" w:rsidR="00C941D8" w:rsidRPr="005F5933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0461EA94" w14:textId="77777777" w:rsidR="00C941D8" w:rsidRPr="005F5933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F2C1" w14:textId="77777777" w:rsidR="00C941D8" w:rsidRPr="005F5933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71D986C" w14:textId="77777777" w:rsidR="00C941D8" w:rsidRPr="005F5933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41D8" w:rsidRPr="0087049C" w14:paraId="4EFFC693" w14:textId="77777777" w:rsidTr="00F667DC">
        <w:tc>
          <w:tcPr>
            <w:tcW w:w="5759" w:type="dxa"/>
            <w:shd w:val="clear" w:color="auto" w:fill="auto"/>
          </w:tcPr>
          <w:p w14:paraId="0FB8F5C9" w14:textId="77777777" w:rsidR="00C941D8" w:rsidRPr="0087049C" w:rsidRDefault="00C941D8" w:rsidP="00C941D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711" w:type="dxa"/>
          </w:tcPr>
          <w:p w14:paraId="45B9EBB2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3F70A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2F78F946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41D8" w:rsidRPr="0087049C" w14:paraId="37B8DFFF" w14:textId="77777777" w:rsidTr="00F667DC">
        <w:tc>
          <w:tcPr>
            <w:tcW w:w="5759" w:type="dxa"/>
            <w:shd w:val="clear" w:color="auto" w:fill="auto"/>
          </w:tcPr>
          <w:p w14:paraId="4571CE91" w14:textId="77777777" w:rsidR="00C941D8" w:rsidRPr="0087049C" w:rsidRDefault="00C941D8" w:rsidP="00C941D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711" w:type="dxa"/>
          </w:tcPr>
          <w:p w14:paraId="3A0E705C" w14:textId="5C7287D8" w:rsidR="00C941D8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="00675F8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904</w:t>
            </w:r>
            <w:r w:rsidR="00675F8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56F95189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35B9E5FD" w14:textId="08DA7A01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734</w:t>
            </w:r>
            <w:r w:rsidR="00C941D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348</w:t>
            </w:r>
          </w:p>
        </w:tc>
      </w:tr>
      <w:tr w:rsidR="0064704E" w:rsidRPr="0087049C" w14:paraId="533565A0" w14:textId="77777777" w:rsidTr="00F667DC">
        <w:tc>
          <w:tcPr>
            <w:tcW w:w="5759" w:type="dxa"/>
            <w:shd w:val="clear" w:color="auto" w:fill="auto"/>
          </w:tcPr>
          <w:p w14:paraId="725A0901" w14:textId="2C4C1FA7" w:rsidR="0064704E" w:rsidRPr="0087049C" w:rsidRDefault="0064704E" w:rsidP="00C941D8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711" w:type="dxa"/>
          </w:tcPr>
          <w:p w14:paraId="03186E44" w14:textId="1F52EA21" w:rsidR="0064704E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146</w:t>
            </w:r>
            <w:r w:rsidR="00675F8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5B4AE6C4" w14:textId="77777777" w:rsidR="0064704E" w:rsidRPr="0087049C" w:rsidRDefault="0064704E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14:paraId="6383D2A8" w14:textId="405AFD60" w:rsidR="0064704E" w:rsidRPr="003F0633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173</w:t>
            </w:r>
            <w:r w:rsidR="00016DC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745</w:t>
            </w:r>
          </w:p>
        </w:tc>
      </w:tr>
      <w:tr w:rsidR="00C941D8" w:rsidRPr="0087049C" w14:paraId="0B2D25AD" w14:textId="77777777" w:rsidTr="00F667DC">
        <w:tc>
          <w:tcPr>
            <w:tcW w:w="5759" w:type="dxa"/>
            <w:shd w:val="clear" w:color="auto" w:fill="auto"/>
          </w:tcPr>
          <w:p w14:paraId="4A75FF3F" w14:textId="77777777" w:rsidR="00C941D8" w:rsidRPr="0087049C" w:rsidRDefault="00C941D8" w:rsidP="00C941D8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BCDE3E9" w14:textId="5C643514" w:rsidR="00C941D8" w:rsidRPr="0087049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266</w:t>
            </w:r>
            <w:r w:rsidR="00675F8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14AD3B30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54C4563C" w14:textId="758DB664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273</w:t>
            </w:r>
            <w:r w:rsidR="00016DC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530</w:t>
            </w:r>
          </w:p>
        </w:tc>
      </w:tr>
      <w:tr w:rsidR="00C941D8" w:rsidRPr="0087049C" w14:paraId="6F429EE3" w14:textId="77777777" w:rsidTr="00F667DC">
        <w:tc>
          <w:tcPr>
            <w:tcW w:w="5759" w:type="dxa"/>
            <w:shd w:val="clear" w:color="auto" w:fill="auto"/>
          </w:tcPr>
          <w:p w14:paraId="5E0B0436" w14:textId="77777777" w:rsidR="00C941D8" w:rsidRPr="0087049C" w:rsidRDefault="00C941D8" w:rsidP="00C941D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7AD6574" w14:textId="516124A3" w:rsidR="00C941D8" w:rsidRPr="00F667DC" w:rsidRDefault="007511F5" w:rsidP="00F66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0600C4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  <w:r w:rsidR="000600C4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021A0B2E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3C2B96BD" w14:textId="76EC4EDA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941D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181</w:t>
            </w:r>
            <w:r w:rsidR="00C941D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623</w:t>
            </w:r>
          </w:p>
        </w:tc>
      </w:tr>
      <w:bookmarkEnd w:id="4"/>
    </w:tbl>
    <w:p w14:paraId="585343B4" w14:textId="296D0D9C" w:rsidR="005F5933" w:rsidRDefault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5DCC81" w14:textId="77777777" w:rsidR="00775DCA" w:rsidRDefault="0077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AFEF04" w14:textId="5A93B798" w:rsidR="00775DCA" w:rsidRDefault="0077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br w:type="page"/>
      </w:r>
    </w:p>
    <w:p w14:paraId="1D84AD38" w14:textId="1784AFA6" w:rsidR="009A5447" w:rsidRPr="00000E8B" w:rsidRDefault="009723AA" w:rsidP="00000E8B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ส่วนงาน</w:t>
      </w:r>
      <w:r w:rsidR="009A5447"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ภูมิศาสตร์</w:t>
      </w:r>
    </w:p>
    <w:p w14:paraId="05F61204" w14:textId="77777777" w:rsidR="009A5447" w:rsidRPr="005F5933" w:rsidRDefault="009A5447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1DE0AB" w14:textId="452CD54D" w:rsidR="009A5447" w:rsidRPr="00000E8B" w:rsidRDefault="009A5447" w:rsidP="0000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</w:t>
      </w:r>
      <w:r w:rsidR="009723AA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ภูมิศาสตร์ รายได้</w:t>
      </w:r>
      <w:r w:rsidR="009723AA"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</w:t>
      </w:r>
      <w:r w:rsidR="00154305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ามที่ตั้งทางภูมิศาสตร์ของลูกค้า </w:t>
      </w:r>
      <w:r w:rsidR="001D7C0C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</w:t>
      </w:r>
      <w:r w:rsidR="009723AA"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="001D7C0C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4C7D67AC" w14:textId="6AB4A191" w:rsidR="00F26610" w:rsidRPr="005F5933" w:rsidRDefault="00F26610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33"/>
        <w:gridCol w:w="270"/>
        <w:gridCol w:w="1170"/>
        <w:gridCol w:w="270"/>
        <w:gridCol w:w="1170"/>
        <w:gridCol w:w="270"/>
        <w:gridCol w:w="1170"/>
      </w:tblGrid>
      <w:tr w:rsidR="00F26610" w:rsidRPr="0087049C" w14:paraId="46E1AA33" w14:textId="77777777" w:rsidTr="004A1EB5">
        <w:trPr>
          <w:cantSplit/>
        </w:trPr>
        <w:tc>
          <w:tcPr>
            <w:tcW w:w="3690" w:type="dxa"/>
          </w:tcPr>
          <w:p w14:paraId="51935F83" w14:textId="77777777" w:rsidR="00F26610" w:rsidRPr="0087049C" w:rsidRDefault="00F26610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AF86905" w14:textId="01332322" w:rsidR="00F26610" w:rsidRPr="0087049C" w:rsidRDefault="00F26610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6610" w:rsidRPr="0087049C" w14:paraId="2EF5CDB6" w14:textId="77777777" w:rsidTr="004A1EB5">
        <w:trPr>
          <w:cantSplit/>
        </w:trPr>
        <w:tc>
          <w:tcPr>
            <w:tcW w:w="3690" w:type="dxa"/>
          </w:tcPr>
          <w:p w14:paraId="7FFD6239" w14:textId="4C5A2282" w:rsidR="00F26610" w:rsidRPr="0087049C" w:rsidRDefault="00F26610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73" w:type="dxa"/>
            <w:gridSpan w:val="3"/>
          </w:tcPr>
          <w:p w14:paraId="36AE1BEB" w14:textId="48E7D93D" w:rsidR="00F26610" w:rsidRPr="0087049C" w:rsidRDefault="00F26610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5071DFE9" w14:textId="77777777" w:rsidR="00F26610" w:rsidRPr="0087049C" w:rsidRDefault="00F26610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BA7C9CF" w14:textId="0185CFEE" w:rsidR="00F26610" w:rsidRPr="0087049C" w:rsidRDefault="00F26610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26610" w:rsidRPr="0087049C" w14:paraId="72476F41" w14:textId="77777777" w:rsidTr="004A1EB5">
        <w:trPr>
          <w:cantSplit/>
        </w:trPr>
        <w:tc>
          <w:tcPr>
            <w:tcW w:w="3690" w:type="dxa"/>
          </w:tcPr>
          <w:p w14:paraId="26E18BD8" w14:textId="77777777" w:rsidR="00F26610" w:rsidRPr="0087049C" w:rsidRDefault="00F26610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35BEB74F" w14:textId="6430E14D" w:rsidR="00F26610" w:rsidRPr="0087049C" w:rsidRDefault="007511F5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708B235E" w14:textId="77777777" w:rsidR="00F26610" w:rsidRPr="0087049C" w:rsidRDefault="00F26610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4D8CCE7" w14:textId="35AFA9C3" w:rsidR="00F26610" w:rsidRPr="0087049C" w:rsidRDefault="007511F5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2C398838" w14:textId="77777777" w:rsidR="00F26610" w:rsidRPr="0087049C" w:rsidRDefault="00F26610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62B9F11" w14:textId="2725105E" w:rsidR="00F26610" w:rsidRPr="0087049C" w:rsidRDefault="007511F5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2821708" w14:textId="77777777" w:rsidR="00F26610" w:rsidRPr="0087049C" w:rsidRDefault="00F26610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3BA6F2B" w14:textId="772F1A54" w:rsidR="00F26610" w:rsidRPr="0087049C" w:rsidRDefault="007511F5" w:rsidP="00C941D8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F26610" w:rsidRPr="0087049C" w14:paraId="0AD4242A" w14:textId="77777777" w:rsidTr="004A1EB5">
        <w:trPr>
          <w:cantSplit/>
        </w:trPr>
        <w:tc>
          <w:tcPr>
            <w:tcW w:w="3690" w:type="dxa"/>
          </w:tcPr>
          <w:p w14:paraId="3983F804" w14:textId="77777777" w:rsidR="00F26610" w:rsidRPr="0087049C" w:rsidRDefault="00F26610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16CE7E68" w14:textId="77777777" w:rsidR="00F26610" w:rsidRPr="0087049C" w:rsidRDefault="00F26610" w:rsidP="00C941D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1AC4" w:rsidRPr="0087049C" w14:paraId="7968EA86" w14:textId="77777777" w:rsidTr="007D1C61">
        <w:trPr>
          <w:cantSplit/>
        </w:trPr>
        <w:tc>
          <w:tcPr>
            <w:tcW w:w="3690" w:type="dxa"/>
          </w:tcPr>
          <w:p w14:paraId="2D7E7B7C" w14:textId="77777777" w:rsidR="009B1AC4" w:rsidRPr="005545A5" w:rsidRDefault="009B1AC4" w:rsidP="007D1C61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5A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233" w:type="dxa"/>
            <w:shd w:val="clear" w:color="auto" w:fill="auto"/>
          </w:tcPr>
          <w:p w14:paraId="68541C29" w14:textId="6FC93EE4" w:rsidR="009B1AC4" w:rsidRPr="005545A5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1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="009B1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7DC9421C" w14:textId="77777777" w:rsidR="009B1AC4" w:rsidRPr="005545A5" w:rsidRDefault="009B1AC4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A179F" w14:textId="14E19716" w:rsidR="009B1AC4" w:rsidRPr="005545A5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704</w:t>
            </w:r>
            <w:r w:rsidR="009B1AC4" w:rsidRPr="005545A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511F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1168F486" w14:textId="77777777" w:rsidR="009B1AC4" w:rsidRPr="005545A5" w:rsidRDefault="009B1AC4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97048" w14:textId="77777777" w:rsidR="009B1AC4" w:rsidRPr="00B34372" w:rsidRDefault="009B1AC4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34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52518" w14:textId="77777777" w:rsidR="009B1AC4" w:rsidRPr="005545A5" w:rsidRDefault="009B1AC4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CC046" w14:textId="77777777" w:rsidR="009B1AC4" w:rsidRPr="0087049C" w:rsidRDefault="009B1AC4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1D8" w:rsidRPr="0087049C" w14:paraId="4DDC7F48" w14:textId="77777777" w:rsidTr="004A1EB5">
        <w:trPr>
          <w:cantSplit/>
        </w:trPr>
        <w:tc>
          <w:tcPr>
            <w:tcW w:w="3690" w:type="dxa"/>
          </w:tcPr>
          <w:p w14:paraId="077C2492" w14:textId="4AB166FD" w:rsidR="00C941D8" w:rsidRPr="0087049C" w:rsidRDefault="00C941D8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  <w:shd w:val="clear" w:color="auto" w:fill="auto"/>
          </w:tcPr>
          <w:p w14:paraId="4093A930" w14:textId="6E4E3221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4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054</w:t>
            </w:r>
            <w:r w:rsidR="003B4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7BCE8075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30988" w14:textId="1E05603B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C9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27317828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B5087" w14:textId="6E8DBEA0" w:rsidR="00C941D8" w:rsidRPr="00B34372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0B44" w:rsidRPr="00B343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190B44" w:rsidRPr="00B343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BAD1527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11EEF" w14:textId="33C9F256" w:rsidR="00C941D8" w:rsidRPr="0087049C" w:rsidRDefault="007511F5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C9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C941D8" w:rsidRPr="0087049C" w14:paraId="4DBA840D" w14:textId="77777777" w:rsidTr="00444D4F">
        <w:trPr>
          <w:cantSplit/>
        </w:trPr>
        <w:tc>
          <w:tcPr>
            <w:tcW w:w="3690" w:type="dxa"/>
          </w:tcPr>
          <w:p w14:paraId="0DD35524" w14:textId="6CA64B72" w:rsidR="00C941D8" w:rsidRPr="0087049C" w:rsidRDefault="00C941D8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33" w:type="dxa"/>
            <w:shd w:val="clear" w:color="auto" w:fill="auto"/>
          </w:tcPr>
          <w:p w14:paraId="7F760850" w14:textId="2701019D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3B4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14:paraId="6E29D4C7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4CFE7" w14:textId="4FFE8E26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C94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6038A343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C3314" w14:textId="1094CC90" w:rsidR="00C941D8" w:rsidRPr="00B34372" w:rsidRDefault="00190B44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34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07C20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6CD31" w14:textId="4DE17B58" w:rsidR="00C941D8" w:rsidRPr="0087049C" w:rsidRDefault="00C941D8" w:rsidP="008A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1D8" w:rsidRPr="0087049C" w14:paraId="2874ADEB" w14:textId="77777777" w:rsidTr="00355D9C">
        <w:trPr>
          <w:cantSplit/>
        </w:trPr>
        <w:tc>
          <w:tcPr>
            <w:tcW w:w="3690" w:type="dxa"/>
            <w:shd w:val="clear" w:color="auto" w:fill="auto"/>
          </w:tcPr>
          <w:p w14:paraId="0768C9DB" w14:textId="6FEAD132" w:rsidR="00C941D8" w:rsidRPr="0087049C" w:rsidRDefault="00C941D8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A1495F2" w14:textId="6470837F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 w:rsidR="00190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62C95860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50578E" w14:textId="7267991B" w:rsidR="00C941D8" w:rsidRPr="00355D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41D8" w:rsidRPr="00355D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C941D8" w:rsidRPr="00355D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623BC604" w14:textId="77777777" w:rsidR="00C941D8" w:rsidRPr="00355D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2862B8" w14:textId="49304108" w:rsidR="00C941D8" w:rsidRPr="00B34372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6A5FE975" w14:textId="77777777" w:rsidR="00C941D8" w:rsidRPr="00355D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C2BAE" w14:textId="6EEDFADA" w:rsidR="00C941D8" w:rsidRPr="00355D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  <w:tr w:rsidR="00C941D8" w:rsidRPr="0087049C" w14:paraId="1560FF3F" w14:textId="77777777" w:rsidTr="00444D4F">
        <w:trPr>
          <w:cantSplit/>
        </w:trPr>
        <w:tc>
          <w:tcPr>
            <w:tcW w:w="3690" w:type="dxa"/>
            <w:shd w:val="clear" w:color="auto" w:fill="auto"/>
          </w:tcPr>
          <w:p w14:paraId="3605B729" w14:textId="77777777" w:rsidR="00C941D8" w:rsidRPr="0087049C" w:rsidRDefault="00C941D8" w:rsidP="00C941D8">
            <w:pPr>
              <w:tabs>
                <w:tab w:val="left" w:pos="9000"/>
                <w:tab w:val="left" w:pos="9090"/>
              </w:tabs>
              <w:spacing w:line="240" w:lineRule="auto"/>
              <w:ind w:left="11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740B" w14:textId="39428F51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9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  <w:r w:rsidR="0019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6D807CCC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07DCA" w14:textId="72B67090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4626ACF0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4515" w14:textId="6415706C" w:rsidR="00C941D8" w:rsidRPr="00B34372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E75AF" w:rsidRPr="00B34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FE75AF" w:rsidRPr="00B34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2EF824ED" w14:textId="77777777" w:rsidR="00C941D8" w:rsidRPr="0087049C" w:rsidRDefault="00C941D8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D59F7" w14:textId="3D54359E" w:rsidR="00C941D8" w:rsidRPr="0087049C" w:rsidRDefault="007511F5" w:rsidP="00C9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C941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</w:tr>
    </w:tbl>
    <w:p w14:paraId="3D03611C" w14:textId="77777777" w:rsidR="009B1AC4" w:rsidRDefault="009B1AC4" w:rsidP="009B1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16C2612F" w14:textId="48FA14F9" w:rsidR="00774D72" w:rsidRPr="004A1EB5" w:rsidRDefault="00774D72" w:rsidP="004A1EB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4A1EB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3A1709B6" w14:textId="77777777" w:rsidR="00DD3981" w:rsidRPr="005F5933" w:rsidRDefault="00DD3981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0DC6974" w14:textId="3617412E" w:rsidR="00592E40" w:rsidRPr="0087049C" w:rsidRDefault="00152E04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รายได้จากลูกค้ารายใหญ่จำนวน</w:t>
      </w:r>
      <w:r w:rsidR="00BA2867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707FA4">
        <w:rPr>
          <w:rFonts w:asciiTheme="majorBidi" w:hAnsiTheme="majorBidi" w:cstheme="majorBidi"/>
          <w:sz w:val="30"/>
          <w:szCs w:val="30"/>
        </w:rPr>
        <w:t xml:space="preserve"> </w:t>
      </w:r>
      <w:r w:rsidR="008D2818" w:rsidRPr="0087049C">
        <w:rPr>
          <w:rFonts w:asciiTheme="majorBidi" w:hAnsiTheme="majorBidi" w:cstheme="majorBidi"/>
          <w:sz w:val="30"/>
          <w:szCs w:val="30"/>
          <w:cs/>
        </w:rPr>
        <w:t>รายของกลุ่มบริษัทเป็นเงินประมาณ</w:t>
      </w:r>
      <w:r w:rsidR="00047181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707FA4">
        <w:rPr>
          <w:rFonts w:asciiTheme="majorBidi" w:hAnsiTheme="majorBidi" w:cstheme="majorBidi"/>
          <w:sz w:val="30"/>
          <w:szCs w:val="30"/>
        </w:rPr>
        <w:t>,</w:t>
      </w:r>
      <w:r w:rsidR="007511F5" w:rsidRPr="007511F5">
        <w:rPr>
          <w:rFonts w:asciiTheme="majorBidi" w:hAnsiTheme="majorBidi" w:cstheme="majorBidi"/>
          <w:sz w:val="30"/>
          <w:szCs w:val="30"/>
        </w:rPr>
        <w:t>144</w:t>
      </w:r>
      <w:r w:rsidR="00047181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A859C9"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จำนวน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859C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เป็นเงินประมาณ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705</w:t>
      </w:r>
      <w:r w:rsidR="00BA51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42C654EB" w14:textId="46A0FCD4" w:rsidR="00F05BF5" w:rsidRDefault="00F05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br w:type="page"/>
      </w:r>
    </w:p>
    <w:p w14:paraId="769A00BD" w14:textId="47E2B427" w:rsidR="00A8554B" w:rsidRDefault="00A8554B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รายได้อื่น</w:t>
      </w:r>
    </w:p>
    <w:p w14:paraId="5C2DF72C" w14:textId="5C2C2917" w:rsidR="00A8554B" w:rsidRPr="005F5933" w:rsidRDefault="00A8554B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188"/>
        <w:gridCol w:w="270"/>
        <w:gridCol w:w="1152"/>
        <w:gridCol w:w="270"/>
        <w:gridCol w:w="1176"/>
      </w:tblGrid>
      <w:tr w:rsidR="00A8554B" w:rsidRPr="0087049C" w14:paraId="37934C52" w14:textId="77777777" w:rsidTr="00F05BF5">
        <w:trPr>
          <w:cantSplit/>
        </w:trPr>
        <w:tc>
          <w:tcPr>
            <w:tcW w:w="3600" w:type="dxa"/>
            <w:shd w:val="clear" w:color="auto" w:fill="FFFFFF"/>
          </w:tcPr>
          <w:p w14:paraId="235433D1" w14:textId="77777777" w:rsidR="00A8554B" w:rsidRPr="0087049C" w:rsidRDefault="00A8554B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05490D2" w14:textId="77777777" w:rsidR="00A8554B" w:rsidRPr="0087049C" w:rsidRDefault="00A8554B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/>
          </w:tcPr>
          <w:p w14:paraId="7744B575" w14:textId="77777777" w:rsidR="00A8554B" w:rsidRPr="0087049C" w:rsidRDefault="00A8554B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21F23C5F" w14:textId="77777777" w:rsidR="00A8554B" w:rsidRPr="0087049C" w:rsidRDefault="00A8554B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/>
          </w:tcPr>
          <w:p w14:paraId="6502CD85" w14:textId="77777777" w:rsidR="00A8554B" w:rsidRPr="0087049C" w:rsidRDefault="00A8554B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54B" w:rsidRPr="0087049C" w14:paraId="0784CA29" w14:textId="77777777" w:rsidTr="00F05BF5">
        <w:trPr>
          <w:cantSplit/>
        </w:trPr>
        <w:tc>
          <w:tcPr>
            <w:tcW w:w="3600" w:type="dxa"/>
            <w:shd w:val="clear" w:color="auto" w:fill="FFFFFF"/>
          </w:tcPr>
          <w:p w14:paraId="28E3B9EF" w14:textId="77777777" w:rsidR="00A8554B" w:rsidRPr="0087049C" w:rsidRDefault="00A8554B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0DEFD" w14:textId="3C429C9D" w:rsidR="00A8554B" w:rsidRPr="0087049C" w:rsidRDefault="00A8554B" w:rsidP="00A960E8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576F97" w14:textId="1042668B" w:rsidR="00A8554B" w:rsidRPr="0087049C" w:rsidRDefault="007511F5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1360F256" w14:textId="77777777" w:rsidR="00A8554B" w:rsidRPr="0087049C" w:rsidRDefault="00A8554B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093D9819" w14:textId="53252B47" w:rsidR="00A8554B" w:rsidRPr="0087049C" w:rsidRDefault="007511F5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1B00BC2B" w14:textId="77777777" w:rsidR="00A8554B" w:rsidRPr="0087049C" w:rsidRDefault="00A8554B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63F833C" w14:textId="3BC1F4B1" w:rsidR="00A8554B" w:rsidRPr="0087049C" w:rsidRDefault="007511F5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D9A3E75" w14:textId="77777777" w:rsidR="00A8554B" w:rsidRPr="0087049C" w:rsidRDefault="00A8554B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315AE80B" w14:textId="75B1316A" w:rsidR="00A8554B" w:rsidRPr="0087049C" w:rsidRDefault="007511F5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A8554B" w:rsidRPr="0087049C" w14:paraId="735CA2D8" w14:textId="77777777" w:rsidTr="00F05BF5">
        <w:tc>
          <w:tcPr>
            <w:tcW w:w="3600" w:type="dxa"/>
            <w:shd w:val="clear" w:color="auto" w:fill="auto"/>
          </w:tcPr>
          <w:p w14:paraId="0C4C4A69" w14:textId="77777777" w:rsidR="00A8554B" w:rsidRPr="0087049C" w:rsidRDefault="00A8554B" w:rsidP="00A960E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CF4481" w14:textId="77777777" w:rsidR="00A8554B" w:rsidRPr="0087049C" w:rsidRDefault="00A8554B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B840910" w14:textId="77777777" w:rsidR="00A8554B" w:rsidRPr="0087049C" w:rsidRDefault="00A8554B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5134" w:rsidRPr="0087049C" w14:paraId="7F1BEA57" w14:textId="77777777" w:rsidTr="00F05BF5">
        <w:tc>
          <w:tcPr>
            <w:tcW w:w="3600" w:type="dxa"/>
            <w:shd w:val="clear" w:color="auto" w:fill="auto"/>
          </w:tcPr>
          <w:p w14:paraId="43E03839" w14:textId="2EB313DB" w:rsidR="00BA5134" w:rsidRPr="0087049C" w:rsidRDefault="00BA5134" w:rsidP="00BA513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14:paraId="0BD9B103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86C73" w14:textId="0EE00D81" w:rsidR="00BA5134" w:rsidRPr="0087049C" w:rsidRDefault="007511F5" w:rsidP="00BA5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0852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76153FA1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8370B1C" w14:textId="7FA12D18" w:rsidR="00BA5134" w:rsidRPr="0087049C" w:rsidRDefault="007511F5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62B20251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0FD2C3" w14:textId="29513C32" w:rsidR="00BA5134" w:rsidRPr="0087049C" w:rsidRDefault="007511F5" w:rsidP="00AC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C13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14156DEA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5267324" w14:textId="156F0C63" w:rsidR="00BA5134" w:rsidRPr="0087049C" w:rsidRDefault="007511F5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414CA7" w:rsidRPr="0087049C" w14:paraId="20521CA3" w14:textId="77777777" w:rsidTr="007D1C61">
        <w:tc>
          <w:tcPr>
            <w:tcW w:w="3600" w:type="dxa"/>
            <w:shd w:val="clear" w:color="auto" w:fill="auto"/>
          </w:tcPr>
          <w:p w14:paraId="6970D258" w14:textId="77777777" w:rsidR="00414CA7" w:rsidRDefault="00414CA7" w:rsidP="00414CA7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ง         </w:t>
            </w: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สินทรัพย์ทางการเงินหมุนเวียนอื่นที่ยังไม่เกิดขึ้น</w:t>
            </w:r>
          </w:p>
        </w:tc>
        <w:tc>
          <w:tcPr>
            <w:tcW w:w="270" w:type="dxa"/>
          </w:tcPr>
          <w:p w14:paraId="2842711B" w14:textId="77777777" w:rsidR="00414CA7" w:rsidRPr="0087049C" w:rsidRDefault="00414CA7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9EB4F" w14:textId="0C7F6073" w:rsidR="00414CA7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4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4E8A6" w14:textId="77777777" w:rsidR="00414CA7" w:rsidRPr="0087049C" w:rsidRDefault="00414CA7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21E15ED" w14:textId="3D3B3044" w:rsidR="00414CA7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4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BF4F9" w14:textId="77777777" w:rsidR="00414CA7" w:rsidRPr="0087049C" w:rsidRDefault="00414CA7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31C00F" w14:textId="362CED30" w:rsidR="00414CA7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4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1E3DA" w14:textId="77777777" w:rsidR="00414CA7" w:rsidRPr="0087049C" w:rsidRDefault="00414CA7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AF0B52" w14:textId="5D8F58C2" w:rsidR="00414CA7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4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BA5134" w:rsidRPr="0087049C" w14:paraId="3B414F7C" w14:textId="77777777" w:rsidTr="00F05BF5">
        <w:tc>
          <w:tcPr>
            <w:tcW w:w="3600" w:type="dxa"/>
            <w:shd w:val="clear" w:color="auto" w:fill="auto"/>
          </w:tcPr>
          <w:p w14:paraId="6CFA09A2" w14:textId="227141E7" w:rsidR="00BA5134" w:rsidRPr="0087049C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4F5079C5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C6663" w14:textId="6D98F389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52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70" w:type="dxa"/>
            <w:shd w:val="clear" w:color="auto" w:fill="auto"/>
          </w:tcPr>
          <w:p w14:paraId="3CD0CC6A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13EE04A" w14:textId="355DFE6A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542F524B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674F82A" w14:textId="03C0E111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3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06132D5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BE7EB78" w14:textId="672DAEB3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BA5134" w:rsidRPr="0087049C" w14:paraId="4798640A" w14:textId="77777777" w:rsidTr="00F05BF5">
        <w:tc>
          <w:tcPr>
            <w:tcW w:w="3600" w:type="dxa"/>
            <w:shd w:val="clear" w:color="auto" w:fill="auto"/>
          </w:tcPr>
          <w:p w14:paraId="5393094F" w14:textId="5F378DFD" w:rsidR="00BA5134" w:rsidRPr="0087049C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รายได้จากการขายเศษวัสดุ</w:t>
            </w:r>
          </w:p>
        </w:tc>
        <w:tc>
          <w:tcPr>
            <w:tcW w:w="270" w:type="dxa"/>
          </w:tcPr>
          <w:p w14:paraId="4AD8FD8E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412F9" w14:textId="2F2D89A8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2D87A87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E15CFF" w14:textId="7E6F7F6F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31B95A4F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ECA60F7" w14:textId="02FC1FC5" w:rsidR="00BA5134" w:rsidRPr="0087049C" w:rsidRDefault="00C132B5" w:rsidP="00C13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6BC86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8AB1D86" w14:textId="24A9000C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BA5134" w:rsidRPr="0087049C" w14:paraId="4BF4677E" w14:textId="77777777" w:rsidTr="00F05BF5">
        <w:tc>
          <w:tcPr>
            <w:tcW w:w="3600" w:type="dxa"/>
            <w:shd w:val="clear" w:color="auto" w:fill="auto"/>
          </w:tcPr>
          <w:p w14:paraId="7022AC72" w14:textId="07B3F71F" w:rsidR="00BA5134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D3E8A92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570F3A" w14:textId="7966C29C" w:rsidR="00BA5134" w:rsidRPr="003F0633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0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1DF01E95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FD1ECEF" w14:textId="35125EA6" w:rsidR="00BA5134" w:rsidRPr="003F0633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0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537B4625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3ED18F" w14:textId="6D8844DF" w:rsidR="00BA5134" w:rsidRPr="003F0633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0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73FA25CD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E8914EB" w14:textId="1FD7B7BC" w:rsidR="00BA5134" w:rsidRPr="003F0633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05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</w:tr>
      <w:tr w:rsidR="00BA5134" w:rsidRPr="000F5BDF" w14:paraId="231D4B84" w14:textId="77777777" w:rsidTr="00F05BF5">
        <w:tc>
          <w:tcPr>
            <w:tcW w:w="3600" w:type="dxa"/>
            <w:shd w:val="clear" w:color="auto" w:fill="auto"/>
          </w:tcPr>
          <w:p w14:paraId="4ACD0268" w14:textId="140C3CE3" w:rsidR="00BA5134" w:rsidRPr="00927B7F" w:rsidRDefault="00BA5134" w:rsidP="00BA51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5E22D5E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343F8" w14:textId="55AB4EB2" w:rsidR="00BA5134" w:rsidRPr="000F5BDF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E9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F834C3F" w14:textId="77777777" w:rsidR="00BA5134" w:rsidRPr="000F5BDF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0EDD7" w14:textId="26ADE761" w:rsidR="00BA5134" w:rsidRPr="000F5BDF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BA5134"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538152F5" w14:textId="77777777" w:rsidR="00BA5134" w:rsidRPr="000F5BDF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529A" w14:textId="1B3B3273" w:rsidR="00BA5134" w:rsidRPr="000F5BDF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  <w:r w:rsidR="00C13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0E65B05F" w14:textId="77777777" w:rsidR="00BA5134" w:rsidRPr="000F5BDF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BD87E" w14:textId="4BF10BF9" w:rsidR="00BA5134" w:rsidRPr="000F5BDF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BA5134"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</w:tbl>
    <w:p w14:paraId="253134B8" w14:textId="77777777" w:rsidR="00A8554B" w:rsidRPr="000F5BDF" w:rsidRDefault="00A8554B" w:rsidP="00A8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DC457AF" w14:textId="568234BC" w:rsidR="00147715" w:rsidRPr="0087049C" w:rsidRDefault="0057424A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</w:t>
      </w:r>
      <w:r w:rsidR="00C61DDF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้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จ่ายตามลักษณะ</w:t>
      </w:r>
    </w:p>
    <w:p w14:paraId="10648624" w14:textId="77777777" w:rsidR="00096D64" w:rsidRPr="005F5933" w:rsidRDefault="00096D64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B43478" w:rsidRPr="0087049C" w14:paraId="2520FFDF" w14:textId="77777777" w:rsidTr="00B43478">
        <w:trPr>
          <w:cantSplit/>
        </w:trPr>
        <w:tc>
          <w:tcPr>
            <w:tcW w:w="2970" w:type="dxa"/>
            <w:shd w:val="clear" w:color="auto" w:fill="FFFFFF"/>
          </w:tcPr>
          <w:p w14:paraId="7B7ADFB0" w14:textId="77777777" w:rsidR="00B43478" w:rsidRPr="0087049C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7F36530B" w14:textId="77777777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/>
          </w:tcPr>
          <w:p w14:paraId="33E46BDF" w14:textId="549BFC99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D0B0EB8" w14:textId="77777777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/>
          </w:tcPr>
          <w:p w14:paraId="0C409857" w14:textId="77777777" w:rsidR="00B43478" w:rsidRPr="0087049C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134" w:rsidRPr="0087049C" w14:paraId="0F8BB4D8" w14:textId="77777777" w:rsidTr="008E3F2A">
        <w:trPr>
          <w:cantSplit/>
        </w:trPr>
        <w:tc>
          <w:tcPr>
            <w:tcW w:w="2970" w:type="dxa"/>
            <w:shd w:val="clear" w:color="auto" w:fill="FFFFFF"/>
          </w:tcPr>
          <w:p w14:paraId="7E04E5AD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46B74C" w14:textId="36DB973B" w:rsidR="00BA5134" w:rsidRPr="0087049C" w:rsidRDefault="00BA5134" w:rsidP="00BA5134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1CEC0B9F" w14:textId="12E768AD" w:rsidR="00BA5134" w:rsidRPr="0087049C" w:rsidRDefault="007511F5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26868A49" w14:textId="77777777" w:rsidR="00BA5134" w:rsidRPr="0087049C" w:rsidRDefault="00BA5134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1273DCDA" w14:textId="7E736620" w:rsidR="00BA5134" w:rsidRPr="0087049C" w:rsidRDefault="007511F5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1EC51DE" w14:textId="77777777" w:rsidR="00BA5134" w:rsidRPr="0087049C" w:rsidRDefault="00BA5134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620D6DBD" w14:textId="2BA29543" w:rsidR="00BA5134" w:rsidRPr="0087049C" w:rsidRDefault="007511F5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3837DF6D" w14:textId="77777777" w:rsidR="00BA5134" w:rsidRPr="0087049C" w:rsidRDefault="00BA5134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2833B6D" w14:textId="4AE509EA" w:rsidR="00BA5134" w:rsidRPr="0087049C" w:rsidRDefault="007511F5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BA5134" w:rsidRPr="0087049C" w14:paraId="6820806A" w14:textId="77777777" w:rsidTr="00B43478">
        <w:tc>
          <w:tcPr>
            <w:tcW w:w="2970" w:type="dxa"/>
            <w:shd w:val="clear" w:color="auto" w:fill="auto"/>
          </w:tcPr>
          <w:p w14:paraId="7DA579B0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E112EA" w14:textId="77777777" w:rsidR="00BA5134" w:rsidRPr="0087049C" w:rsidRDefault="00BA5134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3A501E" w14:textId="04F28B92" w:rsidR="00BA5134" w:rsidRPr="0087049C" w:rsidRDefault="00BA5134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5134" w:rsidRPr="0087049C" w14:paraId="30F1EE90" w14:textId="77777777" w:rsidTr="008E3F2A">
        <w:tc>
          <w:tcPr>
            <w:tcW w:w="2970" w:type="dxa"/>
            <w:shd w:val="clear" w:color="auto" w:fill="auto"/>
          </w:tcPr>
          <w:p w14:paraId="41EB4377" w14:textId="77777777" w:rsidR="00BA5134" w:rsidRPr="0087049C" w:rsidRDefault="00BA5134" w:rsidP="00BA513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23E0464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8807B7" w14:textId="409F81A9" w:rsidR="00BA5134" w:rsidRPr="0087049C" w:rsidRDefault="00BA5134" w:rsidP="00BA5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9CEF5D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997B49B" w14:textId="77777777" w:rsidR="00BA5134" w:rsidRPr="0087049C" w:rsidRDefault="00BA5134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84E7D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E7E362" w14:textId="77777777" w:rsidR="00BA5134" w:rsidRPr="0087049C" w:rsidRDefault="00BA5134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AF581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579139B" w14:textId="77777777" w:rsidR="00BA5134" w:rsidRPr="0087049C" w:rsidRDefault="00BA5134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134" w:rsidRPr="0087049C" w14:paraId="5CE92DBB" w14:textId="77777777" w:rsidTr="008E3F2A">
        <w:tc>
          <w:tcPr>
            <w:tcW w:w="2970" w:type="dxa"/>
            <w:shd w:val="clear" w:color="auto" w:fill="auto"/>
          </w:tcPr>
          <w:p w14:paraId="4C59C834" w14:textId="77777777" w:rsidR="00BA5134" w:rsidRPr="0087049C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5B689E83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24E14" w14:textId="31C3B83C" w:rsidR="00BA5134" w:rsidRPr="0087049C" w:rsidRDefault="003F35B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35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3F3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Pr="003F35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A3146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214CBB" w14:textId="68C21DB1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8976FA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CA634E2" w14:textId="79753497" w:rsidR="00BA5134" w:rsidRPr="0087049C" w:rsidRDefault="004E429C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477055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2AD497D" w14:textId="3AD971B6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5134" w:rsidRPr="0087049C" w14:paraId="6A9691AF" w14:textId="77777777" w:rsidTr="008E3F2A">
        <w:tc>
          <w:tcPr>
            <w:tcW w:w="2970" w:type="dxa"/>
            <w:shd w:val="clear" w:color="auto" w:fill="auto"/>
          </w:tcPr>
          <w:p w14:paraId="788C394B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B972EE7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EF4B2" w14:textId="059C5EC4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2D00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372D00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3F7E33A5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79018C1" w14:textId="6DAD0C18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1E129FD3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8A10DB" w14:textId="34CB4B6D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429C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4E429C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  <w:shd w:val="clear" w:color="auto" w:fill="auto"/>
          </w:tcPr>
          <w:p w14:paraId="0AB58C09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1C9ED03" w14:textId="41CFD113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BA5134" w:rsidRPr="0087049C" w14:paraId="3D97A532" w14:textId="77777777" w:rsidTr="008E3F2A">
        <w:trPr>
          <w:trHeight w:val="335"/>
        </w:trPr>
        <w:tc>
          <w:tcPr>
            <w:tcW w:w="2970" w:type="dxa"/>
            <w:shd w:val="clear" w:color="auto" w:fill="auto"/>
          </w:tcPr>
          <w:p w14:paraId="2D5FE1AF" w14:textId="2A741E18" w:rsidR="00BA5134" w:rsidRPr="009078E1" w:rsidRDefault="00BA5134" w:rsidP="00BA5134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2D0C3C0F" w14:textId="4D91A55E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1BAC2" w14:textId="4C177553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522</w:t>
            </w:r>
            <w:r w:rsidR="00FA647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0A46898F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F17E7B3" w14:textId="45BA925F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63209312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3B6F998" w14:textId="10E44E5A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6222CB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4D92372D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D5B9608" w14:textId="59D5F46C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BA5134" w:rsidRPr="0087049C" w14:paraId="2DE45C57" w14:textId="77777777" w:rsidTr="00F757CB">
        <w:tc>
          <w:tcPr>
            <w:tcW w:w="2970" w:type="dxa"/>
            <w:shd w:val="clear" w:color="auto" w:fill="auto"/>
          </w:tcPr>
          <w:p w14:paraId="46936FD9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2136C4B4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25044F" w14:textId="3115DDCB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FA647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20231927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D88A775" w14:textId="74E05F85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7E8D3FD7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D7238E" w14:textId="025F0681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577BA938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E17B0BF" w14:textId="366668BA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BA5134" w:rsidRPr="0087049C" w14:paraId="3031F011" w14:textId="77777777" w:rsidTr="008E3F2A">
        <w:tc>
          <w:tcPr>
            <w:tcW w:w="2970" w:type="dxa"/>
            <w:shd w:val="clear" w:color="auto" w:fill="auto"/>
          </w:tcPr>
          <w:p w14:paraId="7DA94567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563FCFED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8833E" w14:textId="63F2CE10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8355A3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4A2FC10F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50E26A1" w14:textId="23305D68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2AECC196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7CB5BD3" w14:textId="74B1B8CE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2F8EA0AB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DB692FF" w14:textId="6C9ED58C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BA5134" w:rsidRPr="0087049C" w14:paraId="6E7AC361" w14:textId="77777777" w:rsidTr="008E3F2A">
        <w:tc>
          <w:tcPr>
            <w:tcW w:w="2970" w:type="dxa"/>
            <w:shd w:val="clear" w:color="auto" w:fill="auto"/>
          </w:tcPr>
          <w:p w14:paraId="06D39532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1C752F7" w14:textId="55C8A7C2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  <w:r w:rsidR="00BA5134" w:rsidRPr="009078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  <w:r w:rsidR="00BA5134" w:rsidRPr="009078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7E0F4A8B" w14:textId="7812C9F8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8355A3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2BABBD38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686D798" w14:textId="087C01E9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2E09E2A6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8BAAB" w14:textId="4E8245F3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1D2E0D16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AB8CC1A" w14:textId="479B219B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BA5134" w:rsidRPr="0087049C" w14:paraId="4AB97A86" w14:textId="77777777" w:rsidTr="00F757CB">
        <w:tc>
          <w:tcPr>
            <w:tcW w:w="2970" w:type="dxa"/>
            <w:shd w:val="clear" w:color="auto" w:fill="auto"/>
          </w:tcPr>
          <w:p w14:paraId="585D8AC4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17A17545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C9968" w14:textId="3241259D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1C202E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6C35ED3E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BDB41C8" w14:textId="04DFA3ED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557782FA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4E88B42" w14:textId="2E3AC089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48334608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2127FB0" w14:textId="539CF119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BA5134" w:rsidRPr="0087049C" w14:paraId="2548001A" w14:textId="77777777" w:rsidTr="008E3F2A">
        <w:tc>
          <w:tcPr>
            <w:tcW w:w="2970" w:type="dxa"/>
            <w:shd w:val="clear" w:color="auto" w:fill="auto"/>
          </w:tcPr>
          <w:p w14:paraId="731249E6" w14:textId="749CC27F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110B5BDA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A9E6BB" w14:textId="1BB3A907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C202E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5405563F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BCA7F35" w14:textId="54CDB5D9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527F09AA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A2B0DF" w14:textId="12384B02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72684D59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66C56BB" w14:textId="5CD1B3CB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BA5134" w:rsidRPr="0087049C" w14:paraId="78309D14" w14:textId="77777777" w:rsidTr="008E3F2A">
        <w:tc>
          <w:tcPr>
            <w:tcW w:w="2970" w:type="dxa"/>
            <w:shd w:val="clear" w:color="auto" w:fill="auto"/>
          </w:tcPr>
          <w:p w14:paraId="78F694C4" w14:textId="77777777" w:rsidR="00BA5134" w:rsidRPr="009078E1" w:rsidRDefault="00BA5134" w:rsidP="00BA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78271BE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60A15" w14:textId="3A12FEBA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1C202E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30AD8A3E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C9D325C" w14:textId="08C3C647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BA5134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05A1B1FE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360417" w14:textId="28A5BCFC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F01DFD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5E479D47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698C19" w14:textId="60279693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BA5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BA5134" w:rsidRPr="0087049C" w14:paraId="2936EFFB" w14:textId="77777777" w:rsidTr="008E3F2A">
        <w:trPr>
          <w:trHeight w:val="847"/>
        </w:trPr>
        <w:tc>
          <w:tcPr>
            <w:tcW w:w="3870" w:type="dxa"/>
            <w:gridSpan w:val="2"/>
            <w:shd w:val="clear" w:color="auto" w:fill="auto"/>
          </w:tcPr>
          <w:p w14:paraId="1198608B" w14:textId="7499D735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ต้นทุนในการจัด </w:t>
            </w:r>
            <w:r w:rsidRPr="0090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64480" w14:textId="77777777" w:rsidR="001C202E" w:rsidRPr="009078E1" w:rsidRDefault="001C202E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0D1ABA" w14:textId="0D54E5C5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C7720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  <w:r w:rsidR="00CC7720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44C73F1E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43664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EFF090" w14:textId="3F369104" w:rsidR="00BA5134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5134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BA5134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5EEC81FA" w14:textId="77777777" w:rsidR="00BA5134" w:rsidRPr="009078E1" w:rsidRDefault="00BA5134" w:rsidP="00BA51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F794B" w14:textId="77777777" w:rsidR="00BA5134" w:rsidRPr="009078E1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0CFD9B" w14:textId="1C3003C7" w:rsidR="00F01DFD" w:rsidRPr="009078E1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01DFD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  <w:r w:rsidR="00F01DFD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70" w:type="dxa"/>
            <w:shd w:val="clear" w:color="auto" w:fill="auto"/>
          </w:tcPr>
          <w:p w14:paraId="6269FE1F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37B76" w14:textId="77777777" w:rsidR="00BA5134" w:rsidRPr="0087049C" w:rsidRDefault="00BA5134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DEBE4B" w14:textId="3D745B17" w:rsidR="00BA5134" w:rsidRPr="0087049C" w:rsidRDefault="007511F5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A5134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BA51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</w:tr>
    </w:tbl>
    <w:p w14:paraId="6DA22E89" w14:textId="77777777" w:rsidR="005F5933" w:rsidRDefault="005F5933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4C300" w14:textId="6ABE7D24" w:rsidR="00B43478" w:rsidRPr="00444D4F" w:rsidRDefault="00121835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4D4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ในระหว่างปี</w:t>
      </w:r>
      <w:r w:rsidR="00444D4F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7511F5" w:rsidRPr="007511F5">
        <w:rPr>
          <w:rFonts w:asciiTheme="majorBidi" w:hAnsiTheme="majorBidi" w:cstheme="majorBidi"/>
          <w:sz w:val="30"/>
          <w:szCs w:val="30"/>
        </w:rPr>
        <w:t>6</w:t>
      </w:r>
      <w:r w:rsidR="00631986">
        <w:rPr>
          <w:rFonts w:asciiTheme="majorBidi" w:hAnsiTheme="majorBidi" w:cstheme="majorBidi"/>
          <w:sz w:val="30"/>
          <w:szCs w:val="30"/>
        </w:rPr>
        <w:t>.</w:t>
      </w:r>
      <w:r w:rsidR="00141A05">
        <w:rPr>
          <w:rFonts w:asciiTheme="majorBidi" w:hAnsiTheme="majorBidi" w:cstheme="majorBidi"/>
          <w:sz w:val="30"/>
          <w:szCs w:val="30"/>
        </w:rPr>
        <w:t>24</w:t>
      </w:r>
      <w:r w:rsidRPr="00444D4F">
        <w:rPr>
          <w:rFonts w:asciiTheme="majorBidi" w:hAnsiTheme="majorBidi" w:cstheme="majorBidi"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511F5" w:rsidRPr="007511F5">
        <w:rPr>
          <w:rFonts w:asciiTheme="majorBidi" w:hAnsiTheme="majorBidi" w:cstheme="majorBidi"/>
          <w:sz w:val="30"/>
          <w:szCs w:val="30"/>
        </w:rPr>
        <w:t>6</w:t>
      </w:r>
      <w:r w:rsidR="000D4EAA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00</w:t>
      </w:r>
      <w:r w:rsidR="000D4EAA">
        <w:rPr>
          <w:rFonts w:asciiTheme="majorBidi" w:hAnsiTheme="majorBidi" w:cstheme="majorBidi"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: จำนวน</w:t>
      </w:r>
      <w:r w:rsid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44D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37C90" w:rsidRPr="00444D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99</w:t>
      </w:r>
      <w:r w:rsidRP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8E05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1ED1DFCE" w14:textId="47D18AD3" w:rsidR="00444D4F" w:rsidRDefault="00444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689EF8" w14:textId="75B43E95" w:rsidR="00760FB7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2A762F6" w14:textId="3F4C6A9C" w:rsidR="005B3B34" w:rsidRPr="00444D4F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97"/>
        <w:gridCol w:w="270"/>
        <w:gridCol w:w="1176"/>
      </w:tblGrid>
      <w:tr w:rsidR="00C402E0" w:rsidRPr="0087049C" w14:paraId="59BC8D2B" w14:textId="77777777" w:rsidTr="008E3F2A">
        <w:trPr>
          <w:tblHeader/>
        </w:trPr>
        <w:tc>
          <w:tcPr>
            <w:tcW w:w="3780" w:type="dxa"/>
          </w:tcPr>
          <w:p w14:paraId="1A8C7387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1938B4C6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7BC248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39D92065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F2A" w:rsidRPr="0087049C" w14:paraId="2CFCC5A0" w14:textId="77777777" w:rsidTr="008E3F2A">
        <w:trPr>
          <w:tblHeader/>
        </w:trPr>
        <w:tc>
          <w:tcPr>
            <w:tcW w:w="3780" w:type="dxa"/>
          </w:tcPr>
          <w:p w14:paraId="3180999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11012" w14:textId="5E89915E" w:rsidR="008E3F2A" w:rsidRPr="0087049C" w:rsidRDefault="007511F5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312250B1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C7E5B17" w14:textId="6C2F2B76" w:rsidR="008E3F2A" w:rsidRPr="0087049C" w:rsidRDefault="007511F5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66792B17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5176F1DD" w14:textId="576D8E88" w:rsidR="008E3F2A" w:rsidRPr="0087049C" w:rsidRDefault="007511F5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5B298353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29FF166" w14:textId="6109A9EC" w:rsidR="008E3F2A" w:rsidRPr="0087049C" w:rsidRDefault="007511F5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1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8E3F2A" w:rsidRPr="0087049C" w14:paraId="12B96DF4" w14:textId="77777777" w:rsidTr="008E3F2A">
        <w:trPr>
          <w:tblHeader/>
        </w:trPr>
        <w:tc>
          <w:tcPr>
            <w:tcW w:w="3780" w:type="dxa"/>
          </w:tcPr>
          <w:p w14:paraId="7836505B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3" w:type="dxa"/>
            <w:gridSpan w:val="7"/>
          </w:tcPr>
          <w:p w14:paraId="56B5ACF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F2A" w:rsidRPr="0087049C" w14:paraId="7D31C26D" w14:textId="77777777" w:rsidTr="008E3F2A">
        <w:tc>
          <w:tcPr>
            <w:tcW w:w="3780" w:type="dxa"/>
          </w:tcPr>
          <w:p w14:paraId="6EBBE48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393B2CC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42A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7E12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999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E5E1B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126D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150BB52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17A7B" w:rsidRPr="0087049C" w14:paraId="453FF142" w14:textId="77777777" w:rsidTr="0098635C">
        <w:tc>
          <w:tcPr>
            <w:tcW w:w="3780" w:type="dxa"/>
          </w:tcPr>
          <w:p w14:paraId="78FCDC4F" w14:textId="77777777" w:rsidR="00D17A7B" w:rsidRPr="0098635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179CC7B3" w14:textId="58360C5B" w:rsidR="00D17A7B" w:rsidRPr="00014526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D21A68" w:rsidRPr="000145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74A5E163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4781F" w14:textId="4B70D727" w:rsidR="00D17A7B" w:rsidRPr="00014526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D17A7B" w:rsidRPr="000145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7E40F920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A245DA" w14:textId="2D12DAD2" w:rsidR="00D17A7B" w:rsidRPr="008944AB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165</w:t>
            </w:r>
            <w:r w:rsidR="000E6D22" w:rsidRPr="008944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755E6E2B" w14:textId="77777777" w:rsidR="00D17A7B" w:rsidRPr="008944AB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2B56DBE" w14:textId="7EC40972" w:rsidR="00D17A7B" w:rsidRPr="008944AB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17A7B" w:rsidRPr="008944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537A82" w:rsidRPr="0087049C" w14:paraId="34B89A50" w14:textId="77777777" w:rsidTr="0098635C">
        <w:tc>
          <w:tcPr>
            <w:tcW w:w="3780" w:type="dxa"/>
          </w:tcPr>
          <w:p w14:paraId="605AB625" w14:textId="733E9948" w:rsidR="00537A82" w:rsidRPr="0098635C" w:rsidRDefault="00DE7C46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1170" w:type="dxa"/>
            <w:shd w:val="clear" w:color="auto" w:fill="auto"/>
          </w:tcPr>
          <w:p w14:paraId="130A8156" w14:textId="266208DA" w:rsidR="00537A82" w:rsidRPr="00014526" w:rsidRDefault="00D21A68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5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Pr="000145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107632" w14:textId="77777777" w:rsidR="00537A82" w:rsidRPr="0087049C" w:rsidRDefault="00537A82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30740" w14:textId="549C8A59" w:rsidR="00537A82" w:rsidRPr="00014526" w:rsidRDefault="00E11555" w:rsidP="00E1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5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9E6BC" w14:textId="77777777" w:rsidR="00537A82" w:rsidRPr="0087049C" w:rsidRDefault="00537A82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6594E4" w14:textId="54DCA596" w:rsidR="00537A82" w:rsidRPr="008944AB" w:rsidRDefault="000E6D22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4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Pr="008944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0D9318" w14:textId="77777777" w:rsidR="00537A82" w:rsidRPr="008944AB" w:rsidRDefault="00537A82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6D0D643" w14:textId="1D8791AB" w:rsidR="00537A82" w:rsidRPr="008944AB" w:rsidRDefault="00E11555" w:rsidP="00E1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44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7A7B" w:rsidRPr="0087049C" w14:paraId="0DBCADD3" w14:textId="77777777" w:rsidTr="0098635C">
        <w:tc>
          <w:tcPr>
            <w:tcW w:w="3780" w:type="dxa"/>
          </w:tcPr>
          <w:p w14:paraId="7D66D7EB" w14:textId="77777777" w:rsidR="00D17A7B" w:rsidRPr="0098635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766022" w14:textId="675CC8E2" w:rsidR="00D17A7B" w:rsidRPr="00014526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8C6E4D" w:rsidRPr="00014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7152EBAA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27C794" w14:textId="67BCFA2D" w:rsidR="00D17A7B" w:rsidRPr="00014526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D17A7B" w:rsidRPr="00014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3220451E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086D43" w14:textId="4ACE86F9" w:rsidR="00D17A7B" w:rsidRPr="008944AB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  <w:r w:rsidR="00E11555" w:rsidRPr="00894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2D546341" w14:textId="77777777" w:rsidR="00D17A7B" w:rsidRPr="008944AB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9708C22" w14:textId="5D4EE493" w:rsidR="00D17A7B" w:rsidRPr="008944AB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D17A7B" w:rsidRPr="00894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</w:tr>
      <w:tr w:rsidR="005F5933" w:rsidRPr="0087049C" w14:paraId="3F7CA08F" w14:textId="77777777" w:rsidTr="0098635C">
        <w:tc>
          <w:tcPr>
            <w:tcW w:w="3780" w:type="dxa"/>
          </w:tcPr>
          <w:p w14:paraId="78481FCE" w14:textId="77777777" w:rsidR="005F5933" w:rsidRPr="0098635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F92AF5" w14:textId="77777777" w:rsidR="005F5933" w:rsidRPr="0098635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1BC10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C8A176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6E8B5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7A5479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79560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BFA6189" w14:textId="77777777" w:rsidR="005F5933" w:rsidRPr="0087049C" w:rsidRDefault="005F5933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7A7B" w:rsidRPr="0087049C" w14:paraId="64AE0D39" w14:textId="77777777" w:rsidTr="0098635C">
        <w:tc>
          <w:tcPr>
            <w:tcW w:w="3780" w:type="dxa"/>
          </w:tcPr>
          <w:p w14:paraId="1A653758" w14:textId="77777777" w:rsidR="00D17A7B" w:rsidRPr="0098635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808ED95" w14:textId="77777777" w:rsidR="00D17A7B" w:rsidRPr="0098635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F32F6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2EC4C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ECCA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33BB84E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67A6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070094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7A7B" w:rsidRPr="0087049C" w14:paraId="37ECDAF6" w14:textId="77777777" w:rsidTr="00A72E26">
        <w:tc>
          <w:tcPr>
            <w:tcW w:w="3780" w:type="dxa"/>
          </w:tcPr>
          <w:p w14:paraId="043E2D49" w14:textId="77777777" w:rsidR="00D17A7B" w:rsidRPr="0098635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BFA5F" w14:textId="7EE2DAFC" w:rsidR="00D17A7B" w:rsidRPr="00C2615C" w:rsidRDefault="009078E1" w:rsidP="00C2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C2615C">
              <w:rPr>
                <w:rFonts w:asciiTheme="majorBidi" w:hAnsiTheme="majorBidi"/>
                <w:sz w:val="30"/>
                <w:szCs w:val="30"/>
              </w:rPr>
              <w:t>(</w:t>
            </w:r>
            <w:r w:rsidR="00D64E4B" w:rsidRPr="00C2615C">
              <w:rPr>
                <w:rFonts w:asciiTheme="majorBidi" w:hAnsiTheme="majorBidi"/>
                <w:sz w:val="30"/>
                <w:szCs w:val="30"/>
              </w:rPr>
              <w:t>4</w:t>
            </w:r>
            <w:r w:rsidRPr="00C2615C">
              <w:rPr>
                <w:rFonts w:asciiTheme="majorBidi" w:hAnsiTheme="majorBidi"/>
                <w:sz w:val="30"/>
                <w:szCs w:val="30"/>
              </w:rPr>
              <w:t>,</w:t>
            </w:r>
            <w:r w:rsidR="00D64E4B" w:rsidRPr="00C2615C">
              <w:rPr>
                <w:rFonts w:asciiTheme="majorBidi" w:hAnsiTheme="majorBidi"/>
                <w:sz w:val="30"/>
                <w:szCs w:val="30"/>
              </w:rPr>
              <w:t>298</w:t>
            </w:r>
            <w:r w:rsidRPr="00C2615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A0F8D6" w14:textId="77777777" w:rsidR="00D17A7B" w:rsidRPr="009078E1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6F9EB" w14:textId="119CB161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635C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7511F5" w:rsidRPr="007511F5">
              <w:rPr>
                <w:rFonts w:asciiTheme="majorBidi" w:hAnsiTheme="majorBidi"/>
                <w:sz w:val="30"/>
                <w:szCs w:val="30"/>
              </w:rPr>
              <w:t>1</w:t>
            </w:r>
            <w:r w:rsidRPr="00986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/>
                <w:sz w:val="30"/>
                <w:szCs w:val="30"/>
              </w:rPr>
              <w:t>414</w:t>
            </w:r>
            <w:r w:rsidRPr="0098635C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C5E6D7C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D9B01F7" w14:textId="448CFDBB" w:rsidR="00D17A7B" w:rsidRPr="00014526" w:rsidRDefault="00B7736D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45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45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 w:rsidRPr="000145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A74B5A" w14:textId="77777777" w:rsidR="00D17A7B" w:rsidRPr="00014526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302A7D2" w14:textId="2DDC7265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7A7B" w:rsidRPr="0087049C" w14:paraId="152BDDD6" w14:textId="77777777" w:rsidTr="008E3F2A">
        <w:tc>
          <w:tcPr>
            <w:tcW w:w="3780" w:type="dxa"/>
          </w:tcPr>
          <w:p w14:paraId="503EE592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F373" w14:textId="6458E394" w:rsidR="00D17A7B" w:rsidRPr="00C2615C" w:rsidRDefault="007511F5" w:rsidP="00C2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2615C">
              <w:rPr>
                <w:rFonts w:asciiTheme="majorBidi" w:hAnsiTheme="majorBidi"/>
                <w:b/>
                <w:bCs/>
                <w:sz w:val="30"/>
                <w:szCs w:val="30"/>
              </w:rPr>
              <w:t>161</w:t>
            </w:r>
            <w:r w:rsidR="00B7736D" w:rsidRPr="00C2615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D64E4B" w:rsidRPr="00C2615C">
              <w:rPr>
                <w:rFonts w:asciiTheme="majorBidi" w:hAnsi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6AFD3B59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AA47F" w14:textId="20CBEDC2" w:rsidR="00D17A7B" w:rsidRPr="0087049C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D17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51E543A0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602066" w14:textId="2D0831D2" w:rsidR="00D17A7B" w:rsidRPr="00014526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B7736D" w:rsidRPr="00014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79C7C9A2" w14:textId="77777777" w:rsidR="00D17A7B" w:rsidRPr="00014526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08F513A" w14:textId="09B1B5AA" w:rsidR="00D17A7B" w:rsidRPr="0087049C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D17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</w:tr>
    </w:tbl>
    <w:p w14:paraId="242D87F9" w14:textId="0446BE64" w:rsidR="00B43478" w:rsidRDefault="00B434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5F5933" w:rsidRPr="00D533B8" w14:paraId="327855B2" w14:textId="77777777" w:rsidTr="005F5933">
        <w:trPr>
          <w:cantSplit/>
          <w:trHeight w:hRule="exact" w:val="360"/>
        </w:trPr>
        <w:tc>
          <w:tcPr>
            <w:tcW w:w="2790" w:type="dxa"/>
          </w:tcPr>
          <w:p w14:paraId="507C559A" w14:textId="77777777" w:rsidR="005F5933" w:rsidRPr="00D533B8" w:rsidRDefault="005F5933" w:rsidP="00A960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6480" w:type="dxa"/>
            <w:gridSpan w:val="11"/>
          </w:tcPr>
          <w:p w14:paraId="4CECC618" w14:textId="77777777" w:rsidR="005F5933" w:rsidRPr="00D533B8" w:rsidRDefault="005F5933" w:rsidP="00A960E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F5933" w:rsidRPr="00D533B8" w14:paraId="6BFC77F5" w14:textId="77777777" w:rsidTr="005F5933">
        <w:trPr>
          <w:cantSplit/>
          <w:trHeight w:hRule="exact" w:val="360"/>
        </w:trPr>
        <w:tc>
          <w:tcPr>
            <w:tcW w:w="2790" w:type="dxa"/>
          </w:tcPr>
          <w:p w14:paraId="4D7C525F" w14:textId="77777777" w:rsidR="005F5933" w:rsidRPr="00D533B8" w:rsidRDefault="005F5933" w:rsidP="00A960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570F602" w14:textId="03271B5B" w:rsidR="005F5933" w:rsidRPr="00D533B8" w:rsidRDefault="007511F5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1F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99A68FE" w14:textId="77777777" w:rsidR="005F5933" w:rsidRPr="00D533B8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43BAAFF1" w14:textId="5B1C7ECE" w:rsidR="005F5933" w:rsidRPr="00D533B8" w:rsidRDefault="007511F5" w:rsidP="00A960E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1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F5933" w:rsidRPr="00D533B8" w14:paraId="35FA55B2" w14:textId="77777777" w:rsidTr="005F5933">
        <w:trPr>
          <w:cantSplit/>
        </w:trPr>
        <w:tc>
          <w:tcPr>
            <w:tcW w:w="2790" w:type="dxa"/>
          </w:tcPr>
          <w:p w14:paraId="705303C3" w14:textId="77777777" w:rsidR="005F5933" w:rsidRPr="009078E1" w:rsidRDefault="005F5933" w:rsidP="005F5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E3B4849" w14:textId="77777777" w:rsidR="005F5933" w:rsidRPr="009078E1" w:rsidRDefault="005F5933" w:rsidP="005F5933">
            <w:pPr>
              <w:spacing w:line="240" w:lineRule="auto"/>
              <w:ind w:firstLine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350FDAC" w14:textId="77777777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65209190" w14:textId="77777777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7D389A" w14:textId="77777777" w:rsidR="005F5933" w:rsidRPr="009078E1" w:rsidRDefault="005F5933" w:rsidP="005F59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5AB83E" w14:textId="77777777" w:rsidR="00164AB8" w:rsidRDefault="00164AB8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7F12604" w14:textId="2AB6B56C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4C3887" w14:textId="77777777" w:rsidR="005F5933" w:rsidRPr="009078E1" w:rsidRDefault="005F5933" w:rsidP="005F59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215B0D" w14:textId="77777777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6AECA8D" w14:textId="77777777" w:rsidR="005F5933" w:rsidRPr="009078E1" w:rsidRDefault="005F5933" w:rsidP="005F59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9D7257" w14:textId="77777777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65385BC1" w14:textId="77777777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24E763" w14:textId="77777777" w:rsidR="005F5933" w:rsidRPr="009078E1" w:rsidRDefault="005F5933" w:rsidP="005F59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CD8680" w14:textId="5E41D614" w:rsidR="005F5933" w:rsidRPr="009078E1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ADA58D" w14:textId="77777777" w:rsidR="005F5933" w:rsidRPr="009078E1" w:rsidRDefault="005F5933" w:rsidP="005F593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5163E" w14:textId="77777777" w:rsidR="005F5933" w:rsidRPr="00D533B8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5234AD4" w14:textId="77777777" w:rsidR="005F5933" w:rsidRPr="00D533B8" w:rsidRDefault="005F5933" w:rsidP="005F59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F5933" w:rsidRPr="00D533B8" w14:paraId="25896316" w14:textId="77777777" w:rsidTr="005F5933">
        <w:trPr>
          <w:cantSplit/>
          <w:trHeight w:hRule="exact" w:val="360"/>
        </w:trPr>
        <w:tc>
          <w:tcPr>
            <w:tcW w:w="2790" w:type="dxa"/>
          </w:tcPr>
          <w:p w14:paraId="5FB66DB8" w14:textId="77777777" w:rsidR="005F5933" w:rsidRPr="009078E1" w:rsidRDefault="005F5933" w:rsidP="00A960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749C26CC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078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078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5933" w:rsidRPr="00D533B8" w14:paraId="0A24316C" w14:textId="77777777" w:rsidTr="005F5933">
        <w:trPr>
          <w:cantSplit/>
        </w:trPr>
        <w:tc>
          <w:tcPr>
            <w:tcW w:w="2790" w:type="dxa"/>
          </w:tcPr>
          <w:p w14:paraId="22AB09F4" w14:textId="77777777" w:rsidR="005F5933" w:rsidRPr="009078E1" w:rsidRDefault="005F5933" w:rsidP="00A960E8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16A989A5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1234AB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7B40AA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6C8A9B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0E4147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EAFE3C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281B8A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B54B81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A1E93EA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1D622F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C6750" w14:textId="77777777" w:rsidR="005F5933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33" w:rsidRPr="00D533B8" w14:paraId="26618512" w14:textId="77777777" w:rsidTr="005F5933">
        <w:trPr>
          <w:cantSplit/>
        </w:trPr>
        <w:tc>
          <w:tcPr>
            <w:tcW w:w="2790" w:type="dxa"/>
          </w:tcPr>
          <w:p w14:paraId="2988A90B" w14:textId="2113A70D" w:rsidR="005F5933" w:rsidRPr="009078E1" w:rsidRDefault="005F5933" w:rsidP="005F593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078E1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13BD2B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C2F1081" w14:textId="0A7DA20D" w:rsidR="00370D9E" w:rsidRPr="009078E1" w:rsidRDefault="007511F5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11</w:t>
            </w:r>
            <w:r w:rsidR="00370D9E"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80" w:type="dxa"/>
            <w:shd w:val="clear" w:color="auto" w:fill="auto"/>
          </w:tcPr>
          <w:p w14:paraId="2498F81C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F3499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A1705D3" w14:textId="0B47A9D3" w:rsidR="00370D9E" w:rsidRPr="009078E1" w:rsidRDefault="00370D9E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2</w:t>
            </w:r>
            <w:r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361</w:t>
            </w:r>
            <w:r w:rsidRPr="0090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474346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F37E26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93CF1E2" w14:textId="50D9C3F9" w:rsidR="00370D9E" w:rsidRPr="009078E1" w:rsidRDefault="007511F5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9</w:t>
            </w:r>
            <w:r w:rsidR="00370D9E"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02181A3C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636D23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1CFD56D" w14:textId="225E971B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3B5FBC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B1DC7F6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02DEE2" w14:textId="708D0BCB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2D6249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EF3B71" w14:textId="77777777" w:rsidR="005F5933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9139C1" w14:textId="14C8126E" w:rsidR="005F5933" w:rsidRPr="00D533B8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933" w:rsidRPr="00D533B8" w14:paraId="156272DB" w14:textId="77777777" w:rsidTr="005F5933">
        <w:trPr>
          <w:cantSplit/>
        </w:trPr>
        <w:tc>
          <w:tcPr>
            <w:tcW w:w="2790" w:type="dxa"/>
          </w:tcPr>
          <w:p w14:paraId="063AC2DB" w14:textId="77777777" w:rsidR="005F5933" w:rsidRPr="009078E1" w:rsidRDefault="005F5933" w:rsidP="005F5933">
            <w:pPr>
              <w:spacing w:line="240" w:lineRule="auto"/>
              <w:ind w:firstLine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11B2" w14:textId="79541EA9" w:rsidR="005F5933" w:rsidRPr="009078E1" w:rsidRDefault="007511F5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70D9E"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80" w:type="dxa"/>
            <w:shd w:val="clear" w:color="auto" w:fill="auto"/>
          </w:tcPr>
          <w:p w14:paraId="427D8DBD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36EB7" w14:textId="6AA4E489" w:rsidR="005F5933" w:rsidRPr="009078E1" w:rsidRDefault="00370D9E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AB4144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39EED" w14:textId="2A5C3F58" w:rsidR="005F5933" w:rsidRPr="009078E1" w:rsidRDefault="007511F5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70D9E"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3824C00B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82695" w14:textId="3DE0F18F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D1200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844D2" w14:textId="02A20758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84F651" w14:textId="77777777" w:rsidR="005F5933" w:rsidRPr="009078E1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A6CF3" w14:textId="35B95028" w:rsidR="005F5933" w:rsidRPr="00D533B8" w:rsidRDefault="005F5933" w:rsidP="005F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02B595" w14:textId="773F1FB4" w:rsidR="00352F15" w:rsidRDefault="00352F15">
      <w:pPr>
        <w:rPr>
          <w:rFonts w:asciiTheme="majorBidi" w:hAnsiTheme="majorBidi" w:cstheme="majorBidi"/>
          <w:sz w:val="30"/>
          <w:szCs w:val="30"/>
          <w:cs/>
        </w:rPr>
      </w:pPr>
    </w:p>
    <w:p w14:paraId="4BB024FD" w14:textId="77777777" w:rsidR="00352F15" w:rsidRDefault="00352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5F5933" w:rsidRPr="00D533B8" w14:paraId="75B3A9B3" w14:textId="77777777" w:rsidTr="00A960E8">
        <w:trPr>
          <w:cantSplit/>
          <w:trHeight w:hRule="exact" w:val="360"/>
        </w:trPr>
        <w:tc>
          <w:tcPr>
            <w:tcW w:w="2790" w:type="dxa"/>
          </w:tcPr>
          <w:p w14:paraId="4D5761DF" w14:textId="77777777" w:rsidR="005F5933" w:rsidRPr="00D533B8" w:rsidRDefault="005F5933" w:rsidP="00A960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6480" w:type="dxa"/>
            <w:gridSpan w:val="11"/>
          </w:tcPr>
          <w:p w14:paraId="2C528B38" w14:textId="27FA114D" w:rsidR="005F5933" w:rsidRPr="00D533B8" w:rsidRDefault="005F5933" w:rsidP="00A960E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5933" w:rsidRPr="00D533B8" w14:paraId="575F4A3F" w14:textId="77777777" w:rsidTr="00A960E8">
        <w:trPr>
          <w:cantSplit/>
          <w:trHeight w:hRule="exact" w:val="360"/>
        </w:trPr>
        <w:tc>
          <w:tcPr>
            <w:tcW w:w="2790" w:type="dxa"/>
          </w:tcPr>
          <w:p w14:paraId="08822760" w14:textId="77777777" w:rsidR="005F5933" w:rsidRPr="00D533B8" w:rsidRDefault="005F5933" w:rsidP="00A960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42D3E5C" w14:textId="001EE035" w:rsidR="005F5933" w:rsidRPr="00D533B8" w:rsidRDefault="007511F5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1F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6BDF08A" w14:textId="77777777" w:rsidR="005F5933" w:rsidRPr="00D533B8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4FC1C2E9" w14:textId="062285A9" w:rsidR="005F5933" w:rsidRPr="00D533B8" w:rsidRDefault="007511F5" w:rsidP="00A960E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1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511F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F5933" w:rsidRPr="00D533B8" w14:paraId="46072D8F" w14:textId="77777777" w:rsidTr="00A960E8">
        <w:trPr>
          <w:cantSplit/>
        </w:trPr>
        <w:tc>
          <w:tcPr>
            <w:tcW w:w="2790" w:type="dxa"/>
          </w:tcPr>
          <w:p w14:paraId="7DB03869" w14:textId="77777777" w:rsidR="005F5933" w:rsidRPr="009078E1" w:rsidRDefault="005F5933" w:rsidP="00A960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C711911" w14:textId="77777777" w:rsidR="005F5933" w:rsidRPr="009078E1" w:rsidRDefault="005F5933" w:rsidP="00A960E8">
            <w:pPr>
              <w:spacing w:line="240" w:lineRule="auto"/>
              <w:ind w:firstLine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9DB8402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5640AAF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FA99C3" w14:textId="77777777" w:rsidR="005F5933" w:rsidRPr="009078E1" w:rsidRDefault="005F5933" w:rsidP="00A960E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D7CBC4" w14:textId="77777777" w:rsidR="00352F15" w:rsidRDefault="00352F15" w:rsidP="00352F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DE9C4E6" w14:textId="53B1054E" w:rsidR="005F5933" w:rsidRPr="009078E1" w:rsidRDefault="00352F15" w:rsidP="00352F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339D73" w14:textId="77777777" w:rsidR="005F5933" w:rsidRPr="009078E1" w:rsidRDefault="005F5933" w:rsidP="00A960E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2BFBDB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969A114" w14:textId="77777777" w:rsidR="005F5933" w:rsidRPr="009078E1" w:rsidRDefault="005F5933" w:rsidP="00A960E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554FA9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DDFD9C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56FCD8" w14:textId="77777777" w:rsidR="005F5933" w:rsidRPr="009078E1" w:rsidRDefault="005F5933" w:rsidP="00A960E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EECFF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6B625" w14:textId="77777777" w:rsidR="005F5933" w:rsidRPr="009078E1" w:rsidRDefault="005F5933" w:rsidP="00A960E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C69C88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E6FE73F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F5933" w:rsidRPr="00D533B8" w14:paraId="6F1A7221" w14:textId="77777777" w:rsidTr="00A960E8">
        <w:trPr>
          <w:cantSplit/>
          <w:trHeight w:hRule="exact" w:val="360"/>
        </w:trPr>
        <w:tc>
          <w:tcPr>
            <w:tcW w:w="2790" w:type="dxa"/>
          </w:tcPr>
          <w:p w14:paraId="1C6BA057" w14:textId="77777777" w:rsidR="005F5933" w:rsidRPr="009078E1" w:rsidRDefault="005F5933" w:rsidP="00A960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7F2F7D4" w14:textId="77777777" w:rsidR="005F5933" w:rsidRPr="009078E1" w:rsidRDefault="005F5933" w:rsidP="00A960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078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078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5933" w:rsidRPr="00D533B8" w14:paraId="42A9AAC7" w14:textId="77777777" w:rsidTr="00A960E8">
        <w:trPr>
          <w:cantSplit/>
        </w:trPr>
        <w:tc>
          <w:tcPr>
            <w:tcW w:w="2790" w:type="dxa"/>
          </w:tcPr>
          <w:p w14:paraId="64994E54" w14:textId="77777777" w:rsidR="005F5933" w:rsidRPr="009078E1" w:rsidRDefault="005F5933" w:rsidP="00A960E8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78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685ECD8C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005651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FC2ED3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9D46D7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B39F69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F78245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74D661D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53203C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084C08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598527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56167E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33" w:rsidRPr="00D533B8" w14:paraId="7AA64939" w14:textId="77777777" w:rsidTr="00A960E8">
        <w:trPr>
          <w:cantSplit/>
        </w:trPr>
        <w:tc>
          <w:tcPr>
            <w:tcW w:w="2790" w:type="dxa"/>
          </w:tcPr>
          <w:p w14:paraId="02096751" w14:textId="77777777" w:rsidR="005F5933" w:rsidRPr="009078E1" w:rsidRDefault="005F5933" w:rsidP="00A960E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078E1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388A27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DCD4BCB" w14:textId="64579993" w:rsidR="00370D9E" w:rsidRPr="009078E1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11</w:t>
            </w:r>
            <w:r w:rsidR="00370D9E"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180" w:type="dxa"/>
            <w:shd w:val="clear" w:color="auto" w:fill="auto"/>
          </w:tcPr>
          <w:p w14:paraId="07E17B86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E89520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4C86D0" w14:textId="279ABBC0" w:rsidR="00370D9E" w:rsidRPr="009078E1" w:rsidRDefault="00370D9E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2</w:t>
            </w:r>
            <w:r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hAnsi="Angsana New"/>
                <w:sz w:val="30"/>
                <w:szCs w:val="30"/>
              </w:rPr>
              <w:t>361</w:t>
            </w:r>
            <w:r w:rsidRPr="009078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DCD02D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CF46FE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C2B1681" w14:textId="2DF8FD9B" w:rsidR="00370D9E" w:rsidRPr="009078E1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1F5">
              <w:rPr>
                <w:rFonts w:ascii="Angsana New" w:hAnsi="Angsana New"/>
                <w:sz w:val="30"/>
                <w:szCs w:val="30"/>
              </w:rPr>
              <w:t>9</w:t>
            </w:r>
            <w:r w:rsidR="00370D9E" w:rsidRPr="009078E1">
              <w:rPr>
                <w:rFonts w:ascii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0C0B29A2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48EC5E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FA094AF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4E2CE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2DBB86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67FD07B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6DDF7D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3B252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E7CF3EA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8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933" w:rsidRPr="00D533B8" w14:paraId="345FB76C" w14:textId="77777777" w:rsidTr="00A960E8">
        <w:trPr>
          <w:cantSplit/>
        </w:trPr>
        <w:tc>
          <w:tcPr>
            <w:tcW w:w="2790" w:type="dxa"/>
          </w:tcPr>
          <w:p w14:paraId="5853FB27" w14:textId="77777777" w:rsidR="005F5933" w:rsidRPr="009078E1" w:rsidRDefault="005F5933" w:rsidP="00A960E8">
            <w:pPr>
              <w:spacing w:line="240" w:lineRule="auto"/>
              <w:ind w:firstLine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6F34B" w14:textId="40821315" w:rsidR="005F5933" w:rsidRPr="009078E1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70D9E"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80" w:type="dxa"/>
            <w:shd w:val="clear" w:color="auto" w:fill="auto"/>
          </w:tcPr>
          <w:p w14:paraId="59403BD7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49EC5" w14:textId="7F31967E" w:rsidR="005F5933" w:rsidRPr="009078E1" w:rsidRDefault="00370D9E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8BA21E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7155E" w14:textId="7FE092CF" w:rsidR="005F5933" w:rsidRPr="009078E1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70D9E" w:rsidRPr="009078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6C5B8106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1C722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F111E1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DD3A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FEB08B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7A05B" w14:textId="77777777" w:rsidR="005F5933" w:rsidRPr="009078E1" w:rsidRDefault="005F593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22A995" w14:textId="5678CA13" w:rsidR="00A50535" w:rsidRPr="0055036F" w:rsidRDefault="00A50535">
      <w:pPr>
        <w:rPr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43"/>
        <w:gridCol w:w="238"/>
        <w:gridCol w:w="1139"/>
        <w:gridCol w:w="269"/>
        <w:gridCol w:w="1081"/>
        <w:gridCol w:w="269"/>
        <w:gridCol w:w="1187"/>
      </w:tblGrid>
      <w:tr w:rsidR="00ED22AE" w:rsidRPr="0087049C" w14:paraId="4D22EC70" w14:textId="77777777" w:rsidTr="00653877">
        <w:trPr>
          <w:trHeight w:hRule="exact" w:val="392"/>
        </w:trPr>
        <w:tc>
          <w:tcPr>
            <w:tcW w:w="3960" w:type="dxa"/>
            <w:shd w:val="clear" w:color="auto" w:fill="auto"/>
          </w:tcPr>
          <w:p w14:paraId="265C7E20" w14:textId="7DA85DC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455F598E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6" w:type="dxa"/>
            <w:gridSpan w:val="7"/>
            <w:shd w:val="clear" w:color="auto" w:fill="auto"/>
          </w:tcPr>
          <w:p w14:paraId="75FB84C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7049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D22AE" w:rsidRPr="0087049C" w14:paraId="410CF549" w14:textId="77777777" w:rsidTr="00653877">
        <w:trPr>
          <w:trHeight w:hRule="exact" w:val="360"/>
        </w:trPr>
        <w:tc>
          <w:tcPr>
            <w:tcW w:w="3960" w:type="dxa"/>
            <w:shd w:val="clear" w:color="auto" w:fill="auto"/>
          </w:tcPr>
          <w:p w14:paraId="4FD56C9D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B49A67" w14:textId="1283E678" w:rsidR="00ED22AE" w:rsidRPr="0087049C" w:rsidRDefault="007511F5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0943351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</w:tcPr>
          <w:p w14:paraId="4081725B" w14:textId="0A80AB34" w:rsidR="00ED22AE" w:rsidRPr="0087049C" w:rsidRDefault="007511F5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22AE" w:rsidRPr="0087049C" w14:paraId="4DBEFE42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92ABE66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7D71077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shd w:val="clear" w:color="auto" w:fill="auto"/>
          </w:tcPr>
          <w:p w14:paraId="409F9506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524E15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2E4CDF9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EBE925E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4001C982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F9C644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22AE" w:rsidRPr="0087049C" w14:paraId="34EDF7D9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332D125A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325E18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3F4917C3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2215E04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0520B8EA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362AD6B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BA3B57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2767186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7A7B" w:rsidRPr="0087049C" w14:paraId="0B8230B3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84A1554" w14:textId="77777777" w:rsidR="00D17A7B" w:rsidRPr="0087049C" w:rsidRDefault="00D17A7B" w:rsidP="00D17A7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43" w:type="dxa"/>
            <w:shd w:val="clear" w:color="auto" w:fill="auto"/>
          </w:tcPr>
          <w:p w14:paraId="3D20F4A8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56B343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D27F032" w14:textId="2B6635F7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 w:rsidR="006979ED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69" w:type="dxa"/>
            <w:shd w:val="clear" w:color="auto" w:fill="auto"/>
          </w:tcPr>
          <w:p w14:paraId="0036ACB9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8CE0BD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96A0F5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54A9A740" w14:textId="789964A8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516</w:t>
            </w:r>
            <w:r w:rsidR="00D17A7B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D17A7B" w:rsidRPr="0087049C" w14:paraId="04EF0963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1C92EC77" w14:textId="77777777" w:rsidR="00D17A7B" w:rsidRPr="0087049C" w:rsidRDefault="00D17A7B" w:rsidP="00D17A7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254855846"/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43" w:type="dxa"/>
            <w:shd w:val="clear" w:color="auto" w:fill="auto"/>
          </w:tcPr>
          <w:p w14:paraId="4B8655DD" w14:textId="64CF4A31" w:rsidR="00D17A7B" w:rsidRPr="002D7CEA" w:rsidRDefault="007511F5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7B98E7CF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3401D8F3" w14:textId="7F53FF3B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5E3591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69" w:type="dxa"/>
            <w:shd w:val="clear" w:color="auto" w:fill="auto"/>
          </w:tcPr>
          <w:p w14:paraId="45ECB9B8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9DA0B6" w14:textId="6BB50370" w:rsidR="00D17A7B" w:rsidRPr="002D7CEA" w:rsidRDefault="007511F5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B2B29EE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14:paraId="31F451B3" w14:textId="4FEE0C47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17A7B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bookmarkEnd w:id="5"/>
      <w:tr w:rsidR="00D17A7B" w:rsidRPr="0087049C" w14:paraId="254A48A4" w14:textId="77777777" w:rsidTr="00653877">
        <w:trPr>
          <w:trHeight w:hRule="exact" w:val="857"/>
        </w:trPr>
        <w:tc>
          <w:tcPr>
            <w:tcW w:w="3960" w:type="dxa"/>
            <w:shd w:val="clear" w:color="auto" w:fill="auto"/>
          </w:tcPr>
          <w:p w14:paraId="6147C7C5" w14:textId="77777777" w:rsidR="00D17A7B" w:rsidRPr="0087049C" w:rsidRDefault="00D17A7B" w:rsidP="00D17A7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9C7C23C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F734054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AB53134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7A9C3" w14:textId="220799C6" w:rsidR="005E3591" w:rsidRPr="002D7CEA" w:rsidRDefault="005E3591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0B8701D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10338A" w14:textId="6491FFFD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95DD85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5D02D81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2238A" w14:textId="740A5441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7A7B" w:rsidRPr="0087049C" w14:paraId="5C8AAFAE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DD17773" w14:textId="77777777" w:rsidR="00D17A7B" w:rsidRPr="0087049C" w:rsidRDefault="00D17A7B" w:rsidP="00D17A7B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43" w:type="dxa"/>
            <w:shd w:val="clear" w:color="auto" w:fill="auto"/>
          </w:tcPr>
          <w:p w14:paraId="57E02F46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82689F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F46D95" w14:textId="25678369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69" w:type="dxa"/>
            <w:shd w:val="clear" w:color="auto" w:fill="auto"/>
          </w:tcPr>
          <w:p w14:paraId="6B1CD474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0F5290" w14:textId="50168A7D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F31DD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7888CB4" w14:textId="42444063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7A7B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</w:tr>
      <w:tr w:rsidR="00D17A7B" w:rsidRPr="0087049C" w14:paraId="157A6266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4F829255" w14:textId="77777777" w:rsidR="00D17A7B" w:rsidRPr="0087049C" w:rsidRDefault="00D17A7B" w:rsidP="00D17A7B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43" w:type="dxa"/>
            <w:shd w:val="clear" w:color="auto" w:fill="auto"/>
          </w:tcPr>
          <w:p w14:paraId="5F34A4D6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A49D68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3375555" w14:textId="34B06AC5" w:rsidR="00D17A7B" w:rsidRPr="002D7CEA" w:rsidRDefault="005E3591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CD15A5A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683DDB7" w14:textId="0BCBC7BD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BDD7B5A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AD200ED" w14:textId="752C924A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7A7B" w:rsidRPr="0087049C" w14:paraId="427C54C1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131D9A48" w14:textId="77777777" w:rsidR="00D17A7B" w:rsidRPr="0087049C" w:rsidRDefault="00D17A7B" w:rsidP="00D17A7B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43" w:type="dxa"/>
            <w:shd w:val="clear" w:color="auto" w:fill="auto"/>
          </w:tcPr>
          <w:p w14:paraId="71B46A9C" w14:textId="77777777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6AD431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A5B1678" w14:textId="3928B093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3591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69" w:type="dxa"/>
            <w:shd w:val="clear" w:color="auto" w:fill="auto"/>
          </w:tcPr>
          <w:p w14:paraId="4379DC0D" w14:textId="77777777" w:rsidR="00D17A7B" w:rsidRPr="0087049C" w:rsidRDefault="00D17A7B" w:rsidP="00D17A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4FBAC20" w14:textId="23BA4779" w:rsidR="00D17A7B" w:rsidRPr="002D7CEA" w:rsidRDefault="00D17A7B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071374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8821C16" w14:textId="590C3CE1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7A7B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D17A7B" w:rsidRPr="0087049C" w14:paraId="300A306E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41EF8761" w14:textId="77777777" w:rsidR="00D17A7B" w:rsidRPr="0087049C" w:rsidRDefault="00D17A7B" w:rsidP="00D17A7B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963F7" w14:textId="3E65DF03" w:rsidR="00D17A7B" w:rsidRPr="002D7CEA" w:rsidRDefault="007511F5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57ECB865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AE757" w14:textId="28212134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5E3591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69" w:type="dxa"/>
            <w:shd w:val="clear" w:color="auto" w:fill="auto"/>
          </w:tcPr>
          <w:p w14:paraId="3339B69E" w14:textId="77777777" w:rsidR="00D17A7B" w:rsidRPr="0087049C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A636" w14:textId="7ECC3988" w:rsidR="00D17A7B" w:rsidRPr="002D7CEA" w:rsidRDefault="007511F5" w:rsidP="00D17A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14:paraId="01384528" w14:textId="77777777" w:rsidR="00D17A7B" w:rsidRPr="002D7CEA" w:rsidRDefault="00D17A7B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1B358" w14:textId="1E85C564" w:rsidR="00D17A7B" w:rsidRPr="002D7CEA" w:rsidRDefault="007511F5" w:rsidP="00D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105</w:t>
            </w:r>
            <w:r w:rsidR="00D17A7B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980</w:t>
            </w:r>
          </w:p>
        </w:tc>
      </w:tr>
    </w:tbl>
    <w:p w14:paraId="243337AB" w14:textId="54AE0325" w:rsidR="00223C73" w:rsidRDefault="00223C73" w:rsidP="005A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B8F17" w14:textId="77777777" w:rsidR="00223C73" w:rsidRDefault="00223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36"/>
        <w:gridCol w:w="1098"/>
        <w:gridCol w:w="243"/>
        <w:gridCol w:w="1213"/>
      </w:tblGrid>
      <w:tr w:rsidR="00DF3865" w:rsidRPr="0087049C" w14:paraId="346E456F" w14:textId="77777777" w:rsidTr="00653877">
        <w:tc>
          <w:tcPr>
            <w:tcW w:w="3780" w:type="dxa"/>
            <w:shd w:val="clear" w:color="auto" w:fill="auto"/>
          </w:tcPr>
          <w:p w14:paraId="5B5FEC79" w14:textId="36F9E271" w:rsidR="00DF3865" w:rsidRPr="0087049C" w:rsidRDefault="005D0DD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490" w:type="dxa"/>
            <w:gridSpan w:val="7"/>
            <w:shd w:val="clear" w:color="auto" w:fill="auto"/>
          </w:tcPr>
          <w:p w14:paraId="09FFC67C" w14:textId="77777777" w:rsidR="00DF3865" w:rsidRPr="0087049C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E4F" w:rsidRPr="0087049C" w14:paraId="3400D971" w14:textId="77777777" w:rsidTr="00653877">
        <w:tc>
          <w:tcPr>
            <w:tcW w:w="3780" w:type="dxa"/>
            <w:shd w:val="clear" w:color="auto" w:fill="auto"/>
          </w:tcPr>
          <w:p w14:paraId="056A8A9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3549A53" w14:textId="1AF22A55" w:rsidR="00DB3E4F" w:rsidRPr="0087049C" w:rsidRDefault="007511F5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FB1549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11062688" w14:textId="04059D3D" w:rsidR="00DB3E4F" w:rsidRPr="0087049C" w:rsidRDefault="007511F5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3E4F" w:rsidRPr="0087049C" w14:paraId="2E4AA921" w14:textId="77777777" w:rsidTr="00653877">
        <w:tc>
          <w:tcPr>
            <w:tcW w:w="3780" w:type="dxa"/>
            <w:shd w:val="clear" w:color="auto" w:fill="auto"/>
          </w:tcPr>
          <w:p w14:paraId="1FA29A12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FD6C19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14:paraId="0428C078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C76B7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130A06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B743CDA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154F6BA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2E10A08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3E4F" w:rsidRPr="0087049C" w14:paraId="20BC963B" w14:textId="77777777" w:rsidTr="00653877">
        <w:tc>
          <w:tcPr>
            <w:tcW w:w="3780" w:type="dxa"/>
            <w:shd w:val="clear" w:color="auto" w:fill="auto"/>
          </w:tcPr>
          <w:p w14:paraId="014710C3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5ABE0B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A395E2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DCC476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169A1F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787B87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527E1F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614A2F6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35E0" w:rsidRPr="0087049C" w14:paraId="3D5C7A64" w14:textId="77777777" w:rsidTr="00653877">
        <w:tc>
          <w:tcPr>
            <w:tcW w:w="3780" w:type="dxa"/>
            <w:shd w:val="clear" w:color="auto" w:fill="auto"/>
          </w:tcPr>
          <w:p w14:paraId="7DDC0742" w14:textId="77777777" w:rsidR="008435E0" w:rsidRPr="0087049C" w:rsidRDefault="008435E0" w:rsidP="008435E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260" w:type="dxa"/>
            <w:shd w:val="clear" w:color="auto" w:fill="auto"/>
          </w:tcPr>
          <w:p w14:paraId="7D0F6728" w14:textId="77777777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F57738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EB8BC4" w14:textId="49B79671" w:rsidR="008435E0" w:rsidRPr="002D7CEA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="00101240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36" w:type="dxa"/>
            <w:shd w:val="clear" w:color="auto" w:fill="auto"/>
          </w:tcPr>
          <w:p w14:paraId="405DB1AC" w14:textId="77777777" w:rsidR="008435E0" w:rsidRPr="00C24681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shd w:val="clear" w:color="auto" w:fill="auto"/>
          </w:tcPr>
          <w:p w14:paraId="6575FAA9" w14:textId="77777777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A1E03CD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6C84CA94" w14:textId="79729407" w:rsidR="008435E0" w:rsidRPr="002D7CEA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="008435E0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8435E0" w:rsidRPr="0087049C" w14:paraId="3C8ABDA6" w14:textId="77777777" w:rsidTr="00653877">
        <w:tc>
          <w:tcPr>
            <w:tcW w:w="3780" w:type="dxa"/>
            <w:shd w:val="clear" w:color="auto" w:fill="auto"/>
          </w:tcPr>
          <w:p w14:paraId="1FD01417" w14:textId="77777777" w:rsidR="008435E0" w:rsidRPr="0087049C" w:rsidRDefault="008435E0" w:rsidP="008435E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0C9F6DF5" w14:textId="758A0C07" w:rsidR="008435E0" w:rsidRPr="002D7CEA" w:rsidRDefault="007511F5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B49FAF0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2CA619" w14:textId="4AA790E0" w:rsidR="008435E0" w:rsidRPr="002D7CEA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101240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0BECEFEA" w14:textId="77777777" w:rsidR="008435E0" w:rsidRPr="00C24681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shd w:val="clear" w:color="auto" w:fill="auto"/>
          </w:tcPr>
          <w:p w14:paraId="1BBCADE4" w14:textId="608B935C" w:rsidR="008435E0" w:rsidRPr="002D7CEA" w:rsidRDefault="007511F5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067BB0D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167FB68B" w14:textId="342C1AAB" w:rsidR="008435E0" w:rsidRPr="002D7CEA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8435E0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8435E0" w:rsidRPr="0087049C" w14:paraId="61209D7C" w14:textId="77777777" w:rsidTr="00653877">
        <w:tc>
          <w:tcPr>
            <w:tcW w:w="3780" w:type="dxa"/>
            <w:shd w:val="clear" w:color="auto" w:fill="auto"/>
          </w:tcPr>
          <w:p w14:paraId="319A6A43" w14:textId="77777777" w:rsidR="008435E0" w:rsidRPr="0087049C" w:rsidRDefault="008435E0" w:rsidP="008435E0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260" w:type="dxa"/>
            <w:shd w:val="clear" w:color="auto" w:fill="auto"/>
          </w:tcPr>
          <w:p w14:paraId="0BEB67D5" w14:textId="7298BF20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FB0189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76D697" w14:textId="169894B6" w:rsidR="008435E0" w:rsidRPr="002D7CEA" w:rsidRDefault="00101240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130EF6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031BE5F" w14:textId="7D6952F9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F611589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A83E622" w14:textId="01FA5265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35E0" w:rsidRPr="0087049C" w14:paraId="3BAA52A3" w14:textId="77777777" w:rsidTr="00653877">
        <w:tc>
          <w:tcPr>
            <w:tcW w:w="3780" w:type="dxa"/>
            <w:shd w:val="clear" w:color="auto" w:fill="auto"/>
          </w:tcPr>
          <w:p w14:paraId="3B4696E8" w14:textId="77777777" w:rsidR="008435E0" w:rsidRPr="0087049C" w:rsidRDefault="008435E0" w:rsidP="008435E0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60" w:type="dxa"/>
            <w:shd w:val="clear" w:color="auto" w:fill="auto"/>
          </w:tcPr>
          <w:p w14:paraId="1E181B99" w14:textId="68E91AAB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E783D7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99EFA" w14:textId="0FEF6FFA" w:rsidR="008435E0" w:rsidRPr="002D7CEA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7CEA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4D14CEC9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24DD96D" w14:textId="4CA127EC" w:rsidR="008435E0" w:rsidRPr="002D7CEA" w:rsidRDefault="008435E0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F9AED5B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590B632" w14:textId="616E0ACE" w:rsidR="008435E0" w:rsidRPr="002D7CEA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35E0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284C34" w:rsidRPr="0087049C" w14:paraId="332DFF5A" w14:textId="77777777" w:rsidTr="00653877">
        <w:tc>
          <w:tcPr>
            <w:tcW w:w="3780" w:type="dxa"/>
            <w:shd w:val="clear" w:color="auto" w:fill="auto"/>
          </w:tcPr>
          <w:p w14:paraId="15963AFB" w14:textId="6C567EC0" w:rsidR="00284C34" w:rsidRPr="0087049C" w:rsidRDefault="00284C34" w:rsidP="008435E0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260" w:type="dxa"/>
            <w:shd w:val="clear" w:color="auto" w:fill="auto"/>
          </w:tcPr>
          <w:p w14:paraId="3F616A61" w14:textId="77777777" w:rsidR="00284C34" w:rsidRPr="002D7CEA" w:rsidRDefault="00284C34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3AD1C0" w14:textId="77777777" w:rsidR="00284C34" w:rsidRPr="002D7CEA" w:rsidRDefault="00284C34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8D634E" w14:textId="736A4857" w:rsidR="00284C34" w:rsidRPr="002D7CEA" w:rsidRDefault="00F1061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2775C9" w14:textId="77777777" w:rsidR="00284C34" w:rsidRPr="00C24681" w:rsidRDefault="00284C34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shd w:val="clear" w:color="auto" w:fill="auto"/>
          </w:tcPr>
          <w:p w14:paraId="39DE80AD" w14:textId="77777777" w:rsidR="00284C34" w:rsidRPr="002D7CEA" w:rsidRDefault="00284C34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FB52D4" w14:textId="77777777" w:rsidR="00284C34" w:rsidRPr="002D7CEA" w:rsidRDefault="00284C34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FA54AA8" w14:textId="303204A8" w:rsidR="00284C34" w:rsidRPr="002D7CEA" w:rsidRDefault="00F10615" w:rsidP="00F1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5E0" w:rsidRPr="0087049C" w14:paraId="7F4E736E" w14:textId="77777777" w:rsidTr="00653877">
        <w:tc>
          <w:tcPr>
            <w:tcW w:w="3780" w:type="dxa"/>
            <w:shd w:val="clear" w:color="auto" w:fill="auto"/>
          </w:tcPr>
          <w:p w14:paraId="41A182C9" w14:textId="77777777" w:rsidR="008435E0" w:rsidRPr="0087049C" w:rsidRDefault="008435E0" w:rsidP="008435E0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32718" w14:textId="32D74B79" w:rsidR="008435E0" w:rsidRPr="002D7CEA" w:rsidRDefault="007511F5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B9FA7E7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8F6D9" w14:textId="20999AEA" w:rsidR="008435E0" w:rsidRPr="002D7CEA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101240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36" w:type="dxa"/>
            <w:shd w:val="clear" w:color="auto" w:fill="auto"/>
          </w:tcPr>
          <w:p w14:paraId="2822C9EF" w14:textId="77777777" w:rsidR="008435E0" w:rsidRPr="00C24681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9AD44" w14:textId="5EEF8E9C" w:rsidR="008435E0" w:rsidRPr="002D7CEA" w:rsidRDefault="007511F5" w:rsidP="008435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5D68E291" w14:textId="77777777" w:rsidR="008435E0" w:rsidRPr="002D7CEA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8BEDA" w14:textId="1F551B27" w:rsidR="008435E0" w:rsidRPr="002D7CEA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8435E0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</w:tr>
    </w:tbl>
    <w:p w14:paraId="04E9FB48" w14:textId="77777777" w:rsidR="005A4B4A" w:rsidRPr="00653877" w:rsidRDefault="005A4B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64"/>
        <w:gridCol w:w="1176"/>
      </w:tblGrid>
      <w:tr w:rsidR="005D0DDC" w:rsidRPr="0087049C" w14:paraId="73D2FFD8" w14:textId="77777777" w:rsidTr="00653877">
        <w:tc>
          <w:tcPr>
            <w:tcW w:w="3780" w:type="dxa"/>
            <w:shd w:val="clear" w:color="auto" w:fill="auto"/>
          </w:tcPr>
          <w:p w14:paraId="24DC2ADA" w14:textId="740BD1FF" w:rsidR="005D0DDC" w:rsidRPr="0087049C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2D64B8A6" w14:textId="77777777" w:rsidR="005D0DDC" w:rsidRPr="0087049C" w:rsidRDefault="005D0DDC" w:rsidP="005D0DD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C0C8EC7" w14:textId="77777777" w:rsidR="005D0DDC" w:rsidRPr="0087049C" w:rsidRDefault="005D0DDC" w:rsidP="005D0DD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CE0CEF" w14:textId="77777777" w:rsidR="005D0DDC" w:rsidRPr="0087049C" w:rsidRDefault="005D0DDC" w:rsidP="005D0DD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E4F" w:rsidRPr="0087049C" w14:paraId="237B0D2B" w14:textId="77777777" w:rsidTr="00653877">
        <w:tc>
          <w:tcPr>
            <w:tcW w:w="3780" w:type="dxa"/>
            <w:shd w:val="clear" w:color="auto" w:fill="auto"/>
          </w:tcPr>
          <w:p w14:paraId="00ADE534" w14:textId="1849F406" w:rsidR="00DB3E4F" w:rsidRPr="0087049C" w:rsidRDefault="00DB3E4F" w:rsidP="00DB3E4F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2A3EA660" w14:textId="7AA0A4E7" w:rsidR="00DB3E4F" w:rsidRPr="0087049C" w:rsidRDefault="007511F5" w:rsidP="00DB3E4F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818A57" w14:textId="77777777" w:rsidR="00DB3E4F" w:rsidRPr="0087049C" w:rsidRDefault="00DB3E4F" w:rsidP="00DB3E4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A50C4D" w14:textId="4782BDFA" w:rsidR="00DB3E4F" w:rsidRPr="0087049C" w:rsidRDefault="007511F5" w:rsidP="00DB3E4F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D5BC4B" w14:textId="77777777" w:rsidR="00DB3E4F" w:rsidRPr="0087049C" w:rsidRDefault="00DB3E4F" w:rsidP="00DB3E4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54650" w14:textId="23D58A8D" w:rsidR="00DB3E4F" w:rsidRPr="0087049C" w:rsidRDefault="007511F5" w:rsidP="00DB3E4F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14:paraId="13874654" w14:textId="77777777" w:rsidR="00DB3E4F" w:rsidRPr="0087049C" w:rsidRDefault="00DB3E4F" w:rsidP="00DB3E4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7A1C122" w14:textId="3C0A7BFA" w:rsidR="00DB3E4F" w:rsidRPr="0087049C" w:rsidRDefault="007511F5" w:rsidP="00DB3E4F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3E4F" w:rsidRPr="0087049C" w14:paraId="23C95A16" w14:textId="77777777" w:rsidTr="00653877">
        <w:tc>
          <w:tcPr>
            <w:tcW w:w="3780" w:type="dxa"/>
            <w:shd w:val="clear" w:color="auto" w:fill="auto"/>
          </w:tcPr>
          <w:p w14:paraId="42B4FFF7" w14:textId="77777777" w:rsidR="00DB3E4F" w:rsidRPr="0087049C" w:rsidRDefault="00DB3E4F" w:rsidP="00DB3E4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4CC7C4D" w14:textId="50B0A8A3" w:rsidR="00DB3E4F" w:rsidRPr="0087049C" w:rsidRDefault="006A71E1" w:rsidP="00DB3E4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5E0" w:rsidRPr="0087049C" w14:paraId="17E48B87" w14:textId="77777777" w:rsidTr="00653877">
        <w:tc>
          <w:tcPr>
            <w:tcW w:w="3780" w:type="dxa"/>
            <w:shd w:val="clear" w:color="auto" w:fill="auto"/>
          </w:tcPr>
          <w:p w14:paraId="7E91B5BC" w14:textId="77777777" w:rsidR="008435E0" w:rsidRPr="0087049C" w:rsidRDefault="008435E0" w:rsidP="008435E0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6F5F2E5" w14:textId="2C5F37B8" w:rsidR="008435E0" w:rsidRPr="00A8512F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512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07D81" w:rsidRPr="00A851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282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7D0F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40FF0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942E5F" w14:textId="606FD34F" w:rsidR="008435E0" w:rsidRPr="00766850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435E0" w:rsidRPr="00766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26C3D798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296F8" w14:textId="557BC4E0" w:rsidR="008435E0" w:rsidRPr="00766850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72FDD" w:rsidRPr="00766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D67D24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8B87C6" w14:textId="7CC0CA97" w:rsidR="008435E0" w:rsidRPr="00766850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435E0" w:rsidRPr="00766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8435E0" w:rsidRPr="0087049C" w14:paraId="58117D7A" w14:textId="77777777" w:rsidTr="00653877">
        <w:tc>
          <w:tcPr>
            <w:tcW w:w="3780" w:type="dxa"/>
            <w:shd w:val="clear" w:color="auto" w:fill="auto"/>
          </w:tcPr>
          <w:p w14:paraId="35C9704B" w14:textId="77777777" w:rsidR="008435E0" w:rsidRPr="0087049C" w:rsidRDefault="008435E0" w:rsidP="008435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E5B435" w14:textId="1A8BF6CE" w:rsidR="008435E0" w:rsidRPr="00A8512F" w:rsidRDefault="006D3398" w:rsidP="006D3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512F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48282B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Pr="00A851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F0942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2DEB3" w14:textId="709753BF" w:rsidR="008435E0" w:rsidRPr="00766850" w:rsidRDefault="008435E0" w:rsidP="0076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8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6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Pr="007668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5BEE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1B0AC" w14:textId="30559ED0" w:rsidR="008435E0" w:rsidRPr="00766850" w:rsidRDefault="00D34B7D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668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Pr="007668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939006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091257" w14:textId="2522A117" w:rsidR="008435E0" w:rsidRPr="00766850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668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7668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35E0" w:rsidRPr="0087049C" w14:paraId="33603A73" w14:textId="77777777" w:rsidTr="00653877">
        <w:tc>
          <w:tcPr>
            <w:tcW w:w="3780" w:type="dxa"/>
            <w:shd w:val="clear" w:color="auto" w:fill="auto"/>
          </w:tcPr>
          <w:p w14:paraId="3207A469" w14:textId="77777777" w:rsidR="008435E0" w:rsidRPr="0087049C" w:rsidRDefault="008435E0" w:rsidP="008435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B29FB" w14:textId="4C8465AF" w:rsidR="008435E0" w:rsidRPr="00A8512F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66850" w:rsidRPr="00A8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7D0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67A37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B8FBC" w14:textId="04439BD0" w:rsidR="008435E0" w:rsidRPr="00766850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435E0" w:rsidRPr="00766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0CD5ED9A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8D94F" w14:textId="3C64CADB" w:rsidR="008435E0" w:rsidRPr="00766850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34B7D" w:rsidRPr="00766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854D32" w14:textId="77777777" w:rsidR="008435E0" w:rsidRPr="0087049C" w:rsidRDefault="008435E0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320F" w14:textId="4C1D7671" w:rsidR="008435E0" w:rsidRPr="00766850" w:rsidRDefault="007511F5" w:rsidP="008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435E0" w:rsidRPr="00766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</w:tbl>
    <w:p w14:paraId="0CE39D1F" w14:textId="77777777" w:rsidR="00653877" w:rsidRDefault="00653877">
      <w: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260"/>
        <w:gridCol w:w="270"/>
        <w:gridCol w:w="1433"/>
        <w:gridCol w:w="8"/>
      </w:tblGrid>
      <w:tr w:rsidR="0064704E" w:rsidRPr="0048282B" w14:paraId="60D81EB9" w14:textId="77777777" w:rsidTr="00651C85">
        <w:trPr>
          <w:gridAfter w:val="1"/>
          <w:wAfter w:w="8" w:type="dxa"/>
          <w:trHeight w:val="389"/>
          <w:tblHeader/>
        </w:trPr>
        <w:tc>
          <w:tcPr>
            <w:tcW w:w="3060" w:type="dxa"/>
            <w:shd w:val="clear" w:color="auto" w:fill="auto"/>
            <w:vAlign w:val="bottom"/>
          </w:tcPr>
          <w:p w14:paraId="3E910279" w14:textId="11693A05" w:rsidR="0064704E" w:rsidRPr="0087049C" w:rsidRDefault="0064704E" w:rsidP="004A1EB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3" w:type="dxa"/>
            <w:gridSpan w:val="7"/>
          </w:tcPr>
          <w:p w14:paraId="545F2340" w14:textId="75758095" w:rsidR="0064704E" w:rsidRPr="0048282B" w:rsidRDefault="0064704E" w:rsidP="004A1EB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48282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64704E" w:rsidRPr="0048282B" w14:paraId="657C4DF0" w14:textId="77777777" w:rsidTr="00651C85">
        <w:trPr>
          <w:trHeight w:val="335"/>
          <w:tblHeader/>
        </w:trPr>
        <w:tc>
          <w:tcPr>
            <w:tcW w:w="3060" w:type="dxa"/>
            <w:shd w:val="clear" w:color="auto" w:fill="auto"/>
            <w:vAlign w:val="bottom"/>
          </w:tcPr>
          <w:p w14:paraId="01AC5B6A" w14:textId="31676407" w:rsidR="0064704E" w:rsidRPr="0048282B" w:rsidRDefault="0064704E" w:rsidP="006A71E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2F3DF9" w14:textId="42221AB5" w:rsidR="0064704E" w:rsidRPr="0048282B" w:rsidRDefault="0064704E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70331" w14:textId="77777777" w:rsidR="0064704E" w:rsidRPr="0048282B" w:rsidRDefault="0064704E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E2B1E33" w14:textId="10EFD409" w:rsidR="0064704E" w:rsidRPr="0048282B" w:rsidRDefault="0064704E" w:rsidP="006A71E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8282B">
              <w:rPr>
                <w:rFonts w:asciiTheme="majorBidi" w:hAnsiTheme="majorBidi"/>
                <w:cs/>
              </w:rPr>
              <w:t>บันทึกเป็น (รายจ่าย) /</w:t>
            </w:r>
            <w:r w:rsidR="00A50535" w:rsidRPr="0048282B">
              <w:rPr>
                <w:rFonts w:asciiTheme="majorBidi" w:hAnsiTheme="majorBidi" w:hint="cs"/>
                <w:cs/>
              </w:rPr>
              <w:t xml:space="preserve"> </w:t>
            </w:r>
            <w:r w:rsidRPr="0048282B">
              <w:rPr>
                <w:rFonts w:asciiTheme="majorBidi" w:hAnsiTheme="majorBidi"/>
                <w:cs/>
              </w:rPr>
              <w:t>รายได้ใน</w:t>
            </w:r>
          </w:p>
        </w:tc>
        <w:tc>
          <w:tcPr>
            <w:tcW w:w="270" w:type="dxa"/>
          </w:tcPr>
          <w:p w14:paraId="15031AC0" w14:textId="77777777" w:rsidR="0064704E" w:rsidRPr="0048282B" w:rsidRDefault="0064704E" w:rsidP="006A71E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bottom"/>
          </w:tcPr>
          <w:p w14:paraId="62CCCA5D" w14:textId="667524F3" w:rsidR="0064704E" w:rsidRPr="0048282B" w:rsidRDefault="0064704E" w:rsidP="006A71E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</w:tr>
      <w:tr w:rsidR="00651C85" w:rsidRPr="0048282B" w14:paraId="5103681E" w14:textId="77777777" w:rsidTr="00651C85">
        <w:trPr>
          <w:trHeight w:val="335"/>
          <w:tblHeader/>
        </w:trPr>
        <w:tc>
          <w:tcPr>
            <w:tcW w:w="3060" w:type="dxa"/>
            <w:shd w:val="clear" w:color="auto" w:fill="auto"/>
            <w:vAlign w:val="bottom"/>
          </w:tcPr>
          <w:p w14:paraId="78D7F52E" w14:textId="13A3264E" w:rsidR="00651C85" w:rsidRPr="0048282B" w:rsidRDefault="00651C85" w:rsidP="00651C8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2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12D50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FE5DCED" w14:textId="186BD568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651C85"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51C85"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651C85"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00592347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70317D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282B">
              <w:rPr>
                <w:rFonts w:asciiTheme="majorBidi" w:hAnsiTheme="majorBidi"/>
                <w:sz w:val="30"/>
                <w:szCs w:val="30"/>
                <w:cs/>
              </w:rPr>
              <w:t>กำไรหรือ</w:t>
            </w:r>
          </w:p>
          <w:p w14:paraId="76AB1097" w14:textId="5BA6073A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8282B">
              <w:rPr>
                <w:rFonts w:asciiTheme="majorBidi" w:hAnsi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85ABC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D9320" w14:textId="7AB5A8EA" w:rsidR="00651C85" w:rsidRPr="0048282B" w:rsidRDefault="00651C85" w:rsidP="00651C8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8282B">
              <w:rPr>
                <w:rFonts w:asciiTheme="majorBidi" w:eastAsia="MS Mincho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1F1E846" w14:textId="77777777" w:rsidR="00651C85" w:rsidRPr="0048282B" w:rsidRDefault="00651C85" w:rsidP="00651C8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bottom"/>
          </w:tcPr>
          <w:p w14:paraId="4F0A3C9D" w14:textId="77777777" w:rsidR="00651C85" w:rsidRPr="0048282B" w:rsidRDefault="00651C85" w:rsidP="00651C8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2868A15E" w14:textId="5E1275A2" w:rsidR="00651C85" w:rsidRPr="0048282B" w:rsidRDefault="007511F5" w:rsidP="00651C8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651C85" w:rsidRPr="0048282B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651C85" w:rsidRPr="0048282B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48282B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651C85" w:rsidRPr="0048282B" w14:paraId="0FE4F3D8" w14:textId="77777777" w:rsidTr="00651C85">
        <w:trPr>
          <w:gridAfter w:val="1"/>
          <w:wAfter w:w="8" w:type="dxa"/>
          <w:trHeight w:val="335"/>
          <w:tblHeader/>
        </w:trPr>
        <w:tc>
          <w:tcPr>
            <w:tcW w:w="3060" w:type="dxa"/>
            <w:shd w:val="clear" w:color="auto" w:fill="auto"/>
          </w:tcPr>
          <w:p w14:paraId="27AA0337" w14:textId="749EBFE1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3" w:type="dxa"/>
            <w:gridSpan w:val="7"/>
          </w:tcPr>
          <w:p w14:paraId="5CB4671F" w14:textId="332602C1" w:rsidR="00651C85" w:rsidRPr="0048282B" w:rsidRDefault="00651C85" w:rsidP="00651C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C85" w:rsidRPr="0048282B" w14:paraId="1F31B5AF" w14:textId="77777777" w:rsidTr="00651C85">
        <w:tc>
          <w:tcPr>
            <w:tcW w:w="3060" w:type="dxa"/>
            <w:shd w:val="clear" w:color="auto" w:fill="auto"/>
          </w:tcPr>
          <w:p w14:paraId="10057B32" w14:textId="77777777" w:rsidR="00651C85" w:rsidRPr="0048282B" w:rsidRDefault="00651C85" w:rsidP="00651C85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D53F52C" w14:textId="77777777" w:rsidR="00651C85" w:rsidRPr="0048282B" w:rsidRDefault="00651C85" w:rsidP="00651C85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2189F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A4502F" w14:textId="2401504B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F161D0" w14:textId="0C25F13C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B05D3C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188367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0F5C273" w14:textId="61E7F114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1C85" w:rsidRPr="0048282B" w14:paraId="0CCE3CE1" w14:textId="77777777" w:rsidTr="00651C85">
        <w:tc>
          <w:tcPr>
            <w:tcW w:w="3060" w:type="dxa"/>
            <w:shd w:val="clear" w:color="auto" w:fill="auto"/>
          </w:tcPr>
          <w:p w14:paraId="0BC8D2E7" w14:textId="1B498980" w:rsidR="00651C85" w:rsidRPr="0048282B" w:rsidRDefault="00651C85" w:rsidP="00651C85">
            <w:pPr>
              <w:spacing w:line="240" w:lineRule="auto"/>
              <w:rPr>
                <w:sz w:val="30"/>
                <w:szCs w:val="30"/>
              </w:rPr>
            </w:pPr>
            <w:proofErr w:type="spellStart"/>
            <w:r w:rsidRPr="0048282B">
              <w:rPr>
                <w:rFonts w:asciiTheme="majorBidi" w:hAnsiTheme="majorBidi" w:cstheme="majorBidi"/>
                <w:sz w:val="30"/>
                <w:szCs w:val="30"/>
              </w:rPr>
              <w:t>เงินลงทุนใน</w:t>
            </w:r>
            <w:proofErr w:type="spellEnd"/>
            <w:r w:rsidRPr="00482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D013FAC" w14:textId="6F57B156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7E21C6E" w14:textId="66956601" w:rsidR="00651C85" w:rsidRPr="0048282B" w:rsidRDefault="00651C85" w:rsidP="00651C85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D32BD3" w14:textId="781DCB4D" w:rsidR="00651C85" w:rsidRPr="0048282B" w:rsidRDefault="00382218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90550" w14:textId="407759A4" w:rsidR="00651C85" w:rsidRPr="0048282B" w:rsidRDefault="00651C85" w:rsidP="00E173E3">
            <w:pPr>
              <w:tabs>
                <w:tab w:val="decimal" w:pos="56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98107" w14:textId="295F6EA0" w:rsidR="00651C85" w:rsidRPr="0048282B" w:rsidRDefault="00E173E3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F6252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9F97E36" w14:textId="7FDBC3E7" w:rsidR="00651C85" w:rsidRPr="0048282B" w:rsidRDefault="007511F5" w:rsidP="007D0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</w:tr>
      <w:tr w:rsidR="00651C85" w:rsidRPr="0048282B" w14:paraId="7671E646" w14:textId="77777777" w:rsidTr="00651C85">
        <w:tc>
          <w:tcPr>
            <w:tcW w:w="3060" w:type="dxa"/>
            <w:shd w:val="clear" w:color="auto" w:fill="auto"/>
          </w:tcPr>
          <w:p w14:paraId="5113B072" w14:textId="77777777" w:rsidR="00651C85" w:rsidRPr="0048282B" w:rsidRDefault="00651C85" w:rsidP="00651C85">
            <w:pPr>
              <w:spacing w:line="240" w:lineRule="auto"/>
              <w:rPr>
                <w:rFonts w:eastAsia="MS Mincho"/>
                <w:cs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7B64F641" w14:textId="2C9870ED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14:paraId="13A4A641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B9FBB4" w14:textId="013427E7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6B480A94" w14:textId="08A4D632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F1F0141" w14:textId="43234EF4" w:rsidR="00651C85" w:rsidRPr="00BF5A5A" w:rsidRDefault="00382218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D7918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1AA63CA9" w14:textId="0EA60DFC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1,044</w:t>
            </w:r>
          </w:p>
        </w:tc>
      </w:tr>
      <w:tr w:rsidR="00651C85" w:rsidRPr="0048282B" w14:paraId="0FC3E007" w14:textId="77777777" w:rsidTr="00651C85">
        <w:tc>
          <w:tcPr>
            <w:tcW w:w="3060" w:type="dxa"/>
            <w:shd w:val="clear" w:color="auto" w:fill="auto"/>
          </w:tcPr>
          <w:p w14:paraId="0A9C0531" w14:textId="1D45C738" w:rsidR="00651C85" w:rsidRPr="0048282B" w:rsidRDefault="00651C85" w:rsidP="00651C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1E7FE2B9" w14:textId="46816416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1E5239" w:rsidRPr="0048282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282B">
              <w:rPr>
                <w:rFonts w:ascii="Angsana New" w:eastAsia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1ABDB372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626109" w14:textId="28E1CAFB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2B299658" w14:textId="17FA036E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0E609B" w14:textId="2D8CA7A5" w:rsidR="00651C85" w:rsidRPr="0048282B" w:rsidRDefault="00382218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9D72B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43B19C3E" w14:textId="2EF41968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3,330</w:t>
            </w:r>
          </w:p>
        </w:tc>
      </w:tr>
      <w:tr w:rsidR="00651C85" w:rsidRPr="0048282B" w14:paraId="65DFB243" w14:textId="77777777" w:rsidTr="00651C85">
        <w:tc>
          <w:tcPr>
            <w:tcW w:w="3060" w:type="dxa"/>
            <w:shd w:val="clear" w:color="auto" w:fill="auto"/>
          </w:tcPr>
          <w:p w14:paraId="6876166D" w14:textId="53BD9881" w:rsidR="00651C85" w:rsidRPr="0048282B" w:rsidRDefault="00651C85" w:rsidP="00651C85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48282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82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828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4D5B6A8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69BD6FCB" w14:textId="724687BC" w:rsidR="001E5239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1E5239" w:rsidRPr="0048282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282B">
              <w:rPr>
                <w:rFonts w:ascii="Angsana New" w:eastAsia="Angsana New" w:hAnsi="Angsana New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7B83DB95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43D9A2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6F336212" w14:textId="116C4C73" w:rsidR="00382218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  <w:shd w:val="clear" w:color="auto" w:fill="auto"/>
          </w:tcPr>
          <w:p w14:paraId="2376A9BF" w14:textId="72317A72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2D2DE4" w14:textId="77777777" w:rsidR="00651C85" w:rsidRPr="0048282B" w:rsidRDefault="00651C85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E5426" w14:textId="2B466F21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095B9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D26A7B1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59A33972" w14:textId="0FE8C798" w:rsidR="00382218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1,724</w:t>
            </w:r>
          </w:p>
        </w:tc>
      </w:tr>
      <w:tr w:rsidR="00651C85" w:rsidRPr="0048282B" w14:paraId="1FF17D51" w14:textId="77777777" w:rsidTr="00651C85">
        <w:trPr>
          <w:trHeight w:val="324"/>
        </w:trPr>
        <w:tc>
          <w:tcPr>
            <w:tcW w:w="3060" w:type="dxa"/>
            <w:shd w:val="clear" w:color="auto" w:fill="auto"/>
            <w:vAlign w:val="center"/>
          </w:tcPr>
          <w:p w14:paraId="51C6AB1A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4D9EDA76" w14:textId="00D2AFAD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E173E3" w:rsidRPr="0048282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282B">
              <w:rPr>
                <w:rFonts w:ascii="Angsana New" w:eastAsia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6A6CAA5A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3AD1F8" w14:textId="0FAE869A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1,22</w:t>
            </w:r>
            <w:r w:rsidR="00CD75F4">
              <w:rPr>
                <w:rFonts w:ascii="Angsana New" w:eastAsia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22FCEC9" w14:textId="214633B8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4B18A5" w14:textId="4821FCA9" w:rsidR="00651C85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A7E9F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7BCC57E" w14:textId="67FD9487" w:rsidR="00651C85" w:rsidRPr="0048282B" w:rsidRDefault="00382218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4,95</w:t>
            </w:r>
            <w:r w:rsidR="00CD75F4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48282B" w:rsidRPr="0048282B" w14:paraId="36EAEBD4" w14:textId="77777777" w:rsidTr="00651C85">
        <w:trPr>
          <w:trHeight w:val="324"/>
        </w:trPr>
        <w:tc>
          <w:tcPr>
            <w:tcW w:w="3060" w:type="dxa"/>
            <w:shd w:val="clear" w:color="auto" w:fill="auto"/>
            <w:vAlign w:val="center"/>
          </w:tcPr>
          <w:p w14:paraId="45724D57" w14:textId="4F3F90C6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proofErr w:type="spellStart"/>
            <w:r w:rsidRPr="0048282B">
              <w:rPr>
                <w:rFonts w:asciiTheme="majorBidi" w:hAnsiTheme="majorBidi" w:cstheme="majorBidi"/>
                <w:sz w:val="30"/>
                <w:szCs w:val="30"/>
              </w:rPr>
              <w:t>เงินลงทุนใน</w:t>
            </w:r>
            <w:proofErr w:type="spellEnd"/>
            <w:r w:rsidRPr="00482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D0DC9DD" w14:textId="54A1EAD3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5F329" w14:textId="77777777" w:rsidR="0048282B" w:rsidRPr="0048282B" w:rsidRDefault="0048282B" w:rsidP="0048282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4E377F" w14:textId="5B33817E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3B3E78B" w14:textId="77777777" w:rsidR="0048282B" w:rsidRPr="0048282B" w:rsidRDefault="0048282B" w:rsidP="0048282B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C68242" w14:textId="22CF03BD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7FF1C0" w14:textId="77777777" w:rsidR="0048282B" w:rsidRPr="0048282B" w:rsidRDefault="0048282B" w:rsidP="0048282B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186A0913" w14:textId="105BFFB2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32</w:t>
            </w:r>
          </w:p>
        </w:tc>
      </w:tr>
      <w:tr w:rsidR="0048282B" w:rsidRPr="0048282B" w14:paraId="665F084C" w14:textId="77777777" w:rsidTr="00651C85">
        <w:tc>
          <w:tcPr>
            <w:tcW w:w="3060" w:type="dxa"/>
            <w:shd w:val="clear" w:color="auto" w:fill="auto"/>
            <w:vAlign w:val="center"/>
          </w:tcPr>
          <w:p w14:paraId="0E6160B9" w14:textId="77777777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8C859F2" w14:textId="2E464190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2,579</w:t>
            </w:r>
          </w:p>
        </w:tc>
        <w:tc>
          <w:tcPr>
            <w:tcW w:w="270" w:type="dxa"/>
          </w:tcPr>
          <w:p w14:paraId="7F2F8490" w14:textId="77777777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D0F17B" w14:textId="5DBABB5D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(1,13</w:t>
            </w:r>
            <w:r w:rsidR="00CD75F4">
              <w:rPr>
                <w:rFonts w:ascii="Angsana New" w:eastAsia="Angsana New" w:hAnsi="Angsana New"/>
                <w:sz w:val="30"/>
                <w:szCs w:val="30"/>
              </w:rPr>
              <w:t>0</w:t>
            </w:r>
            <w:r w:rsidRPr="0048282B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2F705B" w14:textId="7495CC71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55EFAC" w14:textId="7ACF1E55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3FB3F" w14:textId="77777777" w:rsidR="0048282B" w:rsidRPr="0048282B" w:rsidRDefault="0048282B" w:rsidP="0048282B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69F490AC" w14:textId="69EB1B0F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1,44</w:t>
            </w:r>
            <w:r w:rsidR="00CD75F4">
              <w:rPr>
                <w:rFonts w:ascii="Angsana New" w:eastAsia="Angsana New" w:hAnsi="Angsana New"/>
                <w:sz w:val="30"/>
                <w:szCs w:val="30"/>
              </w:rPr>
              <w:t>9</w:t>
            </w:r>
          </w:p>
        </w:tc>
      </w:tr>
      <w:tr w:rsidR="0048282B" w:rsidRPr="0048282B" w14:paraId="036C8C8A" w14:textId="77777777" w:rsidTr="00651C85">
        <w:tc>
          <w:tcPr>
            <w:tcW w:w="3060" w:type="dxa"/>
            <w:shd w:val="clear" w:color="auto" w:fill="auto"/>
            <w:vAlign w:val="center"/>
          </w:tcPr>
          <w:p w14:paraId="6BD18A4C" w14:textId="0EC1F477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60B367B0" w14:textId="41A1F049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4,269</w:t>
            </w:r>
          </w:p>
        </w:tc>
        <w:tc>
          <w:tcPr>
            <w:tcW w:w="270" w:type="dxa"/>
          </w:tcPr>
          <w:p w14:paraId="03C474A4" w14:textId="77777777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28F564" w14:textId="49CD12EE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5D9DC24C" w14:textId="37CCBAD9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F8D4EC" w14:textId="76CB9751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1FE69" w14:textId="77777777" w:rsidR="0048282B" w:rsidRPr="0048282B" w:rsidRDefault="0048282B" w:rsidP="0048282B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40F49E5F" w14:textId="6C9F6C50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2,691</w:t>
            </w:r>
          </w:p>
        </w:tc>
      </w:tr>
      <w:tr w:rsidR="0048282B" w:rsidRPr="0048282B" w14:paraId="3962DA3A" w14:textId="77777777" w:rsidTr="00651C85">
        <w:tc>
          <w:tcPr>
            <w:tcW w:w="3060" w:type="dxa"/>
            <w:shd w:val="clear" w:color="auto" w:fill="auto"/>
            <w:vAlign w:val="center"/>
          </w:tcPr>
          <w:p w14:paraId="50BC82F7" w14:textId="4BBE2AE1" w:rsidR="0048282B" w:rsidRPr="0048282B" w:rsidRDefault="0048282B" w:rsidP="0048282B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48282B">
              <w:rPr>
                <w:rFonts w:ascii="Angsana New" w:eastAsia="Angsana New" w:hAnsi="Angsana New"/>
                <w:sz w:val="30"/>
                <w:szCs w:val="30"/>
              </w:rPr>
              <w:t>หนี้สินตามสัญญาเช่า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306AE11B" w14:textId="611EA96F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(3,104)</w:t>
            </w:r>
          </w:p>
        </w:tc>
        <w:tc>
          <w:tcPr>
            <w:tcW w:w="270" w:type="dxa"/>
          </w:tcPr>
          <w:p w14:paraId="7180B87B" w14:textId="35087213" w:rsidR="0048282B" w:rsidRPr="0048282B" w:rsidRDefault="0048282B" w:rsidP="0048282B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034CC0" w14:textId="687CD6C6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1,622</w:t>
            </w:r>
          </w:p>
        </w:tc>
        <w:tc>
          <w:tcPr>
            <w:tcW w:w="270" w:type="dxa"/>
            <w:shd w:val="clear" w:color="auto" w:fill="auto"/>
          </w:tcPr>
          <w:p w14:paraId="026A7617" w14:textId="2D1BA840" w:rsidR="0048282B" w:rsidRPr="0048282B" w:rsidRDefault="0048282B" w:rsidP="0048282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427F14" w14:textId="7B78E2C0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7F2A6E" w14:textId="77777777" w:rsidR="0048282B" w:rsidRPr="0048282B" w:rsidRDefault="0048282B" w:rsidP="0048282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56C25E30" w14:textId="01041E3C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(1,482)</w:t>
            </w:r>
          </w:p>
        </w:tc>
      </w:tr>
      <w:tr w:rsidR="00651C85" w:rsidRPr="0048282B" w14:paraId="1CE740DC" w14:textId="77777777" w:rsidTr="00651C85">
        <w:trPr>
          <w:trHeight w:val="315"/>
        </w:trPr>
        <w:tc>
          <w:tcPr>
            <w:tcW w:w="3060" w:type="dxa"/>
            <w:shd w:val="clear" w:color="auto" w:fill="auto"/>
            <w:vAlign w:val="center"/>
          </w:tcPr>
          <w:p w14:paraId="0500B4A0" w14:textId="5A9A018F" w:rsidR="00651C85" w:rsidRPr="0048282B" w:rsidRDefault="00651C85" w:rsidP="00651C85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/>
                <w:sz w:val="30"/>
                <w:szCs w:val="30"/>
                <w:cs/>
              </w:rPr>
              <w:t>ประมาณการหนี้สินผลประโยชน์</w:t>
            </w:r>
            <w:r w:rsidRPr="0048282B">
              <w:rPr>
                <w:rFonts w:asciiTheme="majorBidi" w:eastAsia="MS Mincho" w:hAnsiTheme="majorBidi"/>
                <w:sz w:val="30"/>
                <w:szCs w:val="30"/>
                <w:cs/>
              </w:rPr>
              <w:br/>
            </w:r>
            <w:r w:rsidRPr="0048282B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</w:t>
            </w:r>
            <w:r w:rsidRPr="0048282B">
              <w:rPr>
                <w:rFonts w:asciiTheme="majorBidi" w:eastAsia="MS Mincho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shd w:val="clear" w:color="auto" w:fill="auto"/>
          </w:tcPr>
          <w:p w14:paraId="7D3D5EB3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071E1E31" w14:textId="3D5C1D67" w:rsidR="00E173E3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00E173E3" w:rsidRPr="0048282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282B">
              <w:rPr>
                <w:rFonts w:ascii="Angsana New" w:eastAsia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2978FCE4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FF5CDA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18A8E6C" w14:textId="34450819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2,680</w:t>
            </w:r>
          </w:p>
        </w:tc>
        <w:tc>
          <w:tcPr>
            <w:tcW w:w="270" w:type="dxa"/>
            <w:shd w:val="clear" w:color="auto" w:fill="auto"/>
          </w:tcPr>
          <w:p w14:paraId="5B8685AC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B8AEAE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72A28DBF" w14:textId="6B675229" w:rsidR="0048282B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2,361</w:t>
            </w:r>
          </w:p>
        </w:tc>
        <w:tc>
          <w:tcPr>
            <w:tcW w:w="270" w:type="dxa"/>
          </w:tcPr>
          <w:p w14:paraId="05605DCB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5DE0268E" w14:textId="77777777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52C2F96A" w14:textId="60FDFBBB" w:rsidR="0048282B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12,363</w:t>
            </w:r>
          </w:p>
        </w:tc>
      </w:tr>
      <w:tr w:rsidR="00651C85" w:rsidRPr="0048282B" w14:paraId="49B4FCEB" w14:textId="77777777" w:rsidTr="00651C85">
        <w:tc>
          <w:tcPr>
            <w:tcW w:w="3060" w:type="dxa"/>
            <w:shd w:val="clear" w:color="auto" w:fill="auto"/>
            <w:vAlign w:val="bottom"/>
          </w:tcPr>
          <w:p w14:paraId="28B5ED9E" w14:textId="7CFF3CF8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698111" w14:textId="14EC49A2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5F53DBF6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AAFF5D" w14:textId="36F9B3B0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78894BA1" w14:textId="648C0BBB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E6E96F" w14:textId="159332DB" w:rsidR="00651C85" w:rsidRPr="0048282B" w:rsidRDefault="007D0F9E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9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E521CB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A4E26" w14:textId="31874EDF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1,297</w:t>
            </w:r>
          </w:p>
        </w:tc>
      </w:tr>
      <w:tr w:rsidR="00651C85" w:rsidRPr="0048282B" w14:paraId="42B55EDD" w14:textId="77777777" w:rsidTr="00651C85">
        <w:tc>
          <w:tcPr>
            <w:tcW w:w="3060" w:type="dxa"/>
            <w:shd w:val="clear" w:color="auto" w:fill="auto"/>
            <w:vAlign w:val="bottom"/>
          </w:tcPr>
          <w:p w14:paraId="3F57998A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A18A1" w14:textId="798D1888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E173E3"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03DFB06A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592D8" w14:textId="68201504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</w:t>
            </w:r>
            <w:r w:rsidR="007D0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7F95A0" w14:textId="1A138B59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18E18" w14:textId="47EE72FE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2,361</w:t>
            </w:r>
          </w:p>
        </w:tc>
        <w:tc>
          <w:tcPr>
            <w:tcW w:w="270" w:type="dxa"/>
          </w:tcPr>
          <w:p w14:paraId="017190C6" w14:textId="77777777" w:rsidR="00651C85" w:rsidRPr="0048282B" w:rsidRDefault="00651C85" w:rsidP="00651C85">
            <w:pPr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65DB2" w14:textId="55BF5DB5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</w:t>
            </w:r>
            <w:r w:rsidR="007D0F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651C85" w:rsidRPr="0048282B" w14:paraId="1D6A9336" w14:textId="77777777" w:rsidTr="00651C85">
        <w:tc>
          <w:tcPr>
            <w:tcW w:w="3060" w:type="dxa"/>
            <w:shd w:val="clear" w:color="auto" w:fill="auto"/>
          </w:tcPr>
          <w:p w14:paraId="43051F06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68401BF" w14:textId="77777777" w:rsidR="00651C85" w:rsidRPr="0048282B" w:rsidRDefault="00651C85" w:rsidP="00651C8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A4373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3CA37C0" w14:textId="377F750D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43CAB1" w14:textId="6E6F6D8A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B0E628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EA07E8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9C1F53" w14:textId="7CCBA79C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1C85" w:rsidRPr="0048282B" w14:paraId="40A9FF9D" w14:textId="77777777" w:rsidTr="00651C85">
        <w:tc>
          <w:tcPr>
            <w:tcW w:w="3060" w:type="dxa"/>
            <w:shd w:val="clear" w:color="auto" w:fill="auto"/>
          </w:tcPr>
          <w:p w14:paraId="1C9E5337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0EB1B3C" w14:textId="77777777" w:rsidR="00651C85" w:rsidRPr="0048282B" w:rsidRDefault="00651C85" w:rsidP="00651C8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EBB2" w14:textId="77777777" w:rsidR="00651C85" w:rsidRPr="0048282B" w:rsidRDefault="00651C85" w:rsidP="00651C85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47E403" w14:textId="17BA5072" w:rsidR="00651C85" w:rsidRPr="0048282B" w:rsidRDefault="00651C85" w:rsidP="00651C85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06D64" w14:textId="3FC99AE4" w:rsidR="00651C85" w:rsidRPr="0048282B" w:rsidRDefault="00651C85" w:rsidP="00651C85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AA1A2C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A2FFA2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A0C3068" w14:textId="4C3E1471" w:rsidR="00651C85" w:rsidRPr="0048282B" w:rsidRDefault="00651C8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48282B" w:rsidRPr="0048282B" w14:paraId="664F9EE3" w14:textId="77777777" w:rsidTr="00651C85">
        <w:tc>
          <w:tcPr>
            <w:tcW w:w="3060" w:type="dxa"/>
            <w:shd w:val="clear" w:color="auto" w:fill="auto"/>
          </w:tcPr>
          <w:p w14:paraId="6EDC5A1F" w14:textId="6716FE79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167A3E24" w14:textId="6DA0220A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(1,736)</w:t>
            </w:r>
          </w:p>
        </w:tc>
        <w:tc>
          <w:tcPr>
            <w:tcW w:w="270" w:type="dxa"/>
          </w:tcPr>
          <w:p w14:paraId="57E84675" w14:textId="77777777" w:rsidR="0048282B" w:rsidRPr="0048282B" w:rsidRDefault="0048282B" w:rsidP="0048282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C2026D" w14:textId="63A73EE6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(388)</w:t>
            </w:r>
          </w:p>
        </w:tc>
        <w:tc>
          <w:tcPr>
            <w:tcW w:w="270" w:type="dxa"/>
            <w:shd w:val="clear" w:color="auto" w:fill="auto"/>
          </w:tcPr>
          <w:p w14:paraId="6AAEADB0" w14:textId="3201A274" w:rsidR="0048282B" w:rsidRPr="0048282B" w:rsidRDefault="0048282B" w:rsidP="0048282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ED8C8" w14:textId="4722E68D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2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AC93E" w14:textId="77777777" w:rsidR="0048282B" w:rsidRPr="0048282B" w:rsidRDefault="0048282B" w:rsidP="0048282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C8F7386" w14:textId="0B0465AB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(2,124)</w:t>
            </w:r>
          </w:p>
        </w:tc>
      </w:tr>
      <w:tr w:rsidR="0048282B" w:rsidRPr="0048282B" w14:paraId="1199FE2E" w14:textId="77777777" w:rsidTr="00651C85">
        <w:tc>
          <w:tcPr>
            <w:tcW w:w="3060" w:type="dxa"/>
            <w:shd w:val="clear" w:color="auto" w:fill="auto"/>
          </w:tcPr>
          <w:p w14:paraId="75588A9A" w14:textId="6AC89228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0CA2C8E" w14:textId="67118AFB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(1,768)</w:t>
            </w:r>
          </w:p>
        </w:tc>
        <w:tc>
          <w:tcPr>
            <w:tcW w:w="270" w:type="dxa"/>
          </w:tcPr>
          <w:p w14:paraId="31BF9D06" w14:textId="77777777" w:rsidR="0048282B" w:rsidRPr="0048282B" w:rsidRDefault="0048282B" w:rsidP="0048282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ED287B" w14:textId="4AA7A66B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471C321B" w14:textId="44E3D19C" w:rsidR="0048282B" w:rsidRPr="0048282B" w:rsidRDefault="0048282B" w:rsidP="0048282B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E1B39" w14:textId="20F398F3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2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CA886" w14:textId="77777777" w:rsidR="0048282B" w:rsidRPr="0048282B" w:rsidRDefault="0048282B" w:rsidP="0048282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4B9A91F" w14:textId="66C845E0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(1,515)</w:t>
            </w:r>
          </w:p>
        </w:tc>
      </w:tr>
      <w:tr w:rsidR="0048282B" w:rsidRPr="0048282B" w14:paraId="629428E6" w14:textId="77777777" w:rsidTr="00651C85">
        <w:tc>
          <w:tcPr>
            <w:tcW w:w="3060" w:type="dxa"/>
            <w:shd w:val="clear" w:color="auto" w:fill="auto"/>
          </w:tcPr>
          <w:p w14:paraId="3B58FEA0" w14:textId="010D3793" w:rsidR="0048282B" w:rsidRPr="0048282B" w:rsidRDefault="0048282B" w:rsidP="0048282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2D16D1" w14:textId="4D9B7AA5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(210)</w:t>
            </w:r>
          </w:p>
        </w:tc>
        <w:tc>
          <w:tcPr>
            <w:tcW w:w="270" w:type="dxa"/>
          </w:tcPr>
          <w:p w14:paraId="1FB17B7A" w14:textId="77777777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84AA62" w14:textId="65FCD1B1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(164)</w:t>
            </w:r>
          </w:p>
        </w:tc>
        <w:tc>
          <w:tcPr>
            <w:tcW w:w="270" w:type="dxa"/>
            <w:shd w:val="clear" w:color="auto" w:fill="auto"/>
          </w:tcPr>
          <w:p w14:paraId="3CD12FD6" w14:textId="0F36FC95" w:rsidR="0048282B" w:rsidRPr="0048282B" w:rsidRDefault="0048282B" w:rsidP="0048282B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8DB2F" w14:textId="667BAB41" w:rsidR="0048282B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2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53AF2C" w14:textId="77777777" w:rsidR="0048282B" w:rsidRPr="0048282B" w:rsidRDefault="0048282B" w:rsidP="0048282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EBAE1" w14:textId="622EC55F" w:rsidR="0048282B" w:rsidRPr="0048282B" w:rsidRDefault="0048282B" w:rsidP="0048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sz w:val="30"/>
                <w:szCs w:val="30"/>
              </w:rPr>
              <w:t>(374)</w:t>
            </w:r>
          </w:p>
        </w:tc>
      </w:tr>
      <w:tr w:rsidR="00651C85" w:rsidRPr="0048282B" w14:paraId="194CDDA2" w14:textId="77777777" w:rsidTr="00651C85">
        <w:tc>
          <w:tcPr>
            <w:tcW w:w="3060" w:type="dxa"/>
            <w:shd w:val="clear" w:color="auto" w:fill="auto"/>
            <w:vAlign w:val="bottom"/>
          </w:tcPr>
          <w:p w14:paraId="68F1E442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969D" w14:textId="138CCBCA" w:rsidR="00651C85" w:rsidRPr="0048282B" w:rsidRDefault="00FB4A69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ED76B5" w14:textId="77777777" w:rsidR="00651C85" w:rsidRPr="0048282B" w:rsidRDefault="00651C85" w:rsidP="00651C8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89F56" w14:textId="63D45BFA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(299)</w:t>
            </w:r>
          </w:p>
        </w:tc>
        <w:tc>
          <w:tcPr>
            <w:tcW w:w="270" w:type="dxa"/>
            <w:shd w:val="clear" w:color="auto" w:fill="auto"/>
          </w:tcPr>
          <w:p w14:paraId="6A74C852" w14:textId="3B894BAA" w:rsidR="00651C85" w:rsidRPr="0048282B" w:rsidRDefault="00651C85" w:rsidP="00651C8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50D00" w14:textId="650900FB" w:rsidR="00651C85" w:rsidRPr="0048282B" w:rsidRDefault="0048282B" w:rsidP="00BF5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F5D9A" w14:textId="77777777" w:rsidR="00651C85" w:rsidRPr="0048282B" w:rsidRDefault="00651C85" w:rsidP="00651C85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1F8A" w14:textId="1A00B6DC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48282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(4,013)</w:t>
            </w:r>
          </w:p>
        </w:tc>
      </w:tr>
      <w:tr w:rsidR="00651C85" w:rsidRPr="0048282B" w14:paraId="35654510" w14:textId="77777777" w:rsidTr="00651C85">
        <w:tc>
          <w:tcPr>
            <w:tcW w:w="3060" w:type="dxa"/>
            <w:shd w:val="clear" w:color="auto" w:fill="auto"/>
            <w:vAlign w:val="bottom"/>
          </w:tcPr>
          <w:p w14:paraId="34DF43EE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43DBE26" w14:textId="77777777" w:rsidR="00651C85" w:rsidRPr="0048282B" w:rsidRDefault="00651C85" w:rsidP="00651C85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DBB23" w14:textId="77777777" w:rsidR="00651C85" w:rsidRPr="0048282B" w:rsidRDefault="00651C85" w:rsidP="00651C8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D3ED6A" w14:textId="4DEFD365" w:rsidR="00651C85" w:rsidRPr="0048282B" w:rsidRDefault="00651C85" w:rsidP="00651C8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4BCF3" w14:textId="3A757345" w:rsidR="00651C85" w:rsidRPr="0048282B" w:rsidRDefault="00651C85" w:rsidP="00651C8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920BB1" w14:textId="77777777" w:rsidR="00651C85" w:rsidRPr="0048282B" w:rsidRDefault="00651C85" w:rsidP="00651C85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F7645" w14:textId="77777777" w:rsidR="00651C85" w:rsidRPr="0048282B" w:rsidRDefault="00651C85" w:rsidP="00651C85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722E42" w14:textId="73369FDA" w:rsidR="00651C85" w:rsidRPr="0048282B" w:rsidRDefault="00651C85" w:rsidP="00651C85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C85" w:rsidRPr="0087049C" w14:paraId="75649124" w14:textId="77777777" w:rsidTr="00651C85">
        <w:tc>
          <w:tcPr>
            <w:tcW w:w="3060" w:type="dxa"/>
            <w:shd w:val="clear" w:color="auto" w:fill="auto"/>
            <w:vAlign w:val="bottom"/>
          </w:tcPr>
          <w:p w14:paraId="09173B4D" w14:textId="77777777" w:rsidR="00651C85" w:rsidRPr="0048282B" w:rsidRDefault="00651C85" w:rsidP="00651C8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828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B4AAD32" w14:textId="525D8E33" w:rsidR="00651C85" w:rsidRPr="0048282B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FB4A69"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55E1A637" w14:textId="77777777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FDE9157" w14:textId="1B9153E8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</w:t>
            </w:r>
            <w:r w:rsidR="009C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E34828" w14:textId="4B47E30F" w:rsidR="00651C85" w:rsidRPr="0048282B" w:rsidRDefault="00651C85" w:rsidP="00651C8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FA4CD5" w14:textId="1547408B" w:rsidR="00651C85" w:rsidRPr="0048282B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2,361</w:t>
            </w:r>
          </w:p>
        </w:tc>
        <w:tc>
          <w:tcPr>
            <w:tcW w:w="270" w:type="dxa"/>
          </w:tcPr>
          <w:p w14:paraId="777EF77A" w14:textId="77777777" w:rsidR="00651C85" w:rsidRPr="0048282B" w:rsidRDefault="00651C85" w:rsidP="00651C85">
            <w:pPr>
              <w:tabs>
                <w:tab w:val="clear" w:pos="680"/>
                <w:tab w:val="clear" w:pos="907"/>
                <w:tab w:val="left" w:pos="730"/>
                <w:tab w:val="left" w:pos="1003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C9D105" w14:textId="54771AB7" w:rsidR="00651C85" w:rsidRPr="0087049C" w:rsidRDefault="0048282B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23,44</w:t>
            </w:r>
            <w:r w:rsidR="009C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D1C3137" w14:textId="77777777" w:rsidR="00895593" w:rsidRDefault="00895593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30"/>
        <w:gridCol w:w="270"/>
        <w:gridCol w:w="1800"/>
        <w:gridCol w:w="270"/>
        <w:gridCol w:w="1620"/>
      </w:tblGrid>
      <w:tr w:rsidR="00895593" w:rsidRPr="0087049C" w14:paraId="2496FB43" w14:textId="77777777" w:rsidTr="00A960E8">
        <w:trPr>
          <w:trHeight w:val="389"/>
          <w:tblHeader/>
        </w:trPr>
        <w:tc>
          <w:tcPr>
            <w:tcW w:w="3690" w:type="dxa"/>
            <w:shd w:val="clear" w:color="auto" w:fill="auto"/>
            <w:vAlign w:val="bottom"/>
          </w:tcPr>
          <w:p w14:paraId="3A45F8C2" w14:textId="77777777" w:rsidR="00895593" w:rsidRPr="0087049C" w:rsidRDefault="00895593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29650C56" w14:textId="77777777" w:rsidR="00895593" w:rsidRPr="0087049C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895593" w:rsidRPr="00C2560D" w14:paraId="13BEE676" w14:textId="77777777" w:rsidTr="00A960E8">
        <w:trPr>
          <w:trHeight w:val="335"/>
          <w:tblHeader/>
        </w:trPr>
        <w:tc>
          <w:tcPr>
            <w:tcW w:w="3690" w:type="dxa"/>
            <w:shd w:val="clear" w:color="auto" w:fill="auto"/>
            <w:vAlign w:val="bottom"/>
          </w:tcPr>
          <w:p w14:paraId="4F31FFC6" w14:textId="77777777" w:rsidR="00895593" w:rsidRPr="0087049C" w:rsidRDefault="00895593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E1EE1" w14:textId="77777777" w:rsidR="00895593" w:rsidRPr="0087049C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637050" w14:textId="75BCA0A3" w:rsidR="0089559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89559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1D866FC" w14:textId="77777777" w:rsidR="00895593" w:rsidRPr="0087049C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5F394B0" w14:textId="77777777" w:rsidR="00895593" w:rsidRPr="00653877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บันทึกเป็น (รายจ่าย) / รายได้ใน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BCDD2" w14:textId="77777777" w:rsidR="00895593" w:rsidRPr="006A71E1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33DFBC" w14:textId="77777777" w:rsidR="00895593" w:rsidRPr="0087049C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511AFF3F" w14:textId="189319D4" w:rsidR="00895593" w:rsidRPr="00C2560D" w:rsidRDefault="007511F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895593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895593" w:rsidRPr="0087049C" w14:paraId="4B04CC90" w14:textId="77777777" w:rsidTr="00A960E8">
        <w:trPr>
          <w:trHeight w:val="335"/>
          <w:tblHeader/>
        </w:trPr>
        <w:tc>
          <w:tcPr>
            <w:tcW w:w="3690" w:type="dxa"/>
            <w:shd w:val="clear" w:color="auto" w:fill="auto"/>
          </w:tcPr>
          <w:p w14:paraId="1D9BF6CA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shd w:val="clear" w:color="auto" w:fill="auto"/>
          </w:tcPr>
          <w:p w14:paraId="03576686" w14:textId="77777777" w:rsidR="00895593" w:rsidRPr="0087049C" w:rsidRDefault="00895593" w:rsidP="00A960E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593" w:rsidRPr="0087049C" w14:paraId="7395A087" w14:textId="77777777" w:rsidTr="00A960E8">
        <w:tc>
          <w:tcPr>
            <w:tcW w:w="3690" w:type="dxa"/>
            <w:shd w:val="clear" w:color="auto" w:fill="auto"/>
          </w:tcPr>
          <w:p w14:paraId="12289EC3" w14:textId="77777777" w:rsidR="00895593" w:rsidRPr="0087049C" w:rsidRDefault="00895593" w:rsidP="00A960E8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3B5F4847" w14:textId="77777777" w:rsidR="00895593" w:rsidRPr="006A71E1" w:rsidRDefault="00895593" w:rsidP="00A960E8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4906D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058E20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2A2402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5B45E63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14:paraId="4DAAE85D" w14:textId="77777777" w:rsidTr="00A960E8">
        <w:tc>
          <w:tcPr>
            <w:tcW w:w="3690" w:type="dxa"/>
            <w:shd w:val="clear" w:color="auto" w:fill="auto"/>
          </w:tcPr>
          <w:p w14:paraId="4E3C4D75" w14:textId="77777777" w:rsidR="00895593" w:rsidRDefault="00895593" w:rsidP="00A960E8">
            <w:pPr>
              <w:spacing w:line="240" w:lineRule="auto"/>
              <w:rPr>
                <w:sz w:val="30"/>
                <w:szCs w:val="30"/>
              </w:rPr>
            </w:pPr>
            <w:proofErr w:type="spellStart"/>
            <w:r w:rsidRPr="005A4B4A">
              <w:rPr>
                <w:rFonts w:asciiTheme="majorBidi" w:hAnsiTheme="majorBidi" w:cstheme="majorBidi"/>
                <w:sz w:val="30"/>
                <w:szCs w:val="30"/>
              </w:rPr>
              <w:t>เงินลงทุนใน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shd w:val="clear" w:color="auto" w:fill="auto"/>
          </w:tcPr>
          <w:p w14:paraId="7A74696D" w14:textId="77777777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D7853" w14:textId="77777777" w:rsidR="00895593" w:rsidRPr="002D7CEA" w:rsidRDefault="00895593" w:rsidP="00A960E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CFE0090" w14:textId="1FA35D85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77686A2D" w14:textId="77777777" w:rsidR="00895593" w:rsidRPr="002D7CEA" w:rsidRDefault="00895593" w:rsidP="00A960E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BBE46B1" w14:textId="277C1585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</w:tr>
      <w:tr w:rsidR="00895593" w:rsidRPr="00C2560D" w14:paraId="5F135D99" w14:textId="77777777" w:rsidTr="00A960E8">
        <w:tc>
          <w:tcPr>
            <w:tcW w:w="3690" w:type="dxa"/>
            <w:shd w:val="clear" w:color="auto" w:fill="auto"/>
          </w:tcPr>
          <w:p w14:paraId="30A11F90" w14:textId="77777777" w:rsidR="00895593" w:rsidRPr="0087049C" w:rsidRDefault="00895593" w:rsidP="00A960E8">
            <w:pPr>
              <w:spacing w:line="240" w:lineRule="auto"/>
              <w:rPr>
                <w:rFonts w:eastAsia="MS Mincho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3044A0BE" w14:textId="2E9628C6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53D77329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B69D971" w14:textId="1C855B6D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76C78CF4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07762BA" w14:textId="1F17B5A7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370</w:t>
            </w:r>
          </w:p>
        </w:tc>
      </w:tr>
      <w:tr w:rsidR="00895593" w:rsidRPr="00C2560D" w14:paraId="03174991" w14:textId="77777777" w:rsidTr="00A960E8">
        <w:tc>
          <w:tcPr>
            <w:tcW w:w="3690" w:type="dxa"/>
            <w:shd w:val="clear" w:color="auto" w:fill="auto"/>
          </w:tcPr>
          <w:p w14:paraId="04FAA33B" w14:textId="77777777" w:rsidR="00895593" w:rsidRPr="0087049C" w:rsidRDefault="00895593" w:rsidP="00A960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E54D073" w14:textId="15E76B44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36CD803A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4BD109C" w14:textId="146B3BED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6432D47C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D0E9282" w14:textId="21EAF6DA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106</w:t>
            </w:r>
          </w:p>
        </w:tc>
      </w:tr>
      <w:tr w:rsidR="00895593" w:rsidRPr="00C2560D" w14:paraId="5F00A226" w14:textId="77777777" w:rsidTr="00A960E8">
        <w:tc>
          <w:tcPr>
            <w:tcW w:w="3690" w:type="dxa"/>
            <w:shd w:val="clear" w:color="auto" w:fill="auto"/>
          </w:tcPr>
          <w:p w14:paraId="2F6DE5F7" w14:textId="77777777" w:rsidR="00895593" w:rsidRPr="0087049C" w:rsidRDefault="00895593" w:rsidP="00A960E8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261C079B" w14:textId="06986C81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1C5C8BBE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69C7F9" w14:textId="36C9ABAD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6296E07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E6EE2D3" w14:textId="1D9CA9BF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774</w:t>
            </w:r>
          </w:p>
        </w:tc>
      </w:tr>
      <w:tr w:rsidR="00895593" w:rsidRPr="00C2560D" w14:paraId="06FD40AD" w14:textId="77777777" w:rsidTr="00A960E8">
        <w:trPr>
          <w:trHeight w:val="324"/>
        </w:trPr>
        <w:tc>
          <w:tcPr>
            <w:tcW w:w="3690" w:type="dxa"/>
            <w:shd w:val="clear" w:color="auto" w:fill="auto"/>
            <w:vAlign w:val="center"/>
          </w:tcPr>
          <w:p w14:paraId="3659826B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22ED0AF4" w14:textId="2393F0B1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7ACA0270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CC6DB0" w14:textId="5A1E57C2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6798BB19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94E96D4" w14:textId="3BEFE37D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737</w:t>
            </w:r>
          </w:p>
        </w:tc>
      </w:tr>
      <w:tr w:rsidR="00895593" w:rsidRPr="00C2560D" w14:paraId="1EA66B82" w14:textId="77777777" w:rsidTr="00A960E8">
        <w:tc>
          <w:tcPr>
            <w:tcW w:w="3690" w:type="dxa"/>
            <w:shd w:val="clear" w:color="auto" w:fill="auto"/>
            <w:vAlign w:val="center"/>
          </w:tcPr>
          <w:p w14:paraId="3CA6D16A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66BC9B8F" w14:textId="4288CA2F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6CA8A4CC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C71CE0" w14:textId="394D94A0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AB6D1B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4857355" w14:textId="1F177025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579</w:t>
            </w:r>
          </w:p>
        </w:tc>
      </w:tr>
      <w:tr w:rsidR="00895593" w:rsidRPr="00C2560D" w14:paraId="219F44E7" w14:textId="77777777" w:rsidTr="00A960E8">
        <w:tc>
          <w:tcPr>
            <w:tcW w:w="3690" w:type="dxa"/>
            <w:shd w:val="clear" w:color="auto" w:fill="auto"/>
            <w:vAlign w:val="center"/>
          </w:tcPr>
          <w:p w14:paraId="717715B8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0089163B" w14:textId="718DCBD4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26267594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C7985AF" w14:textId="108B6B49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4D0A6486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22BF57FD" w14:textId="689F8E8F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269</w:t>
            </w:r>
          </w:p>
        </w:tc>
      </w:tr>
      <w:tr w:rsidR="00895593" w:rsidRPr="00C2560D" w14:paraId="4223088E" w14:textId="77777777" w:rsidTr="00A960E8">
        <w:tc>
          <w:tcPr>
            <w:tcW w:w="3690" w:type="dxa"/>
            <w:shd w:val="clear" w:color="auto" w:fill="auto"/>
            <w:vAlign w:val="center"/>
          </w:tcPr>
          <w:p w14:paraId="76230A09" w14:textId="77777777" w:rsidR="00895593" w:rsidRDefault="00895593" w:rsidP="00A960E8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C378985">
              <w:rPr>
                <w:rFonts w:ascii="Angsana New" w:eastAsia="Angsana New" w:hAnsi="Angsana New"/>
                <w:sz w:val="30"/>
                <w:szCs w:val="30"/>
              </w:rPr>
              <w:t>หนี้สินตามสัญญาเช่า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944FD59" w14:textId="77777777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7FF66" w14:textId="77777777" w:rsidR="00895593" w:rsidRPr="002D7CEA" w:rsidRDefault="00895593" w:rsidP="00A960E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CDAB24" w14:textId="24F73D85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B8209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2853C8" w14:textId="64326472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104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895593" w:rsidRPr="00F757CB" w14:paraId="179B9B85" w14:textId="77777777" w:rsidTr="00A960E8">
        <w:trPr>
          <w:trHeight w:val="315"/>
        </w:trPr>
        <w:tc>
          <w:tcPr>
            <w:tcW w:w="3690" w:type="dxa"/>
            <w:shd w:val="clear" w:color="auto" w:fill="auto"/>
            <w:vAlign w:val="center"/>
          </w:tcPr>
          <w:p w14:paraId="550C14D0" w14:textId="77777777" w:rsidR="00895593" w:rsidRPr="0087049C" w:rsidRDefault="00895593" w:rsidP="00A960E8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560D">
              <w:rPr>
                <w:rFonts w:asciiTheme="majorBidi" w:eastAsia="MS Mincho" w:hAnsi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4B87589D" w14:textId="4C83960C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225F4BD7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CED318D" w14:textId="3549041F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292BBC5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23A74B3" w14:textId="059CCAF5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00895593"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322</w:t>
            </w:r>
          </w:p>
        </w:tc>
      </w:tr>
      <w:tr w:rsidR="00895593" w:rsidRPr="00F757CB" w14:paraId="47C2F06D" w14:textId="77777777" w:rsidTr="00A960E8">
        <w:tc>
          <w:tcPr>
            <w:tcW w:w="3690" w:type="dxa"/>
            <w:shd w:val="clear" w:color="auto" w:fill="auto"/>
            <w:vAlign w:val="bottom"/>
          </w:tcPr>
          <w:p w14:paraId="47AA0267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2B0607" w14:textId="72EEA167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6D9327DC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6D23A6" w14:textId="749978E6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12FD738B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04665FA" w14:textId="4135F1E3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425</w:t>
            </w:r>
          </w:p>
        </w:tc>
      </w:tr>
      <w:tr w:rsidR="00895593" w:rsidRPr="00F757CB" w14:paraId="5FDD1AF5" w14:textId="77777777" w:rsidTr="00A960E8">
        <w:tc>
          <w:tcPr>
            <w:tcW w:w="3690" w:type="dxa"/>
            <w:shd w:val="clear" w:color="auto" w:fill="auto"/>
            <w:vAlign w:val="bottom"/>
          </w:tcPr>
          <w:p w14:paraId="1C8E5FD0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E7CB7" w14:textId="3377A0C1" w:rsidR="00895593" w:rsidRPr="002D7CEA" w:rsidRDefault="007511F5" w:rsidP="000D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6A033D43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229CE" w14:textId="57172866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001A7DFC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FDE3A" w14:textId="39145F75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527</w:t>
            </w:r>
          </w:p>
        </w:tc>
      </w:tr>
      <w:tr w:rsidR="00895593" w:rsidRPr="00653877" w14:paraId="58A0AB78" w14:textId="77777777" w:rsidTr="00A960E8">
        <w:tc>
          <w:tcPr>
            <w:tcW w:w="3690" w:type="dxa"/>
            <w:shd w:val="clear" w:color="auto" w:fill="auto"/>
          </w:tcPr>
          <w:p w14:paraId="40600094" w14:textId="77777777" w:rsidR="00895593" w:rsidRPr="00653877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E02F612" w14:textId="77777777" w:rsidR="00895593" w:rsidRPr="002D7CEA" w:rsidRDefault="00895593" w:rsidP="00A960E8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A6F53F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A1B2A29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2D2A2D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B804E6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:rsidRPr="0087049C" w14:paraId="285AD260" w14:textId="77777777" w:rsidTr="00A960E8">
        <w:tc>
          <w:tcPr>
            <w:tcW w:w="3690" w:type="dxa"/>
            <w:shd w:val="clear" w:color="auto" w:fill="auto"/>
          </w:tcPr>
          <w:p w14:paraId="26DEF21D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51FAFC01" w14:textId="77777777" w:rsidR="00895593" w:rsidRPr="002D7CEA" w:rsidRDefault="00895593" w:rsidP="00A960E8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2986B" w14:textId="77777777" w:rsidR="00895593" w:rsidRPr="002D7CEA" w:rsidRDefault="00895593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CBE037C" w14:textId="77777777" w:rsidR="00895593" w:rsidRPr="002D7CEA" w:rsidRDefault="00895593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9871E1" w14:textId="77777777" w:rsidR="00895593" w:rsidRPr="002D7CEA" w:rsidRDefault="00895593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355A9AB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:rsidRPr="00F757CB" w14:paraId="52E8E694" w14:textId="77777777" w:rsidTr="00A960E8">
        <w:tc>
          <w:tcPr>
            <w:tcW w:w="3690" w:type="dxa"/>
            <w:shd w:val="clear" w:color="auto" w:fill="auto"/>
          </w:tcPr>
          <w:p w14:paraId="3F456AC4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shd w:val="clear" w:color="auto" w:fill="auto"/>
          </w:tcPr>
          <w:p w14:paraId="651DBC64" w14:textId="65BC9EBE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D12457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6BF98B" w14:textId="75F88487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11E76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0A9453" w14:textId="34DF667C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736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895593" w:rsidRPr="00F757CB" w14:paraId="052A67B1" w14:textId="77777777" w:rsidTr="00A960E8">
        <w:tc>
          <w:tcPr>
            <w:tcW w:w="3690" w:type="dxa"/>
            <w:shd w:val="clear" w:color="auto" w:fill="auto"/>
          </w:tcPr>
          <w:p w14:paraId="4BE29EF8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4FF97CD0" w14:textId="7B41CCD6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3626E8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7F68FA" w14:textId="424A659F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EAF85F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46F4CE" w14:textId="389517A9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768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895593" w:rsidRPr="00F757CB" w14:paraId="2B3ADC9F" w14:textId="77777777" w:rsidTr="00A960E8">
        <w:tc>
          <w:tcPr>
            <w:tcW w:w="3690" w:type="dxa"/>
            <w:shd w:val="clear" w:color="auto" w:fill="auto"/>
          </w:tcPr>
          <w:p w14:paraId="46D8B782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04D7A3" w14:textId="6D2A2B38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D140C9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5AF3E2E" w14:textId="187135BA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2D7C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F14F7D" w14:textId="77777777" w:rsidR="00895593" w:rsidRPr="002D7CEA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835403" w14:textId="419E4578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210</w:t>
            </w:r>
            <w:r w:rsidRPr="002D7CEA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895593" w:rsidRPr="00F757CB" w14:paraId="60F1801F" w14:textId="77777777" w:rsidTr="00A960E8">
        <w:tc>
          <w:tcPr>
            <w:tcW w:w="3690" w:type="dxa"/>
            <w:shd w:val="clear" w:color="auto" w:fill="auto"/>
            <w:vAlign w:val="bottom"/>
          </w:tcPr>
          <w:p w14:paraId="0C2E77F6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CD4AF" w14:textId="1938F447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381FE2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BE092" w14:textId="51EC79FE" w:rsidR="00895593" w:rsidRPr="002D7CEA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52EEC0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DF5F4" w14:textId="091320C8" w:rsidR="00895593" w:rsidRPr="002D7CEA" w:rsidRDefault="00895593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D7CE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</w:t>
            </w:r>
            <w:r w:rsidRPr="002D7CE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714</w:t>
            </w:r>
            <w:r w:rsidRPr="002D7CE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95593" w:rsidRPr="0087049C" w14:paraId="09EA9AAF" w14:textId="77777777" w:rsidTr="00A960E8">
        <w:tc>
          <w:tcPr>
            <w:tcW w:w="3690" w:type="dxa"/>
            <w:shd w:val="clear" w:color="auto" w:fill="auto"/>
            <w:vAlign w:val="bottom"/>
          </w:tcPr>
          <w:p w14:paraId="2BCD0BC4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4492442" w14:textId="77777777" w:rsidR="00895593" w:rsidRPr="002D7CEA" w:rsidRDefault="00895593" w:rsidP="00A960E8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0F1D0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0497988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C7F607" w14:textId="77777777" w:rsidR="00895593" w:rsidRPr="002D7CEA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B36370C" w14:textId="77777777" w:rsidR="00895593" w:rsidRPr="002D7CEA" w:rsidRDefault="00895593" w:rsidP="00A960E8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593" w:rsidRPr="0087049C" w14:paraId="541A5F47" w14:textId="77777777" w:rsidTr="00A960E8">
        <w:tc>
          <w:tcPr>
            <w:tcW w:w="3690" w:type="dxa"/>
            <w:shd w:val="clear" w:color="auto" w:fill="auto"/>
            <w:vAlign w:val="bottom"/>
          </w:tcPr>
          <w:p w14:paraId="083CDE74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22EC86E" w14:textId="058A5D4B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77CBF7F4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6F43D3B" w14:textId="2BA811DD" w:rsidR="00895593" w:rsidRPr="002D7CEA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42DDE85C" w14:textId="77777777" w:rsidR="00895593" w:rsidRPr="002D7CEA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627E8CA" w14:textId="4950671E" w:rsidR="00895593" w:rsidRPr="002D7CEA" w:rsidRDefault="007511F5" w:rsidP="00A5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95593" w:rsidRPr="002D7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34C61DB5" w14:textId="3DD1302D" w:rsidR="00895593" w:rsidRDefault="00895593"/>
    <w:p w14:paraId="7E259098" w14:textId="4DA51695" w:rsidR="00DB3E4F" w:rsidRDefault="00DB3E4F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260"/>
        <w:gridCol w:w="270"/>
        <w:gridCol w:w="1433"/>
        <w:gridCol w:w="8"/>
      </w:tblGrid>
      <w:tr w:rsidR="00651C85" w:rsidRPr="0087049C" w14:paraId="48D59310" w14:textId="77777777" w:rsidTr="00651C85">
        <w:trPr>
          <w:gridAfter w:val="1"/>
          <w:wAfter w:w="8" w:type="dxa"/>
          <w:trHeight w:val="389"/>
          <w:tblHeader/>
        </w:trPr>
        <w:tc>
          <w:tcPr>
            <w:tcW w:w="3060" w:type="dxa"/>
            <w:shd w:val="clear" w:color="auto" w:fill="auto"/>
            <w:vAlign w:val="bottom"/>
          </w:tcPr>
          <w:p w14:paraId="68E0655C" w14:textId="77777777" w:rsidR="00651C85" w:rsidRPr="0087049C" w:rsidRDefault="00651C85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3" w:type="dxa"/>
            <w:gridSpan w:val="7"/>
          </w:tcPr>
          <w:p w14:paraId="039D6919" w14:textId="46FACFB1" w:rsidR="00651C85" w:rsidRPr="0087049C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651C85" w:rsidRPr="0087049C" w14:paraId="42549FA4" w14:textId="77777777" w:rsidTr="00651C85">
        <w:trPr>
          <w:trHeight w:val="335"/>
          <w:tblHeader/>
        </w:trPr>
        <w:tc>
          <w:tcPr>
            <w:tcW w:w="3060" w:type="dxa"/>
            <w:shd w:val="clear" w:color="auto" w:fill="auto"/>
            <w:vAlign w:val="bottom"/>
          </w:tcPr>
          <w:p w14:paraId="4477A261" w14:textId="77777777" w:rsidR="00651C85" w:rsidRPr="0087049C" w:rsidRDefault="00651C85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D4DB6" w14:textId="77777777" w:rsidR="00651C85" w:rsidRPr="0087049C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BB1D39" w14:textId="77777777" w:rsidR="00651C85" w:rsidRPr="0087049C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A5D194F" w14:textId="77777777" w:rsidR="00651C85" w:rsidRPr="0064704E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C2560D">
              <w:rPr>
                <w:rFonts w:asciiTheme="majorBidi" w:hAnsiTheme="majorBidi"/>
                <w:cs/>
              </w:rPr>
              <w:t>บันทึกเป็น (รายจ่าย) /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C2560D">
              <w:rPr>
                <w:rFonts w:asciiTheme="majorBidi" w:hAnsiTheme="majorBidi"/>
                <w:cs/>
              </w:rPr>
              <w:t>รายได้ใน</w:t>
            </w:r>
          </w:p>
        </w:tc>
        <w:tc>
          <w:tcPr>
            <w:tcW w:w="270" w:type="dxa"/>
          </w:tcPr>
          <w:p w14:paraId="00A09A16" w14:textId="77777777" w:rsidR="00651C85" w:rsidRPr="0087049C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bottom"/>
          </w:tcPr>
          <w:p w14:paraId="2C43DBD1" w14:textId="77777777" w:rsidR="00651C85" w:rsidRPr="00C2560D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</w:tr>
      <w:tr w:rsidR="00651C85" w:rsidRPr="0087049C" w14:paraId="0A81AFE9" w14:textId="77777777" w:rsidTr="00651C85">
        <w:trPr>
          <w:trHeight w:val="335"/>
          <w:tblHeader/>
        </w:trPr>
        <w:tc>
          <w:tcPr>
            <w:tcW w:w="3060" w:type="dxa"/>
            <w:shd w:val="clear" w:color="auto" w:fill="auto"/>
            <w:vAlign w:val="bottom"/>
          </w:tcPr>
          <w:p w14:paraId="437D3D31" w14:textId="77777777" w:rsidR="00651C85" w:rsidRPr="0087049C" w:rsidRDefault="00651C85" w:rsidP="00A960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16475" w14:textId="77777777" w:rsidR="00651C85" w:rsidRPr="0087049C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897A64E" w14:textId="3CBFD082" w:rsidR="00651C85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651C85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51C85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651C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CD3FB52" w14:textId="77777777" w:rsidR="00651C85" w:rsidRPr="0087049C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5D2B5F" w14:textId="77777777" w:rsidR="00651C8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กำไรหรือ</w:t>
            </w:r>
          </w:p>
          <w:p w14:paraId="10557FEE" w14:textId="77777777" w:rsidR="00651C85" w:rsidRPr="00C2560D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98B94" w14:textId="77777777" w:rsidR="00651C85" w:rsidRPr="006A71E1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0C767E" w14:textId="77777777" w:rsidR="00651C85" w:rsidRPr="0064704E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64704E">
              <w:rPr>
                <w:rFonts w:asciiTheme="majorBidi" w:eastAsia="MS Mincho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F2AB5CA" w14:textId="77777777" w:rsidR="00651C85" w:rsidRPr="0087049C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bottom"/>
          </w:tcPr>
          <w:p w14:paraId="448CBD15" w14:textId="77777777" w:rsidR="00651C85" w:rsidRPr="0087049C" w:rsidRDefault="00651C8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663E9908" w14:textId="3EB0F037" w:rsidR="00651C85" w:rsidRPr="0087049C" w:rsidRDefault="007511F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651C85"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651C85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651C85" w:rsidRPr="0087049C" w14:paraId="04D6D2A8" w14:textId="77777777" w:rsidTr="00651C85">
        <w:trPr>
          <w:gridAfter w:val="1"/>
          <w:wAfter w:w="8" w:type="dxa"/>
          <w:trHeight w:val="335"/>
          <w:tblHeader/>
        </w:trPr>
        <w:tc>
          <w:tcPr>
            <w:tcW w:w="3060" w:type="dxa"/>
            <w:shd w:val="clear" w:color="auto" w:fill="auto"/>
          </w:tcPr>
          <w:p w14:paraId="2C46359E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3" w:type="dxa"/>
            <w:gridSpan w:val="7"/>
          </w:tcPr>
          <w:p w14:paraId="1C83BC2D" w14:textId="77777777" w:rsidR="00651C85" w:rsidRPr="0087049C" w:rsidRDefault="00651C85" w:rsidP="00A960E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C85" w:rsidRPr="0087049C" w14:paraId="7DAF58DD" w14:textId="77777777" w:rsidTr="00651C85">
        <w:tc>
          <w:tcPr>
            <w:tcW w:w="3060" w:type="dxa"/>
            <w:shd w:val="clear" w:color="auto" w:fill="auto"/>
          </w:tcPr>
          <w:p w14:paraId="405C355F" w14:textId="77777777" w:rsidR="00651C85" w:rsidRPr="0087049C" w:rsidRDefault="00651C85" w:rsidP="00A960E8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C785C26" w14:textId="669041FD" w:rsidR="00651C85" w:rsidRPr="006A71E1" w:rsidRDefault="00651C85" w:rsidP="00A960E8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3E118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8F0D8B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074D56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2EACCB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A7A556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297EB9EC" w14:textId="77777777" w:rsidR="00651C85" w:rsidRPr="0087049C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1C85" w14:paraId="7D0F3C57" w14:textId="77777777" w:rsidTr="00651C85">
        <w:tc>
          <w:tcPr>
            <w:tcW w:w="3060" w:type="dxa"/>
            <w:shd w:val="clear" w:color="auto" w:fill="auto"/>
          </w:tcPr>
          <w:p w14:paraId="4AF11716" w14:textId="77777777" w:rsidR="00651C85" w:rsidRDefault="00651C85" w:rsidP="00A960E8">
            <w:pPr>
              <w:spacing w:line="240" w:lineRule="auto"/>
              <w:rPr>
                <w:sz w:val="30"/>
                <w:szCs w:val="30"/>
              </w:rPr>
            </w:pPr>
            <w:proofErr w:type="spellStart"/>
            <w:r w:rsidRPr="005A4B4A">
              <w:rPr>
                <w:rFonts w:asciiTheme="majorBidi" w:hAnsiTheme="majorBidi" w:cstheme="majorBidi"/>
                <w:sz w:val="30"/>
                <w:szCs w:val="30"/>
              </w:rPr>
              <w:t>เงินลงทุนใน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E0F8A20" w14:textId="64DD9355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532AD03" w14:textId="77777777" w:rsidR="00651C85" w:rsidRPr="003A01C5" w:rsidRDefault="00651C85" w:rsidP="00A960E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243F8F" w14:textId="3B4B7066" w:rsidR="00651C85" w:rsidRPr="003A01C5" w:rsidRDefault="00361B6C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700E7" w14:textId="77777777" w:rsidR="00651C85" w:rsidRPr="003A01C5" w:rsidRDefault="00651C85" w:rsidP="00A960E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A815A" w14:textId="628AFE50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10E98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CB9C032" w14:textId="377BC7E2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</w:tr>
      <w:tr w:rsidR="00651C85" w:rsidRPr="003A01C5" w14:paraId="1F491EB4" w14:textId="77777777" w:rsidTr="00651C85">
        <w:tc>
          <w:tcPr>
            <w:tcW w:w="3060" w:type="dxa"/>
            <w:shd w:val="clear" w:color="auto" w:fill="auto"/>
          </w:tcPr>
          <w:p w14:paraId="4C8AD150" w14:textId="77777777" w:rsidR="00651C85" w:rsidRPr="0087049C" w:rsidRDefault="00651C85" w:rsidP="00A960E8">
            <w:pPr>
              <w:spacing w:line="240" w:lineRule="auto"/>
              <w:rPr>
                <w:rFonts w:eastAsia="MS Mincho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48CBFB6" w14:textId="7E653B84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A34DD5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EDBE5E" w14:textId="3BFD13F5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78ACFBC1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4312A0" w14:textId="094B2F30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E532C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6B39B106" w14:textId="3D20EAA3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665</w:t>
            </w:r>
          </w:p>
        </w:tc>
      </w:tr>
      <w:tr w:rsidR="00651C85" w:rsidRPr="0087049C" w14:paraId="6B790E1C" w14:textId="77777777" w:rsidTr="00651C85">
        <w:tc>
          <w:tcPr>
            <w:tcW w:w="3060" w:type="dxa"/>
            <w:shd w:val="clear" w:color="auto" w:fill="auto"/>
          </w:tcPr>
          <w:p w14:paraId="532BAC0B" w14:textId="77777777" w:rsidR="00651C85" w:rsidRPr="0087049C" w:rsidRDefault="00651C85" w:rsidP="00A960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4D73F4DE" w14:textId="53DE1B33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D7565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7485BE70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7CE11" w14:textId="05ECB83C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5CD933EC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A9C518" w14:textId="245DFC09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AF3D2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2068B1C8" w14:textId="4A5509C8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320</w:t>
            </w:r>
          </w:p>
        </w:tc>
      </w:tr>
      <w:tr w:rsidR="00651C85" w:rsidRPr="0087049C" w14:paraId="713A009B" w14:textId="77777777" w:rsidTr="00651C85">
        <w:tc>
          <w:tcPr>
            <w:tcW w:w="3060" w:type="dxa"/>
            <w:shd w:val="clear" w:color="auto" w:fill="auto"/>
          </w:tcPr>
          <w:p w14:paraId="1E1F3AD1" w14:textId="77777777" w:rsidR="00651C85" w:rsidRPr="0087049C" w:rsidRDefault="00651C85" w:rsidP="00A960E8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E24CC65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F20141B" w14:textId="0AE83081" w:rsidR="00D7565C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7565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7CB021C7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61C2F0" w14:textId="77777777" w:rsidR="00651C85" w:rsidRPr="003A01C5" w:rsidRDefault="00651C8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0C0CC48F" w14:textId="122929DD" w:rsidR="00DD060A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50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DD5FC3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1B98EA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7AFB66D" w14:textId="25C5F285" w:rsidR="00DD060A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62D5F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52A6B2AD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71374AB5" w14:textId="03EF44AB" w:rsidR="00DD060A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724</w:t>
            </w:r>
          </w:p>
        </w:tc>
      </w:tr>
      <w:tr w:rsidR="00651C85" w:rsidRPr="0087049C" w14:paraId="60D9F377" w14:textId="77777777" w:rsidTr="00651C85">
        <w:trPr>
          <w:trHeight w:val="324"/>
        </w:trPr>
        <w:tc>
          <w:tcPr>
            <w:tcW w:w="3060" w:type="dxa"/>
            <w:shd w:val="clear" w:color="auto" w:fill="auto"/>
            <w:vAlign w:val="center"/>
          </w:tcPr>
          <w:p w14:paraId="59362814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0DAC6527" w14:textId="489DDC3D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D7565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29B15380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DD102C" w14:textId="741D061F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45C22414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EEE0AB" w14:textId="7C388003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DCBF3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7DF5FC38" w14:textId="0D6879A7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664</w:t>
            </w:r>
          </w:p>
        </w:tc>
      </w:tr>
      <w:tr w:rsidR="00651C85" w:rsidRPr="0087049C" w14:paraId="7195DB2B" w14:textId="77777777" w:rsidTr="00651C85">
        <w:tc>
          <w:tcPr>
            <w:tcW w:w="3060" w:type="dxa"/>
            <w:shd w:val="clear" w:color="auto" w:fill="auto"/>
            <w:vAlign w:val="center"/>
          </w:tcPr>
          <w:p w14:paraId="245E17A4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8BDA846" w14:textId="1DBF5620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D7565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2EED5A06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A374CA" w14:textId="3F3138F0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130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C456B4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3F11C2" w14:textId="1E93EBCD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8F534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1B03886F" w14:textId="5345E5DD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449</w:t>
            </w:r>
          </w:p>
        </w:tc>
      </w:tr>
      <w:tr w:rsidR="00651C85" w:rsidRPr="003A01C5" w14:paraId="207397E0" w14:textId="77777777" w:rsidTr="00651C85">
        <w:tc>
          <w:tcPr>
            <w:tcW w:w="3060" w:type="dxa"/>
            <w:shd w:val="clear" w:color="auto" w:fill="auto"/>
            <w:vAlign w:val="center"/>
          </w:tcPr>
          <w:p w14:paraId="1D060074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A4C1120" w14:textId="007FB2F6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7565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339A7D5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E85A7C" w14:textId="4ACE1BE6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6DE44B85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320C8C" w14:textId="2BC9E2ED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1851F8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490D5B47" w14:textId="7BCD0280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208</w:t>
            </w:r>
          </w:p>
        </w:tc>
      </w:tr>
      <w:tr w:rsidR="00651C85" w:rsidRPr="0087049C" w14:paraId="2329DFAA" w14:textId="77777777" w:rsidTr="0005141C">
        <w:trPr>
          <w:trHeight w:val="315"/>
        </w:trPr>
        <w:tc>
          <w:tcPr>
            <w:tcW w:w="3060" w:type="dxa"/>
            <w:shd w:val="clear" w:color="auto" w:fill="auto"/>
            <w:vAlign w:val="center"/>
          </w:tcPr>
          <w:p w14:paraId="7D58B9FB" w14:textId="77777777" w:rsidR="00651C85" w:rsidRPr="0087049C" w:rsidRDefault="00651C85" w:rsidP="00A960E8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560D">
              <w:rPr>
                <w:rFonts w:asciiTheme="majorBidi" w:eastAsia="MS Mincho" w:hAnsiTheme="majorBidi"/>
                <w:sz w:val="30"/>
                <w:szCs w:val="30"/>
                <w:cs/>
              </w:rPr>
              <w:t>ประมาณการหนี้สินผลประโยชน์</w:t>
            </w:r>
            <w:r>
              <w:rPr>
                <w:rFonts w:asciiTheme="majorBidi" w:eastAsia="MS Mincho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</w:t>
            </w:r>
            <w:r w:rsidRPr="00C2560D">
              <w:rPr>
                <w:rFonts w:asciiTheme="majorBidi" w:eastAsia="MS Mincho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shd w:val="clear" w:color="auto" w:fill="auto"/>
          </w:tcPr>
          <w:p w14:paraId="564B4960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4FE3D2C3" w14:textId="5F15C9F9" w:rsidR="0005141C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0005141C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21950FD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5CB232" w14:textId="77777777" w:rsidR="00651C85" w:rsidRPr="003A01C5" w:rsidRDefault="00651C8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5044E50F" w14:textId="479624BA" w:rsidR="00DD060A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7E1440B2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EA2D84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6A02DB1B" w14:textId="75945287" w:rsidR="00DD060A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0A9C9120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21CEE9F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337824D5" w14:textId="271539DB" w:rsidR="00DD060A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12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067</w:t>
            </w:r>
          </w:p>
        </w:tc>
      </w:tr>
      <w:tr w:rsidR="00651C85" w:rsidRPr="0087049C" w14:paraId="7C690D24" w14:textId="77777777" w:rsidTr="0005141C">
        <w:tc>
          <w:tcPr>
            <w:tcW w:w="3060" w:type="dxa"/>
            <w:shd w:val="clear" w:color="auto" w:fill="auto"/>
            <w:vAlign w:val="bottom"/>
          </w:tcPr>
          <w:p w14:paraId="18763FE5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0B7E0471" w14:textId="208400E1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7C7D2B21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EC8726" w14:textId="6C8F4C6E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5509A7E0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7A2BDE" w14:textId="3724DB34" w:rsidR="00651C85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1C847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599D2388" w14:textId="2591D645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DD060A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292</w:t>
            </w:r>
          </w:p>
        </w:tc>
      </w:tr>
      <w:tr w:rsidR="0005141C" w:rsidRPr="0087049C" w14:paraId="28D0A43B" w14:textId="77777777" w:rsidTr="0005141C">
        <w:tc>
          <w:tcPr>
            <w:tcW w:w="3060" w:type="dxa"/>
            <w:shd w:val="clear" w:color="auto" w:fill="auto"/>
            <w:vAlign w:val="bottom"/>
          </w:tcPr>
          <w:p w14:paraId="5B5FFD1A" w14:textId="05675525" w:rsidR="0005141C" w:rsidRPr="0087049C" w:rsidRDefault="0005141C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7DAEBB" w14:textId="103E392B" w:rsidR="0005141C" w:rsidRPr="003A01C5" w:rsidRDefault="00D61F89" w:rsidP="003A0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A4FF12" w14:textId="77777777" w:rsidR="0005141C" w:rsidRPr="003A01C5" w:rsidRDefault="0005141C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A25C9" w14:textId="6C657E60" w:rsidR="0005141C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BE87E76" w14:textId="77777777" w:rsidR="0005141C" w:rsidRPr="003A01C5" w:rsidRDefault="0005141C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486B2E" w14:textId="1BFA1B61" w:rsidR="0005141C" w:rsidRPr="003A01C5" w:rsidRDefault="00DD060A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4965B" w14:textId="77777777" w:rsidR="0005141C" w:rsidRPr="003A01C5" w:rsidRDefault="0005141C" w:rsidP="00A960E8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9084F" w14:textId="0F3A03B9" w:rsidR="0005141C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32</w:t>
            </w:r>
          </w:p>
        </w:tc>
      </w:tr>
      <w:tr w:rsidR="00651C85" w:rsidRPr="0087049C" w14:paraId="7A5F989A" w14:textId="77777777" w:rsidTr="00651C85">
        <w:tc>
          <w:tcPr>
            <w:tcW w:w="3060" w:type="dxa"/>
            <w:shd w:val="clear" w:color="auto" w:fill="auto"/>
            <w:vAlign w:val="bottom"/>
          </w:tcPr>
          <w:p w14:paraId="652A1E21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2C22A" w14:textId="38382C15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D61F89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7F6F877E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DDC7D" w14:textId="79B44C18" w:rsidR="00651C85" w:rsidRPr="003A01C5" w:rsidRDefault="007511F5" w:rsidP="00DD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D060A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4CF0A105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5E0F2A" w14:textId="61563BF8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D060A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17889A3" w14:textId="77777777" w:rsidR="00651C85" w:rsidRPr="003A01C5" w:rsidRDefault="00651C85" w:rsidP="00A960E8">
            <w:pPr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501B7" w14:textId="0ACB8ACD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D060A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</w:tr>
      <w:tr w:rsidR="00651C85" w:rsidRPr="00653877" w14:paraId="272D81ED" w14:textId="77777777" w:rsidTr="00651C85">
        <w:tc>
          <w:tcPr>
            <w:tcW w:w="3060" w:type="dxa"/>
            <w:shd w:val="clear" w:color="auto" w:fill="auto"/>
          </w:tcPr>
          <w:p w14:paraId="406E44F4" w14:textId="77777777" w:rsidR="00651C85" w:rsidRPr="00653877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1582BF7" w14:textId="77777777" w:rsidR="00651C85" w:rsidRPr="003A01C5" w:rsidRDefault="00651C85" w:rsidP="00A960E8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9B8F15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0CCBEC6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BF5080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801C89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D39781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C67DA46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1C85" w:rsidRPr="0087049C" w14:paraId="556E0CC7" w14:textId="77777777" w:rsidTr="00651C85">
        <w:tc>
          <w:tcPr>
            <w:tcW w:w="3060" w:type="dxa"/>
            <w:shd w:val="clear" w:color="auto" w:fill="auto"/>
          </w:tcPr>
          <w:p w14:paraId="17DE3A6A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4373BBC4" w14:textId="77777777" w:rsidR="00651C85" w:rsidRPr="003A01C5" w:rsidRDefault="00651C85" w:rsidP="00A960E8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F71E14" w14:textId="77777777" w:rsidR="00651C85" w:rsidRPr="003A01C5" w:rsidRDefault="00651C85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49B0DF" w14:textId="77777777" w:rsidR="00651C85" w:rsidRPr="003A01C5" w:rsidRDefault="00651C85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13190E" w14:textId="77777777" w:rsidR="00651C85" w:rsidRPr="003A01C5" w:rsidRDefault="00651C85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B4F0D9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8889B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DED58A2" w14:textId="77777777" w:rsidR="00651C85" w:rsidRPr="003A01C5" w:rsidRDefault="00651C8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651C85" w:rsidRPr="0087049C" w14:paraId="1CAD9DDF" w14:textId="77777777" w:rsidTr="00651C85">
        <w:tc>
          <w:tcPr>
            <w:tcW w:w="3060" w:type="dxa"/>
            <w:shd w:val="clear" w:color="auto" w:fill="auto"/>
          </w:tcPr>
          <w:p w14:paraId="63ED9E1A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D748E0" w14:textId="376E4D03" w:rsidR="00651C85" w:rsidRPr="003A01C5" w:rsidRDefault="00DD060A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210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1395C3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653242" w14:textId="30FC8E9F" w:rsidR="00651C85" w:rsidRPr="003A01C5" w:rsidRDefault="0084629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164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45CE58" w14:textId="77777777" w:rsidR="00651C85" w:rsidRPr="003A01C5" w:rsidRDefault="00651C85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9BA92" w14:textId="69476B3E" w:rsidR="00651C85" w:rsidRPr="003A01C5" w:rsidRDefault="00846296" w:rsidP="0084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73A26" w14:textId="77777777" w:rsidR="00651C85" w:rsidRPr="003A01C5" w:rsidRDefault="00651C85" w:rsidP="00A960E8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E85BD" w14:textId="218A4971" w:rsidR="00651C85" w:rsidRPr="003A01C5" w:rsidRDefault="0084629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sz w:val="30"/>
                <w:szCs w:val="30"/>
              </w:rPr>
              <w:t>374</w:t>
            </w:r>
            <w:r w:rsidRPr="003A01C5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651C85" w:rsidRPr="0087049C" w14:paraId="73758DB0" w14:textId="77777777" w:rsidTr="00651C85">
        <w:tc>
          <w:tcPr>
            <w:tcW w:w="3060" w:type="dxa"/>
            <w:shd w:val="clear" w:color="auto" w:fill="auto"/>
            <w:vAlign w:val="bottom"/>
          </w:tcPr>
          <w:p w14:paraId="4B8E484E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8BF70" w14:textId="4D5F288D" w:rsidR="00651C85" w:rsidRPr="003A01C5" w:rsidRDefault="0084629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550321" w14:textId="77777777" w:rsidR="00651C85" w:rsidRPr="003A01C5" w:rsidRDefault="00651C85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5E1DA" w14:textId="422A2BF3" w:rsidR="00651C85" w:rsidRPr="003A01C5" w:rsidRDefault="0084629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6525E" w14:textId="77777777" w:rsidR="00651C85" w:rsidRPr="003A01C5" w:rsidRDefault="00651C85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2C8D3" w14:textId="73EA21C8" w:rsidR="00651C85" w:rsidRPr="003A01C5" w:rsidRDefault="00846296" w:rsidP="0084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F16FA" w14:textId="77777777" w:rsidR="00651C85" w:rsidRPr="003A01C5" w:rsidRDefault="00651C85" w:rsidP="00A960E8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143E0" w14:textId="41DEBB65" w:rsidR="00651C85" w:rsidRPr="003A01C5" w:rsidRDefault="0084629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3A01C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374</w:t>
            </w:r>
            <w:r w:rsidRPr="003A01C5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51C85" w:rsidRPr="0087049C" w14:paraId="18379841" w14:textId="77777777" w:rsidTr="00651C85">
        <w:tc>
          <w:tcPr>
            <w:tcW w:w="3060" w:type="dxa"/>
            <w:shd w:val="clear" w:color="auto" w:fill="auto"/>
            <w:vAlign w:val="bottom"/>
          </w:tcPr>
          <w:p w14:paraId="7FC9844E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0E5AFC6" w14:textId="77777777" w:rsidR="00651C85" w:rsidRPr="004E42A3" w:rsidRDefault="00651C85" w:rsidP="00A960E8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3695407B" w14:textId="77777777" w:rsidR="00651C85" w:rsidRPr="0087049C" w:rsidRDefault="00651C85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D78AC6" w14:textId="77777777" w:rsidR="00651C85" w:rsidRPr="0087049C" w:rsidRDefault="00651C85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38A78" w14:textId="77777777" w:rsidR="00651C85" w:rsidRPr="0087049C" w:rsidRDefault="00651C85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414CE" w14:textId="77777777" w:rsidR="00651C85" w:rsidRPr="0087049C" w:rsidRDefault="00651C85" w:rsidP="00A960E8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EFC4D" w14:textId="77777777" w:rsidR="00651C85" w:rsidRPr="0087049C" w:rsidRDefault="00651C85" w:rsidP="00A960E8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D1EB2B" w14:textId="77777777" w:rsidR="00651C85" w:rsidRPr="0087049C" w:rsidRDefault="00651C85" w:rsidP="00A960E8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C85" w:rsidRPr="0087049C" w14:paraId="767188C4" w14:textId="77777777" w:rsidTr="00651C85">
        <w:tc>
          <w:tcPr>
            <w:tcW w:w="3060" w:type="dxa"/>
            <w:shd w:val="clear" w:color="auto" w:fill="auto"/>
            <w:vAlign w:val="bottom"/>
          </w:tcPr>
          <w:p w14:paraId="27D8C1F8" w14:textId="77777777" w:rsidR="00651C85" w:rsidRPr="0087049C" w:rsidRDefault="00651C85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95FE17" w14:textId="40EBD5EE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46296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32419EA2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A6F845F" w14:textId="6166405D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6296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4335E9FB" w14:textId="77777777" w:rsidR="00651C85" w:rsidRPr="003A01C5" w:rsidRDefault="00651C85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5E283D" w14:textId="464FFAE4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46296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653A6EC5" w14:textId="77777777" w:rsidR="00651C85" w:rsidRPr="003A01C5" w:rsidRDefault="00651C85" w:rsidP="00A960E8">
            <w:pPr>
              <w:tabs>
                <w:tab w:val="clear" w:pos="680"/>
                <w:tab w:val="clear" w:pos="907"/>
                <w:tab w:val="left" w:pos="730"/>
                <w:tab w:val="left" w:pos="1003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B867C4" w14:textId="2E263EE1" w:rsidR="00651C85" w:rsidRPr="003A01C5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846296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</w:tr>
    </w:tbl>
    <w:p w14:paraId="7250867C" w14:textId="56EC0A77" w:rsidR="00895593" w:rsidRDefault="00651C85" w:rsidP="00651C85">
      <w:pPr>
        <w:rPr>
          <w:rFonts w:asciiTheme="majorBidi" w:hAnsiTheme="majorBidi" w:cstheme="majorBidi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530"/>
        <w:gridCol w:w="270"/>
        <w:gridCol w:w="1800"/>
        <w:gridCol w:w="270"/>
        <w:gridCol w:w="1530"/>
      </w:tblGrid>
      <w:tr w:rsidR="00895593" w:rsidRPr="0087049C" w14:paraId="24759509" w14:textId="77777777" w:rsidTr="00651C85">
        <w:trPr>
          <w:trHeight w:val="389"/>
          <w:tblHeader/>
        </w:trPr>
        <w:tc>
          <w:tcPr>
            <w:tcW w:w="3780" w:type="dxa"/>
            <w:shd w:val="clear" w:color="auto" w:fill="auto"/>
            <w:vAlign w:val="bottom"/>
          </w:tcPr>
          <w:p w14:paraId="19777FAB" w14:textId="77777777" w:rsidR="00895593" w:rsidRPr="0087049C" w:rsidRDefault="00895593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8698DE7" w14:textId="77777777" w:rsidR="00895593" w:rsidRPr="0087049C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895593" w:rsidRPr="0087049C" w14:paraId="593579C0" w14:textId="77777777" w:rsidTr="00651C85">
        <w:trPr>
          <w:trHeight w:val="335"/>
          <w:tblHeader/>
        </w:trPr>
        <w:tc>
          <w:tcPr>
            <w:tcW w:w="3780" w:type="dxa"/>
            <w:shd w:val="clear" w:color="auto" w:fill="auto"/>
            <w:vAlign w:val="bottom"/>
          </w:tcPr>
          <w:p w14:paraId="4DE34400" w14:textId="77777777" w:rsidR="00895593" w:rsidRPr="0087049C" w:rsidRDefault="00895593" w:rsidP="00A960E8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2B483A7" w14:textId="77777777" w:rsidR="00895593" w:rsidRPr="0087049C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2B545F" w14:textId="6E8A64A4" w:rsidR="00895593" w:rsidRPr="006A71E1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89559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0648D" w14:textId="77777777" w:rsidR="00895593" w:rsidRPr="006A71E1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2E5D3A" w14:textId="77777777" w:rsidR="00895593" w:rsidRPr="006A71E1" w:rsidRDefault="0089559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A1EB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  <w:r w:rsidRPr="006A71E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B490B" w14:textId="77777777" w:rsidR="00895593" w:rsidRPr="0087049C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EE1612" w14:textId="77777777" w:rsidR="00895593" w:rsidRPr="0087049C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22D179AC" w14:textId="1B7953ED" w:rsidR="00895593" w:rsidRPr="0087049C" w:rsidRDefault="007511F5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95593"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895593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7511F5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895593" w:rsidRPr="00DA6F61" w14:paraId="2A97B3AE" w14:textId="77777777" w:rsidTr="00651C85">
        <w:trPr>
          <w:trHeight w:val="335"/>
        </w:trPr>
        <w:tc>
          <w:tcPr>
            <w:tcW w:w="3780" w:type="dxa"/>
            <w:shd w:val="clear" w:color="auto" w:fill="auto"/>
          </w:tcPr>
          <w:p w14:paraId="738C926A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72D9DA46" w14:textId="77777777" w:rsidR="00895593" w:rsidRPr="00DA6F61" w:rsidRDefault="00895593" w:rsidP="00A960E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895593" w:rsidRPr="0087049C" w14:paraId="3AF7CDB3" w14:textId="77777777" w:rsidTr="00651C85">
        <w:tc>
          <w:tcPr>
            <w:tcW w:w="3780" w:type="dxa"/>
            <w:shd w:val="clear" w:color="auto" w:fill="auto"/>
          </w:tcPr>
          <w:p w14:paraId="18D4E49E" w14:textId="77777777" w:rsidR="00895593" w:rsidRPr="0087049C" w:rsidRDefault="00895593" w:rsidP="00A960E8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3A534309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3F8E9B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C4E9E15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137A4B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9479A51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:rsidRPr="0087049C" w14:paraId="5DAE2C6F" w14:textId="77777777" w:rsidTr="00651C85">
        <w:tc>
          <w:tcPr>
            <w:tcW w:w="3780" w:type="dxa"/>
            <w:shd w:val="clear" w:color="auto" w:fill="auto"/>
          </w:tcPr>
          <w:p w14:paraId="4F9B0F50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3AE0C84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เงินลงทุนในตราสารหนี้้</w:t>
            </w:r>
          </w:p>
        </w:tc>
        <w:tc>
          <w:tcPr>
            <w:tcW w:w="1530" w:type="dxa"/>
          </w:tcPr>
          <w:p w14:paraId="0AA74E40" w14:textId="77777777" w:rsidR="00895593" w:rsidRPr="003A01C5" w:rsidRDefault="00895593" w:rsidP="00A960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430"/>
                <w:tab w:val="left" w:pos="520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1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71AD17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0A1BE7" w14:textId="1F26B184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39DD50DF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A7460B0" w14:textId="6089EF7B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</w:tr>
      <w:tr w:rsidR="00895593" w:rsidRPr="0087049C" w14:paraId="71BA6819" w14:textId="77777777" w:rsidTr="00651C85">
        <w:tc>
          <w:tcPr>
            <w:tcW w:w="3780" w:type="dxa"/>
            <w:shd w:val="clear" w:color="auto" w:fill="auto"/>
          </w:tcPr>
          <w:p w14:paraId="7DEB78C2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D84B3E5" w14:textId="77777777" w:rsidR="00895593" w:rsidRPr="003A01C5" w:rsidRDefault="00895593" w:rsidP="00A960E8">
            <w:pPr>
              <w:tabs>
                <w:tab w:val="clear" w:pos="680"/>
                <w:tab w:val="clear" w:pos="907"/>
                <w:tab w:val="clear" w:pos="1644"/>
                <w:tab w:val="left" w:pos="610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6371F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ADA5C8" w14:textId="7A5247E1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BDDDDF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CF58348" w14:textId="298C6994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5593" w:rsidRPr="0087049C" w14:paraId="43435C18" w14:textId="77777777" w:rsidTr="00651C85">
        <w:tc>
          <w:tcPr>
            <w:tcW w:w="3780" w:type="dxa"/>
            <w:shd w:val="clear" w:color="auto" w:fill="auto"/>
          </w:tcPr>
          <w:p w14:paraId="17388C88" w14:textId="77777777" w:rsidR="00895593" w:rsidRPr="0087049C" w:rsidRDefault="00895593" w:rsidP="00A960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6F740436" w14:textId="0EA58191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50D27E68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648401C" w14:textId="38597C8C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0CD05455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F3FF268" w14:textId="0545643F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895593" w:rsidRPr="0087049C" w14:paraId="1AA3E2EA" w14:textId="77777777" w:rsidTr="00651C85">
        <w:tc>
          <w:tcPr>
            <w:tcW w:w="3780" w:type="dxa"/>
            <w:shd w:val="clear" w:color="auto" w:fill="auto"/>
          </w:tcPr>
          <w:p w14:paraId="0A30D62B" w14:textId="77777777" w:rsidR="00895593" w:rsidRPr="0087049C" w:rsidRDefault="00895593" w:rsidP="00A960E8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0E94F41C" w14:textId="7E2EB5DB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03658A67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97B35AE" w14:textId="71237F43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36C7511E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7FBDDF" w14:textId="087DDE48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895593" w:rsidRPr="0087049C" w14:paraId="27D85784" w14:textId="77777777" w:rsidTr="00651C85">
        <w:trPr>
          <w:trHeight w:val="324"/>
        </w:trPr>
        <w:tc>
          <w:tcPr>
            <w:tcW w:w="3780" w:type="dxa"/>
            <w:shd w:val="clear" w:color="auto" w:fill="auto"/>
            <w:vAlign w:val="center"/>
          </w:tcPr>
          <w:p w14:paraId="1C44E8C0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1AA1DB01" w14:textId="3371B49E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4E5B7341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615FCE" w14:textId="02F472D7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23A5177D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F82CBFD" w14:textId="4A2CED9C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895593" w:rsidRPr="0087049C" w14:paraId="60B76686" w14:textId="77777777" w:rsidTr="00651C85">
        <w:tc>
          <w:tcPr>
            <w:tcW w:w="3780" w:type="dxa"/>
            <w:shd w:val="clear" w:color="auto" w:fill="auto"/>
            <w:vAlign w:val="center"/>
          </w:tcPr>
          <w:p w14:paraId="31A23C0B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7E64AB6" w14:textId="447DE39A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18CD045B" w14:textId="77777777" w:rsidR="00895593" w:rsidRPr="003A01C5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2CE18A" w14:textId="7CE9CCC0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3A01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D533BD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2EB3DF" w14:textId="0D173E6E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895593" w:rsidRPr="0087049C" w14:paraId="1A8493CF" w14:textId="77777777" w:rsidTr="00651C85">
        <w:tc>
          <w:tcPr>
            <w:tcW w:w="3780" w:type="dxa"/>
            <w:shd w:val="clear" w:color="auto" w:fill="auto"/>
            <w:vAlign w:val="center"/>
          </w:tcPr>
          <w:p w14:paraId="76E50DE6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C532DFC" w14:textId="7B6F7E97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2E17F916" w14:textId="77777777" w:rsidR="00895593" w:rsidRPr="003A01C5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BB80FB" w14:textId="5A439066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C4FFBAA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376AAD6" w14:textId="7F040D62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895593" w:rsidRPr="0087049C" w14:paraId="4973DF73" w14:textId="77777777" w:rsidTr="00651C85">
        <w:tc>
          <w:tcPr>
            <w:tcW w:w="3780" w:type="dxa"/>
            <w:shd w:val="clear" w:color="auto" w:fill="auto"/>
            <w:vAlign w:val="center"/>
          </w:tcPr>
          <w:p w14:paraId="6B272B49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58B48D79" w14:textId="73544591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="00895593" w:rsidRPr="003A01C5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7511F5">
              <w:rPr>
                <w:rFonts w:ascii="Angsana New" w:eastAsia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21A441D6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7E7148" w14:textId="54592FA2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4ECC9605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A426DE" w14:textId="21332FE6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5593" w:rsidRPr="003A01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95593" w:rsidRPr="0087049C" w14:paraId="6BE67568" w14:textId="77777777" w:rsidTr="00651C85">
        <w:tc>
          <w:tcPr>
            <w:tcW w:w="3780" w:type="dxa"/>
            <w:shd w:val="clear" w:color="auto" w:fill="auto"/>
            <w:vAlign w:val="bottom"/>
          </w:tcPr>
          <w:p w14:paraId="7D501F95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88B0C" w14:textId="1D4299A9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07511F5">
              <w:rPr>
                <w:rFonts w:ascii="Angsana New" w:eastAsia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5F5AFED5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0EF296A" w14:textId="68E542F0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3214A0E6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6D65C7" w14:textId="01F08E4C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895593" w:rsidRPr="0087049C" w14:paraId="52BADE57" w14:textId="77777777" w:rsidTr="00651C85">
        <w:tc>
          <w:tcPr>
            <w:tcW w:w="3780" w:type="dxa"/>
            <w:shd w:val="clear" w:color="auto" w:fill="auto"/>
            <w:vAlign w:val="bottom"/>
          </w:tcPr>
          <w:p w14:paraId="03330920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F1CB4B" w14:textId="025DA938" w:rsidR="00895593" w:rsidRPr="003A01C5" w:rsidRDefault="007511F5" w:rsidP="003A0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7210DEB4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C83CC" w14:textId="620284FA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0898EBE0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D9DC7" w14:textId="3FF1769C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  <w:tr w:rsidR="00895593" w:rsidRPr="00653877" w14:paraId="02EBAAEE" w14:textId="77777777" w:rsidTr="00651C85">
        <w:tc>
          <w:tcPr>
            <w:tcW w:w="3780" w:type="dxa"/>
            <w:shd w:val="clear" w:color="auto" w:fill="auto"/>
          </w:tcPr>
          <w:p w14:paraId="65F0A3F8" w14:textId="77777777" w:rsidR="00895593" w:rsidRPr="00653877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CF3E4E" w14:textId="77777777" w:rsidR="00895593" w:rsidRPr="00653877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960EAD" w14:textId="77777777" w:rsidR="00895593" w:rsidRPr="00653877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FBDE29A" w14:textId="77777777" w:rsidR="00895593" w:rsidRPr="00653877" w:rsidRDefault="00895593" w:rsidP="00A960E8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AB3364" w14:textId="77777777" w:rsidR="00895593" w:rsidRPr="00653877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CDF707F" w14:textId="77777777" w:rsidR="00895593" w:rsidRPr="00653877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:rsidRPr="0087049C" w14:paraId="66958296" w14:textId="77777777" w:rsidTr="00651C85">
        <w:tc>
          <w:tcPr>
            <w:tcW w:w="3780" w:type="dxa"/>
            <w:shd w:val="clear" w:color="auto" w:fill="auto"/>
          </w:tcPr>
          <w:p w14:paraId="26092A6E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8AD79C1" w14:textId="77777777" w:rsidR="00895593" w:rsidRPr="0087049C" w:rsidRDefault="00895593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24D002" w14:textId="77777777" w:rsidR="00895593" w:rsidRPr="0087049C" w:rsidRDefault="00895593" w:rsidP="00A960E8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94CAFF9" w14:textId="77777777" w:rsidR="00895593" w:rsidRPr="0087049C" w:rsidRDefault="00895593" w:rsidP="00A960E8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07B5BB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D38B57" w14:textId="77777777" w:rsidR="00895593" w:rsidRPr="0087049C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5593" w:rsidRPr="0087049C" w14:paraId="21D736C5" w14:textId="77777777" w:rsidTr="00651C85">
        <w:tc>
          <w:tcPr>
            <w:tcW w:w="3780" w:type="dxa"/>
            <w:shd w:val="clear" w:color="auto" w:fill="auto"/>
          </w:tcPr>
          <w:p w14:paraId="10BFA99C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DA757A" w14:textId="0522C8FD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A01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D99ED1" w14:textId="77777777" w:rsidR="00895593" w:rsidRPr="003A01C5" w:rsidRDefault="00895593" w:rsidP="00A960E8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AE7511" w14:textId="1C85E03C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3A01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CDEF68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6647A4" w14:textId="6436EBA8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3A01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5593" w:rsidRPr="0087049C" w14:paraId="583D4025" w14:textId="77777777" w:rsidTr="00651C85">
        <w:tc>
          <w:tcPr>
            <w:tcW w:w="3780" w:type="dxa"/>
            <w:shd w:val="clear" w:color="auto" w:fill="auto"/>
            <w:vAlign w:val="bottom"/>
          </w:tcPr>
          <w:p w14:paraId="585CF563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3EBE4C" w14:textId="437D03A9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7093A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9E8F1" w14:textId="364E97D4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FA0F97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C382" w14:textId="30C9FC48" w:rsidR="00895593" w:rsidRPr="003A01C5" w:rsidRDefault="00895593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95593" w:rsidRPr="0087049C" w14:paraId="3BBD7B15" w14:textId="77777777" w:rsidTr="00651C85">
        <w:tc>
          <w:tcPr>
            <w:tcW w:w="3780" w:type="dxa"/>
            <w:shd w:val="clear" w:color="auto" w:fill="auto"/>
            <w:vAlign w:val="bottom"/>
          </w:tcPr>
          <w:p w14:paraId="40D2B730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ECA8DEB" w14:textId="77777777" w:rsidR="00895593" w:rsidRPr="003A01C5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B35645" w14:textId="77777777" w:rsidR="00895593" w:rsidRPr="003A01C5" w:rsidRDefault="00895593" w:rsidP="00A960E8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A019677" w14:textId="77777777" w:rsidR="00895593" w:rsidRPr="003A01C5" w:rsidRDefault="00895593" w:rsidP="00A960E8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F647BF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82B2F2C" w14:textId="77777777" w:rsidR="00895593" w:rsidRPr="003A01C5" w:rsidRDefault="00895593" w:rsidP="00A960E8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593" w:rsidRPr="0087049C" w14:paraId="59A43714" w14:textId="77777777" w:rsidTr="00651C85">
        <w:tc>
          <w:tcPr>
            <w:tcW w:w="3780" w:type="dxa"/>
            <w:shd w:val="clear" w:color="auto" w:fill="auto"/>
            <w:vAlign w:val="bottom"/>
          </w:tcPr>
          <w:p w14:paraId="6F27B522" w14:textId="77777777" w:rsidR="00895593" w:rsidRPr="0087049C" w:rsidRDefault="00895593" w:rsidP="00A960E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15CD7C1" w14:textId="2552CF78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41CDF170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4B425DD" w14:textId="7D42F7B3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5E1D5065" w14:textId="77777777" w:rsidR="00895593" w:rsidRPr="003A01C5" w:rsidRDefault="00895593" w:rsidP="00A960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5A22CFA" w14:textId="5A4B8EC1" w:rsidR="00895593" w:rsidRPr="003A01C5" w:rsidRDefault="007511F5" w:rsidP="0065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895593" w:rsidRPr="003A0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</w:tbl>
    <w:p w14:paraId="264E5EBB" w14:textId="64F23695" w:rsidR="008A4164" w:rsidRPr="00653877" w:rsidRDefault="008A4164">
      <w:pPr>
        <w:rPr>
          <w:rFonts w:asciiTheme="majorBidi" w:hAnsiTheme="majorBidi" w:cstheme="majorBidi"/>
          <w:sz w:val="30"/>
          <w:szCs w:val="30"/>
          <w:cs/>
        </w:rPr>
      </w:pPr>
    </w:p>
    <w:p w14:paraId="681BDB0F" w14:textId="77777777" w:rsidR="006366E8" w:rsidRPr="0087049C" w:rsidRDefault="006366E8" w:rsidP="006366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ไม่ได้รับรู้หนี้สินภาษีเงินได้รอการตัดบัญชีในผลแตกต่างชั่วคราวจากการแปลงค่างบการเงินของบริษัทย่อยเนื่องจากบริษัทไม่มีความตั้งใจที่จะจำหน่ายเงินลงทุนในบริษัทย่อยในระยะเวลาอันใกล้</w:t>
      </w:r>
    </w:p>
    <w:p w14:paraId="0E1C15FC" w14:textId="230D32F7" w:rsidR="00653877" w:rsidRDefault="0065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EF9EA10" w14:textId="68C4CC9C" w:rsidR="008A4164" w:rsidRPr="0087049C" w:rsidRDefault="006366E8" w:rsidP="00081E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="008A4164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โฮลดิ้ง </w:t>
      </w: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ประเทศไทย) จำกัด </w:t>
      </w:r>
      <w:r w:rsidR="00420729" w:rsidRPr="0087049C">
        <w:rPr>
          <w:rFonts w:asciiTheme="majorBidi" w:hAnsiTheme="majorBidi" w:cstheme="majorBidi"/>
          <w:sz w:val="30"/>
          <w:szCs w:val="30"/>
          <w:cs/>
        </w:rPr>
        <w:t>บริษัท ออล โคโค กรุ๊ป จำกัด</w:t>
      </w:r>
      <w:r w:rsidR="0042072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proofErr w:type="spellStart"/>
      <w:r w:rsidRPr="0087049C">
        <w:rPr>
          <w:rFonts w:asciiTheme="majorBidi" w:hAnsiTheme="majorBidi" w:cstheme="majorBidi"/>
          <w:spacing w:val="2"/>
          <w:sz w:val="28"/>
          <w:szCs w:val="28"/>
        </w:rPr>
        <w:t>Sappe</w:t>
      </w:r>
      <w:proofErr w:type="spellEnd"/>
      <w:r w:rsidRPr="0087049C">
        <w:rPr>
          <w:rFonts w:asciiTheme="majorBidi" w:hAnsiTheme="majorBidi" w:cstheme="majorBidi"/>
          <w:spacing w:val="2"/>
          <w:sz w:val="28"/>
          <w:szCs w:val="28"/>
        </w:rPr>
        <w:t xml:space="preserve"> Hong Kong</w:t>
      </w:r>
      <w:r w:rsidRPr="0087049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87049C">
        <w:rPr>
          <w:rFonts w:asciiTheme="majorBidi" w:hAnsiTheme="majorBidi" w:cstheme="majorBidi"/>
          <w:spacing w:val="2"/>
          <w:sz w:val="28"/>
          <w:szCs w:val="28"/>
        </w:rPr>
        <w:t>Company Limited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ซึ่งเป็นบริษัทย่อยของกลุ่มบริษัทไม่ได้รับรู้สินทรัพย์ภาษีเงินได้รอการ</w:t>
      </w:r>
      <w:r w:rsidRPr="00646FC2">
        <w:rPr>
          <w:rFonts w:asciiTheme="majorBidi" w:hAnsiTheme="majorBidi" w:cstheme="majorBidi"/>
          <w:sz w:val="30"/>
          <w:szCs w:val="30"/>
          <w:cs/>
        </w:rPr>
        <w:t>ตัดบัญชีในผลแตกต่างชั่วคราวจากเงินลงทุนในบริษัทย่อยเป็น</w:t>
      </w:r>
      <w:r w:rsidRPr="00FD2D6B">
        <w:rPr>
          <w:rFonts w:asciiTheme="majorBidi" w:hAnsiTheme="majorBidi" w:cstheme="majorBidi"/>
          <w:sz w:val="30"/>
          <w:szCs w:val="30"/>
          <w:cs/>
        </w:rPr>
        <w:t>จำนวนเงินทั้งสิ้น</w:t>
      </w:r>
      <w:r w:rsidR="00646FC2" w:rsidRPr="00FD2D6B">
        <w:rPr>
          <w:rFonts w:asciiTheme="majorBidi" w:hAnsiTheme="majorBidi" w:cstheme="majorBidi"/>
          <w:sz w:val="30"/>
          <w:szCs w:val="30"/>
        </w:rPr>
        <w:t xml:space="preserve"> </w:t>
      </w:r>
      <w:r w:rsidR="00FA7F56" w:rsidRPr="00FD2D6B">
        <w:rPr>
          <w:rFonts w:asciiTheme="majorBidi" w:hAnsiTheme="majorBidi" w:cstheme="majorBidi"/>
          <w:sz w:val="30"/>
          <w:szCs w:val="30"/>
        </w:rPr>
        <w:t>2.9</w:t>
      </w:r>
      <w:r w:rsidR="008A4164" w:rsidRPr="00FD2D6B">
        <w:rPr>
          <w:rFonts w:asciiTheme="majorBidi" w:hAnsiTheme="majorBidi" w:cstheme="majorBidi"/>
          <w:sz w:val="30"/>
          <w:szCs w:val="30"/>
        </w:rPr>
        <w:t xml:space="preserve"> </w:t>
      </w:r>
      <w:r w:rsidRPr="00FD2D6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6FC2" w:rsidRPr="00FD2D6B">
        <w:rPr>
          <w:rFonts w:asciiTheme="majorBidi" w:hAnsiTheme="majorBidi" w:cstheme="majorBidi"/>
          <w:sz w:val="30"/>
          <w:szCs w:val="30"/>
        </w:rPr>
        <w:t xml:space="preserve"> </w:t>
      </w:r>
      <w:r w:rsidR="00FD2D6B" w:rsidRPr="00FD2D6B">
        <w:rPr>
          <w:rFonts w:asciiTheme="majorBidi" w:hAnsiTheme="majorBidi" w:cstheme="majorBidi"/>
          <w:sz w:val="30"/>
          <w:szCs w:val="30"/>
        </w:rPr>
        <w:t xml:space="preserve">3.0 </w:t>
      </w:r>
      <w:r w:rsidR="00420729" w:rsidRPr="00FD2D6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2D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2D6B" w:rsidRPr="00FD2D6B">
        <w:rPr>
          <w:rFonts w:asciiTheme="majorBidi" w:hAnsiTheme="majorBidi" w:cstheme="majorBidi"/>
          <w:sz w:val="30"/>
          <w:szCs w:val="30"/>
        </w:rPr>
        <w:t xml:space="preserve">2.0 </w:t>
      </w:r>
      <w:r w:rsidRPr="00FD2D6B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="003930BB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3E4F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เนื่องจากบริษัทยังคงมีขาดทุนทางภาษีสะสม</w:t>
      </w:r>
    </w:p>
    <w:p w14:paraId="05E56712" w14:textId="77777777" w:rsidR="00DB3E4F" w:rsidRPr="0087049C" w:rsidRDefault="00DB3E4F" w:rsidP="00081E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5AD66" w14:textId="310098FD" w:rsidR="00760FB7" w:rsidRPr="0087049C" w:rsidRDefault="00DA71CB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60B9E38A" w14:textId="77777777" w:rsidR="00714C91" w:rsidRPr="0087049C" w:rsidRDefault="00714C91" w:rsidP="00714C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61"/>
        <w:gridCol w:w="1077"/>
      </w:tblGrid>
      <w:tr w:rsidR="00642205" w:rsidRPr="0087049C" w14:paraId="6F5971CD" w14:textId="77777777" w:rsidTr="00FD6D5C">
        <w:trPr>
          <w:tblHeader/>
        </w:trPr>
        <w:tc>
          <w:tcPr>
            <w:tcW w:w="3780" w:type="dxa"/>
          </w:tcPr>
          <w:p w14:paraId="565B1BE5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49F637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0773D2D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6972ACBB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205" w:rsidRPr="0087049C" w14:paraId="25B247DF" w14:textId="77777777" w:rsidTr="00FD6D5C">
        <w:trPr>
          <w:tblHeader/>
        </w:trPr>
        <w:tc>
          <w:tcPr>
            <w:tcW w:w="3780" w:type="dxa"/>
          </w:tcPr>
          <w:p w14:paraId="556FA694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7566531" w14:textId="4E112652" w:rsidR="00642205" w:rsidRPr="0087049C" w:rsidRDefault="007511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0" w:type="dxa"/>
            <w:vAlign w:val="center"/>
          </w:tcPr>
          <w:p w14:paraId="0874D216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04AC3BD6" w14:textId="7BC70D20" w:rsidR="00642205" w:rsidRPr="0087049C" w:rsidRDefault="007511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5E8029CD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75D08BFD" w14:textId="694BFCD9" w:rsidR="00642205" w:rsidRPr="0087049C" w:rsidRDefault="007511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vAlign w:val="center"/>
          </w:tcPr>
          <w:p w14:paraId="5C97660A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373274A9" w14:textId="0213A599" w:rsidR="00642205" w:rsidRPr="0087049C" w:rsidRDefault="007511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42205" w:rsidRPr="0087049C" w14:paraId="0A50886E" w14:textId="77777777" w:rsidTr="003D7380">
        <w:trPr>
          <w:tblHeader/>
        </w:trPr>
        <w:tc>
          <w:tcPr>
            <w:tcW w:w="3780" w:type="dxa"/>
          </w:tcPr>
          <w:p w14:paraId="437BECA2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0431ECA7" w14:textId="18F9C132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CF0475"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302878"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/ พันหุ้น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2205" w:rsidRPr="0087049C" w14:paraId="6DB1B482" w14:textId="77777777" w:rsidTr="00FD6D5C">
        <w:tc>
          <w:tcPr>
            <w:tcW w:w="3780" w:type="dxa"/>
          </w:tcPr>
          <w:p w14:paraId="4FF28E3F" w14:textId="50D31D9C" w:rsidR="00642205" w:rsidRPr="000E4B50" w:rsidRDefault="00642205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2747E3CD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FAEBF1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43A466E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ACC78C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1701AAE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BC505E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763E0BF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593" w:rsidRPr="0087049C" w14:paraId="79ADB63B" w14:textId="77777777" w:rsidTr="00FD6D5C">
        <w:tc>
          <w:tcPr>
            <w:tcW w:w="3780" w:type="dxa"/>
          </w:tcPr>
          <w:p w14:paraId="5566D71C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65573EFC" w14:textId="7D9D0133" w:rsidR="00895593" w:rsidRPr="00F55A12" w:rsidRDefault="007511F5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  <w:r w:rsidR="00B5168E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</w:p>
        </w:tc>
        <w:tc>
          <w:tcPr>
            <w:tcW w:w="260" w:type="dxa"/>
          </w:tcPr>
          <w:p w14:paraId="5F184660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238978B" w14:textId="69E06657" w:rsidR="00895593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410</w:t>
            </w:r>
            <w:r w:rsidR="00895593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360" w:type="dxa"/>
          </w:tcPr>
          <w:p w14:paraId="601A9339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82D1336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8778F7" w14:textId="259C9C80" w:rsidR="00C80621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652</w:t>
            </w:r>
            <w:r w:rsidR="007F4C92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61" w:type="dxa"/>
          </w:tcPr>
          <w:p w14:paraId="5F38751E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DE9D346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3D2B2A" w14:textId="3F044253" w:rsidR="00895593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895593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895593" w:rsidRPr="00653877" w14:paraId="2B50E027" w14:textId="77777777" w:rsidTr="00FD6D5C">
        <w:tc>
          <w:tcPr>
            <w:tcW w:w="3780" w:type="dxa"/>
          </w:tcPr>
          <w:p w14:paraId="1834FCAF" w14:textId="77777777" w:rsidR="00895593" w:rsidRPr="00653877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3CE73CE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23D8272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6CC23CBB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2A0D2A8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EBE79A2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0C4D0669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1FB935C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5593" w:rsidRPr="0087049C" w14:paraId="3E797CAE" w14:textId="77777777" w:rsidTr="00FD6D5C">
        <w:tc>
          <w:tcPr>
            <w:tcW w:w="3780" w:type="dxa"/>
            <w:shd w:val="clear" w:color="auto" w:fill="auto"/>
          </w:tcPr>
          <w:p w14:paraId="58B406B2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0D71B2EF" w14:textId="05410314" w:rsidR="00895593" w:rsidRPr="00F55A12" w:rsidRDefault="007511F5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  <w:r w:rsidR="00B5168E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</w:p>
        </w:tc>
        <w:tc>
          <w:tcPr>
            <w:tcW w:w="260" w:type="dxa"/>
          </w:tcPr>
          <w:p w14:paraId="5DEA2D40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7B7AF5DC" w14:textId="3513CD4A" w:rsidR="00895593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895593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360" w:type="dxa"/>
          </w:tcPr>
          <w:p w14:paraId="3736E857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6A8D225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30FF5C" w14:textId="11DCD25A" w:rsidR="007F4C92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  <w:r w:rsidR="007F4C92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61" w:type="dxa"/>
          </w:tcPr>
          <w:p w14:paraId="3DC155B2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925ABC6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A63F4" w14:textId="150FF9E8" w:rsidR="00895593" w:rsidRPr="00F55A12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895593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895593" w:rsidRPr="00653877" w14:paraId="4297F4D0" w14:textId="77777777" w:rsidTr="00FD6D5C">
        <w:tc>
          <w:tcPr>
            <w:tcW w:w="3780" w:type="dxa"/>
          </w:tcPr>
          <w:p w14:paraId="55B0EE8F" w14:textId="77777777" w:rsidR="00895593" w:rsidRPr="00653877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7FBCCB7F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D7C864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592F648A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30F587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347E508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82A2518" w14:textId="77777777" w:rsidR="00895593" w:rsidRPr="00F55A12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3DDE49C" w14:textId="77777777" w:rsidR="00895593" w:rsidRPr="00F55A12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593" w:rsidRPr="0087049C" w14:paraId="1C5D3B94" w14:textId="77777777" w:rsidTr="00FD6D5C">
        <w:tc>
          <w:tcPr>
            <w:tcW w:w="3780" w:type="dxa"/>
          </w:tcPr>
          <w:p w14:paraId="5A97959F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0453C83C" w14:textId="77777777" w:rsidR="00895593" w:rsidRPr="0087049C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D35669D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4AE4D15" w14:textId="77777777" w:rsidR="00895593" w:rsidRPr="0087049C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CFF35F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DB86E0F" w14:textId="77777777" w:rsidR="00895593" w:rsidRPr="0087049C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631A87" w14:textId="77777777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FD8827" w14:textId="77777777" w:rsidR="00895593" w:rsidRPr="0087049C" w:rsidRDefault="00895593" w:rsidP="008955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BD9" w:rsidRPr="0087049C" w14:paraId="27E1E402" w14:textId="77777777" w:rsidTr="00FD6D5C">
        <w:tc>
          <w:tcPr>
            <w:tcW w:w="3780" w:type="dxa"/>
            <w:vAlign w:val="bottom"/>
          </w:tcPr>
          <w:p w14:paraId="3FC35676" w14:textId="59BA473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43D8C176" w14:textId="3D00FFA8" w:rsidR="00332BD9" w:rsidRPr="003D7380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3D7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</w:p>
        </w:tc>
        <w:tc>
          <w:tcPr>
            <w:tcW w:w="260" w:type="dxa"/>
          </w:tcPr>
          <w:p w14:paraId="6D82A87A" w14:textId="77777777" w:rsidR="00332BD9" w:rsidRPr="003D7380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8863DA4" w14:textId="00779B7B" w:rsidR="00332BD9" w:rsidRPr="003D7380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3D7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360" w:type="dxa"/>
          </w:tcPr>
          <w:p w14:paraId="60F79704" w14:textId="77777777" w:rsidR="00332BD9" w:rsidRPr="003D7380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5695783" w14:textId="63CECEB0" w:rsidR="00332BD9" w:rsidRPr="003D7380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3D7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61" w:type="dxa"/>
          </w:tcPr>
          <w:p w14:paraId="054EF504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11A4550" w14:textId="0B5CC42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F55A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332BD9" w:rsidRPr="0087049C" w14:paraId="53A52FBF" w14:textId="77777777" w:rsidTr="00FD6D5C">
        <w:tc>
          <w:tcPr>
            <w:tcW w:w="3780" w:type="dxa"/>
            <w:shd w:val="clear" w:color="auto" w:fill="auto"/>
          </w:tcPr>
          <w:p w14:paraId="1FF4E151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074A9EF" w14:textId="56CBA614" w:rsidR="00332BD9" w:rsidRPr="00FD6D5C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D6D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60" w:type="dxa"/>
          </w:tcPr>
          <w:p w14:paraId="66A7F091" w14:textId="77777777" w:rsidR="00332BD9" w:rsidRPr="00FD6D5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3C4D419" w14:textId="22E69AAC" w:rsidR="00332BD9" w:rsidRPr="00FD6D5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360" w:type="dxa"/>
          </w:tcPr>
          <w:p w14:paraId="4109B2BA" w14:textId="77777777" w:rsidR="00332BD9" w:rsidRPr="00FD6D5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C1A55C6" w14:textId="3CFC15DB" w:rsidR="00332BD9" w:rsidRPr="00FD6D5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6D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61" w:type="dxa"/>
          </w:tcPr>
          <w:p w14:paraId="09595C5B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438D737" w14:textId="69F01D52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332BD9" w:rsidRPr="0087049C" w14:paraId="156A2FB9" w14:textId="77777777" w:rsidTr="00FD6D5C">
        <w:tc>
          <w:tcPr>
            <w:tcW w:w="3780" w:type="dxa"/>
          </w:tcPr>
          <w:p w14:paraId="03259944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475883D" w14:textId="748D5EB3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0AA833B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F87164" w14:textId="3A93CBCF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260" w:type="dxa"/>
          </w:tcPr>
          <w:p w14:paraId="4522E304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777D4DA" w14:textId="0C3B603B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360" w:type="dxa"/>
          </w:tcPr>
          <w:p w14:paraId="2B2DA309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C3038B8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E95200" w14:textId="374A83CE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61" w:type="dxa"/>
          </w:tcPr>
          <w:p w14:paraId="17FBA723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E1FF114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E11EDF" w14:textId="205F93B8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332BD9" w:rsidRPr="0087049C" w14:paraId="6067F36B" w14:textId="77777777" w:rsidTr="00FD6D5C">
        <w:tc>
          <w:tcPr>
            <w:tcW w:w="3780" w:type="dxa"/>
          </w:tcPr>
          <w:p w14:paraId="42BADB71" w14:textId="02F202D1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5815C77" w14:textId="2FD3973B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A12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EC4EF9D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4291E39" w14:textId="1F5E9E89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360" w:type="dxa"/>
          </w:tcPr>
          <w:p w14:paraId="38792F6C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C1D1D5A" w14:textId="72983173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F55A12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3FBB461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43A6F0" w14:textId="43F752C1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332BD9" w:rsidRPr="0087049C" w14:paraId="53F7E50C" w14:textId="77777777" w:rsidTr="00FD6D5C">
        <w:tc>
          <w:tcPr>
            <w:tcW w:w="3780" w:type="dxa"/>
          </w:tcPr>
          <w:p w14:paraId="275565BA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22C585B" w14:textId="0D2120F6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64EFC" w14:textId="515D9DE7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260" w:type="dxa"/>
          </w:tcPr>
          <w:p w14:paraId="0650EEAB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CAD7D" w14:textId="47176F40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Pr="00431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360" w:type="dxa"/>
          </w:tcPr>
          <w:p w14:paraId="22B897C3" w14:textId="77777777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4E05875" w14:textId="77777777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2C646B" w14:textId="2C9D7712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431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61" w:type="dxa"/>
          </w:tcPr>
          <w:p w14:paraId="0A155D14" w14:textId="77777777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589EA5" w14:textId="77777777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7EA7CA" w14:textId="38254335" w:rsidR="00332BD9" w:rsidRPr="00431C39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Pr="00431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</w:tr>
      <w:tr w:rsidR="00332BD9" w:rsidRPr="00653877" w14:paraId="7FC0DCB4" w14:textId="77777777" w:rsidTr="00FD6D5C">
        <w:tc>
          <w:tcPr>
            <w:tcW w:w="3780" w:type="dxa"/>
          </w:tcPr>
          <w:p w14:paraId="681AD014" w14:textId="77777777" w:rsidR="00332BD9" w:rsidRPr="00653877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67AD7D7C" w14:textId="77777777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5B3DF4F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608A8455" w14:textId="77777777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039848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DF5CF1B" w14:textId="77777777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A172D8D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63B65E6" w14:textId="77777777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BD9" w:rsidRPr="0087049C" w14:paraId="621061C8" w14:textId="77777777" w:rsidTr="00FD6D5C">
        <w:tc>
          <w:tcPr>
            <w:tcW w:w="3780" w:type="dxa"/>
          </w:tcPr>
          <w:p w14:paraId="24DFCF6B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924F03F" w14:textId="5E7C1342" w:rsidR="00332BD9" w:rsidRPr="00F55A12" w:rsidRDefault="00332BD9" w:rsidP="00332B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60" w:type="dxa"/>
          </w:tcPr>
          <w:p w14:paraId="59217973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743D2570" w14:textId="55FB7BB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0" w:type="dxa"/>
            <w:vAlign w:val="bottom"/>
          </w:tcPr>
          <w:p w14:paraId="68D232C5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2F29DC9" w14:textId="6CD5E445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1" w:type="dxa"/>
            <w:vAlign w:val="bottom"/>
          </w:tcPr>
          <w:p w14:paraId="109C0948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D1CB9CA" w14:textId="26DF2542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332BD9" w:rsidRPr="0087049C" w14:paraId="60A00E07" w14:textId="77777777" w:rsidTr="00FD6D5C">
        <w:tc>
          <w:tcPr>
            <w:tcW w:w="3780" w:type="dxa"/>
          </w:tcPr>
          <w:p w14:paraId="140EB6B3" w14:textId="77777777" w:rsidR="00332BD9" w:rsidRPr="0087049C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383ABED" w14:textId="651B74F5" w:rsidR="00332BD9" w:rsidRPr="009061EB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061E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D674DBB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3F1DE656" w14:textId="2E89760D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60" w:type="dxa"/>
            <w:vAlign w:val="bottom"/>
          </w:tcPr>
          <w:p w14:paraId="791A3E31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ED0CC8B" w14:textId="22CC1C04" w:rsidR="00332BD9" w:rsidRPr="009061EB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061E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B43DC52" w14:textId="77777777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567F7F3" w14:textId="4EC4B465" w:rsidR="00332BD9" w:rsidRPr="00F55A12" w:rsidRDefault="00332BD9" w:rsidP="00332B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00028A61" w14:textId="4AF90E0D" w:rsidR="00653877" w:rsidRDefault="0065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F07A872" w14:textId="294A798E" w:rsidR="00651C85" w:rsidRDefault="00651C85" w:rsidP="006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ไม่มีการเปิดเผยกำไรต่อหุ้นปรับลด</w:t>
      </w:r>
      <w:r w:rsidRPr="00986357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="00BC57CD">
        <w:rPr>
          <w:rFonts w:asciiTheme="majorBidi" w:hAnsiTheme="majorBidi" w:cstheme="majorBidi"/>
          <w:sz w:val="30"/>
          <w:szCs w:val="30"/>
        </w:rPr>
        <w:t xml:space="preserve"> </w:t>
      </w:r>
      <w:r w:rsidR="00BC57C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63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</w:t>
      </w:r>
      <w:r w:rsidRPr="00BA2804">
        <w:rPr>
          <w:rFonts w:ascii="Angsana New" w:hAnsi="Angsana New" w:hint="cs"/>
          <w:sz w:val="30"/>
          <w:szCs w:val="30"/>
          <w:cs/>
        </w:rPr>
        <w:t>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7511F5" w:rsidRPr="007511F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="007511F5" w:rsidRPr="007511F5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</w:t>
      </w:r>
      <w:r>
        <w:rPr>
          <w:rFonts w:ascii="Angsana New" w:hAnsi="Angsana New" w:hint="cs"/>
          <w:sz w:val="30"/>
          <w:szCs w:val="30"/>
          <w:cs/>
        </w:rPr>
        <w:t>สิ้นสุดลงแล้ว</w:t>
      </w:r>
    </w:p>
    <w:p w14:paraId="5A1758CC" w14:textId="1E34B1A5" w:rsidR="0013355E" w:rsidRDefault="00133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CBA0E1C" w14:textId="307A2CD9" w:rsidR="00147715" w:rsidRPr="0087049C" w:rsidRDefault="005E4B5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8BBFAAD" w14:textId="77777777" w:rsidR="00B527EC" w:rsidRPr="0087049C" w:rsidRDefault="00B527EC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620"/>
        <w:gridCol w:w="1980"/>
        <w:gridCol w:w="1278"/>
        <w:gridCol w:w="236"/>
        <w:gridCol w:w="1294"/>
      </w:tblGrid>
      <w:tr w:rsidR="00010418" w:rsidRPr="0087049C" w14:paraId="13A54F00" w14:textId="77777777" w:rsidTr="006843A5">
        <w:tc>
          <w:tcPr>
            <w:tcW w:w="2790" w:type="dxa"/>
            <w:shd w:val="clear" w:color="auto" w:fill="auto"/>
            <w:vAlign w:val="bottom"/>
          </w:tcPr>
          <w:p w14:paraId="0564C336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19B81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1C2358" w14:textId="5BF23660" w:rsidR="00010418" w:rsidRPr="0087049C" w:rsidRDefault="00010418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4943A" w14:textId="53E6422B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093743D3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31A575" w14:textId="77777777" w:rsidR="00010418" w:rsidRPr="0087049C" w:rsidDel="00D43E7A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0418" w:rsidRPr="0087049C" w14:paraId="2BF167FA" w14:textId="77777777" w:rsidTr="006843A5">
        <w:tc>
          <w:tcPr>
            <w:tcW w:w="2790" w:type="dxa"/>
            <w:shd w:val="clear" w:color="auto" w:fill="auto"/>
          </w:tcPr>
          <w:p w14:paraId="47D47024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BDEF74F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3C2708E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564F625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D4394FA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4B702C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18" w:rsidRPr="0087049C" w14:paraId="30B8912F" w14:textId="77777777" w:rsidTr="000D0032">
        <w:tc>
          <w:tcPr>
            <w:tcW w:w="2790" w:type="dxa"/>
            <w:shd w:val="clear" w:color="auto" w:fill="auto"/>
          </w:tcPr>
          <w:p w14:paraId="672EAEC5" w14:textId="30C4D87C" w:rsidR="00D80699" w:rsidRPr="000E4B50" w:rsidRDefault="007511F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4F3AA5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2D9846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B80B07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BCF34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98D88F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3EA" w:rsidRPr="0087049C" w14:paraId="3B3118CE" w14:textId="77777777" w:rsidTr="000D0032">
        <w:tc>
          <w:tcPr>
            <w:tcW w:w="2790" w:type="dxa"/>
            <w:shd w:val="clear" w:color="auto" w:fill="auto"/>
          </w:tcPr>
          <w:p w14:paraId="33A68A7F" w14:textId="633BC36F" w:rsidR="003343EA" w:rsidRPr="0087049C" w:rsidRDefault="000E4B50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7511F5" w:rsidRPr="007511F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71BFC7C" w14:textId="4C9ED471" w:rsidR="003343EA" w:rsidRPr="0087049C" w:rsidRDefault="007511F5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27B1EC6D" w14:textId="7876B3A2" w:rsidR="003343EA" w:rsidRPr="0087049C" w:rsidRDefault="007511F5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6FC7E118" w14:textId="31CF6816" w:rsidR="003343EA" w:rsidRPr="00252DA3" w:rsidRDefault="007511F5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003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2134B34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3902E7" w14:textId="1AB578B3" w:rsidR="003343EA" w:rsidRPr="00252DA3" w:rsidRDefault="007511F5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0D0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3343EA" w:rsidRPr="0087049C" w14:paraId="32F030ED" w14:textId="77777777" w:rsidTr="000D0032">
        <w:tc>
          <w:tcPr>
            <w:tcW w:w="2790" w:type="dxa"/>
            <w:shd w:val="clear" w:color="auto" w:fill="auto"/>
          </w:tcPr>
          <w:p w14:paraId="65917C36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571A9B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DA470DE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88AD634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4875C3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3DA90C2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E4F" w:rsidRPr="0087049C" w14:paraId="3A7372BD" w14:textId="77777777" w:rsidTr="000D0032">
        <w:tc>
          <w:tcPr>
            <w:tcW w:w="2790" w:type="dxa"/>
            <w:shd w:val="clear" w:color="auto" w:fill="auto"/>
          </w:tcPr>
          <w:p w14:paraId="4391D4C1" w14:textId="434C8E8B" w:rsidR="00DB3E4F" w:rsidRPr="000E4B50" w:rsidRDefault="007511F5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C9BD61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71125D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DA43BD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58E38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0DA4AE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593" w:rsidRPr="0087049C" w14:paraId="724C70E5" w14:textId="77777777" w:rsidTr="000D0032">
        <w:tc>
          <w:tcPr>
            <w:tcW w:w="2790" w:type="dxa"/>
            <w:shd w:val="clear" w:color="auto" w:fill="auto"/>
          </w:tcPr>
          <w:p w14:paraId="7A059A18" w14:textId="4191C624" w:rsidR="00895593" w:rsidRPr="0087049C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7511F5" w:rsidRPr="007511F5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3F577F7" w14:textId="7925D1C8" w:rsidR="00895593" w:rsidRPr="0087049C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95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3B081247" w14:textId="7DD2EDF8" w:rsidR="00895593" w:rsidRPr="00126F05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95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FB1F593" w14:textId="08DD56BE" w:rsidR="00895593" w:rsidRPr="00252DA3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593" w:rsidRPr="00252D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2926E2B1" w14:textId="77777777" w:rsidR="00895593" w:rsidRPr="00252DA3" w:rsidRDefault="00895593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D3756B" w14:textId="5CE513BA" w:rsidR="00895593" w:rsidRPr="00252DA3" w:rsidRDefault="007511F5" w:rsidP="0089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895593" w:rsidRPr="00252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</w:tbl>
    <w:p w14:paraId="7993F806" w14:textId="77777777" w:rsidR="00010418" w:rsidRPr="0087049C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9F01AE" w14:textId="77777777" w:rsidR="00760FB7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D201647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082675" w14:textId="561A7B32" w:rsidR="00C64BBD" w:rsidRPr="006843A5" w:rsidRDefault="00C64BBD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(ก)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6CB85402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44A62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A76AC9" w14:textId="77777777" w:rsidR="00EE1D0B" w:rsidRPr="0087049C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F2929" w14:textId="77777777" w:rsidR="00EE1D0B" w:rsidRPr="0087049C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EE1D0B" w:rsidRPr="0087049C" w:rsidSect="000F79BD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EE1D0B" w:rsidRPr="0087049C" w14:paraId="3CBA947D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BBAD9B0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0A3E023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7E6CFB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D0B" w:rsidRPr="0087049C" w14:paraId="5751DD31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5CDF5B6C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FC31A2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ACFDEF3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A90FE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7D3117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87049C" w14:paraId="63F84D4D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7A9F8E45" w14:textId="0EC54941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5621D55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B034AF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860D5ED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FBD56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72824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0B9E6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C7DD0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A76739D" w14:textId="3C2CD39B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D3E1870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23C68B0" w14:textId="1F115498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2890646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DC27935" w14:textId="7E8C193B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8B0AE8F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D2588A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87049C" w14:paraId="4CA9A672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47BA6C9F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5E5EDF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70E6431D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2DA3" w:rsidRPr="0087049C" w14:paraId="59C62B3D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60476C0" w14:textId="450C1698" w:rsidR="00252DA3" w:rsidRPr="0087049C" w:rsidRDefault="007511F5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344C8CA7" w14:textId="77777777" w:rsidR="00252DA3" w:rsidRPr="0087049C" w:rsidRDefault="00252DA3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7BCA188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A8DC775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C29A07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3FD70E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CE079C6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AAC7B85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60B67F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E9F857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8CFAB79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F2365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41CA643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234AA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6F4D617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1019673B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23634772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2B8A6B3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DFE30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15D17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810E1F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AB8F17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413E89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ACF204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71636D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A41761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C5B665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971A3F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7AC39C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32966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0C2112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4CEE9E00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3999F649" w14:textId="77777777" w:rsidR="00EE1D0B" w:rsidRPr="0087049C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28A1CA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77AB744" w14:textId="77777777" w:rsidR="00EE1D0B" w:rsidRPr="00126F05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5A22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BB05C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D9083E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1E1CC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2A14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3240B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8919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26AFD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49E5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ABB50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D326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F925C6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178CAB44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793038A5" w14:textId="35820C75" w:rsidR="00EE1D0B" w:rsidRPr="0087049C" w:rsidRDefault="00252DA3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EE1D0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49F9F93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5D9B255" w14:textId="79E339DD" w:rsidR="00EE1D0B" w:rsidRPr="0087049C" w:rsidRDefault="007511F5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4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EA4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5B9B1F1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903FE95" w14:textId="7527A0B5" w:rsidR="00EE1D0B" w:rsidRPr="0087049C" w:rsidRDefault="007511F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D166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94A7C6F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949428" w14:textId="4CFCA929" w:rsidR="00EE1D0B" w:rsidRPr="0087049C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A0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CA0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7404703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52A65B" w14:textId="57C5F3FD" w:rsidR="00EE1D0B" w:rsidRPr="0087049C" w:rsidRDefault="007511F5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186A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</w:tcPr>
          <w:p w14:paraId="22C4D4F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9D9E5" w14:textId="79A4FF31" w:rsidR="00EE1D0B" w:rsidRPr="0087049C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86A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186A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049916D0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0CDD58" w14:textId="5A77728D" w:rsidR="00EE1D0B" w:rsidRPr="0087049C" w:rsidRDefault="003B5DEE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9419C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AE234A" w14:textId="72480ECB" w:rsidR="00EE1D0B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B5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3B5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275D7" w:rsidRPr="0087049C" w14:paraId="51BA3AE7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5D237ED" w14:textId="55F92A67" w:rsidR="00F275D7" w:rsidRDefault="00F275D7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2CB86C1F" w14:textId="77777777" w:rsidR="00F275D7" w:rsidRPr="0087049C" w:rsidRDefault="00F275D7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A189FC1" w14:textId="306E03BA" w:rsidR="00F275D7" w:rsidRDefault="007511F5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27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DB57552" w14:textId="77777777" w:rsidR="00F275D7" w:rsidRPr="0087049C" w:rsidRDefault="00F275D7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62AC33" w14:textId="092439A2" w:rsidR="00F275D7" w:rsidRDefault="00F275D7" w:rsidP="00F275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4D91A" w14:textId="77777777" w:rsidR="00F275D7" w:rsidRPr="0087049C" w:rsidRDefault="00F275D7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B9733D" w14:textId="5AB961F2" w:rsidR="00F275D7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27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5B86DF39" w14:textId="77777777" w:rsidR="00F275D7" w:rsidRPr="0087049C" w:rsidRDefault="00F275D7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2E757B" w14:textId="70CA98AD" w:rsidR="00F275D7" w:rsidRDefault="00E92EA6" w:rsidP="00E92EA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15DDF79" w14:textId="77777777" w:rsidR="00F275D7" w:rsidRPr="0087049C" w:rsidRDefault="00F275D7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532576" w14:textId="78CE8637" w:rsidR="00F275D7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27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45D0E720" w14:textId="77777777" w:rsidR="00F275D7" w:rsidRPr="0087049C" w:rsidRDefault="00F275D7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3F867F" w14:textId="27500A01" w:rsidR="00F275D7" w:rsidRDefault="00E92EA6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217A81A" w14:textId="77777777" w:rsidR="00F275D7" w:rsidRPr="0087049C" w:rsidRDefault="00F275D7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098D1ED" w14:textId="34D603E0" w:rsidR="00F275D7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27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EE1D0B" w:rsidRPr="0087049C" w14:paraId="4909AB9C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3318544E" w14:textId="77777777" w:rsidR="00EE1D0B" w:rsidRPr="0087049C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767054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19569" w14:textId="7F81AEB2" w:rsidR="00EE1D0B" w:rsidRPr="0087049C" w:rsidRDefault="007511F5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EA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2D0DAE3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1625B" w14:textId="3A4ECF81" w:rsidR="00EE1D0B" w:rsidRPr="0087049C" w:rsidRDefault="007511F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D166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6186DF8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06CE" w14:textId="4684D7CC" w:rsidR="00EE1D0B" w:rsidRPr="0087049C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A0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CA0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6323B3B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B2A47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5C1E0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F9DB2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A09E4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3A40A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065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8F004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67B4E165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13094C07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6B65F8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7C176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AEEA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EC2A93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E2FC20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AEF1A6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41BB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8D82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86C3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EC47F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25103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3A97F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58BB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12DDE4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D0B" w:rsidRPr="0087049C" w14:paraId="34024DD6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2137C1DA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31479B8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38E8A8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4E1C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35E0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FC7A6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F0619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DBA83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D1ADE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897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B2D37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6EB2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57DA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0290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E2E89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87049C" w14:paraId="0F6EEEEF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50E24DC5" w14:textId="0083EBF3" w:rsidR="00C42263" w:rsidRPr="0087049C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14CE5EA1" w14:textId="77777777" w:rsidR="00C42263" w:rsidRPr="003F063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10F4B8" w14:textId="47E4B6E2" w:rsidR="00C42263" w:rsidRPr="0087049C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1891375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BC3676" w14:textId="7C0231C1" w:rsidR="00C42263" w:rsidRPr="0087049C" w:rsidRDefault="007511F5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  <w:shd w:val="clear" w:color="auto" w:fill="auto"/>
          </w:tcPr>
          <w:p w14:paraId="4982273B" w14:textId="77777777" w:rsidR="00C42263" w:rsidRPr="0087049C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27DE86" w14:textId="3A9508F4" w:rsidR="00C42263" w:rsidRPr="0087049C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</w:tcPr>
          <w:p w14:paraId="1190773A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3A968D" w14:textId="63A4BC8E" w:rsidR="00C42263" w:rsidRPr="00336BC5" w:rsidRDefault="00C42263" w:rsidP="00C4226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8AE9F0D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188B11" w14:textId="4E38DBAF" w:rsidR="00C42263" w:rsidRPr="0087049C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</w:tcPr>
          <w:p w14:paraId="4E9BE0BE" w14:textId="77777777" w:rsidR="00C42263" w:rsidRPr="0087049C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09C37F" w14:textId="7C897CD5" w:rsidR="00C42263" w:rsidRPr="0087049C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9DBD40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71F91E" w14:textId="10A70BD7" w:rsidR="00C42263" w:rsidRPr="0087049C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</w:tr>
      <w:tr w:rsidR="00C42263" w:rsidRPr="0087049C" w14:paraId="3D08CB0F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574D9489" w14:textId="77777777" w:rsidR="00C42263" w:rsidRPr="0087049C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56483D82" w14:textId="07979497" w:rsidR="00C42263" w:rsidRPr="0087049C" w:rsidRDefault="007511F5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2C6C9A17" w14:textId="52994598" w:rsidR="00C42263" w:rsidRPr="0087049C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60337A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A3C854" w14:textId="48C3A8B6" w:rsidR="00C42263" w:rsidRPr="0087049C" w:rsidRDefault="007511F5" w:rsidP="002F2BB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F2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7C4925C3" w14:textId="77777777" w:rsidR="00C42263" w:rsidRPr="0087049C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3AB595" w14:textId="5C391A54" w:rsidR="00C42263" w:rsidRPr="0087049C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F2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</w:tcPr>
          <w:p w14:paraId="7054E5D3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01C18C" w14:textId="41E277FD" w:rsidR="00C42263" w:rsidRPr="00336BC5" w:rsidRDefault="00C42263" w:rsidP="00C4226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26ACEEE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916DB4" w14:textId="309DD321" w:rsidR="00C42263" w:rsidRPr="0087049C" w:rsidRDefault="007511F5" w:rsidP="002F2BB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F2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</w:tcPr>
          <w:p w14:paraId="742A8C25" w14:textId="77777777" w:rsidR="00C42263" w:rsidRPr="0087049C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4F6E04" w14:textId="4186FC01" w:rsidR="00C42263" w:rsidRPr="0087049C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3C4B9F" w14:textId="77777777" w:rsidR="00C42263" w:rsidRPr="0087049C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2DE722" w14:textId="3066187C" w:rsidR="00C42263" w:rsidRPr="0087049C" w:rsidRDefault="007511F5" w:rsidP="002F2BB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F2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</w:tr>
      <w:tr w:rsidR="00C42263" w:rsidRPr="00252DA3" w14:paraId="6765FA45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CDCC054" w14:textId="77777777" w:rsidR="00C42263" w:rsidRDefault="00C42263" w:rsidP="00C422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204EE56A" w14:textId="368A7A14" w:rsidR="00C42263" w:rsidRPr="00252DA3" w:rsidRDefault="007511F5" w:rsidP="00C422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0DC3DE71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E393ABE" w14:textId="53BC23C9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48F4C8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770DFC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6078EE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0C0A05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9273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91B10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407FA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6D1E8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8EF1F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3A3615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9717C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C3822F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5E1F1199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2E909D5" w14:textId="4C2B1F22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12B18FC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D6A1E8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22674F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1E1F22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149632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D2BA9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CA55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70ECA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34876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3B8377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F282D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2505D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CE7A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2F2158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459C4606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3CBFBF8" w14:textId="2D56454D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38E096C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B0C5425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304D61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9661EF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37FA65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8DD618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B5C0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E5E4B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83089B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EE05E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4BEAA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F35A80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392B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7FD1B0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16149D46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9EE8D80" w14:textId="61AD6EAA" w:rsidR="00C42263" w:rsidRPr="00252DA3" w:rsidRDefault="00C42263" w:rsidP="00C422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5FB74070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42FF9D5" w14:textId="3EE27BB8" w:rsidR="00C42263" w:rsidRPr="00252DA3" w:rsidRDefault="007511F5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0F901E7F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EEB7DE" w14:textId="4FCDF949" w:rsidR="00C42263" w:rsidRPr="00252DA3" w:rsidRDefault="007511F5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F108F4C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95633AC" w14:textId="3CAC6848" w:rsidR="00C42263" w:rsidRPr="00252DA3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6B0917E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E64777" w14:textId="6CF6DC7C" w:rsidR="00C42263" w:rsidRPr="00252DA3" w:rsidRDefault="007511F5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5B507E90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144E74" w14:textId="2EBA608C" w:rsidR="00C42263" w:rsidRPr="00252DA3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C422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38128072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67A1E" w14:textId="32CCC3DB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7AF8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B5DE0F" w14:textId="758ED06E" w:rsidR="00C42263" w:rsidRPr="00252DA3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C422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C42263" w:rsidRPr="00252DA3" w14:paraId="1079A274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66A7336F" w14:textId="7AE4E926" w:rsidR="00C42263" w:rsidRPr="00252DA3" w:rsidRDefault="00C42263" w:rsidP="00C422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76D0B55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5885D5" w14:textId="6316C01B" w:rsidR="00C42263" w:rsidRPr="00252DA3" w:rsidRDefault="007511F5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C422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781320E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341AD" w14:textId="4D5EE665" w:rsidR="00C42263" w:rsidRPr="00E92EA6" w:rsidRDefault="007511F5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C42263" w:rsidRPr="00E92E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95B3D05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0EB58" w14:textId="0D9598BA" w:rsidR="00C42263" w:rsidRPr="00252DA3" w:rsidRDefault="007511F5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22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C422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219152A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1BC52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7673AC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46439F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D2379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66A45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B46B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95B62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3DD854F8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15F46475" w14:textId="77777777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BBE9FB7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0206B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7C7C4FC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5DCEE1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A6831B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A0076BB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7A83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5C4BD8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69AD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FE662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17CF2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433225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E7946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34060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5A6538AC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F0E9895" w14:textId="12845978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0073E7" w14:textId="77777777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6B54B5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A9DA44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CB33F3C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DB0AB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BF8217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E6A78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776DB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B7C89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96FF8E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D6B4FE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EA35E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309FB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42AFF6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263" w:rsidRPr="00252DA3" w14:paraId="25E63233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B7E7C3B" w14:textId="4CE0955E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0E708BE6" w14:textId="762E6B67" w:rsidR="00C42263" w:rsidRPr="00252DA3" w:rsidRDefault="007511F5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0EB3AD55" w14:textId="67E83A7A" w:rsidR="00C42263" w:rsidRPr="00252DA3" w:rsidRDefault="00C42263" w:rsidP="00C422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E0D40E4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D7F2857" w14:textId="1351BB06" w:rsidR="00C42263" w:rsidRPr="00252DA3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3B96AE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105B78" w14:textId="7C40B89A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91BE4B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3E29D2" w14:textId="4F46D9AE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D750C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41D282" w14:textId="72694D21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D358943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DFA67B" w14:textId="68F9BACB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02A00A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C273EE" w14:textId="1FFD2945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2263" w:rsidRPr="00252DA3" w14:paraId="5A19C72A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1112FB06" w14:textId="0AE7ED16" w:rsidR="00C42263" w:rsidRPr="00252DA3" w:rsidRDefault="00C42263" w:rsidP="00C4226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2034C24A" w14:textId="5FAB7898" w:rsidR="00C42263" w:rsidRPr="00252DA3" w:rsidRDefault="00C42263" w:rsidP="00C422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30E51B3" w14:textId="09E865C4" w:rsidR="00C42263" w:rsidRPr="00FB46CE" w:rsidRDefault="00C42263" w:rsidP="00C42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6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FB46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760F812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19C5A5" w14:textId="4ACA223A" w:rsidR="00C42263" w:rsidRPr="00252DA3" w:rsidRDefault="00C42263" w:rsidP="00C422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C03591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D3C15B" w14:textId="6C29A722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3ADBD69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486101" w14:textId="019F70EE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BE2081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F1D719" w14:textId="626FBC82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2D59293" w14:textId="77777777" w:rsidR="00C42263" w:rsidRPr="00252DA3" w:rsidRDefault="00C42263" w:rsidP="00C422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650FF5" w14:textId="62E3760D" w:rsidR="00C42263" w:rsidRPr="00252DA3" w:rsidRDefault="00C42263" w:rsidP="00C422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21FBD3" w14:textId="77777777" w:rsidR="00C42263" w:rsidRPr="00252DA3" w:rsidRDefault="00C42263" w:rsidP="00C422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C6B4FA" w14:textId="4DD8FC03" w:rsidR="00C42263" w:rsidRPr="00252DA3" w:rsidRDefault="00C42263" w:rsidP="00C422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4B4448A8" w14:textId="18BC891A" w:rsidR="00252DA3" w:rsidRDefault="00252DA3"/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EE1D0B" w:rsidRPr="0087049C" w14:paraId="74B6965F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AC3C287" w14:textId="68F2F23F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330A7E6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349FE23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1D0B" w:rsidRPr="0087049C" w14:paraId="0AF9D50A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1BB3A968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676CE0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6CAB4D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877A5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D6D08DC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87049C" w14:paraId="0991DEEF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2D6E9083" w14:textId="7E6AF653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05AACE0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4AFA81C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D0F66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8A1BD9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B176B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9E379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C68B65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DE73BE" w14:textId="16B90741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A0AEF8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093EE08" w14:textId="2A9A56EA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61F503F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A564239" w14:textId="7BE4FE26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376D88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71D8A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87049C" w14:paraId="624B7303" w14:textId="77777777" w:rsidTr="00BC57CD">
        <w:trPr>
          <w:trHeight w:val="261"/>
          <w:tblHeader/>
        </w:trPr>
        <w:tc>
          <w:tcPr>
            <w:tcW w:w="3600" w:type="dxa"/>
            <w:shd w:val="clear" w:color="auto" w:fill="auto"/>
            <w:vAlign w:val="bottom"/>
          </w:tcPr>
          <w:p w14:paraId="3C221CF7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3BDF4A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95FFBC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2DA3" w:rsidRPr="0087049C" w14:paraId="437045D2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6C27AFEF" w14:textId="3D77B6FA" w:rsidR="00252DA3" w:rsidRPr="0087049C" w:rsidRDefault="007511F5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499560A8" w14:textId="77777777" w:rsidR="00252DA3" w:rsidRPr="0087049C" w:rsidRDefault="00252DA3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A9D830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8D76408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A256266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73CA537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C9B17BB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4EA3839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7BD3FF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80D00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5BA6A9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9759CD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85CE37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90205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A352243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7DBD0972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38812E2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64924F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F1B1E4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E652C6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A658ED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52587A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BD1D85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C64CD0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2198BE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91A313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CDF835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5BF8C4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076806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28B0C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D11C4F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4303FD7F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58204795" w14:textId="77777777" w:rsidR="00EE1D0B" w:rsidRPr="0087049C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696711FE" w14:textId="6471DAE4" w:rsidR="00EE1D0B" w:rsidRPr="0087049C" w:rsidRDefault="007511F5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322A2892" w14:textId="645E32E7" w:rsidR="00EE1D0B" w:rsidRPr="0087049C" w:rsidRDefault="008B329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663471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AA7C2A" w14:textId="64AE83C9" w:rsidR="00EE1D0B" w:rsidRPr="0087049C" w:rsidRDefault="007511F5" w:rsidP="004237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72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1C6A566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81DD6D" w14:textId="7F15D165" w:rsidR="00EE1D0B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472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2F186BE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F127F5" w14:textId="127B6D59" w:rsidR="00EE1D0B" w:rsidRPr="0087049C" w:rsidRDefault="0052758E" w:rsidP="0094409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6B91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6C3ED" w14:textId="74828EB1" w:rsidR="00EE1D0B" w:rsidRPr="0087049C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472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ED7339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E2EF31" w14:textId="241EBD7C" w:rsidR="00EE1D0B" w:rsidRPr="0087049C" w:rsidRDefault="0052758E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EDB4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2F20A3" w14:textId="269A7F66" w:rsidR="00EE1D0B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275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336BC5" w:rsidRPr="0087049C" w14:paraId="64DC6826" w14:textId="77777777" w:rsidTr="00661413">
        <w:trPr>
          <w:trHeight w:val="261"/>
        </w:trPr>
        <w:tc>
          <w:tcPr>
            <w:tcW w:w="3600" w:type="dxa"/>
            <w:shd w:val="clear" w:color="auto" w:fill="auto"/>
          </w:tcPr>
          <w:p w14:paraId="0B20BF24" w14:textId="77777777" w:rsidR="00336BC5" w:rsidRPr="0087049C" w:rsidRDefault="00336BC5" w:rsidP="00336BC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2517EEE" w14:textId="77777777" w:rsidR="00336BC5" w:rsidRPr="0087049C" w:rsidRDefault="00336BC5" w:rsidP="00336B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B7F2271" w14:textId="7E92DB3F" w:rsidR="00336BC5" w:rsidRPr="00336BC5" w:rsidRDefault="00336BC5" w:rsidP="00336B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590273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BFC57F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08478F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ADED70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7AB186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F93CF1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3CC89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EA5539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4410E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D0654B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AB25D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729422C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C5" w:rsidRPr="0087049C" w14:paraId="0BCDD751" w14:textId="77777777" w:rsidTr="00661413">
        <w:trPr>
          <w:trHeight w:val="261"/>
        </w:trPr>
        <w:tc>
          <w:tcPr>
            <w:tcW w:w="3600" w:type="dxa"/>
            <w:shd w:val="clear" w:color="auto" w:fill="auto"/>
          </w:tcPr>
          <w:p w14:paraId="769475A8" w14:textId="00A1C419" w:rsidR="00336BC5" w:rsidRPr="0087049C" w:rsidRDefault="00336BC5" w:rsidP="00336BC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872B7E6" w14:textId="77777777" w:rsidR="00336BC5" w:rsidRPr="0087049C" w:rsidRDefault="00336BC5" w:rsidP="00336B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405D4CA" w14:textId="083E0D94" w:rsidR="00336BC5" w:rsidRPr="0087049C" w:rsidRDefault="007511F5" w:rsidP="004237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A6E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6C1A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0EC101E2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71ECEE" w14:textId="0A6E8904" w:rsidR="00336BC5" w:rsidRPr="0087049C" w:rsidRDefault="007511F5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B1A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369B3849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CB097B" w14:textId="1EB2B71F" w:rsidR="00336BC5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6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C06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3737A008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031F8E" w14:textId="1A4010D3" w:rsidR="00336BC5" w:rsidRPr="0087049C" w:rsidRDefault="007511F5" w:rsidP="00336B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E92E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</w:tcPr>
          <w:p w14:paraId="4EDE83D2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73E53B" w14:textId="38135ACC" w:rsidR="00336BC5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77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D377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7E2DEF62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457278" w14:textId="3AA50412" w:rsidR="00336BC5" w:rsidRPr="0087049C" w:rsidRDefault="00D3778E" w:rsidP="00336BC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546C6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B90A53" w14:textId="3F2AAD6C" w:rsidR="00336BC5" w:rsidRPr="0087049C" w:rsidRDefault="007511F5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06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B33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E92EA6" w:rsidRPr="0087049C" w14:paraId="03F5400E" w14:textId="77777777" w:rsidTr="00661413">
        <w:trPr>
          <w:trHeight w:val="261"/>
        </w:trPr>
        <w:tc>
          <w:tcPr>
            <w:tcW w:w="3600" w:type="dxa"/>
            <w:shd w:val="clear" w:color="auto" w:fill="auto"/>
          </w:tcPr>
          <w:p w14:paraId="292A6AB5" w14:textId="1CE75417" w:rsidR="00E92EA6" w:rsidRPr="0087049C" w:rsidRDefault="00E92EA6" w:rsidP="00E92EA6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5B4C79F1" w14:textId="77777777" w:rsidR="00E92EA6" w:rsidRPr="0087049C" w:rsidRDefault="00E92EA6" w:rsidP="00E92EA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F0ABD" w14:textId="487B7EBA" w:rsidR="00E92EA6" w:rsidRDefault="007511F5" w:rsidP="00E92EA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92E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307BB5A0" w14:textId="77777777" w:rsidR="00E92EA6" w:rsidRPr="0087049C" w:rsidRDefault="00E92EA6" w:rsidP="00E92E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4F3811C" w14:textId="29AD5FB1" w:rsidR="00E92EA6" w:rsidRDefault="00E92EA6" w:rsidP="00E92E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ACDBAC" w14:textId="77777777" w:rsidR="00E92EA6" w:rsidRPr="0087049C" w:rsidRDefault="00E92EA6" w:rsidP="00E92EA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E7440C7" w14:textId="30758316" w:rsidR="00E92EA6" w:rsidRDefault="007511F5" w:rsidP="00E92EA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2E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7CE616B0" w14:textId="77777777" w:rsidR="00E92EA6" w:rsidRPr="0087049C" w:rsidRDefault="00E92EA6" w:rsidP="00E92E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015CA5" w14:textId="0A27317E" w:rsidR="00E92EA6" w:rsidRPr="0087049C" w:rsidRDefault="00E92EA6" w:rsidP="00E92EA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4BDF6A" w14:textId="77777777" w:rsidR="00E92EA6" w:rsidRPr="0087049C" w:rsidRDefault="00E92EA6" w:rsidP="00E92E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C6A532" w14:textId="45B52319" w:rsidR="00E92EA6" w:rsidRPr="0087049C" w:rsidRDefault="007511F5" w:rsidP="00E92EA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92E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05BC5824" w14:textId="77777777" w:rsidR="00E92EA6" w:rsidRPr="0087049C" w:rsidRDefault="00E92EA6" w:rsidP="00E92EA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8E22EA" w14:textId="1CA26DCA" w:rsidR="00E92EA6" w:rsidRPr="0087049C" w:rsidRDefault="00E92EA6" w:rsidP="00E92EA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E2992" w14:textId="77777777" w:rsidR="00E92EA6" w:rsidRPr="0087049C" w:rsidRDefault="00E92EA6" w:rsidP="00E92E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EDB994" w14:textId="622D4868" w:rsidR="00E92EA6" w:rsidRPr="0087049C" w:rsidRDefault="007511F5" w:rsidP="00E92EA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2E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EE1D0B" w:rsidRPr="0087049C" w14:paraId="5A5A1812" w14:textId="77777777" w:rsidTr="00661413">
        <w:trPr>
          <w:trHeight w:val="261"/>
        </w:trPr>
        <w:tc>
          <w:tcPr>
            <w:tcW w:w="3600" w:type="dxa"/>
            <w:shd w:val="clear" w:color="auto" w:fill="auto"/>
          </w:tcPr>
          <w:p w14:paraId="0B968DE4" w14:textId="77777777" w:rsidR="00EE1D0B" w:rsidRPr="0087049C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9CE299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E3D73" w14:textId="0F1EF231" w:rsidR="00EE1D0B" w:rsidRPr="0087049C" w:rsidRDefault="007511F5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C1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6C1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36" w:type="dxa"/>
          </w:tcPr>
          <w:p w14:paraId="54285C7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F119A" w14:textId="72D10613" w:rsidR="00EE1D0B" w:rsidRPr="00C06079" w:rsidRDefault="007511F5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  <w:r w:rsidR="00C06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F02FD69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09564" w14:textId="630C184E" w:rsidR="00EE1D0B" w:rsidRPr="0087049C" w:rsidRDefault="007511F5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6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C06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</w:tcPr>
          <w:p w14:paraId="472FD48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F9FA0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FA432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EEE9C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AB955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F49D1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C33F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A2105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37D44330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D5A608D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F36DE49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FA60E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525B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9657BA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44C3A1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A11BFC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7B37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AC216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AA2C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9423E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3347A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51154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B354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9283DB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DA3" w:rsidRPr="0087049C" w14:paraId="0D349DBA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13B7BE90" w14:textId="392ACA90" w:rsidR="00252DA3" w:rsidRPr="0087049C" w:rsidRDefault="00252DA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B16586E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34B3DB0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A7E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4350D69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506CE1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6DD79E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5A71D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18A76E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BDAA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606BF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AFC7C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54F066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73A3D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FA2376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764" w:rsidRPr="0087049C" w14:paraId="06E49B57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539B8962" w14:textId="3E123410" w:rsidR="00742764" w:rsidRPr="0087049C" w:rsidRDefault="00742764" w:rsidP="007427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0F248C0" w14:textId="77777777" w:rsidR="00742764" w:rsidRPr="0087049C" w:rsidRDefault="00742764" w:rsidP="007427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9DDA08D" w14:textId="5BD2B90E" w:rsidR="00742764" w:rsidRPr="002E7BAB" w:rsidRDefault="00742764" w:rsidP="007427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6520E9" w14:textId="77777777" w:rsidR="00742764" w:rsidRPr="00464755" w:rsidRDefault="00742764" w:rsidP="007427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AC3C65" w14:textId="0CCE279F" w:rsidR="00742764" w:rsidRPr="00464755" w:rsidRDefault="00742764" w:rsidP="007427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95DFE9" w14:textId="77777777" w:rsidR="00742764" w:rsidRPr="00464755" w:rsidRDefault="00742764" w:rsidP="007427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BBB2CF" w14:textId="17CF7527" w:rsidR="00742764" w:rsidRPr="00464755" w:rsidRDefault="00742764" w:rsidP="007427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C75569" w14:textId="77777777" w:rsidR="00742764" w:rsidRPr="00464755" w:rsidRDefault="00742764" w:rsidP="007427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248F69" w14:textId="6F973B6B" w:rsidR="00742764" w:rsidRPr="00464755" w:rsidRDefault="00742764" w:rsidP="0074276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EA010" w14:textId="77777777" w:rsidR="00742764" w:rsidRPr="00464755" w:rsidRDefault="00742764" w:rsidP="007427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6F5577" w14:textId="0F19E5F2" w:rsidR="00742764" w:rsidRPr="00464755" w:rsidRDefault="00742764" w:rsidP="00FB20F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E6CEE" w14:textId="77777777" w:rsidR="00742764" w:rsidRPr="00464755" w:rsidRDefault="00742764" w:rsidP="007427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15B0DE" w14:textId="4141A9BF" w:rsidR="00742764" w:rsidRPr="00464755" w:rsidRDefault="00742764" w:rsidP="0074276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EF64A" w14:textId="77777777" w:rsidR="00742764" w:rsidRPr="00464755" w:rsidRDefault="00742764" w:rsidP="007427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AB2CDC" w14:textId="39A9C6F0" w:rsidR="00742764" w:rsidRPr="00464755" w:rsidRDefault="00742764" w:rsidP="00FB20F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2DA3" w:rsidRPr="0087049C" w14:paraId="572F0F37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3B786D56" w14:textId="77777777" w:rsidR="00252DA3" w:rsidRPr="0087049C" w:rsidRDefault="00252DA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6075F4D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3DFC56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484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8BDA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B833C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5C637F0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CD34B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22CDAB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3908C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12136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F4C34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B556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873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7F3988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DA3" w:rsidRPr="0087049C" w14:paraId="64337C6C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0B57C18" w14:textId="30107CCA" w:rsidR="00252DA3" w:rsidRPr="00F55AF3" w:rsidRDefault="007511F5" w:rsidP="00F55AF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11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4D666468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C26D2C1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02DC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8E1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FB7CE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1DB45F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7A609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49A5E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E415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CDB03F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F54A7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8F5691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8F8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73814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C155A" w:rsidRPr="0087049C" w14:paraId="3111EA43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7F4BDDBC" w14:textId="40212559" w:rsidR="00CC155A" w:rsidRDefault="00CC155A" w:rsidP="00CC15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C867580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D56813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92E3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5FF124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B2CC24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44E67A8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B652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939FAA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1468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DC6A90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0D9F9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E7001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C76DB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368A86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7B" w:rsidRPr="0087049C" w14:paraId="140FF5B8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2AD77A29" w14:textId="52A28CCA" w:rsidR="002C017B" w:rsidRDefault="002C017B" w:rsidP="002C0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27763516" w14:textId="12DAF752" w:rsidR="002C017B" w:rsidRPr="00CC155A" w:rsidRDefault="007511F5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7CDF5DB0" w14:textId="116257A2" w:rsidR="002C017B" w:rsidRPr="0087049C" w:rsidRDefault="002C017B" w:rsidP="002C01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01A1AD5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4841474" w14:textId="4AFCB0B8" w:rsidR="002C017B" w:rsidRPr="0087049C" w:rsidRDefault="007511F5" w:rsidP="002C017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7A116D05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905294" w14:textId="358DEA42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00BCB1B0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F97012" w14:textId="1D057283" w:rsidR="002C017B" w:rsidRPr="0087049C" w:rsidRDefault="002C017B" w:rsidP="002C017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4D5927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6200B6" w14:textId="3966B536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5C23443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5BC8A0" w14:textId="6950494A" w:rsidR="002C017B" w:rsidRPr="0087049C" w:rsidRDefault="002C017B" w:rsidP="002C017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2C9D9C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CA72A55" w14:textId="7E7FDBC4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2C017B" w:rsidRPr="0087049C" w14:paraId="19895094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3AF17C4C" w14:textId="410009D5" w:rsidR="002C017B" w:rsidRDefault="002C017B" w:rsidP="002C0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D3A46C0" w14:textId="77777777" w:rsidR="002C017B" w:rsidRPr="0087049C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FB9171B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83B1B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C03B8C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B9414C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B0AFFD6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59F11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B41F6D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660AE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57C303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10EB9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FEB7BC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DB69AF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57235DD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7B" w:rsidRPr="0087049C" w14:paraId="4D2BEFE0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4125CA1D" w14:textId="39861229" w:rsidR="002C017B" w:rsidRPr="00CC155A" w:rsidRDefault="002C017B" w:rsidP="002C017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61C7835D" w14:textId="77777777" w:rsidR="002C017B" w:rsidRPr="0087049C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E0775E7" w14:textId="1C581B58" w:rsidR="002C017B" w:rsidRPr="0087049C" w:rsidRDefault="007511F5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3F430712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9730373" w14:textId="3E8CE2FD" w:rsidR="002C017B" w:rsidRPr="00CC155A" w:rsidRDefault="007511F5" w:rsidP="00470E8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1C581850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AA97E1D" w14:textId="697F9714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5358228F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32A3E2" w14:textId="046481F8" w:rsidR="002C017B" w:rsidRPr="00CC155A" w:rsidRDefault="007511F5" w:rsidP="00470E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6CC6106E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714B91" w14:textId="3938AD8D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2C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666CBA0A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9EC98" w14:textId="4E838193" w:rsidR="002C017B" w:rsidRPr="0087049C" w:rsidRDefault="002C017B" w:rsidP="002C017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6670B1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FFDF84F" w14:textId="7C7A4CEA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2C01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2C017B" w:rsidRPr="0087049C" w14:paraId="54FD1366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76E5527B" w14:textId="568DC340" w:rsidR="002C017B" w:rsidRDefault="002C017B" w:rsidP="002C017B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569A2D6C" w14:textId="77777777" w:rsidR="002C017B" w:rsidRPr="0087049C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CD6212" w14:textId="5683E248" w:rsidR="002C017B" w:rsidRPr="0087049C" w:rsidRDefault="007511F5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C0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2C0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29384493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B94F0" w14:textId="5F9DE315" w:rsidR="002C017B" w:rsidRPr="0087049C" w:rsidRDefault="007511F5" w:rsidP="00470E8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2C01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477DBDB6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3D924" w14:textId="5C7DF3FE" w:rsidR="002C017B" w:rsidRPr="0087049C" w:rsidRDefault="007511F5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C0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2C0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690E14BD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3E8E9E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23C2E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FBA96B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9F5F9D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23D9AF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62EBA3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EF6969D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7B" w:rsidRPr="0087049C" w14:paraId="57D0A683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5530F7C2" w14:textId="77777777" w:rsidR="002C017B" w:rsidRDefault="002C017B" w:rsidP="002C0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29DAE5C" w14:textId="77777777" w:rsidR="002C017B" w:rsidRPr="0087049C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36D3F2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6D9A33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7C13B3F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0A9384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FC9F3B2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6F9D4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AE327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91E4C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3C0165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0E4F3B" w14:textId="77777777" w:rsidR="002C017B" w:rsidRPr="0087049C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0249DC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860B9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F039750" w14:textId="77777777" w:rsidR="002C017B" w:rsidRPr="0087049C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7B" w:rsidRPr="002C017B" w14:paraId="34387C3F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0B47094F" w14:textId="33940EF2" w:rsidR="002C017B" w:rsidRPr="002C017B" w:rsidRDefault="002C017B" w:rsidP="002C017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F3CDADD" w14:textId="77777777" w:rsidR="002C017B" w:rsidRPr="002C017B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CA52ED9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2F727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4D04F1C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7CAFF" w14:textId="77777777" w:rsidR="002C017B" w:rsidRPr="002C017B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CB39324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0CBAE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32B8F0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EDAA27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A56146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1A2BA" w14:textId="77777777" w:rsidR="002C017B" w:rsidRPr="002C017B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1CB3C7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29BCF4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A428016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7B" w:rsidRPr="002C017B" w14:paraId="73F23857" w14:textId="77777777" w:rsidTr="00BC57CD">
        <w:trPr>
          <w:trHeight w:val="261"/>
        </w:trPr>
        <w:tc>
          <w:tcPr>
            <w:tcW w:w="3600" w:type="dxa"/>
            <w:shd w:val="clear" w:color="auto" w:fill="auto"/>
          </w:tcPr>
          <w:p w14:paraId="24B3008E" w14:textId="520E2B6F" w:rsidR="002C017B" w:rsidRPr="002C017B" w:rsidRDefault="002C017B" w:rsidP="002C017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022911F5" w14:textId="77777777" w:rsidR="002C017B" w:rsidRPr="002C017B" w:rsidRDefault="002C017B" w:rsidP="002C01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CA28EF9" w14:textId="41F49307" w:rsidR="002C017B" w:rsidRPr="002C017B" w:rsidRDefault="002C017B" w:rsidP="002C01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53DA0A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2E06FE6" w14:textId="50A7C28B" w:rsidR="002C017B" w:rsidRPr="002C017B" w:rsidRDefault="002C017B" w:rsidP="00470E8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31A239" w14:textId="77777777" w:rsidR="002C017B" w:rsidRPr="002C017B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29431F" w14:textId="05A6BC9B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00AAA4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F4020" w14:textId="65A1D44E" w:rsidR="002C017B" w:rsidRPr="002C017B" w:rsidRDefault="002C017B" w:rsidP="00470E8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6BF0DB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03C440" w14:textId="18A8AADE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8C71B1" w14:textId="77777777" w:rsidR="002C017B" w:rsidRPr="002C017B" w:rsidRDefault="002C017B" w:rsidP="002C017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F24DBF" w14:textId="0A8894F4" w:rsidR="002C017B" w:rsidRPr="002C017B" w:rsidRDefault="002C017B" w:rsidP="00470E8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D65F0" w14:textId="77777777" w:rsidR="002C017B" w:rsidRPr="002C017B" w:rsidRDefault="002C017B" w:rsidP="002C01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C5C81F4" w14:textId="0727DC6B" w:rsidR="002C017B" w:rsidRPr="002C017B" w:rsidRDefault="002C017B" w:rsidP="002C01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15BA92F" w14:textId="77777777" w:rsidR="00EE1D0B" w:rsidRPr="0087049C" w:rsidRDefault="00EE1D0B" w:rsidP="00EE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rPr>
          <w:rFonts w:asciiTheme="majorBidi" w:hAnsiTheme="majorBidi" w:cstheme="majorBidi"/>
          <w:sz w:val="30"/>
          <w:szCs w:val="30"/>
        </w:rPr>
        <w:sectPr w:rsidR="00EE1D0B" w:rsidRPr="0087049C" w:rsidSect="00DB3E4F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40037352" w14:textId="36B37CD0" w:rsidR="00A02476" w:rsidRPr="00CC155A" w:rsidRDefault="00CC155A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CC155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5F6BF09F" w14:textId="77777777" w:rsidR="00A02476" w:rsidRPr="00CC155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A02476" w:rsidRPr="0087049C" w14:paraId="41B8F0A9" w14:textId="77777777" w:rsidTr="00ED3EBD">
        <w:trPr>
          <w:tblHeader/>
        </w:trPr>
        <w:tc>
          <w:tcPr>
            <w:tcW w:w="2430" w:type="dxa"/>
          </w:tcPr>
          <w:p w14:paraId="4AFAE9D0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6E8B98A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922A8F6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2476" w:rsidRPr="0087049C" w14:paraId="30340B73" w14:textId="77777777" w:rsidTr="00ED3EBD">
        <w:tc>
          <w:tcPr>
            <w:tcW w:w="2430" w:type="dxa"/>
          </w:tcPr>
          <w:p w14:paraId="6EF550A5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423AE32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7DE8F80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02476" w:rsidRPr="0087049C" w14:paraId="748A2AC3" w14:textId="77777777" w:rsidTr="00ED3EBD">
        <w:tc>
          <w:tcPr>
            <w:tcW w:w="2430" w:type="dxa"/>
          </w:tcPr>
          <w:p w14:paraId="57A80E9F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545CD6A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155682B" w14:textId="0ADB2119" w:rsidR="00A02476" w:rsidRPr="00CC155A" w:rsidRDefault="00CC155A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D975EA" w:rsidRPr="0087049C" w14:paraId="3303A5D9" w14:textId="77777777" w:rsidTr="00ED3EBD">
        <w:tc>
          <w:tcPr>
            <w:tcW w:w="2430" w:type="dxa"/>
          </w:tcPr>
          <w:p w14:paraId="45B5CD4F" w14:textId="4833B2DF" w:rsidR="00D975EA" w:rsidRPr="0087049C" w:rsidRDefault="00D975EA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6A9222F1" w14:textId="77777777" w:rsidR="00D975EA" w:rsidRPr="0087049C" w:rsidRDefault="00D975EA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3537030" w14:textId="732270F7" w:rsidR="00D975EA" w:rsidRPr="00BC57CD" w:rsidRDefault="00D975EA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มูลค่าสินทรัพท์สุทธิ ณ วัน</w:t>
            </w:r>
            <w:r w:rsidR="00BC57CD"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</w:t>
            </w: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4AEC83A7" w14:textId="77777777" w:rsidR="003F05D2" w:rsidRPr="0087049C" w:rsidRDefault="003F05D2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80DB189" w14:textId="77777777" w:rsidR="00A02476" w:rsidRPr="006843A5" w:rsidRDefault="00A0247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(ข)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4060BA13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CF4BA2" w14:textId="77777777" w:rsidR="00A02476" w:rsidRPr="006843A5" w:rsidRDefault="00A02476" w:rsidP="00A02476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09572CD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1DA00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F4D5F7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15142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6575454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84AEB" w14:textId="77777777" w:rsidR="00BC57CD" w:rsidRDefault="00BC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86676C" w14:textId="2EEBC884" w:rsidR="00F847C0" w:rsidRDefault="00A02476" w:rsidP="00F847C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  <w:r w:rsidR="00F847C0" w:rsidRPr="003F05D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6347F46" w14:textId="77777777" w:rsidR="00A02476" w:rsidRPr="00C41B1F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70353E8" w14:textId="07A06E27" w:rsidR="00A02476" w:rsidRPr="006843A5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5B6BCF4" w14:textId="77777777" w:rsidR="00A02476" w:rsidRPr="00C41B1F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7BB609" w14:textId="77777777" w:rsidR="00A02476" w:rsidRPr="0087049C" w:rsidRDefault="00A02476" w:rsidP="00A0247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เงินลงทุนในตราสารหนี้ของกลุ่มบริษัท</w:t>
      </w:r>
    </w:p>
    <w:p w14:paraId="3B031F22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1CE271C" w14:textId="0B9DD119" w:rsidR="00A02476" w:rsidRPr="0087049C" w:rsidRDefault="00E977B3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02476" w:rsidRPr="0087049C">
        <w:rPr>
          <w:rFonts w:asciiTheme="majorBidi" w:hAnsiTheme="majorBidi" w:cstheme="majorBidi"/>
          <w:sz w:val="30"/>
          <w:szCs w:val="30"/>
        </w:rPr>
        <w:t>(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CBF02C9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6DAB9E8" w14:textId="44CC2301" w:rsidR="00A02476" w:rsidRDefault="00A0247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E977B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7049C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511F5" w:rsidRPr="007511F5">
        <w:rPr>
          <w:rFonts w:asciiTheme="majorBidi" w:hAnsiTheme="majorBidi" w:cstheme="majorBidi"/>
          <w:sz w:val="30"/>
          <w:szCs w:val="30"/>
        </w:rPr>
        <w:t>20</w:t>
      </w:r>
      <w:r w:rsidR="00C82B83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(ข)</w:t>
      </w:r>
      <w:r w:rsidR="0043103B">
        <w:rPr>
          <w:rFonts w:asciiTheme="majorBidi" w:hAnsiTheme="majorBidi" w:cstheme="majorBidi"/>
          <w:sz w:val="30"/>
          <w:szCs w:val="30"/>
        </w:rPr>
        <w:t xml:space="preserve"> 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511F5" w:rsidRPr="007511F5">
        <w:rPr>
          <w:rFonts w:asciiTheme="majorBidi" w:hAnsiTheme="majorBidi" w:cstheme="majorBidi"/>
          <w:sz w:val="30"/>
          <w:szCs w:val="30"/>
        </w:rPr>
        <w:t>20</w:t>
      </w:r>
      <w:r w:rsidR="0043103B">
        <w:rPr>
          <w:rFonts w:asciiTheme="majorBidi" w:hAnsiTheme="majorBidi" w:cstheme="majorBidi"/>
          <w:sz w:val="30"/>
          <w:szCs w:val="30"/>
        </w:rPr>
        <w:t xml:space="preserve"> (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>ค</w:t>
      </w:r>
      <w:r w:rsidR="0043103B">
        <w:rPr>
          <w:rFonts w:asciiTheme="majorBidi" w:hAnsiTheme="majorBidi" w:cstheme="majorBidi"/>
          <w:sz w:val="30"/>
          <w:szCs w:val="30"/>
        </w:rPr>
        <w:t>)</w:t>
      </w:r>
    </w:p>
    <w:p w14:paraId="5A784EBE" w14:textId="77777777" w:rsidR="003F05D2" w:rsidRPr="00C41B1F" w:rsidRDefault="003F05D2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301ABE71" w14:textId="0CBA738B" w:rsidR="00A02476" w:rsidRPr="0087049C" w:rsidRDefault="00A0247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3F05D2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87049C">
        <w:rPr>
          <w:rFonts w:asciiTheme="majorBidi" w:hAnsiTheme="majorBidi" w:cstheme="majorBidi"/>
          <w:sz w:val="30"/>
          <w:szCs w:val="30"/>
        </w:rPr>
        <w:t xml:space="preserve"> (</w:t>
      </w:r>
      <w:r w:rsidRPr="0087049C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และข้อมูลอุตสาหกรรม วงเงินยอดขายจะกำหนดไว้สำหรับลูกค้าแต่ละรายและจะทบทวนเป็นราย</w:t>
      </w:r>
      <w:r w:rsidR="00E977B3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ไตรมาส ยอดขายที่เกินกว่าวงเงินดังกล่าวต้องได้รับการอนุมัติจากผู้มีอำนาจ</w:t>
      </w:r>
    </w:p>
    <w:p w14:paraId="0D08C1A2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D983519" w14:textId="1CF7A5FC" w:rsidR="003F05D2" w:rsidRDefault="003F05D2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3F05D2">
        <w:rPr>
          <w:rFonts w:asciiTheme="majorBidi" w:hAnsiTheme="majorBidi" w:cstheme="majorBidi"/>
          <w:sz w:val="30"/>
          <w:szCs w:val="30"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6"/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F3395CA" w14:textId="77777777" w:rsidR="00C41B1F" w:rsidRP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3EA1B3E" w14:textId="69EA9BD4" w:rsidR="00A02476" w:rsidRDefault="00C41B1F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6843A5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6</w:t>
      </w:r>
    </w:p>
    <w:p w14:paraId="46CC863A" w14:textId="3350DE8C" w:rsidR="00A02476" w:rsidRDefault="00E977B3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C41B1F" w:rsidRPr="00C41B1F">
        <w:rPr>
          <w:rFonts w:asciiTheme="majorBidi" w:hAnsiTheme="majorBidi" w:cstheme="majorBidi"/>
          <w:sz w:val="30"/>
          <w:szCs w:val="30"/>
        </w:rPr>
        <w:t>(</w:t>
      </w:r>
      <w:r w:rsidR="00C41B1F" w:rsidRPr="00C41B1F">
        <w:rPr>
          <w:rFonts w:asciiTheme="majorBidi" w:hAnsiTheme="majorBidi" w:cstheme="majorBidi" w:hint="cs"/>
          <w:sz w:val="30"/>
          <w:szCs w:val="30"/>
          <w:cs/>
        </w:rPr>
        <w:t>ข</w:t>
      </w:r>
      <w:r w:rsidR="00C41B1F" w:rsidRPr="00C41B1F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C41B1F" w:rsidRPr="00C41B1F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C41B1F" w:rsidRPr="00C41B1F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41B1F" w:rsidRPr="00C41B1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24CBDCCB" w14:textId="77777777" w:rsid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4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80892" w14:textId="1B1784AB" w:rsidR="00C41B1F" w:rsidRDefault="00C41B1F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C41B1F">
        <w:rPr>
          <w:rFonts w:asciiTheme="majorBidi" w:hAnsiTheme="majorBidi" w:cstheme="majorBidi"/>
          <w:sz w:val="30"/>
          <w:szCs w:val="30"/>
          <w:cs/>
        </w:rPr>
        <w:t>ประเมินในระหว่างปีจำกัดอยู่ที่</w:t>
      </w:r>
      <w:r w:rsidR="00C43DC1">
        <w:rPr>
          <w:rFonts w:asciiTheme="majorBidi" w:hAnsiTheme="majorBidi" w:cstheme="majorBidi"/>
          <w:sz w:val="30"/>
          <w:szCs w:val="30"/>
        </w:rPr>
        <w:t xml:space="preserve">    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ผลขาดทุนด้านเครดิตที่คาดว่าจะเกิดขึ้นภายใน </w:t>
      </w:r>
      <w:r w:rsidR="007511F5" w:rsidRPr="007511F5">
        <w:rPr>
          <w:rFonts w:asciiTheme="majorBidi" w:hAnsiTheme="majorBidi" w:cstheme="majorBidi"/>
          <w:sz w:val="30"/>
          <w:szCs w:val="30"/>
        </w:rPr>
        <w:t>12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C41B1F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</w:t>
      </w:r>
      <w:r w:rsidR="00C43DC1">
        <w:rPr>
          <w:rFonts w:asciiTheme="majorBidi" w:hAnsiTheme="majorBidi" w:cstheme="majorBidi"/>
          <w:sz w:val="30"/>
          <w:szCs w:val="30"/>
        </w:rPr>
        <w:t xml:space="preserve">      </w:t>
      </w:r>
      <w:r w:rsidRPr="00C41B1F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C41B1F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C41B1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41B1F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</w:p>
    <w:p w14:paraId="5F0BA5DD" w14:textId="16D87AD6" w:rsid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E5908" w14:textId="5900487E" w:rsidR="00C41B1F" w:rsidRPr="00C41B1F" w:rsidRDefault="00C41B1F" w:rsidP="00E977B3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09ED1293" w14:textId="77777777" w:rsidR="00C41B1F" w:rsidRPr="0087049C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628F3" w14:textId="2B11A00A" w:rsidR="00A02476" w:rsidRPr="0087049C" w:rsidRDefault="00C43DC1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A02476" w:rsidRPr="0087049C">
        <w:rPr>
          <w:rFonts w:asciiTheme="majorBidi" w:hAnsiTheme="majorBidi" w:cstheme="majorBidi"/>
          <w:sz w:val="30"/>
          <w:szCs w:val="30"/>
        </w:rPr>
        <w:t>(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 w:hint="cs"/>
          <w:sz w:val="30"/>
          <w:szCs w:val="30"/>
        </w:rPr>
        <w:t>3</w:t>
      </w:r>
      <w:r w:rsidR="00A02476"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319DCFDD" w14:textId="77777777" w:rsidR="00A02476" w:rsidRPr="006843A5" w:rsidRDefault="00A0247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843A5">
        <w:rPr>
          <w:rFonts w:asciiTheme="majorBidi" w:hAnsiTheme="majorBidi" w:cstheme="majorBidi"/>
          <w:sz w:val="30"/>
          <w:szCs w:val="30"/>
        </w:rPr>
        <w:tab/>
      </w:r>
    </w:p>
    <w:p w14:paraId="5F5B5253" w14:textId="4515208A" w:rsidR="00A02476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13CC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13CC9">
        <w:rPr>
          <w:rFonts w:asciiTheme="majorBidi" w:hAnsiTheme="majorBidi" w:cstheme="majorBidi"/>
          <w:sz w:val="30"/>
          <w:szCs w:val="30"/>
        </w:rPr>
        <w:t xml:space="preserve"> </w:t>
      </w:r>
      <w:r w:rsidR="00A13CC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13CC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68E3109" w14:textId="77777777" w:rsidR="00A13CC9" w:rsidRPr="00A13CC9" w:rsidRDefault="00A13CC9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215A4" w14:textId="49B0A332" w:rsidR="00A02476" w:rsidRPr="006843A5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2CB5061A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bidi="ar-SA"/>
        </w:rPr>
      </w:pPr>
    </w:p>
    <w:p w14:paraId="37B7DEE6" w14:textId="77777777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3EEF406" w14:textId="77777777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9DDF8" w14:textId="77777777" w:rsidR="00A13CC9" w:rsidRDefault="00A13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14552F" w14:textId="3209FE0A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</w:t>
      </w:r>
      <w:r w:rsidR="00742C2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742C27" w:rsidRPr="0087049C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="00742C2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="00A13CC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7049C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14BF19" w14:textId="77777777" w:rsidR="00A02476" w:rsidRPr="0087049C" w:rsidRDefault="00A02476" w:rsidP="00A13CC9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A13CC9" w:rsidRPr="0087049C" w14:paraId="5144DF66" w14:textId="77777777" w:rsidTr="00470E80">
        <w:tc>
          <w:tcPr>
            <w:tcW w:w="2790" w:type="dxa"/>
            <w:vAlign w:val="bottom"/>
          </w:tcPr>
          <w:p w14:paraId="45097EC6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5B651E36" w14:textId="3D16EABA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3CC9" w:rsidRPr="0087049C" w14:paraId="747A66F3" w14:textId="77777777" w:rsidTr="00470E80">
        <w:tc>
          <w:tcPr>
            <w:tcW w:w="2790" w:type="dxa"/>
            <w:vAlign w:val="bottom"/>
          </w:tcPr>
          <w:p w14:paraId="6E0C81F7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E2C7FB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1ECDB6" w14:textId="77777777" w:rsidR="00A13CC9" w:rsidRPr="0087049C" w:rsidRDefault="00A13CC9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2446242" w14:textId="1F01F8CB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3CC9" w:rsidRPr="0087049C" w14:paraId="45CE99CF" w14:textId="77777777" w:rsidTr="00470E80">
        <w:tc>
          <w:tcPr>
            <w:tcW w:w="2790" w:type="dxa"/>
            <w:vAlign w:val="bottom"/>
          </w:tcPr>
          <w:p w14:paraId="6D3238AB" w14:textId="41FE0599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ABE8473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9EC0BA5" w14:textId="77777777" w:rsidR="00A13CC9" w:rsidRPr="0087049C" w:rsidRDefault="00A13CC9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876094" w14:textId="21F149B5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790EAFA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D93512A" w14:textId="1AAFBABF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9D71A7" w14:textId="77777777" w:rsidR="00A13CC9" w:rsidRPr="0087049C" w:rsidRDefault="00A13CC9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EBF64B" w14:textId="1174064A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545D55" w14:textId="77777777" w:rsidR="00A13CC9" w:rsidRPr="0087049C" w:rsidRDefault="00A13CC9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D67A9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3CC9" w:rsidRPr="0087049C" w14:paraId="019B41D6" w14:textId="77777777" w:rsidTr="00470E80">
        <w:tc>
          <w:tcPr>
            <w:tcW w:w="2790" w:type="dxa"/>
            <w:vAlign w:val="bottom"/>
          </w:tcPr>
          <w:p w14:paraId="711EB78D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1E2B63AA" w14:textId="6636BE23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C9" w:rsidRPr="0087049C" w14:paraId="6FBB1125" w14:textId="77777777" w:rsidTr="00470E80">
        <w:tc>
          <w:tcPr>
            <w:tcW w:w="3690" w:type="dxa"/>
            <w:gridSpan w:val="2"/>
          </w:tcPr>
          <w:p w14:paraId="14B7B41D" w14:textId="1DCCECF9" w:rsidR="00A13CC9" w:rsidRPr="0087049C" w:rsidRDefault="007511F5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8575A1" w14:textId="77777777" w:rsidR="00A13CC9" w:rsidRPr="0087049C" w:rsidRDefault="00A13CC9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E8B10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BC07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F42DF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50ED2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675C3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0B420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AF3E2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1B8B5B72" w14:textId="77777777" w:rsidTr="00470E80">
        <w:tc>
          <w:tcPr>
            <w:tcW w:w="3690" w:type="dxa"/>
            <w:gridSpan w:val="2"/>
          </w:tcPr>
          <w:p w14:paraId="0DF06682" w14:textId="77777777" w:rsidR="00A13CC9" w:rsidRPr="0087049C" w:rsidRDefault="00A13CC9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995175" w14:textId="77777777" w:rsidR="00A13CC9" w:rsidRPr="0087049C" w:rsidRDefault="00A13CC9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6D33D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2ADEB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6D348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52DD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3CFDE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A779F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C1841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485B4BBF" w14:textId="77777777" w:rsidTr="00470E80">
        <w:tc>
          <w:tcPr>
            <w:tcW w:w="2790" w:type="dxa"/>
          </w:tcPr>
          <w:p w14:paraId="4C3FD21F" w14:textId="77777777" w:rsidR="00A13CC9" w:rsidRPr="0087049C" w:rsidRDefault="00A13CC9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</w:tcPr>
          <w:p w14:paraId="476CC175" w14:textId="2571DDCA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3C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3246894F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E7370" w14:textId="3759C1DE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3C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606F846D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8234A" w14:textId="61FD00ED" w:rsidR="00A13CC9" w:rsidRPr="0087049C" w:rsidRDefault="0079722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E919E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99E65" w14:textId="42197683" w:rsidR="00A13CC9" w:rsidRPr="0087049C" w:rsidRDefault="0079722C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E7DE2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FFDE0" w14:textId="084D5E7D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A13CC9" w:rsidRPr="0087049C" w14:paraId="57958210" w14:textId="77777777" w:rsidTr="00470E80">
        <w:tc>
          <w:tcPr>
            <w:tcW w:w="2790" w:type="dxa"/>
          </w:tcPr>
          <w:p w14:paraId="7175C243" w14:textId="77777777" w:rsidR="00A13CC9" w:rsidRPr="0087049C" w:rsidRDefault="00A13CC9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4DAA8969" w14:textId="1AE7CCB7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9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226671C4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71FE7" w14:textId="3DBDCC20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9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FFC77F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5202A" w14:textId="759DC83C" w:rsidR="00A13CC9" w:rsidRPr="0087049C" w:rsidRDefault="0079722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BA9B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6C0B4" w14:textId="4117AE64" w:rsidR="00A13CC9" w:rsidRPr="0087049C" w:rsidRDefault="0079722C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B7F74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53240" w14:textId="4ADA87AC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9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7D82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3CC9" w:rsidRPr="0087049C" w14:paraId="1E890279" w14:textId="77777777" w:rsidTr="00470E80">
        <w:tc>
          <w:tcPr>
            <w:tcW w:w="2790" w:type="dxa"/>
          </w:tcPr>
          <w:p w14:paraId="4AC6DCFD" w14:textId="2890E98F" w:rsidR="00A13CC9" w:rsidRPr="0087049C" w:rsidRDefault="00A13CC9" w:rsidP="0042072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0" w:type="dxa"/>
          </w:tcPr>
          <w:p w14:paraId="342700A1" w14:textId="77777777" w:rsidR="00005F8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8BAC4" w14:textId="45B9014B" w:rsidR="0079722C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1B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31C1CE6A" w14:textId="2BDD3E35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ECCBF" w14:textId="77777777" w:rsidR="00005F8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890D8" w14:textId="17A9B3A5" w:rsidR="00941B66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1B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079B498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B3E67" w14:textId="77777777" w:rsidR="00005F8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1E417" w14:textId="5D65B482" w:rsidR="00941B66" w:rsidRPr="0087049C" w:rsidRDefault="00941B6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81B06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456B9" w14:textId="77777777" w:rsidR="00005F8C" w:rsidRDefault="00005F8C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14E96" w14:textId="050FFF81" w:rsidR="00941B66" w:rsidRPr="0087049C" w:rsidRDefault="00941B66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0A910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4DF61" w14:textId="77777777" w:rsidR="00005F8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272C0" w14:textId="6FD223D8" w:rsidR="00941B66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1B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A13CC9" w:rsidRPr="0087049C" w14:paraId="55DED9DC" w14:textId="77777777" w:rsidTr="00470E80">
        <w:tc>
          <w:tcPr>
            <w:tcW w:w="2790" w:type="dxa"/>
          </w:tcPr>
          <w:p w14:paraId="67D4A39C" w14:textId="77777777" w:rsidR="00A13CC9" w:rsidRPr="009E35FF" w:rsidRDefault="00A13CC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E35F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39573AF" w14:textId="628EB71B" w:rsidR="00A13CC9" w:rsidRPr="009E35FF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41B6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7783DC82" w14:textId="77777777" w:rsidR="00A13CC9" w:rsidRPr="009E35FF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F6290" w14:textId="3FEC4160" w:rsidR="00A13CC9" w:rsidRPr="009E35FF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50578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1B64E131" w14:textId="77777777" w:rsidR="00A13CC9" w:rsidRPr="009E35FF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FD518" w14:textId="1CBB78C6" w:rsidR="00A13CC9" w:rsidRPr="009E35FF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50578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483EA75A" w14:textId="77777777" w:rsidR="00A13CC9" w:rsidRPr="009E35FF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3DC3" w14:textId="38DAE549" w:rsidR="00A13CC9" w:rsidRPr="009E35FF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A50578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3D6D33E3" w14:textId="77777777" w:rsidR="00A13CC9" w:rsidRPr="009E35FF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C6156" w14:textId="175930D7" w:rsidR="00A13CC9" w:rsidRPr="0087049C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9143ED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A13CC9" w:rsidRPr="0087049C" w14:paraId="0434A677" w14:textId="77777777" w:rsidTr="00470E80">
        <w:tc>
          <w:tcPr>
            <w:tcW w:w="2790" w:type="dxa"/>
          </w:tcPr>
          <w:p w14:paraId="6158C0E9" w14:textId="77777777" w:rsidR="00A13CC9" w:rsidRPr="0087049C" w:rsidRDefault="00A13CC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ED8B61" w14:textId="57B4A96D" w:rsidR="00A13CC9" w:rsidRPr="00C7322B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60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08CED2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32C2D" w14:textId="502FEB18" w:rsidR="00A13CC9" w:rsidRPr="00C7322B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D5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F284AD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8C1E2" w14:textId="5AEB3856" w:rsidR="00A13CC9" w:rsidRPr="00C7322B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9D5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0792B733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24BCF" w14:textId="117F2E91" w:rsidR="00A13CC9" w:rsidRPr="00C7322B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D5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4A1320F6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45242" w14:textId="6CABC375" w:rsidR="00A13CC9" w:rsidRPr="00C7322B" w:rsidRDefault="007511F5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B4C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7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A13CC9" w:rsidRPr="0087049C" w14:paraId="1641604C" w14:textId="77777777" w:rsidTr="00470E80">
        <w:trPr>
          <w:trHeight w:val="50"/>
        </w:trPr>
        <w:tc>
          <w:tcPr>
            <w:tcW w:w="2790" w:type="dxa"/>
          </w:tcPr>
          <w:p w14:paraId="72E2D9B3" w14:textId="77777777" w:rsidR="00A13CC9" w:rsidRPr="0087049C" w:rsidRDefault="00A13CC9" w:rsidP="00420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C6AA42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77E4DC3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7A1CFD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3EB6E629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A87AFB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F82989F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775CE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2DF3E2B" w14:textId="77777777" w:rsidR="00A13CC9" w:rsidRPr="0087049C" w:rsidRDefault="00A13CC9" w:rsidP="0042072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0EBC2" w14:textId="77777777" w:rsidR="00A13CC9" w:rsidRPr="00C7322B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6CD1AFC1" w14:textId="77777777" w:rsidTr="00470E80">
        <w:tc>
          <w:tcPr>
            <w:tcW w:w="3690" w:type="dxa"/>
            <w:gridSpan w:val="2"/>
          </w:tcPr>
          <w:p w14:paraId="65180FF6" w14:textId="307DFA9A" w:rsidR="00A13CC9" w:rsidRPr="0087049C" w:rsidRDefault="00742C27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A13CC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A13CC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292DBA" w14:textId="77777777" w:rsidR="00A13CC9" w:rsidRPr="0087049C" w:rsidRDefault="00A13CC9" w:rsidP="0042072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1ED9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84258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6302A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2A162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CE15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3E367" w14:textId="77777777" w:rsidR="00A13CC9" w:rsidRPr="0087049C" w:rsidRDefault="00A13CC9" w:rsidP="0042072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7D636" w14:textId="77777777" w:rsidR="00A13CC9" w:rsidRPr="00C7322B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1661815F" w14:textId="77777777" w:rsidTr="00470E80">
        <w:tc>
          <w:tcPr>
            <w:tcW w:w="2790" w:type="dxa"/>
          </w:tcPr>
          <w:p w14:paraId="43506CA9" w14:textId="77777777" w:rsidR="00A13CC9" w:rsidRPr="0087049C" w:rsidRDefault="00A13CC9" w:rsidP="0042072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F655872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F116F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CD19F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2BC2B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99DC1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5D0AD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01B07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9C963" w14:textId="77777777" w:rsidR="00A13CC9" w:rsidRPr="0087049C" w:rsidRDefault="00A13CC9" w:rsidP="0042072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FBFE4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691" w:rsidRPr="0087049C" w14:paraId="7C7C8394" w14:textId="77777777" w:rsidTr="00470E80">
        <w:tc>
          <w:tcPr>
            <w:tcW w:w="2790" w:type="dxa"/>
          </w:tcPr>
          <w:p w14:paraId="35ACD06F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1C511A2" w14:textId="63BCB03B" w:rsidR="002B2691" w:rsidRPr="0087049C" w:rsidRDefault="004B772A" w:rsidP="004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24F7D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04DDE" w14:textId="47A112D6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82738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58CED" w14:textId="08FF412A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C2410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26214" w14:textId="4F91C138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983E5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958783" w14:textId="3C1D3B08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2691" w:rsidRPr="0087049C" w14:paraId="6B1FD9B7" w14:textId="77777777" w:rsidTr="00470E80">
        <w:tc>
          <w:tcPr>
            <w:tcW w:w="2790" w:type="dxa"/>
          </w:tcPr>
          <w:p w14:paraId="4FD0C08C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79766" w14:textId="25EDDC6C" w:rsidR="002B2691" w:rsidRPr="0087049C" w:rsidRDefault="007511F5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26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4F7E40C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F4587B" w14:textId="4925C256" w:rsidR="002B2691" w:rsidRPr="0087049C" w:rsidRDefault="007511F5" w:rsidP="004B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2B26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1CF34266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47031E" w14:textId="43739EA8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F7B5A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1A1B8" w14:textId="25AE5E2F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5F931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55B579" w14:textId="51BBB949" w:rsidR="002B2691" w:rsidRPr="0087049C" w:rsidRDefault="007511F5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2B26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2B2691" w:rsidRPr="0087049C" w14:paraId="647A9482" w14:textId="77777777" w:rsidTr="00470E80">
        <w:tc>
          <w:tcPr>
            <w:tcW w:w="2790" w:type="dxa"/>
          </w:tcPr>
          <w:p w14:paraId="3FF03DDD" w14:textId="77777777" w:rsidR="002B2691" w:rsidRPr="0087049C" w:rsidRDefault="002B2691" w:rsidP="002B269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820ED7" w14:textId="0B0F4280" w:rsidR="002B2691" w:rsidRPr="00C7322B" w:rsidRDefault="007511F5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2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5E8039DA" w14:textId="77777777" w:rsidR="002B2691" w:rsidRPr="00C7322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3841D3" w14:textId="45E09042" w:rsidR="002B2691" w:rsidRPr="00C7322B" w:rsidRDefault="007511F5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2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21422F7E" w14:textId="77777777" w:rsidR="002B2691" w:rsidRPr="00C7322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24C7B9" w14:textId="459A67ED" w:rsidR="002B2691" w:rsidRPr="0043103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EBA9B" w14:textId="77777777" w:rsidR="002B2691" w:rsidRPr="00C7322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473A38" w14:textId="2D5FE693" w:rsidR="002B2691" w:rsidRPr="0043103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17964" w14:textId="77777777" w:rsidR="002B2691" w:rsidRPr="00C7322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EAE5B2" w14:textId="50B78162" w:rsidR="002B2691" w:rsidRPr="00C7322B" w:rsidRDefault="007511F5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2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  <w:tr w:rsidR="002B2691" w:rsidRPr="0087049C" w14:paraId="72B03499" w14:textId="77777777" w:rsidTr="00470E80">
        <w:tc>
          <w:tcPr>
            <w:tcW w:w="2790" w:type="dxa"/>
          </w:tcPr>
          <w:p w14:paraId="4922020A" w14:textId="77777777" w:rsidR="002B2691" w:rsidRPr="0087049C" w:rsidRDefault="002B2691" w:rsidP="002B269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B5277A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8581A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189CAF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CB1B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5F8315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47FEA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1C1232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2C801" w14:textId="77777777" w:rsidR="002B2691" w:rsidRPr="0087049C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EF9EE9" w14:textId="77777777" w:rsidR="002B2691" w:rsidRPr="00C7322B" w:rsidRDefault="002B2691" w:rsidP="002B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5B6A14" w14:textId="77777777" w:rsidR="00470E80" w:rsidRDefault="00470E8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E637A2" w:rsidRPr="0087049C" w14:paraId="6579F8BA" w14:textId="77777777" w:rsidTr="00A960E8">
        <w:tc>
          <w:tcPr>
            <w:tcW w:w="2790" w:type="dxa"/>
            <w:vAlign w:val="bottom"/>
          </w:tcPr>
          <w:p w14:paraId="76964F2D" w14:textId="77777777" w:rsidR="00E637A2" w:rsidRPr="0087049C" w:rsidRDefault="00E637A2" w:rsidP="00A960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7F6875BE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37A2" w:rsidRPr="0087049C" w14:paraId="0F1AD1F2" w14:textId="77777777" w:rsidTr="00A960E8">
        <w:tc>
          <w:tcPr>
            <w:tcW w:w="2790" w:type="dxa"/>
            <w:vAlign w:val="bottom"/>
          </w:tcPr>
          <w:p w14:paraId="1347D768" w14:textId="77777777" w:rsidR="00E637A2" w:rsidRPr="0087049C" w:rsidRDefault="00E637A2" w:rsidP="00A960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1F707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2A9492" w14:textId="77777777" w:rsidR="00E637A2" w:rsidRPr="0087049C" w:rsidRDefault="00E637A2" w:rsidP="00A960E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F926ADF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637A2" w:rsidRPr="0087049C" w14:paraId="4E5A21D0" w14:textId="77777777" w:rsidTr="00A960E8">
        <w:tc>
          <w:tcPr>
            <w:tcW w:w="2790" w:type="dxa"/>
            <w:vAlign w:val="bottom"/>
          </w:tcPr>
          <w:p w14:paraId="12F4D7BB" w14:textId="2C8E315A" w:rsidR="00E637A2" w:rsidRPr="0087049C" w:rsidRDefault="00E637A2" w:rsidP="00A960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5604D7DB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2D9CBDF" w14:textId="77777777" w:rsidR="00E637A2" w:rsidRPr="0087049C" w:rsidRDefault="00E637A2" w:rsidP="00A960E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6EDF49" w14:textId="4075B9E3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078D2FA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42AA66" w14:textId="52C771F6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68FBBE9" w14:textId="77777777" w:rsidR="00E637A2" w:rsidRPr="0087049C" w:rsidRDefault="00E637A2" w:rsidP="00A960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289D9B" w14:textId="6AEE046E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33137B" w14:textId="77777777" w:rsidR="00E637A2" w:rsidRPr="0087049C" w:rsidRDefault="00E637A2" w:rsidP="00A960E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A7F3D2A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637A2" w:rsidRPr="0087049C" w14:paraId="58622267" w14:textId="77777777" w:rsidTr="00A960E8">
        <w:tc>
          <w:tcPr>
            <w:tcW w:w="2790" w:type="dxa"/>
            <w:vAlign w:val="bottom"/>
          </w:tcPr>
          <w:p w14:paraId="72D0132F" w14:textId="77777777" w:rsidR="00E637A2" w:rsidRPr="0087049C" w:rsidRDefault="00E637A2" w:rsidP="00A960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337CDE1F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7A2" w:rsidRPr="0087049C" w14:paraId="6D955B04" w14:textId="77777777" w:rsidTr="00A960E8">
        <w:tc>
          <w:tcPr>
            <w:tcW w:w="3690" w:type="dxa"/>
            <w:gridSpan w:val="2"/>
          </w:tcPr>
          <w:p w14:paraId="47CEACC6" w14:textId="7150858F" w:rsidR="00E637A2" w:rsidRPr="0087049C" w:rsidRDefault="007511F5" w:rsidP="00A960E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C6FC39" w14:textId="77777777" w:rsidR="00E637A2" w:rsidRPr="0087049C" w:rsidRDefault="00E637A2" w:rsidP="00A960E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6FDD0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3C5A3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1FD71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4C260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1AD0D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88CD6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FC1A9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7A2" w:rsidRPr="0087049C" w14:paraId="4203A153" w14:textId="77777777" w:rsidTr="00A960E8">
        <w:tc>
          <w:tcPr>
            <w:tcW w:w="3690" w:type="dxa"/>
            <w:gridSpan w:val="2"/>
          </w:tcPr>
          <w:p w14:paraId="15D19481" w14:textId="77777777" w:rsidR="00E637A2" w:rsidRPr="0087049C" w:rsidRDefault="00E637A2" w:rsidP="00A960E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43AC9A5" w14:textId="77777777" w:rsidR="00E637A2" w:rsidRPr="0087049C" w:rsidRDefault="00E637A2" w:rsidP="00A960E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67BEE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D541E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0EA14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0B950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206CE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BF763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E4FAF" w14:textId="77777777" w:rsidR="00E637A2" w:rsidRPr="0087049C" w:rsidRDefault="00E637A2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7A2" w:rsidRPr="0087049C" w14:paraId="36A1C2A0" w14:textId="77777777" w:rsidTr="00A960E8">
        <w:tc>
          <w:tcPr>
            <w:tcW w:w="2790" w:type="dxa"/>
          </w:tcPr>
          <w:p w14:paraId="2050C233" w14:textId="77777777" w:rsidR="00E637A2" w:rsidRPr="0087049C" w:rsidRDefault="00E637A2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</w:tcPr>
          <w:p w14:paraId="5536D839" w14:textId="47DB1D80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3411D74D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D8196" w14:textId="68BB7D55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08E11E74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59FC24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ACD2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DA72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2C71B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D3046" w14:textId="526A7DFC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E637A2" w:rsidRPr="0087049C" w14:paraId="37049087" w14:textId="77777777" w:rsidTr="00A960E8">
        <w:tc>
          <w:tcPr>
            <w:tcW w:w="2790" w:type="dxa"/>
          </w:tcPr>
          <w:p w14:paraId="76B43BC1" w14:textId="77777777" w:rsidR="00E637A2" w:rsidRPr="0087049C" w:rsidRDefault="00E637A2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7B654DD3" w14:textId="1B5DCCA9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78679B73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37819" w14:textId="155D85F1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1AE33186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F9E60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B814C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C11D5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4EE52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7A6BF" w14:textId="5FEDB6D7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E637A2" w:rsidRPr="0087049C" w14:paraId="6FACB348" w14:textId="77777777" w:rsidTr="00A960E8">
        <w:tc>
          <w:tcPr>
            <w:tcW w:w="2790" w:type="dxa"/>
          </w:tcPr>
          <w:p w14:paraId="45296C26" w14:textId="77777777" w:rsidR="00E637A2" w:rsidRPr="0087049C" w:rsidRDefault="00E637A2" w:rsidP="00A960E8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0" w:type="dxa"/>
          </w:tcPr>
          <w:p w14:paraId="6126D73A" w14:textId="77777777" w:rsidR="00E637A2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BBBB7" w14:textId="2369D2DD" w:rsidR="00E637A2" w:rsidRPr="0087049C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04FD27B0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833FF" w14:textId="77777777" w:rsidR="00E637A2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1FAC28" w14:textId="66677D51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331C5160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A975B" w14:textId="77777777" w:rsidR="00E637A2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D62D6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5915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5C27F" w14:textId="77777777" w:rsidR="00E637A2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360C6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444F36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9FCF2A" w14:textId="77777777" w:rsidR="00E637A2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DB648A" w14:textId="3D8A6A9D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E637A2" w:rsidRPr="0087049C" w14:paraId="7D111A9C" w14:textId="77777777" w:rsidTr="00A960E8">
        <w:tc>
          <w:tcPr>
            <w:tcW w:w="2790" w:type="dxa"/>
          </w:tcPr>
          <w:p w14:paraId="4F66D75A" w14:textId="77777777" w:rsidR="00E637A2" w:rsidRPr="0087049C" w:rsidRDefault="00E637A2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A3921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7607DD3" w14:textId="7366D622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0BC7D13C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2AC83" w14:textId="5103F9A4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637A2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6090DC87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91710" w14:textId="7636FBA6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637A2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4AA6897E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87F4" w14:textId="4163C504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E637A2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736D8C0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1FA6E" w14:textId="67C82EF1" w:rsidR="00E637A2" w:rsidRPr="0087049C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E637A2" w:rsidRPr="6C8DC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E637A2" w:rsidRPr="0087049C" w14:paraId="105AAC18" w14:textId="77777777" w:rsidTr="00A960E8">
        <w:tc>
          <w:tcPr>
            <w:tcW w:w="2790" w:type="dxa"/>
          </w:tcPr>
          <w:p w14:paraId="1436CBE9" w14:textId="77777777" w:rsidR="00E637A2" w:rsidRPr="0087049C" w:rsidRDefault="00E637A2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39593A" w14:textId="5A19AB9D" w:rsidR="00E637A2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="00E63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5420C6A8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720AE7" w14:textId="64E62998" w:rsidR="00E637A2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="00E637A2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1A18FAAA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50ED1" w14:textId="5E51C635" w:rsidR="00E637A2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E637A2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19265792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FA483D" w14:textId="301CB424" w:rsidR="00E637A2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E637A2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12B241F3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98CF6F" w14:textId="187CE6CD" w:rsidR="00E637A2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E637A2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  <w:tr w:rsidR="00E637A2" w:rsidRPr="0087049C" w14:paraId="7BB819C9" w14:textId="77777777" w:rsidTr="00A960E8">
        <w:trPr>
          <w:trHeight w:val="50"/>
        </w:trPr>
        <w:tc>
          <w:tcPr>
            <w:tcW w:w="2790" w:type="dxa"/>
          </w:tcPr>
          <w:p w14:paraId="0188D53C" w14:textId="77777777" w:rsidR="00E637A2" w:rsidRPr="0087049C" w:rsidRDefault="00E637A2" w:rsidP="00A960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692154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1309F1C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54C379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3BDBCBAE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19A10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6205F6E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F9F679" w14:textId="77777777" w:rsidR="00E637A2" w:rsidRPr="0087049C" w:rsidRDefault="00E637A2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A714F01" w14:textId="77777777" w:rsidR="00E637A2" w:rsidRPr="0087049C" w:rsidRDefault="00E637A2" w:rsidP="00A960E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F0CB67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7A2" w:rsidRPr="0087049C" w14:paraId="7D7AF23F" w14:textId="77777777" w:rsidTr="00A960E8">
        <w:tc>
          <w:tcPr>
            <w:tcW w:w="3690" w:type="dxa"/>
            <w:gridSpan w:val="2"/>
          </w:tcPr>
          <w:p w14:paraId="60C23F62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068D1D" w14:textId="77777777" w:rsidR="00E637A2" w:rsidRPr="0087049C" w:rsidRDefault="00E637A2" w:rsidP="00A960E8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04455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A76EE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213A4A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5FAB5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FB2B8" w14:textId="77777777" w:rsidR="00E637A2" w:rsidRPr="0087049C" w:rsidRDefault="00E637A2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802D4" w14:textId="77777777" w:rsidR="00E637A2" w:rsidRPr="0087049C" w:rsidRDefault="00E637A2" w:rsidP="00A960E8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C14B84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7A2" w:rsidRPr="0087049C" w14:paraId="52EEC129" w14:textId="77777777" w:rsidTr="00A960E8">
        <w:tc>
          <w:tcPr>
            <w:tcW w:w="2790" w:type="dxa"/>
          </w:tcPr>
          <w:p w14:paraId="70AC5F48" w14:textId="77777777" w:rsidR="00E637A2" w:rsidRPr="0087049C" w:rsidRDefault="00E637A2" w:rsidP="00A960E8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1FD04BDD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B16C2" w14:textId="77777777" w:rsidR="00E637A2" w:rsidRPr="0087049C" w:rsidRDefault="00E637A2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4D02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2C43B" w14:textId="77777777" w:rsidR="00E637A2" w:rsidRPr="0087049C" w:rsidRDefault="00E637A2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EF7B4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1A05D" w14:textId="77777777" w:rsidR="00E637A2" w:rsidRPr="0087049C" w:rsidRDefault="00E637A2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1DFD0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3E1BD" w14:textId="77777777" w:rsidR="00E637A2" w:rsidRPr="0087049C" w:rsidRDefault="00E637A2" w:rsidP="00A960E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7EBD3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7A2" w:rsidRPr="0087049C" w14:paraId="38374A04" w14:textId="77777777" w:rsidTr="00A960E8">
        <w:tc>
          <w:tcPr>
            <w:tcW w:w="2790" w:type="dxa"/>
          </w:tcPr>
          <w:p w14:paraId="2C7534FC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77E8163" w14:textId="15CDEF40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3684A3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B3A9B" w14:textId="499A901E" w:rsidR="00E637A2" w:rsidRPr="0087049C" w:rsidRDefault="00E637A2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541A8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AC585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871A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D1AE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E5787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30ABAF" w14:textId="5C16F679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7A2" w:rsidRPr="0087049C" w14:paraId="2380A7D7" w14:textId="77777777" w:rsidTr="00A960E8">
        <w:tc>
          <w:tcPr>
            <w:tcW w:w="2790" w:type="dxa"/>
          </w:tcPr>
          <w:p w14:paraId="3C1F559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236F67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58B52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EBEE0" w14:textId="351FA985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429D7B68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940B11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94D31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930540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D47C9" w14:textId="77777777" w:rsidR="00E637A2" w:rsidRPr="0087049C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F7BFAB" w14:textId="7D04DD59" w:rsidR="00E637A2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E63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E637A2" w:rsidRPr="0087049C" w14:paraId="191A2EF7" w14:textId="77777777" w:rsidTr="00A960E8">
        <w:tc>
          <w:tcPr>
            <w:tcW w:w="2790" w:type="dxa"/>
          </w:tcPr>
          <w:p w14:paraId="19B396BC" w14:textId="77777777" w:rsidR="00E637A2" w:rsidRPr="0087049C" w:rsidRDefault="00E637A2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AA638B" w14:textId="7C183498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B99CA5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B34EA" w14:textId="61E84A83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9E014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464EC2" w14:textId="77777777" w:rsidR="00E637A2" w:rsidRPr="0043103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84D1C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C2DC7A" w14:textId="77777777" w:rsidR="00E637A2" w:rsidRPr="0043103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90FBBA" w14:textId="77777777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15EC62" w14:textId="5E216042" w:rsidR="00E637A2" w:rsidRPr="00C7322B" w:rsidRDefault="00E637A2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A94B522" w14:textId="77777777" w:rsidR="00E637A2" w:rsidRPr="00BC57CD" w:rsidRDefault="00E637A2" w:rsidP="00BC57CD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CF16E6" w:rsidRPr="0087049C" w14:paraId="799AF623" w14:textId="77777777" w:rsidTr="00AC34DD">
        <w:trPr>
          <w:tblHeader/>
        </w:trPr>
        <w:tc>
          <w:tcPr>
            <w:tcW w:w="2790" w:type="dxa"/>
            <w:vAlign w:val="bottom"/>
          </w:tcPr>
          <w:p w14:paraId="0A9D8A45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58CE3382" w14:textId="7D371B63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CF16E6" w:rsidRPr="0087049C" w14:paraId="017FC098" w14:textId="77777777" w:rsidTr="00AC34DD">
        <w:trPr>
          <w:tblHeader/>
        </w:trPr>
        <w:tc>
          <w:tcPr>
            <w:tcW w:w="2790" w:type="dxa"/>
            <w:vAlign w:val="bottom"/>
          </w:tcPr>
          <w:p w14:paraId="48E19CD8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24AD553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E6963C" w14:textId="77777777" w:rsidR="00CF16E6" w:rsidRPr="0087049C" w:rsidRDefault="00CF16E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81E67C5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F16E6" w:rsidRPr="0087049C" w14:paraId="298C3D2C" w14:textId="77777777" w:rsidTr="00AC34DD">
        <w:trPr>
          <w:tblHeader/>
        </w:trPr>
        <w:tc>
          <w:tcPr>
            <w:tcW w:w="2790" w:type="dxa"/>
            <w:vAlign w:val="bottom"/>
          </w:tcPr>
          <w:p w14:paraId="1D0C3A66" w14:textId="5DB97AF2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92910DA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7787092" w14:textId="77777777" w:rsidR="00CF16E6" w:rsidRPr="0087049C" w:rsidRDefault="00CF16E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836C87" w14:textId="3ADBF246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6E74891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D7AE22" w14:textId="5F1F218F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A3FFE75" w14:textId="77777777" w:rsidR="00CF16E6" w:rsidRPr="0087049C" w:rsidRDefault="00CF16E6" w:rsidP="00AC34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19982" w14:textId="57A90309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3AE33F" w14:textId="77777777" w:rsidR="00CF16E6" w:rsidRPr="0087049C" w:rsidRDefault="00CF16E6" w:rsidP="00AC34D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82CCB9E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F16E6" w:rsidRPr="0087049C" w14:paraId="6DFF5A41" w14:textId="77777777" w:rsidTr="00AC34DD">
        <w:trPr>
          <w:tblHeader/>
        </w:trPr>
        <w:tc>
          <w:tcPr>
            <w:tcW w:w="2790" w:type="dxa"/>
            <w:vAlign w:val="bottom"/>
          </w:tcPr>
          <w:p w14:paraId="0413937C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7E0DAEF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6E6" w:rsidRPr="0087049C" w14:paraId="4CE929C5" w14:textId="77777777" w:rsidTr="00AC34DD">
        <w:tc>
          <w:tcPr>
            <w:tcW w:w="3690" w:type="dxa"/>
            <w:gridSpan w:val="2"/>
          </w:tcPr>
          <w:p w14:paraId="783665EC" w14:textId="00E431D5" w:rsidR="00CF16E6" w:rsidRPr="0087049C" w:rsidRDefault="007511F5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F107BE" w14:textId="77777777" w:rsidR="00CF16E6" w:rsidRPr="0087049C" w:rsidRDefault="00CF16E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2EB5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BA1AD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65CB7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F9D6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6C98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EB1C2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865EA1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3B171810" w14:textId="77777777" w:rsidTr="00AC34DD">
        <w:tc>
          <w:tcPr>
            <w:tcW w:w="3690" w:type="dxa"/>
            <w:gridSpan w:val="2"/>
          </w:tcPr>
          <w:p w14:paraId="27F437E5" w14:textId="77777777" w:rsidR="00CF16E6" w:rsidRPr="0087049C" w:rsidRDefault="00CF16E6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F11110D" w14:textId="77777777" w:rsidR="00CF16E6" w:rsidRPr="0087049C" w:rsidRDefault="00CF16E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F6C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37FC6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980F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603E8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0DC9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13C7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FA198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799F633A" w14:textId="77777777" w:rsidTr="00AC34DD">
        <w:tc>
          <w:tcPr>
            <w:tcW w:w="2790" w:type="dxa"/>
          </w:tcPr>
          <w:p w14:paraId="3ECA6436" w14:textId="77777777" w:rsidR="00CF16E6" w:rsidRPr="0087049C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7573411C" w14:textId="0D34FE5D" w:rsidR="00CF16E6" w:rsidRPr="0087049C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E80F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14:paraId="6195B2AD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47914" w14:textId="67260BDF" w:rsidR="00CF16E6" w:rsidRPr="0087049C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2F7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14:paraId="2BD5D320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14AD1" w14:textId="1BF6D51B" w:rsidR="00CF16E6" w:rsidRPr="0087049C" w:rsidRDefault="002F7B2E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05B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957B7" w14:textId="675A2288" w:rsidR="00CF16E6" w:rsidRPr="0087049C" w:rsidRDefault="002F7B2E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6CD78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C51ABB" w14:textId="26E2D0E1" w:rsidR="00CF16E6" w:rsidRPr="0087049C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2F7B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</w:tr>
      <w:tr w:rsidR="00CF16E6" w:rsidRPr="0087049C" w14:paraId="61BBE63F" w14:textId="77777777" w:rsidTr="00AC34DD">
        <w:tc>
          <w:tcPr>
            <w:tcW w:w="2790" w:type="dxa"/>
          </w:tcPr>
          <w:p w14:paraId="2107F521" w14:textId="77777777" w:rsidR="00CF16E6" w:rsidRPr="00BB599F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9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953BD18" w14:textId="76054D74" w:rsidR="00CF16E6" w:rsidRPr="00BB599F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B772A"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2C8A0DD9" w14:textId="77777777" w:rsidR="00CF16E6" w:rsidRPr="00BB599F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064A" w14:textId="241F0936" w:rsidR="00CF16E6" w:rsidRPr="00BB599F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B7566"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4AF81129" w14:textId="77777777" w:rsidR="00CF16E6" w:rsidRPr="00BB599F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7284A" w14:textId="47EEFF58" w:rsidR="00CF16E6" w:rsidRPr="00BB599F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B7566"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729162EA" w14:textId="77777777" w:rsidR="00CF16E6" w:rsidRPr="00BB599F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CA883" w14:textId="6C166831" w:rsidR="00CF16E6" w:rsidRPr="00BB599F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823E6"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05298D06" w14:textId="77777777" w:rsidR="00CF16E6" w:rsidRPr="00BB599F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3D415" w14:textId="7F336AD1" w:rsidR="00CF16E6" w:rsidRPr="0087049C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823E6"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CF16E6" w:rsidRPr="0087049C" w14:paraId="656CB9B7" w14:textId="77777777" w:rsidTr="00AC34DD">
        <w:tc>
          <w:tcPr>
            <w:tcW w:w="2790" w:type="dxa"/>
          </w:tcPr>
          <w:p w14:paraId="2023F825" w14:textId="77777777" w:rsidR="00CF16E6" w:rsidRPr="0087049C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F35652" w14:textId="439B5A65" w:rsidR="00CF16E6" w:rsidRPr="00C7322B" w:rsidRDefault="007511F5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2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F7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</w:tcPr>
          <w:p w14:paraId="78434813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0FB43" w14:textId="0A52CFBC" w:rsidR="00CF16E6" w:rsidRPr="00C7322B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2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7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</w:tcPr>
          <w:p w14:paraId="1A2404A5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D2F678" w14:textId="5A464ED2" w:rsidR="00CF16E6" w:rsidRPr="00C7322B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2B7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22465334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2C43C" w14:textId="2FE1D3E3" w:rsidR="00CF16E6" w:rsidRPr="00C7322B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882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425F238A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E334C8" w14:textId="4537BA9F" w:rsidR="00CF16E6" w:rsidRPr="00C7322B" w:rsidRDefault="007511F5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82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</w:tr>
      <w:tr w:rsidR="00CF16E6" w:rsidRPr="0087049C" w14:paraId="1C012D25" w14:textId="77777777" w:rsidTr="00AC34DD">
        <w:tc>
          <w:tcPr>
            <w:tcW w:w="3690" w:type="dxa"/>
            <w:gridSpan w:val="2"/>
          </w:tcPr>
          <w:p w14:paraId="1B0B4F4A" w14:textId="59A46B7B" w:rsidR="00CF16E6" w:rsidRPr="0087049C" w:rsidRDefault="00742C27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</w:t>
            </w:r>
            <w:r w:rsidR="00CF16E6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CF16E6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ED8933" w14:textId="77777777" w:rsidR="00CF16E6" w:rsidRPr="0087049C" w:rsidRDefault="00CF16E6" w:rsidP="00AC34DD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52FAA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240D4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E0E70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CAE31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3368F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04F5" w14:textId="77777777" w:rsidR="00CF16E6" w:rsidRPr="0087049C" w:rsidRDefault="00CF16E6" w:rsidP="00AC34DD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981242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39127869" w14:textId="77777777" w:rsidTr="00AC34DD">
        <w:tc>
          <w:tcPr>
            <w:tcW w:w="2790" w:type="dxa"/>
          </w:tcPr>
          <w:p w14:paraId="3624C47E" w14:textId="77777777" w:rsidR="001961D2" w:rsidRDefault="00CF16E6" w:rsidP="00AC34DD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742D9CA3" w14:textId="75F74581" w:rsidR="00CF16E6" w:rsidRPr="0087049C" w:rsidRDefault="001961D2" w:rsidP="0029003C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16E6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</w:tcPr>
          <w:p w14:paraId="14DEFBE6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26292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C67D6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84CB0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2F4E0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8EF4C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0F9B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9E4A3" w14:textId="77777777" w:rsidR="00CF16E6" w:rsidRPr="0087049C" w:rsidRDefault="00CF16E6" w:rsidP="00AC34D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5094B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12B" w:rsidRPr="0087049C" w14:paraId="53901C9C" w14:textId="77777777" w:rsidTr="00AC34DD">
        <w:tc>
          <w:tcPr>
            <w:tcW w:w="2790" w:type="dxa"/>
          </w:tcPr>
          <w:p w14:paraId="14A218C8" w14:textId="7327E492" w:rsidR="00A1712B" w:rsidRPr="0087049C" w:rsidRDefault="0029003C" w:rsidP="0029003C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99D72D2" w14:textId="5D3D1314" w:rsidR="00A1712B" w:rsidRPr="0087049C" w:rsidRDefault="003B4013" w:rsidP="003B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AA4AE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C5825" w14:textId="53AD178E" w:rsidR="00A1712B" w:rsidRPr="0087049C" w:rsidRDefault="00E46589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E55E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EE280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1A0C8" w14:textId="0A0AE400" w:rsidR="00A1712B" w:rsidRPr="0087049C" w:rsidRDefault="00E55E5F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1F126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D0622" w14:textId="287E3B56" w:rsidR="00A1712B" w:rsidRPr="0043103B" w:rsidRDefault="00E55E5F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1438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98C81" w14:textId="2D56B2C1" w:rsidR="00A1712B" w:rsidRPr="0087049C" w:rsidRDefault="00E21C14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712B" w:rsidRPr="0087049C" w14:paraId="6DD5D834" w14:textId="77777777" w:rsidTr="00AC34DD">
        <w:tc>
          <w:tcPr>
            <w:tcW w:w="2790" w:type="dxa"/>
          </w:tcPr>
          <w:p w14:paraId="5AA66E4D" w14:textId="603FAA0D" w:rsidR="00A1712B" w:rsidRPr="0087049C" w:rsidRDefault="0029003C" w:rsidP="0029003C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E273D0" w14:textId="064F24FC" w:rsidR="00A1712B" w:rsidRPr="0087049C" w:rsidRDefault="007511F5" w:rsidP="0018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3381C55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D2940" w14:textId="37BB973E" w:rsidR="00A1712B" w:rsidRPr="0087049C" w:rsidRDefault="007511F5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E55E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20A43306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63E8D" w14:textId="5ED987B3" w:rsidR="00A1712B" w:rsidRPr="0087049C" w:rsidRDefault="00E55E5F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A8B1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174327" w14:textId="0DB72198" w:rsidR="00A1712B" w:rsidRPr="0043103B" w:rsidRDefault="00E55E5F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81FC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683C15" w14:textId="214BB21C" w:rsidR="00A1712B" w:rsidRPr="0087049C" w:rsidRDefault="007511F5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E21C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A1712B" w:rsidRPr="0087049C" w14:paraId="555623A1" w14:textId="77777777" w:rsidTr="00AC34DD">
        <w:tc>
          <w:tcPr>
            <w:tcW w:w="2790" w:type="dxa"/>
          </w:tcPr>
          <w:p w14:paraId="3FD43648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333781" w14:textId="01C84801" w:rsidR="00A1712B" w:rsidRPr="00C7322B" w:rsidRDefault="007511F5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2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6E5376B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BB866" w14:textId="0CE984C0" w:rsidR="00A1712B" w:rsidRPr="00C7322B" w:rsidRDefault="007511F5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55E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652DE131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250139" w14:textId="5A37C49A" w:rsidR="00A1712B" w:rsidRPr="00C7322B" w:rsidRDefault="00E55E5F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CBB2E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59486" w14:textId="45908568" w:rsidR="00A1712B" w:rsidRPr="0043103B" w:rsidRDefault="00E55E5F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FB717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CFC219" w14:textId="2D94E21F" w:rsidR="00A1712B" w:rsidRPr="0042377D" w:rsidRDefault="007511F5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21C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  <w:tr w:rsidR="009D3663" w:rsidRPr="0087049C" w14:paraId="26920D06" w14:textId="77777777" w:rsidTr="00A960E8">
        <w:tc>
          <w:tcPr>
            <w:tcW w:w="3690" w:type="dxa"/>
            <w:gridSpan w:val="2"/>
          </w:tcPr>
          <w:p w14:paraId="06B009B3" w14:textId="77777777" w:rsidR="009D3663" w:rsidRPr="003F0633" w:rsidRDefault="009D3663" w:rsidP="009D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0DA1E" w14:textId="77777777" w:rsidR="009D3663" w:rsidRPr="0087049C" w:rsidRDefault="009D3663" w:rsidP="00A960E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C6C51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43AD7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214AA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F66F7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E0E30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3160A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7145DD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87049C" w14:paraId="3A77642F" w14:textId="77777777" w:rsidTr="00A960E8">
        <w:tc>
          <w:tcPr>
            <w:tcW w:w="3690" w:type="dxa"/>
            <w:gridSpan w:val="2"/>
          </w:tcPr>
          <w:p w14:paraId="760698EC" w14:textId="5F2760BB" w:rsidR="009D3663" w:rsidRPr="0087049C" w:rsidRDefault="007511F5" w:rsidP="00A960E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259064" w14:textId="77777777" w:rsidR="009D3663" w:rsidRPr="0087049C" w:rsidRDefault="009D3663" w:rsidP="00A960E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13382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BA5A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6C40B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BC06C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1D4B0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93BAE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35097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87049C" w14:paraId="32E96EB0" w14:textId="77777777" w:rsidTr="00A960E8">
        <w:tc>
          <w:tcPr>
            <w:tcW w:w="3690" w:type="dxa"/>
            <w:gridSpan w:val="2"/>
          </w:tcPr>
          <w:p w14:paraId="114B22D0" w14:textId="77777777" w:rsidR="009D3663" w:rsidRPr="0087049C" w:rsidRDefault="009D3663" w:rsidP="00A960E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A8340D6" w14:textId="77777777" w:rsidR="009D3663" w:rsidRPr="0087049C" w:rsidRDefault="009D3663" w:rsidP="00A960E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AF8DA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9BC5C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BBDE2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0643D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24989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BCA49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C313A" w14:textId="77777777" w:rsidR="009D3663" w:rsidRPr="0087049C" w:rsidRDefault="009D3663" w:rsidP="00A960E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87049C" w14:paraId="4F6F93A1" w14:textId="77777777" w:rsidTr="00A960E8">
        <w:tc>
          <w:tcPr>
            <w:tcW w:w="2790" w:type="dxa"/>
          </w:tcPr>
          <w:p w14:paraId="40483000" w14:textId="77777777" w:rsidR="009D3663" w:rsidRPr="0087049C" w:rsidRDefault="009D3663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2C665694" w14:textId="597BA958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6D1438CA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39319" w14:textId="775ABB48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3EBEE758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DFCD3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90D08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5D8B5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74157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2792D" w14:textId="2E7A7909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9D3663" w:rsidRPr="0087049C" w14:paraId="47109C93" w14:textId="77777777" w:rsidTr="00A960E8">
        <w:tc>
          <w:tcPr>
            <w:tcW w:w="2790" w:type="dxa"/>
          </w:tcPr>
          <w:p w14:paraId="067F70FE" w14:textId="77777777" w:rsidR="009D3663" w:rsidRPr="0087049C" w:rsidRDefault="009D3663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5F5EA2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21E6A28" w14:textId="5A23C67F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43DB6EFA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3C9E" w14:textId="1C48E649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D3663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4C4B6465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75F38" w14:textId="3BF60416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D3663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49ECA9BB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8423A" w14:textId="2E17D305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D3663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45175FF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28AA0E" w14:textId="2B19F133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D3663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9D3663" w:rsidRPr="00C7322B" w14:paraId="29111847" w14:textId="77777777" w:rsidTr="00A960E8">
        <w:tc>
          <w:tcPr>
            <w:tcW w:w="2790" w:type="dxa"/>
          </w:tcPr>
          <w:p w14:paraId="635383CC" w14:textId="77777777" w:rsidR="009D3663" w:rsidRPr="0087049C" w:rsidRDefault="009D3663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4257E" w14:textId="0404B051" w:rsidR="009D3663" w:rsidRPr="00C7322B" w:rsidRDefault="007511F5" w:rsidP="000F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  <w:r w:rsidR="009D3663" w:rsidRPr="0D772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524F1A54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1F443" w14:textId="37AAA317" w:rsidR="009D3663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9D3663" w:rsidRPr="4B0FD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28F48FD3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E5131" w14:textId="263476E0" w:rsidR="009D3663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9D3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76BD9FD6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9C92E" w14:textId="28901B79" w:rsidR="009D3663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9D3663" w:rsidRPr="5F5EA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0397CE0B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C837C9" w14:textId="1F290270" w:rsidR="009D3663" w:rsidRPr="00C7322B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9D3663" w:rsidRPr="5F5EA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9D3663" w:rsidRPr="00C7322B" w14:paraId="4C96DF58" w14:textId="77777777" w:rsidTr="00A960E8">
        <w:trPr>
          <w:trHeight w:val="50"/>
        </w:trPr>
        <w:tc>
          <w:tcPr>
            <w:tcW w:w="2790" w:type="dxa"/>
          </w:tcPr>
          <w:p w14:paraId="0FDD11D2" w14:textId="77777777" w:rsidR="009D3663" w:rsidRPr="0087049C" w:rsidRDefault="009D3663" w:rsidP="00A960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15758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61808B55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6E16D8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696F2393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4A6B3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86C1B3D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5DB075" w14:textId="77777777" w:rsidR="009D3663" w:rsidRPr="0087049C" w:rsidRDefault="009D3663" w:rsidP="00A960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3471BF2" w14:textId="77777777" w:rsidR="009D3663" w:rsidRPr="0087049C" w:rsidRDefault="009D3663" w:rsidP="00A960E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07E987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C7322B" w14:paraId="5560E59A" w14:textId="77777777" w:rsidTr="00A960E8">
        <w:tc>
          <w:tcPr>
            <w:tcW w:w="3690" w:type="dxa"/>
            <w:gridSpan w:val="2"/>
          </w:tcPr>
          <w:p w14:paraId="5303241C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A8D2AA7" w14:textId="77777777" w:rsidR="009D3663" w:rsidRPr="0087049C" w:rsidRDefault="009D3663" w:rsidP="00A960E8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A1265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A2B5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EB074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41C8C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7E87F" w14:textId="77777777" w:rsidR="009D3663" w:rsidRPr="0087049C" w:rsidRDefault="009D3663" w:rsidP="00A960E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F2E78" w14:textId="77777777" w:rsidR="009D3663" w:rsidRPr="0087049C" w:rsidRDefault="009D3663" w:rsidP="00A960E8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96A5BB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87049C" w14:paraId="5D8C1ED7" w14:textId="77777777" w:rsidTr="00A960E8">
        <w:tc>
          <w:tcPr>
            <w:tcW w:w="2790" w:type="dxa"/>
          </w:tcPr>
          <w:p w14:paraId="015529A7" w14:textId="77777777" w:rsidR="009D3663" w:rsidRDefault="009D3663" w:rsidP="00A960E8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3B2BA3F1" w14:textId="77777777" w:rsidR="009D3663" w:rsidRPr="0087049C" w:rsidRDefault="009D3663" w:rsidP="00A960E8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</w:tcPr>
          <w:p w14:paraId="143D17D7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85665" w14:textId="77777777" w:rsidR="009D3663" w:rsidRPr="0087049C" w:rsidRDefault="009D3663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71883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43FCA" w14:textId="77777777" w:rsidR="009D3663" w:rsidRPr="0087049C" w:rsidRDefault="009D3663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01F4B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D6446" w14:textId="77777777" w:rsidR="009D3663" w:rsidRPr="0087049C" w:rsidRDefault="009D3663" w:rsidP="00A960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CBE14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4C747" w14:textId="77777777" w:rsidR="009D3663" w:rsidRPr="0087049C" w:rsidRDefault="009D3663" w:rsidP="00A960E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DC99B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663" w:rsidRPr="0087049C" w14:paraId="5B390BF4" w14:textId="77777777" w:rsidTr="00A960E8">
        <w:tc>
          <w:tcPr>
            <w:tcW w:w="2790" w:type="dxa"/>
          </w:tcPr>
          <w:p w14:paraId="63880EA5" w14:textId="77777777" w:rsidR="009D3663" w:rsidRPr="0087049C" w:rsidRDefault="009D3663" w:rsidP="00A960E8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75A6C966" w14:textId="1A6C9429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8938C1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310C4" w14:textId="40B37D5C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B70214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768B3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84DAE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8DDF6" w14:textId="77777777" w:rsidR="009D3663" w:rsidRPr="0043103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7E05D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719E3" w14:textId="7B3A975D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3663" w:rsidRPr="0087049C" w14:paraId="728BA927" w14:textId="77777777" w:rsidTr="00A960E8">
        <w:tc>
          <w:tcPr>
            <w:tcW w:w="2790" w:type="dxa"/>
          </w:tcPr>
          <w:p w14:paraId="368C7E76" w14:textId="77777777" w:rsidR="009D3663" w:rsidRPr="0087049C" w:rsidRDefault="009D3663" w:rsidP="00A960E8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C4125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BFED6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2C1BC6" w14:textId="3CE42A4E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5C32786F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431DAF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67082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A6EBF7" w14:textId="77777777" w:rsidR="009D3663" w:rsidRPr="0043103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73A2B" w14:textId="77777777" w:rsidR="009D3663" w:rsidRPr="0087049C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3F82D9" w14:textId="2C874FB7" w:rsidR="009D3663" w:rsidRPr="0087049C" w:rsidRDefault="007511F5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D3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9D3663" w:rsidRPr="0042377D" w14:paraId="5BFE5458" w14:textId="77777777" w:rsidTr="00A960E8">
        <w:tc>
          <w:tcPr>
            <w:tcW w:w="2790" w:type="dxa"/>
          </w:tcPr>
          <w:p w14:paraId="72E533C7" w14:textId="77777777" w:rsidR="009D3663" w:rsidRPr="0087049C" w:rsidRDefault="009D3663" w:rsidP="00A960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0047D0" w14:textId="32EC7F05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FCD67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7D642" w14:textId="49705404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B3AD1F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053D94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81CE7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97DFF" w14:textId="77777777" w:rsidR="009D3663" w:rsidRPr="0043103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035C55" w14:textId="77777777" w:rsidR="009D3663" w:rsidRPr="00C7322B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F9ECCD" w14:textId="2FAA9C49" w:rsidR="009D3663" w:rsidRPr="0042377D" w:rsidRDefault="009D3663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Pr="0042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AE38998" w14:textId="77777777" w:rsidR="009D3663" w:rsidRDefault="009D3663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E3477" w14:textId="3C8E543D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</w:t>
      </w:r>
      <w:r w:rsidR="00742C2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742C27" w:rsidRPr="0087049C">
        <w:rPr>
          <w:rFonts w:asciiTheme="majorBidi" w:hAnsiTheme="majorBidi" w:cstheme="majorBidi"/>
          <w:sz w:val="30"/>
          <w:szCs w:val="30"/>
          <w:cs/>
        </w:rPr>
        <w:t>ทางการเงิ</w:t>
      </w:r>
      <w:r w:rsidR="00742C27">
        <w:rPr>
          <w:rFonts w:asciiTheme="majorBidi" w:hAnsiTheme="majorBidi" w:cstheme="majorBidi" w:hint="cs"/>
          <w:sz w:val="30"/>
          <w:szCs w:val="30"/>
          <w:cs/>
        </w:rPr>
        <w:t>นและ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หนี้สินทางการเงินที่เป็นอนุพันธ์ที่ถือไว้เพื่อวัตถุประสงค์ในการบริหารความเสี่ย</w:t>
      </w:r>
      <w:r w:rsidRPr="005C2DF9">
        <w:rPr>
          <w:rFonts w:asciiTheme="majorBidi" w:hAnsiTheme="majorBidi" w:cstheme="majorBidi"/>
          <w:sz w:val="30"/>
          <w:szCs w:val="30"/>
          <w:cs/>
        </w:rPr>
        <w:t xml:space="preserve">ง </w:t>
      </w:r>
      <w:r w:rsidR="005C2DF9" w:rsidRPr="00CF16E6">
        <w:rPr>
          <w:rFonts w:asciiTheme="majorBidi" w:hAnsiTheme="majorBidi" w:cstheme="majorBidi"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="005C2DF9" w:rsidRPr="00CF16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CBF7E50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95DAF08" w14:textId="4F02173A" w:rsidR="00A02476" w:rsidRPr="0029003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03C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A10BC5D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1742A7" w14:textId="6AD222C1" w:rsidR="00A02476" w:rsidRPr="005C2DF9" w:rsidRDefault="005C2DF9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C43D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DC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A02476" w:rsidRPr="005C2DF9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6A64FF12" w14:textId="77777777" w:rsidR="00A02476" w:rsidRPr="0087049C" w:rsidRDefault="00A0247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A3FDD" w14:textId="62AD7B57" w:rsidR="00A02476" w:rsidRPr="0087049C" w:rsidRDefault="00A0247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B90D176" w14:textId="77777777" w:rsidR="00A02476" w:rsidRPr="0087049C" w:rsidRDefault="00A0247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1DC05CFB" w14:textId="7AC44B56" w:rsidR="00A02476" w:rsidRPr="0087049C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23B2D32" w14:textId="77777777" w:rsidR="00310CD7" w:rsidRDefault="00310CD7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310CD7" w:rsidSect="00EE1D0B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68"/>
        <w:gridCol w:w="1082"/>
        <w:gridCol w:w="266"/>
        <w:gridCol w:w="1084"/>
        <w:gridCol w:w="266"/>
        <w:gridCol w:w="1174"/>
      </w:tblGrid>
      <w:tr w:rsidR="00310CD7" w:rsidRPr="00AC34DD" w14:paraId="622AD079" w14:textId="77777777" w:rsidTr="007D1C61">
        <w:tc>
          <w:tcPr>
            <w:tcW w:w="3330" w:type="dxa"/>
            <w:vAlign w:val="bottom"/>
          </w:tcPr>
          <w:p w14:paraId="5B3C601F" w14:textId="77777777" w:rsidR="00310CD7" w:rsidRPr="00AC34DD" w:rsidRDefault="00310CD7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5"/>
          </w:tcPr>
          <w:p w14:paraId="3640773B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0CD7" w:rsidRPr="00AC34DD" w14:paraId="36000364" w14:textId="77777777" w:rsidTr="007D1C61">
        <w:tc>
          <w:tcPr>
            <w:tcW w:w="3330" w:type="dxa"/>
            <w:vAlign w:val="bottom"/>
          </w:tcPr>
          <w:p w14:paraId="1F8C9B15" w14:textId="77777777" w:rsidR="00310CD7" w:rsidRPr="00AC34DD" w:rsidRDefault="00310CD7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0264865" w14:textId="3C802B46" w:rsidR="00310CD7" w:rsidRPr="00AC34DD" w:rsidRDefault="007511F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B44DBF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B174007" w14:textId="1CF3DCBA" w:rsidR="00310CD7" w:rsidRPr="00AC34DD" w:rsidRDefault="007511F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0CD7" w:rsidRPr="00AC34DD" w14:paraId="4C385829" w14:textId="77777777" w:rsidTr="007D1C61">
        <w:tc>
          <w:tcPr>
            <w:tcW w:w="3330" w:type="dxa"/>
            <w:vAlign w:val="bottom"/>
          </w:tcPr>
          <w:p w14:paraId="398EEBAB" w14:textId="1E8F4D56" w:rsidR="00310CD7" w:rsidRPr="00AC34DD" w:rsidRDefault="00310CD7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3AF3DEE1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38BA3CD3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BC3162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BF686C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1315DFB0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331E5B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70" w:type="dxa"/>
          </w:tcPr>
          <w:p w14:paraId="49206479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BB4082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6B129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21E76E81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870109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443F9C9F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685E3F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47299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11DD3E03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FA0B82D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03C6944E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743434D9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C51BC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310CD7" w:rsidRPr="00AC34DD" w14:paraId="53C30A49" w14:textId="77777777" w:rsidTr="007D1C61">
        <w:tc>
          <w:tcPr>
            <w:tcW w:w="3330" w:type="dxa"/>
            <w:vAlign w:val="bottom"/>
          </w:tcPr>
          <w:p w14:paraId="289B05F2" w14:textId="77777777" w:rsidR="00310CD7" w:rsidRPr="00AC34DD" w:rsidRDefault="00310CD7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5"/>
          </w:tcPr>
          <w:p w14:paraId="5E3FE1B7" w14:textId="77777777" w:rsidR="00310CD7" w:rsidRPr="00AC34DD" w:rsidRDefault="00310CD7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CD7" w:rsidRPr="00AC34DD" w14:paraId="0A24B9DE" w14:textId="77777777" w:rsidTr="007D1C61">
        <w:tc>
          <w:tcPr>
            <w:tcW w:w="3330" w:type="dxa"/>
          </w:tcPr>
          <w:p w14:paraId="7C6E866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7282A17" w14:textId="10F4B9E6" w:rsidR="00310CD7" w:rsidRPr="00AC34DD" w:rsidRDefault="007511F5" w:rsidP="00210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AE37F36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93FFB4" w14:textId="66EA9813" w:rsidR="00310CD7" w:rsidRPr="00AC34DD" w:rsidRDefault="007511F5" w:rsidP="0021012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CC561F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4D6A07" w14:textId="30360438" w:rsidR="00310CD7" w:rsidRPr="00AC34DD" w:rsidRDefault="007511F5" w:rsidP="0021012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03E941B9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8B0C02" w14:textId="41C2D723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0" w:type="dxa"/>
          </w:tcPr>
          <w:p w14:paraId="3F586C3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3D2CE3" w14:textId="6CC093F3" w:rsidR="00310CD7" w:rsidRPr="00AC34DD" w:rsidRDefault="007511F5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68" w:type="dxa"/>
          </w:tcPr>
          <w:p w14:paraId="4BEFDA4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B96B402" w14:textId="4CB650C7" w:rsidR="00310CD7" w:rsidRPr="00AC34DD" w:rsidRDefault="007511F5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6" w:type="dxa"/>
          </w:tcPr>
          <w:p w14:paraId="6F848A1D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AB36F20" w14:textId="000AB30D" w:rsidR="00310CD7" w:rsidRPr="00AC34DD" w:rsidRDefault="007511F5" w:rsidP="007D1C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66" w:type="dxa"/>
          </w:tcPr>
          <w:p w14:paraId="60BAEA60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DBE5736" w14:textId="15A70594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310CD7" w:rsidRPr="00AC34DD" w14:paraId="176A4E92" w14:textId="77777777" w:rsidTr="007D1C61">
        <w:tc>
          <w:tcPr>
            <w:tcW w:w="3330" w:type="dxa"/>
          </w:tcPr>
          <w:p w14:paraId="3DFB27E1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6735BF59" w14:textId="2D916AFB" w:rsidR="00310CD7" w:rsidRPr="00AC34DD" w:rsidRDefault="007511F5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</w:tcPr>
          <w:p w14:paraId="13FAA6A8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D82F09" w14:textId="5176E092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70" w:type="dxa"/>
          </w:tcPr>
          <w:p w14:paraId="2D9121F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D1F02E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F7E590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C2E786B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CE4FB4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47406" w14:textId="32448F4F" w:rsidR="00310CD7" w:rsidRPr="00AC34DD" w:rsidRDefault="007511F5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68" w:type="dxa"/>
          </w:tcPr>
          <w:p w14:paraId="2773D689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F9FCC5" w14:textId="63CBD4DD" w:rsidR="00310CD7" w:rsidRPr="00AC34DD" w:rsidRDefault="007511F5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6" w:type="dxa"/>
          </w:tcPr>
          <w:p w14:paraId="0E62D17C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0B3334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8B80B5C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798AE79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CD7" w:rsidRPr="00AC34DD" w14:paraId="0DE46B94" w14:textId="77777777" w:rsidTr="007D1C61">
        <w:tc>
          <w:tcPr>
            <w:tcW w:w="3330" w:type="dxa"/>
          </w:tcPr>
          <w:p w14:paraId="6454FF1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BCC1810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3E272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D317F1" w14:textId="78041C92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454A3AF0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BC3E07B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87999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CE816" w14:textId="524CF056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5D007BD7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9BDDD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49B63AA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84B5EAD" w14:textId="44892EFC" w:rsidR="00310CD7" w:rsidRPr="00AC34DD" w:rsidRDefault="007511F5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10C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6" w:type="dxa"/>
          </w:tcPr>
          <w:p w14:paraId="2E7BFE99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5E2EEB3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3AE0C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DEC2EE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D13B7F" w14:textId="56B26B43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0CD7" w:rsidRPr="3AE0C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310CD7" w:rsidRPr="00AC34DD" w14:paraId="0906DD24" w14:textId="77777777" w:rsidTr="007D1C61">
        <w:tc>
          <w:tcPr>
            <w:tcW w:w="3330" w:type="dxa"/>
          </w:tcPr>
          <w:p w14:paraId="0EFFCABC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6114A18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542C3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324933" w14:textId="3097A71E" w:rsidR="00310CD7" w:rsidRPr="00AC34DD" w:rsidRDefault="00310CD7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2EFAF9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F0D4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8E43EE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D0A5BB" w14:textId="77777777" w:rsidR="00310CD7" w:rsidRPr="00AC34DD" w:rsidRDefault="00310CD7" w:rsidP="000A11C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72A71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81D582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DE8AB21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F9CEBA" w14:textId="42889F5C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77CA92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735455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76F5DA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9C29626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CD7" w:rsidRPr="00AC34DD" w14:paraId="7AEB46A9" w14:textId="77777777" w:rsidTr="007D1C61">
        <w:tc>
          <w:tcPr>
            <w:tcW w:w="3330" w:type="dxa"/>
          </w:tcPr>
          <w:p w14:paraId="675E5D6E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A333D5F" w14:textId="66BD228D" w:rsidR="00310CD7" w:rsidRPr="00AC34DD" w:rsidRDefault="00210128" w:rsidP="00210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C63B62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0D838" w14:textId="070AB702" w:rsidR="00310CD7" w:rsidRPr="00AC34DD" w:rsidRDefault="00310CD7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D342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D3D055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EC2D9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9EA69E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6AD948" w14:textId="77777777" w:rsidR="00310CD7" w:rsidRPr="00AC34DD" w:rsidRDefault="00310CD7" w:rsidP="000A11C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1E8FD8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158DC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B3AF8D1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683E60" w14:textId="185E932D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A2D9130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127ADA4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6A3D2E37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22D251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CD7" w:rsidRPr="00AC34DD" w14:paraId="42902196" w14:textId="77777777" w:rsidTr="007D1C61">
        <w:tc>
          <w:tcPr>
            <w:tcW w:w="3330" w:type="dxa"/>
          </w:tcPr>
          <w:p w14:paraId="2F02CE69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B5664B" w14:textId="00756A66" w:rsidR="00310CD7" w:rsidRPr="00AC34DD" w:rsidRDefault="00310CD7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21FE0C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1BF20B" w14:textId="578E548E" w:rsidR="00310CD7" w:rsidRPr="00AC34DD" w:rsidRDefault="00310CD7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921681C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A3EB64" w14:textId="5257A791" w:rsidR="00310CD7" w:rsidRPr="00AC34DD" w:rsidRDefault="00310CD7" w:rsidP="002101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88A2069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0A481D" w14:textId="3E3C1B51" w:rsidR="00310CD7" w:rsidRPr="00AC34DD" w:rsidRDefault="00310CD7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37D76E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481545" w14:textId="6B87A54A" w:rsidR="00310CD7" w:rsidRPr="00AC34DD" w:rsidRDefault="00310CD7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B64FA98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BEE5CE1" w14:textId="20979FB6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26DFE67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0C58705" w14:textId="0C7CCB7F" w:rsidR="00310CD7" w:rsidRPr="00AC34DD" w:rsidRDefault="00310CD7" w:rsidP="007D1C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04D976E1" w14:textId="77777777" w:rsidR="00310CD7" w:rsidRPr="00AC34DD" w:rsidRDefault="00310CD7" w:rsidP="007D1C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5B241B9" w14:textId="4981148F" w:rsidR="00310CD7" w:rsidRPr="00AC34DD" w:rsidRDefault="00310CD7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10CD7" w:rsidRPr="00AC34DD" w14:paraId="53B05B30" w14:textId="77777777" w:rsidTr="007D1C61">
        <w:tc>
          <w:tcPr>
            <w:tcW w:w="3330" w:type="dxa"/>
          </w:tcPr>
          <w:p w14:paraId="2E6546FE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14D65" w14:textId="12081689" w:rsidR="00310CD7" w:rsidRPr="00AC34DD" w:rsidRDefault="00310CD7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2101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E314B3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9DFE5B" w14:textId="569FE812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D342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F33AF1D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1E55D" w14:textId="5BAA89D5" w:rsidR="00310CD7" w:rsidRPr="00AC34DD" w:rsidRDefault="007511F5" w:rsidP="0021012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1B592E7A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58C461" w14:textId="5AD6170D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14:paraId="337290B6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2656EE" w14:textId="2C92A8D7" w:rsidR="00310CD7" w:rsidRPr="00AC34DD" w:rsidRDefault="007511F5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68" w:type="dxa"/>
          </w:tcPr>
          <w:p w14:paraId="52E1C6DF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972DC2" w14:textId="7913170F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6" w:type="dxa"/>
          </w:tcPr>
          <w:p w14:paraId="54C32FA9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F084B79" w14:textId="77EBCC6B" w:rsidR="00310CD7" w:rsidRPr="00AC34DD" w:rsidRDefault="007511F5" w:rsidP="007D1C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310CD7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266" w:type="dxa"/>
          </w:tcPr>
          <w:p w14:paraId="5C443C12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0C15395" w14:textId="6E5C363A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10CD7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</w:tr>
      <w:tr w:rsidR="00310CD7" w:rsidRPr="00AC34DD" w14:paraId="65B35C9E" w14:textId="77777777" w:rsidTr="007D1C61">
        <w:tc>
          <w:tcPr>
            <w:tcW w:w="3330" w:type="dxa"/>
          </w:tcPr>
          <w:p w14:paraId="2FA71508" w14:textId="77777777" w:rsidR="00310CD7" w:rsidRPr="0028326F" w:rsidRDefault="00310CD7" w:rsidP="007D1C61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DEB085" w14:textId="3687792E" w:rsidR="00310CD7" w:rsidRPr="0028326F" w:rsidRDefault="00210128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26A545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9F48CB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B86FFD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ACE106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419227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909604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D80BF8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4FEDE2" w14:textId="7AF2DCDE" w:rsidR="00310CD7" w:rsidRPr="0028326F" w:rsidRDefault="00310CD7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F65A0D7" w14:textId="77777777" w:rsidR="00310CD7" w:rsidRPr="0028326F" w:rsidRDefault="00310CD7" w:rsidP="007D1C6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81241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440F94B" w14:textId="77777777" w:rsidR="00310CD7" w:rsidRPr="0028326F" w:rsidRDefault="00310CD7" w:rsidP="007D1C6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BA87622" w14:textId="77777777" w:rsidR="00310CD7" w:rsidRPr="0028326F" w:rsidRDefault="00310CD7" w:rsidP="007D1C6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8C8BF8E" w14:textId="77777777" w:rsidR="00310CD7" w:rsidRPr="0028326F" w:rsidRDefault="00310CD7" w:rsidP="007D1C6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869962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CD7" w:rsidRPr="00AC34DD" w14:paraId="2DE3FCE0" w14:textId="77777777" w:rsidTr="007D1C61">
        <w:tc>
          <w:tcPr>
            <w:tcW w:w="3330" w:type="dxa"/>
          </w:tcPr>
          <w:p w14:paraId="2CF5078B" w14:textId="77777777" w:rsidR="00310CD7" w:rsidRPr="00AC34DD" w:rsidRDefault="00310CD7" w:rsidP="007D1C61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F39C9" w14:textId="4F12B0D7" w:rsidR="00310CD7" w:rsidRPr="00AC34DD" w:rsidRDefault="00210128" w:rsidP="00210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C8A923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D8ABD" w14:textId="68DFB917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D342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4906B80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8C41F" w14:textId="7F00907A" w:rsidR="00310CD7" w:rsidRPr="00AC34DD" w:rsidRDefault="007511F5" w:rsidP="007D1C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5B08C30F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0291" w14:textId="594BF22E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14:paraId="1EDF7900" w14:textId="77777777" w:rsidR="00310CD7" w:rsidRPr="00AC34DD" w:rsidRDefault="00310CD7" w:rsidP="007D1C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1C672" w14:textId="5140FF76" w:rsidR="00310CD7" w:rsidRPr="00AC34DD" w:rsidRDefault="00310CD7" w:rsidP="007D1C6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696EE43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F5B13" w14:textId="08B7A9DC" w:rsidR="00310CD7" w:rsidRPr="00AC34DD" w:rsidRDefault="007511F5" w:rsidP="007D1C6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10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6" w:type="dxa"/>
          </w:tcPr>
          <w:p w14:paraId="5495E6D4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47D5" w14:textId="2D4DB537" w:rsidR="00310CD7" w:rsidRPr="00AC34DD" w:rsidRDefault="007511F5" w:rsidP="007D1C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310CD7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266" w:type="dxa"/>
          </w:tcPr>
          <w:p w14:paraId="4C6170AC" w14:textId="77777777" w:rsidR="00310CD7" w:rsidRPr="00AC34DD" w:rsidRDefault="00310CD7" w:rsidP="007D1C6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C5C76" w14:textId="4EAB3224" w:rsidR="00310CD7" w:rsidRPr="00AC34DD" w:rsidRDefault="007511F5" w:rsidP="007D1C6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10CD7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</w:tr>
    </w:tbl>
    <w:p w14:paraId="6341D651" w14:textId="77777777" w:rsidR="00310CD7" w:rsidRDefault="00310CD7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310CD7" w:rsidSect="00310CD7">
          <w:pgSz w:w="16834" w:h="11909" w:orient="landscape" w:code="9"/>
          <w:pgMar w:top="1152" w:right="691" w:bottom="1152" w:left="1152" w:header="720" w:footer="720" w:gutter="0"/>
          <w:cols w:space="720"/>
          <w:docGrid w:linePitch="245"/>
        </w:sect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170"/>
        <w:gridCol w:w="270"/>
        <w:gridCol w:w="1350"/>
        <w:gridCol w:w="270"/>
        <w:gridCol w:w="1170"/>
      </w:tblGrid>
      <w:tr w:rsidR="009061EB" w:rsidRPr="0087049C" w14:paraId="2D763435" w14:textId="77777777" w:rsidTr="003D4EFE">
        <w:trPr>
          <w:tblHeader/>
        </w:trPr>
        <w:tc>
          <w:tcPr>
            <w:tcW w:w="3960" w:type="dxa"/>
            <w:shd w:val="clear" w:color="auto" w:fill="auto"/>
          </w:tcPr>
          <w:p w14:paraId="5B8113E6" w14:textId="77777777" w:rsidR="009061EB" w:rsidRPr="0087049C" w:rsidRDefault="009061EB" w:rsidP="00460426">
            <w:pPr>
              <w:ind w:left="526" w:right="-108" w:firstLine="5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CB3EC1F" w14:textId="77777777" w:rsidR="009061EB" w:rsidRPr="0087049C" w:rsidRDefault="009061EB" w:rsidP="007D1C61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D3D" w:rsidRPr="0087049C" w14:paraId="589124A2" w14:textId="77777777" w:rsidTr="0028326F">
        <w:trPr>
          <w:tblHeader/>
        </w:trPr>
        <w:tc>
          <w:tcPr>
            <w:tcW w:w="3960" w:type="dxa"/>
            <w:shd w:val="clear" w:color="auto" w:fill="auto"/>
          </w:tcPr>
          <w:p w14:paraId="2ABDB204" w14:textId="77777777" w:rsidR="00B94D3D" w:rsidRPr="0087049C" w:rsidRDefault="00B94D3D" w:rsidP="007D1C6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E149EFA" w14:textId="47B21A60" w:rsidR="00B94D3D" w:rsidRPr="0087049C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23B8B0" w14:textId="77777777" w:rsidR="00B94D3D" w:rsidRPr="0087049C" w:rsidRDefault="00B94D3D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B4A60" w14:textId="2CE9550F" w:rsidR="00B94D3D" w:rsidRPr="0087049C" w:rsidRDefault="007511F5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430236" w:rsidRPr="0087049C" w14:paraId="1CE8EB4B" w14:textId="77777777" w:rsidTr="0028326F">
        <w:trPr>
          <w:trHeight w:hRule="exact" w:val="420"/>
        </w:trPr>
        <w:tc>
          <w:tcPr>
            <w:tcW w:w="3960" w:type="dxa"/>
            <w:vMerge w:val="restart"/>
            <w:shd w:val="clear" w:color="auto" w:fill="auto"/>
          </w:tcPr>
          <w:p w14:paraId="382C7940" w14:textId="1D13A8A4" w:rsidR="00430236" w:rsidRPr="0087049C" w:rsidRDefault="00430236" w:rsidP="000E6C7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162" w:right="27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11F5" w:rsidRPr="007511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1D346E09" w14:textId="653C324E" w:rsidR="00430236" w:rsidRPr="0087049C" w:rsidRDefault="00430236" w:rsidP="00430236">
            <w:pPr>
              <w:spacing w:line="34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6E0451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AA88858" w14:textId="710B5908" w:rsidR="00430236" w:rsidRPr="0087049C" w:rsidRDefault="00430236" w:rsidP="004302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83679D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422AF576" w14:textId="19BDEFA3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177A6D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70C050CE" w14:textId="269F047A" w:rsidR="00430236" w:rsidRPr="008C70C9" w:rsidRDefault="00430236" w:rsidP="004302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</w:tr>
      <w:tr w:rsidR="00430236" w:rsidRPr="0087049C" w14:paraId="56E83345" w14:textId="77777777" w:rsidTr="0028326F">
        <w:trPr>
          <w:trHeight w:hRule="exact" w:val="420"/>
        </w:trPr>
        <w:tc>
          <w:tcPr>
            <w:tcW w:w="3960" w:type="dxa"/>
            <w:vMerge/>
            <w:shd w:val="clear" w:color="auto" w:fill="auto"/>
          </w:tcPr>
          <w:p w14:paraId="15CD0D68" w14:textId="77777777" w:rsidR="00430236" w:rsidRDefault="00430236" w:rsidP="008C70C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6880F5E" w14:textId="77777777" w:rsidR="00430236" w:rsidRPr="0087049C" w:rsidRDefault="00430236" w:rsidP="007D1C61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27904" w14:textId="77777777" w:rsidR="00430236" w:rsidRPr="0087049C" w:rsidRDefault="00430236" w:rsidP="007D1C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2BA96FA3" w14:textId="77777777" w:rsidR="00430236" w:rsidRPr="0087049C" w:rsidRDefault="00430236" w:rsidP="007D1C6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2C8A3F" w14:textId="77777777" w:rsidR="00430236" w:rsidRPr="0087049C" w:rsidRDefault="00430236" w:rsidP="007D1C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2DC0580C" w14:textId="77777777" w:rsidR="00430236" w:rsidRPr="0087049C" w:rsidRDefault="00430236" w:rsidP="007D1C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FE90F0" w14:textId="77777777" w:rsidR="00430236" w:rsidRPr="0087049C" w:rsidRDefault="00430236" w:rsidP="007D1C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2F0B1317" w14:textId="77777777" w:rsidR="00430236" w:rsidRPr="008C70C9" w:rsidRDefault="00430236" w:rsidP="007D1C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A9C" w:rsidRPr="0087049C" w14:paraId="6400A433" w14:textId="77777777" w:rsidTr="00A10607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5EBCF4DC" w14:textId="77777777" w:rsidR="00DF1A9C" w:rsidRPr="00430236" w:rsidRDefault="00DF1A9C" w:rsidP="00D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B01BB0" w14:textId="77777777" w:rsidR="00DF1A9C" w:rsidRPr="007511F5" w:rsidRDefault="00DF1A9C" w:rsidP="00DF1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 w:firstLine="25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65FF6639" w14:textId="120194A4" w:rsidR="00DF1A9C" w:rsidRPr="007511F5" w:rsidRDefault="00DF1A9C" w:rsidP="00DF1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03DFDACE" w14:textId="3DD9C24A" w:rsidR="00DF1A9C" w:rsidRPr="007511F5" w:rsidRDefault="00DF1A9C" w:rsidP="00DF1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21415FB0" w14:textId="576975FA" w:rsidR="00DF1A9C" w:rsidRPr="007511F5" w:rsidRDefault="00DF1A9C" w:rsidP="00DF1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1A9C" w:rsidRPr="0087049C" w14:paraId="5F29794D" w14:textId="77777777" w:rsidTr="00D04303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4E0722CB" w14:textId="77777777" w:rsidR="00DF1A9C" w:rsidRPr="0087049C" w:rsidRDefault="00DF1A9C" w:rsidP="00D0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23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CEA236" w14:textId="77777777" w:rsidR="00DF1A9C" w:rsidRPr="0087049C" w:rsidRDefault="00DF1A9C" w:rsidP="00D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4C31AAA3" w14:textId="77777777" w:rsidR="00DF1A9C" w:rsidRPr="0087049C" w:rsidRDefault="00DF1A9C" w:rsidP="00D043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6C11D3" w14:textId="77777777" w:rsidR="00DF1A9C" w:rsidRPr="0087049C" w:rsidRDefault="00DF1A9C" w:rsidP="00D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F497A1" w14:textId="77777777" w:rsidR="00DF1A9C" w:rsidRPr="0087049C" w:rsidRDefault="00DF1A9C" w:rsidP="00D043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669DC5F" w14:textId="77777777" w:rsidR="00DF1A9C" w:rsidRPr="0087049C" w:rsidRDefault="00DF1A9C" w:rsidP="00D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637FD07" w14:textId="77777777" w:rsidR="00DF1A9C" w:rsidRPr="0087049C" w:rsidRDefault="00DF1A9C" w:rsidP="00D043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CF2F18D" w14:textId="77777777" w:rsidR="00DF1A9C" w:rsidRPr="0087049C" w:rsidRDefault="00DF1A9C" w:rsidP="00D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0236" w:rsidRPr="0087049C" w14:paraId="3E639705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564D4F81" w14:textId="2DEE8AC2" w:rsidR="00430236" w:rsidRPr="0087049C" w:rsidRDefault="00430236" w:rsidP="00430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23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EFE1DA" w14:textId="298DB9D8" w:rsidR="00430236" w:rsidRDefault="007511F5" w:rsidP="0043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3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03B847CF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A77AFC" w14:textId="2CD8A855" w:rsidR="00430236" w:rsidRPr="003F0633" w:rsidRDefault="007511F5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30236" w:rsidRPr="0043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6725E485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BCAD64" w14:textId="57DF6EF2" w:rsidR="00430236" w:rsidRDefault="007511F5" w:rsidP="0043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430236" w:rsidRPr="0043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  <w:shd w:val="clear" w:color="auto" w:fill="auto"/>
          </w:tcPr>
          <w:p w14:paraId="68549E75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4FD323" w14:textId="077796A0" w:rsidR="00430236" w:rsidRPr="003F0633" w:rsidRDefault="007511F5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30236" w:rsidRPr="0008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430236" w:rsidRPr="0087049C" w14:paraId="6ED5CF5C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6ADB1E93" w14:textId="5545C290" w:rsidR="00430236" w:rsidRPr="0087049C" w:rsidRDefault="00430236" w:rsidP="00430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2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0DFF7" w14:textId="4CF52DA3" w:rsidR="00430236" w:rsidRDefault="0008364B" w:rsidP="00430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0CFC98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43226B" w14:textId="795DE51E" w:rsidR="00430236" w:rsidRPr="003F0633" w:rsidRDefault="00B94D3D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8C3C7D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F9442E" w14:textId="0BED3485" w:rsidR="00430236" w:rsidRDefault="00587504" w:rsidP="003F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9581A" w14:textId="77777777" w:rsidR="00430236" w:rsidRPr="0087049C" w:rsidRDefault="00430236" w:rsidP="004302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75B60C" w14:textId="68A28FA0" w:rsidR="00430236" w:rsidRPr="003F0633" w:rsidRDefault="00430236" w:rsidP="003F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64B" w:rsidRPr="0087049C" w14:paraId="75D2DB01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6FBE0197" w14:textId="6CA7F418" w:rsidR="0008364B" w:rsidRPr="0008364B" w:rsidRDefault="0008364B" w:rsidP="0008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4FFC2F" w14:textId="01A80044" w:rsidR="0008364B" w:rsidRPr="00430236" w:rsidRDefault="0008364B" w:rsidP="0008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8A7A82" w14:textId="77777777" w:rsidR="0008364B" w:rsidRPr="0008364B" w:rsidRDefault="0008364B" w:rsidP="0008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A8221" w14:textId="05A7FF24" w:rsidR="0008364B" w:rsidRPr="00430236" w:rsidRDefault="0008364B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AEE89B" w14:textId="77777777" w:rsidR="0008364B" w:rsidRPr="0008364B" w:rsidRDefault="0008364B" w:rsidP="0008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1E7121" w14:textId="2ED696DB" w:rsidR="0008364B" w:rsidRPr="00430236" w:rsidRDefault="0008364B" w:rsidP="0008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E6CB57" w14:textId="77777777" w:rsidR="0008364B" w:rsidRPr="0087049C" w:rsidRDefault="0008364B" w:rsidP="0008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3A5F6" w14:textId="6537E4D4" w:rsidR="0008364B" w:rsidRPr="0008364B" w:rsidRDefault="0008364B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36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Pr="00083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364B" w:rsidRPr="0087049C" w14:paraId="365E9A43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2A0A891E" w14:textId="753FCFC9" w:rsidR="0008364B" w:rsidRPr="00430236" w:rsidRDefault="0008364B" w:rsidP="00430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2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B0229" w14:textId="6C5919FD" w:rsidR="0008364B" w:rsidRPr="00B94D3D" w:rsidRDefault="00B94D3D" w:rsidP="00B9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Pr="00B94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Pr="00B94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EDCEC" w14:textId="77777777" w:rsidR="0008364B" w:rsidRPr="00B94D3D" w:rsidRDefault="0008364B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E37A8" w14:textId="06F8C3DC" w:rsidR="0008364B" w:rsidRPr="00C23F91" w:rsidRDefault="007511F5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C23F91" w:rsidRPr="00C23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9ED7D" w14:textId="77777777" w:rsidR="0008364B" w:rsidRPr="00B94D3D" w:rsidRDefault="0008364B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08BCDB" w14:textId="611E53C0" w:rsidR="0008364B" w:rsidRPr="00587504" w:rsidRDefault="007511F5" w:rsidP="0063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87504" w:rsidRPr="00587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225B4" w14:textId="77777777" w:rsidR="0008364B" w:rsidRPr="00B94D3D" w:rsidRDefault="0008364B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AD45E0" w14:textId="5FB22B43" w:rsidR="0008364B" w:rsidRPr="00B94D3D" w:rsidRDefault="007511F5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87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460426" w:rsidRPr="0087049C" w14:paraId="3DE9EE2C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</w:tcPr>
          <w:p w14:paraId="6650C7CA" w14:textId="1B670645" w:rsidR="00460426" w:rsidRPr="0087049C" w:rsidRDefault="00430236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236">
              <w:rPr>
                <w:rFonts w:asciiTheme="majorBidi" w:hAnsi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350" w:type="dxa"/>
            <w:shd w:val="clear" w:color="auto" w:fill="auto"/>
          </w:tcPr>
          <w:p w14:paraId="440D8D37" w14:textId="1E62D965" w:rsidR="00460426" w:rsidRDefault="00732F58" w:rsidP="00CD7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EF41FC" w14:textId="77777777" w:rsidR="00460426" w:rsidRPr="0087049C" w:rsidRDefault="00460426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33392" w14:textId="2B3B6B8F" w:rsidR="00460426" w:rsidRPr="00E174BE" w:rsidRDefault="00C23F91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E2567" w14:textId="77777777" w:rsidR="00460426" w:rsidRPr="00E174BE" w:rsidRDefault="00460426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0DD78D" w14:textId="403AC064" w:rsidR="00460426" w:rsidRPr="00E174BE" w:rsidRDefault="00637614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133514" w14:textId="77777777" w:rsidR="00460426" w:rsidRPr="00E174BE" w:rsidRDefault="00460426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83FF1" w14:textId="4A340D53" w:rsidR="00460426" w:rsidRPr="00E174BE" w:rsidRDefault="00637614" w:rsidP="00637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426" w:rsidRPr="0087049C" w14:paraId="095DB007" w14:textId="77777777" w:rsidTr="0028326F">
        <w:trPr>
          <w:trHeight w:hRule="exact" w:val="420"/>
        </w:trPr>
        <w:tc>
          <w:tcPr>
            <w:tcW w:w="3960" w:type="dxa"/>
            <w:shd w:val="clear" w:color="auto" w:fill="auto"/>
            <w:vAlign w:val="bottom"/>
          </w:tcPr>
          <w:p w14:paraId="5D704236" w14:textId="7B043905" w:rsidR="00460426" w:rsidRPr="0087049C" w:rsidRDefault="000E6C70" w:rsidP="007D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C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8F160" w14:textId="4951FAAB" w:rsidR="00460426" w:rsidRPr="00CD7B2F" w:rsidRDefault="00C21F03" w:rsidP="007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  <w:r w:rsidR="00732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40CEF6" w14:textId="77777777" w:rsidR="00460426" w:rsidRPr="0087049C" w:rsidRDefault="00460426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07A19" w14:textId="224AF303" w:rsidR="00460426" w:rsidRPr="00C23F91" w:rsidRDefault="007511F5" w:rsidP="00C2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460426" w:rsidRPr="00C23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  <w:shd w:val="clear" w:color="auto" w:fill="auto"/>
          </w:tcPr>
          <w:p w14:paraId="7168FCE7" w14:textId="77777777" w:rsidR="00460426" w:rsidRPr="0087049C" w:rsidRDefault="00460426" w:rsidP="007D1C61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B1271" w14:textId="4D38D535" w:rsidR="00460426" w:rsidRPr="00587504" w:rsidRDefault="00637614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BF61E1" w14:textId="77777777" w:rsidR="00460426" w:rsidRPr="0087049C" w:rsidRDefault="00460426" w:rsidP="007D1C61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AACA3" w14:textId="5765AD02" w:rsidR="00460426" w:rsidRPr="00587504" w:rsidRDefault="007511F5" w:rsidP="0058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460426" w:rsidRPr="00587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</w:tbl>
    <w:p w14:paraId="31197E78" w14:textId="77777777" w:rsidR="008C0AA2" w:rsidRDefault="008C0AA2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7AF65" w14:textId="4528A9BE" w:rsidR="00A02476" w:rsidRPr="0087049C" w:rsidRDefault="008C0AA2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A02476" w:rsidRPr="0087049C">
        <w:rPr>
          <w:rFonts w:asciiTheme="majorBidi" w:hAnsiTheme="majorBidi" w:cstheme="majorBidi"/>
          <w:sz w:val="30"/>
          <w:szCs w:val="30"/>
        </w:rPr>
        <w:t>(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3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7511F5" w:rsidRPr="007511F5">
        <w:rPr>
          <w:rFonts w:asciiTheme="majorBidi" w:hAnsiTheme="majorBidi" w:cstheme="majorBidi"/>
          <w:sz w:val="30"/>
          <w:szCs w:val="30"/>
        </w:rPr>
        <w:t>2</w:t>
      </w:r>
      <w:r w:rsidR="00A02476"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77095FA" w14:textId="77777777" w:rsidR="00A02476" w:rsidRPr="0087049C" w:rsidRDefault="00A0247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14C3941" w14:textId="38EDF719" w:rsidR="00A02476" w:rsidRPr="001961D2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F4674"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เงินกู้ยืมส่วนใหญ่มีอัตราดอกเบี้ยคงที่ </w:t>
      </w:r>
      <w:r w:rsidR="00FF4674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F4674" w:rsidRPr="00FF4674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D7EC080" w14:textId="0594A164" w:rsidR="00FF4674" w:rsidRDefault="00FF4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469B135" w14:textId="348F3A18" w:rsidR="00FF4674" w:rsidRDefault="00FF4674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00C814B2" w14:textId="77777777" w:rsid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475CB" w14:textId="725D38B1" w:rsid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67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3B2B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4674">
        <w:rPr>
          <w:rFonts w:asciiTheme="majorBidi" w:hAnsiTheme="majorBidi" w:cstheme="majorBidi"/>
          <w:sz w:val="30"/>
          <w:szCs w:val="3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0A408F2" w14:textId="6FD700F4" w:rsid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C750C" w14:textId="5E33101E" w:rsidR="0028326F" w:rsidRDefault="0028326F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E4908" w14:textId="21449498" w:rsidR="0028326F" w:rsidRDefault="0028326F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55925" w14:textId="77777777" w:rsidR="0028326F" w:rsidRPr="00FF4674" w:rsidRDefault="0028326F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E71CA" w14:textId="062B4103" w:rsidR="00A02476" w:rsidRPr="0087049C" w:rsidRDefault="00A0247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4002B1A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A02476" w:rsidRPr="0087049C" w14:paraId="7BBED62D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15823A52" w14:textId="77777777" w:rsidR="00A02476" w:rsidRPr="0087049C" w:rsidRDefault="00A02476" w:rsidP="00ED3EB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0042645" w14:textId="77777777" w:rsidR="00A02476" w:rsidRPr="0087049C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CEDAB" w14:textId="77777777" w:rsidR="00A02476" w:rsidRPr="0087049C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E76B9B4" w14:textId="77777777" w:rsidR="00A02476" w:rsidRPr="0087049C" w:rsidRDefault="00A0247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49C" w:rsidRPr="0087049C" w14:paraId="3C480520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632B677E" w14:textId="77777777" w:rsidR="0087049C" w:rsidRPr="0087049C" w:rsidRDefault="0087049C" w:rsidP="0087049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2E4363" w14:textId="0AEC0D41" w:rsidR="0087049C" w:rsidRPr="0087049C" w:rsidRDefault="007511F5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DBF50B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9D29" w14:textId="51F55126" w:rsidR="0087049C" w:rsidRPr="0087049C" w:rsidRDefault="007511F5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61DF29A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0ED71" w14:textId="183B149D" w:rsidR="0087049C" w:rsidRPr="0087049C" w:rsidRDefault="007511F5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6D1C651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B1E917" w14:textId="6B145657" w:rsidR="0087049C" w:rsidRPr="0087049C" w:rsidRDefault="007511F5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7049C" w:rsidRPr="0087049C" w14:paraId="49855783" w14:textId="77777777" w:rsidTr="00ED3EBD">
        <w:trPr>
          <w:trHeight w:hRule="exact" w:val="420"/>
          <w:tblHeader/>
        </w:trPr>
        <w:tc>
          <w:tcPr>
            <w:tcW w:w="4050" w:type="dxa"/>
            <w:shd w:val="clear" w:color="auto" w:fill="auto"/>
          </w:tcPr>
          <w:p w14:paraId="31F97A70" w14:textId="77777777" w:rsidR="0087049C" w:rsidRPr="0087049C" w:rsidRDefault="0087049C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4ADADE0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049C" w:rsidRPr="0087049C" w14:paraId="278C4D3D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B7B1EAC" w14:textId="77777777" w:rsidR="0087049C" w:rsidRPr="0087049C" w:rsidRDefault="0087049C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5D547D68" w14:textId="77777777" w:rsidR="0087049C" w:rsidRPr="0087049C" w:rsidRDefault="0087049C" w:rsidP="0087049C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BDF38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8F120E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B46B18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7D408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229FB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CB1440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166F" w:rsidRPr="0087049C" w14:paraId="791C797B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4C7BDE92" w14:textId="77777777" w:rsidR="0041166F" w:rsidRPr="0087049C" w:rsidRDefault="0041166F" w:rsidP="0041166F">
            <w:pPr>
              <w:tabs>
                <w:tab w:val="clear" w:pos="5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471676D5" w14:textId="0BB70E57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9D7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43D9A385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62EC80" w14:textId="294E3EFB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411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6117B367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4A6C81" w14:textId="27B96F98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923A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733174E4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B5E3B79" w14:textId="6D2DAD44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11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41166F" w:rsidRPr="0087049C" w14:paraId="1F7C3128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042076EB" w14:textId="77777777" w:rsidR="0041166F" w:rsidRPr="0087049C" w:rsidRDefault="0041166F" w:rsidP="004116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EC912" w14:textId="0F931DC9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9D7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6F49E1D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2B201" w14:textId="644CC953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11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42538051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86DC" w14:textId="140B82A1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923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63386649" w14:textId="77777777" w:rsidR="0041166F" w:rsidRPr="0087049C" w:rsidRDefault="0041166F" w:rsidP="004116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8D97D" w14:textId="1F81EE6F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11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</w:tr>
      <w:tr w:rsidR="0041166F" w:rsidRPr="0087049C" w14:paraId="2C8A53D2" w14:textId="77777777" w:rsidTr="00ED3EBD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A768D77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1E0871" w14:textId="77777777" w:rsidR="0041166F" w:rsidRPr="0087049C" w:rsidRDefault="0041166F" w:rsidP="0041166F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6946A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E89DA6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49570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015C301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6C49F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911D7A3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66F" w:rsidRPr="0087049C" w14:paraId="59E0C32F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51BE5D54" w14:textId="77777777" w:rsidR="0041166F" w:rsidRPr="0087049C" w:rsidRDefault="0041166F" w:rsidP="0041166F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  <w:shd w:val="clear" w:color="auto" w:fill="auto"/>
          </w:tcPr>
          <w:p w14:paraId="0F0F48A5" w14:textId="77777777" w:rsidR="0041166F" w:rsidRPr="0087049C" w:rsidRDefault="0041166F" w:rsidP="0041166F">
            <w:pPr>
              <w:tabs>
                <w:tab w:val="decimal" w:pos="1152"/>
              </w:tabs>
              <w:spacing w:line="340" w:lineRule="exact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28F59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222604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195BBE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15E44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EA332A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9B1A4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66F" w:rsidRPr="0087049C" w14:paraId="0C22A6C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EACBD6A" w14:textId="6777AECA" w:rsidR="0041166F" w:rsidRPr="0087049C" w:rsidRDefault="0041166F" w:rsidP="004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63EB4F17" w14:textId="7C161D44" w:rsidR="0041166F" w:rsidRPr="0087049C" w:rsidRDefault="00E92CB4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D6D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55461F6A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FFB39" w14:textId="6CE85582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11C5B21F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EFED7" w14:textId="15386236" w:rsidR="0041166F" w:rsidRPr="00E174BE" w:rsidRDefault="00E92CB4" w:rsidP="00E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7,227</w:t>
            </w:r>
          </w:p>
        </w:tc>
        <w:tc>
          <w:tcPr>
            <w:tcW w:w="270" w:type="dxa"/>
            <w:shd w:val="clear" w:color="auto" w:fill="auto"/>
          </w:tcPr>
          <w:p w14:paraId="3993650F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98B9F4" w14:textId="6699B6F6" w:rsidR="0041166F" w:rsidRPr="00E174BE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66F" w:rsidRPr="0087049C" w14:paraId="14396985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69332D5" w14:textId="339537EE" w:rsidR="0041166F" w:rsidRPr="0087049C" w:rsidRDefault="0041166F" w:rsidP="004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811FD88" w14:textId="1CBA4F50" w:rsidR="0041166F" w:rsidRDefault="00E92CB4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75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25381051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D6B8F5" w14:textId="67648CE3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11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32827E6C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38D2F8" w14:textId="20873ADF" w:rsidR="0041166F" w:rsidRPr="00E174BE" w:rsidRDefault="00E92CB4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D40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460256D9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2CAAC1B" w14:textId="33C92177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1166F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41166F" w:rsidRPr="0087049C" w14:paraId="198B95B9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2863D6D0" w14:textId="254B3907" w:rsidR="0041166F" w:rsidRPr="0087049C" w:rsidRDefault="0041166F" w:rsidP="0041166F">
            <w:pPr>
              <w:tabs>
                <w:tab w:val="left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กธนาคาร</w:t>
            </w:r>
          </w:p>
        </w:tc>
        <w:tc>
          <w:tcPr>
            <w:tcW w:w="1080" w:type="dxa"/>
            <w:shd w:val="clear" w:color="auto" w:fill="auto"/>
          </w:tcPr>
          <w:p w14:paraId="1934B2D8" w14:textId="1B7E3C4D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D6D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5BDD4AC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499E9" w14:textId="6094AEA9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11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5E147CE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C5A3C" w14:textId="5A77B527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845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696EBD09" w14:textId="77777777" w:rsidR="0041166F" w:rsidRPr="00E174BE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56EB3E" w14:textId="3EACFE91" w:rsidR="0041166F" w:rsidRPr="00E174BE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1166F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41166F" w:rsidRPr="0087049C" w14:paraId="2E56619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14:paraId="1AFB98C6" w14:textId="77777777" w:rsidR="0041166F" w:rsidRPr="0087049C" w:rsidRDefault="0041166F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B11B" w14:textId="296BED14" w:rsidR="0041166F" w:rsidRPr="0087049C" w:rsidRDefault="00E92CB4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511F5"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1E373619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31607" w14:textId="2CAF79B9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11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7511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810E62F" w14:textId="77777777" w:rsidR="0041166F" w:rsidRPr="0087049C" w:rsidRDefault="0041166F" w:rsidP="0041166F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B522C" w14:textId="151CC1AB" w:rsidR="0041166F" w:rsidRPr="0087049C" w:rsidRDefault="00E92CB4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2D40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70" w:type="dxa"/>
            <w:shd w:val="clear" w:color="auto" w:fill="auto"/>
          </w:tcPr>
          <w:p w14:paraId="696C2531" w14:textId="77777777" w:rsidR="0041166F" w:rsidRPr="0087049C" w:rsidRDefault="0041166F" w:rsidP="0041166F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BC661" w14:textId="07FADBCA" w:rsidR="0041166F" w:rsidRPr="0087049C" w:rsidRDefault="007511F5" w:rsidP="0041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11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</w:tr>
    </w:tbl>
    <w:p w14:paraId="42E9A190" w14:textId="77777777" w:rsidR="00A02476" w:rsidRPr="0087049C" w:rsidRDefault="00A02476" w:rsidP="00A02476">
      <w:pPr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2DE50C8" w14:textId="77777777" w:rsidR="009B74BB" w:rsidRPr="0008750C" w:rsidRDefault="009B74BB" w:rsidP="009B74BB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875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B47D1BB" w14:textId="77777777" w:rsidR="009B74BB" w:rsidRPr="009B74BB" w:rsidRDefault="009B74BB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B79479" w14:textId="58795A00" w:rsidR="0008750C" w:rsidRPr="003165E1" w:rsidRDefault="00F06E0F" w:rsidP="003165E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E0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06E0F">
        <w:rPr>
          <w:rFonts w:asciiTheme="majorBidi" w:hAnsiTheme="majorBidi" w:cstheme="majorBidi"/>
          <w:sz w:val="30"/>
          <w:szCs w:val="30"/>
        </w:rPr>
        <w:t xml:space="preserve">28 </w:t>
      </w:r>
      <w:r w:rsidRPr="00F06E0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08750C">
        <w:rPr>
          <w:rFonts w:asciiTheme="majorBidi" w:hAnsiTheme="majorBidi" w:cstheme="majorBidi"/>
          <w:sz w:val="30"/>
          <w:szCs w:val="30"/>
        </w:rPr>
        <w:t>2566</w:t>
      </w:r>
      <w:r w:rsidRPr="00F06E0F">
        <w:rPr>
          <w:rFonts w:asciiTheme="majorBidi" w:hAnsiTheme="majorBidi" w:cstheme="majorBidi"/>
          <w:sz w:val="30"/>
          <w:szCs w:val="30"/>
        </w:rPr>
        <w:t xml:space="preserve"> </w:t>
      </w:r>
      <w:r w:rsidRPr="00F06E0F">
        <w:rPr>
          <w:rFonts w:asciiTheme="majorBidi" w:hAnsiTheme="majorBidi"/>
          <w:sz w:val="30"/>
          <w:szCs w:val="30"/>
          <w:cs/>
        </w:rPr>
        <w:t>ที่ประชุมคณะกรรมการบริษัท มีมติอนุมัติ</w:t>
      </w:r>
      <w:r w:rsidRPr="003165E1">
        <w:rPr>
          <w:rFonts w:asciiTheme="majorBidi" w:hAnsiTheme="majorBidi"/>
          <w:sz w:val="30"/>
          <w:szCs w:val="30"/>
          <w:cs/>
        </w:rPr>
        <w:t>ให้บริษัท เซ็ปเป้ โฮลดิ้ง (ประเทศไทย</w:t>
      </w:r>
      <w:r w:rsidR="003165E1">
        <w:rPr>
          <w:rFonts w:asciiTheme="majorBidi" w:hAnsiTheme="majorBidi"/>
          <w:sz w:val="30"/>
          <w:szCs w:val="30"/>
        </w:rPr>
        <w:t xml:space="preserve">) </w:t>
      </w:r>
      <w:r w:rsidRPr="003165E1">
        <w:rPr>
          <w:rFonts w:asciiTheme="majorBidi" w:hAnsiTheme="majorBidi"/>
          <w:sz w:val="30"/>
          <w:szCs w:val="30"/>
          <w:cs/>
        </w:rPr>
        <w:t xml:space="preserve">จำกัด ซึ่งเป็นบริษัทย่อย เพิ่มทุนจดทะเบียนของบริษัทจากจำนวนเงิน </w:t>
      </w:r>
      <w:r w:rsidRPr="003165E1">
        <w:rPr>
          <w:rFonts w:asciiTheme="majorBidi" w:hAnsiTheme="majorBidi" w:cstheme="majorBidi"/>
          <w:sz w:val="30"/>
          <w:szCs w:val="30"/>
        </w:rPr>
        <w:t xml:space="preserve">420 </w:t>
      </w:r>
      <w:r w:rsidRPr="003165E1">
        <w:rPr>
          <w:rFonts w:asciiTheme="majorBidi" w:hAnsiTheme="majorBidi"/>
          <w:sz w:val="30"/>
          <w:szCs w:val="30"/>
          <w:cs/>
        </w:rPr>
        <w:t>ล้านบาท</w:t>
      </w:r>
      <w:r w:rsidRPr="003165E1">
        <w:rPr>
          <w:rFonts w:asciiTheme="majorBidi" w:hAnsiTheme="majorBidi" w:cstheme="majorBidi"/>
          <w:sz w:val="30"/>
          <w:szCs w:val="30"/>
        </w:rPr>
        <w:t> </w:t>
      </w:r>
      <w:r w:rsidRPr="003165E1">
        <w:rPr>
          <w:rFonts w:asciiTheme="majorBidi" w:hAnsiTheme="majorBidi"/>
          <w:sz w:val="30"/>
          <w:szCs w:val="30"/>
          <w:cs/>
        </w:rPr>
        <w:t xml:space="preserve">เป็น </w:t>
      </w:r>
      <w:r w:rsidRPr="003165E1">
        <w:rPr>
          <w:rFonts w:asciiTheme="majorBidi" w:hAnsiTheme="majorBidi" w:cstheme="majorBidi"/>
          <w:sz w:val="30"/>
          <w:szCs w:val="30"/>
        </w:rPr>
        <w:t xml:space="preserve">427 </w:t>
      </w:r>
      <w:r w:rsidRPr="003165E1">
        <w:rPr>
          <w:rFonts w:asciiTheme="majorBidi" w:hAnsiTheme="majorBidi"/>
          <w:sz w:val="30"/>
          <w:szCs w:val="30"/>
          <w:cs/>
        </w:rPr>
        <w:t>ล้านบาท (จำนว</w:t>
      </w:r>
      <w:r w:rsidR="003165E1">
        <w:rPr>
          <w:rFonts w:asciiTheme="majorBidi" w:hAnsiTheme="majorBidi" w:hint="cs"/>
          <w:sz w:val="30"/>
          <w:szCs w:val="30"/>
          <w:cs/>
        </w:rPr>
        <w:t xml:space="preserve">น </w:t>
      </w:r>
      <w:r w:rsidRPr="003165E1">
        <w:rPr>
          <w:rFonts w:asciiTheme="majorBidi" w:hAnsiTheme="majorBidi" w:cstheme="majorBidi"/>
          <w:sz w:val="30"/>
          <w:szCs w:val="30"/>
        </w:rPr>
        <w:t xml:space="preserve">42,700,000 </w:t>
      </w:r>
      <w:r w:rsidRPr="003165E1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3165E1">
        <w:rPr>
          <w:rFonts w:asciiTheme="majorBidi" w:hAnsiTheme="majorBidi" w:cstheme="majorBidi"/>
          <w:sz w:val="30"/>
          <w:szCs w:val="30"/>
        </w:rPr>
        <w:t xml:space="preserve">10 </w:t>
      </w:r>
      <w:r w:rsidRPr="003165E1">
        <w:rPr>
          <w:rFonts w:asciiTheme="majorBidi" w:hAnsiTheme="majorBidi"/>
          <w:sz w:val="30"/>
          <w:szCs w:val="30"/>
          <w:cs/>
        </w:rPr>
        <w:t>บาท) โดยออกหุ้นสามัญเพิ่มทุนเป็</w:t>
      </w:r>
      <w:r w:rsidR="0008750C" w:rsidRPr="003165E1">
        <w:rPr>
          <w:rFonts w:asciiTheme="majorBidi" w:hAnsiTheme="majorBidi" w:hint="cs"/>
          <w:sz w:val="30"/>
          <w:szCs w:val="30"/>
          <w:cs/>
        </w:rPr>
        <w:t xml:space="preserve">น </w:t>
      </w:r>
      <w:r w:rsidRPr="003165E1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3165E1">
        <w:rPr>
          <w:rFonts w:asciiTheme="majorBidi" w:hAnsiTheme="majorBidi" w:cstheme="majorBidi"/>
          <w:sz w:val="30"/>
          <w:szCs w:val="30"/>
        </w:rPr>
        <w:t xml:space="preserve">7 </w:t>
      </w:r>
      <w:r w:rsidRPr="003165E1">
        <w:rPr>
          <w:rFonts w:asciiTheme="majorBidi" w:hAnsiTheme="majorBidi"/>
          <w:sz w:val="30"/>
          <w:szCs w:val="30"/>
          <w:cs/>
        </w:rPr>
        <w:t xml:space="preserve">ล้านบาท (จำนวน </w:t>
      </w:r>
      <w:r w:rsidRPr="003165E1">
        <w:rPr>
          <w:rFonts w:asciiTheme="majorBidi" w:hAnsiTheme="majorBidi" w:cstheme="majorBidi"/>
          <w:sz w:val="30"/>
          <w:szCs w:val="30"/>
        </w:rPr>
        <w:t xml:space="preserve">700,000 </w:t>
      </w:r>
      <w:r w:rsidRPr="003165E1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3165E1">
        <w:rPr>
          <w:rFonts w:asciiTheme="majorBidi" w:hAnsiTheme="majorBidi" w:cstheme="majorBidi"/>
          <w:sz w:val="30"/>
          <w:szCs w:val="30"/>
        </w:rPr>
        <w:t xml:space="preserve">10 </w:t>
      </w:r>
      <w:r w:rsidRPr="003165E1">
        <w:rPr>
          <w:rFonts w:asciiTheme="majorBidi" w:hAnsiTheme="majorBidi"/>
          <w:sz w:val="30"/>
          <w:szCs w:val="30"/>
          <w:cs/>
        </w:rPr>
        <w:t>บาท) เพื่อจัดตั้งบริษัทย่อยในต่างประเทศ</w:t>
      </w:r>
      <w:r w:rsidR="0008750C" w:rsidRPr="003165E1">
        <w:rPr>
          <w:rFonts w:asciiTheme="majorBidi" w:hAnsiTheme="majorBidi" w:hint="cs"/>
          <w:sz w:val="30"/>
          <w:szCs w:val="30"/>
          <w:cs/>
        </w:rPr>
        <w:t xml:space="preserve"> </w:t>
      </w:r>
      <w:r w:rsidRPr="003165E1">
        <w:rPr>
          <w:rFonts w:asciiTheme="majorBidi" w:hAnsiTheme="majorBidi"/>
          <w:sz w:val="30"/>
          <w:szCs w:val="30"/>
          <w:cs/>
        </w:rPr>
        <w:t>บริษัท เซ็</w:t>
      </w:r>
      <w:r w:rsidR="0008750C" w:rsidRPr="003165E1">
        <w:rPr>
          <w:rFonts w:asciiTheme="majorBidi" w:hAnsiTheme="majorBidi" w:hint="cs"/>
          <w:sz w:val="30"/>
          <w:szCs w:val="30"/>
          <w:cs/>
        </w:rPr>
        <w:t>ป</w:t>
      </w:r>
      <w:r w:rsidRPr="003165E1">
        <w:rPr>
          <w:rFonts w:asciiTheme="majorBidi" w:hAnsiTheme="majorBidi"/>
          <w:sz w:val="30"/>
          <w:szCs w:val="30"/>
          <w:cs/>
        </w:rPr>
        <w:t>เป้ โฮลดิ้ง (ประเทศไทย) จำกัด อยู่ระหว่างการจดทะเบียนเปลี่ยนแปลงทุนดังกล่าว</w:t>
      </w:r>
      <w:r w:rsidRPr="003165E1">
        <w:rPr>
          <w:rFonts w:asciiTheme="majorBidi" w:hAnsiTheme="majorBidi" w:cstheme="majorBidi"/>
          <w:sz w:val="30"/>
          <w:szCs w:val="30"/>
        </w:rPr>
        <w:t> </w:t>
      </w:r>
    </w:p>
    <w:p w14:paraId="4999600F" w14:textId="414CCEA9" w:rsidR="003F369E" w:rsidRPr="003165E1" w:rsidRDefault="003F369E" w:rsidP="003165E1">
      <w:pPr>
        <w:rPr>
          <w:rFonts w:asciiTheme="majorBidi" w:hAnsiTheme="majorBidi"/>
          <w:sz w:val="30"/>
          <w:szCs w:val="30"/>
        </w:rPr>
      </w:pPr>
    </w:p>
    <w:sectPr w:rsidR="003F369E" w:rsidRPr="003165E1" w:rsidSect="00C5633A">
      <w:headerReference w:type="default" r:id="rId2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7808" w14:textId="77777777" w:rsidR="0076451C" w:rsidRDefault="0076451C">
      <w:r>
        <w:separator/>
      </w:r>
    </w:p>
  </w:endnote>
  <w:endnote w:type="continuationSeparator" w:id="0">
    <w:p w14:paraId="22E3F17A" w14:textId="77777777" w:rsidR="0076451C" w:rsidRDefault="0076451C">
      <w:r>
        <w:continuationSeparator/>
      </w:r>
    </w:p>
  </w:endnote>
  <w:endnote w:type="continuationNotice" w:id="1">
    <w:p w14:paraId="106AB40C" w14:textId="77777777" w:rsidR="0076451C" w:rsidRDefault="007645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BDFE" w14:textId="5799D39E" w:rsidR="00431CD6" w:rsidRPr="00E37E72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4F7C" w14:textId="2A685B05" w:rsidR="00431CD6" w:rsidRPr="00E37E72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8B74" w14:textId="300D8527" w:rsidR="00354212" w:rsidRPr="00E37E72" w:rsidRDefault="00354212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3612" w14:textId="265794D1" w:rsidR="00431CD6" w:rsidRPr="00E37E72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5B61" w14:textId="29A4E9B1" w:rsidR="00431CD6" w:rsidRPr="002448B9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7511F5" w:rsidRPr="007511F5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4C73" w14:textId="1D245180" w:rsidR="00431CD6" w:rsidRPr="00EE1D0B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7511F5" w:rsidRPr="007511F5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F590" w14:textId="51A01CF1" w:rsidR="00431CD6" w:rsidRPr="00EE1D0B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7511F5" w:rsidRPr="007511F5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290C6" w14:textId="77777777" w:rsidR="0076451C" w:rsidRDefault="0076451C">
      <w:r>
        <w:separator/>
      </w:r>
    </w:p>
  </w:footnote>
  <w:footnote w:type="continuationSeparator" w:id="0">
    <w:p w14:paraId="05667D37" w14:textId="77777777" w:rsidR="0076451C" w:rsidRDefault="0076451C">
      <w:r>
        <w:continuationSeparator/>
      </w:r>
    </w:p>
  </w:footnote>
  <w:footnote w:type="continuationNotice" w:id="1">
    <w:p w14:paraId="359AAAB3" w14:textId="77777777" w:rsidR="0076451C" w:rsidRDefault="007645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0A97" w14:textId="77777777" w:rsidR="00431CD6" w:rsidRPr="00E37E72" w:rsidRDefault="00431CD6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8CBFDD3" w14:textId="77777777" w:rsidR="00431CD6" w:rsidRDefault="00431CD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4D55F9E" w14:textId="3A0F4B61" w:rsidR="00431CD6" w:rsidRDefault="00431CD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18C213AE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2F98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ABBB1D0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DA13900" w14:textId="7EC28B13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3D1496EF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35FE" w14:textId="77777777" w:rsidR="00431CD6" w:rsidRPr="00E37E72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D4F29B0" w14:textId="77777777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0FF2BAA" w14:textId="5A0FEB32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83AF3B9" w14:textId="77777777" w:rsidR="00431CD6" w:rsidRDefault="00431CD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18CD" w14:textId="77777777" w:rsidR="00431CD6" w:rsidRPr="00E37E72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63494DFB" w14:textId="77777777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E418A67" w14:textId="43AA6596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673A55" w14:textId="77777777" w:rsidR="00431CD6" w:rsidRDefault="00431CD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305D" w14:textId="77777777" w:rsidR="00431CD6" w:rsidRPr="00E37E72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E6F33A2" w14:textId="77777777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1C8B24" w14:textId="7CB32BB4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112D440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840A" w14:textId="77777777" w:rsidR="00431CD6" w:rsidRPr="00E37E72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C86946" w14:textId="77777777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C7B5CA5" w14:textId="353334E2" w:rsidR="00431CD6" w:rsidRDefault="00431CD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39E2B51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6270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8159AC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D5A0669" w14:textId="48D5AF31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51B4A556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BD71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FFA70C4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5C4EB72" w14:textId="756B35BF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6E891887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D7E56" w14:textId="77777777" w:rsidR="00354212" w:rsidRPr="00E37E72" w:rsidRDefault="00354212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294565A" w14:textId="77777777" w:rsidR="00354212" w:rsidRDefault="00354212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FC17B83" w14:textId="079D2474" w:rsidR="00354212" w:rsidRDefault="00354212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0CAC08A4" w14:textId="77777777" w:rsidR="00354212" w:rsidRDefault="00354212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F38A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C95D4AA" w14:textId="77777777" w:rsidR="00431CD6" w:rsidRDefault="00431CD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0C6E5F" w14:textId="461CC475" w:rsidR="00431CD6" w:rsidRDefault="00431CD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511F5" w:rsidRPr="007511F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511F5" w:rsidRPr="007511F5">
      <w:rPr>
        <w:rFonts w:ascii="Angsana New" w:hAnsi="Angsana New"/>
        <w:b/>
        <w:bCs/>
        <w:sz w:val="32"/>
        <w:szCs w:val="32"/>
      </w:rPr>
      <w:t>2565</w:t>
    </w:r>
  </w:p>
  <w:p w14:paraId="26F332F1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BFD7915"/>
    <w:multiLevelType w:val="hybridMultilevel"/>
    <w:tmpl w:val="C58E92DE"/>
    <w:lvl w:ilvl="0" w:tplc="34BEED00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40"/>
  </w:num>
  <w:num w:numId="14">
    <w:abstractNumId w:val="24"/>
  </w:num>
  <w:num w:numId="15">
    <w:abstractNumId w:val="28"/>
  </w:num>
  <w:num w:numId="16">
    <w:abstractNumId w:val="43"/>
  </w:num>
  <w:num w:numId="17">
    <w:abstractNumId w:val="45"/>
  </w:num>
  <w:num w:numId="18">
    <w:abstractNumId w:val="35"/>
  </w:num>
  <w:num w:numId="19">
    <w:abstractNumId w:val="46"/>
  </w:num>
  <w:num w:numId="20">
    <w:abstractNumId w:val="23"/>
  </w:num>
  <w:num w:numId="21">
    <w:abstractNumId w:val="41"/>
  </w:num>
  <w:num w:numId="22">
    <w:abstractNumId w:val="12"/>
  </w:num>
  <w:num w:numId="23">
    <w:abstractNumId w:val="44"/>
  </w:num>
  <w:num w:numId="24">
    <w:abstractNumId w:val="27"/>
  </w:num>
  <w:num w:numId="25">
    <w:abstractNumId w:val="39"/>
  </w:num>
  <w:num w:numId="26">
    <w:abstractNumId w:val="19"/>
  </w:num>
  <w:num w:numId="27">
    <w:abstractNumId w:val="18"/>
  </w:num>
  <w:num w:numId="28">
    <w:abstractNumId w:val="32"/>
  </w:num>
  <w:num w:numId="29">
    <w:abstractNumId w:val="15"/>
  </w:num>
  <w:num w:numId="30">
    <w:abstractNumId w:val="29"/>
  </w:num>
  <w:num w:numId="31">
    <w:abstractNumId w:val="10"/>
  </w:num>
  <w:num w:numId="32">
    <w:abstractNumId w:val="16"/>
  </w:num>
  <w:num w:numId="33">
    <w:abstractNumId w:val="37"/>
  </w:num>
  <w:num w:numId="34">
    <w:abstractNumId w:val="36"/>
  </w:num>
  <w:num w:numId="35">
    <w:abstractNumId w:val="30"/>
  </w:num>
  <w:num w:numId="36">
    <w:abstractNumId w:val="13"/>
  </w:num>
  <w:num w:numId="37">
    <w:abstractNumId w:val="42"/>
  </w:num>
  <w:num w:numId="38">
    <w:abstractNumId w:val="21"/>
  </w:num>
  <w:num w:numId="39">
    <w:abstractNumId w:val="47"/>
  </w:num>
  <w:num w:numId="40">
    <w:abstractNumId w:val="11"/>
  </w:num>
  <w:num w:numId="41">
    <w:abstractNumId w:val="34"/>
  </w:num>
  <w:num w:numId="42">
    <w:abstractNumId w:val="38"/>
  </w:num>
  <w:num w:numId="43">
    <w:abstractNumId w:val="14"/>
  </w:num>
  <w:num w:numId="44">
    <w:abstractNumId w:val="25"/>
  </w:num>
  <w:num w:numId="45">
    <w:abstractNumId w:val="31"/>
  </w:num>
  <w:num w:numId="46">
    <w:abstractNumId w:val="17"/>
  </w:num>
  <w:num w:numId="47">
    <w:abstractNumId w:val="22"/>
  </w:num>
  <w:num w:numId="48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56"/>
    <w:rsid w:val="000014D6"/>
    <w:rsid w:val="00001564"/>
    <w:rsid w:val="0000161A"/>
    <w:rsid w:val="00001792"/>
    <w:rsid w:val="00001828"/>
    <w:rsid w:val="000019FF"/>
    <w:rsid w:val="00001AE2"/>
    <w:rsid w:val="00001B35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8C7"/>
    <w:rsid w:val="000039F0"/>
    <w:rsid w:val="00003F01"/>
    <w:rsid w:val="000048B2"/>
    <w:rsid w:val="00005144"/>
    <w:rsid w:val="00005218"/>
    <w:rsid w:val="000053BB"/>
    <w:rsid w:val="000054F7"/>
    <w:rsid w:val="00005624"/>
    <w:rsid w:val="00005F8C"/>
    <w:rsid w:val="00006270"/>
    <w:rsid w:val="000062E8"/>
    <w:rsid w:val="00006606"/>
    <w:rsid w:val="0000670A"/>
    <w:rsid w:val="00006A97"/>
    <w:rsid w:val="00006C36"/>
    <w:rsid w:val="00006D8F"/>
    <w:rsid w:val="00006E55"/>
    <w:rsid w:val="00006E93"/>
    <w:rsid w:val="00007275"/>
    <w:rsid w:val="000072B7"/>
    <w:rsid w:val="000073B9"/>
    <w:rsid w:val="0000758D"/>
    <w:rsid w:val="00007A85"/>
    <w:rsid w:val="00007B57"/>
    <w:rsid w:val="00007BE5"/>
    <w:rsid w:val="00007CB7"/>
    <w:rsid w:val="00007CDE"/>
    <w:rsid w:val="00007DA5"/>
    <w:rsid w:val="00010063"/>
    <w:rsid w:val="00010418"/>
    <w:rsid w:val="00010826"/>
    <w:rsid w:val="00010C8C"/>
    <w:rsid w:val="00010E04"/>
    <w:rsid w:val="00011CBD"/>
    <w:rsid w:val="00012981"/>
    <w:rsid w:val="00012A8D"/>
    <w:rsid w:val="00012DE0"/>
    <w:rsid w:val="00012F43"/>
    <w:rsid w:val="000130C5"/>
    <w:rsid w:val="000131EC"/>
    <w:rsid w:val="0001330E"/>
    <w:rsid w:val="000135E9"/>
    <w:rsid w:val="00013EAC"/>
    <w:rsid w:val="00013FB4"/>
    <w:rsid w:val="00014246"/>
    <w:rsid w:val="0001439D"/>
    <w:rsid w:val="00014526"/>
    <w:rsid w:val="0001456D"/>
    <w:rsid w:val="00014662"/>
    <w:rsid w:val="0001476C"/>
    <w:rsid w:val="000149D7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9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E6"/>
    <w:rsid w:val="00022EF9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3CB"/>
    <w:rsid w:val="00027732"/>
    <w:rsid w:val="00027941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678"/>
    <w:rsid w:val="00034CC4"/>
    <w:rsid w:val="00034E18"/>
    <w:rsid w:val="0003538F"/>
    <w:rsid w:val="000356CC"/>
    <w:rsid w:val="00035BC9"/>
    <w:rsid w:val="00035DAF"/>
    <w:rsid w:val="00035EB6"/>
    <w:rsid w:val="0003602A"/>
    <w:rsid w:val="00036425"/>
    <w:rsid w:val="00036434"/>
    <w:rsid w:val="00036459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861"/>
    <w:rsid w:val="000418D1"/>
    <w:rsid w:val="00041C99"/>
    <w:rsid w:val="00041EE6"/>
    <w:rsid w:val="0004267C"/>
    <w:rsid w:val="00042C5E"/>
    <w:rsid w:val="00042FF4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4770"/>
    <w:rsid w:val="000449DE"/>
    <w:rsid w:val="00045126"/>
    <w:rsid w:val="0004539A"/>
    <w:rsid w:val="0004542F"/>
    <w:rsid w:val="0004560C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E37"/>
    <w:rsid w:val="00050F9E"/>
    <w:rsid w:val="0005123C"/>
    <w:rsid w:val="0005141C"/>
    <w:rsid w:val="00051CE6"/>
    <w:rsid w:val="00051E12"/>
    <w:rsid w:val="00051E6E"/>
    <w:rsid w:val="00051EFB"/>
    <w:rsid w:val="0005210A"/>
    <w:rsid w:val="000522E9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BCF"/>
    <w:rsid w:val="0005502B"/>
    <w:rsid w:val="0005505B"/>
    <w:rsid w:val="000551A5"/>
    <w:rsid w:val="000556DB"/>
    <w:rsid w:val="00055E40"/>
    <w:rsid w:val="00055FE1"/>
    <w:rsid w:val="0005641B"/>
    <w:rsid w:val="0005698B"/>
    <w:rsid w:val="00056CB8"/>
    <w:rsid w:val="00057205"/>
    <w:rsid w:val="000574BB"/>
    <w:rsid w:val="000579DC"/>
    <w:rsid w:val="00060016"/>
    <w:rsid w:val="000600C4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545"/>
    <w:rsid w:val="00066571"/>
    <w:rsid w:val="00066B52"/>
    <w:rsid w:val="00066B57"/>
    <w:rsid w:val="00066EAF"/>
    <w:rsid w:val="00067305"/>
    <w:rsid w:val="00067306"/>
    <w:rsid w:val="000701DF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78A"/>
    <w:rsid w:val="00071852"/>
    <w:rsid w:val="0007191E"/>
    <w:rsid w:val="00072035"/>
    <w:rsid w:val="00072258"/>
    <w:rsid w:val="00072CBA"/>
    <w:rsid w:val="0007316F"/>
    <w:rsid w:val="00073583"/>
    <w:rsid w:val="00073852"/>
    <w:rsid w:val="00073B38"/>
    <w:rsid w:val="00074766"/>
    <w:rsid w:val="000749A1"/>
    <w:rsid w:val="00074A6E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772"/>
    <w:rsid w:val="00076DE0"/>
    <w:rsid w:val="00076E56"/>
    <w:rsid w:val="000773EC"/>
    <w:rsid w:val="000774D8"/>
    <w:rsid w:val="000778C5"/>
    <w:rsid w:val="000779B6"/>
    <w:rsid w:val="00077C24"/>
    <w:rsid w:val="00077D2D"/>
    <w:rsid w:val="00080091"/>
    <w:rsid w:val="000806C9"/>
    <w:rsid w:val="00080B66"/>
    <w:rsid w:val="00080EF3"/>
    <w:rsid w:val="000815CB"/>
    <w:rsid w:val="00081618"/>
    <w:rsid w:val="00081670"/>
    <w:rsid w:val="00081DD1"/>
    <w:rsid w:val="00081ECB"/>
    <w:rsid w:val="00081F69"/>
    <w:rsid w:val="0008284B"/>
    <w:rsid w:val="00082D49"/>
    <w:rsid w:val="00082F6F"/>
    <w:rsid w:val="00083062"/>
    <w:rsid w:val="000832E3"/>
    <w:rsid w:val="00083356"/>
    <w:rsid w:val="0008364B"/>
    <w:rsid w:val="000838CE"/>
    <w:rsid w:val="000839D9"/>
    <w:rsid w:val="00083AA5"/>
    <w:rsid w:val="00083B51"/>
    <w:rsid w:val="0008427E"/>
    <w:rsid w:val="00084477"/>
    <w:rsid w:val="00084CCE"/>
    <w:rsid w:val="00084EC4"/>
    <w:rsid w:val="000850CA"/>
    <w:rsid w:val="000851AC"/>
    <w:rsid w:val="00085289"/>
    <w:rsid w:val="0008540D"/>
    <w:rsid w:val="00085CA5"/>
    <w:rsid w:val="00086028"/>
    <w:rsid w:val="000861B5"/>
    <w:rsid w:val="000865FF"/>
    <w:rsid w:val="000866EB"/>
    <w:rsid w:val="000867C1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C8"/>
    <w:rsid w:val="00090C66"/>
    <w:rsid w:val="00090D04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C45"/>
    <w:rsid w:val="00093070"/>
    <w:rsid w:val="0009317C"/>
    <w:rsid w:val="0009325E"/>
    <w:rsid w:val="000934A0"/>
    <w:rsid w:val="00093881"/>
    <w:rsid w:val="0009390D"/>
    <w:rsid w:val="00093A3D"/>
    <w:rsid w:val="00093B22"/>
    <w:rsid w:val="00093C0B"/>
    <w:rsid w:val="00093D75"/>
    <w:rsid w:val="000943E0"/>
    <w:rsid w:val="000944F9"/>
    <w:rsid w:val="00094B0E"/>
    <w:rsid w:val="00094E7B"/>
    <w:rsid w:val="000954DC"/>
    <w:rsid w:val="00095610"/>
    <w:rsid w:val="00095761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279"/>
    <w:rsid w:val="000A0496"/>
    <w:rsid w:val="000A04A1"/>
    <w:rsid w:val="000A065D"/>
    <w:rsid w:val="000A0AA5"/>
    <w:rsid w:val="000A11CD"/>
    <w:rsid w:val="000A13E5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146"/>
    <w:rsid w:val="000A629F"/>
    <w:rsid w:val="000A6EB5"/>
    <w:rsid w:val="000A70BC"/>
    <w:rsid w:val="000A7164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6"/>
    <w:rsid w:val="000B5ADF"/>
    <w:rsid w:val="000B5EE4"/>
    <w:rsid w:val="000B5F3F"/>
    <w:rsid w:val="000B681D"/>
    <w:rsid w:val="000B6B81"/>
    <w:rsid w:val="000B6C64"/>
    <w:rsid w:val="000B6CBF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B2F"/>
    <w:rsid w:val="000C3306"/>
    <w:rsid w:val="000C3816"/>
    <w:rsid w:val="000C3AAA"/>
    <w:rsid w:val="000C3B64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5F43"/>
    <w:rsid w:val="000C6363"/>
    <w:rsid w:val="000C648A"/>
    <w:rsid w:val="000C6812"/>
    <w:rsid w:val="000C7120"/>
    <w:rsid w:val="000C76ED"/>
    <w:rsid w:val="000C7725"/>
    <w:rsid w:val="000C7867"/>
    <w:rsid w:val="000D0032"/>
    <w:rsid w:val="000D0664"/>
    <w:rsid w:val="000D09A8"/>
    <w:rsid w:val="000D0F86"/>
    <w:rsid w:val="000D186A"/>
    <w:rsid w:val="000D1A62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956"/>
    <w:rsid w:val="000D3C8D"/>
    <w:rsid w:val="000D3DE1"/>
    <w:rsid w:val="000D3E7C"/>
    <w:rsid w:val="000D4136"/>
    <w:rsid w:val="000D48FE"/>
    <w:rsid w:val="000D4B2F"/>
    <w:rsid w:val="000D4C0A"/>
    <w:rsid w:val="000D4DCF"/>
    <w:rsid w:val="000D4E44"/>
    <w:rsid w:val="000D4EAA"/>
    <w:rsid w:val="000D56A0"/>
    <w:rsid w:val="000D577C"/>
    <w:rsid w:val="000D5970"/>
    <w:rsid w:val="000D5C33"/>
    <w:rsid w:val="000D6100"/>
    <w:rsid w:val="000D670D"/>
    <w:rsid w:val="000D69DF"/>
    <w:rsid w:val="000D6B87"/>
    <w:rsid w:val="000D6CD3"/>
    <w:rsid w:val="000D7221"/>
    <w:rsid w:val="000D78DD"/>
    <w:rsid w:val="000D78E0"/>
    <w:rsid w:val="000D7924"/>
    <w:rsid w:val="000D7BBE"/>
    <w:rsid w:val="000D7E13"/>
    <w:rsid w:val="000E0060"/>
    <w:rsid w:val="000E049A"/>
    <w:rsid w:val="000E088C"/>
    <w:rsid w:val="000E0DF0"/>
    <w:rsid w:val="000E0E2A"/>
    <w:rsid w:val="000E0ED5"/>
    <w:rsid w:val="000E15DD"/>
    <w:rsid w:val="000E1C05"/>
    <w:rsid w:val="000E1E22"/>
    <w:rsid w:val="000E229F"/>
    <w:rsid w:val="000E2CC6"/>
    <w:rsid w:val="000E4294"/>
    <w:rsid w:val="000E4337"/>
    <w:rsid w:val="000E4351"/>
    <w:rsid w:val="000E47AF"/>
    <w:rsid w:val="000E483C"/>
    <w:rsid w:val="000E48A5"/>
    <w:rsid w:val="000E492F"/>
    <w:rsid w:val="000E4B50"/>
    <w:rsid w:val="000E4DF1"/>
    <w:rsid w:val="000E6210"/>
    <w:rsid w:val="000E6AC0"/>
    <w:rsid w:val="000E6C70"/>
    <w:rsid w:val="000E6D22"/>
    <w:rsid w:val="000E7B15"/>
    <w:rsid w:val="000E7CC1"/>
    <w:rsid w:val="000E7D05"/>
    <w:rsid w:val="000E7D75"/>
    <w:rsid w:val="000E7E2D"/>
    <w:rsid w:val="000F015A"/>
    <w:rsid w:val="000F02B9"/>
    <w:rsid w:val="000F0488"/>
    <w:rsid w:val="000F0A8E"/>
    <w:rsid w:val="000F0F93"/>
    <w:rsid w:val="000F11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754"/>
    <w:rsid w:val="000F39E1"/>
    <w:rsid w:val="000F3FBE"/>
    <w:rsid w:val="000F4025"/>
    <w:rsid w:val="000F4245"/>
    <w:rsid w:val="000F4D13"/>
    <w:rsid w:val="000F4D17"/>
    <w:rsid w:val="000F4E2C"/>
    <w:rsid w:val="000F524D"/>
    <w:rsid w:val="000F54A1"/>
    <w:rsid w:val="000F5522"/>
    <w:rsid w:val="000F5724"/>
    <w:rsid w:val="000F59EF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BF4"/>
    <w:rsid w:val="000F6DD9"/>
    <w:rsid w:val="000F6FF9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FE1"/>
    <w:rsid w:val="0010212F"/>
    <w:rsid w:val="001021BD"/>
    <w:rsid w:val="001022EC"/>
    <w:rsid w:val="00102BE5"/>
    <w:rsid w:val="00102EF9"/>
    <w:rsid w:val="00102F41"/>
    <w:rsid w:val="0010324A"/>
    <w:rsid w:val="001037FC"/>
    <w:rsid w:val="00103AD6"/>
    <w:rsid w:val="0010429A"/>
    <w:rsid w:val="00104321"/>
    <w:rsid w:val="00104377"/>
    <w:rsid w:val="001043A9"/>
    <w:rsid w:val="00104ADD"/>
    <w:rsid w:val="00104E0B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59B"/>
    <w:rsid w:val="0011460E"/>
    <w:rsid w:val="00115C2B"/>
    <w:rsid w:val="00115D81"/>
    <w:rsid w:val="00115F80"/>
    <w:rsid w:val="00116284"/>
    <w:rsid w:val="001163CA"/>
    <w:rsid w:val="001164B9"/>
    <w:rsid w:val="00116688"/>
    <w:rsid w:val="001168C2"/>
    <w:rsid w:val="001169FA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627"/>
    <w:rsid w:val="0012283D"/>
    <w:rsid w:val="001229C5"/>
    <w:rsid w:val="00122C75"/>
    <w:rsid w:val="00122DF4"/>
    <w:rsid w:val="0012305C"/>
    <w:rsid w:val="00123384"/>
    <w:rsid w:val="001234B8"/>
    <w:rsid w:val="001241C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4BE"/>
    <w:rsid w:val="00133523"/>
    <w:rsid w:val="0013355E"/>
    <w:rsid w:val="00133FE0"/>
    <w:rsid w:val="0013408F"/>
    <w:rsid w:val="001342FD"/>
    <w:rsid w:val="0013443B"/>
    <w:rsid w:val="0013467C"/>
    <w:rsid w:val="00134AC1"/>
    <w:rsid w:val="00135752"/>
    <w:rsid w:val="00135806"/>
    <w:rsid w:val="001359B0"/>
    <w:rsid w:val="001361A2"/>
    <w:rsid w:val="00136221"/>
    <w:rsid w:val="00136469"/>
    <w:rsid w:val="0013659C"/>
    <w:rsid w:val="00136746"/>
    <w:rsid w:val="001368DD"/>
    <w:rsid w:val="00136E62"/>
    <w:rsid w:val="00137091"/>
    <w:rsid w:val="00137748"/>
    <w:rsid w:val="001377C1"/>
    <w:rsid w:val="00137C8C"/>
    <w:rsid w:val="00137CF3"/>
    <w:rsid w:val="00137E32"/>
    <w:rsid w:val="00140381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05"/>
    <w:rsid w:val="00141A86"/>
    <w:rsid w:val="00141EAA"/>
    <w:rsid w:val="00142355"/>
    <w:rsid w:val="00142EAB"/>
    <w:rsid w:val="00142F61"/>
    <w:rsid w:val="0014301C"/>
    <w:rsid w:val="00143193"/>
    <w:rsid w:val="001435E0"/>
    <w:rsid w:val="0014368D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60490"/>
    <w:rsid w:val="001604CE"/>
    <w:rsid w:val="0016090C"/>
    <w:rsid w:val="00160B35"/>
    <w:rsid w:val="00160C72"/>
    <w:rsid w:val="001610F5"/>
    <w:rsid w:val="0016116E"/>
    <w:rsid w:val="0016156F"/>
    <w:rsid w:val="00161623"/>
    <w:rsid w:val="0016304D"/>
    <w:rsid w:val="001631F1"/>
    <w:rsid w:val="00163285"/>
    <w:rsid w:val="001635C3"/>
    <w:rsid w:val="0016364A"/>
    <w:rsid w:val="00163E61"/>
    <w:rsid w:val="00163FDB"/>
    <w:rsid w:val="001641D9"/>
    <w:rsid w:val="00164AB8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67BAF"/>
    <w:rsid w:val="00170138"/>
    <w:rsid w:val="0017024F"/>
    <w:rsid w:val="0017044A"/>
    <w:rsid w:val="001706FA"/>
    <w:rsid w:val="00170835"/>
    <w:rsid w:val="00170CEE"/>
    <w:rsid w:val="00170D3B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9BC"/>
    <w:rsid w:val="00174B85"/>
    <w:rsid w:val="00174D46"/>
    <w:rsid w:val="0017539E"/>
    <w:rsid w:val="001753DF"/>
    <w:rsid w:val="0017549F"/>
    <w:rsid w:val="001756AB"/>
    <w:rsid w:val="00175830"/>
    <w:rsid w:val="00175897"/>
    <w:rsid w:val="00175BFA"/>
    <w:rsid w:val="00175E31"/>
    <w:rsid w:val="00175EC3"/>
    <w:rsid w:val="00175EEE"/>
    <w:rsid w:val="00176205"/>
    <w:rsid w:val="0017659B"/>
    <w:rsid w:val="00176A83"/>
    <w:rsid w:val="00176E02"/>
    <w:rsid w:val="0017701F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828"/>
    <w:rsid w:val="0018090B"/>
    <w:rsid w:val="00180DD6"/>
    <w:rsid w:val="001815B4"/>
    <w:rsid w:val="00181696"/>
    <w:rsid w:val="001817B2"/>
    <w:rsid w:val="00181840"/>
    <w:rsid w:val="00181B18"/>
    <w:rsid w:val="00181B2D"/>
    <w:rsid w:val="00181B87"/>
    <w:rsid w:val="00181CF0"/>
    <w:rsid w:val="00182927"/>
    <w:rsid w:val="00182D1C"/>
    <w:rsid w:val="00182F24"/>
    <w:rsid w:val="0018327C"/>
    <w:rsid w:val="001836E5"/>
    <w:rsid w:val="001839F1"/>
    <w:rsid w:val="00183AAE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C51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A97"/>
    <w:rsid w:val="00186BC1"/>
    <w:rsid w:val="00186C2B"/>
    <w:rsid w:val="00186D03"/>
    <w:rsid w:val="00186D68"/>
    <w:rsid w:val="00186EEE"/>
    <w:rsid w:val="00186F41"/>
    <w:rsid w:val="00187056"/>
    <w:rsid w:val="0018756E"/>
    <w:rsid w:val="0019021F"/>
    <w:rsid w:val="00190481"/>
    <w:rsid w:val="001904AF"/>
    <w:rsid w:val="0019068E"/>
    <w:rsid w:val="00190B44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383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5846"/>
    <w:rsid w:val="00195D20"/>
    <w:rsid w:val="001961D2"/>
    <w:rsid w:val="0019623E"/>
    <w:rsid w:val="001962AA"/>
    <w:rsid w:val="00196534"/>
    <w:rsid w:val="001967E5"/>
    <w:rsid w:val="00196E1A"/>
    <w:rsid w:val="00196E2A"/>
    <w:rsid w:val="00197472"/>
    <w:rsid w:val="001A05ED"/>
    <w:rsid w:val="001A0C2C"/>
    <w:rsid w:val="001A0F79"/>
    <w:rsid w:val="001A127D"/>
    <w:rsid w:val="001A1368"/>
    <w:rsid w:val="001A143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B39"/>
    <w:rsid w:val="001A3BE9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2D8D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52B3"/>
    <w:rsid w:val="001B56F0"/>
    <w:rsid w:val="001B573A"/>
    <w:rsid w:val="001B58EA"/>
    <w:rsid w:val="001B5B0B"/>
    <w:rsid w:val="001B5BF5"/>
    <w:rsid w:val="001B60F9"/>
    <w:rsid w:val="001B6127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FBC"/>
    <w:rsid w:val="001C5256"/>
    <w:rsid w:val="001C5742"/>
    <w:rsid w:val="001C58B4"/>
    <w:rsid w:val="001C5943"/>
    <w:rsid w:val="001C5978"/>
    <w:rsid w:val="001C5A1B"/>
    <w:rsid w:val="001C63B5"/>
    <w:rsid w:val="001C6C57"/>
    <w:rsid w:val="001C6D02"/>
    <w:rsid w:val="001C70E5"/>
    <w:rsid w:val="001C7527"/>
    <w:rsid w:val="001C7FA6"/>
    <w:rsid w:val="001C7FB8"/>
    <w:rsid w:val="001D0114"/>
    <w:rsid w:val="001D01A1"/>
    <w:rsid w:val="001D0E48"/>
    <w:rsid w:val="001D115C"/>
    <w:rsid w:val="001D1175"/>
    <w:rsid w:val="001D124B"/>
    <w:rsid w:val="001D17D5"/>
    <w:rsid w:val="001D1876"/>
    <w:rsid w:val="001D1B36"/>
    <w:rsid w:val="001D1EDC"/>
    <w:rsid w:val="001D2017"/>
    <w:rsid w:val="001D21CA"/>
    <w:rsid w:val="001D21D9"/>
    <w:rsid w:val="001D23BA"/>
    <w:rsid w:val="001D2555"/>
    <w:rsid w:val="001D29BC"/>
    <w:rsid w:val="001D311E"/>
    <w:rsid w:val="001D361A"/>
    <w:rsid w:val="001D3802"/>
    <w:rsid w:val="001D3A68"/>
    <w:rsid w:val="001D3AEA"/>
    <w:rsid w:val="001D3EC6"/>
    <w:rsid w:val="001D3F5B"/>
    <w:rsid w:val="001D43A5"/>
    <w:rsid w:val="001D444F"/>
    <w:rsid w:val="001D4C7C"/>
    <w:rsid w:val="001D4F86"/>
    <w:rsid w:val="001D54D5"/>
    <w:rsid w:val="001D571A"/>
    <w:rsid w:val="001D6075"/>
    <w:rsid w:val="001D69AA"/>
    <w:rsid w:val="001D6BF1"/>
    <w:rsid w:val="001D6C06"/>
    <w:rsid w:val="001D7046"/>
    <w:rsid w:val="001D7187"/>
    <w:rsid w:val="001D7230"/>
    <w:rsid w:val="001D7270"/>
    <w:rsid w:val="001D7302"/>
    <w:rsid w:val="001D7691"/>
    <w:rsid w:val="001D7C0C"/>
    <w:rsid w:val="001D7C25"/>
    <w:rsid w:val="001D7C8F"/>
    <w:rsid w:val="001D7D35"/>
    <w:rsid w:val="001D7FBB"/>
    <w:rsid w:val="001E033F"/>
    <w:rsid w:val="001E036B"/>
    <w:rsid w:val="001E0542"/>
    <w:rsid w:val="001E06A6"/>
    <w:rsid w:val="001E0CFE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39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E7D7D"/>
    <w:rsid w:val="001F05F8"/>
    <w:rsid w:val="001F0769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1E6"/>
    <w:rsid w:val="001F5703"/>
    <w:rsid w:val="001F57D1"/>
    <w:rsid w:val="001F5D18"/>
    <w:rsid w:val="001F5E14"/>
    <w:rsid w:val="001F5EEF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FCF"/>
    <w:rsid w:val="00200BC3"/>
    <w:rsid w:val="00200CAB"/>
    <w:rsid w:val="00200D65"/>
    <w:rsid w:val="00200F14"/>
    <w:rsid w:val="0020106A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2C"/>
    <w:rsid w:val="00202F87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CD"/>
    <w:rsid w:val="00204C94"/>
    <w:rsid w:val="002056AA"/>
    <w:rsid w:val="0020571B"/>
    <w:rsid w:val="00205868"/>
    <w:rsid w:val="002058E1"/>
    <w:rsid w:val="00205B37"/>
    <w:rsid w:val="00205D6D"/>
    <w:rsid w:val="00206192"/>
    <w:rsid w:val="00206483"/>
    <w:rsid w:val="002065C1"/>
    <w:rsid w:val="0020690D"/>
    <w:rsid w:val="00206D95"/>
    <w:rsid w:val="00206E3E"/>
    <w:rsid w:val="00207347"/>
    <w:rsid w:val="00207479"/>
    <w:rsid w:val="00207CB8"/>
    <w:rsid w:val="00210128"/>
    <w:rsid w:val="0021021C"/>
    <w:rsid w:val="0021029C"/>
    <w:rsid w:val="00210EE1"/>
    <w:rsid w:val="002115BA"/>
    <w:rsid w:val="00211644"/>
    <w:rsid w:val="00211791"/>
    <w:rsid w:val="00211E6A"/>
    <w:rsid w:val="00211FCE"/>
    <w:rsid w:val="002120BD"/>
    <w:rsid w:val="002125B2"/>
    <w:rsid w:val="00212655"/>
    <w:rsid w:val="00212772"/>
    <w:rsid w:val="0021287A"/>
    <w:rsid w:val="0021288D"/>
    <w:rsid w:val="00212A50"/>
    <w:rsid w:val="002131F6"/>
    <w:rsid w:val="00213245"/>
    <w:rsid w:val="002133D3"/>
    <w:rsid w:val="00213493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5080"/>
    <w:rsid w:val="00215494"/>
    <w:rsid w:val="0021551A"/>
    <w:rsid w:val="002157E5"/>
    <w:rsid w:val="0021580A"/>
    <w:rsid w:val="0021580C"/>
    <w:rsid w:val="00215BD0"/>
    <w:rsid w:val="00216640"/>
    <w:rsid w:val="00216712"/>
    <w:rsid w:val="00216B2C"/>
    <w:rsid w:val="002170EC"/>
    <w:rsid w:val="0021718E"/>
    <w:rsid w:val="002171A7"/>
    <w:rsid w:val="00217312"/>
    <w:rsid w:val="00217617"/>
    <w:rsid w:val="0021792C"/>
    <w:rsid w:val="00217A65"/>
    <w:rsid w:val="00217BDE"/>
    <w:rsid w:val="00217D57"/>
    <w:rsid w:val="00217DEA"/>
    <w:rsid w:val="00217E18"/>
    <w:rsid w:val="0022006F"/>
    <w:rsid w:val="0022061D"/>
    <w:rsid w:val="00220645"/>
    <w:rsid w:val="002206F7"/>
    <w:rsid w:val="002207B1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4D0"/>
    <w:rsid w:val="00223651"/>
    <w:rsid w:val="00223A1A"/>
    <w:rsid w:val="00223C73"/>
    <w:rsid w:val="00223CB6"/>
    <w:rsid w:val="00223F9D"/>
    <w:rsid w:val="002240AD"/>
    <w:rsid w:val="002240B0"/>
    <w:rsid w:val="00224965"/>
    <w:rsid w:val="00224B7A"/>
    <w:rsid w:val="00225213"/>
    <w:rsid w:val="00225941"/>
    <w:rsid w:val="00225B7E"/>
    <w:rsid w:val="00225E70"/>
    <w:rsid w:val="00225EC1"/>
    <w:rsid w:val="00225F5B"/>
    <w:rsid w:val="00226123"/>
    <w:rsid w:val="002265F1"/>
    <w:rsid w:val="00226F17"/>
    <w:rsid w:val="002279C5"/>
    <w:rsid w:val="00227BFF"/>
    <w:rsid w:val="00227DF2"/>
    <w:rsid w:val="002300F9"/>
    <w:rsid w:val="0023017D"/>
    <w:rsid w:val="002302EF"/>
    <w:rsid w:val="00230768"/>
    <w:rsid w:val="00230887"/>
    <w:rsid w:val="00230C61"/>
    <w:rsid w:val="00230D03"/>
    <w:rsid w:val="00230E0A"/>
    <w:rsid w:val="00231A71"/>
    <w:rsid w:val="00232121"/>
    <w:rsid w:val="00232181"/>
    <w:rsid w:val="002322EE"/>
    <w:rsid w:val="002325F3"/>
    <w:rsid w:val="0023298F"/>
    <w:rsid w:val="00232E49"/>
    <w:rsid w:val="00233319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CD9"/>
    <w:rsid w:val="00245E4B"/>
    <w:rsid w:val="00245E95"/>
    <w:rsid w:val="00245EDE"/>
    <w:rsid w:val="002461D5"/>
    <w:rsid w:val="00246281"/>
    <w:rsid w:val="002465BC"/>
    <w:rsid w:val="00246708"/>
    <w:rsid w:val="00246764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0E49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2B3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21A6"/>
    <w:rsid w:val="00262295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3C2"/>
    <w:rsid w:val="002645B0"/>
    <w:rsid w:val="00264BB3"/>
    <w:rsid w:val="0026521D"/>
    <w:rsid w:val="0026526B"/>
    <w:rsid w:val="0026581A"/>
    <w:rsid w:val="00265D4E"/>
    <w:rsid w:val="0026668E"/>
    <w:rsid w:val="00266D0C"/>
    <w:rsid w:val="00267132"/>
    <w:rsid w:val="00267A91"/>
    <w:rsid w:val="00267BA3"/>
    <w:rsid w:val="0027046C"/>
    <w:rsid w:val="002704C8"/>
    <w:rsid w:val="002704F7"/>
    <w:rsid w:val="002707CF"/>
    <w:rsid w:val="00270953"/>
    <w:rsid w:val="00270CFA"/>
    <w:rsid w:val="00270EBE"/>
    <w:rsid w:val="002712A4"/>
    <w:rsid w:val="0027214F"/>
    <w:rsid w:val="00272387"/>
    <w:rsid w:val="002723D0"/>
    <w:rsid w:val="00272574"/>
    <w:rsid w:val="0027257C"/>
    <w:rsid w:val="002725A2"/>
    <w:rsid w:val="002729B7"/>
    <w:rsid w:val="002729C9"/>
    <w:rsid w:val="00273044"/>
    <w:rsid w:val="002732F0"/>
    <w:rsid w:val="00273487"/>
    <w:rsid w:val="00273738"/>
    <w:rsid w:val="002737AF"/>
    <w:rsid w:val="00273860"/>
    <w:rsid w:val="002739FF"/>
    <w:rsid w:val="00273CA4"/>
    <w:rsid w:val="002741BE"/>
    <w:rsid w:val="002741DC"/>
    <w:rsid w:val="00274299"/>
    <w:rsid w:val="002742AF"/>
    <w:rsid w:val="00274BFE"/>
    <w:rsid w:val="00274D6A"/>
    <w:rsid w:val="00274FC5"/>
    <w:rsid w:val="00275160"/>
    <w:rsid w:val="0027528B"/>
    <w:rsid w:val="002752D6"/>
    <w:rsid w:val="0027546F"/>
    <w:rsid w:val="002754A8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0B1A"/>
    <w:rsid w:val="0028162C"/>
    <w:rsid w:val="0028216C"/>
    <w:rsid w:val="002824A6"/>
    <w:rsid w:val="0028271E"/>
    <w:rsid w:val="00282831"/>
    <w:rsid w:val="0028326F"/>
    <w:rsid w:val="002833A1"/>
    <w:rsid w:val="002834A7"/>
    <w:rsid w:val="002835BA"/>
    <w:rsid w:val="002839DB"/>
    <w:rsid w:val="00283C91"/>
    <w:rsid w:val="002840C7"/>
    <w:rsid w:val="00284826"/>
    <w:rsid w:val="00284AF5"/>
    <w:rsid w:val="00284C34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A89"/>
    <w:rsid w:val="00287C59"/>
    <w:rsid w:val="00287CAB"/>
    <w:rsid w:val="0029003C"/>
    <w:rsid w:val="00290327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80C"/>
    <w:rsid w:val="00295EE2"/>
    <w:rsid w:val="00295F2D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218"/>
    <w:rsid w:val="002A0312"/>
    <w:rsid w:val="002A03BF"/>
    <w:rsid w:val="002A07C4"/>
    <w:rsid w:val="002A15F4"/>
    <w:rsid w:val="002A161C"/>
    <w:rsid w:val="002A1959"/>
    <w:rsid w:val="002A2055"/>
    <w:rsid w:val="002A22D9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C46"/>
    <w:rsid w:val="002A4D2F"/>
    <w:rsid w:val="002A4F2E"/>
    <w:rsid w:val="002A52C3"/>
    <w:rsid w:val="002A57DF"/>
    <w:rsid w:val="002A5899"/>
    <w:rsid w:val="002A5E04"/>
    <w:rsid w:val="002A62DD"/>
    <w:rsid w:val="002A6392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8A2"/>
    <w:rsid w:val="002B1D6D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472"/>
    <w:rsid w:val="002B45C3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5F6"/>
    <w:rsid w:val="002B69A1"/>
    <w:rsid w:val="002B6B63"/>
    <w:rsid w:val="002B6D08"/>
    <w:rsid w:val="002B72A3"/>
    <w:rsid w:val="002B7566"/>
    <w:rsid w:val="002B7A3E"/>
    <w:rsid w:val="002B7A60"/>
    <w:rsid w:val="002B7C9B"/>
    <w:rsid w:val="002B7DB5"/>
    <w:rsid w:val="002C017B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A8"/>
    <w:rsid w:val="002D0AA9"/>
    <w:rsid w:val="002D0BA3"/>
    <w:rsid w:val="002D13AA"/>
    <w:rsid w:val="002D1610"/>
    <w:rsid w:val="002D17E2"/>
    <w:rsid w:val="002D1804"/>
    <w:rsid w:val="002D195A"/>
    <w:rsid w:val="002D2003"/>
    <w:rsid w:val="002D2274"/>
    <w:rsid w:val="002D2982"/>
    <w:rsid w:val="002D2BC7"/>
    <w:rsid w:val="002D2C0F"/>
    <w:rsid w:val="002D2F2F"/>
    <w:rsid w:val="002D2F99"/>
    <w:rsid w:val="002D337B"/>
    <w:rsid w:val="002D379E"/>
    <w:rsid w:val="002D3956"/>
    <w:rsid w:val="002D40CB"/>
    <w:rsid w:val="002D40F5"/>
    <w:rsid w:val="002D4A06"/>
    <w:rsid w:val="002D4A63"/>
    <w:rsid w:val="002D4BC7"/>
    <w:rsid w:val="002D4BE4"/>
    <w:rsid w:val="002D5A9E"/>
    <w:rsid w:val="002D5D36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4CA"/>
    <w:rsid w:val="002D7611"/>
    <w:rsid w:val="002D76BB"/>
    <w:rsid w:val="002D771A"/>
    <w:rsid w:val="002D7CEA"/>
    <w:rsid w:val="002D7D49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A8"/>
    <w:rsid w:val="002E2AC8"/>
    <w:rsid w:val="002E301E"/>
    <w:rsid w:val="002E3297"/>
    <w:rsid w:val="002E35BC"/>
    <w:rsid w:val="002E35D3"/>
    <w:rsid w:val="002E3714"/>
    <w:rsid w:val="002E37C0"/>
    <w:rsid w:val="002E3876"/>
    <w:rsid w:val="002E39E1"/>
    <w:rsid w:val="002E3A50"/>
    <w:rsid w:val="002E3C02"/>
    <w:rsid w:val="002E40F6"/>
    <w:rsid w:val="002E44A9"/>
    <w:rsid w:val="002E460F"/>
    <w:rsid w:val="002E4EA0"/>
    <w:rsid w:val="002E4F41"/>
    <w:rsid w:val="002E52FA"/>
    <w:rsid w:val="002E583C"/>
    <w:rsid w:val="002E5B07"/>
    <w:rsid w:val="002E633D"/>
    <w:rsid w:val="002E659E"/>
    <w:rsid w:val="002E692B"/>
    <w:rsid w:val="002E6A41"/>
    <w:rsid w:val="002E6D40"/>
    <w:rsid w:val="002E6E0F"/>
    <w:rsid w:val="002E6EF8"/>
    <w:rsid w:val="002E78F1"/>
    <w:rsid w:val="002E7A83"/>
    <w:rsid w:val="002E7BAB"/>
    <w:rsid w:val="002F053E"/>
    <w:rsid w:val="002F0836"/>
    <w:rsid w:val="002F0999"/>
    <w:rsid w:val="002F0EA7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C8F"/>
    <w:rsid w:val="002F3D10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196"/>
    <w:rsid w:val="002F7622"/>
    <w:rsid w:val="002F7B2E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253"/>
    <w:rsid w:val="00305530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6F3"/>
    <w:rsid w:val="00306A41"/>
    <w:rsid w:val="00306BDF"/>
    <w:rsid w:val="00306DDB"/>
    <w:rsid w:val="00306FB8"/>
    <w:rsid w:val="00307040"/>
    <w:rsid w:val="003070A0"/>
    <w:rsid w:val="00307261"/>
    <w:rsid w:val="003072BA"/>
    <w:rsid w:val="00307488"/>
    <w:rsid w:val="0030752C"/>
    <w:rsid w:val="003075B0"/>
    <w:rsid w:val="00307BD7"/>
    <w:rsid w:val="00307EF1"/>
    <w:rsid w:val="00310357"/>
    <w:rsid w:val="00310643"/>
    <w:rsid w:val="00310791"/>
    <w:rsid w:val="00310C67"/>
    <w:rsid w:val="00310CD7"/>
    <w:rsid w:val="00310DD4"/>
    <w:rsid w:val="00310FAF"/>
    <w:rsid w:val="00311095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07D"/>
    <w:rsid w:val="00314116"/>
    <w:rsid w:val="0031418A"/>
    <w:rsid w:val="00314791"/>
    <w:rsid w:val="00314A78"/>
    <w:rsid w:val="00314A84"/>
    <w:rsid w:val="00314B02"/>
    <w:rsid w:val="00314C5A"/>
    <w:rsid w:val="00314D56"/>
    <w:rsid w:val="003155DB"/>
    <w:rsid w:val="003159F4"/>
    <w:rsid w:val="00315F25"/>
    <w:rsid w:val="0031610C"/>
    <w:rsid w:val="003165E1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49"/>
    <w:rsid w:val="00321DBC"/>
    <w:rsid w:val="00321E45"/>
    <w:rsid w:val="00321ECA"/>
    <w:rsid w:val="00321FC8"/>
    <w:rsid w:val="00322162"/>
    <w:rsid w:val="0032220C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379"/>
    <w:rsid w:val="003244B5"/>
    <w:rsid w:val="0032452F"/>
    <w:rsid w:val="003247D9"/>
    <w:rsid w:val="003248A2"/>
    <w:rsid w:val="00324A88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711"/>
    <w:rsid w:val="00327A14"/>
    <w:rsid w:val="00327A2C"/>
    <w:rsid w:val="00327ACC"/>
    <w:rsid w:val="00327B23"/>
    <w:rsid w:val="00327B92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194A"/>
    <w:rsid w:val="00331BA3"/>
    <w:rsid w:val="00332009"/>
    <w:rsid w:val="00332833"/>
    <w:rsid w:val="00332BD9"/>
    <w:rsid w:val="00332CF7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4D"/>
    <w:rsid w:val="00334C56"/>
    <w:rsid w:val="00334C95"/>
    <w:rsid w:val="00334D99"/>
    <w:rsid w:val="003352DC"/>
    <w:rsid w:val="00335497"/>
    <w:rsid w:val="003354B9"/>
    <w:rsid w:val="003356A7"/>
    <w:rsid w:val="003356DC"/>
    <w:rsid w:val="00335846"/>
    <w:rsid w:val="00335B84"/>
    <w:rsid w:val="00335D37"/>
    <w:rsid w:val="003360DB"/>
    <w:rsid w:val="003363FA"/>
    <w:rsid w:val="00336474"/>
    <w:rsid w:val="003364B5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342"/>
    <w:rsid w:val="003405AF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2ECB"/>
    <w:rsid w:val="00343063"/>
    <w:rsid w:val="003433F1"/>
    <w:rsid w:val="00343438"/>
    <w:rsid w:val="00343876"/>
    <w:rsid w:val="00343D2F"/>
    <w:rsid w:val="00343E75"/>
    <w:rsid w:val="0034414C"/>
    <w:rsid w:val="00344491"/>
    <w:rsid w:val="0034460D"/>
    <w:rsid w:val="00344898"/>
    <w:rsid w:val="003448E3"/>
    <w:rsid w:val="00344CAC"/>
    <w:rsid w:val="00344EB9"/>
    <w:rsid w:val="003450BE"/>
    <w:rsid w:val="00345718"/>
    <w:rsid w:val="0034574C"/>
    <w:rsid w:val="00345774"/>
    <w:rsid w:val="0034595D"/>
    <w:rsid w:val="00345D25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B83"/>
    <w:rsid w:val="00346E38"/>
    <w:rsid w:val="00346EF9"/>
    <w:rsid w:val="0034726A"/>
    <w:rsid w:val="003475CF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CAF"/>
    <w:rsid w:val="00350DDD"/>
    <w:rsid w:val="003515A4"/>
    <w:rsid w:val="00351812"/>
    <w:rsid w:val="003518EB"/>
    <w:rsid w:val="00351A87"/>
    <w:rsid w:val="003521CA"/>
    <w:rsid w:val="003524BB"/>
    <w:rsid w:val="00352778"/>
    <w:rsid w:val="003529D6"/>
    <w:rsid w:val="00352A2D"/>
    <w:rsid w:val="00352F15"/>
    <w:rsid w:val="00353004"/>
    <w:rsid w:val="0035331B"/>
    <w:rsid w:val="00353523"/>
    <w:rsid w:val="0035356A"/>
    <w:rsid w:val="003535F7"/>
    <w:rsid w:val="00353860"/>
    <w:rsid w:val="003538EE"/>
    <w:rsid w:val="00353B40"/>
    <w:rsid w:val="00354212"/>
    <w:rsid w:val="00354381"/>
    <w:rsid w:val="00354426"/>
    <w:rsid w:val="0035475C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7B5"/>
    <w:rsid w:val="00356807"/>
    <w:rsid w:val="00356CFA"/>
    <w:rsid w:val="0035765A"/>
    <w:rsid w:val="00357F84"/>
    <w:rsid w:val="00357FCD"/>
    <w:rsid w:val="00357FE5"/>
    <w:rsid w:val="003603BB"/>
    <w:rsid w:val="00360649"/>
    <w:rsid w:val="003608B5"/>
    <w:rsid w:val="00360AD4"/>
    <w:rsid w:val="00360AFC"/>
    <w:rsid w:val="00361A69"/>
    <w:rsid w:val="00361AF5"/>
    <w:rsid w:val="00361B6C"/>
    <w:rsid w:val="003620B1"/>
    <w:rsid w:val="00362258"/>
    <w:rsid w:val="0036228F"/>
    <w:rsid w:val="0036248C"/>
    <w:rsid w:val="00362619"/>
    <w:rsid w:val="00362C87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1F9"/>
    <w:rsid w:val="00370496"/>
    <w:rsid w:val="0037097C"/>
    <w:rsid w:val="00370A27"/>
    <w:rsid w:val="00370D3D"/>
    <w:rsid w:val="00370D9E"/>
    <w:rsid w:val="00370DF0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2D00"/>
    <w:rsid w:val="0037302C"/>
    <w:rsid w:val="00373076"/>
    <w:rsid w:val="003730C9"/>
    <w:rsid w:val="003731EF"/>
    <w:rsid w:val="0037414D"/>
    <w:rsid w:val="00374597"/>
    <w:rsid w:val="00374BBA"/>
    <w:rsid w:val="00374BFA"/>
    <w:rsid w:val="00374C21"/>
    <w:rsid w:val="00374DB7"/>
    <w:rsid w:val="00374EC7"/>
    <w:rsid w:val="0037539F"/>
    <w:rsid w:val="003755FA"/>
    <w:rsid w:val="003758C5"/>
    <w:rsid w:val="00375D23"/>
    <w:rsid w:val="003761C4"/>
    <w:rsid w:val="00376633"/>
    <w:rsid w:val="00376DCA"/>
    <w:rsid w:val="00376DDE"/>
    <w:rsid w:val="00376E44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FC4"/>
    <w:rsid w:val="0038605C"/>
    <w:rsid w:val="00386364"/>
    <w:rsid w:val="00386592"/>
    <w:rsid w:val="00386CE5"/>
    <w:rsid w:val="00387084"/>
    <w:rsid w:val="003873F4"/>
    <w:rsid w:val="003875D8"/>
    <w:rsid w:val="0038761A"/>
    <w:rsid w:val="00387685"/>
    <w:rsid w:val="003876B9"/>
    <w:rsid w:val="00387713"/>
    <w:rsid w:val="0038771C"/>
    <w:rsid w:val="00387856"/>
    <w:rsid w:val="00387911"/>
    <w:rsid w:val="00387D23"/>
    <w:rsid w:val="0039094F"/>
    <w:rsid w:val="00390CE1"/>
    <w:rsid w:val="0039188E"/>
    <w:rsid w:val="00392009"/>
    <w:rsid w:val="0039211A"/>
    <w:rsid w:val="003921DE"/>
    <w:rsid w:val="00392376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E05"/>
    <w:rsid w:val="003952E9"/>
    <w:rsid w:val="00395387"/>
    <w:rsid w:val="00395599"/>
    <w:rsid w:val="003956C5"/>
    <w:rsid w:val="003957D3"/>
    <w:rsid w:val="003958EE"/>
    <w:rsid w:val="00395D1D"/>
    <w:rsid w:val="00395F79"/>
    <w:rsid w:val="003964F1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903"/>
    <w:rsid w:val="003A1385"/>
    <w:rsid w:val="003A208F"/>
    <w:rsid w:val="003A2C2A"/>
    <w:rsid w:val="003A2FF3"/>
    <w:rsid w:val="003A3027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A755C"/>
    <w:rsid w:val="003B099F"/>
    <w:rsid w:val="003B0A9F"/>
    <w:rsid w:val="003B0D95"/>
    <w:rsid w:val="003B0E8D"/>
    <w:rsid w:val="003B128A"/>
    <w:rsid w:val="003B1411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3251"/>
    <w:rsid w:val="003B3672"/>
    <w:rsid w:val="003B368C"/>
    <w:rsid w:val="003B3B42"/>
    <w:rsid w:val="003B3B88"/>
    <w:rsid w:val="003B4013"/>
    <w:rsid w:val="003B44B2"/>
    <w:rsid w:val="003B4559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8F5"/>
    <w:rsid w:val="003B7975"/>
    <w:rsid w:val="003C04FB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27EA"/>
    <w:rsid w:val="003C286D"/>
    <w:rsid w:val="003C28AF"/>
    <w:rsid w:val="003C3AC8"/>
    <w:rsid w:val="003C3E16"/>
    <w:rsid w:val="003C3F83"/>
    <w:rsid w:val="003C416A"/>
    <w:rsid w:val="003C42A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ACD"/>
    <w:rsid w:val="003C7BD6"/>
    <w:rsid w:val="003C7D7C"/>
    <w:rsid w:val="003C7D8E"/>
    <w:rsid w:val="003C7EAF"/>
    <w:rsid w:val="003C7FD0"/>
    <w:rsid w:val="003D02A1"/>
    <w:rsid w:val="003D047A"/>
    <w:rsid w:val="003D04A3"/>
    <w:rsid w:val="003D0540"/>
    <w:rsid w:val="003D060E"/>
    <w:rsid w:val="003D075E"/>
    <w:rsid w:val="003D084A"/>
    <w:rsid w:val="003D0A33"/>
    <w:rsid w:val="003D13AE"/>
    <w:rsid w:val="003D18AE"/>
    <w:rsid w:val="003D1A57"/>
    <w:rsid w:val="003D1BFF"/>
    <w:rsid w:val="003D1D38"/>
    <w:rsid w:val="003D1D3D"/>
    <w:rsid w:val="003D2108"/>
    <w:rsid w:val="003D2847"/>
    <w:rsid w:val="003D2B40"/>
    <w:rsid w:val="003D2F7B"/>
    <w:rsid w:val="003D318B"/>
    <w:rsid w:val="003D326F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F89"/>
    <w:rsid w:val="003D6018"/>
    <w:rsid w:val="003D61DB"/>
    <w:rsid w:val="003D650F"/>
    <w:rsid w:val="003D67C1"/>
    <w:rsid w:val="003D68B9"/>
    <w:rsid w:val="003D6B52"/>
    <w:rsid w:val="003D6B7A"/>
    <w:rsid w:val="003D6BBA"/>
    <w:rsid w:val="003D6FA0"/>
    <w:rsid w:val="003D72BF"/>
    <w:rsid w:val="003D7380"/>
    <w:rsid w:val="003E0150"/>
    <w:rsid w:val="003E0187"/>
    <w:rsid w:val="003E022E"/>
    <w:rsid w:val="003E076A"/>
    <w:rsid w:val="003E08C9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139E"/>
    <w:rsid w:val="003F1853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DD"/>
    <w:rsid w:val="003F35B4"/>
    <w:rsid w:val="003F3629"/>
    <w:rsid w:val="003F369E"/>
    <w:rsid w:val="003F3CE8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E5C"/>
    <w:rsid w:val="003F6591"/>
    <w:rsid w:val="003F6649"/>
    <w:rsid w:val="003F673B"/>
    <w:rsid w:val="003F6B71"/>
    <w:rsid w:val="003F6C77"/>
    <w:rsid w:val="003F7534"/>
    <w:rsid w:val="003F78B7"/>
    <w:rsid w:val="003F7B76"/>
    <w:rsid w:val="003F7CB4"/>
    <w:rsid w:val="003F7F66"/>
    <w:rsid w:val="004003CE"/>
    <w:rsid w:val="00400435"/>
    <w:rsid w:val="0040074F"/>
    <w:rsid w:val="00400C01"/>
    <w:rsid w:val="00400E6B"/>
    <w:rsid w:val="004015BB"/>
    <w:rsid w:val="0040190E"/>
    <w:rsid w:val="0040191B"/>
    <w:rsid w:val="00401D36"/>
    <w:rsid w:val="004020E7"/>
    <w:rsid w:val="00402166"/>
    <w:rsid w:val="00402226"/>
    <w:rsid w:val="004023E6"/>
    <w:rsid w:val="004028C8"/>
    <w:rsid w:val="00402935"/>
    <w:rsid w:val="00402A6E"/>
    <w:rsid w:val="00402EE7"/>
    <w:rsid w:val="00403C36"/>
    <w:rsid w:val="00403C80"/>
    <w:rsid w:val="00403DD9"/>
    <w:rsid w:val="00404186"/>
    <w:rsid w:val="004048C8"/>
    <w:rsid w:val="0040497A"/>
    <w:rsid w:val="00404FAD"/>
    <w:rsid w:val="004050F5"/>
    <w:rsid w:val="0040515F"/>
    <w:rsid w:val="00405221"/>
    <w:rsid w:val="0040566C"/>
    <w:rsid w:val="004057F6"/>
    <w:rsid w:val="0040595E"/>
    <w:rsid w:val="00405A86"/>
    <w:rsid w:val="00405E06"/>
    <w:rsid w:val="00405E5A"/>
    <w:rsid w:val="0040614B"/>
    <w:rsid w:val="0040621C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A8"/>
    <w:rsid w:val="0041064E"/>
    <w:rsid w:val="00410799"/>
    <w:rsid w:val="00410B4C"/>
    <w:rsid w:val="00410E7E"/>
    <w:rsid w:val="004110A7"/>
    <w:rsid w:val="004110DF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0F1"/>
    <w:rsid w:val="00413468"/>
    <w:rsid w:val="00413A8B"/>
    <w:rsid w:val="00413CEC"/>
    <w:rsid w:val="004141D1"/>
    <w:rsid w:val="004141F4"/>
    <w:rsid w:val="0041434F"/>
    <w:rsid w:val="00414506"/>
    <w:rsid w:val="00414690"/>
    <w:rsid w:val="00414CA7"/>
    <w:rsid w:val="00414FF3"/>
    <w:rsid w:val="004151FB"/>
    <w:rsid w:val="00415498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B39"/>
    <w:rsid w:val="00421D48"/>
    <w:rsid w:val="00421DFD"/>
    <w:rsid w:val="00421E76"/>
    <w:rsid w:val="004221A5"/>
    <w:rsid w:val="00422A5C"/>
    <w:rsid w:val="00422CD0"/>
    <w:rsid w:val="0042330F"/>
    <w:rsid w:val="004235C8"/>
    <w:rsid w:val="0042361D"/>
    <w:rsid w:val="0042373B"/>
    <w:rsid w:val="0042377D"/>
    <w:rsid w:val="00423E86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A5E"/>
    <w:rsid w:val="00425D8B"/>
    <w:rsid w:val="00425F76"/>
    <w:rsid w:val="00426060"/>
    <w:rsid w:val="004263B7"/>
    <w:rsid w:val="00426FC0"/>
    <w:rsid w:val="00426FD5"/>
    <w:rsid w:val="004274D7"/>
    <w:rsid w:val="004275F5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782"/>
    <w:rsid w:val="004318B7"/>
    <w:rsid w:val="004319B5"/>
    <w:rsid w:val="00431C39"/>
    <w:rsid w:val="00431CD6"/>
    <w:rsid w:val="00431E3A"/>
    <w:rsid w:val="00431E84"/>
    <w:rsid w:val="00431EDE"/>
    <w:rsid w:val="00432762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4F64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E83"/>
    <w:rsid w:val="00447F89"/>
    <w:rsid w:val="00450613"/>
    <w:rsid w:val="00450CAE"/>
    <w:rsid w:val="00450EE7"/>
    <w:rsid w:val="00451068"/>
    <w:rsid w:val="004512D4"/>
    <w:rsid w:val="004513A9"/>
    <w:rsid w:val="004513BF"/>
    <w:rsid w:val="00451498"/>
    <w:rsid w:val="00451536"/>
    <w:rsid w:val="00451C09"/>
    <w:rsid w:val="00451E38"/>
    <w:rsid w:val="00451E92"/>
    <w:rsid w:val="00452374"/>
    <w:rsid w:val="004523D8"/>
    <w:rsid w:val="004528F7"/>
    <w:rsid w:val="0045291C"/>
    <w:rsid w:val="00452C45"/>
    <w:rsid w:val="00452C60"/>
    <w:rsid w:val="00452CEB"/>
    <w:rsid w:val="0045317A"/>
    <w:rsid w:val="0045324A"/>
    <w:rsid w:val="0045329B"/>
    <w:rsid w:val="004533F9"/>
    <w:rsid w:val="00453991"/>
    <w:rsid w:val="00453D33"/>
    <w:rsid w:val="00453EEF"/>
    <w:rsid w:val="00453F67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ED5"/>
    <w:rsid w:val="00456F8B"/>
    <w:rsid w:val="00457052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3D13"/>
    <w:rsid w:val="00463E72"/>
    <w:rsid w:val="004641FB"/>
    <w:rsid w:val="004645B9"/>
    <w:rsid w:val="00464755"/>
    <w:rsid w:val="00464A64"/>
    <w:rsid w:val="00465DBB"/>
    <w:rsid w:val="004668EF"/>
    <w:rsid w:val="00466AD7"/>
    <w:rsid w:val="004670EB"/>
    <w:rsid w:val="004672D6"/>
    <w:rsid w:val="004674E4"/>
    <w:rsid w:val="00467CBB"/>
    <w:rsid w:val="00470120"/>
    <w:rsid w:val="00470280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39F"/>
    <w:rsid w:val="004733B0"/>
    <w:rsid w:val="00473734"/>
    <w:rsid w:val="00473EFF"/>
    <w:rsid w:val="0047444B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943"/>
    <w:rsid w:val="00476A63"/>
    <w:rsid w:val="00476BB7"/>
    <w:rsid w:val="00476C38"/>
    <w:rsid w:val="00476F43"/>
    <w:rsid w:val="004771FC"/>
    <w:rsid w:val="00477579"/>
    <w:rsid w:val="004777DB"/>
    <w:rsid w:val="00477E5A"/>
    <w:rsid w:val="0048016A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E02"/>
    <w:rsid w:val="00482274"/>
    <w:rsid w:val="0048237C"/>
    <w:rsid w:val="004823B1"/>
    <w:rsid w:val="0048282B"/>
    <w:rsid w:val="00482861"/>
    <w:rsid w:val="00482B97"/>
    <w:rsid w:val="00482C86"/>
    <w:rsid w:val="00482EA5"/>
    <w:rsid w:val="00482EF0"/>
    <w:rsid w:val="004831A8"/>
    <w:rsid w:val="00483711"/>
    <w:rsid w:val="00483B18"/>
    <w:rsid w:val="00484031"/>
    <w:rsid w:val="0048407C"/>
    <w:rsid w:val="00484732"/>
    <w:rsid w:val="00484754"/>
    <w:rsid w:val="0048479F"/>
    <w:rsid w:val="00484D3E"/>
    <w:rsid w:val="00484D56"/>
    <w:rsid w:val="00484EEA"/>
    <w:rsid w:val="00484EF3"/>
    <w:rsid w:val="004852D6"/>
    <w:rsid w:val="0048556F"/>
    <w:rsid w:val="004855C4"/>
    <w:rsid w:val="0048589B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87E65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F63"/>
    <w:rsid w:val="004941B8"/>
    <w:rsid w:val="004946BA"/>
    <w:rsid w:val="00494995"/>
    <w:rsid w:val="004949DC"/>
    <w:rsid w:val="00494AE8"/>
    <w:rsid w:val="00494FD2"/>
    <w:rsid w:val="00495388"/>
    <w:rsid w:val="004953E2"/>
    <w:rsid w:val="0049542C"/>
    <w:rsid w:val="0049543D"/>
    <w:rsid w:val="004956F7"/>
    <w:rsid w:val="00495870"/>
    <w:rsid w:val="004958D5"/>
    <w:rsid w:val="00495CEF"/>
    <w:rsid w:val="00495E5D"/>
    <w:rsid w:val="004961D9"/>
    <w:rsid w:val="00496419"/>
    <w:rsid w:val="00496547"/>
    <w:rsid w:val="00496603"/>
    <w:rsid w:val="00496B25"/>
    <w:rsid w:val="00496BC0"/>
    <w:rsid w:val="00497830"/>
    <w:rsid w:val="00497A66"/>
    <w:rsid w:val="00497C1A"/>
    <w:rsid w:val="00497D3E"/>
    <w:rsid w:val="004A0554"/>
    <w:rsid w:val="004A058D"/>
    <w:rsid w:val="004A08F9"/>
    <w:rsid w:val="004A0B73"/>
    <w:rsid w:val="004A109F"/>
    <w:rsid w:val="004A136E"/>
    <w:rsid w:val="004A15DE"/>
    <w:rsid w:val="004A1DCC"/>
    <w:rsid w:val="004A1EB5"/>
    <w:rsid w:val="004A211A"/>
    <w:rsid w:val="004A23BA"/>
    <w:rsid w:val="004A28A1"/>
    <w:rsid w:val="004A28B7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3EB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9C0"/>
    <w:rsid w:val="004A5A66"/>
    <w:rsid w:val="004A5F47"/>
    <w:rsid w:val="004A6105"/>
    <w:rsid w:val="004A634E"/>
    <w:rsid w:val="004A6B5F"/>
    <w:rsid w:val="004A6EF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535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452"/>
    <w:rsid w:val="004B57DC"/>
    <w:rsid w:val="004B5BA4"/>
    <w:rsid w:val="004B66D6"/>
    <w:rsid w:val="004B6ADA"/>
    <w:rsid w:val="004B772A"/>
    <w:rsid w:val="004B7A87"/>
    <w:rsid w:val="004B7D65"/>
    <w:rsid w:val="004C004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3175"/>
    <w:rsid w:val="004C3191"/>
    <w:rsid w:val="004C3372"/>
    <w:rsid w:val="004C3DAF"/>
    <w:rsid w:val="004C415E"/>
    <w:rsid w:val="004C41CE"/>
    <w:rsid w:val="004C4BAD"/>
    <w:rsid w:val="004C4C01"/>
    <w:rsid w:val="004C4F74"/>
    <w:rsid w:val="004C4F75"/>
    <w:rsid w:val="004C51A9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566"/>
    <w:rsid w:val="004D0ABA"/>
    <w:rsid w:val="004D0F68"/>
    <w:rsid w:val="004D1031"/>
    <w:rsid w:val="004D108A"/>
    <w:rsid w:val="004D1428"/>
    <w:rsid w:val="004D162D"/>
    <w:rsid w:val="004D1642"/>
    <w:rsid w:val="004D17ED"/>
    <w:rsid w:val="004D1CEF"/>
    <w:rsid w:val="004D1DEB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59B"/>
    <w:rsid w:val="004D7617"/>
    <w:rsid w:val="004D76D6"/>
    <w:rsid w:val="004D7A19"/>
    <w:rsid w:val="004D7F87"/>
    <w:rsid w:val="004D7FB1"/>
    <w:rsid w:val="004E1150"/>
    <w:rsid w:val="004E133E"/>
    <w:rsid w:val="004E1946"/>
    <w:rsid w:val="004E19E3"/>
    <w:rsid w:val="004E1C9E"/>
    <w:rsid w:val="004E230D"/>
    <w:rsid w:val="004E24C1"/>
    <w:rsid w:val="004E2749"/>
    <w:rsid w:val="004E27B8"/>
    <w:rsid w:val="004E2A15"/>
    <w:rsid w:val="004E2DD3"/>
    <w:rsid w:val="004E2ECF"/>
    <w:rsid w:val="004E34BE"/>
    <w:rsid w:val="004E35E5"/>
    <w:rsid w:val="004E3A1F"/>
    <w:rsid w:val="004E3BA7"/>
    <w:rsid w:val="004E4147"/>
    <w:rsid w:val="004E429C"/>
    <w:rsid w:val="004E42A3"/>
    <w:rsid w:val="004E4531"/>
    <w:rsid w:val="004E468F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CAD"/>
    <w:rsid w:val="004E5D9D"/>
    <w:rsid w:val="004E5E31"/>
    <w:rsid w:val="004E6107"/>
    <w:rsid w:val="004E651C"/>
    <w:rsid w:val="004E66AC"/>
    <w:rsid w:val="004E6948"/>
    <w:rsid w:val="004E6CC3"/>
    <w:rsid w:val="004E73DE"/>
    <w:rsid w:val="004E77C8"/>
    <w:rsid w:val="004E77FF"/>
    <w:rsid w:val="004F00C4"/>
    <w:rsid w:val="004F038F"/>
    <w:rsid w:val="004F05B1"/>
    <w:rsid w:val="004F09CC"/>
    <w:rsid w:val="004F0ACB"/>
    <w:rsid w:val="004F12DF"/>
    <w:rsid w:val="004F12F8"/>
    <w:rsid w:val="004F13E5"/>
    <w:rsid w:val="004F16AB"/>
    <w:rsid w:val="004F1930"/>
    <w:rsid w:val="004F1ABE"/>
    <w:rsid w:val="004F1E1D"/>
    <w:rsid w:val="004F24DD"/>
    <w:rsid w:val="004F27C2"/>
    <w:rsid w:val="004F287E"/>
    <w:rsid w:val="004F2D02"/>
    <w:rsid w:val="004F2DAB"/>
    <w:rsid w:val="004F3262"/>
    <w:rsid w:val="004F388E"/>
    <w:rsid w:val="004F3A95"/>
    <w:rsid w:val="004F40A5"/>
    <w:rsid w:val="004F4531"/>
    <w:rsid w:val="004F4D4A"/>
    <w:rsid w:val="004F4D76"/>
    <w:rsid w:val="004F4F1F"/>
    <w:rsid w:val="004F4F4A"/>
    <w:rsid w:val="004F4F75"/>
    <w:rsid w:val="004F51A1"/>
    <w:rsid w:val="004F5327"/>
    <w:rsid w:val="004F5332"/>
    <w:rsid w:val="004F53CA"/>
    <w:rsid w:val="004F548B"/>
    <w:rsid w:val="004F5516"/>
    <w:rsid w:val="004F558C"/>
    <w:rsid w:val="004F558E"/>
    <w:rsid w:val="004F5A97"/>
    <w:rsid w:val="004F5B07"/>
    <w:rsid w:val="004F5B2C"/>
    <w:rsid w:val="004F5D32"/>
    <w:rsid w:val="004F5E24"/>
    <w:rsid w:val="004F6169"/>
    <w:rsid w:val="004F6384"/>
    <w:rsid w:val="004F65EE"/>
    <w:rsid w:val="004F670E"/>
    <w:rsid w:val="004F6B09"/>
    <w:rsid w:val="004F6C42"/>
    <w:rsid w:val="004F6E3C"/>
    <w:rsid w:val="004F6ECC"/>
    <w:rsid w:val="004F6ED0"/>
    <w:rsid w:val="004F75E7"/>
    <w:rsid w:val="004F7990"/>
    <w:rsid w:val="005001FC"/>
    <w:rsid w:val="005003A6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440"/>
    <w:rsid w:val="00502514"/>
    <w:rsid w:val="00502B86"/>
    <w:rsid w:val="00502D1B"/>
    <w:rsid w:val="005037D0"/>
    <w:rsid w:val="00503885"/>
    <w:rsid w:val="005039E5"/>
    <w:rsid w:val="00504049"/>
    <w:rsid w:val="0050409E"/>
    <w:rsid w:val="00504636"/>
    <w:rsid w:val="00504915"/>
    <w:rsid w:val="00504DB4"/>
    <w:rsid w:val="00504F77"/>
    <w:rsid w:val="005052DB"/>
    <w:rsid w:val="00505F29"/>
    <w:rsid w:val="00506293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201C8"/>
    <w:rsid w:val="00520328"/>
    <w:rsid w:val="0052044E"/>
    <w:rsid w:val="00520682"/>
    <w:rsid w:val="005207AA"/>
    <w:rsid w:val="00521AC6"/>
    <w:rsid w:val="00521BB1"/>
    <w:rsid w:val="00521E1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D52"/>
    <w:rsid w:val="00530AEA"/>
    <w:rsid w:val="00530B9F"/>
    <w:rsid w:val="00530C60"/>
    <w:rsid w:val="00531384"/>
    <w:rsid w:val="00531870"/>
    <w:rsid w:val="00531D27"/>
    <w:rsid w:val="00531E3C"/>
    <w:rsid w:val="005321B4"/>
    <w:rsid w:val="005325FC"/>
    <w:rsid w:val="00532C74"/>
    <w:rsid w:val="005334DA"/>
    <w:rsid w:val="0053418D"/>
    <w:rsid w:val="0053436C"/>
    <w:rsid w:val="00534A3F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A82"/>
    <w:rsid w:val="00537D5E"/>
    <w:rsid w:val="00540347"/>
    <w:rsid w:val="00540CE9"/>
    <w:rsid w:val="00540D7B"/>
    <w:rsid w:val="00541631"/>
    <w:rsid w:val="0054247F"/>
    <w:rsid w:val="005425DC"/>
    <w:rsid w:val="00542794"/>
    <w:rsid w:val="005429B1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EEF"/>
    <w:rsid w:val="005500CD"/>
    <w:rsid w:val="0055036F"/>
    <w:rsid w:val="00550816"/>
    <w:rsid w:val="00551307"/>
    <w:rsid w:val="0055190D"/>
    <w:rsid w:val="00551EA3"/>
    <w:rsid w:val="0055214E"/>
    <w:rsid w:val="00552757"/>
    <w:rsid w:val="00552966"/>
    <w:rsid w:val="00552E64"/>
    <w:rsid w:val="00552F24"/>
    <w:rsid w:val="0055316B"/>
    <w:rsid w:val="005531D5"/>
    <w:rsid w:val="005533D9"/>
    <w:rsid w:val="005537A4"/>
    <w:rsid w:val="00553BBF"/>
    <w:rsid w:val="00553E17"/>
    <w:rsid w:val="00553F1C"/>
    <w:rsid w:val="0055408C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EAE"/>
    <w:rsid w:val="0055728A"/>
    <w:rsid w:val="0055753C"/>
    <w:rsid w:val="00557732"/>
    <w:rsid w:val="00557A3C"/>
    <w:rsid w:val="00560078"/>
    <w:rsid w:val="0056056E"/>
    <w:rsid w:val="00560977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21F"/>
    <w:rsid w:val="00564489"/>
    <w:rsid w:val="005646CA"/>
    <w:rsid w:val="00564A04"/>
    <w:rsid w:val="00564B77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57D"/>
    <w:rsid w:val="00567612"/>
    <w:rsid w:val="0057026D"/>
    <w:rsid w:val="0057059E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E27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5B"/>
    <w:rsid w:val="005757A1"/>
    <w:rsid w:val="00575F3A"/>
    <w:rsid w:val="00575FAC"/>
    <w:rsid w:val="005768C8"/>
    <w:rsid w:val="00576937"/>
    <w:rsid w:val="005769A8"/>
    <w:rsid w:val="00576FCC"/>
    <w:rsid w:val="00577060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2804"/>
    <w:rsid w:val="00582F04"/>
    <w:rsid w:val="005838A6"/>
    <w:rsid w:val="00583E56"/>
    <w:rsid w:val="00583F6C"/>
    <w:rsid w:val="00584057"/>
    <w:rsid w:val="00584525"/>
    <w:rsid w:val="005845FB"/>
    <w:rsid w:val="005847E3"/>
    <w:rsid w:val="00584AD2"/>
    <w:rsid w:val="00584C56"/>
    <w:rsid w:val="00584DB5"/>
    <w:rsid w:val="005852E2"/>
    <w:rsid w:val="00585642"/>
    <w:rsid w:val="00585757"/>
    <w:rsid w:val="00585D3E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2F1D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532"/>
    <w:rsid w:val="005A4A20"/>
    <w:rsid w:val="005A4B4A"/>
    <w:rsid w:val="005A4F1E"/>
    <w:rsid w:val="005A5420"/>
    <w:rsid w:val="005A546E"/>
    <w:rsid w:val="005A5691"/>
    <w:rsid w:val="005A5AC0"/>
    <w:rsid w:val="005A5BD8"/>
    <w:rsid w:val="005A5EFB"/>
    <w:rsid w:val="005A638B"/>
    <w:rsid w:val="005A6402"/>
    <w:rsid w:val="005A65E8"/>
    <w:rsid w:val="005A6609"/>
    <w:rsid w:val="005A6F6E"/>
    <w:rsid w:val="005A7326"/>
    <w:rsid w:val="005A73CD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9EB"/>
    <w:rsid w:val="005B3B34"/>
    <w:rsid w:val="005B3BBE"/>
    <w:rsid w:val="005B3D77"/>
    <w:rsid w:val="005B46A7"/>
    <w:rsid w:val="005B46DA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1C6"/>
    <w:rsid w:val="005C0316"/>
    <w:rsid w:val="005C0968"/>
    <w:rsid w:val="005C0E86"/>
    <w:rsid w:val="005C1021"/>
    <w:rsid w:val="005C14EE"/>
    <w:rsid w:val="005C1D6A"/>
    <w:rsid w:val="005C1DAC"/>
    <w:rsid w:val="005C1DEF"/>
    <w:rsid w:val="005C20D4"/>
    <w:rsid w:val="005C25E9"/>
    <w:rsid w:val="005C2B99"/>
    <w:rsid w:val="005C2C8C"/>
    <w:rsid w:val="005C2DF9"/>
    <w:rsid w:val="005C3BB6"/>
    <w:rsid w:val="005C3D52"/>
    <w:rsid w:val="005C4297"/>
    <w:rsid w:val="005C49D6"/>
    <w:rsid w:val="005C49E4"/>
    <w:rsid w:val="005C4B10"/>
    <w:rsid w:val="005C4DFC"/>
    <w:rsid w:val="005C5160"/>
    <w:rsid w:val="005C53B8"/>
    <w:rsid w:val="005C58D2"/>
    <w:rsid w:val="005C5B16"/>
    <w:rsid w:val="005C5FDA"/>
    <w:rsid w:val="005C63E1"/>
    <w:rsid w:val="005C6598"/>
    <w:rsid w:val="005C678A"/>
    <w:rsid w:val="005C69AC"/>
    <w:rsid w:val="005C6E82"/>
    <w:rsid w:val="005C711E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89C"/>
    <w:rsid w:val="005D1C4F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D9B"/>
    <w:rsid w:val="005E2EF3"/>
    <w:rsid w:val="005E3591"/>
    <w:rsid w:val="005E37CB"/>
    <w:rsid w:val="005E3D37"/>
    <w:rsid w:val="005E3DAC"/>
    <w:rsid w:val="005E3F62"/>
    <w:rsid w:val="005E4257"/>
    <w:rsid w:val="005E49E2"/>
    <w:rsid w:val="005E4B54"/>
    <w:rsid w:val="005E4C0E"/>
    <w:rsid w:val="005E53EC"/>
    <w:rsid w:val="005E588D"/>
    <w:rsid w:val="005E5910"/>
    <w:rsid w:val="005E5A78"/>
    <w:rsid w:val="005E5AA2"/>
    <w:rsid w:val="005E5AD4"/>
    <w:rsid w:val="005E5B47"/>
    <w:rsid w:val="005E5B58"/>
    <w:rsid w:val="005E5D3B"/>
    <w:rsid w:val="005E5E8B"/>
    <w:rsid w:val="005E5ED8"/>
    <w:rsid w:val="005E6104"/>
    <w:rsid w:val="005E731A"/>
    <w:rsid w:val="005E7EFB"/>
    <w:rsid w:val="005E7F2B"/>
    <w:rsid w:val="005F00EF"/>
    <w:rsid w:val="005F07FA"/>
    <w:rsid w:val="005F0B83"/>
    <w:rsid w:val="005F0C44"/>
    <w:rsid w:val="005F0EA3"/>
    <w:rsid w:val="005F1475"/>
    <w:rsid w:val="005F17A6"/>
    <w:rsid w:val="005F2316"/>
    <w:rsid w:val="005F2E9A"/>
    <w:rsid w:val="005F2F6F"/>
    <w:rsid w:val="005F3119"/>
    <w:rsid w:val="005F3170"/>
    <w:rsid w:val="005F349F"/>
    <w:rsid w:val="005F41D0"/>
    <w:rsid w:val="005F45FB"/>
    <w:rsid w:val="005F4616"/>
    <w:rsid w:val="005F46B8"/>
    <w:rsid w:val="005F4850"/>
    <w:rsid w:val="005F4FA0"/>
    <w:rsid w:val="005F5728"/>
    <w:rsid w:val="005F5933"/>
    <w:rsid w:val="005F61A1"/>
    <w:rsid w:val="005F6E4D"/>
    <w:rsid w:val="005F6F6B"/>
    <w:rsid w:val="005F7082"/>
    <w:rsid w:val="005F7411"/>
    <w:rsid w:val="005F7887"/>
    <w:rsid w:val="005F78A1"/>
    <w:rsid w:val="005F7D6F"/>
    <w:rsid w:val="00600911"/>
    <w:rsid w:val="00600DC4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3218"/>
    <w:rsid w:val="006036BF"/>
    <w:rsid w:val="00603751"/>
    <w:rsid w:val="00603883"/>
    <w:rsid w:val="00603DD0"/>
    <w:rsid w:val="0060406F"/>
    <w:rsid w:val="0060432D"/>
    <w:rsid w:val="0060479F"/>
    <w:rsid w:val="00604B5C"/>
    <w:rsid w:val="00604B6E"/>
    <w:rsid w:val="00605014"/>
    <w:rsid w:val="00605139"/>
    <w:rsid w:val="00605394"/>
    <w:rsid w:val="00605A17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6E5"/>
    <w:rsid w:val="00611D04"/>
    <w:rsid w:val="00611DB0"/>
    <w:rsid w:val="00611EA7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201BF"/>
    <w:rsid w:val="00620248"/>
    <w:rsid w:val="00620439"/>
    <w:rsid w:val="006204E2"/>
    <w:rsid w:val="00620597"/>
    <w:rsid w:val="0062082B"/>
    <w:rsid w:val="006208BE"/>
    <w:rsid w:val="00620E51"/>
    <w:rsid w:val="00620EA1"/>
    <w:rsid w:val="00621335"/>
    <w:rsid w:val="00621A15"/>
    <w:rsid w:val="00621CD8"/>
    <w:rsid w:val="00622180"/>
    <w:rsid w:val="006222CB"/>
    <w:rsid w:val="0062254B"/>
    <w:rsid w:val="006227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409A"/>
    <w:rsid w:val="006240D3"/>
    <w:rsid w:val="0062425F"/>
    <w:rsid w:val="00624753"/>
    <w:rsid w:val="006247E4"/>
    <w:rsid w:val="00625B8D"/>
    <w:rsid w:val="00625D16"/>
    <w:rsid w:val="00625D4B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841"/>
    <w:rsid w:val="00630F30"/>
    <w:rsid w:val="006310F3"/>
    <w:rsid w:val="006314FF"/>
    <w:rsid w:val="00631710"/>
    <w:rsid w:val="006318C0"/>
    <w:rsid w:val="00631986"/>
    <w:rsid w:val="00631B93"/>
    <w:rsid w:val="00631F39"/>
    <w:rsid w:val="006329C2"/>
    <w:rsid w:val="00632B50"/>
    <w:rsid w:val="00632C93"/>
    <w:rsid w:val="00633391"/>
    <w:rsid w:val="006335D0"/>
    <w:rsid w:val="00633621"/>
    <w:rsid w:val="00633717"/>
    <w:rsid w:val="00633E5D"/>
    <w:rsid w:val="006341BA"/>
    <w:rsid w:val="00634335"/>
    <w:rsid w:val="00634451"/>
    <w:rsid w:val="006344E2"/>
    <w:rsid w:val="006346F3"/>
    <w:rsid w:val="006349BF"/>
    <w:rsid w:val="0063526D"/>
    <w:rsid w:val="006353AA"/>
    <w:rsid w:val="00635788"/>
    <w:rsid w:val="00635EAE"/>
    <w:rsid w:val="00636488"/>
    <w:rsid w:val="006364ED"/>
    <w:rsid w:val="006366E8"/>
    <w:rsid w:val="006369B7"/>
    <w:rsid w:val="00636DAC"/>
    <w:rsid w:val="00636FEF"/>
    <w:rsid w:val="00637614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0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3C94"/>
    <w:rsid w:val="00643EAB"/>
    <w:rsid w:val="006449CB"/>
    <w:rsid w:val="00644BB3"/>
    <w:rsid w:val="006450D1"/>
    <w:rsid w:val="006450E5"/>
    <w:rsid w:val="006454EA"/>
    <w:rsid w:val="00645A14"/>
    <w:rsid w:val="00645F04"/>
    <w:rsid w:val="00645F21"/>
    <w:rsid w:val="006461E1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B07"/>
    <w:rsid w:val="00650200"/>
    <w:rsid w:val="0065034C"/>
    <w:rsid w:val="00650840"/>
    <w:rsid w:val="00650A05"/>
    <w:rsid w:val="0065103C"/>
    <w:rsid w:val="00651C85"/>
    <w:rsid w:val="00651CC2"/>
    <w:rsid w:val="006521EA"/>
    <w:rsid w:val="006522DA"/>
    <w:rsid w:val="006524CA"/>
    <w:rsid w:val="006528B3"/>
    <w:rsid w:val="00652BC9"/>
    <w:rsid w:val="00652E06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8B"/>
    <w:rsid w:val="00661394"/>
    <w:rsid w:val="00661413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21"/>
    <w:rsid w:val="00662A80"/>
    <w:rsid w:val="00662CEF"/>
    <w:rsid w:val="006631BC"/>
    <w:rsid w:val="006631D3"/>
    <w:rsid w:val="0066338C"/>
    <w:rsid w:val="006633ED"/>
    <w:rsid w:val="00663433"/>
    <w:rsid w:val="00663C6F"/>
    <w:rsid w:val="00663FB8"/>
    <w:rsid w:val="006641C2"/>
    <w:rsid w:val="006642F4"/>
    <w:rsid w:val="0066481E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694"/>
    <w:rsid w:val="00666B4A"/>
    <w:rsid w:val="00666B78"/>
    <w:rsid w:val="0066707D"/>
    <w:rsid w:val="0066716F"/>
    <w:rsid w:val="00667691"/>
    <w:rsid w:val="0066783E"/>
    <w:rsid w:val="00667A9D"/>
    <w:rsid w:val="00667C63"/>
    <w:rsid w:val="00667E19"/>
    <w:rsid w:val="00667F3F"/>
    <w:rsid w:val="006700FC"/>
    <w:rsid w:val="00670AF8"/>
    <w:rsid w:val="006713EC"/>
    <w:rsid w:val="0067157D"/>
    <w:rsid w:val="00671751"/>
    <w:rsid w:val="006717DD"/>
    <w:rsid w:val="006718D0"/>
    <w:rsid w:val="006722E7"/>
    <w:rsid w:val="006725BE"/>
    <w:rsid w:val="00672716"/>
    <w:rsid w:val="0067296B"/>
    <w:rsid w:val="00672E50"/>
    <w:rsid w:val="0067309D"/>
    <w:rsid w:val="00673537"/>
    <w:rsid w:val="00673C02"/>
    <w:rsid w:val="00673DD7"/>
    <w:rsid w:val="0067407E"/>
    <w:rsid w:val="00674147"/>
    <w:rsid w:val="00674152"/>
    <w:rsid w:val="00674296"/>
    <w:rsid w:val="0067450E"/>
    <w:rsid w:val="006748BD"/>
    <w:rsid w:val="00674B12"/>
    <w:rsid w:val="00674ED2"/>
    <w:rsid w:val="00674FB5"/>
    <w:rsid w:val="006752EE"/>
    <w:rsid w:val="00675A37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80433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3DD8"/>
    <w:rsid w:val="00684187"/>
    <w:rsid w:val="006843A5"/>
    <w:rsid w:val="00684466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98D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5B71"/>
    <w:rsid w:val="00695C6A"/>
    <w:rsid w:val="00696166"/>
    <w:rsid w:val="00696223"/>
    <w:rsid w:val="0069635F"/>
    <w:rsid w:val="00696AED"/>
    <w:rsid w:val="00696CB5"/>
    <w:rsid w:val="00697449"/>
    <w:rsid w:val="006975BB"/>
    <w:rsid w:val="00697651"/>
    <w:rsid w:val="00697819"/>
    <w:rsid w:val="006979ED"/>
    <w:rsid w:val="00697A88"/>
    <w:rsid w:val="006A00D3"/>
    <w:rsid w:val="006A01F3"/>
    <w:rsid w:val="006A052B"/>
    <w:rsid w:val="006A0B8E"/>
    <w:rsid w:val="006A0DF0"/>
    <w:rsid w:val="006A0E25"/>
    <w:rsid w:val="006A1054"/>
    <w:rsid w:val="006A12D7"/>
    <w:rsid w:val="006A130D"/>
    <w:rsid w:val="006A156A"/>
    <w:rsid w:val="006A195F"/>
    <w:rsid w:val="006A1B0C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7C9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6EAD"/>
    <w:rsid w:val="006A71E1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340E"/>
    <w:rsid w:val="006B39C2"/>
    <w:rsid w:val="006B3FC5"/>
    <w:rsid w:val="006B43A2"/>
    <w:rsid w:val="006B4499"/>
    <w:rsid w:val="006B4B1F"/>
    <w:rsid w:val="006B4CB2"/>
    <w:rsid w:val="006B517A"/>
    <w:rsid w:val="006B53C0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76C"/>
    <w:rsid w:val="006C0F64"/>
    <w:rsid w:val="006C1620"/>
    <w:rsid w:val="006C1A36"/>
    <w:rsid w:val="006C1A77"/>
    <w:rsid w:val="006C1B65"/>
    <w:rsid w:val="006C1B8F"/>
    <w:rsid w:val="006C1FA1"/>
    <w:rsid w:val="006C251C"/>
    <w:rsid w:val="006C2542"/>
    <w:rsid w:val="006C2BD3"/>
    <w:rsid w:val="006C30B2"/>
    <w:rsid w:val="006C3119"/>
    <w:rsid w:val="006C333F"/>
    <w:rsid w:val="006C3597"/>
    <w:rsid w:val="006C36A9"/>
    <w:rsid w:val="006C3EBC"/>
    <w:rsid w:val="006C4287"/>
    <w:rsid w:val="006C4789"/>
    <w:rsid w:val="006C47F8"/>
    <w:rsid w:val="006C4BD8"/>
    <w:rsid w:val="006C4D8F"/>
    <w:rsid w:val="006C4FF8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D009D"/>
    <w:rsid w:val="006D03CC"/>
    <w:rsid w:val="006D051D"/>
    <w:rsid w:val="006D06C8"/>
    <w:rsid w:val="006D09FE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2B87"/>
    <w:rsid w:val="006D32F7"/>
    <w:rsid w:val="006D3398"/>
    <w:rsid w:val="006D38F0"/>
    <w:rsid w:val="006D39F5"/>
    <w:rsid w:val="006D3A3D"/>
    <w:rsid w:val="006D3C69"/>
    <w:rsid w:val="006D3CFD"/>
    <w:rsid w:val="006D42E0"/>
    <w:rsid w:val="006D464A"/>
    <w:rsid w:val="006D480A"/>
    <w:rsid w:val="006D4A78"/>
    <w:rsid w:val="006D4C72"/>
    <w:rsid w:val="006D4DA4"/>
    <w:rsid w:val="006D4E82"/>
    <w:rsid w:val="006D50B0"/>
    <w:rsid w:val="006D56A9"/>
    <w:rsid w:val="006D5AB4"/>
    <w:rsid w:val="006D5BA0"/>
    <w:rsid w:val="006D5CC1"/>
    <w:rsid w:val="006D5DFE"/>
    <w:rsid w:val="006D5EAF"/>
    <w:rsid w:val="006D6069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D7A14"/>
    <w:rsid w:val="006E066F"/>
    <w:rsid w:val="006E06F3"/>
    <w:rsid w:val="006E0B6F"/>
    <w:rsid w:val="006E0F0F"/>
    <w:rsid w:val="006E1395"/>
    <w:rsid w:val="006E1407"/>
    <w:rsid w:val="006E14F2"/>
    <w:rsid w:val="006E1515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B0"/>
    <w:rsid w:val="006E2BA8"/>
    <w:rsid w:val="006E2D30"/>
    <w:rsid w:val="006E31D7"/>
    <w:rsid w:val="006E3398"/>
    <w:rsid w:val="006E3451"/>
    <w:rsid w:val="006E37F6"/>
    <w:rsid w:val="006E3886"/>
    <w:rsid w:val="006E3AFF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9E9"/>
    <w:rsid w:val="006E5A1F"/>
    <w:rsid w:val="006E5EA2"/>
    <w:rsid w:val="006E605B"/>
    <w:rsid w:val="006E6596"/>
    <w:rsid w:val="006E65F4"/>
    <w:rsid w:val="006E6633"/>
    <w:rsid w:val="006E6A16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BA"/>
    <w:rsid w:val="006F0E20"/>
    <w:rsid w:val="006F2051"/>
    <w:rsid w:val="006F21D8"/>
    <w:rsid w:val="006F2ABF"/>
    <w:rsid w:val="006F2E7C"/>
    <w:rsid w:val="006F2F9E"/>
    <w:rsid w:val="006F3016"/>
    <w:rsid w:val="006F3037"/>
    <w:rsid w:val="006F37CE"/>
    <w:rsid w:val="006F3801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B61"/>
    <w:rsid w:val="006F7E76"/>
    <w:rsid w:val="0070062C"/>
    <w:rsid w:val="00700CC5"/>
    <w:rsid w:val="007014BA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2E39"/>
    <w:rsid w:val="00703285"/>
    <w:rsid w:val="007038AA"/>
    <w:rsid w:val="00703D04"/>
    <w:rsid w:val="00703F63"/>
    <w:rsid w:val="00703F99"/>
    <w:rsid w:val="007046F6"/>
    <w:rsid w:val="00704AEC"/>
    <w:rsid w:val="007058E6"/>
    <w:rsid w:val="00705C18"/>
    <w:rsid w:val="00705DB2"/>
    <w:rsid w:val="0070608B"/>
    <w:rsid w:val="00706384"/>
    <w:rsid w:val="007065D0"/>
    <w:rsid w:val="007066DA"/>
    <w:rsid w:val="007068DB"/>
    <w:rsid w:val="00706E35"/>
    <w:rsid w:val="00707122"/>
    <w:rsid w:val="00707570"/>
    <w:rsid w:val="007077F4"/>
    <w:rsid w:val="007078CA"/>
    <w:rsid w:val="00707959"/>
    <w:rsid w:val="00707B96"/>
    <w:rsid w:val="00707D81"/>
    <w:rsid w:val="00707DC4"/>
    <w:rsid w:val="00707FA4"/>
    <w:rsid w:val="0071022E"/>
    <w:rsid w:val="007109BF"/>
    <w:rsid w:val="00711184"/>
    <w:rsid w:val="00711806"/>
    <w:rsid w:val="007118F0"/>
    <w:rsid w:val="00711ED9"/>
    <w:rsid w:val="00712AF3"/>
    <w:rsid w:val="00712FF8"/>
    <w:rsid w:val="0071321C"/>
    <w:rsid w:val="00713223"/>
    <w:rsid w:val="007132C1"/>
    <w:rsid w:val="007132C7"/>
    <w:rsid w:val="007133B9"/>
    <w:rsid w:val="007136C2"/>
    <w:rsid w:val="00713A29"/>
    <w:rsid w:val="0071421C"/>
    <w:rsid w:val="007143A1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CA"/>
    <w:rsid w:val="007172F0"/>
    <w:rsid w:val="00717670"/>
    <w:rsid w:val="0071795D"/>
    <w:rsid w:val="00717E8B"/>
    <w:rsid w:val="00720105"/>
    <w:rsid w:val="00720E97"/>
    <w:rsid w:val="007211A9"/>
    <w:rsid w:val="00721A2D"/>
    <w:rsid w:val="007223D7"/>
    <w:rsid w:val="007223ED"/>
    <w:rsid w:val="007224D9"/>
    <w:rsid w:val="00722618"/>
    <w:rsid w:val="00722658"/>
    <w:rsid w:val="00722A5A"/>
    <w:rsid w:val="00722FCB"/>
    <w:rsid w:val="0072321D"/>
    <w:rsid w:val="00723510"/>
    <w:rsid w:val="00723638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F11"/>
    <w:rsid w:val="00727FAE"/>
    <w:rsid w:val="007301AA"/>
    <w:rsid w:val="007305E2"/>
    <w:rsid w:val="00730D11"/>
    <w:rsid w:val="00731012"/>
    <w:rsid w:val="00731116"/>
    <w:rsid w:val="00731E85"/>
    <w:rsid w:val="00732029"/>
    <w:rsid w:val="007323D0"/>
    <w:rsid w:val="007327A5"/>
    <w:rsid w:val="00732975"/>
    <w:rsid w:val="007329A1"/>
    <w:rsid w:val="00732B1C"/>
    <w:rsid w:val="00732E63"/>
    <w:rsid w:val="00732F58"/>
    <w:rsid w:val="00733127"/>
    <w:rsid w:val="0073314C"/>
    <w:rsid w:val="00733204"/>
    <w:rsid w:val="007336F8"/>
    <w:rsid w:val="00733A2D"/>
    <w:rsid w:val="00733C00"/>
    <w:rsid w:val="00734331"/>
    <w:rsid w:val="00734683"/>
    <w:rsid w:val="007347A8"/>
    <w:rsid w:val="00734B79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37DCF"/>
    <w:rsid w:val="007401DF"/>
    <w:rsid w:val="007404A0"/>
    <w:rsid w:val="00740626"/>
    <w:rsid w:val="0074068E"/>
    <w:rsid w:val="00740B75"/>
    <w:rsid w:val="00740D43"/>
    <w:rsid w:val="00741490"/>
    <w:rsid w:val="0074199C"/>
    <w:rsid w:val="00741B9E"/>
    <w:rsid w:val="007420B8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EFD"/>
    <w:rsid w:val="007453F4"/>
    <w:rsid w:val="00745B3E"/>
    <w:rsid w:val="00745FFC"/>
    <w:rsid w:val="00746013"/>
    <w:rsid w:val="0074663F"/>
    <w:rsid w:val="007469CB"/>
    <w:rsid w:val="00746CE9"/>
    <w:rsid w:val="00746FFB"/>
    <w:rsid w:val="0074766D"/>
    <w:rsid w:val="00747A79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910"/>
    <w:rsid w:val="0075195E"/>
    <w:rsid w:val="00752776"/>
    <w:rsid w:val="007529A6"/>
    <w:rsid w:val="00752A8E"/>
    <w:rsid w:val="00753094"/>
    <w:rsid w:val="0075315E"/>
    <w:rsid w:val="00753324"/>
    <w:rsid w:val="00753485"/>
    <w:rsid w:val="00753AF9"/>
    <w:rsid w:val="00753B69"/>
    <w:rsid w:val="00753B7D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4B4"/>
    <w:rsid w:val="00756589"/>
    <w:rsid w:val="007566C2"/>
    <w:rsid w:val="00756835"/>
    <w:rsid w:val="0075717D"/>
    <w:rsid w:val="0075770A"/>
    <w:rsid w:val="0075785A"/>
    <w:rsid w:val="00757891"/>
    <w:rsid w:val="00760A54"/>
    <w:rsid w:val="00760AEA"/>
    <w:rsid w:val="00760E1D"/>
    <w:rsid w:val="00760EF7"/>
    <w:rsid w:val="00760FB7"/>
    <w:rsid w:val="00761058"/>
    <w:rsid w:val="007621C4"/>
    <w:rsid w:val="00762252"/>
    <w:rsid w:val="007622AB"/>
    <w:rsid w:val="00762336"/>
    <w:rsid w:val="00762687"/>
    <w:rsid w:val="007626AC"/>
    <w:rsid w:val="0076276D"/>
    <w:rsid w:val="00762CD8"/>
    <w:rsid w:val="007631EC"/>
    <w:rsid w:val="00763249"/>
    <w:rsid w:val="0076368E"/>
    <w:rsid w:val="00763806"/>
    <w:rsid w:val="0076380B"/>
    <w:rsid w:val="00763A3A"/>
    <w:rsid w:val="00763E8D"/>
    <w:rsid w:val="00763F28"/>
    <w:rsid w:val="0076451C"/>
    <w:rsid w:val="007645B5"/>
    <w:rsid w:val="007646B9"/>
    <w:rsid w:val="007646E5"/>
    <w:rsid w:val="007648C3"/>
    <w:rsid w:val="00764D11"/>
    <w:rsid w:val="00764EBE"/>
    <w:rsid w:val="00764F5E"/>
    <w:rsid w:val="00764F81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46A"/>
    <w:rsid w:val="00766532"/>
    <w:rsid w:val="007665A6"/>
    <w:rsid w:val="00766850"/>
    <w:rsid w:val="00766D86"/>
    <w:rsid w:val="00766E67"/>
    <w:rsid w:val="00766F26"/>
    <w:rsid w:val="0076763F"/>
    <w:rsid w:val="00767FC5"/>
    <w:rsid w:val="0077006B"/>
    <w:rsid w:val="007701EC"/>
    <w:rsid w:val="00770881"/>
    <w:rsid w:val="00770957"/>
    <w:rsid w:val="00770B72"/>
    <w:rsid w:val="00770BF2"/>
    <w:rsid w:val="00770C93"/>
    <w:rsid w:val="007712AE"/>
    <w:rsid w:val="0077196A"/>
    <w:rsid w:val="00771B1C"/>
    <w:rsid w:val="0077213D"/>
    <w:rsid w:val="007727F4"/>
    <w:rsid w:val="00772E3A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C5A"/>
    <w:rsid w:val="00775DCA"/>
    <w:rsid w:val="00775FAC"/>
    <w:rsid w:val="0077667E"/>
    <w:rsid w:val="0077690A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34CD"/>
    <w:rsid w:val="00783768"/>
    <w:rsid w:val="00783BF8"/>
    <w:rsid w:val="007844CD"/>
    <w:rsid w:val="00784EDD"/>
    <w:rsid w:val="00785552"/>
    <w:rsid w:val="007858F4"/>
    <w:rsid w:val="00785AA3"/>
    <w:rsid w:val="00785C63"/>
    <w:rsid w:val="00786071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90286"/>
    <w:rsid w:val="007904DA"/>
    <w:rsid w:val="0079070F"/>
    <w:rsid w:val="007907A7"/>
    <w:rsid w:val="00790A6F"/>
    <w:rsid w:val="00790F27"/>
    <w:rsid w:val="007911FB"/>
    <w:rsid w:val="00791426"/>
    <w:rsid w:val="007914CF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45D"/>
    <w:rsid w:val="00793650"/>
    <w:rsid w:val="00793999"/>
    <w:rsid w:val="00793A8F"/>
    <w:rsid w:val="00793EC2"/>
    <w:rsid w:val="007940E0"/>
    <w:rsid w:val="00794C9B"/>
    <w:rsid w:val="007950BD"/>
    <w:rsid w:val="00795573"/>
    <w:rsid w:val="00795879"/>
    <w:rsid w:val="007958FA"/>
    <w:rsid w:val="00795B9E"/>
    <w:rsid w:val="00795E76"/>
    <w:rsid w:val="00795FFE"/>
    <w:rsid w:val="007964EE"/>
    <w:rsid w:val="00796A0C"/>
    <w:rsid w:val="00796A4F"/>
    <w:rsid w:val="00797006"/>
    <w:rsid w:val="0079722C"/>
    <w:rsid w:val="00797532"/>
    <w:rsid w:val="007975C9"/>
    <w:rsid w:val="0079791A"/>
    <w:rsid w:val="007A00BA"/>
    <w:rsid w:val="007A0C1A"/>
    <w:rsid w:val="007A0C1D"/>
    <w:rsid w:val="007A1580"/>
    <w:rsid w:val="007A168A"/>
    <w:rsid w:val="007A197A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BA"/>
    <w:rsid w:val="007A50F8"/>
    <w:rsid w:val="007A5418"/>
    <w:rsid w:val="007A5B64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B75"/>
    <w:rsid w:val="007B2C33"/>
    <w:rsid w:val="007B2D81"/>
    <w:rsid w:val="007B324A"/>
    <w:rsid w:val="007B324C"/>
    <w:rsid w:val="007B327D"/>
    <w:rsid w:val="007B33A9"/>
    <w:rsid w:val="007B3485"/>
    <w:rsid w:val="007B3CB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5F3"/>
    <w:rsid w:val="007C1BE8"/>
    <w:rsid w:val="007C22CB"/>
    <w:rsid w:val="007C2517"/>
    <w:rsid w:val="007C2519"/>
    <w:rsid w:val="007C28A9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C4A"/>
    <w:rsid w:val="007C4D87"/>
    <w:rsid w:val="007C4D9E"/>
    <w:rsid w:val="007C50C1"/>
    <w:rsid w:val="007C5505"/>
    <w:rsid w:val="007C56F3"/>
    <w:rsid w:val="007C56F5"/>
    <w:rsid w:val="007C575F"/>
    <w:rsid w:val="007C5860"/>
    <w:rsid w:val="007C5A8D"/>
    <w:rsid w:val="007C5DB7"/>
    <w:rsid w:val="007C61C4"/>
    <w:rsid w:val="007C6338"/>
    <w:rsid w:val="007C6777"/>
    <w:rsid w:val="007C6877"/>
    <w:rsid w:val="007C6BBD"/>
    <w:rsid w:val="007C6CD9"/>
    <w:rsid w:val="007C6CF5"/>
    <w:rsid w:val="007C7410"/>
    <w:rsid w:val="007C7440"/>
    <w:rsid w:val="007C764C"/>
    <w:rsid w:val="007C7B5D"/>
    <w:rsid w:val="007C7EA2"/>
    <w:rsid w:val="007D005A"/>
    <w:rsid w:val="007D02C0"/>
    <w:rsid w:val="007D037F"/>
    <w:rsid w:val="007D0897"/>
    <w:rsid w:val="007D0F9E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65C"/>
    <w:rsid w:val="007D27CE"/>
    <w:rsid w:val="007D29B5"/>
    <w:rsid w:val="007D2AEC"/>
    <w:rsid w:val="007D3248"/>
    <w:rsid w:val="007D35A4"/>
    <w:rsid w:val="007D37B5"/>
    <w:rsid w:val="007D3BA4"/>
    <w:rsid w:val="007D3FC8"/>
    <w:rsid w:val="007D42BD"/>
    <w:rsid w:val="007D4669"/>
    <w:rsid w:val="007D492B"/>
    <w:rsid w:val="007D4FF8"/>
    <w:rsid w:val="007D52F6"/>
    <w:rsid w:val="007D58A1"/>
    <w:rsid w:val="007D676A"/>
    <w:rsid w:val="007D6A81"/>
    <w:rsid w:val="007D6E06"/>
    <w:rsid w:val="007D6F84"/>
    <w:rsid w:val="007D6FD3"/>
    <w:rsid w:val="007D6FD6"/>
    <w:rsid w:val="007D7299"/>
    <w:rsid w:val="007D75E2"/>
    <w:rsid w:val="007D766E"/>
    <w:rsid w:val="007D7759"/>
    <w:rsid w:val="007E01FF"/>
    <w:rsid w:val="007E079A"/>
    <w:rsid w:val="007E0912"/>
    <w:rsid w:val="007E0C8E"/>
    <w:rsid w:val="007E0F95"/>
    <w:rsid w:val="007E0FEE"/>
    <w:rsid w:val="007E1317"/>
    <w:rsid w:val="007E16A5"/>
    <w:rsid w:val="007E1D0F"/>
    <w:rsid w:val="007E2363"/>
    <w:rsid w:val="007E269E"/>
    <w:rsid w:val="007E288F"/>
    <w:rsid w:val="007E28FB"/>
    <w:rsid w:val="007E2DEF"/>
    <w:rsid w:val="007E2E54"/>
    <w:rsid w:val="007E3709"/>
    <w:rsid w:val="007E3A3C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89"/>
    <w:rsid w:val="007F15B4"/>
    <w:rsid w:val="007F1A2C"/>
    <w:rsid w:val="007F1AC6"/>
    <w:rsid w:val="007F1E7B"/>
    <w:rsid w:val="007F23D9"/>
    <w:rsid w:val="007F2525"/>
    <w:rsid w:val="007F2F4C"/>
    <w:rsid w:val="007F3032"/>
    <w:rsid w:val="007F3204"/>
    <w:rsid w:val="007F3FF4"/>
    <w:rsid w:val="007F48E2"/>
    <w:rsid w:val="007F4AF7"/>
    <w:rsid w:val="007F4C92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59B5"/>
    <w:rsid w:val="007F5B9D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6F4"/>
    <w:rsid w:val="00803D25"/>
    <w:rsid w:val="00803D69"/>
    <w:rsid w:val="0080423A"/>
    <w:rsid w:val="00804A3D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E"/>
    <w:rsid w:val="00810761"/>
    <w:rsid w:val="008107D4"/>
    <w:rsid w:val="0081084E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F0E"/>
    <w:rsid w:val="00813F35"/>
    <w:rsid w:val="00814320"/>
    <w:rsid w:val="008145A3"/>
    <w:rsid w:val="00814FA6"/>
    <w:rsid w:val="00815096"/>
    <w:rsid w:val="008150FF"/>
    <w:rsid w:val="00815140"/>
    <w:rsid w:val="008152C5"/>
    <w:rsid w:val="0081549A"/>
    <w:rsid w:val="008154C5"/>
    <w:rsid w:val="008154DB"/>
    <w:rsid w:val="008159CE"/>
    <w:rsid w:val="00815A2C"/>
    <w:rsid w:val="00815A63"/>
    <w:rsid w:val="008164E9"/>
    <w:rsid w:val="00816FFA"/>
    <w:rsid w:val="008175BC"/>
    <w:rsid w:val="0081776C"/>
    <w:rsid w:val="00817C9B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865"/>
    <w:rsid w:val="00823C54"/>
    <w:rsid w:val="008240C7"/>
    <w:rsid w:val="00824104"/>
    <w:rsid w:val="00824437"/>
    <w:rsid w:val="00824768"/>
    <w:rsid w:val="00824AC2"/>
    <w:rsid w:val="00824AED"/>
    <w:rsid w:val="0082506C"/>
    <w:rsid w:val="00825404"/>
    <w:rsid w:val="00825508"/>
    <w:rsid w:val="0082568B"/>
    <w:rsid w:val="00825B6A"/>
    <w:rsid w:val="00826326"/>
    <w:rsid w:val="00826992"/>
    <w:rsid w:val="00826AB1"/>
    <w:rsid w:val="00826B77"/>
    <w:rsid w:val="00827489"/>
    <w:rsid w:val="0082787B"/>
    <w:rsid w:val="00827C09"/>
    <w:rsid w:val="008300E2"/>
    <w:rsid w:val="00830212"/>
    <w:rsid w:val="00830386"/>
    <w:rsid w:val="00830596"/>
    <w:rsid w:val="008306FD"/>
    <w:rsid w:val="008309AC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283"/>
    <w:rsid w:val="008323B6"/>
    <w:rsid w:val="00832403"/>
    <w:rsid w:val="0083245E"/>
    <w:rsid w:val="0083261F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5B"/>
    <w:rsid w:val="008345B8"/>
    <w:rsid w:val="008347B4"/>
    <w:rsid w:val="008348A1"/>
    <w:rsid w:val="00834B92"/>
    <w:rsid w:val="00834BEC"/>
    <w:rsid w:val="008351F8"/>
    <w:rsid w:val="008355A3"/>
    <w:rsid w:val="008355FF"/>
    <w:rsid w:val="00835944"/>
    <w:rsid w:val="00835BE5"/>
    <w:rsid w:val="0083618C"/>
    <w:rsid w:val="00836374"/>
    <w:rsid w:val="008364C5"/>
    <w:rsid w:val="008366CA"/>
    <w:rsid w:val="00836CBD"/>
    <w:rsid w:val="00837028"/>
    <w:rsid w:val="00837031"/>
    <w:rsid w:val="00837092"/>
    <w:rsid w:val="00837228"/>
    <w:rsid w:val="0083747F"/>
    <w:rsid w:val="00837603"/>
    <w:rsid w:val="008377A4"/>
    <w:rsid w:val="00837B3C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5E0"/>
    <w:rsid w:val="00843746"/>
    <w:rsid w:val="0084379C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F4C"/>
    <w:rsid w:val="00847288"/>
    <w:rsid w:val="0084771F"/>
    <w:rsid w:val="0084782E"/>
    <w:rsid w:val="00847BDF"/>
    <w:rsid w:val="00847DCA"/>
    <w:rsid w:val="00847E6A"/>
    <w:rsid w:val="0084B755"/>
    <w:rsid w:val="00850306"/>
    <w:rsid w:val="008503D4"/>
    <w:rsid w:val="00850E2D"/>
    <w:rsid w:val="00850E3F"/>
    <w:rsid w:val="00850E52"/>
    <w:rsid w:val="00850ED8"/>
    <w:rsid w:val="0085155F"/>
    <w:rsid w:val="008517F4"/>
    <w:rsid w:val="00851B31"/>
    <w:rsid w:val="00851F85"/>
    <w:rsid w:val="008522CF"/>
    <w:rsid w:val="0085296C"/>
    <w:rsid w:val="008529C7"/>
    <w:rsid w:val="00852CA9"/>
    <w:rsid w:val="00852F59"/>
    <w:rsid w:val="00852FCA"/>
    <w:rsid w:val="00852FEE"/>
    <w:rsid w:val="0085344E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0F82"/>
    <w:rsid w:val="0086112B"/>
    <w:rsid w:val="00861A13"/>
    <w:rsid w:val="00861B0D"/>
    <w:rsid w:val="00862F92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0EE8"/>
    <w:rsid w:val="00871146"/>
    <w:rsid w:val="008711CC"/>
    <w:rsid w:val="008715B7"/>
    <w:rsid w:val="0087172F"/>
    <w:rsid w:val="00871BCD"/>
    <w:rsid w:val="008721AB"/>
    <w:rsid w:val="00872893"/>
    <w:rsid w:val="008729DE"/>
    <w:rsid w:val="008730D7"/>
    <w:rsid w:val="008735AB"/>
    <w:rsid w:val="008737B0"/>
    <w:rsid w:val="00873E0B"/>
    <w:rsid w:val="0087402F"/>
    <w:rsid w:val="008752BB"/>
    <w:rsid w:val="00875427"/>
    <w:rsid w:val="0087546B"/>
    <w:rsid w:val="0087599A"/>
    <w:rsid w:val="008759FE"/>
    <w:rsid w:val="00875A0B"/>
    <w:rsid w:val="00875C43"/>
    <w:rsid w:val="00876EA3"/>
    <w:rsid w:val="00876FE3"/>
    <w:rsid w:val="00877121"/>
    <w:rsid w:val="00877677"/>
    <w:rsid w:val="00877A6D"/>
    <w:rsid w:val="00877D70"/>
    <w:rsid w:val="00877F5F"/>
    <w:rsid w:val="0088029A"/>
    <w:rsid w:val="00880612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3E6"/>
    <w:rsid w:val="00882410"/>
    <w:rsid w:val="0088258B"/>
    <w:rsid w:val="00882757"/>
    <w:rsid w:val="00882A27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5218"/>
    <w:rsid w:val="00885275"/>
    <w:rsid w:val="0088527C"/>
    <w:rsid w:val="00886177"/>
    <w:rsid w:val="00886331"/>
    <w:rsid w:val="00886502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C20"/>
    <w:rsid w:val="00890DB5"/>
    <w:rsid w:val="00890F10"/>
    <w:rsid w:val="008910B3"/>
    <w:rsid w:val="008910F4"/>
    <w:rsid w:val="00891201"/>
    <w:rsid w:val="0089122D"/>
    <w:rsid w:val="00891C72"/>
    <w:rsid w:val="00891D58"/>
    <w:rsid w:val="00891E6A"/>
    <w:rsid w:val="00892208"/>
    <w:rsid w:val="0089222C"/>
    <w:rsid w:val="008926B1"/>
    <w:rsid w:val="008927F8"/>
    <w:rsid w:val="008928C0"/>
    <w:rsid w:val="00892913"/>
    <w:rsid w:val="008934BD"/>
    <w:rsid w:val="008938EE"/>
    <w:rsid w:val="00893C38"/>
    <w:rsid w:val="00893E4D"/>
    <w:rsid w:val="0089417D"/>
    <w:rsid w:val="008944AB"/>
    <w:rsid w:val="00894903"/>
    <w:rsid w:val="00894CAA"/>
    <w:rsid w:val="00894E83"/>
    <w:rsid w:val="0089509C"/>
    <w:rsid w:val="0089515A"/>
    <w:rsid w:val="0089550F"/>
    <w:rsid w:val="00895593"/>
    <w:rsid w:val="00895682"/>
    <w:rsid w:val="008956B1"/>
    <w:rsid w:val="00895810"/>
    <w:rsid w:val="0089590E"/>
    <w:rsid w:val="00895AED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90B"/>
    <w:rsid w:val="008A0A40"/>
    <w:rsid w:val="008A1091"/>
    <w:rsid w:val="008A13F8"/>
    <w:rsid w:val="008A1629"/>
    <w:rsid w:val="008A1C17"/>
    <w:rsid w:val="008A1C46"/>
    <w:rsid w:val="008A22D1"/>
    <w:rsid w:val="008A2662"/>
    <w:rsid w:val="008A29D1"/>
    <w:rsid w:val="008A2CC7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F4F"/>
    <w:rsid w:val="008A63C0"/>
    <w:rsid w:val="008A65BA"/>
    <w:rsid w:val="008A692C"/>
    <w:rsid w:val="008A6DA5"/>
    <w:rsid w:val="008A6E11"/>
    <w:rsid w:val="008A7184"/>
    <w:rsid w:val="008A7193"/>
    <w:rsid w:val="008A73E1"/>
    <w:rsid w:val="008A7A69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293"/>
    <w:rsid w:val="008B3CEC"/>
    <w:rsid w:val="008B4418"/>
    <w:rsid w:val="008B4533"/>
    <w:rsid w:val="008B467B"/>
    <w:rsid w:val="008B4801"/>
    <w:rsid w:val="008B504B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70"/>
    <w:rsid w:val="008B76AA"/>
    <w:rsid w:val="008B78A5"/>
    <w:rsid w:val="008C00B3"/>
    <w:rsid w:val="008C022B"/>
    <w:rsid w:val="008C0270"/>
    <w:rsid w:val="008C037E"/>
    <w:rsid w:val="008C052C"/>
    <w:rsid w:val="008C0596"/>
    <w:rsid w:val="008C05B2"/>
    <w:rsid w:val="008C0699"/>
    <w:rsid w:val="008C0AA2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30D"/>
    <w:rsid w:val="008C3471"/>
    <w:rsid w:val="008C35AF"/>
    <w:rsid w:val="008C3709"/>
    <w:rsid w:val="008C3A8D"/>
    <w:rsid w:val="008C3B96"/>
    <w:rsid w:val="008C3C9C"/>
    <w:rsid w:val="008C3FC0"/>
    <w:rsid w:val="008C4008"/>
    <w:rsid w:val="008C40A3"/>
    <w:rsid w:val="008C415F"/>
    <w:rsid w:val="008C4378"/>
    <w:rsid w:val="008C48C7"/>
    <w:rsid w:val="008C49FE"/>
    <w:rsid w:val="008C4B42"/>
    <w:rsid w:val="008C4BE1"/>
    <w:rsid w:val="008C4DA9"/>
    <w:rsid w:val="008C4E6D"/>
    <w:rsid w:val="008C52BF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E4D"/>
    <w:rsid w:val="008C6EDD"/>
    <w:rsid w:val="008C70C9"/>
    <w:rsid w:val="008C717B"/>
    <w:rsid w:val="008C7395"/>
    <w:rsid w:val="008C73C9"/>
    <w:rsid w:val="008C7972"/>
    <w:rsid w:val="008D00B4"/>
    <w:rsid w:val="008D0186"/>
    <w:rsid w:val="008D06B8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0CF"/>
    <w:rsid w:val="008D3436"/>
    <w:rsid w:val="008D3451"/>
    <w:rsid w:val="008D34E9"/>
    <w:rsid w:val="008D3CF2"/>
    <w:rsid w:val="008D3EA0"/>
    <w:rsid w:val="008D3F65"/>
    <w:rsid w:val="008D3F85"/>
    <w:rsid w:val="008D437C"/>
    <w:rsid w:val="008D44FE"/>
    <w:rsid w:val="008D4BE8"/>
    <w:rsid w:val="008D4D7C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5AB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DCB"/>
    <w:rsid w:val="008E2083"/>
    <w:rsid w:val="008E209F"/>
    <w:rsid w:val="008E2454"/>
    <w:rsid w:val="008E258C"/>
    <w:rsid w:val="008E26C7"/>
    <w:rsid w:val="008E2A29"/>
    <w:rsid w:val="008E2E0E"/>
    <w:rsid w:val="008E2E35"/>
    <w:rsid w:val="008E3080"/>
    <w:rsid w:val="008E3142"/>
    <w:rsid w:val="008E3248"/>
    <w:rsid w:val="008E3EE0"/>
    <w:rsid w:val="008E3F2A"/>
    <w:rsid w:val="008E3FD7"/>
    <w:rsid w:val="008E42D8"/>
    <w:rsid w:val="008E4C12"/>
    <w:rsid w:val="008E54E3"/>
    <w:rsid w:val="008E58F8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129"/>
    <w:rsid w:val="008F07A1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9E6"/>
    <w:rsid w:val="008F4E92"/>
    <w:rsid w:val="008F5204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7ED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A57"/>
    <w:rsid w:val="00903A9F"/>
    <w:rsid w:val="00903EF4"/>
    <w:rsid w:val="009047D0"/>
    <w:rsid w:val="009048A3"/>
    <w:rsid w:val="00904AD4"/>
    <w:rsid w:val="00905243"/>
    <w:rsid w:val="0090553E"/>
    <w:rsid w:val="0090554C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7165"/>
    <w:rsid w:val="00907300"/>
    <w:rsid w:val="0090770E"/>
    <w:rsid w:val="009078E1"/>
    <w:rsid w:val="00907AC7"/>
    <w:rsid w:val="00907DE8"/>
    <w:rsid w:val="00907EB8"/>
    <w:rsid w:val="00910011"/>
    <w:rsid w:val="00910255"/>
    <w:rsid w:val="00910B4B"/>
    <w:rsid w:val="00910B9F"/>
    <w:rsid w:val="00910DAA"/>
    <w:rsid w:val="00911719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87"/>
    <w:rsid w:val="009131AD"/>
    <w:rsid w:val="00913304"/>
    <w:rsid w:val="00913819"/>
    <w:rsid w:val="00913A42"/>
    <w:rsid w:val="00913D8D"/>
    <w:rsid w:val="0091427D"/>
    <w:rsid w:val="009143E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19"/>
    <w:rsid w:val="00915927"/>
    <w:rsid w:val="0091598C"/>
    <w:rsid w:val="00915B3F"/>
    <w:rsid w:val="00915DEC"/>
    <w:rsid w:val="00915FD7"/>
    <w:rsid w:val="00916147"/>
    <w:rsid w:val="009163F3"/>
    <w:rsid w:val="00916E23"/>
    <w:rsid w:val="00916E67"/>
    <w:rsid w:val="00917297"/>
    <w:rsid w:val="009177D5"/>
    <w:rsid w:val="0091799B"/>
    <w:rsid w:val="00917AF0"/>
    <w:rsid w:val="00917B0F"/>
    <w:rsid w:val="00917CFF"/>
    <w:rsid w:val="00917D22"/>
    <w:rsid w:val="00917FD8"/>
    <w:rsid w:val="0092033D"/>
    <w:rsid w:val="009203C0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9AD"/>
    <w:rsid w:val="00922C45"/>
    <w:rsid w:val="00923045"/>
    <w:rsid w:val="00923058"/>
    <w:rsid w:val="009232B0"/>
    <w:rsid w:val="0092334F"/>
    <w:rsid w:val="009233BB"/>
    <w:rsid w:val="0092380F"/>
    <w:rsid w:val="00923968"/>
    <w:rsid w:val="00923A41"/>
    <w:rsid w:val="00923A8A"/>
    <w:rsid w:val="00923AB8"/>
    <w:rsid w:val="00923B22"/>
    <w:rsid w:val="00923C2B"/>
    <w:rsid w:val="0092406E"/>
    <w:rsid w:val="00924388"/>
    <w:rsid w:val="00924CE1"/>
    <w:rsid w:val="00924E51"/>
    <w:rsid w:val="009252A5"/>
    <w:rsid w:val="00925BFF"/>
    <w:rsid w:val="00926088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FFC"/>
    <w:rsid w:val="009300F1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065"/>
    <w:rsid w:val="0093313F"/>
    <w:rsid w:val="009331AA"/>
    <w:rsid w:val="0093344A"/>
    <w:rsid w:val="009335F1"/>
    <w:rsid w:val="00933870"/>
    <w:rsid w:val="00933AAE"/>
    <w:rsid w:val="00933C9B"/>
    <w:rsid w:val="00933E85"/>
    <w:rsid w:val="00934138"/>
    <w:rsid w:val="0093425A"/>
    <w:rsid w:val="00934574"/>
    <w:rsid w:val="0093487B"/>
    <w:rsid w:val="00934C8C"/>
    <w:rsid w:val="00935052"/>
    <w:rsid w:val="009356CE"/>
    <w:rsid w:val="00935721"/>
    <w:rsid w:val="00935B19"/>
    <w:rsid w:val="00935B2A"/>
    <w:rsid w:val="009363DA"/>
    <w:rsid w:val="00936598"/>
    <w:rsid w:val="00936CBF"/>
    <w:rsid w:val="00936DC9"/>
    <w:rsid w:val="00937117"/>
    <w:rsid w:val="0093716D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D2"/>
    <w:rsid w:val="009415C4"/>
    <w:rsid w:val="009417A9"/>
    <w:rsid w:val="009417E0"/>
    <w:rsid w:val="00941B66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27"/>
    <w:rsid w:val="00946064"/>
    <w:rsid w:val="00946388"/>
    <w:rsid w:val="00946E52"/>
    <w:rsid w:val="00947364"/>
    <w:rsid w:val="009479E1"/>
    <w:rsid w:val="00947DC0"/>
    <w:rsid w:val="00950301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E5D"/>
    <w:rsid w:val="00951F1F"/>
    <w:rsid w:val="009521EE"/>
    <w:rsid w:val="00952580"/>
    <w:rsid w:val="009526F5"/>
    <w:rsid w:val="0095289F"/>
    <w:rsid w:val="00952C58"/>
    <w:rsid w:val="00952D0D"/>
    <w:rsid w:val="00952D60"/>
    <w:rsid w:val="00953016"/>
    <w:rsid w:val="009536CA"/>
    <w:rsid w:val="00953AE9"/>
    <w:rsid w:val="00953F46"/>
    <w:rsid w:val="009549C8"/>
    <w:rsid w:val="00954A66"/>
    <w:rsid w:val="0095500A"/>
    <w:rsid w:val="00955043"/>
    <w:rsid w:val="0095510A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DF9"/>
    <w:rsid w:val="00957F14"/>
    <w:rsid w:val="00957FC1"/>
    <w:rsid w:val="0096039A"/>
    <w:rsid w:val="009606CE"/>
    <w:rsid w:val="0096096A"/>
    <w:rsid w:val="00960FB9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81"/>
    <w:rsid w:val="009672A3"/>
    <w:rsid w:val="009672B0"/>
    <w:rsid w:val="00967622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563"/>
    <w:rsid w:val="00971B39"/>
    <w:rsid w:val="0097237C"/>
    <w:rsid w:val="009723AA"/>
    <w:rsid w:val="009725D5"/>
    <w:rsid w:val="0097290D"/>
    <w:rsid w:val="0097297E"/>
    <w:rsid w:val="00972D4B"/>
    <w:rsid w:val="00972F39"/>
    <w:rsid w:val="00972F61"/>
    <w:rsid w:val="0097383F"/>
    <w:rsid w:val="009738B3"/>
    <w:rsid w:val="00973C2B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B0"/>
    <w:rsid w:val="00977B28"/>
    <w:rsid w:val="00977BBB"/>
    <w:rsid w:val="0098017B"/>
    <w:rsid w:val="00980A4B"/>
    <w:rsid w:val="00980CC8"/>
    <w:rsid w:val="009810A4"/>
    <w:rsid w:val="00981356"/>
    <w:rsid w:val="00981474"/>
    <w:rsid w:val="00981934"/>
    <w:rsid w:val="00981957"/>
    <w:rsid w:val="009822C6"/>
    <w:rsid w:val="00982D57"/>
    <w:rsid w:val="009835ED"/>
    <w:rsid w:val="0098384E"/>
    <w:rsid w:val="00983A52"/>
    <w:rsid w:val="00983F97"/>
    <w:rsid w:val="009841EA"/>
    <w:rsid w:val="0098446D"/>
    <w:rsid w:val="00984760"/>
    <w:rsid w:val="009847DF"/>
    <w:rsid w:val="00984890"/>
    <w:rsid w:val="00984AE0"/>
    <w:rsid w:val="0098559B"/>
    <w:rsid w:val="009857F6"/>
    <w:rsid w:val="00985942"/>
    <w:rsid w:val="00985B77"/>
    <w:rsid w:val="00985F8F"/>
    <w:rsid w:val="00986139"/>
    <w:rsid w:val="009861E5"/>
    <w:rsid w:val="0098635C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132"/>
    <w:rsid w:val="009969E5"/>
    <w:rsid w:val="00996A55"/>
    <w:rsid w:val="00996B89"/>
    <w:rsid w:val="00996CF7"/>
    <w:rsid w:val="009979AD"/>
    <w:rsid w:val="00997B73"/>
    <w:rsid w:val="009A01AB"/>
    <w:rsid w:val="009A0353"/>
    <w:rsid w:val="009A0854"/>
    <w:rsid w:val="009A135D"/>
    <w:rsid w:val="009A1448"/>
    <w:rsid w:val="009A15BC"/>
    <w:rsid w:val="009A16C1"/>
    <w:rsid w:val="009A178F"/>
    <w:rsid w:val="009A1C3C"/>
    <w:rsid w:val="009A1E6A"/>
    <w:rsid w:val="009A226B"/>
    <w:rsid w:val="009A260A"/>
    <w:rsid w:val="009A2714"/>
    <w:rsid w:val="009A3190"/>
    <w:rsid w:val="009A352C"/>
    <w:rsid w:val="009A360E"/>
    <w:rsid w:val="009A4471"/>
    <w:rsid w:val="009A46CE"/>
    <w:rsid w:val="009A49F0"/>
    <w:rsid w:val="009A5447"/>
    <w:rsid w:val="009A5B87"/>
    <w:rsid w:val="009A5C93"/>
    <w:rsid w:val="009A60BA"/>
    <w:rsid w:val="009A6109"/>
    <w:rsid w:val="009A6519"/>
    <w:rsid w:val="009A696E"/>
    <w:rsid w:val="009A6980"/>
    <w:rsid w:val="009A6CDA"/>
    <w:rsid w:val="009A6CEF"/>
    <w:rsid w:val="009A7496"/>
    <w:rsid w:val="009A7CDF"/>
    <w:rsid w:val="009B0360"/>
    <w:rsid w:val="009B06A9"/>
    <w:rsid w:val="009B07B0"/>
    <w:rsid w:val="009B0992"/>
    <w:rsid w:val="009B0B56"/>
    <w:rsid w:val="009B12D3"/>
    <w:rsid w:val="009B15AB"/>
    <w:rsid w:val="009B16AC"/>
    <w:rsid w:val="009B18ED"/>
    <w:rsid w:val="009B1AC4"/>
    <w:rsid w:val="009B22DC"/>
    <w:rsid w:val="009B2472"/>
    <w:rsid w:val="009B26AB"/>
    <w:rsid w:val="009B2894"/>
    <w:rsid w:val="009B2AA9"/>
    <w:rsid w:val="009B2B08"/>
    <w:rsid w:val="009B2F70"/>
    <w:rsid w:val="009B36EE"/>
    <w:rsid w:val="009B3929"/>
    <w:rsid w:val="009B3B6A"/>
    <w:rsid w:val="009B3E24"/>
    <w:rsid w:val="009B440B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6E8"/>
    <w:rsid w:val="009B6ACA"/>
    <w:rsid w:val="009B6B00"/>
    <w:rsid w:val="009B6B96"/>
    <w:rsid w:val="009B6CCD"/>
    <w:rsid w:val="009B6DD4"/>
    <w:rsid w:val="009B7192"/>
    <w:rsid w:val="009B71B2"/>
    <w:rsid w:val="009B74BB"/>
    <w:rsid w:val="009B766C"/>
    <w:rsid w:val="009B7D54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78"/>
    <w:rsid w:val="009C0E20"/>
    <w:rsid w:val="009C0E44"/>
    <w:rsid w:val="009C0EE0"/>
    <w:rsid w:val="009C10A5"/>
    <w:rsid w:val="009C13AC"/>
    <w:rsid w:val="009C13E6"/>
    <w:rsid w:val="009C15C3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323F"/>
    <w:rsid w:val="009C37D0"/>
    <w:rsid w:val="009C3FE6"/>
    <w:rsid w:val="009C4021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EBF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C7F83"/>
    <w:rsid w:val="009D014E"/>
    <w:rsid w:val="009D0358"/>
    <w:rsid w:val="009D0840"/>
    <w:rsid w:val="009D087C"/>
    <w:rsid w:val="009D08A1"/>
    <w:rsid w:val="009D090C"/>
    <w:rsid w:val="009D0B11"/>
    <w:rsid w:val="009D132E"/>
    <w:rsid w:val="009D1440"/>
    <w:rsid w:val="009D15A3"/>
    <w:rsid w:val="009D1611"/>
    <w:rsid w:val="009D1AEE"/>
    <w:rsid w:val="009D1B16"/>
    <w:rsid w:val="009D2AF3"/>
    <w:rsid w:val="009D2DF1"/>
    <w:rsid w:val="009D2E98"/>
    <w:rsid w:val="009D2ED4"/>
    <w:rsid w:val="009D331D"/>
    <w:rsid w:val="009D3663"/>
    <w:rsid w:val="009D36DF"/>
    <w:rsid w:val="009D3842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C05"/>
    <w:rsid w:val="009D4CD1"/>
    <w:rsid w:val="009D4DA3"/>
    <w:rsid w:val="009D5178"/>
    <w:rsid w:val="009D5192"/>
    <w:rsid w:val="009D549D"/>
    <w:rsid w:val="009D5500"/>
    <w:rsid w:val="009D5A52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BC4"/>
    <w:rsid w:val="009D7BF4"/>
    <w:rsid w:val="009D7FCA"/>
    <w:rsid w:val="009E049B"/>
    <w:rsid w:val="009E081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16"/>
    <w:rsid w:val="009E2E6D"/>
    <w:rsid w:val="009E32BC"/>
    <w:rsid w:val="009E33D7"/>
    <w:rsid w:val="009E35C4"/>
    <w:rsid w:val="009E35FF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A06"/>
    <w:rsid w:val="009E6B42"/>
    <w:rsid w:val="009E6C41"/>
    <w:rsid w:val="009E6F70"/>
    <w:rsid w:val="009E7400"/>
    <w:rsid w:val="009E7AF2"/>
    <w:rsid w:val="009E7D0E"/>
    <w:rsid w:val="009E7FCC"/>
    <w:rsid w:val="009F0C96"/>
    <w:rsid w:val="009F0FDE"/>
    <w:rsid w:val="009F1C7C"/>
    <w:rsid w:val="009F1EF3"/>
    <w:rsid w:val="009F1FB4"/>
    <w:rsid w:val="009F1FC7"/>
    <w:rsid w:val="009F20DE"/>
    <w:rsid w:val="009F2199"/>
    <w:rsid w:val="009F27EE"/>
    <w:rsid w:val="009F2BC2"/>
    <w:rsid w:val="009F2DCE"/>
    <w:rsid w:val="009F31BB"/>
    <w:rsid w:val="009F3860"/>
    <w:rsid w:val="009F3B5E"/>
    <w:rsid w:val="009F4881"/>
    <w:rsid w:val="009F4CA3"/>
    <w:rsid w:val="009F4D42"/>
    <w:rsid w:val="009F4E93"/>
    <w:rsid w:val="009F597D"/>
    <w:rsid w:val="009F5A34"/>
    <w:rsid w:val="009F5B5A"/>
    <w:rsid w:val="009F5BF8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2F8"/>
    <w:rsid w:val="009F73A0"/>
    <w:rsid w:val="009F7800"/>
    <w:rsid w:val="00A0010E"/>
    <w:rsid w:val="00A00140"/>
    <w:rsid w:val="00A0073D"/>
    <w:rsid w:val="00A00770"/>
    <w:rsid w:val="00A00C73"/>
    <w:rsid w:val="00A014A4"/>
    <w:rsid w:val="00A01DF7"/>
    <w:rsid w:val="00A02213"/>
    <w:rsid w:val="00A02250"/>
    <w:rsid w:val="00A022D7"/>
    <w:rsid w:val="00A02394"/>
    <w:rsid w:val="00A02407"/>
    <w:rsid w:val="00A02476"/>
    <w:rsid w:val="00A026D9"/>
    <w:rsid w:val="00A026E9"/>
    <w:rsid w:val="00A02D0B"/>
    <w:rsid w:val="00A02EB5"/>
    <w:rsid w:val="00A03375"/>
    <w:rsid w:val="00A03629"/>
    <w:rsid w:val="00A03E1D"/>
    <w:rsid w:val="00A03EB1"/>
    <w:rsid w:val="00A04997"/>
    <w:rsid w:val="00A04BF3"/>
    <w:rsid w:val="00A053E5"/>
    <w:rsid w:val="00A05712"/>
    <w:rsid w:val="00A0596E"/>
    <w:rsid w:val="00A05AC6"/>
    <w:rsid w:val="00A05AE8"/>
    <w:rsid w:val="00A05B02"/>
    <w:rsid w:val="00A05B65"/>
    <w:rsid w:val="00A05C1E"/>
    <w:rsid w:val="00A05DBE"/>
    <w:rsid w:val="00A05F0A"/>
    <w:rsid w:val="00A06498"/>
    <w:rsid w:val="00A0655A"/>
    <w:rsid w:val="00A06ACF"/>
    <w:rsid w:val="00A06D4B"/>
    <w:rsid w:val="00A06E58"/>
    <w:rsid w:val="00A07245"/>
    <w:rsid w:val="00A07AE1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648"/>
    <w:rsid w:val="00A11E36"/>
    <w:rsid w:val="00A1251F"/>
    <w:rsid w:val="00A12AF4"/>
    <w:rsid w:val="00A12F39"/>
    <w:rsid w:val="00A13612"/>
    <w:rsid w:val="00A13625"/>
    <w:rsid w:val="00A13C6E"/>
    <w:rsid w:val="00A13CC9"/>
    <w:rsid w:val="00A13CDF"/>
    <w:rsid w:val="00A13F53"/>
    <w:rsid w:val="00A14304"/>
    <w:rsid w:val="00A144AD"/>
    <w:rsid w:val="00A1469F"/>
    <w:rsid w:val="00A147D2"/>
    <w:rsid w:val="00A14AB0"/>
    <w:rsid w:val="00A14B3D"/>
    <w:rsid w:val="00A14C13"/>
    <w:rsid w:val="00A14CC2"/>
    <w:rsid w:val="00A15196"/>
    <w:rsid w:val="00A15269"/>
    <w:rsid w:val="00A153EB"/>
    <w:rsid w:val="00A15518"/>
    <w:rsid w:val="00A15AD8"/>
    <w:rsid w:val="00A1608A"/>
    <w:rsid w:val="00A16152"/>
    <w:rsid w:val="00A1620B"/>
    <w:rsid w:val="00A162A3"/>
    <w:rsid w:val="00A16634"/>
    <w:rsid w:val="00A16F1E"/>
    <w:rsid w:val="00A1712B"/>
    <w:rsid w:val="00A17537"/>
    <w:rsid w:val="00A17995"/>
    <w:rsid w:val="00A17DE4"/>
    <w:rsid w:val="00A17ED9"/>
    <w:rsid w:val="00A2078B"/>
    <w:rsid w:val="00A210B9"/>
    <w:rsid w:val="00A21673"/>
    <w:rsid w:val="00A2171D"/>
    <w:rsid w:val="00A21A03"/>
    <w:rsid w:val="00A21B52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082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8C"/>
    <w:rsid w:val="00A249AA"/>
    <w:rsid w:val="00A2505F"/>
    <w:rsid w:val="00A25A5F"/>
    <w:rsid w:val="00A264F4"/>
    <w:rsid w:val="00A2671D"/>
    <w:rsid w:val="00A2674D"/>
    <w:rsid w:val="00A26D66"/>
    <w:rsid w:val="00A277B0"/>
    <w:rsid w:val="00A27F6F"/>
    <w:rsid w:val="00A300FB"/>
    <w:rsid w:val="00A30124"/>
    <w:rsid w:val="00A30173"/>
    <w:rsid w:val="00A30614"/>
    <w:rsid w:val="00A307A8"/>
    <w:rsid w:val="00A30838"/>
    <w:rsid w:val="00A3093E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117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9B1"/>
    <w:rsid w:val="00A35F73"/>
    <w:rsid w:val="00A36A3E"/>
    <w:rsid w:val="00A36D50"/>
    <w:rsid w:val="00A371A1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51D"/>
    <w:rsid w:val="00A41B18"/>
    <w:rsid w:val="00A41DA3"/>
    <w:rsid w:val="00A4203C"/>
    <w:rsid w:val="00A42466"/>
    <w:rsid w:val="00A428AE"/>
    <w:rsid w:val="00A42982"/>
    <w:rsid w:val="00A42A61"/>
    <w:rsid w:val="00A42BFB"/>
    <w:rsid w:val="00A42DA5"/>
    <w:rsid w:val="00A42DBA"/>
    <w:rsid w:val="00A42F28"/>
    <w:rsid w:val="00A439C5"/>
    <w:rsid w:val="00A439F7"/>
    <w:rsid w:val="00A43A24"/>
    <w:rsid w:val="00A43DF0"/>
    <w:rsid w:val="00A43ECD"/>
    <w:rsid w:val="00A4420B"/>
    <w:rsid w:val="00A445BE"/>
    <w:rsid w:val="00A445E9"/>
    <w:rsid w:val="00A44A81"/>
    <w:rsid w:val="00A44BA2"/>
    <w:rsid w:val="00A44C56"/>
    <w:rsid w:val="00A44E8C"/>
    <w:rsid w:val="00A451EB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50234"/>
    <w:rsid w:val="00A504ED"/>
    <w:rsid w:val="00A50535"/>
    <w:rsid w:val="00A50578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1F88"/>
    <w:rsid w:val="00A526C1"/>
    <w:rsid w:val="00A531B5"/>
    <w:rsid w:val="00A532D9"/>
    <w:rsid w:val="00A534B5"/>
    <w:rsid w:val="00A53590"/>
    <w:rsid w:val="00A5372B"/>
    <w:rsid w:val="00A53770"/>
    <w:rsid w:val="00A538C4"/>
    <w:rsid w:val="00A53945"/>
    <w:rsid w:val="00A54338"/>
    <w:rsid w:val="00A54BAD"/>
    <w:rsid w:val="00A54BE5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786"/>
    <w:rsid w:val="00A60FDC"/>
    <w:rsid w:val="00A610EA"/>
    <w:rsid w:val="00A61495"/>
    <w:rsid w:val="00A618B3"/>
    <w:rsid w:val="00A618D7"/>
    <w:rsid w:val="00A61AF8"/>
    <w:rsid w:val="00A61F70"/>
    <w:rsid w:val="00A62070"/>
    <w:rsid w:val="00A623B5"/>
    <w:rsid w:val="00A6265F"/>
    <w:rsid w:val="00A62A0D"/>
    <w:rsid w:val="00A62B93"/>
    <w:rsid w:val="00A62C17"/>
    <w:rsid w:val="00A62CE0"/>
    <w:rsid w:val="00A635A8"/>
    <w:rsid w:val="00A63960"/>
    <w:rsid w:val="00A63998"/>
    <w:rsid w:val="00A63BF7"/>
    <w:rsid w:val="00A6404E"/>
    <w:rsid w:val="00A643D5"/>
    <w:rsid w:val="00A645EC"/>
    <w:rsid w:val="00A64A3F"/>
    <w:rsid w:val="00A65105"/>
    <w:rsid w:val="00A6575B"/>
    <w:rsid w:val="00A65820"/>
    <w:rsid w:val="00A65A6B"/>
    <w:rsid w:val="00A664B7"/>
    <w:rsid w:val="00A67500"/>
    <w:rsid w:val="00A675A7"/>
    <w:rsid w:val="00A67753"/>
    <w:rsid w:val="00A67D76"/>
    <w:rsid w:val="00A701D7"/>
    <w:rsid w:val="00A7030F"/>
    <w:rsid w:val="00A70328"/>
    <w:rsid w:val="00A7046C"/>
    <w:rsid w:val="00A70996"/>
    <w:rsid w:val="00A70B93"/>
    <w:rsid w:val="00A71155"/>
    <w:rsid w:val="00A71156"/>
    <w:rsid w:val="00A71356"/>
    <w:rsid w:val="00A71B89"/>
    <w:rsid w:val="00A71F23"/>
    <w:rsid w:val="00A723A0"/>
    <w:rsid w:val="00A72BCE"/>
    <w:rsid w:val="00A72DD1"/>
    <w:rsid w:val="00A72E26"/>
    <w:rsid w:val="00A72FDD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7B8"/>
    <w:rsid w:val="00A82C03"/>
    <w:rsid w:val="00A82ED1"/>
    <w:rsid w:val="00A82F4D"/>
    <w:rsid w:val="00A83039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12F"/>
    <w:rsid w:val="00A8554B"/>
    <w:rsid w:val="00A859C9"/>
    <w:rsid w:val="00A85A8E"/>
    <w:rsid w:val="00A85AEE"/>
    <w:rsid w:val="00A85BD0"/>
    <w:rsid w:val="00A8600B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1DA8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252"/>
    <w:rsid w:val="00A9465A"/>
    <w:rsid w:val="00A94E27"/>
    <w:rsid w:val="00A952DF"/>
    <w:rsid w:val="00A9548E"/>
    <w:rsid w:val="00A95723"/>
    <w:rsid w:val="00A95AC6"/>
    <w:rsid w:val="00A95B26"/>
    <w:rsid w:val="00A95FA5"/>
    <w:rsid w:val="00A960E8"/>
    <w:rsid w:val="00A96A89"/>
    <w:rsid w:val="00A96D65"/>
    <w:rsid w:val="00A97350"/>
    <w:rsid w:val="00A9788C"/>
    <w:rsid w:val="00A97B31"/>
    <w:rsid w:val="00AA0773"/>
    <w:rsid w:val="00AA081C"/>
    <w:rsid w:val="00AA089F"/>
    <w:rsid w:val="00AA0A42"/>
    <w:rsid w:val="00AA0BC6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56"/>
    <w:rsid w:val="00AA3870"/>
    <w:rsid w:val="00AA3A97"/>
    <w:rsid w:val="00AA3F5A"/>
    <w:rsid w:val="00AA4237"/>
    <w:rsid w:val="00AA4253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03B"/>
    <w:rsid w:val="00AA62B2"/>
    <w:rsid w:val="00AA696F"/>
    <w:rsid w:val="00AA6A38"/>
    <w:rsid w:val="00AA70D4"/>
    <w:rsid w:val="00AA71EA"/>
    <w:rsid w:val="00AA72FF"/>
    <w:rsid w:val="00AA776B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089"/>
    <w:rsid w:val="00AB230E"/>
    <w:rsid w:val="00AB2892"/>
    <w:rsid w:val="00AB2ED0"/>
    <w:rsid w:val="00AB366B"/>
    <w:rsid w:val="00AB3A09"/>
    <w:rsid w:val="00AB3FF2"/>
    <w:rsid w:val="00AB413D"/>
    <w:rsid w:val="00AB41D8"/>
    <w:rsid w:val="00AB4231"/>
    <w:rsid w:val="00AB4395"/>
    <w:rsid w:val="00AB47A1"/>
    <w:rsid w:val="00AB4A03"/>
    <w:rsid w:val="00AB4E36"/>
    <w:rsid w:val="00AB51B2"/>
    <w:rsid w:val="00AB55F3"/>
    <w:rsid w:val="00AB5D12"/>
    <w:rsid w:val="00AB60DC"/>
    <w:rsid w:val="00AB6471"/>
    <w:rsid w:val="00AB666F"/>
    <w:rsid w:val="00AB73B7"/>
    <w:rsid w:val="00AB76CB"/>
    <w:rsid w:val="00AB7B79"/>
    <w:rsid w:val="00AC0265"/>
    <w:rsid w:val="00AC051B"/>
    <w:rsid w:val="00AC0992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92"/>
    <w:rsid w:val="00AC2613"/>
    <w:rsid w:val="00AC2664"/>
    <w:rsid w:val="00AC26F9"/>
    <w:rsid w:val="00AC275E"/>
    <w:rsid w:val="00AC34DD"/>
    <w:rsid w:val="00AC34FB"/>
    <w:rsid w:val="00AC3659"/>
    <w:rsid w:val="00AC4081"/>
    <w:rsid w:val="00AC40ED"/>
    <w:rsid w:val="00AC450C"/>
    <w:rsid w:val="00AC47E4"/>
    <w:rsid w:val="00AC4C7C"/>
    <w:rsid w:val="00AC4CF4"/>
    <w:rsid w:val="00AC4D8A"/>
    <w:rsid w:val="00AC4E4E"/>
    <w:rsid w:val="00AC5045"/>
    <w:rsid w:val="00AC534A"/>
    <w:rsid w:val="00AC545F"/>
    <w:rsid w:val="00AC56C5"/>
    <w:rsid w:val="00AC58D4"/>
    <w:rsid w:val="00AC5EAA"/>
    <w:rsid w:val="00AC6133"/>
    <w:rsid w:val="00AC627E"/>
    <w:rsid w:val="00AC63A1"/>
    <w:rsid w:val="00AC67F3"/>
    <w:rsid w:val="00AC69E2"/>
    <w:rsid w:val="00AC6FE1"/>
    <w:rsid w:val="00AC700F"/>
    <w:rsid w:val="00AC70F1"/>
    <w:rsid w:val="00AC721C"/>
    <w:rsid w:val="00AC75EE"/>
    <w:rsid w:val="00AC77E8"/>
    <w:rsid w:val="00AD0199"/>
    <w:rsid w:val="00AD0B4C"/>
    <w:rsid w:val="00AD0CCE"/>
    <w:rsid w:val="00AD0E18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178"/>
    <w:rsid w:val="00AD732C"/>
    <w:rsid w:val="00AD7352"/>
    <w:rsid w:val="00AD7393"/>
    <w:rsid w:val="00AD7904"/>
    <w:rsid w:val="00AE02E1"/>
    <w:rsid w:val="00AE0FF8"/>
    <w:rsid w:val="00AE11CB"/>
    <w:rsid w:val="00AE1492"/>
    <w:rsid w:val="00AE19B4"/>
    <w:rsid w:val="00AE19E0"/>
    <w:rsid w:val="00AE1B7B"/>
    <w:rsid w:val="00AE1F4A"/>
    <w:rsid w:val="00AE22A1"/>
    <w:rsid w:val="00AE2A7C"/>
    <w:rsid w:val="00AE2AF0"/>
    <w:rsid w:val="00AE2C55"/>
    <w:rsid w:val="00AE30A1"/>
    <w:rsid w:val="00AE3100"/>
    <w:rsid w:val="00AE3103"/>
    <w:rsid w:val="00AE3816"/>
    <w:rsid w:val="00AE38BA"/>
    <w:rsid w:val="00AE3D78"/>
    <w:rsid w:val="00AE3DB4"/>
    <w:rsid w:val="00AE3F10"/>
    <w:rsid w:val="00AE4768"/>
    <w:rsid w:val="00AE5047"/>
    <w:rsid w:val="00AE521E"/>
    <w:rsid w:val="00AE5636"/>
    <w:rsid w:val="00AE5743"/>
    <w:rsid w:val="00AE5AF5"/>
    <w:rsid w:val="00AE5B2C"/>
    <w:rsid w:val="00AE5C78"/>
    <w:rsid w:val="00AE5FCB"/>
    <w:rsid w:val="00AE62C3"/>
    <w:rsid w:val="00AE637C"/>
    <w:rsid w:val="00AE6426"/>
    <w:rsid w:val="00AE674B"/>
    <w:rsid w:val="00AE69C1"/>
    <w:rsid w:val="00AE6BE3"/>
    <w:rsid w:val="00AE71A7"/>
    <w:rsid w:val="00AE73FE"/>
    <w:rsid w:val="00AE7423"/>
    <w:rsid w:val="00AE786A"/>
    <w:rsid w:val="00AE7A7D"/>
    <w:rsid w:val="00AF0058"/>
    <w:rsid w:val="00AF0BE4"/>
    <w:rsid w:val="00AF0C43"/>
    <w:rsid w:val="00AF0E05"/>
    <w:rsid w:val="00AF14FB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2FF1"/>
    <w:rsid w:val="00AF31DF"/>
    <w:rsid w:val="00AF3AAF"/>
    <w:rsid w:val="00AF3C4A"/>
    <w:rsid w:val="00AF3DBB"/>
    <w:rsid w:val="00AF3E2D"/>
    <w:rsid w:val="00AF3E6C"/>
    <w:rsid w:val="00AF4257"/>
    <w:rsid w:val="00AF42B4"/>
    <w:rsid w:val="00AF48ED"/>
    <w:rsid w:val="00AF5156"/>
    <w:rsid w:val="00AF54AF"/>
    <w:rsid w:val="00AF57B6"/>
    <w:rsid w:val="00AF5A36"/>
    <w:rsid w:val="00AF601F"/>
    <w:rsid w:val="00AF610A"/>
    <w:rsid w:val="00AF612E"/>
    <w:rsid w:val="00AF64C2"/>
    <w:rsid w:val="00AF6728"/>
    <w:rsid w:val="00AF6D15"/>
    <w:rsid w:val="00AF6E8C"/>
    <w:rsid w:val="00AF6F2B"/>
    <w:rsid w:val="00AF725D"/>
    <w:rsid w:val="00AF7617"/>
    <w:rsid w:val="00AF7BDE"/>
    <w:rsid w:val="00AF7C2E"/>
    <w:rsid w:val="00AF7D78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5F8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D39"/>
    <w:rsid w:val="00B10E8A"/>
    <w:rsid w:val="00B112A9"/>
    <w:rsid w:val="00B114AF"/>
    <w:rsid w:val="00B1169B"/>
    <w:rsid w:val="00B1177B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37D9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23E"/>
    <w:rsid w:val="00B1643C"/>
    <w:rsid w:val="00B1643E"/>
    <w:rsid w:val="00B16791"/>
    <w:rsid w:val="00B1686E"/>
    <w:rsid w:val="00B168A6"/>
    <w:rsid w:val="00B16A1F"/>
    <w:rsid w:val="00B16E76"/>
    <w:rsid w:val="00B17036"/>
    <w:rsid w:val="00B1723D"/>
    <w:rsid w:val="00B1738A"/>
    <w:rsid w:val="00B1746B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2B07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16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2220"/>
    <w:rsid w:val="00B3255C"/>
    <w:rsid w:val="00B32C5A"/>
    <w:rsid w:val="00B32C6F"/>
    <w:rsid w:val="00B32F8C"/>
    <w:rsid w:val="00B32FCC"/>
    <w:rsid w:val="00B3325F"/>
    <w:rsid w:val="00B333D5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C90"/>
    <w:rsid w:val="00B4003E"/>
    <w:rsid w:val="00B400AB"/>
    <w:rsid w:val="00B40107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7A4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A4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6FE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68E"/>
    <w:rsid w:val="00B51AD2"/>
    <w:rsid w:val="00B51CD8"/>
    <w:rsid w:val="00B51D9C"/>
    <w:rsid w:val="00B5240A"/>
    <w:rsid w:val="00B52674"/>
    <w:rsid w:val="00B527EC"/>
    <w:rsid w:val="00B529E4"/>
    <w:rsid w:val="00B52B92"/>
    <w:rsid w:val="00B52D41"/>
    <w:rsid w:val="00B52EA0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9E5"/>
    <w:rsid w:val="00B54E30"/>
    <w:rsid w:val="00B55079"/>
    <w:rsid w:val="00B55276"/>
    <w:rsid w:val="00B552C6"/>
    <w:rsid w:val="00B5548B"/>
    <w:rsid w:val="00B55596"/>
    <w:rsid w:val="00B55897"/>
    <w:rsid w:val="00B55ACD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3E"/>
    <w:rsid w:val="00B57CFC"/>
    <w:rsid w:val="00B57F33"/>
    <w:rsid w:val="00B602AB"/>
    <w:rsid w:val="00B602CB"/>
    <w:rsid w:val="00B607B1"/>
    <w:rsid w:val="00B607B8"/>
    <w:rsid w:val="00B60A1C"/>
    <w:rsid w:val="00B60C04"/>
    <w:rsid w:val="00B60D60"/>
    <w:rsid w:val="00B612C5"/>
    <w:rsid w:val="00B61496"/>
    <w:rsid w:val="00B61623"/>
    <w:rsid w:val="00B6205B"/>
    <w:rsid w:val="00B6216A"/>
    <w:rsid w:val="00B62214"/>
    <w:rsid w:val="00B62425"/>
    <w:rsid w:val="00B62C6F"/>
    <w:rsid w:val="00B62D84"/>
    <w:rsid w:val="00B62DB8"/>
    <w:rsid w:val="00B6310F"/>
    <w:rsid w:val="00B637C1"/>
    <w:rsid w:val="00B6385F"/>
    <w:rsid w:val="00B63C51"/>
    <w:rsid w:val="00B63E01"/>
    <w:rsid w:val="00B63F62"/>
    <w:rsid w:val="00B64242"/>
    <w:rsid w:val="00B64FCA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5AE"/>
    <w:rsid w:val="00B728DE"/>
    <w:rsid w:val="00B72D78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644B"/>
    <w:rsid w:val="00B7658E"/>
    <w:rsid w:val="00B76B44"/>
    <w:rsid w:val="00B76F77"/>
    <w:rsid w:val="00B771FF"/>
    <w:rsid w:val="00B77299"/>
    <w:rsid w:val="00B7736D"/>
    <w:rsid w:val="00B77484"/>
    <w:rsid w:val="00B775E1"/>
    <w:rsid w:val="00B77A66"/>
    <w:rsid w:val="00B77D45"/>
    <w:rsid w:val="00B8054E"/>
    <w:rsid w:val="00B81307"/>
    <w:rsid w:val="00B81467"/>
    <w:rsid w:val="00B8165D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CB6"/>
    <w:rsid w:val="00B83F04"/>
    <w:rsid w:val="00B83F94"/>
    <w:rsid w:val="00B8445B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63D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C92"/>
    <w:rsid w:val="00B94D12"/>
    <w:rsid w:val="00B94D3D"/>
    <w:rsid w:val="00B9508F"/>
    <w:rsid w:val="00B95566"/>
    <w:rsid w:val="00B959D5"/>
    <w:rsid w:val="00B95DC4"/>
    <w:rsid w:val="00B960F1"/>
    <w:rsid w:val="00B96509"/>
    <w:rsid w:val="00B96E83"/>
    <w:rsid w:val="00B96F45"/>
    <w:rsid w:val="00B97151"/>
    <w:rsid w:val="00B97624"/>
    <w:rsid w:val="00B97B83"/>
    <w:rsid w:val="00B97C97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8EA"/>
    <w:rsid w:val="00BA3DFB"/>
    <w:rsid w:val="00BA406F"/>
    <w:rsid w:val="00BA416A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618C"/>
    <w:rsid w:val="00BA6351"/>
    <w:rsid w:val="00BA644A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C6B"/>
    <w:rsid w:val="00BB4D58"/>
    <w:rsid w:val="00BB530E"/>
    <w:rsid w:val="00BB599F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0B5B"/>
    <w:rsid w:val="00BC110C"/>
    <w:rsid w:val="00BC1682"/>
    <w:rsid w:val="00BC1E84"/>
    <w:rsid w:val="00BC22B6"/>
    <w:rsid w:val="00BC2359"/>
    <w:rsid w:val="00BC24CA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7CD"/>
    <w:rsid w:val="00BC5C97"/>
    <w:rsid w:val="00BC6067"/>
    <w:rsid w:val="00BC6525"/>
    <w:rsid w:val="00BC6561"/>
    <w:rsid w:val="00BC68E2"/>
    <w:rsid w:val="00BC6B39"/>
    <w:rsid w:val="00BC6DA3"/>
    <w:rsid w:val="00BC70EA"/>
    <w:rsid w:val="00BC71BE"/>
    <w:rsid w:val="00BC74FA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75A"/>
    <w:rsid w:val="00BD1821"/>
    <w:rsid w:val="00BD1ABC"/>
    <w:rsid w:val="00BD1D03"/>
    <w:rsid w:val="00BD215D"/>
    <w:rsid w:val="00BD24C2"/>
    <w:rsid w:val="00BD2743"/>
    <w:rsid w:val="00BD2AFD"/>
    <w:rsid w:val="00BD2F2C"/>
    <w:rsid w:val="00BD3205"/>
    <w:rsid w:val="00BD337B"/>
    <w:rsid w:val="00BD3888"/>
    <w:rsid w:val="00BD38A7"/>
    <w:rsid w:val="00BD39A3"/>
    <w:rsid w:val="00BD3C38"/>
    <w:rsid w:val="00BD3D44"/>
    <w:rsid w:val="00BD3DC4"/>
    <w:rsid w:val="00BD3E58"/>
    <w:rsid w:val="00BD48EE"/>
    <w:rsid w:val="00BD49C0"/>
    <w:rsid w:val="00BD4ABF"/>
    <w:rsid w:val="00BD5068"/>
    <w:rsid w:val="00BD546C"/>
    <w:rsid w:val="00BD5479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A8"/>
    <w:rsid w:val="00BE09B4"/>
    <w:rsid w:val="00BE0B11"/>
    <w:rsid w:val="00BE0D93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4F6"/>
    <w:rsid w:val="00BE4622"/>
    <w:rsid w:val="00BE4891"/>
    <w:rsid w:val="00BE4A65"/>
    <w:rsid w:val="00BE4BF0"/>
    <w:rsid w:val="00BE4C85"/>
    <w:rsid w:val="00BE5165"/>
    <w:rsid w:val="00BE5468"/>
    <w:rsid w:val="00BE57ED"/>
    <w:rsid w:val="00BE5827"/>
    <w:rsid w:val="00BE5F2B"/>
    <w:rsid w:val="00BE6042"/>
    <w:rsid w:val="00BE6316"/>
    <w:rsid w:val="00BE66F7"/>
    <w:rsid w:val="00BE69D9"/>
    <w:rsid w:val="00BE70CC"/>
    <w:rsid w:val="00BE7234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5079"/>
    <w:rsid w:val="00BF52A4"/>
    <w:rsid w:val="00BF5311"/>
    <w:rsid w:val="00BF54BA"/>
    <w:rsid w:val="00BF55B8"/>
    <w:rsid w:val="00BF597F"/>
    <w:rsid w:val="00BF59A4"/>
    <w:rsid w:val="00BF59CB"/>
    <w:rsid w:val="00BF5A5A"/>
    <w:rsid w:val="00BF5B5E"/>
    <w:rsid w:val="00BF5C36"/>
    <w:rsid w:val="00BF5DEB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64"/>
    <w:rsid w:val="00C02ACC"/>
    <w:rsid w:val="00C02C85"/>
    <w:rsid w:val="00C02E1E"/>
    <w:rsid w:val="00C02EA7"/>
    <w:rsid w:val="00C02F97"/>
    <w:rsid w:val="00C0300C"/>
    <w:rsid w:val="00C03343"/>
    <w:rsid w:val="00C03596"/>
    <w:rsid w:val="00C03B8F"/>
    <w:rsid w:val="00C03D3B"/>
    <w:rsid w:val="00C03D66"/>
    <w:rsid w:val="00C03F20"/>
    <w:rsid w:val="00C03F32"/>
    <w:rsid w:val="00C0433B"/>
    <w:rsid w:val="00C04B66"/>
    <w:rsid w:val="00C050E7"/>
    <w:rsid w:val="00C0535E"/>
    <w:rsid w:val="00C05618"/>
    <w:rsid w:val="00C05AFC"/>
    <w:rsid w:val="00C05F2E"/>
    <w:rsid w:val="00C06079"/>
    <w:rsid w:val="00C0637F"/>
    <w:rsid w:val="00C065E0"/>
    <w:rsid w:val="00C0666E"/>
    <w:rsid w:val="00C0682D"/>
    <w:rsid w:val="00C06860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C5B"/>
    <w:rsid w:val="00C11F34"/>
    <w:rsid w:val="00C1204A"/>
    <w:rsid w:val="00C121FF"/>
    <w:rsid w:val="00C12454"/>
    <w:rsid w:val="00C1252E"/>
    <w:rsid w:val="00C1290E"/>
    <w:rsid w:val="00C12E2D"/>
    <w:rsid w:val="00C12F5D"/>
    <w:rsid w:val="00C13236"/>
    <w:rsid w:val="00C132B5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12C"/>
    <w:rsid w:val="00C207AE"/>
    <w:rsid w:val="00C20B90"/>
    <w:rsid w:val="00C20D76"/>
    <w:rsid w:val="00C20DB5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681"/>
    <w:rsid w:val="00C246D3"/>
    <w:rsid w:val="00C249DA"/>
    <w:rsid w:val="00C2523C"/>
    <w:rsid w:val="00C25282"/>
    <w:rsid w:val="00C25341"/>
    <w:rsid w:val="00C2560D"/>
    <w:rsid w:val="00C25734"/>
    <w:rsid w:val="00C25818"/>
    <w:rsid w:val="00C25969"/>
    <w:rsid w:val="00C25C5E"/>
    <w:rsid w:val="00C2615C"/>
    <w:rsid w:val="00C26289"/>
    <w:rsid w:val="00C265BA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2E"/>
    <w:rsid w:val="00C30F52"/>
    <w:rsid w:val="00C311AA"/>
    <w:rsid w:val="00C314A7"/>
    <w:rsid w:val="00C316FA"/>
    <w:rsid w:val="00C31B80"/>
    <w:rsid w:val="00C321C8"/>
    <w:rsid w:val="00C324D9"/>
    <w:rsid w:val="00C32A6F"/>
    <w:rsid w:val="00C33186"/>
    <w:rsid w:val="00C331EE"/>
    <w:rsid w:val="00C33371"/>
    <w:rsid w:val="00C3354B"/>
    <w:rsid w:val="00C33554"/>
    <w:rsid w:val="00C3356C"/>
    <w:rsid w:val="00C33800"/>
    <w:rsid w:val="00C33A39"/>
    <w:rsid w:val="00C33EAF"/>
    <w:rsid w:val="00C3400C"/>
    <w:rsid w:val="00C3457E"/>
    <w:rsid w:val="00C350A1"/>
    <w:rsid w:val="00C35351"/>
    <w:rsid w:val="00C354A3"/>
    <w:rsid w:val="00C354F2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8B3"/>
    <w:rsid w:val="00C36BD4"/>
    <w:rsid w:val="00C374EC"/>
    <w:rsid w:val="00C37BF7"/>
    <w:rsid w:val="00C402E0"/>
    <w:rsid w:val="00C40659"/>
    <w:rsid w:val="00C40D71"/>
    <w:rsid w:val="00C41217"/>
    <w:rsid w:val="00C41498"/>
    <w:rsid w:val="00C41B1F"/>
    <w:rsid w:val="00C41EA7"/>
    <w:rsid w:val="00C41F6A"/>
    <w:rsid w:val="00C42072"/>
    <w:rsid w:val="00C4214C"/>
    <w:rsid w:val="00C42263"/>
    <w:rsid w:val="00C4237A"/>
    <w:rsid w:val="00C424A2"/>
    <w:rsid w:val="00C42918"/>
    <w:rsid w:val="00C42E16"/>
    <w:rsid w:val="00C43144"/>
    <w:rsid w:val="00C4335F"/>
    <w:rsid w:val="00C43401"/>
    <w:rsid w:val="00C43701"/>
    <w:rsid w:val="00C438FD"/>
    <w:rsid w:val="00C43BB5"/>
    <w:rsid w:val="00C43D75"/>
    <w:rsid w:val="00C43DC1"/>
    <w:rsid w:val="00C43E03"/>
    <w:rsid w:val="00C443C4"/>
    <w:rsid w:val="00C4470C"/>
    <w:rsid w:val="00C4478A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354"/>
    <w:rsid w:val="00C474B5"/>
    <w:rsid w:val="00C475CD"/>
    <w:rsid w:val="00C4781E"/>
    <w:rsid w:val="00C47A5A"/>
    <w:rsid w:val="00C47A62"/>
    <w:rsid w:val="00C47B40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40A"/>
    <w:rsid w:val="00C515D0"/>
    <w:rsid w:val="00C515F0"/>
    <w:rsid w:val="00C51764"/>
    <w:rsid w:val="00C517BA"/>
    <w:rsid w:val="00C51D8F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6D0"/>
    <w:rsid w:val="00C550DD"/>
    <w:rsid w:val="00C555F8"/>
    <w:rsid w:val="00C55806"/>
    <w:rsid w:val="00C5598F"/>
    <w:rsid w:val="00C55AB4"/>
    <w:rsid w:val="00C55D21"/>
    <w:rsid w:val="00C55EEC"/>
    <w:rsid w:val="00C562A1"/>
    <w:rsid w:val="00C56306"/>
    <w:rsid w:val="00C5633A"/>
    <w:rsid w:val="00C564C6"/>
    <w:rsid w:val="00C5691E"/>
    <w:rsid w:val="00C56DEF"/>
    <w:rsid w:val="00C56F05"/>
    <w:rsid w:val="00C57008"/>
    <w:rsid w:val="00C570A1"/>
    <w:rsid w:val="00C6011A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7D"/>
    <w:rsid w:val="00C64FBA"/>
    <w:rsid w:val="00C657BA"/>
    <w:rsid w:val="00C661C9"/>
    <w:rsid w:val="00C66450"/>
    <w:rsid w:val="00C66A01"/>
    <w:rsid w:val="00C66D5D"/>
    <w:rsid w:val="00C66E55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D9A"/>
    <w:rsid w:val="00C7322B"/>
    <w:rsid w:val="00C736C4"/>
    <w:rsid w:val="00C73792"/>
    <w:rsid w:val="00C74067"/>
    <w:rsid w:val="00C74370"/>
    <w:rsid w:val="00C74454"/>
    <w:rsid w:val="00C7452B"/>
    <w:rsid w:val="00C746D8"/>
    <w:rsid w:val="00C74AB8"/>
    <w:rsid w:val="00C74BBB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37D"/>
    <w:rsid w:val="00C77631"/>
    <w:rsid w:val="00C77810"/>
    <w:rsid w:val="00C7782A"/>
    <w:rsid w:val="00C77CF9"/>
    <w:rsid w:val="00C80080"/>
    <w:rsid w:val="00C802E9"/>
    <w:rsid w:val="00C80621"/>
    <w:rsid w:val="00C80CDB"/>
    <w:rsid w:val="00C80E30"/>
    <w:rsid w:val="00C811B0"/>
    <w:rsid w:val="00C811FF"/>
    <w:rsid w:val="00C815C4"/>
    <w:rsid w:val="00C81710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F6C"/>
    <w:rsid w:val="00C83FF7"/>
    <w:rsid w:val="00C84122"/>
    <w:rsid w:val="00C8435B"/>
    <w:rsid w:val="00C84C24"/>
    <w:rsid w:val="00C85024"/>
    <w:rsid w:val="00C8601D"/>
    <w:rsid w:val="00C86114"/>
    <w:rsid w:val="00C86357"/>
    <w:rsid w:val="00C8639E"/>
    <w:rsid w:val="00C86C26"/>
    <w:rsid w:val="00C86C97"/>
    <w:rsid w:val="00C86EC3"/>
    <w:rsid w:val="00C86F1F"/>
    <w:rsid w:val="00C87475"/>
    <w:rsid w:val="00C876F8"/>
    <w:rsid w:val="00C87744"/>
    <w:rsid w:val="00C87C14"/>
    <w:rsid w:val="00C87F14"/>
    <w:rsid w:val="00C90205"/>
    <w:rsid w:val="00C90DB9"/>
    <w:rsid w:val="00C910A9"/>
    <w:rsid w:val="00C910DB"/>
    <w:rsid w:val="00C91990"/>
    <w:rsid w:val="00C91E98"/>
    <w:rsid w:val="00C92D3E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1D8"/>
    <w:rsid w:val="00C94419"/>
    <w:rsid w:val="00C94A81"/>
    <w:rsid w:val="00C94B1A"/>
    <w:rsid w:val="00C94B65"/>
    <w:rsid w:val="00C94CE4"/>
    <w:rsid w:val="00C955E4"/>
    <w:rsid w:val="00C956DD"/>
    <w:rsid w:val="00C958D0"/>
    <w:rsid w:val="00C95E9B"/>
    <w:rsid w:val="00C95FB7"/>
    <w:rsid w:val="00C960B4"/>
    <w:rsid w:val="00C96352"/>
    <w:rsid w:val="00C964FA"/>
    <w:rsid w:val="00C96725"/>
    <w:rsid w:val="00C96A75"/>
    <w:rsid w:val="00C96EE1"/>
    <w:rsid w:val="00C9737E"/>
    <w:rsid w:val="00C97A89"/>
    <w:rsid w:val="00C97CBC"/>
    <w:rsid w:val="00CA0597"/>
    <w:rsid w:val="00CA0B95"/>
    <w:rsid w:val="00CA0C8F"/>
    <w:rsid w:val="00CA0CF2"/>
    <w:rsid w:val="00CA109C"/>
    <w:rsid w:val="00CA1565"/>
    <w:rsid w:val="00CA1DB1"/>
    <w:rsid w:val="00CA1E53"/>
    <w:rsid w:val="00CA21E5"/>
    <w:rsid w:val="00CA2572"/>
    <w:rsid w:val="00CA2B67"/>
    <w:rsid w:val="00CA34F0"/>
    <w:rsid w:val="00CA350A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B91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1CCD"/>
    <w:rsid w:val="00CB21F7"/>
    <w:rsid w:val="00CB24AF"/>
    <w:rsid w:val="00CB24D5"/>
    <w:rsid w:val="00CB24EB"/>
    <w:rsid w:val="00CB29A7"/>
    <w:rsid w:val="00CB2B1B"/>
    <w:rsid w:val="00CB2B43"/>
    <w:rsid w:val="00CB2B58"/>
    <w:rsid w:val="00CB2BA4"/>
    <w:rsid w:val="00CB2F17"/>
    <w:rsid w:val="00CB3057"/>
    <w:rsid w:val="00CB3079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6BDB"/>
    <w:rsid w:val="00CB70ED"/>
    <w:rsid w:val="00CB750D"/>
    <w:rsid w:val="00CB7587"/>
    <w:rsid w:val="00CB7AD5"/>
    <w:rsid w:val="00CB7B98"/>
    <w:rsid w:val="00CB7D82"/>
    <w:rsid w:val="00CB7E09"/>
    <w:rsid w:val="00CB7EC7"/>
    <w:rsid w:val="00CC036B"/>
    <w:rsid w:val="00CC087B"/>
    <w:rsid w:val="00CC155A"/>
    <w:rsid w:val="00CC18E7"/>
    <w:rsid w:val="00CC1A61"/>
    <w:rsid w:val="00CC1B78"/>
    <w:rsid w:val="00CC1FEC"/>
    <w:rsid w:val="00CC2055"/>
    <w:rsid w:val="00CC22E2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4FA6"/>
    <w:rsid w:val="00CC5418"/>
    <w:rsid w:val="00CC5970"/>
    <w:rsid w:val="00CC5A42"/>
    <w:rsid w:val="00CC5AB1"/>
    <w:rsid w:val="00CC603D"/>
    <w:rsid w:val="00CC6093"/>
    <w:rsid w:val="00CC6734"/>
    <w:rsid w:val="00CC6A9D"/>
    <w:rsid w:val="00CC6B60"/>
    <w:rsid w:val="00CC6F76"/>
    <w:rsid w:val="00CC6F9E"/>
    <w:rsid w:val="00CC73FA"/>
    <w:rsid w:val="00CC7720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B63"/>
    <w:rsid w:val="00CD3E30"/>
    <w:rsid w:val="00CD40B0"/>
    <w:rsid w:val="00CD423A"/>
    <w:rsid w:val="00CD42D3"/>
    <w:rsid w:val="00CD4441"/>
    <w:rsid w:val="00CD4614"/>
    <w:rsid w:val="00CD489B"/>
    <w:rsid w:val="00CD4990"/>
    <w:rsid w:val="00CD4A7E"/>
    <w:rsid w:val="00CD4FC6"/>
    <w:rsid w:val="00CD4FCE"/>
    <w:rsid w:val="00CD54E0"/>
    <w:rsid w:val="00CD5542"/>
    <w:rsid w:val="00CD5FAF"/>
    <w:rsid w:val="00CD612E"/>
    <w:rsid w:val="00CD6818"/>
    <w:rsid w:val="00CD6A1E"/>
    <w:rsid w:val="00CD6A4B"/>
    <w:rsid w:val="00CD6BDF"/>
    <w:rsid w:val="00CD6DCF"/>
    <w:rsid w:val="00CD6E78"/>
    <w:rsid w:val="00CD6FA1"/>
    <w:rsid w:val="00CD75F4"/>
    <w:rsid w:val="00CD7887"/>
    <w:rsid w:val="00CD7AA8"/>
    <w:rsid w:val="00CD7B2F"/>
    <w:rsid w:val="00CD7CDB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489"/>
    <w:rsid w:val="00CE3937"/>
    <w:rsid w:val="00CE3955"/>
    <w:rsid w:val="00CE429F"/>
    <w:rsid w:val="00CE48CC"/>
    <w:rsid w:val="00CE4915"/>
    <w:rsid w:val="00CE4BA0"/>
    <w:rsid w:val="00CE4F49"/>
    <w:rsid w:val="00CE4F4F"/>
    <w:rsid w:val="00CE5163"/>
    <w:rsid w:val="00CE5794"/>
    <w:rsid w:val="00CE589B"/>
    <w:rsid w:val="00CE5A24"/>
    <w:rsid w:val="00CE5B38"/>
    <w:rsid w:val="00CE5DF4"/>
    <w:rsid w:val="00CE619B"/>
    <w:rsid w:val="00CE6451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949"/>
    <w:rsid w:val="00CF2BEE"/>
    <w:rsid w:val="00CF3929"/>
    <w:rsid w:val="00CF3B08"/>
    <w:rsid w:val="00CF3B8F"/>
    <w:rsid w:val="00CF4BE3"/>
    <w:rsid w:val="00CF5303"/>
    <w:rsid w:val="00CF5F1E"/>
    <w:rsid w:val="00CF61A3"/>
    <w:rsid w:val="00CF6334"/>
    <w:rsid w:val="00CF6373"/>
    <w:rsid w:val="00CF6551"/>
    <w:rsid w:val="00CF6E97"/>
    <w:rsid w:val="00CF7270"/>
    <w:rsid w:val="00CF7455"/>
    <w:rsid w:val="00CF749C"/>
    <w:rsid w:val="00CF74D1"/>
    <w:rsid w:val="00CF7646"/>
    <w:rsid w:val="00D00098"/>
    <w:rsid w:val="00D000C3"/>
    <w:rsid w:val="00D00408"/>
    <w:rsid w:val="00D0067B"/>
    <w:rsid w:val="00D006A9"/>
    <w:rsid w:val="00D0084F"/>
    <w:rsid w:val="00D00905"/>
    <w:rsid w:val="00D0091F"/>
    <w:rsid w:val="00D00A1C"/>
    <w:rsid w:val="00D00CE2"/>
    <w:rsid w:val="00D00E7A"/>
    <w:rsid w:val="00D016E2"/>
    <w:rsid w:val="00D01B49"/>
    <w:rsid w:val="00D01B65"/>
    <w:rsid w:val="00D01BB6"/>
    <w:rsid w:val="00D01D91"/>
    <w:rsid w:val="00D01E0B"/>
    <w:rsid w:val="00D01F26"/>
    <w:rsid w:val="00D032AE"/>
    <w:rsid w:val="00D03482"/>
    <w:rsid w:val="00D039A9"/>
    <w:rsid w:val="00D03EDF"/>
    <w:rsid w:val="00D03F13"/>
    <w:rsid w:val="00D04502"/>
    <w:rsid w:val="00D04521"/>
    <w:rsid w:val="00D0499B"/>
    <w:rsid w:val="00D04A5F"/>
    <w:rsid w:val="00D04C77"/>
    <w:rsid w:val="00D04E6C"/>
    <w:rsid w:val="00D05797"/>
    <w:rsid w:val="00D0646C"/>
    <w:rsid w:val="00D06523"/>
    <w:rsid w:val="00D065E4"/>
    <w:rsid w:val="00D06BB7"/>
    <w:rsid w:val="00D06CE4"/>
    <w:rsid w:val="00D06ECE"/>
    <w:rsid w:val="00D06FD9"/>
    <w:rsid w:val="00D07894"/>
    <w:rsid w:val="00D1005C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9BF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2C3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D35"/>
    <w:rsid w:val="00D202F6"/>
    <w:rsid w:val="00D20712"/>
    <w:rsid w:val="00D20719"/>
    <w:rsid w:val="00D21182"/>
    <w:rsid w:val="00D213A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E3A"/>
    <w:rsid w:val="00D24FCE"/>
    <w:rsid w:val="00D2571E"/>
    <w:rsid w:val="00D2587D"/>
    <w:rsid w:val="00D25FEB"/>
    <w:rsid w:val="00D2607B"/>
    <w:rsid w:val="00D268C6"/>
    <w:rsid w:val="00D26963"/>
    <w:rsid w:val="00D26B1D"/>
    <w:rsid w:val="00D26DEE"/>
    <w:rsid w:val="00D26E2E"/>
    <w:rsid w:val="00D27030"/>
    <w:rsid w:val="00D27414"/>
    <w:rsid w:val="00D275B0"/>
    <w:rsid w:val="00D27A94"/>
    <w:rsid w:val="00D27DDD"/>
    <w:rsid w:val="00D27F42"/>
    <w:rsid w:val="00D306A8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0EC"/>
    <w:rsid w:val="00D34269"/>
    <w:rsid w:val="00D34556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62C4"/>
    <w:rsid w:val="00D36489"/>
    <w:rsid w:val="00D3656C"/>
    <w:rsid w:val="00D36A5F"/>
    <w:rsid w:val="00D36C72"/>
    <w:rsid w:val="00D37229"/>
    <w:rsid w:val="00D372D4"/>
    <w:rsid w:val="00D373C2"/>
    <w:rsid w:val="00D3760A"/>
    <w:rsid w:val="00D3778E"/>
    <w:rsid w:val="00D3790F"/>
    <w:rsid w:val="00D379B7"/>
    <w:rsid w:val="00D37CF7"/>
    <w:rsid w:val="00D37D9D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DFE"/>
    <w:rsid w:val="00D45E24"/>
    <w:rsid w:val="00D462C5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565"/>
    <w:rsid w:val="00D47741"/>
    <w:rsid w:val="00D47FF9"/>
    <w:rsid w:val="00D50221"/>
    <w:rsid w:val="00D50243"/>
    <w:rsid w:val="00D5031D"/>
    <w:rsid w:val="00D5066E"/>
    <w:rsid w:val="00D507BC"/>
    <w:rsid w:val="00D508B1"/>
    <w:rsid w:val="00D510A0"/>
    <w:rsid w:val="00D51134"/>
    <w:rsid w:val="00D5149B"/>
    <w:rsid w:val="00D5184E"/>
    <w:rsid w:val="00D51B4D"/>
    <w:rsid w:val="00D51F6F"/>
    <w:rsid w:val="00D52022"/>
    <w:rsid w:val="00D5205E"/>
    <w:rsid w:val="00D521AE"/>
    <w:rsid w:val="00D521F2"/>
    <w:rsid w:val="00D5255E"/>
    <w:rsid w:val="00D528B8"/>
    <w:rsid w:val="00D52DB4"/>
    <w:rsid w:val="00D52DDA"/>
    <w:rsid w:val="00D52FC2"/>
    <w:rsid w:val="00D533B8"/>
    <w:rsid w:val="00D53699"/>
    <w:rsid w:val="00D538A1"/>
    <w:rsid w:val="00D53AF4"/>
    <w:rsid w:val="00D53B46"/>
    <w:rsid w:val="00D53DA1"/>
    <w:rsid w:val="00D53E46"/>
    <w:rsid w:val="00D5411F"/>
    <w:rsid w:val="00D544E2"/>
    <w:rsid w:val="00D545D1"/>
    <w:rsid w:val="00D547D8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0C2B"/>
    <w:rsid w:val="00D61148"/>
    <w:rsid w:val="00D61AD2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C97"/>
    <w:rsid w:val="00D64D89"/>
    <w:rsid w:val="00D64E4B"/>
    <w:rsid w:val="00D65010"/>
    <w:rsid w:val="00D650E2"/>
    <w:rsid w:val="00D6538C"/>
    <w:rsid w:val="00D65475"/>
    <w:rsid w:val="00D65AB8"/>
    <w:rsid w:val="00D65EA7"/>
    <w:rsid w:val="00D65F4F"/>
    <w:rsid w:val="00D65F88"/>
    <w:rsid w:val="00D662A6"/>
    <w:rsid w:val="00D665E0"/>
    <w:rsid w:val="00D668C6"/>
    <w:rsid w:val="00D66ABA"/>
    <w:rsid w:val="00D66D96"/>
    <w:rsid w:val="00D672A4"/>
    <w:rsid w:val="00D67363"/>
    <w:rsid w:val="00D6788A"/>
    <w:rsid w:val="00D67925"/>
    <w:rsid w:val="00D67969"/>
    <w:rsid w:val="00D67B25"/>
    <w:rsid w:val="00D7016C"/>
    <w:rsid w:val="00D701F5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66C"/>
    <w:rsid w:val="00D736E7"/>
    <w:rsid w:val="00D73717"/>
    <w:rsid w:val="00D74294"/>
    <w:rsid w:val="00D74387"/>
    <w:rsid w:val="00D745A8"/>
    <w:rsid w:val="00D748B1"/>
    <w:rsid w:val="00D74A69"/>
    <w:rsid w:val="00D74ACE"/>
    <w:rsid w:val="00D74FA1"/>
    <w:rsid w:val="00D754F1"/>
    <w:rsid w:val="00D7565C"/>
    <w:rsid w:val="00D75995"/>
    <w:rsid w:val="00D75BA5"/>
    <w:rsid w:val="00D75EC4"/>
    <w:rsid w:val="00D7607F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2926"/>
    <w:rsid w:val="00D832AD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AB3"/>
    <w:rsid w:val="00D86B05"/>
    <w:rsid w:val="00D86C4D"/>
    <w:rsid w:val="00D86FF4"/>
    <w:rsid w:val="00D871D7"/>
    <w:rsid w:val="00D8744B"/>
    <w:rsid w:val="00D879EB"/>
    <w:rsid w:val="00D87A05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D16"/>
    <w:rsid w:val="00D95E3A"/>
    <w:rsid w:val="00D95F2D"/>
    <w:rsid w:val="00D9610B"/>
    <w:rsid w:val="00D962C0"/>
    <w:rsid w:val="00D96433"/>
    <w:rsid w:val="00D964C3"/>
    <w:rsid w:val="00D965C3"/>
    <w:rsid w:val="00D96A34"/>
    <w:rsid w:val="00D971D1"/>
    <w:rsid w:val="00D97404"/>
    <w:rsid w:val="00D974EA"/>
    <w:rsid w:val="00D975EA"/>
    <w:rsid w:val="00D97A76"/>
    <w:rsid w:val="00D97B6D"/>
    <w:rsid w:val="00D97D5C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54F"/>
    <w:rsid w:val="00DA29A9"/>
    <w:rsid w:val="00DA2A21"/>
    <w:rsid w:val="00DA2C50"/>
    <w:rsid w:val="00DA2D8E"/>
    <w:rsid w:val="00DA3112"/>
    <w:rsid w:val="00DA3900"/>
    <w:rsid w:val="00DA4CF3"/>
    <w:rsid w:val="00DA4DEC"/>
    <w:rsid w:val="00DA4FB4"/>
    <w:rsid w:val="00DA54E4"/>
    <w:rsid w:val="00DA568B"/>
    <w:rsid w:val="00DA59D1"/>
    <w:rsid w:val="00DA5BDE"/>
    <w:rsid w:val="00DA5CD8"/>
    <w:rsid w:val="00DA5D68"/>
    <w:rsid w:val="00DA5F72"/>
    <w:rsid w:val="00DA62CD"/>
    <w:rsid w:val="00DA6728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901"/>
    <w:rsid w:val="00DB1C03"/>
    <w:rsid w:val="00DB2236"/>
    <w:rsid w:val="00DB2605"/>
    <w:rsid w:val="00DB2828"/>
    <w:rsid w:val="00DB29BF"/>
    <w:rsid w:val="00DB2E47"/>
    <w:rsid w:val="00DB377F"/>
    <w:rsid w:val="00DB3E4F"/>
    <w:rsid w:val="00DB3E53"/>
    <w:rsid w:val="00DB3FC4"/>
    <w:rsid w:val="00DB4A67"/>
    <w:rsid w:val="00DB4AB5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33A"/>
    <w:rsid w:val="00DB78A8"/>
    <w:rsid w:val="00DB7A33"/>
    <w:rsid w:val="00DB7B4F"/>
    <w:rsid w:val="00DC002B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2DE5"/>
    <w:rsid w:val="00DC3167"/>
    <w:rsid w:val="00DC347C"/>
    <w:rsid w:val="00DC3637"/>
    <w:rsid w:val="00DC3895"/>
    <w:rsid w:val="00DC3932"/>
    <w:rsid w:val="00DC3B30"/>
    <w:rsid w:val="00DC3E0C"/>
    <w:rsid w:val="00DC3FC5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6EC0"/>
    <w:rsid w:val="00DC721D"/>
    <w:rsid w:val="00DC734F"/>
    <w:rsid w:val="00DC76F1"/>
    <w:rsid w:val="00DC7B0B"/>
    <w:rsid w:val="00DC7D39"/>
    <w:rsid w:val="00DC7D60"/>
    <w:rsid w:val="00DC7F42"/>
    <w:rsid w:val="00DD0205"/>
    <w:rsid w:val="00DD060A"/>
    <w:rsid w:val="00DD06BD"/>
    <w:rsid w:val="00DD0A7B"/>
    <w:rsid w:val="00DD0A7F"/>
    <w:rsid w:val="00DD0CD4"/>
    <w:rsid w:val="00DD0CD9"/>
    <w:rsid w:val="00DD0CFA"/>
    <w:rsid w:val="00DD18E1"/>
    <w:rsid w:val="00DD18F9"/>
    <w:rsid w:val="00DD1EB2"/>
    <w:rsid w:val="00DD1FB1"/>
    <w:rsid w:val="00DD2087"/>
    <w:rsid w:val="00DD2434"/>
    <w:rsid w:val="00DD2A03"/>
    <w:rsid w:val="00DD2AC3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6"/>
    <w:rsid w:val="00DD56D7"/>
    <w:rsid w:val="00DD587E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4"/>
    <w:rsid w:val="00DE20FB"/>
    <w:rsid w:val="00DE2247"/>
    <w:rsid w:val="00DE2494"/>
    <w:rsid w:val="00DE27ED"/>
    <w:rsid w:val="00DE2E38"/>
    <w:rsid w:val="00DE334F"/>
    <w:rsid w:val="00DE3CDE"/>
    <w:rsid w:val="00DE3E49"/>
    <w:rsid w:val="00DE414B"/>
    <w:rsid w:val="00DE416F"/>
    <w:rsid w:val="00DE43ED"/>
    <w:rsid w:val="00DE4702"/>
    <w:rsid w:val="00DE4AE5"/>
    <w:rsid w:val="00DE4F46"/>
    <w:rsid w:val="00DE5052"/>
    <w:rsid w:val="00DE5359"/>
    <w:rsid w:val="00DE5551"/>
    <w:rsid w:val="00DE5A51"/>
    <w:rsid w:val="00DE6390"/>
    <w:rsid w:val="00DE68AB"/>
    <w:rsid w:val="00DE6E23"/>
    <w:rsid w:val="00DE7087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119A"/>
    <w:rsid w:val="00DF1252"/>
    <w:rsid w:val="00DF1A9C"/>
    <w:rsid w:val="00DF1AC4"/>
    <w:rsid w:val="00DF2099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372"/>
    <w:rsid w:val="00DF53EB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247"/>
    <w:rsid w:val="00E004E1"/>
    <w:rsid w:val="00E00E11"/>
    <w:rsid w:val="00E0111D"/>
    <w:rsid w:val="00E01138"/>
    <w:rsid w:val="00E012D7"/>
    <w:rsid w:val="00E01BBA"/>
    <w:rsid w:val="00E021CC"/>
    <w:rsid w:val="00E0277D"/>
    <w:rsid w:val="00E028CE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88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72D"/>
    <w:rsid w:val="00E11791"/>
    <w:rsid w:val="00E117BA"/>
    <w:rsid w:val="00E11DEE"/>
    <w:rsid w:val="00E11E26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6D86"/>
    <w:rsid w:val="00E1717A"/>
    <w:rsid w:val="00E173E3"/>
    <w:rsid w:val="00E17482"/>
    <w:rsid w:val="00E174BE"/>
    <w:rsid w:val="00E1764E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C50"/>
    <w:rsid w:val="00E210EE"/>
    <w:rsid w:val="00E21254"/>
    <w:rsid w:val="00E21481"/>
    <w:rsid w:val="00E2183B"/>
    <w:rsid w:val="00E2183C"/>
    <w:rsid w:val="00E21B73"/>
    <w:rsid w:val="00E21C14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464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821"/>
    <w:rsid w:val="00E259D8"/>
    <w:rsid w:val="00E25B2D"/>
    <w:rsid w:val="00E25E7D"/>
    <w:rsid w:val="00E25EE1"/>
    <w:rsid w:val="00E25F0D"/>
    <w:rsid w:val="00E2618D"/>
    <w:rsid w:val="00E2648A"/>
    <w:rsid w:val="00E26729"/>
    <w:rsid w:val="00E26A58"/>
    <w:rsid w:val="00E26BBF"/>
    <w:rsid w:val="00E26C7A"/>
    <w:rsid w:val="00E26F04"/>
    <w:rsid w:val="00E27056"/>
    <w:rsid w:val="00E273A6"/>
    <w:rsid w:val="00E273ED"/>
    <w:rsid w:val="00E2743E"/>
    <w:rsid w:val="00E274FB"/>
    <w:rsid w:val="00E27BED"/>
    <w:rsid w:val="00E30A10"/>
    <w:rsid w:val="00E30BFE"/>
    <w:rsid w:val="00E30C76"/>
    <w:rsid w:val="00E30C78"/>
    <w:rsid w:val="00E31491"/>
    <w:rsid w:val="00E314B3"/>
    <w:rsid w:val="00E31920"/>
    <w:rsid w:val="00E32315"/>
    <w:rsid w:val="00E323A8"/>
    <w:rsid w:val="00E324FA"/>
    <w:rsid w:val="00E3259E"/>
    <w:rsid w:val="00E3296B"/>
    <w:rsid w:val="00E32A7A"/>
    <w:rsid w:val="00E32D43"/>
    <w:rsid w:val="00E334DC"/>
    <w:rsid w:val="00E338ED"/>
    <w:rsid w:val="00E33CCB"/>
    <w:rsid w:val="00E33F9C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43E"/>
    <w:rsid w:val="00E404CC"/>
    <w:rsid w:val="00E406B7"/>
    <w:rsid w:val="00E407DF"/>
    <w:rsid w:val="00E40EDA"/>
    <w:rsid w:val="00E412AB"/>
    <w:rsid w:val="00E41430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1FE3"/>
    <w:rsid w:val="00E52074"/>
    <w:rsid w:val="00E52286"/>
    <w:rsid w:val="00E523F3"/>
    <w:rsid w:val="00E52606"/>
    <w:rsid w:val="00E52D43"/>
    <w:rsid w:val="00E52EEB"/>
    <w:rsid w:val="00E53211"/>
    <w:rsid w:val="00E5373B"/>
    <w:rsid w:val="00E53979"/>
    <w:rsid w:val="00E53AF9"/>
    <w:rsid w:val="00E53DC8"/>
    <w:rsid w:val="00E53F4B"/>
    <w:rsid w:val="00E542B3"/>
    <w:rsid w:val="00E5461A"/>
    <w:rsid w:val="00E54B5E"/>
    <w:rsid w:val="00E54D21"/>
    <w:rsid w:val="00E54F3B"/>
    <w:rsid w:val="00E54F9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E36"/>
    <w:rsid w:val="00E56F2F"/>
    <w:rsid w:val="00E573FB"/>
    <w:rsid w:val="00E57938"/>
    <w:rsid w:val="00E57BE2"/>
    <w:rsid w:val="00E57F39"/>
    <w:rsid w:val="00E6036D"/>
    <w:rsid w:val="00E6055C"/>
    <w:rsid w:val="00E609D5"/>
    <w:rsid w:val="00E60A50"/>
    <w:rsid w:val="00E60D71"/>
    <w:rsid w:val="00E6100F"/>
    <w:rsid w:val="00E616D9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7A2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10FA"/>
    <w:rsid w:val="00E71717"/>
    <w:rsid w:val="00E718DF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5E49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0F86"/>
    <w:rsid w:val="00E8136D"/>
    <w:rsid w:val="00E8151E"/>
    <w:rsid w:val="00E8165B"/>
    <w:rsid w:val="00E816A8"/>
    <w:rsid w:val="00E816E0"/>
    <w:rsid w:val="00E819D1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45EB"/>
    <w:rsid w:val="00E85122"/>
    <w:rsid w:val="00E85382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87CE3"/>
    <w:rsid w:val="00E900A6"/>
    <w:rsid w:val="00E900D8"/>
    <w:rsid w:val="00E9049F"/>
    <w:rsid w:val="00E905EB"/>
    <w:rsid w:val="00E9085A"/>
    <w:rsid w:val="00E90946"/>
    <w:rsid w:val="00E90BAA"/>
    <w:rsid w:val="00E91085"/>
    <w:rsid w:val="00E913A5"/>
    <w:rsid w:val="00E91617"/>
    <w:rsid w:val="00E91A10"/>
    <w:rsid w:val="00E91CCD"/>
    <w:rsid w:val="00E92775"/>
    <w:rsid w:val="00E929E9"/>
    <w:rsid w:val="00E929FF"/>
    <w:rsid w:val="00E92CB4"/>
    <w:rsid w:val="00E92EA6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AFA"/>
    <w:rsid w:val="00E94E73"/>
    <w:rsid w:val="00E955BA"/>
    <w:rsid w:val="00E956B2"/>
    <w:rsid w:val="00E95EBB"/>
    <w:rsid w:val="00E960C8"/>
    <w:rsid w:val="00E960F6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3C"/>
    <w:rsid w:val="00E97AF5"/>
    <w:rsid w:val="00E97FB0"/>
    <w:rsid w:val="00EA01BB"/>
    <w:rsid w:val="00EA02F2"/>
    <w:rsid w:val="00EA079B"/>
    <w:rsid w:val="00EA07B7"/>
    <w:rsid w:val="00EA110D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2A2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D68"/>
    <w:rsid w:val="00EA7E94"/>
    <w:rsid w:val="00EB0209"/>
    <w:rsid w:val="00EB0364"/>
    <w:rsid w:val="00EB0435"/>
    <w:rsid w:val="00EB0B8B"/>
    <w:rsid w:val="00EB0E18"/>
    <w:rsid w:val="00EB10A8"/>
    <w:rsid w:val="00EB10AC"/>
    <w:rsid w:val="00EB111F"/>
    <w:rsid w:val="00EB11A7"/>
    <w:rsid w:val="00EB156F"/>
    <w:rsid w:val="00EB1A70"/>
    <w:rsid w:val="00EB1E36"/>
    <w:rsid w:val="00EB1ED2"/>
    <w:rsid w:val="00EB1F30"/>
    <w:rsid w:val="00EB21BA"/>
    <w:rsid w:val="00EB227B"/>
    <w:rsid w:val="00EB2337"/>
    <w:rsid w:val="00EB2487"/>
    <w:rsid w:val="00EB27C8"/>
    <w:rsid w:val="00EB27E1"/>
    <w:rsid w:val="00EB2A62"/>
    <w:rsid w:val="00EB2C87"/>
    <w:rsid w:val="00EB2D45"/>
    <w:rsid w:val="00EB324D"/>
    <w:rsid w:val="00EB32DB"/>
    <w:rsid w:val="00EB3447"/>
    <w:rsid w:val="00EB3610"/>
    <w:rsid w:val="00EB3746"/>
    <w:rsid w:val="00EB395B"/>
    <w:rsid w:val="00EB3F48"/>
    <w:rsid w:val="00EB4110"/>
    <w:rsid w:val="00EB4943"/>
    <w:rsid w:val="00EB49B7"/>
    <w:rsid w:val="00EB4D2C"/>
    <w:rsid w:val="00EB4FC4"/>
    <w:rsid w:val="00EB50F3"/>
    <w:rsid w:val="00EB567C"/>
    <w:rsid w:val="00EB59B1"/>
    <w:rsid w:val="00EB5D9E"/>
    <w:rsid w:val="00EB6748"/>
    <w:rsid w:val="00EB678A"/>
    <w:rsid w:val="00EB69EE"/>
    <w:rsid w:val="00EB6C2B"/>
    <w:rsid w:val="00EB6EFC"/>
    <w:rsid w:val="00EB703A"/>
    <w:rsid w:val="00EB714C"/>
    <w:rsid w:val="00EB72C3"/>
    <w:rsid w:val="00EB7483"/>
    <w:rsid w:val="00EB74DC"/>
    <w:rsid w:val="00EB78CD"/>
    <w:rsid w:val="00EB7985"/>
    <w:rsid w:val="00EB79FC"/>
    <w:rsid w:val="00EB7D72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A5E"/>
    <w:rsid w:val="00EC3E27"/>
    <w:rsid w:val="00EC4295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1DA"/>
    <w:rsid w:val="00EC7875"/>
    <w:rsid w:val="00EC78D9"/>
    <w:rsid w:val="00EC797F"/>
    <w:rsid w:val="00EC7D15"/>
    <w:rsid w:val="00EC7DBE"/>
    <w:rsid w:val="00ED023F"/>
    <w:rsid w:val="00ED0379"/>
    <w:rsid w:val="00ED0908"/>
    <w:rsid w:val="00ED0B4D"/>
    <w:rsid w:val="00ED134F"/>
    <w:rsid w:val="00ED1D2E"/>
    <w:rsid w:val="00ED1EE5"/>
    <w:rsid w:val="00ED20E9"/>
    <w:rsid w:val="00ED22AE"/>
    <w:rsid w:val="00ED25F9"/>
    <w:rsid w:val="00ED2652"/>
    <w:rsid w:val="00ED28AF"/>
    <w:rsid w:val="00ED2A1C"/>
    <w:rsid w:val="00ED2A2A"/>
    <w:rsid w:val="00ED2ADF"/>
    <w:rsid w:val="00ED2B1F"/>
    <w:rsid w:val="00ED2B51"/>
    <w:rsid w:val="00ED2DC4"/>
    <w:rsid w:val="00ED2FE8"/>
    <w:rsid w:val="00ED30AE"/>
    <w:rsid w:val="00ED3B40"/>
    <w:rsid w:val="00ED3EBD"/>
    <w:rsid w:val="00ED4081"/>
    <w:rsid w:val="00ED4135"/>
    <w:rsid w:val="00ED41EC"/>
    <w:rsid w:val="00ED4459"/>
    <w:rsid w:val="00ED4918"/>
    <w:rsid w:val="00ED517F"/>
    <w:rsid w:val="00ED575B"/>
    <w:rsid w:val="00ED5B00"/>
    <w:rsid w:val="00ED5CC6"/>
    <w:rsid w:val="00ED5D4B"/>
    <w:rsid w:val="00ED61DE"/>
    <w:rsid w:val="00ED623E"/>
    <w:rsid w:val="00ED64AF"/>
    <w:rsid w:val="00ED6C57"/>
    <w:rsid w:val="00ED6CC6"/>
    <w:rsid w:val="00ED6CD1"/>
    <w:rsid w:val="00ED6DC9"/>
    <w:rsid w:val="00ED74D8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C96"/>
    <w:rsid w:val="00EE1CEA"/>
    <w:rsid w:val="00EE1D0B"/>
    <w:rsid w:val="00EE1D30"/>
    <w:rsid w:val="00EE1D3E"/>
    <w:rsid w:val="00EE1F0F"/>
    <w:rsid w:val="00EE2005"/>
    <w:rsid w:val="00EE21B6"/>
    <w:rsid w:val="00EE2418"/>
    <w:rsid w:val="00EE2611"/>
    <w:rsid w:val="00EE2719"/>
    <w:rsid w:val="00EE29D1"/>
    <w:rsid w:val="00EE2B6D"/>
    <w:rsid w:val="00EE2C84"/>
    <w:rsid w:val="00EE2E9C"/>
    <w:rsid w:val="00EE3228"/>
    <w:rsid w:val="00EE3427"/>
    <w:rsid w:val="00EE3823"/>
    <w:rsid w:val="00EE387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F7C"/>
    <w:rsid w:val="00EE6105"/>
    <w:rsid w:val="00EE61F1"/>
    <w:rsid w:val="00EE63C6"/>
    <w:rsid w:val="00EE690E"/>
    <w:rsid w:val="00EE6B45"/>
    <w:rsid w:val="00EE6E82"/>
    <w:rsid w:val="00EE73A4"/>
    <w:rsid w:val="00EE7417"/>
    <w:rsid w:val="00EE7668"/>
    <w:rsid w:val="00EE7841"/>
    <w:rsid w:val="00EE7AAB"/>
    <w:rsid w:val="00EE7BD6"/>
    <w:rsid w:val="00EF01D5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204A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1E8"/>
    <w:rsid w:val="00EF63B8"/>
    <w:rsid w:val="00EF6673"/>
    <w:rsid w:val="00EF687B"/>
    <w:rsid w:val="00EF70CF"/>
    <w:rsid w:val="00EF7267"/>
    <w:rsid w:val="00F001EC"/>
    <w:rsid w:val="00F002A9"/>
    <w:rsid w:val="00F00445"/>
    <w:rsid w:val="00F00659"/>
    <w:rsid w:val="00F00ACD"/>
    <w:rsid w:val="00F00B29"/>
    <w:rsid w:val="00F0143A"/>
    <w:rsid w:val="00F01697"/>
    <w:rsid w:val="00F01798"/>
    <w:rsid w:val="00F01C6F"/>
    <w:rsid w:val="00F01DFD"/>
    <w:rsid w:val="00F02238"/>
    <w:rsid w:val="00F02247"/>
    <w:rsid w:val="00F02686"/>
    <w:rsid w:val="00F02A92"/>
    <w:rsid w:val="00F02C4C"/>
    <w:rsid w:val="00F02D04"/>
    <w:rsid w:val="00F0341A"/>
    <w:rsid w:val="00F034DB"/>
    <w:rsid w:val="00F035D3"/>
    <w:rsid w:val="00F037DB"/>
    <w:rsid w:val="00F03892"/>
    <w:rsid w:val="00F03A77"/>
    <w:rsid w:val="00F03F46"/>
    <w:rsid w:val="00F042D8"/>
    <w:rsid w:val="00F044AF"/>
    <w:rsid w:val="00F0456C"/>
    <w:rsid w:val="00F045A0"/>
    <w:rsid w:val="00F051B7"/>
    <w:rsid w:val="00F0537D"/>
    <w:rsid w:val="00F05529"/>
    <w:rsid w:val="00F0567C"/>
    <w:rsid w:val="00F05BF5"/>
    <w:rsid w:val="00F05FE6"/>
    <w:rsid w:val="00F064C1"/>
    <w:rsid w:val="00F06544"/>
    <w:rsid w:val="00F066BE"/>
    <w:rsid w:val="00F06A63"/>
    <w:rsid w:val="00F06B5D"/>
    <w:rsid w:val="00F06E0F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6AF"/>
    <w:rsid w:val="00F1185A"/>
    <w:rsid w:val="00F118B1"/>
    <w:rsid w:val="00F11F3C"/>
    <w:rsid w:val="00F12013"/>
    <w:rsid w:val="00F12197"/>
    <w:rsid w:val="00F121E1"/>
    <w:rsid w:val="00F1241F"/>
    <w:rsid w:val="00F12625"/>
    <w:rsid w:val="00F12707"/>
    <w:rsid w:val="00F12890"/>
    <w:rsid w:val="00F128CF"/>
    <w:rsid w:val="00F12985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83C"/>
    <w:rsid w:val="00F14FE0"/>
    <w:rsid w:val="00F150EF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2B5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75"/>
    <w:rsid w:val="00F212B7"/>
    <w:rsid w:val="00F21A68"/>
    <w:rsid w:val="00F21C89"/>
    <w:rsid w:val="00F21D9C"/>
    <w:rsid w:val="00F21E0A"/>
    <w:rsid w:val="00F2235A"/>
    <w:rsid w:val="00F2243B"/>
    <w:rsid w:val="00F2257F"/>
    <w:rsid w:val="00F229D6"/>
    <w:rsid w:val="00F22ABD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610"/>
    <w:rsid w:val="00F26C9B"/>
    <w:rsid w:val="00F26CB1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322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3C8"/>
    <w:rsid w:val="00F424E8"/>
    <w:rsid w:val="00F425F2"/>
    <w:rsid w:val="00F4272F"/>
    <w:rsid w:val="00F429C0"/>
    <w:rsid w:val="00F42CFF"/>
    <w:rsid w:val="00F436EB"/>
    <w:rsid w:val="00F439AF"/>
    <w:rsid w:val="00F43D0C"/>
    <w:rsid w:val="00F43E36"/>
    <w:rsid w:val="00F44087"/>
    <w:rsid w:val="00F442F6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3F7"/>
    <w:rsid w:val="00F50593"/>
    <w:rsid w:val="00F506A9"/>
    <w:rsid w:val="00F50854"/>
    <w:rsid w:val="00F50B16"/>
    <w:rsid w:val="00F50DC5"/>
    <w:rsid w:val="00F510E1"/>
    <w:rsid w:val="00F513F6"/>
    <w:rsid w:val="00F51AC9"/>
    <w:rsid w:val="00F51B64"/>
    <w:rsid w:val="00F51E58"/>
    <w:rsid w:val="00F52044"/>
    <w:rsid w:val="00F521F6"/>
    <w:rsid w:val="00F52298"/>
    <w:rsid w:val="00F5239C"/>
    <w:rsid w:val="00F52684"/>
    <w:rsid w:val="00F52760"/>
    <w:rsid w:val="00F527E6"/>
    <w:rsid w:val="00F52FCE"/>
    <w:rsid w:val="00F531D3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A0E"/>
    <w:rsid w:val="00F55A12"/>
    <w:rsid w:val="00F55AF3"/>
    <w:rsid w:val="00F55EA6"/>
    <w:rsid w:val="00F56218"/>
    <w:rsid w:val="00F5624F"/>
    <w:rsid w:val="00F56305"/>
    <w:rsid w:val="00F5647E"/>
    <w:rsid w:val="00F56A56"/>
    <w:rsid w:val="00F56AB4"/>
    <w:rsid w:val="00F5722F"/>
    <w:rsid w:val="00F57393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44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AAA"/>
    <w:rsid w:val="00F64E1C"/>
    <w:rsid w:val="00F6522D"/>
    <w:rsid w:val="00F6526F"/>
    <w:rsid w:val="00F65485"/>
    <w:rsid w:val="00F659F1"/>
    <w:rsid w:val="00F65E39"/>
    <w:rsid w:val="00F65FC8"/>
    <w:rsid w:val="00F665B8"/>
    <w:rsid w:val="00F667BF"/>
    <w:rsid w:val="00F667DC"/>
    <w:rsid w:val="00F66A3C"/>
    <w:rsid w:val="00F67373"/>
    <w:rsid w:val="00F674AF"/>
    <w:rsid w:val="00F676AD"/>
    <w:rsid w:val="00F67943"/>
    <w:rsid w:val="00F67972"/>
    <w:rsid w:val="00F67AF7"/>
    <w:rsid w:val="00F67B2E"/>
    <w:rsid w:val="00F67C63"/>
    <w:rsid w:val="00F70233"/>
    <w:rsid w:val="00F704A0"/>
    <w:rsid w:val="00F706E3"/>
    <w:rsid w:val="00F707A6"/>
    <w:rsid w:val="00F7085E"/>
    <w:rsid w:val="00F70A33"/>
    <w:rsid w:val="00F70B18"/>
    <w:rsid w:val="00F70EF0"/>
    <w:rsid w:val="00F71389"/>
    <w:rsid w:val="00F71A91"/>
    <w:rsid w:val="00F720D8"/>
    <w:rsid w:val="00F728D6"/>
    <w:rsid w:val="00F730FF"/>
    <w:rsid w:val="00F73349"/>
    <w:rsid w:val="00F733CC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E8A"/>
    <w:rsid w:val="00F770ED"/>
    <w:rsid w:val="00F77BD0"/>
    <w:rsid w:val="00F8062F"/>
    <w:rsid w:val="00F8070B"/>
    <w:rsid w:val="00F808DE"/>
    <w:rsid w:val="00F808F5"/>
    <w:rsid w:val="00F80D3B"/>
    <w:rsid w:val="00F80E2D"/>
    <w:rsid w:val="00F80EC0"/>
    <w:rsid w:val="00F81234"/>
    <w:rsid w:val="00F8160C"/>
    <w:rsid w:val="00F81A95"/>
    <w:rsid w:val="00F81ABA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50C1"/>
    <w:rsid w:val="00F85536"/>
    <w:rsid w:val="00F8589A"/>
    <w:rsid w:val="00F85E10"/>
    <w:rsid w:val="00F86094"/>
    <w:rsid w:val="00F86183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BB0"/>
    <w:rsid w:val="00F90D4C"/>
    <w:rsid w:val="00F9110C"/>
    <w:rsid w:val="00F91395"/>
    <w:rsid w:val="00F92226"/>
    <w:rsid w:val="00F92229"/>
    <w:rsid w:val="00F923F8"/>
    <w:rsid w:val="00F926B8"/>
    <w:rsid w:val="00F926B9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750"/>
    <w:rsid w:val="00FA29FB"/>
    <w:rsid w:val="00FA2B63"/>
    <w:rsid w:val="00FA2BF9"/>
    <w:rsid w:val="00FA2D28"/>
    <w:rsid w:val="00FA375B"/>
    <w:rsid w:val="00FA37EB"/>
    <w:rsid w:val="00FA3ECB"/>
    <w:rsid w:val="00FA462E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14A"/>
    <w:rsid w:val="00FA6452"/>
    <w:rsid w:val="00FA647D"/>
    <w:rsid w:val="00FA6B9A"/>
    <w:rsid w:val="00FA6EB1"/>
    <w:rsid w:val="00FA6F3B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E3D"/>
    <w:rsid w:val="00FB15E9"/>
    <w:rsid w:val="00FB1747"/>
    <w:rsid w:val="00FB175E"/>
    <w:rsid w:val="00FB1789"/>
    <w:rsid w:val="00FB1AE1"/>
    <w:rsid w:val="00FB1BAB"/>
    <w:rsid w:val="00FB1FBF"/>
    <w:rsid w:val="00FB1FED"/>
    <w:rsid w:val="00FB20F2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659"/>
    <w:rsid w:val="00FB56DC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087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098"/>
    <w:rsid w:val="00FC12DF"/>
    <w:rsid w:val="00FC18AF"/>
    <w:rsid w:val="00FC1A6D"/>
    <w:rsid w:val="00FC1AE0"/>
    <w:rsid w:val="00FC223F"/>
    <w:rsid w:val="00FC25AA"/>
    <w:rsid w:val="00FC2700"/>
    <w:rsid w:val="00FC3021"/>
    <w:rsid w:val="00FC3694"/>
    <w:rsid w:val="00FC3749"/>
    <w:rsid w:val="00FC3D39"/>
    <w:rsid w:val="00FC3E3D"/>
    <w:rsid w:val="00FC4212"/>
    <w:rsid w:val="00FC4CC6"/>
    <w:rsid w:val="00FC4D55"/>
    <w:rsid w:val="00FC4ED0"/>
    <w:rsid w:val="00FC4FB8"/>
    <w:rsid w:val="00FC4FC5"/>
    <w:rsid w:val="00FC5FDD"/>
    <w:rsid w:val="00FC632B"/>
    <w:rsid w:val="00FC63B0"/>
    <w:rsid w:val="00FC655F"/>
    <w:rsid w:val="00FC6D51"/>
    <w:rsid w:val="00FC6DA7"/>
    <w:rsid w:val="00FC6DB7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D02AE"/>
    <w:rsid w:val="00FD075C"/>
    <w:rsid w:val="00FD0857"/>
    <w:rsid w:val="00FD0CC7"/>
    <w:rsid w:val="00FD0D58"/>
    <w:rsid w:val="00FD0EDB"/>
    <w:rsid w:val="00FD1096"/>
    <w:rsid w:val="00FD117F"/>
    <w:rsid w:val="00FD2359"/>
    <w:rsid w:val="00FD2436"/>
    <w:rsid w:val="00FD2707"/>
    <w:rsid w:val="00FD2D44"/>
    <w:rsid w:val="00FD2D6B"/>
    <w:rsid w:val="00FD346A"/>
    <w:rsid w:val="00FD37E4"/>
    <w:rsid w:val="00FD3B88"/>
    <w:rsid w:val="00FD3D6E"/>
    <w:rsid w:val="00FD3EFC"/>
    <w:rsid w:val="00FD3F75"/>
    <w:rsid w:val="00FD40DA"/>
    <w:rsid w:val="00FD4103"/>
    <w:rsid w:val="00FD4395"/>
    <w:rsid w:val="00FD479F"/>
    <w:rsid w:val="00FD4CEC"/>
    <w:rsid w:val="00FD4D47"/>
    <w:rsid w:val="00FD509F"/>
    <w:rsid w:val="00FD51D2"/>
    <w:rsid w:val="00FD56E1"/>
    <w:rsid w:val="00FD5B28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D5C"/>
    <w:rsid w:val="00FD6F30"/>
    <w:rsid w:val="00FD7AE9"/>
    <w:rsid w:val="00FD7F94"/>
    <w:rsid w:val="00FE017F"/>
    <w:rsid w:val="00FE01E3"/>
    <w:rsid w:val="00FE0619"/>
    <w:rsid w:val="00FE11D3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3234"/>
    <w:rsid w:val="00FE399E"/>
    <w:rsid w:val="00FE3B35"/>
    <w:rsid w:val="00FE3BB5"/>
    <w:rsid w:val="00FE41AC"/>
    <w:rsid w:val="00FE45B1"/>
    <w:rsid w:val="00FE49B6"/>
    <w:rsid w:val="00FE4B76"/>
    <w:rsid w:val="00FE4E60"/>
    <w:rsid w:val="00FE4FA7"/>
    <w:rsid w:val="00FE5222"/>
    <w:rsid w:val="00FE53CD"/>
    <w:rsid w:val="00FE55A6"/>
    <w:rsid w:val="00FE57A6"/>
    <w:rsid w:val="00FE5BA3"/>
    <w:rsid w:val="00FE5FEE"/>
    <w:rsid w:val="00FE61A2"/>
    <w:rsid w:val="00FE65CB"/>
    <w:rsid w:val="00FE66AF"/>
    <w:rsid w:val="00FE691E"/>
    <w:rsid w:val="00FE6E75"/>
    <w:rsid w:val="00FE6F49"/>
    <w:rsid w:val="00FE708F"/>
    <w:rsid w:val="00FE70B3"/>
    <w:rsid w:val="00FE70F4"/>
    <w:rsid w:val="00FE75AF"/>
    <w:rsid w:val="00FE775B"/>
    <w:rsid w:val="00FE7BC5"/>
    <w:rsid w:val="00FE7BCA"/>
    <w:rsid w:val="00FF0246"/>
    <w:rsid w:val="00FF042B"/>
    <w:rsid w:val="00FF068C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8D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FA5"/>
    <w:rsid w:val="00FF74E1"/>
    <w:rsid w:val="00FF7AB9"/>
    <w:rsid w:val="00FF7C47"/>
    <w:rsid w:val="00FF7E5F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8E4708"/>
    <w:rsid w:val="0B99998F"/>
    <w:rsid w:val="0BA090BB"/>
    <w:rsid w:val="0C01E00C"/>
    <w:rsid w:val="0C1246B8"/>
    <w:rsid w:val="0C378985"/>
    <w:rsid w:val="0C5CDC5E"/>
    <w:rsid w:val="0D772CB9"/>
    <w:rsid w:val="0EA29FCF"/>
    <w:rsid w:val="0ED1FEBC"/>
    <w:rsid w:val="0F0CDD16"/>
    <w:rsid w:val="104E1C2D"/>
    <w:rsid w:val="1077FAC7"/>
    <w:rsid w:val="109B8FCE"/>
    <w:rsid w:val="10C7FC51"/>
    <w:rsid w:val="11D1E015"/>
    <w:rsid w:val="126C1866"/>
    <w:rsid w:val="1296BF30"/>
    <w:rsid w:val="13599EC1"/>
    <w:rsid w:val="13C917FB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6FE2D9"/>
    <w:rsid w:val="1A78DFBA"/>
    <w:rsid w:val="1A8447F4"/>
    <w:rsid w:val="1AF42E0E"/>
    <w:rsid w:val="1B08727E"/>
    <w:rsid w:val="1B915BC9"/>
    <w:rsid w:val="1BD2A6DB"/>
    <w:rsid w:val="1BD9CBBF"/>
    <w:rsid w:val="1C0C8916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65112E"/>
    <w:rsid w:val="21B3EA2B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77888"/>
    <w:rsid w:val="25581FC3"/>
    <w:rsid w:val="258B126A"/>
    <w:rsid w:val="262A76BC"/>
    <w:rsid w:val="26596DDA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22DA0DA"/>
    <w:rsid w:val="32430592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406A35BB"/>
    <w:rsid w:val="40869A76"/>
    <w:rsid w:val="408FCB8F"/>
    <w:rsid w:val="40DFA8AF"/>
    <w:rsid w:val="412F01F3"/>
    <w:rsid w:val="41750B2C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F33F993"/>
    <w:rsid w:val="4FB6B311"/>
    <w:rsid w:val="4FC4347C"/>
    <w:rsid w:val="4FDB33A3"/>
    <w:rsid w:val="50E6BB35"/>
    <w:rsid w:val="5150B840"/>
    <w:rsid w:val="515E5237"/>
    <w:rsid w:val="51A51404"/>
    <w:rsid w:val="52196644"/>
    <w:rsid w:val="525132D0"/>
    <w:rsid w:val="528A0CBC"/>
    <w:rsid w:val="5296877B"/>
    <w:rsid w:val="52F4A2C1"/>
    <w:rsid w:val="53299627"/>
    <w:rsid w:val="53756CDA"/>
    <w:rsid w:val="54D5D0F7"/>
    <w:rsid w:val="54D86BC4"/>
    <w:rsid w:val="54F774A3"/>
    <w:rsid w:val="55FCBEA9"/>
    <w:rsid w:val="56417BAD"/>
    <w:rsid w:val="56D63960"/>
    <w:rsid w:val="580E5102"/>
    <w:rsid w:val="58DD3A03"/>
    <w:rsid w:val="595E294F"/>
    <w:rsid w:val="5965C94D"/>
    <w:rsid w:val="5B7A1CD0"/>
    <w:rsid w:val="5C241FA1"/>
    <w:rsid w:val="5CDDA05F"/>
    <w:rsid w:val="5DB20986"/>
    <w:rsid w:val="5DE75DCF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70E590A4"/>
    <w:rsid w:val="714F4F3B"/>
    <w:rsid w:val="719A46B0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93B4207"/>
    <w:rsid w:val="79A8E557"/>
    <w:rsid w:val="79CD6CA0"/>
    <w:rsid w:val="79DCD887"/>
    <w:rsid w:val="79F3CA01"/>
    <w:rsid w:val="79FDDB2A"/>
    <w:rsid w:val="7AB15334"/>
    <w:rsid w:val="7B41E181"/>
    <w:rsid w:val="7B46BDE2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D0B1F193-6575-4E13-BF56-3F49A608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79</Pages>
  <Words>15029</Words>
  <Characters>85669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Nitinath, Kajohntridach</cp:lastModifiedBy>
  <cp:revision>3</cp:revision>
  <cp:lastPrinted>2023-02-20T14:51:00Z</cp:lastPrinted>
  <dcterms:created xsi:type="dcterms:W3CDTF">2023-02-27T10:09:00Z</dcterms:created>
  <dcterms:modified xsi:type="dcterms:W3CDTF">2023-02-27T10:10:00Z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